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3E9DD822"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F66640">
              <w:t>2</w:t>
            </w:r>
            <w:r w:rsidRPr="00B02A0B">
              <w:t>.</w:t>
            </w:r>
            <w:r w:rsidR="001B6B5F">
              <w:t>0</w:t>
            </w:r>
            <w:r w:rsidRPr="00B02A0B">
              <w:t xml:space="preserve"> </w:t>
            </w:r>
            <w:r w:rsidRPr="00B02A0B">
              <w:rPr>
                <w:sz w:val="32"/>
              </w:rPr>
              <w:t>(202</w:t>
            </w:r>
            <w:r w:rsidR="00F66640">
              <w:rPr>
                <w:sz w:val="32"/>
              </w:rPr>
              <w:t>3</w:t>
            </w:r>
            <w:r w:rsidRPr="00B02A0B">
              <w:rPr>
                <w:sz w:val="32"/>
              </w:rPr>
              <w:t>-</w:t>
            </w:r>
            <w:r w:rsidR="00F66640">
              <w:rPr>
                <w:sz w:val="32"/>
              </w:rPr>
              <w:t>03</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w:t>
            </w:r>
            <w:proofErr w:type="spellStart"/>
            <w:r w:rsidRPr="00B02A0B">
              <w:t>MCData</w:t>
            </w:r>
            <w:proofErr w:type="spellEnd"/>
            <w:r w:rsidRPr="00B02A0B">
              <w:t>)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0FA1B890"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F66640">
              <w:rPr>
                <w:noProof/>
                <w:sz w:val="18"/>
              </w:rPr>
              <w:t>3</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7EA9EEE9" w14:textId="2F89979B" w:rsidR="00A660FE"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A660FE">
        <w:rPr>
          <w:noProof/>
        </w:rPr>
        <w:t>Foreword</w:t>
      </w:r>
      <w:r w:rsidR="00A660FE">
        <w:rPr>
          <w:noProof/>
        </w:rPr>
        <w:tab/>
      </w:r>
      <w:r w:rsidR="00A660FE">
        <w:rPr>
          <w:noProof/>
        </w:rPr>
        <w:fldChar w:fldCharType="begin" w:fldLock="1"/>
      </w:r>
      <w:r w:rsidR="00A660FE">
        <w:rPr>
          <w:noProof/>
        </w:rPr>
        <w:instrText xml:space="preserve"> PAGEREF _Toc131378221 \h </w:instrText>
      </w:r>
      <w:r w:rsidR="00A660FE">
        <w:rPr>
          <w:noProof/>
        </w:rPr>
      </w:r>
      <w:r w:rsidR="00A660FE">
        <w:rPr>
          <w:noProof/>
        </w:rPr>
        <w:fldChar w:fldCharType="separate"/>
      </w:r>
      <w:r w:rsidR="00A660FE">
        <w:rPr>
          <w:noProof/>
        </w:rPr>
        <w:t>22</w:t>
      </w:r>
      <w:r w:rsidR="00A660FE">
        <w:rPr>
          <w:noProof/>
        </w:rPr>
        <w:fldChar w:fldCharType="end"/>
      </w:r>
    </w:p>
    <w:p w14:paraId="583F4A38" w14:textId="503EC75E" w:rsidR="00A660FE" w:rsidRDefault="00A660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_Toc131378222 \h </w:instrText>
      </w:r>
      <w:r>
        <w:rPr>
          <w:noProof/>
        </w:rPr>
      </w:r>
      <w:r>
        <w:rPr>
          <w:noProof/>
        </w:rPr>
        <w:fldChar w:fldCharType="separate"/>
      </w:r>
      <w:r>
        <w:rPr>
          <w:noProof/>
        </w:rPr>
        <w:t>23</w:t>
      </w:r>
      <w:r>
        <w:rPr>
          <w:noProof/>
        </w:rPr>
        <w:fldChar w:fldCharType="end"/>
      </w:r>
    </w:p>
    <w:p w14:paraId="0F0F1DA3" w14:textId="7650AFD4" w:rsidR="00A660FE" w:rsidRDefault="00A660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_Toc131378223 \h </w:instrText>
      </w:r>
      <w:r>
        <w:rPr>
          <w:noProof/>
        </w:rPr>
      </w:r>
      <w:r>
        <w:rPr>
          <w:noProof/>
        </w:rPr>
        <w:fldChar w:fldCharType="separate"/>
      </w:r>
      <w:r>
        <w:rPr>
          <w:noProof/>
        </w:rPr>
        <w:t>23</w:t>
      </w:r>
      <w:r>
        <w:rPr>
          <w:noProof/>
        </w:rPr>
        <w:fldChar w:fldCharType="end"/>
      </w:r>
    </w:p>
    <w:p w14:paraId="51F0C124" w14:textId="6E863A59" w:rsidR="00A660FE" w:rsidRDefault="00A660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_Toc131378224 \h </w:instrText>
      </w:r>
      <w:r>
        <w:rPr>
          <w:noProof/>
        </w:rPr>
      </w:r>
      <w:r>
        <w:rPr>
          <w:noProof/>
        </w:rPr>
        <w:fldChar w:fldCharType="separate"/>
      </w:r>
      <w:r>
        <w:rPr>
          <w:noProof/>
        </w:rPr>
        <w:t>26</w:t>
      </w:r>
      <w:r>
        <w:rPr>
          <w:noProof/>
        </w:rPr>
        <w:fldChar w:fldCharType="end"/>
      </w:r>
    </w:p>
    <w:p w14:paraId="1C2E747F" w14:textId="63E56FD5" w:rsidR="00A660FE" w:rsidRDefault="00A660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_Toc131378225 \h </w:instrText>
      </w:r>
      <w:r>
        <w:rPr>
          <w:noProof/>
        </w:rPr>
      </w:r>
      <w:r>
        <w:rPr>
          <w:noProof/>
        </w:rPr>
        <w:fldChar w:fldCharType="separate"/>
      </w:r>
      <w:r>
        <w:rPr>
          <w:noProof/>
        </w:rPr>
        <w:t>26</w:t>
      </w:r>
      <w:r>
        <w:rPr>
          <w:noProof/>
        </w:rPr>
        <w:fldChar w:fldCharType="end"/>
      </w:r>
    </w:p>
    <w:p w14:paraId="3D37EDA0" w14:textId="29233FCD" w:rsidR="00A660FE" w:rsidRDefault="00A660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_Toc131378226 \h </w:instrText>
      </w:r>
      <w:r>
        <w:rPr>
          <w:noProof/>
        </w:rPr>
      </w:r>
      <w:r>
        <w:rPr>
          <w:noProof/>
        </w:rPr>
        <w:fldChar w:fldCharType="separate"/>
      </w:r>
      <w:r>
        <w:rPr>
          <w:noProof/>
        </w:rPr>
        <w:t>28</w:t>
      </w:r>
      <w:r>
        <w:rPr>
          <w:noProof/>
        </w:rPr>
        <w:fldChar w:fldCharType="end"/>
      </w:r>
    </w:p>
    <w:p w14:paraId="25A3E386" w14:textId="36C30469" w:rsidR="00A660FE" w:rsidRDefault="00A660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_Toc131378227 \h </w:instrText>
      </w:r>
      <w:r>
        <w:rPr>
          <w:noProof/>
        </w:rPr>
      </w:r>
      <w:r>
        <w:rPr>
          <w:noProof/>
        </w:rPr>
        <w:fldChar w:fldCharType="separate"/>
      </w:r>
      <w:r>
        <w:rPr>
          <w:noProof/>
        </w:rPr>
        <w:t>29</w:t>
      </w:r>
      <w:r>
        <w:rPr>
          <w:noProof/>
        </w:rPr>
        <w:fldChar w:fldCharType="end"/>
      </w:r>
    </w:p>
    <w:p w14:paraId="1B5C61B3" w14:textId="1756257F" w:rsidR="00A660FE" w:rsidRDefault="00A660F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_Toc131378228 \h </w:instrText>
      </w:r>
      <w:r>
        <w:rPr>
          <w:noProof/>
        </w:rPr>
      </w:r>
      <w:r>
        <w:rPr>
          <w:noProof/>
        </w:rPr>
        <w:fldChar w:fldCharType="separate"/>
      </w:r>
      <w:r>
        <w:rPr>
          <w:noProof/>
        </w:rPr>
        <w:t>29</w:t>
      </w:r>
      <w:r>
        <w:rPr>
          <w:noProof/>
        </w:rPr>
        <w:fldChar w:fldCharType="end"/>
      </w:r>
    </w:p>
    <w:p w14:paraId="421CD796" w14:textId="7FB9FBE3" w:rsidR="00A660FE" w:rsidRDefault="00A660F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_Toc131378229 \h </w:instrText>
      </w:r>
      <w:r>
        <w:rPr>
          <w:noProof/>
        </w:rPr>
      </w:r>
      <w:r>
        <w:rPr>
          <w:noProof/>
        </w:rPr>
        <w:fldChar w:fldCharType="separate"/>
      </w:r>
      <w:r>
        <w:rPr>
          <w:noProof/>
        </w:rPr>
        <w:t>30</w:t>
      </w:r>
      <w:r>
        <w:rPr>
          <w:noProof/>
        </w:rPr>
        <w:fldChar w:fldCharType="end"/>
      </w:r>
    </w:p>
    <w:p w14:paraId="67875AE0" w14:textId="2F1E41A3" w:rsidR="00A660FE" w:rsidRDefault="00A660FE">
      <w:pPr>
        <w:pStyle w:val="TOC3"/>
        <w:rPr>
          <w:rFonts w:asciiTheme="minorHAnsi" w:eastAsiaTheme="minorEastAsia" w:hAnsiTheme="minorHAnsi" w:cstheme="minorBidi"/>
          <w:noProof/>
          <w:sz w:val="22"/>
          <w:szCs w:val="22"/>
          <w:lang w:eastAsia="en-GB"/>
        </w:rPr>
      </w:pPr>
      <w:r>
        <w:rPr>
          <w:noProof/>
        </w:rPr>
        <w:t>4.2</w:t>
      </w:r>
      <w:r w:rsidRPr="00D642CC">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_Toc131378230 \h </w:instrText>
      </w:r>
      <w:r>
        <w:rPr>
          <w:noProof/>
        </w:rPr>
      </w:r>
      <w:r>
        <w:rPr>
          <w:noProof/>
        </w:rPr>
        <w:fldChar w:fldCharType="separate"/>
      </w:r>
      <w:r>
        <w:rPr>
          <w:noProof/>
        </w:rPr>
        <w:t>30</w:t>
      </w:r>
      <w:r>
        <w:rPr>
          <w:noProof/>
        </w:rPr>
        <w:fldChar w:fldCharType="end"/>
      </w:r>
    </w:p>
    <w:p w14:paraId="4EB624DB" w14:textId="12D063F5"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4.2.2</w:t>
      </w:r>
      <w:r>
        <w:rPr>
          <w:rFonts w:asciiTheme="minorHAnsi" w:eastAsiaTheme="minorEastAsia" w:hAnsiTheme="minorHAnsi" w:cstheme="minorBidi"/>
          <w:noProof/>
          <w:sz w:val="22"/>
          <w:szCs w:val="22"/>
          <w:lang w:eastAsia="en-GB"/>
        </w:rPr>
        <w:tab/>
      </w:r>
      <w:r w:rsidRPr="00D642CC">
        <w:rPr>
          <w:rFonts w:eastAsia="SimSun"/>
          <w:noProof/>
        </w:rPr>
        <w:t>MCData session identity</w:t>
      </w:r>
      <w:r>
        <w:rPr>
          <w:noProof/>
        </w:rPr>
        <w:tab/>
      </w:r>
      <w:r>
        <w:rPr>
          <w:noProof/>
        </w:rPr>
        <w:fldChar w:fldCharType="begin" w:fldLock="1"/>
      </w:r>
      <w:r>
        <w:rPr>
          <w:noProof/>
        </w:rPr>
        <w:instrText xml:space="preserve"> PAGEREF _Toc131378231 \h </w:instrText>
      </w:r>
      <w:r>
        <w:rPr>
          <w:noProof/>
        </w:rPr>
      </w:r>
      <w:r>
        <w:rPr>
          <w:noProof/>
        </w:rPr>
        <w:fldChar w:fldCharType="separate"/>
      </w:r>
      <w:r>
        <w:rPr>
          <w:noProof/>
        </w:rPr>
        <w:t>30</w:t>
      </w:r>
      <w:r>
        <w:rPr>
          <w:noProof/>
        </w:rPr>
        <w:fldChar w:fldCharType="end"/>
      </w:r>
    </w:p>
    <w:p w14:paraId="3CB0CB76" w14:textId="0BA492DE"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4.2.3</w:t>
      </w:r>
      <w:r>
        <w:rPr>
          <w:rFonts w:asciiTheme="minorHAnsi" w:eastAsiaTheme="minorEastAsia" w:hAnsiTheme="minorHAnsi" w:cstheme="minorBidi"/>
          <w:noProof/>
          <w:sz w:val="22"/>
          <w:szCs w:val="22"/>
          <w:lang w:eastAsia="en-GB"/>
        </w:rPr>
        <w:tab/>
      </w:r>
      <w:r w:rsidRPr="00D642CC">
        <w:rPr>
          <w:rFonts w:eastAsia="SimSun"/>
          <w:noProof/>
        </w:rPr>
        <w:t>MCData client ID</w:t>
      </w:r>
      <w:r>
        <w:rPr>
          <w:noProof/>
        </w:rPr>
        <w:tab/>
      </w:r>
      <w:r>
        <w:rPr>
          <w:noProof/>
        </w:rPr>
        <w:fldChar w:fldCharType="begin" w:fldLock="1"/>
      </w:r>
      <w:r>
        <w:rPr>
          <w:noProof/>
        </w:rPr>
        <w:instrText xml:space="preserve"> PAGEREF _Toc131378232 \h </w:instrText>
      </w:r>
      <w:r>
        <w:rPr>
          <w:noProof/>
        </w:rPr>
      </w:r>
      <w:r>
        <w:rPr>
          <w:noProof/>
        </w:rPr>
        <w:fldChar w:fldCharType="separate"/>
      </w:r>
      <w:r>
        <w:rPr>
          <w:noProof/>
        </w:rPr>
        <w:t>31</w:t>
      </w:r>
      <w:r>
        <w:rPr>
          <w:noProof/>
        </w:rPr>
        <w:fldChar w:fldCharType="end"/>
      </w:r>
    </w:p>
    <w:p w14:paraId="657A48E7" w14:textId="245EAE12"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4.3</w:t>
      </w:r>
      <w:r>
        <w:rPr>
          <w:rFonts w:asciiTheme="minorHAnsi" w:eastAsiaTheme="minorEastAsia" w:hAnsiTheme="minorHAnsi" w:cstheme="minorBidi"/>
          <w:noProof/>
          <w:sz w:val="22"/>
          <w:szCs w:val="22"/>
          <w:lang w:eastAsia="en-GB"/>
        </w:rPr>
        <w:tab/>
      </w:r>
      <w:r w:rsidRPr="00D642CC">
        <w:rPr>
          <w:rFonts w:eastAsia="SimSun"/>
          <w:noProof/>
        </w:rPr>
        <w:t>Pre-established sessions</w:t>
      </w:r>
      <w:r>
        <w:rPr>
          <w:noProof/>
        </w:rPr>
        <w:tab/>
      </w:r>
      <w:r>
        <w:rPr>
          <w:noProof/>
        </w:rPr>
        <w:fldChar w:fldCharType="begin" w:fldLock="1"/>
      </w:r>
      <w:r>
        <w:rPr>
          <w:noProof/>
        </w:rPr>
        <w:instrText xml:space="preserve"> PAGEREF _Toc131378233 \h </w:instrText>
      </w:r>
      <w:r>
        <w:rPr>
          <w:noProof/>
        </w:rPr>
      </w:r>
      <w:r>
        <w:rPr>
          <w:noProof/>
        </w:rPr>
        <w:fldChar w:fldCharType="separate"/>
      </w:r>
      <w:r>
        <w:rPr>
          <w:noProof/>
        </w:rPr>
        <w:t>31</w:t>
      </w:r>
      <w:r>
        <w:rPr>
          <w:noProof/>
        </w:rPr>
        <w:fldChar w:fldCharType="end"/>
      </w:r>
    </w:p>
    <w:p w14:paraId="1F4BBA5C" w14:textId="2417494A"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4.4</w:t>
      </w:r>
      <w:r>
        <w:rPr>
          <w:rFonts w:asciiTheme="minorHAnsi" w:eastAsiaTheme="minorEastAsia" w:hAnsiTheme="minorHAnsi" w:cstheme="minorBidi"/>
          <w:noProof/>
          <w:sz w:val="22"/>
          <w:szCs w:val="22"/>
          <w:lang w:eastAsia="en-GB"/>
        </w:rPr>
        <w:tab/>
      </w:r>
      <w:r w:rsidRPr="00D642CC">
        <w:rPr>
          <w:rFonts w:eastAsia="SimSun"/>
          <w:noProof/>
        </w:rPr>
        <w:t>Emergency Alerts</w:t>
      </w:r>
      <w:r>
        <w:rPr>
          <w:noProof/>
        </w:rPr>
        <w:tab/>
      </w:r>
      <w:r>
        <w:rPr>
          <w:noProof/>
        </w:rPr>
        <w:fldChar w:fldCharType="begin" w:fldLock="1"/>
      </w:r>
      <w:r>
        <w:rPr>
          <w:noProof/>
        </w:rPr>
        <w:instrText xml:space="preserve"> PAGEREF _Toc131378234 \h </w:instrText>
      </w:r>
      <w:r>
        <w:rPr>
          <w:noProof/>
        </w:rPr>
      </w:r>
      <w:r>
        <w:rPr>
          <w:noProof/>
        </w:rPr>
        <w:fldChar w:fldCharType="separate"/>
      </w:r>
      <w:r>
        <w:rPr>
          <w:noProof/>
        </w:rPr>
        <w:t>31</w:t>
      </w:r>
      <w:r>
        <w:rPr>
          <w:noProof/>
        </w:rPr>
        <w:fldChar w:fldCharType="end"/>
      </w:r>
    </w:p>
    <w:p w14:paraId="3739193D" w14:textId="3BB68D8B"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4.5</w:t>
      </w:r>
      <w:r>
        <w:rPr>
          <w:rFonts w:asciiTheme="minorHAnsi" w:eastAsiaTheme="minorEastAsia" w:hAnsiTheme="minorHAnsi" w:cstheme="minorBidi"/>
          <w:noProof/>
          <w:sz w:val="22"/>
          <w:szCs w:val="22"/>
          <w:lang w:eastAsia="en-GB"/>
        </w:rPr>
        <w:tab/>
      </w:r>
      <w:r w:rsidRPr="00D642CC">
        <w:rPr>
          <w:rFonts w:eastAsia="SimSun"/>
          <w:noProof/>
        </w:rPr>
        <w:t>MCData Protocol</w:t>
      </w:r>
      <w:r>
        <w:rPr>
          <w:noProof/>
        </w:rPr>
        <w:tab/>
      </w:r>
      <w:r>
        <w:rPr>
          <w:noProof/>
        </w:rPr>
        <w:fldChar w:fldCharType="begin" w:fldLock="1"/>
      </w:r>
      <w:r>
        <w:rPr>
          <w:noProof/>
        </w:rPr>
        <w:instrText xml:space="preserve"> PAGEREF _Toc131378235 \h </w:instrText>
      </w:r>
      <w:r>
        <w:rPr>
          <w:noProof/>
        </w:rPr>
      </w:r>
      <w:r>
        <w:rPr>
          <w:noProof/>
        </w:rPr>
        <w:fldChar w:fldCharType="separate"/>
      </w:r>
      <w:r>
        <w:rPr>
          <w:noProof/>
        </w:rPr>
        <w:t>31</w:t>
      </w:r>
      <w:r>
        <w:rPr>
          <w:noProof/>
        </w:rPr>
        <w:fldChar w:fldCharType="end"/>
      </w:r>
    </w:p>
    <w:p w14:paraId="248A0D62" w14:textId="061C5BFD" w:rsidR="00A660FE" w:rsidRDefault="00A660FE">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_Toc131378236 \h </w:instrText>
      </w:r>
      <w:r>
        <w:rPr>
          <w:noProof/>
        </w:rPr>
      </w:r>
      <w:r>
        <w:rPr>
          <w:noProof/>
        </w:rPr>
        <w:fldChar w:fldCharType="separate"/>
      </w:r>
      <w:r>
        <w:rPr>
          <w:noProof/>
        </w:rPr>
        <w:t>32</w:t>
      </w:r>
      <w:r>
        <w:rPr>
          <w:noProof/>
        </w:rPr>
        <w:fldChar w:fldCharType="end"/>
      </w:r>
    </w:p>
    <w:p w14:paraId="5F30225F" w14:textId="6080D986" w:rsidR="00A660FE" w:rsidRDefault="00A660FE">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_Toc131378237 \h </w:instrText>
      </w:r>
      <w:r>
        <w:rPr>
          <w:noProof/>
        </w:rPr>
      </w:r>
      <w:r>
        <w:rPr>
          <w:noProof/>
        </w:rPr>
        <w:fldChar w:fldCharType="separate"/>
      </w:r>
      <w:r>
        <w:rPr>
          <w:noProof/>
        </w:rPr>
        <w:t>34</w:t>
      </w:r>
      <w:r>
        <w:rPr>
          <w:noProof/>
        </w:rPr>
        <w:fldChar w:fldCharType="end"/>
      </w:r>
    </w:p>
    <w:p w14:paraId="54A37213" w14:textId="1C6237E2" w:rsidR="00A660FE" w:rsidRDefault="00A660FE">
      <w:pPr>
        <w:pStyle w:val="TOC2"/>
        <w:rPr>
          <w:rFonts w:asciiTheme="minorHAnsi" w:eastAsiaTheme="minorEastAsia" w:hAnsiTheme="minorHAnsi" w:cstheme="minorBidi"/>
          <w:noProof/>
          <w:sz w:val="22"/>
          <w:szCs w:val="22"/>
          <w:lang w:eastAsia="en-GB"/>
        </w:rPr>
      </w:pPr>
      <w:r>
        <w:rPr>
          <w:noProof/>
        </w:rPr>
        <w:t>4.7</w:t>
      </w:r>
      <w:r w:rsidRPr="00D642CC">
        <w:rPr>
          <w:noProof/>
          <w:lang w:val="en-US"/>
        </w:rPr>
        <w:t>A</w:t>
      </w:r>
      <w:r>
        <w:rPr>
          <w:rFonts w:asciiTheme="minorHAnsi" w:eastAsiaTheme="minorEastAsia" w:hAnsiTheme="minorHAnsi" w:cstheme="minorBidi"/>
          <w:noProof/>
          <w:sz w:val="22"/>
          <w:szCs w:val="22"/>
          <w:lang w:eastAsia="en-GB"/>
        </w:rPr>
        <w:tab/>
      </w:r>
      <w:r>
        <w:rPr>
          <w:noProof/>
        </w:rPr>
        <w:t>Signalling security</w:t>
      </w:r>
      <w:r w:rsidRPr="00D642CC">
        <w:rPr>
          <w:noProof/>
          <w:lang w:val="en-US"/>
        </w:rPr>
        <w:t xml:space="preserve"> when using MBMS</w:t>
      </w:r>
      <w:r>
        <w:rPr>
          <w:noProof/>
        </w:rPr>
        <w:tab/>
      </w:r>
      <w:r>
        <w:rPr>
          <w:noProof/>
        </w:rPr>
        <w:fldChar w:fldCharType="begin" w:fldLock="1"/>
      </w:r>
      <w:r>
        <w:rPr>
          <w:noProof/>
        </w:rPr>
        <w:instrText xml:space="preserve"> PAGEREF _Toc131378238 \h </w:instrText>
      </w:r>
      <w:r>
        <w:rPr>
          <w:noProof/>
        </w:rPr>
      </w:r>
      <w:r>
        <w:rPr>
          <w:noProof/>
        </w:rPr>
        <w:fldChar w:fldCharType="separate"/>
      </w:r>
      <w:r>
        <w:rPr>
          <w:noProof/>
        </w:rPr>
        <w:t>35</w:t>
      </w:r>
      <w:r>
        <w:rPr>
          <w:noProof/>
        </w:rPr>
        <w:fldChar w:fldCharType="end"/>
      </w:r>
    </w:p>
    <w:p w14:paraId="1D5C1B65" w14:textId="3BDBC4EC" w:rsidR="00A660FE" w:rsidRDefault="00A660FE">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_Toc131378239 \h </w:instrText>
      </w:r>
      <w:r>
        <w:rPr>
          <w:noProof/>
        </w:rPr>
      </w:r>
      <w:r>
        <w:rPr>
          <w:noProof/>
        </w:rPr>
        <w:fldChar w:fldCharType="separate"/>
      </w:r>
      <w:r>
        <w:rPr>
          <w:noProof/>
        </w:rPr>
        <w:t>36</w:t>
      </w:r>
      <w:r>
        <w:rPr>
          <w:noProof/>
        </w:rPr>
        <w:fldChar w:fldCharType="end"/>
      </w:r>
    </w:p>
    <w:p w14:paraId="7193B905" w14:textId="0851FFF8"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4.9</w:t>
      </w:r>
      <w:r>
        <w:rPr>
          <w:rFonts w:asciiTheme="minorHAnsi" w:eastAsiaTheme="minorEastAsia" w:hAnsiTheme="minorHAnsi" w:cstheme="minorBidi"/>
          <w:noProof/>
          <w:sz w:val="22"/>
          <w:szCs w:val="22"/>
          <w:lang w:eastAsia="en-GB"/>
        </w:rPr>
        <w:tab/>
      </w:r>
      <w:r w:rsidRPr="00D642CC">
        <w:rPr>
          <w:rFonts w:eastAsia="SimSun"/>
          <w:noProof/>
        </w:rPr>
        <w:t>Warning Header Field</w:t>
      </w:r>
      <w:r>
        <w:rPr>
          <w:noProof/>
        </w:rPr>
        <w:tab/>
      </w:r>
      <w:r>
        <w:rPr>
          <w:noProof/>
        </w:rPr>
        <w:fldChar w:fldCharType="begin" w:fldLock="1"/>
      </w:r>
      <w:r>
        <w:rPr>
          <w:noProof/>
        </w:rPr>
        <w:instrText xml:space="preserve"> PAGEREF _Toc131378240 \h </w:instrText>
      </w:r>
      <w:r>
        <w:rPr>
          <w:noProof/>
        </w:rPr>
      </w:r>
      <w:r>
        <w:rPr>
          <w:noProof/>
        </w:rPr>
        <w:fldChar w:fldCharType="separate"/>
      </w:r>
      <w:r>
        <w:rPr>
          <w:noProof/>
        </w:rPr>
        <w:t>36</w:t>
      </w:r>
      <w:r>
        <w:rPr>
          <w:noProof/>
        </w:rPr>
        <w:fldChar w:fldCharType="end"/>
      </w:r>
    </w:p>
    <w:p w14:paraId="4B2DF205" w14:textId="0E4A4857"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4.9.1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_Toc131378241 \h </w:instrText>
      </w:r>
      <w:r>
        <w:rPr>
          <w:noProof/>
        </w:rPr>
      </w:r>
      <w:r>
        <w:rPr>
          <w:noProof/>
        </w:rPr>
        <w:fldChar w:fldCharType="separate"/>
      </w:r>
      <w:r>
        <w:rPr>
          <w:noProof/>
        </w:rPr>
        <w:t>36</w:t>
      </w:r>
      <w:r>
        <w:rPr>
          <w:noProof/>
        </w:rPr>
        <w:fldChar w:fldCharType="end"/>
      </w:r>
    </w:p>
    <w:p w14:paraId="3CAA97BD" w14:textId="7240C874" w:rsidR="00A660FE" w:rsidRDefault="00A660FE">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_Toc131378242 \h </w:instrText>
      </w:r>
      <w:r>
        <w:rPr>
          <w:noProof/>
        </w:rPr>
      </w:r>
      <w:r>
        <w:rPr>
          <w:noProof/>
        </w:rPr>
        <w:fldChar w:fldCharType="separate"/>
      </w:r>
      <w:r>
        <w:rPr>
          <w:noProof/>
        </w:rPr>
        <w:t>36</w:t>
      </w:r>
      <w:r>
        <w:rPr>
          <w:noProof/>
        </w:rPr>
        <w:fldChar w:fldCharType="end"/>
      </w:r>
    </w:p>
    <w:p w14:paraId="778BF30A" w14:textId="08199820"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4.10</w:t>
      </w:r>
      <w:r>
        <w:rPr>
          <w:rFonts w:asciiTheme="minorHAnsi" w:eastAsiaTheme="minorEastAsia" w:hAnsiTheme="minorHAnsi" w:cstheme="minorBidi"/>
          <w:noProof/>
          <w:sz w:val="22"/>
          <w:szCs w:val="22"/>
          <w:lang w:eastAsia="en-GB"/>
        </w:rPr>
        <w:tab/>
      </w:r>
      <w:r w:rsidRPr="00D642CC">
        <w:rPr>
          <w:rFonts w:eastAsia="SimSun"/>
          <w:noProof/>
        </w:rPr>
        <w:t>MCData emergency groups and emergency group communications</w:t>
      </w:r>
      <w:r>
        <w:rPr>
          <w:noProof/>
        </w:rPr>
        <w:tab/>
      </w:r>
      <w:r>
        <w:rPr>
          <w:noProof/>
        </w:rPr>
        <w:fldChar w:fldCharType="begin" w:fldLock="1"/>
      </w:r>
      <w:r>
        <w:rPr>
          <w:noProof/>
        </w:rPr>
        <w:instrText xml:space="preserve"> PAGEREF _Toc131378243 \h </w:instrText>
      </w:r>
      <w:r>
        <w:rPr>
          <w:noProof/>
        </w:rPr>
      </w:r>
      <w:r>
        <w:rPr>
          <w:noProof/>
        </w:rPr>
        <w:fldChar w:fldCharType="separate"/>
      </w:r>
      <w:r>
        <w:rPr>
          <w:noProof/>
        </w:rPr>
        <w:t>40</w:t>
      </w:r>
      <w:r>
        <w:rPr>
          <w:noProof/>
        </w:rPr>
        <w:fldChar w:fldCharType="end"/>
      </w:r>
    </w:p>
    <w:p w14:paraId="4EF7CE7A" w14:textId="3EB74364"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4.11</w:t>
      </w:r>
      <w:r>
        <w:rPr>
          <w:rFonts w:asciiTheme="minorHAnsi" w:eastAsiaTheme="minorEastAsia" w:hAnsiTheme="minorHAnsi" w:cstheme="minorBidi"/>
          <w:noProof/>
          <w:sz w:val="22"/>
          <w:szCs w:val="22"/>
          <w:lang w:eastAsia="en-GB"/>
        </w:rPr>
        <w:tab/>
      </w:r>
      <w:r w:rsidRPr="00D642CC">
        <w:rPr>
          <w:rFonts w:eastAsia="SimSun"/>
          <w:noProof/>
        </w:rPr>
        <w:t>MCData imminent peril group communications</w:t>
      </w:r>
      <w:r>
        <w:rPr>
          <w:noProof/>
        </w:rPr>
        <w:tab/>
      </w:r>
      <w:r>
        <w:rPr>
          <w:noProof/>
        </w:rPr>
        <w:fldChar w:fldCharType="begin" w:fldLock="1"/>
      </w:r>
      <w:r>
        <w:rPr>
          <w:noProof/>
        </w:rPr>
        <w:instrText xml:space="preserve"> PAGEREF _Toc131378244 \h </w:instrText>
      </w:r>
      <w:r>
        <w:rPr>
          <w:noProof/>
        </w:rPr>
      </w:r>
      <w:r>
        <w:rPr>
          <w:noProof/>
        </w:rPr>
        <w:fldChar w:fldCharType="separate"/>
      </w:r>
      <w:r>
        <w:rPr>
          <w:noProof/>
        </w:rPr>
        <w:t>41</w:t>
      </w:r>
      <w:r>
        <w:rPr>
          <w:noProof/>
        </w:rPr>
        <w:fldChar w:fldCharType="end"/>
      </w:r>
    </w:p>
    <w:p w14:paraId="13B9044D" w14:textId="63D5DB0F"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4.12</w:t>
      </w:r>
      <w:r>
        <w:rPr>
          <w:rFonts w:asciiTheme="minorHAnsi" w:eastAsiaTheme="minorEastAsia" w:hAnsiTheme="minorHAnsi" w:cstheme="minorBidi"/>
          <w:noProof/>
          <w:sz w:val="22"/>
          <w:szCs w:val="22"/>
          <w:lang w:eastAsia="en-GB"/>
        </w:rPr>
        <w:tab/>
      </w:r>
      <w:r w:rsidRPr="00D642CC">
        <w:rPr>
          <w:rFonts w:eastAsia="SimSun"/>
          <w:noProof/>
        </w:rPr>
        <w:t>MCData emergency private communications</w:t>
      </w:r>
      <w:r>
        <w:rPr>
          <w:noProof/>
        </w:rPr>
        <w:tab/>
      </w:r>
      <w:r>
        <w:rPr>
          <w:noProof/>
        </w:rPr>
        <w:fldChar w:fldCharType="begin" w:fldLock="1"/>
      </w:r>
      <w:r>
        <w:rPr>
          <w:noProof/>
        </w:rPr>
        <w:instrText xml:space="preserve"> PAGEREF _Toc131378245 \h </w:instrText>
      </w:r>
      <w:r>
        <w:rPr>
          <w:noProof/>
        </w:rPr>
      </w:r>
      <w:r>
        <w:rPr>
          <w:noProof/>
        </w:rPr>
        <w:fldChar w:fldCharType="separate"/>
      </w:r>
      <w:r>
        <w:rPr>
          <w:noProof/>
        </w:rPr>
        <w:t>42</w:t>
      </w:r>
      <w:r>
        <w:rPr>
          <w:noProof/>
        </w:rPr>
        <w:fldChar w:fldCharType="end"/>
      </w:r>
    </w:p>
    <w:p w14:paraId="3BE6B99E" w14:textId="2557AE0B" w:rsidR="00A660FE" w:rsidRDefault="00A660F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_Toc131378246 \h </w:instrText>
      </w:r>
      <w:r>
        <w:rPr>
          <w:noProof/>
        </w:rPr>
      </w:r>
      <w:r>
        <w:rPr>
          <w:noProof/>
        </w:rPr>
        <w:fldChar w:fldCharType="separate"/>
      </w:r>
      <w:r>
        <w:rPr>
          <w:noProof/>
        </w:rPr>
        <w:t>43</w:t>
      </w:r>
      <w:r>
        <w:rPr>
          <w:noProof/>
        </w:rPr>
        <w:fldChar w:fldCharType="end"/>
      </w:r>
    </w:p>
    <w:p w14:paraId="1D6BAC5B" w14:textId="0BF93C29" w:rsidR="00A660FE" w:rsidRDefault="00A660F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_Toc131378247 \h </w:instrText>
      </w:r>
      <w:r>
        <w:rPr>
          <w:noProof/>
        </w:rPr>
      </w:r>
      <w:r>
        <w:rPr>
          <w:noProof/>
        </w:rPr>
        <w:fldChar w:fldCharType="separate"/>
      </w:r>
      <w:r>
        <w:rPr>
          <w:noProof/>
        </w:rPr>
        <w:t>43</w:t>
      </w:r>
      <w:r>
        <w:rPr>
          <w:noProof/>
        </w:rPr>
        <w:fldChar w:fldCharType="end"/>
      </w:r>
    </w:p>
    <w:p w14:paraId="46BFDD40" w14:textId="33E4A2AE" w:rsidR="00A660FE" w:rsidRDefault="00A660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_Toc131378248 \h </w:instrText>
      </w:r>
      <w:r>
        <w:rPr>
          <w:noProof/>
        </w:rPr>
      </w:r>
      <w:r>
        <w:rPr>
          <w:noProof/>
        </w:rPr>
        <w:fldChar w:fldCharType="separate"/>
      </w:r>
      <w:r>
        <w:rPr>
          <w:noProof/>
        </w:rPr>
        <w:t>43</w:t>
      </w:r>
      <w:r>
        <w:rPr>
          <w:noProof/>
        </w:rPr>
        <w:fldChar w:fldCharType="end"/>
      </w:r>
    </w:p>
    <w:p w14:paraId="4997B0F3" w14:textId="0156EDFF" w:rsidR="00A660FE" w:rsidRDefault="00A660F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_Toc131378249 \h </w:instrText>
      </w:r>
      <w:r>
        <w:rPr>
          <w:noProof/>
        </w:rPr>
      </w:r>
      <w:r>
        <w:rPr>
          <w:noProof/>
        </w:rPr>
        <w:fldChar w:fldCharType="separate"/>
      </w:r>
      <w:r>
        <w:rPr>
          <w:noProof/>
        </w:rPr>
        <w:t>44</w:t>
      </w:r>
      <w:r>
        <w:rPr>
          <w:noProof/>
        </w:rPr>
        <w:fldChar w:fldCharType="end"/>
      </w:r>
    </w:p>
    <w:p w14:paraId="5B6C25CE" w14:textId="610828BD" w:rsidR="00A660FE" w:rsidRDefault="00A660FE">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_Toc131378250 \h </w:instrText>
      </w:r>
      <w:r>
        <w:rPr>
          <w:noProof/>
        </w:rPr>
      </w:r>
      <w:r>
        <w:rPr>
          <w:noProof/>
        </w:rPr>
        <w:fldChar w:fldCharType="separate"/>
      </w:r>
      <w:r>
        <w:rPr>
          <w:noProof/>
        </w:rPr>
        <w:t>44</w:t>
      </w:r>
      <w:r>
        <w:rPr>
          <w:noProof/>
        </w:rPr>
        <w:fldChar w:fldCharType="end"/>
      </w:r>
    </w:p>
    <w:p w14:paraId="5EF32D45" w14:textId="398EF9AE" w:rsidR="00A660FE" w:rsidRDefault="00A660F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_Toc131378251 \h </w:instrText>
      </w:r>
      <w:r>
        <w:rPr>
          <w:noProof/>
        </w:rPr>
      </w:r>
      <w:r>
        <w:rPr>
          <w:noProof/>
        </w:rPr>
        <w:fldChar w:fldCharType="separate"/>
      </w:r>
      <w:r>
        <w:rPr>
          <w:noProof/>
        </w:rPr>
        <w:t>45</w:t>
      </w:r>
      <w:r>
        <w:rPr>
          <w:noProof/>
        </w:rPr>
        <w:fldChar w:fldCharType="end"/>
      </w:r>
    </w:p>
    <w:p w14:paraId="321C9D50" w14:textId="56537A84" w:rsidR="00A660FE" w:rsidRDefault="00A660FE">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_Toc131378252 \h </w:instrText>
      </w:r>
      <w:r>
        <w:rPr>
          <w:noProof/>
        </w:rPr>
      </w:r>
      <w:r>
        <w:rPr>
          <w:noProof/>
        </w:rPr>
        <w:fldChar w:fldCharType="separate"/>
      </w:r>
      <w:r>
        <w:rPr>
          <w:noProof/>
        </w:rPr>
        <w:t>45</w:t>
      </w:r>
      <w:r>
        <w:rPr>
          <w:noProof/>
        </w:rPr>
        <w:fldChar w:fldCharType="end"/>
      </w:r>
    </w:p>
    <w:p w14:paraId="0ECBD976" w14:textId="06FE3B6B" w:rsidR="00A660FE" w:rsidRDefault="00A660F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_Toc131378253 \h </w:instrText>
      </w:r>
      <w:r>
        <w:rPr>
          <w:noProof/>
        </w:rPr>
      </w:r>
      <w:r>
        <w:rPr>
          <w:noProof/>
        </w:rPr>
        <w:fldChar w:fldCharType="separate"/>
      </w:r>
      <w:r>
        <w:rPr>
          <w:noProof/>
        </w:rPr>
        <w:t>46</w:t>
      </w:r>
      <w:r>
        <w:rPr>
          <w:noProof/>
        </w:rPr>
        <w:fldChar w:fldCharType="end"/>
      </w:r>
    </w:p>
    <w:p w14:paraId="3D623DB6" w14:textId="6641CF68" w:rsidR="00A660FE" w:rsidRDefault="00A660FE">
      <w:pPr>
        <w:pStyle w:val="TOC2"/>
        <w:rPr>
          <w:rFonts w:asciiTheme="minorHAnsi" w:eastAsiaTheme="minorEastAsia" w:hAnsiTheme="minorHAnsi" w:cstheme="minorBidi"/>
          <w:noProof/>
          <w:sz w:val="22"/>
          <w:szCs w:val="22"/>
          <w:lang w:eastAsia="en-GB"/>
        </w:rPr>
      </w:pPr>
      <w:r>
        <w:rPr>
          <w:noProof/>
        </w:rPr>
        <w:t>5.</w:t>
      </w:r>
      <w:r w:rsidRPr="00D642CC">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_Toc131378254 \h </w:instrText>
      </w:r>
      <w:r>
        <w:rPr>
          <w:noProof/>
        </w:rPr>
      </w:r>
      <w:r>
        <w:rPr>
          <w:noProof/>
        </w:rPr>
        <w:fldChar w:fldCharType="separate"/>
      </w:r>
      <w:r>
        <w:rPr>
          <w:noProof/>
        </w:rPr>
        <w:t>46</w:t>
      </w:r>
      <w:r>
        <w:rPr>
          <w:noProof/>
        </w:rPr>
        <w:fldChar w:fldCharType="end"/>
      </w:r>
    </w:p>
    <w:p w14:paraId="7CE651A5" w14:textId="506A4ADA" w:rsidR="00A660FE" w:rsidRDefault="00A660FE">
      <w:pPr>
        <w:pStyle w:val="TOC3"/>
        <w:rPr>
          <w:rFonts w:asciiTheme="minorHAnsi" w:eastAsiaTheme="minorEastAsia" w:hAnsiTheme="minorHAnsi" w:cstheme="minorBidi"/>
          <w:noProof/>
          <w:sz w:val="22"/>
          <w:szCs w:val="22"/>
          <w:lang w:eastAsia="en-GB"/>
        </w:rPr>
      </w:pPr>
      <w:r>
        <w:rPr>
          <w:noProof/>
        </w:rPr>
        <w:t>5.</w:t>
      </w:r>
      <w:r w:rsidRPr="00D642CC">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_Toc131378255 \h </w:instrText>
      </w:r>
      <w:r>
        <w:rPr>
          <w:noProof/>
        </w:rPr>
      </w:r>
      <w:r>
        <w:rPr>
          <w:noProof/>
        </w:rPr>
        <w:fldChar w:fldCharType="separate"/>
      </w:r>
      <w:r>
        <w:rPr>
          <w:noProof/>
        </w:rPr>
        <w:t>46</w:t>
      </w:r>
      <w:r>
        <w:rPr>
          <w:noProof/>
        </w:rPr>
        <w:fldChar w:fldCharType="end"/>
      </w:r>
    </w:p>
    <w:p w14:paraId="2AD721AD" w14:textId="5A14CBBA" w:rsidR="00A660FE" w:rsidRDefault="00A660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_Toc131378256 \h </w:instrText>
      </w:r>
      <w:r>
        <w:rPr>
          <w:noProof/>
        </w:rPr>
      </w:r>
      <w:r>
        <w:rPr>
          <w:noProof/>
        </w:rPr>
        <w:fldChar w:fldCharType="separate"/>
      </w:r>
      <w:r>
        <w:rPr>
          <w:noProof/>
        </w:rPr>
        <w:t>47</w:t>
      </w:r>
      <w:r>
        <w:rPr>
          <w:noProof/>
        </w:rPr>
        <w:fldChar w:fldCharType="end"/>
      </w:r>
    </w:p>
    <w:p w14:paraId="1A33B1B5" w14:textId="5B9357A3" w:rsidR="00A660FE" w:rsidRDefault="00A660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_Toc131378257 \h </w:instrText>
      </w:r>
      <w:r>
        <w:rPr>
          <w:noProof/>
        </w:rPr>
      </w:r>
      <w:r>
        <w:rPr>
          <w:noProof/>
        </w:rPr>
        <w:fldChar w:fldCharType="separate"/>
      </w:r>
      <w:r>
        <w:rPr>
          <w:noProof/>
        </w:rPr>
        <w:t>47</w:t>
      </w:r>
      <w:r>
        <w:rPr>
          <w:noProof/>
        </w:rPr>
        <w:fldChar w:fldCharType="end"/>
      </w:r>
    </w:p>
    <w:p w14:paraId="4C3527A6" w14:textId="580B0AD5" w:rsidR="00A660FE" w:rsidRDefault="00A660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_Toc131378258 \h </w:instrText>
      </w:r>
      <w:r>
        <w:rPr>
          <w:noProof/>
        </w:rPr>
      </w:r>
      <w:r>
        <w:rPr>
          <w:noProof/>
        </w:rPr>
        <w:fldChar w:fldCharType="separate"/>
      </w:r>
      <w:r>
        <w:rPr>
          <w:noProof/>
        </w:rPr>
        <w:t>47</w:t>
      </w:r>
      <w:r>
        <w:rPr>
          <w:noProof/>
        </w:rPr>
        <w:fldChar w:fldCharType="end"/>
      </w:r>
    </w:p>
    <w:p w14:paraId="2E3EDC4E" w14:textId="0A3FD192"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6.2.1</w:t>
      </w:r>
      <w:r>
        <w:rPr>
          <w:rFonts w:asciiTheme="minorHAnsi" w:eastAsiaTheme="minorEastAsia" w:hAnsiTheme="minorHAnsi" w:cstheme="minorBidi"/>
          <w:noProof/>
          <w:sz w:val="22"/>
          <w:szCs w:val="22"/>
          <w:lang w:eastAsia="en-GB"/>
        </w:rPr>
        <w:tab/>
      </w:r>
      <w:r w:rsidRPr="00D642CC">
        <w:rPr>
          <w:rFonts w:eastAsia="SimSun"/>
          <w:noProof/>
        </w:rPr>
        <w:t>Distinction of requests at the MCData client</w:t>
      </w:r>
      <w:r>
        <w:rPr>
          <w:noProof/>
        </w:rPr>
        <w:tab/>
      </w:r>
      <w:r>
        <w:rPr>
          <w:noProof/>
        </w:rPr>
        <w:fldChar w:fldCharType="begin" w:fldLock="1"/>
      </w:r>
      <w:r>
        <w:rPr>
          <w:noProof/>
        </w:rPr>
        <w:instrText xml:space="preserve"> PAGEREF _Toc131378259 \h </w:instrText>
      </w:r>
      <w:r>
        <w:rPr>
          <w:noProof/>
        </w:rPr>
      </w:r>
      <w:r>
        <w:rPr>
          <w:noProof/>
        </w:rPr>
        <w:fldChar w:fldCharType="separate"/>
      </w:r>
      <w:r>
        <w:rPr>
          <w:noProof/>
        </w:rPr>
        <w:t>47</w:t>
      </w:r>
      <w:r>
        <w:rPr>
          <w:noProof/>
        </w:rPr>
        <w:fldChar w:fldCharType="end"/>
      </w:r>
    </w:p>
    <w:p w14:paraId="3C965D60" w14:textId="0374350F" w:rsidR="00A660FE" w:rsidRDefault="00A660FE">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_Toc131378260 \h </w:instrText>
      </w:r>
      <w:r>
        <w:rPr>
          <w:noProof/>
        </w:rPr>
      </w:r>
      <w:r>
        <w:rPr>
          <w:noProof/>
        </w:rPr>
        <w:fldChar w:fldCharType="separate"/>
      </w:r>
      <w:r>
        <w:rPr>
          <w:noProof/>
        </w:rPr>
        <w:t>47</w:t>
      </w:r>
      <w:r>
        <w:rPr>
          <w:noProof/>
        </w:rPr>
        <w:fldChar w:fldCharType="end"/>
      </w:r>
    </w:p>
    <w:p w14:paraId="6F88F8D3" w14:textId="0F824FA4" w:rsidR="00A660FE" w:rsidRDefault="00A660FE">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_Toc131378261 \h </w:instrText>
      </w:r>
      <w:r>
        <w:rPr>
          <w:noProof/>
        </w:rPr>
      </w:r>
      <w:r>
        <w:rPr>
          <w:noProof/>
        </w:rPr>
        <w:fldChar w:fldCharType="separate"/>
      </w:r>
      <w:r>
        <w:rPr>
          <w:noProof/>
        </w:rPr>
        <w:t>48</w:t>
      </w:r>
      <w:r>
        <w:rPr>
          <w:noProof/>
        </w:rPr>
        <w:fldChar w:fldCharType="end"/>
      </w:r>
    </w:p>
    <w:p w14:paraId="74BEA565" w14:textId="2AC1C245"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6.2.2</w:t>
      </w:r>
      <w:r>
        <w:rPr>
          <w:rFonts w:asciiTheme="minorHAnsi" w:eastAsiaTheme="minorEastAsia" w:hAnsiTheme="minorHAnsi" w:cstheme="minorBidi"/>
          <w:noProof/>
          <w:sz w:val="22"/>
          <w:szCs w:val="22"/>
          <w:lang w:eastAsia="en-GB"/>
        </w:rPr>
        <w:tab/>
      </w:r>
      <w:r w:rsidRPr="00D642CC">
        <w:rPr>
          <w:rFonts w:eastAsia="SimSun"/>
          <w:noProof/>
        </w:rPr>
        <w:t>MCData conversation items</w:t>
      </w:r>
      <w:r>
        <w:rPr>
          <w:noProof/>
        </w:rPr>
        <w:tab/>
      </w:r>
      <w:r>
        <w:rPr>
          <w:noProof/>
        </w:rPr>
        <w:fldChar w:fldCharType="begin" w:fldLock="1"/>
      </w:r>
      <w:r>
        <w:rPr>
          <w:noProof/>
        </w:rPr>
        <w:instrText xml:space="preserve"> PAGEREF _Toc131378262 \h </w:instrText>
      </w:r>
      <w:r>
        <w:rPr>
          <w:noProof/>
        </w:rPr>
      </w:r>
      <w:r>
        <w:rPr>
          <w:noProof/>
        </w:rPr>
        <w:fldChar w:fldCharType="separate"/>
      </w:r>
      <w:r>
        <w:rPr>
          <w:noProof/>
        </w:rPr>
        <w:t>49</w:t>
      </w:r>
      <w:r>
        <w:rPr>
          <w:noProof/>
        </w:rPr>
        <w:fldChar w:fldCharType="end"/>
      </w:r>
    </w:p>
    <w:p w14:paraId="50DBFF83" w14:textId="62EC43ED"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6.2.2.1</w:t>
      </w:r>
      <w:r>
        <w:rPr>
          <w:rFonts w:asciiTheme="minorHAnsi" w:eastAsiaTheme="minorEastAsia" w:hAnsiTheme="minorHAnsi" w:cstheme="minorBidi"/>
          <w:noProof/>
          <w:sz w:val="22"/>
          <w:szCs w:val="22"/>
          <w:lang w:eastAsia="en-GB"/>
        </w:rPr>
        <w:tab/>
      </w:r>
      <w:r w:rsidRPr="00D642CC">
        <w:rPr>
          <w:rFonts w:eastAsia="SimSun"/>
          <w:noProof/>
        </w:rPr>
        <w:t>Generating an SDS Message</w:t>
      </w:r>
      <w:r>
        <w:rPr>
          <w:noProof/>
        </w:rPr>
        <w:tab/>
      </w:r>
      <w:r>
        <w:rPr>
          <w:noProof/>
        </w:rPr>
        <w:fldChar w:fldCharType="begin" w:fldLock="1"/>
      </w:r>
      <w:r>
        <w:rPr>
          <w:noProof/>
        </w:rPr>
        <w:instrText xml:space="preserve"> PAGEREF _Toc131378263 \h </w:instrText>
      </w:r>
      <w:r>
        <w:rPr>
          <w:noProof/>
        </w:rPr>
      </w:r>
      <w:r>
        <w:rPr>
          <w:noProof/>
        </w:rPr>
        <w:fldChar w:fldCharType="separate"/>
      </w:r>
      <w:r>
        <w:rPr>
          <w:noProof/>
        </w:rPr>
        <w:t>49</w:t>
      </w:r>
      <w:r>
        <w:rPr>
          <w:noProof/>
        </w:rPr>
        <w:fldChar w:fldCharType="end"/>
      </w:r>
    </w:p>
    <w:p w14:paraId="22E62D1E" w14:textId="71B642CC"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6.2.2.2</w:t>
      </w:r>
      <w:r>
        <w:rPr>
          <w:rFonts w:asciiTheme="minorHAnsi" w:eastAsiaTheme="minorEastAsia" w:hAnsiTheme="minorHAnsi" w:cstheme="minorBidi"/>
          <w:noProof/>
          <w:sz w:val="22"/>
          <w:szCs w:val="22"/>
          <w:lang w:eastAsia="en-GB"/>
        </w:rPr>
        <w:tab/>
      </w:r>
      <w:r w:rsidRPr="00D642CC">
        <w:rPr>
          <w:rFonts w:eastAsia="SimSun"/>
          <w:noProof/>
        </w:rPr>
        <w:t>Generating an FD Message for FD using HTTP</w:t>
      </w:r>
      <w:r>
        <w:rPr>
          <w:noProof/>
        </w:rPr>
        <w:tab/>
      </w:r>
      <w:r>
        <w:rPr>
          <w:noProof/>
        </w:rPr>
        <w:fldChar w:fldCharType="begin" w:fldLock="1"/>
      </w:r>
      <w:r>
        <w:rPr>
          <w:noProof/>
        </w:rPr>
        <w:instrText xml:space="preserve"> PAGEREF _Toc131378264 \h </w:instrText>
      </w:r>
      <w:r>
        <w:rPr>
          <w:noProof/>
        </w:rPr>
      </w:r>
      <w:r>
        <w:rPr>
          <w:noProof/>
        </w:rPr>
        <w:fldChar w:fldCharType="separate"/>
      </w:r>
      <w:r>
        <w:rPr>
          <w:noProof/>
        </w:rPr>
        <w:t>50</w:t>
      </w:r>
      <w:r>
        <w:rPr>
          <w:noProof/>
        </w:rPr>
        <w:fldChar w:fldCharType="end"/>
      </w:r>
    </w:p>
    <w:p w14:paraId="735D9A48" w14:textId="7A160E02"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6.2.2.3</w:t>
      </w:r>
      <w:r>
        <w:rPr>
          <w:rFonts w:asciiTheme="minorHAnsi" w:eastAsiaTheme="minorEastAsia" w:hAnsiTheme="minorHAnsi" w:cstheme="minorBidi"/>
          <w:noProof/>
          <w:sz w:val="22"/>
          <w:szCs w:val="22"/>
          <w:lang w:eastAsia="en-GB"/>
        </w:rPr>
        <w:tab/>
      </w:r>
      <w:r w:rsidRPr="00D642CC">
        <w:rPr>
          <w:rFonts w:eastAsia="SimSun"/>
          <w:noProof/>
        </w:rPr>
        <w:t>Generating an FD Message for FD using media plane</w:t>
      </w:r>
      <w:r>
        <w:rPr>
          <w:noProof/>
        </w:rPr>
        <w:tab/>
      </w:r>
      <w:r>
        <w:rPr>
          <w:noProof/>
        </w:rPr>
        <w:fldChar w:fldCharType="begin" w:fldLock="1"/>
      </w:r>
      <w:r>
        <w:rPr>
          <w:noProof/>
        </w:rPr>
        <w:instrText xml:space="preserve"> PAGEREF _Toc131378265 \h </w:instrText>
      </w:r>
      <w:r>
        <w:rPr>
          <w:noProof/>
        </w:rPr>
      </w:r>
      <w:r>
        <w:rPr>
          <w:noProof/>
        </w:rPr>
        <w:fldChar w:fldCharType="separate"/>
      </w:r>
      <w:r>
        <w:rPr>
          <w:noProof/>
        </w:rPr>
        <w:t>51</w:t>
      </w:r>
      <w:r>
        <w:rPr>
          <w:noProof/>
        </w:rPr>
        <w:fldChar w:fldCharType="end"/>
      </w:r>
    </w:p>
    <w:p w14:paraId="68F4B9CF" w14:textId="2E0B8226"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6.2.2.4</w:t>
      </w:r>
      <w:r>
        <w:rPr>
          <w:rFonts w:asciiTheme="minorHAnsi" w:eastAsiaTheme="minorEastAsia" w:hAnsiTheme="minorHAnsi" w:cstheme="minorBidi"/>
          <w:noProof/>
          <w:sz w:val="22"/>
          <w:szCs w:val="22"/>
          <w:lang w:eastAsia="en-GB"/>
        </w:rPr>
        <w:tab/>
      </w:r>
      <w:r w:rsidRPr="00D642CC">
        <w:rPr>
          <w:rFonts w:eastAsia="SimSun"/>
          <w:noProof/>
          <w:lang w:val="en-US"/>
        </w:rPr>
        <w:t xml:space="preserve">Client </w:t>
      </w:r>
      <w:r w:rsidRPr="00D642CC">
        <w:rPr>
          <w:rFonts w:eastAsia="SimSun"/>
          <w:noProof/>
        </w:rPr>
        <w:t>generating message to terminate FD over HTTP</w:t>
      </w:r>
      <w:r>
        <w:rPr>
          <w:noProof/>
        </w:rPr>
        <w:tab/>
      </w:r>
      <w:r>
        <w:rPr>
          <w:noProof/>
        </w:rPr>
        <w:fldChar w:fldCharType="begin" w:fldLock="1"/>
      </w:r>
      <w:r>
        <w:rPr>
          <w:noProof/>
        </w:rPr>
        <w:instrText xml:space="preserve"> PAGEREF _Toc131378266 \h </w:instrText>
      </w:r>
      <w:r>
        <w:rPr>
          <w:noProof/>
        </w:rPr>
      </w:r>
      <w:r>
        <w:rPr>
          <w:noProof/>
        </w:rPr>
        <w:fldChar w:fldCharType="separate"/>
      </w:r>
      <w:r>
        <w:rPr>
          <w:noProof/>
        </w:rPr>
        <w:t>51</w:t>
      </w:r>
      <w:r>
        <w:rPr>
          <w:noProof/>
        </w:rPr>
        <w:fldChar w:fldCharType="end"/>
      </w:r>
    </w:p>
    <w:p w14:paraId="0F892B92" w14:textId="78C5708A"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6.2.3</w:t>
      </w:r>
      <w:r>
        <w:rPr>
          <w:rFonts w:asciiTheme="minorHAnsi" w:eastAsiaTheme="minorEastAsia" w:hAnsiTheme="minorHAnsi" w:cstheme="minorBidi"/>
          <w:noProof/>
          <w:sz w:val="22"/>
          <w:szCs w:val="22"/>
          <w:lang w:eastAsia="en-GB"/>
        </w:rPr>
        <w:tab/>
      </w:r>
      <w:r w:rsidRPr="00D642CC">
        <w:rPr>
          <w:rFonts w:eastAsia="SimSun"/>
          <w:noProof/>
        </w:rPr>
        <w:t>Disposition Notifications</w:t>
      </w:r>
      <w:r>
        <w:rPr>
          <w:noProof/>
        </w:rPr>
        <w:tab/>
      </w:r>
      <w:r>
        <w:rPr>
          <w:noProof/>
        </w:rPr>
        <w:fldChar w:fldCharType="begin" w:fldLock="1"/>
      </w:r>
      <w:r>
        <w:rPr>
          <w:noProof/>
        </w:rPr>
        <w:instrText xml:space="preserve"> PAGEREF _Toc131378267 \h </w:instrText>
      </w:r>
      <w:r>
        <w:rPr>
          <w:noProof/>
        </w:rPr>
      </w:r>
      <w:r>
        <w:rPr>
          <w:noProof/>
        </w:rPr>
        <w:fldChar w:fldCharType="separate"/>
      </w:r>
      <w:r>
        <w:rPr>
          <w:noProof/>
        </w:rPr>
        <w:t>52</w:t>
      </w:r>
      <w:r>
        <w:rPr>
          <w:noProof/>
        </w:rPr>
        <w:fldChar w:fldCharType="end"/>
      </w:r>
    </w:p>
    <w:p w14:paraId="1C592CB3" w14:textId="347A03F9"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6.2.3.1</w:t>
      </w:r>
      <w:r>
        <w:rPr>
          <w:rFonts w:asciiTheme="minorHAnsi" w:eastAsiaTheme="minorEastAsia" w:hAnsiTheme="minorHAnsi" w:cstheme="minorBidi"/>
          <w:noProof/>
          <w:sz w:val="22"/>
          <w:szCs w:val="22"/>
          <w:lang w:eastAsia="en-GB"/>
        </w:rPr>
        <w:tab/>
      </w:r>
      <w:r w:rsidRPr="00D642CC">
        <w:rPr>
          <w:rFonts w:eastAsia="SimSun"/>
          <w:noProof/>
        </w:rPr>
        <w:t>Generating an SDS Notification</w:t>
      </w:r>
      <w:r>
        <w:rPr>
          <w:noProof/>
        </w:rPr>
        <w:tab/>
      </w:r>
      <w:r>
        <w:rPr>
          <w:noProof/>
        </w:rPr>
        <w:fldChar w:fldCharType="begin" w:fldLock="1"/>
      </w:r>
      <w:r>
        <w:rPr>
          <w:noProof/>
        </w:rPr>
        <w:instrText xml:space="preserve"> PAGEREF _Toc131378268 \h </w:instrText>
      </w:r>
      <w:r>
        <w:rPr>
          <w:noProof/>
        </w:rPr>
      </w:r>
      <w:r>
        <w:rPr>
          <w:noProof/>
        </w:rPr>
        <w:fldChar w:fldCharType="separate"/>
      </w:r>
      <w:r>
        <w:rPr>
          <w:noProof/>
        </w:rPr>
        <w:t>52</w:t>
      </w:r>
      <w:r>
        <w:rPr>
          <w:noProof/>
        </w:rPr>
        <w:fldChar w:fldCharType="end"/>
      </w:r>
    </w:p>
    <w:p w14:paraId="24148C65" w14:textId="05EE1E66"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6.2.3.2</w:t>
      </w:r>
      <w:r>
        <w:rPr>
          <w:rFonts w:asciiTheme="minorHAnsi" w:eastAsiaTheme="minorEastAsia" w:hAnsiTheme="minorHAnsi" w:cstheme="minorBidi"/>
          <w:noProof/>
          <w:sz w:val="22"/>
          <w:szCs w:val="22"/>
          <w:lang w:eastAsia="en-GB"/>
        </w:rPr>
        <w:tab/>
      </w:r>
      <w:r w:rsidRPr="00D642CC">
        <w:rPr>
          <w:rFonts w:eastAsia="SimSun"/>
          <w:noProof/>
        </w:rPr>
        <w:t>Generating an FD Notification</w:t>
      </w:r>
      <w:r>
        <w:rPr>
          <w:noProof/>
        </w:rPr>
        <w:tab/>
      </w:r>
      <w:r>
        <w:rPr>
          <w:noProof/>
        </w:rPr>
        <w:fldChar w:fldCharType="begin" w:fldLock="1"/>
      </w:r>
      <w:r>
        <w:rPr>
          <w:noProof/>
        </w:rPr>
        <w:instrText xml:space="preserve"> PAGEREF _Toc131378269 \h </w:instrText>
      </w:r>
      <w:r>
        <w:rPr>
          <w:noProof/>
        </w:rPr>
      </w:r>
      <w:r>
        <w:rPr>
          <w:noProof/>
        </w:rPr>
        <w:fldChar w:fldCharType="separate"/>
      </w:r>
      <w:r>
        <w:rPr>
          <w:noProof/>
        </w:rPr>
        <w:t>52</w:t>
      </w:r>
      <w:r>
        <w:rPr>
          <w:noProof/>
        </w:rPr>
        <w:fldChar w:fldCharType="end"/>
      </w:r>
    </w:p>
    <w:p w14:paraId="435ACF77" w14:textId="05E44AB7"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6.2.4</w:t>
      </w:r>
      <w:r>
        <w:rPr>
          <w:rFonts w:asciiTheme="minorHAnsi" w:eastAsiaTheme="minorEastAsia" w:hAnsiTheme="minorHAnsi" w:cstheme="minorBidi"/>
          <w:noProof/>
          <w:sz w:val="22"/>
          <w:szCs w:val="22"/>
          <w:lang w:eastAsia="en-GB"/>
        </w:rPr>
        <w:tab/>
      </w:r>
      <w:r w:rsidRPr="00D642CC">
        <w:rPr>
          <w:noProof/>
          <w:lang w:val="en-US"/>
        </w:rPr>
        <w:t>Sending SIP requests and receiving SIP responses</w:t>
      </w:r>
      <w:r>
        <w:rPr>
          <w:noProof/>
        </w:rPr>
        <w:tab/>
      </w:r>
      <w:r>
        <w:rPr>
          <w:noProof/>
        </w:rPr>
        <w:fldChar w:fldCharType="begin" w:fldLock="1"/>
      </w:r>
      <w:r>
        <w:rPr>
          <w:noProof/>
        </w:rPr>
        <w:instrText xml:space="preserve"> PAGEREF _Toc131378270 \h </w:instrText>
      </w:r>
      <w:r>
        <w:rPr>
          <w:noProof/>
        </w:rPr>
      </w:r>
      <w:r>
        <w:rPr>
          <w:noProof/>
        </w:rPr>
        <w:fldChar w:fldCharType="separate"/>
      </w:r>
      <w:r>
        <w:rPr>
          <w:noProof/>
        </w:rPr>
        <w:t>53</w:t>
      </w:r>
      <w:r>
        <w:rPr>
          <w:noProof/>
        </w:rPr>
        <w:fldChar w:fldCharType="end"/>
      </w:r>
    </w:p>
    <w:p w14:paraId="0DD5DABB" w14:textId="22BF3166"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6.2.4.1</w:t>
      </w:r>
      <w:r>
        <w:rPr>
          <w:rFonts w:asciiTheme="minorHAnsi" w:eastAsiaTheme="minorEastAsia" w:hAnsiTheme="minorHAnsi" w:cstheme="minorBidi"/>
          <w:noProof/>
          <w:sz w:val="22"/>
          <w:szCs w:val="22"/>
          <w:lang w:eastAsia="en-GB"/>
        </w:rPr>
        <w:tab/>
      </w:r>
      <w:r w:rsidRPr="00D642CC">
        <w:rPr>
          <w:noProof/>
          <w:lang w:val="en-US"/>
        </w:rPr>
        <w:t>Generating a SIP MESSAGE request</w:t>
      </w:r>
      <w:r>
        <w:rPr>
          <w:noProof/>
        </w:rPr>
        <w:t xml:space="preserve"> </w:t>
      </w:r>
      <w:r w:rsidRPr="00D642CC">
        <w:rPr>
          <w:noProof/>
          <w:lang w:val="en-US"/>
        </w:rPr>
        <w:t>towards the originating participating MCData function</w:t>
      </w:r>
      <w:r>
        <w:rPr>
          <w:noProof/>
        </w:rPr>
        <w:tab/>
      </w:r>
      <w:r>
        <w:rPr>
          <w:noProof/>
        </w:rPr>
        <w:fldChar w:fldCharType="begin" w:fldLock="1"/>
      </w:r>
      <w:r>
        <w:rPr>
          <w:noProof/>
        </w:rPr>
        <w:instrText xml:space="preserve"> PAGEREF _Toc131378271 \h </w:instrText>
      </w:r>
      <w:r>
        <w:rPr>
          <w:noProof/>
        </w:rPr>
      </w:r>
      <w:r>
        <w:rPr>
          <w:noProof/>
        </w:rPr>
        <w:fldChar w:fldCharType="separate"/>
      </w:r>
      <w:r>
        <w:rPr>
          <w:noProof/>
        </w:rPr>
        <w:t>53</w:t>
      </w:r>
      <w:r>
        <w:rPr>
          <w:noProof/>
        </w:rPr>
        <w:fldChar w:fldCharType="end"/>
      </w:r>
    </w:p>
    <w:p w14:paraId="6034EAE2" w14:textId="5BDE3666" w:rsidR="00A660FE" w:rsidRDefault="00A660FE">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_Toc131378272 \h </w:instrText>
      </w:r>
      <w:r>
        <w:rPr>
          <w:noProof/>
        </w:rPr>
      </w:r>
      <w:r>
        <w:rPr>
          <w:noProof/>
        </w:rPr>
        <w:fldChar w:fldCharType="separate"/>
      </w:r>
      <w:r>
        <w:rPr>
          <w:noProof/>
        </w:rPr>
        <w:t>54</w:t>
      </w:r>
      <w:r>
        <w:rPr>
          <w:noProof/>
        </w:rPr>
        <w:fldChar w:fldCharType="end"/>
      </w:r>
    </w:p>
    <w:p w14:paraId="6923CDB8" w14:textId="4F7B8176" w:rsidR="00A660FE" w:rsidRDefault="00A660FE">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_Toc131378273 \h </w:instrText>
      </w:r>
      <w:r>
        <w:rPr>
          <w:noProof/>
        </w:rPr>
      </w:r>
      <w:r>
        <w:rPr>
          <w:noProof/>
        </w:rPr>
        <w:fldChar w:fldCharType="separate"/>
      </w:r>
      <w:r>
        <w:rPr>
          <w:noProof/>
        </w:rPr>
        <w:t>54</w:t>
      </w:r>
      <w:r>
        <w:rPr>
          <w:noProof/>
        </w:rPr>
        <w:fldChar w:fldCharType="end"/>
      </w:r>
    </w:p>
    <w:p w14:paraId="1D980215" w14:textId="4C17B1B8" w:rsidR="00A660FE" w:rsidRDefault="00A660FE">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_Toc131378274 \h </w:instrText>
      </w:r>
      <w:r>
        <w:rPr>
          <w:noProof/>
        </w:rPr>
      </w:r>
      <w:r>
        <w:rPr>
          <w:noProof/>
        </w:rPr>
        <w:fldChar w:fldCharType="separate"/>
      </w:r>
      <w:r>
        <w:rPr>
          <w:noProof/>
        </w:rPr>
        <w:t>55</w:t>
      </w:r>
      <w:r>
        <w:rPr>
          <w:noProof/>
        </w:rPr>
        <w:fldChar w:fldCharType="end"/>
      </w:r>
    </w:p>
    <w:p w14:paraId="6B94AB3B" w14:textId="53EE80E9" w:rsidR="00A660FE" w:rsidRDefault="00A660FE">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_Toc131378275 \h </w:instrText>
      </w:r>
      <w:r>
        <w:rPr>
          <w:noProof/>
        </w:rPr>
      </w:r>
      <w:r>
        <w:rPr>
          <w:noProof/>
        </w:rPr>
        <w:fldChar w:fldCharType="separate"/>
      </w:r>
      <w:r>
        <w:rPr>
          <w:noProof/>
        </w:rPr>
        <w:t>55</w:t>
      </w:r>
      <w:r>
        <w:rPr>
          <w:noProof/>
        </w:rPr>
        <w:fldChar w:fldCharType="end"/>
      </w:r>
    </w:p>
    <w:p w14:paraId="4179DAD6" w14:textId="3F580263" w:rsidR="00A660FE" w:rsidRDefault="00A660FE">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_Toc131378276 \h </w:instrText>
      </w:r>
      <w:r>
        <w:rPr>
          <w:noProof/>
        </w:rPr>
      </w:r>
      <w:r>
        <w:rPr>
          <w:noProof/>
        </w:rPr>
        <w:fldChar w:fldCharType="separate"/>
      </w:r>
      <w:r>
        <w:rPr>
          <w:noProof/>
        </w:rPr>
        <w:t>55</w:t>
      </w:r>
      <w:r>
        <w:rPr>
          <w:noProof/>
        </w:rPr>
        <w:fldChar w:fldCharType="end"/>
      </w:r>
    </w:p>
    <w:p w14:paraId="7ACD2CDD" w14:textId="4327C4C8" w:rsidR="00A660FE" w:rsidRDefault="00A660FE">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_Toc131378277 \h </w:instrText>
      </w:r>
      <w:r>
        <w:rPr>
          <w:noProof/>
        </w:rPr>
      </w:r>
      <w:r>
        <w:rPr>
          <w:noProof/>
        </w:rPr>
        <w:fldChar w:fldCharType="separate"/>
      </w:r>
      <w:r>
        <w:rPr>
          <w:noProof/>
        </w:rPr>
        <w:t>56</w:t>
      </w:r>
      <w:r>
        <w:rPr>
          <w:noProof/>
        </w:rPr>
        <w:fldChar w:fldCharType="end"/>
      </w:r>
    </w:p>
    <w:p w14:paraId="2C3F146B" w14:textId="6B9E2867" w:rsidR="00A660FE" w:rsidRDefault="00A660FE">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_Toc131378278 \h </w:instrText>
      </w:r>
      <w:r>
        <w:rPr>
          <w:noProof/>
        </w:rPr>
      </w:r>
      <w:r>
        <w:rPr>
          <w:noProof/>
        </w:rPr>
        <w:fldChar w:fldCharType="separate"/>
      </w:r>
      <w:r>
        <w:rPr>
          <w:noProof/>
        </w:rPr>
        <w:t>57</w:t>
      </w:r>
      <w:r>
        <w:rPr>
          <w:noProof/>
        </w:rPr>
        <w:fldChar w:fldCharType="end"/>
      </w:r>
    </w:p>
    <w:p w14:paraId="0AFF29B6" w14:textId="3B9830B8" w:rsidR="00A660FE" w:rsidRDefault="00A660FE">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_Toc131378279 \h </w:instrText>
      </w:r>
      <w:r>
        <w:rPr>
          <w:noProof/>
        </w:rPr>
      </w:r>
      <w:r>
        <w:rPr>
          <w:noProof/>
        </w:rPr>
        <w:fldChar w:fldCharType="separate"/>
      </w:r>
      <w:r>
        <w:rPr>
          <w:noProof/>
        </w:rPr>
        <w:t>58</w:t>
      </w:r>
      <w:r>
        <w:rPr>
          <w:noProof/>
        </w:rPr>
        <w:fldChar w:fldCharType="end"/>
      </w:r>
    </w:p>
    <w:p w14:paraId="79EFE09D" w14:textId="06016951"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_Toc131378280 \h </w:instrText>
      </w:r>
      <w:r>
        <w:rPr>
          <w:noProof/>
        </w:rPr>
      </w:r>
      <w:r>
        <w:rPr>
          <w:noProof/>
        </w:rPr>
        <w:fldChar w:fldCharType="separate"/>
      </w:r>
      <w:r>
        <w:rPr>
          <w:noProof/>
        </w:rPr>
        <w:t>60</w:t>
      </w:r>
      <w:r>
        <w:rPr>
          <w:noProof/>
        </w:rPr>
        <w:fldChar w:fldCharType="end"/>
      </w:r>
    </w:p>
    <w:p w14:paraId="0288DB67" w14:textId="21005966" w:rsidR="00A660FE" w:rsidRDefault="00A660FE">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_Toc131378281 \h </w:instrText>
      </w:r>
      <w:r>
        <w:rPr>
          <w:noProof/>
        </w:rPr>
      </w:r>
      <w:r>
        <w:rPr>
          <w:noProof/>
        </w:rPr>
        <w:fldChar w:fldCharType="separate"/>
      </w:r>
      <w:r>
        <w:rPr>
          <w:noProof/>
        </w:rPr>
        <w:t>61</w:t>
      </w:r>
      <w:r>
        <w:rPr>
          <w:noProof/>
        </w:rPr>
        <w:fldChar w:fldCharType="end"/>
      </w:r>
    </w:p>
    <w:p w14:paraId="5755B557" w14:textId="51CB2847" w:rsidR="00A660FE" w:rsidRDefault="00A660FE">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_Toc131378282 \h </w:instrText>
      </w:r>
      <w:r>
        <w:rPr>
          <w:noProof/>
        </w:rPr>
      </w:r>
      <w:r>
        <w:rPr>
          <w:noProof/>
        </w:rPr>
        <w:fldChar w:fldCharType="separate"/>
      </w:r>
      <w:r>
        <w:rPr>
          <w:noProof/>
        </w:rPr>
        <w:t>61</w:t>
      </w:r>
      <w:r>
        <w:rPr>
          <w:noProof/>
        </w:rPr>
        <w:fldChar w:fldCharType="end"/>
      </w:r>
    </w:p>
    <w:p w14:paraId="0E1AA9EC" w14:textId="32B70C39" w:rsidR="00A660FE" w:rsidRDefault="00A660FE">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_Toc131378283 \h </w:instrText>
      </w:r>
      <w:r>
        <w:rPr>
          <w:noProof/>
        </w:rPr>
      </w:r>
      <w:r>
        <w:rPr>
          <w:noProof/>
        </w:rPr>
        <w:fldChar w:fldCharType="separate"/>
      </w:r>
      <w:r>
        <w:rPr>
          <w:noProof/>
        </w:rPr>
        <w:t>61</w:t>
      </w:r>
      <w:r>
        <w:rPr>
          <w:noProof/>
        </w:rPr>
        <w:fldChar w:fldCharType="end"/>
      </w:r>
    </w:p>
    <w:p w14:paraId="2FF568A6" w14:textId="1C40E84B" w:rsidR="00A660FE" w:rsidRDefault="00A660FE">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_Toc131378284 \h </w:instrText>
      </w:r>
      <w:r>
        <w:rPr>
          <w:noProof/>
        </w:rPr>
      </w:r>
      <w:r>
        <w:rPr>
          <w:noProof/>
        </w:rPr>
        <w:fldChar w:fldCharType="separate"/>
      </w:r>
      <w:r>
        <w:rPr>
          <w:noProof/>
        </w:rPr>
        <w:t>63</w:t>
      </w:r>
      <w:r>
        <w:rPr>
          <w:noProof/>
        </w:rPr>
        <w:fldChar w:fldCharType="end"/>
      </w:r>
    </w:p>
    <w:p w14:paraId="74BC7EB2" w14:textId="32DF3596" w:rsidR="00A660FE" w:rsidRDefault="00A660FE">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_Toc131378285 \h </w:instrText>
      </w:r>
      <w:r>
        <w:rPr>
          <w:noProof/>
        </w:rPr>
      </w:r>
      <w:r>
        <w:rPr>
          <w:noProof/>
        </w:rPr>
        <w:fldChar w:fldCharType="separate"/>
      </w:r>
      <w:r>
        <w:rPr>
          <w:noProof/>
        </w:rPr>
        <w:t>63</w:t>
      </w:r>
      <w:r>
        <w:rPr>
          <w:noProof/>
        </w:rPr>
        <w:fldChar w:fldCharType="end"/>
      </w:r>
    </w:p>
    <w:p w14:paraId="7E555D0F" w14:textId="47AADAFF" w:rsidR="00A660FE" w:rsidRDefault="00A660FE">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_Toc131378286 \h </w:instrText>
      </w:r>
      <w:r>
        <w:rPr>
          <w:noProof/>
        </w:rPr>
      </w:r>
      <w:r>
        <w:rPr>
          <w:noProof/>
        </w:rPr>
        <w:fldChar w:fldCharType="separate"/>
      </w:r>
      <w:r>
        <w:rPr>
          <w:noProof/>
        </w:rPr>
        <w:t>64</w:t>
      </w:r>
      <w:r>
        <w:rPr>
          <w:noProof/>
        </w:rPr>
        <w:fldChar w:fldCharType="end"/>
      </w:r>
    </w:p>
    <w:p w14:paraId="2BE005F5" w14:textId="48AC6EDC" w:rsidR="00A660FE" w:rsidRDefault="00A660FE">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_Toc131378287 \h </w:instrText>
      </w:r>
      <w:r>
        <w:rPr>
          <w:noProof/>
        </w:rPr>
      </w:r>
      <w:r>
        <w:rPr>
          <w:noProof/>
        </w:rPr>
        <w:fldChar w:fldCharType="separate"/>
      </w:r>
      <w:r>
        <w:rPr>
          <w:noProof/>
        </w:rPr>
        <w:t>64</w:t>
      </w:r>
      <w:r>
        <w:rPr>
          <w:noProof/>
        </w:rPr>
        <w:fldChar w:fldCharType="end"/>
      </w:r>
    </w:p>
    <w:p w14:paraId="4C514512" w14:textId="28F3D427" w:rsidR="00A660FE" w:rsidRDefault="00A660FE">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_Toc131378288 \h </w:instrText>
      </w:r>
      <w:r>
        <w:rPr>
          <w:noProof/>
        </w:rPr>
      </w:r>
      <w:r>
        <w:rPr>
          <w:noProof/>
        </w:rPr>
        <w:fldChar w:fldCharType="separate"/>
      </w:r>
      <w:r>
        <w:rPr>
          <w:noProof/>
        </w:rPr>
        <w:t>65</w:t>
      </w:r>
      <w:r>
        <w:rPr>
          <w:noProof/>
        </w:rPr>
        <w:fldChar w:fldCharType="end"/>
      </w:r>
    </w:p>
    <w:p w14:paraId="64D39ECD" w14:textId="48FA0DE4" w:rsidR="00A660FE" w:rsidRDefault="00A660FE">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_Toc131378289 \h </w:instrText>
      </w:r>
      <w:r>
        <w:rPr>
          <w:noProof/>
        </w:rPr>
      </w:r>
      <w:r>
        <w:rPr>
          <w:noProof/>
        </w:rPr>
        <w:fldChar w:fldCharType="separate"/>
      </w:r>
      <w:r>
        <w:rPr>
          <w:noProof/>
        </w:rPr>
        <w:t>65</w:t>
      </w:r>
      <w:r>
        <w:rPr>
          <w:noProof/>
        </w:rPr>
        <w:fldChar w:fldCharType="end"/>
      </w:r>
    </w:p>
    <w:p w14:paraId="25800174" w14:textId="1EADC75E" w:rsidR="00A660FE" w:rsidRDefault="00A660FE">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_Toc131378290 \h </w:instrText>
      </w:r>
      <w:r>
        <w:rPr>
          <w:noProof/>
        </w:rPr>
      </w:r>
      <w:r>
        <w:rPr>
          <w:noProof/>
        </w:rPr>
        <w:fldChar w:fldCharType="separate"/>
      </w:r>
      <w:r>
        <w:rPr>
          <w:noProof/>
        </w:rPr>
        <w:t>65</w:t>
      </w:r>
      <w:r>
        <w:rPr>
          <w:noProof/>
        </w:rPr>
        <w:fldChar w:fldCharType="end"/>
      </w:r>
    </w:p>
    <w:p w14:paraId="3AC496F5" w14:textId="07FC828E" w:rsidR="00A660FE" w:rsidRDefault="00A660FE">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_Toc131378291 \h </w:instrText>
      </w:r>
      <w:r>
        <w:rPr>
          <w:noProof/>
        </w:rPr>
      </w:r>
      <w:r>
        <w:rPr>
          <w:noProof/>
        </w:rPr>
        <w:fldChar w:fldCharType="separate"/>
      </w:r>
      <w:r>
        <w:rPr>
          <w:noProof/>
        </w:rPr>
        <w:t>66</w:t>
      </w:r>
      <w:r>
        <w:rPr>
          <w:noProof/>
        </w:rPr>
        <w:fldChar w:fldCharType="end"/>
      </w:r>
    </w:p>
    <w:p w14:paraId="22E00A59" w14:textId="1BFC55C5" w:rsidR="00A660FE" w:rsidRDefault="00A660FE">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_Toc131378292 \h </w:instrText>
      </w:r>
      <w:r>
        <w:rPr>
          <w:noProof/>
        </w:rPr>
      </w:r>
      <w:r>
        <w:rPr>
          <w:noProof/>
        </w:rPr>
        <w:fldChar w:fldCharType="separate"/>
      </w:r>
      <w:r>
        <w:rPr>
          <w:noProof/>
        </w:rPr>
        <w:t>67</w:t>
      </w:r>
      <w:r>
        <w:rPr>
          <w:noProof/>
        </w:rPr>
        <w:fldChar w:fldCharType="end"/>
      </w:r>
    </w:p>
    <w:p w14:paraId="07F9CDE7" w14:textId="32430D0F" w:rsidR="00A660FE" w:rsidRDefault="00A660FE">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_Toc131378293 \h </w:instrText>
      </w:r>
      <w:r>
        <w:rPr>
          <w:noProof/>
        </w:rPr>
      </w:r>
      <w:r>
        <w:rPr>
          <w:noProof/>
        </w:rPr>
        <w:fldChar w:fldCharType="separate"/>
      </w:r>
      <w:r>
        <w:rPr>
          <w:noProof/>
        </w:rPr>
        <w:t>67</w:t>
      </w:r>
      <w:r>
        <w:rPr>
          <w:noProof/>
        </w:rPr>
        <w:fldChar w:fldCharType="end"/>
      </w:r>
    </w:p>
    <w:p w14:paraId="155CDB08" w14:textId="1585D6A9" w:rsidR="00A660FE" w:rsidRDefault="00A660FE">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_Toc131378294 \h </w:instrText>
      </w:r>
      <w:r>
        <w:rPr>
          <w:noProof/>
        </w:rPr>
      </w:r>
      <w:r>
        <w:rPr>
          <w:noProof/>
        </w:rPr>
        <w:fldChar w:fldCharType="separate"/>
      </w:r>
      <w:r>
        <w:rPr>
          <w:noProof/>
        </w:rPr>
        <w:t>67</w:t>
      </w:r>
      <w:r>
        <w:rPr>
          <w:noProof/>
        </w:rPr>
        <w:fldChar w:fldCharType="end"/>
      </w:r>
    </w:p>
    <w:p w14:paraId="264B79A8" w14:textId="3769F05B" w:rsidR="00A660FE" w:rsidRDefault="00A660FE">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_Toc131378295 \h </w:instrText>
      </w:r>
      <w:r>
        <w:rPr>
          <w:noProof/>
        </w:rPr>
      </w:r>
      <w:r>
        <w:rPr>
          <w:noProof/>
        </w:rPr>
        <w:fldChar w:fldCharType="separate"/>
      </w:r>
      <w:r>
        <w:rPr>
          <w:noProof/>
        </w:rPr>
        <w:t>68</w:t>
      </w:r>
      <w:r>
        <w:rPr>
          <w:noProof/>
        </w:rPr>
        <w:fldChar w:fldCharType="end"/>
      </w:r>
    </w:p>
    <w:p w14:paraId="3886DAE7" w14:textId="554AB549" w:rsidR="00A660FE" w:rsidRDefault="00A660FE">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_Toc131378296 \h </w:instrText>
      </w:r>
      <w:r>
        <w:rPr>
          <w:noProof/>
        </w:rPr>
      </w:r>
      <w:r>
        <w:rPr>
          <w:noProof/>
        </w:rPr>
        <w:fldChar w:fldCharType="separate"/>
      </w:r>
      <w:r>
        <w:rPr>
          <w:noProof/>
        </w:rPr>
        <w:t>69</w:t>
      </w:r>
      <w:r>
        <w:rPr>
          <w:noProof/>
        </w:rPr>
        <w:fldChar w:fldCharType="end"/>
      </w:r>
    </w:p>
    <w:p w14:paraId="2888A497" w14:textId="4AD70F28" w:rsidR="00A660FE" w:rsidRDefault="00A660FE">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_Toc131378297 \h </w:instrText>
      </w:r>
      <w:r>
        <w:rPr>
          <w:noProof/>
        </w:rPr>
      </w:r>
      <w:r>
        <w:rPr>
          <w:noProof/>
        </w:rPr>
        <w:fldChar w:fldCharType="separate"/>
      </w:r>
      <w:r>
        <w:rPr>
          <w:noProof/>
        </w:rPr>
        <w:t>69</w:t>
      </w:r>
      <w:r>
        <w:rPr>
          <w:noProof/>
        </w:rPr>
        <w:fldChar w:fldCharType="end"/>
      </w:r>
    </w:p>
    <w:p w14:paraId="1D1EF213" w14:textId="04AA97A8" w:rsidR="00A660FE" w:rsidRDefault="00A660FE">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_Toc131378298 \h </w:instrText>
      </w:r>
      <w:r>
        <w:rPr>
          <w:noProof/>
        </w:rPr>
      </w:r>
      <w:r>
        <w:rPr>
          <w:noProof/>
        </w:rPr>
        <w:fldChar w:fldCharType="separate"/>
      </w:r>
      <w:r>
        <w:rPr>
          <w:noProof/>
        </w:rPr>
        <w:t>70</w:t>
      </w:r>
      <w:r>
        <w:rPr>
          <w:noProof/>
        </w:rPr>
        <w:fldChar w:fldCharType="end"/>
      </w:r>
    </w:p>
    <w:p w14:paraId="473985BD" w14:textId="10BFAFB8" w:rsidR="00A660FE" w:rsidRDefault="00A660FE">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_Toc131378299 \h </w:instrText>
      </w:r>
      <w:r>
        <w:rPr>
          <w:noProof/>
        </w:rPr>
      </w:r>
      <w:r>
        <w:rPr>
          <w:noProof/>
        </w:rPr>
        <w:fldChar w:fldCharType="separate"/>
      </w:r>
      <w:r>
        <w:rPr>
          <w:noProof/>
        </w:rPr>
        <w:t>71</w:t>
      </w:r>
      <w:r>
        <w:rPr>
          <w:noProof/>
        </w:rPr>
        <w:fldChar w:fldCharType="end"/>
      </w:r>
    </w:p>
    <w:p w14:paraId="04CC7E67" w14:textId="178AA21F" w:rsidR="00A660FE" w:rsidRDefault="00A660FE">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_Toc131378300 \h </w:instrText>
      </w:r>
      <w:r>
        <w:rPr>
          <w:noProof/>
        </w:rPr>
      </w:r>
      <w:r>
        <w:rPr>
          <w:noProof/>
        </w:rPr>
        <w:fldChar w:fldCharType="separate"/>
      </w:r>
      <w:r>
        <w:rPr>
          <w:noProof/>
        </w:rPr>
        <w:t>71</w:t>
      </w:r>
      <w:r>
        <w:rPr>
          <w:noProof/>
        </w:rPr>
        <w:fldChar w:fldCharType="end"/>
      </w:r>
    </w:p>
    <w:p w14:paraId="3419E79F" w14:textId="6344608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6.2.8.2</w:t>
      </w:r>
      <w:r>
        <w:rPr>
          <w:rFonts w:asciiTheme="minorHAnsi" w:eastAsiaTheme="minorEastAsia" w:hAnsiTheme="minorHAnsi" w:cstheme="minorBidi"/>
          <w:noProof/>
          <w:sz w:val="22"/>
          <w:szCs w:val="22"/>
          <w:lang w:eastAsia="en-GB"/>
        </w:rPr>
        <w:tab/>
      </w:r>
      <w:r w:rsidRPr="00D642CC">
        <w:rPr>
          <w:rFonts w:eastAsia="Malgun Gothic"/>
          <w:noProof/>
        </w:rPr>
        <w:t>Void</w:t>
      </w:r>
      <w:r>
        <w:rPr>
          <w:noProof/>
        </w:rPr>
        <w:tab/>
      </w:r>
      <w:r>
        <w:rPr>
          <w:noProof/>
        </w:rPr>
        <w:fldChar w:fldCharType="begin" w:fldLock="1"/>
      </w:r>
      <w:r>
        <w:rPr>
          <w:noProof/>
        </w:rPr>
        <w:instrText xml:space="preserve"> PAGEREF _Toc131378301 \h </w:instrText>
      </w:r>
      <w:r>
        <w:rPr>
          <w:noProof/>
        </w:rPr>
      </w:r>
      <w:r>
        <w:rPr>
          <w:noProof/>
        </w:rPr>
        <w:fldChar w:fldCharType="separate"/>
      </w:r>
      <w:r>
        <w:rPr>
          <w:noProof/>
        </w:rPr>
        <w:t>71</w:t>
      </w:r>
      <w:r>
        <w:rPr>
          <w:noProof/>
        </w:rPr>
        <w:fldChar w:fldCharType="end"/>
      </w:r>
    </w:p>
    <w:p w14:paraId="60D78D0F" w14:textId="30FE448E" w:rsidR="00A660FE" w:rsidRDefault="00A660FE">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_Toc131378302 \h </w:instrText>
      </w:r>
      <w:r>
        <w:rPr>
          <w:noProof/>
        </w:rPr>
      </w:r>
      <w:r>
        <w:rPr>
          <w:noProof/>
        </w:rPr>
        <w:fldChar w:fldCharType="separate"/>
      </w:r>
      <w:r>
        <w:rPr>
          <w:noProof/>
        </w:rPr>
        <w:t>71</w:t>
      </w:r>
      <w:r>
        <w:rPr>
          <w:noProof/>
        </w:rPr>
        <w:fldChar w:fldCharType="end"/>
      </w:r>
    </w:p>
    <w:p w14:paraId="484B7188" w14:textId="061D0834" w:rsidR="00A660FE" w:rsidRDefault="00A660FE">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_Toc131378303 \h </w:instrText>
      </w:r>
      <w:r>
        <w:rPr>
          <w:noProof/>
        </w:rPr>
      </w:r>
      <w:r>
        <w:rPr>
          <w:noProof/>
        </w:rPr>
        <w:fldChar w:fldCharType="separate"/>
      </w:r>
      <w:r>
        <w:rPr>
          <w:noProof/>
        </w:rPr>
        <w:t>71</w:t>
      </w:r>
      <w:r>
        <w:rPr>
          <w:noProof/>
        </w:rPr>
        <w:fldChar w:fldCharType="end"/>
      </w:r>
    </w:p>
    <w:p w14:paraId="114F5CA1" w14:textId="5A6C5E47" w:rsidR="00A660FE" w:rsidRDefault="00A660FE">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_Toc131378304 \h </w:instrText>
      </w:r>
      <w:r>
        <w:rPr>
          <w:noProof/>
        </w:rPr>
      </w:r>
      <w:r>
        <w:rPr>
          <w:noProof/>
        </w:rPr>
        <w:fldChar w:fldCharType="separate"/>
      </w:r>
      <w:r>
        <w:rPr>
          <w:noProof/>
        </w:rPr>
        <w:t>71</w:t>
      </w:r>
      <w:r>
        <w:rPr>
          <w:noProof/>
        </w:rPr>
        <w:fldChar w:fldCharType="end"/>
      </w:r>
    </w:p>
    <w:p w14:paraId="2CA14762" w14:textId="0146F600" w:rsidR="00A660FE" w:rsidRDefault="00A660FE">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_Toc131378305 \h </w:instrText>
      </w:r>
      <w:r>
        <w:rPr>
          <w:noProof/>
        </w:rPr>
      </w:r>
      <w:r>
        <w:rPr>
          <w:noProof/>
        </w:rPr>
        <w:fldChar w:fldCharType="separate"/>
      </w:r>
      <w:r>
        <w:rPr>
          <w:noProof/>
        </w:rPr>
        <w:t>72</w:t>
      </w:r>
      <w:r>
        <w:rPr>
          <w:noProof/>
        </w:rPr>
        <w:fldChar w:fldCharType="end"/>
      </w:r>
    </w:p>
    <w:p w14:paraId="423C4B99" w14:textId="689726B7" w:rsidR="00A660FE" w:rsidRDefault="00A660FE">
      <w:pPr>
        <w:pStyle w:val="TOC6"/>
        <w:rPr>
          <w:rFonts w:asciiTheme="minorHAnsi" w:eastAsiaTheme="minorEastAsia" w:hAnsiTheme="minorHAnsi" w:cstheme="minorBidi"/>
          <w:noProof/>
          <w:sz w:val="22"/>
          <w:szCs w:val="22"/>
          <w:lang w:eastAsia="en-GB"/>
        </w:rPr>
      </w:pPr>
      <w:r>
        <w:rPr>
          <w:noProof/>
        </w:rPr>
        <w:t>6.2.8.</w:t>
      </w:r>
      <w:r w:rsidRPr="00D642CC">
        <w:rPr>
          <w:noProof/>
          <w:lang w:val="en-US"/>
        </w:rPr>
        <w:t>3</w:t>
      </w:r>
      <w:r>
        <w:rPr>
          <w:noProof/>
        </w:rPr>
        <w:t>.</w:t>
      </w:r>
      <w:r w:rsidRPr="00D642CC">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D642CC">
        <w:rPr>
          <w:noProof/>
          <w:lang w:val="en-US"/>
        </w:rPr>
        <w:t xml:space="preserve"> to a MCData user</w:t>
      </w:r>
      <w:r>
        <w:rPr>
          <w:noProof/>
        </w:rPr>
        <w:tab/>
      </w:r>
      <w:r>
        <w:rPr>
          <w:noProof/>
        </w:rPr>
        <w:fldChar w:fldCharType="begin" w:fldLock="1"/>
      </w:r>
      <w:r>
        <w:rPr>
          <w:noProof/>
        </w:rPr>
        <w:instrText xml:space="preserve"> PAGEREF _Toc131378306 \h </w:instrText>
      </w:r>
      <w:r>
        <w:rPr>
          <w:noProof/>
        </w:rPr>
      </w:r>
      <w:r>
        <w:rPr>
          <w:noProof/>
        </w:rPr>
        <w:fldChar w:fldCharType="separate"/>
      </w:r>
      <w:r>
        <w:rPr>
          <w:noProof/>
        </w:rPr>
        <w:t>72</w:t>
      </w:r>
      <w:r>
        <w:rPr>
          <w:noProof/>
        </w:rPr>
        <w:fldChar w:fldCharType="end"/>
      </w:r>
    </w:p>
    <w:p w14:paraId="1E2D13FC" w14:textId="75612A98" w:rsidR="00A660FE" w:rsidRDefault="00A660FE">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_Toc131378307 \h </w:instrText>
      </w:r>
      <w:r>
        <w:rPr>
          <w:noProof/>
        </w:rPr>
      </w:r>
      <w:r>
        <w:rPr>
          <w:noProof/>
        </w:rPr>
        <w:fldChar w:fldCharType="separate"/>
      </w:r>
      <w:r>
        <w:rPr>
          <w:noProof/>
        </w:rPr>
        <w:t>72</w:t>
      </w:r>
      <w:r>
        <w:rPr>
          <w:noProof/>
        </w:rPr>
        <w:fldChar w:fldCharType="end"/>
      </w:r>
    </w:p>
    <w:p w14:paraId="42647780" w14:textId="1D4BB622" w:rsidR="00A660FE" w:rsidRDefault="00A660FE">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_Toc131378308 \h </w:instrText>
      </w:r>
      <w:r>
        <w:rPr>
          <w:noProof/>
        </w:rPr>
      </w:r>
      <w:r>
        <w:rPr>
          <w:noProof/>
        </w:rPr>
        <w:fldChar w:fldCharType="separate"/>
      </w:r>
      <w:r>
        <w:rPr>
          <w:noProof/>
        </w:rPr>
        <w:t>73</w:t>
      </w:r>
      <w:r>
        <w:rPr>
          <w:noProof/>
        </w:rPr>
        <w:fldChar w:fldCharType="end"/>
      </w:r>
    </w:p>
    <w:p w14:paraId="234931E2" w14:textId="03F65D77" w:rsidR="00A660FE" w:rsidRDefault="00A660FE">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_Toc131378309 \h </w:instrText>
      </w:r>
      <w:r>
        <w:rPr>
          <w:noProof/>
        </w:rPr>
      </w:r>
      <w:r>
        <w:rPr>
          <w:noProof/>
        </w:rPr>
        <w:fldChar w:fldCharType="separate"/>
      </w:r>
      <w:r>
        <w:rPr>
          <w:noProof/>
        </w:rPr>
        <w:t>73</w:t>
      </w:r>
      <w:r>
        <w:rPr>
          <w:noProof/>
        </w:rPr>
        <w:fldChar w:fldCharType="end"/>
      </w:r>
    </w:p>
    <w:p w14:paraId="4A0B7069" w14:textId="576BA2F1" w:rsidR="00A660FE" w:rsidRDefault="00A660FE">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_Toc131378310 \h </w:instrText>
      </w:r>
      <w:r>
        <w:rPr>
          <w:noProof/>
        </w:rPr>
      </w:r>
      <w:r>
        <w:rPr>
          <w:noProof/>
        </w:rPr>
        <w:fldChar w:fldCharType="separate"/>
      </w:r>
      <w:r>
        <w:rPr>
          <w:noProof/>
        </w:rPr>
        <w:t>74</w:t>
      </w:r>
      <w:r>
        <w:rPr>
          <w:noProof/>
        </w:rPr>
        <w:fldChar w:fldCharType="end"/>
      </w:r>
    </w:p>
    <w:p w14:paraId="33E446A9" w14:textId="1B72311D" w:rsidR="00A660FE" w:rsidRDefault="00A660FE">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_Toc131378311 \h </w:instrText>
      </w:r>
      <w:r>
        <w:rPr>
          <w:noProof/>
        </w:rPr>
      </w:r>
      <w:r>
        <w:rPr>
          <w:noProof/>
        </w:rPr>
        <w:fldChar w:fldCharType="separate"/>
      </w:r>
      <w:r>
        <w:rPr>
          <w:noProof/>
        </w:rPr>
        <w:t>74</w:t>
      </w:r>
      <w:r>
        <w:rPr>
          <w:noProof/>
        </w:rPr>
        <w:fldChar w:fldCharType="end"/>
      </w:r>
    </w:p>
    <w:p w14:paraId="5777850E" w14:textId="2C7515C7" w:rsidR="00A660FE" w:rsidRDefault="00A660FE">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_Toc131378312 \h </w:instrText>
      </w:r>
      <w:r>
        <w:rPr>
          <w:noProof/>
        </w:rPr>
      </w:r>
      <w:r>
        <w:rPr>
          <w:noProof/>
        </w:rPr>
        <w:fldChar w:fldCharType="separate"/>
      </w:r>
      <w:r>
        <w:rPr>
          <w:noProof/>
        </w:rPr>
        <w:t>75</w:t>
      </w:r>
      <w:r>
        <w:rPr>
          <w:noProof/>
        </w:rPr>
        <w:fldChar w:fldCharType="end"/>
      </w:r>
    </w:p>
    <w:p w14:paraId="1F3844C0" w14:textId="5EF7C240" w:rsidR="00A660FE" w:rsidRDefault="00A660FE">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_Toc131378313 \h </w:instrText>
      </w:r>
      <w:r>
        <w:rPr>
          <w:noProof/>
        </w:rPr>
      </w:r>
      <w:r>
        <w:rPr>
          <w:noProof/>
        </w:rPr>
        <w:fldChar w:fldCharType="separate"/>
      </w:r>
      <w:r>
        <w:rPr>
          <w:noProof/>
        </w:rPr>
        <w:t>75</w:t>
      </w:r>
      <w:r>
        <w:rPr>
          <w:noProof/>
        </w:rPr>
        <w:fldChar w:fldCharType="end"/>
      </w:r>
    </w:p>
    <w:p w14:paraId="4CB24B59" w14:textId="74FA4A52" w:rsidR="00A660FE" w:rsidRDefault="00A660FE">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_Toc131378314 \h </w:instrText>
      </w:r>
      <w:r>
        <w:rPr>
          <w:noProof/>
        </w:rPr>
      </w:r>
      <w:r>
        <w:rPr>
          <w:noProof/>
        </w:rPr>
        <w:fldChar w:fldCharType="separate"/>
      </w:r>
      <w:r>
        <w:rPr>
          <w:noProof/>
        </w:rPr>
        <w:t>76</w:t>
      </w:r>
      <w:r>
        <w:rPr>
          <w:noProof/>
        </w:rPr>
        <w:fldChar w:fldCharType="end"/>
      </w:r>
    </w:p>
    <w:p w14:paraId="6F0167C0" w14:textId="16D116DA" w:rsidR="00A660FE" w:rsidRDefault="00A660FE">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_Toc131378315 \h </w:instrText>
      </w:r>
      <w:r>
        <w:rPr>
          <w:noProof/>
        </w:rPr>
      </w:r>
      <w:r>
        <w:rPr>
          <w:noProof/>
        </w:rPr>
        <w:fldChar w:fldCharType="separate"/>
      </w:r>
      <w:r>
        <w:rPr>
          <w:noProof/>
        </w:rPr>
        <w:t>77</w:t>
      </w:r>
      <w:r>
        <w:rPr>
          <w:noProof/>
        </w:rPr>
        <w:fldChar w:fldCharType="end"/>
      </w:r>
    </w:p>
    <w:p w14:paraId="23F62976" w14:textId="74E98F56" w:rsidR="00A660FE" w:rsidRDefault="00A660FE">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_Toc131378316 \h </w:instrText>
      </w:r>
      <w:r>
        <w:rPr>
          <w:noProof/>
        </w:rPr>
      </w:r>
      <w:r>
        <w:rPr>
          <w:noProof/>
        </w:rPr>
        <w:fldChar w:fldCharType="separate"/>
      </w:r>
      <w:r>
        <w:rPr>
          <w:noProof/>
        </w:rPr>
        <w:t>77</w:t>
      </w:r>
      <w:r>
        <w:rPr>
          <w:noProof/>
        </w:rPr>
        <w:fldChar w:fldCharType="end"/>
      </w:r>
    </w:p>
    <w:p w14:paraId="35A15F52" w14:textId="1C693C1F" w:rsidR="00A660FE" w:rsidRDefault="00A660FE">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_Toc131378317 \h </w:instrText>
      </w:r>
      <w:r>
        <w:rPr>
          <w:noProof/>
        </w:rPr>
      </w:r>
      <w:r>
        <w:rPr>
          <w:noProof/>
        </w:rPr>
        <w:fldChar w:fldCharType="separate"/>
      </w:r>
      <w:r>
        <w:rPr>
          <w:noProof/>
        </w:rPr>
        <w:t>77</w:t>
      </w:r>
      <w:r>
        <w:rPr>
          <w:noProof/>
        </w:rPr>
        <w:fldChar w:fldCharType="end"/>
      </w:r>
    </w:p>
    <w:p w14:paraId="0AD2A343" w14:textId="7192C69F" w:rsidR="00A660FE" w:rsidRDefault="00A660FE">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_Toc131378318 \h </w:instrText>
      </w:r>
      <w:r>
        <w:rPr>
          <w:noProof/>
        </w:rPr>
      </w:r>
      <w:r>
        <w:rPr>
          <w:noProof/>
        </w:rPr>
        <w:fldChar w:fldCharType="separate"/>
      </w:r>
      <w:r>
        <w:rPr>
          <w:noProof/>
        </w:rPr>
        <w:t>78</w:t>
      </w:r>
      <w:r>
        <w:rPr>
          <w:noProof/>
        </w:rPr>
        <w:fldChar w:fldCharType="end"/>
      </w:r>
    </w:p>
    <w:p w14:paraId="4DCDE5FB" w14:textId="1C51B739" w:rsidR="00A660FE" w:rsidRDefault="00A660FE">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_Toc131378319 \h </w:instrText>
      </w:r>
      <w:r>
        <w:rPr>
          <w:noProof/>
        </w:rPr>
      </w:r>
      <w:r>
        <w:rPr>
          <w:noProof/>
        </w:rPr>
        <w:fldChar w:fldCharType="separate"/>
      </w:r>
      <w:r>
        <w:rPr>
          <w:noProof/>
        </w:rPr>
        <w:t>79</w:t>
      </w:r>
      <w:r>
        <w:rPr>
          <w:noProof/>
        </w:rPr>
        <w:fldChar w:fldCharType="end"/>
      </w:r>
    </w:p>
    <w:p w14:paraId="6EFCA134" w14:textId="5618A81E" w:rsidR="00A660FE" w:rsidRDefault="00A660F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_Toc131378320 \h </w:instrText>
      </w:r>
      <w:r>
        <w:rPr>
          <w:noProof/>
        </w:rPr>
      </w:r>
      <w:r>
        <w:rPr>
          <w:noProof/>
        </w:rPr>
        <w:fldChar w:fldCharType="separate"/>
      </w:r>
      <w:r>
        <w:rPr>
          <w:noProof/>
        </w:rPr>
        <w:t>80</w:t>
      </w:r>
      <w:r>
        <w:rPr>
          <w:noProof/>
        </w:rPr>
        <w:fldChar w:fldCharType="end"/>
      </w:r>
    </w:p>
    <w:p w14:paraId="6CC12B9E" w14:textId="1122C0F2" w:rsidR="00A660FE" w:rsidRDefault="00A660FE">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_Toc131378321 \h </w:instrText>
      </w:r>
      <w:r>
        <w:rPr>
          <w:noProof/>
        </w:rPr>
      </w:r>
      <w:r>
        <w:rPr>
          <w:noProof/>
        </w:rPr>
        <w:fldChar w:fldCharType="separate"/>
      </w:r>
      <w:r>
        <w:rPr>
          <w:noProof/>
        </w:rPr>
        <w:t>80</w:t>
      </w:r>
      <w:r>
        <w:rPr>
          <w:noProof/>
        </w:rPr>
        <w:fldChar w:fldCharType="end"/>
      </w:r>
    </w:p>
    <w:p w14:paraId="49B3439C" w14:textId="22B7D2DC" w:rsidR="00A660FE" w:rsidRDefault="00A660FE">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_Toc131378322 \h </w:instrText>
      </w:r>
      <w:r>
        <w:rPr>
          <w:noProof/>
        </w:rPr>
      </w:r>
      <w:r>
        <w:rPr>
          <w:noProof/>
        </w:rPr>
        <w:fldChar w:fldCharType="separate"/>
      </w:r>
      <w:r>
        <w:rPr>
          <w:noProof/>
        </w:rPr>
        <w:t>80</w:t>
      </w:r>
      <w:r>
        <w:rPr>
          <w:noProof/>
        </w:rPr>
        <w:fldChar w:fldCharType="end"/>
      </w:r>
    </w:p>
    <w:p w14:paraId="7D359135" w14:textId="203AD827" w:rsidR="00A660FE" w:rsidRDefault="00A660FE">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_Toc131378323 \h </w:instrText>
      </w:r>
      <w:r>
        <w:rPr>
          <w:noProof/>
        </w:rPr>
      </w:r>
      <w:r>
        <w:rPr>
          <w:noProof/>
        </w:rPr>
        <w:fldChar w:fldCharType="separate"/>
      </w:r>
      <w:r>
        <w:rPr>
          <w:noProof/>
        </w:rPr>
        <w:t>84</w:t>
      </w:r>
      <w:r>
        <w:rPr>
          <w:noProof/>
        </w:rPr>
        <w:fldChar w:fldCharType="end"/>
      </w:r>
    </w:p>
    <w:p w14:paraId="0B10A0C8" w14:textId="24254166"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lastRenderedPageBreak/>
        <w:t>6.3.2</w:t>
      </w:r>
      <w:r>
        <w:rPr>
          <w:rFonts w:asciiTheme="minorHAnsi" w:eastAsiaTheme="minorEastAsia" w:hAnsiTheme="minorHAnsi" w:cstheme="minorBidi"/>
          <w:noProof/>
          <w:sz w:val="22"/>
          <w:szCs w:val="22"/>
          <w:lang w:eastAsia="en-GB"/>
        </w:rPr>
        <w:tab/>
      </w:r>
      <w:r w:rsidRPr="00D642CC">
        <w:rPr>
          <w:noProof/>
          <w:lang w:val="en-US"/>
        </w:rPr>
        <w:t>Sending SIP requests and receiving SIP responses</w:t>
      </w:r>
      <w:r>
        <w:rPr>
          <w:noProof/>
        </w:rPr>
        <w:tab/>
      </w:r>
      <w:r>
        <w:rPr>
          <w:noProof/>
        </w:rPr>
        <w:fldChar w:fldCharType="begin" w:fldLock="1"/>
      </w:r>
      <w:r>
        <w:rPr>
          <w:noProof/>
        </w:rPr>
        <w:instrText xml:space="preserve"> PAGEREF _Toc131378324 \h </w:instrText>
      </w:r>
      <w:r>
        <w:rPr>
          <w:noProof/>
        </w:rPr>
      </w:r>
      <w:r>
        <w:rPr>
          <w:noProof/>
        </w:rPr>
        <w:fldChar w:fldCharType="separate"/>
      </w:r>
      <w:r>
        <w:rPr>
          <w:noProof/>
        </w:rPr>
        <w:t>85</w:t>
      </w:r>
      <w:r>
        <w:rPr>
          <w:noProof/>
        </w:rPr>
        <w:fldChar w:fldCharType="end"/>
      </w:r>
    </w:p>
    <w:p w14:paraId="17F4DC52" w14:textId="0AD98675"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_Toc131378325 \h </w:instrText>
      </w:r>
      <w:r>
        <w:rPr>
          <w:noProof/>
        </w:rPr>
      </w:r>
      <w:r>
        <w:rPr>
          <w:noProof/>
        </w:rPr>
        <w:fldChar w:fldCharType="separate"/>
      </w:r>
      <w:r>
        <w:rPr>
          <w:noProof/>
        </w:rPr>
        <w:t>85</w:t>
      </w:r>
      <w:r>
        <w:rPr>
          <w:noProof/>
        </w:rPr>
        <w:fldChar w:fldCharType="end"/>
      </w:r>
    </w:p>
    <w:p w14:paraId="27B4EA17" w14:textId="779191E4"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6.3.2.2</w:t>
      </w:r>
      <w:r>
        <w:rPr>
          <w:rFonts w:asciiTheme="minorHAnsi" w:eastAsiaTheme="minorEastAsia" w:hAnsiTheme="minorHAnsi" w:cstheme="minorBidi"/>
          <w:noProof/>
          <w:sz w:val="22"/>
          <w:szCs w:val="22"/>
          <w:lang w:eastAsia="en-GB"/>
        </w:rPr>
        <w:tab/>
      </w:r>
      <w:r w:rsidRPr="00D642CC">
        <w:rPr>
          <w:noProof/>
          <w:lang w:val="en-US"/>
        </w:rPr>
        <w:t>Generating a SIP MESSAGE request</w:t>
      </w:r>
      <w:r>
        <w:rPr>
          <w:noProof/>
        </w:rPr>
        <w:t xml:space="preserve"> </w:t>
      </w:r>
      <w:r w:rsidRPr="00D642CC">
        <w:rPr>
          <w:noProof/>
          <w:lang w:val="en-US"/>
        </w:rPr>
        <w:t>towards the controlling MCData function</w:t>
      </w:r>
      <w:r>
        <w:rPr>
          <w:noProof/>
        </w:rPr>
        <w:tab/>
      </w:r>
      <w:r>
        <w:rPr>
          <w:noProof/>
        </w:rPr>
        <w:fldChar w:fldCharType="begin" w:fldLock="1"/>
      </w:r>
      <w:r>
        <w:rPr>
          <w:noProof/>
        </w:rPr>
        <w:instrText xml:space="preserve"> PAGEREF _Toc131378326 \h </w:instrText>
      </w:r>
      <w:r>
        <w:rPr>
          <w:noProof/>
        </w:rPr>
      </w:r>
      <w:r>
        <w:rPr>
          <w:noProof/>
        </w:rPr>
        <w:fldChar w:fldCharType="separate"/>
      </w:r>
      <w:r>
        <w:rPr>
          <w:noProof/>
        </w:rPr>
        <w:t>86</w:t>
      </w:r>
      <w:r>
        <w:rPr>
          <w:noProof/>
        </w:rPr>
        <w:fldChar w:fldCharType="end"/>
      </w:r>
    </w:p>
    <w:p w14:paraId="628545F3" w14:textId="4DFF65CB"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_Toc131378327 \h </w:instrText>
      </w:r>
      <w:r>
        <w:rPr>
          <w:noProof/>
        </w:rPr>
      </w:r>
      <w:r>
        <w:rPr>
          <w:noProof/>
        </w:rPr>
        <w:fldChar w:fldCharType="separate"/>
      </w:r>
      <w:r>
        <w:rPr>
          <w:noProof/>
        </w:rPr>
        <w:t>86</w:t>
      </w:r>
      <w:r>
        <w:rPr>
          <w:noProof/>
        </w:rPr>
        <w:fldChar w:fldCharType="end"/>
      </w:r>
    </w:p>
    <w:p w14:paraId="2DD97410" w14:textId="66FBA719"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_Toc131378328 \h </w:instrText>
      </w:r>
      <w:r>
        <w:rPr>
          <w:noProof/>
        </w:rPr>
      </w:r>
      <w:r>
        <w:rPr>
          <w:noProof/>
        </w:rPr>
        <w:fldChar w:fldCharType="separate"/>
      </w:r>
      <w:r>
        <w:rPr>
          <w:noProof/>
        </w:rPr>
        <w:t>87</w:t>
      </w:r>
      <w:r>
        <w:rPr>
          <w:noProof/>
        </w:rPr>
        <w:fldChar w:fldCharType="end"/>
      </w:r>
    </w:p>
    <w:p w14:paraId="0A465C2A" w14:textId="7A2EBDB5" w:rsidR="00A660FE" w:rsidRDefault="00A660FE">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_Toc131378329 \h </w:instrText>
      </w:r>
      <w:r>
        <w:rPr>
          <w:noProof/>
        </w:rPr>
      </w:r>
      <w:r>
        <w:rPr>
          <w:noProof/>
        </w:rPr>
        <w:fldChar w:fldCharType="separate"/>
      </w:r>
      <w:r>
        <w:rPr>
          <w:noProof/>
        </w:rPr>
        <w:t>87</w:t>
      </w:r>
      <w:r>
        <w:rPr>
          <w:noProof/>
        </w:rPr>
        <w:fldChar w:fldCharType="end"/>
      </w:r>
    </w:p>
    <w:p w14:paraId="484A5C46" w14:textId="18D26BA8" w:rsidR="00A660FE" w:rsidRDefault="00A660FE">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_Toc131378330 \h </w:instrText>
      </w:r>
      <w:r>
        <w:rPr>
          <w:noProof/>
        </w:rPr>
      </w:r>
      <w:r>
        <w:rPr>
          <w:noProof/>
        </w:rPr>
        <w:fldChar w:fldCharType="separate"/>
      </w:r>
      <w:r>
        <w:rPr>
          <w:noProof/>
        </w:rPr>
        <w:t>87</w:t>
      </w:r>
      <w:r>
        <w:rPr>
          <w:noProof/>
        </w:rPr>
        <w:fldChar w:fldCharType="end"/>
      </w:r>
    </w:p>
    <w:p w14:paraId="67C2B8ED" w14:textId="54BC62CD" w:rsidR="00A660FE" w:rsidRDefault="00A660FE">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D642CC">
        <w:rPr>
          <w:rFonts w:eastAsia="SimSun"/>
          <w:noProof/>
          <w:lang w:val="en-US"/>
        </w:rPr>
        <w:t xml:space="preserve">Server </w:t>
      </w:r>
      <w:r w:rsidRPr="00D642CC">
        <w:rPr>
          <w:rFonts w:eastAsia="SimSun"/>
          <w:noProof/>
        </w:rPr>
        <w:t xml:space="preserve">generating a </w:t>
      </w:r>
      <w:r>
        <w:rPr>
          <w:noProof/>
        </w:rPr>
        <w:t>FD HTTP TERMINATION</w:t>
      </w:r>
      <w:r w:rsidRPr="00D642CC">
        <w:rPr>
          <w:rFonts w:eastAsia="SimSun"/>
          <w:noProof/>
          <w:lang w:val="en-US"/>
        </w:rPr>
        <w:t xml:space="preserve"> </w:t>
      </w:r>
      <w:r w:rsidRPr="00D642CC">
        <w:rPr>
          <w:rFonts w:eastAsia="SimSun"/>
          <w:noProof/>
        </w:rPr>
        <w:t>message for FD over HTTP</w:t>
      </w:r>
      <w:r>
        <w:rPr>
          <w:noProof/>
        </w:rPr>
        <w:tab/>
      </w:r>
      <w:r>
        <w:rPr>
          <w:noProof/>
        </w:rPr>
        <w:fldChar w:fldCharType="begin" w:fldLock="1"/>
      </w:r>
      <w:r>
        <w:rPr>
          <w:noProof/>
        </w:rPr>
        <w:instrText xml:space="preserve"> PAGEREF _Toc131378331 \h </w:instrText>
      </w:r>
      <w:r>
        <w:rPr>
          <w:noProof/>
        </w:rPr>
      </w:r>
      <w:r>
        <w:rPr>
          <w:noProof/>
        </w:rPr>
        <w:fldChar w:fldCharType="separate"/>
      </w:r>
      <w:r>
        <w:rPr>
          <w:noProof/>
        </w:rPr>
        <w:t>87</w:t>
      </w:r>
      <w:r>
        <w:rPr>
          <w:noProof/>
        </w:rPr>
        <w:fldChar w:fldCharType="end"/>
      </w:r>
    </w:p>
    <w:p w14:paraId="343D5196" w14:textId="7CC98CEE" w:rsidR="00A660FE" w:rsidRDefault="00A660FE">
      <w:pPr>
        <w:pStyle w:val="TOC3"/>
        <w:rPr>
          <w:rFonts w:asciiTheme="minorHAnsi" w:eastAsiaTheme="minorEastAsia" w:hAnsiTheme="minorHAnsi" w:cstheme="minorBidi"/>
          <w:noProof/>
          <w:sz w:val="22"/>
          <w:szCs w:val="22"/>
          <w:lang w:eastAsia="en-GB"/>
        </w:rPr>
      </w:pPr>
      <w:r>
        <w:rPr>
          <w:noProof/>
        </w:rPr>
        <w:t>6.3.</w:t>
      </w:r>
      <w:r w:rsidRPr="00D642CC">
        <w:rPr>
          <w:noProof/>
          <w:lang w:val="en-US"/>
        </w:rPr>
        <w:t>7</w:t>
      </w:r>
      <w:r>
        <w:rPr>
          <w:rFonts w:asciiTheme="minorHAnsi" w:eastAsiaTheme="minorEastAsia" w:hAnsiTheme="minorHAnsi" w:cstheme="minorBidi"/>
          <w:noProof/>
          <w:sz w:val="22"/>
          <w:szCs w:val="22"/>
          <w:lang w:eastAsia="en-GB"/>
        </w:rPr>
        <w:tab/>
      </w:r>
      <w:r w:rsidRPr="00D642CC">
        <w:rPr>
          <w:noProof/>
          <w:lang w:val="en-US"/>
        </w:rPr>
        <w:t>Procedures referenceable from other procedures</w:t>
      </w:r>
      <w:r>
        <w:rPr>
          <w:noProof/>
        </w:rPr>
        <w:tab/>
      </w:r>
      <w:r>
        <w:rPr>
          <w:noProof/>
        </w:rPr>
        <w:fldChar w:fldCharType="begin" w:fldLock="1"/>
      </w:r>
      <w:r>
        <w:rPr>
          <w:noProof/>
        </w:rPr>
        <w:instrText xml:space="preserve"> PAGEREF _Toc131378332 \h </w:instrText>
      </w:r>
      <w:r>
        <w:rPr>
          <w:noProof/>
        </w:rPr>
      </w:r>
      <w:r>
        <w:rPr>
          <w:noProof/>
        </w:rPr>
        <w:fldChar w:fldCharType="separate"/>
      </w:r>
      <w:r>
        <w:rPr>
          <w:noProof/>
        </w:rPr>
        <w:t>88</w:t>
      </w:r>
      <w:r>
        <w:rPr>
          <w:noProof/>
        </w:rPr>
        <w:fldChar w:fldCharType="end"/>
      </w:r>
    </w:p>
    <w:p w14:paraId="2F6FBA24" w14:textId="735E2F8E" w:rsidR="00A660FE" w:rsidRDefault="00A660FE">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D642CC">
        <w:rPr>
          <w:noProof/>
          <w:lang w:val="en-US"/>
        </w:rPr>
        <w:t>Emergency alert and emergency communications procedures</w:t>
      </w:r>
      <w:r>
        <w:rPr>
          <w:noProof/>
        </w:rPr>
        <w:tab/>
      </w:r>
      <w:r>
        <w:rPr>
          <w:noProof/>
        </w:rPr>
        <w:fldChar w:fldCharType="begin" w:fldLock="1"/>
      </w:r>
      <w:r>
        <w:rPr>
          <w:noProof/>
        </w:rPr>
        <w:instrText xml:space="preserve"> PAGEREF _Toc131378333 \h </w:instrText>
      </w:r>
      <w:r>
        <w:rPr>
          <w:noProof/>
        </w:rPr>
      </w:r>
      <w:r>
        <w:rPr>
          <w:noProof/>
        </w:rPr>
        <w:fldChar w:fldCharType="separate"/>
      </w:r>
      <w:r>
        <w:rPr>
          <w:noProof/>
        </w:rPr>
        <w:t>88</w:t>
      </w:r>
      <w:r>
        <w:rPr>
          <w:noProof/>
        </w:rPr>
        <w:fldChar w:fldCharType="end"/>
      </w:r>
    </w:p>
    <w:p w14:paraId="6C44B7F7" w14:textId="1105C02C" w:rsidR="00A660FE" w:rsidRDefault="00A660FE">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_Toc131378334 \h </w:instrText>
      </w:r>
      <w:r>
        <w:rPr>
          <w:noProof/>
        </w:rPr>
      </w:r>
      <w:r>
        <w:rPr>
          <w:noProof/>
        </w:rPr>
        <w:fldChar w:fldCharType="separate"/>
      </w:r>
      <w:r>
        <w:rPr>
          <w:noProof/>
        </w:rPr>
        <w:t>88</w:t>
      </w:r>
      <w:r>
        <w:rPr>
          <w:noProof/>
        </w:rPr>
        <w:fldChar w:fldCharType="end"/>
      </w:r>
    </w:p>
    <w:p w14:paraId="2352641C" w14:textId="5D779911" w:rsidR="00A660FE" w:rsidRDefault="00A660FE">
      <w:pPr>
        <w:pStyle w:val="TOC5"/>
        <w:rPr>
          <w:rFonts w:asciiTheme="minorHAnsi" w:eastAsiaTheme="minorEastAsia" w:hAnsiTheme="minorHAnsi" w:cstheme="minorBidi"/>
          <w:noProof/>
          <w:sz w:val="22"/>
          <w:szCs w:val="22"/>
          <w:lang w:eastAsia="en-GB"/>
        </w:rPr>
      </w:pPr>
      <w:r>
        <w:rPr>
          <w:noProof/>
          <w:lang w:eastAsia="ko-KR"/>
        </w:rPr>
        <w:t>6.3.</w:t>
      </w:r>
      <w:r w:rsidRPr="00D642CC">
        <w:rPr>
          <w:noProof/>
          <w:lang w:val="en-US" w:eastAsia="ko-KR"/>
        </w:rPr>
        <w:t>7</w:t>
      </w:r>
      <w:r>
        <w:rPr>
          <w:noProof/>
          <w:lang w:eastAsia="ko-KR"/>
        </w:rPr>
        <w:t>.1.</w:t>
      </w:r>
      <w:r w:rsidRPr="00D642CC">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_Toc131378335 \h </w:instrText>
      </w:r>
      <w:r>
        <w:rPr>
          <w:noProof/>
        </w:rPr>
      </w:r>
      <w:r>
        <w:rPr>
          <w:noProof/>
        </w:rPr>
        <w:fldChar w:fldCharType="separate"/>
      </w:r>
      <w:r>
        <w:rPr>
          <w:noProof/>
        </w:rPr>
        <w:t>89</w:t>
      </w:r>
      <w:r>
        <w:rPr>
          <w:noProof/>
        </w:rPr>
        <w:fldChar w:fldCharType="end"/>
      </w:r>
    </w:p>
    <w:p w14:paraId="2AD756DF" w14:textId="0567EAB8" w:rsidR="00A660FE" w:rsidRDefault="00A660FE">
      <w:pPr>
        <w:pStyle w:val="TOC5"/>
        <w:rPr>
          <w:rFonts w:asciiTheme="minorHAnsi" w:eastAsiaTheme="minorEastAsia" w:hAnsiTheme="minorHAnsi" w:cstheme="minorBidi"/>
          <w:noProof/>
          <w:sz w:val="22"/>
          <w:szCs w:val="22"/>
          <w:lang w:eastAsia="en-GB"/>
        </w:rPr>
      </w:pPr>
      <w:r w:rsidRPr="00D642CC">
        <w:rPr>
          <w:noProof/>
          <w:lang w:val="en-US" w:eastAsia="ko-KR"/>
        </w:rPr>
        <w:t>6.3.7.1.3</w:t>
      </w:r>
      <w:r>
        <w:rPr>
          <w:rFonts w:asciiTheme="minorHAnsi" w:eastAsiaTheme="minorEastAsia" w:hAnsiTheme="minorHAnsi" w:cstheme="minorBidi"/>
          <w:noProof/>
          <w:sz w:val="22"/>
          <w:szCs w:val="22"/>
          <w:lang w:eastAsia="en-GB"/>
        </w:rPr>
        <w:tab/>
      </w:r>
      <w:r w:rsidRPr="00D642CC">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_Toc131378336 \h </w:instrText>
      </w:r>
      <w:r>
        <w:rPr>
          <w:noProof/>
        </w:rPr>
      </w:r>
      <w:r>
        <w:rPr>
          <w:noProof/>
        </w:rPr>
        <w:fldChar w:fldCharType="separate"/>
      </w:r>
      <w:r>
        <w:rPr>
          <w:noProof/>
        </w:rPr>
        <w:t>89</w:t>
      </w:r>
      <w:r>
        <w:rPr>
          <w:noProof/>
        </w:rPr>
        <w:fldChar w:fldCharType="end"/>
      </w:r>
    </w:p>
    <w:p w14:paraId="222C748B" w14:textId="42DD0CB9" w:rsidR="00A660FE" w:rsidRDefault="00A660FE">
      <w:pPr>
        <w:pStyle w:val="TOC5"/>
        <w:rPr>
          <w:rFonts w:asciiTheme="minorHAnsi" w:eastAsiaTheme="minorEastAsia" w:hAnsiTheme="minorHAnsi" w:cstheme="minorBidi"/>
          <w:noProof/>
          <w:sz w:val="22"/>
          <w:szCs w:val="22"/>
          <w:lang w:eastAsia="en-GB"/>
        </w:rPr>
      </w:pPr>
      <w:r>
        <w:rPr>
          <w:noProof/>
          <w:lang w:eastAsia="ko-KR"/>
        </w:rPr>
        <w:t>6.3.</w:t>
      </w:r>
      <w:r w:rsidRPr="00D642CC">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D642CC">
        <w:rPr>
          <w:noProof/>
          <w:lang w:val="en-US" w:eastAsia="ko-KR"/>
        </w:rPr>
        <w:t xml:space="preserve"> for emergency communications</w:t>
      </w:r>
      <w:r>
        <w:rPr>
          <w:noProof/>
        </w:rPr>
        <w:tab/>
      </w:r>
      <w:r>
        <w:rPr>
          <w:noProof/>
        </w:rPr>
        <w:fldChar w:fldCharType="begin" w:fldLock="1"/>
      </w:r>
      <w:r>
        <w:rPr>
          <w:noProof/>
        </w:rPr>
        <w:instrText xml:space="preserve"> PAGEREF _Toc131378337 \h </w:instrText>
      </w:r>
      <w:r>
        <w:rPr>
          <w:noProof/>
        </w:rPr>
      </w:r>
      <w:r>
        <w:rPr>
          <w:noProof/>
        </w:rPr>
        <w:fldChar w:fldCharType="separate"/>
      </w:r>
      <w:r>
        <w:rPr>
          <w:noProof/>
        </w:rPr>
        <w:t>90</w:t>
      </w:r>
      <w:r>
        <w:rPr>
          <w:noProof/>
        </w:rPr>
        <w:fldChar w:fldCharType="end"/>
      </w:r>
    </w:p>
    <w:p w14:paraId="1E7FAF92" w14:textId="677BC0E9" w:rsidR="00A660FE" w:rsidRDefault="00A660FE">
      <w:pPr>
        <w:pStyle w:val="TOC5"/>
        <w:rPr>
          <w:rFonts w:asciiTheme="minorHAnsi" w:eastAsiaTheme="minorEastAsia" w:hAnsiTheme="minorHAnsi" w:cstheme="minorBidi"/>
          <w:noProof/>
          <w:sz w:val="22"/>
          <w:szCs w:val="22"/>
          <w:lang w:eastAsia="en-GB"/>
        </w:rPr>
      </w:pPr>
      <w:r>
        <w:rPr>
          <w:noProof/>
          <w:lang w:eastAsia="ko-KR"/>
        </w:rPr>
        <w:t>6.3.</w:t>
      </w:r>
      <w:r w:rsidRPr="00D642CC">
        <w:rPr>
          <w:noProof/>
          <w:lang w:val="en-US" w:eastAsia="ko-KR"/>
        </w:rPr>
        <w:t>7</w:t>
      </w:r>
      <w:r>
        <w:rPr>
          <w:noProof/>
          <w:lang w:eastAsia="ko-KR"/>
        </w:rPr>
        <w:t>.1.</w:t>
      </w:r>
      <w:r w:rsidRPr="00D642CC">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_Toc131378338 \h </w:instrText>
      </w:r>
      <w:r>
        <w:rPr>
          <w:noProof/>
        </w:rPr>
      </w:r>
      <w:r>
        <w:rPr>
          <w:noProof/>
        </w:rPr>
        <w:fldChar w:fldCharType="separate"/>
      </w:r>
      <w:r>
        <w:rPr>
          <w:noProof/>
        </w:rPr>
        <w:t>91</w:t>
      </w:r>
      <w:r>
        <w:rPr>
          <w:noProof/>
        </w:rPr>
        <w:fldChar w:fldCharType="end"/>
      </w:r>
    </w:p>
    <w:p w14:paraId="237F3AEC" w14:textId="131E9F53" w:rsidR="00A660FE" w:rsidRDefault="00A660FE">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D642CC">
        <w:rPr>
          <w:noProof/>
          <w:lang w:val="en-US" w:eastAsia="ko-KR"/>
        </w:rPr>
        <w:t>entry into</w:t>
      </w:r>
      <w:r>
        <w:rPr>
          <w:noProof/>
          <w:lang w:eastAsia="ko-KR"/>
        </w:rPr>
        <w:t xml:space="preserve"> or exit from an emergency </w:t>
      </w:r>
      <w:r w:rsidRPr="00D642CC">
        <w:rPr>
          <w:noProof/>
          <w:lang w:val="en-US" w:eastAsia="ko-KR"/>
        </w:rPr>
        <w:t>alert area</w:t>
      </w:r>
      <w:r>
        <w:rPr>
          <w:noProof/>
        </w:rPr>
        <w:tab/>
      </w:r>
      <w:r>
        <w:rPr>
          <w:noProof/>
        </w:rPr>
        <w:fldChar w:fldCharType="begin" w:fldLock="1"/>
      </w:r>
      <w:r>
        <w:rPr>
          <w:noProof/>
        </w:rPr>
        <w:instrText xml:space="preserve"> PAGEREF _Toc131378339 \h </w:instrText>
      </w:r>
      <w:r>
        <w:rPr>
          <w:noProof/>
        </w:rPr>
      </w:r>
      <w:r>
        <w:rPr>
          <w:noProof/>
        </w:rPr>
        <w:fldChar w:fldCharType="separate"/>
      </w:r>
      <w:r>
        <w:rPr>
          <w:noProof/>
        </w:rPr>
        <w:t>91</w:t>
      </w:r>
      <w:r>
        <w:rPr>
          <w:noProof/>
        </w:rPr>
        <w:fldChar w:fldCharType="end"/>
      </w:r>
    </w:p>
    <w:p w14:paraId="63044321" w14:textId="09072A6D" w:rsidR="00A660FE" w:rsidRDefault="00A660FE">
      <w:pPr>
        <w:pStyle w:val="TOC5"/>
        <w:rPr>
          <w:rFonts w:asciiTheme="minorHAnsi" w:eastAsiaTheme="minorEastAsia" w:hAnsiTheme="minorHAnsi" w:cstheme="minorBidi"/>
          <w:noProof/>
          <w:sz w:val="22"/>
          <w:szCs w:val="22"/>
          <w:lang w:eastAsia="en-GB"/>
        </w:rPr>
      </w:pPr>
      <w:r>
        <w:rPr>
          <w:noProof/>
          <w:lang w:eastAsia="ko-KR"/>
        </w:rPr>
        <w:t>6.3.</w:t>
      </w:r>
      <w:r w:rsidRPr="00D642CC">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D642CC">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_Toc131378340 \h </w:instrText>
      </w:r>
      <w:r>
        <w:rPr>
          <w:noProof/>
        </w:rPr>
      </w:r>
      <w:r>
        <w:rPr>
          <w:noProof/>
        </w:rPr>
        <w:fldChar w:fldCharType="separate"/>
      </w:r>
      <w:r>
        <w:rPr>
          <w:noProof/>
        </w:rPr>
        <w:t>92</w:t>
      </w:r>
      <w:r>
        <w:rPr>
          <w:noProof/>
        </w:rPr>
        <w:fldChar w:fldCharType="end"/>
      </w:r>
    </w:p>
    <w:p w14:paraId="35902932" w14:textId="0DB3D743" w:rsidR="00A660FE" w:rsidRDefault="00A660FE">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_Toc131378341 \h </w:instrText>
      </w:r>
      <w:r>
        <w:rPr>
          <w:noProof/>
        </w:rPr>
      </w:r>
      <w:r>
        <w:rPr>
          <w:noProof/>
        </w:rPr>
        <w:fldChar w:fldCharType="separate"/>
      </w:r>
      <w:r>
        <w:rPr>
          <w:noProof/>
        </w:rPr>
        <w:t>93</w:t>
      </w:r>
      <w:r>
        <w:rPr>
          <w:noProof/>
        </w:rPr>
        <w:fldChar w:fldCharType="end"/>
      </w:r>
    </w:p>
    <w:p w14:paraId="768945B1" w14:textId="17F1C22A" w:rsidR="00A660FE" w:rsidRDefault="00A660FE">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_Toc131378342 \h </w:instrText>
      </w:r>
      <w:r>
        <w:rPr>
          <w:noProof/>
        </w:rPr>
      </w:r>
      <w:r>
        <w:rPr>
          <w:noProof/>
        </w:rPr>
        <w:fldChar w:fldCharType="separate"/>
      </w:r>
      <w:r>
        <w:rPr>
          <w:noProof/>
        </w:rPr>
        <w:t>94</w:t>
      </w:r>
      <w:r>
        <w:rPr>
          <w:noProof/>
        </w:rPr>
        <w:fldChar w:fldCharType="end"/>
      </w:r>
    </w:p>
    <w:p w14:paraId="0B439209" w14:textId="6D416463" w:rsidR="00A660FE" w:rsidRDefault="00A660FE">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_Toc131378343 \h </w:instrText>
      </w:r>
      <w:r>
        <w:rPr>
          <w:noProof/>
        </w:rPr>
      </w:r>
      <w:r>
        <w:rPr>
          <w:noProof/>
        </w:rPr>
        <w:fldChar w:fldCharType="separate"/>
      </w:r>
      <w:r>
        <w:rPr>
          <w:noProof/>
        </w:rPr>
        <w:t>94</w:t>
      </w:r>
      <w:r>
        <w:rPr>
          <w:noProof/>
        </w:rPr>
        <w:fldChar w:fldCharType="end"/>
      </w:r>
    </w:p>
    <w:p w14:paraId="3A462B20" w14:textId="30D549E7" w:rsidR="00A660FE" w:rsidRDefault="00A660FE">
      <w:pPr>
        <w:pStyle w:val="TOC5"/>
        <w:rPr>
          <w:rFonts w:asciiTheme="minorHAnsi" w:eastAsiaTheme="minorEastAsia" w:hAnsiTheme="minorHAnsi" w:cstheme="minorBidi"/>
          <w:noProof/>
          <w:sz w:val="22"/>
          <w:szCs w:val="22"/>
          <w:lang w:eastAsia="en-GB"/>
        </w:rPr>
      </w:pPr>
      <w:r w:rsidRPr="00D642CC">
        <w:rPr>
          <w:noProof/>
          <w:lang w:val="en-US" w:eastAsia="ko-KR"/>
        </w:rPr>
        <w:t>6.3.7.1.11</w:t>
      </w:r>
      <w:r>
        <w:rPr>
          <w:rFonts w:asciiTheme="minorHAnsi" w:eastAsiaTheme="minorEastAsia" w:hAnsiTheme="minorHAnsi" w:cstheme="minorBidi"/>
          <w:noProof/>
          <w:sz w:val="22"/>
          <w:szCs w:val="22"/>
          <w:lang w:eastAsia="en-GB"/>
        </w:rPr>
        <w:tab/>
      </w:r>
      <w:r w:rsidRPr="00D642CC">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_Toc131378344 \h </w:instrText>
      </w:r>
      <w:r>
        <w:rPr>
          <w:noProof/>
        </w:rPr>
      </w:r>
      <w:r>
        <w:rPr>
          <w:noProof/>
        </w:rPr>
        <w:fldChar w:fldCharType="separate"/>
      </w:r>
      <w:r>
        <w:rPr>
          <w:noProof/>
        </w:rPr>
        <w:t>95</w:t>
      </w:r>
      <w:r>
        <w:rPr>
          <w:noProof/>
        </w:rPr>
        <w:fldChar w:fldCharType="end"/>
      </w:r>
    </w:p>
    <w:p w14:paraId="30F14BE2" w14:textId="73EF0B76" w:rsidR="00A660FE" w:rsidRDefault="00A660FE">
      <w:pPr>
        <w:pStyle w:val="TOC5"/>
        <w:rPr>
          <w:rFonts w:asciiTheme="minorHAnsi" w:eastAsiaTheme="minorEastAsia" w:hAnsiTheme="minorHAnsi" w:cstheme="minorBidi"/>
          <w:noProof/>
          <w:sz w:val="22"/>
          <w:szCs w:val="22"/>
          <w:lang w:eastAsia="en-GB"/>
        </w:rPr>
      </w:pPr>
      <w:r w:rsidRPr="00D642CC">
        <w:rPr>
          <w:noProof/>
          <w:lang w:val="en-US" w:eastAsia="ko-KR"/>
        </w:rPr>
        <w:t>6.3.7.1.12</w:t>
      </w:r>
      <w:r>
        <w:rPr>
          <w:rFonts w:asciiTheme="minorHAnsi" w:eastAsiaTheme="minorEastAsia" w:hAnsiTheme="minorHAnsi" w:cstheme="minorBidi"/>
          <w:noProof/>
          <w:sz w:val="22"/>
          <w:szCs w:val="22"/>
          <w:lang w:eastAsia="en-GB"/>
        </w:rPr>
        <w:tab/>
      </w:r>
      <w:r w:rsidRPr="00D642CC">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_Toc131378345 \h </w:instrText>
      </w:r>
      <w:r>
        <w:rPr>
          <w:noProof/>
        </w:rPr>
      </w:r>
      <w:r>
        <w:rPr>
          <w:noProof/>
        </w:rPr>
        <w:fldChar w:fldCharType="separate"/>
      </w:r>
      <w:r>
        <w:rPr>
          <w:noProof/>
        </w:rPr>
        <w:t>96</w:t>
      </w:r>
      <w:r>
        <w:rPr>
          <w:noProof/>
        </w:rPr>
        <w:fldChar w:fldCharType="end"/>
      </w:r>
    </w:p>
    <w:p w14:paraId="33F8EE1A" w14:textId="1CE8B84B" w:rsidR="00A660FE" w:rsidRDefault="00A660FE">
      <w:pPr>
        <w:pStyle w:val="TOC5"/>
        <w:rPr>
          <w:rFonts w:asciiTheme="minorHAnsi" w:eastAsiaTheme="minorEastAsia" w:hAnsiTheme="minorHAnsi" w:cstheme="minorBidi"/>
          <w:noProof/>
          <w:sz w:val="22"/>
          <w:szCs w:val="22"/>
          <w:lang w:eastAsia="en-GB"/>
        </w:rPr>
      </w:pPr>
      <w:r w:rsidRPr="00D642CC">
        <w:rPr>
          <w:noProof/>
          <w:lang w:val="en-US" w:eastAsia="ko-KR"/>
        </w:rPr>
        <w:t>6.3.7.1.13</w:t>
      </w:r>
      <w:r>
        <w:rPr>
          <w:rFonts w:asciiTheme="minorHAnsi" w:eastAsiaTheme="minorEastAsia" w:hAnsiTheme="minorHAnsi" w:cstheme="minorBidi"/>
          <w:noProof/>
          <w:sz w:val="22"/>
          <w:szCs w:val="22"/>
          <w:lang w:eastAsia="en-GB"/>
        </w:rPr>
        <w:tab/>
      </w:r>
      <w:r w:rsidRPr="00D642CC">
        <w:rPr>
          <w:noProof/>
          <w:lang w:val="en-US" w:eastAsia="ko-KR"/>
        </w:rPr>
        <w:t>Generating a SIP re-INVITE request</w:t>
      </w:r>
      <w:r>
        <w:rPr>
          <w:noProof/>
        </w:rPr>
        <w:tab/>
      </w:r>
      <w:r>
        <w:rPr>
          <w:noProof/>
        </w:rPr>
        <w:fldChar w:fldCharType="begin" w:fldLock="1"/>
      </w:r>
      <w:r>
        <w:rPr>
          <w:noProof/>
        </w:rPr>
        <w:instrText xml:space="preserve"> PAGEREF _Toc131378346 \h </w:instrText>
      </w:r>
      <w:r>
        <w:rPr>
          <w:noProof/>
        </w:rPr>
      </w:r>
      <w:r>
        <w:rPr>
          <w:noProof/>
        </w:rPr>
        <w:fldChar w:fldCharType="separate"/>
      </w:r>
      <w:r>
        <w:rPr>
          <w:noProof/>
        </w:rPr>
        <w:t>97</w:t>
      </w:r>
      <w:r>
        <w:rPr>
          <w:noProof/>
        </w:rPr>
        <w:fldChar w:fldCharType="end"/>
      </w:r>
    </w:p>
    <w:p w14:paraId="6FD31C7B" w14:textId="5D8AF9DC" w:rsidR="00A660FE" w:rsidRDefault="00A660FE">
      <w:pPr>
        <w:pStyle w:val="TOC5"/>
        <w:rPr>
          <w:rFonts w:asciiTheme="minorHAnsi" w:eastAsiaTheme="minorEastAsia" w:hAnsiTheme="minorHAnsi" w:cstheme="minorBidi"/>
          <w:noProof/>
          <w:sz w:val="22"/>
          <w:szCs w:val="22"/>
          <w:lang w:eastAsia="en-GB"/>
        </w:rPr>
      </w:pPr>
      <w:r w:rsidRPr="00D642CC">
        <w:rPr>
          <w:noProof/>
          <w:lang w:val="en-US" w:eastAsia="ko-KR"/>
        </w:rPr>
        <w:t>6.3.7.1.14</w:t>
      </w:r>
      <w:r>
        <w:rPr>
          <w:rFonts w:asciiTheme="minorHAnsi" w:eastAsiaTheme="minorEastAsia" w:hAnsiTheme="minorHAnsi" w:cstheme="minorBidi"/>
          <w:noProof/>
          <w:sz w:val="22"/>
          <w:szCs w:val="22"/>
          <w:lang w:eastAsia="en-GB"/>
        </w:rPr>
        <w:tab/>
      </w:r>
      <w:r w:rsidRPr="00D642CC">
        <w:rPr>
          <w:noProof/>
          <w:lang w:val="en-US" w:eastAsia="ko-KR"/>
        </w:rPr>
        <w:t>Generating a SIP re-INVITE request to cancel an in-progress emergency</w:t>
      </w:r>
      <w:r>
        <w:rPr>
          <w:noProof/>
        </w:rPr>
        <w:tab/>
      </w:r>
      <w:r>
        <w:rPr>
          <w:noProof/>
        </w:rPr>
        <w:fldChar w:fldCharType="begin" w:fldLock="1"/>
      </w:r>
      <w:r>
        <w:rPr>
          <w:noProof/>
        </w:rPr>
        <w:instrText xml:space="preserve"> PAGEREF _Toc131378347 \h </w:instrText>
      </w:r>
      <w:r>
        <w:rPr>
          <w:noProof/>
        </w:rPr>
      </w:r>
      <w:r>
        <w:rPr>
          <w:noProof/>
        </w:rPr>
        <w:fldChar w:fldCharType="separate"/>
      </w:r>
      <w:r>
        <w:rPr>
          <w:noProof/>
        </w:rPr>
        <w:t>97</w:t>
      </w:r>
      <w:r>
        <w:rPr>
          <w:noProof/>
        </w:rPr>
        <w:fldChar w:fldCharType="end"/>
      </w:r>
    </w:p>
    <w:p w14:paraId="10F88E00" w14:textId="33A5D78B" w:rsidR="00A660FE" w:rsidRDefault="00A660FE">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_Toc131378348 \h </w:instrText>
      </w:r>
      <w:r>
        <w:rPr>
          <w:noProof/>
        </w:rPr>
      </w:r>
      <w:r>
        <w:rPr>
          <w:noProof/>
        </w:rPr>
        <w:fldChar w:fldCharType="separate"/>
      </w:r>
      <w:r>
        <w:rPr>
          <w:noProof/>
        </w:rPr>
        <w:t>97</w:t>
      </w:r>
      <w:r>
        <w:rPr>
          <w:noProof/>
        </w:rPr>
        <w:fldChar w:fldCharType="end"/>
      </w:r>
    </w:p>
    <w:p w14:paraId="2A6C5E75" w14:textId="5BA3B939" w:rsidR="00A660FE" w:rsidRDefault="00A660FE">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_Toc131378349 \h </w:instrText>
      </w:r>
      <w:r>
        <w:rPr>
          <w:noProof/>
        </w:rPr>
      </w:r>
      <w:r>
        <w:rPr>
          <w:noProof/>
        </w:rPr>
        <w:fldChar w:fldCharType="separate"/>
      </w:r>
      <w:r>
        <w:rPr>
          <w:noProof/>
        </w:rPr>
        <w:t>98</w:t>
      </w:r>
      <w:r>
        <w:rPr>
          <w:noProof/>
        </w:rPr>
        <w:fldChar w:fldCharType="end"/>
      </w:r>
    </w:p>
    <w:p w14:paraId="1A707AC9" w14:textId="7477A2D7" w:rsidR="00A660FE" w:rsidRDefault="00A660FE">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_Toc131378350 \h </w:instrText>
      </w:r>
      <w:r>
        <w:rPr>
          <w:noProof/>
        </w:rPr>
      </w:r>
      <w:r>
        <w:rPr>
          <w:noProof/>
        </w:rPr>
        <w:fldChar w:fldCharType="separate"/>
      </w:r>
      <w:r>
        <w:rPr>
          <w:noProof/>
        </w:rPr>
        <w:t>99</w:t>
      </w:r>
      <w:r>
        <w:rPr>
          <w:noProof/>
        </w:rPr>
        <w:fldChar w:fldCharType="end"/>
      </w:r>
    </w:p>
    <w:p w14:paraId="6823210C" w14:textId="4241D9F5" w:rsidR="00A660FE" w:rsidRDefault="00A660FE">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_Toc131378351 \h </w:instrText>
      </w:r>
      <w:r>
        <w:rPr>
          <w:noProof/>
        </w:rPr>
      </w:r>
      <w:r>
        <w:rPr>
          <w:noProof/>
        </w:rPr>
        <w:fldChar w:fldCharType="separate"/>
      </w:r>
      <w:r>
        <w:rPr>
          <w:noProof/>
        </w:rPr>
        <w:t>99</w:t>
      </w:r>
      <w:r>
        <w:rPr>
          <w:noProof/>
        </w:rPr>
        <w:fldChar w:fldCharType="end"/>
      </w:r>
    </w:p>
    <w:p w14:paraId="26B7B3C2" w14:textId="2C378962" w:rsidR="00A660FE" w:rsidRDefault="00A660FE">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_Toc131378352 \h </w:instrText>
      </w:r>
      <w:r>
        <w:rPr>
          <w:noProof/>
        </w:rPr>
      </w:r>
      <w:r>
        <w:rPr>
          <w:noProof/>
        </w:rPr>
        <w:fldChar w:fldCharType="separate"/>
      </w:r>
      <w:r>
        <w:rPr>
          <w:noProof/>
        </w:rPr>
        <w:t>100</w:t>
      </w:r>
      <w:r>
        <w:rPr>
          <w:noProof/>
        </w:rPr>
        <w:fldChar w:fldCharType="end"/>
      </w:r>
    </w:p>
    <w:p w14:paraId="7077F09E" w14:textId="11DCA914" w:rsidR="00A660FE" w:rsidRDefault="00A660FE">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_Toc131378353 \h </w:instrText>
      </w:r>
      <w:r>
        <w:rPr>
          <w:noProof/>
        </w:rPr>
      </w:r>
      <w:r>
        <w:rPr>
          <w:noProof/>
        </w:rPr>
        <w:fldChar w:fldCharType="separate"/>
      </w:r>
      <w:r>
        <w:rPr>
          <w:noProof/>
        </w:rPr>
        <w:t>102</w:t>
      </w:r>
      <w:r>
        <w:rPr>
          <w:noProof/>
        </w:rPr>
        <w:fldChar w:fldCharType="end"/>
      </w:r>
    </w:p>
    <w:p w14:paraId="4456C0C1" w14:textId="1CD1646F" w:rsidR="00A660FE" w:rsidRDefault="00A660FE">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_Toc131378354 \h </w:instrText>
      </w:r>
      <w:r>
        <w:rPr>
          <w:noProof/>
        </w:rPr>
      </w:r>
      <w:r>
        <w:rPr>
          <w:noProof/>
        </w:rPr>
        <w:fldChar w:fldCharType="separate"/>
      </w:r>
      <w:r>
        <w:rPr>
          <w:noProof/>
        </w:rPr>
        <w:t>103</w:t>
      </w:r>
      <w:r>
        <w:rPr>
          <w:noProof/>
        </w:rPr>
        <w:fldChar w:fldCharType="end"/>
      </w:r>
    </w:p>
    <w:p w14:paraId="4F2D808F" w14:textId="4BBEBDA8" w:rsidR="00A660FE" w:rsidRDefault="00A660FE">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_Toc131378355 \h </w:instrText>
      </w:r>
      <w:r>
        <w:rPr>
          <w:noProof/>
        </w:rPr>
      </w:r>
      <w:r>
        <w:rPr>
          <w:noProof/>
        </w:rPr>
        <w:fldChar w:fldCharType="separate"/>
      </w:r>
      <w:r>
        <w:rPr>
          <w:noProof/>
        </w:rPr>
        <w:t>103</w:t>
      </w:r>
      <w:r>
        <w:rPr>
          <w:noProof/>
        </w:rPr>
        <w:fldChar w:fldCharType="end"/>
      </w:r>
    </w:p>
    <w:p w14:paraId="1FA9BCA0" w14:textId="60948E10" w:rsidR="00A660FE" w:rsidRDefault="00A660FE">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_Toc131378356 \h </w:instrText>
      </w:r>
      <w:r>
        <w:rPr>
          <w:noProof/>
        </w:rPr>
      </w:r>
      <w:r>
        <w:rPr>
          <w:noProof/>
        </w:rPr>
        <w:fldChar w:fldCharType="separate"/>
      </w:r>
      <w:r>
        <w:rPr>
          <w:noProof/>
        </w:rPr>
        <w:t>104</w:t>
      </w:r>
      <w:r>
        <w:rPr>
          <w:noProof/>
        </w:rPr>
        <w:fldChar w:fldCharType="end"/>
      </w:r>
    </w:p>
    <w:p w14:paraId="4DB61553" w14:textId="2E588551" w:rsidR="00A660FE" w:rsidRDefault="00A660FE">
      <w:pPr>
        <w:pStyle w:val="TOC4"/>
        <w:rPr>
          <w:rFonts w:asciiTheme="minorHAnsi" w:eastAsiaTheme="minorEastAsia" w:hAnsiTheme="minorHAnsi" w:cstheme="minorBidi"/>
          <w:noProof/>
          <w:sz w:val="22"/>
          <w:szCs w:val="22"/>
          <w:lang w:eastAsia="en-GB"/>
        </w:rPr>
      </w:pPr>
      <w:r>
        <w:rPr>
          <w:noProof/>
          <w:lang w:eastAsia="ko-KR"/>
        </w:rPr>
        <w:t>6.3.7.</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Authorisations</w:t>
      </w:r>
      <w:r>
        <w:rPr>
          <w:noProof/>
        </w:rPr>
        <w:tab/>
      </w:r>
      <w:r>
        <w:rPr>
          <w:noProof/>
        </w:rPr>
        <w:fldChar w:fldCharType="begin" w:fldLock="1"/>
      </w:r>
      <w:r>
        <w:rPr>
          <w:noProof/>
        </w:rPr>
        <w:instrText xml:space="preserve"> PAGEREF _Toc131378357 \h </w:instrText>
      </w:r>
      <w:r>
        <w:rPr>
          <w:noProof/>
        </w:rPr>
      </w:r>
      <w:r>
        <w:rPr>
          <w:noProof/>
        </w:rPr>
        <w:fldChar w:fldCharType="separate"/>
      </w:r>
      <w:r>
        <w:rPr>
          <w:noProof/>
        </w:rPr>
        <w:t>105</w:t>
      </w:r>
      <w:r>
        <w:rPr>
          <w:noProof/>
        </w:rPr>
        <w:fldChar w:fldCharType="end"/>
      </w:r>
    </w:p>
    <w:p w14:paraId="5D5CEAC4" w14:textId="311429C8" w:rsidR="00A660FE" w:rsidRDefault="00A660FE">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_Toc131378358 \h </w:instrText>
      </w:r>
      <w:r>
        <w:rPr>
          <w:noProof/>
        </w:rPr>
      </w:r>
      <w:r>
        <w:rPr>
          <w:noProof/>
        </w:rPr>
        <w:fldChar w:fldCharType="separate"/>
      </w:r>
      <w:r>
        <w:rPr>
          <w:noProof/>
        </w:rPr>
        <w:t>105</w:t>
      </w:r>
      <w:r>
        <w:rPr>
          <w:noProof/>
        </w:rPr>
        <w:fldChar w:fldCharType="end"/>
      </w:r>
    </w:p>
    <w:p w14:paraId="50A74455" w14:textId="59CA111F" w:rsidR="00A660FE" w:rsidRDefault="00A660FE">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_Toc131378359 \h </w:instrText>
      </w:r>
      <w:r>
        <w:rPr>
          <w:noProof/>
        </w:rPr>
      </w:r>
      <w:r>
        <w:rPr>
          <w:noProof/>
        </w:rPr>
        <w:fldChar w:fldCharType="separate"/>
      </w:r>
      <w:r>
        <w:rPr>
          <w:noProof/>
        </w:rPr>
        <w:t>106</w:t>
      </w:r>
      <w:r>
        <w:rPr>
          <w:noProof/>
        </w:rPr>
        <w:fldChar w:fldCharType="end"/>
      </w:r>
    </w:p>
    <w:p w14:paraId="3BF556A2" w14:textId="65292AE6" w:rsidR="00A660FE" w:rsidRDefault="00A660FE">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_Toc131378360 \h </w:instrText>
      </w:r>
      <w:r>
        <w:rPr>
          <w:noProof/>
        </w:rPr>
      </w:r>
      <w:r>
        <w:rPr>
          <w:noProof/>
        </w:rPr>
        <w:fldChar w:fldCharType="separate"/>
      </w:r>
      <w:r>
        <w:rPr>
          <w:noProof/>
        </w:rPr>
        <w:t>106</w:t>
      </w:r>
      <w:r>
        <w:rPr>
          <w:noProof/>
        </w:rPr>
        <w:fldChar w:fldCharType="end"/>
      </w:r>
    </w:p>
    <w:p w14:paraId="4E0951F4" w14:textId="69103556" w:rsidR="00A660FE" w:rsidRDefault="00A660FE">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_Toc131378361 \h </w:instrText>
      </w:r>
      <w:r>
        <w:rPr>
          <w:noProof/>
        </w:rPr>
      </w:r>
      <w:r>
        <w:rPr>
          <w:noProof/>
        </w:rPr>
        <w:fldChar w:fldCharType="separate"/>
      </w:r>
      <w:r>
        <w:rPr>
          <w:noProof/>
        </w:rPr>
        <w:t>107</w:t>
      </w:r>
      <w:r>
        <w:rPr>
          <w:noProof/>
        </w:rPr>
        <w:fldChar w:fldCharType="end"/>
      </w:r>
    </w:p>
    <w:p w14:paraId="5699D3F5" w14:textId="6B27D7F9" w:rsidR="00A660FE" w:rsidRDefault="00A660FE">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_Toc131378362 \h </w:instrText>
      </w:r>
      <w:r>
        <w:rPr>
          <w:noProof/>
        </w:rPr>
      </w:r>
      <w:r>
        <w:rPr>
          <w:noProof/>
        </w:rPr>
        <w:fldChar w:fldCharType="separate"/>
      </w:r>
      <w:r>
        <w:rPr>
          <w:noProof/>
        </w:rPr>
        <w:t>108</w:t>
      </w:r>
      <w:r>
        <w:rPr>
          <w:noProof/>
        </w:rPr>
        <w:fldChar w:fldCharType="end"/>
      </w:r>
    </w:p>
    <w:p w14:paraId="6665416F" w14:textId="08EC4E82" w:rsidR="00A660FE" w:rsidRDefault="00A660FE">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_Toc131378363 \h </w:instrText>
      </w:r>
      <w:r>
        <w:rPr>
          <w:noProof/>
        </w:rPr>
      </w:r>
      <w:r>
        <w:rPr>
          <w:noProof/>
        </w:rPr>
        <w:fldChar w:fldCharType="separate"/>
      </w:r>
      <w:r>
        <w:rPr>
          <w:noProof/>
        </w:rPr>
        <w:t>108</w:t>
      </w:r>
      <w:r>
        <w:rPr>
          <w:noProof/>
        </w:rPr>
        <w:fldChar w:fldCharType="end"/>
      </w:r>
    </w:p>
    <w:p w14:paraId="558C1A96" w14:textId="7FD9B611" w:rsidR="00A660FE" w:rsidRDefault="00A660FE">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_Toc131378364 \h </w:instrText>
      </w:r>
      <w:r>
        <w:rPr>
          <w:noProof/>
        </w:rPr>
      </w:r>
      <w:r>
        <w:rPr>
          <w:noProof/>
        </w:rPr>
        <w:fldChar w:fldCharType="separate"/>
      </w:r>
      <w:r>
        <w:rPr>
          <w:noProof/>
        </w:rPr>
        <w:t>109</w:t>
      </w:r>
      <w:r>
        <w:rPr>
          <w:noProof/>
        </w:rPr>
        <w:fldChar w:fldCharType="end"/>
      </w:r>
    </w:p>
    <w:p w14:paraId="7AE4CF78" w14:textId="795F75CE"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6.3.</w:t>
      </w:r>
      <w:r w:rsidRPr="00D642CC">
        <w:rPr>
          <w:rFonts w:eastAsia="SimSun"/>
          <w:noProof/>
          <w:lang w:val="en-US"/>
        </w:rPr>
        <w:t>8</w:t>
      </w:r>
      <w:r>
        <w:rPr>
          <w:rFonts w:asciiTheme="minorHAnsi" w:eastAsiaTheme="minorEastAsia" w:hAnsiTheme="minorHAnsi" w:cstheme="minorBidi"/>
          <w:noProof/>
          <w:sz w:val="22"/>
          <w:szCs w:val="22"/>
          <w:lang w:eastAsia="en-GB"/>
        </w:rPr>
        <w:tab/>
      </w:r>
      <w:r w:rsidRPr="00D642CC">
        <w:rPr>
          <w:rFonts w:eastAsia="SimSun"/>
          <w:noProof/>
        </w:rPr>
        <w:t>Disposition Notifications</w:t>
      </w:r>
      <w:r>
        <w:rPr>
          <w:noProof/>
        </w:rPr>
        <w:tab/>
      </w:r>
      <w:r>
        <w:rPr>
          <w:noProof/>
        </w:rPr>
        <w:fldChar w:fldCharType="begin" w:fldLock="1"/>
      </w:r>
      <w:r>
        <w:rPr>
          <w:noProof/>
        </w:rPr>
        <w:instrText xml:space="preserve"> PAGEREF _Toc131378365 \h </w:instrText>
      </w:r>
      <w:r>
        <w:rPr>
          <w:noProof/>
        </w:rPr>
      </w:r>
      <w:r>
        <w:rPr>
          <w:noProof/>
        </w:rPr>
        <w:fldChar w:fldCharType="separate"/>
      </w:r>
      <w:r>
        <w:rPr>
          <w:noProof/>
        </w:rPr>
        <w:t>109</w:t>
      </w:r>
      <w:r>
        <w:rPr>
          <w:noProof/>
        </w:rPr>
        <w:fldChar w:fldCharType="end"/>
      </w:r>
    </w:p>
    <w:p w14:paraId="36F82CC6" w14:textId="20D2265F"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6.3.</w:t>
      </w:r>
      <w:r w:rsidRPr="00D642CC">
        <w:rPr>
          <w:rFonts w:eastAsia="SimSun"/>
          <w:noProof/>
          <w:lang w:val="en-US"/>
        </w:rPr>
        <w:t>8</w:t>
      </w:r>
      <w:r w:rsidRPr="00D642CC">
        <w:rPr>
          <w:rFonts w:eastAsia="SimSun"/>
          <w:noProof/>
        </w:rPr>
        <w:t>.1</w:t>
      </w:r>
      <w:r>
        <w:rPr>
          <w:rFonts w:asciiTheme="minorHAnsi" w:eastAsiaTheme="minorEastAsia" w:hAnsiTheme="minorHAnsi" w:cstheme="minorBidi"/>
          <w:noProof/>
          <w:sz w:val="22"/>
          <w:szCs w:val="22"/>
          <w:lang w:eastAsia="en-GB"/>
        </w:rPr>
        <w:tab/>
      </w:r>
      <w:r w:rsidRPr="00D642CC">
        <w:rPr>
          <w:rFonts w:eastAsia="SimSun"/>
          <w:noProof/>
        </w:rPr>
        <w:t>Generating an FD Notification</w:t>
      </w:r>
      <w:r>
        <w:rPr>
          <w:noProof/>
        </w:rPr>
        <w:tab/>
      </w:r>
      <w:r>
        <w:rPr>
          <w:noProof/>
        </w:rPr>
        <w:fldChar w:fldCharType="begin" w:fldLock="1"/>
      </w:r>
      <w:r>
        <w:rPr>
          <w:noProof/>
        </w:rPr>
        <w:instrText xml:space="preserve"> PAGEREF _Toc131378366 \h </w:instrText>
      </w:r>
      <w:r>
        <w:rPr>
          <w:noProof/>
        </w:rPr>
      </w:r>
      <w:r>
        <w:rPr>
          <w:noProof/>
        </w:rPr>
        <w:fldChar w:fldCharType="separate"/>
      </w:r>
      <w:r>
        <w:rPr>
          <w:noProof/>
        </w:rPr>
        <w:t>109</w:t>
      </w:r>
      <w:r>
        <w:rPr>
          <w:noProof/>
        </w:rPr>
        <w:fldChar w:fldCharType="end"/>
      </w:r>
    </w:p>
    <w:p w14:paraId="69DA7D45" w14:textId="431DAB65" w:rsidR="00A660FE" w:rsidRDefault="00A660FE">
      <w:pPr>
        <w:pStyle w:val="TOC2"/>
        <w:rPr>
          <w:rFonts w:asciiTheme="minorHAnsi" w:eastAsiaTheme="minorEastAsia" w:hAnsiTheme="minorHAnsi" w:cstheme="minorBidi"/>
          <w:noProof/>
          <w:sz w:val="22"/>
          <w:szCs w:val="22"/>
          <w:lang w:eastAsia="en-GB"/>
        </w:rPr>
      </w:pPr>
      <w:r w:rsidRPr="00D642CC">
        <w:rPr>
          <w:noProof/>
          <w:lang w:val="en-US"/>
        </w:rPr>
        <w:t>6.4</w:t>
      </w:r>
      <w:r>
        <w:rPr>
          <w:rFonts w:asciiTheme="minorHAnsi" w:eastAsiaTheme="minorEastAsia" w:hAnsiTheme="minorHAnsi" w:cstheme="minorBidi"/>
          <w:noProof/>
          <w:sz w:val="22"/>
          <w:szCs w:val="22"/>
          <w:lang w:eastAsia="en-GB"/>
        </w:rPr>
        <w:tab/>
      </w:r>
      <w:r w:rsidRPr="00D642CC">
        <w:rPr>
          <w:noProof/>
          <w:lang w:val="en-US"/>
        </w:rPr>
        <w:t>Handling of MIME bodies in a SIP message</w:t>
      </w:r>
      <w:r>
        <w:rPr>
          <w:noProof/>
        </w:rPr>
        <w:tab/>
      </w:r>
      <w:r>
        <w:rPr>
          <w:noProof/>
        </w:rPr>
        <w:fldChar w:fldCharType="begin" w:fldLock="1"/>
      </w:r>
      <w:r>
        <w:rPr>
          <w:noProof/>
        </w:rPr>
        <w:instrText xml:space="preserve"> PAGEREF _Toc131378367 \h </w:instrText>
      </w:r>
      <w:r>
        <w:rPr>
          <w:noProof/>
        </w:rPr>
      </w:r>
      <w:r>
        <w:rPr>
          <w:noProof/>
        </w:rPr>
        <w:fldChar w:fldCharType="separate"/>
      </w:r>
      <w:r>
        <w:rPr>
          <w:noProof/>
        </w:rPr>
        <w:t>110</w:t>
      </w:r>
      <w:r>
        <w:rPr>
          <w:noProof/>
        </w:rPr>
        <w:fldChar w:fldCharType="end"/>
      </w:r>
    </w:p>
    <w:p w14:paraId="7E04BBFF" w14:textId="204446FD" w:rsidR="00A660FE" w:rsidRDefault="00A660FE">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_Toc131378368 \h </w:instrText>
      </w:r>
      <w:r>
        <w:rPr>
          <w:noProof/>
        </w:rPr>
      </w:r>
      <w:r>
        <w:rPr>
          <w:noProof/>
        </w:rPr>
        <w:fldChar w:fldCharType="separate"/>
      </w:r>
      <w:r>
        <w:rPr>
          <w:noProof/>
        </w:rPr>
        <w:t>110</w:t>
      </w:r>
      <w:r>
        <w:rPr>
          <w:noProof/>
        </w:rPr>
        <w:fldChar w:fldCharType="end"/>
      </w:r>
    </w:p>
    <w:p w14:paraId="16AD101D" w14:textId="09ECFD38" w:rsidR="00A660FE" w:rsidRDefault="00A660FE">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_Toc131378369 \h </w:instrText>
      </w:r>
      <w:r>
        <w:rPr>
          <w:noProof/>
        </w:rPr>
      </w:r>
      <w:r>
        <w:rPr>
          <w:noProof/>
        </w:rPr>
        <w:fldChar w:fldCharType="separate"/>
      </w:r>
      <w:r>
        <w:rPr>
          <w:noProof/>
        </w:rPr>
        <w:t>110</w:t>
      </w:r>
      <w:r>
        <w:rPr>
          <w:noProof/>
        </w:rPr>
        <w:fldChar w:fldCharType="end"/>
      </w:r>
    </w:p>
    <w:p w14:paraId="084FE05C" w14:textId="2AA67394" w:rsidR="00A660FE" w:rsidRDefault="00A660FE">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_Toc131378370 \h </w:instrText>
      </w:r>
      <w:r>
        <w:rPr>
          <w:noProof/>
        </w:rPr>
      </w:r>
      <w:r>
        <w:rPr>
          <w:noProof/>
        </w:rPr>
        <w:fldChar w:fldCharType="separate"/>
      </w:r>
      <w:r>
        <w:rPr>
          <w:noProof/>
        </w:rPr>
        <w:t>110</w:t>
      </w:r>
      <w:r>
        <w:rPr>
          <w:noProof/>
        </w:rPr>
        <w:fldChar w:fldCharType="end"/>
      </w:r>
    </w:p>
    <w:p w14:paraId="7B5EE942" w14:textId="41F09D92" w:rsidR="00A660FE" w:rsidRDefault="00A660FE">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_Toc131378371 \h </w:instrText>
      </w:r>
      <w:r>
        <w:rPr>
          <w:noProof/>
        </w:rPr>
      </w:r>
      <w:r>
        <w:rPr>
          <w:noProof/>
        </w:rPr>
        <w:fldChar w:fldCharType="separate"/>
      </w:r>
      <w:r>
        <w:rPr>
          <w:noProof/>
        </w:rPr>
        <w:t>111</w:t>
      </w:r>
      <w:r>
        <w:rPr>
          <w:noProof/>
        </w:rPr>
        <w:fldChar w:fldCharType="end"/>
      </w:r>
    </w:p>
    <w:p w14:paraId="03277FE4" w14:textId="3C0E5293" w:rsidR="00A660FE" w:rsidRDefault="00A660FE">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_Toc131378372 \h </w:instrText>
      </w:r>
      <w:r>
        <w:rPr>
          <w:noProof/>
        </w:rPr>
      </w:r>
      <w:r>
        <w:rPr>
          <w:noProof/>
        </w:rPr>
        <w:fldChar w:fldCharType="separate"/>
      </w:r>
      <w:r>
        <w:rPr>
          <w:noProof/>
        </w:rPr>
        <w:t>111</w:t>
      </w:r>
      <w:r>
        <w:rPr>
          <w:noProof/>
        </w:rPr>
        <w:fldChar w:fldCharType="end"/>
      </w:r>
    </w:p>
    <w:p w14:paraId="1D620B7F" w14:textId="08A06AA9" w:rsidR="00A660FE" w:rsidRDefault="00A660FE">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_Toc131378373 \h </w:instrText>
      </w:r>
      <w:r>
        <w:rPr>
          <w:noProof/>
        </w:rPr>
      </w:r>
      <w:r>
        <w:rPr>
          <w:noProof/>
        </w:rPr>
        <w:fldChar w:fldCharType="separate"/>
      </w:r>
      <w:r>
        <w:rPr>
          <w:noProof/>
        </w:rPr>
        <w:t>111</w:t>
      </w:r>
      <w:r>
        <w:rPr>
          <w:noProof/>
        </w:rPr>
        <w:fldChar w:fldCharType="end"/>
      </w:r>
    </w:p>
    <w:p w14:paraId="555FCD6C" w14:textId="0EB24E7A" w:rsidR="00A660FE" w:rsidRDefault="00A660FE">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_Toc131378374 \h </w:instrText>
      </w:r>
      <w:r>
        <w:rPr>
          <w:noProof/>
        </w:rPr>
      </w:r>
      <w:r>
        <w:rPr>
          <w:noProof/>
        </w:rPr>
        <w:fldChar w:fldCharType="separate"/>
      </w:r>
      <w:r>
        <w:rPr>
          <w:noProof/>
        </w:rPr>
        <w:t>111</w:t>
      </w:r>
      <w:r>
        <w:rPr>
          <w:noProof/>
        </w:rPr>
        <w:fldChar w:fldCharType="end"/>
      </w:r>
    </w:p>
    <w:p w14:paraId="57588140" w14:textId="5072FA7F" w:rsidR="00A660FE" w:rsidRDefault="00A660FE">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_Toc131378375 \h </w:instrText>
      </w:r>
      <w:r>
        <w:rPr>
          <w:noProof/>
        </w:rPr>
      </w:r>
      <w:r>
        <w:rPr>
          <w:noProof/>
        </w:rPr>
        <w:fldChar w:fldCharType="separate"/>
      </w:r>
      <w:r>
        <w:rPr>
          <w:noProof/>
        </w:rPr>
        <w:t>111</w:t>
      </w:r>
      <w:r>
        <w:rPr>
          <w:noProof/>
        </w:rPr>
        <w:fldChar w:fldCharType="end"/>
      </w:r>
    </w:p>
    <w:p w14:paraId="796345FE" w14:textId="2C61E72B" w:rsidR="00A660FE" w:rsidRDefault="00A660FE">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_Toc131378376 \h </w:instrText>
      </w:r>
      <w:r>
        <w:rPr>
          <w:noProof/>
        </w:rPr>
      </w:r>
      <w:r>
        <w:rPr>
          <w:noProof/>
        </w:rPr>
        <w:fldChar w:fldCharType="separate"/>
      </w:r>
      <w:r>
        <w:rPr>
          <w:noProof/>
        </w:rPr>
        <w:t>112</w:t>
      </w:r>
      <w:r>
        <w:rPr>
          <w:noProof/>
        </w:rPr>
        <w:fldChar w:fldCharType="end"/>
      </w:r>
    </w:p>
    <w:p w14:paraId="708127FE" w14:textId="37AAE577" w:rsidR="00A660FE" w:rsidRDefault="00A660FE">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_Toc131378377 \h </w:instrText>
      </w:r>
      <w:r>
        <w:rPr>
          <w:noProof/>
        </w:rPr>
      </w:r>
      <w:r>
        <w:rPr>
          <w:noProof/>
        </w:rPr>
        <w:fldChar w:fldCharType="separate"/>
      </w:r>
      <w:r>
        <w:rPr>
          <w:noProof/>
        </w:rPr>
        <w:t>112</w:t>
      </w:r>
      <w:r>
        <w:rPr>
          <w:noProof/>
        </w:rPr>
        <w:fldChar w:fldCharType="end"/>
      </w:r>
    </w:p>
    <w:p w14:paraId="25E82BE5" w14:textId="1B7A57B7" w:rsidR="00A660FE" w:rsidRDefault="00A660FE">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_Toc131378378 \h </w:instrText>
      </w:r>
      <w:r>
        <w:rPr>
          <w:noProof/>
        </w:rPr>
      </w:r>
      <w:r>
        <w:rPr>
          <w:noProof/>
        </w:rPr>
        <w:fldChar w:fldCharType="separate"/>
      </w:r>
      <w:r>
        <w:rPr>
          <w:noProof/>
        </w:rPr>
        <w:t>112</w:t>
      </w:r>
      <w:r>
        <w:rPr>
          <w:noProof/>
        </w:rPr>
        <w:fldChar w:fldCharType="end"/>
      </w:r>
    </w:p>
    <w:p w14:paraId="56E8A3F7" w14:textId="36E918CA" w:rsidR="00A660FE" w:rsidRDefault="00A660FE">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_Toc131378379 \h </w:instrText>
      </w:r>
      <w:r>
        <w:rPr>
          <w:noProof/>
        </w:rPr>
      </w:r>
      <w:r>
        <w:rPr>
          <w:noProof/>
        </w:rPr>
        <w:fldChar w:fldCharType="separate"/>
      </w:r>
      <w:r>
        <w:rPr>
          <w:noProof/>
        </w:rPr>
        <w:t>112</w:t>
      </w:r>
      <w:r>
        <w:rPr>
          <w:noProof/>
        </w:rPr>
        <w:fldChar w:fldCharType="end"/>
      </w:r>
    </w:p>
    <w:p w14:paraId="35E72847" w14:textId="78441B4F" w:rsidR="00A660FE" w:rsidRDefault="00A660FE">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_Toc131378380 \h </w:instrText>
      </w:r>
      <w:r>
        <w:rPr>
          <w:noProof/>
        </w:rPr>
      </w:r>
      <w:r>
        <w:rPr>
          <w:noProof/>
        </w:rPr>
        <w:fldChar w:fldCharType="separate"/>
      </w:r>
      <w:r>
        <w:rPr>
          <w:noProof/>
        </w:rPr>
        <w:t>113</w:t>
      </w:r>
      <w:r>
        <w:rPr>
          <w:noProof/>
        </w:rPr>
        <w:fldChar w:fldCharType="end"/>
      </w:r>
    </w:p>
    <w:p w14:paraId="0000F4B4" w14:textId="52BAC366" w:rsidR="00A660FE" w:rsidRDefault="00A660FE">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_Toc131378381 \h </w:instrText>
      </w:r>
      <w:r>
        <w:rPr>
          <w:noProof/>
        </w:rPr>
      </w:r>
      <w:r>
        <w:rPr>
          <w:noProof/>
        </w:rPr>
        <w:fldChar w:fldCharType="separate"/>
      </w:r>
      <w:r>
        <w:rPr>
          <w:noProof/>
        </w:rPr>
        <w:t>113</w:t>
      </w:r>
      <w:r>
        <w:rPr>
          <w:noProof/>
        </w:rPr>
        <w:fldChar w:fldCharType="end"/>
      </w:r>
    </w:p>
    <w:p w14:paraId="3FB846C0" w14:textId="428BA40F" w:rsidR="00A660FE" w:rsidRDefault="00A660FE">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_Toc131378382 \h </w:instrText>
      </w:r>
      <w:r>
        <w:rPr>
          <w:noProof/>
        </w:rPr>
      </w:r>
      <w:r>
        <w:rPr>
          <w:noProof/>
        </w:rPr>
        <w:fldChar w:fldCharType="separate"/>
      </w:r>
      <w:r>
        <w:rPr>
          <w:noProof/>
        </w:rPr>
        <w:t>113</w:t>
      </w:r>
      <w:r>
        <w:rPr>
          <w:noProof/>
        </w:rPr>
        <w:fldChar w:fldCharType="end"/>
      </w:r>
    </w:p>
    <w:p w14:paraId="1B7F17C9" w14:textId="3C7B11B5" w:rsidR="00A660FE" w:rsidRDefault="00A660FE">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_Toc131378383 \h </w:instrText>
      </w:r>
      <w:r>
        <w:rPr>
          <w:noProof/>
        </w:rPr>
      </w:r>
      <w:r>
        <w:rPr>
          <w:noProof/>
        </w:rPr>
        <w:fldChar w:fldCharType="separate"/>
      </w:r>
      <w:r>
        <w:rPr>
          <w:noProof/>
        </w:rPr>
        <w:t>113</w:t>
      </w:r>
      <w:r>
        <w:rPr>
          <w:noProof/>
        </w:rPr>
        <w:fldChar w:fldCharType="end"/>
      </w:r>
    </w:p>
    <w:p w14:paraId="75C027B9" w14:textId="2B36BC2D" w:rsidR="00A660FE" w:rsidRDefault="00A660FE">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_Toc131378384 \h </w:instrText>
      </w:r>
      <w:r>
        <w:rPr>
          <w:noProof/>
        </w:rPr>
      </w:r>
      <w:r>
        <w:rPr>
          <w:noProof/>
        </w:rPr>
        <w:fldChar w:fldCharType="separate"/>
      </w:r>
      <w:r>
        <w:rPr>
          <w:noProof/>
        </w:rPr>
        <w:t>114</w:t>
      </w:r>
      <w:r>
        <w:rPr>
          <w:noProof/>
        </w:rPr>
        <w:fldChar w:fldCharType="end"/>
      </w:r>
    </w:p>
    <w:p w14:paraId="67C0DCC4" w14:textId="45A11D66" w:rsidR="00A660FE" w:rsidRDefault="00A660FE">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_Toc131378385 \h </w:instrText>
      </w:r>
      <w:r>
        <w:rPr>
          <w:noProof/>
        </w:rPr>
      </w:r>
      <w:r>
        <w:rPr>
          <w:noProof/>
        </w:rPr>
        <w:fldChar w:fldCharType="separate"/>
      </w:r>
      <w:r>
        <w:rPr>
          <w:noProof/>
        </w:rPr>
        <w:t>114</w:t>
      </w:r>
      <w:r>
        <w:rPr>
          <w:noProof/>
        </w:rPr>
        <w:fldChar w:fldCharType="end"/>
      </w:r>
    </w:p>
    <w:p w14:paraId="6CE22F15" w14:textId="29A5A29E" w:rsidR="00A660FE" w:rsidRDefault="00A660FE">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_Toc131378386 \h </w:instrText>
      </w:r>
      <w:r>
        <w:rPr>
          <w:noProof/>
        </w:rPr>
      </w:r>
      <w:r>
        <w:rPr>
          <w:noProof/>
        </w:rPr>
        <w:fldChar w:fldCharType="separate"/>
      </w:r>
      <w:r>
        <w:rPr>
          <w:noProof/>
        </w:rPr>
        <w:t>114</w:t>
      </w:r>
      <w:r>
        <w:rPr>
          <w:noProof/>
        </w:rPr>
        <w:fldChar w:fldCharType="end"/>
      </w:r>
    </w:p>
    <w:p w14:paraId="3C351757" w14:textId="46BA4F67" w:rsidR="00A660FE" w:rsidRDefault="00A660FE">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_Toc131378387 \h </w:instrText>
      </w:r>
      <w:r>
        <w:rPr>
          <w:noProof/>
        </w:rPr>
      </w:r>
      <w:r>
        <w:rPr>
          <w:noProof/>
        </w:rPr>
        <w:fldChar w:fldCharType="separate"/>
      </w:r>
      <w:r>
        <w:rPr>
          <w:noProof/>
        </w:rPr>
        <w:t>115</w:t>
      </w:r>
      <w:r>
        <w:rPr>
          <w:noProof/>
        </w:rPr>
        <w:fldChar w:fldCharType="end"/>
      </w:r>
    </w:p>
    <w:p w14:paraId="5BCD2EDC" w14:textId="7E10ACD7" w:rsidR="00A660FE" w:rsidRDefault="00A660FE">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_Toc131378388 \h </w:instrText>
      </w:r>
      <w:r>
        <w:rPr>
          <w:noProof/>
        </w:rPr>
      </w:r>
      <w:r>
        <w:rPr>
          <w:noProof/>
        </w:rPr>
        <w:fldChar w:fldCharType="separate"/>
      </w:r>
      <w:r>
        <w:rPr>
          <w:noProof/>
        </w:rPr>
        <w:t>115</w:t>
      </w:r>
      <w:r>
        <w:rPr>
          <w:noProof/>
        </w:rPr>
        <w:fldChar w:fldCharType="end"/>
      </w:r>
    </w:p>
    <w:p w14:paraId="698B87FC" w14:textId="2A4C5361" w:rsidR="00A660FE" w:rsidRDefault="00A660FE">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_Toc131378389 \h </w:instrText>
      </w:r>
      <w:r>
        <w:rPr>
          <w:noProof/>
        </w:rPr>
      </w:r>
      <w:r>
        <w:rPr>
          <w:noProof/>
        </w:rPr>
        <w:fldChar w:fldCharType="separate"/>
      </w:r>
      <w:r>
        <w:rPr>
          <w:noProof/>
        </w:rPr>
        <w:t>116</w:t>
      </w:r>
      <w:r>
        <w:rPr>
          <w:noProof/>
        </w:rPr>
        <w:fldChar w:fldCharType="end"/>
      </w:r>
    </w:p>
    <w:p w14:paraId="28ECB520" w14:textId="5C7BC63B" w:rsidR="00A660FE" w:rsidRDefault="00A660FE">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_Toc131378390 \h </w:instrText>
      </w:r>
      <w:r>
        <w:rPr>
          <w:noProof/>
        </w:rPr>
      </w:r>
      <w:r>
        <w:rPr>
          <w:noProof/>
        </w:rPr>
        <w:fldChar w:fldCharType="separate"/>
      </w:r>
      <w:r>
        <w:rPr>
          <w:noProof/>
        </w:rPr>
        <w:t>117</w:t>
      </w:r>
      <w:r>
        <w:rPr>
          <w:noProof/>
        </w:rPr>
        <w:fldChar w:fldCharType="end"/>
      </w:r>
    </w:p>
    <w:p w14:paraId="1BED59A7" w14:textId="7827153C" w:rsidR="00A660FE" w:rsidRDefault="00A660FE">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_Toc131378391 \h </w:instrText>
      </w:r>
      <w:r>
        <w:rPr>
          <w:noProof/>
        </w:rPr>
      </w:r>
      <w:r>
        <w:rPr>
          <w:noProof/>
        </w:rPr>
        <w:fldChar w:fldCharType="separate"/>
      </w:r>
      <w:r>
        <w:rPr>
          <w:noProof/>
        </w:rPr>
        <w:t>117</w:t>
      </w:r>
      <w:r>
        <w:rPr>
          <w:noProof/>
        </w:rPr>
        <w:fldChar w:fldCharType="end"/>
      </w:r>
    </w:p>
    <w:p w14:paraId="7B952B04" w14:textId="0C9B0BE0" w:rsidR="00A660FE" w:rsidRDefault="00A660FE">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_Toc131378392 \h </w:instrText>
      </w:r>
      <w:r>
        <w:rPr>
          <w:noProof/>
        </w:rPr>
      </w:r>
      <w:r>
        <w:rPr>
          <w:noProof/>
        </w:rPr>
        <w:fldChar w:fldCharType="separate"/>
      </w:r>
      <w:r>
        <w:rPr>
          <w:noProof/>
        </w:rPr>
        <w:t>117</w:t>
      </w:r>
      <w:r>
        <w:rPr>
          <w:noProof/>
        </w:rPr>
        <w:fldChar w:fldCharType="end"/>
      </w:r>
    </w:p>
    <w:p w14:paraId="24A02002" w14:textId="0484D0A4" w:rsidR="00A660FE" w:rsidRDefault="00A660FE">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_Toc131378393 \h </w:instrText>
      </w:r>
      <w:r>
        <w:rPr>
          <w:noProof/>
        </w:rPr>
      </w:r>
      <w:r>
        <w:rPr>
          <w:noProof/>
        </w:rPr>
        <w:fldChar w:fldCharType="separate"/>
      </w:r>
      <w:r>
        <w:rPr>
          <w:noProof/>
        </w:rPr>
        <w:t>117</w:t>
      </w:r>
      <w:r>
        <w:rPr>
          <w:noProof/>
        </w:rPr>
        <w:fldChar w:fldCharType="end"/>
      </w:r>
    </w:p>
    <w:p w14:paraId="2DF8A167" w14:textId="6D337BD4" w:rsidR="00A660FE" w:rsidRDefault="00A660FE">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_Toc131378394 \h </w:instrText>
      </w:r>
      <w:r>
        <w:rPr>
          <w:noProof/>
        </w:rPr>
      </w:r>
      <w:r>
        <w:rPr>
          <w:noProof/>
        </w:rPr>
        <w:fldChar w:fldCharType="separate"/>
      </w:r>
      <w:r>
        <w:rPr>
          <w:noProof/>
        </w:rPr>
        <w:t>118</w:t>
      </w:r>
      <w:r>
        <w:rPr>
          <w:noProof/>
        </w:rPr>
        <w:fldChar w:fldCharType="end"/>
      </w:r>
    </w:p>
    <w:p w14:paraId="3654BA7F" w14:textId="6AB5A953" w:rsidR="00A660FE" w:rsidRDefault="00A660FE">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_Toc131378395 \h </w:instrText>
      </w:r>
      <w:r>
        <w:rPr>
          <w:noProof/>
        </w:rPr>
      </w:r>
      <w:r>
        <w:rPr>
          <w:noProof/>
        </w:rPr>
        <w:fldChar w:fldCharType="separate"/>
      </w:r>
      <w:r>
        <w:rPr>
          <w:noProof/>
        </w:rPr>
        <w:t>118</w:t>
      </w:r>
      <w:r>
        <w:rPr>
          <w:noProof/>
        </w:rPr>
        <w:fldChar w:fldCharType="end"/>
      </w:r>
    </w:p>
    <w:p w14:paraId="6B8357F3" w14:textId="5FDABA7F" w:rsidR="00A660FE" w:rsidRDefault="00A660FE">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_Toc131378396 \h </w:instrText>
      </w:r>
      <w:r>
        <w:rPr>
          <w:noProof/>
        </w:rPr>
      </w:r>
      <w:r>
        <w:rPr>
          <w:noProof/>
        </w:rPr>
        <w:fldChar w:fldCharType="separate"/>
      </w:r>
      <w:r>
        <w:rPr>
          <w:noProof/>
        </w:rPr>
        <w:t>118</w:t>
      </w:r>
      <w:r>
        <w:rPr>
          <w:noProof/>
        </w:rPr>
        <w:fldChar w:fldCharType="end"/>
      </w:r>
    </w:p>
    <w:p w14:paraId="28D1FFDD" w14:textId="534E73FA" w:rsidR="00A660FE" w:rsidRDefault="00A660FE">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_Toc131378397 \h </w:instrText>
      </w:r>
      <w:r>
        <w:rPr>
          <w:noProof/>
        </w:rPr>
      </w:r>
      <w:r>
        <w:rPr>
          <w:noProof/>
        </w:rPr>
        <w:fldChar w:fldCharType="separate"/>
      </w:r>
      <w:r>
        <w:rPr>
          <w:noProof/>
        </w:rPr>
        <w:t>118</w:t>
      </w:r>
      <w:r>
        <w:rPr>
          <w:noProof/>
        </w:rPr>
        <w:fldChar w:fldCharType="end"/>
      </w:r>
    </w:p>
    <w:p w14:paraId="1B517B0F" w14:textId="53392594" w:rsidR="00A660FE" w:rsidRDefault="00A660FE">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_Toc131378398 \h </w:instrText>
      </w:r>
      <w:r>
        <w:rPr>
          <w:noProof/>
        </w:rPr>
      </w:r>
      <w:r>
        <w:rPr>
          <w:noProof/>
        </w:rPr>
        <w:fldChar w:fldCharType="separate"/>
      </w:r>
      <w:r>
        <w:rPr>
          <w:noProof/>
        </w:rPr>
        <w:t>118</w:t>
      </w:r>
      <w:r>
        <w:rPr>
          <w:noProof/>
        </w:rPr>
        <w:fldChar w:fldCharType="end"/>
      </w:r>
    </w:p>
    <w:p w14:paraId="1FEAA3A7" w14:textId="4B2B989B" w:rsidR="00A660FE" w:rsidRDefault="00A660FE">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_Toc131378399 \h </w:instrText>
      </w:r>
      <w:r>
        <w:rPr>
          <w:noProof/>
        </w:rPr>
      </w:r>
      <w:r>
        <w:rPr>
          <w:noProof/>
        </w:rPr>
        <w:fldChar w:fldCharType="separate"/>
      </w:r>
      <w:r>
        <w:rPr>
          <w:noProof/>
        </w:rPr>
        <w:t>119</w:t>
      </w:r>
      <w:r>
        <w:rPr>
          <w:noProof/>
        </w:rPr>
        <w:fldChar w:fldCharType="end"/>
      </w:r>
    </w:p>
    <w:p w14:paraId="0794EFCC" w14:textId="351FDED4" w:rsidR="00A660FE" w:rsidRDefault="00A660FE">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_Toc131378400 \h </w:instrText>
      </w:r>
      <w:r>
        <w:rPr>
          <w:noProof/>
        </w:rPr>
      </w:r>
      <w:r>
        <w:rPr>
          <w:noProof/>
        </w:rPr>
        <w:fldChar w:fldCharType="separate"/>
      </w:r>
      <w:r>
        <w:rPr>
          <w:noProof/>
        </w:rPr>
        <w:t>120</w:t>
      </w:r>
      <w:r>
        <w:rPr>
          <w:noProof/>
        </w:rPr>
        <w:fldChar w:fldCharType="end"/>
      </w:r>
    </w:p>
    <w:p w14:paraId="77C02C70" w14:textId="2D010154" w:rsidR="00A660FE" w:rsidRDefault="00A660FE">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_Toc131378401 \h </w:instrText>
      </w:r>
      <w:r>
        <w:rPr>
          <w:noProof/>
        </w:rPr>
      </w:r>
      <w:r>
        <w:rPr>
          <w:noProof/>
        </w:rPr>
        <w:fldChar w:fldCharType="separate"/>
      </w:r>
      <w:r>
        <w:rPr>
          <w:noProof/>
        </w:rPr>
        <w:t>120</w:t>
      </w:r>
      <w:r>
        <w:rPr>
          <w:noProof/>
        </w:rPr>
        <w:fldChar w:fldCharType="end"/>
      </w:r>
    </w:p>
    <w:p w14:paraId="2275C1E5" w14:textId="5D4A08A9" w:rsidR="00A660FE" w:rsidRDefault="00A660FE">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_Toc131378402 \h </w:instrText>
      </w:r>
      <w:r>
        <w:rPr>
          <w:noProof/>
        </w:rPr>
      </w:r>
      <w:r>
        <w:rPr>
          <w:noProof/>
        </w:rPr>
        <w:fldChar w:fldCharType="separate"/>
      </w:r>
      <w:r>
        <w:rPr>
          <w:noProof/>
        </w:rPr>
        <w:t>120</w:t>
      </w:r>
      <w:r>
        <w:rPr>
          <w:noProof/>
        </w:rPr>
        <w:fldChar w:fldCharType="end"/>
      </w:r>
    </w:p>
    <w:p w14:paraId="1A9C35C0" w14:textId="3BE249BA" w:rsidR="00A660FE" w:rsidRDefault="00A660FE">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_Toc131378403 \h </w:instrText>
      </w:r>
      <w:r>
        <w:rPr>
          <w:noProof/>
        </w:rPr>
      </w:r>
      <w:r>
        <w:rPr>
          <w:noProof/>
        </w:rPr>
        <w:fldChar w:fldCharType="separate"/>
      </w:r>
      <w:r>
        <w:rPr>
          <w:noProof/>
        </w:rPr>
        <w:t>120</w:t>
      </w:r>
      <w:r>
        <w:rPr>
          <w:noProof/>
        </w:rPr>
        <w:fldChar w:fldCharType="end"/>
      </w:r>
    </w:p>
    <w:p w14:paraId="75C6CC21" w14:textId="3314D8AD" w:rsidR="00A660FE" w:rsidRDefault="00A660FE">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_Toc131378404 \h </w:instrText>
      </w:r>
      <w:r>
        <w:rPr>
          <w:noProof/>
        </w:rPr>
      </w:r>
      <w:r>
        <w:rPr>
          <w:noProof/>
        </w:rPr>
        <w:fldChar w:fldCharType="separate"/>
      </w:r>
      <w:r>
        <w:rPr>
          <w:noProof/>
        </w:rPr>
        <w:t>120</w:t>
      </w:r>
      <w:r>
        <w:rPr>
          <w:noProof/>
        </w:rPr>
        <w:fldChar w:fldCharType="end"/>
      </w:r>
    </w:p>
    <w:p w14:paraId="669215D5" w14:textId="320C751A" w:rsidR="00A660FE" w:rsidRDefault="00A660FE">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_Toc131378405 \h </w:instrText>
      </w:r>
      <w:r>
        <w:rPr>
          <w:noProof/>
        </w:rPr>
      </w:r>
      <w:r>
        <w:rPr>
          <w:noProof/>
        </w:rPr>
        <w:fldChar w:fldCharType="separate"/>
      </w:r>
      <w:r>
        <w:rPr>
          <w:noProof/>
        </w:rPr>
        <w:t>121</w:t>
      </w:r>
      <w:r>
        <w:rPr>
          <w:noProof/>
        </w:rPr>
        <w:fldChar w:fldCharType="end"/>
      </w:r>
    </w:p>
    <w:p w14:paraId="0D5C725C" w14:textId="306B1E61" w:rsidR="00A660FE" w:rsidRDefault="00A660FE">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_Toc131378406 \h </w:instrText>
      </w:r>
      <w:r>
        <w:rPr>
          <w:noProof/>
        </w:rPr>
      </w:r>
      <w:r>
        <w:rPr>
          <w:noProof/>
        </w:rPr>
        <w:fldChar w:fldCharType="separate"/>
      </w:r>
      <w:r>
        <w:rPr>
          <w:noProof/>
        </w:rPr>
        <w:t>121</w:t>
      </w:r>
      <w:r>
        <w:rPr>
          <w:noProof/>
        </w:rPr>
        <w:fldChar w:fldCharType="end"/>
      </w:r>
    </w:p>
    <w:p w14:paraId="2E9BEF11" w14:textId="01CF9479" w:rsidR="00A660FE" w:rsidRDefault="00A660FE">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D642CC">
        <w:rPr>
          <w:rFonts w:eastAsia="SimSun"/>
          <w:noProof/>
        </w:rPr>
        <w:t>procedure</w:t>
      </w:r>
      <w:r>
        <w:rPr>
          <w:noProof/>
        </w:rPr>
        <w:tab/>
      </w:r>
      <w:r>
        <w:rPr>
          <w:noProof/>
        </w:rPr>
        <w:fldChar w:fldCharType="begin" w:fldLock="1"/>
      </w:r>
      <w:r>
        <w:rPr>
          <w:noProof/>
        </w:rPr>
        <w:instrText xml:space="preserve"> PAGEREF _Toc131378407 \h </w:instrText>
      </w:r>
      <w:r>
        <w:rPr>
          <w:noProof/>
        </w:rPr>
      </w:r>
      <w:r>
        <w:rPr>
          <w:noProof/>
        </w:rPr>
        <w:fldChar w:fldCharType="separate"/>
      </w:r>
      <w:r>
        <w:rPr>
          <w:noProof/>
        </w:rPr>
        <w:t>121</w:t>
      </w:r>
      <w:r>
        <w:rPr>
          <w:noProof/>
        </w:rPr>
        <w:fldChar w:fldCharType="end"/>
      </w:r>
    </w:p>
    <w:p w14:paraId="2F2F2922" w14:textId="3A976E96" w:rsidR="00A660FE" w:rsidRDefault="00A660FE">
      <w:pPr>
        <w:pStyle w:val="TOC4"/>
        <w:rPr>
          <w:rFonts w:asciiTheme="minorHAnsi" w:eastAsiaTheme="minorEastAsia" w:hAnsiTheme="minorHAnsi" w:cstheme="minorBidi"/>
          <w:noProof/>
          <w:sz w:val="22"/>
          <w:szCs w:val="22"/>
          <w:lang w:eastAsia="en-GB"/>
        </w:rPr>
      </w:pPr>
      <w:r>
        <w:rPr>
          <w:noProof/>
        </w:rPr>
        <w:t>6.7.2</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General client procedures</w:t>
      </w:r>
      <w:r>
        <w:rPr>
          <w:noProof/>
        </w:rPr>
        <w:tab/>
      </w:r>
      <w:r>
        <w:rPr>
          <w:noProof/>
        </w:rPr>
        <w:fldChar w:fldCharType="begin" w:fldLock="1"/>
      </w:r>
      <w:r>
        <w:rPr>
          <w:noProof/>
        </w:rPr>
        <w:instrText xml:space="preserve"> PAGEREF _Toc131378408 \h </w:instrText>
      </w:r>
      <w:r>
        <w:rPr>
          <w:noProof/>
        </w:rPr>
      </w:r>
      <w:r>
        <w:rPr>
          <w:noProof/>
        </w:rPr>
        <w:fldChar w:fldCharType="separate"/>
      </w:r>
      <w:r>
        <w:rPr>
          <w:noProof/>
        </w:rPr>
        <w:t>121</w:t>
      </w:r>
      <w:r>
        <w:rPr>
          <w:noProof/>
        </w:rPr>
        <w:fldChar w:fldCharType="end"/>
      </w:r>
    </w:p>
    <w:p w14:paraId="3F49BB8B" w14:textId="307357B0" w:rsidR="00A660FE" w:rsidRDefault="00A660FE">
      <w:pPr>
        <w:pStyle w:val="TOC4"/>
        <w:rPr>
          <w:rFonts w:asciiTheme="minorHAnsi" w:eastAsiaTheme="minorEastAsia" w:hAnsiTheme="minorHAnsi" w:cstheme="minorBidi"/>
          <w:noProof/>
          <w:sz w:val="22"/>
          <w:szCs w:val="22"/>
          <w:lang w:eastAsia="en-GB"/>
        </w:rPr>
      </w:pPr>
      <w:r>
        <w:rPr>
          <w:noProof/>
        </w:rPr>
        <w:t>6.7.2</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General server procedures</w:t>
      </w:r>
      <w:r>
        <w:rPr>
          <w:noProof/>
        </w:rPr>
        <w:tab/>
      </w:r>
      <w:r>
        <w:rPr>
          <w:noProof/>
        </w:rPr>
        <w:fldChar w:fldCharType="begin" w:fldLock="1"/>
      </w:r>
      <w:r>
        <w:rPr>
          <w:noProof/>
        </w:rPr>
        <w:instrText xml:space="preserve"> PAGEREF _Toc131378409 \h </w:instrText>
      </w:r>
      <w:r>
        <w:rPr>
          <w:noProof/>
        </w:rPr>
      </w:r>
      <w:r>
        <w:rPr>
          <w:noProof/>
        </w:rPr>
        <w:fldChar w:fldCharType="separate"/>
      </w:r>
      <w:r>
        <w:rPr>
          <w:noProof/>
        </w:rPr>
        <w:t>121</w:t>
      </w:r>
      <w:r>
        <w:rPr>
          <w:noProof/>
        </w:rPr>
        <w:fldChar w:fldCharType="end"/>
      </w:r>
    </w:p>
    <w:p w14:paraId="0AAC9433" w14:textId="7C5BB0D3" w:rsidR="00A660FE" w:rsidRDefault="00A660FE">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D642CC">
        <w:rPr>
          <w:rFonts w:eastAsia="SimSun"/>
          <w:noProof/>
        </w:rPr>
        <w:t>procedure</w:t>
      </w:r>
      <w:r>
        <w:rPr>
          <w:noProof/>
        </w:rPr>
        <w:tab/>
      </w:r>
      <w:r>
        <w:rPr>
          <w:noProof/>
        </w:rPr>
        <w:fldChar w:fldCharType="begin" w:fldLock="1"/>
      </w:r>
      <w:r>
        <w:rPr>
          <w:noProof/>
        </w:rPr>
        <w:instrText xml:space="preserve"> PAGEREF _Toc131378410 \h </w:instrText>
      </w:r>
      <w:r>
        <w:rPr>
          <w:noProof/>
        </w:rPr>
      </w:r>
      <w:r>
        <w:rPr>
          <w:noProof/>
        </w:rPr>
        <w:fldChar w:fldCharType="separate"/>
      </w:r>
      <w:r>
        <w:rPr>
          <w:noProof/>
        </w:rPr>
        <w:t>122</w:t>
      </w:r>
      <w:r>
        <w:rPr>
          <w:noProof/>
        </w:rPr>
        <w:fldChar w:fldCharType="end"/>
      </w:r>
    </w:p>
    <w:p w14:paraId="19BE0DB2" w14:textId="4A472C27" w:rsidR="00A660FE" w:rsidRDefault="00A660FE">
      <w:pPr>
        <w:pStyle w:val="TOC4"/>
        <w:rPr>
          <w:rFonts w:asciiTheme="minorHAnsi" w:eastAsiaTheme="minorEastAsia" w:hAnsiTheme="minorHAnsi" w:cstheme="minorBidi"/>
          <w:noProof/>
          <w:sz w:val="22"/>
          <w:szCs w:val="22"/>
          <w:lang w:eastAsia="en-GB"/>
        </w:rPr>
      </w:pPr>
      <w:r>
        <w:rPr>
          <w:noProof/>
        </w:rPr>
        <w:t>6.7.3</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General client procedures</w:t>
      </w:r>
      <w:r>
        <w:rPr>
          <w:noProof/>
        </w:rPr>
        <w:tab/>
      </w:r>
      <w:r>
        <w:rPr>
          <w:noProof/>
        </w:rPr>
        <w:fldChar w:fldCharType="begin" w:fldLock="1"/>
      </w:r>
      <w:r>
        <w:rPr>
          <w:noProof/>
        </w:rPr>
        <w:instrText xml:space="preserve"> PAGEREF _Toc131378411 \h </w:instrText>
      </w:r>
      <w:r>
        <w:rPr>
          <w:noProof/>
        </w:rPr>
      </w:r>
      <w:r>
        <w:rPr>
          <w:noProof/>
        </w:rPr>
        <w:fldChar w:fldCharType="separate"/>
      </w:r>
      <w:r>
        <w:rPr>
          <w:noProof/>
        </w:rPr>
        <w:t>122</w:t>
      </w:r>
      <w:r>
        <w:rPr>
          <w:noProof/>
        </w:rPr>
        <w:fldChar w:fldCharType="end"/>
      </w:r>
    </w:p>
    <w:p w14:paraId="2B201CBD" w14:textId="0817A1C4" w:rsidR="00A660FE" w:rsidRDefault="00A660FE">
      <w:pPr>
        <w:pStyle w:val="TOC4"/>
        <w:rPr>
          <w:rFonts w:asciiTheme="minorHAnsi" w:eastAsiaTheme="minorEastAsia" w:hAnsiTheme="minorHAnsi" w:cstheme="minorBidi"/>
          <w:noProof/>
          <w:sz w:val="22"/>
          <w:szCs w:val="22"/>
          <w:lang w:eastAsia="en-GB"/>
        </w:rPr>
      </w:pPr>
      <w:r>
        <w:rPr>
          <w:noProof/>
        </w:rPr>
        <w:t>6.7.3</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General server procedures</w:t>
      </w:r>
      <w:r>
        <w:rPr>
          <w:noProof/>
        </w:rPr>
        <w:tab/>
      </w:r>
      <w:r>
        <w:rPr>
          <w:noProof/>
        </w:rPr>
        <w:fldChar w:fldCharType="begin" w:fldLock="1"/>
      </w:r>
      <w:r>
        <w:rPr>
          <w:noProof/>
        </w:rPr>
        <w:instrText xml:space="preserve"> PAGEREF _Toc131378412 \h </w:instrText>
      </w:r>
      <w:r>
        <w:rPr>
          <w:noProof/>
        </w:rPr>
      </w:r>
      <w:r>
        <w:rPr>
          <w:noProof/>
        </w:rPr>
        <w:fldChar w:fldCharType="separate"/>
      </w:r>
      <w:r>
        <w:rPr>
          <w:noProof/>
        </w:rPr>
        <w:t>122</w:t>
      </w:r>
      <w:r>
        <w:rPr>
          <w:noProof/>
        </w:rPr>
        <w:fldChar w:fldCharType="end"/>
      </w:r>
    </w:p>
    <w:p w14:paraId="09FB458C" w14:textId="66C9D600" w:rsidR="00A660FE" w:rsidRDefault="00A660FE">
      <w:pPr>
        <w:pStyle w:val="TOC2"/>
        <w:rPr>
          <w:rFonts w:asciiTheme="minorHAnsi" w:eastAsiaTheme="minorEastAsia" w:hAnsiTheme="minorHAnsi" w:cstheme="minorBidi"/>
          <w:noProof/>
          <w:sz w:val="22"/>
          <w:szCs w:val="22"/>
          <w:lang w:eastAsia="en-GB"/>
        </w:rPr>
      </w:pPr>
      <w:r w:rsidRPr="00D642CC">
        <w:rPr>
          <w:noProof/>
          <w:lang w:val="en-US"/>
        </w:rPr>
        <w:t>6.8</w:t>
      </w:r>
      <w:r>
        <w:rPr>
          <w:rFonts w:asciiTheme="minorHAnsi" w:eastAsiaTheme="minorEastAsia" w:hAnsiTheme="minorHAnsi" w:cstheme="minorBidi"/>
          <w:noProof/>
          <w:sz w:val="22"/>
          <w:szCs w:val="22"/>
          <w:lang w:eastAsia="en-GB"/>
        </w:rPr>
        <w:tab/>
      </w:r>
      <w:r w:rsidRPr="00D642CC">
        <w:rPr>
          <w:noProof/>
          <w:lang w:val="en-US"/>
        </w:rPr>
        <w:t>Procedures at the MCData gateway</w:t>
      </w:r>
      <w:r>
        <w:rPr>
          <w:noProof/>
        </w:rPr>
        <w:tab/>
      </w:r>
      <w:r>
        <w:rPr>
          <w:noProof/>
        </w:rPr>
        <w:fldChar w:fldCharType="begin" w:fldLock="1"/>
      </w:r>
      <w:r>
        <w:rPr>
          <w:noProof/>
        </w:rPr>
        <w:instrText xml:space="preserve"> PAGEREF _Toc131378413 \h </w:instrText>
      </w:r>
      <w:r>
        <w:rPr>
          <w:noProof/>
        </w:rPr>
      </w:r>
      <w:r>
        <w:rPr>
          <w:noProof/>
        </w:rPr>
        <w:fldChar w:fldCharType="separate"/>
      </w:r>
      <w:r>
        <w:rPr>
          <w:noProof/>
        </w:rPr>
        <w:t>122</w:t>
      </w:r>
      <w:r>
        <w:rPr>
          <w:noProof/>
        </w:rPr>
        <w:fldChar w:fldCharType="end"/>
      </w:r>
    </w:p>
    <w:p w14:paraId="07A7B8E5" w14:textId="50A9043B"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6.8.1</w:t>
      </w:r>
      <w:r>
        <w:rPr>
          <w:rFonts w:asciiTheme="minorHAnsi" w:eastAsiaTheme="minorEastAsia" w:hAnsiTheme="minorHAnsi" w:cstheme="minorBidi"/>
          <w:noProof/>
          <w:sz w:val="22"/>
          <w:szCs w:val="22"/>
          <w:lang w:eastAsia="en-GB"/>
        </w:rPr>
        <w:tab/>
      </w:r>
      <w:r w:rsidRPr="00D642CC">
        <w:rPr>
          <w:noProof/>
          <w:lang w:val="en-US"/>
        </w:rPr>
        <w:t>General</w:t>
      </w:r>
      <w:r>
        <w:rPr>
          <w:noProof/>
        </w:rPr>
        <w:tab/>
      </w:r>
      <w:r>
        <w:rPr>
          <w:noProof/>
        </w:rPr>
        <w:fldChar w:fldCharType="begin" w:fldLock="1"/>
      </w:r>
      <w:r>
        <w:rPr>
          <w:noProof/>
        </w:rPr>
        <w:instrText xml:space="preserve"> PAGEREF _Toc131378414 \h </w:instrText>
      </w:r>
      <w:r>
        <w:rPr>
          <w:noProof/>
        </w:rPr>
      </w:r>
      <w:r>
        <w:rPr>
          <w:noProof/>
        </w:rPr>
        <w:fldChar w:fldCharType="separate"/>
      </w:r>
      <w:r>
        <w:rPr>
          <w:noProof/>
        </w:rPr>
        <w:t>122</w:t>
      </w:r>
      <w:r>
        <w:rPr>
          <w:noProof/>
        </w:rPr>
        <w:fldChar w:fldCharType="end"/>
      </w:r>
    </w:p>
    <w:p w14:paraId="486CE309" w14:textId="7250D884"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6.8.2</w:t>
      </w:r>
      <w:r>
        <w:rPr>
          <w:rFonts w:asciiTheme="minorHAnsi" w:eastAsiaTheme="minorEastAsia" w:hAnsiTheme="minorHAnsi" w:cstheme="minorBidi"/>
          <w:noProof/>
          <w:sz w:val="22"/>
          <w:szCs w:val="22"/>
          <w:lang w:eastAsia="en-GB"/>
        </w:rPr>
        <w:tab/>
      </w:r>
      <w:r w:rsidRPr="00D642CC">
        <w:rPr>
          <w:noProof/>
          <w:lang w:val="en-US"/>
        </w:rPr>
        <w:t>MCData gateway server acting as an exit point from an MCData system</w:t>
      </w:r>
      <w:r>
        <w:rPr>
          <w:noProof/>
        </w:rPr>
        <w:tab/>
      </w:r>
      <w:r>
        <w:rPr>
          <w:noProof/>
        </w:rPr>
        <w:fldChar w:fldCharType="begin" w:fldLock="1"/>
      </w:r>
      <w:r>
        <w:rPr>
          <w:noProof/>
        </w:rPr>
        <w:instrText xml:space="preserve"> PAGEREF _Toc131378415 \h </w:instrText>
      </w:r>
      <w:r>
        <w:rPr>
          <w:noProof/>
        </w:rPr>
      </w:r>
      <w:r>
        <w:rPr>
          <w:noProof/>
        </w:rPr>
        <w:fldChar w:fldCharType="separate"/>
      </w:r>
      <w:r>
        <w:rPr>
          <w:noProof/>
        </w:rPr>
        <w:t>123</w:t>
      </w:r>
      <w:r>
        <w:rPr>
          <w:noProof/>
        </w:rPr>
        <w:fldChar w:fldCharType="end"/>
      </w:r>
    </w:p>
    <w:p w14:paraId="144EB2CE" w14:textId="18138F1A"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6.8.3</w:t>
      </w:r>
      <w:r>
        <w:rPr>
          <w:rFonts w:asciiTheme="minorHAnsi" w:eastAsiaTheme="minorEastAsia" w:hAnsiTheme="minorHAnsi" w:cstheme="minorBidi"/>
          <w:noProof/>
          <w:sz w:val="22"/>
          <w:szCs w:val="22"/>
          <w:lang w:eastAsia="en-GB"/>
        </w:rPr>
        <w:tab/>
      </w:r>
      <w:r w:rsidRPr="00D642CC">
        <w:rPr>
          <w:noProof/>
          <w:lang w:val="en-US"/>
        </w:rPr>
        <w:t>MCData gateway server acting as an entry point in an MCData system</w:t>
      </w:r>
      <w:r>
        <w:rPr>
          <w:noProof/>
        </w:rPr>
        <w:tab/>
      </w:r>
      <w:r>
        <w:rPr>
          <w:noProof/>
        </w:rPr>
        <w:fldChar w:fldCharType="begin" w:fldLock="1"/>
      </w:r>
      <w:r>
        <w:rPr>
          <w:noProof/>
        </w:rPr>
        <w:instrText xml:space="preserve"> PAGEREF _Toc131378416 \h </w:instrText>
      </w:r>
      <w:r>
        <w:rPr>
          <w:noProof/>
        </w:rPr>
      </w:r>
      <w:r>
        <w:rPr>
          <w:noProof/>
        </w:rPr>
        <w:fldChar w:fldCharType="separate"/>
      </w:r>
      <w:r>
        <w:rPr>
          <w:noProof/>
        </w:rPr>
        <w:t>123</w:t>
      </w:r>
      <w:r>
        <w:rPr>
          <w:noProof/>
        </w:rPr>
        <w:fldChar w:fldCharType="end"/>
      </w:r>
    </w:p>
    <w:p w14:paraId="2A2E36D8" w14:textId="1F9A6647"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6.8.4</w:t>
      </w:r>
      <w:r>
        <w:rPr>
          <w:rFonts w:asciiTheme="minorHAnsi" w:eastAsiaTheme="minorEastAsia" w:hAnsiTheme="minorHAnsi" w:cstheme="minorBidi"/>
          <w:noProof/>
          <w:sz w:val="22"/>
          <w:szCs w:val="22"/>
          <w:lang w:eastAsia="en-GB"/>
        </w:rPr>
        <w:tab/>
      </w:r>
      <w:r w:rsidRPr="00D642CC">
        <w:rPr>
          <w:noProof/>
          <w:lang w:val="en-US"/>
        </w:rPr>
        <w:t>Local policies enforcement</w:t>
      </w:r>
      <w:r>
        <w:rPr>
          <w:noProof/>
        </w:rPr>
        <w:tab/>
      </w:r>
      <w:r>
        <w:rPr>
          <w:noProof/>
        </w:rPr>
        <w:fldChar w:fldCharType="begin" w:fldLock="1"/>
      </w:r>
      <w:r>
        <w:rPr>
          <w:noProof/>
        </w:rPr>
        <w:instrText xml:space="preserve"> PAGEREF _Toc131378417 \h </w:instrText>
      </w:r>
      <w:r>
        <w:rPr>
          <w:noProof/>
        </w:rPr>
      </w:r>
      <w:r>
        <w:rPr>
          <w:noProof/>
        </w:rPr>
        <w:fldChar w:fldCharType="separate"/>
      </w:r>
      <w:r>
        <w:rPr>
          <w:noProof/>
        </w:rPr>
        <w:t>123</w:t>
      </w:r>
      <w:r>
        <w:rPr>
          <w:noProof/>
        </w:rPr>
        <w:fldChar w:fldCharType="end"/>
      </w:r>
    </w:p>
    <w:p w14:paraId="49FAC42D" w14:textId="0212835F" w:rsidR="00A660FE" w:rsidRDefault="00A660F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_Toc131378418 \h </w:instrText>
      </w:r>
      <w:r>
        <w:rPr>
          <w:noProof/>
        </w:rPr>
      </w:r>
      <w:r>
        <w:rPr>
          <w:noProof/>
        </w:rPr>
        <w:fldChar w:fldCharType="separate"/>
      </w:r>
      <w:r>
        <w:rPr>
          <w:noProof/>
        </w:rPr>
        <w:t>124</w:t>
      </w:r>
      <w:r>
        <w:rPr>
          <w:noProof/>
        </w:rPr>
        <w:fldChar w:fldCharType="end"/>
      </w:r>
    </w:p>
    <w:p w14:paraId="3444C5AB" w14:textId="0FC3594C" w:rsidR="00A660FE" w:rsidRDefault="00A660F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_Toc131378419 \h </w:instrText>
      </w:r>
      <w:r>
        <w:rPr>
          <w:noProof/>
        </w:rPr>
      </w:r>
      <w:r>
        <w:rPr>
          <w:noProof/>
        </w:rPr>
        <w:fldChar w:fldCharType="separate"/>
      </w:r>
      <w:r>
        <w:rPr>
          <w:noProof/>
        </w:rPr>
        <w:t>124</w:t>
      </w:r>
      <w:r>
        <w:rPr>
          <w:noProof/>
        </w:rPr>
        <w:fldChar w:fldCharType="end"/>
      </w:r>
    </w:p>
    <w:p w14:paraId="4D600A5C" w14:textId="61595905" w:rsidR="00A660FE" w:rsidRDefault="00A660FE">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_Toc131378420 \h </w:instrText>
      </w:r>
      <w:r>
        <w:rPr>
          <w:noProof/>
        </w:rPr>
      </w:r>
      <w:r>
        <w:rPr>
          <w:noProof/>
        </w:rPr>
        <w:fldChar w:fldCharType="separate"/>
      </w:r>
      <w:r>
        <w:rPr>
          <w:noProof/>
        </w:rPr>
        <w:t>124</w:t>
      </w:r>
      <w:r>
        <w:rPr>
          <w:noProof/>
        </w:rPr>
        <w:fldChar w:fldCharType="end"/>
      </w:r>
    </w:p>
    <w:p w14:paraId="787A5212" w14:textId="26C3161F" w:rsidR="00A660FE" w:rsidRDefault="00A660FE">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_Toc131378421 \h </w:instrText>
      </w:r>
      <w:r>
        <w:rPr>
          <w:noProof/>
        </w:rPr>
      </w:r>
      <w:r>
        <w:rPr>
          <w:noProof/>
        </w:rPr>
        <w:fldChar w:fldCharType="separate"/>
      </w:r>
      <w:r>
        <w:rPr>
          <w:noProof/>
        </w:rPr>
        <w:t>124</w:t>
      </w:r>
      <w:r>
        <w:rPr>
          <w:noProof/>
        </w:rPr>
        <w:fldChar w:fldCharType="end"/>
      </w:r>
    </w:p>
    <w:p w14:paraId="07AB76E7" w14:textId="7BA51FE0" w:rsidR="00A660FE" w:rsidRDefault="00A660FE">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_Toc131378422 \h </w:instrText>
      </w:r>
      <w:r>
        <w:rPr>
          <w:noProof/>
        </w:rPr>
      </w:r>
      <w:r>
        <w:rPr>
          <w:noProof/>
        </w:rPr>
        <w:fldChar w:fldCharType="separate"/>
      </w:r>
      <w:r>
        <w:rPr>
          <w:noProof/>
        </w:rPr>
        <w:t>126</w:t>
      </w:r>
      <w:r>
        <w:rPr>
          <w:noProof/>
        </w:rPr>
        <w:fldChar w:fldCharType="end"/>
      </w:r>
    </w:p>
    <w:p w14:paraId="57FD20DB" w14:textId="022CE9BD" w:rsidR="00A660FE" w:rsidRDefault="00A660FE">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_Toc131378423 \h </w:instrText>
      </w:r>
      <w:r>
        <w:rPr>
          <w:noProof/>
        </w:rPr>
      </w:r>
      <w:r>
        <w:rPr>
          <w:noProof/>
        </w:rPr>
        <w:fldChar w:fldCharType="separate"/>
      </w:r>
      <w:r>
        <w:rPr>
          <w:noProof/>
        </w:rPr>
        <w:t>126</w:t>
      </w:r>
      <w:r>
        <w:rPr>
          <w:noProof/>
        </w:rPr>
        <w:fldChar w:fldCharType="end"/>
      </w:r>
    </w:p>
    <w:p w14:paraId="24E26074" w14:textId="3A975E23" w:rsidR="00A660FE" w:rsidRDefault="00A660FE">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_Toc131378424 \h </w:instrText>
      </w:r>
      <w:r>
        <w:rPr>
          <w:noProof/>
        </w:rPr>
      </w:r>
      <w:r>
        <w:rPr>
          <w:noProof/>
        </w:rPr>
        <w:fldChar w:fldCharType="separate"/>
      </w:r>
      <w:r>
        <w:rPr>
          <w:noProof/>
        </w:rPr>
        <w:t>126</w:t>
      </w:r>
      <w:r>
        <w:rPr>
          <w:noProof/>
        </w:rPr>
        <w:fldChar w:fldCharType="end"/>
      </w:r>
    </w:p>
    <w:p w14:paraId="1B9B1563" w14:textId="22D360F9" w:rsidR="00A660FE" w:rsidRDefault="00A660FE">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_Toc131378425 \h </w:instrText>
      </w:r>
      <w:r>
        <w:rPr>
          <w:noProof/>
        </w:rPr>
      </w:r>
      <w:r>
        <w:rPr>
          <w:noProof/>
        </w:rPr>
        <w:fldChar w:fldCharType="separate"/>
      </w:r>
      <w:r>
        <w:rPr>
          <w:noProof/>
        </w:rPr>
        <w:t>127</w:t>
      </w:r>
      <w:r>
        <w:rPr>
          <w:noProof/>
        </w:rPr>
        <w:fldChar w:fldCharType="end"/>
      </w:r>
    </w:p>
    <w:p w14:paraId="2790493D" w14:textId="158444D7" w:rsidR="00A660FE" w:rsidRDefault="00A660FE">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_Toc131378426 \h </w:instrText>
      </w:r>
      <w:r>
        <w:rPr>
          <w:noProof/>
        </w:rPr>
      </w:r>
      <w:r>
        <w:rPr>
          <w:noProof/>
        </w:rPr>
        <w:fldChar w:fldCharType="separate"/>
      </w:r>
      <w:r>
        <w:rPr>
          <w:noProof/>
        </w:rPr>
        <w:t>128</w:t>
      </w:r>
      <w:r>
        <w:rPr>
          <w:noProof/>
        </w:rPr>
        <w:fldChar w:fldCharType="end"/>
      </w:r>
    </w:p>
    <w:p w14:paraId="65566D91" w14:textId="31EA1F9F" w:rsidR="00A660FE" w:rsidRDefault="00A660FE">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_Toc131378427 \h </w:instrText>
      </w:r>
      <w:r>
        <w:rPr>
          <w:noProof/>
        </w:rPr>
      </w:r>
      <w:r>
        <w:rPr>
          <w:noProof/>
        </w:rPr>
        <w:fldChar w:fldCharType="separate"/>
      </w:r>
      <w:r>
        <w:rPr>
          <w:noProof/>
        </w:rPr>
        <w:t>129</w:t>
      </w:r>
      <w:r>
        <w:rPr>
          <w:noProof/>
        </w:rPr>
        <w:fldChar w:fldCharType="end"/>
      </w:r>
    </w:p>
    <w:p w14:paraId="3FB64DA9" w14:textId="2A894162" w:rsidR="00A660FE" w:rsidRDefault="00A660FE">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_Toc131378428 \h </w:instrText>
      </w:r>
      <w:r>
        <w:rPr>
          <w:noProof/>
        </w:rPr>
      </w:r>
      <w:r>
        <w:rPr>
          <w:noProof/>
        </w:rPr>
        <w:fldChar w:fldCharType="separate"/>
      </w:r>
      <w:r>
        <w:rPr>
          <w:noProof/>
        </w:rPr>
        <w:t>130</w:t>
      </w:r>
      <w:r>
        <w:rPr>
          <w:noProof/>
        </w:rPr>
        <w:fldChar w:fldCharType="end"/>
      </w:r>
    </w:p>
    <w:p w14:paraId="4FCE1B25" w14:textId="73508B97" w:rsidR="00A660FE" w:rsidRDefault="00A660FE">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_Toc131378429 \h </w:instrText>
      </w:r>
      <w:r>
        <w:rPr>
          <w:noProof/>
        </w:rPr>
      </w:r>
      <w:r>
        <w:rPr>
          <w:noProof/>
        </w:rPr>
        <w:fldChar w:fldCharType="separate"/>
      </w:r>
      <w:r>
        <w:rPr>
          <w:noProof/>
        </w:rPr>
        <w:t>130</w:t>
      </w:r>
      <w:r>
        <w:rPr>
          <w:noProof/>
        </w:rPr>
        <w:fldChar w:fldCharType="end"/>
      </w:r>
    </w:p>
    <w:p w14:paraId="30F4309C" w14:textId="0521151C" w:rsidR="00A660FE" w:rsidRDefault="00A660FE">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_Toc131378430 \h </w:instrText>
      </w:r>
      <w:r>
        <w:rPr>
          <w:noProof/>
        </w:rPr>
      </w:r>
      <w:r>
        <w:rPr>
          <w:noProof/>
        </w:rPr>
        <w:fldChar w:fldCharType="separate"/>
      </w:r>
      <w:r>
        <w:rPr>
          <w:noProof/>
        </w:rPr>
        <w:t>130</w:t>
      </w:r>
      <w:r>
        <w:rPr>
          <w:noProof/>
        </w:rPr>
        <w:fldChar w:fldCharType="end"/>
      </w:r>
    </w:p>
    <w:p w14:paraId="22F9A62B" w14:textId="208C5ED7" w:rsidR="00A660FE" w:rsidRDefault="00A660FE">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_Toc131378431 \h </w:instrText>
      </w:r>
      <w:r>
        <w:rPr>
          <w:noProof/>
        </w:rPr>
      </w:r>
      <w:r>
        <w:rPr>
          <w:noProof/>
        </w:rPr>
        <w:fldChar w:fldCharType="separate"/>
      </w:r>
      <w:r>
        <w:rPr>
          <w:noProof/>
        </w:rPr>
        <w:t>131</w:t>
      </w:r>
      <w:r>
        <w:rPr>
          <w:noProof/>
        </w:rPr>
        <w:fldChar w:fldCharType="end"/>
      </w:r>
    </w:p>
    <w:p w14:paraId="5E687CC3" w14:textId="2BBFF8F2" w:rsidR="00A660FE" w:rsidRDefault="00A660FE">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_Toc131378432 \h </w:instrText>
      </w:r>
      <w:r>
        <w:rPr>
          <w:noProof/>
        </w:rPr>
      </w:r>
      <w:r>
        <w:rPr>
          <w:noProof/>
        </w:rPr>
        <w:fldChar w:fldCharType="separate"/>
      </w:r>
      <w:r>
        <w:rPr>
          <w:noProof/>
        </w:rPr>
        <w:t>132</w:t>
      </w:r>
      <w:r>
        <w:rPr>
          <w:noProof/>
        </w:rPr>
        <w:fldChar w:fldCharType="end"/>
      </w:r>
    </w:p>
    <w:p w14:paraId="69872712" w14:textId="1DD53EAB"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7.3.4</w:t>
      </w:r>
      <w:r>
        <w:rPr>
          <w:rFonts w:asciiTheme="minorHAnsi" w:eastAsiaTheme="minorEastAsia" w:hAnsiTheme="minorHAnsi" w:cstheme="minorBidi"/>
          <w:noProof/>
          <w:sz w:val="22"/>
          <w:szCs w:val="22"/>
          <w:lang w:eastAsia="en-GB"/>
        </w:rPr>
        <w:tab/>
      </w:r>
      <w:r>
        <w:rPr>
          <w:noProof/>
        </w:rPr>
        <w:t>Receiving SIP PUBL</w:t>
      </w:r>
      <w:r w:rsidRPr="00D642CC">
        <w:rPr>
          <w:noProof/>
          <w:lang w:val="en-US"/>
        </w:rPr>
        <w:t>I</w:t>
      </w:r>
      <w:r>
        <w:rPr>
          <w:noProof/>
        </w:rPr>
        <w:t xml:space="preserve">SH request for </w:t>
      </w:r>
      <w:r w:rsidRPr="00D642CC">
        <w:rPr>
          <w:noProof/>
          <w:lang w:val="en-US"/>
        </w:rPr>
        <w:t>MCData service</w:t>
      </w:r>
      <w:r>
        <w:rPr>
          <w:noProof/>
        </w:rPr>
        <w:t xml:space="preserve"> settings only</w:t>
      </w:r>
      <w:r>
        <w:rPr>
          <w:noProof/>
        </w:rPr>
        <w:tab/>
      </w:r>
      <w:r>
        <w:rPr>
          <w:noProof/>
        </w:rPr>
        <w:fldChar w:fldCharType="begin" w:fldLock="1"/>
      </w:r>
      <w:r>
        <w:rPr>
          <w:noProof/>
        </w:rPr>
        <w:instrText xml:space="preserve"> PAGEREF _Toc131378433 \h </w:instrText>
      </w:r>
      <w:r>
        <w:rPr>
          <w:noProof/>
        </w:rPr>
      </w:r>
      <w:r>
        <w:rPr>
          <w:noProof/>
        </w:rPr>
        <w:fldChar w:fldCharType="separate"/>
      </w:r>
      <w:r>
        <w:rPr>
          <w:noProof/>
        </w:rPr>
        <w:t>134</w:t>
      </w:r>
      <w:r>
        <w:rPr>
          <w:noProof/>
        </w:rPr>
        <w:fldChar w:fldCharType="end"/>
      </w:r>
    </w:p>
    <w:p w14:paraId="00F2BC67" w14:textId="03F11642" w:rsidR="00A660FE" w:rsidRDefault="00A660FE">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_Toc131378434 \h </w:instrText>
      </w:r>
      <w:r>
        <w:rPr>
          <w:noProof/>
        </w:rPr>
      </w:r>
      <w:r>
        <w:rPr>
          <w:noProof/>
        </w:rPr>
        <w:fldChar w:fldCharType="separate"/>
      </w:r>
      <w:r>
        <w:rPr>
          <w:noProof/>
        </w:rPr>
        <w:t>135</w:t>
      </w:r>
      <w:r>
        <w:rPr>
          <w:noProof/>
        </w:rPr>
        <w:fldChar w:fldCharType="end"/>
      </w:r>
    </w:p>
    <w:p w14:paraId="7B326D3E" w14:textId="469CF411" w:rsidR="00A660FE" w:rsidRDefault="00A660FE">
      <w:pPr>
        <w:pStyle w:val="TOC3"/>
        <w:rPr>
          <w:rFonts w:asciiTheme="minorHAnsi" w:eastAsiaTheme="minorEastAsia" w:hAnsiTheme="minorHAnsi" w:cstheme="minorBidi"/>
          <w:noProof/>
          <w:sz w:val="22"/>
          <w:szCs w:val="22"/>
          <w:lang w:eastAsia="en-GB"/>
        </w:rPr>
      </w:pPr>
      <w:r>
        <w:rPr>
          <w:noProof/>
        </w:rPr>
        <w:t>7.3.</w:t>
      </w:r>
      <w:r w:rsidRPr="00D642CC">
        <w:rPr>
          <w:noProof/>
          <w:lang w:val="en-US"/>
        </w:rPr>
        <w:t>6</w:t>
      </w:r>
      <w:r>
        <w:rPr>
          <w:rFonts w:asciiTheme="minorHAnsi" w:eastAsiaTheme="minorEastAsia" w:hAnsiTheme="minorHAnsi" w:cstheme="minorBidi"/>
          <w:noProof/>
          <w:sz w:val="22"/>
          <w:szCs w:val="22"/>
          <w:lang w:eastAsia="en-GB"/>
        </w:rPr>
        <w:tab/>
      </w:r>
      <w:r w:rsidRPr="00D642CC">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_Toc131378435 \h </w:instrText>
      </w:r>
      <w:r>
        <w:rPr>
          <w:noProof/>
        </w:rPr>
      </w:r>
      <w:r>
        <w:rPr>
          <w:noProof/>
        </w:rPr>
        <w:fldChar w:fldCharType="separate"/>
      </w:r>
      <w:r>
        <w:rPr>
          <w:noProof/>
        </w:rPr>
        <w:t>135</w:t>
      </w:r>
      <w:r>
        <w:rPr>
          <w:noProof/>
        </w:rPr>
        <w:fldChar w:fldCharType="end"/>
      </w:r>
    </w:p>
    <w:p w14:paraId="5895DBB5" w14:textId="7CB1B098" w:rsidR="00A660FE" w:rsidRDefault="00A660FE">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D642CC">
        <w:rPr>
          <w:noProof/>
          <w:lang w:val="en-US"/>
        </w:rPr>
        <w:t>MCData service</w:t>
      </w:r>
      <w:r>
        <w:rPr>
          <w:noProof/>
        </w:rPr>
        <w:t xml:space="preserve"> settings</w:t>
      </w:r>
      <w:r>
        <w:rPr>
          <w:noProof/>
        </w:rPr>
        <w:tab/>
      </w:r>
      <w:r>
        <w:rPr>
          <w:noProof/>
        </w:rPr>
        <w:fldChar w:fldCharType="begin" w:fldLock="1"/>
      </w:r>
      <w:r>
        <w:rPr>
          <w:noProof/>
        </w:rPr>
        <w:instrText xml:space="preserve"> PAGEREF _Toc131378436 \h </w:instrText>
      </w:r>
      <w:r>
        <w:rPr>
          <w:noProof/>
        </w:rPr>
      </w:r>
      <w:r>
        <w:rPr>
          <w:noProof/>
        </w:rPr>
        <w:fldChar w:fldCharType="separate"/>
      </w:r>
      <w:r>
        <w:rPr>
          <w:noProof/>
        </w:rPr>
        <w:t>135</w:t>
      </w:r>
      <w:r>
        <w:rPr>
          <w:noProof/>
        </w:rPr>
        <w:fldChar w:fldCharType="end"/>
      </w:r>
    </w:p>
    <w:p w14:paraId="081AA19F" w14:textId="2429E463" w:rsidR="00A660FE" w:rsidRDefault="00A660FE">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D642CC">
        <w:rPr>
          <w:noProof/>
          <w:lang w:val="en-US"/>
        </w:rPr>
        <w:t>MCData service</w:t>
      </w:r>
      <w:r>
        <w:rPr>
          <w:noProof/>
        </w:rPr>
        <w:t xml:space="preserve"> settings</w:t>
      </w:r>
      <w:r>
        <w:rPr>
          <w:noProof/>
        </w:rPr>
        <w:tab/>
      </w:r>
      <w:r>
        <w:rPr>
          <w:noProof/>
        </w:rPr>
        <w:fldChar w:fldCharType="begin" w:fldLock="1"/>
      </w:r>
      <w:r>
        <w:rPr>
          <w:noProof/>
        </w:rPr>
        <w:instrText xml:space="preserve"> PAGEREF _Toc131378437 \h </w:instrText>
      </w:r>
      <w:r>
        <w:rPr>
          <w:noProof/>
        </w:rPr>
      </w:r>
      <w:r>
        <w:rPr>
          <w:noProof/>
        </w:rPr>
        <w:fldChar w:fldCharType="separate"/>
      </w:r>
      <w:r>
        <w:rPr>
          <w:noProof/>
        </w:rPr>
        <w:t>136</w:t>
      </w:r>
      <w:r>
        <w:rPr>
          <w:noProof/>
        </w:rPr>
        <w:fldChar w:fldCharType="end"/>
      </w:r>
    </w:p>
    <w:p w14:paraId="00B715B3" w14:textId="7D7FD9F3" w:rsidR="00A660FE" w:rsidRDefault="00A660FE">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_Toc131378438 \h </w:instrText>
      </w:r>
      <w:r>
        <w:rPr>
          <w:noProof/>
        </w:rPr>
      </w:r>
      <w:r>
        <w:rPr>
          <w:noProof/>
        </w:rPr>
        <w:fldChar w:fldCharType="separate"/>
      </w:r>
      <w:r>
        <w:rPr>
          <w:noProof/>
        </w:rPr>
        <w:t>136</w:t>
      </w:r>
      <w:r>
        <w:rPr>
          <w:noProof/>
        </w:rPr>
        <w:fldChar w:fldCharType="end"/>
      </w:r>
    </w:p>
    <w:p w14:paraId="0AC82BB4" w14:textId="6958F2C0" w:rsidR="00A660FE" w:rsidRDefault="00A660FE">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_Toc131378439 \h </w:instrText>
      </w:r>
      <w:r>
        <w:rPr>
          <w:noProof/>
        </w:rPr>
      </w:r>
      <w:r>
        <w:rPr>
          <w:noProof/>
        </w:rPr>
        <w:fldChar w:fldCharType="separate"/>
      </w:r>
      <w:r>
        <w:rPr>
          <w:noProof/>
        </w:rPr>
        <w:t>136</w:t>
      </w:r>
      <w:r>
        <w:rPr>
          <w:noProof/>
        </w:rPr>
        <w:fldChar w:fldCharType="end"/>
      </w:r>
    </w:p>
    <w:p w14:paraId="3C414A4B" w14:textId="192B1F9C" w:rsidR="00A660FE" w:rsidRDefault="00A660FE">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_Toc131378440 \h </w:instrText>
      </w:r>
      <w:r>
        <w:rPr>
          <w:noProof/>
        </w:rPr>
      </w:r>
      <w:r>
        <w:rPr>
          <w:noProof/>
        </w:rPr>
        <w:fldChar w:fldCharType="separate"/>
      </w:r>
      <w:r>
        <w:rPr>
          <w:noProof/>
        </w:rPr>
        <w:t>136</w:t>
      </w:r>
      <w:r>
        <w:rPr>
          <w:noProof/>
        </w:rPr>
        <w:fldChar w:fldCharType="end"/>
      </w:r>
    </w:p>
    <w:p w14:paraId="2FCC038A" w14:textId="39611B74" w:rsidR="00A660FE" w:rsidRDefault="00A660FE">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_Toc131378441 \h </w:instrText>
      </w:r>
      <w:r>
        <w:rPr>
          <w:noProof/>
        </w:rPr>
      </w:r>
      <w:r>
        <w:rPr>
          <w:noProof/>
        </w:rPr>
        <w:fldChar w:fldCharType="separate"/>
      </w:r>
      <w:r>
        <w:rPr>
          <w:noProof/>
        </w:rPr>
        <w:t>137</w:t>
      </w:r>
      <w:r>
        <w:rPr>
          <w:noProof/>
        </w:rPr>
        <w:fldChar w:fldCharType="end"/>
      </w:r>
    </w:p>
    <w:p w14:paraId="40B090A9" w14:textId="287E3090" w:rsidR="00A660FE" w:rsidRDefault="00A660FE">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_Toc131378442 \h </w:instrText>
      </w:r>
      <w:r>
        <w:rPr>
          <w:noProof/>
        </w:rPr>
      </w:r>
      <w:r>
        <w:rPr>
          <w:noProof/>
        </w:rPr>
        <w:fldChar w:fldCharType="separate"/>
      </w:r>
      <w:r>
        <w:rPr>
          <w:noProof/>
        </w:rPr>
        <w:t>137</w:t>
      </w:r>
      <w:r>
        <w:rPr>
          <w:noProof/>
        </w:rPr>
        <w:fldChar w:fldCharType="end"/>
      </w:r>
    </w:p>
    <w:p w14:paraId="50AA80D4" w14:textId="6A018B8F" w:rsidR="00A660FE" w:rsidRDefault="00A660FE">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_Toc131378443 \h </w:instrText>
      </w:r>
      <w:r>
        <w:rPr>
          <w:noProof/>
        </w:rPr>
      </w:r>
      <w:r>
        <w:rPr>
          <w:noProof/>
        </w:rPr>
        <w:fldChar w:fldCharType="separate"/>
      </w:r>
      <w:r>
        <w:rPr>
          <w:noProof/>
        </w:rPr>
        <w:t>137</w:t>
      </w:r>
      <w:r>
        <w:rPr>
          <w:noProof/>
        </w:rPr>
        <w:fldChar w:fldCharType="end"/>
      </w:r>
    </w:p>
    <w:p w14:paraId="381D3243" w14:textId="168AA9D4" w:rsidR="00A660FE" w:rsidRDefault="00A660FE">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_Toc131378444 \h </w:instrText>
      </w:r>
      <w:r>
        <w:rPr>
          <w:noProof/>
        </w:rPr>
      </w:r>
      <w:r>
        <w:rPr>
          <w:noProof/>
        </w:rPr>
        <w:fldChar w:fldCharType="separate"/>
      </w:r>
      <w:r>
        <w:rPr>
          <w:noProof/>
        </w:rPr>
        <w:t>138</w:t>
      </w:r>
      <w:r>
        <w:rPr>
          <w:noProof/>
        </w:rPr>
        <w:fldChar w:fldCharType="end"/>
      </w:r>
    </w:p>
    <w:p w14:paraId="531E07BC" w14:textId="0F4B157E" w:rsidR="00A660FE" w:rsidRDefault="00A660FE">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_Toc131378445 \h </w:instrText>
      </w:r>
      <w:r>
        <w:rPr>
          <w:noProof/>
        </w:rPr>
      </w:r>
      <w:r>
        <w:rPr>
          <w:noProof/>
        </w:rPr>
        <w:fldChar w:fldCharType="separate"/>
      </w:r>
      <w:r>
        <w:rPr>
          <w:noProof/>
        </w:rPr>
        <w:t>139</w:t>
      </w:r>
      <w:r>
        <w:rPr>
          <w:noProof/>
        </w:rPr>
        <w:fldChar w:fldCharType="end"/>
      </w:r>
    </w:p>
    <w:p w14:paraId="421B9781" w14:textId="1488F570" w:rsidR="00A660FE" w:rsidRDefault="00A660FE">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_Toc131378446 \h </w:instrText>
      </w:r>
      <w:r>
        <w:rPr>
          <w:noProof/>
        </w:rPr>
      </w:r>
      <w:r>
        <w:rPr>
          <w:noProof/>
        </w:rPr>
        <w:fldChar w:fldCharType="separate"/>
      </w:r>
      <w:r>
        <w:rPr>
          <w:noProof/>
        </w:rPr>
        <w:t>140</w:t>
      </w:r>
      <w:r>
        <w:rPr>
          <w:noProof/>
        </w:rPr>
        <w:fldChar w:fldCharType="end"/>
      </w:r>
    </w:p>
    <w:p w14:paraId="37901265" w14:textId="46BD515D" w:rsidR="00A660FE" w:rsidRDefault="00A660FE">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_Toc131378447 \h </w:instrText>
      </w:r>
      <w:r>
        <w:rPr>
          <w:noProof/>
        </w:rPr>
      </w:r>
      <w:r>
        <w:rPr>
          <w:noProof/>
        </w:rPr>
        <w:fldChar w:fldCharType="separate"/>
      </w:r>
      <w:r>
        <w:rPr>
          <w:noProof/>
        </w:rPr>
        <w:t>140</w:t>
      </w:r>
      <w:r>
        <w:rPr>
          <w:noProof/>
        </w:rPr>
        <w:fldChar w:fldCharType="end"/>
      </w:r>
    </w:p>
    <w:p w14:paraId="2D1E8110" w14:textId="3DA2AA0A" w:rsidR="00A660FE" w:rsidRDefault="00A660FE">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_Toc131378448 \h </w:instrText>
      </w:r>
      <w:r>
        <w:rPr>
          <w:noProof/>
        </w:rPr>
      </w:r>
      <w:r>
        <w:rPr>
          <w:noProof/>
        </w:rPr>
        <w:fldChar w:fldCharType="separate"/>
      </w:r>
      <w:r>
        <w:rPr>
          <w:noProof/>
        </w:rPr>
        <w:t>140</w:t>
      </w:r>
      <w:r>
        <w:rPr>
          <w:noProof/>
        </w:rPr>
        <w:fldChar w:fldCharType="end"/>
      </w:r>
    </w:p>
    <w:p w14:paraId="064A0A86" w14:textId="0BF2467E" w:rsidR="00A660FE" w:rsidRDefault="00A660FE">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_Toc131378449 \h </w:instrText>
      </w:r>
      <w:r>
        <w:rPr>
          <w:noProof/>
        </w:rPr>
      </w:r>
      <w:r>
        <w:rPr>
          <w:noProof/>
        </w:rPr>
        <w:fldChar w:fldCharType="separate"/>
      </w:r>
      <w:r>
        <w:rPr>
          <w:noProof/>
        </w:rPr>
        <w:t>140</w:t>
      </w:r>
      <w:r>
        <w:rPr>
          <w:noProof/>
        </w:rPr>
        <w:fldChar w:fldCharType="end"/>
      </w:r>
    </w:p>
    <w:p w14:paraId="618263A3" w14:textId="41FC5A20" w:rsidR="00A660FE" w:rsidRDefault="00A660FE">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_Toc131378450 \h </w:instrText>
      </w:r>
      <w:r>
        <w:rPr>
          <w:noProof/>
        </w:rPr>
      </w:r>
      <w:r>
        <w:rPr>
          <w:noProof/>
        </w:rPr>
        <w:fldChar w:fldCharType="separate"/>
      </w:r>
      <w:r>
        <w:rPr>
          <w:noProof/>
        </w:rPr>
        <w:t>140</w:t>
      </w:r>
      <w:r>
        <w:rPr>
          <w:noProof/>
        </w:rPr>
        <w:fldChar w:fldCharType="end"/>
      </w:r>
    </w:p>
    <w:p w14:paraId="62353D74" w14:textId="3E3CF741" w:rsidR="00A660FE" w:rsidRDefault="00A660FE">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_Toc131378451 \h </w:instrText>
      </w:r>
      <w:r>
        <w:rPr>
          <w:noProof/>
        </w:rPr>
      </w:r>
      <w:r>
        <w:rPr>
          <w:noProof/>
        </w:rPr>
        <w:fldChar w:fldCharType="separate"/>
      </w:r>
      <w:r>
        <w:rPr>
          <w:noProof/>
        </w:rPr>
        <w:t>141</w:t>
      </w:r>
      <w:r>
        <w:rPr>
          <w:noProof/>
        </w:rPr>
        <w:fldChar w:fldCharType="end"/>
      </w:r>
    </w:p>
    <w:p w14:paraId="2F8371CB" w14:textId="76F1CFAC" w:rsidR="00A660FE" w:rsidRDefault="00A660FE">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_Toc131378452 \h </w:instrText>
      </w:r>
      <w:r>
        <w:rPr>
          <w:noProof/>
        </w:rPr>
      </w:r>
      <w:r>
        <w:rPr>
          <w:noProof/>
        </w:rPr>
        <w:fldChar w:fldCharType="separate"/>
      </w:r>
      <w:r>
        <w:rPr>
          <w:noProof/>
        </w:rPr>
        <w:t>141</w:t>
      </w:r>
      <w:r>
        <w:rPr>
          <w:noProof/>
        </w:rPr>
        <w:fldChar w:fldCharType="end"/>
      </w:r>
    </w:p>
    <w:p w14:paraId="60B14CBD" w14:textId="60D1555C" w:rsidR="00A660FE" w:rsidRDefault="00A660FE">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_Toc131378453 \h </w:instrText>
      </w:r>
      <w:r>
        <w:rPr>
          <w:noProof/>
        </w:rPr>
      </w:r>
      <w:r>
        <w:rPr>
          <w:noProof/>
        </w:rPr>
        <w:fldChar w:fldCharType="separate"/>
      </w:r>
      <w:r>
        <w:rPr>
          <w:noProof/>
        </w:rPr>
        <w:t>141</w:t>
      </w:r>
      <w:r>
        <w:rPr>
          <w:noProof/>
        </w:rPr>
        <w:fldChar w:fldCharType="end"/>
      </w:r>
    </w:p>
    <w:p w14:paraId="0CD9E041" w14:textId="6EEDFAA5" w:rsidR="00A660FE" w:rsidRDefault="00A660FE">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_Toc131378454 \h </w:instrText>
      </w:r>
      <w:r>
        <w:rPr>
          <w:noProof/>
        </w:rPr>
      </w:r>
      <w:r>
        <w:rPr>
          <w:noProof/>
        </w:rPr>
        <w:fldChar w:fldCharType="separate"/>
      </w:r>
      <w:r>
        <w:rPr>
          <w:noProof/>
        </w:rPr>
        <w:t>141</w:t>
      </w:r>
      <w:r>
        <w:rPr>
          <w:noProof/>
        </w:rPr>
        <w:fldChar w:fldCharType="end"/>
      </w:r>
    </w:p>
    <w:p w14:paraId="1D7CDF2E" w14:textId="0C31C868" w:rsidR="00A660FE" w:rsidRDefault="00A660FE">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_Toc131378455 \h </w:instrText>
      </w:r>
      <w:r>
        <w:rPr>
          <w:noProof/>
        </w:rPr>
      </w:r>
      <w:r>
        <w:rPr>
          <w:noProof/>
        </w:rPr>
        <w:fldChar w:fldCharType="separate"/>
      </w:r>
      <w:r>
        <w:rPr>
          <w:noProof/>
        </w:rPr>
        <w:t>141</w:t>
      </w:r>
      <w:r>
        <w:rPr>
          <w:noProof/>
        </w:rPr>
        <w:fldChar w:fldCharType="end"/>
      </w:r>
    </w:p>
    <w:p w14:paraId="5A8A98B6" w14:textId="4555BF59" w:rsidR="00A660FE" w:rsidRDefault="00A660FE">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_Toc131378456 \h </w:instrText>
      </w:r>
      <w:r>
        <w:rPr>
          <w:noProof/>
        </w:rPr>
      </w:r>
      <w:r>
        <w:rPr>
          <w:noProof/>
        </w:rPr>
        <w:fldChar w:fldCharType="separate"/>
      </w:r>
      <w:r>
        <w:rPr>
          <w:noProof/>
        </w:rPr>
        <w:t>142</w:t>
      </w:r>
      <w:r>
        <w:rPr>
          <w:noProof/>
        </w:rPr>
        <w:fldChar w:fldCharType="end"/>
      </w:r>
    </w:p>
    <w:p w14:paraId="12117661" w14:textId="089A7BA9" w:rsidR="00A660FE" w:rsidRDefault="00A660FE">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_Toc131378457 \h </w:instrText>
      </w:r>
      <w:r>
        <w:rPr>
          <w:noProof/>
        </w:rPr>
      </w:r>
      <w:r>
        <w:rPr>
          <w:noProof/>
        </w:rPr>
        <w:fldChar w:fldCharType="separate"/>
      </w:r>
      <w:r>
        <w:rPr>
          <w:noProof/>
        </w:rPr>
        <w:t>145</w:t>
      </w:r>
      <w:r>
        <w:rPr>
          <w:noProof/>
        </w:rPr>
        <w:fldChar w:fldCharType="end"/>
      </w:r>
    </w:p>
    <w:p w14:paraId="42F72F2B" w14:textId="403E5916" w:rsidR="00A660FE" w:rsidRDefault="00A660FE">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_Toc131378458 \h </w:instrText>
      </w:r>
      <w:r>
        <w:rPr>
          <w:noProof/>
        </w:rPr>
      </w:r>
      <w:r>
        <w:rPr>
          <w:noProof/>
        </w:rPr>
        <w:fldChar w:fldCharType="separate"/>
      </w:r>
      <w:r>
        <w:rPr>
          <w:noProof/>
        </w:rPr>
        <w:t>145</w:t>
      </w:r>
      <w:r>
        <w:rPr>
          <w:noProof/>
        </w:rPr>
        <w:fldChar w:fldCharType="end"/>
      </w:r>
    </w:p>
    <w:p w14:paraId="1FD96CD9" w14:textId="0944BBAF" w:rsidR="00A660FE" w:rsidRDefault="00A660FE">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_Toc131378459 \h </w:instrText>
      </w:r>
      <w:r>
        <w:rPr>
          <w:noProof/>
        </w:rPr>
      </w:r>
      <w:r>
        <w:rPr>
          <w:noProof/>
        </w:rPr>
        <w:fldChar w:fldCharType="separate"/>
      </w:r>
      <w:r>
        <w:rPr>
          <w:noProof/>
        </w:rPr>
        <w:t>146</w:t>
      </w:r>
      <w:r>
        <w:rPr>
          <w:noProof/>
        </w:rPr>
        <w:fldChar w:fldCharType="end"/>
      </w:r>
    </w:p>
    <w:p w14:paraId="73318DB5" w14:textId="053295EF" w:rsidR="00A660FE" w:rsidRDefault="00A660FE">
      <w:pPr>
        <w:pStyle w:val="TOC4"/>
        <w:rPr>
          <w:rFonts w:asciiTheme="minorHAnsi" w:eastAsiaTheme="minorEastAsia" w:hAnsiTheme="minorHAnsi" w:cstheme="minorBidi"/>
          <w:noProof/>
          <w:sz w:val="22"/>
          <w:szCs w:val="22"/>
          <w:lang w:eastAsia="en-GB"/>
        </w:rPr>
      </w:pPr>
      <w:r>
        <w:rPr>
          <w:noProof/>
        </w:rPr>
        <w:t>8.3.2.</w:t>
      </w:r>
      <w:r w:rsidRPr="00D642CC">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D642CC">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_Toc131378460 \h </w:instrText>
      </w:r>
      <w:r>
        <w:rPr>
          <w:noProof/>
        </w:rPr>
      </w:r>
      <w:r>
        <w:rPr>
          <w:noProof/>
        </w:rPr>
        <w:fldChar w:fldCharType="separate"/>
      </w:r>
      <w:r>
        <w:rPr>
          <w:noProof/>
        </w:rPr>
        <w:t>148</w:t>
      </w:r>
      <w:r>
        <w:rPr>
          <w:noProof/>
        </w:rPr>
        <w:fldChar w:fldCharType="end"/>
      </w:r>
    </w:p>
    <w:p w14:paraId="4F164087" w14:textId="5B469B82" w:rsidR="00A660FE" w:rsidRDefault="00A660FE">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D642CC">
        <w:rPr>
          <w:noProof/>
          <w:lang w:val="en-US"/>
        </w:rPr>
        <w:t>authorizing</w:t>
      </w:r>
      <w:r>
        <w:rPr>
          <w:noProof/>
        </w:rPr>
        <w:t xml:space="preserve"> affiliation status change request in negotiated mode </w:t>
      </w:r>
      <w:r w:rsidRPr="00D642CC">
        <w:rPr>
          <w:noProof/>
          <w:lang w:val="en-US"/>
        </w:rPr>
        <w:t xml:space="preserve">sent to served </w:t>
      </w:r>
      <w:r>
        <w:rPr>
          <w:noProof/>
        </w:rPr>
        <w:t>MCData user</w:t>
      </w:r>
      <w:r>
        <w:rPr>
          <w:noProof/>
        </w:rPr>
        <w:tab/>
      </w:r>
      <w:r>
        <w:rPr>
          <w:noProof/>
        </w:rPr>
        <w:fldChar w:fldCharType="begin" w:fldLock="1"/>
      </w:r>
      <w:r>
        <w:rPr>
          <w:noProof/>
        </w:rPr>
        <w:instrText xml:space="preserve"> PAGEREF _Toc131378461 \h </w:instrText>
      </w:r>
      <w:r>
        <w:rPr>
          <w:noProof/>
        </w:rPr>
      </w:r>
      <w:r>
        <w:rPr>
          <w:noProof/>
        </w:rPr>
        <w:fldChar w:fldCharType="separate"/>
      </w:r>
      <w:r>
        <w:rPr>
          <w:noProof/>
        </w:rPr>
        <w:t>150</w:t>
      </w:r>
      <w:r>
        <w:rPr>
          <w:noProof/>
        </w:rPr>
        <w:fldChar w:fldCharType="end"/>
      </w:r>
    </w:p>
    <w:p w14:paraId="23B66AEA" w14:textId="28F76C50" w:rsidR="00A660FE" w:rsidRDefault="00A660FE">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_Toc131378462 \h </w:instrText>
      </w:r>
      <w:r>
        <w:rPr>
          <w:noProof/>
        </w:rPr>
      </w:r>
      <w:r>
        <w:rPr>
          <w:noProof/>
        </w:rPr>
        <w:fldChar w:fldCharType="separate"/>
      </w:r>
      <w:r>
        <w:rPr>
          <w:noProof/>
        </w:rPr>
        <w:t>151</w:t>
      </w:r>
      <w:r>
        <w:rPr>
          <w:noProof/>
        </w:rPr>
        <w:fldChar w:fldCharType="end"/>
      </w:r>
    </w:p>
    <w:p w14:paraId="28304DC1" w14:textId="4A62FF95" w:rsidR="00A660FE" w:rsidRDefault="00A660FE">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D642CC">
        <w:rPr>
          <w:noProof/>
          <w:lang w:val="en-US"/>
        </w:rPr>
        <w:t xml:space="preserve">Forwarding </w:t>
      </w:r>
      <w:r>
        <w:rPr>
          <w:noProof/>
        </w:rPr>
        <w:t xml:space="preserve">subscription to affiliation status </w:t>
      </w:r>
      <w:r w:rsidRPr="00D642CC">
        <w:rPr>
          <w:noProof/>
          <w:lang w:val="en-US"/>
        </w:rPr>
        <w:t xml:space="preserve">towards another </w:t>
      </w:r>
      <w:r>
        <w:rPr>
          <w:noProof/>
        </w:rPr>
        <w:t>MCData user</w:t>
      </w:r>
      <w:r w:rsidRPr="00D642CC">
        <w:rPr>
          <w:noProof/>
          <w:lang w:val="en-US"/>
        </w:rPr>
        <w:t xml:space="preserve"> procedure</w:t>
      </w:r>
      <w:r>
        <w:rPr>
          <w:noProof/>
        </w:rPr>
        <w:tab/>
      </w:r>
      <w:r>
        <w:rPr>
          <w:noProof/>
        </w:rPr>
        <w:fldChar w:fldCharType="begin" w:fldLock="1"/>
      </w:r>
      <w:r>
        <w:rPr>
          <w:noProof/>
        </w:rPr>
        <w:instrText xml:space="preserve"> PAGEREF _Toc131378463 \h </w:instrText>
      </w:r>
      <w:r>
        <w:rPr>
          <w:noProof/>
        </w:rPr>
      </w:r>
      <w:r>
        <w:rPr>
          <w:noProof/>
        </w:rPr>
        <w:fldChar w:fldCharType="separate"/>
      </w:r>
      <w:r>
        <w:rPr>
          <w:noProof/>
        </w:rPr>
        <w:t>152</w:t>
      </w:r>
      <w:r>
        <w:rPr>
          <w:noProof/>
        </w:rPr>
        <w:fldChar w:fldCharType="end"/>
      </w:r>
    </w:p>
    <w:p w14:paraId="6023A82C" w14:textId="72CB7C42" w:rsidR="00A660FE" w:rsidRDefault="00A660FE">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_Toc131378464 \h </w:instrText>
      </w:r>
      <w:r>
        <w:rPr>
          <w:noProof/>
        </w:rPr>
      </w:r>
      <w:r>
        <w:rPr>
          <w:noProof/>
        </w:rPr>
        <w:fldChar w:fldCharType="separate"/>
      </w:r>
      <w:r>
        <w:rPr>
          <w:noProof/>
        </w:rPr>
        <w:t>153</w:t>
      </w:r>
      <w:r>
        <w:rPr>
          <w:noProof/>
        </w:rPr>
        <w:fldChar w:fldCharType="end"/>
      </w:r>
    </w:p>
    <w:p w14:paraId="52F78FA0" w14:textId="76BF792C" w:rsidR="00A660FE" w:rsidRDefault="00A660FE">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_Toc131378465 \h </w:instrText>
      </w:r>
      <w:r>
        <w:rPr>
          <w:noProof/>
        </w:rPr>
      </w:r>
      <w:r>
        <w:rPr>
          <w:noProof/>
        </w:rPr>
        <w:fldChar w:fldCharType="separate"/>
      </w:r>
      <w:r>
        <w:rPr>
          <w:noProof/>
        </w:rPr>
        <w:t>154</w:t>
      </w:r>
      <w:r>
        <w:rPr>
          <w:noProof/>
        </w:rPr>
        <w:fldChar w:fldCharType="end"/>
      </w:r>
    </w:p>
    <w:p w14:paraId="7E4DDFB0" w14:textId="386B65F7" w:rsidR="00A660FE" w:rsidRDefault="00A660FE">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_Toc131378466 \h </w:instrText>
      </w:r>
      <w:r>
        <w:rPr>
          <w:noProof/>
        </w:rPr>
      </w:r>
      <w:r>
        <w:rPr>
          <w:noProof/>
        </w:rPr>
        <w:fldChar w:fldCharType="separate"/>
      </w:r>
      <w:r>
        <w:rPr>
          <w:noProof/>
        </w:rPr>
        <w:t>155</w:t>
      </w:r>
      <w:r>
        <w:rPr>
          <w:noProof/>
        </w:rPr>
        <w:fldChar w:fldCharType="end"/>
      </w:r>
    </w:p>
    <w:p w14:paraId="0C8B58BA" w14:textId="257FD323" w:rsidR="00A660FE" w:rsidRDefault="00A660FE">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_Toc131378467 \h </w:instrText>
      </w:r>
      <w:r>
        <w:rPr>
          <w:noProof/>
        </w:rPr>
      </w:r>
      <w:r>
        <w:rPr>
          <w:noProof/>
        </w:rPr>
        <w:fldChar w:fldCharType="separate"/>
      </w:r>
      <w:r>
        <w:rPr>
          <w:noProof/>
        </w:rPr>
        <w:t>155</w:t>
      </w:r>
      <w:r>
        <w:rPr>
          <w:noProof/>
        </w:rPr>
        <w:fldChar w:fldCharType="end"/>
      </w:r>
    </w:p>
    <w:p w14:paraId="58D79FBA" w14:textId="62009E6D" w:rsidR="00A660FE" w:rsidRDefault="00A660FE">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_Toc131378468 \h </w:instrText>
      </w:r>
      <w:r>
        <w:rPr>
          <w:noProof/>
        </w:rPr>
      </w:r>
      <w:r>
        <w:rPr>
          <w:noProof/>
        </w:rPr>
        <w:fldChar w:fldCharType="separate"/>
      </w:r>
      <w:r>
        <w:rPr>
          <w:noProof/>
        </w:rPr>
        <w:t>155</w:t>
      </w:r>
      <w:r>
        <w:rPr>
          <w:noProof/>
        </w:rPr>
        <w:fldChar w:fldCharType="end"/>
      </w:r>
    </w:p>
    <w:p w14:paraId="63177956" w14:textId="07088629" w:rsidR="00A660FE" w:rsidRDefault="00A660FE">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_Toc131378469 \h </w:instrText>
      </w:r>
      <w:r>
        <w:rPr>
          <w:noProof/>
        </w:rPr>
      </w:r>
      <w:r>
        <w:rPr>
          <w:noProof/>
        </w:rPr>
        <w:fldChar w:fldCharType="separate"/>
      </w:r>
      <w:r>
        <w:rPr>
          <w:noProof/>
        </w:rPr>
        <w:t>157</w:t>
      </w:r>
      <w:r>
        <w:rPr>
          <w:noProof/>
        </w:rPr>
        <w:fldChar w:fldCharType="end"/>
      </w:r>
    </w:p>
    <w:p w14:paraId="1696BF1F" w14:textId="08BCD939" w:rsidR="00A660FE" w:rsidRDefault="00A660FE">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_Toc131378470 \h </w:instrText>
      </w:r>
      <w:r>
        <w:rPr>
          <w:noProof/>
        </w:rPr>
      </w:r>
      <w:r>
        <w:rPr>
          <w:noProof/>
        </w:rPr>
        <w:fldChar w:fldCharType="separate"/>
      </w:r>
      <w:r>
        <w:rPr>
          <w:noProof/>
        </w:rPr>
        <w:t>157</w:t>
      </w:r>
      <w:r>
        <w:rPr>
          <w:noProof/>
        </w:rPr>
        <w:fldChar w:fldCharType="end"/>
      </w:r>
    </w:p>
    <w:p w14:paraId="302ECACD" w14:textId="582C65E9" w:rsidR="00A660FE" w:rsidRDefault="00A660FE">
      <w:pPr>
        <w:pStyle w:val="TOC4"/>
        <w:rPr>
          <w:rFonts w:asciiTheme="minorHAnsi" w:eastAsiaTheme="minorEastAsia" w:hAnsiTheme="minorHAnsi" w:cstheme="minorBidi"/>
          <w:noProof/>
          <w:sz w:val="22"/>
          <w:szCs w:val="22"/>
          <w:lang w:eastAsia="en-GB"/>
        </w:rPr>
      </w:pPr>
      <w:r>
        <w:rPr>
          <w:noProof/>
        </w:rPr>
        <w:t>8.3.3.</w:t>
      </w:r>
      <w:r w:rsidRPr="00D642CC">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_Toc131378471 \h </w:instrText>
      </w:r>
      <w:r>
        <w:rPr>
          <w:noProof/>
        </w:rPr>
      </w:r>
      <w:r>
        <w:rPr>
          <w:noProof/>
        </w:rPr>
        <w:fldChar w:fldCharType="separate"/>
      </w:r>
      <w:r>
        <w:rPr>
          <w:noProof/>
        </w:rPr>
        <w:t>157</w:t>
      </w:r>
      <w:r>
        <w:rPr>
          <w:noProof/>
        </w:rPr>
        <w:fldChar w:fldCharType="end"/>
      </w:r>
    </w:p>
    <w:p w14:paraId="0E26D957" w14:textId="600D38E6" w:rsidR="00A660FE" w:rsidRDefault="00A660FE">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_Toc131378472 \h </w:instrText>
      </w:r>
      <w:r>
        <w:rPr>
          <w:noProof/>
        </w:rPr>
      </w:r>
      <w:r>
        <w:rPr>
          <w:noProof/>
        </w:rPr>
        <w:fldChar w:fldCharType="separate"/>
      </w:r>
      <w:r>
        <w:rPr>
          <w:noProof/>
        </w:rPr>
        <w:t>158</w:t>
      </w:r>
      <w:r>
        <w:rPr>
          <w:noProof/>
        </w:rPr>
        <w:fldChar w:fldCharType="end"/>
      </w:r>
    </w:p>
    <w:p w14:paraId="036CA14C" w14:textId="08424378" w:rsidR="00A660FE" w:rsidRDefault="00A660FE">
      <w:pPr>
        <w:pStyle w:val="TOC4"/>
        <w:rPr>
          <w:rFonts w:asciiTheme="minorHAnsi" w:eastAsiaTheme="minorEastAsia" w:hAnsiTheme="minorHAnsi" w:cstheme="minorBidi"/>
          <w:noProof/>
          <w:sz w:val="22"/>
          <w:szCs w:val="22"/>
          <w:lang w:eastAsia="en-GB"/>
        </w:rPr>
      </w:pPr>
      <w:r>
        <w:rPr>
          <w:noProof/>
        </w:rPr>
        <w:t>8.3.3.</w:t>
      </w:r>
      <w:r w:rsidRPr="00D642CC">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_Toc131378473 \h </w:instrText>
      </w:r>
      <w:r>
        <w:rPr>
          <w:noProof/>
        </w:rPr>
      </w:r>
      <w:r>
        <w:rPr>
          <w:noProof/>
        </w:rPr>
        <w:fldChar w:fldCharType="separate"/>
      </w:r>
      <w:r>
        <w:rPr>
          <w:noProof/>
        </w:rPr>
        <w:t>159</w:t>
      </w:r>
      <w:r>
        <w:rPr>
          <w:noProof/>
        </w:rPr>
        <w:fldChar w:fldCharType="end"/>
      </w:r>
    </w:p>
    <w:p w14:paraId="7974870B" w14:textId="47D67147" w:rsidR="00A660FE" w:rsidRDefault="00A660FE">
      <w:pPr>
        <w:pStyle w:val="TOC4"/>
        <w:rPr>
          <w:rFonts w:asciiTheme="minorHAnsi" w:eastAsiaTheme="minorEastAsia" w:hAnsiTheme="minorHAnsi" w:cstheme="minorBidi"/>
          <w:noProof/>
          <w:sz w:val="22"/>
          <w:szCs w:val="22"/>
          <w:lang w:eastAsia="en-GB"/>
        </w:rPr>
      </w:pPr>
      <w:r>
        <w:rPr>
          <w:noProof/>
        </w:rPr>
        <w:t>8.3.3.</w:t>
      </w:r>
      <w:r w:rsidRPr="00D642CC">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_Toc131378474 \h </w:instrText>
      </w:r>
      <w:r>
        <w:rPr>
          <w:noProof/>
        </w:rPr>
      </w:r>
      <w:r>
        <w:rPr>
          <w:noProof/>
        </w:rPr>
        <w:fldChar w:fldCharType="separate"/>
      </w:r>
      <w:r>
        <w:rPr>
          <w:noProof/>
        </w:rPr>
        <w:t>160</w:t>
      </w:r>
      <w:r>
        <w:rPr>
          <w:noProof/>
        </w:rPr>
        <w:fldChar w:fldCharType="end"/>
      </w:r>
    </w:p>
    <w:p w14:paraId="066DB82C" w14:textId="35B3C951" w:rsidR="00A660FE" w:rsidRDefault="00A660FE">
      <w:pPr>
        <w:pStyle w:val="TOC4"/>
        <w:rPr>
          <w:rFonts w:asciiTheme="minorHAnsi" w:eastAsiaTheme="minorEastAsia" w:hAnsiTheme="minorHAnsi" w:cstheme="minorBidi"/>
          <w:noProof/>
          <w:sz w:val="22"/>
          <w:szCs w:val="22"/>
          <w:lang w:eastAsia="en-GB"/>
        </w:rPr>
      </w:pPr>
      <w:r>
        <w:rPr>
          <w:noProof/>
        </w:rPr>
        <w:t>8.3.3.</w:t>
      </w:r>
      <w:r w:rsidRPr="00D642CC">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_Toc131378475 \h </w:instrText>
      </w:r>
      <w:r>
        <w:rPr>
          <w:noProof/>
        </w:rPr>
      </w:r>
      <w:r>
        <w:rPr>
          <w:noProof/>
        </w:rPr>
        <w:fldChar w:fldCharType="separate"/>
      </w:r>
      <w:r>
        <w:rPr>
          <w:noProof/>
        </w:rPr>
        <w:t>161</w:t>
      </w:r>
      <w:r>
        <w:rPr>
          <w:noProof/>
        </w:rPr>
        <w:fldChar w:fldCharType="end"/>
      </w:r>
    </w:p>
    <w:p w14:paraId="3A3F172C" w14:textId="0E4A0161" w:rsidR="00A660FE" w:rsidRDefault="00A660FE">
      <w:pPr>
        <w:pStyle w:val="TOC4"/>
        <w:rPr>
          <w:rFonts w:asciiTheme="minorHAnsi" w:eastAsiaTheme="minorEastAsia" w:hAnsiTheme="minorHAnsi" w:cstheme="minorBidi"/>
          <w:noProof/>
          <w:sz w:val="22"/>
          <w:szCs w:val="22"/>
          <w:lang w:eastAsia="en-GB"/>
        </w:rPr>
      </w:pPr>
      <w:r>
        <w:rPr>
          <w:noProof/>
        </w:rPr>
        <w:t>8.3.3.</w:t>
      </w:r>
      <w:r w:rsidRPr="00D642CC">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_Toc131378476 \h </w:instrText>
      </w:r>
      <w:r>
        <w:rPr>
          <w:noProof/>
        </w:rPr>
      </w:r>
      <w:r>
        <w:rPr>
          <w:noProof/>
        </w:rPr>
        <w:fldChar w:fldCharType="separate"/>
      </w:r>
      <w:r>
        <w:rPr>
          <w:noProof/>
        </w:rPr>
        <w:t>161</w:t>
      </w:r>
      <w:r>
        <w:rPr>
          <w:noProof/>
        </w:rPr>
        <w:fldChar w:fldCharType="end"/>
      </w:r>
    </w:p>
    <w:p w14:paraId="2168CCC0" w14:textId="2019F553" w:rsidR="00A660FE" w:rsidRDefault="00A660FE">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_Toc131378477 \h </w:instrText>
      </w:r>
      <w:r>
        <w:rPr>
          <w:noProof/>
        </w:rPr>
      </w:r>
      <w:r>
        <w:rPr>
          <w:noProof/>
        </w:rPr>
        <w:fldChar w:fldCharType="separate"/>
      </w:r>
      <w:r>
        <w:rPr>
          <w:noProof/>
        </w:rPr>
        <w:t>162</w:t>
      </w:r>
      <w:r>
        <w:rPr>
          <w:noProof/>
        </w:rPr>
        <w:fldChar w:fldCharType="end"/>
      </w:r>
    </w:p>
    <w:p w14:paraId="4C83AC74" w14:textId="24DE5873" w:rsidR="00A660FE" w:rsidRDefault="00A660FE">
      <w:pPr>
        <w:pStyle w:val="TOC3"/>
        <w:rPr>
          <w:rFonts w:asciiTheme="minorHAnsi" w:eastAsiaTheme="minorEastAsia" w:hAnsiTheme="minorHAnsi" w:cstheme="minorBidi"/>
          <w:noProof/>
          <w:sz w:val="22"/>
          <w:szCs w:val="22"/>
          <w:lang w:eastAsia="en-GB"/>
        </w:rPr>
      </w:pPr>
      <w:r>
        <w:rPr>
          <w:noProof/>
        </w:rPr>
        <w:t>8.4.</w:t>
      </w:r>
      <w:r w:rsidRPr="00D642CC">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D642CC">
        <w:rPr>
          <w:rFonts w:eastAsia="SimSun"/>
          <w:noProof/>
        </w:rPr>
        <w:t>application/pidf+xml MIME type</w:t>
      </w:r>
      <w:r>
        <w:rPr>
          <w:noProof/>
        </w:rPr>
        <w:tab/>
      </w:r>
      <w:r>
        <w:rPr>
          <w:noProof/>
        </w:rPr>
        <w:fldChar w:fldCharType="begin" w:fldLock="1"/>
      </w:r>
      <w:r>
        <w:rPr>
          <w:noProof/>
        </w:rPr>
        <w:instrText xml:space="preserve"> PAGEREF _Toc131378478 \h </w:instrText>
      </w:r>
      <w:r>
        <w:rPr>
          <w:noProof/>
        </w:rPr>
      </w:r>
      <w:r>
        <w:rPr>
          <w:noProof/>
        </w:rPr>
        <w:fldChar w:fldCharType="separate"/>
      </w:r>
      <w:r>
        <w:rPr>
          <w:noProof/>
        </w:rPr>
        <w:t>162</w:t>
      </w:r>
      <w:r>
        <w:rPr>
          <w:noProof/>
        </w:rPr>
        <w:fldChar w:fldCharType="end"/>
      </w:r>
    </w:p>
    <w:p w14:paraId="727BBBA6" w14:textId="2BE813AA" w:rsidR="00A660FE" w:rsidRDefault="00A660FE">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_Toc131378479 \h </w:instrText>
      </w:r>
      <w:r>
        <w:rPr>
          <w:noProof/>
        </w:rPr>
      </w:r>
      <w:r>
        <w:rPr>
          <w:noProof/>
        </w:rPr>
        <w:fldChar w:fldCharType="separate"/>
      </w:r>
      <w:r>
        <w:rPr>
          <w:noProof/>
        </w:rPr>
        <w:t>162</w:t>
      </w:r>
      <w:r>
        <w:rPr>
          <w:noProof/>
        </w:rPr>
        <w:fldChar w:fldCharType="end"/>
      </w:r>
    </w:p>
    <w:p w14:paraId="0FDAC386" w14:textId="4C5BD3D3" w:rsidR="00A660FE" w:rsidRDefault="00A660FE">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_Toc131378480 \h </w:instrText>
      </w:r>
      <w:r>
        <w:rPr>
          <w:noProof/>
        </w:rPr>
      </w:r>
      <w:r>
        <w:rPr>
          <w:noProof/>
        </w:rPr>
        <w:fldChar w:fldCharType="separate"/>
      </w:r>
      <w:r>
        <w:rPr>
          <w:noProof/>
        </w:rPr>
        <w:t>162</w:t>
      </w:r>
      <w:r>
        <w:rPr>
          <w:noProof/>
        </w:rPr>
        <w:fldChar w:fldCharType="end"/>
      </w:r>
    </w:p>
    <w:p w14:paraId="568B94AA" w14:textId="61305D23" w:rsidR="00A660FE" w:rsidRDefault="00A660FE">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D642CC">
        <w:rPr>
          <w:rFonts w:eastAsia="SimSun"/>
          <w:noProof/>
        </w:rPr>
        <w:t>application/simple-filter+xml MIME type</w:t>
      </w:r>
      <w:r>
        <w:rPr>
          <w:noProof/>
        </w:rPr>
        <w:tab/>
      </w:r>
      <w:r>
        <w:rPr>
          <w:noProof/>
        </w:rPr>
        <w:fldChar w:fldCharType="begin" w:fldLock="1"/>
      </w:r>
      <w:r>
        <w:rPr>
          <w:noProof/>
        </w:rPr>
        <w:instrText xml:space="preserve"> PAGEREF _Toc131378481 \h </w:instrText>
      </w:r>
      <w:r>
        <w:rPr>
          <w:noProof/>
        </w:rPr>
      </w:r>
      <w:r>
        <w:rPr>
          <w:noProof/>
        </w:rPr>
        <w:fldChar w:fldCharType="separate"/>
      </w:r>
      <w:r>
        <w:rPr>
          <w:noProof/>
        </w:rPr>
        <w:t>164</w:t>
      </w:r>
      <w:r>
        <w:rPr>
          <w:noProof/>
        </w:rPr>
        <w:fldChar w:fldCharType="end"/>
      </w:r>
    </w:p>
    <w:p w14:paraId="43D3254F" w14:textId="26C3080F" w:rsidR="00A660FE" w:rsidRDefault="00A660FE">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_Toc131378482 \h </w:instrText>
      </w:r>
      <w:r>
        <w:rPr>
          <w:noProof/>
        </w:rPr>
      </w:r>
      <w:r>
        <w:rPr>
          <w:noProof/>
        </w:rPr>
        <w:fldChar w:fldCharType="separate"/>
      </w:r>
      <w:r>
        <w:rPr>
          <w:noProof/>
        </w:rPr>
        <w:t>164</w:t>
      </w:r>
      <w:r>
        <w:rPr>
          <w:noProof/>
        </w:rPr>
        <w:fldChar w:fldCharType="end"/>
      </w:r>
    </w:p>
    <w:p w14:paraId="164B2297" w14:textId="1C19EC46" w:rsidR="00A660FE" w:rsidRDefault="00A660FE">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_Toc131378483 \h </w:instrText>
      </w:r>
      <w:r>
        <w:rPr>
          <w:noProof/>
        </w:rPr>
      </w:r>
      <w:r>
        <w:rPr>
          <w:noProof/>
        </w:rPr>
        <w:fldChar w:fldCharType="separate"/>
      </w:r>
      <w:r>
        <w:rPr>
          <w:noProof/>
        </w:rPr>
        <w:t>164</w:t>
      </w:r>
      <w:r>
        <w:rPr>
          <w:noProof/>
        </w:rPr>
        <w:fldChar w:fldCharType="end"/>
      </w:r>
    </w:p>
    <w:p w14:paraId="5B7ABAFE" w14:textId="4B00458D" w:rsidR="00A660FE" w:rsidRDefault="00A660FE">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_Toc131378484 \h </w:instrText>
      </w:r>
      <w:r>
        <w:rPr>
          <w:noProof/>
        </w:rPr>
      </w:r>
      <w:r>
        <w:rPr>
          <w:noProof/>
        </w:rPr>
        <w:fldChar w:fldCharType="separate"/>
      </w:r>
      <w:r>
        <w:rPr>
          <w:noProof/>
        </w:rPr>
        <w:t>165</w:t>
      </w:r>
      <w:r>
        <w:rPr>
          <w:noProof/>
        </w:rPr>
        <w:fldChar w:fldCharType="end"/>
      </w:r>
    </w:p>
    <w:p w14:paraId="0E648EB3" w14:textId="3BA818F6" w:rsidR="00A660FE" w:rsidRDefault="00A660FE">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_Toc131378485 \h </w:instrText>
      </w:r>
      <w:r>
        <w:rPr>
          <w:noProof/>
        </w:rPr>
      </w:r>
      <w:r>
        <w:rPr>
          <w:noProof/>
        </w:rPr>
        <w:fldChar w:fldCharType="separate"/>
      </w:r>
      <w:r>
        <w:rPr>
          <w:noProof/>
        </w:rPr>
        <w:t>165</w:t>
      </w:r>
      <w:r>
        <w:rPr>
          <w:noProof/>
        </w:rPr>
        <w:fldChar w:fldCharType="end"/>
      </w:r>
    </w:p>
    <w:p w14:paraId="42C31622" w14:textId="606EC31A" w:rsidR="00A660FE" w:rsidRDefault="00A660FE">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_Toc131378486 \h </w:instrText>
      </w:r>
      <w:r>
        <w:rPr>
          <w:noProof/>
        </w:rPr>
      </w:r>
      <w:r>
        <w:rPr>
          <w:noProof/>
        </w:rPr>
        <w:fldChar w:fldCharType="separate"/>
      </w:r>
      <w:r>
        <w:rPr>
          <w:noProof/>
        </w:rPr>
        <w:t>165</w:t>
      </w:r>
      <w:r>
        <w:rPr>
          <w:noProof/>
        </w:rPr>
        <w:fldChar w:fldCharType="end"/>
      </w:r>
    </w:p>
    <w:p w14:paraId="5134FD87" w14:textId="5E616332"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9.2.1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_Toc131378487 \h </w:instrText>
      </w:r>
      <w:r>
        <w:rPr>
          <w:noProof/>
        </w:rPr>
      </w:r>
      <w:r>
        <w:rPr>
          <w:noProof/>
        </w:rPr>
        <w:fldChar w:fldCharType="separate"/>
      </w:r>
      <w:r>
        <w:rPr>
          <w:noProof/>
        </w:rPr>
        <w:t>165</w:t>
      </w:r>
      <w:r>
        <w:rPr>
          <w:noProof/>
        </w:rPr>
        <w:fldChar w:fldCharType="end"/>
      </w:r>
    </w:p>
    <w:p w14:paraId="78EF0273" w14:textId="3057269D"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9.2.1.1</w:t>
      </w:r>
      <w:r>
        <w:rPr>
          <w:rFonts w:asciiTheme="minorHAnsi" w:eastAsiaTheme="minorEastAsia" w:hAnsiTheme="minorHAnsi" w:cstheme="minorBidi"/>
          <w:noProof/>
          <w:sz w:val="22"/>
          <w:szCs w:val="22"/>
          <w:lang w:eastAsia="en-GB"/>
        </w:rPr>
        <w:tab/>
      </w:r>
      <w:r w:rsidRPr="00D642CC">
        <w:rPr>
          <w:noProof/>
          <w:lang w:val="en-US"/>
        </w:rPr>
        <w:t>Sending an SDS message</w:t>
      </w:r>
      <w:r>
        <w:rPr>
          <w:noProof/>
        </w:rPr>
        <w:tab/>
      </w:r>
      <w:r>
        <w:rPr>
          <w:noProof/>
        </w:rPr>
        <w:fldChar w:fldCharType="begin" w:fldLock="1"/>
      </w:r>
      <w:r>
        <w:rPr>
          <w:noProof/>
        </w:rPr>
        <w:instrText xml:space="preserve"> PAGEREF _Toc131378488 \h </w:instrText>
      </w:r>
      <w:r>
        <w:rPr>
          <w:noProof/>
        </w:rPr>
      </w:r>
      <w:r>
        <w:rPr>
          <w:noProof/>
        </w:rPr>
        <w:fldChar w:fldCharType="separate"/>
      </w:r>
      <w:r>
        <w:rPr>
          <w:noProof/>
        </w:rPr>
        <w:t>165</w:t>
      </w:r>
      <w:r>
        <w:rPr>
          <w:noProof/>
        </w:rPr>
        <w:fldChar w:fldCharType="end"/>
      </w:r>
    </w:p>
    <w:p w14:paraId="043DF0E3" w14:textId="15A9C676"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9.2.1.2</w:t>
      </w:r>
      <w:r>
        <w:rPr>
          <w:rFonts w:asciiTheme="minorHAnsi" w:eastAsiaTheme="minorEastAsia" w:hAnsiTheme="minorHAnsi" w:cstheme="minorBidi"/>
          <w:noProof/>
          <w:sz w:val="22"/>
          <w:szCs w:val="22"/>
          <w:lang w:eastAsia="en-GB"/>
        </w:rPr>
        <w:tab/>
      </w:r>
      <w:r w:rsidRPr="00D642CC">
        <w:rPr>
          <w:noProof/>
          <w:lang w:val="en-US"/>
        </w:rPr>
        <w:t>Handling of received SDS messages with or without disposition requests</w:t>
      </w:r>
      <w:r>
        <w:rPr>
          <w:noProof/>
        </w:rPr>
        <w:tab/>
      </w:r>
      <w:r>
        <w:rPr>
          <w:noProof/>
        </w:rPr>
        <w:fldChar w:fldCharType="begin" w:fldLock="1"/>
      </w:r>
      <w:r>
        <w:rPr>
          <w:noProof/>
        </w:rPr>
        <w:instrText xml:space="preserve"> PAGEREF _Toc131378489 \h </w:instrText>
      </w:r>
      <w:r>
        <w:rPr>
          <w:noProof/>
        </w:rPr>
      </w:r>
      <w:r>
        <w:rPr>
          <w:noProof/>
        </w:rPr>
        <w:fldChar w:fldCharType="separate"/>
      </w:r>
      <w:r>
        <w:rPr>
          <w:noProof/>
        </w:rPr>
        <w:t>166</w:t>
      </w:r>
      <w:r>
        <w:rPr>
          <w:noProof/>
        </w:rPr>
        <w:fldChar w:fldCharType="end"/>
      </w:r>
    </w:p>
    <w:p w14:paraId="574EF8B9" w14:textId="1D3F7968"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9.2.1.3</w:t>
      </w:r>
      <w:r>
        <w:rPr>
          <w:rFonts w:asciiTheme="minorHAnsi" w:eastAsiaTheme="minorEastAsia" w:hAnsiTheme="minorHAnsi" w:cstheme="minorBidi"/>
          <w:noProof/>
          <w:sz w:val="22"/>
          <w:szCs w:val="22"/>
          <w:lang w:eastAsia="en-GB"/>
        </w:rPr>
        <w:tab/>
      </w:r>
      <w:r w:rsidRPr="00D642CC">
        <w:rPr>
          <w:noProof/>
          <w:lang w:val="en-US"/>
        </w:rPr>
        <w:t>Handling of disposition requests</w:t>
      </w:r>
      <w:r>
        <w:rPr>
          <w:noProof/>
        </w:rPr>
        <w:tab/>
      </w:r>
      <w:r>
        <w:rPr>
          <w:noProof/>
        </w:rPr>
        <w:fldChar w:fldCharType="begin" w:fldLock="1"/>
      </w:r>
      <w:r>
        <w:rPr>
          <w:noProof/>
        </w:rPr>
        <w:instrText xml:space="preserve"> PAGEREF _Toc131378490 \h </w:instrText>
      </w:r>
      <w:r>
        <w:rPr>
          <w:noProof/>
        </w:rPr>
      </w:r>
      <w:r>
        <w:rPr>
          <w:noProof/>
        </w:rPr>
        <w:fldChar w:fldCharType="separate"/>
      </w:r>
      <w:r>
        <w:rPr>
          <w:noProof/>
        </w:rPr>
        <w:t>167</w:t>
      </w:r>
      <w:r>
        <w:rPr>
          <w:noProof/>
        </w:rPr>
        <w:fldChar w:fldCharType="end"/>
      </w:r>
    </w:p>
    <w:p w14:paraId="0BA8BD42" w14:textId="29D030D6"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9.2.2</w:t>
      </w:r>
      <w:r>
        <w:rPr>
          <w:rFonts w:asciiTheme="minorHAnsi" w:eastAsiaTheme="minorEastAsia" w:hAnsiTheme="minorHAnsi" w:cstheme="minorBidi"/>
          <w:noProof/>
          <w:sz w:val="22"/>
          <w:szCs w:val="22"/>
          <w:lang w:eastAsia="en-GB"/>
        </w:rPr>
        <w:tab/>
      </w:r>
      <w:r w:rsidRPr="00D642CC">
        <w:rPr>
          <w:rFonts w:eastAsia="SimSun"/>
          <w:noProof/>
        </w:rPr>
        <w:t>Standalone SDS using signalling control plane</w:t>
      </w:r>
      <w:r>
        <w:rPr>
          <w:noProof/>
        </w:rPr>
        <w:tab/>
      </w:r>
      <w:r>
        <w:rPr>
          <w:noProof/>
        </w:rPr>
        <w:fldChar w:fldCharType="begin" w:fldLock="1"/>
      </w:r>
      <w:r>
        <w:rPr>
          <w:noProof/>
        </w:rPr>
        <w:instrText xml:space="preserve"> PAGEREF _Toc131378491 \h </w:instrText>
      </w:r>
      <w:r>
        <w:rPr>
          <w:noProof/>
        </w:rPr>
      </w:r>
      <w:r>
        <w:rPr>
          <w:noProof/>
        </w:rPr>
        <w:fldChar w:fldCharType="separate"/>
      </w:r>
      <w:r>
        <w:rPr>
          <w:noProof/>
        </w:rPr>
        <w:t>168</w:t>
      </w:r>
      <w:r>
        <w:rPr>
          <w:noProof/>
        </w:rPr>
        <w:fldChar w:fldCharType="end"/>
      </w:r>
    </w:p>
    <w:p w14:paraId="63713D9A" w14:textId="62818184"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_Toc131378492 \h </w:instrText>
      </w:r>
      <w:r>
        <w:rPr>
          <w:noProof/>
        </w:rPr>
      </w:r>
      <w:r>
        <w:rPr>
          <w:noProof/>
        </w:rPr>
        <w:fldChar w:fldCharType="separate"/>
      </w:r>
      <w:r>
        <w:rPr>
          <w:noProof/>
        </w:rPr>
        <w:t>168</w:t>
      </w:r>
      <w:r>
        <w:rPr>
          <w:noProof/>
        </w:rPr>
        <w:fldChar w:fldCharType="end"/>
      </w:r>
    </w:p>
    <w:p w14:paraId="0A5538BB" w14:textId="45DE486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9.2.2.2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_Toc131378493 \h </w:instrText>
      </w:r>
      <w:r>
        <w:rPr>
          <w:noProof/>
        </w:rPr>
      </w:r>
      <w:r>
        <w:rPr>
          <w:noProof/>
        </w:rPr>
        <w:fldChar w:fldCharType="separate"/>
      </w:r>
      <w:r>
        <w:rPr>
          <w:noProof/>
        </w:rPr>
        <w:t>168</w:t>
      </w:r>
      <w:r>
        <w:rPr>
          <w:noProof/>
        </w:rPr>
        <w:fldChar w:fldCharType="end"/>
      </w:r>
    </w:p>
    <w:p w14:paraId="026E141C" w14:textId="15BC4E6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9.2.2.2.1</w:t>
      </w:r>
      <w:r>
        <w:rPr>
          <w:rFonts w:asciiTheme="minorHAnsi" w:eastAsiaTheme="minorEastAsia" w:hAnsiTheme="minorHAnsi" w:cstheme="minorBidi"/>
          <w:noProof/>
          <w:sz w:val="22"/>
          <w:szCs w:val="22"/>
          <w:lang w:eastAsia="en-GB"/>
        </w:rPr>
        <w:tab/>
      </w:r>
      <w:r w:rsidRPr="00D642CC">
        <w:rPr>
          <w:rFonts w:eastAsia="Malgun Gothic"/>
          <w:noProof/>
        </w:rPr>
        <w:t>MCData client originating procedures</w:t>
      </w:r>
      <w:r>
        <w:rPr>
          <w:noProof/>
        </w:rPr>
        <w:tab/>
      </w:r>
      <w:r>
        <w:rPr>
          <w:noProof/>
        </w:rPr>
        <w:fldChar w:fldCharType="begin" w:fldLock="1"/>
      </w:r>
      <w:r>
        <w:rPr>
          <w:noProof/>
        </w:rPr>
        <w:instrText xml:space="preserve"> PAGEREF _Toc131378494 \h </w:instrText>
      </w:r>
      <w:r>
        <w:rPr>
          <w:noProof/>
        </w:rPr>
      </w:r>
      <w:r>
        <w:rPr>
          <w:noProof/>
        </w:rPr>
        <w:fldChar w:fldCharType="separate"/>
      </w:r>
      <w:r>
        <w:rPr>
          <w:noProof/>
        </w:rPr>
        <w:t>168</w:t>
      </w:r>
      <w:r>
        <w:rPr>
          <w:noProof/>
        </w:rPr>
        <w:fldChar w:fldCharType="end"/>
      </w:r>
    </w:p>
    <w:p w14:paraId="54063629" w14:textId="5C82B001"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lastRenderedPageBreak/>
        <w:t>9.2.2.2.2</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_Toc131378495 \h </w:instrText>
      </w:r>
      <w:r>
        <w:rPr>
          <w:noProof/>
        </w:rPr>
      </w:r>
      <w:r>
        <w:rPr>
          <w:noProof/>
        </w:rPr>
        <w:fldChar w:fldCharType="separate"/>
      </w:r>
      <w:r>
        <w:rPr>
          <w:noProof/>
        </w:rPr>
        <w:t>170</w:t>
      </w:r>
      <w:r>
        <w:rPr>
          <w:noProof/>
        </w:rPr>
        <w:fldChar w:fldCharType="end"/>
      </w:r>
    </w:p>
    <w:p w14:paraId="0D58A163" w14:textId="73E7258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9.2.2.3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_Toc131378496 \h </w:instrText>
      </w:r>
      <w:r>
        <w:rPr>
          <w:noProof/>
        </w:rPr>
      </w:r>
      <w:r>
        <w:rPr>
          <w:noProof/>
        </w:rPr>
        <w:fldChar w:fldCharType="separate"/>
      </w:r>
      <w:r>
        <w:rPr>
          <w:noProof/>
        </w:rPr>
        <w:t>170</w:t>
      </w:r>
      <w:r>
        <w:rPr>
          <w:noProof/>
        </w:rPr>
        <w:fldChar w:fldCharType="end"/>
      </w:r>
    </w:p>
    <w:p w14:paraId="1C33F8F5" w14:textId="191D1B6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9.2.2.3.1</w:t>
      </w:r>
      <w:r>
        <w:rPr>
          <w:rFonts w:asciiTheme="minorHAnsi" w:eastAsiaTheme="minorEastAsia" w:hAnsiTheme="minorHAnsi" w:cstheme="minorBidi"/>
          <w:noProof/>
          <w:sz w:val="22"/>
          <w:szCs w:val="22"/>
          <w:lang w:eastAsia="en-GB"/>
        </w:rPr>
        <w:tab/>
      </w:r>
      <w:r w:rsidRPr="00D642CC">
        <w:rPr>
          <w:rFonts w:eastAsia="Malgun Gothic"/>
          <w:noProof/>
        </w:rPr>
        <w:t>Originating participating MCData function procedures</w:t>
      </w:r>
      <w:r>
        <w:rPr>
          <w:noProof/>
        </w:rPr>
        <w:tab/>
      </w:r>
      <w:r>
        <w:rPr>
          <w:noProof/>
        </w:rPr>
        <w:fldChar w:fldCharType="begin" w:fldLock="1"/>
      </w:r>
      <w:r>
        <w:rPr>
          <w:noProof/>
        </w:rPr>
        <w:instrText xml:space="preserve"> PAGEREF _Toc131378497 \h </w:instrText>
      </w:r>
      <w:r>
        <w:rPr>
          <w:noProof/>
        </w:rPr>
      </w:r>
      <w:r>
        <w:rPr>
          <w:noProof/>
        </w:rPr>
        <w:fldChar w:fldCharType="separate"/>
      </w:r>
      <w:r>
        <w:rPr>
          <w:noProof/>
        </w:rPr>
        <w:t>170</w:t>
      </w:r>
      <w:r>
        <w:rPr>
          <w:noProof/>
        </w:rPr>
        <w:fldChar w:fldCharType="end"/>
      </w:r>
    </w:p>
    <w:p w14:paraId="10E28601" w14:textId="23B94C6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9.2.2.3.2</w:t>
      </w:r>
      <w:r>
        <w:rPr>
          <w:rFonts w:asciiTheme="minorHAnsi" w:eastAsiaTheme="minorEastAsia" w:hAnsiTheme="minorHAnsi" w:cstheme="minorBidi"/>
          <w:noProof/>
          <w:sz w:val="22"/>
          <w:szCs w:val="22"/>
          <w:lang w:eastAsia="en-GB"/>
        </w:rPr>
        <w:tab/>
      </w:r>
      <w:r w:rsidRPr="00D642CC">
        <w:rPr>
          <w:rFonts w:eastAsia="Malgun Gothic"/>
          <w:noProof/>
        </w:rPr>
        <w:t>Terminating participating MCData function procedures</w:t>
      </w:r>
      <w:r>
        <w:rPr>
          <w:noProof/>
        </w:rPr>
        <w:tab/>
      </w:r>
      <w:r>
        <w:rPr>
          <w:noProof/>
        </w:rPr>
        <w:fldChar w:fldCharType="begin" w:fldLock="1"/>
      </w:r>
      <w:r>
        <w:rPr>
          <w:noProof/>
        </w:rPr>
        <w:instrText xml:space="preserve"> PAGEREF _Toc131378498 \h </w:instrText>
      </w:r>
      <w:r>
        <w:rPr>
          <w:noProof/>
        </w:rPr>
      </w:r>
      <w:r>
        <w:rPr>
          <w:noProof/>
        </w:rPr>
        <w:fldChar w:fldCharType="separate"/>
      </w:r>
      <w:r>
        <w:rPr>
          <w:noProof/>
        </w:rPr>
        <w:t>173</w:t>
      </w:r>
      <w:r>
        <w:rPr>
          <w:noProof/>
        </w:rPr>
        <w:fldChar w:fldCharType="end"/>
      </w:r>
    </w:p>
    <w:p w14:paraId="5D3B9447" w14:textId="112863F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9.2.2.4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_Toc131378499 \h </w:instrText>
      </w:r>
      <w:r>
        <w:rPr>
          <w:noProof/>
        </w:rPr>
      </w:r>
      <w:r>
        <w:rPr>
          <w:noProof/>
        </w:rPr>
        <w:fldChar w:fldCharType="separate"/>
      </w:r>
      <w:r>
        <w:rPr>
          <w:noProof/>
        </w:rPr>
        <w:t>174</w:t>
      </w:r>
      <w:r>
        <w:rPr>
          <w:noProof/>
        </w:rPr>
        <w:fldChar w:fldCharType="end"/>
      </w:r>
    </w:p>
    <w:p w14:paraId="51B43F4F" w14:textId="344C2571"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9.2.2.4.1</w:t>
      </w:r>
      <w:r>
        <w:rPr>
          <w:rFonts w:asciiTheme="minorHAnsi" w:eastAsiaTheme="minorEastAsia" w:hAnsiTheme="minorHAnsi" w:cstheme="minorBidi"/>
          <w:noProof/>
          <w:sz w:val="22"/>
          <w:szCs w:val="22"/>
          <w:lang w:eastAsia="en-GB"/>
        </w:rPr>
        <w:tab/>
      </w:r>
      <w:r w:rsidRPr="00D642CC">
        <w:rPr>
          <w:rFonts w:eastAsia="Malgun Gothic"/>
          <w:noProof/>
        </w:rPr>
        <w:t>Originating controlling MCData function procedures</w:t>
      </w:r>
      <w:r>
        <w:rPr>
          <w:noProof/>
        </w:rPr>
        <w:tab/>
      </w:r>
      <w:r>
        <w:rPr>
          <w:noProof/>
        </w:rPr>
        <w:fldChar w:fldCharType="begin" w:fldLock="1"/>
      </w:r>
      <w:r>
        <w:rPr>
          <w:noProof/>
        </w:rPr>
        <w:instrText xml:space="preserve"> PAGEREF _Toc131378500 \h </w:instrText>
      </w:r>
      <w:r>
        <w:rPr>
          <w:noProof/>
        </w:rPr>
      </w:r>
      <w:r>
        <w:rPr>
          <w:noProof/>
        </w:rPr>
        <w:fldChar w:fldCharType="separate"/>
      </w:r>
      <w:r>
        <w:rPr>
          <w:noProof/>
        </w:rPr>
        <w:t>174</w:t>
      </w:r>
      <w:r>
        <w:rPr>
          <w:noProof/>
        </w:rPr>
        <w:fldChar w:fldCharType="end"/>
      </w:r>
    </w:p>
    <w:p w14:paraId="0AED9989" w14:textId="671C86E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9.2.2.4.2</w:t>
      </w:r>
      <w:r>
        <w:rPr>
          <w:rFonts w:asciiTheme="minorHAnsi" w:eastAsiaTheme="minorEastAsia" w:hAnsiTheme="minorHAnsi" w:cstheme="minorBidi"/>
          <w:noProof/>
          <w:sz w:val="22"/>
          <w:szCs w:val="22"/>
          <w:lang w:eastAsia="en-GB"/>
        </w:rPr>
        <w:tab/>
      </w:r>
      <w:r w:rsidRPr="00D642CC">
        <w:rPr>
          <w:rFonts w:eastAsia="Malgun Gothic"/>
          <w:noProof/>
        </w:rPr>
        <w:t>Terminating controlling MCData function procedures</w:t>
      </w:r>
      <w:r>
        <w:rPr>
          <w:noProof/>
        </w:rPr>
        <w:tab/>
      </w:r>
      <w:r>
        <w:rPr>
          <w:noProof/>
        </w:rPr>
        <w:fldChar w:fldCharType="begin" w:fldLock="1"/>
      </w:r>
      <w:r>
        <w:rPr>
          <w:noProof/>
        </w:rPr>
        <w:instrText xml:space="preserve"> PAGEREF _Toc131378501 \h </w:instrText>
      </w:r>
      <w:r>
        <w:rPr>
          <w:noProof/>
        </w:rPr>
      </w:r>
      <w:r>
        <w:rPr>
          <w:noProof/>
        </w:rPr>
        <w:fldChar w:fldCharType="separate"/>
      </w:r>
      <w:r>
        <w:rPr>
          <w:noProof/>
        </w:rPr>
        <w:t>176</w:t>
      </w:r>
      <w:r>
        <w:rPr>
          <w:noProof/>
        </w:rPr>
        <w:fldChar w:fldCharType="end"/>
      </w:r>
    </w:p>
    <w:p w14:paraId="5827DC75" w14:textId="1E171141" w:rsidR="00A660FE" w:rsidRDefault="00A660FE">
      <w:pPr>
        <w:pStyle w:val="TOC4"/>
        <w:rPr>
          <w:rFonts w:asciiTheme="minorHAnsi" w:eastAsiaTheme="minorEastAsia" w:hAnsiTheme="minorHAnsi" w:cstheme="minorBidi"/>
          <w:noProof/>
          <w:sz w:val="22"/>
          <w:szCs w:val="22"/>
          <w:lang w:eastAsia="en-GB"/>
        </w:rPr>
      </w:pPr>
      <w:r>
        <w:rPr>
          <w:noProof/>
          <w:lang w:eastAsia="zh-CN"/>
        </w:rPr>
        <w:t>9.2.2.5</w:t>
      </w:r>
      <w:r>
        <w:rPr>
          <w:rFonts w:asciiTheme="minorHAnsi" w:eastAsiaTheme="minorEastAsia" w:hAnsiTheme="minorHAnsi" w:cstheme="minorBidi"/>
          <w:noProof/>
          <w:sz w:val="22"/>
          <w:szCs w:val="22"/>
          <w:lang w:eastAsia="en-GB"/>
        </w:rPr>
        <w:tab/>
      </w:r>
      <w:r>
        <w:rPr>
          <w:noProof/>
        </w:rPr>
        <w:t>Non-controlling function of an MCVideo group procedures</w:t>
      </w:r>
      <w:r>
        <w:rPr>
          <w:noProof/>
        </w:rPr>
        <w:tab/>
      </w:r>
      <w:r>
        <w:rPr>
          <w:noProof/>
        </w:rPr>
        <w:fldChar w:fldCharType="begin" w:fldLock="1"/>
      </w:r>
      <w:r>
        <w:rPr>
          <w:noProof/>
        </w:rPr>
        <w:instrText xml:space="preserve"> PAGEREF _Toc131378502 \h </w:instrText>
      </w:r>
      <w:r>
        <w:rPr>
          <w:noProof/>
        </w:rPr>
      </w:r>
      <w:r>
        <w:rPr>
          <w:noProof/>
        </w:rPr>
        <w:fldChar w:fldCharType="separate"/>
      </w:r>
      <w:r>
        <w:rPr>
          <w:noProof/>
        </w:rPr>
        <w:t>179</w:t>
      </w:r>
      <w:r>
        <w:rPr>
          <w:noProof/>
        </w:rPr>
        <w:fldChar w:fldCharType="end"/>
      </w:r>
    </w:p>
    <w:p w14:paraId="0C415D7B" w14:textId="192E1422" w:rsidR="00A660FE" w:rsidRDefault="00A660FE">
      <w:pPr>
        <w:pStyle w:val="TOC5"/>
        <w:rPr>
          <w:rFonts w:asciiTheme="minorHAnsi" w:eastAsiaTheme="minorEastAsia" w:hAnsiTheme="minorHAnsi" w:cstheme="minorBidi"/>
          <w:noProof/>
          <w:sz w:val="22"/>
          <w:szCs w:val="22"/>
          <w:lang w:eastAsia="en-GB"/>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sz w:val="22"/>
          <w:szCs w:val="22"/>
          <w:lang w:eastAsia="en-GB"/>
        </w:rPr>
        <w:tab/>
      </w:r>
      <w:r>
        <w:rPr>
          <w:noProof/>
        </w:rPr>
        <w:t>Terminating procedure</w:t>
      </w:r>
      <w:r>
        <w:rPr>
          <w:noProof/>
        </w:rPr>
        <w:tab/>
      </w:r>
      <w:r>
        <w:rPr>
          <w:noProof/>
        </w:rPr>
        <w:fldChar w:fldCharType="begin" w:fldLock="1"/>
      </w:r>
      <w:r>
        <w:rPr>
          <w:noProof/>
        </w:rPr>
        <w:instrText xml:space="preserve"> PAGEREF _Toc131378503 \h </w:instrText>
      </w:r>
      <w:r>
        <w:rPr>
          <w:noProof/>
        </w:rPr>
      </w:r>
      <w:r>
        <w:rPr>
          <w:noProof/>
        </w:rPr>
        <w:fldChar w:fldCharType="separate"/>
      </w:r>
      <w:r>
        <w:rPr>
          <w:noProof/>
        </w:rPr>
        <w:t>179</w:t>
      </w:r>
      <w:r>
        <w:rPr>
          <w:noProof/>
        </w:rPr>
        <w:fldChar w:fldCharType="end"/>
      </w:r>
    </w:p>
    <w:p w14:paraId="42ABFD84" w14:textId="782C9DAA" w:rsidR="00A660FE" w:rsidRDefault="00A660FE">
      <w:pPr>
        <w:pStyle w:val="TOC5"/>
        <w:rPr>
          <w:rFonts w:asciiTheme="minorHAnsi" w:eastAsiaTheme="minorEastAsia" w:hAnsiTheme="minorHAnsi" w:cstheme="minorBidi"/>
          <w:noProof/>
          <w:sz w:val="22"/>
          <w:szCs w:val="22"/>
          <w:lang w:eastAsia="en-GB"/>
        </w:rPr>
      </w:pPr>
      <w:r>
        <w:rPr>
          <w:noProof/>
        </w:rPr>
        <w:t>9.2.2.5.2</w:t>
      </w:r>
      <w:r>
        <w:rPr>
          <w:rFonts w:asciiTheme="minorHAnsi" w:eastAsiaTheme="minorEastAsia" w:hAnsiTheme="minorHAnsi" w:cstheme="minorBidi"/>
          <w:noProof/>
          <w:sz w:val="22"/>
          <w:szCs w:val="22"/>
          <w:lang w:eastAsia="en-GB"/>
        </w:rPr>
        <w:tab/>
      </w:r>
      <w:r>
        <w:rPr>
          <w:noProof/>
        </w:rPr>
        <w:t>Originating procedure</w:t>
      </w:r>
      <w:r>
        <w:rPr>
          <w:noProof/>
        </w:rPr>
        <w:tab/>
      </w:r>
      <w:r>
        <w:rPr>
          <w:noProof/>
        </w:rPr>
        <w:fldChar w:fldCharType="begin" w:fldLock="1"/>
      </w:r>
      <w:r>
        <w:rPr>
          <w:noProof/>
        </w:rPr>
        <w:instrText xml:space="preserve"> PAGEREF _Toc131378504 \h </w:instrText>
      </w:r>
      <w:r>
        <w:rPr>
          <w:noProof/>
        </w:rPr>
      </w:r>
      <w:r>
        <w:rPr>
          <w:noProof/>
        </w:rPr>
        <w:fldChar w:fldCharType="separate"/>
      </w:r>
      <w:r>
        <w:rPr>
          <w:noProof/>
        </w:rPr>
        <w:t>180</w:t>
      </w:r>
      <w:r>
        <w:rPr>
          <w:noProof/>
        </w:rPr>
        <w:fldChar w:fldCharType="end"/>
      </w:r>
    </w:p>
    <w:p w14:paraId="5B2995E1" w14:textId="4D01057B"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9.2.3</w:t>
      </w:r>
      <w:r>
        <w:rPr>
          <w:rFonts w:asciiTheme="minorHAnsi" w:eastAsiaTheme="minorEastAsia" w:hAnsiTheme="minorHAnsi" w:cstheme="minorBidi"/>
          <w:noProof/>
          <w:sz w:val="22"/>
          <w:szCs w:val="22"/>
          <w:lang w:eastAsia="en-GB"/>
        </w:rPr>
        <w:tab/>
      </w:r>
      <w:r w:rsidRPr="00D642CC">
        <w:rPr>
          <w:rFonts w:eastAsia="SimSun"/>
          <w:noProof/>
        </w:rPr>
        <w:t>Standalone SDS using media plane</w:t>
      </w:r>
      <w:r>
        <w:rPr>
          <w:noProof/>
        </w:rPr>
        <w:tab/>
      </w:r>
      <w:r>
        <w:rPr>
          <w:noProof/>
        </w:rPr>
        <w:fldChar w:fldCharType="begin" w:fldLock="1"/>
      </w:r>
      <w:r>
        <w:rPr>
          <w:noProof/>
        </w:rPr>
        <w:instrText xml:space="preserve"> PAGEREF _Toc131378505 \h </w:instrText>
      </w:r>
      <w:r>
        <w:rPr>
          <w:noProof/>
        </w:rPr>
      </w:r>
      <w:r>
        <w:rPr>
          <w:noProof/>
        </w:rPr>
        <w:fldChar w:fldCharType="separate"/>
      </w:r>
      <w:r>
        <w:rPr>
          <w:noProof/>
        </w:rPr>
        <w:t>183</w:t>
      </w:r>
      <w:r>
        <w:rPr>
          <w:noProof/>
        </w:rPr>
        <w:fldChar w:fldCharType="end"/>
      </w:r>
    </w:p>
    <w:p w14:paraId="6567CC47" w14:textId="35F3FE0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_Toc131378506 \h </w:instrText>
      </w:r>
      <w:r>
        <w:rPr>
          <w:noProof/>
        </w:rPr>
      </w:r>
      <w:r>
        <w:rPr>
          <w:noProof/>
        </w:rPr>
        <w:fldChar w:fldCharType="separate"/>
      </w:r>
      <w:r>
        <w:rPr>
          <w:noProof/>
        </w:rPr>
        <w:t>183</w:t>
      </w:r>
      <w:r>
        <w:rPr>
          <w:noProof/>
        </w:rPr>
        <w:fldChar w:fldCharType="end"/>
      </w:r>
    </w:p>
    <w:p w14:paraId="5A149D14" w14:textId="07443791"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9.2.3.2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_Toc131378507 \h </w:instrText>
      </w:r>
      <w:r>
        <w:rPr>
          <w:noProof/>
        </w:rPr>
      </w:r>
      <w:r>
        <w:rPr>
          <w:noProof/>
        </w:rPr>
        <w:fldChar w:fldCharType="separate"/>
      </w:r>
      <w:r>
        <w:rPr>
          <w:noProof/>
        </w:rPr>
        <w:t>183</w:t>
      </w:r>
      <w:r>
        <w:rPr>
          <w:noProof/>
        </w:rPr>
        <w:fldChar w:fldCharType="end"/>
      </w:r>
    </w:p>
    <w:p w14:paraId="63DAE793" w14:textId="0851207D"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9.2.3.2.1</w:t>
      </w:r>
      <w:r>
        <w:rPr>
          <w:rFonts w:asciiTheme="minorHAnsi" w:eastAsiaTheme="minorEastAsia" w:hAnsiTheme="minorHAnsi" w:cstheme="minorBidi"/>
          <w:noProof/>
          <w:sz w:val="22"/>
          <w:szCs w:val="22"/>
          <w:lang w:eastAsia="en-GB"/>
        </w:rPr>
        <w:tab/>
      </w:r>
      <w:r w:rsidRPr="00D642CC">
        <w:rPr>
          <w:rFonts w:eastAsia="Malgun Gothic"/>
          <w:noProof/>
        </w:rPr>
        <w:t>SDP offer generation</w:t>
      </w:r>
      <w:r>
        <w:rPr>
          <w:noProof/>
        </w:rPr>
        <w:tab/>
      </w:r>
      <w:r>
        <w:rPr>
          <w:noProof/>
        </w:rPr>
        <w:fldChar w:fldCharType="begin" w:fldLock="1"/>
      </w:r>
      <w:r>
        <w:rPr>
          <w:noProof/>
        </w:rPr>
        <w:instrText xml:space="preserve"> PAGEREF _Toc131378508 \h </w:instrText>
      </w:r>
      <w:r>
        <w:rPr>
          <w:noProof/>
        </w:rPr>
      </w:r>
      <w:r>
        <w:rPr>
          <w:noProof/>
        </w:rPr>
        <w:fldChar w:fldCharType="separate"/>
      </w:r>
      <w:r>
        <w:rPr>
          <w:noProof/>
        </w:rPr>
        <w:t>183</w:t>
      </w:r>
      <w:r>
        <w:rPr>
          <w:noProof/>
        </w:rPr>
        <w:fldChar w:fldCharType="end"/>
      </w:r>
    </w:p>
    <w:p w14:paraId="5FF2CE0A" w14:textId="67850BF9"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9.2.3.2.2</w:t>
      </w:r>
      <w:r>
        <w:rPr>
          <w:rFonts w:asciiTheme="minorHAnsi" w:eastAsiaTheme="minorEastAsia" w:hAnsiTheme="minorHAnsi" w:cstheme="minorBidi"/>
          <w:noProof/>
          <w:sz w:val="22"/>
          <w:szCs w:val="22"/>
          <w:lang w:eastAsia="en-GB"/>
        </w:rPr>
        <w:tab/>
      </w:r>
      <w:r w:rsidRPr="00D642CC">
        <w:rPr>
          <w:rFonts w:eastAsia="Malgun Gothic"/>
          <w:noProof/>
        </w:rPr>
        <w:t>SDP answer generation</w:t>
      </w:r>
      <w:r>
        <w:rPr>
          <w:noProof/>
        </w:rPr>
        <w:tab/>
      </w:r>
      <w:r>
        <w:rPr>
          <w:noProof/>
        </w:rPr>
        <w:fldChar w:fldCharType="begin" w:fldLock="1"/>
      </w:r>
      <w:r>
        <w:rPr>
          <w:noProof/>
        </w:rPr>
        <w:instrText xml:space="preserve"> PAGEREF _Toc131378509 \h </w:instrText>
      </w:r>
      <w:r>
        <w:rPr>
          <w:noProof/>
        </w:rPr>
      </w:r>
      <w:r>
        <w:rPr>
          <w:noProof/>
        </w:rPr>
        <w:fldChar w:fldCharType="separate"/>
      </w:r>
      <w:r>
        <w:rPr>
          <w:noProof/>
        </w:rPr>
        <w:t>184</w:t>
      </w:r>
      <w:r>
        <w:rPr>
          <w:noProof/>
        </w:rPr>
        <w:fldChar w:fldCharType="end"/>
      </w:r>
    </w:p>
    <w:p w14:paraId="00D73518" w14:textId="7B9E09C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9.2.3.2.3</w:t>
      </w:r>
      <w:r>
        <w:rPr>
          <w:rFonts w:asciiTheme="minorHAnsi" w:eastAsiaTheme="minorEastAsia" w:hAnsiTheme="minorHAnsi" w:cstheme="minorBidi"/>
          <w:noProof/>
          <w:sz w:val="22"/>
          <w:szCs w:val="22"/>
          <w:lang w:eastAsia="en-GB"/>
        </w:rPr>
        <w:tab/>
      </w:r>
      <w:r w:rsidRPr="00D642CC">
        <w:rPr>
          <w:rFonts w:eastAsia="Malgun Gothic"/>
          <w:noProof/>
        </w:rPr>
        <w:t>MCData client originating procedures</w:t>
      </w:r>
      <w:r>
        <w:rPr>
          <w:noProof/>
        </w:rPr>
        <w:tab/>
      </w:r>
      <w:r>
        <w:rPr>
          <w:noProof/>
        </w:rPr>
        <w:fldChar w:fldCharType="begin" w:fldLock="1"/>
      </w:r>
      <w:r>
        <w:rPr>
          <w:noProof/>
        </w:rPr>
        <w:instrText xml:space="preserve"> PAGEREF _Toc131378510 \h </w:instrText>
      </w:r>
      <w:r>
        <w:rPr>
          <w:noProof/>
        </w:rPr>
      </w:r>
      <w:r>
        <w:rPr>
          <w:noProof/>
        </w:rPr>
        <w:fldChar w:fldCharType="separate"/>
      </w:r>
      <w:r>
        <w:rPr>
          <w:noProof/>
        </w:rPr>
        <w:t>184</w:t>
      </w:r>
      <w:r>
        <w:rPr>
          <w:noProof/>
        </w:rPr>
        <w:fldChar w:fldCharType="end"/>
      </w:r>
    </w:p>
    <w:p w14:paraId="5B1C9CEE" w14:textId="15320A7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9.2.3.2.4</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_Toc131378511 \h </w:instrText>
      </w:r>
      <w:r>
        <w:rPr>
          <w:noProof/>
        </w:rPr>
      </w:r>
      <w:r>
        <w:rPr>
          <w:noProof/>
        </w:rPr>
        <w:fldChar w:fldCharType="separate"/>
      </w:r>
      <w:r>
        <w:rPr>
          <w:noProof/>
        </w:rPr>
        <w:t>187</w:t>
      </w:r>
      <w:r>
        <w:rPr>
          <w:noProof/>
        </w:rPr>
        <w:fldChar w:fldCharType="end"/>
      </w:r>
    </w:p>
    <w:p w14:paraId="73BD2DAD" w14:textId="21D1A90F"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9.2.3.3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_Toc131378512 \h </w:instrText>
      </w:r>
      <w:r>
        <w:rPr>
          <w:noProof/>
        </w:rPr>
      </w:r>
      <w:r>
        <w:rPr>
          <w:noProof/>
        </w:rPr>
        <w:fldChar w:fldCharType="separate"/>
      </w:r>
      <w:r>
        <w:rPr>
          <w:noProof/>
        </w:rPr>
        <w:t>188</w:t>
      </w:r>
      <w:r>
        <w:rPr>
          <w:noProof/>
        </w:rPr>
        <w:fldChar w:fldCharType="end"/>
      </w:r>
    </w:p>
    <w:p w14:paraId="3B8E3BA3" w14:textId="205D492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9.2.3.3.1</w:t>
      </w:r>
      <w:r>
        <w:rPr>
          <w:rFonts w:asciiTheme="minorHAnsi" w:eastAsiaTheme="minorEastAsia" w:hAnsiTheme="minorHAnsi" w:cstheme="minorBidi"/>
          <w:noProof/>
          <w:sz w:val="22"/>
          <w:szCs w:val="22"/>
          <w:lang w:eastAsia="en-GB"/>
        </w:rPr>
        <w:tab/>
      </w:r>
      <w:r w:rsidRPr="00D642CC">
        <w:rPr>
          <w:rFonts w:eastAsia="Malgun Gothic"/>
          <w:noProof/>
        </w:rPr>
        <w:t>SDP offer generation</w:t>
      </w:r>
      <w:r>
        <w:rPr>
          <w:noProof/>
        </w:rPr>
        <w:tab/>
      </w:r>
      <w:r>
        <w:rPr>
          <w:noProof/>
        </w:rPr>
        <w:fldChar w:fldCharType="begin" w:fldLock="1"/>
      </w:r>
      <w:r>
        <w:rPr>
          <w:noProof/>
        </w:rPr>
        <w:instrText xml:space="preserve"> PAGEREF _Toc131378513 \h </w:instrText>
      </w:r>
      <w:r>
        <w:rPr>
          <w:noProof/>
        </w:rPr>
      </w:r>
      <w:r>
        <w:rPr>
          <w:noProof/>
        </w:rPr>
        <w:fldChar w:fldCharType="separate"/>
      </w:r>
      <w:r>
        <w:rPr>
          <w:noProof/>
        </w:rPr>
        <w:t>188</w:t>
      </w:r>
      <w:r>
        <w:rPr>
          <w:noProof/>
        </w:rPr>
        <w:fldChar w:fldCharType="end"/>
      </w:r>
    </w:p>
    <w:p w14:paraId="5A92A45F" w14:textId="38EC29B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9.2.3.3.2</w:t>
      </w:r>
      <w:r>
        <w:rPr>
          <w:rFonts w:asciiTheme="minorHAnsi" w:eastAsiaTheme="minorEastAsia" w:hAnsiTheme="minorHAnsi" w:cstheme="minorBidi"/>
          <w:noProof/>
          <w:sz w:val="22"/>
          <w:szCs w:val="22"/>
          <w:lang w:eastAsia="en-GB"/>
        </w:rPr>
        <w:tab/>
      </w:r>
      <w:r w:rsidRPr="00D642CC">
        <w:rPr>
          <w:rFonts w:eastAsia="Malgun Gothic"/>
          <w:noProof/>
        </w:rPr>
        <w:t>SDP answer generation</w:t>
      </w:r>
      <w:r>
        <w:rPr>
          <w:noProof/>
        </w:rPr>
        <w:tab/>
      </w:r>
      <w:r>
        <w:rPr>
          <w:noProof/>
        </w:rPr>
        <w:fldChar w:fldCharType="begin" w:fldLock="1"/>
      </w:r>
      <w:r>
        <w:rPr>
          <w:noProof/>
        </w:rPr>
        <w:instrText xml:space="preserve"> PAGEREF _Toc131378514 \h </w:instrText>
      </w:r>
      <w:r>
        <w:rPr>
          <w:noProof/>
        </w:rPr>
      </w:r>
      <w:r>
        <w:rPr>
          <w:noProof/>
        </w:rPr>
        <w:fldChar w:fldCharType="separate"/>
      </w:r>
      <w:r>
        <w:rPr>
          <w:noProof/>
        </w:rPr>
        <w:t>189</w:t>
      </w:r>
      <w:r>
        <w:rPr>
          <w:noProof/>
        </w:rPr>
        <w:fldChar w:fldCharType="end"/>
      </w:r>
    </w:p>
    <w:p w14:paraId="46B8A747" w14:textId="132CBAB1"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9.2.3.3.3</w:t>
      </w:r>
      <w:r>
        <w:rPr>
          <w:rFonts w:asciiTheme="minorHAnsi" w:eastAsiaTheme="minorEastAsia" w:hAnsiTheme="minorHAnsi" w:cstheme="minorBidi"/>
          <w:noProof/>
          <w:sz w:val="22"/>
          <w:szCs w:val="22"/>
          <w:lang w:eastAsia="en-GB"/>
        </w:rPr>
        <w:tab/>
      </w:r>
      <w:r w:rsidRPr="00D642CC">
        <w:rPr>
          <w:rFonts w:eastAsia="Malgun Gothic"/>
          <w:noProof/>
        </w:rPr>
        <w:t>Originating participating MCData function procedures</w:t>
      </w:r>
      <w:r>
        <w:rPr>
          <w:noProof/>
        </w:rPr>
        <w:tab/>
      </w:r>
      <w:r>
        <w:rPr>
          <w:noProof/>
        </w:rPr>
        <w:fldChar w:fldCharType="begin" w:fldLock="1"/>
      </w:r>
      <w:r>
        <w:rPr>
          <w:noProof/>
        </w:rPr>
        <w:instrText xml:space="preserve"> PAGEREF _Toc131378515 \h </w:instrText>
      </w:r>
      <w:r>
        <w:rPr>
          <w:noProof/>
        </w:rPr>
      </w:r>
      <w:r>
        <w:rPr>
          <w:noProof/>
        </w:rPr>
        <w:fldChar w:fldCharType="separate"/>
      </w:r>
      <w:r>
        <w:rPr>
          <w:noProof/>
        </w:rPr>
        <w:t>189</w:t>
      </w:r>
      <w:r>
        <w:rPr>
          <w:noProof/>
        </w:rPr>
        <w:fldChar w:fldCharType="end"/>
      </w:r>
    </w:p>
    <w:p w14:paraId="34F635AC" w14:textId="3742CC1A"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9.2.3.3.4</w:t>
      </w:r>
      <w:r>
        <w:rPr>
          <w:rFonts w:asciiTheme="minorHAnsi" w:eastAsiaTheme="minorEastAsia" w:hAnsiTheme="minorHAnsi" w:cstheme="minorBidi"/>
          <w:noProof/>
          <w:sz w:val="22"/>
          <w:szCs w:val="22"/>
          <w:lang w:eastAsia="en-GB"/>
        </w:rPr>
        <w:tab/>
      </w:r>
      <w:r w:rsidRPr="00D642CC">
        <w:rPr>
          <w:rFonts w:eastAsia="Malgun Gothic"/>
          <w:noProof/>
        </w:rPr>
        <w:t>Terminating participating MCData function procedures</w:t>
      </w:r>
      <w:r>
        <w:rPr>
          <w:noProof/>
        </w:rPr>
        <w:tab/>
      </w:r>
      <w:r>
        <w:rPr>
          <w:noProof/>
        </w:rPr>
        <w:fldChar w:fldCharType="begin" w:fldLock="1"/>
      </w:r>
      <w:r>
        <w:rPr>
          <w:noProof/>
        </w:rPr>
        <w:instrText xml:space="preserve"> PAGEREF _Toc131378516 \h </w:instrText>
      </w:r>
      <w:r>
        <w:rPr>
          <w:noProof/>
        </w:rPr>
      </w:r>
      <w:r>
        <w:rPr>
          <w:noProof/>
        </w:rPr>
        <w:fldChar w:fldCharType="separate"/>
      </w:r>
      <w:r>
        <w:rPr>
          <w:noProof/>
        </w:rPr>
        <w:t>191</w:t>
      </w:r>
      <w:r>
        <w:rPr>
          <w:noProof/>
        </w:rPr>
        <w:fldChar w:fldCharType="end"/>
      </w:r>
    </w:p>
    <w:p w14:paraId="6475CA05" w14:textId="3520F20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9.2.3.4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_Toc131378517 \h </w:instrText>
      </w:r>
      <w:r>
        <w:rPr>
          <w:noProof/>
        </w:rPr>
      </w:r>
      <w:r>
        <w:rPr>
          <w:noProof/>
        </w:rPr>
        <w:fldChar w:fldCharType="separate"/>
      </w:r>
      <w:r>
        <w:rPr>
          <w:noProof/>
        </w:rPr>
        <w:t>193</w:t>
      </w:r>
      <w:r>
        <w:rPr>
          <w:noProof/>
        </w:rPr>
        <w:fldChar w:fldCharType="end"/>
      </w:r>
    </w:p>
    <w:p w14:paraId="15D4070C" w14:textId="2934DA47" w:rsidR="00A660FE" w:rsidRDefault="00A660FE">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_Toc131378518 \h </w:instrText>
      </w:r>
      <w:r>
        <w:rPr>
          <w:noProof/>
        </w:rPr>
      </w:r>
      <w:r>
        <w:rPr>
          <w:noProof/>
        </w:rPr>
        <w:fldChar w:fldCharType="separate"/>
      </w:r>
      <w:r>
        <w:rPr>
          <w:noProof/>
        </w:rPr>
        <w:t>193</w:t>
      </w:r>
      <w:r>
        <w:rPr>
          <w:noProof/>
        </w:rPr>
        <w:fldChar w:fldCharType="end"/>
      </w:r>
    </w:p>
    <w:p w14:paraId="021F1A0D" w14:textId="1E10D7A6" w:rsidR="00A660FE" w:rsidRDefault="00A660FE">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_Toc131378519 \h </w:instrText>
      </w:r>
      <w:r>
        <w:rPr>
          <w:noProof/>
        </w:rPr>
      </w:r>
      <w:r>
        <w:rPr>
          <w:noProof/>
        </w:rPr>
        <w:fldChar w:fldCharType="separate"/>
      </w:r>
      <w:r>
        <w:rPr>
          <w:noProof/>
        </w:rPr>
        <w:t>193</w:t>
      </w:r>
      <w:r>
        <w:rPr>
          <w:noProof/>
        </w:rPr>
        <w:fldChar w:fldCharType="end"/>
      </w:r>
    </w:p>
    <w:p w14:paraId="7E370B28" w14:textId="65DE99BA" w:rsidR="00A660FE" w:rsidRDefault="00A660FE">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D642CC">
        <w:rPr>
          <w:noProof/>
          <w:lang w:val="en-US"/>
        </w:rPr>
        <w:t>controlling MCData function p</w:t>
      </w:r>
      <w:r>
        <w:rPr>
          <w:noProof/>
        </w:rPr>
        <w:t>rocedures</w:t>
      </w:r>
      <w:r>
        <w:rPr>
          <w:noProof/>
        </w:rPr>
        <w:tab/>
      </w:r>
      <w:r>
        <w:rPr>
          <w:noProof/>
        </w:rPr>
        <w:fldChar w:fldCharType="begin" w:fldLock="1"/>
      </w:r>
      <w:r>
        <w:rPr>
          <w:noProof/>
        </w:rPr>
        <w:instrText xml:space="preserve"> PAGEREF _Toc131378520 \h </w:instrText>
      </w:r>
      <w:r>
        <w:rPr>
          <w:noProof/>
        </w:rPr>
      </w:r>
      <w:r>
        <w:rPr>
          <w:noProof/>
        </w:rPr>
        <w:fldChar w:fldCharType="separate"/>
      </w:r>
      <w:r>
        <w:rPr>
          <w:noProof/>
        </w:rPr>
        <w:t>194</w:t>
      </w:r>
      <w:r>
        <w:rPr>
          <w:noProof/>
        </w:rPr>
        <w:fldChar w:fldCharType="end"/>
      </w:r>
    </w:p>
    <w:p w14:paraId="20B404B5" w14:textId="34A43EA3" w:rsidR="00A660FE" w:rsidRDefault="00A660FE">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D642CC">
        <w:rPr>
          <w:noProof/>
          <w:lang w:val="en-IN"/>
        </w:rPr>
        <w:t>controlling MCData function p</w:t>
      </w:r>
      <w:r>
        <w:rPr>
          <w:noProof/>
        </w:rPr>
        <w:t>rocedures</w:t>
      </w:r>
      <w:r>
        <w:rPr>
          <w:noProof/>
        </w:rPr>
        <w:tab/>
      </w:r>
      <w:r>
        <w:rPr>
          <w:noProof/>
        </w:rPr>
        <w:fldChar w:fldCharType="begin" w:fldLock="1"/>
      </w:r>
      <w:r>
        <w:rPr>
          <w:noProof/>
        </w:rPr>
        <w:instrText xml:space="preserve"> PAGEREF _Toc131378521 \h </w:instrText>
      </w:r>
      <w:r>
        <w:rPr>
          <w:noProof/>
        </w:rPr>
      </w:r>
      <w:r>
        <w:rPr>
          <w:noProof/>
        </w:rPr>
        <w:fldChar w:fldCharType="separate"/>
      </w:r>
      <w:r>
        <w:rPr>
          <w:noProof/>
        </w:rPr>
        <w:t>195</w:t>
      </w:r>
      <w:r>
        <w:rPr>
          <w:noProof/>
        </w:rPr>
        <w:fldChar w:fldCharType="end"/>
      </w:r>
    </w:p>
    <w:p w14:paraId="35255205" w14:textId="31F85DDC"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9.2.4</w:t>
      </w:r>
      <w:r>
        <w:rPr>
          <w:rFonts w:asciiTheme="minorHAnsi" w:eastAsiaTheme="minorEastAsia" w:hAnsiTheme="minorHAnsi" w:cstheme="minorBidi"/>
          <w:noProof/>
          <w:sz w:val="22"/>
          <w:szCs w:val="22"/>
          <w:lang w:eastAsia="en-GB"/>
        </w:rPr>
        <w:tab/>
      </w:r>
      <w:r w:rsidRPr="00D642CC">
        <w:rPr>
          <w:rFonts w:eastAsia="SimSun"/>
          <w:noProof/>
        </w:rPr>
        <w:t>SDS session</w:t>
      </w:r>
      <w:r>
        <w:rPr>
          <w:noProof/>
        </w:rPr>
        <w:tab/>
      </w:r>
      <w:r>
        <w:rPr>
          <w:noProof/>
        </w:rPr>
        <w:fldChar w:fldCharType="begin" w:fldLock="1"/>
      </w:r>
      <w:r>
        <w:rPr>
          <w:noProof/>
        </w:rPr>
        <w:instrText xml:space="preserve"> PAGEREF _Toc131378522 \h </w:instrText>
      </w:r>
      <w:r>
        <w:rPr>
          <w:noProof/>
        </w:rPr>
      </w:r>
      <w:r>
        <w:rPr>
          <w:noProof/>
        </w:rPr>
        <w:fldChar w:fldCharType="separate"/>
      </w:r>
      <w:r>
        <w:rPr>
          <w:noProof/>
        </w:rPr>
        <w:t>197</w:t>
      </w:r>
      <w:r>
        <w:rPr>
          <w:noProof/>
        </w:rPr>
        <w:fldChar w:fldCharType="end"/>
      </w:r>
    </w:p>
    <w:p w14:paraId="73C8617B" w14:textId="64800010"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9.2.4.1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_Toc131378523 \h </w:instrText>
      </w:r>
      <w:r>
        <w:rPr>
          <w:noProof/>
        </w:rPr>
      </w:r>
      <w:r>
        <w:rPr>
          <w:noProof/>
        </w:rPr>
        <w:fldChar w:fldCharType="separate"/>
      </w:r>
      <w:r>
        <w:rPr>
          <w:noProof/>
        </w:rPr>
        <w:t>197</w:t>
      </w:r>
      <w:r>
        <w:rPr>
          <w:noProof/>
        </w:rPr>
        <w:fldChar w:fldCharType="end"/>
      </w:r>
    </w:p>
    <w:p w14:paraId="69509974" w14:textId="05EBEA6C"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9.2.4.2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_Toc131378524 \h </w:instrText>
      </w:r>
      <w:r>
        <w:rPr>
          <w:noProof/>
        </w:rPr>
      </w:r>
      <w:r>
        <w:rPr>
          <w:noProof/>
        </w:rPr>
        <w:fldChar w:fldCharType="separate"/>
      </w:r>
      <w:r>
        <w:rPr>
          <w:noProof/>
        </w:rPr>
        <w:t>197</w:t>
      </w:r>
      <w:r>
        <w:rPr>
          <w:noProof/>
        </w:rPr>
        <w:fldChar w:fldCharType="end"/>
      </w:r>
    </w:p>
    <w:p w14:paraId="541BD506" w14:textId="0499DAD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9.2.4.2.1</w:t>
      </w:r>
      <w:r>
        <w:rPr>
          <w:rFonts w:asciiTheme="minorHAnsi" w:eastAsiaTheme="minorEastAsia" w:hAnsiTheme="minorHAnsi" w:cstheme="minorBidi"/>
          <w:noProof/>
          <w:sz w:val="22"/>
          <w:szCs w:val="22"/>
          <w:lang w:eastAsia="en-GB"/>
        </w:rPr>
        <w:tab/>
      </w:r>
      <w:r w:rsidRPr="00D642CC">
        <w:rPr>
          <w:rFonts w:eastAsia="Malgun Gothic"/>
          <w:noProof/>
        </w:rPr>
        <w:t>SDP offer generation</w:t>
      </w:r>
      <w:r>
        <w:rPr>
          <w:noProof/>
        </w:rPr>
        <w:tab/>
      </w:r>
      <w:r>
        <w:rPr>
          <w:noProof/>
        </w:rPr>
        <w:fldChar w:fldCharType="begin" w:fldLock="1"/>
      </w:r>
      <w:r>
        <w:rPr>
          <w:noProof/>
        </w:rPr>
        <w:instrText xml:space="preserve"> PAGEREF _Toc131378525 \h </w:instrText>
      </w:r>
      <w:r>
        <w:rPr>
          <w:noProof/>
        </w:rPr>
      </w:r>
      <w:r>
        <w:rPr>
          <w:noProof/>
        </w:rPr>
        <w:fldChar w:fldCharType="separate"/>
      </w:r>
      <w:r>
        <w:rPr>
          <w:noProof/>
        </w:rPr>
        <w:t>197</w:t>
      </w:r>
      <w:r>
        <w:rPr>
          <w:noProof/>
        </w:rPr>
        <w:fldChar w:fldCharType="end"/>
      </w:r>
    </w:p>
    <w:p w14:paraId="4AC837DF" w14:textId="17677C25"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9.2.4.2.2</w:t>
      </w:r>
      <w:r>
        <w:rPr>
          <w:rFonts w:asciiTheme="minorHAnsi" w:eastAsiaTheme="minorEastAsia" w:hAnsiTheme="minorHAnsi" w:cstheme="minorBidi"/>
          <w:noProof/>
          <w:sz w:val="22"/>
          <w:szCs w:val="22"/>
          <w:lang w:eastAsia="en-GB"/>
        </w:rPr>
        <w:tab/>
      </w:r>
      <w:r w:rsidRPr="00D642CC">
        <w:rPr>
          <w:rFonts w:eastAsia="Malgun Gothic"/>
          <w:noProof/>
        </w:rPr>
        <w:t>SDP answer generation</w:t>
      </w:r>
      <w:r>
        <w:rPr>
          <w:noProof/>
        </w:rPr>
        <w:tab/>
      </w:r>
      <w:r>
        <w:rPr>
          <w:noProof/>
        </w:rPr>
        <w:fldChar w:fldCharType="begin" w:fldLock="1"/>
      </w:r>
      <w:r>
        <w:rPr>
          <w:noProof/>
        </w:rPr>
        <w:instrText xml:space="preserve"> PAGEREF _Toc131378526 \h </w:instrText>
      </w:r>
      <w:r>
        <w:rPr>
          <w:noProof/>
        </w:rPr>
      </w:r>
      <w:r>
        <w:rPr>
          <w:noProof/>
        </w:rPr>
        <w:fldChar w:fldCharType="separate"/>
      </w:r>
      <w:r>
        <w:rPr>
          <w:noProof/>
        </w:rPr>
        <w:t>198</w:t>
      </w:r>
      <w:r>
        <w:rPr>
          <w:noProof/>
        </w:rPr>
        <w:fldChar w:fldCharType="end"/>
      </w:r>
    </w:p>
    <w:p w14:paraId="7E14470A" w14:textId="42A2670A"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9.2.4.2.3</w:t>
      </w:r>
      <w:r>
        <w:rPr>
          <w:rFonts w:asciiTheme="minorHAnsi" w:eastAsiaTheme="minorEastAsia" w:hAnsiTheme="minorHAnsi" w:cstheme="minorBidi"/>
          <w:noProof/>
          <w:sz w:val="22"/>
          <w:szCs w:val="22"/>
          <w:lang w:eastAsia="en-GB"/>
        </w:rPr>
        <w:tab/>
      </w:r>
      <w:r w:rsidRPr="00D642CC">
        <w:rPr>
          <w:rFonts w:eastAsia="Malgun Gothic"/>
          <w:noProof/>
        </w:rPr>
        <w:t>MCData client originating procedures</w:t>
      </w:r>
      <w:r>
        <w:rPr>
          <w:noProof/>
        </w:rPr>
        <w:tab/>
      </w:r>
      <w:r>
        <w:rPr>
          <w:noProof/>
        </w:rPr>
        <w:fldChar w:fldCharType="begin" w:fldLock="1"/>
      </w:r>
      <w:r>
        <w:rPr>
          <w:noProof/>
        </w:rPr>
        <w:instrText xml:space="preserve"> PAGEREF _Toc131378527 \h </w:instrText>
      </w:r>
      <w:r>
        <w:rPr>
          <w:noProof/>
        </w:rPr>
      </w:r>
      <w:r>
        <w:rPr>
          <w:noProof/>
        </w:rPr>
        <w:fldChar w:fldCharType="separate"/>
      </w:r>
      <w:r>
        <w:rPr>
          <w:noProof/>
        </w:rPr>
        <w:t>198</w:t>
      </w:r>
      <w:r>
        <w:rPr>
          <w:noProof/>
        </w:rPr>
        <w:fldChar w:fldCharType="end"/>
      </w:r>
    </w:p>
    <w:p w14:paraId="6AF65373" w14:textId="0E13C7E9"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9.2.4.2.4</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_Toc131378528 \h </w:instrText>
      </w:r>
      <w:r>
        <w:rPr>
          <w:noProof/>
        </w:rPr>
      </w:r>
      <w:r>
        <w:rPr>
          <w:noProof/>
        </w:rPr>
        <w:fldChar w:fldCharType="separate"/>
      </w:r>
      <w:r>
        <w:rPr>
          <w:noProof/>
        </w:rPr>
        <w:t>201</w:t>
      </w:r>
      <w:r>
        <w:rPr>
          <w:noProof/>
        </w:rPr>
        <w:fldChar w:fldCharType="end"/>
      </w:r>
    </w:p>
    <w:p w14:paraId="06EC56B2" w14:textId="6BABB233" w:rsidR="00A660FE" w:rsidRDefault="00A660FE">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_Toc131378529 \h </w:instrText>
      </w:r>
      <w:r>
        <w:rPr>
          <w:noProof/>
        </w:rPr>
      </w:r>
      <w:r>
        <w:rPr>
          <w:noProof/>
        </w:rPr>
        <w:fldChar w:fldCharType="separate"/>
      </w:r>
      <w:r>
        <w:rPr>
          <w:noProof/>
        </w:rPr>
        <w:t>204</w:t>
      </w:r>
      <w:r>
        <w:rPr>
          <w:noProof/>
        </w:rPr>
        <w:fldChar w:fldCharType="end"/>
      </w:r>
    </w:p>
    <w:p w14:paraId="33C69E24" w14:textId="54CC8471" w:rsidR="00A660FE" w:rsidRDefault="00A660FE">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_Toc131378530 \h </w:instrText>
      </w:r>
      <w:r>
        <w:rPr>
          <w:noProof/>
        </w:rPr>
      </w:r>
      <w:r>
        <w:rPr>
          <w:noProof/>
        </w:rPr>
        <w:fldChar w:fldCharType="separate"/>
      </w:r>
      <w:r>
        <w:rPr>
          <w:noProof/>
        </w:rPr>
        <w:t>204</w:t>
      </w:r>
      <w:r>
        <w:rPr>
          <w:noProof/>
        </w:rPr>
        <w:fldChar w:fldCharType="end"/>
      </w:r>
    </w:p>
    <w:p w14:paraId="65AD9CBF" w14:textId="32CE323B" w:rsidR="00A660FE" w:rsidRDefault="00A660FE">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_Toc131378531 \h </w:instrText>
      </w:r>
      <w:r>
        <w:rPr>
          <w:noProof/>
        </w:rPr>
      </w:r>
      <w:r>
        <w:rPr>
          <w:noProof/>
        </w:rPr>
        <w:fldChar w:fldCharType="separate"/>
      </w:r>
      <w:r>
        <w:rPr>
          <w:noProof/>
        </w:rPr>
        <w:t>204</w:t>
      </w:r>
      <w:r>
        <w:rPr>
          <w:noProof/>
        </w:rPr>
        <w:fldChar w:fldCharType="end"/>
      </w:r>
    </w:p>
    <w:p w14:paraId="50634B24" w14:textId="54C2856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9.2.4.3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_Toc131378532 \h </w:instrText>
      </w:r>
      <w:r>
        <w:rPr>
          <w:noProof/>
        </w:rPr>
      </w:r>
      <w:r>
        <w:rPr>
          <w:noProof/>
        </w:rPr>
        <w:fldChar w:fldCharType="separate"/>
      </w:r>
      <w:r>
        <w:rPr>
          <w:noProof/>
        </w:rPr>
        <w:t>204</w:t>
      </w:r>
      <w:r>
        <w:rPr>
          <w:noProof/>
        </w:rPr>
        <w:fldChar w:fldCharType="end"/>
      </w:r>
    </w:p>
    <w:p w14:paraId="0C46724F" w14:textId="5621227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9.2.4.3.1</w:t>
      </w:r>
      <w:r>
        <w:rPr>
          <w:rFonts w:asciiTheme="minorHAnsi" w:eastAsiaTheme="minorEastAsia" w:hAnsiTheme="minorHAnsi" w:cstheme="minorBidi"/>
          <w:noProof/>
          <w:sz w:val="22"/>
          <w:szCs w:val="22"/>
          <w:lang w:eastAsia="en-GB"/>
        </w:rPr>
        <w:tab/>
      </w:r>
      <w:r w:rsidRPr="00D642CC">
        <w:rPr>
          <w:rFonts w:eastAsia="Malgun Gothic"/>
          <w:noProof/>
        </w:rPr>
        <w:t>SDP offer generation</w:t>
      </w:r>
      <w:r>
        <w:rPr>
          <w:noProof/>
        </w:rPr>
        <w:tab/>
      </w:r>
      <w:r>
        <w:rPr>
          <w:noProof/>
        </w:rPr>
        <w:fldChar w:fldCharType="begin" w:fldLock="1"/>
      </w:r>
      <w:r>
        <w:rPr>
          <w:noProof/>
        </w:rPr>
        <w:instrText xml:space="preserve"> PAGEREF _Toc131378533 \h </w:instrText>
      </w:r>
      <w:r>
        <w:rPr>
          <w:noProof/>
        </w:rPr>
      </w:r>
      <w:r>
        <w:rPr>
          <w:noProof/>
        </w:rPr>
        <w:fldChar w:fldCharType="separate"/>
      </w:r>
      <w:r>
        <w:rPr>
          <w:noProof/>
        </w:rPr>
        <w:t>204</w:t>
      </w:r>
      <w:r>
        <w:rPr>
          <w:noProof/>
        </w:rPr>
        <w:fldChar w:fldCharType="end"/>
      </w:r>
    </w:p>
    <w:p w14:paraId="059BE618" w14:textId="3AA3C5B3"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9.2.4.3.2</w:t>
      </w:r>
      <w:r>
        <w:rPr>
          <w:rFonts w:asciiTheme="minorHAnsi" w:eastAsiaTheme="minorEastAsia" w:hAnsiTheme="minorHAnsi" w:cstheme="minorBidi"/>
          <w:noProof/>
          <w:sz w:val="22"/>
          <w:szCs w:val="22"/>
          <w:lang w:eastAsia="en-GB"/>
        </w:rPr>
        <w:tab/>
      </w:r>
      <w:r w:rsidRPr="00D642CC">
        <w:rPr>
          <w:rFonts w:eastAsia="Malgun Gothic"/>
          <w:noProof/>
        </w:rPr>
        <w:t>SDP answer generation</w:t>
      </w:r>
      <w:r>
        <w:rPr>
          <w:noProof/>
        </w:rPr>
        <w:tab/>
      </w:r>
      <w:r>
        <w:rPr>
          <w:noProof/>
        </w:rPr>
        <w:fldChar w:fldCharType="begin" w:fldLock="1"/>
      </w:r>
      <w:r>
        <w:rPr>
          <w:noProof/>
        </w:rPr>
        <w:instrText xml:space="preserve"> PAGEREF _Toc131378534 \h </w:instrText>
      </w:r>
      <w:r>
        <w:rPr>
          <w:noProof/>
        </w:rPr>
      </w:r>
      <w:r>
        <w:rPr>
          <w:noProof/>
        </w:rPr>
        <w:fldChar w:fldCharType="separate"/>
      </w:r>
      <w:r>
        <w:rPr>
          <w:noProof/>
        </w:rPr>
        <w:t>204</w:t>
      </w:r>
      <w:r>
        <w:rPr>
          <w:noProof/>
        </w:rPr>
        <w:fldChar w:fldCharType="end"/>
      </w:r>
    </w:p>
    <w:p w14:paraId="48D6CC55" w14:textId="08DFF00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9.2.4.3.3</w:t>
      </w:r>
      <w:r>
        <w:rPr>
          <w:rFonts w:asciiTheme="minorHAnsi" w:eastAsiaTheme="minorEastAsia" w:hAnsiTheme="minorHAnsi" w:cstheme="minorBidi"/>
          <w:noProof/>
          <w:sz w:val="22"/>
          <w:szCs w:val="22"/>
          <w:lang w:eastAsia="en-GB"/>
        </w:rPr>
        <w:tab/>
      </w:r>
      <w:r w:rsidRPr="00D642CC">
        <w:rPr>
          <w:rFonts w:eastAsia="Malgun Gothic"/>
          <w:noProof/>
        </w:rPr>
        <w:t>Originating participating MCData function procedures</w:t>
      </w:r>
      <w:r>
        <w:rPr>
          <w:noProof/>
        </w:rPr>
        <w:tab/>
      </w:r>
      <w:r>
        <w:rPr>
          <w:noProof/>
        </w:rPr>
        <w:fldChar w:fldCharType="begin" w:fldLock="1"/>
      </w:r>
      <w:r>
        <w:rPr>
          <w:noProof/>
        </w:rPr>
        <w:instrText xml:space="preserve"> PAGEREF _Toc131378535 \h </w:instrText>
      </w:r>
      <w:r>
        <w:rPr>
          <w:noProof/>
        </w:rPr>
      </w:r>
      <w:r>
        <w:rPr>
          <w:noProof/>
        </w:rPr>
        <w:fldChar w:fldCharType="separate"/>
      </w:r>
      <w:r>
        <w:rPr>
          <w:noProof/>
        </w:rPr>
        <w:t>205</w:t>
      </w:r>
      <w:r>
        <w:rPr>
          <w:noProof/>
        </w:rPr>
        <w:fldChar w:fldCharType="end"/>
      </w:r>
    </w:p>
    <w:p w14:paraId="7369B9C2" w14:textId="0853462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9.2.4.3.4</w:t>
      </w:r>
      <w:r>
        <w:rPr>
          <w:rFonts w:asciiTheme="minorHAnsi" w:eastAsiaTheme="minorEastAsia" w:hAnsiTheme="minorHAnsi" w:cstheme="minorBidi"/>
          <w:noProof/>
          <w:sz w:val="22"/>
          <w:szCs w:val="22"/>
          <w:lang w:eastAsia="en-GB"/>
        </w:rPr>
        <w:tab/>
      </w:r>
      <w:r w:rsidRPr="00D642CC">
        <w:rPr>
          <w:rFonts w:eastAsia="Malgun Gothic"/>
          <w:noProof/>
        </w:rPr>
        <w:t>Terminating participating MCData function procedures</w:t>
      </w:r>
      <w:r>
        <w:rPr>
          <w:noProof/>
        </w:rPr>
        <w:tab/>
      </w:r>
      <w:r>
        <w:rPr>
          <w:noProof/>
        </w:rPr>
        <w:fldChar w:fldCharType="begin" w:fldLock="1"/>
      </w:r>
      <w:r>
        <w:rPr>
          <w:noProof/>
        </w:rPr>
        <w:instrText xml:space="preserve"> PAGEREF _Toc131378536 \h </w:instrText>
      </w:r>
      <w:r>
        <w:rPr>
          <w:noProof/>
        </w:rPr>
      </w:r>
      <w:r>
        <w:rPr>
          <w:noProof/>
        </w:rPr>
        <w:fldChar w:fldCharType="separate"/>
      </w:r>
      <w:r>
        <w:rPr>
          <w:noProof/>
        </w:rPr>
        <w:t>207</w:t>
      </w:r>
      <w:r>
        <w:rPr>
          <w:noProof/>
        </w:rPr>
        <w:fldChar w:fldCharType="end"/>
      </w:r>
    </w:p>
    <w:p w14:paraId="3A08425C" w14:textId="0B850A7F" w:rsidR="00A660FE" w:rsidRDefault="00A660FE">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_Toc131378537 \h </w:instrText>
      </w:r>
      <w:r>
        <w:rPr>
          <w:noProof/>
        </w:rPr>
      </w:r>
      <w:r>
        <w:rPr>
          <w:noProof/>
        </w:rPr>
        <w:fldChar w:fldCharType="separate"/>
      </w:r>
      <w:r>
        <w:rPr>
          <w:noProof/>
        </w:rPr>
        <w:t>209</w:t>
      </w:r>
      <w:r>
        <w:rPr>
          <w:noProof/>
        </w:rPr>
        <w:fldChar w:fldCharType="end"/>
      </w:r>
    </w:p>
    <w:p w14:paraId="69E69910" w14:textId="4505A38F" w:rsidR="00A660FE" w:rsidRDefault="00A660FE">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_Toc131378538 \h </w:instrText>
      </w:r>
      <w:r>
        <w:rPr>
          <w:noProof/>
        </w:rPr>
      </w:r>
      <w:r>
        <w:rPr>
          <w:noProof/>
        </w:rPr>
        <w:fldChar w:fldCharType="separate"/>
      </w:r>
      <w:r>
        <w:rPr>
          <w:noProof/>
        </w:rPr>
        <w:t>209</w:t>
      </w:r>
      <w:r>
        <w:rPr>
          <w:noProof/>
        </w:rPr>
        <w:fldChar w:fldCharType="end"/>
      </w:r>
    </w:p>
    <w:p w14:paraId="4E8AEC41" w14:textId="3305118C"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9.2.4.4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_Toc131378539 \h </w:instrText>
      </w:r>
      <w:r>
        <w:rPr>
          <w:noProof/>
        </w:rPr>
      </w:r>
      <w:r>
        <w:rPr>
          <w:noProof/>
        </w:rPr>
        <w:fldChar w:fldCharType="separate"/>
      </w:r>
      <w:r>
        <w:rPr>
          <w:noProof/>
        </w:rPr>
        <w:t>209</w:t>
      </w:r>
      <w:r>
        <w:rPr>
          <w:noProof/>
        </w:rPr>
        <w:fldChar w:fldCharType="end"/>
      </w:r>
    </w:p>
    <w:p w14:paraId="4296539A" w14:textId="209C8AAC" w:rsidR="00A660FE" w:rsidRDefault="00A660FE">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_Toc131378540 \h </w:instrText>
      </w:r>
      <w:r>
        <w:rPr>
          <w:noProof/>
        </w:rPr>
      </w:r>
      <w:r>
        <w:rPr>
          <w:noProof/>
        </w:rPr>
        <w:fldChar w:fldCharType="separate"/>
      </w:r>
      <w:r>
        <w:rPr>
          <w:noProof/>
        </w:rPr>
        <w:t>209</w:t>
      </w:r>
      <w:r>
        <w:rPr>
          <w:noProof/>
        </w:rPr>
        <w:fldChar w:fldCharType="end"/>
      </w:r>
    </w:p>
    <w:p w14:paraId="1C121A8E" w14:textId="1BFEFC17" w:rsidR="00A660FE" w:rsidRDefault="00A660FE">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_Toc131378541 \h </w:instrText>
      </w:r>
      <w:r>
        <w:rPr>
          <w:noProof/>
        </w:rPr>
      </w:r>
      <w:r>
        <w:rPr>
          <w:noProof/>
        </w:rPr>
        <w:fldChar w:fldCharType="separate"/>
      </w:r>
      <w:r>
        <w:rPr>
          <w:noProof/>
        </w:rPr>
        <w:t>210</w:t>
      </w:r>
      <w:r>
        <w:rPr>
          <w:noProof/>
        </w:rPr>
        <w:fldChar w:fldCharType="end"/>
      </w:r>
    </w:p>
    <w:p w14:paraId="7D918ABB" w14:textId="761B2263" w:rsidR="00A660FE" w:rsidRDefault="00A660FE">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D642CC">
        <w:rPr>
          <w:noProof/>
          <w:lang w:val="en-IN"/>
        </w:rPr>
        <w:t xml:space="preserve">controlling MCData function </w:t>
      </w:r>
      <w:r w:rsidRPr="00D642CC">
        <w:rPr>
          <w:noProof/>
          <w:lang w:val="en-US"/>
        </w:rPr>
        <w:t>p</w:t>
      </w:r>
      <w:r>
        <w:rPr>
          <w:noProof/>
        </w:rPr>
        <w:t>rocedures</w:t>
      </w:r>
      <w:r>
        <w:rPr>
          <w:noProof/>
        </w:rPr>
        <w:tab/>
      </w:r>
      <w:r>
        <w:rPr>
          <w:noProof/>
        </w:rPr>
        <w:fldChar w:fldCharType="begin" w:fldLock="1"/>
      </w:r>
      <w:r>
        <w:rPr>
          <w:noProof/>
        </w:rPr>
        <w:instrText xml:space="preserve"> PAGEREF _Toc131378542 \h </w:instrText>
      </w:r>
      <w:r>
        <w:rPr>
          <w:noProof/>
        </w:rPr>
      </w:r>
      <w:r>
        <w:rPr>
          <w:noProof/>
        </w:rPr>
        <w:fldChar w:fldCharType="separate"/>
      </w:r>
      <w:r>
        <w:rPr>
          <w:noProof/>
        </w:rPr>
        <w:t>210</w:t>
      </w:r>
      <w:r>
        <w:rPr>
          <w:noProof/>
        </w:rPr>
        <w:fldChar w:fldCharType="end"/>
      </w:r>
    </w:p>
    <w:p w14:paraId="53841D45" w14:textId="79570DC9" w:rsidR="00A660FE" w:rsidRDefault="00A660FE">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D642CC">
        <w:rPr>
          <w:noProof/>
          <w:lang w:val="en-IN"/>
        </w:rPr>
        <w:t>controlling MCData function p</w:t>
      </w:r>
      <w:r>
        <w:rPr>
          <w:noProof/>
        </w:rPr>
        <w:t>rocedures</w:t>
      </w:r>
      <w:r>
        <w:rPr>
          <w:noProof/>
        </w:rPr>
        <w:tab/>
      </w:r>
      <w:r>
        <w:rPr>
          <w:noProof/>
        </w:rPr>
        <w:fldChar w:fldCharType="begin" w:fldLock="1"/>
      </w:r>
      <w:r>
        <w:rPr>
          <w:noProof/>
        </w:rPr>
        <w:instrText xml:space="preserve"> PAGEREF _Toc131378543 \h </w:instrText>
      </w:r>
      <w:r>
        <w:rPr>
          <w:noProof/>
        </w:rPr>
      </w:r>
      <w:r>
        <w:rPr>
          <w:noProof/>
        </w:rPr>
        <w:fldChar w:fldCharType="separate"/>
      </w:r>
      <w:r>
        <w:rPr>
          <w:noProof/>
        </w:rPr>
        <w:t>212</w:t>
      </w:r>
      <w:r>
        <w:rPr>
          <w:noProof/>
        </w:rPr>
        <w:fldChar w:fldCharType="end"/>
      </w:r>
    </w:p>
    <w:p w14:paraId="0E63CB4B" w14:textId="4621BADF" w:rsidR="00A660FE" w:rsidRDefault="00A660FE">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_Toc131378544 \h </w:instrText>
      </w:r>
      <w:r>
        <w:rPr>
          <w:noProof/>
        </w:rPr>
      </w:r>
      <w:r>
        <w:rPr>
          <w:noProof/>
        </w:rPr>
        <w:fldChar w:fldCharType="separate"/>
      </w:r>
      <w:r>
        <w:rPr>
          <w:noProof/>
        </w:rPr>
        <w:t>215</w:t>
      </w:r>
      <w:r>
        <w:rPr>
          <w:noProof/>
        </w:rPr>
        <w:fldChar w:fldCharType="end"/>
      </w:r>
    </w:p>
    <w:p w14:paraId="257AACF4" w14:textId="6CAA60E2" w:rsidR="00A660FE" w:rsidRDefault="00A660FE">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_Toc131378545 \h </w:instrText>
      </w:r>
      <w:r>
        <w:rPr>
          <w:noProof/>
        </w:rPr>
      </w:r>
      <w:r>
        <w:rPr>
          <w:noProof/>
        </w:rPr>
        <w:fldChar w:fldCharType="separate"/>
      </w:r>
      <w:r>
        <w:rPr>
          <w:noProof/>
        </w:rPr>
        <w:t>215</w:t>
      </w:r>
      <w:r>
        <w:rPr>
          <w:noProof/>
        </w:rPr>
        <w:fldChar w:fldCharType="end"/>
      </w:r>
    </w:p>
    <w:p w14:paraId="6E49C2A9" w14:textId="631D5D05" w:rsidR="00A660FE" w:rsidRDefault="00A660FE">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_Toc131378546 \h </w:instrText>
      </w:r>
      <w:r>
        <w:rPr>
          <w:noProof/>
        </w:rPr>
      </w:r>
      <w:r>
        <w:rPr>
          <w:noProof/>
        </w:rPr>
        <w:fldChar w:fldCharType="separate"/>
      </w:r>
      <w:r>
        <w:rPr>
          <w:noProof/>
        </w:rPr>
        <w:t>215</w:t>
      </w:r>
      <w:r>
        <w:rPr>
          <w:noProof/>
        </w:rPr>
        <w:fldChar w:fldCharType="end"/>
      </w:r>
    </w:p>
    <w:p w14:paraId="1EBDCC2D" w14:textId="6B3311A4" w:rsidR="00A660FE" w:rsidRDefault="00A660FE">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_Toc131378547 \h </w:instrText>
      </w:r>
      <w:r>
        <w:rPr>
          <w:noProof/>
        </w:rPr>
      </w:r>
      <w:r>
        <w:rPr>
          <w:noProof/>
        </w:rPr>
        <w:fldChar w:fldCharType="separate"/>
      </w:r>
      <w:r>
        <w:rPr>
          <w:noProof/>
        </w:rPr>
        <w:t>215</w:t>
      </w:r>
      <w:r>
        <w:rPr>
          <w:noProof/>
        </w:rPr>
        <w:fldChar w:fldCharType="end"/>
      </w:r>
    </w:p>
    <w:p w14:paraId="724E9AB5" w14:textId="4A916ECF" w:rsidR="00A660FE" w:rsidRDefault="00A660FE">
      <w:pPr>
        <w:pStyle w:val="TOC3"/>
        <w:rPr>
          <w:rFonts w:asciiTheme="minorHAnsi" w:eastAsiaTheme="minorEastAsia" w:hAnsiTheme="minorHAnsi" w:cstheme="minorBidi"/>
          <w:noProof/>
          <w:sz w:val="22"/>
          <w:szCs w:val="22"/>
          <w:lang w:eastAsia="en-GB"/>
        </w:rPr>
      </w:pPr>
      <w:r>
        <w:rPr>
          <w:noProof/>
        </w:rPr>
        <w:lastRenderedPageBreak/>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_Toc131378548 \h </w:instrText>
      </w:r>
      <w:r>
        <w:rPr>
          <w:noProof/>
        </w:rPr>
      </w:r>
      <w:r>
        <w:rPr>
          <w:noProof/>
        </w:rPr>
        <w:fldChar w:fldCharType="separate"/>
      </w:r>
      <w:r>
        <w:rPr>
          <w:noProof/>
        </w:rPr>
        <w:t>215</w:t>
      </w:r>
      <w:r>
        <w:rPr>
          <w:noProof/>
        </w:rPr>
        <w:fldChar w:fldCharType="end"/>
      </w:r>
    </w:p>
    <w:p w14:paraId="4C921314" w14:textId="0FD28091"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9.2.5.1</w:t>
      </w:r>
      <w:r>
        <w:rPr>
          <w:rFonts w:asciiTheme="minorHAnsi" w:eastAsiaTheme="minorEastAsia" w:hAnsiTheme="minorHAnsi" w:cstheme="minorBidi"/>
          <w:noProof/>
          <w:sz w:val="22"/>
          <w:szCs w:val="22"/>
          <w:lang w:eastAsia="en-GB"/>
        </w:rPr>
        <w:tab/>
      </w:r>
      <w:r w:rsidRPr="00D642CC">
        <w:rPr>
          <w:noProof/>
          <w:lang w:val="en-US"/>
        </w:rPr>
        <w:t>Common procedure</w:t>
      </w:r>
      <w:r>
        <w:rPr>
          <w:noProof/>
        </w:rPr>
        <w:tab/>
      </w:r>
      <w:r>
        <w:rPr>
          <w:noProof/>
        </w:rPr>
        <w:fldChar w:fldCharType="begin" w:fldLock="1"/>
      </w:r>
      <w:r>
        <w:rPr>
          <w:noProof/>
        </w:rPr>
        <w:instrText xml:space="preserve"> PAGEREF _Toc131378549 \h </w:instrText>
      </w:r>
      <w:r>
        <w:rPr>
          <w:noProof/>
        </w:rPr>
      </w:r>
      <w:r>
        <w:rPr>
          <w:noProof/>
        </w:rPr>
        <w:fldChar w:fldCharType="separate"/>
      </w:r>
      <w:r>
        <w:rPr>
          <w:noProof/>
        </w:rPr>
        <w:t>215</w:t>
      </w:r>
      <w:r>
        <w:rPr>
          <w:noProof/>
        </w:rPr>
        <w:fldChar w:fldCharType="end"/>
      </w:r>
    </w:p>
    <w:p w14:paraId="1AF2D3E3" w14:textId="57E6B18F"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9.2.5.1.1</w:t>
      </w:r>
      <w:r>
        <w:rPr>
          <w:rFonts w:asciiTheme="minorHAnsi" w:eastAsiaTheme="minorEastAsia" w:hAnsiTheme="minorHAnsi" w:cstheme="minorBidi"/>
          <w:noProof/>
          <w:sz w:val="22"/>
          <w:szCs w:val="22"/>
          <w:lang w:eastAsia="en-GB"/>
        </w:rPr>
        <w:tab/>
      </w:r>
      <w:r w:rsidRPr="00D642CC">
        <w:rPr>
          <w:rFonts w:eastAsia="Malgun Gothic"/>
          <w:noProof/>
          <w:lang w:val="en-US"/>
        </w:rPr>
        <w:t>Generating</w:t>
      </w:r>
      <w:r w:rsidRPr="00D642CC">
        <w:rPr>
          <w:rFonts w:eastAsia="Malgun Gothic"/>
          <w:noProof/>
        </w:rPr>
        <w:t xml:space="preserve"> an INVITE request on receipt of a REFER request</w:t>
      </w:r>
      <w:r>
        <w:rPr>
          <w:noProof/>
        </w:rPr>
        <w:tab/>
      </w:r>
      <w:r>
        <w:rPr>
          <w:noProof/>
        </w:rPr>
        <w:fldChar w:fldCharType="begin" w:fldLock="1"/>
      </w:r>
      <w:r>
        <w:rPr>
          <w:noProof/>
        </w:rPr>
        <w:instrText xml:space="preserve"> PAGEREF _Toc131378550 \h </w:instrText>
      </w:r>
      <w:r>
        <w:rPr>
          <w:noProof/>
        </w:rPr>
      </w:r>
      <w:r>
        <w:rPr>
          <w:noProof/>
        </w:rPr>
        <w:fldChar w:fldCharType="separate"/>
      </w:r>
      <w:r>
        <w:rPr>
          <w:noProof/>
        </w:rPr>
        <w:t>215</w:t>
      </w:r>
      <w:r>
        <w:rPr>
          <w:noProof/>
        </w:rPr>
        <w:fldChar w:fldCharType="end"/>
      </w:r>
    </w:p>
    <w:p w14:paraId="70B77B56" w14:textId="662335C1"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9.2.5.1.2</w:t>
      </w:r>
      <w:r>
        <w:rPr>
          <w:rFonts w:asciiTheme="minorHAnsi" w:eastAsiaTheme="minorEastAsia" w:hAnsiTheme="minorHAnsi" w:cstheme="minorBidi"/>
          <w:noProof/>
          <w:sz w:val="22"/>
          <w:szCs w:val="22"/>
          <w:lang w:eastAsia="en-GB"/>
        </w:rPr>
        <w:tab/>
      </w:r>
      <w:r w:rsidRPr="00D642CC">
        <w:rPr>
          <w:rFonts w:eastAsia="Malgun Gothic"/>
          <w:noProof/>
          <w:lang w:val="en-US"/>
        </w:rPr>
        <w:t>Generating</w:t>
      </w:r>
      <w:r w:rsidRPr="00D642CC">
        <w:rPr>
          <w:rFonts w:eastAsia="Malgun Gothic"/>
          <w:noProof/>
        </w:rPr>
        <w:t xml:space="preserve"> </w:t>
      </w:r>
      <w:r w:rsidRPr="00D642CC">
        <w:rPr>
          <w:rFonts w:eastAsia="Malgun Gothic"/>
          <w:noProof/>
          <w:lang w:val="en-US"/>
        </w:rPr>
        <w:t>Re-</w:t>
      </w:r>
      <w:r w:rsidRPr="00D642CC">
        <w:rPr>
          <w:rFonts w:eastAsia="Malgun Gothic"/>
          <w:noProof/>
        </w:rPr>
        <w:t xml:space="preserve">INVITE request </w:t>
      </w:r>
      <w:r w:rsidRPr="00D642CC">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_Toc131378551 \h </w:instrText>
      </w:r>
      <w:r>
        <w:rPr>
          <w:noProof/>
        </w:rPr>
      </w:r>
      <w:r>
        <w:rPr>
          <w:noProof/>
        </w:rPr>
        <w:fldChar w:fldCharType="separate"/>
      </w:r>
      <w:r>
        <w:rPr>
          <w:noProof/>
        </w:rPr>
        <w:t>216</w:t>
      </w:r>
      <w:r>
        <w:rPr>
          <w:noProof/>
        </w:rPr>
        <w:fldChar w:fldCharType="end"/>
      </w:r>
    </w:p>
    <w:p w14:paraId="4A038435" w14:textId="26D10AAB"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9.2.5.1.3</w:t>
      </w:r>
      <w:r>
        <w:rPr>
          <w:rFonts w:asciiTheme="minorHAnsi" w:eastAsiaTheme="minorEastAsia" w:hAnsiTheme="minorHAnsi" w:cstheme="minorBidi"/>
          <w:noProof/>
          <w:sz w:val="22"/>
          <w:szCs w:val="22"/>
          <w:lang w:eastAsia="en-GB"/>
        </w:rPr>
        <w:tab/>
      </w:r>
      <w:r w:rsidRPr="00D642CC">
        <w:rPr>
          <w:rFonts w:eastAsia="Malgun Gothic"/>
          <w:noProof/>
          <w:lang w:val="en-US"/>
        </w:rPr>
        <w:t>Generating</w:t>
      </w:r>
      <w:r w:rsidRPr="00D642CC">
        <w:rPr>
          <w:rFonts w:eastAsia="Malgun Gothic"/>
          <w:noProof/>
        </w:rPr>
        <w:t xml:space="preserve"> </w:t>
      </w:r>
      <w:r w:rsidRPr="00D642CC">
        <w:rPr>
          <w:rFonts w:eastAsia="Malgun Gothic"/>
          <w:noProof/>
          <w:lang w:val="en-US"/>
        </w:rPr>
        <w:t>Re-</w:t>
      </w:r>
      <w:r w:rsidRPr="00D642CC">
        <w:rPr>
          <w:rFonts w:eastAsia="Malgun Gothic"/>
          <w:noProof/>
        </w:rPr>
        <w:t xml:space="preserve">INVITE request </w:t>
      </w:r>
      <w:r w:rsidRPr="00D642CC">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_Toc131378552 \h </w:instrText>
      </w:r>
      <w:r>
        <w:rPr>
          <w:noProof/>
        </w:rPr>
      </w:r>
      <w:r>
        <w:rPr>
          <w:noProof/>
        </w:rPr>
        <w:fldChar w:fldCharType="separate"/>
      </w:r>
      <w:r>
        <w:rPr>
          <w:noProof/>
        </w:rPr>
        <w:t>216</w:t>
      </w:r>
      <w:r>
        <w:rPr>
          <w:noProof/>
        </w:rPr>
        <w:fldChar w:fldCharType="end"/>
      </w:r>
    </w:p>
    <w:p w14:paraId="03F3C9BD" w14:textId="02B99DF0" w:rsidR="00A660FE" w:rsidRDefault="00A660FE">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D642CC">
        <w:rPr>
          <w:noProof/>
          <w:lang w:val="en-US"/>
        </w:rPr>
        <w:t>Initiating o</w:t>
      </w:r>
      <w:r>
        <w:rPr>
          <w:noProof/>
        </w:rPr>
        <w:t>ne-to-one SDS communication</w:t>
      </w:r>
      <w:r>
        <w:rPr>
          <w:noProof/>
        </w:rPr>
        <w:tab/>
      </w:r>
      <w:r>
        <w:rPr>
          <w:noProof/>
        </w:rPr>
        <w:fldChar w:fldCharType="begin" w:fldLock="1"/>
      </w:r>
      <w:r>
        <w:rPr>
          <w:noProof/>
        </w:rPr>
        <w:instrText xml:space="preserve"> PAGEREF _Toc131378553 \h </w:instrText>
      </w:r>
      <w:r>
        <w:rPr>
          <w:noProof/>
        </w:rPr>
      </w:r>
      <w:r>
        <w:rPr>
          <w:noProof/>
        </w:rPr>
        <w:fldChar w:fldCharType="separate"/>
      </w:r>
      <w:r>
        <w:rPr>
          <w:noProof/>
        </w:rPr>
        <w:t>217</w:t>
      </w:r>
      <w:r>
        <w:rPr>
          <w:noProof/>
        </w:rPr>
        <w:fldChar w:fldCharType="end"/>
      </w:r>
    </w:p>
    <w:p w14:paraId="3A8EFB07" w14:textId="510CEBE9" w:rsidR="00A660FE" w:rsidRDefault="00A660FE">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_Toc131378554 \h </w:instrText>
      </w:r>
      <w:r>
        <w:rPr>
          <w:noProof/>
        </w:rPr>
      </w:r>
      <w:r>
        <w:rPr>
          <w:noProof/>
        </w:rPr>
        <w:fldChar w:fldCharType="separate"/>
      </w:r>
      <w:r>
        <w:rPr>
          <w:noProof/>
        </w:rPr>
        <w:t>217</w:t>
      </w:r>
      <w:r>
        <w:rPr>
          <w:noProof/>
        </w:rPr>
        <w:fldChar w:fldCharType="end"/>
      </w:r>
    </w:p>
    <w:p w14:paraId="1A410B32" w14:textId="7B695F9B" w:rsidR="00A660FE" w:rsidRDefault="00A660FE">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_Toc131378555 \h </w:instrText>
      </w:r>
      <w:r>
        <w:rPr>
          <w:noProof/>
        </w:rPr>
      </w:r>
      <w:r>
        <w:rPr>
          <w:noProof/>
        </w:rPr>
        <w:fldChar w:fldCharType="separate"/>
      </w:r>
      <w:r>
        <w:rPr>
          <w:noProof/>
        </w:rPr>
        <w:t>217</w:t>
      </w:r>
      <w:r>
        <w:rPr>
          <w:noProof/>
        </w:rPr>
        <w:fldChar w:fldCharType="end"/>
      </w:r>
    </w:p>
    <w:p w14:paraId="4C5733DC" w14:textId="4EAAE94F" w:rsidR="00A660FE" w:rsidRDefault="00A660FE">
      <w:pPr>
        <w:pStyle w:val="TOC5"/>
        <w:rPr>
          <w:rFonts w:asciiTheme="minorHAnsi" w:eastAsiaTheme="minorEastAsia" w:hAnsiTheme="minorHAnsi" w:cstheme="minorBidi"/>
          <w:noProof/>
          <w:sz w:val="22"/>
          <w:szCs w:val="22"/>
          <w:lang w:eastAsia="en-GB"/>
        </w:rPr>
      </w:pPr>
      <w:r>
        <w:rPr>
          <w:noProof/>
        </w:rPr>
        <w:t>9.2.5.2.</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 xml:space="preserve">Participating </w:t>
      </w:r>
      <w:r>
        <w:rPr>
          <w:noProof/>
        </w:rPr>
        <w:t xml:space="preserve">MCData </w:t>
      </w:r>
      <w:r w:rsidRPr="00D642CC">
        <w:rPr>
          <w:noProof/>
          <w:lang w:val="en-US"/>
        </w:rPr>
        <w:t>function</w:t>
      </w:r>
      <w:r>
        <w:rPr>
          <w:noProof/>
        </w:rPr>
        <w:t xml:space="preserve"> procedures</w:t>
      </w:r>
      <w:r>
        <w:rPr>
          <w:noProof/>
        </w:rPr>
        <w:tab/>
      </w:r>
      <w:r>
        <w:rPr>
          <w:noProof/>
        </w:rPr>
        <w:fldChar w:fldCharType="begin" w:fldLock="1"/>
      </w:r>
      <w:r>
        <w:rPr>
          <w:noProof/>
        </w:rPr>
        <w:instrText xml:space="preserve"> PAGEREF _Toc131378556 \h </w:instrText>
      </w:r>
      <w:r>
        <w:rPr>
          <w:noProof/>
        </w:rPr>
      </w:r>
      <w:r>
        <w:rPr>
          <w:noProof/>
        </w:rPr>
        <w:fldChar w:fldCharType="separate"/>
      </w:r>
      <w:r>
        <w:rPr>
          <w:noProof/>
        </w:rPr>
        <w:t>220</w:t>
      </w:r>
      <w:r>
        <w:rPr>
          <w:noProof/>
        </w:rPr>
        <w:fldChar w:fldCharType="end"/>
      </w:r>
    </w:p>
    <w:p w14:paraId="486D6FB0" w14:textId="6D24BB13"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9.2.5.2.3</w:t>
      </w:r>
      <w:r>
        <w:rPr>
          <w:rFonts w:asciiTheme="minorHAnsi" w:eastAsiaTheme="minorEastAsia" w:hAnsiTheme="minorHAnsi" w:cstheme="minorBidi"/>
          <w:noProof/>
          <w:sz w:val="22"/>
          <w:szCs w:val="22"/>
          <w:lang w:eastAsia="en-GB"/>
        </w:rPr>
        <w:tab/>
      </w:r>
      <w:r w:rsidRPr="00D642CC">
        <w:rPr>
          <w:noProof/>
          <w:lang w:val="en-US"/>
        </w:rPr>
        <w:t xml:space="preserve">Controlling </w:t>
      </w:r>
      <w:r>
        <w:rPr>
          <w:noProof/>
        </w:rPr>
        <w:t xml:space="preserve">MCData </w:t>
      </w:r>
      <w:r w:rsidRPr="00D642CC">
        <w:rPr>
          <w:noProof/>
          <w:lang w:val="en-US"/>
        </w:rPr>
        <w:t>function</w:t>
      </w:r>
      <w:r>
        <w:rPr>
          <w:noProof/>
        </w:rPr>
        <w:t xml:space="preserve"> procedures</w:t>
      </w:r>
      <w:r>
        <w:rPr>
          <w:noProof/>
        </w:rPr>
        <w:tab/>
      </w:r>
      <w:r>
        <w:rPr>
          <w:noProof/>
        </w:rPr>
        <w:fldChar w:fldCharType="begin" w:fldLock="1"/>
      </w:r>
      <w:r>
        <w:rPr>
          <w:noProof/>
        </w:rPr>
        <w:instrText xml:space="preserve"> PAGEREF _Toc131378557 \h </w:instrText>
      </w:r>
      <w:r>
        <w:rPr>
          <w:noProof/>
        </w:rPr>
      </w:r>
      <w:r>
        <w:rPr>
          <w:noProof/>
        </w:rPr>
        <w:fldChar w:fldCharType="separate"/>
      </w:r>
      <w:r>
        <w:rPr>
          <w:noProof/>
        </w:rPr>
        <w:t>224</w:t>
      </w:r>
      <w:r>
        <w:rPr>
          <w:noProof/>
        </w:rPr>
        <w:fldChar w:fldCharType="end"/>
      </w:r>
    </w:p>
    <w:p w14:paraId="29629AF1" w14:textId="418F59FC" w:rsidR="00A660FE" w:rsidRDefault="00A660FE">
      <w:pPr>
        <w:pStyle w:val="TOC4"/>
        <w:rPr>
          <w:rFonts w:asciiTheme="minorHAnsi" w:eastAsiaTheme="minorEastAsia" w:hAnsiTheme="minorHAnsi" w:cstheme="minorBidi"/>
          <w:noProof/>
          <w:sz w:val="22"/>
          <w:szCs w:val="22"/>
          <w:lang w:eastAsia="en-GB"/>
        </w:rPr>
      </w:pPr>
      <w:r>
        <w:rPr>
          <w:noProof/>
        </w:rPr>
        <w:t>9.2.5.</w:t>
      </w:r>
      <w:r w:rsidRPr="00D642CC">
        <w:rPr>
          <w:noProof/>
          <w:lang w:val="en-US"/>
        </w:rPr>
        <w:t>3</w:t>
      </w:r>
      <w:r>
        <w:rPr>
          <w:rFonts w:asciiTheme="minorHAnsi" w:eastAsiaTheme="minorEastAsia" w:hAnsiTheme="minorHAnsi" w:cstheme="minorBidi"/>
          <w:noProof/>
          <w:sz w:val="22"/>
          <w:szCs w:val="22"/>
          <w:lang w:eastAsia="en-GB"/>
        </w:rPr>
        <w:tab/>
      </w:r>
      <w:r w:rsidRPr="00D642CC">
        <w:rPr>
          <w:noProof/>
          <w:lang w:val="en-US"/>
        </w:rPr>
        <w:t>Initiating group</w:t>
      </w:r>
      <w:r>
        <w:rPr>
          <w:noProof/>
        </w:rPr>
        <w:t xml:space="preserve"> SDS communication</w:t>
      </w:r>
      <w:r>
        <w:rPr>
          <w:noProof/>
        </w:rPr>
        <w:tab/>
      </w:r>
      <w:r>
        <w:rPr>
          <w:noProof/>
        </w:rPr>
        <w:fldChar w:fldCharType="begin" w:fldLock="1"/>
      </w:r>
      <w:r>
        <w:rPr>
          <w:noProof/>
        </w:rPr>
        <w:instrText xml:space="preserve"> PAGEREF _Toc131378558 \h </w:instrText>
      </w:r>
      <w:r>
        <w:rPr>
          <w:noProof/>
        </w:rPr>
      </w:r>
      <w:r>
        <w:rPr>
          <w:noProof/>
        </w:rPr>
        <w:fldChar w:fldCharType="separate"/>
      </w:r>
      <w:r>
        <w:rPr>
          <w:noProof/>
        </w:rPr>
        <w:t>224</w:t>
      </w:r>
      <w:r>
        <w:rPr>
          <w:noProof/>
        </w:rPr>
        <w:fldChar w:fldCharType="end"/>
      </w:r>
    </w:p>
    <w:p w14:paraId="46DEC786" w14:textId="7B042473" w:rsidR="00A660FE" w:rsidRDefault="00A660FE">
      <w:pPr>
        <w:pStyle w:val="TOC5"/>
        <w:rPr>
          <w:rFonts w:asciiTheme="minorHAnsi" w:eastAsiaTheme="minorEastAsia" w:hAnsiTheme="minorHAnsi" w:cstheme="minorBidi"/>
          <w:noProof/>
          <w:sz w:val="22"/>
          <w:szCs w:val="22"/>
          <w:lang w:eastAsia="en-GB"/>
        </w:rPr>
      </w:pPr>
      <w:r>
        <w:rPr>
          <w:noProof/>
        </w:rPr>
        <w:t>9.2.5.</w:t>
      </w:r>
      <w:r w:rsidRPr="00D642CC">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_Toc131378559 \h </w:instrText>
      </w:r>
      <w:r>
        <w:rPr>
          <w:noProof/>
        </w:rPr>
      </w:r>
      <w:r>
        <w:rPr>
          <w:noProof/>
        </w:rPr>
        <w:fldChar w:fldCharType="separate"/>
      </w:r>
      <w:r>
        <w:rPr>
          <w:noProof/>
        </w:rPr>
        <w:t>224</w:t>
      </w:r>
      <w:r>
        <w:rPr>
          <w:noProof/>
        </w:rPr>
        <w:fldChar w:fldCharType="end"/>
      </w:r>
    </w:p>
    <w:p w14:paraId="6B992D74" w14:textId="482A76DB" w:rsidR="00A660FE" w:rsidRDefault="00A660FE">
      <w:pPr>
        <w:pStyle w:val="TOC5"/>
        <w:rPr>
          <w:rFonts w:asciiTheme="minorHAnsi" w:eastAsiaTheme="minorEastAsia" w:hAnsiTheme="minorHAnsi" w:cstheme="minorBidi"/>
          <w:noProof/>
          <w:sz w:val="22"/>
          <w:szCs w:val="22"/>
          <w:lang w:eastAsia="en-GB"/>
        </w:rPr>
      </w:pPr>
      <w:r>
        <w:rPr>
          <w:noProof/>
        </w:rPr>
        <w:t>9.2.5.</w:t>
      </w:r>
      <w:r w:rsidRPr="00D642CC">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_Toc131378560 \h </w:instrText>
      </w:r>
      <w:r>
        <w:rPr>
          <w:noProof/>
        </w:rPr>
      </w:r>
      <w:r>
        <w:rPr>
          <w:noProof/>
        </w:rPr>
        <w:fldChar w:fldCharType="separate"/>
      </w:r>
      <w:r>
        <w:rPr>
          <w:noProof/>
        </w:rPr>
        <w:t>225</w:t>
      </w:r>
      <w:r>
        <w:rPr>
          <w:noProof/>
        </w:rPr>
        <w:fldChar w:fldCharType="end"/>
      </w:r>
    </w:p>
    <w:p w14:paraId="6E71A9CF" w14:textId="43BECE95" w:rsidR="00A660FE" w:rsidRDefault="00A660FE">
      <w:pPr>
        <w:pStyle w:val="TOC5"/>
        <w:rPr>
          <w:rFonts w:asciiTheme="minorHAnsi" w:eastAsiaTheme="minorEastAsia" w:hAnsiTheme="minorHAnsi" w:cstheme="minorBidi"/>
          <w:noProof/>
          <w:sz w:val="22"/>
          <w:szCs w:val="22"/>
          <w:lang w:eastAsia="en-GB"/>
        </w:rPr>
      </w:pPr>
      <w:r>
        <w:rPr>
          <w:noProof/>
        </w:rPr>
        <w:t>9.2.5.</w:t>
      </w:r>
      <w:r w:rsidRPr="00D642CC">
        <w:rPr>
          <w:noProof/>
          <w:lang w:val="en-US"/>
        </w:rPr>
        <w:t>3</w:t>
      </w:r>
      <w:r>
        <w:rPr>
          <w:noProof/>
        </w:rPr>
        <w:t>.</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 xml:space="preserve">Participating </w:t>
      </w:r>
      <w:r>
        <w:rPr>
          <w:noProof/>
        </w:rPr>
        <w:t xml:space="preserve">MCData </w:t>
      </w:r>
      <w:r w:rsidRPr="00D642CC">
        <w:rPr>
          <w:noProof/>
          <w:lang w:val="en-US"/>
        </w:rPr>
        <w:t>function</w:t>
      </w:r>
      <w:r>
        <w:rPr>
          <w:noProof/>
        </w:rPr>
        <w:t xml:space="preserve"> procedures</w:t>
      </w:r>
      <w:r>
        <w:rPr>
          <w:noProof/>
        </w:rPr>
        <w:tab/>
      </w:r>
      <w:r>
        <w:rPr>
          <w:noProof/>
        </w:rPr>
        <w:fldChar w:fldCharType="begin" w:fldLock="1"/>
      </w:r>
      <w:r>
        <w:rPr>
          <w:noProof/>
        </w:rPr>
        <w:instrText xml:space="preserve"> PAGEREF _Toc131378561 \h </w:instrText>
      </w:r>
      <w:r>
        <w:rPr>
          <w:noProof/>
        </w:rPr>
      </w:r>
      <w:r>
        <w:rPr>
          <w:noProof/>
        </w:rPr>
        <w:fldChar w:fldCharType="separate"/>
      </w:r>
      <w:r>
        <w:rPr>
          <w:noProof/>
        </w:rPr>
        <w:t>227</w:t>
      </w:r>
      <w:r>
        <w:rPr>
          <w:noProof/>
        </w:rPr>
        <w:fldChar w:fldCharType="end"/>
      </w:r>
    </w:p>
    <w:p w14:paraId="198C4EFB" w14:textId="0645CAAF" w:rsidR="00A660FE" w:rsidRDefault="00A660FE">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D642CC">
        <w:rPr>
          <w:noProof/>
          <w:lang w:val="en-US"/>
        </w:rPr>
        <w:t xml:space="preserve">Leaving </w:t>
      </w:r>
      <w:r>
        <w:rPr>
          <w:noProof/>
        </w:rPr>
        <w:t>SDS communication</w:t>
      </w:r>
      <w:r>
        <w:rPr>
          <w:noProof/>
        </w:rPr>
        <w:tab/>
      </w:r>
      <w:r>
        <w:rPr>
          <w:noProof/>
        </w:rPr>
        <w:fldChar w:fldCharType="begin" w:fldLock="1"/>
      </w:r>
      <w:r>
        <w:rPr>
          <w:noProof/>
        </w:rPr>
        <w:instrText xml:space="preserve"> PAGEREF _Toc131378562 \h </w:instrText>
      </w:r>
      <w:r>
        <w:rPr>
          <w:noProof/>
        </w:rPr>
      </w:r>
      <w:r>
        <w:rPr>
          <w:noProof/>
        </w:rPr>
        <w:fldChar w:fldCharType="separate"/>
      </w:r>
      <w:r>
        <w:rPr>
          <w:noProof/>
        </w:rPr>
        <w:t>230</w:t>
      </w:r>
      <w:r>
        <w:rPr>
          <w:noProof/>
        </w:rPr>
        <w:fldChar w:fldCharType="end"/>
      </w:r>
    </w:p>
    <w:p w14:paraId="36BEB280" w14:textId="177A8635" w:rsidR="00A660FE" w:rsidRDefault="00A660FE">
      <w:pPr>
        <w:pStyle w:val="TOC5"/>
        <w:rPr>
          <w:rFonts w:asciiTheme="minorHAnsi" w:eastAsiaTheme="minorEastAsia" w:hAnsiTheme="minorHAnsi" w:cstheme="minorBidi"/>
          <w:noProof/>
          <w:sz w:val="22"/>
          <w:szCs w:val="22"/>
          <w:lang w:eastAsia="en-GB"/>
        </w:rPr>
      </w:pPr>
      <w:r>
        <w:rPr>
          <w:noProof/>
        </w:rPr>
        <w:t>9.2.5.</w:t>
      </w:r>
      <w:r w:rsidRPr="00D642CC">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_Toc131378563 \h </w:instrText>
      </w:r>
      <w:r>
        <w:rPr>
          <w:noProof/>
        </w:rPr>
      </w:r>
      <w:r>
        <w:rPr>
          <w:noProof/>
        </w:rPr>
        <w:fldChar w:fldCharType="separate"/>
      </w:r>
      <w:r>
        <w:rPr>
          <w:noProof/>
        </w:rPr>
        <w:t>230</w:t>
      </w:r>
      <w:r>
        <w:rPr>
          <w:noProof/>
        </w:rPr>
        <w:fldChar w:fldCharType="end"/>
      </w:r>
    </w:p>
    <w:p w14:paraId="4CD29EA2" w14:textId="0873C74C" w:rsidR="00A660FE" w:rsidRDefault="00A660FE">
      <w:pPr>
        <w:pStyle w:val="TOC5"/>
        <w:rPr>
          <w:rFonts w:asciiTheme="minorHAnsi" w:eastAsiaTheme="minorEastAsia" w:hAnsiTheme="minorHAnsi" w:cstheme="minorBidi"/>
          <w:noProof/>
          <w:sz w:val="22"/>
          <w:szCs w:val="22"/>
          <w:lang w:eastAsia="en-GB"/>
        </w:rPr>
      </w:pPr>
      <w:r>
        <w:rPr>
          <w:noProof/>
        </w:rPr>
        <w:t>9.2.5.</w:t>
      </w:r>
      <w:r w:rsidRPr="00D642CC">
        <w:rPr>
          <w:noProof/>
          <w:lang w:val="en-US"/>
        </w:rPr>
        <w:t>4</w:t>
      </w:r>
      <w:r>
        <w:rPr>
          <w:noProof/>
        </w:rPr>
        <w:t>.</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 xml:space="preserve">Participating </w:t>
      </w:r>
      <w:r>
        <w:rPr>
          <w:noProof/>
        </w:rPr>
        <w:t xml:space="preserve">MCData </w:t>
      </w:r>
      <w:r w:rsidRPr="00D642CC">
        <w:rPr>
          <w:noProof/>
          <w:lang w:val="en-US"/>
        </w:rPr>
        <w:t>function</w:t>
      </w:r>
      <w:r>
        <w:rPr>
          <w:noProof/>
        </w:rPr>
        <w:t xml:space="preserve"> procedures</w:t>
      </w:r>
      <w:r>
        <w:rPr>
          <w:noProof/>
        </w:rPr>
        <w:tab/>
      </w:r>
      <w:r>
        <w:rPr>
          <w:noProof/>
        </w:rPr>
        <w:fldChar w:fldCharType="begin" w:fldLock="1"/>
      </w:r>
      <w:r>
        <w:rPr>
          <w:noProof/>
        </w:rPr>
        <w:instrText xml:space="preserve"> PAGEREF _Toc131378564 \h </w:instrText>
      </w:r>
      <w:r>
        <w:rPr>
          <w:noProof/>
        </w:rPr>
      </w:r>
      <w:r>
        <w:rPr>
          <w:noProof/>
        </w:rPr>
        <w:fldChar w:fldCharType="separate"/>
      </w:r>
      <w:r>
        <w:rPr>
          <w:noProof/>
        </w:rPr>
        <w:t>231</w:t>
      </w:r>
      <w:r>
        <w:rPr>
          <w:noProof/>
        </w:rPr>
        <w:fldChar w:fldCharType="end"/>
      </w:r>
    </w:p>
    <w:p w14:paraId="471C874A" w14:textId="46F8A1FC"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9.2.6</w:t>
      </w:r>
      <w:r>
        <w:rPr>
          <w:rFonts w:asciiTheme="minorHAnsi" w:eastAsiaTheme="minorEastAsia" w:hAnsiTheme="minorHAnsi" w:cstheme="minorBidi"/>
          <w:noProof/>
          <w:sz w:val="22"/>
          <w:szCs w:val="22"/>
          <w:lang w:eastAsia="en-GB"/>
        </w:rPr>
        <w:tab/>
      </w:r>
      <w:r w:rsidRPr="00D642CC">
        <w:rPr>
          <w:rFonts w:eastAsia="SimSun"/>
          <w:noProof/>
        </w:rPr>
        <w:t>SDS session using MBMS delivery in the media plane</w:t>
      </w:r>
      <w:r>
        <w:rPr>
          <w:noProof/>
        </w:rPr>
        <w:tab/>
      </w:r>
      <w:r>
        <w:rPr>
          <w:noProof/>
        </w:rPr>
        <w:fldChar w:fldCharType="begin" w:fldLock="1"/>
      </w:r>
      <w:r>
        <w:rPr>
          <w:noProof/>
        </w:rPr>
        <w:instrText xml:space="preserve"> PAGEREF _Toc131378565 \h </w:instrText>
      </w:r>
      <w:r>
        <w:rPr>
          <w:noProof/>
        </w:rPr>
      </w:r>
      <w:r>
        <w:rPr>
          <w:noProof/>
        </w:rPr>
        <w:fldChar w:fldCharType="separate"/>
      </w:r>
      <w:r>
        <w:rPr>
          <w:noProof/>
        </w:rPr>
        <w:t>232</w:t>
      </w:r>
      <w:r>
        <w:rPr>
          <w:noProof/>
        </w:rPr>
        <w:fldChar w:fldCharType="end"/>
      </w:r>
    </w:p>
    <w:p w14:paraId="2C7F04F1" w14:textId="0B7AF1C5" w:rsidR="00A660FE" w:rsidRDefault="00A660FE">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_Toc131378566 \h </w:instrText>
      </w:r>
      <w:r>
        <w:rPr>
          <w:noProof/>
        </w:rPr>
      </w:r>
      <w:r>
        <w:rPr>
          <w:noProof/>
        </w:rPr>
        <w:fldChar w:fldCharType="separate"/>
      </w:r>
      <w:r>
        <w:rPr>
          <w:noProof/>
        </w:rPr>
        <w:t>232</w:t>
      </w:r>
      <w:r>
        <w:rPr>
          <w:noProof/>
        </w:rPr>
        <w:fldChar w:fldCharType="end"/>
      </w:r>
    </w:p>
    <w:p w14:paraId="1FED49F9" w14:textId="68E65455"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9.3.1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_Toc131378567 \h </w:instrText>
      </w:r>
      <w:r>
        <w:rPr>
          <w:noProof/>
        </w:rPr>
      </w:r>
      <w:r>
        <w:rPr>
          <w:noProof/>
        </w:rPr>
        <w:fldChar w:fldCharType="separate"/>
      </w:r>
      <w:r>
        <w:rPr>
          <w:noProof/>
        </w:rPr>
        <w:t>232</w:t>
      </w:r>
      <w:r>
        <w:rPr>
          <w:noProof/>
        </w:rPr>
        <w:fldChar w:fldCharType="end"/>
      </w:r>
    </w:p>
    <w:p w14:paraId="6D3BA6AD" w14:textId="5BE2835D"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9.3.1.1</w:t>
      </w:r>
      <w:r>
        <w:rPr>
          <w:rFonts w:asciiTheme="minorHAnsi" w:eastAsiaTheme="minorEastAsia" w:hAnsiTheme="minorHAnsi" w:cstheme="minorBidi"/>
          <w:noProof/>
          <w:sz w:val="22"/>
          <w:szCs w:val="22"/>
          <w:lang w:eastAsia="en-GB"/>
        </w:rPr>
        <w:tab/>
      </w:r>
      <w:r w:rsidRPr="00D642CC">
        <w:rPr>
          <w:noProof/>
          <w:lang w:val="en-IN" w:eastAsia="zh-CN"/>
        </w:rPr>
        <w:t>Message transport to a MCData Client</w:t>
      </w:r>
      <w:r>
        <w:rPr>
          <w:noProof/>
        </w:rPr>
        <w:tab/>
      </w:r>
      <w:r>
        <w:rPr>
          <w:noProof/>
        </w:rPr>
        <w:fldChar w:fldCharType="begin" w:fldLock="1"/>
      </w:r>
      <w:r>
        <w:rPr>
          <w:noProof/>
        </w:rPr>
        <w:instrText xml:space="preserve"> PAGEREF _Toc131378568 \h </w:instrText>
      </w:r>
      <w:r>
        <w:rPr>
          <w:noProof/>
        </w:rPr>
      </w:r>
      <w:r>
        <w:rPr>
          <w:noProof/>
        </w:rPr>
        <w:fldChar w:fldCharType="separate"/>
      </w:r>
      <w:r>
        <w:rPr>
          <w:noProof/>
        </w:rPr>
        <w:t>232</w:t>
      </w:r>
      <w:r>
        <w:rPr>
          <w:noProof/>
        </w:rPr>
        <w:fldChar w:fldCharType="end"/>
      </w:r>
    </w:p>
    <w:p w14:paraId="24763728" w14:textId="46D4598B"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9.3.1.2</w:t>
      </w:r>
      <w:r>
        <w:rPr>
          <w:rFonts w:asciiTheme="minorHAnsi" w:eastAsiaTheme="minorEastAsia" w:hAnsiTheme="minorHAnsi" w:cstheme="minorBidi"/>
          <w:noProof/>
          <w:sz w:val="22"/>
          <w:szCs w:val="22"/>
          <w:lang w:eastAsia="en-GB"/>
        </w:rPr>
        <w:tab/>
      </w:r>
      <w:r w:rsidRPr="00D642CC">
        <w:rPr>
          <w:noProof/>
          <w:lang w:val="en-IN" w:eastAsia="zh-CN"/>
        </w:rPr>
        <w:t>Message transport to a MCData Group</w:t>
      </w:r>
      <w:r>
        <w:rPr>
          <w:noProof/>
        </w:rPr>
        <w:tab/>
      </w:r>
      <w:r>
        <w:rPr>
          <w:noProof/>
        </w:rPr>
        <w:fldChar w:fldCharType="begin" w:fldLock="1"/>
      </w:r>
      <w:r>
        <w:rPr>
          <w:noProof/>
        </w:rPr>
        <w:instrText xml:space="preserve"> PAGEREF _Toc131378569 \h </w:instrText>
      </w:r>
      <w:r>
        <w:rPr>
          <w:noProof/>
        </w:rPr>
      </w:r>
      <w:r>
        <w:rPr>
          <w:noProof/>
        </w:rPr>
        <w:fldChar w:fldCharType="separate"/>
      </w:r>
      <w:r>
        <w:rPr>
          <w:noProof/>
        </w:rPr>
        <w:t>233</w:t>
      </w:r>
      <w:r>
        <w:rPr>
          <w:noProof/>
        </w:rPr>
        <w:fldChar w:fldCharType="end"/>
      </w:r>
    </w:p>
    <w:p w14:paraId="662EBA31" w14:textId="758D3F81"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9.3.2</w:t>
      </w:r>
      <w:r>
        <w:rPr>
          <w:rFonts w:asciiTheme="minorHAnsi" w:eastAsiaTheme="minorEastAsia" w:hAnsiTheme="minorHAnsi" w:cstheme="minorBidi"/>
          <w:noProof/>
          <w:sz w:val="22"/>
          <w:szCs w:val="22"/>
          <w:lang w:eastAsia="en-GB"/>
        </w:rPr>
        <w:tab/>
      </w:r>
      <w:r w:rsidRPr="00D642CC">
        <w:rPr>
          <w:rFonts w:eastAsia="SimSun"/>
          <w:noProof/>
        </w:rPr>
        <w:t>Standalone SDS using signalling control plane</w:t>
      </w:r>
      <w:r>
        <w:rPr>
          <w:noProof/>
        </w:rPr>
        <w:tab/>
      </w:r>
      <w:r>
        <w:rPr>
          <w:noProof/>
        </w:rPr>
        <w:fldChar w:fldCharType="begin" w:fldLock="1"/>
      </w:r>
      <w:r>
        <w:rPr>
          <w:noProof/>
        </w:rPr>
        <w:instrText xml:space="preserve"> PAGEREF _Toc131378570 \h </w:instrText>
      </w:r>
      <w:r>
        <w:rPr>
          <w:noProof/>
        </w:rPr>
      </w:r>
      <w:r>
        <w:rPr>
          <w:noProof/>
        </w:rPr>
        <w:fldChar w:fldCharType="separate"/>
      </w:r>
      <w:r>
        <w:rPr>
          <w:noProof/>
        </w:rPr>
        <w:t>233</w:t>
      </w:r>
      <w:r>
        <w:rPr>
          <w:noProof/>
        </w:rPr>
        <w:fldChar w:fldCharType="end"/>
      </w:r>
    </w:p>
    <w:p w14:paraId="29A9E0A4" w14:textId="73AED095"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9.3.2.1</w:t>
      </w:r>
      <w:r>
        <w:rPr>
          <w:rFonts w:asciiTheme="minorHAnsi" w:eastAsiaTheme="minorEastAsia" w:hAnsiTheme="minorHAnsi" w:cstheme="minorBidi"/>
          <w:noProof/>
          <w:sz w:val="22"/>
          <w:szCs w:val="22"/>
          <w:lang w:eastAsia="en-GB"/>
        </w:rPr>
        <w:tab/>
      </w:r>
      <w:r w:rsidRPr="00D642CC">
        <w:rPr>
          <w:noProof/>
          <w:lang w:val="en-IN" w:eastAsia="zh-CN"/>
        </w:rPr>
        <w:t>General</w:t>
      </w:r>
      <w:r>
        <w:rPr>
          <w:noProof/>
        </w:rPr>
        <w:tab/>
      </w:r>
      <w:r>
        <w:rPr>
          <w:noProof/>
        </w:rPr>
        <w:fldChar w:fldCharType="begin" w:fldLock="1"/>
      </w:r>
      <w:r>
        <w:rPr>
          <w:noProof/>
        </w:rPr>
        <w:instrText xml:space="preserve"> PAGEREF _Toc131378571 \h </w:instrText>
      </w:r>
      <w:r>
        <w:rPr>
          <w:noProof/>
        </w:rPr>
      </w:r>
      <w:r>
        <w:rPr>
          <w:noProof/>
        </w:rPr>
        <w:fldChar w:fldCharType="separate"/>
      </w:r>
      <w:r>
        <w:rPr>
          <w:noProof/>
        </w:rPr>
        <w:t>233</w:t>
      </w:r>
      <w:r>
        <w:rPr>
          <w:noProof/>
        </w:rPr>
        <w:fldChar w:fldCharType="end"/>
      </w:r>
    </w:p>
    <w:p w14:paraId="751BAA33" w14:textId="1B063EF4"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9.3.2.2</w:t>
      </w:r>
      <w:r>
        <w:rPr>
          <w:rFonts w:asciiTheme="minorHAnsi" w:eastAsiaTheme="minorEastAsia" w:hAnsiTheme="minorHAnsi" w:cstheme="minorBidi"/>
          <w:noProof/>
          <w:sz w:val="22"/>
          <w:szCs w:val="22"/>
          <w:lang w:eastAsia="en-GB"/>
        </w:rPr>
        <w:tab/>
      </w:r>
      <w:r w:rsidRPr="00D642CC">
        <w:rPr>
          <w:rFonts w:eastAsia="Malgun Gothic"/>
          <w:noProof/>
          <w:lang w:val="en-IN" w:eastAsia="zh-CN"/>
        </w:rPr>
        <w:t>Sending SDS message</w:t>
      </w:r>
      <w:r>
        <w:rPr>
          <w:noProof/>
        </w:rPr>
        <w:tab/>
      </w:r>
      <w:r>
        <w:rPr>
          <w:noProof/>
        </w:rPr>
        <w:fldChar w:fldCharType="begin" w:fldLock="1"/>
      </w:r>
      <w:r>
        <w:rPr>
          <w:noProof/>
        </w:rPr>
        <w:instrText xml:space="preserve"> PAGEREF _Toc131378572 \h </w:instrText>
      </w:r>
      <w:r>
        <w:rPr>
          <w:noProof/>
        </w:rPr>
      </w:r>
      <w:r>
        <w:rPr>
          <w:noProof/>
        </w:rPr>
        <w:fldChar w:fldCharType="separate"/>
      </w:r>
      <w:r>
        <w:rPr>
          <w:noProof/>
        </w:rPr>
        <w:t>233</w:t>
      </w:r>
      <w:r>
        <w:rPr>
          <w:noProof/>
        </w:rPr>
        <w:fldChar w:fldCharType="end"/>
      </w:r>
    </w:p>
    <w:p w14:paraId="415D5054" w14:textId="371043C2"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9.3.2.3</w:t>
      </w:r>
      <w:r>
        <w:rPr>
          <w:rFonts w:asciiTheme="minorHAnsi" w:eastAsiaTheme="minorEastAsia" w:hAnsiTheme="minorHAnsi" w:cstheme="minorBidi"/>
          <w:noProof/>
          <w:sz w:val="22"/>
          <w:szCs w:val="22"/>
          <w:lang w:eastAsia="en-GB"/>
        </w:rPr>
        <w:tab/>
      </w:r>
      <w:r w:rsidRPr="00D642CC">
        <w:rPr>
          <w:rFonts w:eastAsia="Malgun Gothic"/>
          <w:noProof/>
          <w:lang w:val="en-IN" w:eastAsia="zh-CN"/>
        </w:rPr>
        <w:t>Retransmitting SDS message</w:t>
      </w:r>
      <w:r>
        <w:rPr>
          <w:noProof/>
        </w:rPr>
        <w:tab/>
      </w:r>
      <w:r>
        <w:rPr>
          <w:noProof/>
        </w:rPr>
        <w:fldChar w:fldCharType="begin" w:fldLock="1"/>
      </w:r>
      <w:r>
        <w:rPr>
          <w:noProof/>
        </w:rPr>
        <w:instrText xml:space="preserve"> PAGEREF _Toc131378573 \h </w:instrText>
      </w:r>
      <w:r>
        <w:rPr>
          <w:noProof/>
        </w:rPr>
      </w:r>
      <w:r>
        <w:rPr>
          <w:noProof/>
        </w:rPr>
        <w:fldChar w:fldCharType="separate"/>
      </w:r>
      <w:r>
        <w:rPr>
          <w:noProof/>
        </w:rPr>
        <w:t>234</w:t>
      </w:r>
      <w:r>
        <w:rPr>
          <w:noProof/>
        </w:rPr>
        <w:fldChar w:fldCharType="end"/>
      </w:r>
    </w:p>
    <w:p w14:paraId="33DF6C46" w14:textId="42F753F9"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9.3.2.4</w:t>
      </w:r>
      <w:r>
        <w:rPr>
          <w:rFonts w:asciiTheme="minorHAnsi" w:eastAsiaTheme="minorEastAsia" w:hAnsiTheme="minorHAnsi" w:cstheme="minorBidi"/>
          <w:noProof/>
          <w:sz w:val="22"/>
          <w:szCs w:val="22"/>
          <w:lang w:eastAsia="en-GB"/>
        </w:rPr>
        <w:tab/>
      </w:r>
      <w:r w:rsidRPr="00D642CC">
        <w:rPr>
          <w:rFonts w:eastAsia="Malgun Gothic"/>
          <w:noProof/>
          <w:lang w:val="en-IN" w:eastAsia="zh-CN"/>
        </w:rPr>
        <w:t>Receiving SDS message</w:t>
      </w:r>
      <w:r>
        <w:rPr>
          <w:noProof/>
        </w:rPr>
        <w:tab/>
      </w:r>
      <w:r>
        <w:rPr>
          <w:noProof/>
        </w:rPr>
        <w:fldChar w:fldCharType="begin" w:fldLock="1"/>
      </w:r>
      <w:r>
        <w:rPr>
          <w:noProof/>
        </w:rPr>
        <w:instrText xml:space="preserve"> PAGEREF _Toc131378574 \h </w:instrText>
      </w:r>
      <w:r>
        <w:rPr>
          <w:noProof/>
        </w:rPr>
      </w:r>
      <w:r>
        <w:rPr>
          <w:noProof/>
        </w:rPr>
        <w:fldChar w:fldCharType="separate"/>
      </w:r>
      <w:r>
        <w:rPr>
          <w:noProof/>
        </w:rPr>
        <w:t>235</w:t>
      </w:r>
      <w:r>
        <w:rPr>
          <w:noProof/>
        </w:rPr>
        <w:fldChar w:fldCharType="end"/>
      </w:r>
    </w:p>
    <w:p w14:paraId="1D499764" w14:textId="61C81E15"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9.3.2.5</w:t>
      </w:r>
      <w:r>
        <w:rPr>
          <w:rFonts w:asciiTheme="minorHAnsi" w:eastAsiaTheme="minorEastAsia" w:hAnsiTheme="minorHAnsi" w:cstheme="minorBidi"/>
          <w:noProof/>
          <w:sz w:val="22"/>
          <w:szCs w:val="22"/>
          <w:lang w:eastAsia="en-GB"/>
        </w:rPr>
        <w:tab/>
      </w:r>
      <w:r w:rsidRPr="00D642CC">
        <w:rPr>
          <w:noProof/>
          <w:lang w:val="en-IN" w:eastAsia="zh-CN"/>
        </w:rPr>
        <w:t>SDS Read while TFS3 (delivery and read) is running</w:t>
      </w:r>
      <w:r>
        <w:rPr>
          <w:noProof/>
        </w:rPr>
        <w:tab/>
      </w:r>
      <w:r>
        <w:rPr>
          <w:noProof/>
        </w:rPr>
        <w:fldChar w:fldCharType="begin" w:fldLock="1"/>
      </w:r>
      <w:r>
        <w:rPr>
          <w:noProof/>
        </w:rPr>
        <w:instrText xml:space="preserve"> PAGEREF _Toc131378575 \h </w:instrText>
      </w:r>
      <w:r>
        <w:rPr>
          <w:noProof/>
        </w:rPr>
      </w:r>
      <w:r>
        <w:rPr>
          <w:noProof/>
        </w:rPr>
        <w:fldChar w:fldCharType="separate"/>
      </w:r>
      <w:r>
        <w:rPr>
          <w:noProof/>
        </w:rPr>
        <w:t>236</w:t>
      </w:r>
      <w:r>
        <w:rPr>
          <w:noProof/>
        </w:rPr>
        <w:fldChar w:fldCharType="end"/>
      </w:r>
    </w:p>
    <w:p w14:paraId="2B41A8A0" w14:textId="61368DB5" w:rsidR="00A660FE" w:rsidRDefault="00A660FE">
      <w:pPr>
        <w:pStyle w:val="TOC4"/>
        <w:rPr>
          <w:rFonts w:asciiTheme="minorHAnsi" w:eastAsiaTheme="minorEastAsia" w:hAnsiTheme="minorHAnsi" w:cstheme="minorBidi"/>
          <w:noProof/>
          <w:sz w:val="22"/>
          <w:szCs w:val="22"/>
          <w:lang w:eastAsia="en-GB"/>
        </w:rPr>
      </w:pPr>
      <w:r w:rsidRPr="00D642CC">
        <w:rPr>
          <w:noProof/>
          <w:lang w:val="en-IN" w:eastAsia="zh-CN"/>
        </w:rPr>
        <w:t>9.3.2.6</w:t>
      </w:r>
      <w:r>
        <w:rPr>
          <w:rFonts w:asciiTheme="minorHAnsi" w:eastAsiaTheme="minorEastAsia" w:hAnsiTheme="minorHAnsi" w:cstheme="minorBidi"/>
          <w:noProof/>
          <w:sz w:val="22"/>
          <w:szCs w:val="22"/>
          <w:lang w:eastAsia="en-GB"/>
        </w:rPr>
        <w:tab/>
      </w:r>
      <w:r w:rsidRPr="00D642CC">
        <w:rPr>
          <w:rFonts w:eastAsia="Malgun Gothic"/>
          <w:noProof/>
          <w:lang w:val="en-IN" w:eastAsia="zh-CN"/>
        </w:rPr>
        <w:t>Timer TFS3 (delivery and read) expires</w:t>
      </w:r>
      <w:r>
        <w:rPr>
          <w:noProof/>
        </w:rPr>
        <w:tab/>
      </w:r>
      <w:r>
        <w:rPr>
          <w:noProof/>
        </w:rPr>
        <w:fldChar w:fldCharType="begin" w:fldLock="1"/>
      </w:r>
      <w:r>
        <w:rPr>
          <w:noProof/>
        </w:rPr>
        <w:instrText xml:space="preserve"> PAGEREF _Toc131378576 \h </w:instrText>
      </w:r>
      <w:r>
        <w:rPr>
          <w:noProof/>
        </w:rPr>
      </w:r>
      <w:r>
        <w:rPr>
          <w:noProof/>
        </w:rPr>
        <w:fldChar w:fldCharType="separate"/>
      </w:r>
      <w:r>
        <w:rPr>
          <w:noProof/>
        </w:rPr>
        <w:t>236</w:t>
      </w:r>
      <w:r>
        <w:rPr>
          <w:noProof/>
        </w:rPr>
        <w:fldChar w:fldCharType="end"/>
      </w:r>
    </w:p>
    <w:p w14:paraId="10EEDF0A" w14:textId="1256CD3D" w:rsidR="00A660FE" w:rsidRDefault="00A660FE">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_Toc131378577 \h </w:instrText>
      </w:r>
      <w:r>
        <w:rPr>
          <w:noProof/>
        </w:rPr>
      </w:r>
      <w:r>
        <w:rPr>
          <w:noProof/>
        </w:rPr>
        <w:fldChar w:fldCharType="separate"/>
      </w:r>
      <w:r>
        <w:rPr>
          <w:noProof/>
        </w:rPr>
        <w:t>236</w:t>
      </w:r>
      <w:r>
        <w:rPr>
          <w:noProof/>
        </w:rPr>
        <w:fldChar w:fldCharType="end"/>
      </w:r>
    </w:p>
    <w:p w14:paraId="36EF3F1A" w14:textId="5ED281CF" w:rsidR="00A660FE" w:rsidRDefault="00A660FE">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_Toc131378578 \h </w:instrText>
      </w:r>
      <w:r>
        <w:rPr>
          <w:noProof/>
        </w:rPr>
      </w:r>
      <w:r>
        <w:rPr>
          <w:noProof/>
        </w:rPr>
        <w:fldChar w:fldCharType="separate"/>
      </w:r>
      <w:r>
        <w:rPr>
          <w:noProof/>
        </w:rPr>
        <w:t>236</w:t>
      </w:r>
      <w:r>
        <w:rPr>
          <w:noProof/>
        </w:rPr>
        <w:fldChar w:fldCharType="end"/>
      </w:r>
    </w:p>
    <w:p w14:paraId="13549254" w14:textId="378BFB72" w:rsidR="00A660FE" w:rsidRDefault="00A660FE">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_Toc131378579 \h </w:instrText>
      </w:r>
      <w:r>
        <w:rPr>
          <w:noProof/>
        </w:rPr>
      </w:r>
      <w:r>
        <w:rPr>
          <w:noProof/>
        </w:rPr>
        <w:fldChar w:fldCharType="separate"/>
      </w:r>
      <w:r>
        <w:rPr>
          <w:noProof/>
        </w:rPr>
        <w:t>236</w:t>
      </w:r>
      <w:r>
        <w:rPr>
          <w:noProof/>
        </w:rPr>
        <w:fldChar w:fldCharType="end"/>
      </w:r>
    </w:p>
    <w:p w14:paraId="2E7E57BD" w14:textId="2BEB3975"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10.2.1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_Toc131378580 \h </w:instrText>
      </w:r>
      <w:r>
        <w:rPr>
          <w:noProof/>
        </w:rPr>
      </w:r>
      <w:r>
        <w:rPr>
          <w:noProof/>
        </w:rPr>
        <w:fldChar w:fldCharType="separate"/>
      </w:r>
      <w:r>
        <w:rPr>
          <w:noProof/>
        </w:rPr>
        <w:t>236</w:t>
      </w:r>
      <w:r>
        <w:rPr>
          <w:noProof/>
        </w:rPr>
        <w:fldChar w:fldCharType="end"/>
      </w:r>
    </w:p>
    <w:p w14:paraId="3FF8C27B" w14:textId="389064CD"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10.2.1.1</w:t>
      </w:r>
      <w:r>
        <w:rPr>
          <w:rFonts w:asciiTheme="minorHAnsi" w:eastAsiaTheme="minorEastAsia" w:hAnsiTheme="minorHAnsi" w:cstheme="minorBidi"/>
          <w:noProof/>
          <w:sz w:val="22"/>
          <w:szCs w:val="22"/>
          <w:lang w:eastAsia="en-GB"/>
        </w:rPr>
        <w:tab/>
      </w:r>
      <w:r w:rsidRPr="00D642CC">
        <w:rPr>
          <w:noProof/>
          <w:lang w:val="en-US"/>
        </w:rPr>
        <w:t>Sending an FD message</w:t>
      </w:r>
      <w:r>
        <w:rPr>
          <w:noProof/>
        </w:rPr>
        <w:tab/>
      </w:r>
      <w:r>
        <w:rPr>
          <w:noProof/>
        </w:rPr>
        <w:fldChar w:fldCharType="begin" w:fldLock="1"/>
      </w:r>
      <w:r>
        <w:rPr>
          <w:noProof/>
        </w:rPr>
        <w:instrText xml:space="preserve"> PAGEREF _Toc131378581 \h </w:instrText>
      </w:r>
      <w:r>
        <w:rPr>
          <w:noProof/>
        </w:rPr>
      </w:r>
      <w:r>
        <w:rPr>
          <w:noProof/>
        </w:rPr>
        <w:fldChar w:fldCharType="separate"/>
      </w:r>
      <w:r>
        <w:rPr>
          <w:noProof/>
        </w:rPr>
        <w:t>236</w:t>
      </w:r>
      <w:r>
        <w:rPr>
          <w:noProof/>
        </w:rPr>
        <w:fldChar w:fldCharType="end"/>
      </w:r>
    </w:p>
    <w:p w14:paraId="4549B3D6" w14:textId="1C7FC6B9"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10.2.1.2</w:t>
      </w:r>
      <w:r>
        <w:rPr>
          <w:rFonts w:asciiTheme="minorHAnsi" w:eastAsiaTheme="minorEastAsia" w:hAnsiTheme="minorHAnsi" w:cstheme="minorBidi"/>
          <w:noProof/>
          <w:sz w:val="22"/>
          <w:szCs w:val="22"/>
          <w:lang w:eastAsia="en-GB"/>
        </w:rPr>
        <w:tab/>
      </w:r>
      <w:r w:rsidRPr="00D642CC">
        <w:rPr>
          <w:rFonts w:eastAsia="SimSun"/>
          <w:noProof/>
        </w:rPr>
        <w:t>Handling of received FD messages</w:t>
      </w:r>
      <w:r>
        <w:rPr>
          <w:noProof/>
        </w:rPr>
        <w:tab/>
      </w:r>
      <w:r>
        <w:rPr>
          <w:noProof/>
        </w:rPr>
        <w:fldChar w:fldCharType="begin" w:fldLock="1"/>
      </w:r>
      <w:r>
        <w:rPr>
          <w:noProof/>
        </w:rPr>
        <w:instrText xml:space="preserve"> PAGEREF _Toc131378582 \h </w:instrText>
      </w:r>
      <w:r>
        <w:rPr>
          <w:noProof/>
        </w:rPr>
      </w:r>
      <w:r>
        <w:rPr>
          <w:noProof/>
        </w:rPr>
        <w:fldChar w:fldCharType="separate"/>
      </w:r>
      <w:r>
        <w:rPr>
          <w:noProof/>
        </w:rPr>
        <w:t>237</w:t>
      </w:r>
      <w:r>
        <w:rPr>
          <w:noProof/>
        </w:rPr>
        <w:fldChar w:fldCharType="end"/>
      </w:r>
    </w:p>
    <w:p w14:paraId="3784F9B3" w14:textId="1B439F9F"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10.2.1.2.1</w:t>
      </w:r>
      <w:r>
        <w:rPr>
          <w:rFonts w:asciiTheme="minorHAnsi" w:eastAsiaTheme="minorEastAsia" w:hAnsiTheme="minorHAnsi" w:cstheme="minorBidi"/>
          <w:noProof/>
          <w:sz w:val="22"/>
          <w:szCs w:val="22"/>
          <w:lang w:eastAsia="en-GB"/>
        </w:rPr>
        <w:tab/>
      </w:r>
      <w:r w:rsidRPr="00D642CC">
        <w:rPr>
          <w:rFonts w:eastAsia="SimSun"/>
          <w:noProof/>
        </w:rPr>
        <w:t>Initial processing of the received FD message</w:t>
      </w:r>
      <w:r>
        <w:rPr>
          <w:noProof/>
        </w:rPr>
        <w:tab/>
      </w:r>
      <w:r>
        <w:rPr>
          <w:noProof/>
        </w:rPr>
        <w:fldChar w:fldCharType="begin" w:fldLock="1"/>
      </w:r>
      <w:r>
        <w:rPr>
          <w:noProof/>
        </w:rPr>
        <w:instrText xml:space="preserve"> PAGEREF _Toc131378583 \h </w:instrText>
      </w:r>
      <w:r>
        <w:rPr>
          <w:noProof/>
        </w:rPr>
      </w:r>
      <w:r>
        <w:rPr>
          <w:noProof/>
        </w:rPr>
        <w:fldChar w:fldCharType="separate"/>
      </w:r>
      <w:r>
        <w:rPr>
          <w:noProof/>
        </w:rPr>
        <w:t>237</w:t>
      </w:r>
      <w:r>
        <w:rPr>
          <w:noProof/>
        </w:rPr>
        <w:fldChar w:fldCharType="end"/>
      </w:r>
    </w:p>
    <w:p w14:paraId="036C2385" w14:textId="08A24752"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10.2.1.2.2</w:t>
      </w:r>
      <w:r>
        <w:rPr>
          <w:rFonts w:asciiTheme="minorHAnsi" w:eastAsiaTheme="minorEastAsia" w:hAnsiTheme="minorHAnsi" w:cstheme="minorBidi"/>
          <w:noProof/>
          <w:sz w:val="22"/>
          <w:szCs w:val="22"/>
          <w:lang w:eastAsia="en-GB"/>
        </w:rPr>
        <w:tab/>
      </w:r>
      <w:r w:rsidRPr="00D642CC">
        <w:rPr>
          <w:rFonts w:eastAsia="SimSun"/>
          <w:noProof/>
        </w:rPr>
        <w:t>Mandatory Download</w:t>
      </w:r>
      <w:r>
        <w:rPr>
          <w:noProof/>
        </w:rPr>
        <w:tab/>
      </w:r>
      <w:r>
        <w:rPr>
          <w:noProof/>
        </w:rPr>
        <w:fldChar w:fldCharType="begin" w:fldLock="1"/>
      </w:r>
      <w:r>
        <w:rPr>
          <w:noProof/>
        </w:rPr>
        <w:instrText xml:space="preserve"> PAGEREF _Toc131378584 \h </w:instrText>
      </w:r>
      <w:r>
        <w:rPr>
          <w:noProof/>
        </w:rPr>
      </w:r>
      <w:r>
        <w:rPr>
          <w:noProof/>
        </w:rPr>
        <w:fldChar w:fldCharType="separate"/>
      </w:r>
      <w:r>
        <w:rPr>
          <w:noProof/>
        </w:rPr>
        <w:t>237</w:t>
      </w:r>
      <w:r>
        <w:rPr>
          <w:noProof/>
        </w:rPr>
        <w:fldChar w:fldCharType="end"/>
      </w:r>
    </w:p>
    <w:p w14:paraId="669B5079" w14:textId="1F4FE6F6"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10.2.1.2.3</w:t>
      </w:r>
      <w:r>
        <w:rPr>
          <w:rFonts w:asciiTheme="minorHAnsi" w:eastAsiaTheme="minorEastAsia" w:hAnsiTheme="minorHAnsi" w:cstheme="minorBidi"/>
          <w:noProof/>
          <w:sz w:val="22"/>
          <w:szCs w:val="22"/>
          <w:lang w:eastAsia="en-GB"/>
        </w:rPr>
        <w:tab/>
      </w:r>
      <w:r w:rsidRPr="00D642CC">
        <w:rPr>
          <w:rFonts w:eastAsia="SimSun"/>
          <w:noProof/>
          <w:lang w:val="en-IN"/>
        </w:rPr>
        <w:t>Non-Mandatory download</w:t>
      </w:r>
      <w:r>
        <w:rPr>
          <w:noProof/>
        </w:rPr>
        <w:tab/>
      </w:r>
      <w:r>
        <w:rPr>
          <w:noProof/>
        </w:rPr>
        <w:fldChar w:fldCharType="begin" w:fldLock="1"/>
      </w:r>
      <w:r>
        <w:rPr>
          <w:noProof/>
        </w:rPr>
        <w:instrText xml:space="preserve"> PAGEREF _Toc131378585 \h </w:instrText>
      </w:r>
      <w:r>
        <w:rPr>
          <w:noProof/>
        </w:rPr>
      </w:r>
      <w:r>
        <w:rPr>
          <w:noProof/>
        </w:rPr>
        <w:fldChar w:fldCharType="separate"/>
      </w:r>
      <w:r>
        <w:rPr>
          <w:noProof/>
        </w:rPr>
        <w:t>239</w:t>
      </w:r>
      <w:r>
        <w:rPr>
          <w:noProof/>
        </w:rPr>
        <w:fldChar w:fldCharType="end"/>
      </w:r>
    </w:p>
    <w:p w14:paraId="6F6B23C5" w14:textId="6229E2DC"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10.2.1.3</w:t>
      </w:r>
      <w:r>
        <w:rPr>
          <w:rFonts w:asciiTheme="minorHAnsi" w:eastAsiaTheme="minorEastAsia" w:hAnsiTheme="minorHAnsi" w:cstheme="minorBidi"/>
          <w:noProof/>
          <w:sz w:val="22"/>
          <w:szCs w:val="22"/>
          <w:lang w:eastAsia="en-GB"/>
        </w:rPr>
        <w:tab/>
      </w:r>
      <w:r w:rsidRPr="00D642CC">
        <w:rPr>
          <w:noProof/>
          <w:lang w:val="en-US"/>
        </w:rPr>
        <w:t>Discovery of the Absolute URI of the media storage function</w:t>
      </w:r>
      <w:r>
        <w:rPr>
          <w:noProof/>
        </w:rPr>
        <w:tab/>
      </w:r>
      <w:r>
        <w:rPr>
          <w:noProof/>
        </w:rPr>
        <w:fldChar w:fldCharType="begin" w:fldLock="1"/>
      </w:r>
      <w:r>
        <w:rPr>
          <w:noProof/>
        </w:rPr>
        <w:instrText xml:space="preserve"> PAGEREF _Toc131378586 \h </w:instrText>
      </w:r>
      <w:r>
        <w:rPr>
          <w:noProof/>
        </w:rPr>
      </w:r>
      <w:r>
        <w:rPr>
          <w:noProof/>
        </w:rPr>
        <w:fldChar w:fldCharType="separate"/>
      </w:r>
      <w:r>
        <w:rPr>
          <w:noProof/>
        </w:rPr>
        <w:t>240</w:t>
      </w:r>
      <w:r>
        <w:rPr>
          <w:noProof/>
        </w:rPr>
        <w:fldChar w:fldCharType="end"/>
      </w:r>
    </w:p>
    <w:p w14:paraId="7C483965" w14:textId="0849C2E4"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10.2.1.3.1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_Toc131378587 \h </w:instrText>
      </w:r>
      <w:r>
        <w:rPr>
          <w:noProof/>
        </w:rPr>
      </w:r>
      <w:r>
        <w:rPr>
          <w:noProof/>
        </w:rPr>
        <w:fldChar w:fldCharType="separate"/>
      </w:r>
      <w:r>
        <w:rPr>
          <w:noProof/>
        </w:rPr>
        <w:t>240</w:t>
      </w:r>
      <w:r>
        <w:rPr>
          <w:noProof/>
        </w:rPr>
        <w:fldChar w:fldCharType="end"/>
      </w:r>
    </w:p>
    <w:p w14:paraId="79CEC934" w14:textId="1E120999"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10.2.1.3.</w:t>
      </w:r>
      <w:r w:rsidRPr="00D642CC">
        <w:rPr>
          <w:rFonts w:eastAsia="SimSun"/>
          <w:noProof/>
          <w:lang w:val="en-US"/>
        </w:rPr>
        <w:t>2</w:t>
      </w:r>
      <w:r>
        <w:rPr>
          <w:rFonts w:asciiTheme="minorHAnsi" w:eastAsiaTheme="minorEastAsia" w:hAnsiTheme="minorHAnsi" w:cstheme="minorBidi"/>
          <w:noProof/>
          <w:sz w:val="22"/>
          <w:szCs w:val="22"/>
          <w:lang w:eastAsia="en-GB"/>
        </w:rPr>
        <w:tab/>
      </w:r>
      <w:r w:rsidRPr="00D642CC">
        <w:rPr>
          <w:rFonts w:eastAsia="SimSun"/>
          <w:noProof/>
        </w:rPr>
        <w:t>Void</w:t>
      </w:r>
      <w:r>
        <w:rPr>
          <w:noProof/>
        </w:rPr>
        <w:tab/>
      </w:r>
      <w:r>
        <w:rPr>
          <w:noProof/>
        </w:rPr>
        <w:fldChar w:fldCharType="begin" w:fldLock="1"/>
      </w:r>
      <w:r>
        <w:rPr>
          <w:noProof/>
        </w:rPr>
        <w:instrText xml:space="preserve"> PAGEREF _Toc131378588 \h </w:instrText>
      </w:r>
      <w:r>
        <w:rPr>
          <w:noProof/>
        </w:rPr>
      </w:r>
      <w:r>
        <w:rPr>
          <w:noProof/>
        </w:rPr>
        <w:fldChar w:fldCharType="separate"/>
      </w:r>
      <w:r>
        <w:rPr>
          <w:noProof/>
        </w:rPr>
        <w:t>240</w:t>
      </w:r>
      <w:r>
        <w:rPr>
          <w:noProof/>
        </w:rPr>
        <w:fldChar w:fldCharType="end"/>
      </w:r>
    </w:p>
    <w:p w14:paraId="0D09D74A" w14:textId="2EE78C0A"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10.2.1.3.3</w:t>
      </w:r>
      <w:r>
        <w:rPr>
          <w:rFonts w:asciiTheme="minorHAnsi" w:eastAsiaTheme="minorEastAsia" w:hAnsiTheme="minorHAnsi" w:cstheme="minorBidi"/>
          <w:noProof/>
          <w:sz w:val="22"/>
          <w:szCs w:val="22"/>
          <w:lang w:eastAsia="en-GB"/>
        </w:rPr>
        <w:tab/>
      </w:r>
      <w:r w:rsidRPr="00D642CC">
        <w:rPr>
          <w:rFonts w:eastAsia="SimSun"/>
          <w:noProof/>
        </w:rPr>
        <w:t>Participating MCData function procedures</w:t>
      </w:r>
      <w:r>
        <w:rPr>
          <w:noProof/>
        </w:rPr>
        <w:tab/>
      </w:r>
      <w:r>
        <w:rPr>
          <w:noProof/>
        </w:rPr>
        <w:fldChar w:fldCharType="begin" w:fldLock="1"/>
      </w:r>
      <w:r>
        <w:rPr>
          <w:noProof/>
        </w:rPr>
        <w:instrText xml:space="preserve"> PAGEREF _Toc131378589 \h </w:instrText>
      </w:r>
      <w:r>
        <w:rPr>
          <w:noProof/>
        </w:rPr>
      </w:r>
      <w:r>
        <w:rPr>
          <w:noProof/>
        </w:rPr>
        <w:fldChar w:fldCharType="separate"/>
      </w:r>
      <w:r>
        <w:rPr>
          <w:noProof/>
        </w:rPr>
        <w:t>240</w:t>
      </w:r>
      <w:r>
        <w:rPr>
          <w:noProof/>
        </w:rPr>
        <w:fldChar w:fldCharType="end"/>
      </w:r>
    </w:p>
    <w:p w14:paraId="4D94EE0D" w14:textId="7C4DDCB4"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10.2.1.3.4</w:t>
      </w:r>
      <w:r>
        <w:rPr>
          <w:rFonts w:asciiTheme="minorHAnsi" w:eastAsiaTheme="minorEastAsia" w:hAnsiTheme="minorHAnsi" w:cstheme="minorBidi"/>
          <w:noProof/>
          <w:sz w:val="22"/>
          <w:szCs w:val="22"/>
          <w:lang w:eastAsia="en-GB"/>
        </w:rPr>
        <w:tab/>
      </w:r>
      <w:r w:rsidRPr="00D642CC">
        <w:rPr>
          <w:rFonts w:eastAsia="SimSun"/>
          <w:noProof/>
        </w:rPr>
        <w:t>Controlling MCData function procedures</w:t>
      </w:r>
      <w:r>
        <w:rPr>
          <w:noProof/>
        </w:rPr>
        <w:tab/>
      </w:r>
      <w:r>
        <w:rPr>
          <w:noProof/>
        </w:rPr>
        <w:fldChar w:fldCharType="begin" w:fldLock="1"/>
      </w:r>
      <w:r>
        <w:rPr>
          <w:noProof/>
        </w:rPr>
        <w:instrText xml:space="preserve"> PAGEREF _Toc131378590 \h </w:instrText>
      </w:r>
      <w:r>
        <w:rPr>
          <w:noProof/>
        </w:rPr>
      </w:r>
      <w:r>
        <w:rPr>
          <w:noProof/>
        </w:rPr>
        <w:fldChar w:fldCharType="separate"/>
      </w:r>
      <w:r>
        <w:rPr>
          <w:noProof/>
        </w:rPr>
        <w:t>242</w:t>
      </w:r>
      <w:r>
        <w:rPr>
          <w:noProof/>
        </w:rPr>
        <w:fldChar w:fldCharType="end"/>
      </w:r>
    </w:p>
    <w:p w14:paraId="657D3D17" w14:textId="228CC62F"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10.2.2</w:t>
      </w:r>
      <w:r>
        <w:rPr>
          <w:rFonts w:asciiTheme="minorHAnsi" w:eastAsiaTheme="minorEastAsia" w:hAnsiTheme="minorHAnsi" w:cstheme="minorBidi"/>
          <w:noProof/>
          <w:sz w:val="22"/>
          <w:szCs w:val="22"/>
          <w:lang w:eastAsia="en-GB"/>
        </w:rPr>
        <w:tab/>
      </w:r>
      <w:r w:rsidRPr="00D642CC">
        <w:rPr>
          <w:rFonts w:eastAsia="SimSun"/>
          <w:noProof/>
        </w:rPr>
        <w:t>File upload using HTTP</w:t>
      </w:r>
      <w:r>
        <w:rPr>
          <w:noProof/>
        </w:rPr>
        <w:tab/>
      </w:r>
      <w:r>
        <w:rPr>
          <w:noProof/>
        </w:rPr>
        <w:fldChar w:fldCharType="begin" w:fldLock="1"/>
      </w:r>
      <w:r>
        <w:rPr>
          <w:noProof/>
        </w:rPr>
        <w:instrText xml:space="preserve"> PAGEREF _Toc131378591 \h </w:instrText>
      </w:r>
      <w:r>
        <w:rPr>
          <w:noProof/>
        </w:rPr>
      </w:r>
      <w:r>
        <w:rPr>
          <w:noProof/>
        </w:rPr>
        <w:fldChar w:fldCharType="separate"/>
      </w:r>
      <w:r>
        <w:rPr>
          <w:noProof/>
        </w:rPr>
        <w:t>244</w:t>
      </w:r>
      <w:r>
        <w:rPr>
          <w:noProof/>
        </w:rPr>
        <w:fldChar w:fldCharType="end"/>
      </w:r>
    </w:p>
    <w:p w14:paraId="109D896E" w14:textId="7EF65D0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10.2.2.1</w:t>
      </w:r>
      <w:r>
        <w:rPr>
          <w:rFonts w:asciiTheme="minorHAnsi" w:eastAsiaTheme="minorEastAsia" w:hAnsiTheme="minorHAnsi" w:cstheme="minorBidi"/>
          <w:noProof/>
          <w:sz w:val="22"/>
          <w:szCs w:val="22"/>
          <w:lang w:eastAsia="en-GB"/>
        </w:rPr>
        <w:tab/>
      </w:r>
      <w:r w:rsidRPr="00D642CC">
        <w:rPr>
          <w:rFonts w:eastAsia="Malgun Gothic"/>
          <w:noProof/>
        </w:rPr>
        <w:t>Media storage client procedures</w:t>
      </w:r>
      <w:r>
        <w:rPr>
          <w:noProof/>
        </w:rPr>
        <w:tab/>
      </w:r>
      <w:r>
        <w:rPr>
          <w:noProof/>
        </w:rPr>
        <w:fldChar w:fldCharType="begin" w:fldLock="1"/>
      </w:r>
      <w:r>
        <w:rPr>
          <w:noProof/>
        </w:rPr>
        <w:instrText xml:space="preserve"> PAGEREF _Toc131378592 \h </w:instrText>
      </w:r>
      <w:r>
        <w:rPr>
          <w:noProof/>
        </w:rPr>
      </w:r>
      <w:r>
        <w:rPr>
          <w:noProof/>
        </w:rPr>
        <w:fldChar w:fldCharType="separate"/>
      </w:r>
      <w:r>
        <w:rPr>
          <w:noProof/>
        </w:rPr>
        <w:t>244</w:t>
      </w:r>
      <w:r>
        <w:rPr>
          <w:noProof/>
        </w:rPr>
        <w:fldChar w:fldCharType="end"/>
      </w:r>
    </w:p>
    <w:p w14:paraId="06ADEDEC" w14:textId="22B21BF7"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10.2.2.2</w:t>
      </w:r>
      <w:r>
        <w:rPr>
          <w:rFonts w:asciiTheme="minorHAnsi" w:eastAsiaTheme="minorEastAsia" w:hAnsiTheme="minorHAnsi" w:cstheme="minorBidi"/>
          <w:noProof/>
          <w:sz w:val="22"/>
          <w:szCs w:val="22"/>
          <w:lang w:eastAsia="en-GB"/>
        </w:rPr>
        <w:tab/>
      </w:r>
      <w:r w:rsidRPr="00D642CC">
        <w:rPr>
          <w:rFonts w:eastAsia="Malgun Gothic"/>
          <w:noProof/>
        </w:rPr>
        <w:t>Media storage function procedures</w:t>
      </w:r>
      <w:r>
        <w:rPr>
          <w:noProof/>
        </w:rPr>
        <w:tab/>
      </w:r>
      <w:r>
        <w:rPr>
          <w:noProof/>
        </w:rPr>
        <w:fldChar w:fldCharType="begin" w:fldLock="1"/>
      </w:r>
      <w:r>
        <w:rPr>
          <w:noProof/>
        </w:rPr>
        <w:instrText xml:space="preserve"> PAGEREF _Toc131378593 \h </w:instrText>
      </w:r>
      <w:r>
        <w:rPr>
          <w:noProof/>
        </w:rPr>
      </w:r>
      <w:r>
        <w:rPr>
          <w:noProof/>
        </w:rPr>
        <w:fldChar w:fldCharType="separate"/>
      </w:r>
      <w:r>
        <w:rPr>
          <w:noProof/>
        </w:rPr>
        <w:t>245</w:t>
      </w:r>
      <w:r>
        <w:rPr>
          <w:noProof/>
        </w:rPr>
        <w:fldChar w:fldCharType="end"/>
      </w:r>
    </w:p>
    <w:p w14:paraId="598D299C" w14:textId="3E8D49EF"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10.2.3</w:t>
      </w:r>
      <w:r>
        <w:rPr>
          <w:rFonts w:asciiTheme="minorHAnsi" w:eastAsiaTheme="minorEastAsia" w:hAnsiTheme="minorHAnsi" w:cstheme="minorBidi"/>
          <w:noProof/>
          <w:sz w:val="22"/>
          <w:szCs w:val="22"/>
          <w:lang w:eastAsia="en-GB"/>
        </w:rPr>
        <w:tab/>
      </w:r>
      <w:r w:rsidRPr="00D642CC">
        <w:rPr>
          <w:rFonts w:eastAsia="SimSun"/>
          <w:noProof/>
        </w:rPr>
        <w:t>File download using HTTP</w:t>
      </w:r>
      <w:r>
        <w:rPr>
          <w:noProof/>
        </w:rPr>
        <w:tab/>
      </w:r>
      <w:r>
        <w:rPr>
          <w:noProof/>
        </w:rPr>
        <w:fldChar w:fldCharType="begin" w:fldLock="1"/>
      </w:r>
      <w:r>
        <w:rPr>
          <w:noProof/>
        </w:rPr>
        <w:instrText xml:space="preserve"> PAGEREF _Toc131378594 \h </w:instrText>
      </w:r>
      <w:r>
        <w:rPr>
          <w:noProof/>
        </w:rPr>
      </w:r>
      <w:r>
        <w:rPr>
          <w:noProof/>
        </w:rPr>
        <w:fldChar w:fldCharType="separate"/>
      </w:r>
      <w:r>
        <w:rPr>
          <w:noProof/>
        </w:rPr>
        <w:t>247</w:t>
      </w:r>
      <w:r>
        <w:rPr>
          <w:noProof/>
        </w:rPr>
        <w:fldChar w:fldCharType="end"/>
      </w:r>
    </w:p>
    <w:p w14:paraId="17822C54" w14:textId="6CF1FC7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10.2.3.1</w:t>
      </w:r>
      <w:r>
        <w:rPr>
          <w:rFonts w:asciiTheme="minorHAnsi" w:eastAsiaTheme="minorEastAsia" w:hAnsiTheme="minorHAnsi" w:cstheme="minorBidi"/>
          <w:noProof/>
          <w:sz w:val="22"/>
          <w:szCs w:val="22"/>
          <w:lang w:eastAsia="en-GB"/>
        </w:rPr>
        <w:tab/>
      </w:r>
      <w:r w:rsidRPr="00D642CC">
        <w:rPr>
          <w:rFonts w:eastAsia="Malgun Gothic"/>
          <w:noProof/>
        </w:rPr>
        <w:t>Media storage client procedures</w:t>
      </w:r>
      <w:r>
        <w:rPr>
          <w:noProof/>
        </w:rPr>
        <w:tab/>
      </w:r>
      <w:r>
        <w:rPr>
          <w:noProof/>
        </w:rPr>
        <w:fldChar w:fldCharType="begin" w:fldLock="1"/>
      </w:r>
      <w:r>
        <w:rPr>
          <w:noProof/>
        </w:rPr>
        <w:instrText xml:space="preserve"> PAGEREF _Toc131378595 \h </w:instrText>
      </w:r>
      <w:r>
        <w:rPr>
          <w:noProof/>
        </w:rPr>
      </w:r>
      <w:r>
        <w:rPr>
          <w:noProof/>
        </w:rPr>
        <w:fldChar w:fldCharType="separate"/>
      </w:r>
      <w:r>
        <w:rPr>
          <w:noProof/>
        </w:rPr>
        <w:t>247</w:t>
      </w:r>
      <w:r>
        <w:rPr>
          <w:noProof/>
        </w:rPr>
        <w:fldChar w:fldCharType="end"/>
      </w:r>
    </w:p>
    <w:p w14:paraId="77EB4025" w14:textId="2CC4F8A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10.2.3.2</w:t>
      </w:r>
      <w:r>
        <w:rPr>
          <w:rFonts w:asciiTheme="minorHAnsi" w:eastAsiaTheme="minorEastAsia" w:hAnsiTheme="minorHAnsi" w:cstheme="minorBidi"/>
          <w:noProof/>
          <w:sz w:val="22"/>
          <w:szCs w:val="22"/>
          <w:lang w:eastAsia="en-GB"/>
        </w:rPr>
        <w:tab/>
      </w:r>
      <w:r w:rsidRPr="00D642CC">
        <w:rPr>
          <w:rFonts w:eastAsia="Malgun Gothic"/>
          <w:noProof/>
        </w:rPr>
        <w:t>Media storage function procedures</w:t>
      </w:r>
      <w:r>
        <w:rPr>
          <w:noProof/>
        </w:rPr>
        <w:tab/>
      </w:r>
      <w:r>
        <w:rPr>
          <w:noProof/>
        </w:rPr>
        <w:fldChar w:fldCharType="begin" w:fldLock="1"/>
      </w:r>
      <w:r>
        <w:rPr>
          <w:noProof/>
        </w:rPr>
        <w:instrText xml:space="preserve"> PAGEREF _Toc131378596 \h </w:instrText>
      </w:r>
      <w:r>
        <w:rPr>
          <w:noProof/>
        </w:rPr>
      </w:r>
      <w:r>
        <w:rPr>
          <w:noProof/>
        </w:rPr>
        <w:fldChar w:fldCharType="separate"/>
      </w:r>
      <w:r>
        <w:rPr>
          <w:noProof/>
        </w:rPr>
        <w:t>247</w:t>
      </w:r>
      <w:r>
        <w:rPr>
          <w:noProof/>
        </w:rPr>
        <w:fldChar w:fldCharType="end"/>
      </w:r>
    </w:p>
    <w:p w14:paraId="1708BD09" w14:textId="1019BB56"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10.2.4</w:t>
      </w:r>
      <w:r>
        <w:rPr>
          <w:rFonts w:asciiTheme="minorHAnsi" w:eastAsiaTheme="minorEastAsia" w:hAnsiTheme="minorHAnsi" w:cstheme="minorBidi"/>
          <w:noProof/>
          <w:sz w:val="22"/>
          <w:szCs w:val="22"/>
          <w:lang w:eastAsia="en-GB"/>
        </w:rPr>
        <w:tab/>
      </w:r>
      <w:r w:rsidRPr="00D642CC">
        <w:rPr>
          <w:rFonts w:eastAsia="SimSun"/>
          <w:noProof/>
        </w:rPr>
        <w:t>FD using HTTP</w:t>
      </w:r>
      <w:r>
        <w:rPr>
          <w:noProof/>
        </w:rPr>
        <w:tab/>
      </w:r>
      <w:r>
        <w:rPr>
          <w:noProof/>
        </w:rPr>
        <w:fldChar w:fldCharType="begin" w:fldLock="1"/>
      </w:r>
      <w:r>
        <w:rPr>
          <w:noProof/>
        </w:rPr>
        <w:instrText xml:space="preserve"> PAGEREF _Toc131378597 \h </w:instrText>
      </w:r>
      <w:r>
        <w:rPr>
          <w:noProof/>
        </w:rPr>
      </w:r>
      <w:r>
        <w:rPr>
          <w:noProof/>
        </w:rPr>
        <w:fldChar w:fldCharType="separate"/>
      </w:r>
      <w:r>
        <w:rPr>
          <w:noProof/>
        </w:rPr>
        <w:t>247</w:t>
      </w:r>
      <w:r>
        <w:rPr>
          <w:noProof/>
        </w:rPr>
        <w:fldChar w:fldCharType="end"/>
      </w:r>
    </w:p>
    <w:p w14:paraId="4548C3D5" w14:textId="49715C8B"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10.2.4.1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_Toc131378598 \h </w:instrText>
      </w:r>
      <w:r>
        <w:rPr>
          <w:noProof/>
        </w:rPr>
      </w:r>
      <w:r>
        <w:rPr>
          <w:noProof/>
        </w:rPr>
        <w:fldChar w:fldCharType="separate"/>
      </w:r>
      <w:r>
        <w:rPr>
          <w:noProof/>
        </w:rPr>
        <w:t>247</w:t>
      </w:r>
      <w:r>
        <w:rPr>
          <w:noProof/>
        </w:rPr>
        <w:fldChar w:fldCharType="end"/>
      </w:r>
    </w:p>
    <w:p w14:paraId="138D99C0" w14:textId="5349465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10.2.4.2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_Toc131378599 \h </w:instrText>
      </w:r>
      <w:r>
        <w:rPr>
          <w:noProof/>
        </w:rPr>
      </w:r>
      <w:r>
        <w:rPr>
          <w:noProof/>
        </w:rPr>
        <w:fldChar w:fldCharType="separate"/>
      </w:r>
      <w:r>
        <w:rPr>
          <w:noProof/>
        </w:rPr>
        <w:t>248</w:t>
      </w:r>
      <w:r>
        <w:rPr>
          <w:noProof/>
        </w:rPr>
        <w:fldChar w:fldCharType="end"/>
      </w:r>
    </w:p>
    <w:p w14:paraId="3A500649" w14:textId="75ED343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10.2.4.2.1</w:t>
      </w:r>
      <w:r>
        <w:rPr>
          <w:rFonts w:asciiTheme="minorHAnsi" w:eastAsiaTheme="minorEastAsia" w:hAnsiTheme="minorHAnsi" w:cstheme="minorBidi"/>
          <w:noProof/>
          <w:sz w:val="22"/>
          <w:szCs w:val="22"/>
          <w:lang w:eastAsia="en-GB"/>
        </w:rPr>
        <w:tab/>
      </w:r>
      <w:r w:rsidRPr="00D642CC">
        <w:rPr>
          <w:rFonts w:eastAsia="Malgun Gothic"/>
          <w:noProof/>
        </w:rPr>
        <w:t>MCData client originating procedures</w:t>
      </w:r>
      <w:r>
        <w:rPr>
          <w:noProof/>
        </w:rPr>
        <w:tab/>
      </w:r>
      <w:r>
        <w:rPr>
          <w:noProof/>
        </w:rPr>
        <w:fldChar w:fldCharType="begin" w:fldLock="1"/>
      </w:r>
      <w:r>
        <w:rPr>
          <w:noProof/>
        </w:rPr>
        <w:instrText xml:space="preserve"> PAGEREF _Toc131378600 \h </w:instrText>
      </w:r>
      <w:r>
        <w:rPr>
          <w:noProof/>
        </w:rPr>
      </w:r>
      <w:r>
        <w:rPr>
          <w:noProof/>
        </w:rPr>
        <w:fldChar w:fldCharType="separate"/>
      </w:r>
      <w:r>
        <w:rPr>
          <w:noProof/>
        </w:rPr>
        <w:t>248</w:t>
      </w:r>
      <w:r>
        <w:rPr>
          <w:noProof/>
        </w:rPr>
        <w:fldChar w:fldCharType="end"/>
      </w:r>
    </w:p>
    <w:p w14:paraId="2B0DE674" w14:textId="200FFF0F"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10.2.4.2.2</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_Toc131378601 \h </w:instrText>
      </w:r>
      <w:r>
        <w:rPr>
          <w:noProof/>
        </w:rPr>
      </w:r>
      <w:r>
        <w:rPr>
          <w:noProof/>
        </w:rPr>
        <w:fldChar w:fldCharType="separate"/>
      </w:r>
      <w:r>
        <w:rPr>
          <w:noProof/>
        </w:rPr>
        <w:t>249</w:t>
      </w:r>
      <w:r>
        <w:rPr>
          <w:noProof/>
        </w:rPr>
        <w:fldChar w:fldCharType="end"/>
      </w:r>
    </w:p>
    <w:p w14:paraId="4F4EB201" w14:textId="18C725A7"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10.2.4.3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_Toc131378602 \h </w:instrText>
      </w:r>
      <w:r>
        <w:rPr>
          <w:noProof/>
        </w:rPr>
      </w:r>
      <w:r>
        <w:rPr>
          <w:noProof/>
        </w:rPr>
        <w:fldChar w:fldCharType="separate"/>
      </w:r>
      <w:r>
        <w:rPr>
          <w:noProof/>
        </w:rPr>
        <w:t>249</w:t>
      </w:r>
      <w:r>
        <w:rPr>
          <w:noProof/>
        </w:rPr>
        <w:fldChar w:fldCharType="end"/>
      </w:r>
    </w:p>
    <w:p w14:paraId="190F9D3E" w14:textId="625B6451"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10.2.4.3.1</w:t>
      </w:r>
      <w:r>
        <w:rPr>
          <w:rFonts w:asciiTheme="minorHAnsi" w:eastAsiaTheme="minorEastAsia" w:hAnsiTheme="minorHAnsi" w:cstheme="minorBidi"/>
          <w:noProof/>
          <w:sz w:val="22"/>
          <w:szCs w:val="22"/>
          <w:lang w:eastAsia="en-GB"/>
        </w:rPr>
        <w:tab/>
      </w:r>
      <w:r w:rsidRPr="00D642CC">
        <w:rPr>
          <w:noProof/>
          <w:lang w:val="en-US"/>
        </w:rPr>
        <w:t>Originating participating MCData function procedures</w:t>
      </w:r>
      <w:r>
        <w:rPr>
          <w:noProof/>
        </w:rPr>
        <w:tab/>
      </w:r>
      <w:r>
        <w:rPr>
          <w:noProof/>
        </w:rPr>
        <w:fldChar w:fldCharType="begin" w:fldLock="1"/>
      </w:r>
      <w:r>
        <w:rPr>
          <w:noProof/>
        </w:rPr>
        <w:instrText xml:space="preserve"> PAGEREF _Toc131378603 \h </w:instrText>
      </w:r>
      <w:r>
        <w:rPr>
          <w:noProof/>
        </w:rPr>
      </w:r>
      <w:r>
        <w:rPr>
          <w:noProof/>
        </w:rPr>
        <w:fldChar w:fldCharType="separate"/>
      </w:r>
      <w:r>
        <w:rPr>
          <w:noProof/>
        </w:rPr>
        <w:t>249</w:t>
      </w:r>
      <w:r>
        <w:rPr>
          <w:noProof/>
        </w:rPr>
        <w:fldChar w:fldCharType="end"/>
      </w:r>
    </w:p>
    <w:p w14:paraId="071014F1" w14:textId="65D3B22B"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10.2.4.3</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Terminating participating MCData function procedures</w:t>
      </w:r>
      <w:r>
        <w:rPr>
          <w:noProof/>
        </w:rPr>
        <w:tab/>
      </w:r>
      <w:r>
        <w:rPr>
          <w:noProof/>
        </w:rPr>
        <w:fldChar w:fldCharType="begin" w:fldLock="1"/>
      </w:r>
      <w:r>
        <w:rPr>
          <w:noProof/>
        </w:rPr>
        <w:instrText xml:space="preserve"> PAGEREF _Toc131378604 \h </w:instrText>
      </w:r>
      <w:r>
        <w:rPr>
          <w:noProof/>
        </w:rPr>
      </w:r>
      <w:r>
        <w:rPr>
          <w:noProof/>
        </w:rPr>
        <w:fldChar w:fldCharType="separate"/>
      </w:r>
      <w:r>
        <w:rPr>
          <w:noProof/>
        </w:rPr>
        <w:t>251</w:t>
      </w:r>
      <w:r>
        <w:rPr>
          <w:noProof/>
        </w:rPr>
        <w:fldChar w:fldCharType="end"/>
      </w:r>
    </w:p>
    <w:p w14:paraId="0F00049F" w14:textId="482627E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10.2.4.4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_Toc131378605 \h </w:instrText>
      </w:r>
      <w:r>
        <w:rPr>
          <w:noProof/>
        </w:rPr>
      </w:r>
      <w:r>
        <w:rPr>
          <w:noProof/>
        </w:rPr>
        <w:fldChar w:fldCharType="separate"/>
      </w:r>
      <w:r>
        <w:rPr>
          <w:noProof/>
        </w:rPr>
        <w:t>253</w:t>
      </w:r>
      <w:r>
        <w:rPr>
          <w:noProof/>
        </w:rPr>
        <w:fldChar w:fldCharType="end"/>
      </w:r>
    </w:p>
    <w:p w14:paraId="0EBDFB8A" w14:textId="291E7D27"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10.2.4.4.1</w:t>
      </w:r>
      <w:r>
        <w:rPr>
          <w:rFonts w:asciiTheme="minorHAnsi" w:eastAsiaTheme="minorEastAsia" w:hAnsiTheme="minorHAnsi" w:cstheme="minorBidi"/>
          <w:noProof/>
          <w:sz w:val="22"/>
          <w:szCs w:val="22"/>
          <w:lang w:eastAsia="en-GB"/>
        </w:rPr>
        <w:tab/>
      </w:r>
      <w:r w:rsidRPr="00D642CC">
        <w:rPr>
          <w:rFonts w:eastAsia="Malgun Gothic"/>
          <w:noProof/>
        </w:rPr>
        <w:t>Originating controlling MCData function procedures</w:t>
      </w:r>
      <w:r>
        <w:rPr>
          <w:noProof/>
        </w:rPr>
        <w:tab/>
      </w:r>
      <w:r>
        <w:rPr>
          <w:noProof/>
        </w:rPr>
        <w:fldChar w:fldCharType="begin" w:fldLock="1"/>
      </w:r>
      <w:r>
        <w:rPr>
          <w:noProof/>
        </w:rPr>
        <w:instrText xml:space="preserve"> PAGEREF _Toc131378606 \h </w:instrText>
      </w:r>
      <w:r>
        <w:rPr>
          <w:noProof/>
        </w:rPr>
      </w:r>
      <w:r>
        <w:rPr>
          <w:noProof/>
        </w:rPr>
        <w:fldChar w:fldCharType="separate"/>
      </w:r>
      <w:r>
        <w:rPr>
          <w:noProof/>
        </w:rPr>
        <w:t>253</w:t>
      </w:r>
      <w:r>
        <w:rPr>
          <w:noProof/>
        </w:rPr>
        <w:fldChar w:fldCharType="end"/>
      </w:r>
    </w:p>
    <w:p w14:paraId="2967A451" w14:textId="2C6F288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lastRenderedPageBreak/>
        <w:t>10.2.4.4.2</w:t>
      </w:r>
      <w:r>
        <w:rPr>
          <w:rFonts w:asciiTheme="minorHAnsi" w:eastAsiaTheme="minorEastAsia" w:hAnsiTheme="minorHAnsi" w:cstheme="minorBidi"/>
          <w:noProof/>
          <w:sz w:val="22"/>
          <w:szCs w:val="22"/>
          <w:lang w:eastAsia="en-GB"/>
        </w:rPr>
        <w:tab/>
      </w:r>
      <w:r w:rsidRPr="00D642CC">
        <w:rPr>
          <w:rFonts w:eastAsia="Malgun Gothic"/>
          <w:noProof/>
        </w:rPr>
        <w:t>Terminating controlling MCData function procedures</w:t>
      </w:r>
      <w:r>
        <w:rPr>
          <w:noProof/>
        </w:rPr>
        <w:tab/>
      </w:r>
      <w:r>
        <w:rPr>
          <w:noProof/>
        </w:rPr>
        <w:fldChar w:fldCharType="begin" w:fldLock="1"/>
      </w:r>
      <w:r>
        <w:rPr>
          <w:noProof/>
        </w:rPr>
        <w:instrText xml:space="preserve"> PAGEREF _Toc131378607 \h </w:instrText>
      </w:r>
      <w:r>
        <w:rPr>
          <w:noProof/>
        </w:rPr>
      </w:r>
      <w:r>
        <w:rPr>
          <w:noProof/>
        </w:rPr>
        <w:fldChar w:fldCharType="separate"/>
      </w:r>
      <w:r>
        <w:rPr>
          <w:noProof/>
        </w:rPr>
        <w:t>254</w:t>
      </w:r>
      <w:r>
        <w:rPr>
          <w:noProof/>
        </w:rPr>
        <w:fldChar w:fldCharType="end"/>
      </w:r>
    </w:p>
    <w:p w14:paraId="08178056" w14:textId="211E8FDB"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10.2.5</w:t>
      </w:r>
      <w:r>
        <w:rPr>
          <w:rFonts w:asciiTheme="minorHAnsi" w:eastAsiaTheme="minorEastAsia" w:hAnsiTheme="minorHAnsi" w:cstheme="minorBidi"/>
          <w:noProof/>
          <w:sz w:val="22"/>
          <w:szCs w:val="22"/>
          <w:lang w:eastAsia="en-GB"/>
        </w:rPr>
        <w:tab/>
      </w:r>
      <w:r w:rsidRPr="00D642CC">
        <w:rPr>
          <w:rFonts w:eastAsia="SimSun"/>
          <w:noProof/>
        </w:rPr>
        <w:t>FD using media plane</w:t>
      </w:r>
      <w:r>
        <w:rPr>
          <w:noProof/>
        </w:rPr>
        <w:tab/>
      </w:r>
      <w:r>
        <w:rPr>
          <w:noProof/>
        </w:rPr>
        <w:fldChar w:fldCharType="begin" w:fldLock="1"/>
      </w:r>
      <w:r>
        <w:rPr>
          <w:noProof/>
        </w:rPr>
        <w:instrText xml:space="preserve"> PAGEREF _Toc131378608 \h </w:instrText>
      </w:r>
      <w:r>
        <w:rPr>
          <w:noProof/>
        </w:rPr>
      </w:r>
      <w:r>
        <w:rPr>
          <w:noProof/>
        </w:rPr>
        <w:fldChar w:fldCharType="separate"/>
      </w:r>
      <w:r>
        <w:rPr>
          <w:noProof/>
        </w:rPr>
        <w:t>258</w:t>
      </w:r>
      <w:r>
        <w:rPr>
          <w:noProof/>
        </w:rPr>
        <w:fldChar w:fldCharType="end"/>
      </w:r>
    </w:p>
    <w:p w14:paraId="08A30C9B" w14:textId="38197DB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10.2.5.1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_Toc131378609 \h </w:instrText>
      </w:r>
      <w:r>
        <w:rPr>
          <w:noProof/>
        </w:rPr>
      </w:r>
      <w:r>
        <w:rPr>
          <w:noProof/>
        </w:rPr>
        <w:fldChar w:fldCharType="separate"/>
      </w:r>
      <w:r>
        <w:rPr>
          <w:noProof/>
        </w:rPr>
        <w:t>258</w:t>
      </w:r>
      <w:r>
        <w:rPr>
          <w:noProof/>
        </w:rPr>
        <w:fldChar w:fldCharType="end"/>
      </w:r>
    </w:p>
    <w:p w14:paraId="722753F9" w14:textId="195F24C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10.2.5.2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_Toc131378610 \h </w:instrText>
      </w:r>
      <w:r>
        <w:rPr>
          <w:noProof/>
        </w:rPr>
      </w:r>
      <w:r>
        <w:rPr>
          <w:noProof/>
        </w:rPr>
        <w:fldChar w:fldCharType="separate"/>
      </w:r>
      <w:r>
        <w:rPr>
          <w:noProof/>
        </w:rPr>
        <w:t>258</w:t>
      </w:r>
      <w:r>
        <w:rPr>
          <w:noProof/>
        </w:rPr>
        <w:fldChar w:fldCharType="end"/>
      </w:r>
    </w:p>
    <w:p w14:paraId="69CD641A" w14:textId="0F94FD83"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10.2.5.2.1</w:t>
      </w:r>
      <w:r>
        <w:rPr>
          <w:rFonts w:asciiTheme="minorHAnsi" w:eastAsiaTheme="minorEastAsia" w:hAnsiTheme="minorHAnsi" w:cstheme="minorBidi"/>
          <w:noProof/>
          <w:sz w:val="22"/>
          <w:szCs w:val="22"/>
          <w:lang w:eastAsia="en-GB"/>
        </w:rPr>
        <w:tab/>
      </w:r>
      <w:r w:rsidRPr="00D642CC">
        <w:rPr>
          <w:rFonts w:eastAsia="Malgun Gothic"/>
          <w:noProof/>
        </w:rPr>
        <w:t>SDP offer generation</w:t>
      </w:r>
      <w:r>
        <w:rPr>
          <w:noProof/>
        </w:rPr>
        <w:tab/>
      </w:r>
      <w:r>
        <w:rPr>
          <w:noProof/>
        </w:rPr>
        <w:fldChar w:fldCharType="begin" w:fldLock="1"/>
      </w:r>
      <w:r>
        <w:rPr>
          <w:noProof/>
        </w:rPr>
        <w:instrText xml:space="preserve"> PAGEREF _Toc131378611 \h </w:instrText>
      </w:r>
      <w:r>
        <w:rPr>
          <w:noProof/>
        </w:rPr>
      </w:r>
      <w:r>
        <w:rPr>
          <w:noProof/>
        </w:rPr>
        <w:fldChar w:fldCharType="separate"/>
      </w:r>
      <w:r>
        <w:rPr>
          <w:noProof/>
        </w:rPr>
        <w:t>258</w:t>
      </w:r>
      <w:r>
        <w:rPr>
          <w:noProof/>
        </w:rPr>
        <w:fldChar w:fldCharType="end"/>
      </w:r>
    </w:p>
    <w:p w14:paraId="078621F9" w14:textId="05E17CB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10.2.5.2.2</w:t>
      </w:r>
      <w:r>
        <w:rPr>
          <w:rFonts w:asciiTheme="minorHAnsi" w:eastAsiaTheme="minorEastAsia" w:hAnsiTheme="minorHAnsi" w:cstheme="minorBidi"/>
          <w:noProof/>
          <w:sz w:val="22"/>
          <w:szCs w:val="22"/>
          <w:lang w:eastAsia="en-GB"/>
        </w:rPr>
        <w:tab/>
      </w:r>
      <w:r w:rsidRPr="00D642CC">
        <w:rPr>
          <w:rFonts w:eastAsia="Malgun Gothic"/>
          <w:noProof/>
        </w:rPr>
        <w:t>SDP answer generation</w:t>
      </w:r>
      <w:r>
        <w:rPr>
          <w:noProof/>
        </w:rPr>
        <w:tab/>
      </w:r>
      <w:r>
        <w:rPr>
          <w:noProof/>
        </w:rPr>
        <w:fldChar w:fldCharType="begin" w:fldLock="1"/>
      </w:r>
      <w:r>
        <w:rPr>
          <w:noProof/>
        </w:rPr>
        <w:instrText xml:space="preserve"> PAGEREF _Toc131378612 \h </w:instrText>
      </w:r>
      <w:r>
        <w:rPr>
          <w:noProof/>
        </w:rPr>
      </w:r>
      <w:r>
        <w:rPr>
          <w:noProof/>
        </w:rPr>
        <w:fldChar w:fldCharType="separate"/>
      </w:r>
      <w:r>
        <w:rPr>
          <w:noProof/>
        </w:rPr>
        <w:t>259</w:t>
      </w:r>
      <w:r>
        <w:rPr>
          <w:noProof/>
        </w:rPr>
        <w:fldChar w:fldCharType="end"/>
      </w:r>
    </w:p>
    <w:p w14:paraId="3FD20FD8" w14:textId="38E871C9"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10.2.5.2.3</w:t>
      </w:r>
      <w:r>
        <w:rPr>
          <w:rFonts w:asciiTheme="minorHAnsi" w:eastAsiaTheme="minorEastAsia" w:hAnsiTheme="minorHAnsi" w:cstheme="minorBidi"/>
          <w:noProof/>
          <w:sz w:val="22"/>
          <w:szCs w:val="22"/>
          <w:lang w:eastAsia="en-GB"/>
        </w:rPr>
        <w:tab/>
      </w:r>
      <w:r w:rsidRPr="00D642CC">
        <w:rPr>
          <w:rFonts w:eastAsia="Malgun Gothic"/>
          <w:noProof/>
        </w:rPr>
        <w:t>MCData client originating procedures</w:t>
      </w:r>
      <w:r>
        <w:rPr>
          <w:noProof/>
        </w:rPr>
        <w:tab/>
      </w:r>
      <w:r>
        <w:rPr>
          <w:noProof/>
        </w:rPr>
        <w:fldChar w:fldCharType="begin" w:fldLock="1"/>
      </w:r>
      <w:r>
        <w:rPr>
          <w:noProof/>
        </w:rPr>
        <w:instrText xml:space="preserve"> PAGEREF _Toc131378613 \h </w:instrText>
      </w:r>
      <w:r>
        <w:rPr>
          <w:noProof/>
        </w:rPr>
      </w:r>
      <w:r>
        <w:rPr>
          <w:noProof/>
        </w:rPr>
        <w:fldChar w:fldCharType="separate"/>
      </w:r>
      <w:r>
        <w:rPr>
          <w:noProof/>
        </w:rPr>
        <w:t>259</w:t>
      </w:r>
      <w:r>
        <w:rPr>
          <w:noProof/>
        </w:rPr>
        <w:fldChar w:fldCharType="end"/>
      </w:r>
    </w:p>
    <w:p w14:paraId="78B6A8C2" w14:textId="695037D4"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10.2.5.2.4</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_Toc131378614 \h </w:instrText>
      </w:r>
      <w:r>
        <w:rPr>
          <w:noProof/>
        </w:rPr>
      </w:r>
      <w:r>
        <w:rPr>
          <w:noProof/>
        </w:rPr>
        <w:fldChar w:fldCharType="separate"/>
      </w:r>
      <w:r>
        <w:rPr>
          <w:noProof/>
        </w:rPr>
        <w:t>263</w:t>
      </w:r>
      <w:r>
        <w:rPr>
          <w:noProof/>
        </w:rPr>
        <w:fldChar w:fldCharType="end"/>
      </w:r>
    </w:p>
    <w:p w14:paraId="12750BC5" w14:textId="2AFB8FC5" w:rsidR="00A660FE" w:rsidRDefault="00A660FE">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_Toc131378615 \h </w:instrText>
      </w:r>
      <w:r>
        <w:rPr>
          <w:noProof/>
        </w:rPr>
      </w:r>
      <w:r>
        <w:rPr>
          <w:noProof/>
        </w:rPr>
        <w:fldChar w:fldCharType="separate"/>
      </w:r>
      <w:r>
        <w:rPr>
          <w:noProof/>
        </w:rPr>
        <w:t>266</w:t>
      </w:r>
      <w:r>
        <w:rPr>
          <w:noProof/>
        </w:rPr>
        <w:fldChar w:fldCharType="end"/>
      </w:r>
    </w:p>
    <w:p w14:paraId="2F51509F" w14:textId="0503FE29" w:rsidR="00A660FE" w:rsidRDefault="00A660FE">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_Toc131378616 \h </w:instrText>
      </w:r>
      <w:r>
        <w:rPr>
          <w:noProof/>
        </w:rPr>
      </w:r>
      <w:r>
        <w:rPr>
          <w:noProof/>
        </w:rPr>
        <w:fldChar w:fldCharType="separate"/>
      </w:r>
      <w:r>
        <w:rPr>
          <w:noProof/>
        </w:rPr>
        <w:t>266</w:t>
      </w:r>
      <w:r>
        <w:rPr>
          <w:noProof/>
        </w:rPr>
        <w:fldChar w:fldCharType="end"/>
      </w:r>
    </w:p>
    <w:p w14:paraId="5D8EA53F" w14:textId="6CB5579D" w:rsidR="00A660FE" w:rsidRDefault="00A660FE">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_Toc131378617 \h </w:instrText>
      </w:r>
      <w:r>
        <w:rPr>
          <w:noProof/>
        </w:rPr>
      </w:r>
      <w:r>
        <w:rPr>
          <w:noProof/>
        </w:rPr>
        <w:fldChar w:fldCharType="separate"/>
      </w:r>
      <w:r>
        <w:rPr>
          <w:noProof/>
        </w:rPr>
        <w:t>266</w:t>
      </w:r>
      <w:r>
        <w:rPr>
          <w:noProof/>
        </w:rPr>
        <w:fldChar w:fldCharType="end"/>
      </w:r>
    </w:p>
    <w:p w14:paraId="446658A6" w14:textId="4D50EE3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10.2.5.3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_Toc131378618 \h </w:instrText>
      </w:r>
      <w:r>
        <w:rPr>
          <w:noProof/>
        </w:rPr>
      </w:r>
      <w:r>
        <w:rPr>
          <w:noProof/>
        </w:rPr>
        <w:fldChar w:fldCharType="separate"/>
      </w:r>
      <w:r>
        <w:rPr>
          <w:noProof/>
        </w:rPr>
        <w:t>267</w:t>
      </w:r>
      <w:r>
        <w:rPr>
          <w:noProof/>
        </w:rPr>
        <w:fldChar w:fldCharType="end"/>
      </w:r>
    </w:p>
    <w:p w14:paraId="2563AE53" w14:textId="297D258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10.2.5.3.1</w:t>
      </w:r>
      <w:r>
        <w:rPr>
          <w:rFonts w:asciiTheme="minorHAnsi" w:eastAsiaTheme="minorEastAsia" w:hAnsiTheme="minorHAnsi" w:cstheme="minorBidi"/>
          <w:noProof/>
          <w:sz w:val="22"/>
          <w:szCs w:val="22"/>
          <w:lang w:eastAsia="en-GB"/>
        </w:rPr>
        <w:tab/>
      </w:r>
      <w:r w:rsidRPr="00D642CC">
        <w:rPr>
          <w:rFonts w:eastAsia="Malgun Gothic"/>
          <w:noProof/>
        </w:rPr>
        <w:t>SDP offer generation</w:t>
      </w:r>
      <w:r>
        <w:rPr>
          <w:noProof/>
        </w:rPr>
        <w:tab/>
      </w:r>
      <w:r>
        <w:rPr>
          <w:noProof/>
        </w:rPr>
        <w:fldChar w:fldCharType="begin" w:fldLock="1"/>
      </w:r>
      <w:r>
        <w:rPr>
          <w:noProof/>
        </w:rPr>
        <w:instrText xml:space="preserve"> PAGEREF _Toc131378619 \h </w:instrText>
      </w:r>
      <w:r>
        <w:rPr>
          <w:noProof/>
        </w:rPr>
      </w:r>
      <w:r>
        <w:rPr>
          <w:noProof/>
        </w:rPr>
        <w:fldChar w:fldCharType="separate"/>
      </w:r>
      <w:r>
        <w:rPr>
          <w:noProof/>
        </w:rPr>
        <w:t>267</w:t>
      </w:r>
      <w:r>
        <w:rPr>
          <w:noProof/>
        </w:rPr>
        <w:fldChar w:fldCharType="end"/>
      </w:r>
    </w:p>
    <w:p w14:paraId="7C236DB5" w14:textId="7D21C79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10.2.5.3.2</w:t>
      </w:r>
      <w:r>
        <w:rPr>
          <w:rFonts w:asciiTheme="minorHAnsi" w:eastAsiaTheme="minorEastAsia" w:hAnsiTheme="minorHAnsi" w:cstheme="minorBidi"/>
          <w:noProof/>
          <w:sz w:val="22"/>
          <w:szCs w:val="22"/>
          <w:lang w:eastAsia="en-GB"/>
        </w:rPr>
        <w:tab/>
      </w:r>
      <w:r w:rsidRPr="00D642CC">
        <w:rPr>
          <w:rFonts w:eastAsia="Malgun Gothic"/>
          <w:noProof/>
        </w:rPr>
        <w:t>SDP answer generation</w:t>
      </w:r>
      <w:r>
        <w:rPr>
          <w:noProof/>
        </w:rPr>
        <w:tab/>
      </w:r>
      <w:r>
        <w:rPr>
          <w:noProof/>
        </w:rPr>
        <w:fldChar w:fldCharType="begin" w:fldLock="1"/>
      </w:r>
      <w:r>
        <w:rPr>
          <w:noProof/>
        </w:rPr>
        <w:instrText xml:space="preserve"> PAGEREF _Toc131378620 \h </w:instrText>
      </w:r>
      <w:r>
        <w:rPr>
          <w:noProof/>
        </w:rPr>
      </w:r>
      <w:r>
        <w:rPr>
          <w:noProof/>
        </w:rPr>
        <w:fldChar w:fldCharType="separate"/>
      </w:r>
      <w:r>
        <w:rPr>
          <w:noProof/>
        </w:rPr>
        <w:t>267</w:t>
      </w:r>
      <w:r>
        <w:rPr>
          <w:noProof/>
        </w:rPr>
        <w:fldChar w:fldCharType="end"/>
      </w:r>
    </w:p>
    <w:p w14:paraId="7634A47F" w14:textId="48D9358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10.2.5.3.3</w:t>
      </w:r>
      <w:r>
        <w:rPr>
          <w:rFonts w:asciiTheme="minorHAnsi" w:eastAsiaTheme="minorEastAsia" w:hAnsiTheme="minorHAnsi" w:cstheme="minorBidi"/>
          <w:noProof/>
          <w:sz w:val="22"/>
          <w:szCs w:val="22"/>
          <w:lang w:eastAsia="en-GB"/>
        </w:rPr>
        <w:tab/>
      </w:r>
      <w:r w:rsidRPr="00D642CC">
        <w:rPr>
          <w:rFonts w:eastAsia="Malgun Gothic"/>
          <w:noProof/>
        </w:rPr>
        <w:t>Originating participating MCData function procedures</w:t>
      </w:r>
      <w:r>
        <w:rPr>
          <w:noProof/>
        </w:rPr>
        <w:tab/>
      </w:r>
      <w:r>
        <w:rPr>
          <w:noProof/>
        </w:rPr>
        <w:fldChar w:fldCharType="begin" w:fldLock="1"/>
      </w:r>
      <w:r>
        <w:rPr>
          <w:noProof/>
        </w:rPr>
        <w:instrText xml:space="preserve"> PAGEREF _Toc131378621 \h </w:instrText>
      </w:r>
      <w:r>
        <w:rPr>
          <w:noProof/>
        </w:rPr>
      </w:r>
      <w:r>
        <w:rPr>
          <w:noProof/>
        </w:rPr>
        <w:fldChar w:fldCharType="separate"/>
      </w:r>
      <w:r>
        <w:rPr>
          <w:noProof/>
        </w:rPr>
        <w:t>267</w:t>
      </w:r>
      <w:r>
        <w:rPr>
          <w:noProof/>
        </w:rPr>
        <w:fldChar w:fldCharType="end"/>
      </w:r>
    </w:p>
    <w:p w14:paraId="5C97A421" w14:textId="146706D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10.2.5.3.4</w:t>
      </w:r>
      <w:r>
        <w:rPr>
          <w:rFonts w:asciiTheme="minorHAnsi" w:eastAsiaTheme="minorEastAsia" w:hAnsiTheme="minorHAnsi" w:cstheme="minorBidi"/>
          <w:noProof/>
          <w:sz w:val="22"/>
          <w:szCs w:val="22"/>
          <w:lang w:eastAsia="en-GB"/>
        </w:rPr>
        <w:tab/>
      </w:r>
      <w:r w:rsidRPr="00D642CC">
        <w:rPr>
          <w:rFonts w:eastAsia="Malgun Gothic"/>
          <w:noProof/>
        </w:rPr>
        <w:t>Terminating participating MCData function procedures</w:t>
      </w:r>
      <w:r>
        <w:rPr>
          <w:noProof/>
        </w:rPr>
        <w:tab/>
      </w:r>
      <w:r>
        <w:rPr>
          <w:noProof/>
        </w:rPr>
        <w:fldChar w:fldCharType="begin" w:fldLock="1"/>
      </w:r>
      <w:r>
        <w:rPr>
          <w:noProof/>
        </w:rPr>
        <w:instrText xml:space="preserve"> PAGEREF _Toc131378622 \h </w:instrText>
      </w:r>
      <w:r>
        <w:rPr>
          <w:noProof/>
        </w:rPr>
      </w:r>
      <w:r>
        <w:rPr>
          <w:noProof/>
        </w:rPr>
        <w:fldChar w:fldCharType="separate"/>
      </w:r>
      <w:r>
        <w:rPr>
          <w:noProof/>
        </w:rPr>
        <w:t>270</w:t>
      </w:r>
      <w:r>
        <w:rPr>
          <w:noProof/>
        </w:rPr>
        <w:fldChar w:fldCharType="end"/>
      </w:r>
    </w:p>
    <w:p w14:paraId="408079E7" w14:textId="35611EB0" w:rsidR="00A660FE" w:rsidRDefault="00A660FE">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_Toc131378623 \h </w:instrText>
      </w:r>
      <w:r>
        <w:rPr>
          <w:noProof/>
        </w:rPr>
      </w:r>
      <w:r>
        <w:rPr>
          <w:noProof/>
        </w:rPr>
        <w:fldChar w:fldCharType="separate"/>
      </w:r>
      <w:r>
        <w:rPr>
          <w:noProof/>
        </w:rPr>
        <w:t>274</w:t>
      </w:r>
      <w:r>
        <w:rPr>
          <w:noProof/>
        </w:rPr>
        <w:fldChar w:fldCharType="end"/>
      </w:r>
    </w:p>
    <w:p w14:paraId="1BD16CAF" w14:textId="0F923CAC" w:rsidR="00A660FE" w:rsidRDefault="00A660FE">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_Toc131378624 \h </w:instrText>
      </w:r>
      <w:r>
        <w:rPr>
          <w:noProof/>
        </w:rPr>
      </w:r>
      <w:r>
        <w:rPr>
          <w:noProof/>
        </w:rPr>
        <w:fldChar w:fldCharType="separate"/>
      </w:r>
      <w:r>
        <w:rPr>
          <w:noProof/>
        </w:rPr>
        <w:t>274</w:t>
      </w:r>
      <w:r>
        <w:rPr>
          <w:noProof/>
        </w:rPr>
        <w:fldChar w:fldCharType="end"/>
      </w:r>
    </w:p>
    <w:p w14:paraId="4C434047" w14:textId="586D33D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10.2.5.4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_Toc131378625 \h </w:instrText>
      </w:r>
      <w:r>
        <w:rPr>
          <w:noProof/>
        </w:rPr>
      </w:r>
      <w:r>
        <w:rPr>
          <w:noProof/>
        </w:rPr>
        <w:fldChar w:fldCharType="separate"/>
      </w:r>
      <w:r>
        <w:rPr>
          <w:noProof/>
        </w:rPr>
        <w:t>275</w:t>
      </w:r>
      <w:r>
        <w:rPr>
          <w:noProof/>
        </w:rPr>
        <w:fldChar w:fldCharType="end"/>
      </w:r>
    </w:p>
    <w:p w14:paraId="4B05C14E" w14:textId="2747DDAE" w:rsidR="00A660FE" w:rsidRDefault="00A660FE">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_Toc131378626 \h </w:instrText>
      </w:r>
      <w:r>
        <w:rPr>
          <w:noProof/>
        </w:rPr>
      </w:r>
      <w:r>
        <w:rPr>
          <w:noProof/>
        </w:rPr>
        <w:fldChar w:fldCharType="separate"/>
      </w:r>
      <w:r>
        <w:rPr>
          <w:noProof/>
        </w:rPr>
        <w:t>275</w:t>
      </w:r>
      <w:r>
        <w:rPr>
          <w:noProof/>
        </w:rPr>
        <w:fldChar w:fldCharType="end"/>
      </w:r>
    </w:p>
    <w:p w14:paraId="36D59B30" w14:textId="7E891BE7" w:rsidR="00A660FE" w:rsidRDefault="00A660FE">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_Toc131378627 \h </w:instrText>
      </w:r>
      <w:r>
        <w:rPr>
          <w:noProof/>
        </w:rPr>
      </w:r>
      <w:r>
        <w:rPr>
          <w:noProof/>
        </w:rPr>
        <w:fldChar w:fldCharType="separate"/>
      </w:r>
      <w:r>
        <w:rPr>
          <w:noProof/>
        </w:rPr>
        <w:t>275</w:t>
      </w:r>
      <w:r>
        <w:rPr>
          <w:noProof/>
        </w:rPr>
        <w:fldChar w:fldCharType="end"/>
      </w:r>
    </w:p>
    <w:p w14:paraId="3BAF4FB6" w14:textId="26ED4543" w:rsidR="00A660FE" w:rsidRDefault="00A660FE">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D642CC">
        <w:rPr>
          <w:noProof/>
          <w:lang w:val="en-IN"/>
        </w:rPr>
        <w:t>controlling MCData function p</w:t>
      </w:r>
      <w:r>
        <w:rPr>
          <w:noProof/>
        </w:rPr>
        <w:t>rocedures</w:t>
      </w:r>
      <w:r>
        <w:rPr>
          <w:noProof/>
        </w:rPr>
        <w:tab/>
      </w:r>
      <w:r>
        <w:rPr>
          <w:noProof/>
        </w:rPr>
        <w:fldChar w:fldCharType="begin" w:fldLock="1"/>
      </w:r>
      <w:r>
        <w:rPr>
          <w:noProof/>
        </w:rPr>
        <w:instrText xml:space="preserve"> PAGEREF _Toc131378628 \h </w:instrText>
      </w:r>
      <w:r>
        <w:rPr>
          <w:noProof/>
        </w:rPr>
      </w:r>
      <w:r>
        <w:rPr>
          <w:noProof/>
        </w:rPr>
        <w:fldChar w:fldCharType="separate"/>
      </w:r>
      <w:r>
        <w:rPr>
          <w:noProof/>
        </w:rPr>
        <w:t>276</w:t>
      </w:r>
      <w:r>
        <w:rPr>
          <w:noProof/>
        </w:rPr>
        <w:fldChar w:fldCharType="end"/>
      </w:r>
    </w:p>
    <w:p w14:paraId="4F91D9B3" w14:textId="23967753" w:rsidR="00A660FE" w:rsidRDefault="00A660FE">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D642CC">
        <w:rPr>
          <w:noProof/>
          <w:lang w:val="en-IN"/>
        </w:rPr>
        <w:t>controlling MCData function p</w:t>
      </w:r>
      <w:r>
        <w:rPr>
          <w:noProof/>
        </w:rPr>
        <w:t>rocedures</w:t>
      </w:r>
      <w:r>
        <w:rPr>
          <w:noProof/>
        </w:rPr>
        <w:tab/>
      </w:r>
      <w:r>
        <w:rPr>
          <w:noProof/>
        </w:rPr>
        <w:fldChar w:fldCharType="begin" w:fldLock="1"/>
      </w:r>
      <w:r>
        <w:rPr>
          <w:noProof/>
        </w:rPr>
        <w:instrText xml:space="preserve"> PAGEREF _Toc131378629 \h </w:instrText>
      </w:r>
      <w:r>
        <w:rPr>
          <w:noProof/>
        </w:rPr>
      </w:r>
      <w:r>
        <w:rPr>
          <w:noProof/>
        </w:rPr>
        <w:fldChar w:fldCharType="separate"/>
      </w:r>
      <w:r>
        <w:rPr>
          <w:noProof/>
        </w:rPr>
        <w:t>277</w:t>
      </w:r>
      <w:r>
        <w:rPr>
          <w:noProof/>
        </w:rPr>
        <w:fldChar w:fldCharType="end"/>
      </w:r>
    </w:p>
    <w:p w14:paraId="2959870A" w14:textId="23A4A968" w:rsidR="00A660FE" w:rsidRDefault="00A660FE">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_Toc131378630 \h </w:instrText>
      </w:r>
      <w:r>
        <w:rPr>
          <w:noProof/>
        </w:rPr>
      </w:r>
      <w:r>
        <w:rPr>
          <w:noProof/>
        </w:rPr>
        <w:fldChar w:fldCharType="separate"/>
      </w:r>
      <w:r>
        <w:rPr>
          <w:noProof/>
        </w:rPr>
        <w:t>282</w:t>
      </w:r>
      <w:r>
        <w:rPr>
          <w:noProof/>
        </w:rPr>
        <w:fldChar w:fldCharType="end"/>
      </w:r>
    </w:p>
    <w:p w14:paraId="6A9E4A65" w14:textId="4A7BA395" w:rsidR="00A660FE" w:rsidRDefault="00A660FE">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_Toc131378631 \h </w:instrText>
      </w:r>
      <w:r>
        <w:rPr>
          <w:noProof/>
        </w:rPr>
      </w:r>
      <w:r>
        <w:rPr>
          <w:noProof/>
        </w:rPr>
        <w:fldChar w:fldCharType="separate"/>
      </w:r>
      <w:r>
        <w:rPr>
          <w:noProof/>
        </w:rPr>
        <w:t>282</w:t>
      </w:r>
      <w:r>
        <w:rPr>
          <w:noProof/>
        </w:rPr>
        <w:fldChar w:fldCharType="end"/>
      </w:r>
    </w:p>
    <w:p w14:paraId="5598F4A2" w14:textId="76F40FAB" w:rsidR="00A660FE" w:rsidRDefault="00A660FE">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_Toc131378632 \h </w:instrText>
      </w:r>
      <w:r>
        <w:rPr>
          <w:noProof/>
        </w:rPr>
      </w:r>
      <w:r>
        <w:rPr>
          <w:noProof/>
        </w:rPr>
        <w:fldChar w:fldCharType="separate"/>
      </w:r>
      <w:r>
        <w:rPr>
          <w:noProof/>
        </w:rPr>
        <w:t>282</w:t>
      </w:r>
      <w:r>
        <w:rPr>
          <w:noProof/>
        </w:rPr>
        <w:fldChar w:fldCharType="end"/>
      </w:r>
    </w:p>
    <w:p w14:paraId="67EDD2ED" w14:textId="132E7740" w:rsidR="00A660FE" w:rsidRDefault="00A660FE">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_Toc131378633 \h </w:instrText>
      </w:r>
      <w:r>
        <w:rPr>
          <w:noProof/>
        </w:rPr>
      </w:r>
      <w:r>
        <w:rPr>
          <w:noProof/>
        </w:rPr>
        <w:fldChar w:fldCharType="separate"/>
      </w:r>
      <w:r>
        <w:rPr>
          <w:noProof/>
        </w:rPr>
        <w:t>282</w:t>
      </w:r>
      <w:r>
        <w:rPr>
          <w:noProof/>
        </w:rPr>
        <w:fldChar w:fldCharType="end"/>
      </w:r>
    </w:p>
    <w:p w14:paraId="29C1B367" w14:textId="710E4DC0"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10.2.6</w:t>
      </w:r>
      <w:r>
        <w:rPr>
          <w:rFonts w:asciiTheme="minorHAnsi" w:eastAsiaTheme="minorEastAsia" w:hAnsiTheme="minorHAnsi" w:cstheme="minorBidi"/>
          <w:noProof/>
          <w:sz w:val="22"/>
          <w:szCs w:val="22"/>
          <w:lang w:eastAsia="en-GB"/>
        </w:rPr>
        <w:tab/>
      </w:r>
      <w:r w:rsidRPr="00D642CC">
        <w:rPr>
          <w:rFonts w:eastAsia="SimSun"/>
          <w:noProof/>
        </w:rPr>
        <w:t>FD using MBMS delivery via MB2 interface</w:t>
      </w:r>
      <w:r>
        <w:rPr>
          <w:noProof/>
        </w:rPr>
        <w:tab/>
      </w:r>
      <w:r>
        <w:rPr>
          <w:noProof/>
        </w:rPr>
        <w:fldChar w:fldCharType="begin" w:fldLock="1"/>
      </w:r>
      <w:r>
        <w:rPr>
          <w:noProof/>
        </w:rPr>
        <w:instrText xml:space="preserve"> PAGEREF _Toc131378634 \h </w:instrText>
      </w:r>
      <w:r>
        <w:rPr>
          <w:noProof/>
        </w:rPr>
      </w:r>
      <w:r>
        <w:rPr>
          <w:noProof/>
        </w:rPr>
        <w:fldChar w:fldCharType="separate"/>
      </w:r>
      <w:r>
        <w:rPr>
          <w:noProof/>
        </w:rPr>
        <w:t>282</w:t>
      </w:r>
      <w:r>
        <w:rPr>
          <w:noProof/>
        </w:rPr>
        <w:fldChar w:fldCharType="end"/>
      </w:r>
    </w:p>
    <w:p w14:paraId="070C4014" w14:textId="4C7F973C" w:rsidR="00A660FE" w:rsidRDefault="00A660FE">
      <w:pPr>
        <w:pStyle w:val="TOC1"/>
        <w:rPr>
          <w:rFonts w:asciiTheme="minorHAnsi" w:eastAsiaTheme="minorEastAsia" w:hAnsiTheme="minorHAnsi" w:cstheme="minorBidi"/>
          <w:noProof/>
          <w:szCs w:val="22"/>
          <w:lang w:eastAsia="en-GB"/>
        </w:rPr>
      </w:pPr>
      <w:r w:rsidRPr="00D642CC">
        <w:rPr>
          <w:rFonts w:eastAsia="Malgun Gothic"/>
          <w:noProof/>
        </w:rPr>
        <w:t>11</w:t>
      </w:r>
      <w:r>
        <w:rPr>
          <w:rFonts w:asciiTheme="minorHAnsi" w:eastAsiaTheme="minorEastAsia" w:hAnsiTheme="minorHAnsi" w:cstheme="minorBidi"/>
          <w:noProof/>
          <w:szCs w:val="22"/>
          <w:lang w:eastAsia="en-GB"/>
        </w:rPr>
        <w:tab/>
      </w:r>
      <w:r w:rsidRPr="00D642CC">
        <w:rPr>
          <w:rFonts w:eastAsia="Malgun Gothic"/>
          <w:noProof/>
        </w:rPr>
        <w:t>Transmission and Reception Control</w:t>
      </w:r>
      <w:r>
        <w:rPr>
          <w:noProof/>
        </w:rPr>
        <w:tab/>
      </w:r>
      <w:r>
        <w:rPr>
          <w:noProof/>
        </w:rPr>
        <w:fldChar w:fldCharType="begin" w:fldLock="1"/>
      </w:r>
      <w:r>
        <w:rPr>
          <w:noProof/>
        </w:rPr>
        <w:instrText xml:space="preserve"> PAGEREF _Toc131378635 \h </w:instrText>
      </w:r>
      <w:r>
        <w:rPr>
          <w:noProof/>
        </w:rPr>
      </w:r>
      <w:r>
        <w:rPr>
          <w:noProof/>
        </w:rPr>
        <w:fldChar w:fldCharType="separate"/>
      </w:r>
      <w:r>
        <w:rPr>
          <w:noProof/>
        </w:rPr>
        <w:t>282</w:t>
      </w:r>
      <w:r>
        <w:rPr>
          <w:noProof/>
        </w:rPr>
        <w:fldChar w:fldCharType="end"/>
      </w:r>
    </w:p>
    <w:p w14:paraId="7C02E194" w14:textId="33AB09DD" w:rsidR="00A660FE" w:rsidRDefault="00A660FE">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_Toc131378636 \h </w:instrText>
      </w:r>
      <w:r>
        <w:rPr>
          <w:noProof/>
        </w:rPr>
      </w:r>
      <w:r>
        <w:rPr>
          <w:noProof/>
        </w:rPr>
        <w:fldChar w:fldCharType="separate"/>
      </w:r>
      <w:r>
        <w:rPr>
          <w:noProof/>
        </w:rPr>
        <w:t>282</w:t>
      </w:r>
      <w:r>
        <w:rPr>
          <w:noProof/>
        </w:rPr>
        <w:fldChar w:fldCharType="end"/>
      </w:r>
    </w:p>
    <w:p w14:paraId="1594F250" w14:textId="6B22F1F4"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11.2</w:t>
      </w:r>
      <w:r>
        <w:rPr>
          <w:rFonts w:asciiTheme="minorHAnsi" w:eastAsiaTheme="minorEastAsia" w:hAnsiTheme="minorHAnsi" w:cstheme="minorBidi"/>
          <w:noProof/>
          <w:sz w:val="22"/>
          <w:szCs w:val="22"/>
          <w:lang w:eastAsia="en-GB"/>
        </w:rPr>
        <w:tab/>
      </w:r>
      <w:r w:rsidRPr="00D642CC">
        <w:rPr>
          <w:rFonts w:eastAsia="Malgun Gothic"/>
          <w:noProof/>
        </w:rPr>
        <w:t>Auto-receive</w:t>
      </w:r>
      <w:r w:rsidRPr="00D642CC">
        <w:rPr>
          <w:rFonts w:eastAsia="Malgun Gothic"/>
          <w:noProof/>
          <w:lang w:val="en-IN"/>
        </w:rPr>
        <w:t xml:space="preserve"> for File Distribution</w:t>
      </w:r>
      <w:r>
        <w:rPr>
          <w:noProof/>
        </w:rPr>
        <w:tab/>
      </w:r>
      <w:r>
        <w:rPr>
          <w:noProof/>
        </w:rPr>
        <w:fldChar w:fldCharType="begin" w:fldLock="1"/>
      </w:r>
      <w:r>
        <w:rPr>
          <w:noProof/>
        </w:rPr>
        <w:instrText xml:space="preserve"> PAGEREF _Toc131378637 \h </w:instrText>
      </w:r>
      <w:r>
        <w:rPr>
          <w:noProof/>
        </w:rPr>
      </w:r>
      <w:r>
        <w:rPr>
          <w:noProof/>
        </w:rPr>
        <w:fldChar w:fldCharType="separate"/>
      </w:r>
      <w:r>
        <w:rPr>
          <w:noProof/>
        </w:rPr>
        <w:t>284</w:t>
      </w:r>
      <w:r>
        <w:rPr>
          <w:noProof/>
        </w:rPr>
        <w:fldChar w:fldCharType="end"/>
      </w:r>
    </w:p>
    <w:p w14:paraId="0E20B12C" w14:textId="4F41510D" w:rsidR="00A660FE" w:rsidRDefault="00A660FE">
      <w:pPr>
        <w:pStyle w:val="TOC2"/>
        <w:rPr>
          <w:rFonts w:asciiTheme="minorHAnsi" w:eastAsiaTheme="minorEastAsia" w:hAnsiTheme="minorHAnsi" w:cstheme="minorBidi"/>
          <w:noProof/>
          <w:sz w:val="22"/>
          <w:szCs w:val="22"/>
          <w:lang w:eastAsia="en-GB"/>
        </w:rPr>
      </w:pPr>
      <w:r>
        <w:rPr>
          <w:noProof/>
        </w:rPr>
        <w:t>1</w:t>
      </w:r>
      <w:r w:rsidRPr="00D642CC">
        <w:rPr>
          <w:noProof/>
          <w:lang w:val="en-US"/>
        </w:rPr>
        <w:t>1</w:t>
      </w:r>
      <w:r>
        <w:rPr>
          <w:noProof/>
        </w:rPr>
        <w:t>.</w:t>
      </w:r>
      <w:r w:rsidRPr="00D642CC">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_Toc131378638 \h </w:instrText>
      </w:r>
      <w:r>
        <w:rPr>
          <w:noProof/>
        </w:rPr>
      </w:r>
      <w:r>
        <w:rPr>
          <w:noProof/>
        </w:rPr>
        <w:fldChar w:fldCharType="separate"/>
      </w:r>
      <w:r>
        <w:rPr>
          <w:noProof/>
        </w:rPr>
        <w:t>284</w:t>
      </w:r>
      <w:r>
        <w:rPr>
          <w:noProof/>
        </w:rPr>
        <w:fldChar w:fldCharType="end"/>
      </w:r>
    </w:p>
    <w:p w14:paraId="17398AC0" w14:textId="0091B681"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w:t>
      </w:r>
      <w:r w:rsidRPr="00D642CC">
        <w:rPr>
          <w:rFonts w:eastAsia="SimSun"/>
          <w:noProof/>
          <w:lang w:val="en-US"/>
        </w:rPr>
        <w:t>1</w:t>
      </w:r>
      <w:r w:rsidRPr="00D642CC">
        <w:rPr>
          <w:rFonts w:eastAsia="SimSun"/>
          <w:noProof/>
        </w:rPr>
        <w:t>.</w:t>
      </w:r>
      <w:r w:rsidRPr="00D642CC">
        <w:rPr>
          <w:rFonts w:eastAsia="SimSun"/>
          <w:noProof/>
          <w:lang w:val="en-US"/>
        </w:rPr>
        <w:t>3</w:t>
      </w:r>
      <w:r w:rsidRPr="00D642CC">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_Toc131378639 \h </w:instrText>
      </w:r>
      <w:r>
        <w:rPr>
          <w:noProof/>
        </w:rPr>
      </w:r>
      <w:r>
        <w:rPr>
          <w:noProof/>
        </w:rPr>
        <w:fldChar w:fldCharType="separate"/>
      </w:r>
      <w:r>
        <w:rPr>
          <w:noProof/>
        </w:rPr>
        <w:t>284</w:t>
      </w:r>
      <w:r>
        <w:rPr>
          <w:noProof/>
        </w:rPr>
        <w:fldChar w:fldCharType="end"/>
      </w:r>
    </w:p>
    <w:p w14:paraId="158CB035" w14:textId="67F3168E"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w:t>
      </w:r>
      <w:r w:rsidRPr="00D642CC">
        <w:rPr>
          <w:rFonts w:eastAsia="SimSun"/>
          <w:noProof/>
          <w:lang w:val="en-US"/>
        </w:rPr>
        <w:t>1</w:t>
      </w:r>
      <w:r w:rsidRPr="00D642CC">
        <w:rPr>
          <w:rFonts w:eastAsia="SimSun"/>
          <w:noProof/>
        </w:rPr>
        <w:t>.</w:t>
      </w:r>
      <w:r w:rsidRPr="00D642CC">
        <w:rPr>
          <w:rFonts w:eastAsia="SimSun"/>
          <w:noProof/>
          <w:lang w:val="en-US"/>
        </w:rPr>
        <w:t>3</w:t>
      </w:r>
      <w:r w:rsidRPr="00D642CC">
        <w:rPr>
          <w:rFonts w:eastAsia="SimSun"/>
          <w:noProof/>
        </w:rPr>
        <w:t>.</w:t>
      </w:r>
      <w:r w:rsidRPr="00D642CC">
        <w:rPr>
          <w:rFonts w:eastAsia="SimSun"/>
          <w:noProof/>
          <w:lang w:val="en-US"/>
        </w:rPr>
        <w:t>2</w:t>
      </w:r>
      <w:r>
        <w:rPr>
          <w:rFonts w:asciiTheme="minorHAnsi" w:eastAsiaTheme="minorEastAsia" w:hAnsiTheme="minorHAnsi" w:cstheme="minorBidi"/>
          <w:noProof/>
          <w:sz w:val="22"/>
          <w:szCs w:val="22"/>
          <w:lang w:eastAsia="en-GB"/>
        </w:rPr>
        <w:tab/>
      </w:r>
      <w:r w:rsidRPr="00D642CC">
        <w:rPr>
          <w:rFonts w:eastAsia="SimSun"/>
          <w:noProof/>
        </w:rPr>
        <w:t>MCData client procedures</w:t>
      </w:r>
      <w:r>
        <w:rPr>
          <w:noProof/>
        </w:rPr>
        <w:tab/>
      </w:r>
      <w:r>
        <w:rPr>
          <w:noProof/>
        </w:rPr>
        <w:fldChar w:fldCharType="begin" w:fldLock="1"/>
      </w:r>
      <w:r>
        <w:rPr>
          <w:noProof/>
        </w:rPr>
        <w:instrText xml:space="preserve"> PAGEREF _Toc131378640 \h </w:instrText>
      </w:r>
      <w:r>
        <w:rPr>
          <w:noProof/>
        </w:rPr>
      </w:r>
      <w:r>
        <w:rPr>
          <w:noProof/>
        </w:rPr>
        <w:fldChar w:fldCharType="separate"/>
      </w:r>
      <w:r>
        <w:rPr>
          <w:noProof/>
        </w:rPr>
        <w:t>285</w:t>
      </w:r>
      <w:r>
        <w:rPr>
          <w:noProof/>
        </w:rPr>
        <w:fldChar w:fldCharType="end"/>
      </w:r>
    </w:p>
    <w:p w14:paraId="5150AD88" w14:textId="13A79EAF"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w:t>
      </w:r>
      <w:r w:rsidRPr="00D642CC">
        <w:rPr>
          <w:rFonts w:eastAsia="Malgun Gothic"/>
          <w:noProof/>
          <w:lang w:val="en-US"/>
        </w:rPr>
        <w:t>1</w:t>
      </w:r>
      <w:r w:rsidRPr="00D642CC">
        <w:rPr>
          <w:rFonts w:eastAsia="Malgun Gothic"/>
          <w:noProof/>
        </w:rPr>
        <w:t>.</w:t>
      </w:r>
      <w:r w:rsidRPr="00D642CC">
        <w:rPr>
          <w:rFonts w:eastAsia="Malgun Gothic"/>
          <w:noProof/>
          <w:lang w:val="en-US"/>
        </w:rPr>
        <w:t>3</w:t>
      </w:r>
      <w:r w:rsidRPr="00D642CC">
        <w:rPr>
          <w:rFonts w:eastAsia="Malgun Gothic"/>
          <w:noProof/>
        </w:rPr>
        <w:t>.</w:t>
      </w:r>
      <w:r w:rsidRPr="00D642CC">
        <w:rPr>
          <w:rFonts w:eastAsia="Malgun Gothic"/>
          <w:noProof/>
          <w:lang w:val="en-US"/>
        </w:rPr>
        <w:t>2</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_Toc131378641 \h </w:instrText>
      </w:r>
      <w:r>
        <w:rPr>
          <w:noProof/>
        </w:rPr>
      </w:r>
      <w:r>
        <w:rPr>
          <w:noProof/>
        </w:rPr>
        <w:fldChar w:fldCharType="separate"/>
      </w:r>
      <w:r>
        <w:rPr>
          <w:noProof/>
        </w:rPr>
        <w:t>285</w:t>
      </w:r>
      <w:r>
        <w:rPr>
          <w:noProof/>
        </w:rPr>
        <w:fldChar w:fldCharType="end"/>
      </w:r>
    </w:p>
    <w:p w14:paraId="1F1E10CD" w14:textId="408DC29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w:t>
      </w:r>
      <w:r w:rsidRPr="00D642CC">
        <w:rPr>
          <w:rFonts w:eastAsia="Malgun Gothic"/>
          <w:noProof/>
          <w:lang w:val="en-US"/>
        </w:rPr>
        <w:t>1</w:t>
      </w:r>
      <w:r w:rsidRPr="00D642CC">
        <w:rPr>
          <w:rFonts w:eastAsia="Malgun Gothic"/>
          <w:noProof/>
        </w:rPr>
        <w:t>.</w:t>
      </w:r>
      <w:r w:rsidRPr="00D642CC">
        <w:rPr>
          <w:rFonts w:eastAsia="Malgun Gothic"/>
          <w:noProof/>
          <w:lang w:val="en-US"/>
        </w:rPr>
        <w:t>3</w:t>
      </w:r>
      <w:r w:rsidRPr="00D642CC">
        <w:rPr>
          <w:rFonts w:eastAsia="Malgun Gothic"/>
          <w:noProof/>
        </w:rPr>
        <w:t>.</w:t>
      </w:r>
      <w:r w:rsidRPr="00D642CC">
        <w:rPr>
          <w:rFonts w:eastAsia="Malgun Gothic"/>
          <w:noProof/>
          <w:lang w:val="en-US"/>
        </w:rPr>
        <w:t>2</w:t>
      </w:r>
      <w:r w:rsidRPr="00D642CC">
        <w:rPr>
          <w:rFonts w:eastAsia="Malgun Gothic"/>
          <w:noProof/>
        </w:rPr>
        <w:t>.</w:t>
      </w:r>
      <w:r w:rsidRPr="00D642CC">
        <w:rPr>
          <w:rFonts w:eastAsia="Malgun Gothic"/>
          <w:noProof/>
          <w:lang w:val="en-US"/>
        </w:rPr>
        <w:t>2</w:t>
      </w:r>
      <w:r>
        <w:rPr>
          <w:rFonts w:asciiTheme="minorHAnsi" w:eastAsiaTheme="minorEastAsia" w:hAnsiTheme="minorHAnsi" w:cstheme="minorBidi"/>
          <w:noProof/>
          <w:sz w:val="22"/>
          <w:szCs w:val="22"/>
          <w:lang w:eastAsia="en-GB"/>
        </w:rPr>
        <w:tab/>
      </w:r>
      <w:r w:rsidRPr="00D642CC">
        <w:rPr>
          <w:rFonts w:eastAsia="Malgun Gothic"/>
          <w:noProof/>
          <w:lang w:val="en-US"/>
        </w:rPr>
        <w:t>Receiving a list of deferred group communications</w:t>
      </w:r>
      <w:r>
        <w:rPr>
          <w:noProof/>
        </w:rPr>
        <w:tab/>
      </w:r>
      <w:r>
        <w:rPr>
          <w:noProof/>
        </w:rPr>
        <w:fldChar w:fldCharType="begin" w:fldLock="1"/>
      </w:r>
      <w:r>
        <w:rPr>
          <w:noProof/>
        </w:rPr>
        <w:instrText xml:space="preserve"> PAGEREF _Toc131378642 \h </w:instrText>
      </w:r>
      <w:r>
        <w:rPr>
          <w:noProof/>
        </w:rPr>
      </w:r>
      <w:r>
        <w:rPr>
          <w:noProof/>
        </w:rPr>
        <w:fldChar w:fldCharType="separate"/>
      </w:r>
      <w:r>
        <w:rPr>
          <w:noProof/>
        </w:rPr>
        <w:t>285</w:t>
      </w:r>
      <w:r>
        <w:rPr>
          <w:noProof/>
        </w:rPr>
        <w:fldChar w:fldCharType="end"/>
      </w:r>
    </w:p>
    <w:p w14:paraId="5F774C82" w14:textId="1B824EF0"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w:t>
      </w:r>
      <w:r w:rsidRPr="00D642CC">
        <w:rPr>
          <w:rFonts w:eastAsia="SimSun"/>
          <w:noProof/>
          <w:lang w:val="en-US"/>
        </w:rPr>
        <w:t>1</w:t>
      </w:r>
      <w:r w:rsidRPr="00D642CC">
        <w:rPr>
          <w:rFonts w:eastAsia="SimSun"/>
          <w:noProof/>
        </w:rPr>
        <w:t>.</w:t>
      </w:r>
      <w:r w:rsidRPr="00D642CC">
        <w:rPr>
          <w:rFonts w:eastAsia="SimSun"/>
          <w:noProof/>
          <w:lang w:val="en-US"/>
        </w:rPr>
        <w:t>3</w:t>
      </w:r>
      <w:r w:rsidRPr="00D642CC">
        <w:rPr>
          <w:rFonts w:eastAsia="SimSun"/>
          <w:noProof/>
        </w:rPr>
        <w:t>.</w:t>
      </w:r>
      <w:r w:rsidRPr="00D642CC">
        <w:rPr>
          <w:rFonts w:eastAsia="SimSun"/>
          <w:noProof/>
          <w:lang w:val="en-US"/>
        </w:rPr>
        <w:t>3</w:t>
      </w:r>
      <w:r>
        <w:rPr>
          <w:rFonts w:asciiTheme="minorHAnsi" w:eastAsiaTheme="minorEastAsia" w:hAnsiTheme="minorHAnsi" w:cstheme="minorBidi"/>
          <w:noProof/>
          <w:sz w:val="22"/>
          <w:szCs w:val="22"/>
          <w:lang w:eastAsia="en-GB"/>
        </w:rPr>
        <w:tab/>
      </w:r>
      <w:r w:rsidRPr="00D642CC">
        <w:rPr>
          <w:rFonts w:eastAsia="SimSun"/>
          <w:noProof/>
          <w:lang w:val="en-US"/>
        </w:rPr>
        <w:t xml:space="preserve">Participating </w:t>
      </w:r>
      <w:r w:rsidRPr="00D642CC">
        <w:rPr>
          <w:rFonts w:eastAsia="SimSun"/>
          <w:noProof/>
        </w:rPr>
        <w:t xml:space="preserve">MCData </w:t>
      </w:r>
      <w:r w:rsidRPr="00D642CC">
        <w:rPr>
          <w:rFonts w:eastAsia="SimSun"/>
          <w:noProof/>
          <w:lang w:val="en-US"/>
        </w:rPr>
        <w:t>function</w:t>
      </w:r>
      <w:r w:rsidRPr="00D642CC">
        <w:rPr>
          <w:rFonts w:eastAsia="SimSun"/>
          <w:noProof/>
        </w:rPr>
        <w:t xml:space="preserve"> procedures</w:t>
      </w:r>
      <w:r>
        <w:rPr>
          <w:noProof/>
        </w:rPr>
        <w:tab/>
      </w:r>
      <w:r>
        <w:rPr>
          <w:noProof/>
        </w:rPr>
        <w:fldChar w:fldCharType="begin" w:fldLock="1"/>
      </w:r>
      <w:r>
        <w:rPr>
          <w:noProof/>
        </w:rPr>
        <w:instrText xml:space="preserve"> PAGEREF _Toc131378643 \h </w:instrText>
      </w:r>
      <w:r>
        <w:rPr>
          <w:noProof/>
        </w:rPr>
      </w:r>
      <w:r>
        <w:rPr>
          <w:noProof/>
        </w:rPr>
        <w:fldChar w:fldCharType="separate"/>
      </w:r>
      <w:r>
        <w:rPr>
          <w:noProof/>
        </w:rPr>
        <w:t>285</w:t>
      </w:r>
      <w:r>
        <w:rPr>
          <w:noProof/>
        </w:rPr>
        <w:fldChar w:fldCharType="end"/>
      </w:r>
    </w:p>
    <w:p w14:paraId="7EBEEE5D" w14:textId="4BF46945"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11.3.3.1</w:t>
      </w:r>
      <w:r>
        <w:rPr>
          <w:rFonts w:asciiTheme="minorHAnsi" w:eastAsiaTheme="minorEastAsia" w:hAnsiTheme="minorHAnsi" w:cstheme="minorBidi"/>
          <w:noProof/>
          <w:sz w:val="22"/>
          <w:szCs w:val="22"/>
          <w:lang w:eastAsia="en-GB"/>
        </w:rPr>
        <w:tab/>
      </w:r>
      <w:r w:rsidRPr="00D642CC">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_Toc131378644 \h </w:instrText>
      </w:r>
      <w:r>
        <w:rPr>
          <w:noProof/>
        </w:rPr>
      </w:r>
      <w:r>
        <w:rPr>
          <w:noProof/>
        </w:rPr>
        <w:fldChar w:fldCharType="separate"/>
      </w:r>
      <w:r>
        <w:rPr>
          <w:noProof/>
        </w:rPr>
        <w:t>285</w:t>
      </w:r>
      <w:r>
        <w:rPr>
          <w:noProof/>
        </w:rPr>
        <w:fldChar w:fldCharType="end"/>
      </w:r>
    </w:p>
    <w:p w14:paraId="7DCB6F80" w14:textId="55AAAB0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11.3.3.</w:t>
      </w:r>
      <w:r w:rsidRPr="00D642CC">
        <w:rPr>
          <w:rFonts w:eastAsia="Malgun Gothic"/>
          <w:noProof/>
          <w:lang w:val="en-US"/>
        </w:rPr>
        <w:t>2</w:t>
      </w:r>
      <w:r>
        <w:rPr>
          <w:rFonts w:asciiTheme="minorHAnsi" w:eastAsiaTheme="minorEastAsia" w:hAnsiTheme="minorHAnsi" w:cstheme="minorBidi"/>
          <w:noProof/>
          <w:sz w:val="22"/>
          <w:szCs w:val="22"/>
          <w:lang w:eastAsia="en-GB"/>
        </w:rPr>
        <w:tab/>
      </w:r>
      <w:r w:rsidRPr="00D642CC">
        <w:rPr>
          <w:rFonts w:eastAsia="Malgun Gothic"/>
          <w:noProof/>
          <w:lang w:val="en-US"/>
        </w:rPr>
        <w:t>Sending</w:t>
      </w:r>
      <w:r w:rsidRPr="00D642CC">
        <w:rPr>
          <w:rFonts w:eastAsia="Malgun Gothic"/>
          <w:noProof/>
        </w:rPr>
        <w:t xml:space="preserve"> a list of deferred group communications</w:t>
      </w:r>
      <w:r>
        <w:rPr>
          <w:noProof/>
        </w:rPr>
        <w:tab/>
      </w:r>
      <w:r>
        <w:rPr>
          <w:noProof/>
        </w:rPr>
        <w:fldChar w:fldCharType="begin" w:fldLock="1"/>
      </w:r>
      <w:r>
        <w:rPr>
          <w:noProof/>
        </w:rPr>
        <w:instrText xml:space="preserve"> PAGEREF _Toc131378645 \h </w:instrText>
      </w:r>
      <w:r>
        <w:rPr>
          <w:noProof/>
        </w:rPr>
      </w:r>
      <w:r>
        <w:rPr>
          <w:noProof/>
        </w:rPr>
        <w:fldChar w:fldCharType="separate"/>
      </w:r>
      <w:r>
        <w:rPr>
          <w:noProof/>
        </w:rPr>
        <w:t>285</w:t>
      </w:r>
      <w:r>
        <w:rPr>
          <w:noProof/>
        </w:rPr>
        <w:fldChar w:fldCharType="end"/>
      </w:r>
    </w:p>
    <w:p w14:paraId="00817C50" w14:textId="75EF6A32" w:rsidR="00A660FE" w:rsidRDefault="00A660FE">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_Toc131378646 \h </w:instrText>
      </w:r>
      <w:r>
        <w:rPr>
          <w:noProof/>
        </w:rPr>
      </w:r>
      <w:r>
        <w:rPr>
          <w:noProof/>
        </w:rPr>
        <w:fldChar w:fldCharType="separate"/>
      </w:r>
      <w:r>
        <w:rPr>
          <w:noProof/>
        </w:rPr>
        <w:t>286</w:t>
      </w:r>
      <w:r>
        <w:rPr>
          <w:noProof/>
        </w:rPr>
        <w:fldChar w:fldCharType="end"/>
      </w:r>
    </w:p>
    <w:p w14:paraId="028AB174" w14:textId="4BFEC687" w:rsidR="00A660FE" w:rsidRDefault="00A660FE">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_Toc131378647 \h </w:instrText>
      </w:r>
      <w:r>
        <w:rPr>
          <w:noProof/>
        </w:rPr>
      </w:r>
      <w:r>
        <w:rPr>
          <w:noProof/>
        </w:rPr>
        <w:fldChar w:fldCharType="separate"/>
      </w:r>
      <w:r>
        <w:rPr>
          <w:noProof/>
        </w:rPr>
        <w:t>286</w:t>
      </w:r>
      <w:r>
        <w:rPr>
          <w:noProof/>
        </w:rPr>
        <w:fldChar w:fldCharType="end"/>
      </w:r>
    </w:p>
    <w:p w14:paraId="1DC65EF3" w14:textId="0D28C88C" w:rsidR="00A660FE" w:rsidRDefault="00A660FE">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_Toc131378648 \h </w:instrText>
      </w:r>
      <w:r>
        <w:rPr>
          <w:noProof/>
        </w:rPr>
      </w:r>
      <w:r>
        <w:rPr>
          <w:noProof/>
        </w:rPr>
        <w:fldChar w:fldCharType="separate"/>
      </w:r>
      <w:r>
        <w:rPr>
          <w:noProof/>
        </w:rPr>
        <w:t>286</w:t>
      </w:r>
      <w:r>
        <w:rPr>
          <w:noProof/>
        </w:rPr>
        <w:fldChar w:fldCharType="end"/>
      </w:r>
    </w:p>
    <w:p w14:paraId="5E354AE8" w14:textId="47048684"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12.2.1</w:t>
      </w:r>
      <w:r>
        <w:rPr>
          <w:rFonts w:asciiTheme="minorHAnsi" w:eastAsiaTheme="minorEastAsia" w:hAnsiTheme="minorHAnsi" w:cstheme="minorBidi"/>
          <w:noProof/>
          <w:sz w:val="22"/>
          <w:szCs w:val="22"/>
          <w:lang w:eastAsia="en-GB"/>
        </w:rPr>
        <w:tab/>
      </w:r>
      <w:r w:rsidRPr="00D642CC">
        <w:rPr>
          <w:rFonts w:eastAsia="SimSun"/>
          <w:noProof/>
        </w:rPr>
        <w:t>MCData client procedures</w:t>
      </w:r>
      <w:r>
        <w:rPr>
          <w:noProof/>
        </w:rPr>
        <w:tab/>
      </w:r>
      <w:r>
        <w:rPr>
          <w:noProof/>
        </w:rPr>
        <w:fldChar w:fldCharType="begin" w:fldLock="1"/>
      </w:r>
      <w:r>
        <w:rPr>
          <w:noProof/>
        </w:rPr>
        <w:instrText xml:space="preserve"> PAGEREF _Toc131378649 \h </w:instrText>
      </w:r>
      <w:r>
        <w:rPr>
          <w:noProof/>
        </w:rPr>
      </w:r>
      <w:r>
        <w:rPr>
          <w:noProof/>
        </w:rPr>
        <w:fldChar w:fldCharType="separate"/>
      </w:r>
      <w:r>
        <w:rPr>
          <w:noProof/>
        </w:rPr>
        <w:t>286</w:t>
      </w:r>
      <w:r>
        <w:rPr>
          <w:noProof/>
        </w:rPr>
        <w:fldChar w:fldCharType="end"/>
      </w:r>
    </w:p>
    <w:p w14:paraId="3D87816F" w14:textId="6C05AF4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12.2.1.1</w:t>
      </w:r>
      <w:r>
        <w:rPr>
          <w:rFonts w:asciiTheme="minorHAnsi" w:eastAsiaTheme="minorEastAsia" w:hAnsiTheme="minorHAnsi" w:cstheme="minorBidi"/>
          <w:noProof/>
          <w:sz w:val="22"/>
          <w:szCs w:val="22"/>
          <w:lang w:eastAsia="en-GB"/>
        </w:rPr>
        <w:tab/>
      </w:r>
      <w:r w:rsidRPr="00D642CC">
        <w:rPr>
          <w:rFonts w:eastAsia="Malgun Gothic"/>
          <w:noProof/>
        </w:rPr>
        <w:t>MCData client sends a disposition notification message</w:t>
      </w:r>
      <w:r>
        <w:rPr>
          <w:noProof/>
        </w:rPr>
        <w:tab/>
      </w:r>
      <w:r>
        <w:rPr>
          <w:noProof/>
        </w:rPr>
        <w:fldChar w:fldCharType="begin" w:fldLock="1"/>
      </w:r>
      <w:r>
        <w:rPr>
          <w:noProof/>
        </w:rPr>
        <w:instrText xml:space="preserve"> PAGEREF _Toc131378650 \h </w:instrText>
      </w:r>
      <w:r>
        <w:rPr>
          <w:noProof/>
        </w:rPr>
      </w:r>
      <w:r>
        <w:rPr>
          <w:noProof/>
        </w:rPr>
        <w:fldChar w:fldCharType="separate"/>
      </w:r>
      <w:r>
        <w:rPr>
          <w:noProof/>
        </w:rPr>
        <w:t>286</w:t>
      </w:r>
      <w:r>
        <w:rPr>
          <w:noProof/>
        </w:rPr>
        <w:fldChar w:fldCharType="end"/>
      </w:r>
    </w:p>
    <w:p w14:paraId="127D44B6" w14:textId="208C0A05"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12.2.1.2</w:t>
      </w:r>
      <w:r>
        <w:rPr>
          <w:rFonts w:asciiTheme="minorHAnsi" w:eastAsiaTheme="minorEastAsia" w:hAnsiTheme="minorHAnsi" w:cstheme="minorBidi"/>
          <w:noProof/>
          <w:sz w:val="22"/>
          <w:szCs w:val="22"/>
          <w:lang w:eastAsia="en-GB"/>
        </w:rPr>
        <w:tab/>
      </w:r>
      <w:r w:rsidRPr="00D642CC">
        <w:rPr>
          <w:rFonts w:eastAsia="Malgun Gothic"/>
          <w:noProof/>
        </w:rPr>
        <w:t>MCData client receives a disposition notification message</w:t>
      </w:r>
      <w:r>
        <w:rPr>
          <w:noProof/>
        </w:rPr>
        <w:tab/>
      </w:r>
      <w:r>
        <w:rPr>
          <w:noProof/>
        </w:rPr>
        <w:fldChar w:fldCharType="begin" w:fldLock="1"/>
      </w:r>
      <w:r>
        <w:rPr>
          <w:noProof/>
        </w:rPr>
        <w:instrText xml:space="preserve"> PAGEREF _Toc131378651 \h </w:instrText>
      </w:r>
      <w:r>
        <w:rPr>
          <w:noProof/>
        </w:rPr>
      </w:r>
      <w:r>
        <w:rPr>
          <w:noProof/>
        </w:rPr>
        <w:fldChar w:fldCharType="separate"/>
      </w:r>
      <w:r>
        <w:rPr>
          <w:noProof/>
        </w:rPr>
        <w:t>287</w:t>
      </w:r>
      <w:r>
        <w:rPr>
          <w:noProof/>
        </w:rPr>
        <w:fldChar w:fldCharType="end"/>
      </w:r>
    </w:p>
    <w:p w14:paraId="6AC1B53C" w14:textId="3836F2E3"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12.2.2</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_Toc131378652 \h </w:instrText>
      </w:r>
      <w:r>
        <w:rPr>
          <w:noProof/>
        </w:rPr>
      </w:r>
      <w:r>
        <w:rPr>
          <w:noProof/>
        </w:rPr>
        <w:fldChar w:fldCharType="separate"/>
      </w:r>
      <w:r>
        <w:rPr>
          <w:noProof/>
        </w:rPr>
        <w:t>287</w:t>
      </w:r>
      <w:r>
        <w:rPr>
          <w:noProof/>
        </w:rPr>
        <w:fldChar w:fldCharType="end"/>
      </w:r>
    </w:p>
    <w:p w14:paraId="2452A4B4" w14:textId="1C73D6B1"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12.2.2.1</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_Toc131378653 \h </w:instrText>
      </w:r>
      <w:r>
        <w:rPr>
          <w:noProof/>
        </w:rPr>
      </w:r>
      <w:r>
        <w:rPr>
          <w:noProof/>
        </w:rPr>
        <w:fldChar w:fldCharType="separate"/>
      </w:r>
      <w:r>
        <w:rPr>
          <w:noProof/>
        </w:rPr>
        <w:t>287</w:t>
      </w:r>
      <w:r>
        <w:rPr>
          <w:noProof/>
        </w:rPr>
        <w:fldChar w:fldCharType="end"/>
      </w:r>
    </w:p>
    <w:p w14:paraId="11854212" w14:textId="30129EF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12.2.2.2</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_Toc131378654 \h </w:instrText>
      </w:r>
      <w:r>
        <w:rPr>
          <w:noProof/>
        </w:rPr>
      </w:r>
      <w:r>
        <w:rPr>
          <w:noProof/>
        </w:rPr>
        <w:fldChar w:fldCharType="separate"/>
      </w:r>
      <w:r>
        <w:rPr>
          <w:noProof/>
        </w:rPr>
        <w:t>289</w:t>
      </w:r>
      <w:r>
        <w:rPr>
          <w:noProof/>
        </w:rPr>
        <w:fldChar w:fldCharType="end"/>
      </w:r>
    </w:p>
    <w:p w14:paraId="40445440" w14:textId="53FD52B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12.2.2.</w:t>
      </w:r>
      <w:r w:rsidRPr="00D642CC">
        <w:rPr>
          <w:rFonts w:eastAsia="Malgun Gothic"/>
          <w:noProof/>
          <w:lang w:val="en-US"/>
        </w:rPr>
        <w:t>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_Toc131378655 \h </w:instrText>
      </w:r>
      <w:r>
        <w:rPr>
          <w:noProof/>
        </w:rPr>
      </w:r>
      <w:r>
        <w:rPr>
          <w:noProof/>
        </w:rPr>
        <w:fldChar w:fldCharType="separate"/>
      </w:r>
      <w:r>
        <w:rPr>
          <w:noProof/>
        </w:rPr>
        <w:t>290</w:t>
      </w:r>
      <w:r>
        <w:rPr>
          <w:noProof/>
        </w:rPr>
        <w:fldChar w:fldCharType="end"/>
      </w:r>
    </w:p>
    <w:p w14:paraId="1860FF6F" w14:textId="21F46924"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12.2.3</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_Toc131378656 \h </w:instrText>
      </w:r>
      <w:r>
        <w:rPr>
          <w:noProof/>
        </w:rPr>
      </w:r>
      <w:r>
        <w:rPr>
          <w:noProof/>
        </w:rPr>
        <w:fldChar w:fldCharType="separate"/>
      </w:r>
      <w:r>
        <w:rPr>
          <w:noProof/>
        </w:rPr>
        <w:t>291</w:t>
      </w:r>
      <w:r>
        <w:rPr>
          <w:noProof/>
        </w:rPr>
        <w:fldChar w:fldCharType="end"/>
      </w:r>
    </w:p>
    <w:p w14:paraId="5C33F32E" w14:textId="4733DB64" w:rsidR="00A660FE" w:rsidRDefault="00A660FE">
      <w:pPr>
        <w:pStyle w:val="TOC2"/>
        <w:rPr>
          <w:rFonts w:asciiTheme="minorHAnsi" w:eastAsiaTheme="minorEastAsia" w:hAnsiTheme="minorHAnsi" w:cstheme="minorBidi"/>
          <w:noProof/>
          <w:sz w:val="22"/>
          <w:szCs w:val="22"/>
          <w:lang w:eastAsia="en-GB"/>
        </w:rPr>
      </w:pPr>
      <w:r>
        <w:rPr>
          <w:noProof/>
        </w:rPr>
        <w:lastRenderedPageBreak/>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_Toc131378657 \h </w:instrText>
      </w:r>
      <w:r>
        <w:rPr>
          <w:noProof/>
        </w:rPr>
      </w:r>
      <w:r>
        <w:rPr>
          <w:noProof/>
        </w:rPr>
        <w:fldChar w:fldCharType="separate"/>
      </w:r>
      <w:r>
        <w:rPr>
          <w:noProof/>
        </w:rPr>
        <w:t>293</w:t>
      </w:r>
      <w:r>
        <w:rPr>
          <w:noProof/>
        </w:rPr>
        <w:fldChar w:fldCharType="end"/>
      </w:r>
    </w:p>
    <w:p w14:paraId="50050BD8" w14:textId="4121C1A9" w:rsidR="00A660FE" w:rsidRDefault="00A660FE">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_Toc131378658 \h </w:instrText>
      </w:r>
      <w:r>
        <w:rPr>
          <w:noProof/>
        </w:rPr>
      </w:r>
      <w:r>
        <w:rPr>
          <w:noProof/>
        </w:rPr>
        <w:fldChar w:fldCharType="separate"/>
      </w:r>
      <w:r>
        <w:rPr>
          <w:noProof/>
        </w:rPr>
        <w:t>293</w:t>
      </w:r>
      <w:r>
        <w:rPr>
          <w:noProof/>
        </w:rPr>
        <w:fldChar w:fldCharType="end"/>
      </w:r>
    </w:p>
    <w:p w14:paraId="6CA43907" w14:textId="0B21B819" w:rsidR="00A660FE" w:rsidRDefault="00A660FE">
      <w:pPr>
        <w:pStyle w:val="TOC3"/>
        <w:rPr>
          <w:rFonts w:asciiTheme="minorHAnsi" w:eastAsiaTheme="minorEastAsia" w:hAnsiTheme="minorHAnsi" w:cstheme="minorBidi"/>
          <w:noProof/>
          <w:sz w:val="22"/>
          <w:szCs w:val="22"/>
          <w:lang w:eastAsia="en-GB"/>
        </w:rPr>
      </w:pPr>
      <w:r w:rsidRPr="00D642CC">
        <w:rPr>
          <w:noProof/>
          <w:lang w:val="en-IN" w:eastAsia="zh-CN"/>
        </w:rPr>
        <w:t>12.3.2</w:t>
      </w:r>
      <w:r>
        <w:rPr>
          <w:rFonts w:asciiTheme="minorHAnsi" w:eastAsiaTheme="minorEastAsia" w:hAnsiTheme="minorHAnsi" w:cstheme="minorBidi"/>
          <w:noProof/>
          <w:sz w:val="22"/>
          <w:szCs w:val="22"/>
          <w:lang w:eastAsia="en-GB"/>
        </w:rPr>
        <w:tab/>
      </w:r>
      <w:r w:rsidRPr="00D642CC">
        <w:rPr>
          <w:rFonts w:eastAsia="Malgun Gothic"/>
          <w:noProof/>
          <w:lang w:eastAsia="zh-CN"/>
        </w:rPr>
        <w:t>Sending off-network SDS delivery notification</w:t>
      </w:r>
      <w:r>
        <w:rPr>
          <w:noProof/>
        </w:rPr>
        <w:tab/>
      </w:r>
      <w:r>
        <w:rPr>
          <w:noProof/>
        </w:rPr>
        <w:fldChar w:fldCharType="begin" w:fldLock="1"/>
      </w:r>
      <w:r>
        <w:rPr>
          <w:noProof/>
        </w:rPr>
        <w:instrText xml:space="preserve"> PAGEREF _Toc131378659 \h </w:instrText>
      </w:r>
      <w:r>
        <w:rPr>
          <w:noProof/>
        </w:rPr>
      </w:r>
      <w:r>
        <w:rPr>
          <w:noProof/>
        </w:rPr>
        <w:fldChar w:fldCharType="separate"/>
      </w:r>
      <w:r>
        <w:rPr>
          <w:noProof/>
        </w:rPr>
        <w:t>293</w:t>
      </w:r>
      <w:r>
        <w:rPr>
          <w:noProof/>
        </w:rPr>
        <w:fldChar w:fldCharType="end"/>
      </w:r>
    </w:p>
    <w:p w14:paraId="732CC065" w14:textId="49697BA5" w:rsidR="00A660FE" w:rsidRDefault="00A660FE">
      <w:pPr>
        <w:pStyle w:val="TOC3"/>
        <w:rPr>
          <w:rFonts w:asciiTheme="minorHAnsi" w:eastAsiaTheme="minorEastAsia" w:hAnsiTheme="minorHAnsi" w:cstheme="minorBidi"/>
          <w:noProof/>
          <w:sz w:val="22"/>
          <w:szCs w:val="22"/>
          <w:lang w:eastAsia="en-GB"/>
        </w:rPr>
      </w:pPr>
      <w:r w:rsidRPr="00D642CC">
        <w:rPr>
          <w:noProof/>
          <w:lang w:val="en-IN" w:eastAsia="zh-CN"/>
        </w:rPr>
        <w:t>12.3.3</w:t>
      </w:r>
      <w:r>
        <w:rPr>
          <w:rFonts w:asciiTheme="minorHAnsi" w:eastAsiaTheme="minorEastAsia" w:hAnsiTheme="minorHAnsi" w:cstheme="minorBidi"/>
          <w:noProof/>
          <w:sz w:val="22"/>
          <w:szCs w:val="22"/>
          <w:lang w:eastAsia="en-GB"/>
        </w:rPr>
        <w:tab/>
      </w:r>
      <w:r w:rsidRPr="00D642CC">
        <w:rPr>
          <w:rFonts w:eastAsia="Malgun Gothic"/>
          <w:noProof/>
          <w:lang w:eastAsia="zh-CN"/>
        </w:rPr>
        <w:t>Sending off-network SDS read notification</w:t>
      </w:r>
      <w:r>
        <w:rPr>
          <w:noProof/>
        </w:rPr>
        <w:tab/>
      </w:r>
      <w:r>
        <w:rPr>
          <w:noProof/>
        </w:rPr>
        <w:fldChar w:fldCharType="begin" w:fldLock="1"/>
      </w:r>
      <w:r>
        <w:rPr>
          <w:noProof/>
        </w:rPr>
        <w:instrText xml:space="preserve"> PAGEREF _Toc131378660 \h </w:instrText>
      </w:r>
      <w:r>
        <w:rPr>
          <w:noProof/>
        </w:rPr>
      </w:r>
      <w:r>
        <w:rPr>
          <w:noProof/>
        </w:rPr>
        <w:fldChar w:fldCharType="separate"/>
      </w:r>
      <w:r>
        <w:rPr>
          <w:noProof/>
        </w:rPr>
        <w:t>294</w:t>
      </w:r>
      <w:r>
        <w:rPr>
          <w:noProof/>
        </w:rPr>
        <w:fldChar w:fldCharType="end"/>
      </w:r>
    </w:p>
    <w:p w14:paraId="16DDD077" w14:textId="7FCA2E6F" w:rsidR="00A660FE" w:rsidRDefault="00A660FE">
      <w:pPr>
        <w:pStyle w:val="TOC3"/>
        <w:rPr>
          <w:rFonts w:asciiTheme="minorHAnsi" w:eastAsiaTheme="minorEastAsia" w:hAnsiTheme="minorHAnsi" w:cstheme="minorBidi"/>
          <w:noProof/>
          <w:sz w:val="22"/>
          <w:szCs w:val="22"/>
          <w:lang w:eastAsia="en-GB"/>
        </w:rPr>
      </w:pPr>
      <w:r w:rsidRPr="00D642CC">
        <w:rPr>
          <w:noProof/>
          <w:lang w:val="en-IN" w:eastAsia="zh-CN"/>
        </w:rPr>
        <w:t>12.3.4</w:t>
      </w:r>
      <w:r>
        <w:rPr>
          <w:rFonts w:asciiTheme="minorHAnsi" w:eastAsiaTheme="minorEastAsia" w:hAnsiTheme="minorHAnsi" w:cstheme="minorBidi"/>
          <w:noProof/>
          <w:sz w:val="22"/>
          <w:szCs w:val="22"/>
          <w:lang w:eastAsia="en-GB"/>
        </w:rPr>
        <w:tab/>
      </w:r>
      <w:r w:rsidRPr="00D642CC">
        <w:rPr>
          <w:noProof/>
          <w:lang w:val="en-IN" w:eastAsia="zh-CN"/>
        </w:rPr>
        <w:t>Sending off-network SDS delivered and read notification</w:t>
      </w:r>
      <w:r>
        <w:rPr>
          <w:noProof/>
        </w:rPr>
        <w:tab/>
      </w:r>
      <w:r>
        <w:rPr>
          <w:noProof/>
        </w:rPr>
        <w:fldChar w:fldCharType="begin" w:fldLock="1"/>
      </w:r>
      <w:r>
        <w:rPr>
          <w:noProof/>
        </w:rPr>
        <w:instrText xml:space="preserve"> PAGEREF _Toc131378661 \h </w:instrText>
      </w:r>
      <w:r>
        <w:rPr>
          <w:noProof/>
        </w:rPr>
      </w:r>
      <w:r>
        <w:rPr>
          <w:noProof/>
        </w:rPr>
        <w:fldChar w:fldCharType="separate"/>
      </w:r>
      <w:r>
        <w:rPr>
          <w:noProof/>
        </w:rPr>
        <w:t>294</w:t>
      </w:r>
      <w:r>
        <w:rPr>
          <w:noProof/>
        </w:rPr>
        <w:fldChar w:fldCharType="end"/>
      </w:r>
    </w:p>
    <w:p w14:paraId="56931CC0" w14:textId="1EBBC0A7" w:rsidR="00A660FE" w:rsidRDefault="00A660FE">
      <w:pPr>
        <w:pStyle w:val="TOC3"/>
        <w:rPr>
          <w:rFonts w:asciiTheme="minorHAnsi" w:eastAsiaTheme="minorEastAsia" w:hAnsiTheme="minorHAnsi" w:cstheme="minorBidi"/>
          <w:noProof/>
          <w:sz w:val="22"/>
          <w:szCs w:val="22"/>
          <w:lang w:eastAsia="en-GB"/>
        </w:rPr>
      </w:pPr>
      <w:r w:rsidRPr="00D642CC">
        <w:rPr>
          <w:noProof/>
          <w:lang w:val="en-IN" w:eastAsia="zh-CN"/>
        </w:rPr>
        <w:t>12.3.5</w:t>
      </w:r>
      <w:r>
        <w:rPr>
          <w:rFonts w:asciiTheme="minorHAnsi" w:eastAsiaTheme="minorEastAsia" w:hAnsiTheme="minorHAnsi" w:cstheme="minorBidi"/>
          <w:noProof/>
          <w:sz w:val="22"/>
          <w:szCs w:val="22"/>
          <w:lang w:eastAsia="en-GB"/>
        </w:rPr>
        <w:tab/>
      </w:r>
      <w:r w:rsidRPr="00D642CC">
        <w:rPr>
          <w:rFonts w:eastAsia="Malgun Gothic"/>
          <w:noProof/>
          <w:lang w:eastAsia="zh-CN"/>
        </w:rPr>
        <w:t>Off-network SDS notification retransmission</w:t>
      </w:r>
      <w:r>
        <w:rPr>
          <w:noProof/>
        </w:rPr>
        <w:tab/>
      </w:r>
      <w:r>
        <w:rPr>
          <w:noProof/>
        </w:rPr>
        <w:fldChar w:fldCharType="begin" w:fldLock="1"/>
      </w:r>
      <w:r>
        <w:rPr>
          <w:noProof/>
        </w:rPr>
        <w:instrText xml:space="preserve"> PAGEREF _Toc131378662 \h </w:instrText>
      </w:r>
      <w:r>
        <w:rPr>
          <w:noProof/>
        </w:rPr>
      </w:r>
      <w:r>
        <w:rPr>
          <w:noProof/>
        </w:rPr>
        <w:fldChar w:fldCharType="separate"/>
      </w:r>
      <w:r>
        <w:rPr>
          <w:noProof/>
        </w:rPr>
        <w:t>295</w:t>
      </w:r>
      <w:r>
        <w:rPr>
          <w:noProof/>
        </w:rPr>
        <w:fldChar w:fldCharType="end"/>
      </w:r>
    </w:p>
    <w:p w14:paraId="64C2E271" w14:textId="69CEE325"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12.4</w:t>
      </w:r>
      <w:r>
        <w:rPr>
          <w:rFonts w:asciiTheme="minorHAnsi" w:eastAsiaTheme="minorEastAsia" w:hAnsiTheme="minorHAnsi" w:cstheme="minorBidi"/>
          <w:noProof/>
          <w:sz w:val="22"/>
          <w:szCs w:val="22"/>
          <w:lang w:eastAsia="en-GB"/>
        </w:rPr>
        <w:tab/>
      </w:r>
      <w:r w:rsidRPr="00D642CC">
        <w:rPr>
          <w:rFonts w:eastAsia="Malgun Gothic"/>
          <w:noProof/>
        </w:rPr>
        <w:t>Network-triggered notifications for FD</w:t>
      </w:r>
      <w:r>
        <w:rPr>
          <w:noProof/>
        </w:rPr>
        <w:tab/>
      </w:r>
      <w:r>
        <w:rPr>
          <w:noProof/>
        </w:rPr>
        <w:fldChar w:fldCharType="begin" w:fldLock="1"/>
      </w:r>
      <w:r>
        <w:rPr>
          <w:noProof/>
        </w:rPr>
        <w:instrText xml:space="preserve"> PAGEREF _Toc131378663 \h </w:instrText>
      </w:r>
      <w:r>
        <w:rPr>
          <w:noProof/>
        </w:rPr>
      </w:r>
      <w:r>
        <w:rPr>
          <w:noProof/>
        </w:rPr>
        <w:fldChar w:fldCharType="separate"/>
      </w:r>
      <w:r>
        <w:rPr>
          <w:noProof/>
        </w:rPr>
        <w:t>295</w:t>
      </w:r>
      <w:r>
        <w:rPr>
          <w:noProof/>
        </w:rPr>
        <w:fldChar w:fldCharType="end"/>
      </w:r>
    </w:p>
    <w:p w14:paraId="2375EA16" w14:textId="0CCD2379"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12.4.1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_Toc131378664 \h </w:instrText>
      </w:r>
      <w:r>
        <w:rPr>
          <w:noProof/>
        </w:rPr>
      </w:r>
      <w:r>
        <w:rPr>
          <w:noProof/>
        </w:rPr>
        <w:fldChar w:fldCharType="separate"/>
      </w:r>
      <w:r>
        <w:rPr>
          <w:noProof/>
        </w:rPr>
        <w:t>295</w:t>
      </w:r>
      <w:r>
        <w:rPr>
          <w:noProof/>
        </w:rPr>
        <w:fldChar w:fldCharType="end"/>
      </w:r>
    </w:p>
    <w:p w14:paraId="7DA20A15" w14:textId="4116E83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12.4.1.1</w:t>
      </w:r>
      <w:r>
        <w:rPr>
          <w:rFonts w:asciiTheme="minorHAnsi" w:eastAsiaTheme="minorEastAsia" w:hAnsiTheme="minorHAnsi" w:cstheme="minorBidi"/>
          <w:noProof/>
          <w:sz w:val="22"/>
          <w:szCs w:val="22"/>
          <w:lang w:eastAsia="en-GB"/>
        </w:rPr>
        <w:tab/>
      </w:r>
      <w:r w:rsidRPr="00D642CC">
        <w:rPr>
          <w:rFonts w:eastAsia="Malgun Gothic"/>
          <w:noProof/>
        </w:rPr>
        <w:t>File availability expiry</w:t>
      </w:r>
      <w:r>
        <w:rPr>
          <w:noProof/>
        </w:rPr>
        <w:tab/>
      </w:r>
      <w:r>
        <w:rPr>
          <w:noProof/>
        </w:rPr>
        <w:fldChar w:fldCharType="begin" w:fldLock="1"/>
      </w:r>
      <w:r>
        <w:rPr>
          <w:noProof/>
        </w:rPr>
        <w:instrText xml:space="preserve"> PAGEREF _Toc131378665 \h </w:instrText>
      </w:r>
      <w:r>
        <w:rPr>
          <w:noProof/>
        </w:rPr>
      </w:r>
      <w:r>
        <w:rPr>
          <w:noProof/>
        </w:rPr>
        <w:fldChar w:fldCharType="separate"/>
      </w:r>
      <w:r>
        <w:rPr>
          <w:noProof/>
        </w:rPr>
        <w:t>295</w:t>
      </w:r>
      <w:r>
        <w:rPr>
          <w:noProof/>
        </w:rPr>
        <w:fldChar w:fldCharType="end"/>
      </w:r>
    </w:p>
    <w:p w14:paraId="4C69BB65" w14:textId="1E446FAD"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12.4.2</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_Toc131378666 \h </w:instrText>
      </w:r>
      <w:r>
        <w:rPr>
          <w:noProof/>
        </w:rPr>
      </w:r>
      <w:r>
        <w:rPr>
          <w:noProof/>
        </w:rPr>
        <w:fldChar w:fldCharType="separate"/>
      </w:r>
      <w:r>
        <w:rPr>
          <w:noProof/>
        </w:rPr>
        <w:t>296</w:t>
      </w:r>
      <w:r>
        <w:rPr>
          <w:noProof/>
        </w:rPr>
        <w:fldChar w:fldCharType="end"/>
      </w:r>
    </w:p>
    <w:p w14:paraId="0F46DD99" w14:textId="51782375"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12.4.2.1</w:t>
      </w:r>
      <w:r>
        <w:rPr>
          <w:rFonts w:asciiTheme="minorHAnsi" w:eastAsiaTheme="minorEastAsia" w:hAnsiTheme="minorHAnsi" w:cstheme="minorBidi"/>
          <w:noProof/>
          <w:sz w:val="22"/>
          <w:szCs w:val="22"/>
          <w:lang w:eastAsia="en-GB"/>
        </w:rPr>
        <w:tab/>
      </w:r>
      <w:r w:rsidRPr="00D642CC">
        <w:rPr>
          <w:rFonts w:eastAsia="Malgun Gothic"/>
          <w:noProof/>
        </w:rPr>
        <w:t>Generation of a SIP MESSAGE request for notification</w:t>
      </w:r>
      <w:r>
        <w:rPr>
          <w:noProof/>
        </w:rPr>
        <w:tab/>
      </w:r>
      <w:r>
        <w:rPr>
          <w:noProof/>
        </w:rPr>
        <w:fldChar w:fldCharType="begin" w:fldLock="1"/>
      </w:r>
      <w:r>
        <w:rPr>
          <w:noProof/>
        </w:rPr>
        <w:instrText xml:space="preserve"> PAGEREF _Toc131378667 \h </w:instrText>
      </w:r>
      <w:r>
        <w:rPr>
          <w:noProof/>
        </w:rPr>
      </w:r>
      <w:r>
        <w:rPr>
          <w:noProof/>
        </w:rPr>
        <w:fldChar w:fldCharType="separate"/>
      </w:r>
      <w:r>
        <w:rPr>
          <w:noProof/>
        </w:rPr>
        <w:t>296</w:t>
      </w:r>
      <w:r>
        <w:rPr>
          <w:noProof/>
        </w:rPr>
        <w:fldChar w:fldCharType="end"/>
      </w:r>
    </w:p>
    <w:p w14:paraId="2CAFEA22" w14:textId="6A2E0EF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12.4.2.2</w:t>
      </w:r>
      <w:r>
        <w:rPr>
          <w:rFonts w:asciiTheme="minorHAnsi" w:eastAsiaTheme="minorEastAsia" w:hAnsiTheme="minorHAnsi" w:cstheme="minorBidi"/>
          <w:noProof/>
          <w:sz w:val="22"/>
          <w:szCs w:val="22"/>
          <w:lang w:eastAsia="en-GB"/>
        </w:rPr>
        <w:tab/>
      </w:r>
      <w:r w:rsidRPr="00D642CC">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_Toc131378668 \h </w:instrText>
      </w:r>
      <w:r>
        <w:rPr>
          <w:noProof/>
        </w:rPr>
      </w:r>
      <w:r>
        <w:rPr>
          <w:noProof/>
        </w:rPr>
        <w:fldChar w:fldCharType="separate"/>
      </w:r>
      <w:r>
        <w:rPr>
          <w:noProof/>
        </w:rPr>
        <w:t>296</w:t>
      </w:r>
      <w:r>
        <w:rPr>
          <w:noProof/>
        </w:rPr>
        <w:fldChar w:fldCharType="end"/>
      </w:r>
    </w:p>
    <w:p w14:paraId="73B5F2FD" w14:textId="2CEC5361"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12.4.3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_Toc131378669 \h </w:instrText>
      </w:r>
      <w:r>
        <w:rPr>
          <w:noProof/>
        </w:rPr>
      </w:r>
      <w:r>
        <w:rPr>
          <w:noProof/>
        </w:rPr>
        <w:fldChar w:fldCharType="separate"/>
      </w:r>
      <w:r>
        <w:rPr>
          <w:noProof/>
        </w:rPr>
        <w:t>297</w:t>
      </w:r>
      <w:r>
        <w:rPr>
          <w:noProof/>
        </w:rPr>
        <w:fldChar w:fldCharType="end"/>
      </w:r>
    </w:p>
    <w:p w14:paraId="2637CF8B" w14:textId="6E051FE4"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12.4.4</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_Toc131378670 \h </w:instrText>
      </w:r>
      <w:r>
        <w:rPr>
          <w:noProof/>
        </w:rPr>
      </w:r>
      <w:r>
        <w:rPr>
          <w:noProof/>
        </w:rPr>
        <w:fldChar w:fldCharType="separate"/>
      </w:r>
      <w:r>
        <w:rPr>
          <w:noProof/>
        </w:rPr>
        <w:t>297</w:t>
      </w:r>
      <w:r>
        <w:rPr>
          <w:noProof/>
        </w:rPr>
        <w:fldChar w:fldCharType="end"/>
      </w:r>
    </w:p>
    <w:p w14:paraId="4621D63F" w14:textId="49CBDCC3" w:rsidR="00A660FE" w:rsidRDefault="00A660FE">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_Toc131378671 \h </w:instrText>
      </w:r>
      <w:r>
        <w:rPr>
          <w:noProof/>
        </w:rPr>
      </w:r>
      <w:r>
        <w:rPr>
          <w:noProof/>
        </w:rPr>
        <w:fldChar w:fldCharType="separate"/>
      </w:r>
      <w:r>
        <w:rPr>
          <w:noProof/>
        </w:rPr>
        <w:t>297</w:t>
      </w:r>
      <w:r>
        <w:rPr>
          <w:noProof/>
        </w:rPr>
        <w:fldChar w:fldCharType="end"/>
      </w:r>
    </w:p>
    <w:p w14:paraId="1B25050F" w14:textId="3B89EB7F" w:rsidR="00A660FE" w:rsidRDefault="00A660FE">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_Toc131378672 \h </w:instrText>
      </w:r>
      <w:r>
        <w:rPr>
          <w:noProof/>
        </w:rPr>
      </w:r>
      <w:r>
        <w:rPr>
          <w:noProof/>
        </w:rPr>
        <w:fldChar w:fldCharType="separate"/>
      </w:r>
      <w:r>
        <w:rPr>
          <w:noProof/>
        </w:rPr>
        <w:t>297</w:t>
      </w:r>
      <w:r>
        <w:rPr>
          <w:noProof/>
        </w:rPr>
        <w:fldChar w:fldCharType="end"/>
      </w:r>
    </w:p>
    <w:p w14:paraId="763FBF93" w14:textId="2014F81E" w:rsidR="00A660FE" w:rsidRDefault="00A660FE">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_Toc131378673 \h </w:instrText>
      </w:r>
      <w:r>
        <w:rPr>
          <w:noProof/>
        </w:rPr>
      </w:r>
      <w:r>
        <w:rPr>
          <w:noProof/>
        </w:rPr>
        <w:fldChar w:fldCharType="separate"/>
      </w:r>
      <w:r>
        <w:rPr>
          <w:noProof/>
        </w:rPr>
        <w:t>298</w:t>
      </w:r>
      <w:r>
        <w:rPr>
          <w:noProof/>
        </w:rPr>
        <w:fldChar w:fldCharType="end"/>
      </w:r>
    </w:p>
    <w:p w14:paraId="06A57446" w14:textId="495EA5FA"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13.2.1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_Toc131378674 \h </w:instrText>
      </w:r>
      <w:r>
        <w:rPr>
          <w:noProof/>
        </w:rPr>
      </w:r>
      <w:r>
        <w:rPr>
          <w:noProof/>
        </w:rPr>
        <w:fldChar w:fldCharType="separate"/>
      </w:r>
      <w:r>
        <w:rPr>
          <w:noProof/>
        </w:rPr>
        <w:t>298</w:t>
      </w:r>
      <w:r>
        <w:rPr>
          <w:noProof/>
        </w:rPr>
        <w:fldChar w:fldCharType="end"/>
      </w:r>
    </w:p>
    <w:p w14:paraId="146A5D4D" w14:textId="76C0551B" w:rsidR="00A660FE" w:rsidRDefault="00A660FE">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_Toc131378675 \h </w:instrText>
      </w:r>
      <w:r>
        <w:rPr>
          <w:noProof/>
        </w:rPr>
      </w:r>
      <w:r>
        <w:rPr>
          <w:noProof/>
        </w:rPr>
        <w:fldChar w:fldCharType="separate"/>
      </w:r>
      <w:r>
        <w:rPr>
          <w:noProof/>
        </w:rPr>
        <w:t>298</w:t>
      </w:r>
      <w:r>
        <w:rPr>
          <w:noProof/>
        </w:rPr>
        <w:fldChar w:fldCharType="end"/>
      </w:r>
    </w:p>
    <w:p w14:paraId="4F8A0B78" w14:textId="7FCBB1C9" w:rsidR="00A660FE" w:rsidRDefault="00A660FE">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_Toc131378676 \h </w:instrText>
      </w:r>
      <w:r>
        <w:rPr>
          <w:noProof/>
        </w:rPr>
      </w:r>
      <w:r>
        <w:rPr>
          <w:noProof/>
        </w:rPr>
        <w:fldChar w:fldCharType="separate"/>
      </w:r>
      <w:r>
        <w:rPr>
          <w:noProof/>
        </w:rPr>
        <w:t>298</w:t>
      </w:r>
      <w:r>
        <w:rPr>
          <w:noProof/>
        </w:rPr>
        <w:fldChar w:fldCharType="end"/>
      </w:r>
    </w:p>
    <w:p w14:paraId="7DE6D2C8" w14:textId="50476EE6" w:rsidR="00A660FE" w:rsidRDefault="00A660FE">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_Toc131378677 \h </w:instrText>
      </w:r>
      <w:r>
        <w:rPr>
          <w:noProof/>
        </w:rPr>
      </w:r>
      <w:r>
        <w:rPr>
          <w:noProof/>
        </w:rPr>
        <w:fldChar w:fldCharType="separate"/>
      </w:r>
      <w:r>
        <w:rPr>
          <w:noProof/>
        </w:rPr>
        <w:t>299</w:t>
      </w:r>
      <w:r>
        <w:rPr>
          <w:noProof/>
        </w:rPr>
        <w:fldChar w:fldCharType="end"/>
      </w:r>
    </w:p>
    <w:p w14:paraId="1B313AD8" w14:textId="6B5DA52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2</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_Toc131378678 \h </w:instrText>
      </w:r>
      <w:r>
        <w:rPr>
          <w:noProof/>
        </w:rPr>
      </w:r>
      <w:r>
        <w:rPr>
          <w:noProof/>
        </w:rPr>
        <w:fldChar w:fldCharType="separate"/>
      </w:r>
      <w:r>
        <w:rPr>
          <w:noProof/>
        </w:rPr>
        <w:t>299</w:t>
      </w:r>
      <w:r>
        <w:rPr>
          <w:noProof/>
        </w:rPr>
        <w:fldChar w:fldCharType="end"/>
      </w:r>
    </w:p>
    <w:p w14:paraId="4AAB316E" w14:textId="5F80F38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13.2.2.</w:t>
      </w:r>
      <w:r w:rsidRPr="00D642CC">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_Toc131378679 \h </w:instrText>
      </w:r>
      <w:r>
        <w:rPr>
          <w:noProof/>
        </w:rPr>
      </w:r>
      <w:r>
        <w:rPr>
          <w:noProof/>
        </w:rPr>
        <w:fldChar w:fldCharType="separate"/>
      </w:r>
      <w:r>
        <w:rPr>
          <w:noProof/>
        </w:rPr>
        <w:t>299</w:t>
      </w:r>
      <w:r>
        <w:rPr>
          <w:noProof/>
        </w:rPr>
        <w:fldChar w:fldCharType="end"/>
      </w:r>
    </w:p>
    <w:p w14:paraId="2494354F" w14:textId="26725284"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w:t>
      </w:r>
      <w:r w:rsidRPr="00D642CC">
        <w:rPr>
          <w:rFonts w:eastAsia="Malgun Gothic"/>
          <w:noProof/>
          <w:lang w:val="en-US"/>
        </w:rPr>
        <w:t>2</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_Toc131378680 \h </w:instrText>
      </w:r>
      <w:r>
        <w:rPr>
          <w:noProof/>
        </w:rPr>
      </w:r>
      <w:r>
        <w:rPr>
          <w:noProof/>
        </w:rPr>
        <w:fldChar w:fldCharType="separate"/>
      </w:r>
      <w:r>
        <w:rPr>
          <w:noProof/>
        </w:rPr>
        <w:t>299</w:t>
      </w:r>
      <w:r>
        <w:rPr>
          <w:noProof/>
        </w:rPr>
        <w:fldChar w:fldCharType="end"/>
      </w:r>
    </w:p>
    <w:p w14:paraId="64CDE433" w14:textId="1DF634B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w:t>
      </w:r>
      <w:r w:rsidRPr="00D642CC">
        <w:rPr>
          <w:rFonts w:eastAsia="Malgun Gothic"/>
          <w:noProof/>
          <w:lang w:val="en-US"/>
        </w:rPr>
        <w:t>2</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_Toc131378681 \h </w:instrText>
      </w:r>
      <w:r>
        <w:rPr>
          <w:noProof/>
        </w:rPr>
      </w:r>
      <w:r>
        <w:rPr>
          <w:noProof/>
        </w:rPr>
        <w:fldChar w:fldCharType="separate"/>
      </w:r>
      <w:r>
        <w:rPr>
          <w:noProof/>
        </w:rPr>
        <w:t>299</w:t>
      </w:r>
      <w:r>
        <w:rPr>
          <w:noProof/>
        </w:rPr>
        <w:fldChar w:fldCharType="end"/>
      </w:r>
    </w:p>
    <w:p w14:paraId="49B863D3" w14:textId="338334BA"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.2</w:t>
      </w:r>
      <w:r w:rsidRPr="00D642CC">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_Toc131378682 \h </w:instrText>
      </w:r>
      <w:r>
        <w:rPr>
          <w:noProof/>
        </w:rPr>
      </w:r>
      <w:r>
        <w:rPr>
          <w:noProof/>
        </w:rPr>
        <w:fldChar w:fldCharType="separate"/>
      </w:r>
      <w:r>
        <w:rPr>
          <w:noProof/>
        </w:rPr>
        <w:t>299</w:t>
      </w:r>
      <w:r>
        <w:rPr>
          <w:noProof/>
        </w:rPr>
        <w:fldChar w:fldCharType="end"/>
      </w:r>
    </w:p>
    <w:p w14:paraId="41DA73B0" w14:textId="43623D23"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.2</w:t>
      </w:r>
      <w:r w:rsidRPr="00D642CC">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_Toc131378683 \h </w:instrText>
      </w:r>
      <w:r>
        <w:rPr>
          <w:noProof/>
        </w:rPr>
      </w:r>
      <w:r>
        <w:rPr>
          <w:noProof/>
        </w:rPr>
        <w:fldChar w:fldCharType="separate"/>
      </w:r>
      <w:r>
        <w:rPr>
          <w:noProof/>
        </w:rPr>
        <w:t>299</w:t>
      </w:r>
      <w:r>
        <w:rPr>
          <w:noProof/>
        </w:rPr>
        <w:fldChar w:fldCharType="end"/>
      </w:r>
    </w:p>
    <w:p w14:paraId="7494FF33" w14:textId="258A3177"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w:t>
      </w:r>
      <w:r w:rsidRPr="00D642CC">
        <w:rPr>
          <w:rFonts w:eastAsia="Malgun Gothic"/>
          <w:noProof/>
          <w:lang w:val="en-US"/>
        </w:rPr>
        <w:t>2</w:t>
      </w:r>
      <w:r w:rsidRPr="00D642CC">
        <w:rPr>
          <w:rFonts w:eastAsia="Malgun Gothic"/>
          <w:noProof/>
        </w:rPr>
        <w:t>.3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_Toc131378684 \h </w:instrText>
      </w:r>
      <w:r>
        <w:rPr>
          <w:noProof/>
        </w:rPr>
      </w:r>
      <w:r>
        <w:rPr>
          <w:noProof/>
        </w:rPr>
        <w:fldChar w:fldCharType="separate"/>
      </w:r>
      <w:r>
        <w:rPr>
          <w:noProof/>
        </w:rPr>
        <w:t>300</w:t>
      </w:r>
      <w:r>
        <w:rPr>
          <w:noProof/>
        </w:rPr>
        <w:fldChar w:fldCharType="end"/>
      </w:r>
    </w:p>
    <w:p w14:paraId="130F46AF" w14:textId="52630A6A"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.3</w:t>
      </w:r>
      <w:r w:rsidRPr="00D642CC">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_Toc131378685 \h </w:instrText>
      </w:r>
      <w:r>
        <w:rPr>
          <w:noProof/>
        </w:rPr>
      </w:r>
      <w:r>
        <w:rPr>
          <w:noProof/>
        </w:rPr>
        <w:fldChar w:fldCharType="separate"/>
      </w:r>
      <w:r>
        <w:rPr>
          <w:noProof/>
        </w:rPr>
        <w:t>300</w:t>
      </w:r>
      <w:r>
        <w:rPr>
          <w:noProof/>
        </w:rPr>
        <w:fldChar w:fldCharType="end"/>
      </w:r>
    </w:p>
    <w:p w14:paraId="4C17647E" w14:textId="324A47D0"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.3</w:t>
      </w:r>
      <w:r w:rsidRPr="00D642CC">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_Toc131378686 \h </w:instrText>
      </w:r>
      <w:r>
        <w:rPr>
          <w:noProof/>
        </w:rPr>
      </w:r>
      <w:r>
        <w:rPr>
          <w:noProof/>
        </w:rPr>
        <w:fldChar w:fldCharType="separate"/>
      </w:r>
      <w:r>
        <w:rPr>
          <w:noProof/>
        </w:rPr>
        <w:t>300</w:t>
      </w:r>
      <w:r>
        <w:rPr>
          <w:noProof/>
        </w:rPr>
        <w:fldChar w:fldCharType="end"/>
      </w:r>
    </w:p>
    <w:p w14:paraId="3877031A" w14:textId="4E1807E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w:t>
      </w:r>
      <w:r w:rsidRPr="00D642CC">
        <w:rPr>
          <w:rFonts w:eastAsia="Malgun Gothic"/>
          <w:noProof/>
          <w:lang w:val="en-US"/>
        </w:rPr>
        <w:t>2</w:t>
      </w:r>
      <w:r w:rsidRPr="00D642CC">
        <w:rPr>
          <w:rFonts w:eastAsia="Malgun Gothic"/>
          <w:noProof/>
        </w:rPr>
        <w:t>.4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_Toc131378687 \h </w:instrText>
      </w:r>
      <w:r>
        <w:rPr>
          <w:noProof/>
        </w:rPr>
      </w:r>
      <w:r>
        <w:rPr>
          <w:noProof/>
        </w:rPr>
        <w:fldChar w:fldCharType="separate"/>
      </w:r>
      <w:r>
        <w:rPr>
          <w:noProof/>
        </w:rPr>
        <w:t>300</w:t>
      </w:r>
      <w:r>
        <w:rPr>
          <w:noProof/>
        </w:rPr>
        <w:fldChar w:fldCharType="end"/>
      </w:r>
    </w:p>
    <w:p w14:paraId="48BEC14E" w14:textId="7948DFE6"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.4.1</w:t>
      </w:r>
      <w:r>
        <w:rPr>
          <w:rFonts w:asciiTheme="minorHAnsi" w:eastAsiaTheme="minorEastAsia" w:hAnsiTheme="minorHAnsi" w:cstheme="minorBidi"/>
          <w:noProof/>
          <w:sz w:val="22"/>
          <w:szCs w:val="22"/>
          <w:lang w:eastAsia="en-GB"/>
        </w:rPr>
        <w:tab/>
      </w:r>
      <w:r w:rsidRPr="00D642CC">
        <w:rPr>
          <w:noProof/>
          <w:lang w:val="en-US"/>
        </w:rPr>
        <w:t>Communication</w:t>
      </w:r>
      <w:r>
        <w:rPr>
          <w:noProof/>
        </w:rPr>
        <w:t xml:space="preserve"> release policy for</w:t>
      </w:r>
      <w:r w:rsidRPr="00D642CC">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_Toc131378688 \h </w:instrText>
      </w:r>
      <w:r>
        <w:rPr>
          <w:noProof/>
        </w:rPr>
      </w:r>
      <w:r>
        <w:rPr>
          <w:noProof/>
        </w:rPr>
        <w:fldChar w:fldCharType="separate"/>
      </w:r>
      <w:r>
        <w:rPr>
          <w:noProof/>
        </w:rPr>
        <w:t>300</w:t>
      </w:r>
      <w:r>
        <w:rPr>
          <w:noProof/>
        </w:rPr>
        <w:fldChar w:fldCharType="end"/>
      </w:r>
    </w:p>
    <w:p w14:paraId="590AA467" w14:textId="43840DC5"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.4.2</w:t>
      </w:r>
      <w:r>
        <w:rPr>
          <w:rFonts w:asciiTheme="minorHAnsi" w:eastAsiaTheme="minorEastAsia" w:hAnsiTheme="minorHAnsi" w:cstheme="minorBidi"/>
          <w:noProof/>
          <w:sz w:val="22"/>
          <w:szCs w:val="22"/>
          <w:lang w:eastAsia="en-GB"/>
        </w:rPr>
        <w:tab/>
      </w:r>
      <w:r w:rsidRPr="00D642CC">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_Toc131378689 \h </w:instrText>
      </w:r>
      <w:r>
        <w:rPr>
          <w:noProof/>
        </w:rPr>
      </w:r>
      <w:r>
        <w:rPr>
          <w:noProof/>
        </w:rPr>
        <w:fldChar w:fldCharType="separate"/>
      </w:r>
      <w:r>
        <w:rPr>
          <w:noProof/>
        </w:rPr>
        <w:t>301</w:t>
      </w:r>
      <w:r>
        <w:rPr>
          <w:noProof/>
        </w:rPr>
        <w:fldChar w:fldCharType="end"/>
      </w:r>
    </w:p>
    <w:p w14:paraId="0851DFCF" w14:textId="5628D256"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_Toc131378690 \h </w:instrText>
      </w:r>
      <w:r>
        <w:rPr>
          <w:noProof/>
        </w:rPr>
      </w:r>
      <w:r>
        <w:rPr>
          <w:noProof/>
        </w:rPr>
        <w:fldChar w:fldCharType="separate"/>
      </w:r>
      <w:r>
        <w:rPr>
          <w:noProof/>
        </w:rPr>
        <w:t>301</w:t>
      </w:r>
      <w:r>
        <w:rPr>
          <w:noProof/>
        </w:rPr>
        <w:fldChar w:fldCharType="end"/>
      </w:r>
    </w:p>
    <w:p w14:paraId="4803BA40" w14:textId="68EE1D47" w:rsidR="00A660FE" w:rsidRDefault="00A660FE">
      <w:pPr>
        <w:pStyle w:val="TOC6"/>
        <w:rPr>
          <w:rFonts w:asciiTheme="minorHAnsi" w:eastAsiaTheme="minorEastAsia" w:hAnsiTheme="minorHAnsi" w:cstheme="minorBidi"/>
          <w:noProof/>
          <w:sz w:val="22"/>
          <w:szCs w:val="22"/>
          <w:lang w:eastAsia="en-GB"/>
        </w:rPr>
      </w:pPr>
      <w:r>
        <w:rPr>
          <w:noProof/>
        </w:rPr>
        <w:t>13.2.2.</w:t>
      </w:r>
      <w:r w:rsidRPr="00D642CC">
        <w:rPr>
          <w:noProof/>
          <w:lang w:val="en-US"/>
        </w:rPr>
        <w:t>2</w:t>
      </w:r>
      <w:r>
        <w:rPr>
          <w:noProof/>
        </w:rPr>
        <w:t>.4.4</w:t>
      </w:r>
      <w:r>
        <w:rPr>
          <w:rFonts w:asciiTheme="minorHAnsi" w:eastAsiaTheme="minorEastAsia" w:hAnsiTheme="minorHAnsi" w:cstheme="minorBidi"/>
          <w:noProof/>
          <w:sz w:val="22"/>
          <w:szCs w:val="22"/>
          <w:lang w:eastAsia="en-GB"/>
        </w:rPr>
        <w:tab/>
      </w:r>
      <w:r w:rsidRPr="00D642CC">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_Toc131378691 \h </w:instrText>
      </w:r>
      <w:r>
        <w:rPr>
          <w:noProof/>
        </w:rPr>
      </w:r>
      <w:r>
        <w:rPr>
          <w:noProof/>
        </w:rPr>
        <w:fldChar w:fldCharType="separate"/>
      </w:r>
      <w:r>
        <w:rPr>
          <w:noProof/>
        </w:rPr>
        <w:t>301</w:t>
      </w:r>
      <w:r>
        <w:rPr>
          <w:noProof/>
        </w:rPr>
        <w:fldChar w:fldCharType="end"/>
      </w:r>
    </w:p>
    <w:p w14:paraId="520D0FFA" w14:textId="36C02E9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_Toc131378692 \h </w:instrText>
      </w:r>
      <w:r>
        <w:rPr>
          <w:noProof/>
        </w:rPr>
      </w:r>
      <w:r>
        <w:rPr>
          <w:noProof/>
        </w:rPr>
        <w:fldChar w:fldCharType="separate"/>
      </w:r>
      <w:r>
        <w:rPr>
          <w:noProof/>
        </w:rPr>
        <w:t>301</w:t>
      </w:r>
      <w:r>
        <w:rPr>
          <w:noProof/>
        </w:rPr>
        <w:fldChar w:fldCharType="end"/>
      </w:r>
    </w:p>
    <w:p w14:paraId="5A2AC4C8" w14:textId="347029EA"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_Toc131378693 \h </w:instrText>
      </w:r>
      <w:r>
        <w:rPr>
          <w:noProof/>
        </w:rPr>
      </w:r>
      <w:r>
        <w:rPr>
          <w:noProof/>
        </w:rPr>
        <w:fldChar w:fldCharType="separate"/>
      </w:r>
      <w:r>
        <w:rPr>
          <w:noProof/>
        </w:rPr>
        <w:t>301</w:t>
      </w:r>
      <w:r>
        <w:rPr>
          <w:noProof/>
        </w:rPr>
        <w:fldChar w:fldCharType="end"/>
      </w:r>
    </w:p>
    <w:p w14:paraId="35CC1A21" w14:textId="048A6B17"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13.2.2.3.2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_Toc131378694 \h </w:instrText>
      </w:r>
      <w:r>
        <w:rPr>
          <w:noProof/>
        </w:rPr>
      </w:r>
      <w:r>
        <w:rPr>
          <w:noProof/>
        </w:rPr>
        <w:fldChar w:fldCharType="separate"/>
      </w:r>
      <w:r>
        <w:rPr>
          <w:noProof/>
        </w:rPr>
        <w:t>301</w:t>
      </w:r>
      <w:r>
        <w:rPr>
          <w:noProof/>
        </w:rPr>
        <w:fldChar w:fldCharType="end"/>
      </w:r>
    </w:p>
    <w:p w14:paraId="721325EC" w14:textId="4C180B33" w:rsidR="00A660FE" w:rsidRDefault="00A660FE">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_Toc131378695 \h </w:instrText>
      </w:r>
      <w:r>
        <w:rPr>
          <w:noProof/>
        </w:rPr>
      </w:r>
      <w:r>
        <w:rPr>
          <w:noProof/>
        </w:rPr>
        <w:fldChar w:fldCharType="separate"/>
      </w:r>
      <w:r>
        <w:rPr>
          <w:noProof/>
        </w:rPr>
        <w:t>301</w:t>
      </w:r>
      <w:r>
        <w:rPr>
          <w:noProof/>
        </w:rPr>
        <w:fldChar w:fldCharType="end"/>
      </w:r>
    </w:p>
    <w:p w14:paraId="63A2C8F1" w14:textId="71A10F18" w:rsidR="00A660FE" w:rsidRDefault="00A660FE">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_Toc131378696 \h </w:instrText>
      </w:r>
      <w:r>
        <w:rPr>
          <w:noProof/>
        </w:rPr>
      </w:r>
      <w:r>
        <w:rPr>
          <w:noProof/>
        </w:rPr>
        <w:fldChar w:fldCharType="separate"/>
      </w:r>
      <w:r>
        <w:rPr>
          <w:noProof/>
        </w:rPr>
        <w:t>301</w:t>
      </w:r>
      <w:r>
        <w:rPr>
          <w:noProof/>
        </w:rPr>
        <w:fldChar w:fldCharType="end"/>
      </w:r>
    </w:p>
    <w:p w14:paraId="7703A947" w14:textId="0BFF1318" w:rsidR="00A660FE" w:rsidRDefault="00A660FE">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_Toc131378697 \h </w:instrText>
      </w:r>
      <w:r>
        <w:rPr>
          <w:noProof/>
        </w:rPr>
      </w:r>
      <w:r>
        <w:rPr>
          <w:noProof/>
        </w:rPr>
        <w:fldChar w:fldCharType="separate"/>
      </w:r>
      <w:r>
        <w:rPr>
          <w:noProof/>
        </w:rPr>
        <w:t>302</w:t>
      </w:r>
      <w:r>
        <w:rPr>
          <w:noProof/>
        </w:rPr>
        <w:fldChar w:fldCharType="end"/>
      </w:r>
    </w:p>
    <w:p w14:paraId="6281FFED" w14:textId="53F7326A" w:rsidR="00A660FE" w:rsidRDefault="00A660FE">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_Toc131378698 \h </w:instrText>
      </w:r>
      <w:r>
        <w:rPr>
          <w:noProof/>
        </w:rPr>
      </w:r>
      <w:r>
        <w:rPr>
          <w:noProof/>
        </w:rPr>
        <w:fldChar w:fldCharType="separate"/>
      </w:r>
      <w:r>
        <w:rPr>
          <w:noProof/>
        </w:rPr>
        <w:t>302</w:t>
      </w:r>
      <w:r>
        <w:rPr>
          <w:noProof/>
        </w:rPr>
        <w:fldChar w:fldCharType="end"/>
      </w:r>
    </w:p>
    <w:p w14:paraId="3044201C" w14:textId="60E1AF2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13.2.2.3.3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_Toc131378699 \h </w:instrText>
      </w:r>
      <w:r>
        <w:rPr>
          <w:noProof/>
        </w:rPr>
      </w:r>
      <w:r>
        <w:rPr>
          <w:noProof/>
        </w:rPr>
        <w:fldChar w:fldCharType="separate"/>
      </w:r>
      <w:r>
        <w:rPr>
          <w:noProof/>
        </w:rPr>
        <w:t>302</w:t>
      </w:r>
      <w:r>
        <w:rPr>
          <w:noProof/>
        </w:rPr>
        <w:fldChar w:fldCharType="end"/>
      </w:r>
    </w:p>
    <w:p w14:paraId="4090930F" w14:textId="725B1F0E" w:rsidR="00A660FE" w:rsidRDefault="00A660FE">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_Toc131378700 \h </w:instrText>
      </w:r>
      <w:r>
        <w:rPr>
          <w:noProof/>
        </w:rPr>
      </w:r>
      <w:r>
        <w:rPr>
          <w:noProof/>
        </w:rPr>
        <w:fldChar w:fldCharType="separate"/>
      </w:r>
      <w:r>
        <w:rPr>
          <w:noProof/>
        </w:rPr>
        <w:t>302</w:t>
      </w:r>
      <w:r>
        <w:rPr>
          <w:noProof/>
        </w:rPr>
        <w:fldChar w:fldCharType="end"/>
      </w:r>
    </w:p>
    <w:p w14:paraId="05668BD5" w14:textId="48ED70AB" w:rsidR="00A660FE" w:rsidRDefault="00A660FE">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_Toc131378701 \h </w:instrText>
      </w:r>
      <w:r>
        <w:rPr>
          <w:noProof/>
        </w:rPr>
      </w:r>
      <w:r>
        <w:rPr>
          <w:noProof/>
        </w:rPr>
        <w:fldChar w:fldCharType="separate"/>
      </w:r>
      <w:r>
        <w:rPr>
          <w:noProof/>
        </w:rPr>
        <w:t>302</w:t>
      </w:r>
      <w:r>
        <w:rPr>
          <w:noProof/>
        </w:rPr>
        <w:fldChar w:fldCharType="end"/>
      </w:r>
    </w:p>
    <w:p w14:paraId="4A0F14A3" w14:textId="546B527F"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13.2.2.3.4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_Toc131378702 \h </w:instrText>
      </w:r>
      <w:r>
        <w:rPr>
          <w:noProof/>
        </w:rPr>
      </w:r>
      <w:r>
        <w:rPr>
          <w:noProof/>
        </w:rPr>
        <w:fldChar w:fldCharType="separate"/>
      </w:r>
      <w:r>
        <w:rPr>
          <w:noProof/>
        </w:rPr>
        <w:t>303</w:t>
      </w:r>
      <w:r>
        <w:rPr>
          <w:noProof/>
        </w:rPr>
        <w:fldChar w:fldCharType="end"/>
      </w:r>
    </w:p>
    <w:p w14:paraId="3F979C23" w14:textId="19394C7A" w:rsidR="00A660FE" w:rsidRDefault="00A660FE">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_Toc131378703 \h </w:instrText>
      </w:r>
      <w:r>
        <w:rPr>
          <w:noProof/>
        </w:rPr>
      </w:r>
      <w:r>
        <w:rPr>
          <w:noProof/>
        </w:rPr>
        <w:fldChar w:fldCharType="separate"/>
      </w:r>
      <w:r>
        <w:rPr>
          <w:noProof/>
        </w:rPr>
        <w:t>303</w:t>
      </w:r>
      <w:r>
        <w:rPr>
          <w:noProof/>
        </w:rPr>
        <w:fldChar w:fldCharType="end"/>
      </w:r>
    </w:p>
    <w:p w14:paraId="364DCC46" w14:textId="29DBA27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3</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_Toc131378704 \h </w:instrText>
      </w:r>
      <w:r>
        <w:rPr>
          <w:noProof/>
        </w:rPr>
      </w:r>
      <w:r>
        <w:rPr>
          <w:noProof/>
        </w:rPr>
        <w:fldChar w:fldCharType="separate"/>
      </w:r>
      <w:r>
        <w:rPr>
          <w:noProof/>
        </w:rPr>
        <w:t>303</w:t>
      </w:r>
      <w:r>
        <w:rPr>
          <w:noProof/>
        </w:rPr>
        <w:fldChar w:fldCharType="end"/>
      </w:r>
    </w:p>
    <w:p w14:paraId="61A25FEF" w14:textId="3C7DB54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3</w:t>
      </w:r>
      <w:r w:rsidRPr="00D642CC">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_Toc131378705 \h </w:instrText>
      </w:r>
      <w:r>
        <w:rPr>
          <w:noProof/>
        </w:rPr>
      </w:r>
      <w:r>
        <w:rPr>
          <w:noProof/>
        </w:rPr>
        <w:fldChar w:fldCharType="separate"/>
      </w:r>
      <w:r>
        <w:rPr>
          <w:noProof/>
        </w:rPr>
        <w:t>303</w:t>
      </w:r>
      <w:r>
        <w:rPr>
          <w:noProof/>
        </w:rPr>
        <w:fldChar w:fldCharType="end"/>
      </w:r>
    </w:p>
    <w:p w14:paraId="2D47511B" w14:textId="4600AAA7"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3</w:t>
      </w:r>
      <w:r w:rsidRPr="00D642CC">
        <w:rPr>
          <w:rFonts w:eastAsia="Malgun Gothic"/>
          <w:noProof/>
        </w:rPr>
        <w:t>.2.1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_Toc131378706 \h </w:instrText>
      </w:r>
      <w:r>
        <w:rPr>
          <w:noProof/>
        </w:rPr>
      </w:r>
      <w:r>
        <w:rPr>
          <w:noProof/>
        </w:rPr>
        <w:fldChar w:fldCharType="separate"/>
      </w:r>
      <w:r>
        <w:rPr>
          <w:noProof/>
        </w:rPr>
        <w:t>303</w:t>
      </w:r>
      <w:r>
        <w:rPr>
          <w:noProof/>
        </w:rPr>
        <w:fldChar w:fldCharType="end"/>
      </w:r>
    </w:p>
    <w:p w14:paraId="23FF4743" w14:textId="1B758B2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3</w:t>
      </w:r>
      <w:r w:rsidRPr="00D642CC">
        <w:rPr>
          <w:rFonts w:eastAsia="Malgun Gothic"/>
          <w:noProof/>
        </w:rPr>
        <w:t>.2.2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_Toc131378707 \h </w:instrText>
      </w:r>
      <w:r>
        <w:rPr>
          <w:noProof/>
        </w:rPr>
      </w:r>
      <w:r>
        <w:rPr>
          <w:noProof/>
        </w:rPr>
        <w:fldChar w:fldCharType="separate"/>
      </w:r>
      <w:r>
        <w:rPr>
          <w:noProof/>
        </w:rPr>
        <w:t>303</w:t>
      </w:r>
      <w:r>
        <w:rPr>
          <w:noProof/>
        </w:rPr>
        <w:fldChar w:fldCharType="end"/>
      </w:r>
    </w:p>
    <w:p w14:paraId="135D8FA3" w14:textId="7E13F9B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3</w:t>
      </w:r>
      <w:r w:rsidRPr="00D642CC">
        <w:rPr>
          <w:rFonts w:eastAsia="Malgun Gothic"/>
          <w:noProof/>
        </w:rPr>
        <w:t>.2.3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_Toc131378708 \h </w:instrText>
      </w:r>
      <w:r>
        <w:rPr>
          <w:noProof/>
        </w:rPr>
      </w:r>
      <w:r>
        <w:rPr>
          <w:noProof/>
        </w:rPr>
        <w:fldChar w:fldCharType="separate"/>
      </w:r>
      <w:r>
        <w:rPr>
          <w:noProof/>
        </w:rPr>
        <w:t>303</w:t>
      </w:r>
      <w:r>
        <w:rPr>
          <w:noProof/>
        </w:rPr>
        <w:fldChar w:fldCharType="end"/>
      </w:r>
    </w:p>
    <w:p w14:paraId="075C1FD5" w14:textId="36107DB5"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3</w:t>
      </w:r>
      <w:r w:rsidRPr="00D642CC">
        <w:rPr>
          <w:rFonts w:eastAsia="Malgun Gothic"/>
          <w:noProof/>
        </w:rPr>
        <w:t>.2.4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_Toc131378709 \h </w:instrText>
      </w:r>
      <w:r>
        <w:rPr>
          <w:noProof/>
        </w:rPr>
      </w:r>
      <w:r>
        <w:rPr>
          <w:noProof/>
        </w:rPr>
        <w:fldChar w:fldCharType="separate"/>
      </w:r>
      <w:r>
        <w:rPr>
          <w:noProof/>
        </w:rPr>
        <w:t>303</w:t>
      </w:r>
      <w:r>
        <w:rPr>
          <w:noProof/>
        </w:rPr>
        <w:fldChar w:fldCharType="end"/>
      </w:r>
    </w:p>
    <w:p w14:paraId="743DEA05" w14:textId="7C837B0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_Toc131378710 \h </w:instrText>
      </w:r>
      <w:r>
        <w:rPr>
          <w:noProof/>
        </w:rPr>
      </w:r>
      <w:r>
        <w:rPr>
          <w:noProof/>
        </w:rPr>
        <w:fldChar w:fldCharType="separate"/>
      </w:r>
      <w:r>
        <w:rPr>
          <w:noProof/>
        </w:rPr>
        <w:t>303</w:t>
      </w:r>
      <w:r>
        <w:rPr>
          <w:noProof/>
        </w:rPr>
        <w:fldChar w:fldCharType="end"/>
      </w:r>
    </w:p>
    <w:p w14:paraId="0647B223" w14:textId="2AA75BE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13.2.3.3.1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_Toc131378711 \h </w:instrText>
      </w:r>
      <w:r>
        <w:rPr>
          <w:noProof/>
        </w:rPr>
      </w:r>
      <w:r>
        <w:rPr>
          <w:noProof/>
        </w:rPr>
        <w:fldChar w:fldCharType="separate"/>
      </w:r>
      <w:r>
        <w:rPr>
          <w:noProof/>
        </w:rPr>
        <w:t>303</w:t>
      </w:r>
      <w:r>
        <w:rPr>
          <w:noProof/>
        </w:rPr>
        <w:fldChar w:fldCharType="end"/>
      </w:r>
    </w:p>
    <w:p w14:paraId="0789A6FC" w14:textId="1F4377E5" w:rsidR="00A660FE" w:rsidRDefault="00A660FE">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_Toc131378712 \h </w:instrText>
      </w:r>
      <w:r>
        <w:rPr>
          <w:noProof/>
        </w:rPr>
      </w:r>
      <w:r>
        <w:rPr>
          <w:noProof/>
        </w:rPr>
        <w:fldChar w:fldCharType="separate"/>
      </w:r>
      <w:r>
        <w:rPr>
          <w:noProof/>
        </w:rPr>
        <w:t>303</w:t>
      </w:r>
      <w:r>
        <w:rPr>
          <w:noProof/>
        </w:rPr>
        <w:fldChar w:fldCharType="end"/>
      </w:r>
    </w:p>
    <w:p w14:paraId="46D7C2D9" w14:textId="1F15CA62" w:rsidR="00A660FE" w:rsidRDefault="00A660FE">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_Toc131378713 \h </w:instrText>
      </w:r>
      <w:r>
        <w:rPr>
          <w:noProof/>
        </w:rPr>
      </w:r>
      <w:r>
        <w:rPr>
          <w:noProof/>
        </w:rPr>
        <w:fldChar w:fldCharType="separate"/>
      </w:r>
      <w:r>
        <w:rPr>
          <w:noProof/>
        </w:rPr>
        <w:t>303</w:t>
      </w:r>
      <w:r>
        <w:rPr>
          <w:noProof/>
        </w:rPr>
        <w:fldChar w:fldCharType="end"/>
      </w:r>
    </w:p>
    <w:p w14:paraId="5E5AEC9A" w14:textId="2788363B" w:rsidR="00A660FE" w:rsidRDefault="00A660FE">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_Toc131378714 \h </w:instrText>
      </w:r>
      <w:r>
        <w:rPr>
          <w:noProof/>
        </w:rPr>
      </w:r>
      <w:r>
        <w:rPr>
          <w:noProof/>
        </w:rPr>
        <w:fldChar w:fldCharType="separate"/>
      </w:r>
      <w:r>
        <w:rPr>
          <w:noProof/>
        </w:rPr>
        <w:t>304</w:t>
      </w:r>
      <w:r>
        <w:rPr>
          <w:noProof/>
        </w:rPr>
        <w:fldChar w:fldCharType="end"/>
      </w:r>
    </w:p>
    <w:p w14:paraId="6133ADC1" w14:textId="6F27CEFB" w:rsidR="00A660FE" w:rsidRDefault="00A660FE">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_Toc131378715 \h </w:instrText>
      </w:r>
      <w:r>
        <w:rPr>
          <w:noProof/>
        </w:rPr>
      </w:r>
      <w:r>
        <w:rPr>
          <w:noProof/>
        </w:rPr>
        <w:fldChar w:fldCharType="separate"/>
      </w:r>
      <w:r>
        <w:rPr>
          <w:noProof/>
        </w:rPr>
        <w:t>304</w:t>
      </w:r>
      <w:r>
        <w:rPr>
          <w:noProof/>
        </w:rPr>
        <w:fldChar w:fldCharType="end"/>
      </w:r>
    </w:p>
    <w:p w14:paraId="169DAED7" w14:textId="46181E15" w:rsidR="00A660FE" w:rsidRDefault="00A660FE">
      <w:pPr>
        <w:pStyle w:val="TOC5"/>
        <w:rPr>
          <w:rFonts w:asciiTheme="minorHAnsi" w:eastAsiaTheme="minorEastAsia" w:hAnsiTheme="minorHAnsi" w:cstheme="minorBidi"/>
          <w:noProof/>
          <w:sz w:val="22"/>
          <w:szCs w:val="22"/>
          <w:lang w:eastAsia="en-GB"/>
        </w:rPr>
      </w:pPr>
      <w:r>
        <w:rPr>
          <w:noProof/>
        </w:rPr>
        <w:lastRenderedPageBreak/>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_Toc131378716 \h </w:instrText>
      </w:r>
      <w:r>
        <w:rPr>
          <w:noProof/>
        </w:rPr>
      </w:r>
      <w:r>
        <w:rPr>
          <w:noProof/>
        </w:rPr>
        <w:fldChar w:fldCharType="separate"/>
      </w:r>
      <w:r>
        <w:rPr>
          <w:noProof/>
        </w:rPr>
        <w:t>304</w:t>
      </w:r>
      <w:r>
        <w:rPr>
          <w:noProof/>
        </w:rPr>
        <w:fldChar w:fldCharType="end"/>
      </w:r>
    </w:p>
    <w:p w14:paraId="3A492CE5" w14:textId="202F5BC0" w:rsidR="00A660FE" w:rsidRDefault="00A660FE">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_Toc131378717 \h </w:instrText>
      </w:r>
      <w:r>
        <w:rPr>
          <w:noProof/>
        </w:rPr>
      </w:r>
      <w:r>
        <w:rPr>
          <w:noProof/>
        </w:rPr>
        <w:fldChar w:fldCharType="separate"/>
      </w:r>
      <w:r>
        <w:rPr>
          <w:noProof/>
        </w:rPr>
        <w:t>304</w:t>
      </w:r>
      <w:r>
        <w:rPr>
          <w:noProof/>
        </w:rPr>
        <w:fldChar w:fldCharType="end"/>
      </w:r>
    </w:p>
    <w:p w14:paraId="244C2F46" w14:textId="011C39A7"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_Toc131378718 \h </w:instrText>
      </w:r>
      <w:r>
        <w:rPr>
          <w:noProof/>
        </w:rPr>
      </w:r>
      <w:r>
        <w:rPr>
          <w:noProof/>
        </w:rPr>
        <w:fldChar w:fldCharType="separate"/>
      </w:r>
      <w:r>
        <w:rPr>
          <w:noProof/>
        </w:rPr>
        <w:t>304</w:t>
      </w:r>
      <w:r>
        <w:rPr>
          <w:noProof/>
        </w:rPr>
        <w:fldChar w:fldCharType="end"/>
      </w:r>
    </w:p>
    <w:p w14:paraId="19BE615B" w14:textId="778F8A8B"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client procedures for communication over media plane</w:t>
      </w:r>
      <w:r>
        <w:rPr>
          <w:noProof/>
        </w:rPr>
        <w:tab/>
      </w:r>
      <w:r>
        <w:rPr>
          <w:noProof/>
        </w:rPr>
        <w:fldChar w:fldCharType="begin" w:fldLock="1"/>
      </w:r>
      <w:r>
        <w:rPr>
          <w:noProof/>
        </w:rPr>
        <w:instrText xml:space="preserve"> PAGEREF _Toc131378719 \h </w:instrText>
      </w:r>
      <w:r>
        <w:rPr>
          <w:noProof/>
        </w:rPr>
      </w:r>
      <w:r>
        <w:rPr>
          <w:noProof/>
        </w:rPr>
        <w:fldChar w:fldCharType="separate"/>
      </w:r>
      <w:r>
        <w:rPr>
          <w:noProof/>
        </w:rPr>
        <w:t>305</w:t>
      </w:r>
      <w:r>
        <w:rPr>
          <w:noProof/>
        </w:rPr>
        <w:fldChar w:fldCharType="end"/>
      </w:r>
    </w:p>
    <w:p w14:paraId="37A99A21" w14:textId="46A9F58E"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.2</w:t>
      </w:r>
      <w:r w:rsidRPr="00D642CC">
        <w:rPr>
          <w:noProof/>
          <w:lang w:val="en-US"/>
        </w:rPr>
        <w:t>.1</w:t>
      </w:r>
      <w:r>
        <w:rPr>
          <w:rFonts w:asciiTheme="minorHAnsi" w:eastAsiaTheme="minorEastAsia" w:hAnsiTheme="minorHAnsi" w:cstheme="minorBidi"/>
          <w:noProof/>
          <w:sz w:val="22"/>
          <w:szCs w:val="22"/>
          <w:lang w:eastAsia="en-GB"/>
        </w:rPr>
        <w:tab/>
      </w:r>
      <w:r w:rsidRPr="00D642CC">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_Toc131378720 \h </w:instrText>
      </w:r>
      <w:r>
        <w:rPr>
          <w:noProof/>
        </w:rPr>
      </w:r>
      <w:r>
        <w:rPr>
          <w:noProof/>
        </w:rPr>
        <w:fldChar w:fldCharType="separate"/>
      </w:r>
      <w:r>
        <w:rPr>
          <w:noProof/>
        </w:rPr>
        <w:t>305</w:t>
      </w:r>
      <w:r>
        <w:rPr>
          <w:noProof/>
        </w:rPr>
        <w:fldChar w:fldCharType="end"/>
      </w:r>
    </w:p>
    <w:p w14:paraId="008AB511" w14:textId="0CE9841F"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.2</w:t>
      </w:r>
      <w:r w:rsidRPr="00D642CC">
        <w:rPr>
          <w:noProof/>
          <w:lang w:val="en-US"/>
        </w:rPr>
        <w:t>.2</w:t>
      </w:r>
      <w:r>
        <w:rPr>
          <w:rFonts w:asciiTheme="minorHAnsi" w:eastAsiaTheme="minorEastAsia" w:hAnsiTheme="minorHAnsi" w:cstheme="minorBidi"/>
          <w:noProof/>
          <w:sz w:val="22"/>
          <w:szCs w:val="22"/>
          <w:lang w:eastAsia="en-GB"/>
        </w:rPr>
        <w:tab/>
      </w:r>
      <w:r w:rsidRPr="00D642CC">
        <w:rPr>
          <w:rFonts w:eastAsia="Malgun Gothic"/>
          <w:noProof/>
          <w:lang w:val="en-US"/>
        </w:rPr>
        <w:t>Request for extension of communication</w:t>
      </w:r>
      <w:r>
        <w:rPr>
          <w:noProof/>
        </w:rPr>
        <w:tab/>
      </w:r>
      <w:r>
        <w:rPr>
          <w:noProof/>
        </w:rPr>
        <w:fldChar w:fldCharType="begin" w:fldLock="1"/>
      </w:r>
      <w:r>
        <w:rPr>
          <w:noProof/>
        </w:rPr>
        <w:instrText xml:space="preserve"> PAGEREF _Toc131378721 \h </w:instrText>
      </w:r>
      <w:r>
        <w:rPr>
          <w:noProof/>
        </w:rPr>
      </w:r>
      <w:r>
        <w:rPr>
          <w:noProof/>
        </w:rPr>
        <w:fldChar w:fldCharType="separate"/>
      </w:r>
      <w:r>
        <w:rPr>
          <w:noProof/>
        </w:rPr>
        <w:t>305</w:t>
      </w:r>
      <w:r>
        <w:rPr>
          <w:noProof/>
        </w:rPr>
        <w:fldChar w:fldCharType="end"/>
      </w:r>
    </w:p>
    <w:p w14:paraId="6450EED1" w14:textId="21110BED"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.2</w:t>
      </w:r>
      <w:r w:rsidRPr="00D642CC">
        <w:rPr>
          <w:noProof/>
          <w:lang w:val="en-US"/>
        </w:rPr>
        <w:t>.3</w:t>
      </w:r>
      <w:r>
        <w:rPr>
          <w:rFonts w:asciiTheme="minorHAnsi" w:eastAsiaTheme="minorEastAsia" w:hAnsiTheme="minorHAnsi" w:cstheme="minorBidi"/>
          <w:noProof/>
          <w:sz w:val="22"/>
          <w:szCs w:val="22"/>
          <w:lang w:eastAsia="en-GB"/>
        </w:rPr>
        <w:tab/>
      </w:r>
      <w:r w:rsidRPr="00D642CC">
        <w:rPr>
          <w:rFonts w:eastAsia="Malgun Gothic"/>
          <w:noProof/>
        </w:rPr>
        <w:t>Receiving response to communication extension request</w:t>
      </w:r>
      <w:r>
        <w:rPr>
          <w:noProof/>
        </w:rPr>
        <w:tab/>
      </w:r>
      <w:r>
        <w:rPr>
          <w:noProof/>
        </w:rPr>
        <w:fldChar w:fldCharType="begin" w:fldLock="1"/>
      </w:r>
      <w:r>
        <w:rPr>
          <w:noProof/>
        </w:rPr>
        <w:instrText xml:space="preserve"> PAGEREF _Toc131378722 \h </w:instrText>
      </w:r>
      <w:r>
        <w:rPr>
          <w:noProof/>
        </w:rPr>
      </w:r>
      <w:r>
        <w:rPr>
          <w:noProof/>
        </w:rPr>
        <w:fldChar w:fldCharType="separate"/>
      </w:r>
      <w:r>
        <w:rPr>
          <w:noProof/>
        </w:rPr>
        <w:t>306</w:t>
      </w:r>
      <w:r>
        <w:rPr>
          <w:noProof/>
        </w:rPr>
        <w:fldChar w:fldCharType="end"/>
      </w:r>
    </w:p>
    <w:p w14:paraId="0FE6B720" w14:textId="360B8367"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.3</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_Toc131378723 \h </w:instrText>
      </w:r>
      <w:r>
        <w:rPr>
          <w:noProof/>
        </w:rPr>
      </w:r>
      <w:r>
        <w:rPr>
          <w:noProof/>
        </w:rPr>
        <w:fldChar w:fldCharType="separate"/>
      </w:r>
      <w:r>
        <w:rPr>
          <w:noProof/>
        </w:rPr>
        <w:t>306</w:t>
      </w:r>
      <w:r>
        <w:rPr>
          <w:noProof/>
        </w:rPr>
        <w:fldChar w:fldCharType="end"/>
      </w:r>
    </w:p>
    <w:p w14:paraId="210BF47C" w14:textId="0CED2C57"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13.2.4.3.1</w:t>
      </w:r>
      <w:r>
        <w:rPr>
          <w:rFonts w:asciiTheme="minorHAnsi" w:eastAsiaTheme="minorEastAsia" w:hAnsiTheme="minorHAnsi" w:cstheme="minorBidi"/>
          <w:noProof/>
          <w:sz w:val="22"/>
          <w:szCs w:val="22"/>
          <w:lang w:eastAsia="en-GB"/>
        </w:rPr>
        <w:tab/>
      </w:r>
      <w:r w:rsidRPr="00D642CC">
        <w:rPr>
          <w:rFonts w:eastAsia="SimSun"/>
          <w:noProof/>
        </w:rPr>
        <w:t>Receiving SIP INFO request from the controlling MCData function</w:t>
      </w:r>
      <w:r>
        <w:rPr>
          <w:noProof/>
        </w:rPr>
        <w:tab/>
      </w:r>
      <w:r>
        <w:rPr>
          <w:noProof/>
        </w:rPr>
        <w:fldChar w:fldCharType="begin" w:fldLock="1"/>
      </w:r>
      <w:r>
        <w:rPr>
          <w:noProof/>
        </w:rPr>
        <w:instrText xml:space="preserve"> PAGEREF _Toc131378724 \h </w:instrText>
      </w:r>
      <w:r>
        <w:rPr>
          <w:noProof/>
        </w:rPr>
      </w:r>
      <w:r>
        <w:rPr>
          <w:noProof/>
        </w:rPr>
        <w:fldChar w:fldCharType="separate"/>
      </w:r>
      <w:r>
        <w:rPr>
          <w:noProof/>
        </w:rPr>
        <w:t>306</w:t>
      </w:r>
      <w:r>
        <w:rPr>
          <w:noProof/>
        </w:rPr>
        <w:fldChar w:fldCharType="end"/>
      </w:r>
    </w:p>
    <w:p w14:paraId="62AEF2D1" w14:textId="4072D97C"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13.2.4.3.2</w:t>
      </w:r>
      <w:r>
        <w:rPr>
          <w:rFonts w:asciiTheme="minorHAnsi" w:eastAsiaTheme="minorEastAsia" w:hAnsiTheme="minorHAnsi" w:cstheme="minorBidi"/>
          <w:noProof/>
          <w:sz w:val="22"/>
          <w:szCs w:val="22"/>
          <w:lang w:eastAsia="en-GB"/>
        </w:rPr>
        <w:tab/>
      </w:r>
      <w:r w:rsidRPr="00D642CC">
        <w:rPr>
          <w:rFonts w:eastAsia="SimSun"/>
          <w:noProof/>
        </w:rPr>
        <w:t>Receiving SIP INFO request from the MCData client</w:t>
      </w:r>
      <w:r>
        <w:rPr>
          <w:noProof/>
        </w:rPr>
        <w:tab/>
      </w:r>
      <w:r>
        <w:rPr>
          <w:noProof/>
        </w:rPr>
        <w:fldChar w:fldCharType="begin" w:fldLock="1"/>
      </w:r>
      <w:r>
        <w:rPr>
          <w:noProof/>
        </w:rPr>
        <w:instrText xml:space="preserve"> PAGEREF _Toc131378725 \h </w:instrText>
      </w:r>
      <w:r>
        <w:rPr>
          <w:noProof/>
        </w:rPr>
      </w:r>
      <w:r>
        <w:rPr>
          <w:noProof/>
        </w:rPr>
        <w:fldChar w:fldCharType="separate"/>
      </w:r>
      <w:r>
        <w:rPr>
          <w:noProof/>
        </w:rPr>
        <w:t>306</w:t>
      </w:r>
      <w:r>
        <w:rPr>
          <w:noProof/>
        </w:rPr>
        <w:fldChar w:fldCharType="end"/>
      </w:r>
    </w:p>
    <w:p w14:paraId="6CA6177C" w14:textId="63885B05" w:rsidR="00A660FE" w:rsidRDefault="00A660FE">
      <w:pPr>
        <w:pStyle w:val="TOC4"/>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.4</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_Toc131378726 \h </w:instrText>
      </w:r>
      <w:r>
        <w:rPr>
          <w:noProof/>
        </w:rPr>
      </w:r>
      <w:r>
        <w:rPr>
          <w:noProof/>
        </w:rPr>
        <w:fldChar w:fldCharType="separate"/>
      </w:r>
      <w:r>
        <w:rPr>
          <w:noProof/>
        </w:rPr>
        <w:t>307</w:t>
      </w:r>
      <w:r>
        <w:rPr>
          <w:noProof/>
        </w:rPr>
        <w:fldChar w:fldCharType="end"/>
      </w:r>
    </w:p>
    <w:p w14:paraId="3ADFEEE7" w14:textId="152B055C"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w:t>
      </w:r>
      <w:r w:rsidRPr="00D642CC">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D642CC">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_Toc131378727 \h </w:instrText>
      </w:r>
      <w:r>
        <w:rPr>
          <w:noProof/>
        </w:rPr>
      </w:r>
      <w:r>
        <w:rPr>
          <w:noProof/>
        </w:rPr>
        <w:fldChar w:fldCharType="separate"/>
      </w:r>
      <w:r>
        <w:rPr>
          <w:noProof/>
        </w:rPr>
        <w:t>307</w:t>
      </w:r>
      <w:r>
        <w:rPr>
          <w:noProof/>
        </w:rPr>
        <w:fldChar w:fldCharType="end"/>
      </w:r>
    </w:p>
    <w:p w14:paraId="3BDCDB53" w14:textId="07E0A471"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w:t>
      </w:r>
      <w:r w:rsidRPr="00D642CC">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_Toc131378728 \h </w:instrText>
      </w:r>
      <w:r>
        <w:rPr>
          <w:noProof/>
        </w:rPr>
      </w:r>
      <w:r>
        <w:rPr>
          <w:noProof/>
        </w:rPr>
        <w:fldChar w:fldCharType="separate"/>
      </w:r>
      <w:r>
        <w:rPr>
          <w:noProof/>
        </w:rPr>
        <w:t>307</w:t>
      </w:r>
      <w:r>
        <w:rPr>
          <w:noProof/>
        </w:rPr>
        <w:fldChar w:fldCharType="end"/>
      </w:r>
    </w:p>
    <w:p w14:paraId="22D6DCF7" w14:textId="5D49BFA9"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w:t>
      </w:r>
      <w:r w:rsidRPr="00D642CC">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_Toc131378729 \h </w:instrText>
      </w:r>
      <w:r>
        <w:rPr>
          <w:noProof/>
        </w:rPr>
      </w:r>
      <w:r>
        <w:rPr>
          <w:noProof/>
        </w:rPr>
        <w:fldChar w:fldCharType="separate"/>
      </w:r>
      <w:r>
        <w:rPr>
          <w:noProof/>
        </w:rPr>
        <w:t>307</w:t>
      </w:r>
      <w:r>
        <w:rPr>
          <w:noProof/>
        </w:rPr>
        <w:fldChar w:fldCharType="end"/>
      </w:r>
    </w:p>
    <w:p w14:paraId="27E7B318" w14:textId="6F2801EB"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w:t>
      </w:r>
      <w:r w:rsidRPr="00D642CC">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D642CC">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_Toc131378730 \h </w:instrText>
      </w:r>
      <w:r>
        <w:rPr>
          <w:noProof/>
        </w:rPr>
      </w:r>
      <w:r>
        <w:rPr>
          <w:noProof/>
        </w:rPr>
        <w:fldChar w:fldCharType="separate"/>
      </w:r>
      <w:r>
        <w:rPr>
          <w:noProof/>
        </w:rPr>
        <w:t>308</w:t>
      </w:r>
      <w:r>
        <w:rPr>
          <w:noProof/>
        </w:rPr>
        <w:fldChar w:fldCharType="end"/>
      </w:r>
    </w:p>
    <w:p w14:paraId="7ECE5E81" w14:textId="2DBADF72" w:rsidR="00A660FE" w:rsidRDefault="00A660FE">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_Toc131378731 \h </w:instrText>
      </w:r>
      <w:r>
        <w:rPr>
          <w:noProof/>
        </w:rPr>
      </w:r>
      <w:r>
        <w:rPr>
          <w:noProof/>
        </w:rPr>
        <w:fldChar w:fldCharType="separate"/>
      </w:r>
      <w:r>
        <w:rPr>
          <w:noProof/>
        </w:rPr>
        <w:t>308</w:t>
      </w:r>
      <w:r>
        <w:rPr>
          <w:noProof/>
        </w:rPr>
        <w:fldChar w:fldCharType="end"/>
      </w:r>
    </w:p>
    <w:p w14:paraId="4E0C834F" w14:textId="0F26CE27" w:rsidR="00A660FE" w:rsidRDefault="00A660FE">
      <w:pPr>
        <w:pStyle w:val="TOC5"/>
        <w:rPr>
          <w:rFonts w:asciiTheme="minorHAnsi" w:eastAsiaTheme="minorEastAsia" w:hAnsiTheme="minorHAnsi" w:cstheme="minorBidi"/>
          <w:noProof/>
          <w:sz w:val="22"/>
          <w:szCs w:val="22"/>
          <w:lang w:eastAsia="en-GB"/>
        </w:rPr>
      </w:pPr>
      <w:r w:rsidRPr="00D642CC">
        <w:rPr>
          <w:rFonts w:eastAsia="SimSun"/>
          <w:noProof/>
        </w:rPr>
        <w:t>13.2.4</w:t>
      </w:r>
      <w:r w:rsidRPr="00D642CC">
        <w:rPr>
          <w:rFonts w:eastAsia="Malgun Gothic"/>
          <w:noProof/>
        </w:rPr>
        <w:t>.</w:t>
      </w:r>
      <w:r>
        <w:rPr>
          <w:noProof/>
        </w:rPr>
        <w:t>5</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_Toc131378732 \h </w:instrText>
      </w:r>
      <w:r>
        <w:rPr>
          <w:noProof/>
        </w:rPr>
      </w:r>
      <w:r>
        <w:rPr>
          <w:noProof/>
        </w:rPr>
        <w:fldChar w:fldCharType="separate"/>
      </w:r>
      <w:r>
        <w:rPr>
          <w:noProof/>
        </w:rPr>
        <w:t>308</w:t>
      </w:r>
      <w:r>
        <w:rPr>
          <w:noProof/>
        </w:rPr>
        <w:fldChar w:fldCharType="end"/>
      </w:r>
    </w:p>
    <w:p w14:paraId="51163EB2" w14:textId="56F93F12" w:rsidR="00A660FE" w:rsidRDefault="00A660FE">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_Toc131378733 \h </w:instrText>
      </w:r>
      <w:r>
        <w:rPr>
          <w:noProof/>
        </w:rPr>
      </w:r>
      <w:r>
        <w:rPr>
          <w:noProof/>
        </w:rPr>
        <w:fldChar w:fldCharType="separate"/>
      </w:r>
      <w:r>
        <w:rPr>
          <w:noProof/>
        </w:rPr>
        <w:t>309</w:t>
      </w:r>
      <w:r>
        <w:rPr>
          <w:noProof/>
        </w:rPr>
        <w:fldChar w:fldCharType="end"/>
      </w:r>
    </w:p>
    <w:p w14:paraId="5D701A10" w14:textId="4EA59CFB" w:rsidR="00A660FE" w:rsidRDefault="00A660FE">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_Toc131378734 \h </w:instrText>
      </w:r>
      <w:r>
        <w:rPr>
          <w:noProof/>
        </w:rPr>
      </w:r>
      <w:r>
        <w:rPr>
          <w:noProof/>
        </w:rPr>
        <w:fldChar w:fldCharType="separate"/>
      </w:r>
      <w:r>
        <w:rPr>
          <w:noProof/>
        </w:rPr>
        <w:t>309</w:t>
      </w:r>
      <w:r>
        <w:rPr>
          <w:noProof/>
        </w:rPr>
        <w:fldChar w:fldCharType="end"/>
      </w:r>
    </w:p>
    <w:p w14:paraId="30A4CB21" w14:textId="552ECD39" w:rsidR="00A660FE" w:rsidRDefault="00A660FE">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_Toc131378735 \h </w:instrText>
      </w:r>
      <w:r>
        <w:rPr>
          <w:noProof/>
        </w:rPr>
      </w:r>
      <w:r>
        <w:rPr>
          <w:noProof/>
        </w:rPr>
        <w:fldChar w:fldCharType="separate"/>
      </w:r>
      <w:r>
        <w:rPr>
          <w:noProof/>
        </w:rPr>
        <w:t>309</w:t>
      </w:r>
      <w:r>
        <w:rPr>
          <w:noProof/>
        </w:rPr>
        <w:fldChar w:fldCharType="end"/>
      </w:r>
    </w:p>
    <w:p w14:paraId="3D11795F" w14:textId="77EE23F3" w:rsidR="00A660FE" w:rsidRDefault="00A660FE">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_Toc131378736 \h </w:instrText>
      </w:r>
      <w:r>
        <w:rPr>
          <w:noProof/>
        </w:rPr>
      </w:r>
      <w:r>
        <w:rPr>
          <w:noProof/>
        </w:rPr>
        <w:fldChar w:fldCharType="separate"/>
      </w:r>
      <w:r>
        <w:rPr>
          <w:noProof/>
        </w:rPr>
        <w:t>309</w:t>
      </w:r>
      <w:r>
        <w:rPr>
          <w:noProof/>
        </w:rPr>
        <w:fldChar w:fldCharType="end"/>
      </w:r>
    </w:p>
    <w:p w14:paraId="6269F6D2" w14:textId="2544D857" w:rsidR="00A660FE" w:rsidRDefault="00A660FE">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_Toc131378737 \h </w:instrText>
      </w:r>
      <w:r>
        <w:rPr>
          <w:noProof/>
        </w:rPr>
      </w:r>
      <w:r>
        <w:rPr>
          <w:noProof/>
        </w:rPr>
        <w:fldChar w:fldCharType="separate"/>
      </w:r>
      <w:r>
        <w:rPr>
          <w:noProof/>
        </w:rPr>
        <w:t>310</w:t>
      </w:r>
      <w:r>
        <w:rPr>
          <w:noProof/>
        </w:rPr>
        <w:fldChar w:fldCharType="end"/>
      </w:r>
    </w:p>
    <w:p w14:paraId="162EB0CE" w14:textId="376AA400" w:rsidR="00A660FE" w:rsidRDefault="00A660FE">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_Toc131378738 \h </w:instrText>
      </w:r>
      <w:r>
        <w:rPr>
          <w:noProof/>
        </w:rPr>
      </w:r>
      <w:r>
        <w:rPr>
          <w:noProof/>
        </w:rPr>
        <w:fldChar w:fldCharType="separate"/>
      </w:r>
      <w:r>
        <w:rPr>
          <w:noProof/>
        </w:rPr>
        <w:t>310</w:t>
      </w:r>
      <w:r>
        <w:rPr>
          <w:noProof/>
        </w:rPr>
        <w:fldChar w:fldCharType="end"/>
      </w:r>
    </w:p>
    <w:p w14:paraId="18419280" w14:textId="4F589BC4" w:rsidR="00A660FE" w:rsidRDefault="00A660FE">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_Toc131378739 \h </w:instrText>
      </w:r>
      <w:r>
        <w:rPr>
          <w:noProof/>
        </w:rPr>
      </w:r>
      <w:r>
        <w:rPr>
          <w:noProof/>
        </w:rPr>
        <w:fldChar w:fldCharType="separate"/>
      </w:r>
      <w:r>
        <w:rPr>
          <w:noProof/>
        </w:rPr>
        <w:t>310</w:t>
      </w:r>
      <w:r>
        <w:rPr>
          <w:noProof/>
        </w:rPr>
        <w:fldChar w:fldCharType="end"/>
      </w:r>
    </w:p>
    <w:p w14:paraId="269DECCD" w14:textId="721ED9A1" w:rsidR="00A660FE" w:rsidRDefault="00A660FE">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_Toc131378740 \h </w:instrText>
      </w:r>
      <w:r>
        <w:rPr>
          <w:noProof/>
        </w:rPr>
      </w:r>
      <w:r>
        <w:rPr>
          <w:noProof/>
        </w:rPr>
        <w:fldChar w:fldCharType="separate"/>
      </w:r>
      <w:r>
        <w:rPr>
          <w:noProof/>
        </w:rPr>
        <w:t>310</w:t>
      </w:r>
      <w:r>
        <w:rPr>
          <w:noProof/>
        </w:rPr>
        <w:fldChar w:fldCharType="end"/>
      </w:r>
    </w:p>
    <w:p w14:paraId="13924613" w14:textId="6A789E6A" w:rsidR="00A660FE" w:rsidRDefault="00A660FE">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_Toc131378741 \h </w:instrText>
      </w:r>
      <w:r>
        <w:rPr>
          <w:noProof/>
        </w:rPr>
      </w:r>
      <w:r>
        <w:rPr>
          <w:noProof/>
        </w:rPr>
        <w:fldChar w:fldCharType="separate"/>
      </w:r>
      <w:r>
        <w:rPr>
          <w:noProof/>
        </w:rPr>
        <w:t>310</w:t>
      </w:r>
      <w:r>
        <w:rPr>
          <w:noProof/>
        </w:rPr>
        <w:fldChar w:fldCharType="end"/>
      </w:r>
    </w:p>
    <w:p w14:paraId="6D96F2F5" w14:textId="254CE39B" w:rsidR="00A660FE" w:rsidRDefault="00A660FE">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_Toc131378742 \h </w:instrText>
      </w:r>
      <w:r>
        <w:rPr>
          <w:noProof/>
        </w:rPr>
      </w:r>
      <w:r>
        <w:rPr>
          <w:noProof/>
        </w:rPr>
        <w:fldChar w:fldCharType="separate"/>
      </w:r>
      <w:r>
        <w:rPr>
          <w:noProof/>
        </w:rPr>
        <w:t>310</w:t>
      </w:r>
      <w:r>
        <w:rPr>
          <w:noProof/>
        </w:rPr>
        <w:fldChar w:fldCharType="end"/>
      </w:r>
    </w:p>
    <w:p w14:paraId="52F399B6" w14:textId="1D3C7FDF" w:rsidR="00A660FE" w:rsidRDefault="00A660FE">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_Toc131378743 \h </w:instrText>
      </w:r>
      <w:r>
        <w:rPr>
          <w:noProof/>
        </w:rPr>
      </w:r>
      <w:r>
        <w:rPr>
          <w:noProof/>
        </w:rPr>
        <w:fldChar w:fldCharType="separate"/>
      </w:r>
      <w:r>
        <w:rPr>
          <w:noProof/>
        </w:rPr>
        <w:t>310</w:t>
      </w:r>
      <w:r>
        <w:rPr>
          <w:noProof/>
        </w:rPr>
        <w:fldChar w:fldCharType="end"/>
      </w:r>
    </w:p>
    <w:p w14:paraId="665CCCEE" w14:textId="2CEB78D7" w:rsidR="00A660FE" w:rsidRDefault="00A660FE">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_Toc131378744 \h </w:instrText>
      </w:r>
      <w:r>
        <w:rPr>
          <w:noProof/>
        </w:rPr>
      </w:r>
      <w:r>
        <w:rPr>
          <w:noProof/>
        </w:rPr>
        <w:fldChar w:fldCharType="separate"/>
      </w:r>
      <w:r>
        <w:rPr>
          <w:noProof/>
        </w:rPr>
        <w:t>311</w:t>
      </w:r>
      <w:r>
        <w:rPr>
          <w:noProof/>
        </w:rPr>
        <w:fldChar w:fldCharType="end"/>
      </w:r>
    </w:p>
    <w:p w14:paraId="112EC34B" w14:textId="339F0FE2"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_Toc131378745 \h </w:instrText>
      </w:r>
      <w:r>
        <w:rPr>
          <w:noProof/>
        </w:rPr>
      </w:r>
      <w:r>
        <w:rPr>
          <w:noProof/>
        </w:rPr>
        <w:fldChar w:fldCharType="separate"/>
      </w:r>
      <w:r>
        <w:rPr>
          <w:noProof/>
        </w:rPr>
        <w:t>311</w:t>
      </w:r>
      <w:r>
        <w:rPr>
          <w:noProof/>
        </w:rPr>
        <w:fldChar w:fldCharType="end"/>
      </w:r>
    </w:p>
    <w:p w14:paraId="4A06DF40" w14:textId="28E1461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_Toc131378746 \h </w:instrText>
      </w:r>
      <w:r>
        <w:rPr>
          <w:noProof/>
        </w:rPr>
      </w:r>
      <w:r>
        <w:rPr>
          <w:noProof/>
        </w:rPr>
        <w:fldChar w:fldCharType="separate"/>
      </w:r>
      <w:r>
        <w:rPr>
          <w:noProof/>
        </w:rPr>
        <w:t>311</w:t>
      </w:r>
      <w:r>
        <w:rPr>
          <w:noProof/>
        </w:rPr>
        <w:fldChar w:fldCharType="end"/>
      </w:r>
    </w:p>
    <w:p w14:paraId="04AF6D46" w14:textId="3694C46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_Toc131378747 \h </w:instrText>
      </w:r>
      <w:r>
        <w:rPr>
          <w:noProof/>
        </w:rPr>
      </w:r>
      <w:r>
        <w:rPr>
          <w:noProof/>
        </w:rPr>
        <w:fldChar w:fldCharType="separate"/>
      </w:r>
      <w:r>
        <w:rPr>
          <w:noProof/>
        </w:rPr>
        <w:t>311</w:t>
      </w:r>
      <w:r>
        <w:rPr>
          <w:noProof/>
        </w:rPr>
        <w:fldChar w:fldCharType="end"/>
      </w:r>
    </w:p>
    <w:p w14:paraId="58FFD3CB" w14:textId="6064070B"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.2.</w:t>
      </w:r>
      <w:r w:rsidRPr="00D642CC">
        <w:rPr>
          <w:rFonts w:eastAsia="Malgun Gothic"/>
          <w:noProof/>
          <w:lang w:val="en-US"/>
        </w:rPr>
        <w:t>2</w:t>
      </w:r>
      <w:r>
        <w:rPr>
          <w:rFonts w:asciiTheme="minorHAnsi" w:eastAsiaTheme="minorEastAsia" w:hAnsiTheme="minorHAnsi" w:cstheme="minorBidi"/>
          <w:noProof/>
          <w:sz w:val="22"/>
          <w:szCs w:val="22"/>
          <w:lang w:eastAsia="en-GB"/>
        </w:rPr>
        <w:tab/>
      </w:r>
      <w:r w:rsidRPr="00D642CC">
        <w:rPr>
          <w:rFonts w:eastAsia="SimSun"/>
          <w:noProof/>
        </w:rPr>
        <w:t>Authorized MCData client procedures</w:t>
      </w:r>
      <w:r>
        <w:rPr>
          <w:noProof/>
        </w:rPr>
        <w:tab/>
      </w:r>
      <w:r>
        <w:rPr>
          <w:noProof/>
        </w:rPr>
        <w:fldChar w:fldCharType="begin" w:fldLock="1"/>
      </w:r>
      <w:r>
        <w:rPr>
          <w:noProof/>
        </w:rPr>
        <w:instrText xml:space="preserve"> PAGEREF _Toc131378748 \h </w:instrText>
      </w:r>
      <w:r>
        <w:rPr>
          <w:noProof/>
        </w:rPr>
      </w:r>
      <w:r>
        <w:rPr>
          <w:noProof/>
        </w:rPr>
        <w:fldChar w:fldCharType="separate"/>
      </w:r>
      <w:r>
        <w:rPr>
          <w:noProof/>
        </w:rPr>
        <w:t>311</w:t>
      </w:r>
      <w:r>
        <w:rPr>
          <w:noProof/>
        </w:rPr>
        <w:fldChar w:fldCharType="end"/>
      </w:r>
    </w:p>
    <w:p w14:paraId="696D09E1" w14:textId="46476D71"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5</w:t>
      </w:r>
      <w:r>
        <w:rPr>
          <w:noProof/>
        </w:rPr>
        <w:t>.2.</w:t>
      </w:r>
      <w:r w:rsidRPr="00D642CC">
        <w:rPr>
          <w:noProof/>
          <w:lang w:val="en-US"/>
        </w:rPr>
        <w:t>2</w:t>
      </w:r>
      <w:r>
        <w:rPr>
          <w:noProof/>
        </w:rPr>
        <w:t>.1</w:t>
      </w:r>
      <w:r>
        <w:rPr>
          <w:rFonts w:asciiTheme="minorHAnsi" w:eastAsiaTheme="minorEastAsia" w:hAnsiTheme="minorHAnsi" w:cstheme="minorBidi"/>
          <w:noProof/>
          <w:sz w:val="22"/>
          <w:szCs w:val="22"/>
          <w:lang w:eastAsia="en-GB"/>
        </w:rPr>
        <w:tab/>
      </w:r>
      <w:r w:rsidRPr="00D642CC">
        <w:rPr>
          <w:noProof/>
          <w:lang w:val="en-US"/>
        </w:rPr>
        <w:t xml:space="preserve">Sending </w:t>
      </w:r>
      <w:r>
        <w:rPr>
          <w:noProof/>
        </w:rPr>
        <w:t>communication</w:t>
      </w:r>
      <w:r w:rsidRPr="00D642CC">
        <w:rPr>
          <w:noProof/>
          <w:lang w:val="en-US"/>
        </w:rPr>
        <w:t xml:space="preserve"> release request</w:t>
      </w:r>
      <w:r>
        <w:rPr>
          <w:noProof/>
        </w:rPr>
        <w:tab/>
      </w:r>
      <w:r>
        <w:rPr>
          <w:noProof/>
        </w:rPr>
        <w:fldChar w:fldCharType="begin" w:fldLock="1"/>
      </w:r>
      <w:r>
        <w:rPr>
          <w:noProof/>
        </w:rPr>
        <w:instrText xml:space="preserve"> PAGEREF _Toc131378749 \h </w:instrText>
      </w:r>
      <w:r>
        <w:rPr>
          <w:noProof/>
        </w:rPr>
      </w:r>
      <w:r>
        <w:rPr>
          <w:noProof/>
        </w:rPr>
        <w:fldChar w:fldCharType="separate"/>
      </w:r>
      <w:r>
        <w:rPr>
          <w:noProof/>
        </w:rPr>
        <w:t>311</w:t>
      </w:r>
      <w:r>
        <w:rPr>
          <w:noProof/>
        </w:rPr>
        <w:fldChar w:fldCharType="end"/>
      </w:r>
    </w:p>
    <w:p w14:paraId="1720F59A" w14:textId="3BD2D9F1"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.2.</w:t>
      </w:r>
      <w:r w:rsidRPr="00D642CC">
        <w:rPr>
          <w:rFonts w:eastAsia="Malgun Gothic"/>
          <w:noProof/>
          <w:lang w:val="en-US"/>
        </w:rPr>
        <w:t>3</w:t>
      </w:r>
      <w:r>
        <w:rPr>
          <w:rFonts w:asciiTheme="minorHAnsi" w:eastAsiaTheme="minorEastAsia" w:hAnsiTheme="minorHAnsi" w:cstheme="minorBidi"/>
          <w:noProof/>
          <w:sz w:val="22"/>
          <w:szCs w:val="22"/>
          <w:lang w:eastAsia="en-GB"/>
        </w:rPr>
        <w:tab/>
      </w:r>
      <w:r w:rsidRPr="00D642CC">
        <w:rPr>
          <w:rFonts w:eastAsia="SimSun"/>
          <w:noProof/>
        </w:rPr>
        <w:t>Participating MCData function procedures</w:t>
      </w:r>
      <w:r>
        <w:rPr>
          <w:noProof/>
        </w:rPr>
        <w:tab/>
      </w:r>
      <w:r>
        <w:rPr>
          <w:noProof/>
        </w:rPr>
        <w:fldChar w:fldCharType="begin" w:fldLock="1"/>
      </w:r>
      <w:r>
        <w:rPr>
          <w:noProof/>
        </w:rPr>
        <w:instrText xml:space="preserve"> PAGEREF _Toc131378750 \h </w:instrText>
      </w:r>
      <w:r>
        <w:rPr>
          <w:noProof/>
        </w:rPr>
      </w:r>
      <w:r>
        <w:rPr>
          <w:noProof/>
        </w:rPr>
        <w:fldChar w:fldCharType="separate"/>
      </w:r>
      <w:r>
        <w:rPr>
          <w:noProof/>
        </w:rPr>
        <w:t>312</w:t>
      </w:r>
      <w:r>
        <w:rPr>
          <w:noProof/>
        </w:rPr>
        <w:fldChar w:fldCharType="end"/>
      </w:r>
    </w:p>
    <w:p w14:paraId="667AC7E5" w14:textId="22E28795"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13.2.5</w:t>
      </w:r>
      <w:r>
        <w:rPr>
          <w:noProof/>
        </w:rPr>
        <w:t>.2.</w:t>
      </w:r>
      <w:r w:rsidRPr="00D642CC">
        <w:rPr>
          <w:noProof/>
          <w:lang w:val="en-US"/>
        </w:rPr>
        <w:t>3</w:t>
      </w:r>
      <w:r>
        <w:rPr>
          <w:noProof/>
        </w:rPr>
        <w:t>.</w:t>
      </w:r>
      <w:r w:rsidRPr="00D642CC">
        <w:rPr>
          <w:noProof/>
          <w:lang w:val="en-US"/>
        </w:rPr>
        <w:t>1</w:t>
      </w:r>
      <w:r>
        <w:rPr>
          <w:rFonts w:asciiTheme="minorHAnsi" w:eastAsiaTheme="minorEastAsia" w:hAnsiTheme="minorHAnsi" w:cstheme="minorBidi"/>
          <w:noProof/>
          <w:sz w:val="22"/>
          <w:szCs w:val="22"/>
          <w:lang w:eastAsia="en-GB"/>
        </w:rPr>
        <w:tab/>
      </w:r>
      <w:r w:rsidRPr="00D642CC">
        <w:rPr>
          <w:noProof/>
          <w:lang w:val="en-US"/>
        </w:rPr>
        <w:t xml:space="preserve">Receiving </w:t>
      </w:r>
      <w:r w:rsidRPr="00D642CC">
        <w:rPr>
          <w:rFonts w:eastAsia="SimSun"/>
          <w:noProof/>
        </w:rPr>
        <w:t xml:space="preserve">SIP INFO request from the </w:t>
      </w:r>
      <w:r w:rsidRPr="00D642CC">
        <w:rPr>
          <w:rFonts w:eastAsia="SimSun"/>
          <w:noProof/>
          <w:lang w:val="en-US"/>
        </w:rPr>
        <w:t xml:space="preserve">authorized </w:t>
      </w:r>
      <w:r w:rsidRPr="00D642CC">
        <w:rPr>
          <w:rFonts w:eastAsia="SimSun"/>
          <w:noProof/>
        </w:rPr>
        <w:t>MCData client</w:t>
      </w:r>
      <w:r>
        <w:rPr>
          <w:noProof/>
        </w:rPr>
        <w:tab/>
      </w:r>
      <w:r>
        <w:rPr>
          <w:noProof/>
        </w:rPr>
        <w:fldChar w:fldCharType="begin" w:fldLock="1"/>
      </w:r>
      <w:r>
        <w:rPr>
          <w:noProof/>
        </w:rPr>
        <w:instrText xml:space="preserve"> PAGEREF _Toc131378751 \h </w:instrText>
      </w:r>
      <w:r>
        <w:rPr>
          <w:noProof/>
        </w:rPr>
      </w:r>
      <w:r>
        <w:rPr>
          <w:noProof/>
        </w:rPr>
        <w:fldChar w:fldCharType="separate"/>
      </w:r>
      <w:r>
        <w:rPr>
          <w:noProof/>
        </w:rPr>
        <w:t>312</w:t>
      </w:r>
      <w:r>
        <w:rPr>
          <w:noProof/>
        </w:rPr>
        <w:fldChar w:fldCharType="end"/>
      </w:r>
    </w:p>
    <w:p w14:paraId="0F5389D1" w14:textId="7961D77A"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.2.</w:t>
      </w:r>
      <w:r w:rsidRPr="00D642CC">
        <w:rPr>
          <w:rFonts w:eastAsia="Malgun Gothic"/>
          <w:noProof/>
          <w:lang w:val="en-US"/>
        </w:rPr>
        <w:t>4</w:t>
      </w:r>
      <w:r>
        <w:rPr>
          <w:rFonts w:asciiTheme="minorHAnsi" w:eastAsiaTheme="minorEastAsia" w:hAnsiTheme="minorHAnsi" w:cstheme="minorBidi"/>
          <w:noProof/>
          <w:sz w:val="22"/>
          <w:szCs w:val="22"/>
          <w:lang w:eastAsia="en-GB"/>
        </w:rPr>
        <w:tab/>
      </w:r>
      <w:r w:rsidRPr="00D642CC">
        <w:rPr>
          <w:rFonts w:eastAsia="SimSun"/>
          <w:noProof/>
        </w:rPr>
        <w:t>Controlling MCData function procedures</w:t>
      </w:r>
      <w:r>
        <w:rPr>
          <w:noProof/>
        </w:rPr>
        <w:tab/>
      </w:r>
      <w:r>
        <w:rPr>
          <w:noProof/>
        </w:rPr>
        <w:fldChar w:fldCharType="begin" w:fldLock="1"/>
      </w:r>
      <w:r>
        <w:rPr>
          <w:noProof/>
        </w:rPr>
        <w:instrText xml:space="preserve"> PAGEREF _Toc131378752 \h </w:instrText>
      </w:r>
      <w:r>
        <w:rPr>
          <w:noProof/>
        </w:rPr>
      </w:r>
      <w:r>
        <w:rPr>
          <w:noProof/>
        </w:rPr>
        <w:fldChar w:fldCharType="separate"/>
      </w:r>
      <w:r>
        <w:rPr>
          <w:noProof/>
        </w:rPr>
        <w:t>312</w:t>
      </w:r>
      <w:r>
        <w:rPr>
          <w:noProof/>
        </w:rPr>
        <w:fldChar w:fldCharType="end"/>
      </w:r>
    </w:p>
    <w:p w14:paraId="12DAC070" w14:textId="3756815A"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5</w:t>
      </w:r>
      <w:r>
        <w:rPr>
          <w:noProof/>
        </w:rPr>
        <w:t>.2.</w:t>
      </w:r>
      <w:r w:rsidRPr="00D642CC">
        <w:rPr>
          <w:noProof/>
          <w:lang w:val="en-US"/>
        </w:rPr>
        <w:t>4.1</w:t>
      </w:r>
      <w:r>
        <w:rPr>
          <w:rFonts w:asciiTheme="minorHAnsi" w:eastAsiaTheme="minorEastAsia" w:hAnsiTheme="minorHAnsi" w:cstheme="minorBidi"/>
          <w:noProof/>
          <w:sz w:val="22"/>
          <w:szCs w:val="22"/>
          <w:lang w:eastAsia="en-GB"/>
        </w:rPr>
        <w:tab/>
      </w:r>
      <w:r w:rsidRPr="00D642CC">
        <w:rPr>
          <w:noProof/>
          <w:lang w:val="en-US"/>
        </w:rPr>
        <w:t>Receiving request to</w:t>
      </w:r>
      <w:r>
        <w:rPr>
          <w:noProof/>
        </w:rPr>
        <w:t xml:space="preserve"> release the communication</w:t>
      </w:r>
      <w:r w:rsidRPr="00D642CC">
        <w:rPr>
          <w:noProof/>
          <w:lang w:val="en-US"/>
        </w:rPr>
        <w:t xml:space="preserve"> from authorized MCData user</w:t>
      </w:r>
      <w:r>
        <w:rPr>
          <w:noProof/>
        </w:rPr>
        <w:tab/>
      </w:r>
      <w:r>
        <w:rPr>
          <w:noProof/>
        </w:rPr>
        <w:fldChar w:fldCharType="begin" w:fldLock="1"/>
      </w:r>
      <w:r>
        <w:rPr>
          <w:noProof/>
        </w:rPr>
        <w:instrText xml:space="preserve"> PAGEREF _Toc131378753 \h </w:instrText>
      </w:r>
      <w:r>
        <w:rPr>
          <w:noProof/>
        </w:rPr>
      </w:r>
      <w:r>
        <w:rPr>
          <w:noProof/>
        </w:rPr>
        <w:fldChar w:fldCharType="separate"/>
      </w:r>
      <w:r>
        <w:rPr>
          <w:noProof/>
        </w:rPr>
        <w:t>312</w:t>
      </w:r>
      <w:r>
        <w:rPr>
          <w:noProof/>
        </w:rPr>
        <w:fldChar w:fldCharType="end"/>
      </w:r>
    </w:p>
    <w:p w14:paraId="6D15544A" w14:textId="377AAF70"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_Toc131378754 \h </w:instrText>
      </w:r>
      <w:r>
        <w:rPr>
          <w:noProof/>
        </w:rPr>
      </w:r>
      <w:r>
        <w:rPr>
          <w:noProof/>
        </w:rPr>
        <w:fldChar w:fldCharType="separate"/>
      </w:r>
      <w:r>
        <w:rPr>
          <w:noProof/>
        </w:rPr>
        <w:t>312</w:t>
      </w:r>
      <w:r>
        <w:rPr>
          <w:noProof/>
        </w:rPr>
        <w:fldChar w:fldCharType="end"/>
      </w:r>
    </w:p>
    <w:p w14:paraId="664F7F49" w14:textId="7060F6B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_Toc131378755 \h </w:instrText>
      </w:r>
      <w:r>
        <w:rPr>
          <w:noProof/>
        </w:rPr>
      </w:r>
      <w:r>
        <w:rPr>
          <w:noProof/>
        </w:rPr>
        <w:fldChar w:fldCharType="separate"/>
      </w:r>
      <w:r>
        <w:rPr>
          <w:noProof/>
        </w:rPr>
        <w:t>312</w:t>
      </w:r>
      <w:r>
        <w:rPr>
          <w:noProof/>
        </w:rPr>
        <w:fldChar w:fldCharType="end"/>
      </w:r>
    </w:p>
    <w:p w14:paraId="12D2FCA6" w14:textId="3D47552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5</w:t>
      </w:r>
      <w:r w:rsidRPr="00D642CC">
        <w:rPr>
          <w:rFonts w:eastAsia="Malgun Gothic"/>
          <w:noProof/>
        </w:rPr>
        <w:t>.3.</w:t>
      </w:r>
      <w:r w:rsidRPr="00D642CC">
        <w:rPr>
          <w:rFonts w:eastAsia="Malgun Gothic"/>
          <w:noProof/>
          <w:lang w:val="en-US"/>
        </w:rPr>
        <w:t>2</w:t>
      </w:r>
      <w:r>
        <w:rPr>
          <w:rFonts w:asciiTheme="minorHAnsi" w:eastAsiaTheme="minorEastAsia" w:hAnsiTheme="minorHAnsi" w:cstheme="minorBidi"/>
          <w:noProof/>
          <w:sz w:val="22"/>
          <w:szCs w:val="22"/>
          <w:lang w:eastAsia="en-GB"/>
        </w:rPr>
        <w:tab/>
      </w:r>
      <w:r w:rsidRPr="00D642CC">
        <w:rPr>
          <w:rFonts w:eastAsia="SimSun"/>
          <w:noProof/>
        </w:rPr>
        <w:t>Authorized MCData client procedures</w:t>
      </w:r>
      <w:r>
        <w:rPr>
          <w:noProof/>
        </w:rPr>
        <w:tab/>
      </w:r>
      <w:r>
        <w:rPr>
          <w:noProof/>
        </w:rPr>
        <w:fldChar w:fldCharType="begin" w:fldLock="1"/>
      </w:r>
      <w:r>
        <w:rPr>
          <w:noProof/>
        </w:rPr>
        <w:instrText xml:space="preserve"> PAGEREF _Toc131378756 \h </w:instrText>
      </w:r>
      <w:r>
        <w:rPr>
          <w:noProof/>
        </w:rPr>
      </w:r>
      <w:r>
        <w:rPr>
          <w:noProof/>
        </w:rPr>
        <w:fldChar w:fldCharType="separate"/>
      </w:r>
      <w:r>
        <w:rPr>
          <w:noProof/>
        </w:rPr>
        <w:t>313</w:t>
      </w:r>
      <w:r>
        <w:rPr>
          <w:noProof/>
        </w:rPr>
        <w:fldChar w:fldCharType="end"/>
      </w:r>
    </w:p>
    <w:p w14:paraId="433319B6" w14:textId="359A2162"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5</w:t>
      </w:r>
      <w:r>
        <w:rPr>
          <w:noProof/>
        </w:rPr>
        <w:t>.3.</w:t>
      </w:r>
      <w:r w:rsidRPr="00D642CC">
        <w:rPr>
          <w:noProof/>
          <w:lang w:val="en-US"/>
        </w:rPr>
        <w:t>2</w:t>
      </w:r>
      <w:r>
        <w:rPr>
          <w:noProof/>
        </w:rPr>
        <w:t>.1</w:t>
      </w:r>
      <w:r>
        <w:rPr>
          <w:rFonts w:asciiTheme="minorHAnsi" w:eastAsiaTheme="minorEastAsia" w:hAnsiTheme="minorHAnsi" w:cstheme="minorBidi"/>
          <w:noProof/>
          <w:sz w:val="22"/>
          <w:szCs w:val="22"/>
          <w:lang w:eastAsia="en-GB"/>
        </w:rPr>
        <w:tab/>
      </w:r>
      <w:r w:rsidRPr="00D642CC">
        <w:rPr>
          <w:noProof/>
          <w:lang w:val="en-US"/>
        </w:rPr>
        <w:t xml:space="preserve">Sending </w:t>
      </w:r>
      <w:r>
        <w:rPr>
          <w:noProof/>
        </w:rPr>
        <w:t>communication</w:t>
      </w:r>
      <w:r w:rsidRPr="00D642CC">
        <w:rPr>
          <w:noProof/>
          <w:lang w:val="en-US"/>
        </w:rPr>
        <w:t xml:space="preserve"> release request</w:t>
      </w:r>
      <w:r>
        <w:rPr>
          <w:noProof/>
        </w:rPr>
        <w:tab/>
      </w:r>
      <w:r>
        <w:rPr>
          <w:noProof/>
        </w:rPr>
        <w:fldChar w:fldCharType="begin" w:fldLock="1"/>
      </w:r>
      <w:r>
        <w:rPr>
          <w:noProof/>
        </w:rPr>
        <w:instrText xml:space="preserve"> PAGEREF _Toc131378757 \h </w:instrText>
      </w:r>
      <w:r>
        <w:rPr>
          <w:noProof/>
        </w:rPr>
      </w:r>
      <w:r>
        <w:rPr>
          <w:noProof/>
        </w:rPr>
        <w:fldChar w:fldCharType="separate"/>
      </w:r>
      <w:r>
        <w:rPr>
          <w:noProof/>
        </w:rPr>
        <w:t>313</w:t>
      </w:r>
      <w:r>
        <w:rPr>
          <w:noProof/>
        </w:rPr>
        <w:fldChar w:fldCharType="end"/>
      </w:r>
    </w:p>
    <w:p w14:paraId="1A6E37CE" w14:textId="4C7110D7"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13.2.5.3.2.2</w:t>
      </w:r>
      <w:r>
        <w:rPr>
          <w:rFonts w:asciiTheme="minorHAnsi" w:eastAsiaTheme="minorEastAsia" w:hAnsiTheme="minorHAnsi" w:cstheme="minorBidi"/>
          <w:noProof/>
          <w:sz w:val="22"/>
          <w:szCs w:val="22"/>
          <w:lang w:eastAsia="en-GB"/>
        </w:rPr>
        <w:tab/>
      </w:r>
      <w:r w:rsidRPr="00D642CC">
        <w:rPr>
          <w:rFonts w:eastAsia="SimSun"/>
          <w:noProof/>
        </w:rPr>
        <w:t>Receiving Release Response Type from server</w:t>
      </w:r>
      <w:r>
        <w:rPr>
          <w:noProof/>
        </w:rPr>
        <w:tab/>
      </w:r>
      <w:r>
        <w:rPr>
          <w:noProof/>
        </w:rPr>
        <w:fldChar w:fldCharType="begin" w:fldLock="1"/>
      </w:r>
      <w:r>
        <w:rPr>
          <w:noProof/>
        </w:rPr>
        <w:instrText xml:space="preserve"> PAGEREF _Toc131378758 \h </w:instrText>
      </w:r>
      <w:r>
        <w:rPr>
          <w:noProof/>
        </w:rPr>
      </w:r>
      <w:r>
        <w:rPr>
          <w:noProof/>
        </w:rPr>
        <w:fldChar w:fldCharType="separate"/>
      </w:r>
      <w:r>
        <w:rPr>
          <w:noProof/>
        </w:rPr>
        <w:t>313</w:t>
      </w:r>
      <w:r>
        <w:rPr>
          <w:noProof/>
        </w:rPr>
        <w:fldChar w:fldCharType="end"/>
      </w:r>
    </w:p>
    <w:p w14:paraId="115FA7C4" w14:textId="1C9A698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13.2.5.3.3</w:t>
      </w:r>
      <w:r>
        <w:rPr>
          <w:rFonts w:asciiTheme="minorHAnsi" w:eastAsiaTheme="minorEastAsia" w:hAnsiTheme="minorHAnsi" w:cstheme="minorBidi"/>
          <w:noProof/>
          <w:sz w:val="22"/>
          <w:szCs w:val="22"/>
          <w:lang w:eastAsia="en-GB"/>
        </w:rPr>
        <w:tab/>
      </w:r>
      <w:r w:rsidRPr="00D642CC">
        <w:rPr>
          <w:rFonts w:eastAsia="SimSun"/>
          <w:noProof/>
        </w:rPr>
        <w:t>Participating MCData function procedures</w:t>
      </w:r>
      <w:r>
        <w:rPr>
          <w:noProof/>
        </w:rPr>
        <w:tab/>
      </w:r>
      <w:r>
        <w:rPr>
          <w:noProof/>
        </w:rPr>
        <w:fldChar w:fldCharType="begin" w:fldLock="1"/>
      </w:r>
      <w:r>
        <w:rPr>
          <w:noProof/>
        </w:rPr>
        <w:instrText xml:space="preserve"> PAGEREF _Toc131378759 \h </w:instrText>
      </w:r>
      <w:r>
        <w:rPr>
          <w:noProof/>
        </w:rPr>
      </w:r>
      <w:r>
        <w:rPr>
          <w:noProof/>
        </w:rPr>
        <w:fldChar w:fldCharType="separate"/>
      </w:r>
      <w:r>
        <w:rPr>
          <w:noProof/>
        </w:rPr>
        <w:t>313</w:t>
      </w:r>
      <w:r>
        <w:rPr>
          <w:noProof/>
        </w:rPr>
        <w:fldChar w:fldCharType="end"/>
      </w:r>
    </w:p>
    <w:p w14:paraId="1DB3BA16" w14:textId="29CBEE73" w:rsidR="00A660FE" w:rsidRDefault="00A660FE">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_Toc131378760 \h </w:instrText>
      </w:r>
      <w:r>
        <w:rPr>
          <w:noProof/>
        </w:rPr>
      </w:r>
      <w:r>
        <w:rPr>
          <w:noProof/>
        </w:rPr>
        <w:fldChar w:fldCharType="separate"/>
      </w:r>
      <w:r>
        <w:rPr>
          <w:noProof/>
        </w:rPr>
        <w:t>313</w:t>
      </w:r>
      <w:r>
        <w:rPr>
          <w:noProof/>
        </w:rPr>
        <w:fldChar w:fldCharType="end"/>
      </w:r>
    </w:p>
    <w:p w14:paraId="12F69418" w14:textId="4EEC96A7" w:rsidR="00A660FE" w:rsidRDefault="00A660FE">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_Toc131378761 \h </w:instrText>
      </w:r>
      <w:r>
        <w:rPr>
          <w:noProof/>
        </w:rPr>
      </w:r>
      <w:r>
        <w:rPr>
          <w:noProof/>
        </w:rPr>
        <w:fldChar w:fldCharType="separate"/>
      </w:r>
      <w:r>
        <w:rPr>
          <w:noProof/>
        </w:rPr>
        <w:t>313</w:t>
      </w:r>
      <w:r>
        <w:rPr>
          <w:noProof/>
        </w:rPr>
        <w:fldChar w:fldCharType="end"/>
      </w:r>
    </w:p>
    <w:p w14:paraId="189C15BE" w14:textId="5384CD91"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13.2.5.3.4</w:t>
      </w:r>
      <w:r>
        <w:rPr>
          <w:rFonts w:asciiTheme="minorHAnsi" w:eastAsiaTheme="minorEastAsia" w:hAnsiTheme="minorHAnsi" w:cstheme="minorBidi"/>
          <w:noProof/>
          <w:sz w:val="22"/>
          <w:szCs w:val="22"/>
          <w:lang w:eastAsia="en-GB"/>
        </w:rPr>
        <w:tab/>
      </w:r>
      <w:r w:rsidRPr="00D642CC">
        <w:rPr>
          <w:rFonts w:eastAsia="SimSun"/>
          <w:noProof/>
        </w:rPr>
        <w:t>Controlling MCData function procedures</w:t>
      </w:r>
      <w:r>
        <w:rPr>
          <w:noProof/>
        </w:rPr>
        <w:tab/>
      </w:r>
      <w:r>
        <w:rPr>
          <w:noProof/>
        </w:rPr>
        <w:fldChar w:fldCharType="begin" w:fldLock="1"/>
      </w:r>
      <w:r>
        <w:rPr>
          <w:noProof/>
        </w:rPr>
        <w:instrText xml:space="preserve"> PAGEREF _Toc131378762 \h </w:instrText>
      </w:r>
      <w:r>
        <w:rPr>
          <w:noProof/>
        </w:rPr>
      </w:r>
      <w:r>
        <w:rPr>
          <w:noProof/>
        </w:rPr>
        <w:fldChar w:fldCharType="separate"/>
      </w:r>
      <w:r>
        <w:rPr>
          <w:noProof/>
        </w:rPr>
        <w:t>313</w:t>
      </w:r>
      <w:r>
        <w:rPr>
          <w:noProof/>
        </w:rPr>
        <w:fldChar w:fldCharType="end"/>
      </w:r>
    </w:p>
    <w:p w14:paraId="36FAD644" w14:textId="7E0CA599" w:rsidR="00A660FE" w:rsidRDefault="00A660FE">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_Toc131378763 \h </w:instrText>
      </w:r>
      <w:r>
        <w:rPr>
          <w:noProof/>
        </w:rPr>
      </w:r>
      <w:r>
        <w:rPr>
          <w:noProof/>
        </w:rPr>
        <w:fldChar w:fldCharType="separate"/>
      </w:r>
      <w:r>
        <w:rPr>
          <w:noProof/>
        </w:rPr>
        <w:t>313</w:t>
      </w:r>
      <w:r>
        <w:rPr>
          <w:noProof/>
        </w:rPr>
        <w:fldChar w:fldCharType="end"/>
      </w:r>
    </w:p>
    <w:p w14:paraId="4FFACA0A" w14:textId="6D5F38E7" w:rsidR="00A660FE" w:rsidRDefault="00A660FE">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_Toc131378764 \h </w:instrText>
      </w:r>
      <w:r>
        <w:rPr>
          <w:noProof/>
        </w:rPr>
      </w:r>
      <w:r>
        <w:rPr>
          <w:noProof/>
        </w:rPr>
        <w:fldChar w:fldCharType="separate"/>
      </w:r>
      <w:r>
        <w:rPr>
          <w:noProof/>
        </w:rPr>
        <w:t>314</w:t>
      </w:r>
      <w:r>
        <w:rPr>
          <w:noProof/>
        </w:rPr>
        <w:fldChar w:fldCharType="end"/>
      </w:r>
    </w:p>
    <w:p w14:paraId="6325CB94" w14:textId="0F3219D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_Toc131378765 \h </w:instrText>
      </w:r>
      <w:r>
        <w:rPr>
          <w:noProof/>
        </w:rPr>
      </w:r>
      <w:r>
        <w:rPr>
          <w:noProof/>
        </w:rPr>
        <w:fldChar w:fldCharType="separate"/>
      </w:r>
      <w:r>
        <w:rPr>
          <w:noProof/>
        </w:rPr>
        <w:t>314</w:t>
      </w:r>
      <w:r>
        <w:rPr>
          <w:noProof/>
        </w:rPr>
        <w:fldChar w:fldCharType="end"/>
      </w:r>
    </w:p>
    <w:p w14:paraId="3BFFE6D3" w14:textId="0CBB1A0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_Toc131378766 \h </w:instrText>
      </w:r>
      <w:r>
        <w:rPr>
          <w:noProof/>
        </w:rPr>
      </w:r>
      <w:r>
        <w:rPr>
          <w:noProof/>
        </w:rPr>
        <w:fldChar w:fldCharType="separate"/>
      </w:r>
      <w:r>
        <w:rPr>
          <w:noProof/>
        </w:rPr>
        <w:t>314</w:t>
      </w:r>
      <w:r>
        <w:rPr>
          <w:noProof/>
        </w:rPr>
        <w:fldChar w:fldCharType="end"/>
      </w:r>
    </w:p>
    <w:p w14:paraId="6347025E" w14:textId="3425D24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_Toc131378767 \h </w:instrText>
      </w:r>
      <w:r>
        <w:rPr>
          <w:noProof/>
        </w:rPr>
      </w:r>
      <w:r>
        <w:rPr>
          <w:noProof/>
        </w:rPr>
        <w:fldChar w:fldCharType="separate"/>
      </w:r>
      <w:r>
        <w:rPr>
          <w:noProof/>
        </w:rPr>
        <w:t>314</w:t>
      </w:r>
      <w:r>
        <w:rPr>
          <w:noProof/>
        </w:rPr>
        <w:fldChar w:fldCharType="end"/>
      </w:r>
    </w:p>
    <w:p w14:paraId="3632C88F" w14:textId="3FF3EA4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.2.</w:t>
      </w:r>
      <w:r w:rsidRPr="00D642CC">
        <w:rPr>
          <w:rFonts w:eastAsia="Malgun Gothic"/>
          <w:noProof/>
          <w:lang w:val="en-US"/>
        </w:rPr>
        <w:t>2</w:t>
      </w:r>
      <w:r>
        <w:rPr>
          <w:rFonts w:asciiTheme="minorHAnsi" w:eastAsiaTheme="minorEastAsia" w:hAnsiTheme="minorHAnsi" w:cstheme="minorBidi"/>
          <w:noProof/>
          <w:sz w:val="22"/>
          <w:szCs w:val="22"/>
          <w:lang w:eastAsia="en-GB"/>
        </w:rPr>
        <w:tab/>
      </w:r>
      <w:r w:rsidRPr="00D642CC">
        <w:rPr>
          <w:rFonts w:eastAsia="SimSun"/>
          <w:noProof/>
        </w:rPr>
        <w:t>Authorized MCData client procedures</w:t>
      </w:r>
      <w:r>
        <w:rPr>
          <w:noProof/>
        </w:rPr>
        <w:tab/>
      </w:r>
      <w:r>
        <w:rPr>
          <w:noProof/>
        </w:rPr>
        <w:fldChar w:fldCharType="begin" w:fldLock="1"/>
      </w:r>
      <w:r>
        <w:rPr>
          <w:noProof/>
        </w:rPr>
        <w:instrText xml:space="preserve"> PAGEREF _Toc131378768 \h </w:instrText>
      </w:r>
      <w:r>
        <w:rPr>
          <w:noProof/>
        </w:rPr>
      </w:r>
      <w:r>
        <w:rPr>
          <w:noProof/>
        </w:rPr>
        <w:fldChar w:fldCharType="separate"/>
      </w:r>
      <w:r>
        <w:rPr>
          <w:noProof/>
        </w:rPr>
        <w:t>314</w:t>
      </w:r>
      <w:r>
        <w:rPr>
          <w:noProof/>
        </w:rPr>
        <w:fldChar w:fldCharType="end"/>
      </w:r>
    </w:p>
    <w:p w14:paraId="5544EBD1" w14:textId="4171D18D"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2</w:t>
      </w:r>
      <w:r>
        <w:rPr>
          <w:noProof/>
        </w:rPr>
        <w:t>.1</w:t>
      </w:r>
      <w:r>
        <w:rPr>
          <w:rFonts w:asciiTheme="minorHAnsi" w:eastAsiaTheme="minorEastAsia" w:hAnsiTheme="minorHAnsi" w:cstheme="minorBidi"/>
          <w:noProof/>
          <w:sz w:val="22"/>
          <w:szCs w:val="22"/>
          <w:lang w:eastAsia="en-GB"/>
        </w:rPr>
        <w:tab/>
      </w:r>
      <w:r w:rsidRPr="00D642CC">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_Toc131378769 \h </w:instrText>
      </w:r>
      <w:r>
        <w:rPr>
          <w:noProof/>
        </w:rPr>
      </w:r>
      <w:r>
        <w:rPr>
          <w:noProof/>
        </w:rPr>
        <w:fldChar w:fldCharType="separate"/>
      </w:r>
      <w:r>
        <w:rPr>
          <w:noProof/>
        </w:rPr>
        <w:t>314</w:t>
      </w:r>
      <w:r>
        <w:rPr>
          <w:noProof/>
        </w:rPr>
        <w:fldChar w:fldCharType="end"/>
      </w:r>
    </w:p>
    <w:p w14:paraId="501790E9" w14:textId="77AEA2E3"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_Toc131378770 \h </w:instrText>
      </w:r>
      <w:r>
        <w:rPr>
          <w:noProof/>
        </w:rPr>
      </w:r>
      <w:r>
        <w:rPr>
          <w:noProof/>
        </w:rPr>
        <w:fldChar w:fldCharType="separate"/>
      </w:r>
      <w:r>
        <w:rPr>
          <w:noProof/>
        </w:rPr>
        <w:t>315</w:t>
      </w:r>
      <w:r>
        <w:rPr>
          <w:noProof/>
        </w:rPr>
        <w:fldChar w:fldCharType="end"/>
      </w:r>
    </w:p>
    <w:p w14:paraId="331F0845" w14:textId="0200BA3A"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_Toc131378771 \h </w:instrText>
      </w:r>
      <w:r>
        <w:rPr>
          <w:noProof/>
        </w:rPr>
      </w:r>
      <w:r>
        <w:rPr>
          <w:noProof/>
        </w:rPr>
        <w:fldChar w:fldCharType="separate"/>
      </w:r>
      <w:r>
        <w:rPr>
          <w:noProof/>
        </w:rPr>
        <w:t>315</w:t>
      </w:r>
      <w:r>
        <w:rPr>
          <w:noProof/>
        </w:rPr>
        <w:fldChar w:fldCharType="end"/>
      </w:r>
    </w:p>
    <w:p w14:paraId="488D1FCC" w14:textId="655C9E48"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_Toc131378772 \h </w:instrText>
      </w:r>
      <w:r>
        <w:rPr>
          <w:noProof/>
        </w:rPr>
      </w:r>
      <w:r>
        <w:rPr>
          <w:noProof/>
        </w:rPr>
        <w:fldChar w:fldCharType="separate"/>
      </w:r>
      <w:r>
        <w:rPr>
          <w:noProof/>
        </w:rPr>
        <w:t>316</w:t>
      </w:r>
      <w:r>
        <w:rPr>
          <w:noProof/>
        </w:rPr>
        <w:fldChar w:fldCharType="end"/>
      </w:r>
    </w:p>
    <w:p w14:paraId="6909C20E" w14:textId="52A662D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.2.</w:t>
      </w:r>
      <w:r w:rsidRPr="00D642CC">
        <w:rPr>
          <w:rFonts w:eastAsia="Malgun Gothic"/>
          <w:noProof/>
          <w:lang w:val="en-US"/>
        </w:rPr>
        <w:t>3</w:t>
      </w:r>
      <w:r>
        <w:rPr>
          <w:rFonts w:asciiTheme="minorHAnsi" w:eastAsiaTheme="minorEastAsia" w:hAnsiTheme="minorHAnsi" w:cstheme="minorBidi"/>
          <w:noProof/>
          <w:sz w:val="22"/>
          <w:szCs w:val="22"/>
          <w:lang w:eastAsia="en-GB"/>
        </w:rPr>
        <w:tab/>
      </w:r>
      <w:r w:rsidRPr="00D642CC">
        <w:rPr>
          <w:rFonts w:eastAsia="SimSun"/>
          <w:noProof/>
        </w:rPr>
        <w:t>Participating MCData function procedures</w:t>
      </w:r>
      <w:r>
        <w:rPr>
          <w:noProof/>
        </w:rPr>
        <w:tab/>
      </w:r>
      <w:r>
        <w:rPr>
          <w:noProof/>
        </w:rPr>
        <w:fldChar w:fldCharType="begin" w:fldLock="1"/>
      </w:r>
      <w:r>
        <w:rPr>
          <w:noProof/>
        </w:rPr>
        <w:instrText xml:space="preserve"> PAGEREF _Toc131378773 \h </w:instrText>
      </w:r>
      <w:r>
        <w:rPr>
          <w:noProof/>
        </w:rPr>
      </w:r>
      <w:r>
        <w:rPr>
          <w:noProof/>
        </w:rPr>
        <w:fldChar w:fldCharType="separate"/>
      </w:r>
      <w:r>
        <w:rPr>
          <w:noProof/>
        </w:rPr>
        <w:t>316</w:t>
      </w:r>
      <w:r>
        <w:rPr>
          <w:noProof/>
        </w:rPr>
        <w:fldChar w:fldCharType="end"/>
      </w:r>
    </w:p>
    <w:p w14:paraId="366670F9" w14:textId="7E6F1B06"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3</w:t>
      </w:r>
      <w:r>
        <w:rPr>
          <w:noProof/>
        </w:rPr>
        <w:t>.</w:t>
      </w:r>
      <w:r w:rsidRPr="00D642CC">
        <w:rPr>
          <w:noProof/>
          <w:lang w:val="en-US"/>
        </w:rPr>
        <w:t>1</w:t>
      </w:r>
      <w:r>
        <w:rPr>
          <w:rFonts w:asciiTheme="minorHAnsi" w:eastAsiaTheme="minorEastAsia" w:hAnsiTheme="minorHAnsi" w:cstheme="minorBidi"/>
          <w:noProof/>
          <w:sz w:val="22"/>
          <w:szCs w:val="22"/>
          <w:lang w:eastAsia="en-GB"/>
        </w:rPr>
        <w:tab/>
      </w:r>
      <w:r w:rsidRPr="00D642CC">
        <w:rPr>
          <w:noProof/>
          <w:lang w:val="en-US"/>
        </w:rPr>
        <w:t xml:space="preserve">Receiving </w:t>
      </w:r>
      <w:r w:rsidRPr="00D642CC">
        <w:rPr>
          <w:rFonts w:eastAsia="SimSun"/>
          <w:noProof/>
        </w:rPr>
        <w:t xml:space="preserve">SIP INFO request from the </w:t>
      </w:r>
      <w:r w:rsidRPr="00D642CC">
        <w:rPr>
          <w:rFonts w:eastAsia="SimSun"/>
          <w:noProof/>
          <w:lang w:val="en-US"/>
        </w:rPr>
        <w:t xml:space="preserve">authorized </w:t>
      </w:r>
      <w:r w:rsidRPr="00D642CC">
        <w:rPr>
          <w:rFonts w:eastAsia="SimSun"/>
          <w:noProof/>
        </w:rPr>
        <w:t>MCData client</w:t>
      </w:r>
      <w:r>
        <w:rPr>
          <w:noProof/>
        </w:rPr>
        <w:tab/>
      </w:r>
      <w:r>
        <w:rPr>
          <w:noProof/>
        </w:rPr>
        <w:fldChar w:fldCharType="begin" w:fldLock="1"/>
      </w:r>
      <w:r>
        <w:rPr>
          <w:noProof/>
        </w:rPr>
        <w:instrText xml:space="preserve"> PAGEREF _Toc131378774 \h </w:instrText>
      </w:r>
      <w:r>
        <w:rPr>
          <w:noProof/>
        </w:rPr>
      </w:r>
      <w:r>
        <w:rPr>
          <w:noProof/>
        </w:rPr>
        <w:fldChar w:fldCharType="separate"/>
      </w:r>
      <w:r>
        <w:rPr>
          <w:noProof/>
        </w:rPr>
        <w:t>316</w:t>
      </w:r>
      <w:r>
        <w:rPr>
          <w:noProof/>
        </w:rPr>
        <w:fldChar w:fldCharType="end"/>
      </w:r>
    </w:p>
    <w:p w14:paraId="1308CACA" w14:textId="53F9BAC3"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sidRPr="00D642CC">
        <w:rPr>
          <w:rFonts w:eastAsia="SimSun"/>
          <w:noProof/>
        </w:rPr>
        <w:t>.2.3.</w:t>
      </w:r>
      <w:r w:rsidRPr="00D642CC">
        <w:rPr>
          <w:rFonts w:eastAsia="SimSun"/>
          <w:noProof/>
          <w:lang w:val="en-US"/>
        </w:rPr>
        <w:t>2</w:t>
      </w:r>
      <w:r>
        <w:rPr>
          <w:rFonts w:asciiTheme="minorHAnsi" w:eastAsiaTheme="minorEastAsia" w:hAnsiTheme="minorHAnsi" w:cstheme="minorBidi"/>
          <w:noProof/>
          <w:sz w:val="22"/>
          <w:szCs w:val="22"/>
          <w:lang w:eastAsia="en-GB"/>
        </w:rPr>
        <w:tab/>
      </w:r>
      <w:r w:rsidRPr="00D642CC">
        <w:rPr>
          <w:rFonts w:eastAsia="SimSun"/>
          <w:noProof/>
        </w:rPr>
        <w:t>Receiving SIP INFO request from the controlling MCData function</w:t>
      </w:r>
      <w:r>
        <w:rPr>
          <w:noProof/>
        </w:rPr>
        <w:tab/>
      </w:r>
      <w:r>
        <w:rPr>
          <w:noProof/>
        </w:rPr>
        <w:fldChar w:fldCharType="begin" w:fldLock="1"/>
      </w:r>
      <w:r>
        <w:rPr>
          <w:noProof/>
        </w:rPr>
        <w:instrText xml:space="preserve"> PAGEREF _Toc131378775 \h </w:instrText>
      </w:r>
      <w:r>
        <w:rPr>
          <w:noProof/>
        </w:rPr>
      </w:r>
      <w:r>
        <w:rPr>
          <w:noProof/>
        </w:rPr>
        <w:fldChar w:fldCharType="separate"/>
      </w:r>
      <w:r>
        <w:rPr>
          <w:noProof/>
        </w:rPr>
        <w:t>316</w:t>
      </w:r>
      <w:r>
        <w:rPr>
          <w:noProof/>
        </w:rPr>
        <w:fldChar w:fldCharType="end"/>
      </w:r>
    </w:p>
    <w:p w14:paraId="5358620D" w14:textId="29E17001"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.2.</w:t>
      </w:r>
      <w:r w:rsidRPr="00D642CC">
        <w:rPr>
          <w:rFonts w:eastAsia="Malgun Gothic"/>
          <w:noProof/>
          <w:lang w:val="en-US"/>
        </w:rPr>
        <w:t>4</w:t>
      </w:r>
      <w:r>
        <w:rPr>
          <w:rFonts w:asciiTheme="minorHAnsi" w:eastAsiaTheme="minorEastAsia" w:hAnsiTheme="minorHAnsi" w:cstheme="minorBidi"/>
          <w:noProof/>
          <w:sz w:val="22"/>
          <w:szCs w:val="22"/>
          <w:lang w:eastAsia="en-GB"/>
        </w:rPr>
        <w:tab/>
      </w:r>
      <w:r w:rsidRPr="00D642CC">
        <w:rPr>
          <w:rFonts w:eastAsia="SimSun"/>
          <w:noProof/>
        </w:rPr>
        <w:t>Controlling MCData function procedures</w:t>
      </w:r>
      <w:r>
        <w:rPr>
          <w:noProof/>
        </w:rPr>
        <w:tab/>
      </w:r>
      <w:r>
        <w:rPr>
          <w:noProof/>
        </w:rPr>
        <w:fldChar w:fldCharType="begin" w:fldLock="1"/>
      </w:r>
      <w:r>
        <w:rPr>
          <w:noProof/>
        </w:rPr>
        <w:instrText xml:space="preserve"> PAGEREF _Toc131378776 \h </w:instrText>
      </w:r>
      <w:r>
        <w:rPr>
          <w:noProof/>
        </w:rPr>
      </w:r>
      <w:r>
        <w:rPr>
          <w:noProof/>
        </w:rPr>
        <w:fldChar w:fldCharType="separate"/>
      </w:r>
      <w:r>
        <w:rPr>
          <w:noProof/>
        </w:rPr>
        <w:t>317</w:t>
      </w:r>
      <w:r>
        <w:rPr>
          <w:noProof/>
        </w:rPr>
        <w:fldChar w:fldCharType="end"/>
      </w:r>
    </w:p>
    <w:p w14:paraId="00B66F2F" w14:textId="78D97724"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4.1</w:t>
      </w:r>
      <w:r>
        <w:rPr>
          <w:rFonts w:asciiTheme="minorHAnsi" w:eastAsiaTheme="minorEastAsia" w:hAnsiTheme="minorHAnsi" w:cstheme="minorBidi"/>
          <w:noProof/>
          <w:sz w:val="22"/>
          <w:szCs w:val="22"/>
          <w:lang w:eastAsia="en-GB"/>
        </w:rPr>
        <w:tab/>
      </w:r>
      <w:r w:rsidRPr="00D642CC">
        <w:rPr>
          <w:noProof/>
          <w:lang w:val="en-US"/>
        </w:rPr>
        <w:t>Receiving request to</w:t>
      </w:r>
      <w:r>
        <w:rPr>
          <w:noProof/>
        </w:rPr>
        <w:t xml:space="preserve"> release the communication</w:t>
      </w:r>
      <w:r w:rsidRPr="00D642CC">
        <w:rPr>
          <w:noProof/>
          <w:lang w:val="en-US"/>
        </w:rPr>
        <w:t xml:space="preserve"> from authorized MCData user</w:t>
      </w:r>
      <w:r>
        <w:rPr>
          <w:noProof/>
        </w:rPr>
        <w:tab/>
      </w:r>
      <w:r>
        <w:rPr>
          <w:noProof/>
        </w:rPr>
        <w:fldChar w:fldCharType="begin" w:fldLock="1"/>
      </w:r>
      <w:r>
        <w:rPr>
          <w:noProof/>
        </w:rPr>
        <w:instrText xml:space="preserve"> PAGEREF _Toc131378777 \h </w:instrText>
      </w:r>
      <w:r>
        <w:rPr>
          <w:noProof/>
        </w:rPr>
      </w:r>
      <w:r>
        <w:rPr>
          <w:noProof/>
        </w:rPr>
        <w:fldChar w:fldCharType="separate"/>
      </w:r>
      <w:r>
        <w:rPr>
          <w:noProof/>
        </w:rPr>
        <w:t>317</w:t>
      </w:r>
      <w:r>
        <w:rPr>
          <w:noProof/>
        </w:rPr>
        <w:fldChar w:fldCharType="end"/>
      </w:r>
    </w:p>
    <w:p w14:paraId="71D4051C" w14:textId="41A68B80"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lastRenderedPageBreak/>
        <w:t>13.2.</w:t>
      </w:r>
      <w:r w:rsidRPr="00D642CC">
        <w:rPr>
          <w:rFonts w:eastAsia="SimSun"/>
          <w:noProof/>
          <w:lang w:val="en-US"/>
        </w:rPr>
        <w:t>6</w:t>
      </w:r>
      <w:r>
        <w:rPr>
          <w:noProof/>
        </w:rPr>
        <w:t>.2.</w:t>
      </w:r>
      <w:r w:rsidRPr="00D642CC">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_Toc131378778 \h </w:instrText>
      </w:r>
      <w:r>
        <w:rPr>
          <w:noProof/>
        </w:rPr>
      </w:r>
      <w:r>
        <w:rPr>
          <w:noProof/>
        </w:rPr>
        <w:fldChar w:fldCharType="separate"/>
      </w:r>
      <w:r>
        <w:rPr>
          <w:noProof/>
        </w:rPr>
        <w:t>317</w:t>
      </w:r>
      <w:r>
        <w:rPr>
          <w:noProof/>
        </w:rPr>
        <w:fldChar w:fldCharType="end"/>
      </w:r>
    </w:p>
    <w:p w14:paraId="6DD4F55C" w14:textId="0896FD3F"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_Toc131378779 \h </w:instrText>
      </w:r>
      <w:r>
        <w:rPr>
          <w:noProof/>
        </w:rPr>
      </w:r>
      <w:r>
        <w:rPr>
          <w:noProof/>
        </w:rPr>
        <w:fldChar w:fldCharType="separate"/>
      </w:r>
      <w:r>
        <w:rPr>
          <w:noProof/>
        </w:rPr>
        <w:t>318</w:t>
      </w:r>
      <w:r>
        <w:rPr>
          <w:noProof/>
        </w:rPr>
        <w:fldChar w:fldCharType="end"/>
      </w:r>
    </w:p>
    <w:p w14:paraId="1DD5CF46" w14:textId="1CFF830C"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.2.</w:t>
      </w:r>
      <w:r w:rsidRPr="00D642CC">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_Toc131378780 \h </w:instrText>
      </w:r>
      <w:r>
        <w:rPr>
          <w:noProof/>
        </w:rPr>
      </w:r>
      <w:r>
        <w:rPr>
          <w:noProof/>
        </w:rPr>
        <w:fldChar w:fldCharType="separate"/>
      </w:r>
      <w:r>
        <w:rPr>
          <w:noProof/>
        </w:rPr>
        <w:t>318</w:t>
      </w:r>
      <w:r>
        <w:rPr>
          <w:noProof/>
        </w:rPr>
        <w:fldChar w:fldCharType="end"/>
      </w:r>
    </w:p>
    <w:p w14:paraId="2E7D65DB" w14:textId="2455F7A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13.2.</w:t>
      </w:r>
      <w:r w:rsidRPr="00D642CC">
        <w:rPr>
          <w:rFonts w:eastAsia="Malgun Gothic"/>
          <w:noProof/>
          <w:lang w:val="en-US"/>
        </w:rPr>
        <w:t>6</w:t>
      </w:r>
      <w:r w:rsidRPr="00D642CC">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_Toc131378781 \h </w:instrText>
      </w:r>
      <w:r>
        <w:rPr>
          <w:noProof/>
        </w:rPr>
      </w:r>
      <w:r>
        <w:rPr>
          <w:noProof/>
        </w:rPr>
        <w:fldChar w:fldCharType="separate"/>
      </w:r>
      <w:r>
        <w:rPr>
          <w:noProof/>
        </w:rPr>
        <w:t>319</w:t>
      </w:r>
      <w:r>
        <w:rPr>
          <w:noProof/>
        </w:rPr>
        <w:fldChar w:fldCharType="end"/>
      </w:r>
    </w:p>
    <w:p w14:paraId="1BB94998" w14:textId="4EE91489"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13.2.6.3.1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_Toc131378782 \h </w:instrText>
      </w:r>
      <w:r>
        <w:rPr>
          <w:noProof/>
        </w:rPr>
      </w:r>
      <w:r>
        <w:rPr>
          <w:noProof/>
        </w:rPr>
        <w:fldChar w:fldCharType="separate"/>
      </w:r>
      <w:r>
        <w:rPr>
          <w:noProof/>
        </w:rPr>
        <w:t>319</w:t>
      </w:r>
      <w:r>
        <w:rPr>
          <w:noProof/>
        </w:rPr>
        <w:fldChar w:fldCharType="end"/>
      </w:r>
    </w:p>
    <w:p w14:paraId="2E490730" w14:textId="733CF26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13.2.6.3.2</w:t>
      </w:r>
      <w:r>
        <w:rPr>
          <w:rFonts w:asciiTheme="minorHAnsi" w:eastAsiaTheme="minorEastAsia" w:hAnsiTheme="minorHAnsi" w:cstheme="minorBidi"/>
          <w:noProof/>
          <w:sz w:val="22"/>
          <w:szCs w:val="22"/>
          <w:lang w:eastAsia="en-GB"/>
        </w:rPr>
        <w:tab/>
      </w:r>
      <w:r w:rsidRPr="00D642CC">
        <w:rPr>
          <w:rFonts w:eastAsia="SimSun"/>
          <w:noProof/>
        </w:rPr>
        <w:t>Authorized MCData client procedures</w:t>
      </w:r>
      <w:r>
        <w:rPr>
          <w:noProof/>
        </w:rPr>
        <w:tab/>
      </w:r>
      <w:r>
        <w:rPr>
          <w:noProof/>
        </w:rPr>
        <w:fldChar w:fldCharType="begin" w:fldLock="1"/>
      </w:r>
      <w:r>
        <w:rPr>
          <w:noProof/>
        </w:rPr>
        <w:instrText xml:space="preserve"> PAGEREF _Toc131378783 \h </w:instrText>
      </w:r>
      <w:r>
        <w:rPr>
          <w:noProof/>
        </w:rPr>
      </w:r>
      <w:r>
        <w:rPr>
          <w:noProof/>
        </w:rPr>
        <w:fldChar w:fldCharType="separate"/>
      </w:r>
      <w:r>
        <w:rPr>
          <w:noProof/>
        </w:rPr>
        <w:t>319</w:t>
      </w:r>
      <w:r>
        <w:rPr>
          <w:noProof/>
        </w:rPr>
        <w:fldChar w:fldCharType="end"/>
      </w:r>
    </w:p>
    <w:p w14:paraId="42A59467" w14:textId="59474B0D"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w:t>
      </w:r>
      <w:r w:rsidRPr="00D642CC">
        <w:rPr>
          <w:rFonts w:eastAsia="SimSun"/>
          <w:noProof/>
          <w:lang w:val="en-US"/>
        </w:rPr>
        <w:t>6</w:t>
      </w:r>
      <w:r>
        <w:rPr>
          <w:noProof/>
        </w:rPr>
        <w:t>.3.</w:t>
      </w:r>
      <w:r w:rsidRPr="00D642CC">
        <w:rPr>
          <w:noProof/>
          <w:lang w:val="en-US"/>
        </w:rPr>
        <w:t>2</w:t>
      </w:r>
      <w:r>
        <w:rPr>
          <w:noProof/>
        </w:rPr>
        <w:t>.1</w:t>
      </w:r>
      <w:r>
        <w:rPr>
          <w:rFonts w:asciiTheme="minorHAnsi" w:eastAsiaTheme="minorEastAsia" w:hAnsiTheme="minorHAnsi" w:cstheme="minorBidi"/>
          <w:noProof/>
          <w:sz w:val="22"/>
          <w:szCs w:val="22"/>
          <w:lang w:eastAsia="en-GB"/>
        </w:rPr>
        <w:tab/>
      </w:r>
      <w:r w:rsidRPr="00D642CC">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_Toc131378784 \h </w:instrText>
      </w:r>
      <w:r>
        <w:rPr>
          <w:noProof/>
        </w:rPr>
      </w:r>
      <w:r>
        <w:rPr>
          <w:noProof/>
        </w:rPr>
        <w:fldChar w:fldCharType="separate"/>
      </w:r>
      <w:r>
        <w:rPr>
          <w:noProof/>
        </w:rPr>
        <w:t>319</w:t>
      </w:r>
      <w:r>
        <w:rPr>
          <w:noProof/>
        </w:rPr>
        <w:fldChar w:fldCharType="end"/>
      </w:r>
    </w:p>
    <w:p w14:paraId="653B16B2" w14:textId="4C986E9F"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_Toc131378785 \h </w:instrText>
      </w:r>
      <w:r>
        <w:rPr>
          <w:noProof/>
        </w:rPr>
      </w:r>
      <w:r>
        <w:rPr>
          <w:noProof/>
        </w:rPr>
        <w:fldChar w:fldCharType="separate"/>
      </w:r>
      <w:r>
        <w:rPr>
          <w:noProof/>
        </w:rPr>
        <w:t>319</w:t>
      </w:r>
      <w:r>
        <w:rPr>
          <w:noProof/>
        </w:rPr>
        <w:fldChar w:fldCharType="end"/>
      </w:r>
    </w:p>
    <w:p w14:paraId="26E29E5B" w14:textId="4949D22F" w:rsidR="00A660FE" w:rsidRDefault="00A660FE">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_Toc131378786 \h </w:instrText>
      </w:r>
      <w:r>
        <w:rPr>
          <w:noProof/>
        </w:rPr>
      </w:r>
      <w:r>
        <w:rPr>
          <w:noProof/>
        </w:rPr>
        <w:fldChar w:fldCharType="separate"/>
      </w:r>
      <w:r>
        <w:rPr>
          <w:noProof/>
        </w:rPr>
        <w:t>320</w:t>
      </w:r>
      <w:r>
        <w:rPr>
          <w:noProof/>
        </w:rPr>
        <w:fldChar w:fldCharType="end"/>
      </w:r>
    </w:p>
    <w:p w14:paraId="5EE1CDEB" w14:textId="6F7BDC7F"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_Toc131378787 \h </w:instrText>
      </w:r>
      <w:r>
        <w:rPr>
          <w:noProof/>
        </w:rPr>
      </w:r>
      <w:r>
        <w:rPr>
          <w:noProof/>
        </w:rPr>
        <w:fldChar w:fldCharType="separate"/>
      </w:r>
      <w:r>
        <w:rPr>
          <w:noProof/>
        </w:rPr>
        <w:t>320</w:t>
      </w:r>
      <w:r>
        <w:rPr>
          <w:noProof/>
        </w:rPr>
        <w:fldChar w:fldCharType="end"/>
      </w:r>
    </w:p>
    <w:p w14:paraId="17A58771" w14:textId="50166A7B"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13.2.6.3.3</w:t>
      </w:r>
      <w:r>
        <w:rPr>
          <w:rFonts w:asciiTheme="minorHAnsi" w:eastAsiaTheme="minorEastAsia" w:hAnsiTheme="minorHAnsi" w:cstheme="minorBidi"/>
          <w:noProof/>
          <w:sz w:val="22"/>
          <w:szCs w:val="22"/>
          <w:lang w:eastAsia="en-GB"/>
        </w:rPr>
        <w:tab/>
      </w:r>
      <w:r w:rsidRPr="00D642CC">
        <w:rPr>
          <w:rFonts w:eastAsia="SimSun"/>
          <w:noProof/>
        </w:rPr>
        <w:t>Participating MCData function procedures</w:t>
      </w:r>
      <w:r>
        <w:rPr>
          <w:noProof/>
        </w:rPr>
        <w:tab/>
      </w:r>
      <w:r>
        <w:rPr>
          <w:noProof/>
        </w:rPr>
        <w:fldChar w:fldCharType="begin" w:fldLock="1"/>
      </w:r>
      <w:r>
        <w:rPr>
          <w:noProof/>
        </w:rPr>
        <w:instrText xml:space="preserve"> PAGEREF _Toc131378788 \h </w:instrText>
      </w:r>
      <w:r>
        <w:rPr>
          <w:noProof/>
        </w:rPr>
      </w:r>
      <w:r>
        <w:rPr>
          <w:noProof/>
        </w:rPr>
        <w:fldChar w:fldCharType="separate"/>
      </w:r>
      <w:r>
        <w:rPr>
          <w:noProof/>
        </w:rPr>
        <w:t>320</w:t>
      </w:r>
      <w:r>
        <w:rPr>
          <w:noProof/>
        </w:rPr>
        <w:fldChar w:fldCharType="end"/>
      </w:r>
    </w:p>
    <w:p w14:paraId="4449B013" w14:textId="0C4B5554"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_Toc131378789 \h </w:instrText>
      </w:r>
      <w:r>
        <w:rPr>
          <w:noProof/>
        </w:rPr>
      </w:r>
      <w:r>
        <w:rPr>
          <w:noProof/>
        </w:rPr>
        <w:fldChar w:fldCharType="separate"/>
      </w:r>
      <w:r>
        <w:rPr>
          <w:noProof/>
        </w:rPr>
        <w:t>320</w:t>
      </w:r>
      <w:r>
        <w:rPr>
          <w:noProof/>
        </w:rPr>
        <w:fldChar w:fldCharType="end"/>
      </w:r>
    </w:p>
    <w:p w14:paraId="59F4A151" w14:textId="0BE6236F"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_Toc131378790 \h </w:instrText>
      </w:r>
      <w:r>
        <w:rPr>
          <w:noProof/>
        </w:rPr>
      </w:r>
      <w:r>
        <w:rPr>
          <w:noProof/>
        </w:rPr>
        <w:fldChar w:fldCharType="separate"/>
      </w:r>
      <w:r>
        <w:rPr>
          <w:noProof/>
        </w:rPr>
        <w:t>320</w:t>
      </w:r>
      <w:r>
        <w:rPr>
          <w:noProof/>
        </w:rPr>
        <w:fldChar w:fldCharType="end"/>
      </w:r>
    </w:p>
    <w:p w14:paraId="18DD8728" w14:textId="235D6168"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13.2.6.3.4</w:t>
      </w:r>
      <w:r>
        <w:rPr>
          <w:rFonts w:asciiTheme="minorHAnsi" w:eastAsiaTheme="minorEastAsia" w:hAnsiTheme="minorHAnsi" w:cstheme="minorBidi"/>
          <w:noProof/>
          <w:sz w:val="22"/>
          <w:szCs w:val="22"/>
          <w:lang w:eastAsia="en-GB"/>
        </w:rPr>
        <w:tab/>
      </w:r>
      <w:r w:rsidRPr="00D642CC">
        <w:rPr>
          <w:rFonts w:eastAsia="SimSun"/>
          <w:noProof/>
        </w:rPr>
        <w:t>Controlling MCData function procedures</w:t>
      </w:r>
      <w:r>
        <w:rPr>
          <w:noProof/>
        </w:rPr>
        <w:tab/>
      </w:r>
      <w:r>
        <w:rPr>
          <w:noProof/>
        </w:rPr>
        <w:fldChar w:fldCharType="begin" w:fldLock="1"/>
      </w:r>
      <w:r>
        <w:rPr>
          <w:noProof/>
        </w:rPr>
        <w:instrText xml:space="preserve"> PAGEREF _Toc131378791 \h </w:instrText>
      </w:r>
      <w:r>
        <w:rPr>
          <w:noProof/>
        </w:rPr>
      </w:r>
      <w:r>
        <w:rPr>
          <w:noProof/>
        </w:rPr>
        <w:fldChar w:fldCharType="separate"/>
      </w:r>
      <w:r>
        <w:rPr>
          <w:noProof/>
        </w:rPr>
        <w:t>320</w:t>
      </w:r>
      <w:r>
        <w:rPr>
          <w:noProof/>
        </w:rPr>
        <w:fldChar w:fldCharType="end"/>
      </w:r>
    </w:p>
    <w:p w14:paraId="0596BE23" w14:textId="2FD64C8D" w:rsidR="00A660FE" w:rsidRDefault="00A660FE">
      <w:pPr>
        <w:pStyle w:val="TOC6"/>
        <w:rPr>
          <w:rFonts w:asciiTheme="minorHAnsi" w:eastAsiaTheme="minorEastAsia" w:hAnsiTheme="minorHAnsi" w:cstheme="minorBidi"/>
          <w:noProof/>
          <w:sz w:val="22"/>
          <w:szCs w:val="22"/>
          <w:lang w:eastAsia="en-GB"/>
        </w:rPr>
      </w:pPr>
      <w:r w:rsidRPr="00D642CC">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_Toc131378792 \h </w:instrText>
      </w:r>
      <w:r>
        <w:rPr>
          <w:noProof/>
        </w:rPr>
      </w:r>
      <w:r>
        <w:rPr>
          <w:noProof/>
        </w:rPr>
        <w:fldChar w:fldCharType="separate"/>
      </w:r>
      <w:r>
        <w:rPr>
          <w:noProof/>
        </w:rPr>
        <w:t>320</w:t>
      </w:r>
      <w:r>
        <w:rPr>
          <w:noProof/>
        </w:rPr>
        <w:fldChar w:fldCharType="end"/>
      </w:r>
    </w:p>
    <w:p w14:paraId="0308E576" w14:textId="26938E9A" w:rsidR="00A660FE" w:rsidRDefault="00A660FE">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_Toc131378793 \h </w:instrText>
      </w:r>
      <w:r>
        <w:rPr>
          <w:noProof/>
        </w:rPr>
      </w:r>
      <w:r>
        <w:rPr>
          <w:noProof/>
        </w:rPr>
        <w:fldChar w:fldCharType="separate"/>
      </w:r>
      <w:r>
        <w:rPr>
          <w:noProof/>
        </w:rPr>
        <w:t>321</w:t>
      </w:r>
      <w:r>
        <w:rPr>
          <w:noProof/>
        </w:rPr>
        <w:fldChar w:fldCharType="end"/>
      </w:r>
    </w:p>
    <w:p w14:paraId="0757A1CF" w14:textId="6A76CC7E" w:rsidR="00A660FE" w:rsidRDefault="00A660FE">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_Toc131378794 \h </w:instrText>
      </w:r>
      <w:r>
        <w:rPr>
          <w:noProof/>
        </w:rPr>
      </w:r>
      <w:r>
        <w:rPr>
          <w:noProof/>
        </w:rPr>
        <w:fldChar w:fldCharType="separate"/>
      </w:r>
      <w:r>
        <w:rPr>
          <w:noProof/>
        </w:rPr>
        <w:t>321</w:t>
      </w:r>
      <w:r>
        <w:rPr>
          <w:noProof/>
        </w:rPr>
        <w:fldChar w:fldCharType="end"/>
      </w:r>
    </w:p>
    <w:p w14:paraId="47E72FAF" w14:textId="25A64E0F" w:rsidR="00A660FE" w:rsidRDefault="00A660FE">
      <w:pPr>
        <w:pStyle w:val="TOC1"/>
        <w:rPr>
          <w:rFonts w:asciiTheme="minorHAnsi" w:eastAsiaTheme="minorEastAsia" w:hAnsiTheme="minorHAnsi" w:cstheme="minorBidi"/>
          <w:noProof/>
          <w:szCs w:val="22"/>
          <w:lang w:eastAsia="en-GB"/>
        </w:rPr>
      </w:pPr>
      <w:r w:rsidRPr="00D642CC">
        <w:rPr>
          <w:rFonts w:eastAsia="Malgun Gothic"/>
          <w:noProof/>
        </w:rPr>
        <w:t>14</w:t>
      </w:r>
      <w:r>
        <w:rPr>
          <w:rFonts w:asciiTheme="minorHAnsi" w:eastAsiaTheme="minorEastAsia" w:hAnsiTheme="minorHAnsi" w:cstheme="minorBidi"/>
          <w:noProof/>
          <w:szCs w:val="22"/>
          <w:lang w:eastAsia="en-GB"/>
        </w:rPr>
        <w:tab/>
      </w:r>
      <w:r w:rsidRPr="00D642CC">
        <w:rPr>
          <w:rFonts w:eastAsia="Malgun Gothic"/>
          <w:noProof/>
        </w:rPr>
        <w:t>Enhanced Status (ES)</w:t>
      </w:r>
      <w:r>
        <w:rPr>
          <w:noProof/>
        </w:rPr>
        <w:tab/>
      </w:r>
      <w:r>
        <w:rPr>
          <w:noProof/>
        </w:rPr>
        <w:fldChar w:fldCharType="begin" w:fldLock="1"/>
      </w:r>
      <w:r>
        <w:rPr>
          <w:noProof/>
        </w:rPr>
        <w:instrText xml:space="preserve"> PAGEREF _Toc131378795 \h </w:instrText>
      </w:r>
      <w:r>
        <w:rPr>
          <w:noProof/>
        </w:rPr>
      </w:r>
      <w:r>
        <w:rPr>
          <w:noProof/>
        </w:rPr>
        <w:fldChar w:fldCharType="separate"/>
      </w:r>
      <w:r>
        <w:rPr>
          <w:noProof/>
        </w:rPr>
        <w:t>322</w:t>
      </w:r>
      <w:r>
        <w:rPr>
          <w:noProof/>
        </w:rPr>
        <w:fldChar w:fldCharType="end"/>
      </w:r>
    </w:p>
    <w:p w14:paraId="0B1D20DD" w14:textId="3144A888" w:rsidR="00A660FE" w:rsidRDefault="00A660FE">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_Toc131378796 \h </w:instrText>
      </w:r>
      <w:r>
        <w:rPr>
          <w:noProof/>
        </w:rPr>
      </w:r>
      <w:r>
        <w:rPr>
          <w:noProof/>
        </w:rPr>
        <w:fldChar w:fldCharType="separate"/>
      </w:r>
      <w:r>
        <w:rPr>
          <w:noProof/>
        </w:rPr>
        <w:t>322</w:t>
      </w:r>
      <w:r>
        <w:rPr>
          <w:noProof/>
        </w:rPr>
        <w:fldChar w:fldCharType="end"/>
      </w:r>
    </w:p>
    <w:p w14:paraId="77826FBC" w14:textId="059C7988" w:rsidR="00A660FE" w:rsidRDefault="00A660FE">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_Toc131378797 \h </w:instrText>
      </w:r>
      <w:r>
        <w:rPr>
          <w:noProof/>
        </w:rPr>
      </w:r>
      <w:r>
        <w:rPr>
          <w:noProof/>
        </w:rPr>
        <w:fldChar w:fldCharType="separate"/>
      </w:r>
      <w:r>
        <w:rPr>
          <w:noProof/>
        </w:rPr>
        <w:t>322</w:t>
      </w:r>
      <w:r>
        <w:rPr>
          <w:noProof/>
        </w:rPr>
        <w:fldChar w:fldCharType="end"/>
      </w:r>
    </w:p>
    <w:p w14:paraId="62057B00" w14:textId="50DF3E49" w:rsidR="00A660FE" w:rsidRDefault="00A660FE">
      <w:pPr>
        <w:pStyle w:val="TOC3"/>
        <w:rPr>
          <w:rFonts w:asciiTheme="minorHAnsi" w:eastAsiaTheme="minorEastAsia" w:hAnsiTheme="minorHAnsi" w:cstheme="minorBidi"/>
          <w:noProof/>
          <w:sz w:val="22"/>
          <w:szCs w:val="22"/>
          <w:lang w:eastAsia="en-GB"/>
        </w:rPr>
      </w:pPr>
      <w:r>
        <w:rPr>
          <w:noProof/>
        </w:rPr>
        <w:t>14</w:t>
      </w:r>
      <w:r w:rsidRPr="00D642CC">
        <w:rPr>
          <w:rFonts w:eastAsia="Malgun Gothic"/>
          <w:noProof/>
        </w:rPr>
        <w:t>.2.1</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_Toc131378798 \h </w:instrText>
      </w:r>
      <w:r>
        <w:rPr>
          <w:noProof/>
        </w:rPr>
      </w:r>
      <w:r>
        <w:rPr>
          <w:noProof/>
        </w:rPr>
        <w:fldChar w:fldCharType="separate"/>
      </w:r>
      <w:r>
        <w:rPr>
          <w:noProof/>
        </w:rPr>
        <w:t>322</w:t>
      </w:r>
      <w:r>
        <w:rPr>
          <w:noProof/>
        </w:rPr>
        <w:fldChar w:fldCharType="end"/>
      </w:r>
    </w:p>
    <w:p w14:paraId="074CAB03" w14:textId="34C4A4E7" w:rsidR="00A660FE" w:rsidRDefault="00A660FE">
      <w:pPr>
        <w:pStyle w:val="TOC4"/>
        <w:rPr>
          <w:rFonts w:asciiTheme="minorHAnsi" w:eastAsiaTheme="minorEastAsia" w:hAnsiTheme="minorHAnsi" w:cstheme="minorBidi"/>
          <w:noProof/>
          <w:sz w:val="22"/>
          <w:szCs w:val="22"/>
          <w:lang w:eastAsia="en-GB"/>
        </w:rPr>
      </w:pPr>
      <w:r>
        <w:rPr>
          <w:noProof/>
        </w:rPr>
        <w:t>14</w:t>
      </w:r>
      <w:r w:rsidRPr="00D642CC">
        <w:rPr>
          <w:rFonts w:eastAsia="Malgun Gothic"/>
          <w:noProof/>
        </w:rPr>
        <w:t>.2.</w:t>
      </w:r>
      <w:r w:rsidRPr="00D642CC">
        <w:rPr>
          <w:rFonts w:eastAsia="Malgun Gothic"/>
          <w:noProof/>
          <w:lang w:val="en-US"/>
        </w:rPr>
        <w:t>1</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MCData client originating procedures</w:t>
      </w:r>
      <w:r>
        <w:rPr>
          <w:noProof/>
        </w:rPr>
        <w:tab/>
      </w:r>
      <w:r>
        <w:rPr>
          <w:noProof/>
        </w:rPr>
        <w:fldChar w:fldCharType="begin" w:fldLock="1"/>
      </w:r>
      <w:r>
        <w:rPr>
          <w:noProof/>
        </w:rPr>
        <w:instrText xml:space="preserve"> PAGEREF _Toc131378799 \h </w:instrText>
      </w:r>
      <w:r>
        <w:rPr>
          <w:noProof/>
        </w:rPr>
      </w:r>
      <w:r>
        <w:rPr>
          <w:noProof/>
        </w:rPr>
        <w:fldChar w:fldCharType="separate"/>
      </w:r>
      <w:r>
        <w:rPr>
          <w:noProof/>
        </w:rPr>
        <w:t>322</w:t>
      </w:r>
      <w:r>
        <w:rPr>
          <w:noProof/>
        </w:rPr>
        <w:fldChar w:fldCharType="end"/>
      </w:r>
    </w:p>
    <w:p w14:paraId="234936CF" w14:textId="52871049" w:rsidR="00A660FE" w:rsidRDefault="00A660FE">
      <w:pPr>
        <w:pStyle w:val="TOC4"/>
        <w:rPr>
          <w:rFonts w:asciiTheme="minorHAnsi" w:eastAsiaTheme="minorEastAsia" w:hAnsiTheme="minorHAnsi" w:cstheme="minorBidi"/>
          <w:noProof/>
          <w:sz w:val="22"/>
          <w:szCs w:val="22"/>
          <w:lang w:eastAsia="en-GB"/>
        </w:rPr>
      </w:pPr>
      <w:r>
        <w:rPr>
          <w:noProof/>
        </w:rPr>
        <w:t>14</w:t>
      </w:r>
      <w:r w:rsidRPr="00D642CC">
        <w:rPr>
          <w:rFonts w:eastAsia="Malgun Gothic"/>
          <w:noProof/>
        </w:rPr>
        <w:t>.2.</w:t>
      </w:r>
      <w:r w:rsidRPr="00D642CC">
        <w:rPr>
          <w:rFonts w:eastAsia="Malgun Gothic"/>
          <w:noProof/>
          <w:lang w:val="en-US"/>
        </w:rPr>
        <w:t>1</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client terminating procedures</w:t>
      </w:r>
      <w:r>
        <w:rPr>
          <w:noProof/>
        </w:rPr>
        <w:tab/>
      </w:r>
      <w:r>
        <w:rPr>
          <w:noProof/>
        </w:rPr>
        <w:fldChar w:fldCharType="begin" w:fldLock="1"/>
      </w:r>
      <w:r>
        <w:rPr>
          <w:noProof/>
        </w:rPr>
        <w:instrText xml:space="preserve"> PAGEREF _Toc131378800 \h </w:instrText>
      </w:r>
      <w:r>
        <w:rPr>
          <w:noProof/>
        </w:rPr>
      </w:r>
      <w:r>
        <w:rPr>
          <w:noProof/>
        </w:rPr>
        <w:fldChar w:fldCharType="separate"/>
      </w:r>
      <w:r>
        <w:rPr>
          <w:noProof/>
        </w:rPr>
        <w:t>322</w:t>
      </w:r>
      <w:r>
        <w:rPr>
          <w:noProof/>
        </w:rPr>
        <w:fldChar w:fldCharType="end"/>
      </w:r>
    </w:p>
    <w:p w14:paraId="4AC856D3" w14:textId="262F654C" w:rsidR="00A660FE" w:rsidRDefault="00A660FE">
      <w:pPr>
        <w:pStyle w:val="TOC3"/>
        <w:rPr>
          <w:rFonts w:asciiTheme="minorHAnsi" w:eastAsiaTheme="minorEastAsia" w:hAnsiTheme="minorHAnsi" w:cstheme="minorBidi"/>
          <w:noProof/>
          <w:sz w:val="22"/>
          <w:szCs w:val="22"/>
          <w:lang w:eastAsia="en-GB"/>
        </w:rPr>
      </w:pPr>
      <w:r>
        <w:rPr>
          <w:noProof/>
        </w:rPr>
        <w:t>14</w:t>
      </w:r>
      <w:r w:rsidRPr="00D642CC">
        <w:rPr>
          <w:rFonts w:eastAsia="Malgun Gothic"/>
          <w:noProof/>
        </w:rPr>
        <w:t>.2.2</w:t>
      </w:r>
      <w:r>
        <w:rPr>
          <w:rFonts w:asciiTheme="minorHAnsi" w:eastAsiaTheme="minorEastAsia" w:hAnsiTheme="minorHAnsi" w:cstheme="minorBidi"/>
          <w:noProof/>
          <w:sz w:val="22"/>
          <w:szCs w:val="22"/>
          <w:lang w:eastAsia="en-GB"/>
        </w:rPr>
        <w:tab/>
      </w:r>
      <w:r w:rsidRPr="00D642CC">
        <w:rPr>
          <w:rFonts w:eastAsia="Malgun Gothic"/>
          <w:noProof/>
        </w:rPr>
        <w:t>Participating MCData function procedures</w:t>
      </w:r>
      <w:r>
        <w:rPr>
          <w:noProof/>
        </w:rPr>
        <w:tab/>
      </w:r>
      <w:r>
        <w:rPr>
          <w:noProof/>
        </w:rPr>
        <w:fldChar w:fldCharType="begin" w:fldLock="1"/>
      </w:r>
      <w:r>
        <w:rPr>
          <w:noProof/>
        </w:rPr>
        <w:instrText xml:space="preserve"> PAGEREF _Toc131378801 \h </w:instrText>
      </w:r>
      <w:r>
        <w:rPr>
          <w:noProof/>
        </w:rPr>
      </w:r>
      <w:r>
        <w:rPr>
          <w:noProof/>
        </w:rPr>
        <w:fldChar w:fldCharType="separate"/>
      </w:r>
      <w:r>
        <w:rPr>
          <w:noProof/>
        </w:rPr>
        <w:t>323</w:t>
      </w:r>
      <w:r>
        <w:rPr>
          <w:noProof/>
        </w:rPr>
        <w:fldChar w:fldCharType="end"/>
      </w:r>
    </w:p>
    <w:p w14:paraId="02B7BC44" w14:textId="33FF9BF1" w:rsidR="00A660FE" w:rsidRDefault="00A660FE">
      <w:pPr>
        <w:pStyle w:val="TOC4"/>
        <w:rPr>
          <w:rFonts w:asciiTheme="minorHAnsi" w:eastAsiaTheme="minorEastAsia" w:hAnsiTheme="minorHAnsi" w:cstheme="minorBidi"/>
          <w:noProof/>
          <w:sz w:val="22"/>
          <w:szCs w:val="22"/>
          <w:lang w:eastAsia="en-GB"/>
        </w:rPr>
      </w:pPr>
      <w:r>
        <w:rPr>
          <w:noProof/>
        </w:rPr>
        <w:t>14</w:t>
      </w:r>
      <w:r w:rsidRPr="00D642CC">
        <w:rPr>
          <w:rFonts w:eastAsia="Malgun Gothic"/>
          <w:noProof/>
        </w:rPr>
        <w:t>.2.2.1</w:t>
      </w:r>
      <w:r>
        <w:rPr>
          <w:rFonts w:asciiTheme="minorHAnsi" w:eastAsiaTheme="minorEastAsia" w:hAnsiTheme="minorHAnsi" w:cstheme="minorBidi"/>
          <w:noProof/>
          <w:sz w:val="22"/>
          <w:szCs w:val="22"/>
          <w:lang w:eastAsia="en-GB"/>
        </w:rPr>
        <w:tab/>
      </w:r>
      <w:r w:rsidRPr="00D642CC">
        <w:rPr>
          <w:rFonts w:eastAsia="Malgun Gothic"/>
          <w:noProof/>
        </w:rPr>
        <w:t>Originating participating MCData function procedures</w:t>
      </w:r>
      <w:r>
        <w:rPr>
          <w:noProof/>
        </w:rPr>
        <w:tab/>
      </w:r>
      <w:r>
        <w:rPr>
          <w:noProof/>
        </w:rPr>
        <w:fldChar w:fldCharType="begin" w:fldLock="1"/>
      </w:r>
      <w:r>
        <w:rPr>
          <w:noProof/>
        </w:rPr>
        <w:instrText xml:space="preserve"> PAGEREF _Toc131378802 \h </w:instrText>
      </w:r>
      <w:r>
        <w:rPr>
          <w:noProof/>
        </w:rPr>
      </w:r>
      <w:r>
        <w:rPr>
          <w:noProof/>
        </w:rPr>
        <w:fldChar w:fldCharType="separate"/>
      </w:r>
      <w:r>
        <w:rPr>
          <w:noProof/>
        </w:rPr>
        <w:t>323</w:t>
      </w:r>
      <w:r>
        <w:rPr>
          <w:noProof/>
        </w:rPr>
        <w:fldChar w:fldCharType="end"/>
      </w:r>
    </w:p>
    <w:p w14:paraId="5DBE277C" w14:textId="55C2C3AB" w:rsidR="00A660FE" w:rsidRDefault="00A660FE">
      <w:pPr>
        <w:pStyle w:val="TOC4"/>
        <w:rPr>
          <w:rFonts w:asciiTheme="minorHAnsi" w:eastAsiaTheme="minorEastAsia" w:hAnsiTheme="minorHAnsi" w:cstheme="minorBidi"/>
          <w:noProof/>
          <w:sz w:val="22"/>
          <w:szCs w:val="22"/>
          <w:lang w:eastAsia="en-GB"/>
        </w:rPr>
      </w:pPr>
      <w:r>
        <w:rPr>
          <w:noProof/>
        </w:rPr>
        <w:t>14</w:t>
      </w:r>
      <w:r w:rsidRPr="00D642CC">
        <w:rPr>
          <w:rFonts w:eastAsia="Malgun Gothic"/>
          <w:noProof/>
        </w:rPr>
        <w:t>.2.2.2</w:t>
      </w:r>
      <w:r>
        <w:rPr>
          <w:rFonts w:asciiTheme="minorHAnsi" w:eastAsiaTheme="minorEastAsia" w:hAnsiTheme="minorHAnsi" w:cstheme="minorBidi"/>
          <w:noProof/>
          <w:sz w:val="22"/>
          <w:szCs w:val="22"/>
          <w:lang w:eastAsia="en-GB"/>
        </w:rPr>
        <w:tab/>
      </w:r>
      <w:r w:rsidRPr="00D642CC">
        <w:rPr>
          <w:rFonts w:eastAsia="Malgun Gothic"/>
          <w:noProof/>
        </w:rPr>
        <w:t>Terminating participating MCData function procedures</w:t>
      </w:r>
      <w:r>
        <w:rPr>
          <w:noProof/>
        </w:rPr>
        <w:tab/>
      </w:r>
      <w:r>
        <w:rPr>
          <w:noProof/>
        </w:rPr>
        <w:fldChar w:fldCharType="begin" w:fldLock="1"/>
      </w:r>
      <w:r>
        <w:rPr>
          <w:noProof/>
        </w:rPr>
        <w:instrText xml:space="preserve"> PAGEREF _Toc131378803 \h </w:instrText>
      </w:r>
      <w:r>
        <w:rPr>
          <w:noProof/>
        </w:rPr>
      </w:r>
      <w:r>
        <w:rPr>
          <w:noProof/>
        </w:rPr>
        <w:fldChar w:fldCharType="separate"/>
      </w:r>
      <w:r>
        <w:rPr>
          <w:noProof/>
        </w:rPr>
        <w:t>323</w:t>
      </w:r>
      <w:r>
        <w:rPr>
          <w:noProof/>
        </w:rPr>
        <w:fldChar w:fldCharType="end"/>
      </w:r>
    </w:p>
    <w:p w14:paraId="62FDB563" w14:textId="2AF66845" w:rsidR="00A660FE" w:rsidRDefault="00A660FE">
      <w:pPr>
        <w:pStyle w:val="TOC3"/>
        <w:rPr>
          <w:rFonts w:asciiTheme="minorHAnsi" w:eastAsiaTheme="minorEastAsia" w:hAnsiTheme="minorHAnsi" w:cstheme="minorBidi"/>
          <w:noProof/>
          <w:sz w:val="22"/>
          <w:szCs w:val="22"/>
          <w:lang w:eastAsia="en-GB"/>
        </w:rPr>
      </w:pPr>
      <w:r>
        <w:rPr>
          <w:noProof/>
        </w:rPr>
        <w:t>14</w:t>
      </w:r>
      <w:r w:rsidRPr="00D642CC">
        <w:rPr>
          <w:rFonts w:eastAsia="Malgun Gothic"/>
          <w:noProof/>
        </w:rPr>
        <w:t>.2.3</w:t>
      </w:r>
      <w:r>
        <w:rPr>
          <w:rFonts w:asciiTheme="minorHAnsi" w:eastAsiaTheme="minorEastAsia" w:hAnsiTheme="minorHAnsi" w:cstheme="minorBidi"/>
          <w:noProof/>
          <w:sz w:val="22"/>
          <w:szCs w:val="22"/>
          <w:lang w:eastAsia="en-GB"/>
        </w:rPr>
        <w:tab/>
      </w:r>
      <w:r w:rsidRPr="00D642CC">
        <w:rPr>
          <w:rFonts w:eastAsia="Malgun Gothic"/>
          <w:noProof/>
        </w:rPr>
        <w:t>Controlling MCData function procedures</w:t>
      </w:r>
      <w:r>
        <w:rPr>
          <w:noProof/>
        </w:rPr>
        <w:tab/>
      </w:r>
      <w:r>
        <w:rPr>
          <w:noProof/>
        </w:rPr>
        <w:fldChar w:fldCharType="begin" w:fldLock="1"/>
      </w:r>
      <w:r>
        <w:rPr>
          <w:noProof/>
        </w:rPr>
        <w:instrText xml:space="preserve"> PAGEREF _Toc131378804 \h </w:instrText>
      </w:r>
      <w:r>
        <w:rPr>
          <w:noProof/>
        </w:rPr>
      </w:r>
      <w:r>
        <w:rPr>
          <w:noProof/>
        </w:rPr>
        <w:fldChar w:fldCharType="separate"/>
      </w:r>
      <w:r>
        <w:rPr>
          <w:noProof/>
        </w:rPr>
        <w:t>323</w:t>
      </w:r>
      <w:r>
        <w:rPr>
          <w:noProof/>
        </w:rPr>
        <w:fldChar w:fldCharType="end"/>
      </w:r>
    </w:p>
    <w:p w14:paraId="3A2472AE" w14:textId="5D774B39" w:rsidR="00A660FE" w:rsidRDefault="00A660FE">
      <w:pPr>
        <w:pStyle w:val="TOC4"/>
        <w:rPr>
          <w:rFonts w:asciiTheme="minorHAnsi" w:eastAsiaTheme="minorEastAsia" w:hAnsiTheme="minorHAnsi" w:cstheme="minorBidi"/>
          <w:noProof/>
          <w:sz w:val="22"/>
          <w:szCs w:val="22"/>
          <w:lang w:eastAsia="en-GB"/>
        </w:rPr>
      </w:pPr>
      <w:r>
        <w:rPr>
          <w:noProof/>
        </w:rPr>
        <w:t>14</w:t>
      </w:r>
      <w:r w:rsidRPr="00D642CC">
        <w:rPr>
          <w:rFonts w:eastAsia="Malgun Gothic"/>
          <w:noProof/>
        </w:rPr>
        <w:t>.2.3.1</w:t>
      </w:r>
      <w:r>
        <w:rPr>
          <w:rFonts w:asciiTheme="minorHAnsi" w:eastAsiaTheme="minorEastAsia" w:hAnsiTheme="minorHAnsi" w:cstheme="minorBidi"/>
          <w:noProof/>
          <w:sz w:val="22"/>
          <w:szCs w:val="22"/>
          <w:lang w:eastAsia="en-GB"/>
        </w:rPr>
        <w:tab/>
      </w:r>
      <w:r w:rsidRPr="00D642CC">
        <w:rPr>
          <w:rFonts w:eastAsia="Malgun Gothic"/>
          <w:noProof/>
        </w:rPr>
        <w:t>Originating controlling MCData function procedures</w:t>
      </w:r>
      <w:r>
        <w:rPr>
          <w:noProof/>
        </w:rPr>
        <w:tab/>
      </w:r>
      <w:r>
        <w:rPr>
          <w:noProof/>
        </w:rPr>
        <w:fldChar w:fldCharType="begin" w:fldLock="1"/>
      </w:r>
      <w:r>
        <w:rPr>
          <w:noProof/>
        </w:rPr>
        <w:instrText xml:space="preserve"> PAGEREF _Toc131378805 \h </w:instrText>
      </w:r>
      <w:r>
        <w:rPr>
          <w:noProof/>
        </w:rPr>
      </w:r>
      <w:r>
        <w:rPr>
          <w:noProof/>
        </w:rPr>
        <w:fldChar w:fldCharType="separate"/>
      </w:r>
      <w:r>
        <w:rPr>
          <w:noProof/>
        </w:rPr>
        <w:t>323</w:t>
      </w:r>
      <w:r>
        <w:rPr>
          <w:noProof/>
        </w:rPr>
        <w:fldChar w:fldCharType="end"/>
      </w:r>
    </w:p>
    <w:p w14:paraId="23503D47" w14:textId="24E7B5C8" w:rsidR="00A660FE" w:rsidRDefault="00A660FE">
      <w:pPr>
        <w:pStyle w:val="TOC4"/>
        <w:rPr>
          <w:rFonts w:asciiTheme="minorHAnsi" w:eastAsiaTheme="minorEastAsia" w:hAnsiTheme="minorHAnsi" w:cstheme="minorBidi"/>
          <w:noProof/>
          <w:sz w:val="22"/>
          <w:szCs w:val="22"/>
          <w:lang w:eastAsia="en-GB"/>
        </w:rPr>
      </w:pPr>
      <w:r>
        <w:rPr>
          <w:noProof/>
        </w:rPr>
        <w:t>14</w:t>
      </w:r>
      <w:r w:rsidRPr="00D642CC">
        <w:rPr>
          <w:rFonts w:eastAsia="Malgun Gothic"/>
          <w:noProof/>
        </w:rPr>
        <w:t>.2.3.2</w:t>
      </w:r>
      <w:r>
        <w:rPr>
          <w:rFonts w:asciiTheme="minorHAnsi" w:eastAsiaTheme="minorEastAsia" w:hAnsiTheme="minorHAnsi" w:cstheme="minorBidi"/>
          <w:noProof/>
          <w:sz w:val="22"/>
          <w:szCs w:val="22"/>
          <w:lang w:eastAsia="en-GB"/>
        </w:rPr>
        <w:tab/>
      </w:r>
      <w:r w:rsidRPr="00D642CC">
        <w:rPr>
          <w:rFonts w:eastAsia="Malgun Gothic"/>
          <w:noProof/>
        </w:rPr>
        <w:t>Terminating controlling MCData function procedures</w:t>
      </w:r>
      <w:r>
        <w:rPr>
          <w:noProof/>
        </w:rPr>
        <w:tab/>
      </w:r>
      <w:r>
        <w:rPr>
          <w:noProof/>
        </w:rPr>
        <w:fldChar w:fldCharType="begin" w:fldLock="1"/>
      </w:r>
      <w:r>
        <w:rPr>
          <w:noProof/>
        </w:rPr>
        <w:instrText xml:space="preserve"> PAGEREF _Toc131378806 \h </w:instrText>
      </w:r>
      <w:r>
        <w:rPr>
          <w:noProof/>
        </w:rPr>
      </w:r>
      <w:r>
        <w:rPr>
          <w:noProof/>
        </w:rPr>
        <w:fldChar w:fldCharType="separate"/>
      </w:r>
      <w:r>
        <w:rPr>
          <w:noProof/>
        </w:rPr>
        <w:t>323</w:t>
      </w:r>
      <w:r>
        <w:rPr>
          <w:noProof/>
        </w:rPr>
        <w:fldChar w:fldCharType="end"/>
      </w:r>
    </w:p>
    <w:p w14:paraId="584B8BE2" w14:textId="0FF2D560" w:rsidR="00A660FE" w:rsidRDefault="00A660FE">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_Toc131378807 \h </w:instrText>
      </w:r>
      <w:r>
        <w:rPr>
          <w:noProof/>
        </w:rPr>
      </w:r>
      <w:r>
        <w:rPr>
          <w:noProof/>
        </w:rPr>
        <w:fldChar w:fldCharType="separate"/>
      </w:r>
      <w:r>
        <w:rPr>
          <w:noProof/>
        </w:rPr>
        <w:t>323</w:t>
      </w:r>
      <w:r>
        <w:rPr>
          <w:noProof/>
        </w:rPr>
        <w:fldChar w:fldCharType="end"/>
      </w:r>
    </w:p>
    <w:p w14:paraId="654234B1" w14:textId="319949A1"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lang w:val="en-IN" w:eastAsia="zh-CN"/>
        </w:rPr>
        <w:t>14.3.1</w:t>
      </w:r>
      <w:r>
        <w:rPr>
          <w:rFonts w:asciiTheme="minorHAnsi" w:eastAsiaTheme="minorEastAsia" w:hAnsiTheme="minorHAnsi" w:cstheme="minorBidi"/>
          <w:noProof/>
          <w:sz w:val="22"/>
          <w:szCs w:val="22"/>
          <w:lang w:eastAsia="en-GB"/>
        </w:rPr>
        <w:tab/>
      </w:r>
      <w:r w:rsidRPr="00D642CC">
        <w:rPr>
          <w:rFonts w:eastAsia="Malgun Gothic"/>
          <w:noProof/>
          <w:lang w:val="en-IN" w:eastAsia="zh-CN"/>
        </w:rPr>
        <w:t>Sending enhanced status message</w:t>
      </w:r>
      <w:r>
        <w:rPr>
          <w:noProof/>
        </w:rPr>
        <w:tab/>
      </w:r>
      <w:r>
        <w:rPr>
          <w:noProof/>
        </w:rPr>
        <w:fldChar w:fldCharType="begin" w:fldLock="1"/>
      </w:r>
      <w:r>
        <w:rPr>
          <w:noProof/>
        </w:rPr>
        <w:instrText xml:space="preserve"> PAGEREF _Toc131378808 \h </w:instrText>
      </w:r>
      <w:r>
        <w:rPr>
          <w:noProof/>
        </w:rPr>
      </w:r>
      <w:r>
        <w:rPr>
          <w:noProof/>
        </w:rPr>
        <w:fldChar w:fldCharType="separate"/>
      </w:r>
      <w:r>
        <w:rPr>
          <w:noProof/>
        </w:rPr>
        <w:t>323</w:t>
      </w:r>
      <w:r>
        <w:rPr>
          <w:noProof/>
        </w:rPr>
        <w:fldChar w:fldCharType="end"/>
      </w:r>
    </w:p>
    <w:p w14:paraId="37EC511A" w14:textId="5B947D1C"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lang w:val="en-IN" w:eastAsia="zh-CN"/>
        </w:rPr>
        <w:t>14.3.2</w:t>
      </w:r>
      <w:r>
        <w:rPr>
          <w:rFonts w:asciiTheme="minorHAnsi" w:eastAsiaTheme="minorEastAsia" w:hAnsiTheme="minorHAnsi" w:cstheme="minorBidi"/>
          <w:noProof/>
          <w:sz w:val="22"/>
          <w:szCs w:val="22"/>
          <w:lang w:eastAsia="en-GB"/>
        </w:rPr>
        <w:tab/>
      </w:r>
      <w:r w:rsidRPr="00D642CC">
        <w:rPr>
          <w:rFonts w:eastAsia="Malgun Gothic"/>
          <w:noProof/>
          <w:lang w:val="en-IN" w:eastAsia="zh-CN"/>
        </w:rPr>
        <w:t>Receiving enhanced status message</w:t>
      </w:r>
      <w:r>
        <w:rPr>
          <w:noProof/>
        </w:rPr>
        <w:tab/>
      </w:r>
      <w:r>
        <w:rPr>
          <w:noProof/>
        </w:rPr>
        <w:fldChar w:fldCharType="begin" w:fldLock="1"/>
      </w:r>
      <w:r>
        <w:rPr>
          <w:noProof/>
        </w:rPr>
        <w:instrText xml:space="preserve"> PAGEREF _Toc131378809 \h </w:instrText>
      </w:r>
      <w:r>
        <w:rPr>
          <w:noProof/>
        </w:rPr>
      </w:r>
      <w:r>
        <w:rPr>
          <w:noProof/>
        </w:rPr>
        <w:fldChar w:fldCharType="separate"/>
      </w:r>
      <w:r>
        <w:rPr>
          <w:noProof/>
        </w:rPr>
        <w:t>323</w:t>
      </w:r>
      <w:r>
        <w:rPr>
          <w:noProof/>
        </w:rPr>
        <w:fldChar w:fldCharType="end"/>
      </w:r>
    </w:p>
    <w:p w14:paraId="7FF0345F" w14:textId="7F9666AC" w:rsidR="00A660FE" w:rsidRDefault="00A660FE">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_Toc131378810 \h </w:instrText>
      </w:r>
      <w:r>
        <w:rPr>
          <w:noProof/>
        </w:rPr>
      </w:r>
      <w:r>
        <w:rPr>
          <w:noProof/>
        </w:rPr>
        <w:fldChar w:fldCharType="separate"/>
      </w:r>
      <w:r>
        <w:rPr>
          <w:noProof/>
        </w:rPr>
        <w:t>324</w:t>
      </w:r>
      <w:r>
        <w:rPr>
          <w:noProof/>
        </w:rPr>
        <w:fldChar w:fldCharType="end"/>
      </w:r>
    </w:p>
    <w:p w14:paraId="3D16303A" w14:textId="11299F32" w:rsidR="00A660FE" w:rsidRDefault="00A660FE">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_Toc131378811 \h </w:instrText>
      </w:r>
      <w:r>
        <w:rPr>
          <w:noProof/>
        </w:rPr>
      </w:r>
      <w:r>
        <w:rPr>
          <w:noProof/>
        </w:rPr>
        <w:fldChar w:fldCharType="separate"/>
      </w:r>
      <w:r>
        <w:rPr>
          <w:noProof/>
        </w:rPr>
        <w:t>324</w:t>
      </w:r>
      <w:r>
        <w:rPr>
          <w:noProof/>
        </w:rPr>
        <w:fldChar w:fldCharType="end"/>
      </w:r>
    </w:p>
    <w:p w14:paraId="1744E389" w14:textId="44E2A54E" w:rsidR="00A660FE" w:rsidRDefault="00A660FE">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_Toc131378812 \h </w:instrText>
      </w:r>
      <w:r>
        <w:rPr>
          <w:noProof/>
        </w:rPr>
      </w:r>
      <w:r>
        <w:rPr>
          <w:noProof/>
        </w:rPr>
        <w:fldChar w:fldCharType="separate"/>
      </w:r>
      <w:r>
        <w:rPr>
          <w:noProof/>
        </w:rPr>
        <w:t>324</w:t>
      </w:r>
      <w:r>
        <w:rPr>
          <w:noProof/>
        </w:rPr>
        <w:fldChar w:fldCharType="end"/>
      </w:r>
    </w:p>
    <w:p w14:paraId="48D9B6AA" w14:textId="58877D6E" w:rsidR="00A660FE" w:rsidRDefault="00A660FE">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_Toc131378813 \h </w:instrText>
      </w:r>
      <w:r>
        <w:rPr>
          <w:noProof/>
        </w:rPr>
      </w:r>
      <w:r>
        <w:rPr>
          <w:noProof/>
        </w:rPr>
        <w:fldChar w:fldCharType="separate"/>
      </w:r>
      <w:r>
        <w:rPr>
          <w:noProof/>
        </w:rPr>
        <w:t>324</w:t>
      </w:r>
      <w:r>
        <w:rPr>
          <w:noProof/>
        </w:rPr>
        <w:fldChar w:fldCharType="end"/>
      </w:r>
    </w:p>
    <w:p w14:paraId="634184ED" w14:textId="7DDDF5F5" w:rsidR="00A660FE" w:rsidRDefault="00A660FE">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_Toc131378814 \h </w:instrText>
      </w:r>
      <w:r>
        <w:rPr>
          <w:noProof/>
        </w:rPr>
      </w:r>
      <w:r>
        <w:rPr>
          <w:noProof/>
        </w:rPr>
        <w:fldChar w:fldCharType="separate"/>
      </w:r>
      <w:r>
        <w:rPr>
          <w:noProof/>
        </w:rPr>
        <w:t>324</w:t>
      </w:r>
      <w:r>
        <w:rPr>
          <w:noProof/>
        </w:rPr>
        <w:fldChar w:fldCharType="end"/>
      </w:r>
    </w:p>
    <w:p w14:paraId="63956AE3" w14:textId="02FBB012" w:rsidR="00A660FE" w:rsidRDefault="00A660FE">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_Toc131378815 \h </w:instrText>
      </w:r>
      <w:r>
        <w:rPr>
          <w:noProof/>
        </w:rPr>
      </w:r>
      <w:r>
        <w:rPr>
          <w:noProof/>
        </w:rPr>
        <w:fldChar w:fldCharType="separate"/>
      </w:r>
      <w:r>
        <w:rPr>
          <w:noProof/>
        </w:rPr>
        <w:t>324</w:t>
      </w:r>
      <w:r>
        <w:rPr>
          <w:noProof/>
        </w:rPr>
        <w:fldChar w:fldCharType="end"/>
      </w:r>
    </w:p>
    <w:p w14:paraId="76326ACA" w14:textId="1FE1E6DA" w:rsidR="00A660FE" w:rsidRDefault="00A660FE">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_Toc131378816 \h </w:instrText>
      </w:r>
      <w:r>
        <w:rPr>
          <w:noProof/>
        </w:rPr>
      </w:r>
      <w:r>
        <w:rPr>
          <w:noProof/>
        </w:rPr>
        <w:fldChar w:fldCharType="separate"/>
      </w:r>
      <w:r>
        <w:rPr>
          <w:noProof/>
        </w:rPr>
        <w:t>324</w:t>
      </w:r>
      <w:r>
        <w:rPr>
          <w:noProof/>
        </w:rPr>
        <w:fldChar w:fldCharType="end"/>
      </w:r>
    </w:p>
    <w:p w14:paraId="0737CFE8" w14:textId="0BC472A1" w:rsidR="00A660FE" w:rsidRDefault="00A660FE">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_Toc131378817 \h </w:instrText>
      </w:r>
      <w:r>
        <w:rPr>
          <w:noProof/>
        </w:rPr>
      </w:r>
      <w:r>
        <w:rPr>
          <w:noProof/>
        </w:rPr>
        <w:fldChar w:fldCharType="separate"/>
      </w:r>
      <w:r>
        <w:rPr>
          <w:noProof/>
        </w:rPr>
        <w:t>325</w:t>
      </w:r>
      <w:r>
        <w:rPr>
          <w:noProof/>
        </w:rPr>
        <w:fldChar w:fldCharType="end"/>
      </w:r>
    </w:p>
    <w:p w14:paraId="032FA8F6" w14:textId="7E203AFF" w:rsidR="00A660FE" w:rsidRDefault="00A660FE">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_Toc131378818 \h </w:instrText>
      </w:r>
      <w:r>
        <w:rPr>
          <w:noProof/>
        </w:rPr>
      </w:r>
      <w:r>
        <w:rPr>
          <w:noProof/>
        </w:rPr>
        <w:fldChar w:fldCharType="separate"/>
      </w:r>
      <w:r>
        <w:rPr>
          <w:noProof/>
        </w:rPr>
        <w:t>325</w:t>
      </w:r>
      <w:r>
        <w:rPr>
          <w:noProof/>
        </w:rPr>
        <w:fldChar w:fldCharType="end"/>
      </w:r>
    </w:p>
    <w:p w14:paraId="5671A940" w14:textId="5AF2F091" w:rsidR="00A660FE" w:rsidRDefault="00A660FE">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_Toc131378819 \h </w:instrText>
      </w:r>
      <w:r>
        <w:rPr>
          <w:noProof/>
        </w:rPr>
      </w:r>
      <w:r>
        <w:rPr>
          <w:noProof/>
        </w:rPr>
        <w:fldChar w:fldCharType="separate"/>
      </w:r>
      <w:r>
        <w:rPr>
          <w:noProof/>
        </w:rPr>
        <w:t>326</w:t>
      </w:r>
      <w:r>
        <w:rPr>
          <w:noProof/>
        </w:rPr>
        <w:fldChar w:fldCharType="end"/>
      </w:r>
    </w:p>
    <w:p w14:paraId="6176EBD2" w14:textId="3CB816EE" w:rsidR="00A660FE" w:rsidRDefault="00A660FE">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_Toc131378820 \h </w:instrText>
      </w:r>
      <w:r>
        <w:rPr>
          <w:noProof/>
        </w:rPr>
      </w:r>
      <w:r>
        <w:rPr>
          <w:noProof/>
        </w:rPr>
        <w:fldChar w:fldCharType="separate"/>
      </w:r>
      <w:r>
        <w:rPr>
          <w:noProof/>
        </w:rPr>
        <w:t>326</w:t>
      </w:r>
      <w:r>
        <w:rPr>
          <w:noProof/>
        </w:rPr>
        <w:fldChar w:fldCharType="end"/>
      </w:r>
    </w:p>
    <w:p w14:paraId="2A41B387" w14:textId="67A1655A" w:rsidR="00A660FE" w:rsidRDefault="00A660FE">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_Toc131378821 \h </w:instrText>
      </w:r>
      <w:r>
        <w:rPr>
          <w:noProof/>
        </w:rPr>
      </w:r>
      <w:r>
        <w:rPr>
          <w:noProof/>
        </w:rPr>
        <w:fldChar w:fldCharType="separate"/>
      </w:r>
      <w:r>
        <w:rPr>
          <w:noProof/>
        </w:rPr>
        <w:t>327</w:t>
      </w:r>
      <w:r>
        <w:rPr>
          <w:noProof/>
        </w:rPr>
        <w:fldChar w:fldCharType="end"/>
      </w:r>
    </w:p>
    <w:p w14:paraId="35910C86" w14:textId="5505AB71" w:rsidR="00A660FE" w:rsidRDefault="00A660FE">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_Toc131378822 \h </w:instrText>
      </w:r>
      <w:r>
        <w:rPr>
          <w:noProof/>
        </w:rPr>
      </w:r>
      <w:r>
        <w:rPr>
          <w:noProof/>
        </w:rPr>
        <w:fldChar w:fldCharType="separate"/>
      </w:r>
      <w:r>
        <w:rPr>
          <w:noProof/>
        </w:rPr>
        <w:t>327</w:t>
      </w:r>
      <w:r>
        <w:rPr>
          <w:noProof/>
        </w:rPr>
        <w:fldChar w:fldCharType="end"/>
      </w:r>
    </w:p>
    <w:p w14:paraId="189A394A" w14:textId="612900C6" w:rsidR="00A660FE" w:rsidRDefault="00A660FE">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_Toc131378823 \h </w:instrText>
      </w:r>
      <w:r>
        <w:rPr>
          <w:noProof/>
        </w:rPr>
      </w:r>
      <w:r>
        <w:rPr>
          <w:noProof/>
        </w:rPr>
        <w:fldChar w:fldCharType="separate"/>
      </w:r>
      <w:r>
        <w:rPr>
          <w:noProof/>
        </w:rPr>
        <w:t>327</w:t>
      </w:r>
      <w:r>
        <w:rPr>
          <w:noProof/>
        </w:rPr>
        <w:fldChar w:fldCharType="end"/>
      </w:r>
    </w:p>
    <w:p w14:paraId="6F947FBB" w14:textId="428D9DF8" w:rsidR="00A660FE" w:rsidRDefault="00A660FE">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_Toc131378824 \h </w:instrText>
      </w:r>
      <w:r>
        <w:rPr>
          <w:noProof/>
        </w:rPr>
      </w:r>
      <w:r>
        <w:rPr>
          <w:noProof/>
        </w:rPr>
        <w:fldChar w:fldCharType="separate"/>
      </w:r>
      <w:r>
        <w:rPr>
          <w:noProof/>
        </w:rPr>
        <w:t>327</w:t>
      </w:r>
      <w:r>
        <w:rPr>
          <w:noProof/>
        </w:rPr>
        <w:fldChar w:fldCharType="end"/>
      </w:r>
    </w:p>
    <w:p w14:paraId="2EF51D73" w14:textId="3F5B5BF1" w:rsidR="00A660FE" w:rsidRDefault="00A660FE">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_Toc131378825 \h </w:instrText>
      </w:r>
      <w:r>
        <w:rPr>
          <w:noProof/>
        </w:rPr>
      </w:r>
      <w:r>
        <w:rPr>
          <w:noProof/>
        </w:rPr>
        <w:fldChar w:fldCharType="separate"/>
      </w:r>
      <w:r>
        <w:rPr>
          <w:noProof/>
        </w:rPr>
        <w:t>328</w:t>
      </w:r>
      <w:r>
        <w:rPr>
          <w:noProof/>
        </w:rPr>
        <w:fldChar w:fldCharType="end"/>
      </w:r>
    </w:p>
    <w:p w14:paraId="0C7789A4" w14:textId="477FDE72" w:rsidR="00A660FE" w:rsidRDefault="00A660FE">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_Toc131378826 \h </w:instrText>
      </w:r>
      <w:r>
        <w:rPr>
          <w:noProof/>
        </w:rPr>
      </w:r>
      <w:r>
        <w:rPr>
          <w:noProof/>
        </w:rPr>
        <w:fldChar w:fldCharType="separate"/>
      </w:r>
      <w:r>
        <w:rPr>
          <w:noProof/>
        </w:rPr>
        <w:t>328</w:t>
      </w:r>
      <w:r>
        <w:rPr>
          <w:noProof/>
        </w:rPr>
        <w:fldChar w:fldCharType="end"/>
      </w:r>
    </w:p>
    <w:p w14:paraId="60E80948" w14:textId="1BE18A2E" w:rsidR="00A660FE" w:rsidRDefault="00A660FE">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_Toc131378827 \h </w:instrText>
      </w:r>
      <w:r>
        <w:rPr>
          <w:noProof/>
        </w:rPr>
      </w:r>
      <w:r>
        <w:rPr>
          <w:noProof/>
        </w:rPr>
        <w:fldChar w:fldCharType="separate"/>
      </w:r>
      <w:r>
        <w:rPr>
          <w:noProof/>
        </w:rPr>
        <w:t>329</w:t>
      </w:r>
      <w:r>
        <w:rPr>
          <w:noProof/>
        </w:rPr>
        <w:fldChar w:fldCharType="end"/>
      </w:r>
    </w:p>
    <w:p w14:paraId="40B8EB8B" w14:textId="745E20DA" w:rsidR="00A660FE" w:rsidRDefault="00A660FE">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_Toc131378828 \h </w:instrText>
      </w:r>
      <w:r>
        <w:rPr>
          <w:noProof/>
        </w:rPr>
      </w:r>
      <w:r>
        <w:rPr>
          <w:noProof/>
        </w:rPr>
        <w:fldChar w:fldCharType="separate"/>
      </w:r>
      <w:r>
        <w:rPr>
          <w:noProof/>
        </w:rPr>
        <w:t>329</w:t>
      </w:r>
      <w:r>
        <w:rPr>
          <w:noProof/>
        </w:rPr>
        <w:fldChar w:fldCharType="end"/>
      </w:r>
    </w:p>
    <w:p w14:paraId="11310BEA" w14:textId="21E71E0E" w:rsidR="00A660FE" w:rsidRDefault="00A660FE">
      <w:pPr>
        <w:pStyle w:val="TOC3"/>
        <w:rPr>
          <w:rFonts w:asciiTheme="minorHAnsi" w:eastAsiaTheme="minorEastAsia" w:hAnsiTheme="minorHAnsi" w:cstheme="minorBidi"/>
          <w:noProof/>
          <w:sz w:val="22"/>
          <w:szCs w:val="22"/>
          <w:lang w:eastAsia="en-GB"/>
        </w:rPr>
      </w:pPr>
      <w:r>
        <w:rPr>
          <w:noProof/>
          <w:lang w:eastAsia="ko-KR"/>
        </w:rPr>
        <w:t>15.1.</w:t>
      </w:r>
      <w:r w:rsidRPr="00D642CC">
        <w:rPr>
          <w:noProof/>
          <w:lang w:val="en-US" w:eastAsia="ko-KR"/>
        </w:rPr>
        <w:t>10</w:t>
      </w:r>
      <w:r>
        <w:rPr>
          <w:rFonts w:asciiTheme="minorHAnsi" w:eastAsiaTheme="minorEastAsia" w:hAnsiTheme="minorHAnsi" w:cstheme="minorBidi"/>
          <w:noProof/>
          <w:sz w:val="22"/>
          <w:szCs w:val="22"/>
          <w:lang w:eastAsia="en-GB"/>
        </w:rPr>
        <w:tab/>
      </w:r>
      <w:r w:rsidRPr="00D642CC">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_Toc131378829 \h </w:instrText>
      </w:r>
      <w:r>
        <w:rPr>
          <w:noProof/>
        </w:rPr>
      </w:r>
      <w:r>
        <w:rPr>
          <w:noProof/>
        </w:rPr>
        <w:fldChar w:fldCharType="separate"/>
      </w:r>
      <w:r>
        <w:rPr>
          <w:noProof/>
        </w:rPr>
        <w:t>329</w:t>
      </w:r>
      <w:r>
        <w:rPr>
          <w:noProof/>
        </w:rPr>
        <w:fldChar w:fldCharType="end"/>
      </w:r>
    </w:p>
    <w:p w14:paraId="21A2D060" w14:textId="2E913081" w:rsidR="00A660FE" w:rsidRDefault="00A660FE">
      <w:pPr>
        <w:pStyle w:val="TOC4"/>
        <w:rPr>
          <w:rFonts w:asciiTheme="minorHAnsi" w:eastAsiaTheme="minorEastAsia" w:hAnsiTheme="minorHAnsi" w:cstheme="minorBidi"/>
          <w:noProof/>
          <w:sz w:val="22"/>
          <w:szCs w:val="22"/>
          <w:lang w:eastAsia="en-GB"/>
        </w:rPr>
      </w:pPr>
      <w:r>
        <w:rPr>
          <w:noProof/>
          <w:lang w:eastAsia="zh-CN"/>
        </w:rPr>
        <w:t>15.1.</w:t>
      </w:r>
      <w:r w:rsidRPr="00D642CC">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_Toc131378830 \h </w:instrText>
      </w:r>
      <w:r>
        <w:rPr>
          <w:noProof/>
        </w:rPr>
      </w:r>
      <w:r>
        <w:rPr>
          <w:noProof/>
        </w:rPr>
        <w:fldChar w:fldCharType="separate"/>
      </w:r>
      <w:r>
        <w:rPr>
          <w:noProof/>
        </w:rPr>
        <w:t>329</w:t>
      </w:r>
      <w:r>
        <w:rPr>
          <w:noProof/>
        </w:rPr>
        <w:fldChar w:fldCharType="end"/>
      </w:r>
    </w:p>
    <w:p w14:paraId="7E20A779" w14:textId="4B44C9F4" w:rsidR="00A660FE" w:rsidRDefault="00A660FE">
      <w:pPr>
        <w:pStyle w:val="TOC3"/>
        <w:rPr>
          <w:rFonts w:asciiTheme="minorHAnsi" w:eastAsiaTheme="minorEastAsia" w:hAnsiTheme="minorHAnsi" w:cstheme="minorBidi"/>
          <w:noProof/>
          <w:sz w:val="22"/>
          <w:szCs w:val="22"/>
          <w:lang w:eastAsia="en-GB"/>
        </w:rPr>
      </w:pPr>
      <w:r>
        <w:rPr>
          <w:noProof/>
          <w:lang w:eastAsia="ko-KR"/>
        </w:rPr>
        <w:t>15.1.</w:t>
      </w:r>
      <w:r w:rsidRPr="00D642CC">
        <w:rPr>
          <w:noProof/>
          <w:lang w:val="en-US" w:eastAsia="ko-KR"/>
        </w:rPr>
        <w:t>11</w:t>
      </w:r>
      <w:r>
        <w:rPr>
          <w:rFonts w:asciiTheme="minorHAnsi" w:eastAsiaTheme="minorEastAsia" w:hAnsiTheme="minorHAnsi" w:cstheme="minorBidi"/>
          <w:noProof/>
          <w:sz w:val="22"/>
          <w:szCs w:val="22"/>
          <w:lang w:eastAsia="en-GB"/>
        </w:rPr>
        <w:tab/>
      </w:r>
      <w:r w:rsidRPr="00D642CC">
        <w:rPr>
          <w:noProof/>
          <w:lang w:val="en-US"/>
        </w:rPr>
        <w:t>DEFERRED DATA REQUEST m</w:t>
      </w:r>
      <w:r>
        <w:rPr>
          <w:noProof/>
          <w:lang w:eastAsia="ko-KR"/>
        </w:rPr>
        <w:t>essage</w:t>
      </w:r>
      <w:r>
        <w:rPr>
          <w:noProof/>
        </w:rPr>
        <w:tab/>
      </w:r>
      <w:r>
        <w:rPr>
          <w:noProof/>
        </w:rPr>
        <w:fldChar w:fldCharType="begin" w:fldLock="1"/>
      </w:r>
      <w:r>
        <w:rPr>
          <w:noProof/>
        </w:rPr>
        <w:instrText xml:space="preserve"> PAGEREF _Toc131378831 \h </w:instrText>
      </w:r>
      <w:r>
        <w:rPr>
          <w:noProof/>
        </w:rPr>
      </w:r>
      <w:r>
        <w:rPr>
          <w:noProof/>
        </w:rPr>
        <w:fldChar w:fldCharType="separate"/>
      </w:r>
      <w:r>
        <w:rPr>
          <w:noProof/>
        </w:rPr>
        <w:t>330</w:t>
      </w:r>
      <w:r>
        <w:rPr>
          <w:noProof/>
        </w:rPr>
        <w:fldChar w:fldCharType="end"/>
      </w:r>
    </w:p>
    <w:p w14:paraId="45C5BA6D" w14:textId="07599B3E" w:rsidR="00A660FE" w:rsidRDefault="00A660FE">
      <w:pPr>
        <w:pStyle w:val="TOC4"/>
        <w:rPr>
          <w:rFonts w:asciiTheme="minorHAnsi" w:eastAsiaTheme="minorEastAsia" w:hAnsiTheme="minorHAnsi" w:cstheme="minorBidi"/>
          <w:noProof/>
          <w:sz w:val="22"/>
          <w:szCs w:val="22"/>
          <w:lang w:eastAsia="en-GB"/>
        </w:rPr>
      </w:pPr>
      <w:r>
        <w:rPr>
          <w:noProof/>
          <w:lang w:eastAsia="zh-CN"/>
        </w:rPr>
        <w:t>15.1.</w:t>
      </w:r>
      <w:r w:rsidRPr="00D642CC">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_Toc131378832 \h </w:instrText>
      </w:r>
      <w:r>
        <w:rPr>
          <w:noProof/>
        </w:rPr>
      </w:r>
      <w:r>
        <w:rPr>
          <w:noProof/>
        </w:rPr>
        <w:fldChar w:fldCharType="separate"/>
      </w:r>
      <w:r>
        <w:rPr>
          <w:noProof/>
        </w:rPr>
        <w:t>330</w:t>
      </w:r>
      <w:r>
        <w:rPr>
          <w:noProof/>
        </w:rPr>
        <w:fldChar w:fldCharType="end"/>
      </w:r>
    </w:p>
    <w:p w14:paraId="4D8DCFF9" w14:textId="0FFEEBBE" w:rsidR="00A660FE" w:rsidRDefault="00A660FE">
      <w:pPr>
        <w:pStyle w:val="TOC3"/>
        <w:rPr>
          <w:rFonts w:asciiTheme="minorHAnsi" w:eastAsiaTheme="minorEastAsia" w:hAnsiTheme="minorHAnsi" w:cstheme="minorBidi"/>
          <w:noProof/>
          <w:sz w:val="22"/>
          <w:szCs w:val="22"/>
          <w:lang w:eastAsia="en-GB"/>
        </w:rPr>
      </w:pPr>
      <w:r>
        <w:rPr>
          <w:noProof/>
          <w:lang w:eastAsia="ko-KR"/>
        </w:rPr>
        <w:t>15.1.</w:t>
      </w:r>
      <w:r w:rsidRPr="00D642CC">
        <w:rPr>
          <w:noProof/>
          <w:lang w:val="en-US" w:eastAsia="ko-KR"/>
        </w:rPr>
        <w:t>12</w:t>
      </w:r>
      <w:r>
        <w:rPr>
          <w:rFonts w:asciiTheme="minorHAnsi" w:eastAsiaTheme="minorEastAsia" w:hAnsiTheme="minorHAnsi" w:cstheme="minorBidi"/>
          <w:noProof/>
          <w:sz w:val="22"/>
          <w:szCs w:val="22"/>
          <w:lang w:eastAsia="en-GB"/>
        </w:rPr>
        <w:tab/>
      </w:r>
      <w:r w:rsidRPr="00D642CC">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_Toc131378833 \h </w:instrText>
      </w:r>
      <w:r>
        <w:rPr>
          <w:noProof/>
        </w:rPr>
      </w:r>
      <w:r>
        <w:rPr>
          <w:noProof/>
        </w:rPr>
        <w:fldChar w:fldCharType="separate"/>
      </w:r>
      <w:r>
        <w:rPr>
          <w:noProof/>
        </w:rPr>
        <w:t>330</w:t>
      </w:r>
      <w:r>
        <w:rPr>
          <w:noProof/>
        </w:rPr>
        <w:fldChar w:fldCharType="end"/>
      </w:r>
    </w:p>
    <w:p w14:paraId="54705E45" w14:textId="2C47409F" w:rsidR="00A660FE" w:rsidRDefault="00A660FE">
      <w:pPr>
        <w:pStyle w:val="TOC4"/>
        <w:rPr>
          <w:rFonts w:asciiTheme="minorHAnsi" w:eastAsiaTheme="minorEastAsia" w:hAnsiTheme="minorHAnsi" w:cstheme="minorBidi"/>
          <w:noProof/>
          <w:sz w:val="22"/>
          <w:szCs w:val="22"/>
          <w:lang w:eastAsia="en-GB"/>
        </w:rPr>
      </w:pPr>
      <w:r>
        <w:rPr>
          <w:noProof/>
          <w:lang w:eastAsia="zh-CN"/>
        </w:rPr>
        <w:t>15.1.</w:t>
      </w:r>
      <w:r w:rsidRPr="00D642CC">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_Toc131378834 \h </w:instrText>
      </w:r>
      <w:r>
        <w:rPr>
          <w:noProof/>
        </w:rPr>
      </w:r>
      <w:r>
        <w:rPr>
          <w:noProof/>
        </w:rPr>
        <w:fldChar w:fldCharType="separate"/>
      </w:r>
      <w:r>
        <w:rPr>
          <w:noProof/>
        </w:rPr>
        <w:t>330</w:t>
      </w:r>
      <w:r>
        <w:rPr>
          <w:noProof/>
        </w:rPr>
        <w:fldChar w:fldCharType="end"/>
      </w:r>
    </w:p>
    <w:p w14:paraId="75DD5C99" w14:textId="173FD4FC" w:rsidR="00A660FE" w:rsidRDefault="00A660FE">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_Toc131378835 \h </w:instrText>
      </w:r>
      <w:r>
        <w:rPr>
          <w:noProof/>
        </w:rPr>
      </w:r>
      <w:r>
        <w:rPr>
          <w:noProof/>
        </w:rPr>
        <w:fldChar w:fldCharType="separate"/>
      </w:r>
      <w:r>
        <w:rPr>
          <w:noProof/>
        </w:rPr>
        <w:t>331</w:t>
      </w:r>
      <w:r>
        <w:rPr>
          <w:noProof/>
        </w:rPr>
        <w:fldChar w:fldCharType="end"/>
      </w:r>
    </w:p>
    <w:p w14:paraId="48364A20" w14:textId="1457F692" w:rsidR="00A660FE" w:rsidRDefault="00A660FE">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_Toc131378836 \h </w:instrText>
      </w:r>
      <w:r>
        <w:rPr>
          <w:noProof/>
        </w:rPr>
      </w:r>
      <w:r>
        <w:rPr>
          <w:noProof/>
        </w:rPr>
        <w:fldChar w:fldCharType="separate"/>
      </w:r>
      <w:r>
        <w:rPr>
          <w:noProof/>
        </w:rPr>
        <w:t>331</w:t>
      </w:r>
      <w:r>
        <w:rPr>
          <w:noProof/>
        </w:rPr>
        <w:fldChar w:fldCharType="end"/>
      </w:r>
    </w:p>
    <w:p w14:paraId="65C680DE" w14:textId="4E3FE951" w:rsidR="00A660FE" w:rsidRDefault="00A660FE">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_Toc131378837 \h </w:instrText>
      </w:r>
      <w:r>
        <w:rPr>
          <w:noProof/>
        </w:rPr>
      </w:r>
      <w:r>
        <w:rPr>
          <w:noProof/>
        </w:rPr>
        <w:fldChar w:fldCharType="separate"/>
      </w:r>
      <w:r>
        <w:rPr>
          <w:noProof/>
        </w:rPr>
        <w:t>331</w:t>
      </w:r>
      <w:r>
        <w:rPr>
          <w:noProof/>
        </w:rPr>
        <w:fldChar w:fldCharType="end"/>
      </w:r>
    </w:p>
    <w:p w14:paraId="0B4ABD49" w14:textId="6925BD33" w:rsidR="00A660FE" w:rsidRDefault="00A660FE">
      <w:pPr>
        <w:pStyle w:val="TOC4"/>
        <w:rPr>
          <w:rFonts w:asciiTheme="minorHAnsi" w:eastAsiaTheme="minorEastAsia" w:hAnsiTheme="minorHAnsi" w:cstheme="minorBidi"/>
          <w:noProof/>
          <w:sz w:val="22"/>
          <w:szCs w:val="22"/>
          <w:lang w:eastAsia="en-GB"/>
        </w:rPr>
      </w:pPr>
      <w:r>
        <w:rPr>
          <w:noProof/>
          <w:lang w:eastAsia="zh-CN"/>
        </w:rPr>
        <w:lastRenderedPageBreak/>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_Toc131378838 \h </w:instrText>
      </w:r>
      <w:r>
        <w:rPr>
          <w:noProof/>
        </w:rPr>
      </w:r>
      <w:r>
        <w:rPr>
          <w:noProof/>
        </w:rPr>
        <w:fldChar w:fldCharType="separate"/>
      </w:r>
      <w:r>
        <w:rPr>
          <w:noProof/>
        </w:rPr>
        <w:t>331</w:t>
      </w:r>
      <w:r>
        <w:rPr>
          <w:noProof/>
        </w:rPr>
        <w:fldChar w:fldCharType="end"/>
      </w:r>
    </w:p>
    <w:p w14:paraId="4D4C5DEE" w14:textId="3F716F57" w:rsidR="00A660FE" w:rsidRDefault="00A660FE">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_Toc131378839 \h </w:instrText>
      </w:r>
      <w:r>
        <w:rPr>
          <w:noProof/>
        </w:rPr>
      </w:r>
      <w:r>
        <w:rPr>
          <w:noProof/>
        </w:rPr>
        <w:fldChar w:fldCharType="separate"/>
      </w:r>
      <w:r>
        <w:rPr>
          <w:noProof/>
        </w:rPr>
        <w:t>332</w:t>
      </w:r>
      <w:r>
        <w:rPr>
          <w:noProof/>
        </w:rPr>
        <w:fldChar w:fldCharType="end"/>
      </w:r>
    </w:p>
    <w:p w14:paraId="05BC4716" w14:textId="485A2776" w:rsidR="00A660FE" w:rsidRDefault="00A660FE">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_Toc131378840 \h </w:instrText>
      </w:r>
      <w:r>
        <w:rPr>
          <w:noProof/>
        </w:rPr>
      </w:r>
      <w:r>
        <w:rPr>
          <w:noProof/>
        </w:rPr>
        <w:fldChar w:fldCharType="separate"/>
      </w:r>
      <w:r>
        <w:rPr>
          <w:noProof/>
        </w:rPr>
        <w:t>332</w:t>
      </w:r>
      <w:r>
        <w:rPr>
          <w:noProof/>
        </w:rPr>
        <w:fldChar w:fldCharType="end"/>
      </w:r>
    </w:p>
    <w:p w14:paraId="22FFBF61" w14:textId="13A01E49" w:rsidR="00A660FE" w:rsidRDefault="00A660FE">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_Toc131378841 \h </w:instrText>
      </w:r>
      <w:r>
        <w:rPr>
          <w:noProof/>
        </w:rPr>
      </w:r>
      <w:r>
        <w:rPr>
          <w:noProof/>
        </w:rPr>
        <w:fldChar w:fldCharType="separate"/>
      </w:r>
      <w:r>
        <w:rPr>
          <w:noProof/>
        </w:rPr>
        <w:t>332</w:t>
      </w:r>
      <w:r>
        <w:rPr>
          <w:noProof/>
        </w:rPr>
        <w:fldChar w:fldCharType="end"/>
      </w:r>
    </w:p>
    <w:p w14:paraId="485DC268" w14:textId="4E950886" w:rsidR="00A660FE" w:rsidRDefault="00A660FE">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_Toc131378842 \h </w:instrText>
      </w:r>
      <w:r>
        <w:rPr>
          <w:noProof/>
        </w:rPr>
      </w:r>
      <w:r>
        <w:rPr>
          <w:noProof/>
        </w:rPr>
        <w:fldChar w:fldCharType="separate"/>
      </w:r>
      <w:r>
        <w:rPr>
          <w:noProof/>
        </w:rPr>
        <w:t>332</w:t>
      </w:r>
      <w:r>
        <w:rPr>
          <w:noProof/>
        </w:rPr>
        <w:fldChar w:fldCharType="end"/>
      </w:r>
    </w:p>
    <w:p w14:paraId="4FF7E546" w14:textId="277B517F" w:rsidR="00A660FE" w:rsidRDefault="00A660FE">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_Toc131378843 \h </w:instrText>
      </w:r>
      <w:r>
        <w:rPr>
          <w:noProof/>
        </w:rPr>
      </w:r>
      <w:r>
        <w:rPr>
          <w:noProof/>
        </w:rPr>
        <w:fldChar w:fldCharType="separate"/>
      </w:r>
      <w:r>
        <w:rPr>
          <w:noProof/>
        </w:rPr>
        <w:t>333</w:t>
      </w:r>
      <w:r>
        <w:rPr>
          <w:noProof/>
        </w:rPr>
        <w:fldChar w:fldCharType="end"/>
      </w:r>
    </w:p>
    <w:p w14:paraId="742391EE" w14:textId="1D2B2E0B" w:rsidR="00A660FE" w:rsidRDefault="00A660FE">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_Toc131378844 \h </w:instrText>
      </w:r>
      <w:r>
        <w:rPr>
          <w:noProof/>
        </w:rPr>
      </w:r>
      <w:r>
        <w:rPr>
          <w:noProof/>
        </w:rPr>
        <w:fldChar w:fldCharType="separate"/>
      </w:r>
      <w:r>
        <w:rPr>
          <w:noProof/>
        </w:rPr>
        <w:t>333</w:t>
      </w:r>
      <w:r>
        <w:rPr>
          <w:noProof/>
        </w:rPr>
        <w:fldChar w:fldCharType="end"/>
      </w:r>
    </w:p>
    <w:p w14:paraId="13A2600F" w14:textId="602D4B4B" w:rsidR="00A660FE" w:rsidRDefault="00A660FE">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_Toc131378845 \h </w:instrText>
      </w:r>
      <w:r>
        <w:rPr>
          <w:noProof/>
        </w:rPr>
      </w:r>
      <w:r>
        <w:rPr>
          <w:noProof/>
        </w:rPr>
        <w:fldChar w:fldCharType="separate"/>
      </w:r>
      <w:r>
        <w:rPr>
          <w:noProof/>
        </w:rPr>
        <w:t>333</w:t>
      </w:r>
      <w:r>
        <w:rPr>
          <w:noProof/>
        </w:rPr>
        <w:fldChar w:fldCharType="end"/>
      </w:r>
    </w:p>
    <w:p w14:paraId="574BD805" w14:textId="18390625" w:rsidR="00A660FE" w:rsidRDefault="00A660FE">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_Toc131378846 \h </w:instrText>
      </w:r>
      <w:r>
        <w:rPr>
          <w:noProof/>
        </w:rPr>
      </w:r>
      <w:r>
        <w:rPr>
          <w:noProof/>
        </w:rPr>
        <w:fldChar w:fldCharType="separate"/>
      </w:r>
      <w:r>
        <w:rPr>
          <w:noProof/>
        </w:rPr>
        <w:t>333</w:t>
      </w:r>
      <w:r>
        <w:rPr>
          <w:noProof/>
        </w:rPr>
        <w:fldChar w:fldCharType="end"/>
      </w:r>
    </w:p>
    <w:p w14:paraId="13AB16FA" w14:textId="07291747" w:rsidR="00A660FE" w:rsidRDefault="00A660FE">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_Toc131378847 \h </w:instrText>
      </w:r>
      <w:r>
        <w:rPr>
          <w:noProof/>
        </w:rPr>
      </w:r>
      <w:r>
        <w:rPr>
          <w:noProof/>
        </w:rPr>
        <w:fldChar w:fldCharType="separate"/>
      </w:r>
      <w:r>
        <w:rPr>
          <w:noProof/>
        </w:rPr>
        <w:t>334</w:t>
      </w:r>
      <w:r>
        <w:rPr>
          <w:noProof/>
        </w:rPr>
        <w:fldChar w:fldCharType="end"/>
      </w:r>
    </w:p>
    <w:p w14:paraId="259D4286" w14:textId="68D2A362" w:rsidR="00A660FE" w:rsidRDefault="00A660FE">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_Toc131378848 \h </w:instrText>
      </w:r>
      <w:r>
        <w:rPr>
          <w:noProof/>
        </w:rPr>
      </w:r>
      <w:r>
        <w:rPr>
          <w:noProof/>
        </w:rPr>
        <w:fldChar w:fldCharType="separate"/>
      </w:r>
      <w:r>
        <w:rPr>
          <w:noProof/>
        </w:rPr>
        <w:t>334</w:t>
      </w:r>
      <w:r>
        <w:rPr>
          <w:noProof/>
        </w:rPr>
        <w:fldChar w:fldCharType="end"/>
      </w:r>
    </w:p>
    <w:p w14:paraId="1D0DD005" w14:textId="68271033" w:rsidR="00A660FE" w:rsidRDefault="00A660FE">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_Toc131378849 \h </w:instrText>
      </w:r>
      <w:r>
        <w:rPr>
          <w:noProof/>
        </w:rPr>
      </w:r>
      <w:r>
        <w:rPr>
          <w:noProof/>
        </w:rPr>
        <w:fldChar w:fldCharType="separate"/>
      </w:r>
      <w:r>
        <w:rPr>
          <w:noProof/>
        </w:rPr>
        <w:t>335</w:t>
      </w:r>
      <w:r>
        <w:rPr>
          <w:noProof/>
        </w:rPr>
        <w:fldChar w:fldCharType="end"/>
      </w:r>
    </w:p>
    <w:p w14:paraId="35F21247" w14:textId="67EC2B7F" w:rsidR="00A660FE" w:rsidRDefault="00A660FE">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_Toc131378850 \h </w:instrText>
      </w:r>
      <w:r>
        <w:rPr>
          <w:noProof/>
        </w:rPr>
      </w:r>
      <w:r>
        <w:rPr>
          <w:noProof/>
        </w:rPr>
        <w:fldChar w:fldCharType="separate"/>
      </w:r>
      <w:r>
        <w:rPr>
          <w:noProof/>
        </w:rPr>
        <w:t>335</w:t>
      </w:r>
      <w:r>
        <w:rPr>
          <w:noProof/>
        </w:rPr>
        <w:fldChar w:fldCharType="end"/>
      </w:r>
    </w:p>
    <w:p w14:paraId="22B40C0E" w14:textId="6B85F231" w:rsidR="00A660FE" w:rsidRDefault="00A660FE">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_Toc131378851 \h </w:instrText>
      </w:r>
      <w:r>
        <w:rPr>
          <w:noProof/>
        </w:rPr>
      </w:r>
      <w:r>
        <w:rPr>
          <w:noProof/>
        </w:rPr>
        <w:fldChar w:fldCharType="separate"/>
      </w:r>
      <w:r>
        <w:rPr>
          <w:noProof/>
        </w:rPr>
        <w:t>336</w:t>
      </w:r>
      <w:r>
        <w:rPr>
          <w:noProof/>
        </w:rPr>
        <w:fldChar w:fldCharType="end"/>
      </w:r>
    </w:p>
    <w:p w14:paraId="703F3BE4" w14:textId="7ABF8A8C" w:rsidR="00A660FE" w:rsidRDefault="00A660FE">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_Toc131378852 \h </w:instrText>
      </w:r>
      <w:r>
        <w:rPr>
          <w:noProof/>
        </w:rPr>
      </w:r>
      <w:r>
        <w:rPr>
          <w:noProof/>
        </w:rPr>
        <w:fldChar w:fldCharType="separate"/>
      </w:r>
      <w:r>
        <w:rPr>
          <w:noProof/>
        </w:rPr>
        <w:t>336</w:t>
      </w:r>
      <w:r>
        <w:rPr>
          <w:noProof/>
        </w:rPr>
        <w:fldChar w:fldCharType="end"/>
      </w:r>
    </w:p>
    <w:p w14:paraId="44E98C9E" w14:textId="37C64F70" w:rsidR="00A660FE" w:rsidRDefault="00A660FE">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_Toc131378853 \h </w:instrText>
      </w:r>
      <w:r>
        <w:rPr>
          <w:noProof/>
        </w:rPr>
      </w:r>
      <w:r>
        <w:rPr>
          <w:noProof/>
        </w:rPr>
        <w:fldChar w:fldCharType="separate"/>
      </w:r>
      <w:r>
        <w:rPr>
          <w:noProof/>
        </w:rPr>
        <w:t>336</w:t>
      </w:r>
      <w:r>
        <w:rPr>
          <w:noProof/>
        </w:rPr>
        <w:fldChar w:fldCharType="end"/>
      </w:r>
    </w:p>
    <w:p w14:paraId="4EC46DBA" w14:textId="70D9FF76" w:rsidR="00A660FE" w:rsidRDefault="00A660FE">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_Toc131378854 \h </w:instrText>
      </w:r>
      <w:r>
        <w:rPr>
          <w:noProof/>
        </w:rPr>
      </w:r>
      <w:r>
        <w:rPr>
          <w:noProof/>
        </w:rPr>
        <w:fldChar w:fldCharType="separate"/>
      </w:r>
      <w:r>
        <w:rPr>
          <w:noProof/>
        </w:rPr>
        <w:t>337</w:t>
      </w:r>
      <w:r>
        <w:rPr>
          <w:noProof/>
        </w:rPr>
        <w:fldChar w:fldCharType="end"/>
      </w:r>
    </w:p>
    <w:p w14:paraId="60B25ABA" w14:textId="24F896C1" w:rsidR="00A660FE" w:rsidRDefault="00A660FE">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_Toc131378855 \h </w:instrText>
      </w:r>
      <w:r>
        <w:rPr>
          <w:noProof/>
        </w:rPr>
      </w:r>
      <w:r>
        <w:rPr>
          <w:noProof/>
        </w:rPr>
        <w:fldChar w:fldCharType="separate"/>
      </w:r>
      <w:r>
        <w:rPr>
          <w:noProof/>
        </w:rPr>
        <w:t>337</w:t>
      </w:r>
      <w:r>
        <w:rPr>
          <w:noProof/>
        </w:rPr>
        <w:fldChar w:fldCharType="end"/>
      </w:r>
    </w:p>
    <w:p w14:paraId="354F6976" w14:textId="49912D5F" w:rsidR="00A660FE" w:rsidRDefault="00A660FE">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_Toc131378856 \h </w:instrText>
      </w:r>
      <w:r>
        <w:rPr>
          <w:noProof/>
        </w:rPr>
      </w:r>
      <w:r>
        <w:rPr>
          <w:noProof/>
        </w:rPr>
        <w:fldChar w:fldCharType="separate"/>
      </w:r>
      <w:r>
        <w:rPr>
          <w:noProof/>
        </w:rPr>
        <w:t>337</w:t>
      </w:r>
      <w:r>
        <w:rPr>
          <w:noProof/>
        </w:rPr>
        <w:fldChar w:fldCharType="end"/>
      </w:r>
    </w:p>
    <w:p w14:paraId="428DB02E" w14:textId="4F83909D" w:rsidR="00A660FE" w:rsidRDefault="00A660FE">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_Toc131378857 \h </w:instrText>
      </w:r>
      <w:r>
        <w:rPr>
          <w:noProof/>
        </w:rPr>
      </w:r>
      <w:r>
        <w:rPr>
          <w:noProof/>
        </w:rPr>
        <w:fldChar w:fldCharType="separate"/>
      </w:r>
      <w:r>
        <w:rPr>
          <w:noProof/>
        </w:rPr>
        <w:t>338</w:t>
      </w:r>
      <w:r>
        <w:rPr>
          <w:noProof/>
        </w:rPr>
        <w:fldChar w:fldCharType="end"/>
      </w:r>
    </w:p>
    <w:p w14:paraId="50ACA628" w14:textId="66B8FFE2" w:rsidR="00A660FE" w:rsidRDefault="00A660FE">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_Toc131378858 \h </w:instrText>
      </w:r>
      <w:r>
        <w:rPr>
          <w:noProof/>
        </w:rPr>
      </w:r>
      <w:r>
        <w:rPr>
          <w:noProof/>
        </w:rPr>
        <w:fldChar w:fldCharType="separate"/>
      </w:r>
      <w:r>
        <w:rPr>
          <w:noProof/>
        </w:rPr>
        <w:t>338</w:t>
      </w:r>
      <w:r>
        <w:rPr>
          <w:noProof/>
        </w:rPr>
        <w:fldChar w:fldCharType="end"/>
      </w:r>
    </w:p>
    <w:p w14:paraId="0A6F3762" w14:textId="0FBC33AF" w:rsidR="00A660FE" w:rsidRDefault="00A660FE">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_Toc131378859 \h </w:instrText>
      </w:r>
      <w:r>
        <w:rPr>
          <w:noProof/>
        </w:rPr>
      </w:r>
      <w:r>
        <w:rPr>
          <w:noProof/>
        </w:rPr>
        <w:fldChar w:fldCharType="separate"/>
      </w:r>
      <w:r>
        <w:rPr>
          <w:noProof/>
        </w:rPr>
        <w:t>339</w:t>
      </w:r>
      <w:r>
        <w:rPr>
          <w:noProof/>
        </w:rPr>
        <w:fldChar w:fldCharType="end"/>
      </w:r>
    </w:p>
    <w:p w14:paraId="67AC5ED3" w14:textId="4012FBED" w:rsidR="00A660FE" w:rsidRDefault="00A660FE">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_Toc131378860 \h </w:instrText>
      </w:r>
      <w:r>
        <w:rPr>
          <w:noProof/>
        </w:rPr>
      </w:r>
      <w:r>
        <w:rPr>
          <w:noProof/>
        </w:rPr>
        <w:fldChar w:fldCharType="separate"/>
      </w:r>
      <w:r>
        <w:rPr>
          <w:noProof/>
        </w:rPr>
        <w:t>340</w:t>
      </w:r>
      <w:r>
        <w:rPr>
          <w:noProof/>
        </w:rPr>
        <w:fldChar w:fldCharType="end"/>
      </w:r>
    </w:p>
    <w:p w14:paraId="5ABEB5A5" w14:textId="334FDF7C" w:rsidR="00A660FE" w:rsidRDefault="00A660FE">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_Toc131378861 \h </w:instrText>
      </w:r>
      <w:r>
        <w:rPr>
          <w:noProof/>
        </w:rPr>
      </w:r>
      <w:r>
        <w:rPr>
          <w:noProof/>
        </w:rPr>
        <w:fldChar w:fldCharType="separate"/>
      </w:r>
      <w:r>
        <w:rPr>
          <w:noProof/>
        </w:rPr>
        <w:t>340</w:t>
      </w:r>
      <w:r>
        <w:rPr>
          <w:noProof/>
        </w:rPr>
        <w:fldChar w:fldCharType="end"/>
      </w:r>
    </w:p>
    <w:p w14:paraId="614B517B" w14:textId="5204D4EB" w:rsidR="00A660FE" w:rsidRDefault="00A660FE">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_Toc131378862 \h </w:instrText>
      </w:r>
      <w:r>
        <w:rPr>
          <w:noProof/>
        </w:rPr>
      </w:r>
      <w:r>
        <w:rPr>
          <w:noProof/>
        </w:rPr>
        <w:fldChar w:fldCharType="separate"/>
      </w:r>
      <w:r>
        <w:rPr>
          <w:noProof/>
        </w:rPr>
        <w:t>340</w:t>
      </w:r>
      <w:r>
        <w:rPr>
          <w:noProof/>
        </w:rPr>
        <w:fldChar w:fldCharType="end"/>
      </w:r>
    </w:p>
    <w:p w14:paraId="2181D405" w14:textId="7B285248" w:rsidR="00A660FE" w:rsidRDefault="00A660FE">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_Toc131378863 \h </w:instrText>
      </w:r>
      <w:r>
        <w:rPr>
          <w:noProof/>
        </w:rPr>
      </w:r>
      <w:r>
        <w:rPr>
          <w:noProof/>
        </w:rPr>
        <w:fldChar w:fldCharType="separate"/>
      </w:r>
      <w:r>
        <w:rPr>
          <w:noProof/>
        </w:rPr>
        <w:t>341</w:t>
      </w:r>
      <w:r>
        <w:rPr>
          <w:noProof/>
        </w:rPr>
        <w:fldChar w:fldCharType="end"/>
      </w:r>
    </w:p>
    <w:p w14:paraId="0CAF92B8" w14:textId="42F6C003" w:rsidR="00A660FE" w:rsidRDefault="00A660FE">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D642CC">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_Toc131378864 \h </w:instrText>
      </w:r>
      <w:r>
        <w:rPr>
          <w:noProof/>
        </w:rPr>
      </w:r>
      <w:r>
        <w:rPr>
          <w:noProof/>
        </w:rPr>
        <w:fldChar w:fldCharType="separate"/>
      </w:r>
      <w:r>
        <w:rPr>
          <w:noProof/>
        </w:rPr>
        <w:t>341</w:t>
      </w:r>
      <w:r>
        <w:rPr>
          <w:noProof/>
        </w:rPr>
        <w:fldChar w:fldCharType="end"/>
      </w:r>
    </w:p>
    <w:p w14:paraId="469C5A96" w14:textId="6C7823DF" w:rsidR="00A660FE" w:rsidRDefault="00A660FE">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D642CC">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_Toc131378865 \h </w:instrText>
      </w:r>
      <w:r>
        <w:rPr>
          <w:noProof/>
        </w:rPr>
      </w:r>
      <w:r>
        <w:rPr>
          <w:noProof/>
        </w:rPr>
        <w:fldChar w:fldCharType="separate"/>
      </w:r>
      <w:r>
        <w:rPr>
          <w:noProof/>
        </w:rPr>
        <w:t>342</w:t>
      </w:r>
      <w:r>
        <w:rPr>
          <w:noProof/>
        </w:rPr>
        <w:fldChar w:fldCharType="end"/>
      </w:r>
    </w:p>
    <w:p w14:paraId="774BF9BD" w14:textId="3AEBFAA1" w:rsidR="00A660FE" w:rsidRDefault="00A660FE">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D642CC">
        <w:rPr>
          <w:noProof/>
          <w:lang w:val="en-US"/>
        </w:rPr>
        <w:t>Extension response type</w:t>
      </w:r>
      <w:r>
        <w:rPr>
          <w:noProof/>
        </w:rPr>
        <w:tab/>
      </w:r>
      <w:r>
        <w:rPr>
          <w:noProof/>
        </w:rPr>
        <w:fldChar w:fldCharType="begin" w:fldLock="1"/>
      </w:r>
      <w:r>
        <w:rPr>
          <w:noProof/>
        </w:rPr>
        <w:instrText xml:space="preserve"> PAGEREF _Toc131378866 \h </w:instrText>
      </w:r>
      <w:r>
        <w:rPr>
          <w:noProof/>
        </w:rPr>
      </w:r>
      <w:r>
        <w:rPr>
          <w:noProof/>
        </w:rPr>
        <w:fldChar w:fldCharType="separate"/>
      </w:r>
      <w:r>
        <w:rPr>
          <w:noProof/>
        </w:rPr>
        <w:t>342</w:t>
      </w:r>
      <w:r>
        <w:rPr>
          <w:noProof/>
        </w:rPr>
        <w:fldChar w:fldCharType="end"/>
      </w:r>
    </w:p>
    <w:p w14:paraId="38B8D247" w14:textId="381E3DAC" w:rsidR="00A660FE" w:rsidRDefault="00A660FE">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_Toc131378867 \h </w:instrText>
      </w:r>
      <w:r>
        <w:rPr>
          <w:noProof/>
        </w:rPr>
      </w:r>
      <w:r>
        <w:rPr>
          <w:noProof/>
        </w:rPr>
        <w:fldChar w:fldCharType="separate"/>
      </w:r>
      <w:r>
        <w:rPr>
          <w:noProof/>
        </w:rPr>
        <w:t>343</w:t>
      </w:r>
      <w:r>
        <w:rPr>
          <w:noProof/>
        </w:rPr>
        <w:fldChar w:fldCharType="end"/>
      </w:r>
    </w:p>
    <w:p w14:paraId="2567C922" w14:textId="11946D3F" w:rsidR="00A660FE" w:rsidRDefault="00A660FE">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_Toc131378868 \h </w:instrText>
      </w:r>
      <w:r>
        <w:rPr>
          <w:noProof/>
        </w:rPr>
      </w:r>
      <w:r>
        <w:rPr>
          <w:noProof/>
        </w:rPr>
        <w:fldChar w:fldCharType="separate"/>
      </w:r>
      <w:r>
        <w:rPr>
          <w:noProof/>
        </w:rPr>
        <w:t>343</w:t>
      </w:r>
      <w:r>
        <w:rPr>
          <w:noProof/>
        </w:rPr>
        <w:fldChar w:fldCharType="end"/>
      </w:r>
    </w:p>
    <w:p w14:paraId="199BE0F1" w14:textId="5BEFB1D2" w:rsidR="00A660FE" w:rsidRDefault="00A660FE">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_Toc131378869 \h </w:instrText>
      </w:r>
      <w:r>
        <w:rPr>
          <w:noProof/>
        </w:rPr>
      </w:r>
      <w:r>
        <w:rPr>
          <w:noProof/>
        </w:rPr>
        <w:fldChar w:fldCharType="separate"/>
      </w:r>
      <w:r>
        <w:rPr>
          <w:noProof/>
        </w:rPr>
        <w:t>344</w:t>
      </w:r>
      <w:r>
        <w:rPr>
          <w:noProof/>
        </w:rPr>
        <w:fldChar w:fldCharType="end"/>
      </w:r>
    </w:p>
    <w:p w14:paraId="0C112AE3" w14:textId="0B8CFB5A" w:rsidR="00A660FE" w:rsidRDefault="00A660FE">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_Toc131378870 \h </w:instrText>
      </w:r>
      <w:r>
        <w:rPr>
          <w:noProof/>
        </w:rPr>
      </w:r>
      <w:r>
        <w:rPr>
          <w:noProof/>
        </w:rPr>
        <w:fldChar w:fldCharType="separate"/>
      </w:r>
      <w:r>
        <w:rPr>
          <w:noProof/>
        </w:rPr>
        <w:t>345</w:t>
      </w:r>
      <w:r>
        <w:rPr>
          <w:noProof/>
        </w:rPr>
        <w:fldChar w:fldCharType="end"/>
      </w:r>
    </w:p>
    <w:p w14:paraId="09A6F5D3" w14:textId="2F844832" w:rsidR="00A660FE" w:rsidRDefault="00A660FE">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_Toc131378871 \h </w:instrText>
      </w:r>
      <w:r>
        <w:rPr>
          <w:noProof/>
        </w:rPr>
      </w:r>
      <w:r>
        <w:rPr>
          <w:noProof/>
        </w:rPr>
        <w:fldChar w:fldCharType="separate"/>
      </w:r>
      <w:r>
        <w:rPr>
          <w:noProof/>
        </w:rPr>
        <w:t>345</w:t>
      </w:r>
      <w:r>
        <w:rPr>
          <w:noProof/>
        </w:rPr>
        <w:fldChar w:fldCharType="end"/>
      </w:r>
    </w:p>
    <w:p w14:paraId="65314B55" w14:textId="7F7DBA6E" w:rsidR="00A660FE" w:rsidRDefault="00A660FE">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_Toc131378872 \h </w:instrText>
      </w:r>
      <w:r>
        <w:rPr>
          <w:noProof/>
        </w:rPr>
      </w:r>
      <w:r>
        <w:rPr>
          <w:noProof/>
        </w:rPr>
        <w:fldChar w:fldCharType="separate"/>
      </w:r>
      <w:r>
        <w:rPr>
          <w:noProof/>
        </w:rPr>
        <w:t>345</w:t>
      </w:r>
      <w:r>
        <w:rPr>
          <w:noProof/>
        </w:rPr>
        <w:fldChar w:fldCharType="end"/>
      </w:r>
    </w:p>
    <w:p w14:paraId="2F23F81D" w14:textId="41AEBDD9" w:rsidR="00A660FE" w:rsidRDefault="00A660FE">
      <w:pPr>
        <w:pStyle w:val="TOC3"/>
        <w:rPr>
          <w:rFonts w:asciiTheme="minorHAnsi" w:eastAsiaTheme="minorEastAsia" w:hAnsiTheme="minorHAnsi" w:cstheme="minorBidi"/>
          <w:noProof/>
          <w:sz w:val="22"/>
          <w:szCs w:val="22"/>
          <w:lang w:eastAsia="en-GB"/>
        </w:rPr>
      </w:pPr>
      <w:r>
        <w:rPr>
          <w:noProof/>
        </w:rPr>
        <w:t>15.2.</w:t>
      </w:r>
      <w:r w:rsidRPr="00D642CC">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_Toc131378873 \h </w:instrText>
      </w:r>
      <w:r>
        <w:rPr>
          <w:noProof/>
        </w:rPr>
      </w:r>
      <w:r>
        <w:rPr>
          <w:noProof/>
        </w:rPr>
        <w:fldChar w:fldCharType="separate"/>
      </w:r>
      <w:r>
        <w:rPr>
          <w:noProof/>
        </w:rPr>
        <w:t>346</w:t>
      </w:r>
      <w:r>
        <w:rPr>
          <w:noProof/>
        </w:rPr>
        <w:fldChar w:fldCharType="end"/>
      </w:r>
    </w:p>
    <w:p w14:paraId="11F22A28" w14:textId="6E3CA63A" w:rsidR="00A660FE" w:rsidRDefault="00A660FE">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_Toc131378874 \h </w:instrText>
      </w:r>
      <w:r>
        <w:rPr>
          <w:noProof/>
        </w:rPr>
      </w:r>
      <w:r>
        <w:rPr>
          <w:noProof/>
        </w:rPr>
        <w:fldChar w:fldCharType="separate"/>
      </w:r>
      <w:r>
        <w:rPr>
          <w:noProof/>
        </w:rPr>
        <w:t>347</w:t>
      </w:r>
      <w:r>
        <w:rPr>
          <w:noProof/>
        </w:rPr>
        <w:fldChar w:fldCharType="end"/>
      </w:r>
    </w:p>
    <w:p w14:paraId="12480E29" w14:textId="597EC856" w:rsidR="00A660FE" w:rsidRDefault="00A660FE">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_Toc131378875 \h </w:instrText>
      </w:r>
      <w:r>
        <w:rPr>
          <w:noProof/>
        </w:rPr>
      </w:r>
      <w:r>
        <w:rPr>
          <w:noProof/>
        </w:rPr>
        <w:fldChar w:fldCharType="separate"/>
      </w:r>
      <w:r>
        <w:rPr>
          <w:noProof/>
        </w:rPr>
        <w:t>347</w:t>
      </w:r>
      <w:r>
        <w:rPr>
          <w:noProof/>
        </w:rPr>
        <w:fldChar w:fldCharType="end"/>
      </w:r>
    </w:p>
    <w:p w14:paraId="7153F543" w14:textId="69FD0BE6" w:rsidR="00A660FE" w:rsidRDefault="00A660FE">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_Toc131378876 \h </w:instrText>
      </w:r>
      <w:r>
        <w:rPr>
          <w:noProof/>
        </w:rPr>
      </w:r>
      <w:r>
        <w:rPr>
          <w:noProof/>
        </w:rPr>
        <w:fldChar w:fldCharType="separate"/>
      </w:r>
      <w:r>
        <w:rPr>
          <w:noProof/>
        </w:rPr>
        <w:t>347</w:t>
      </w:r>
      <w:r>
        <w:rPr>
          <w:noProof/>
        </w:rPr>
        <w:fldChar w:fldCharType="end"/>
      </w:r>
    </w:p>
    <w:p w14:paraId="3CF4F849" w14:textId="334D7ACB"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16.2.1</w:t>
      </w:r>
      <w:r>
        <w:rPr>
          <w:rFonts w:asciiTheme="minorHAnsi" w:eastAsiaTheme="minorEastAsia" w:hAnsiTheme="minorHAnsi" w:cstheme="minorBidi"/>
          <w:noProof/>
          <w:sz w:val="22"/>
          <w:szCs w:val="22"/>
          <w:lang w:eastAsia="en-GB"/>
        </w:rPr>
        <w:tab/>
      </w:r>
      <w:r w:rsidRPr="00D642CC">
        <w:rPr>
          <w:rFonts w:eastAsia="Malgun Gothic"/>
          <w:noProof/>
        </w:rPr>
        <w:t>Client procedures</w:t>
      </w:r>
      <w:r>
        <w:rPr>
          <w:noProof/>
        </w:rPr>
        <w:tab/>
      </w:r>
      <w:r>
        <w:rPr>
          <w:noProof/>
        </w:rPr>
        <w:fldChar w:fldCharType="begin" w:fldLock="1"/>
      </w:r>
      <w:r>
        <w:rPr>
          <w:noProof/>
        </w:rPr>
        <w:instrText xml:space="preserve"> PAGEREF _Toc131378877 \h </w:instrText>
      </w:r>
      <w:r>
        <w:rPr>
          <w:noProof/>
        </w:rPr>
      </w:r>
      <w:r>
        <w:rPr>
          <w:noProof/>
        </w:rPr>
        <w:fldChar w:fldCharType="separate"/>
      </w:r>
      <w:r>
        <w:rPr>
          <w:noProof/>
        </w:rPr>
        <w:t>347</w:t>
      </w:r>
      <w:r>
        <w:rPr>
          <w:noProof/>
        </w:rPr>
        <w:fldChar w:fldCharType="end"/>
      </w:r>
    </w:p>
    <w:p w14:paraId="1CE5E68F" w14:textId="7A50D6A4"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16.2.1.1</w:t>
      </w:r>
      <w:r>
        <w:rPr>
          <w:rFonts w:asciiTheme="minorHAnsi" w:eastAsiaTheme="minorEastAsia" w:hAnsiTheme="minorHAnsi" w:cstheme="minorBidi"/>
          <w:noProof/>
          <w:sz w:val="22"/>
          <w:szCs w:val="22"/>
          <w:lang w:eastAsia="en-GB"/>
        </w:rPr>
        <w:tab/>
      </w:r>
      <w:r w:rsidRPr="00D642CC">
        <w:rPr>
          <w:rFonts w:eastAsia="Malgun Gothic"/>
          <w:noProof/>
        </w:rPr>
        <w:t>Emergency alert origination</w:t>
      </w:r>
      <w:r>
        <w:rPr>
          <w:noProof/>
        </w:rPr>
        <w:tab/>
      </w:r>
      <w:r>
        <w:rPr>
          <w:noProof/>
        </w:rPr>
        <w:fldChar w:fldCharType="begin" w:fldLock="1"/>
      </w:r>
      <w:r>
        <w:rPr>
          <w:noProof/>
        </w:rPr>
        <w:instrText xml:space="preserve"> PAGEREF _Toc131378878 \h </w:instrText>
      </w:r>
      <w:r>
        <w:rPr>
          <w:noProof/>
        </w:rPr>
      </w:r>
      <w:r>
        <w:rPr>
          <w:noProof/>
        </w:rPr>
        <w:fldChar w:fldCharType="separate"/>
      </w:r>
      <w:r>
        <w:rPr>
          <w:noProof/>
        </w:rPr>
        <w:t>347</w:t>
      </w:r>
      <w:r>
        <w:rPr>
          <w:noProof/>
        </w:rPr>
        <w:fldChar w:fldCharType="end"/>
      </w:r>
    </w:p>
    <w:p w14:paraId="3ACAADDA" w14:textId="6B99B8DB"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16.2.1.2</w:t>
      </w:r>
      <w:r>
        <w:rPr>
          <w:rFonts w:asciiTheme="minorHAnsi" w:eastAsiaTheme="minorEastAsia" w:hAnsiTheme="minorHAnsi" w:cstheme="minorBidi"/>
          <w:noProof/>
          <w:sz w:val="22"/>
          <w:szCs w:val="22"/>
          <w:lang w:eastAsia="en-GB"/>
        </w:rPr>
        <w:tab/>
      </w:r>
      <w:r w:rsidRPr="00D642CC">
        <w:rPr>
          <w:rFonts w:eastAsia="Malgun Gothic"/>
          <w:noProof/>
        </w:rPr>
        <w:t>Emergency alert cancellation</w:t>
      </w:r>
      <w:r>
        <w:rPr>
          <w:noProof/>
        </w:rPr>
        <w:tab/>
      </w:r>
      <w:r>
        <w:rPr>
          <w:noProof/>
        </w:rPr>
        <w:fldChar w:fldCharType="begin" w:fldLock="1"/>
      </w:r>
      <w:r>
        <w:rPr>
          <w:noProof/>
        </w:rPr>
        <w:instrText xml:space="preserve"> PAGEREF _Toc131378879 \h </w:instrText>
      </w:r>
      <w:r>
        <w:rPr>
          <w:noProof/>
        </w:rPr>
      </w:r>
      <w:r>
        <w:rPr>
          <w:noProof/>
        </w:rPr>
        <w:fldChar w:fldCharType="separate"/>
      </w:r>
      <w:r>
        <w:rPr>
          <w:noProof/>
        </w:rPr>
        <w:t>349</w:t>
      </w:r>
      <w:r>
        <w:rPr>
          <w:noProof/>
        </w:rPr>
        <w:fldChar w:fldCharType="end"/>
      </w:r>
    </w:p>
    <w:p w14:paraId="0C7C5CFD" w14:textId="72B8EA5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w:t>
      </w:r>
      <w:r w:rsidRPr="00D642CC">
        <w:rPr>
          <w:rFonts w:eastAsia="Malgun Gothic"/>
          <w:noProof/>
          <w:lang w:val="en-US"/>
        </w:rPr>
        <w:t>6</w:t>
      </w:r>
      <w:r w:rsidRPr="00D642CC">
        <w:rPr>
          <w:rFonts w:eastAsia="Malgun Gothic"/>
          <w:noProof/>
        </w:rPr>
        <w:t>.2.1.3</w:t>
      </w:r>
      <w:r>
        <w:rPr>
          <w:rFonts w:asciiTheme="minorHAnsi" w:eastAsiaTheme="minorEastAsia" w:hAnsiTheme="minorHAnsi" w:cstheme="minorBidi"/>
          <w:noProof/>
          <w:sz w:val="22"/>
          <w:szCs w:val="22"/>
          <w:lang w:eastAsia="en-GB"/>
        </w:rPr>
        <w:tab/>
      </w:r>
      <w:r w:rsidRPr="00D642CC">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_Toc131378880 \h </w:instrText>
      </w:r>
      <w:r>
        <w:rPr>
          <w:noProof/>
        </w:rPr>
      </w:r>
      <w:r>
        <w:rPr>
          <w:noProof/>
        </w:rPr>
        <w:fldChar w:fldCharType="separate"/>
      </w:r>
      <w:r>
        <w:rPr>
          <w:noProof/>
        </w:rPr>
        <w:t>350</w:t>
      </w:r>
      <w:r>
        <w:rPr>
          <w:noProof/>
        </w:rPr>
        <w:fldChar w:fldCharType="end"/>
      </w:r>
    </w:p>
    <w:p w14:paraId="1A0812C1" w14:textId="554B66C7"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w:t>
      </w:r>
      <w:r w:rsidRPr="00D642CC">
        <w:rPr>
          <w:rFonts w:eastAsia="Malgun Gothic"/>
          <w:noProof/>
          <w:lang w:val="en-US"/>
        </w:rPr>
        <w:t>6</w:t>
      </w:r>
      <w:r w:rsidRPr="00D642CC">
        <w:rPr>
          <w:rFonts w:eastAsia="Malgun Gothic"/>
          <w:noProof/>
        </w:rPr>
        <w:t>.2.1.4</w:t>
      </w:r>
      <w:r>
        <w:rPr>
          <w:rFonts w:asciiTheme="minorHAnsi" w:eastAsiaTheme="minorEastAsia" w:hAnsiTheme="minorHAnsi" w:cstheme="minorBidi"/>
          <w:noProof/>
          <w:sz w:val="22"/>
          <w:szCs w:val="22"/>
          <w:lang w:eastAsia="en-GB"/>
        </w:rPr>
        <w:tab/>
      </w:r>
      <w:r w:rsidRPr="00D642CC">
        <w:rPr>
          <w:rFonts w:eastAsia="Calibri"/>
          <w:noProof/>
        </w:rPr>
        <w:t>MCData</w:t>
      </w:r>
      <w:r w:rsidRPr="00D642CC">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_Toc131378881 \h </w:instrText>
      </w:r>
      <w:r>
        <w:rPr>
          <w:noProof/>
        </w:rPr>
      </w:r>
      <w:r>
        <w:rPr>
          <w:noProof/>
        </w:rPr>
        <w:fldChar w:fldCharType="separate"/>
      </w:r>
      <w:r>
        <w:rPr>
          <w:noProof/>
        </w:rPr>
        <w:t>352</w:t>
      </w:r>
      <w:r>
        <w:rPr>
          <w:noProof/>
        </w:rPr>
        <w:fldChar w:fldCharType="end"/>
      </w:r>
    </w:p>
    <w:p w14:paraId="42C43C79" w14:textId="4D3F4DE2"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16.2.1.5</w:t>
      </w:r>
      <w:r>
        <w:rPr>
          <w:rFonts w:asciiTheme="minorHAnsi" w:eastAsiaTheme="minorEastAsia" w:hAnsiTheme="minorHAnsi" w:cstheme="minorBidi"/>
          <w:noProof/>
          <w:sz w:val="22"/>
          <w:szCs w:val="22"/>
          <w:lang w:eastAsia="en-GB"/>
        </w:rPr>
        <w:tab/>
      </w:r>
      <w:r w:rsidRPr="00D642CC">
        <w:rPr>
          <w:rFonts w:eastAsia="Malgun Gothic"/>
          <w:noProof/>
        </w:rPr>
        <w:t xml:space="preserve">MCData client receives notification of entry into or exit from </w:t>
      </w:r>
      <w:r>
        <w:rPr>
          <w:noProof/>
          <w:lang w:eastAsia="ko-KR"/>
        </w:rPr>
        <w:t xml:space="preserve">an emergency </w:t>
      </w:r>
      <w:r w:rsidRPr="00D642CC">
        <w:rPr>
          <w:noProof/>
          <w:lang w:val="en-US" w:eastAsia="ko-KR"/>
        </w:rPr>
        <w:t>alert area</w:t>
      </w:r>
      <w:r>
        <w:rPr>
          <w:noProof/>
        </w:rPr>
        <w:tab/>
      </w:r>
      <w:r>
        <w:rPr>
          <w:noProof/>
        </w:rPr>
        <w:fldChar w:fldCharType="begin" w:fldLock="1"/>
      </w:r>
      <w:r>
        <w:rPr>
          <w:noProof/>
        </w:rPr>
        <w:instrText xml:space="preserve"> PAGEREF _Toc131378882 \h </w:instrText>
      </w:r>
      <w:r>
        <w:rPr>
          <w:noProof/>
        </w:rPr>
      </w:r>
      <w:r>
        <w:rPr>
          <w:noProof/>
        </w:rPr>
        <w:fldChar w:fldCharType="separate"/>
      </w:r>
      <w:r>
        <w:rPr>
          <w:noProof/>
        </w:rPr>
        <w:t>353</w:t>
      </w:r>
      <w:r>
        <w:rPr>
          <w:noProof/>
        </w:rPr>
        <w:fldChar w:fldCharType="end"/>
      </w:r>
    </w:p>
    <w:p w14:paraId="7D50B6EF" w14:textId="4564D59E" w:rsidR="00A660FE" w:rsidRDefault="00A660FE">
      <w:pPr>
        <w:pStyle w:val="TOC3"/>
        <w:rPr>
          <w:rFonts w:asciiTheme="minorHAnsi" w:eastAsiaTheme="minorEastAsia" w:hAnsiTheme="minorHAnsi" w:cstheme="minorBidi"/>
          <w:noProof/>
          <w:sz w:val="22"/>
          <w:szCs w:val="22"/>
          <w:lang w:eastAsia="en-GB"/>
        </w:rPr>
      </w:pPr>
      <w:r>
        <w:rPr>
          <w:noProof/>
        </w:rPr>
        <w:t>1</w:t>
      </w:r>
      <w:r w:rsidRPr="00D642CC">
        <w:rPr>
          <w:noProof/>
          <w:lang w:val="en-US"/>
        </w:rPr>
        <w:t>6</w:t>
      </w:r>
      <w:r>
        <w:rPr>
          <w:noProof/>
        </w:rPr>
        <w:t>.</w:t>
      </w:r>
      <w:r w:rsidRPr="00D642CC">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D642CC">
        <w:rPr>
          <w:noProof/>
          <w:lang w:val="en-US"/>
        </w:rPr>
        <w:t>Data</w:t>
      </w:r>
      <w:r>
        <w:rPr>
          <w:noProof/>
        </w:rPr>
        <w:t xml:space="preserve"> function procedures</w:t>
      </w:r>
      <w:r>
        <w:rPr>
          <w:noProof/>
        </w:rPr>
        <w:tab/>
      </w:r>
      <w:r>
        <w:rPr>
          <w:noProof/>
        </w:rPr>
        <w:fldChar w:fldCharType="begin" w:fldLock="1"/>
      </w:r>
      <w:r>
        <w:rPr>
          <w:noProof/>
        </w:rPr>
        <w:instrText xml:space="preserve"> PAGEREF _Toc131378883 \h </w:instrText>
      </w:r>
      <w:r>
        <w:rPr>
          <w:noProof/>
        </w:rPr>
      </w:r>
      <w:r>
        <w:rPr>
          <w:noProof/>
        </w:rPr>
        <w:fldChar w:fldCharType="separate"/>
      </w:r>
      <w:r>
        <w:rPr>
          <w:noProof/>
        </w:rPr>
        <w:t>353</w:t>
      </w:r>
      <w:r>
        <w:rPr>
          <w:noProof/>
        </w:rPr>
        <w:fldChar w:fldCharType="end"/>
      </w:r>
    </w:p>
    <w:p w14:paraId="1C86EBE2" w14:textId="3A2F314B" w:rsidR="00A660FE" w:rsidRDefault="00A660FE">
      <w:pPr>
        <w:pStyle w:val="TOC4"/>
        <w:rPr>
          <w:rFonts w:asciiTheme="minorHAnsi" w:eastAsiaTheme="minorEastAsia" w:hAnsiTheme="minorHAnsi" w:cstheme="minorBidi"/>
          <w:noProof/>
          <w:sz w:val="22"/>
          <w:szCs w:val="22"/>
          <w:lang w:eastAsia="en-GB"/>
        </w:rPr>
      </w:pPr>
      <w:r>
        <w:rPr>
          <w:noProof/>
        </w:rPr>
        <w:t>1</w:t>
      </w:r>
      <w:r w:rsidRPr="00D642CC">
        <w:rPr>
          <w:noProof/>
          <w:lang w:val="en-US"/>
        </w:rPr>
        <w:t>6</w:t>
      </w:r>
      <w:r>
        <w:rPr>
          <w:noProof/>
        </w:rPr>
        <w:t>.</w:t>
      </w:r>
      <w:r w:rsidRPr="00D642CC">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D642CC">
        <w:rPr>
          <w:noProof/>
          <w:lang w:val="en-US"/>
        </w:rPr>
        <w:t>Data</w:t>
      </w:r>
      <w:r>
        <w:rPr>
          <w:noProof/>
        </w:rPr>
        <w:t xml:space="preserve"> client</w:t>
      </w:r>
      <w:r>
        <w:rPr>
          <w:noProof/>
        </w:rPr>
        <w:tab/>
      </w:r>
      <w:r>
        <w:rPr>
          <w:noProof/>
        </w:rPr>
        <w:fldChar w:fldCharType="begin" w:fldLock="1"/>
      </w:r>
      <w:r>
        <w:rPr>
          <w:noProof/>
        </w:rPr>
        <w:instrText xml:space="preserve"> PAGEREF _Toc131378884 \h </w:instrText>
      </w:r>
      <w:r>
        <w:rPr>
          <w:noProof/>
        </w:rPr>
      </w:r>
      <w:r>
        <w:rPr>
          <w:noProof/>
        </w:rPr>
        <w:fldChar w:fldCharType="separate"/>
      </w:r>
      <w:r>
        <w:rPr>
          <w:noProof/>
        </w:rPr>
        <w:t>353</w:t>
      </w:r>
      <w:r>
        <w:rPr>
          <w:noProof/>
        </w:rPr>
        <w:fldChar w:fldCharType="end"/>
      </w:r>
    </w:p>
    <w:p w14:paraId="7F13F6B8" w14:textId="6E23A4C3"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D642CC">
        <w:rPr>
          <w:noProof/>
          <w:lang w:val="en-US"/>
        </w:rPr>
        <w:t>Data</w:t>
      </w:r>
      <w:r>
        <w:rPr>
          <w:noProof/>
        </w:rPr>
        <w:t xml:space="preserve"> client</w:t>
      </w:r>
      <w:r>
        <w:rPr>
          <w:noProof/>
        </w:rPr>
        <w:tab/>
      </w:r>
      <w:r>
        <w:rPr>
          <w:noProof/>
        </w:rPr>
        <w:fldChar w:fldCharType="begin" w:fldLock="1"/>
      </w:r>
      <w:r>
        <w:rPr>
          <w:noProof/>
        </w:rPr>
        <w:instrText xml:space="preserve"> PAGEREF _Toc131378885 \h </w:instrText>
      </w:r>
      <w:r>
        <w:rPr>
          <w:noProof/>
        </w:rPr>
      </w:r>
      <w:r>
        <w:rPr>
          <w:noProof/>
        </w:rPr>
        <w:fldChar w:fldCharType="separate"/>
      </w:r>
      <w:r>
        <w:rPr>
          <w:noProof/>
        </w:rPr>
        <w:t>355</w:t>
      </w:r>
      <w:r>
        <w:rPr>
          <w:noProof/>
        </w:rPr>
        <w:fldChar w:fldCharType="end"/>
      </w:r>
    </w:p>
    <w:p w14:paraId="3BECE4D5" w14:textId="5D83B35D" w:rsidR="00A660FE" w:rsidRDefault="00A660FE">
      <w:pPr>
        <w:pStyle w:val="TOC4"/>
        <w:rPr>
          <w:rFonts w:asciiTheme="minorHAnsi" w:eastAsiaTheme="minorEastAsia" w:hAnsiTheme="minorHAnsi" w:cstheme="minorBidi"/>
          <w:noProof/>
          <w:sz w:val="22"/>
          <w:szCs w:val="22"/>
          <w:lang w:eastAsia="en-GB"/>
        </w:rPr>
      </w:pPr>
      <w:r>
        <w:rPr>
          <w:noProof/>
        </w:rPr>
        <w:t>1</w:t>
      </w:r>
      <w:r w:rsidRPr="00D642CC">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_Toc131378886 \h </w:instrText>
      </w:r>
      <w:r>
        <w:rPr>
          <w:noProof/>
        </w:rPr>
      </w:r>
      <w:r>
        <w:rPr>
          <w:noProof/>
        </w:rPr>
        <w:fldChar w:fldCharType="separate"/>
      </w:r>
      <w:r>
        <w:rPr>
          <w:noProof/>
        </w:rPr>
        <w:t>356</w:t>
      </w:r>
      <w:r>
        <w:rPr>
          <w:noProof/>
        </w:rPr>
        <w:fldChar w:fldCharType="end"/>
      </w:r>
    </w:p>
    <w:p w14:paraId="0A13A01D" w14:textId="6DC8577B" w:rsidR="00A660FE" w:rsidRDefault="00A660FE">
      <w:pPr>
        <w:pStyle w:val="TOC3"/>
        <w:rPr>
          <w:rFonts w:asciiTheme="minorHAnsi" w:eastAsiaTheme="minorEastAsia" w:hAnsiTheme="minorHAnsi" w:cstheme="minorBidi"/>
          <w:noProof/>
          <w:sz w:val="22"/>
          <w:szCs w:val="22"/>
          <w:lang w:eastAsia="en-GB"/>
        </w:rPr>
      </w:pPr>
      <w:r>
        <w:rPr>
          <w:noProof/>
        </w:rPr>
        <w:t>1</w:t>
      </w:r>
      <w:r w:rsidRPr="00D642CC">
        <w:rPr>
          <w:noProof/>
          <w:lang w:val="en-US"/>
        </w:rPr>
        <w:t>6</w:t>
      </w:r>
      <w:r>
        <w:rPr>
          <w:noProof/>
        </w:rPr>
        <w:t>.</w:t>
      </w:r>
      <w:r w:rsidRPr="00D642CC">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D642CC">
        <w:rPr>
          <w:noProof/>
          <w:lang w:val="en-US"/>
        </w:rPr>
        <w:t>Data</w:t>
      </w:r>
      <w:r>
        <w:rPr>
          <w:noProof/>
        </w:rPr>
        <w:t xml:space="preserve"> function procedures</w:t>
      </w:r>
      <w:r>
        <w:rPr>
          <w:noProof/>
        </w:rPr>
        <w:tab/>
      </w:r>
      <w:r>
        <w:rPr>
          <w:noProof/>
        </w:rPr>
        <w:fldChar w:fldCharType="begin" w:fldLock="1"/>
      </w:r>
      <w:r>
        <w:rPr>
          <w:noProof/>
        </w:rPr>
        <w:instrText xml:space="preserve"> PAGEREF _Toc131378887 \h </w:instrText>
      </w:r>
      <w:r>
        <w:rPr>
          <w:noProof/>
        </w:rPr>
      </w:r>
      <w:r>
        <w:rPr>
          <w:noProof/>
        </w:rPr>
        <w:fldChar w:fldCharType="separate"/>
      </w:r>
      <w:r>
        <w:rPr>
          <w:noProof/>
        </w:rPr>
        <w:t>356</w:t>
      </w:r>
      <w:r>
        <w:rPr>
          <w:noProof/>
        </w:rPr>
        <w:fldChar w:fldCharType="end"/>
      </w:r>
    </w:p>
    <w:p w14:paraId="2DF23F1E" w14:textId="0A10BAA5" w:rsidR="00A660FE" w:rsidRDefault="00A660FE">
      <w:pPr>
        <w:pStyle w:val="TOC4"/>
        <w:rPr>
          <w:rFonts w:asciiTheme="minorHAnsi" w:eastAsiaTheme="minorEastAsia" w:hAnsiTheme="minorHAnsi" w:cstheme="minorBidi"/>
          <w:noProof/>
          <w:sz w:val="22"/>
          <w:szCs w:val="22"/>
          <w:lang w:eastAsia="en-GB"/>
        </w:rPr>
      </w:pPr>
      <w:r>
        <w:rPr>
          <w:noProof/>
        </w:rPr>
        <w:t>1</w:t>
      </w:r>
      <w:r w:rsidRPr="00D642CC">
        <w:rPr>
          <w:noProof/>
          <w:lang w:val="en-US"/>
        </w:rPr>
        <w:t>6</w:t>
      </w:r>
      <w:r>
        <w:rPr>
          <w:noProof/>
        </w:rPr>
        <w:t>.</w:t>
      </w:r>
      <w:r w:rsidRPr="00D642CC">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_Toc131378888 \h </w:instrText>
      </w:r>
      <w:r>
        <w:rPr>
          <w:noProof/>
        </w:rPr>
      </w:r>
      <w:r>
        <w:rPr>
          <w:noProof/>
        </w:rPr>
        <w:fldChar w:fldCharType="separate"/>
      </w:r>
      <w:r>
        <w:rPr>
          <w:noProof/>
        </w:rPr>
        <w:t>356</w:t>
      </w:r>
      <w:r>
        <w:rPr>
          <w:noProof/>
        </w:rPr>
        <w:fldChar w:fldCharType="end"/>
      </w:r>
    </w:p>
    <w:p w14:paraId="416C3FC9" w14:textId="5284A4DA" w:rsidR="00A660FE" w:rsidRDefault="00A660FE">
      <w:pPr>
        <w:pStyle w:val="TOC4"/>
        <w:rPr>
          <w:rFonts w:asciiTheme="minorHAnsi" w:eastAsiaTheme="minorEastAsia" w:hAnsiTheme="minorHAnsi" w:cstheme="minorBidi"/>
          <w:noProof/>
          <w:sz w:val="22"/>
          <w:szCs w:val="22"/>
          <w:lang w:eastAsia="en-GB"/>
        </w:rPr>
      </w:pPr>
      <w:r>
        <w:rPr>
          <w:noProof/>
        </w:rPr>
        <w:t>1</w:t>
      </w:r>
      <w:r w:rsidRPr="00D642CC">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_Toc131378889 \h </w:instrText>
      </w:r>
      <w:r>
        <w:rPr>
          <w:noProof/>
        </w:rPr>
      </w:r>
      <w:r>
        <w:rPr>
          <w:noProof/>
        </w:rPr>
        <w:fldChar w:fldCharType="separate"/>
      </w:r>
      <w:r>
        <w:rPr>
          <w:noProof/>
        </w:rPr>
        <w:t>358</w:t>
      </w:r>
      <w:r>
        <w:rPr>
          <w:noProof/>
        </w:rPr>
        <w:fldChar w:fldCharType="end"/>
      </w:r>
    </w:p>
    <w:p w14:paraId="70D7CC59" w14:textId="22A84AC0" w:rsidR="00A660FE" w:rsidRDefault="00A660FE">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_Toc131378890 \h </w:instrText>
      </w:r>
      <w:r>
        <w:rPr>
          <w:noProof/>
        </w:rPr>
      </w:r>
      <w:r>
        <w:rPr>
          <w:noProof/>
        </w:rPr>
        <w:fldChar w:fldCharType="separate"/>
      </w:r>
      <w:r>
        <w:rPr>
          <w:noProof/>
        </w:rPr>
        <w:t>361</w:t>
      </w:r>
      <w:r>
        <w:rPr>
          <w:noProof/>
        </w:rPr>
        <w:fldChar w:fldCharType="end"/>
      </w:r>
    </w:p>
    <w:p w14:paraId="21C7535E" w14:textId="342C865B"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16.3.1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_Toc131378891 \h </w:instrText>
      </w:r>
      <w:r>
        <w:rPr>
          <w:noProof/>
        </w:rPr>
      </w:r>
      <w:r>
        <w:rPr>
          <w:noProof/>
        </w:rPr>
        <w:fldChar w:fldCharType="separate"/>
      </w:r>
      <w:r>
        <w:rPr>
          <w:noProof/>
        </w:rPr>
        <w:t>361</w:t>
      </w:r>
      <w:r>
        <w:rPr>
          <w:noProof/>
        </w:rPr>
        <w:fldChar w:fldCharType="end"/>
      </w:r>
    </w:p>
    <w:p w14:paraId="76D5F950" w14:textId="4613C71B"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16.3.2</w:t>
      </w:r>
      <w:r>
        <w:rPr>
          <w:rFonts w:asciiTheme="minorHAnsi" w:eastAsiaTheme="minorEastAsia" w:hAnsiTheme="minorHAnsi" w:cstheme="minorBidi"/>
          <w:noProof/>
          <w:sz w:val="22"/>
          <w:szCs w:val="22"/>
          <w:lang w:eastAsia="en-GB"/>
        </w:rPr>
        <w:tab/>
      </w:r>
      <w:r w:rsidRPr="00D642CC">
        <w:rPr>
          <w:rFonts w:eastAsia="Malgun Gothic"/>
          <w:noProof/>
        </w:rPr>
        <w:t>Basic state machine</w:t>
      </w:r>
      <w:r>
        <w:rPr>
          <w:noProof/>
        </w:rPr>
        <w:tab/>
      </w:r>
      <w:r>
        <w:rPr>
          <w:noProof/>
        </w:rPr>
        <w:fldChar w:fldCharType="begin" w:fldLock="1"/>
      </w:r>
      <w:r>
        <w:rPr>
          <w:noProof/>
        </w:rPr>
        <w:instrText xml:space="preserve"> PAGEREF _Toc131378892 \h </w:instrText>
      </w:r>
      <w:r>
        <w:rPr>
          <w:noProof/>
        </w:rPr>
      </w:r>
      <w:r>
        <w:rPr>
          <w:noProof/>
        </w:rPr>
        <w:fldChar w:fldCharType="separate"/>
      </w:r>
      <w:r>
        <w:rPr>
          <w:noProof/>
        </w:rPr>
        <w:t>361</w:t>
      </w:r>
      <w:r>
        <w:rPr>
          <w:noProof/>
        </w:rPr>
        <w:fldChar w:fldCharType="end"/>
      </w:r>
    </w:p>
    <w:p w14:paraId="09CA6CCC" w14:textId="0B4B1C5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16.3.2.1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_Toc131378893 \h </w:instrText>
      </w:r>
      <w:r>
        <w:rPr>
          <w:noProof/>
        </w:rPr>
      </w:r>
      <w:r>
        <w:rPr>
          <w:noProof/>
        </w:rPr>
        <w:fldChar w:fldCharType="separate"/>
      </w:r>
      <w:r>
        <w:rPr>
          <w:noProof/>
        </w:rPr>
        <w:t>361</w:t>
      </w:r>
      <w:r>
        <w:rPr>
          <w:noProof/>
        </w:rPr>
        <w:fldChar w:fldCharType="end"/>
      </w:r>
    </w:p>
    <w:p w14:paraId="35BC95F7" w14:textId="055A3E3B"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lang w:eastAsia="zh-CN"/>
        </w:rPr>
        <w:t>16.3.2.2</w:t>
      </w:r>
      <w:r>
        <w:rPr>
          <w:rFonts w:asciiTheme="minorHAnsi" w:eastAsiaTheme="minorEastAsia" w:hAnsiTheme="minorHAnsi" w:cstheme="minorBidi"/>
          <w:noProof/>
          <w:sz w:val="22"/>
          <w:szCs w:val="22"/>
          <w:lang w:eastAsia="en-GB"/>
        </w:rPr>
        <w:tab/>
      </w:r>
      <w:r w:rsidRPr="00D642CC">
        <w:rPr>
          <w:rFonts w:eastAsia="Malgun Gothic"/>
          <w:noProof/>
        </w:rPr>
        <w:t>Emergency</w:t>
      </w:r>
      <w:r w:rsidRPr="00D642CC">
        <w:rPr>
          <w:rFonts w:eastAsia="Malgun Gothic"/>
          <w:noProof/>
          <w:lang w:eastAsia="zh-CN"/>
        </w:rPr>
        <w:t xml:space="preserve"> alert state machine</w:t>
      </w:r>
      <w:r>
        <w:rPr>
          <w:noProof/>
        </w:rPr>
        <w:tab/>
      </w:r>
      <w:r>
        <w:rPr>
          <w:noProof/>
        </w:rPr>
        <w:fldChar w:fldCharType="begin" w:fldLock="1"/>
      </w:r>
      <w:r>
        <w:rPr>
          <w:noProof/>
        </w:rPr>
        <w:instrText xml:space="preserve"> PAGEREF _Toc131378894 \h </w:instrText>
      </w:r>
      <w:r>
        <w:rPr>
          <w:noProof/>
        </w:rPr>
      </w:r>
      <w:r>
        <w:rPr>
          <w:noProof/>
        </w:rPr>
        <w:fldChar w:fldCharType="separate"/>
      </w:r>
      <w:r>
        <w:rPr>
          <w:noProof/>
        </w:rPr>
        <w:t>361</w:t>
      </w:r>
      <w:r>
        <w:rPr>
          <w:noProof/>
        </w:rPr>
        <w:fldChar w:fldCharType="end"/>
      </w:r>
    </w:p>
    <w:p w14:paraId="1ED205FD" w14:textId="33F1DD9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lang w:eastAsia="zh-CN"/>
        </w:rPr>
        <w:t>16.3.2.3</w:t>
      </w:r>
      <w:r>
        <w:rPr>
          <w:rFonts w:asciiTheme="minorHAnsi" w:eastAsiaTheme="minorEastAsia" w:hAnsiTheme="minorHAnsi" w:cstheme="minorBidi"/>
          <w:noProof/>
          <w:sz w:val="22"/>
          <w:szCs w:val="22"/>
          <w:lang w:eastAsia="en-GB"/>
        </w:rPr>
        <w:tab/>
      </w:r>
      <w:r w:rsidRPr="00D642CC">
        <w:rPr>
          <w:rFonts w:eastAsia="Malgun Gothic"/>
          <w:noProof/>
        </w:rPr>
        <w:t>Emergency alert</w:t>
      </w:r>
      <w:r w:rsidRPr="00D642CC">
        <w:rPr>
          <w:rFonts w:eastAsia="Malgun Gothic"/>
          <w:noProof/>
          <w:lang w:eastAsia="zh-CN"/>
        </w:rPr>
        <w:t xml:space="preserve"> states</w:t>
      </w:r>
      <w:r>
        <w:rPr>
          <w:noProof/>
        </w:rPr>
        <w:tab/>
      </w:r>
      <w:r>
        <w:rPr>
          <w:noProof/>
        </w:rPr>
        <w:fldChar w:fldCharType="begin" w:fldLock="1"/>
      </w:r>
      <w:r>
        <w:rPr>
          <w:noProof/>
        </w:rPr>
        <w:instrText xml:space="preserve"> PAGEREF _Toc131378895 \h </w:instrText>
      </w:r>
      <w:r>
        <w:rPr>
          <w:noProof/>
        </w:rPr>
      </w:r>
      <w:r>
        <w:rPr>
          <w:noProof/>
        </w:rPr>
        <w:fldChar w:fldCharType="separate"/>
      </w:r>
      <w:r>
        <w:rPr>
          <w:noProof/>
        </w:rPr>
        <w:t>361</w:t>
      </w:r>
      <w:r>
        <w:rPr>
          <w:noProof/>
        </w:rPr>
        <w:fldChar w:fldCharType="end"/>
      </w:r>
    </w:p>
    <w:p w14:paraId="7A3C8BE8" w14:textId="54028763"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16.3.2.3.1</w:t>
      </w:r>
      <w:r>
        <w:rPr>
          <w:rFonts w:asciiTheme="minorHAnsi" w:eastAsiaTheme="minorEastAsia" w:hAnsiTheme="minorHAnsi" w:cstheme="minorBidi"/>
          <w:noProof/>
          <w:sz w:val="22"/>
          <w:szCs w:val="22"/>
          <w:lang w:eastAsia="en-GB"/>
        </w:rPr>
        <w:tab/>
      </w:r>
      <w:r w:rsidRPr="00D642CC">
        <w:rPr>
          <w:rFonts w:eastAsia="Malgun Gothic"/>
          <w:noProof/>
        </w:rPr>
        <w:t>E1: Not in emergency state</w:t>
      </w:r>
      <w:r>
        <w:rPr>
          <w:noProof/>
        </w:rPr>
        <w:tab/>
      </w:r>
      <w:r>
        <w:rPr>
          <w:noProof/>
        </w:rPr>
        <w:fldChar w:fldCharType="begin" w:fldLock="1"/>
      </w:r>
      <w:r>
        <w:rPr>
          <w:noProof/>
        </w:rPr>
        <w:instrText xml:space="preserve"> PAGEREF _Toc131378896 \h </w:instrText>
      </w:r>
      <w:r>
        <w:rPr>
          <w:noProof/>
        </w:rPr>
      </w:r>
      <w:r>
        <w:rPr>
          <w:noProof/>
        </w:rPr>
        <w:fldChar w:fldCharType="separate"/>
      </w:r>
      <w:r>
        <w:rPr>
          <w:noProof/>
        </w:rPr>
        <w:t>361</w:t>
      </w:r>
      <w:r>
        <w:rPr>
          <w:noProof/>
        </w:rPr>
        <w:fldChar w:fldCharType="end"/>
      </w:r>
    </w:p>
    <w:p w14:paraId="7FD02AAE" w14:textId="5D93DA3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lang w:eastAsia="zh-CN"/>
        </w:rPr>
        <w:t>16.3.2.3.2</w:t>
      </w:r>
      <w:r>
        <w:rPr>
          <w:rFonts w:asciiTheme="minorHAnsi" w:eastAsiaTheme="minorEastAsia" w:hAnsiTheme="minorHAnsi" w:cstheme="minorBidi"/>
          <w:noProof/>
          <w:sz w:val="22"/>
          <w:szCs w:val="22"/>
          <w:lang w:eastAsia="en-GB"/>
        </w:rPr>
        <w:tab/>
      </w:r>
      <w:r w:rsidRPr="00D642CC">
        <w:rPr>
          <w:rFonts w:eastAsia="Malgun Gothic"/>
          <w:noProof/>
          <w:lang w:eastAsia="zh-CN"/>
        </w:rPr>
        <w:t>E2: Emergency state</w:t>
      </w:r>
      <w:r>
        <w:rPr>
          <w:noProof/>
        </w:rPr>
        <w:tab/>
      </w:r>
      <w:r>
        <w:rPr>
          <w:noProof/>
        </w:rPr>
        <w:fldChar w:fldCharType="begin" w:fldLock="1"/>
      </w:r>
      <w:r>
        <w:rPr>
          <w:noProof/>
        </w:rPr>
        <w:instrText xml:space="preserve"> PAGEREF _Toc131378897 \h </w:instrText>
      </w:r>
      <w:r>
        <w:rPr>
          <w:noProof/>
        </w:rPr>
      </w:r>
      <w:r>
        <w:rPr>
          <w:noProof/>
        </w:rPr>
        <w:fldChar w:fldCharType="separate"/>
      </w:r>
      <w:r>
        <w:rPr>
          <w:noProof/>
        </w:rPr>
        <w:t>361</w:t>
      </w:r>
      <w:r>
        <w:rPr>
          <w:noProof/>
        </w:rPr>
        <w:fldChar w:fldCharType="end"/>
      </w:r>
    </w:p>
    <w:p w14:paraId="70024886" w14:textId="3215EA13" w:rsidR="00A660FE" w:rsidRDefault="00A660FE">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_Toc131378898 \h </w:instrText>
      </w:r>
      <w:r>
        <w:rPr>
          <w:noProof/>
        </w:rPr>
      </w:r>
      <w:r>
        <w:rPr>
          <w:noProof/>
        </w:rPr>
        <w:fldChar w:fldCharType="separate"/>
      </w:r>
      <w:r>
        <w:rPr>
          <w:noProof/>
        </w:rPr>
        <w:t>362</w:t>
      </w:r>
      <w:r>
        <w:rPr>
          <w:noProof/>
        </w:rPr>
        <w:fldChar w:fldCharType="end"/>
      </w:r>
    </w:p>
    <w:p w14:paraId="22A52B80" w14:textId="410388DD" w:rsidR="00A660FE" w:rsidRDefault="00A660FE">
      <w:pPr>
        <w:pStyle w:val="TOC4"/>
        <w:rPr>
          <w:rFonts w:asciiTheme="minorHAnsi" w:eastAsiaTheme="minorEastAsia" w:hAnsiTheme="minorHAnsi" w:cstheme="minorBidi"/>
          <w:noProof/>
          <w:sz w:val="22"/>
          <w:szCs w:val="22"/>
          <w:lang w:eastAsia="en-GB"/>
        </w:rPr>
      </w:pPr>
      <w:r>
        <w:rPr>
          <w:noProof/>
        </w:rPr>
        <w:lastRenderedPageBreak/>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_Toc131378899 \h </w:instrText>
      </w:r>
      <w:r>
        <w:rPr>
          <w:noProof/>
        </w:rPr>
      </w:r>
      <w:r>
        <w:rPr>
          <w:noProof/>
        </w:rPr>
        <w:fldChar w:fldCharType="separate"/>
      </w:r>
      <w:r>
        <w:rPr>
          <w:noProof/>
        </w:rPr>
        <w:t>362</w:t>
      </w:r>
      <w:r>
        <w:rPr>
          <w:noProof/>
        </w:rPr>
        <w:fldChar w:fldCharType="end"/>
      </w:r>
    </w:p>
    <w:p w14:paraId="358299DA" w14:textId="7FFC5104"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16.3.3.2</w:t>
      </w:r>
      <w:r>
        <w:rPr>
          <w:rFonts w:asciiTheme="minorHAnsi" w:eastAsiaTheme="minorEastAsia" w:hAnsiTheme="minorHAnsi" w:cstheme="minorBidi"/>
          <w:noProof/>
          <w:sz w:val="22"/>
          <w:szCs w:val="22"/>
          <w:lang w:eastAsia="en-GB"/>
        </w:rPr>
        <w:tab/>
      </w:r>
      <w:r w:rsidRPr="00D642CC">
        <w:rPr>
          <w:rFonts w:eastAsia="Malgun Gothic"/>
          <w:noProof/>
        </w:rPr>
        <w:t>Emergency alert retransmission</w:t>
      </w:r>
      <w:r>
        <w:rPr>
          <w:noProof/>
        </w:rPr>
        <w:tab/>
      </w:r>
      <w:r>
        <w:rPr>
          <w:noProof/>
        </w:rPr>
        <w:fldChar w:fldCharType="begin" w:fldLock="1"/>
      </w:r>
      <w:r>
        <w:rPr>
          <w:noProof/>
        </w:rPr>
        <w:instrText xml:space="preserve"> PAGEREF _Toc131378900 \h </w:instrText>
      </w:r>
      <w:r>
        <w:rPr>
          <w:noProof/>
        </w:rPr>
      </w:r>
      <w:r>
        <w:rPr>
          <w:noProof/>
        </w:rPr>
        <w:fldChar w:fldCharType="separate"/>
      </w:r>
      <w:r>
        <w:rPr>
          <w:noProof/>
        </w:rPr>
        <w:t>362</w:t>
      </w:r>
      <w:r>
        <w:rPr>
          <w:noProof/>
        </w:rPr>
        <w:fldChar w:fldCharType="end"/>
      </w:r>
    </w:p>
    <w:p w14:paraId="6E551D8E" w14:textId="0A03F478" w:rsidR="00A660FE" w:rsidRDefault="00A660FE">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_Toc131378901 \h </w:instrText>
      </w:r>
      <w:r>
        <w:rPr>
          <w:noProof/>
        </w:rPr>
      </w:r>
      <w:r>
        <w:rPr>
          <w:noProof/>
        </w:rPr>
        <w:fldChar w:fldCharType="separate"/>
      </w:r>
      <w:r>
        <w:rPr>
          <w:noProof/>
        </w:rPr>
        <w:t>362</w:t>
      </w:r>
      <w:r>
        <w:rPr>
          <w:noProof/>
        </w:rPr>
        <w:fldChar w:fldCharType="end"/>
      </w:r>
    </w:p>
    <w:p w14:paraId="525BB6DD" w14:textId="430C900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16.3.3.4</w:t>
      </w:r>
      <w:r>
        <w:rPr>
          <w:rFonts w:asciiTheme="minorHAnsi" w:eastAsiaTheme="minorEastAsia" w:hAnsiTheme="minorHAnsi" w:cstheme="minorBidi"/>
          <w:noProof/>
          <w:sz w:val="22"/>
          <w:szCs w:val="22"/>
          <w:lang w:eastAsia="en-GB"/>
        </w:rPr>
        <w:tab/>
      </w:r>
      <w:r w:rsidRPr="00D642CC">
        <w:rPr>
          <w:rFonts w:eastAsia="Malgun Gothic"/>
          <w:noProof/>
        </w:rPr>
        <w:t>Terminating user receiving retransmitted emergency alert</w:t>
      </w:r>
      <w:r>
        <w:rPr>
          <w:noProof/>
        </w:rPr>
        <w:tab/>
      </w:r>
      <w:r>
        <w:rPr>
          <w:noProof/>
        </w:rPr>
        <w:fldChar w:fldCharType="begin" w:fldLock="1"/>
      </w:r>
      <w:r>
        <w:rPr>
          <w:noProof/>
        </w:rPr>
        <w:instrText xml:space="preserve"> PAGEREF _Toc131378902 \h </w:instrText>
      </w:r>
      <w:r>
        <w:rPr>
          <w:noProof/>
        </w:rPr>
      </w:r>
      <w:r>
        <w:rPr>
          <w:noProof/>
        </w:rPr>
        <w:fldChar w:fldCharType="separate"/>
      </w:r>
      <w:r>
        <w:rPr>
          <w:noProof/>
        </w:rPr>
        <w:t>363</w:t>
      </w:r>
      <w:r>
        <w:rPr>
          <w:noProof/>
        </w:rPr>
        <w:fldChar w:fldCharType="end"/>
      </w:r>
    </w:p>
    <w:p w14:paraId="238313E1" w14:textId="6A4354F5" w:rsidR="00A660FE" w:rsidRDefault="00A660FE">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_Toc131378903 \h </w:instrText>
      </w:r>
      <w:r>
        <w:rPr>
          <w:noProof/>
        </w:rPr>
      </w:r>
      <w:r>
        <w:rPr>
          <w:noProof/>
        </w:rPr>
        <w:fldChar w:fldCharType="separate"/>
      </w:r>
      <w:r>
        <w:rPr>
          <w:noProof/>
        </w:rPr>
        <w:t>363</w:t>
      </w:r>
      <w:r>
        <w:rPr>
          <w:noProof/>
        </w:rPr>
        <w:fldChar w:fldCharType="end"/>
      </w:r>
    </w:p>
    <w:p w14:paraId="769E5F2C" w14:textId="2C3374FC" w:rsidR="00A660FE" w:rsidRDefault="00A660FE">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_Toc131378904 \h </w:instrText>
      </w:r>
      <w:r>
        <w:rPr>
          <w:noProof/>
        </w:rPr>
      </w:r>
      <w:r>
        <w:rPr>
          <w:noProof/>
        </w:rPr>
        <w:fldChar w:fldCharType="separate"/>
      </w:r>
      <w:r>
        <w:rPr>
          <w:noProof/>
        </w:rPr>
        <w:t>363</w:t>
      </w:r>
      <w:r>
        <w:rPr>
          <w:noProof/>
        </w:rPr>
        <w:fldChar w:fldCharType="end"/>
      </w:r>
    </w:p>
    <w:p w14:paraId="34B62348" w14:textId="1A6D9A0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16.3.3.7</w:t>
      </w:r>
      <w:r>
        <w:rPr>
          <w:rFonts w:asciiTheme="minorHAnsi" w:eastAsiaTheme="minorEastAsia" w:hAnsiTheme="minorHAnsi" w:cstheme="minorBidi"/>
          <w:noProof/>
          <w:sz w:val="22"/>
          <w:szCs w:val="22"/>
          <w:lang w:eastAsia="en-GB"/>
        </w:rPr>
        <w:tab/>
      </w:r>
      <w:r w:rsidRPr="00D642CC">
        <w:rPr>
          <w:rFonts w:eastAsia="Malgun Gothic"/>
          <w:noProof/>
        </w:rPr>
        <w:t>Implicit emergency alert cancel</w:t>
      </w:r>
      <w:r>
        <w:rPr>
          <w:noProof/>
        </w:rPr>
        <w:tab/>
      </w:r>
      <w:r>
        <w:rPr>
          <w:noProof/>
        </w:rPr>
        <w:fldChar w:fldCharType="begin" w:fldLock="1"/>
      </w:r>
      <w:r>
        <w:rPr>
          <w:noProof/>
        </w:rPr>
        <w:instrText xml:space="preserve"> PAGEREF _Toc131378905 \h </w:instrText>
      </w:r>
      <w:r>
        <w:rPr>
          <w:noProof/>
        </w:rPr>
      </w:r>
      <w:r>
        <w:rPr>
          <w:noProof/>
        </w:rPr>
        <w:fldChar w:fldCharType="separate"/>
      </w:r>
      <w:r>
        <w:rPr>
          <w:noProof/>
        </w:rPr>
        <w:t>364</w:t>
      </w:r>
      <w:r>
        <w:rPr>
          <w:noProof/>
        </w:rPr>
        <w:fldChar w:fldCharType="end"/>
      </w:r>
    </w:p>
    <w:p w14:paraId="4A744437" w14:textId="6D3A8C2A" w:rsidR="00A660FE" w:rsidRDefault="00A660FE">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_Toc131378906 \h </w:instrText>
      </w:r>
      <w:r>
        <w:rPr>
          <w:noProof/>
        </w:rPr>
      </w:r>
      <w:r>
        <w:rPr>
          <w:noProof/>
        </w:rPr>
        <w:fldChar w:fldCharType="separate"/>
      </w:r>
      <w:r>
        <w:rPr>
          <w:noProof/>
        </w:rPr>
        <w:t>364</w:t>
      </w:r>
      <w:r>
        <w:rPr>
          <w:noProof/>
        </w:rPr>
        <w:fldChar w:fldCharType="end"/>
      </w:r>
    </w:p>
    <w:p w14:paraId="6969E19F" w14:textId="5B79425E" w:rsidR="00A660FE" w:rsidRDefault="00A660FE">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_Toc131378907 \h </w:instrText>
      </w:r>
      <w:r>
        <w:rPr>
          <w:noProof/>
        </w:rPr>
      </w:r>
      <w:r>
        <w:rPr>
          <w:noProof/>
        </w:rPr>
        <w:fldChar w:fldCharType="separate"/>
      </w:r>
      <w:r>
        <w:rPr>
          <w:noProof/>
        </w:rPr>
        <w:t>364</w:t>
      </w:r>
      <w:r>
        <w:rPr>
          <w:noProof/>
        </w:rPr>
        <w:fldChar w:fldCharType="end"/>
      </w:r>
    </w:p>
    <w:p w14:paraId="1E018354" w14:textId="52B11C93" w:rsidR="00A660FE" w:rsidRDefault="00A660FE">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_Toc131378908 \h </w:instrText>
      </w:r>
      <w:r>
        <w:rPr>
          <w:noProof/>
        </w:rPr>
      </w:r>
      <w:r>
        <w:rPr>
          <w:noProof/>
        </w:rPr>
        <w:fldChar w:fldCharType="separate"/>
      </w:r>
      <w:r>
        <w:rPr>
          <w:noProof/>
        </w:rPr>
        <w:t>364</w:t>
      </w:r>
      <w:r>
        <w:rPr>
          <w:noProof/>
        </w:rPr>
        <w:fldChar w:fldCharType="end"/>
      </w:r>
    </w:p>
    <w:p w14:paraId="3B17FCF1" w14:textId="600356E6" w:rsidR="00A660FE" w:rsidRDefault="00A660FE">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_Toc131378909 \h </w:instrText>
      </w:r>
      <w:r>
        <w:rPr>
          <w:noProof/>
        </w:rPr>
      </w:r>
      <w:r>
        <w:rPr>
          <w:noProof/>
        </w:rPr>
        <w:fldChar w:fldCharType="separate"/>
      </w:r>
      <w:r>
        <w:rPr>
          <w:noProof/>
        </w:rPr>
        <w:t>364</w:t>
      </w:r>
      <w:r>
        <w:rPr>
          <w:noProof/>
        </w:rPr>
        <w:fldChar w:fldCharType="end"/>
      </w:r>
    </w:p>
    <w:p w14:paraId="224F71B5" w14:textId="3B1E0DCE" w:rsidR="00A660FE" w:rsidRDefault="00A660FE">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_Toc131378910 \h </w:instrText>
      </w:r>
      <w:r>
        <w:rPr>
          <w:noProof/>
        </w:rPr>
      </w:r>
      <w:r>
        <w:rPr>
          <w:noProof/>
        </w:rPr>
        <w:fldChar w:fldCharType="separate"/>
      </w:r>
      <w:r>
        <w:rPr>
          <w:noProof/>
        </w:rPr>
        <w:t>364</w:t>
      </w:r>
      <w:r>
        <w:rPr>
          <w:noProof/>
        </w:rPr>
        <w:fldChar w:fldCharType="end"/>
      </w:r>
    </w:p>
    <w:p w14:paraId="5CCA0385" w14:textId="69C91137" w:rsidR="00A660FE" w:rsidRDefault="00A660FE">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_Toc131378911 \h </w:instrText>
      </w:r>
      <w:r>
        <w:rPr>
          <w:noProof/>
        </w:rPr>
      </w:r>
      <w:r>
        <w:rPr>
          <w:noProof/>
        </w:rPr>
        <w:fldChar w:fldCharType="separate"/>
      </w:r>
      <w:r>
        <w:rPr>
          <w:noProof/>
        </w:rPr>
        <w:t>365</w:t>
      </w:r>
      <w:r>
        <w:rPr>
          <w:noProof/>
        </w:rPr>
        <w:fldChar w:fldCharType="end"/>
      </w:r>
    </w:p>
    <w:p w14:paraId="4CF5EC31" w14:textId="5038C74B" w:rsidR="00A660FE" w:rsidRDefault="00A660FE">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_Toc131378912 \h </w:instrText>
      </w:r>
      <w:r>
        <w:rPr>
          <w:noProof/>
        </w:rPr>
      </w:r>
      <w:r>
        <w:rPr>
          <w:noProof/>
        </w:rPr>
        <w:fldChar w:fldCharType="separate"/>
      </w:r>
      <w:r>
        <w:rPr>
          <w:noProof/>
        </w:rPr>
        <w:t>365</w:t>
      </w:r>
      <w:r>
        <w:rPr>
          <w:noProof/>
        </w:rPr>
        <w:fldChar w:fldCharType="end"/>
      </w:r>
    </w:p>
    <w:p w14:paraId="1172FCB4" w14:textId="3519AEC1" w:rsidR="00A660FE" w:rsidRDefault="00A660FE">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_Toc131378913 \h </w:instrText>
      </w:r>
      <w:r>
        <w:rPr>
          <w:noProof/>
        </w:rPr>
      </w:r>
      <w:r>
        <w:rPr>
          <w:noProof/>
        </w:rPr>
        <w:fldChar w:fldCharType="separate"/>
      </w:r>
      <w:r>
        <w:rPr>
          <w:noProof/>
        </w:rPr>
        <w:t>365</w:t>
      </w:r>
      <w:r>
        <w:rPr>
          <w:noProof/>
        </w:rPr>
        <w:fldChar w:fldCharType="end"/>
      </w:r>
    </w:p>
    <w:p w14:paraId="03554442" w14:textId="560D9172" w:rsidR="00A660FE" w:rsidRDefault="00A660FE">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_Toc131378914 \h </w:instrText>
      </w:r>
      <w:r>
        <w:rPr>
          <w:noProof/>
        </w:rPr>
      </w:r>
      <w:r>
        <w:rPr>
          <w:noProof/>
        </w:rPr>
        <w:fldChar w:fldCharType="separate"/>
      </w:r>
      <w:r>
        <w:rPr>
          <w:noProof/>
        </w:rPr>
        <w:t>366</w:t>
      </w:r>
      <w:r>
        <w:rPr>
          <w:noProof/>
        </w:rPr>
        <w:fldChar w:fldCharType="end"/>
      </w:r>
    </w:p>
    <w:p w14:paraId="79285AA9" w14:textId="6FFFF1DE"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17.3.1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_Toc131378915 \h </w:instrText>
      </w:r>
      <w:r>
        <w:rPr>
          <w:noProof/>
        </w:rPr>
      </w:r>
      <w:r>
        <w:rPr>
          <w:noProof/>
        </w:rPr>
        <w:fldChar w:fldCharType="separate"/>
      </w:r>
      <w:r>
        <w:rPr>
          <w:noProof/>
        </w:rPr>
        <w:t>366</w:t>
      </w:r>
      <w:r>
        <w:rPr>
          <w:noProof/>
        </w:rPr>
        <w:fldChar w:fldCharType="end"/>
      </w:r>
    </w:p>
    <w:p w14:paraId="1C2AF890" w14:textId="189412A1"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17.3.2</w:t>
      </w:r>
      <w:r>
        <w:rPr>
          <w:rFonts w:asciiTheme="minorHAnsi" w:eastAsiaTheme="minorEastAsia" w:hAnsiTheme="minorHAnsi" w:cstheme="minorBidi"/>
          <w:noProof/>
          <w:sz w:val="22"/>
          <w:szCs w:val="22"/>
          <w:lang w:eastAsia="en-GB"/>
        </w:rPr>
        <w:tab/>
      </w:r>
      <w:r w:rsidRPr="00D642CC">
        <w:rPr>
          <w:rFonts w:eastAsia="Malgun Gothic"/>
          <w:noProof/>
        </w:rPr>
        <w:t>Location reporting configuration</w:t>
      </w:r>
      <w:r>
        <w:rPr>
          <w:noProof/>
        </w:rPr>
        <w:tab/>
      </w:r>
      <w:r>
        <w:rPr>
          <w:noProof/>
        </w:rPr>
        <w:fldChar w:fldCharType="begin" w:fldLock="1"/>
      </w:r>
      <w:r>
        <w:rPr>
          <w:noProof/>
        </w:rPr>
        <w:instrText xml:space="preserve"> PAGEREF _Toc131378916 \h </w:instrText>
      </w:r>
      <w:r>
        <w:rPr>
          <w:noProof/>
        </w:rPr>
      </w:r>
      <w:r>
        <w:rPr>
          <w:noProof/>
        </w:rPr>
        <w:fldChar w:fldCharType="separate"/>
      </w:r>
      <w:r>
        <w:rPr>
          <w:noProof/>
        </w:rPr>
        <w:t>366</w:t>
      </w:r>
      <w:r>
        <w:rPr>
          <w:noProof/>
        </w:rPr>
        <w:fldChar w:fldCharType="end"/>
      </w:r>
    </w:p>
    <w:p w14:paraId="378E7DC3" w14:textId="29C84860" w:rsidR="00A660FE" w:rsidRDefault="00A660FE">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_Toc131378917 \h </w:instrText>
      </w:r>
      <w:r>
        <w:rPr>
          <w:noProof/>
        </w:rPr>
      </w:r>
      <w:r>
        <w:rPr>
          <w:noProof/>
        </w:rPr>
        <w:fldChar w:fldCharType="separate"/>
      </w:r>
      <w:r>
        <w:rPr>
          <w:noProof/>
        </w:rPr>
        <w:t>366</w:t>
      </w:r>
      <w:r>
        <w:rPr>
          <w:noProof/>
        </w:rPr>
        <w:fldChar w:fldCharType="end"/>
      </w:r>
    </w:p>
    <w:p w14:paraId="707B6652" w14:textId="25164037" w:rsidR="00A660FE" w:rsidRDefault="00A660FE">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_Toc131378918 \h </w:instrText>
      </w:r>
      <w:r>
        <w:rPr>
          <w:noProof/>
        </w:rPr>
      </w:r>
      <w:r>
        <w:rPr>
          <w:noProof/>
        </w:rPr>
        <w:fldChar w:fldCharType="separate"/>
      </w:r>
      <w:r>
        <w:rPr>
          <w:noProof/>
        </w:rPr>
        <w:t>367</w:t>
      </w:r>
      <w:r>
        <w:rPr>
          <w:noProof/>
        </w:rPr>
        <w:fldChar w:fldCharType="end"/>
      </w:r>
    </w:p>
    <w:p w14:paraId="491158BE" w14:textId="363504FC" w:rsidR="00A660FE" w:rsidRDefault="00A660FE">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_Toc131378919 \h </w:instrText>
      </w:r>
      <w:r>
        <w:rPr>
          <w:noProof/>
        </w:rPr>
      </w:r>
      <w:r>
        <w:rPr>
          <w:noProof/>
        </w:rPr>
        <w:fldChar w:fldCharType="separate"/>
      </w:r>
      <w:r>
        <w:rPr>
          <w:noProof/>
        </w:rPr>
        <w:t>367</w:t>
      </w:r>
      <w:r>
        <w:rPr>
          <w:noProof/>
        </w:rPr>
        <w:fldChar w:fldCharType="end"/>
      </w:r>
    </w:p>
    <w:p w14:paraId="39863BBA" w14:textId="116320BB" w:rsidR="00A660FE" w:rsidRDefault="00A660FE">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_Toc131378920 \h </w:instrText>
      </w:r>
      <w:r>
        <w:rPr>
          <w:noProof/>
        </w:rPr>
      </w:r>
      <w:r>
        <w:rPr>
          <w:noProof/>
        </w:rPr>
        <w:fldChar w:fldCharType="separate"/>
      </w:r>
      <w:r>
        <w:rPr>
          <w:noProof/>
        </w:rPr>
        <w:t>367</w:t>
      </w:r>
      <w:r>
        <w:rPr>
          <w:noProof/>
        </w:rPr>
        <w:fldChar w:fldCharType="end"/>
      </w:r>
    </w:p>
    <w:p w14:paraId="6DAE2C14" w14:textId="6F251EE5" w:rsidR="00A660FE" w:rsidRDefault="00A660FE">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_Toc131378921 \h </w:instrText>
      </w:r>
      <w:r>
        <w:rPr>
          <w:noProof/>
        </w:rPr>
      </w:r>
      <w:r>
        <w:rPr>
          <w:noProof/>
        </w:rPr>
        <w:fldChar w:fldCharType="separate"/>
      </w:r>
      <w:r>
        <w:rPr>
          <w:noProof/>
        </w:rPr>
        <w:t>368</w:t>
      </w:r>
      <w:r>
        <w:rPr>
          <w:noProof/>
        </w:rPr>
        <w:fldChar w:fldCharType="end"/>
      </w:r>
    </w:p>
    <w:p w14:paraId="4DDDEF7B" w14:textId="3C09D6F4" w:rsidR="00A660FE" w:rsidRDefault="00A660FE">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_Toc131378922 \h </w:instrText>
      </w:r>
      <w:r>
        <w:rPr>
          <w:noProof/>
        </w:rPr>
      </w:r>
      <w:r>
        <w:rPr>
          <w:noProof/>
        </w:rPr>
        <w:fldChar w:fldCharType="separate"/>
      </w:r>
      <w:r>
        <w:rPr>
          <w:noProof/>
        </w:rPr>
        <w:t>368</w:t>
      </w:r>
      <w:r>
        <w:rPr>
          <w:noProof/>
        </w:rPr>
        <w:fldChar w:fldCharType="end"/>
      </w:r>
    </w:p>
    <w:p w14:paraId="56391108" w14:textId="21DDDD77" w:rsidR="00A660FE" w:rsidRDefault="00A660FE">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_Toc131378923 \h </w:instrText>
      </w:r>
      <w:r>
        <w:rPr>
          <w:noProof/>
        </w:rPr>
      </w:r>
      <w:r>
        <w:rPr>
          <w:noProof/>
        </w:rPr>
        <w:fldChar w:fldCharType="separate"/>
      </w:r>
      <w:r>
        <w:rPr>
          <w:noProof/>
        </w:rPr>
        <w:t>368</w:t>
      </w:r>
      <w:r>
        <w:rPr>
          <w:noProof/>
        </w:rPr>
        <w:fldChar w:fldCharType="end"/>
      </w:r>
    </w:p>
    <w:p w14:paraId="664F4775" w14:textId="03561D0A"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lang w:eastAsia="zh-CN"/>
        </w:rPr>
        <w:t>1</w:t>
      </w:r>
      <w:r w:rsidRPr="00D642CC">
        <w:rPr>
          <w:rFonts w:eastAsia="SimSun"/>
          <w:noProof/>
          <w:lang w:val="en-US" w:eastAsia="zh-CN"/>
        </w:rPr>
        <w:t>8</w:t>
      </w:r>
      <w:r w:rsidRPr="00D642CC">
        <w:rPr>
          <w:rFonts w:eastAsia="SimSun"/>
          <w:noProof/>
          <w:lang w:eastAsia="zh-CN"/>
        </w:rPr>
        <w:t>.3</w:t>
      </w:r>
      <w:r>
        <w:rPr>
          <w:rFonts w:asciiTheme="minorHAnsi" w:eastAsiaTheme="minorEastAsia" w:hAnsiTheme="minorHAnsi" w:cstheme="minorBidi"/>
          <w:noProof/>
          <w:sz w:val="22"/>
          <w:szCs w:val="22"/>
          <w:lang w:eastAsia="en-GB"/>
        </w:rPr>
        <w:tab/>
      </w:r>
      <w:r w:rsidRPr="00D642CC">
        <w:rPr>
          <w:rFonts w:eastAsia="SimSun"/>
          <w:noProof/>
          <w:lang w:val="en-US" w:eastAsia="zh-CN"/>
        </w:rPr>
        <w:t xml:space="preserve">Pre-established session for </w:t>
      </w:r>
      <w:r w:rsidRPr="00D642CC">
        <w:rPr>
          <w:rFonts w:eastAsia="SimSun"/>
          <w:noProof/>
          <w:lang w:eastAsia="zh-CN"/>
        </w:rPr>
        <w:t>MCData SDS communication</w:t>
      </w:r>
      <w:r>
        <w:rPr>
          <w:noProof/>
        </w:rPr>
        <w:tab/>
      </w:r>
      <w:r>
        <w:rPr>
          <w:noProof/>
        </w:rPr>
        <w:fldChar w:fldCharType="begin" w:fldLock="1"/>
      </w:r>
      <w:r>
        <w:rPr>
          <w:noProof/>
        </w:rPr>
        <w:instrText xml:space="preserve"> PAGEREF _Toc131378924 \h </w:instrText>
      </w:r>
      <w:r>
        <w:rPr>
          <w:noProof/>
        </w:rPr>
      </w:r>
      <w:r>
        <w:rPr>
          <w:noProof/>
        </w:rPr>
        <w:fldChar w:fldCharType="separate"/>
      </w:r>
      <w:r>
        <w:rPr>
          <w:noProof/>
        </w:rPr>
        <w:t>368</w:t>
      </w:r>
      <w:r>
        <w:rPr>
          <w:noProof/>
        </w:rPr>
        <w:fldChar w:fldCharType="end"/>
      </w:r>
    </w:p>
    <w:p w14:paraId="0A752E65" w14:textId="58DB15F6"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18.3.1</w:t>
      </w:r>
      <w:r>
        <w:rPr>
          <w:rFonts w:asciiTheme="minorHAnsi" w:eastAsiaTheme="minorEastAsia" w:hAnsiTheme="minorHAnsi" w:cstheme="minorBidi"/>
          <w:noProof/>
          <w:sz w:val="22"/>
          <w:szCs w:val="22"/>
          <w:lang w:eastAsia="en-GB"/>
        </w:rPr>
        <w:tab/>
      </w:r>
      <w:r w:rsidRPr="00D642CC">
        <w:rPr>
          <w:noProof/>
          <w:lang w:val="en-US"/>
        </w:rPr>
        <w:t>General</w:t>
      </w:r>
      <w:r>
        <w:rPr>
          <w:noProof/>
        </w:rPr>
        <w:tab/>
      </w:r>
      <w:r>
        <w:rPr>
          <w:noProof/>
        </w:rPr>
        <w:fldChar w:fldCharType="begin" w:fldLock="1"/>
      </w:r>
      <w:r>
        <w:rPr>
          <w:noProof/>
        </w:rPr>
        <w:instrText xml:space="preserve"> PAGEREF _Toc131378925 \h </w:instrText>
      </w:r>
      <w:r>
        <w:rPr>
          <w:noProof/>
        </w:rPr>
      </w:r>
      <w:r>
        <w:rPr>
          <w:noProof/>
        </w:rPr>
        <w:fldChar w:fldCharType="separate"/>
      </w:r>
      <w:r>
        <w:rPr>
          <w:noProof/>
        </w:rPr>
        <w:t>368</w:t>
      </w:r>
      <w:r>
        <w:rPr>
          <w:noProof/>
        </w:rPr>
        <w:fldChar w:fldCharType="end"/>
      </w:r>
    </w:p>
    <w:p w14:paraId="4C8198D4" w14:textId="76F239FB" w:rsidR="00A660FE" w:rsidRDefault="00A660FE">
      <w:pPr>
        <w:pStyle w:val="TOC4"/>
        <w:rPr>
          <w:rFonts w:asciiTheme="minorHAnsi" w:eastAsiaTheme="minorEastAsia" w:hAnsiTheme="minorHAnsi" w:cstheme="minorBidi"/>
          <w:noProof/>
          <w:sz w:val="22"/>
          <w:szCs w:val="22"/>
          <w:lang w:eastAsia="en-GB"/>
        </w:rPr>
      </w:pPr>
      <w:r>
        <w:rPr>
          <w:noProof/>
        </w:rPr>
        <w:t>18.</w:t>
      </w:r>
      <w:r w:rsidRPr="00D642CC">
        <w:rPr>
          <w:noProof/>
          <w:lang w:val="en-US"/>
        </w:rPr>
        <w:t>3</w:t>
      </w:r>
      <w:r>
        <w:rPr>
          <w:noProof/>
        </w:rPr>
        <w:t>.</w:t>
      </w:r>
      <w:r w:rsidRPr="00D642CC">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_Toc131378926 \h </w:instrText>
      </w:r>
      <w:r>
        <w:rPr>
          <w:noProof/>
        </w:rPr>
      </w:r>
      <w:r>
        <w:rPr>
          <w:noProof/>
        </w:rPr>
        <w:fldChar w:fldCharType="separate"/>
      </w:r>
      <w:r>
        <w:rPr>
          <w:noProof/>
        </w:rPr>
        <w:t>369</w:t>
      </w:r>
      <w:r>
        <w:rPr>
          <w:noProof/>
        </w:rPr>
        <w:fldChar w:fldCharType="end"/>
      </w:r>
    </w:p>
    <w:p w14:paraId="22D0E970" w14:textId="790F730D" w:rsidR="00A660FE" w:rsidRDefault="00A660FE">
      <w:pPr>
        <w:pStyle w:val="TOC4"/>
        <w:rPr>
          <w:rFonts w:asciiTheme="minorHAnsi" w:eastAsiaTheme="minorEastAsia" w:hAnsiTheme="minorHAnsi" w:cstheme="minorBidi"/>
          <w:noProof/>
          <w:sz w:val="22"/>
          <w:szCs w:val="22"/>
          <w:lang w:eastAsia="en-GB"/>
        </w:rPr>
      </w:pPr>
      <w:r>
        <w:rPr>
          <w:noProof/>
        </w:rPr>
        <w:t>18.</w:t>
      </w:r>
      <w:r w:rsidRPr="00D642CC">
        <w:rPr>
          <w:noProof/>
          <w:lang w:val="en-US"/>
        </w:rPr>
        <w:t>3</w:t>
      </w:r>
      <w:r>
        <w:rPr>
          <w:noProof/>
        </w:rPr>
        <w:t>.</w:t>
      </w:r>
      <w:r w:rsidRPr="00D642CC">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_Toc131378927 \h </w:instrText>
      </w:r>
      <w:r>
        <w:rPr>
          <w:noProof/>
        </w:rPr>
      </w:r>
      <w:r>
        <w:rPr>
          <w:noProof/>
        </w:rPr>
        <w:fldChar w:fldCharType="separate"/>
      </w:r>
      <w:r>
        <w:rPr>
          <w:noProof/>
        </w:rPr>
        <w:t>369</w:t>
      </w:r>
      <w:r>
        <w:rPr>
          <w:noProof/>
        </w:rPr>
        <w:fldChar w:fldCharType="end"/>
      </w:r>
    </w:p>
    <w:p w14:paraId="43984128" w14:textId="12EEA90A" w:rsidR="00A660FE" w:rsidRDefault="00A660FE">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_Toc131378928 \h </w:instrText>
      </w:r>
      <w:r>
        <w:rPr>
          <w:noProof/>
        </w:rPr>
      </w:r>
      <w:r>
        <w:rPr>
          <w:noProof/>
        </w:rPr>
        <w:fldChar w:fldCharType="separate"/>
      </w:r>
      <w:r>
        <w:rPr>
          <w:noProof/>
        </w:rPr>
        <w:t>369</w:t>
      </w:r>
      <w:r>
        <w:rPr>
          <w:noProof/>
        </w:rPr>
        <w:fldChar w:fldCharType="end"/>
      </w:r>
    </w:p>
    <w:p w14:paraId="430882B5" w14:textId="5D328AEC" w:rsidR="00A660FE" w:rsidRDefault="00A660FE">
      <w:pPr>
        <w:pStyle w:val="TOC4"/>
        <w:rPr>
          <w:rFonts w:asciiTheme="minorHAnsi" w:eastAsiaTheme="minorEastAsia" w:hAnsiTheme="minorHAnsi" w:cstheme="minorBidi"/>
          <w:noProof/>
          <w:sz w:val="22"/>
          <w:szCs w:val="22"/>
          <w:lang w:eastAsia="en-GB"/>
        </w:rPr>
      </w:pPr>
      <w:r>
        <w:rPr>
          <w:noProof/>
        </w:rPr>
        <w:t>18.3.</w:t>
      </w:r>
      <w:r w:rsidRPr="00D642CC">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_Toc131378929 \h </w:instrText>
      </w:r>
      <w:r>
        <w:rPr>
          <w:noProof/>
        </w:rPr>
      </w:r>
      <w:r>
        <w:rPr>
          <w:noProof/>
        </w:rPr>
        <w:fldChar w:fldCharType="separate"/>
      </w:r>
      <w:r>
        <w:rPr>
          <w:noProof/>
        </w:rPr>
        <w:t>369</w:t>
      </w:r>
      <w:r>
        <w:rPr>
          <w:noProof/>
        </w:rPr>
        <w:fldChar w:fldCharType="end"/>
      </w:r>
    </w:p>
    <w:p w14:paraId="388B382A" w14:textId="6E11BFA1" w:rsidR="00A660FE" w:rsidRDefault="00A660FE">
      <w:pPr>
        <w:pStyle w:val="TOC4"/>
        <w:rPr>
          <w:rFonts w:asciiTheme="minorHAnsi" w:eastAsiaTheme="minorEastAsia" w:hAnsiTheme="minorHAnsi" w:cstheme="minorBidi"/>
          <w:noProof/>
          <w:sz w:val="22"/>
          <w:szCs w:val="22"/>
          <w:lang w:eastAsia="en-GB"/>
        </w:rPr>
      </w:pPr>
      <w:r>
        <w:rPr>
          <w:noProof/>
        </w:rPr>
        <w:t>18.3.</w:t>
      </w:r>
      <w:r w:rsidRPr="00D642CC">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_Toc131378930 \h </w:instrText>
      </w:r>
      <w:r>
        <w:rPr>
          <w:noProof/>
        </w:rPr>
      </w:r>
      <w:r>
        <w:rPr>
          <w:noProof/>
        </w:rPr>
        <w:fldChar w:fldCharType="separate"/>
      </w:r>
      <w:r>
        <w:rPr>
          <w:noProof/>
        </w:rPr>
        <w:t>370</w:t>
      </w:r>
      <w:r>
        <w:rPr>
          <w:noProof/>
        </w:rPr>
        <w:fldChar w:fldCharType="end"/>
      </w:r>
    </w:p>
    <w:p w14:paraId="4FF67800" w14:textId="7C176EB2" w:rsidR="00A660FE" w:rsidRDefault="00A660FE">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_Toc131378931 \h </w:instrText>
      </w:r>
      <w:r>
        <w:rPr>
          <w:noProof/>
        </w:rPr>
      </w:r>
      <w:r>
        <w:rPr>
          <w:noProof/>
        </w:rPr>
        <w:fldChar w:fldCharType="separate"/>
      </w:r>
      <w:r>
        <w:rPr>
          <w:noProof/>
        </w:rPr>
        <w:t>371</w:t>
      </w:r>
      <w:r>
        <w:rPr>
          <w:noProof/>
        </w:rPr>
        <w:fldChar w:fldCharType="end"/>
      </w:r>
    </w:p>
    <w:p w14:paraId="3D66828C" w14:textId="33D57A02" w:rsidR="00A660FE" w:rsidRDefault="00A660FE">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_Toc131378932 \h </w:instrText>
      </w:r>
      <w:r>
        <w:rPr>
          <w:noProof/>
        </w:rPr>
      </w:r>
      <w:r>
        <w:rPr>
          <w:noProof/>
        </w:rPr>
        <w:fldChar w:fldCharType="separate"/>
      </w:r>
      <w:r>
        <w:rPr>
          <w:noProof/>
        </w:rPr>
        <w:t>371</w:t>
      </w:r>
      <w:r>
        <w:rPr>
          <w:noProof/>
        </w:rPr>
        <w:fldChar w:fldCharType="end"/>
      </w:r>
    </w:p>
    <w:p w14:paraId="20AB19F1" w14:textId="65731C21"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1</w:t>
      </w:r>
      <w:r>
        <w:rPr>
          <w:noProof/>
        </w:rPr>
        <w:t>8.</w:t>
      </w:r>
      <w:r w:rsidRPr="00D642CC">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D642CC">
        <w:rPr>
          <w:noProof/>
          <w:lang w:val="en-US"/>
        </w:rPr>
        <w:t xml:space="preserve"> release</w:t>
      </w:r>
      <w:r>
        <w:rPr>
          <w:noProof/>
        </w:rPr>
        <w:tab/>
      </w:r>
      <w:r>
        <w:rPr>
          <w:noProof/>
        </w:rPr>
        <w:fldChar w:fldCharType="begin" w:fldLock="1"/>
      </w:r>
      <w:r>
        <w:rPr>
          <w:noProof/>
        </w:rPr>
        <w:instrText xml:space="preserve"> PAGEREF _Toc131378933 \h </w:instrText>
      </w:r>
      <w:r>
        <w:rPr>
          <w:noProof/>
        </w:rPr>
      </w:r>
      <w:r>
        <w:rPr>
          <w:noProof/>
        </w:rPr>
        <w:fldChar w:fldCharType="separate"/>
      </w:r>
      <w:r>
        <w:rPr>
          <w:noProof/>
        </w:rPr>
        <w:t>371</w:t>
      </w:r>
      <w:r>
        <w:rPr>
          <w:noProof/>
        </w:rPr>
        <w:fldChar w:fldCharType="end"/>
      </w:r>
    </w:p>
    <w:p w14:paraId="5F0EE74C" w14:textId="77B9C353"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1</w:t>
      </w:r>
      <w:r>
        <w:rPr>
          <w:noProof/>
        </w:rPr>
        <w:t>8.</w:t>
      </w:r>
      <w:r w:rsidRPr="00D642CC">
        <w:rPr>
          <w:noProof/>
          <w:lang w:val="en-US"/>
        </w:rPr>
        <w:t>3.3</w:t>
      </w:r>
      <w:r>
        <w:rPr>
          <w:noProof/>
        </w:rPr>
        <w:t>.1.2</w:t>
      </w:r>
      <w:r>
        <w:rPr>
          <w:rFonts w:asciiTheme="minorHAnsi" w:eastAsiaTheme="minorEastAsia" w:hAnsiTheme="minorHAnsi" w:cstheme="minorBidi"/>
          <w:noProof/>
          <w:sz w:val="22"/>
          <w:szCs w:val="22"/>
          <w:lang w:eastAsia="en-GB"/>
        </w:rPr>
        <w:tab/>
      </w:r>
      <w:r w:rsidRPr="00D642CC">
        <w:rPr>
          <w:noProof/>
          <w:lang w:val="en-US"/>
        </w:rPr>
        <w:t>P</w:t>
      </w:r>
      <w:r>
        <w:rPr>
          <w:noProof/>
        </w:rPr>
        <w:t>articipating MCData function initiated</w:t>
      </w:r>
      <w:r w:rsidRPr="00D642CC">
        <w:rPr>
          <w:noProof/>
          <w:lang w:val="en-US"/>
        </w:rPr>
        <w:t xml:space="preserve"> release</w:t>
      </w:r>
      <w:r>
        <w:rPr>
          <w:noProof/>
        </w:rPr>
        <w:tab/>
      </w:r>
      <w:r>
        <w:rPr>
          <w:noProof/>
        </w:rPr>
        <w:fldChar w:fldCharType="begin" w:fldLock="1"/>
      </w:r>
      <w:r>
        <w:rPr>
          <w:noProof/>
        </w:rPr>
        <w:instrText xml:space="preserve"> PAGEREF _Toc131378934 \h </w:instrText>
      </w:r>
      <w:r>
        <w:rPr>
          <w:noProof/>
        </w:rPr>
      </w:r>
      <w:r>
        <w:rPr>
          <w:noProof/>
        </w:rPr>
        <w:fldChar w:fldCharType="separate"/>
      </w:r>
      <w:r>
        <w:rPr>
          <w:noProof/>
        </w:rPr>
        <w:t>371</w:t>
      </w:r>
      <w:r>
        <w:rPr>
          <w:noProof/>
        </w:rPr>
        <w:fldChar w:fldCharType="end"/>
      </w:r>
    </w:p>
    <w:p w14:paraId="59CC4A04" w14:textId="6569F60E" w:rsidR="00A660FE" w:rsidRDefault="00A660FE">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_Toc131378935 \h </w:instrText>
      </w:r>
      <w:r>
        <w:rPr>
          <w:noProof/>
        </w:rPr>
      </w:r>
      <w:r>
        <w:rPr>
          <w:noProof/>
        </w:rPr>
        <w:fldChar w:fldCharType="separate"/>
      </w:r>
      <w:r>
        <w:rPr>
          <w:noProof/>
        </w:rPr>
        <w:t>371</w:t>
      </w:r>
      <w:r>
        <w:rPr>
          <w:noProof/>
        </w:rPr>
        <w:fldChar w:fldCharType="end"/>
      </w:r>
    </w:p>
    <w:p w14:paraId="0D405B84" w14:textId="4D74F64F"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1</w:t>
      </w:r>
      <w:r>
        <w:rPr>
          <w:noProof/>
        </w:rPr>
        <w:t>8.</w:t>
      </w:r>
      <w:r w:rsidRPr="00D642CC">
        <w:rPr>
          <w:noProof/>
          <w:lang w:val="en-US"/>
        </w:rPr>
        <w:t>3.3</w:t>
      </w:r>
      <w:r>
        <w:rPr>
          <w:noProof/>
        </w:rPr>
        <w:t>.</w:t>
      </w:r>
      <w:r w:rsidRPr="00D642CC">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D642CC">
        <w:rPr>
          <w:noProof/>
          <w:lang w:val="en-US"/>
        </w:rPr>
        <w:t xml:space="preserve"> release</w:t>
      </w:r>
      <w:r>
        <w:rPr>
          <w:noProof/>
        </w:rPr>
        <w:tab/>
      </w:r>
      <w:r>
        <w:rPr>
          <w:noProof/>
        </w:rPr>
        <w:fldChar w:fldCharType="begin" w:fldLock="1"/>
      </w:r>
      <w:r>
        <w:rPr>
          <w:noProof/>
        </w:rPr>
        <w:instrText xml:space="preserve"> PAGEREF _Toc131378936 \h </w:instrText>
      </w:r>
      <w:r>
        <w:rPr>
          <w:noProof/>
        </w:rPr>
      </w:r>
      <w:r>
        <w:rPr>
          <w:noProof/>
        </w:rPr>
        <w:fldChar w:fldCharType="separate"/>
      </w:r>
      <w:r>
        <w:rPr>
          <w:noProof/>
        </w:rPr>
        <w:t>371</w:t>
      </w:r>
      <w:r>
        <w:rPr>
          <w:noProof/>
        </w:rPr>
        <w:fldChar w:fldCharType="end"/>
      </w:r>
    </w:p>
    <w:p w14:paraId="7903852E" w14:textId="7AFFABE3" w:rsidR="00A660FE" w:rsidRDefault="00A660FE">
      <w:pPr>
        <w:pStyle w:val="TOC5"/>
        <w:rPr>
          <w:rFonts w:asciiTheme="minorHAnsi" w:eastAsiaTheme="minorEastAsia" w:hAnsiTheme="minorHAnsi" w:cstheme="minorBidi"/>
          <w:noProof/>
          <w:sz w:val="22"/>
          <w:szCs w:val="22"/>
          <w:lang w:eastAsia="en-GB"/>
        </w:rPr>
      </w:pPr>
      <w:r w:rsidRPr="00D642CC">
        <w:rPr>
          <w:noProof/>
          <w:lang w:val="en-US"/>
        </w:rPr>
        <w:t>1</w:t>
      </w:r>
      <w:r>
        <w:rPr>
          <w:noProof/>
        </w:rPr>
        <w:t>8.</w:t>
      </w:r>
      <w:r w:rsidRPr="00D642CC">
        <w:rPr>
          <w:noProof/>
          <w:lang w:val="en-US"/>
        </w:rPr>
        <w:t>3.3</w:t>
      </w:r>
      <w:r>
        <w:rPr>
          <w:noProof/>
        </w:rPr>
        <w:t>.</w:t>
      </w:r>
      <w:r w:rsidRPr="00D642CC">
        <w:rPr>
          <w:noProof/>
          <w:lang w:val="en-US"/>
        </w:rPr>
        <w:t>2</w:t>
      </w:r>
      <w:r>
        <w:rPr>
          <w:noProof/>
        </w:rPr>
        <w:t>.2</w:t>
      </w:r>
      <w:r>
        <w:rPr>
          <w:rFonts w:asciiTheme="minorHAnsi" w:eastAsiaTheme="minorEastAsia" w:hAnsiTheme="minorHAnsi" w:cstheme="minorBidi"/>
          <w:noProof/>
          <w:sz w:val="22"/>
          <w:szCs w:val="22"/>
          <w:lang w:eastAsia="en-GB"/>
        </w:rPr>
        <w:tab/>
      </w:r>
      <w:r w:rsidRPr="00D642CC">
        <w:rPr>
          <w:noProof/>
          <w:lang w:val="en-US"/>
        </w:rPr>
        <w:t>P</w:t>
      </w:r>
      <w:r>
        <w:rPr>
          <w:noProof/>
        </w:rPr>
        <w:t>articipating MCData function initiated</w:t>
      </w:r>
      <w:r w:rsidRPr="00D642CC">
        <w:rPr>
          <w:noProof/>
          <w:lang w:val="en-US"/>
        </w:rPr>
        <w:t xml:space="preserve"> release</w:t>
      </w:r>
      <w:r>
        <w:rPr>
          <w:noProof/>
        </w:rPr>
        <w:tab/>
      </w:r>
      <w:r>
        <w:rPr>
          <w:noProof/>
        </w:rPr>
        <w:fldChar w:fldCharType="begin" w:fldLock="1"/>
      </w:r>
      <w:r>
        <w:rPr>
          <w:noProof/>
        </w:rPr>
        <w:instrText xml:space="preserve"> PAGEREF _Toc131378937 \h </w:instrText>
      </w:r>
      <w:r>
        <w:rPr>
          <w:noProof/>
        </w:rPr>
      </w:r>
      <w:r>
        <w:rPr>
          <w:noProof/>
        </w:rPr>
        <w:fldChar w:fldCharType="separate"/>
      </w:r>
      <w:r>
        <w:rPr>
          <w:noProof/>
        </w:rPr>
        <w:t>372</w:t>
      </w:r>
      <w:r>
        <w:rPr>
          <w:noProof/>
        </w:rPr>
        <w:fldChar w:fldCharType="end"/>
      </w:r>
    </w:p>
    <w:p w14:paraId="171938B0" w14:textId="0F783D52" w:rsidR="00A660FE" w:rsidRDefault="00A660FE">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_Toc131378938 \h </w:instrText>
      </w:r>
      <w:r>
        <w:rPr>
          <w:noProof/>
        </w:rPr>
      </w:r>
      <w:r>
        <w:rPr>
          <w:noProof/>
        </w:rPr>
        <w:fldChar w:fldCharType="separate"/>
      </w:r>
      <w:r>
        <w:rPr>
          <w:noProof/>
        </w:rPr>
        <w:t>372</w:t>
      </w:r>
      <w:r>
        <w:rPr>
          <w:noProof/>
        </w:rPr>
        <w:fldChar w:fldCharType="end"/>
      </w:r>
    </w:p>
    <w:p w14:paraId="3DA07EE5" w14:textId="43B788CB" w:rsidR="00A660FE" w:rsidRDefault="00A660FE">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_Toc131378939 \h </w:instrText>
      </w:r>
      <w:r>
        <w:rPr>
          <w:noProof/>
        </w:rPr>
      </w:r>
      <w:r>
        <w:rPr>
          <w:noProof/>
        </w:rPr>
        <w:fldChar w:fldCharType="separate"/>
      </w:r>
      <w:r>
        <w:rPr>
          <w:noProof/>
        </w:rPr>
        <w:t>372</w:t>
      </w:r>
      <w:r>
        <w:rPr>
          <w:noProof/>
        </w:rPr>
        <w:fldChar w:fldCharType="end"/>
      </w:r>
    </w:p>
    <w:p w14:paraId="5130F18E" w14:textId="0BD9EF55" w:rsidR="00A660FE" w:rsidRDefault="00A660FE">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_Toc131378940 \h </w:instrText>
      </w:r>
      <w:r>
        <w:rPr>
          <w:noProof/>
        </w:rPr>
      </w:r>
      <w:r>
        <w:rPr>
          <w:noProof/>
        </w:rPr>
        <w:fldChar w:fldCharType="separate"/>
      </w:r>
      <w:r>
        <w:rPr>
          <w:noProof/>
        </w:rPr>
        <w:t>372</w:t>
      </w:r>
      <w:r>
        <w:rPr>
          <w:noProof/>
        </w:rPr>
        <w:fldChar w:fldCharType="end"/>
      </w:r>
    </w:p>
    <w:p w14:paraId="5DAFB0AC" w14:textId="3F03812A" w:rsidR="00A660FE" w:rsidRDefault="00A660FE">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_Toc131378941 \h </w:instrText>
      </w:r>
      <w:r>
        <w:rPr>
          <w:noProof/>
        </w:rPr>
      </w:r>
      <w:r>
        <w:rPr>
          <w:noProof/>
        </w:rPr>
        <w:fldChar w:fldCharType="separate"/>
      </w:r>
      <w:r>
        <w:rPr>
          <w:noProof/>
        </w:rPr>
        <w:t>373</w:t>
      </w:r>
      <w:r>
        <w:rPr>
          <w:noProof/>
        </w:rPr>
        <w:fldChar w:fldCharType="end"/>
      </w:r>
    </w:p>
    <w:p w14:paraId="38199964" w14:textId="1A96A097" w:rsidR="00A660FE" w:rsidRDefault="00A660FE">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_Toc131378942 \h </w:instrText>
      </w:r>
      <w:r>
        <w:rPr>
          <w:noProof/>
        </w:rPr>
      </w:r>
      <w:r>
        <w:rPr>
          <w:noProof/>
        </w:rPr>
        <w:fldChar w:fldCharType="separate"/>
      </w:r>
      <w:r>
        <w:rPr>
          <w:noProof/>
        </w:rPr>
        <w:t>373</w:t>
      </w:r>
      <w:r>
        <w:rPr>
          <w:noProof/>
        </w:rPr>
        <w:fldChar w:fldCharType="end"/>
      </w:r>
    </w:p>
    <w:p w14:paraId="491E622D" w14:textId="5837BD09" w:rsidR="00A660FE" w:rsidRDefault="00A660FE">
      <w:pPr>
        <w:pStyle w:val="TOC5"/>
        <w:rPr>
          <w:rFonts w:asciiTheme="minorHAnsi" w:eastAsiaTheme="minorEastAsia" w:hAnsiTheme="minorHAnsi" w:cstheme="minorBidi"/>
          <w:noProof/>
          <w:sz w:val="22"/>
          <w:szCs w:val="22"/>
          <w:lang w:eastAsia="en-GB"/>
        </w:rPr>
      </w:pPr>
      <w:r>
        <w:rPr>
          <w:noProof/>
        </w:rPr>
        <w:t>18.3.4.</w:t>
      </w:r>
      <w:r w:rsidRPr="00D642CC">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_Toc131378943 \h </w:instrText>
      </w:r>
      <w:r>
        <w:rPr>
          <w:noProof/>
        </w:rPr>
      </w:r>
      <w:r>
        <w:rPr>
          <w:noProof/>
        </w:rPr>
        <w:fldChar w:fldCharType="separate"/>
      </w:r>
      <w:r>
        <w:rPr>
          <w:noProof/>
        </w:rPr>
        <w:t>373</w:t>
      </w:r>
      <w:r>
        <w:rPr>
          <w:noProof/>
        </w:rPr>
        <w:fldChar w:fldCharType="end"/>
      </w:r>
    </w:p>
    <w:p w14:paraId="2DA931D0" w14:textId="5CDA6813" w:rsidR="00A660FE" w:rsidRDefault="00A660FE">
      <w:pPr>
        <w:pStyle w:val="TOC5"/>
        <w:rPr>
          <w:rFonts w:asciiTheme="minorHAnsi" w:eastAsiaTheme="minorEastAsia" w:hAnsiTheme="minorHAnsi" w:cstheme="minorBidi"/>
          <w:noProof/>
          <w:sz w:val="22"/>
          <w:szCs w:val="22"/>
          <w:lang w:eastAsia="en-GB"/>
        </w:rPr>
      </w:pPr>
      <w:r>
        <w:rPr>
          <w:noProof/>
        </w:rPr>
        <w:t>18.3.4.</w:t>
      </w:r>
      <w:r w:rsidRPr="00D642CC">
        <w:rPr>
          <w:noProof/>
          <w:lang w:val="en-US"/>
        </w:rPr>
        <w:t>2</w:t>
      </w:r>
      <w:r>
        <w:rPr>
          <w:noProof/>
        </w:rPr>
        <w:t>.2</w:t>
      </w:r>
      <w:r>
        <w:rPr>
          <w:rFonts w:asciiTheme="minorHAnsi" w:eastAsiaTheme="minorEastAsia" w:hAnsiTheme="minorHAnsi" w:cstheme="minorBidi"/>
          <w:noProof/>
          <w:sz w:val="22"/>
          <w:szCs w:val="22"/>
          <w:lang w:eastAsia="en-GB"/>
        </w:rPr>
        <w:tab/>
      </w:r>
      <w:r w:rsidRPr="00D642CC">
        <w:rPr>
          <w:noProof/>
          <w:lang w:val="en-US"/>
        </w:rPr>
        <w:t>P</w:t>
      </w:r>
      <w:r>
        <w:rPr>
          <w:noProof/>
        </w:rPr>
        <w:t>articipating MCData function initiated</w:t>
      </w:r>
      <w:r>
        <w:rPr>
          <w:noProof/>
        </w:rPr>
        <w:tab/>
      </w:r>
      <w:r>
        <w:rPr>
          <w:noProof/>
        </w:rPr>
        <w:fldChar w:fldCharType="begin" w:fldLock="1"/>
      </w:r>
      <w:r>
        <w:rPr>
          <w:noProof/>
        </w:rPr>
        <w:instrText xml:space="preserve"> PAGEREF _Toc131378944 \h </w:instrText>
      </w:r>
      <w:r>
        <w:rPr>
          <w:noProof/>
        </w:rPr>
      </w:r>
      <w:r>
        <w:rPr>
          <w:noProof/>
        </w:rPr>
        <w:fldChar w:fldCharType="separate"/>
      </w:r>
      <w:r>
        <w:rPr>
          <w:noProof/>
        </w:rPr>
        <w:t>373</w:t>
      </w:r>
      <w:r>
        <w:rPr>
          <w:noProof/>
        </w:rPr>
        <w:fldChar w:fldCharType="end"/>
      </w:r>
    </w:p>
    <w:p w14:paraId="4EE8CDC1" w14:textId="04E477DF" w:rsidR="00A660FE" w:rsidRDefault="00A660FE">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_Toc131378945 \h </w:instrText>
      </w:r>
      <w:r>
        <w:rPr>
          <w:noProof/>
        </w:rPr>
      </w:r>
      <w:r>
        <w:rPr>
          <w:noProof/>
        </w:rPr>
        <w:fldChar w:fldCharType="separate"/>
      </w:r>
      <w:r>
        <w:rPr>
          <w:noProof/>
        </w:rPr>
        <w:t>374</w:t>
      </w:r>
      <w:r>
        <w:rPr>
          <w:noProof/>
        </w:rPr>
        <w:fldChar w:fldCharType="end"/>
      </w:r>
    </w:p>
    <w:p w14:paraId="542A531B" w14:textId="668F7551" w:rsidR="00A660FE" w:rsidRDefault="00A660FE">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_Toc131378946 \h </w:instrText>
      </w:r>
      <w:r>
        <w:rPr>
          <w:noProof/>
        </w:rPr>
      </w:r>
      <w:r>
        <w:rPr>
          <w:noProof/>
        </w:rPr>
        <w:fldChar w:fldCharType="separate"/>
      </w:r>
      <w:r>
        <w:rPr>
          <w:noProof/>
        </w:rPr>
        <w:t>374</w:t>
      </w:r>
      <w:r>
        <w:rPr>
          <w:noProof/>
        </w:rPr>
        <w:fldChar w:fldCharType="end"/>
      </w:r>
    </w:p>
    <w:p w14:paraId="76C32585" w14:textId="5C40C728" w:rsidR="00A660FE" w:rsidRDefault="00A660FE">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_Toc131378947 \h </w:instrText>
      </w:r>
      <w:r>
        <w:rPr>
          <w:noProof/>
        </w:rPr>
      </w:r>
      <w:r>
        <w:rPr>
          <w:noProof/>
        </w:rPr>
        <w:fldChar w:fldCharType="separate"/>
      </w:r>
      <w:r>
        <w:rPr>
          <w:noProof/>
        </w:rPr>
        <w:t>374</w:t>
      </w:r>
      <w:r>
        <w:rPr>
          <w:noProof/>
        </w:rPr>
        <w:fldChar w:fldCharType="end"/>
      </w:r>
    </w:p>
    <w:p w14:paraId="3783630B" w14:textId="73BDC6E0" w:rsidR="00A660FE" w:rsidRDefault="00A660FE">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_Toc131378948 \h </w:instrText>
      </w:r>
      <w:r>
        <w:rPr>
          <w:noProof/>
        </w:rPr>
      </w:r>
      <w:r>
        <w:rPr>
          <w:noProof/>
        </w:rPr>
        <w:fldChar w:fldCharType="separate"/>
      </w:r>
      <w:r>
        <w:rPr>
          <w:noProof/>
        </w:rPr>
        <w:t>374</w:t>
      </w:r>
      <w:r>
        <w:rPr>
          <w:noProof/>
        </w:rPr>
        <w:fldChar w:fldCharType="end"/>
      </w:r>
    </w:p>
    <w:p w14:paraId="467B5D0F" w14:textId="7D7B2FCF" w:rsidR="00A660FE" w:rsidRDefault="00A660FE">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_Toc131378949 \h </w:instrText>
      </w:r>
      <w:r>
        <w:rPr>
          <w:noProof/>
        </w:rPr>
      </w:r>
      <w:r>
        <w:rPr>
          <w:noProof/>
        </w:rPr>
        <w:fldChar w:fldCharType="separate"/>
      </w:r>
      <w:r>
        <w:rPr>
          <w:noProof/>
        </w:rPr>
        <w:t>374</w:t>
      </w:r>
      <w:r>
        <w:rPr>
          <w:noProof/>
        </w:rPr>
        <w:fldChar w:fldCharType="end"/>
      </w:r>
    </w:p>
    <w:p w14:paraId="05ADEDE8" w14:textId="60FFBF05" w:rsidR="00A660FE" w:rsidRDefault="00A660FE">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_Toc131378950 \h </w:instrText>
      </w:r>
      <w:r>
        <w:rPr>
          <w:noProof/>
        </w:rPr>
      </w:r>
      <w:r>
        <w:rPr>
          <w:noProof/>
        </w:rPr>
        <w:fldChar w:fldCharType="separate"/>
      </w:r>
      <w:r>
        <w:rPr>
          <w:noProof/>
        </w:rPr>
        <w:t>374</w:t>
      </w:r>
      <w:r>
        <w:rPr>
          <w:noProof/>
        </w:rPr>
        <w:fldChar w:fldCharType="end"/>
      </w:r>
    </w:p>
    <w:p w14:paraId="7C8C8E81" w14:textId="2ACD4750" w:rsidR="00A660FE" w:rsidRDefault="00A660FE">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_Toc131378951 \h </w:instrText>
      </w:r>
      <w:r>
        <w:rPr>
          <w:noProof/>
        </w:rPr>
      </w:r>
      <w:r>
        <w:rPr>
          <w:noProof/>
        </w:rPr>
        <w:fldChar w:fldCharType="separate"/>
      </w:r>
      <w:r>
        <w:rPr>
          <w:noProof/>
        </w:rPr>
        <w:t>375</w:t>
      </w:r>
      <w:r>
        <w:rPr>
          <w:noProof/>
        </w:rPr>
        <w:fldChar w:fldCharType="end"/>
      </w:r>
    </w:p>
    <w:p w14:paraId="3743F807" w14:textId="71E5698A" w:rsidR="00A660FE" w:rsidRDefault="00A660FE">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_Toc131378952 \h </w:instrText>
      </w:r>
      <w:r>
        <w:rPr>
          <w:noProof/>
        </w:rPr>
      </w:r>
      <w:r>
        <w:rPr>
          <w:noProof/>
        </w:rPr>
        <w:fldChar w:fldCharType="separate"/>
      </w:r>
      <w:r>
        <w:rPr>
          <w:noProof/>
        </w:rPr>
        <w:t>377</w:t>
      </w:r>
      <w:r>
        <w:rPr>
          <w:noProof/>
        </w:rPr>
        <w:fldChar w:fldCharType="end"/>
      </w:r>
    </w:p>
    <w:p w14:paraId="458F0679" w14:textId="45BAFCE9" w:rsidR="00A660FE" w:rsidRDefault="00A660FE">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_Toc131378953 \h </w:instrText>
      </w:r>
      <w:r>
        <w:rPr>
          <w:noProof/>
        </w:rPr>
      </w:r>
      <w:r>
        <w:rPr>
          <w:noProof/>
        </w:rPr>
        <w:fldChar w:fldCharType="separate"/>
      </w:r>
      <w:r>
        <w:rPr>
          <w:noProof/>
        </w:rPr>
        <w:t>377</w:t>
      </w:r>
      <w:r>
        <w:rPr>
          <w:noProof/>
        </w:rPr>
        <w:fldChar w:fldCharType="end"/>
      </w:r>
    </w:p>
    <w:p w14:paraId="1AF8394F" w14:textId="02FC06C4" w:rsidR="00A660FE" w:rsidRDefault="00A660FE">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_Toc131378954 \h </w:instrText>
      </w:r>
      <w:r>
        <w:rPr>
          <w:noProof/>
        </w:rPr>
      </w:r>
      <w:r>
        <w:rPr>
          <w:noProof/>
        </w:rPr>
        <w:fldChar w:fldCharType="separate"/>
      </w:r>
      <w:r>
        <w:rPr>
          <w:noProof/>
        </w:rPr>
        <w:t>377</w:t>
      </w:r>
      <w:r>
        <w:rPr>
          <w:noProof/>
        </w:rPr>
        <w:fldChar w:fldCharType="end"/>
      </w:r>
    </w:p>
    <w:p w14:paraId="3FBB4E03" w14:textId="3E023C1A" w:rsidR="00A660FE" w:rsidRDefault="00A660FE">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_Toc131378955 \h </w:instrText>
      </w:r>
      <w:r>
        <w:rPr>
          <w:noProof/>
        </w:rPr>
      </w:r>
      <w:r>
        <w:rPr>
          <w:noProof/>
        </w:rPr>
        <w:fldChar w:fldCharType="separate"/>
      </w:r>
      <w:r>
        <w:rPr>
          <w:noProof/>
        </w:rPr>
        <w:t>378</w:t>
      </w:r>
      <w:r>
        <w:rPr>
          <w:noProof/>
        </w:rPr>
        <w:fldChar w:fldCharType="end"/>
      </w:r>
    </w:p>
    <w:p w14:paraId="0FAC996B" w14:textId="161D2C81" w:rsidR="00A660FE" w:rsidRDefault="00A660FE">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_Toc131378956 \h </w:instrText>
      </w:r>
      <w:r>
        <w:rPr>
          <w:noProof/>
        </w:rPr>
      </w:r>
      <w:r>
        <w:rPr>
          <w:noProof/>
        </w:rPr>
        <w:fldChar w:fldCharType="separate"/>
      </w:r>
      <w:r>
        <w:rPr>
          <w:noProof/>
        </w:rPr>
        <w:t>379</w:t>
      </w:r>
      <w:r>
        <w:rPr>
          <w:noProof/>
        </w:rPr>
        <w:fldChar w:fldCharType="end"/>
      </w:r>
    </w:p>
    <w:p w14:paraId="6B86468E" w14:textId="67956238" w:rsidR="00A660FE" w:rsidRDefault="00A660FE">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_Toc131378957 \h </w:instrText>
      </w:r>
      <w:r>
        <w:rPr>
          <w:noProof/>
        </w:rPr>
      </w:r>
      <w:r>
        <w:rPr>
          <w:noProof/>
        </w:rPr>
        <w:fldChar w:fldCharType="separate"/>
      </w:r>
      <w:r>
        <w:rPr>
          <w:noProof/>
        </w:rPr>
        <w:t>380</w:t>
      </w:r>
      <w:r>
        <w:rPr>
          <w:noProof/>
        </w:rPr>
        <w:fldChar w:fldCharType="end"/>
      </w:r>
    </w:p>
    <w:p w14:paraId="194DA7A1" w14:textId="497C2B3A" w:rsidR="00A660FE" w:rsidRDefault="00A660FE">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_Toc131378958 \h </w:instrText>
      </w:r>
      <w:r>
        <w:rPr>
          <w:noProof/>
        </w:rPr>
      </w:r>
      <w:r>
        <w:rPr>
          <w:noProof/>
        </w:rPr>
        <w:fldChar w:fldCharType="separate"/>
      </w:r>
      <w:r>
        <w:rPr>
          <w:noProof/>
        </w:rPr>
        <w:t>380</w:t>
      </w:r>
      <w:r>
        <w:rPr>
          <w:noProof/>
        </w:rPr>
        <w:fldChar w:fldCharType="end"/>
      </w:r>
    </w:p>
    <w:p w14:paraId="532490A5" w14:textId="1BA4ECF7" w:rsidR="00A660FE" w:rsidRDefault="00A660FE">
      <w:pPr>
        <w:pStyle w:val="TOC3"/>
        <w:rPr>
          <w:rFonts w:asciiTheme="minorHAnsi" w:eastAsiaTheme="minorEastAsia" w:hAnsiTheme="minorHAnsi" w:cstheme="minorBidi"/>
          <w:noProof/>
          <w:sz w:val="22"/>
          <w:szCs w:val="22"/>
          <w:lang w:eastAsia="en-GB"/>
        </w:rPr>
      </w:pPr>
      <w:r>
        <w:rPr>
          <w:noProof/>
        </w:rPr>
        <w:lastRenderedPageBreak/>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_Toc131378959 \h </w:instrText>
      </w:r>
      <w:r>
        <w:rPr>
          <w:noProof/>
        </w:rPr>
      </w:r>
      <w:r>
        <w:rPr>
          <w:noProof/>
        </w:rPr>
        <w:fldChar w:fldCharType="separate"/>
      </w:r>
      <w:r>
        <w:rPr>
          <w:noProof/>
        </w:rPr>
        <w:t>380</w:t>
      </w:r>
      <w:r>
        <w:rPr>
          <w:noProof/>
        </w:rPr>
        <w:fldChar w:fldCharType="end"/>
      </w:r>
    </w:p>
    <w:p w14:paraId="3CCDFCE2" w14:textId="583B7D28" w:rsidR="00A660FE" w:rsidRDefault="00A660FE">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_Toc131378960 \h </w:instrText>
      </w:r>
      <w:r>
        <w:rPr>
          <w:noProof/>
        </w:rPr>
      </w:r>
      <w:r>
        <w:rPr>
          <w:noProof/>
        </w:rPr>
        <w:fldChar w:fldCharType="separate"/>
      </w:r>
      <w:r>
        <w:rPr>
          <w:noProof/>
        </w:rPr>
        <w:t>381</w:t>
      </w:r>
      <w:r>
        <w:rPr>
          <w:noProof/>
        </w:rPr>
        <w:fldChar w:fldCharType="end"/>
      </w:r>
    </w:p>
    <w:p w14:paraId="456B3601" w14:textId="2C13BDBF" w:rsidR="00A660FE" w:rsidRDefault="00A660FE">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_Toc131378961 \h </w:instrText>
      </w:r>
      <w:r>
        <w:rPr>
          <w:noProof/>
        </w:rPr>
      </w:r>
      <w:r>
        <w:rPr>
          <w:noProof/>
        </w:rPr>
        <w:fldChar w:fldCharType="separate"/>
      </w:r>
      <w:r>
        <w:rPr>
          <w:noProof/>
        </w:rPr>
        <w:t>381</w:t>
      </w:r>
      <w:r>
        <w:rPr>
          <w:noProof/>
        </w:rPr>
        <w:fldChar w:fldCharType="end"/>
      </w:r>
    </w:p>
    <w:p w14:paraId="3D039E47" w14:textId="6F2223A5" w:rsidR="00A660FE" w:rsidRDefault="00A660FE">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_Toc131378962 \h </w:instrText>
      </w:r>
      <w:r>
        <w:rPr>
          <w:noProof/>
        </w:rPr>
      </w:r>
      <w:r>
        <w:rPr>
          <w:noProof/>
        </w:rPr>
        <w:fldChar w:fldCharType="separate"/>
      </w:r>
      <w:r>
        <w:rPr>
          <w:noProof/>
        </w:rPr>
        <w:t>382</w:t>
      </w:r>
      <w:r>
        <w:rPr>
          <w:noProof/>
        </w:rPr>
        <w:fldChar w:fldCharType="end"/>
      </w:r>
    </w:p>
    <w:p w14:paraId="4EDBE26F" w14:textId="1A7FF0EB" w:rsidR="00A660FE" w:rsidRDefault="00A660FE">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_Toc131378963 \h </w:instrText>
      </w:r>
      <w:r>
        <w:rPr>
          <w:noProof/>
        </w:rPr>
      </w:r>
      <w:r>
        <w:rPr>
          <w:noProof/>
        </w:rPr>
        <w:fldChar w:fldCharType="separate"/>
      </w:r>
      <w:r>
        <w:rPr>
          <w:noProof/>
        </w:rPr>
        <w:t>384</w:t>
      </w:r>
      <w:r>
        <w:rPr>
          <w:noProof/>
        </w:rPr>
        <w:fldChar w:fldCharType="end"/>
      </w:r>
    </w:p>
    <w:p w14:paraId="648A9197" w14:textId="7A995ADA" w:rsidR="00A660FE" w:rsidRDefault="00A660FE">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_Toc131378964 \h </w:instrText>
      </w:r>
      <w:r>
        <w:rPr>
          <w:noProof/>
        </w:rPr>
      </w:r>
      <w:r>
        <w:rPr>
          <w:noProof/>
        </w:rPr>
        <w:fldChar w:fldCharType="separate"/>
      </w:r>
      <w:r>
        <w:rPr>
          <w:noProof/>
        </w:rPr>
        <w:t>385</w:t>
      </w:r>
      <w:r>
        <w:rPr>
          <w:noProof/>
        </w:rPr>
        <w:fldChar w:fldCharType="end"/>
      </w:r>
    </w:p>
    <w:p w14:paraId="330042D2" w14:textId="1EF163A4" w:rsidR="00A660FE" w:rsidRDefault="00A660FE">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_Toc131378965 \h </w:instrText>
      </w:r>
      <w:r>
        <w:rPr>
          <w:noProof/>
        </w:rPr>
      </w:r>
      <w:r>
        <w:rPr>
          <w:noProof/>
        </w:rPr>
        <w:fldChar w:fldCharType="separate"/>
      </w:r>
      <w:r>
        <w:rPr>
          <w:noProof/>
        </w:rPr>
        <w:t>385</w:t>
      </w:r>
      <w:r>
        <w:rPr>
          <w:noProof/>
        </w:rPr>
        <w:fldChar w:fldCharType="end"/>
      </w:r>
    </w:p>
    <w:p w14:paraId="2C103A85" w14:textId="456CF1E8" w:rsidR="00A660FE" w:rsidRDefault="00A660FE">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_Toc131378966 \h </w:instrText>
      </w:r>
      <w:r>
        <w:rPr>
          <w:noProof/>
        </w:rPr>
      </w:r>
      <w:r>
        <w:rPr>
          <w:noProof/>
        </w:rPr>
        <w:fldChar w:fldCharType="separate"/>
      </w:r>
      <w:r>
        <w:rPr>
          <w:noProof/>
        </w:rPr>
        <w:t>386</w:t>
      </w:r>
      <w:r>
        <w:rPr>
          <w:noProof/>
        </w:rPr>
        <w:fldChar w:fldCharType="end"/>
      </w:r>
    </w:p>
    <w:p w14:paraId="05A1DE0E" w14:textId="4B074C68" w:rsidR="00A660FE" w:rsidRDefault="00A660FE">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_Toc131378967 \h </w:instrText>
      </w:r>
      <w:r>
        <w:rPr>
          <w:noProof/>
        </w:rPr>
      </w:r>
      <w:r>
        <w:rPr>
          <w:noProof/>
        </w:rPr>
        <w:fldChar w:fldCharType="separate"/>
      </w:r>
      <w:r>
        <w:rPr>
          <w:noProof/>
        </w:rPr>
        <w:t>386</w:t>
      </w:r>
      <w:r>
        <w:rPr>
          <w:noProof/>
        </w:rPr>
        <w:fldChar w:fldCharType="end"/>
      </w:r>
    </w:p>
    <w:p w14:paraId="2DD07B7B" w14:textId="60ADE01C" w:rsidR="00A660FE" w:rsidRDefault="00A660FE">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_Toc131378968 \h </w:instrText>
      </w:r>
      <w:r>
        <w:rPr>
          <w:noProof/>
        </w:rPr>
      </w:r>
      <w:r>
        <w:rPr>
          <w:noProof/>
        </w:rPr>
        <w:fldChar w:fldCharType="separate"/>
      </w:r>
      <w:r>
        <w:rPr>
          <w:noProof/>
        </w:rPr>
        <w:t>386</w:t>
      </w:r>
      <w:r>
        <w:rPr>
          <w:noProof/>
        </w:rPr>
        <w:fldChar w:fldCharType="end"/>
      </w:r>
    </w:p>
    <w:p w14:paraId="321DE099" w14:textId="4A288EAA" w:rsidR="00A660FE" w:rsidRDefault="00A660FE">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_Toc131378969 \h </w:instrText>
      </w:r>
      <w:r>
        <w:rPr>
          <w:noProof/>
        </w:rPr>
      </w:r>
      <w:r>
        <w:rPr>
          <w:noProof/>
        </w:rPr>
        <w:fldChar w:fldCharType="separate"/>
      </w:r>
      <w:r>
        <w:rPr>
          <w:noProof/>
        </w:rPr>
        <w:t>386</w:t>
      </w:r>
      <w:r>
        <w:rPr>
          <w:noProof/>
        </w:rPr>
        <w:fldChar w:fldCharType="end"/>
      </w:r>
    </w:p>
    <w:p w14:paraId="3F3E08ED" w14:textId="479D640F" w:rsidR="00A660FE" w:rsidRDefault="00A660FE">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_Toc131378970 \h </w:instrText>
      </w:r>
      <w:r>
        <w:rPr>
          <w:noProof/>
        </w:rPr>
      </w:r>
      <w:r>
        <w:rPr>
          <w:noProof/>
        </w:rPr>
        <w:fldChar w:fldCharType="separate"/>
      </w:r>
      <w:r>
        <w:rPr>
          <w:noProof/>
        </w:rPr>
        <w:t>386</w:t>
      </w:r>
      <w:r>
        <w:rPr>
          <w:noProof/>
        </w:rPr>
        <w:fldChar w:fldCharType="end"/>
      </w:r>
    </w:p>
    <w:p w14:paraId="49E9408B" w14:textId="293ECE52" w:rsidR="00A660FE" w:rsidRDefault="00A660FE">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_Toc131378971 \h </w:instrText>
      </w:r>
      <w:r>
        <w:rPr>
          <w:noProof/>
        </w:rPr>
      </w:r>
      <w:r>
        <w:rPr>
          <w:noProof/>
        </w:rPr>
        <w:fldChar w:fldCharType="separate"/>
      </w:r>
      <w:r>
        <w:rPr>
          <w:noProof/>
        </w:rPr>
        <w:t>386</w:t>
      </w:r>
      <w:r>
        <w:rPr>
          <w:noProof/>
        </w:rPr>
        <w:fldChar w:fldCharType="end"/>
      </w:r>
    </w:p>
    <w:p w14:paraId="145DE32C" w14:textId="7DAD0D63" w:rsidR="00A660FE" w:rsidRDefault="00A660FE">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_Toc131378972 \h </w:instrText>
      </w:r>
      <w:r>
        <w:rPr>
          <w:noProof/>
        </w:rPr>
      </w:r>
      <w:r>
        <w:rPr>
          <w:noProof/>
        </w:rPr>
        <w:fldChar w:fldCharType="separate"/>
      </w:r>
      <w:r>
        <w:rPr>
          <w:noProof/>
        </w:rPr>
        <w:t>386</w:t>
      </w:r>
      <w:r>
        <w:rPr>
          <w:noProof/>
        </w:rPr>
        <w:fldChar w:fldCharType="end"/>
      </w:r>
    </w:p>
    <w:p w14:paraId="70E0DE2E" w14:textId="1B377413" w:rsidR="00A660FE" w:rsidRDefault="00A660FE">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_Toc131378973 \h </w:instrText>
      </w:r>
      <w:r>
        <w:rPr>
          <w:noProof/>
        </w:rPr>
      </w:r>
      <w:r>
        <w:rPr>
          <w:noProof/>
        </w:rPr>
        <w:fldChar w:fldCharType="separate"/>
      </w:r>
      <w:r>
        <w:rPr>
          <w:noProof/>
        </w:rPr>
        <w:t>388</w:t>
      </w:r>
      <w:r>
        <w:rPr>
          <w:noProof/>
        </w:rPr>
        <w:fldChar w:fldCharType="end"/>
      </w:r>
    </w:p>
    <w:p w14:paraId="7DB88AAF" w14:textId="1BFAF655" w:rsidR="00A660FE" w:rsidRDefault="00A660FE">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_Toc131378974 \h </w:instrText>
      </w:r>
      <w:r>
        <w:rPr>
          <w:noProof/>
        </w:rPr>
      </w:r>
      <w:r>
        <w:rPr>
          <w:noProof/>
        </w:rPr>
        <w:fldChar w:fldCharType="separate"/>
      </w:r>
      <w:r>
        <w:rPr>
          <w:noProof/>
        </w:rPr>
        <w:t>389</w:t>
      </w:r>
      <w:r>
        <w:rPr>
          <w:noProof/>
        </w:rPr>
        <w:fldChar w:fldCharType="end"/>
      </w:r>
    </w:p>
    <w:p w14:paraId="2BAD6512" w14:textId="6B0CFDC5" w:rsidR="00A660FE" w:rsidRDefault="00A660FE">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_Toc131378975 \h </w:instrText>
      </w:r>
      <w:r>
        <w:rPr>
          <w:noProof/>
        </w:rPr>
      </w:r>
      <w:r>
        <w:rPr>
          <w:noProof/>
        </w:rPr>
        <w:fldChar w:fldCharType="separate"/>
      </w:r>
      <w:r>
        <w:rPr>
          <w:noProof/>
        </w:rPr>
        <w:t>389</w:t>
      </w:r>
      <w:r>
        <w:rPr>
          <w:noProof/>
        </w:rPr>
        <w:fldChar w:fldCharType="end"/>
      </w:r>
    </w:p>
    <w:p w14:paraId="360B2301" w14:textId="5151AFBF" w:rsidR="00A660FE" w:rsidRDefault="00A660FE">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_Toc131378976 \h </w:instrText>
      </w:r>
      <w:r>
        <w:rPr>
          <w:noProof/>
        </w:rPr>
      </w:r>
      <w:r>
        <w:rPr>
          <w:noProof/>
        </w:rPr>
        <w:fldChar w:fldCharType="separate"/>
      </w:r>
      <w:r>
        <w:rPr>
          <w:noProof/>
        </w:rPr>
        <w:t>389</w:t>
      </w:r>
      <w:r>
        <w:rPr>
          <w:noProof/>
        </w:rPr>
        <w:fldChar w:fldCharType="end"/>
      </w:r>
    </w:p>
    <w:p w14:paraId="644AB16E" w14:textId="40D2D8E9" w:rsidR="00A660FE" w:rsidRDefault="00A660FE">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_Toc131378977 \h </w:instrText>
      </w:r>
      <w:r>
        <w:rPr>
          <w:noProof/>
        </w:rPr>
      </w:r>
      <w:r>
        <w:rPr>
          <w:noProof/>
        </w:rPr>
        <w:fldChar w:fldCharType="separate"/>
      </w:r>
      <w:r>
        <w:rPr>
          <w:noProof/>
        </w:rPr>
        <w:t>389</w:t>
      </w:r>
      <w:r>
        <w:rPr>
          <w:noProof/>
        </w:rPr>
        <w:fldChar w:fldCharType="end"/>
      </w:r>
    </w:p>
    <w:p w14:paraId="2085C186" w14:textId="526183C2" w:rsidR="00A660FE" w:rsidRDefault="00A660FE">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_Toc131378978 \h </w:instrText>
      </w:r>
      <w:r>
        <w:rPr>
          <w:noProof/>
        </w:rPr>
      </w:r>
      <w:r>
        <w:rPr>
          <w:noProof/>
        </w:rPr>
        <w:fldChar w:fldCharType="separate"/>
      </w:r>
      <w:r>
        <w:rPr>
          <w:noProof/>
        </w:rPr>
        <w:t>391</w:t>
      </w:r>
      <w:r>
        <w:rPr>
          <w:noProof/>
        </w:rPr>
        <w:fldChar w:fldCharType="end"/>
      </w:r>
    </w:p>
    <w:p w14:paraId="465DEF1F" w14:textId="516DE9F7" w:rsidR="00A660FE" w:rsidRDefault="00A660FE">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_Toc131378979 \h </w:instrText>
      </w:r>
      <w:r>
        <w:rPr>
          <w:noProof/>
        </w:rPr>
      </w:r>
      <w:r>
        <w:rPr>
          <w:noProof/>
        </w:rPr>
        <w:fldChar w:fldCharType="separate"/>
      </w:r>
      <w:r>
        <w:rPr>
          <w:noProof/>
        </w:rPr>
        <w:t>393</w:t>
      </w:r>
      <w:r>
        <w:rPr>
          <w:noProof/>
        </w:rPr>
        <w:fldChar w:fldCharType="end"/>
      </w:r>
    </w:p>
    <w:p w14:paraId="1CAB5001" w14:textId="447D764D" w:rsidR="00A660FE" w:rsidRDefault="00A660FE">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_Toc131378980 \h </w:instrText>
      </w:r>
      <w:r>
        <w:rPr>
          <w:noProof/>
        </w:rPr>
      </w:r>
      <w:r>
        <w:rPr>
          <w:noProof/>
        </w:rPr>
        <w:fldChar w:fldCharType="separate"/>
      </w:r>
      <w:r>
        <w:rPr>
          <w:noProof/>
        </w:rPr>
        <w:t>393</w:t>
      </w:r>
      <w:r>
        <w:rPr>
          <w:noProof/>
        </w:rPr>
        <w:fldChar w:fldCharType="end"/>
      </w:r>
    </w:p>
    <w:p w14:paraId="732904BC" w14:textId="73DDC362" w:rsidR="00A660FE" w:rsidRDefault="00A660FE">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_Toc131378981 \h </w:instrText>
      </w:r>
      <w:r>
        <w:rPr>
          <w:noProof/>
        </w:rPr>
      </w:r>
      <w:r>
        <w:rPr>
          <w:noProof/>
        </w:rPr>
        <w:fldChar w:fldCharType="separate"/>
      </w:r>
      <w:r>
        <w:rPr>
          <w:noProof/>
        </w:rPr>
        <w:t>393</w:t>
      </w:r>
      <w:r>
        <w:rPr>
          <w:noProof/>
        </w:rPr>
        <w:fldChar w:fldCharType="end"/>
      </w:r>
    </w:p>
    <w:p w14:paraId="07A7A05A" w14:textId="3D85948A" w:rsidR="00A660FE" w:rsidRDefault="00A660FE">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D642CC">
        <w:rPr>
          <w:noProof/>
          <w:lang w:val="en-US"/>
        </w:rPr>
        <w:t>p</w:t>
      </w:r>
      <w:r>
        <w:rPr>
          <w:noProof/>
        </w:rPr>
        <w:t>rocedures</w:t>
      </w:r>
      <w:r>
        <w:rPr>
          <w:noProof/>
        </w:rPr>
        <w:tab/>
      </w:r>
      <w:r>
        <w:rPr>
          <w:noProof/>
        </w:rPr>
        <w:fldChar w:fldCharType="begin" w:fldLock="1"/>
      </w:r>
      <w:r>
        <w:rPr>
          <w:noProof/>
        </w:rPr>
        <w:instrText xml:space="preserve"> PAGEREF _Toc131378982 \h </w:instrText>
      </w:r>
      <w:r>
        <w:rPr>
          <w:noProof/>
        </w:rPr>
      </w:r>
      <w:r>
        <w:rPr>
          <w:noProof/>
        </w:rPr>
        <w:fldChar w:fldCharType="separate"/>
      </w:r>
      <w:r>
        <w:rPr>
          <w:noProof/>
        </w:rPr>
        <w:t>393</w:t>
      </w:r>
      <w:r>
        <w:rPr>
          <w:noProof/>
        </w:rPr>
        <w:fldChar w:fldCharType="end"/>
      </w:r>
    </w:p>
    <w:p w14:paraId="44BF6081" w14:textId="5166BB98" w:rsidR="00A660FE" w:rsidRDefault="00A660FE">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_Toc131378983 \h </w:instrText>
      </w:r>
      <w:r>
        <w:rPr>
          <w:noProof/>
        </w:rPr>
      </w:r>
      <w:r>
        <w:rPr>
          <w:noProof/>
        </w:rPr>
        <w:fldChar w:fldCharType="separate"/>
      </w:r>
      <w:r>
        <w:rPr>
          <w:noProof/>
        </w:rPr>
        <w:t>394</w:t>
      </w:r>
      <w:r>
        <w:rPr>
          <w:noProof/>
        </w:rPr>
        <w:fldChar w:fldCharType="end"/>
      </w:r>
    </w:p>
    <w:p w14:paraId="7CE61D76" w14:textId="036DE6C7" w:rsidR="00A660FE" w:rsidRDefault="00A660FE">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_Toc131378984 \h </w:instrText>
      </w:r>
      <w:r>
        <w:rPr>
          <w:noProof/>
        </w:rPr>
      </w:r>
      <w:r>
        <w:rPr>
          <w:noProof/>
        </w:rPr>
        <w:fldChar w:fldCharType="separate"/>
      </w:r>
      <w:r>
        <w:rPr>
          <w:noProof/>
        </w:rPr>
        <w:t>396</w:t>
      </w:r>
      <w:r>
        <w:rPr>
          <w:noProof/>
        </w:rPr>
        <w:fldChar w:fldCharType="end"/>
      </w:r>
    </w:p>
    <w:p w14:paraId="23052796" w14:textId="26DEB592" w:rsidR="00A660FE" w:rsidRDefault="00A660FE">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_Toc131378985 \h </w:instrText>
      </w:r>
      <w:r>
        <w:rPr>
          <w:noProof/>
        </w:rPr>
      </w:r>
      <w:r>
        <w:rPr>
          <w:noProof/>
        </w:rPr>
        <w:fldChar w:fldCharType="separate"/>
      </w:r>
      <w:r>
        <w:rPr>
          <w:noProof/>
        </w:rPr>
        <w:t>396</w:t>
      </w:r>
      <w:r>
        <w:rPr>
          <w:noProof/>
        </w:rPr>
        <w:fldChar w:fldCharType="end"/>
      </w:r>
    </w:p>
    <w:p w14:paraId="17CC78BE" w14:textId="72A1028D" w:rsidR="00A660FE" w:rsidRDefault="00A660FE">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_Toc131378986 \h </w:instrText>
      </w:r>
      <w:r>
        <w:rPr>
          <w:noProof/>
        </w:rPr>
      </w:r>
      <w:r>
        <w:rPr>
          <w:noProof/>
        </w:rPr>
        <w:fldChar w:fldCharType="separate"/>
      </w:r>
      <w:r>
        <w:rPr>
          <w:noProof/>
        </w:rPr>
        <w:t>397</w:t>
      </w:r>
      <w:r>
        <w:rPr>
          <w:noProof/>
        </w:rPr>
        <w:fldChar w:fldCharType="end"/>
      </w:r>
    </w:p>
    <w:p w14:paraId="1A40BCEF" w14:textId="02E0B24E" w:rsidR="00A660FE" w:rsidRDefault="00A660FE">
      <w:pPr>
        <w:pStyle w:val="TOC3"/>
        <w:rPr>
          <w:rFonts w:asciiTheme="minorHAnsi" w:eastAsiaTheme="minorEastAsia" w:hAnsiTheme="minorHAnsi" w:cstheme="minorBidi"/>
          <w:noProof/>
          <w:sz w:val="22"/>
          <w:szCs w:val="22"/>
          <w:lang w:eastAsia="en-GB"/>
        </w:rPr>
      </w:pPr>
      <w:r>
        <w:rPr>
          <w:noProof/>
        </w:rPr>
        <w:t>21</w:t>
      </w:r>
      <w:r w:rsidRPr="00D642CC">
        <w:rPr>
          <w:rFonts w:eastAsia="SimSun"/>
          <w:noProof/>
        </w:rPr>
        <w:t>.2.1</w:t>
      </w:r>
      <w:r>
        <w:rPr>
          <w:rFonts w:asciiTheme="minorHAnsi" w:eastAsiaTheme="minorEastAsia" w:hAnsiTheme="minorHAnsi" w:cstheme="minorBidi"/>
          <w:noProof/>
          <w:sz w:val="22"/>
          <w:szCs w:val="22"/>
          <w:lang w:eastAsia="en-GB"/>
        </w:rPr>
        <w:tab/>
      </w:r>
      <w:r w:rsidRPr="00D642CC">
        <w:rPr>
          <w:rFonts w:eastAsia="SimSun"/>
          <w:noProof/>
        </w:rPr>
        <w:t>Object retrieval procedure</w:t>
      </w:r>
      <w:r>
        <w:rPr>
          <w:noProof/>
        </w:rPr>
        <w:tab/>
      </w:r>
      <w:r>
        <w:rPr>
          <w:noProof/>
        </w:rPr>
        <w:fldChar w:fldCharType="begin" w:fldLock="1"/>
      </w:r>
      <w:r>
        <w:rPr>
          <w:noProof/>
        </w:rPr>
        <w:instrText xml:space="preserve"> PAGEREF _Toc131378987 \h </w:instrText>
      </w:r>
      <w:r>
        <w:rPr>
          <w:noProof/>
        </w:rPr>
      </w:r>
      <w:r>
        <w:rPr>
          <w:noProof/>
        </w:rPr>
        <w:fldChar w:fldCharType="separate"/>
      </w:r>
      <w:r>
        <w:rPr>
          <w:noProof/>
        </w:rPr>
        <w:t>397</w:t>
      </w:r>
      <w:r>
        <w:rPr>
          <w:noProof/>
        </w:rPr>
        <w:fldChar w:fldCharType="end"/>
      </w:r>
    </w:p>
    <w:p w14:paraId="409CE13C" w14:textId="10AA33B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_Toc131378988 \h </w:instrText>
      </w:r>
      <w:r>
        <w:rPr>
          <w:noProof/>
        </w:rPr>
      </w:r>
      <w:r>
        <w:rPr>
          <w:noProof/>
        </w:rPr>
        <w:fldChar w:fldCharType="separate"/>
      </w:r>
      <w:r>
        <w:rPr>
          <w:noProof/>
        </w:rPr>
        <w:t>397</w:t>
      </w:r>
      <w:r>
        <w:rPr>
          <w:noProof/>
        </w:rPr>
        <w:fldChar w:fldCharType="end"/>
      </w:r>
    </w:p>
    <w:p w14:paraId="5D798E6A" w14:textId="07B39BA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_Toc131378989 \h </w:instrText>
      </w:r>
      <w:r>
        <w:rPr>
          <w:noProof/>
        </w:rPr>
      </w:r>
      <w:r>
        <w:rPr>
          <w:noProof/>
        </w:rPr>
        <w:fldChar w:fldCharType="separate"/>
      </w:r>
      <w:r>
        <w:rPr>
          <w:noProof/>
        </w:rPr>
        <w:t>397</w:t>
      </w:r>
      <w:r>
        <w:rPr>
          <w:noProof/>
        </w:rPr>
        <w:fldChar w:fldCharType="end"/>
      </w:r>
    </w:p>
    <w:p w14:paraId="1B596DA0" w14:textId="423416E5"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21.2.2</w:t>
      </w:r>
      <w:r>
        <w:rPr>
          <w:rFonts w:asciiTheme="minorHAnsi" w:eastAsiaTheme="minorEastAsia" w:hAnsiTheme="minorHAnsi" w:cstheme="minorBidi"/>
          <w:noProof/>
          <w:sz w:val="22"/>
          <w:szCs w:val="22"/>
          <w:lang w:eastAsia="en-GB"/>
        </w:rPr>
        <w:tab/>
      </w:r>
      <w:r w:rsidRPr="00D642CC">
        <w:rPr>
          <w:rFonts w:eastAsia="SimSun"/>
          <w:noProof/>
        </w:rPr>
        <w:t>Object search procedure</w:t>
      </w:r>
      <w:r>
        <w:rPr>
          <w:noProof/>
        </w:rPr>
        <w:tab/>
      </w:r>
      <w:r>
        <w:rPr>
          <w:noProof/>
        </w:rPr>
        <w:fldChar w:fldCharType="begin" w:fldLock="1"/>
      </w:r>
      <w:r>
        <w:rPr>
          <w:noProof/>
        </w:rPr>
        <w:instrText xml:space="preserve"> PAGEREF _Toc131378990 \h </w:instrText>
      </w:r>
      <w:r>
        <w:rPr>
          <w:noProof/>
        </w:rPr>
      </w:r>
      <w:r>
        <w:rPr>
          <w:noProof/>
        </w:rPr>
        <w:fldChar w:fldCharType="separate"/>
      </w:r>
      <w:r>
        <w:rPr>
          <w:noProof/>
        </w:rPr>
        <w:t>398</w:t>
      </w:r>
      <w:r>
        <w:rPr>
          <w:noProof/>
        </w:rPr>
        <w:fldChar w:fldCharType="end"/>
      </w:r>
    </w:p>
    <w:p w14:paraId="50CF42EE" w14:textId="444E665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21.2.2.1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_Toc131378991 \h </w:instrText>
      </w:r>
      <w:r>
        <w:rPr>
          <w:noProof/>
        </w:rPr>
      </w:r>
      <w:r>
        <w:rPr>
          <w:noProof/>
        </w:rPr>
        <w:fldChar w:fldCharType="separate"/>
      </w:r>
      <w:r>
        <w:rPr>
          <w:noProof/>
        </w:rPr>
        <w:t>398</w:t>
      </w:r>
      <w:r>
        <w:rPr>
          <w:noProof/>
        </w:rPr>
        <w:fldChar w:fldCharType="end"/>
      </w:r>
    </w:p>
    <w:p w14:paraId="3A4779F4" w14:textId="0209974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21.2.2.2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_Toc131378992 \h </w:instrText>
      </w:r>
      <w:r>
        <w:rPr>
          <w:noProof/>
        </w:rPr>
      </w:r>
      <w:r>
        <w:rPr>
          <w:noProof/>
        </w:rPr>
        <w:fldChar w:fldCharType="separate"/>
      </w:r>
      <w:r>
        <w:rPr>
          <w:noProof/>
        </w:rPr>
        <w:t>398</w:t>
      </w:r>
      <w:r>
        <w:rPr>
          <w:noProof/>
        </w:rPr>
        <w:fldChar w:fldCharType="end"/>
      </w:r>
    </w:p>
    <w:p w14:paraId="631E6925" w14:textId="68954948"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21.2.3</w:t>
      </w:r>
      <w:r>
        <w:rPr>
          <w:rFonts w:asciiTheme="minorHAnsi" w:eastAsiaTheme="minorEastAsia" w:hAnsiTheme="minorHAnsi" w:cstheme="minorBidi"/>
          <w:noProof/>
          <w:sz w:val="22"/>
          <w:szCs w:val="22"/>
          <w:lang w:eastAsia="en-GB"/>
        </w:rPr>
        <w:tab/>
      </w:r>
      <w:r w:rsidRPr="00D642CC">
        <w:rPr>
          <w:rFonts w:eastAsia="SimSun"/>
          <w:noProof/>
        </w:rPr>
        <w:t>Update object(s) procedure</w:t>
      </w:r>
      <w:r>
        <w:rPr>
          <w:noProof/>
        </w:rPr>
        <w:tab/>
      </w:r>
      <w:r>
        <w:rPr>
          <w:noProof/>
        </w:rPr>
        <w:fldChar w:fldCharType="begin" w:fldLock="1"/>
      </w:r>
      <w:r>
        <w:rPr>
          <w:noProof/>
        </w:rPr>
        <w:instrText xml:space="preserve"> PAGEREF _Toc131378993 \h </w:instrText>
      </w:r>
      <w:r>
        <w:rPr>
          <w:noProof/>
        </w:rPr>
      </w:r>
      <w:r>
        <w:rPr>
          <w:noProof/>
        </w:rPr>
        <w:fldChar w:fldCharType="separate"/>
      </w:r>
      <w:r>
        <w:rPr>
          <w:noProof/>
        </w:rPr>
        <w:t>398</w:t>
      </w:r>
      <w:r>
        <w:rPr>
          <w:noProof/>
        </w:rPr>
        <w:fldChar w:fldCharType="end"/>
      </w:r>
    </w:p>
    <w:p w14:paraId="20B492AD" w14:textId="7548333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21.2.3.1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_Toc131378994 \h </w:instrText>
      </w:r>
      <w:r>
        <w:rPr>
          <w:noProof/>
        </w:rPr>
      </w:r>
      <w:r>
        <w:rPr>
          <w:noProof/>
        </w:rPr>
        <w:fldChar w:fldCharType="separate"/>
      </w:r>
      <w:r>
        <w:rPr>
          <w:noProof/>
        </w:rPr>
        <w:t>398</w:t>
      </w:r>
      <w:r>
        <w:rPr>
          <w:noProof/>
        </w:rPr>
        <w:fldChar w:fldCharType="end"/>
      </w:r>
    </w:p>
    <w:p w14:paraId="4A6BAF58" w14:textId="1D592C75"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21.2.3.2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_Toc131378995 \h </w:instrText>
      </w:r>
      <w:r>
        <w:rPr>
          <w:noProof/>
        </w:rPr>
      </w:r>
      <w:r>
        <w:rPr>
          <w:noProof/>
        </w:rPr>
        <w:fldChar w:fldCharType="separate"/>
      </w:r>
      <w:r>
        <w:rPr>
          <w:noProof/>
        </w:rPr>
        <w:t>399</w:t>
      </w:r>
      <w:r>
        <w:rPr>
          <w:noProof/>
        </w:rPr>
        <w:fldChar w:fldCharType="end"/>
      </w:r>
    </w:p>
    <w:p w14:paraId="20329B29" w14:textId="0944FFA1"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21.2.4</w:t>
      </w:r>
      <w:r>
        <w:rPr>
          <w:rFonts w:asciiTheme="minorHAnsi" w:eastAsiaTheme="minorEastAsia" w:hAnsiTheme="minorHAnsi" w:cstheme="minorBidi"/>
          <w:noProof/>
          <w:sz w:val="22"/>
          <w:szCs w:val="22"/>
          <w:lang w:eastAsia="en-GB"/>
        </w:rPr>
        <w:tab/>
      </w:r>
      <w:r w:rsidRPr="00D642CC">
        <w:rPr>
          <w:rFonts w:eastAsia="SimSun"/>
          <w:noProof/>
        </w:rPr>
        <w:t>Delete stored object(s) procedure</w:t>
      </w:r>
      <w:r>
        <w:rPr>
          <w:noProof/>
        </w:rPr>
        <w:tab/>
      </w:r>
      <w:r>
        <w:rPr>
          <w:noProof/>
        </w:rPr>
        <w:fldChar w:fldCharType="begin" w:fldLock="1"/>
      </w:r>
      <w:r>
        <w:rPr>
          <w:noProof/>
        </w:rPr>
        <w:instrText xml:space="preserve"> PAGEREF _Toc131378996 \h </w:instrText>
      </w:r>
      <w:r>
        <w:rPr>
          <w:noProof/>
        </w:rPr>
      </w:r>
      <w:r>
        <w:rPr>
          <w:noProof/>
        </w:rPr>
        <w:fldChar w:fldCharType="separate"/>
      </w:r>
      <w:r>
        <w:rPr>
          <w:noProof/>
        </w:rPr>
        <w:t>399</w:t>
      </w:r>
      <w:r>
        <w:rPr>
          <w:noProof/>
        </w:rPr>
        <w:fldChar w:fldCharType="end"/>
      </w:r>
    </w:p>
    <w:p w14:paraId="507745B7" w14:textId="0501D74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21.2.4.1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_Toc131378997 \h </w:instrText>
      </w:r>
      <w:r>
        <w:rPr>
          <w:noProof/>
        </w:rPr>
      </w:r>
      <w:r>
        <w:rPr>
          <w:noProof/>
        </w:rPr>
        <w:fldChar w:fldCharType="separate"/>
      </w:r>
      <w:r>
        <w:rPr>
          <w:noProof/>
        </w:rPr>
        <w:t>399</w:t>
      </w:r>
      <w:r>
        <w:rPr>
          <w:noProof/>
        </w:rPr>
        <w:fldChar w:fldCharType="end"/>
      </w:r>
    </w:p>
    <w:p w14:paraId="0ABA64CF" w14:textId="07CC4ED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21.2.4.2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_Toc131378998 \h </w:instrText>
      </w:r>
      <w:r>
        <w:rPr>
          <w:noProof/>
        </w:rPr>
      </w:r>
      <w:r>
        <w:rPr>
          <w:noProof/>
        </w:rPr>
        <w:fldChar w:fldCharType="separate"/>
      </w:r>
      <w:r>
        <w:rPr>
          <w:noProof/>
        </w:rPr>
        <w:t>399</w:t>
      </w:r>
      <w:r>
        <w:rPr>
          <w:noProof/>
        </w:rPr>
        <w:fldChar w:fldCharType="end"/>
      </w:r>
    </w:p>
    <w:p w14:paraId="2BBA1F2F" w14:textId="19D2A215"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21.2.5</w:t>
      </w:r>
      <w:r>
        <w:rPr>
          <w:rFonts w:asciiTheme="minorHAnsi" w:eastAsiaTheme="minorEastAsia" w:hAnsiTheme="minorHAnsi" w:cstheme="minorBidi"/>
          <w:noProof/>
          <w:sz w:val="22"/>
          <w:szCs w:val="22"/>
          <w:lang w:eastAsia="en-GB"/>
        </w:rPr>
        <w:tab/>
      </w:r>
      <w:r w:rsidRPr="00D642CC">
        <w:rPr>
          <w:rFonts w:eastAsia="SimSun"/>
          <w:noProof/>
        </w:rPr>
        <w:t>Void</w:t>
      </w:r>
      <w:r>
        <w:rPr>
          <w:noProof/>
        </w:rPr>
        <w:tab/>
      </w:r>
      <w:r>
        <w:rPr>
          <w:noProof/>
        </w:rPr>
        <w:fldChar w:fldCharType="begin" w:fldLock="1"/>
      </w:r>
      <w:r>
        <w:rPr>
          <w:noProof/>
        </w:rPr>
        <w:instrText xml:space="preserve"> PAGEREF _Toc131378999 \h </w:instrText>
      </w:r>
      <w:r>
        <w:rPr>
          <w:noProof/>
        </w:rPr>
      </w:r>
      <w:r>
        <w:rPr>
          <w:noProof/>
        </w:rPr>
        <w:fldChar w:fldCharType="separate"/>
      </w:r>
      <w:r>
        <w:rPr>
          <w:noProof/>
        </w:rPr>
        <w:t>400</w:t>
      </w:r>
      <w:r>
        <w:rPr>
          <w:noProof/>
        </w:rPr>
        <w:fldChar w:fldCharType="end"/>
      </w:r>
    </w:p>
    <w:p w14:paraId="1E4B1A94" w14:textId="0763D636"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21.2.5A</w:t>
      </w:r>
      <w:r>
        <w:rPr>
          <w:rFonts w:asciiTheme="minorHAnsi" w:eastAsiaTheme="minorEastAsia" w:hAnsiTheme="minorHAnsi" w:cstheme="minorBidi"/>
          <w:noProof/>
          <w:sz w:val="22"/>
          <w:szCs w:val="22"/>
          <w:lang w:eastAsia="en-GB"/>
        </w:rPr>
        <w:tab/>
      </w:r>
      <w:r w:rsidRPr="00D642CC">
        <w:rPr>
          <w:rFonts w:eastAsia="SimSun"/>
          <w:noProof/>
        </w:rPr>
        <w:t>Deposit an object procedure</w:t>
      </w:r>
      <w:r>
        <w:rPr>
          <w:noProof/>
        </w:rPr>
        <w:tab/>
      </w:r>
      <w:r>
        <w:rPr>
          <w:noProof/>
        </w:rPr>
        <w:fldChar w:fldCharType="begin" w:fldLock="1"/>
      </w:r>
      <w:r>
        <w:rPr>
          <w:noProof/>
        </w:rPr>
        <w:instrText xml:space="preserve"> PAGEREF _Toc131379000 \h </w:instrText>
      </w:r>
      <w:r>
        <w:rPr>
          <w:noProof/>
        </w:rPr>
      </w:r>
      <w:r>
        <w:rPr>
          <w:noProof/>
        </w:rPr>
        <w:fldChar w:fldCharType="separate"/>
      </w:r>
      <w:r>
        <w:rPr>
          <w:noProof/>
        </w:rPr>
        <w:t>400</w:t>
      </w:r>
      <w:r>
        <w:rPr>
          <w:noProof/>
        </w:rPr>
        <w:fldChar w:fldCharType="end"/>
      </w:r>
    </w:p>
    <w:p w14:paraId="424764B3" w14:textId="4B2E482E"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D642CC">
        <w:rPr>
          <w:rFonts w:eastAsia="Malgun Gothic"/>
          <w:noProof/>
        </w:rPr>
        <w:t xml:space="preserve"> procedures</w:t>
      </w:r>
      <w:r>
        <w:rPr>
          <w:noProof/>
        </w:rPr>
        <w:tab/>
      </w:r>
      <w:r>
        <w:rPr>
          <w:noProof/>
        </w:rPr>
        <w:fldChar w:fldCharType="begin" w:fldLock="1"/>
      </w:r>
      <w:r>
        <w:rPr>
          <w:noProof/>
        </w:rPr>
        <w:instrText xml:space="preserve"> PAGEREF _Toc131379001 \h </w:instrText>
      </w:r>
      <w:r>
        <w:rPr>
          <w:noProof/>
        </w:rPr>
      </w:r>
      <w:r>
        <w:rPr>
          <w:noProof/>
        </w:rPr>
        <w:fldChar w:fldCharType="separate"/>
      </w:r>
      <w:r>
        <w:rPr>
          <w:noProof/>
        </w:rPr>
        <w:t>400</w:t>
      </w:r>
      <w:r>
        <w:rPr>
          <w:noProof/>
        </w:rPr>
        <w:fldChar w:fldCharType="end"/>
      </w:r>
    </w:p>
    <w:p w14:paraId="47EF0510" w14:textId="0496FAE2"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21.2.5A.2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_Toc131379002 \h </w:instrText>
      </w:r>
      <w:r>
        <w:rPr>
          <w:noProof/>
        </w:rPr>
      </w:r>
      <w:r>
        <w:rPr>
          <w:noProof/>
        </w:rPr>
        <w:fldChar w:fldCharType="separate"/>
      </w:r>
      <w:r>
        <w:rPr>
          <w:noProof/>
        </w:rPr>
        <w:t>400</w:t>
      </w:r>
      <w:r>
        <w:rPr>
          <w:noProof/>
        </w:rPr>
        <w:fldChar w:fldCharType="end"/>
      </w:r>
    </w:p>
    <w:p w14:paraId="37A20F14" w14:textId="290A7482"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21.2.6</w:t>
      </w:r>
      <w:r>
        <w:rPr>
          <w:rFonts w:asciiTheme="minorHAnsi" w:eastAsiaTheme="minorEastAsia" w:hAnsiTheme="minorHAnsi" w:cstheme="minorBidi"/>
          <w:noProof/>
          <w:sz w:val="22"/>
          <w:szCs w:val="22"/>
          <w:lang w:eastAsia="en-GB"/>
        </w:rPr>
        <w:tab/>
      </w:r>
      <w:r w:rsidRPr="00D642CC">
        <w:rPr>
          <w:rFonts w:eastAsia="SimSun"/>
          <w:noProof/>
        </w:rPr>
        <w:t>Object and folder copy procedure</w:t>
      </w:r>
      <w:r>
        <w:rPr>
          <w:noProof/>
        </w:rPr>
        <w:tab/>
      </w:r>
      <w:r>
        <w:rPr>
          <w:noProof/>
        </w:rPr>
        <w:fldChar w:fldCharType="begin" w:fldLock="1"/>
      </w:r>
      <w:r>
        <w:rPr>
          <w:noProof/>
        </w:rPr>
        <w:instrText xml:space="preserve"> PAGEREF _Toc131379003 \h </w:instrText>
      </w:r>
      <w:r>
        <w:rPr>
          <w:noProof/>
        </w:rPr>
      </w:r>
      <w:r>
        <w:rPr>
          <w:noProof/>
        </w:rPr>
        <w:fldChar w:fldCharType="separate"/>
      </w:r>
      <w:r>
        <w:rPr>
          <w:noProof/>
        </w:rPr>
        <w:t>401</w:t>
      </w:r>
      <w:r>
        <w:rPr>
          <w:noProof/>
        </w:rPr>
        <w:fldChar w:fldCharType="end"/>
      </w:r>
    </w:p>
    <w:p w14:paraId="5F294B0E" w14:textId="27424B3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21.2.6.1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_Toc131379004 \h </w:instrText>
      </w:r>
      <w:r>
        <w:rPr>
          <w:noProof/>
        </w:rPr>
      </w:r>
      <w:r>
        <w:rPr>
          <w:noProof/>
        </w:rPr>
        <w:fldChar w:fldCharType="separate"/>
      </w:r>
      <w:r>
        <w:rPr>
          <w:noProof/>
        </w:rPr>
        <w:t>401</w:t>
      </w:r>
      <w:r>
        <w:rPr>
          <w:noProof/>
        </w:rPr>
        <w:fldChar w:fldCharType="end"/>
      </w:r>
    </w:p>
    <w:p w14:paraId="4E313B4A" w14:textId="03D223F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21.2.6.2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_Toc131379005 \h </w:instrText>
      </w:r>
      <w:r>
        <w:rPr>
          <w:noProof/>
        </w:rPr>
      </w:r>
      <w:r>
        <w:rPr>
          <w:noProof/>
        </w:rPr>
        <w:fldChar w:fldCharType="separate"/>
      </w:r>
      <w:r>
        <w:rPr>
          <w:noProof/>
        </w:rPr>
        <w:t>401</w:t>
      </w:r>
      <w:r>
        <w:rPr>
          <w:noProof/>
        </w:rPr>
        <w:fldChar w:fldCharType="end"/>
      </w:r>
    </w:p>
    <w:p w14:paraId="51BC729A" w14:textId="3600430D"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21.2.7</w:t>
      </w:r>
      <w:r>
        <w:rPr>
          <w:rFonts w:asciiTheme="minorHAnsi" w:eastAsiaTheme="minorEastAsia" w:hAnsiTheme="minorHAnsi" w:cstheme="minorBidi"/>
          <w:noProof/>
          <w:sz w:val="22"/>
          <w:szCs w:val="22"/>
          <w:lang w:eastAsia="en-GB"/>
        </w:rPr>
        <w:tab/>
      </w:r>
      <w:r w:rsidRPr="00D642CC">
        <w:rPr>
          <w:rFonts w:eastAsia="SimSun"/>
          <w:noProof/>
        </w:rPr>
        <w:t>Deleting a folder procedure</w:t>
      </w:r>
      <w:r>
        <w:rPr>
          <w:noProof/>
        </w:rPr>
        <w:tab/>
      </w:r>
      <w:r>
        <w:rPr>
          <w:noProof/>
        </w:rPr>
        <w:fldChar w:fldCharType="begin" w:fldLock="1"/>
      </w:r>
      <w:r>
        <w:rPr>
          <w:noProof/>
        </w:rPr>
        <w:instrText xml:space="preserve"> PAGEREF _Toc131379006 \h </w:instrText>
      </w:r>
      <w:r>
        <w:rPr>
          <w:noProof/>
        </w:rPr>
      </w:r>
      <w:r>
        <w:rPr>
          <w:noProof/>
        </w:rPr>
        <w:fldChar w:fldCharType="separate"/>
      </w:r>
      <w:r>
        <w:rPr>
          <w:noProof/>
        </w:rPr>
        <w:t>401</w:t>
      </w:r>
      <w:r>
        <w:rPr>
          <w:noProof/>
        </w:rPr>
        <w:fldChar w:fldCharType="end"/>
      </w:r>
    </w:p>
    <w:p w14:paraId="45856D4A" w14:textId="5ED36F61"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21.2.7.1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_Toc131379007 \h </w:instrText>
      </w:r>
      <w:r>
        <w:rPr>
          <w:noProof/>
        </w:rPr>
      </w:r>
      <w:r>
        <w:rPr>
          <w:noProof/>
        </w:rPr>
        <w:fldChar w:fldCharType="separate"/>
      </w:r>
      <w:r>
        <w:rPr>
          <w:noProof/>
        </w:rPr>
        <w:t>401</w:t>
      </w:r>
      <w:r>
        <w:rPr>
          <w:noProof/>
        </w:rPr>
        <w:fldChar w:fldCharType="end"/>
      </w:r>
    </w:p>
    <w:p w14:paraId="2ABE8694" w14:textId="4AECC1D0"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21.2.7.2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_Toc131379008 \h </w:instrText>
      </w:r>
      <w:r>
        <w:rPr>
          <w:noProof/>
        </w:rPr>
      </w:r>
      <w:r>
        <w:rPr>
          <w:noProof/>
        </w:rPr>
        <w:fldChar w:fldCharType="separate"/>
      </w:r>
      <w:r>
        <w:rPr>
          <w:noProof/>
        </w:rPr>
        <w:t>401</w:t>
      </w:r>
      <w:r>
        <w:rPr>
          <w:noProof/>
        </w:rPr>
        <w:fldChar w:fldCharType="end"/>
      </w:r>
    </w:p>
    <w:p w14:paraId="6A3D954F" w14:textId="580FC5DE" w:rsidR="00A660FE" w:rsidRDefault="00A660FE">
      <w:pPr>
        <w:pStyle w:val="TOC3"/>
        <w:rPr>
          <w:rFonts w:asciiTheme="minorHAnsi" w:eastAsiaTheme="minorEastAsia" w:hAnsiTheme="minorHAnsi" w:cstheme="minorBidi"/>
          <w:noProof/>
          <w:sz w:val="22"/>
          <w:szCs w:val="22"/>
          <w:lang w:eastAsia="en-GB"/>
        </w:rPr>
      </w:pPr>
      <w:r>
        <w:rPr>
          <w:noProof/>
        </w:rPr>
        <w:t>21</w:t>
      </w:r>
      <w:r w:rsidRPr="00D642CC">
        <w:rPr>
          <w:rFonts w:eastAsia="SimSun"/>
          <w:noProof/>
        </w:rPr>
        <w:t>.2.8</w:t>
      </w:r>
      <w:r>
        <w:rPr>
          <w:rFonts w:asciiTheme="minorHAnsi" w:eastAsiaTheme="minorEastAsia" w:hAnsiTheme="minorHAnsi" w:cstheme="minorBidi"/>
          <w:noProof/>
          <w:sz w:val="22"/>
          <w:szCs w:val="22"/>
          <w:lang w:eastAsia="en-GB"/>
        </w:rPr>
        <w:tab/>
      </w:r>
      <w:r w:rsidRPr="00D642CC">
        <w:rPr>
          <w:rFonts w:eastAsia="SimSun"/>
          <w:noProof/>
        </w:rPr>
        <w:t>Create a folder procedure</w:t>
      </w:r>
      <w:r>
        <w:rPr>
          <w:noProof/>
        </w:rPr>
        <w:tab/>
      </w:r>
      <w:r>
        <w:rPr>
          <w:noProof/>
        </w:rPr>
        <w:fldChar w:fldCharType="begin" w:fldLock="1"/>
      </w:r>
      <w:r>
        <w:rPr>
          <w:noProof/>
        </w:rPr>
        <w:instrText xml:space="preserve"> PAGEREF _Toc131379009 \h </w:instrText>
      </w:r>
      <w:r>
        <w:rPr>
          <w:noProof/>
        </w:rPr>
      </w:r>
      <w:r>
        <w:rPr>
          <w:noProof/>
        </w:rPr>
        <w:fldChar w:fldCharType="separate"/>
      </w:r>
      <w:r>
        <w:rPr>
          <w:noProof/>
        </w:rPr>
        <w:t>402</w:t>
      </w:r>
      <w:r>
        <w:rPr>
          <w:noProof/>
        </w:rPr>
        <w:fldChar w:fldCharType="end"/>
      </w:r>
    </w:p>
    <w:p w14:paraId="5795E4B8" w14:textId="451AD11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21.2.8.1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_Toc131379010 \h </w:instrText>
      </w:r>
      <w:r>
        <w:rPr>
          <w:noProof/>
        </w:rPr>
      </w:r>
      <w:r>
        <w:rPr>
          <w:noProof/>
        </w:rPr>
        <w:fldChar w:fldCharType="separate"/>
      </w:r>
      <w:r>
        <w:rPr>
          <w:noProof/>
        </w:rPr>
        <w:t>402</w:t>
      </w:r>
      <w:r>
        <w:rPr>
          <w:noProof/>
        </w:rPr>
        <w:fldChar w:fldCharType="end"/>
      </w:r>
    </w:p>
    <w:p w14:paraId="2C744BB3" w14:textId="46779C1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21.2.8.2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_Toc131379011 \h </w:instrText>
      </w:r>
      <w:r>
        <w:rPr>
          <w:noProof/>
        </w:rPr>
      </w:r>
      <w:r>
        <w:rPr>
          <w:noProof/>
        </w:rPr>
        <w:fldChar w:fldCharType="separate"/>
      </w:r>
      <w:r>
        <w:rPr>
          <w:noProof/>
        </w:rPr>
        <w:t>402</w:t>
      </w:r>
      <w:r>
        <w:rPr>
          <w:noProof/>
        </w:rPr>
        <w:fldChar w:fldCharType="end"/>
      </w:r>
    </w:p>
    <w:p w14:paraId="0488D83D" w14:textId="2D77E196"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21.2.9</w:t>
      </w:r>
      <w:r>
        <w:rPr>
          <w:rFonts w:asciiTheme="minorHAnsi" w:eastAsiaTheme="minorEastAsia" w:hAnsiTheme="minorHAnsi" w:cstheme="minorBidi"/>
          <w:noProof/>
          <w:sz w:val="22"/>
          <w:szCs w:val="22"/>
          <w:lang w:eastAsia="en-GB"/>
        </w:rPr>
        <w:tab/>
      </w:r>
      <w:r w:rsidRPr="00D642CC">
        <w:rPr>
          <w:rFonts w:eastAsia="SimSun"/>
          <w:noProof/>
        </w:rPr>
        <w:t>void</w:t>
      </w:r>
      <w:r>
        <w:rPr>
          <w:noProof/>
        </w:rPr>
        <w:tab/>
      </w:r>
      <w:r>
        <w:rPr>
          <w:noProof/>
        </w:rPr>
        <w:fldChar w:fldCharType="begin" w:fldLock="1"/>
      </w:r>
      <w:r>
        <w:rPr>
          <w:noProof/>
        </w:rPr>
        <w:instrText xml:space="preserve"> PAGEREF _Toc131379012 \h </w:instrText>
      </w:r>
      <w:r>
        <w:rPr>
          <w:noProof/>
        </w:rPr>
      </w:r>
      <w:r>
        <w:rPr>
          <w:noProof/>
        </w:rPr>
        <w:fldChar w:fldCharType="separate"/>
      </w:r>
      <w:r>
        <w:rPr>
          <w:noProof/>
        </w:rPr>
        <w:t>402</w:t>
      </w:r>
      <w:r>
        <w:rPr>
          <w:noProof/>
        </w:rPr>
        <w:fldChar w:fldCharType="end"/>
      </w:r>
    </w:p>
    <w:p w14:paraId="10DC5735" w14:textId="0FF3EE81"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21.2.10</w:t>
      </w:r>
      <w:r>
        <w:rPr>
          <w:rFonts w:asciiTheme="minorHAnsi" w:eastAsiaTheme="minorEastAsia" w:hAnsiTheme="minorHAnsi" w:cstheme="minorBidi"/>
          <w:noProof/>
          <w:sz w:val="22"/>
          <w:szCs w:val="22"/>
          <w:lang w:eastAsia="en-GB"/>
        </w:rPr>
        <w:tab/>
      </w:r>
      <w:r w:rsidRPr="00D642CC">
        <w:rPr>
          <w:rFonts w:eastAsia="SimSun"/>
          <w:noProof/>
        </w:rPr>
        <w:t>Moving object(s) and folder(s) procedure</w:t>
      </w:r>
      <w:r>
        <w:rPr>
          <w:noProof/>
        </w:rPr>
        <w:tab/>
      </w:r>
      <w:r>
        <w:rPr>
          <w:noProof/>
        </w:rPr>
        <w:fldChar w:fldCharType="begin" w:fldLock="1"/>
      </w:r>
      <w:r>
        <w:rPr>
          <w:noProof/>
        </w:rPr>
        <w:instrText xml:space="preserve"> PAGEREF _Toc131379013 \h </w:instrText>
      </w:r>
      <w:r>
        <w:rPr>
          <w:noProof/>
        </w:rPr>
      </w:r>
      <w:r>
        <w:rPr>
          <w:noProof/>
        </w:rPr>
        <w:fldChar w:fldCharType="separate"/>
      </w:r>
      <w:r>
        <w:rPr>
          <w:noProof/>
        </w:rPr>
        <w:t>402</w:t>
      </w:r>
      <w:r>
        <w:rPr>
          <w:noProof/>
        </w:rPr>
        <w:fldChar w:fldCharType="end"/>
      </w:r>
    </w:p>
    <w:p w14:paraId="700A44D2" w14:textId="12AB3C8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21.2.10.1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_Toc131379014 \h </w:instrText>
      </w:r>
      <w:r>
        <w:rPr>
          <w:noProof/>
        </w:rPr>
      </w:r>
      <w:r>
        <w:rPr>
          <w:noProof/>
        </w:rPr>
        <w:fldChar w:fldCharType="separate"/>
      </w:r>
      <w:r>
        <w:rPr>
          <w:noProof/>
        </w:rPr>
        <w:t>402</w:t>
      </w:r>
      <w:r>
        <w:rPr>
          <w:noProof/>
        </w:rPr>
        <w:fldChar w:fldCharType="end"/>
      </w:r>
    </w:p>
    <w:p w14:paraId="54FF31CF" w14:textId="3354471F"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21.2.10.2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_Toc131379015 \h </w:instrText>
      </w:r>
      <w:r>
        <w:rPr>
          <w:noProof/>
        </w:rPr>
      </w:r>
      <w:r>
        <w:rPr>
          <w:noProof/>
        </w:rPr>
        <w:fldChar w:fldCharType="separate"/>
      </w:r>
      <w:r>
        <w:rPr>
          <w:noProof/>
        </w:rPr>
        <w:t>403</w:t>
      </w:r>
      <w:r>
        <w:rPr>
          <w:noProof/>
        </w:rPr>
        <w:fldChar w:fldCharType="end"/>
      </w:r>
    </w:p>
    <w:p w14:paraId="5D26C669" w14:textId="0BE231FD"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21.2.11</w:t>
      </w:r>
      <w:r>
        <w:rPr>
          <w:rFonts w:asciiTheme="minorHAnsi" w:eastAsiaTheme="minorEastAsia" w:hAnsiTheme="minorHAnsi" w:cstheme="minorBidi"/>
          <w:noProof/>
          <w:sz w:val="22"/>
          <w:szCs w:val="22"/>
          <w:lang w:eastAsia="en-GB"/>
        </w:rPr>
        <w:tab/>
      </w:r>
      <w:r w:rsidRPr="00D642CC">
        <w:rPr>
          <w:rFonts w:eastAsia="SimSun"/>
          <w:noProof/>
        </w:rPr>
        <w:t>Folder search procedure</w:t>
      </w:r>
      <w:r>
        <w:rPr>
          <w:noProof/>
        </w:rPr>
        <w:tab/>
      </w:r>
      <w:r>
        <w:rPr>
          <w:noProof/>
        </w:rPr>
        <w:fldChar w:fldCharType="begin" w:fldLock="1"/>
      </w:r>
      <w:r>
        <w:rPr>
          <w:noProof/>
        </w:rPr>
        <w:instrText xml:space="preserve"> PAGEREF _Toc131379016 \h </w:instrText>
      </w:r>
      <w:r>
        <w:rPr>
          <w:noProof/>
        </w:rPr>
      </w:r>
      <w:r>
        <w:rPr>
          <w:noProof/>
        </w:rPr>
        <w:fldChar w:fldCharType="separate"/>
      </w:r>
      <w:r>
        <w:rPr>
          <w:noProof/>
        </w:rPr>
        <w:t>403</w:t>
      </w:r>
      <w:r>
        <w:rPr>
          <w:noProof/>
        </w:rPr>
        <w:fldChar w:fldCharType="end"/>
      </w:r>
    </w:p>
    <w:p w14:paraId="33969FC8" w14:textId="472DF61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21.2.11.1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_Toc131379017 \h </w:instrText>
      </w:r>
      <w:r>
        <w:rPr>
          <w:noProof/>
        </w:rPr>
      </w:r>
      <w:r>
        <w:rPr>
          <w:noProof/>
        </w:rPr>
        <w:fldChar w:fldCharType="separate"/>
      </w:r>
      <w:r>
        <w:rPr>
          <w:noProof/>
        </w:rPr>
        <w:t>403</w:t>
      </w:r>
      <w:r>
        <w:rPr>
          <w:noProof/>
        </w:rPr>
        <w:fldChar w:fldCharType="end"/>
      </w:r>
    </w:p>
    <w:p w14:paraId="347C9C3D" w14:textId="2E94CF5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21.2.11.2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_Toc131379018 \h </w:instrText>
      </w:r>
      <w:r>
        <w:rPr>
          <w:noProof/>
        </w:rPr>
      </w:r>
      <w:r>
        <w:rPr>
          <w:noProof/>
        </w:rPr>
        <w:fldChar w:fldCharType="separate"/>
      </w:r>
      <w:r>
        <w:rPr>
          <w:noProof/>
        </w:rPr>
        <w:t>403</w:t>
      </w:r>
      <w:r>
        <w:rPr>
          <w:noProof/>
        </w:rPr>
        <w:fldChar w:fldCharType="end"/>
      </w:r>
    </w:p>
    <w:p w14:paraId="2B82AF2C" w14:textId="3CB4C5DB"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lastRenderedPageBreak/>
        <w:t>21.2.12</w:t>
      </w:r>
      <w:r>
        <w:rPr>
          <w:rFonts w:asciiTheme="minorHAnsi" w:eastAsiaTheme="minorEastAsia" w:hAnsiTheme="minorHAnsi" w:cstheme="minorBidi"/>
          <w:noProof/>
          <w:sz w:val="22"/>
          <w:szCs w:val="22"/>
          <w:lang w:eastAsia="en-GB"/>
        </w:rPr>
        <w:tab/>
      </w:r>
      <w:r w:rsidRPr="00D642CC">
        <w:rPr>
          <w:rFonts w:eastAsia="SimSun"/>
          <w:noProof/>
        </w:rPr>
        <w:t>Void</w:t>
      </w:r>
      <w:r>
        <w:rPr>
          <w:noProof/>
        </w:rPr>
        <w:tab/>
      </w:r>
      <w:r>
        <w:rPr>
          <w:noProof/>
        </w:rPr>
        <w:fldChar w:fldCharType="begin" w:fldLock="1"/>
      </w:r>
      <w:r>
        <w:rPr>
          <w:noProof/>
        </w:rPr>
        <w:instrText xml:space="preserve"> PAGEREF _Toc131379019 \h </w:instrText>
      </w:r>
      <w:r>
        <w:rPr>
          <w:noProof/>
        </w:rPr>
      </w:r>
      <w:r>
        <w:rPr>
          <w:noProof/>
        </w:rPr>
        <w:fldChar w:fldCharType="separate"/>
      </w:r>
      <w:r>
        <w:rPr>
          <w:noProof/>
        </w:rPr>
        <w:t>404</w:t>
      </w:r>
      <w:r>
        <w:rPr>
          <w:noProof/>
        </w:rPr>
        <w:fldChar w:fldCharType="end"/>
      </w:r>
    </w:p>
    <w:p w14:paraId="4F86EABF" w14:textId="5E714F2D"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21.2.12A</w:t>
      </w:r>
      <w:r>
        <w:rPr>
          <w:rFonts w:asciiTheme="minorHAnsi" w:eastAsiaTheme="minorEastAsia" w:hAnsiTheme="minorHAnsi" w:cstheme="minorBidi"/>
          <w:noProof/>
          <w:sz w:val="22"/>
          <w:szCs w:val="22"/>
          <w:lang w:eastAsia="en-GB"/>
        </w:rPr>
        <w:tab/>
      </w:r>
      <w:r w:rsidRPr="00D642CC">
        <w:rPr>
          <w:rFonts w:eastAsia="SimSun"/>
          <w:noProof/>
        </w:rPr>
        <w:t>Create a subscription to notifications procedure</w:t>
      </w:r>
      <w:r>
        <w:rPr>
          <w:noProof/>
        </w:rPr>
        <w:tab/>
      </w:r>
      <w:r>
        <w:rPr>
          <w:noProof/>
        </w:rPr>
        <w:fldChar w:fldCharType="begin" w:fldLock="1"/>
      </w:r>
      <w:r>
        <w:rPr>
          <w:noProof/>
        </w:rPr>
        <w:instrText xml:space="preserve"> PAGEREF _Toc131379020 \h </w:instrText>
      </w:r>
      <w:r>
        <w:rPr>
          <w:noProof/>
        </w:rPr>
      </w:r>
      <w:r>
        <w:rPr>
          <w:noProof/>
        </w:rPr>
        <w:fldChar w:fldCharType="separate"/>
      </w:r>
      <w:r>
        <w:rPr>
          <w:noProof/>
        </w:rPr>
        <w:t>404</w:t>
      </w:r>
      <w:r>
        <w:rPr>
          <w:noProof/>
        </w:rPr>
        <w:fldChar w:fldCharType="end"/>
      </w:r>
    </w:p>
    <w:p w14:paraId="05E89155" w14:textId="6EA4890B"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21.2.12A.1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_Toc131379021 \h </w:instrText>
      </w:r>
      <w:r>
        <w:rPr>
          <w:noProof/>
        </w:rPr>
      </w:r>
      <w:r>
        <w:rPr>
          <w:noProof/>
        </w:rPr>
        <w:fldChar w:fldCharType="separate"/>
      </w:r>
      <w:r>
        <w:rPr>
          <w:noProof/>
        </w:rPr>
        <w:t>404</w:t>
      </w:r>
      <w:r>
        <w:rPr>
          <w:noProof/>
        </w:rPr>
        <w:fldChar w:fldCharType="end"/>
      </w:r>
    </w:p>
    <w:p w14:paraId="461C2B97" w14:textId="4856B329"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21.2.12A.2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_Toc131379022 \h </w:instrText>
      </w:r>
      <w:r>
        <w:rPr>
          <w:noProof/>
        </w:rPr>
      </w:r>
      <w:r>
        <w:rPr>
          <w:noProof/>
        </w:rPr>
        <w:fldChar w:fldCharType="separate"/>
      </w:r>
      <w:r>
        <w:rPr>
          <w:noProof/>
        </w:rPr>
        <w:t>404</w:t>
      </w:r>
      <w:r>
        <w:rPr>
          <w:noProof/>
        </w:rPr>
        <w:fldChar w:fldCharType="end"/>
      </w:r>
    </w:p>
    <w:p w14:paraId="41C12529" w14:textId="76AB0A54"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21.2.13</w:t>
      </w:r>
      <w:r>
        <w:rPr>
          <w:rFonts w:asciiTheme="minorHAnsi" w:eastAsiaTheme="minorEastAsia" w:hAnsiTheme="minorHAnsi" w:cstheme="minorBidi"/>
          <w:noProof/>
          <w:sz w:val="22"/>
          <w:szCs w:val="22"/>
          <w:lang w:eastAsia="en-GB"/>
        </w:rPr>
        <w:tab/>
      </w:r>
      <w:r w:rsidRPr="00D642CC">
        <w:rPr>
          <w:rFonts w:eastAsia="SimSun"/>
          <w:noProof/>
        </w:rPr>
        <w:t>Void</w:t>
      </w:r>
      <w:r>
        <w:rPr>
          <w:noProof/>
        </w:rPr>
        <w:tab/>
      </w:r>
      <w:r>
        <w:rPr>
          <w:noProof/>
        </w:rPr>
        <w:fldChar w:fldCharType="begin" w:fldLock="1"/>
      </w:r>
      <w:r>
        <w:rPr>
          <w:noProof/>
        </w:rPr>
        <w:instrText xml:space="preserve"> PAGEREF _Toc131379023 \h </w:instrText>
      </w:r>
      <w:r>
        <w:rPr>
          <w:noProof/>
        </w:rPr>
      </w:r>
      <w:r>
        <w:rPr>
          <w:noProof/>
        </w:rPr>
        <w:fldChar w:fldCharType="separate"/>
      </w:r>
      <w:r>
        <w:rPr>
          <w:noProof/>
        </w:rPr>
        <w:t>404</w:t>
      </w:r>
      <w:r>
        <w:rPr>
          <w:noProof/>
        </w:rPr>
        <w:fldChar w:fldCharType="end"/>
      </w:r>
    </w:p>
    <w:p w14:paraId="29BB5F8D" w14:textId="1A77BC41"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21.2.13A</w:t>
      </w:r>
      <w:r>
        <w:rPr>
          <w:rFonts w:asciiTheme="minorHAnsi" w:eastAsiaTheme="minorEastAsia" w:hAnsiTheme="minorHAnsi" w:cstheme="minorBidi"/>
          <w:noProof/>
          <w:sz w:val="22"/>
          <w:szCs w:val="22"/>
          <w:lang w:eastAsia="en-GB"/>
        </w:rPr>
        <w:tab/>
      </w:r>
      <w:r w:rsidRPr="00D642CC">
        <w:rPr>
          <w:rFonts w:eastAsia="SimSun"/>
          <w:noProof/>
        </w:rPr>
        <w:t>Delete a subscription to notifications procedure</w:t>
      </w:r>
      <w:r>
        <w:rPr>
          <w:noProof/>
        </w:rPr>
        <w:tab/>
      </w:r>
      <w:r>
        <w:rPr>
          <w:noProof/>
        </w:rPr>
        <w:fldChar w:fldCharType="begin" w:fldLock="1"/>
      </w:r>
      <w:r>
        <w:rPr>
          <w:noProof/>
        </w:rPr>
        <w:instrText xml:space="preserve"> PAGEREF _Toc131379024 \h </w:instrText>
      </w:r>
      <w:r>
        <w:rPr>
          <w:noProof/>
        </w:rPr>
      </w:r>
      <w:r>
        <w:rPr>
          <w:noProof/>
        </w:rPr>
        <w:fldChar w:fldCharType="separate"/>
      </w:r>
      <w:r>
        <w:rPr>
          <w:noProof/>
        </w:rPr>
        <w:t>404</w:t>
      </w:r>
      <w:r>
        <w:rPr>
          <w:noProof/>
        </w:rPr>
        <w:fldChar w:fldCharType="end"/>
      </w:r>
    </w:p>
    <w:p w14:paraId="144D6CE8" w14:textId="4F2A3DC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21.2.13A.1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_Toc131379025 \h </w:instrText>
      </w:r>
      <w:r>
        <w:rPr>
          <w:noProof/>
        </w:rPr>
      </w:r>
      <w:r>
        <w:rPr>
          <w:noProof/>
        </w:rPr>
        <w:fldChar w:fldCharType="separate"/>
      </w:r>
      <w:r>
        <w:rPr>
          <w:noProof/>
        </w:rPr>
        <w:t>404</w:t>
      </w:r>
      <w:r>
        <w:rPr>
          <w:noProof/>
        </w:rPr>
        <w:fldChar w:fldCharType="end"/>
      </w:r>
    </w:p>
    <w:p w14:paraId="7957BB19" w14:textId="50E01BBB"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21.2.13A.2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_Toc131379026 \h </w:instrText>
      </w:r>
      <w:r>
        <w:rPr>
          <w:noProof/>
        </w:rPr>
      </w:r>
      <w:r>
        <w:rPr>
          <w:noProof/>
        </w:rPr>
        <w:fldChar w:fldCharType="separate"/>
      </w:r>
      <w:r>
        <w:rPr>
          <w:noProof/>
        </w:rPr>
        <w:t>405</w:t>
      </w:r>
      <w:r>
        <w:rPr>
          <w:noProof/>
        </w:rPr>
        <w:fldChar w:fldCharType="end"/>
      </w:r>
    </w:p>
    <w:p w14:paraId="35B19E7A" w14:textId="1F39C126"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21.2.14</w:t>
      </w:r>
      <w:r>
        <w:rPr>
          <w:rFonts w:asciiTheme="minorHAnsi" w:eastAsiaTheme="minorEastAsia" w:hAnsiTheme="minorHAnsi" w:cstheme="minorBidi"/>
          <w:noProof/>
          <w:sz w:val="22"/>
          <w:szCs w:val="22"/>
          <w:lang w:eastAsia="en-GB"/>
        </w:rPr>
        <w:tab/>
      </w:r>
      <w:r w:rsidRPr="00D642CC">
        <w:rPr>
          <w:rFonts w:eastAsia="SimSun"/>
          <w:noProof/>
        </w:rPr>
        <w:t>Void</w:t>
      </w:r>
      <w:r>
        <w:rPr>
          <w:noProof/>
        </w:rPr>
        <w:tab/>
      </w:r>
      <w:r>
        <w:rPr>
          <w:noProof/>
        </w:rPr>
        <w:fldChar w:fldCharType="begin" w:fldLock="1"/>
      </w:r>
      <w:r>
        <w:rPr>
          <w:noProof/>
        </w:rPr>
        <w:instrText xml:space="preserve"> PAGEREF _Toc131379027 \h </w:instrText>
      </w:r>
      <w:r>
        <w:rPr>
          <w:noProof/>
        </w:rPr>
      </w:r>
      <w:r>
        <w:rPr>
          <w:noProof/>
        </w:rPr>
        <w:fldChar w:fldCharType="separate"/>
      </w:r>
      <w:r>
        <w:rPr>
          <w:noProof/>
        </w:rPr>
        <w:t>405</w:t>
      </w:r>
      <w:r>
        <w:rPr>
          <w:noProof/>
        </w:rPr>
        <w:fldChar w:fldCharType="end"/>
      </w:r>
    </w:p>
    <w:p w14:paraId="7A19737A" w14:textId="765BAA6C"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21.2.14A</w:t>
      </w:r>
      <w:r>
        <w:rPr>
          <w:rFonts w:asciiTheme="minorHAnsi" w:eastAsiaTheme="minorEastAsia" w:hAnsiTheme="minorHAnsi" w:cstheme="minorBidi"/>
          <w:noProof/>
          <w:sz w:val="22"/>
          <w:szCs w:val="22"/>
          <w:lang w:eastAsia="en-GB"/>
        </w:rPr>
        <w:tab/>
      </w:r>
      <w:r w:rsidRPr="00D642CC">
        <w:rPr>
          <w:rFonts w:eastAsia="SimSun"/>
          <w:noProof/>
        </w:rPr>
        <w:t>Update a subscription to notifications procedure</w:t>
      </w:r>
      <w:r>
        <w:rPr>
          <w:noProof/>
        </w:rPr>
        <w:tab/>
      </w:r>
      <w:r>
        <w:rPr>
          <w:noProof/>
        </w:rPr>
        <w:fldChar w:fldCharType="begin" w:fldLock="1"/>
      </w:r>
      <w:r>
        <w:rPr>
          <w:noProof/>
        </w:rPr>
        <w:instrText xml:space="preserve"> PAGEREF _Toc131379028 \h </w:instrText>
      </w:r>
      <w:r>
        <w:rPr>
          <w:noProof/>
        </w:rPr>
      </w:r>
      <w:r>
        <w:rPr>
          <w:noProof/>
        </w:rPr>
        <w:fldChar w:fldCharType="separate"/>
      </w:r>
      <w:r>
        <w:rPr>
          <w:noProof/>
        </w:rPr>
        <w:t>405</w:t>
      </w:r>
      <w:r>
        <w:rPr>
          <w:noProof/>
        </w:rPr>
        <w:fldChar w:fldCharType="end"/>
      </w:r>
    </w:p>
    <w:p w14:paraId="3D700243" w14:textId="0BE51FB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21.2.14A.1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_Toc131379029 \h </w:instrText>
      </w:r>
      <w:r>
        <w:rPr>
          <w:noProof/>
        </w:rPr>
      </w:r>
      <w:r>
        <w:rPr>
          <w:noProof/>
        </w:rPr>
        <w:fldChar w:fldCharType="separate"/>
      </w:r>
      <w:r>
        <w:rPr>
          <w:noProof/>
        </w:rPr>
        <w:t>405</w:t>
      </w:r>
      <w:r>
        <w:rPr>
          <w:noProof/>
        </w:rPr>
        <w:fldChar w:fldCharType="end"/>
      </w:r>
    </w:p>
    <w:p w14:paraId="0D139065" w14:textId="0D3C458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21.2.14A.2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_Toc131379030 \h </w:instrText>
      </w:r>
      <w:r>
        <w:rPr>
          <w:noProof/>
        </w:rPr>
      </w:r>
      <w:r>
        <w:rPr>
          <w:noProof/>
        </w:rPr>
        <w:fldChar w:fldCharType="separate"/>
      </w:r>
      <w:r>
        <w:rPr>
          <w:noProof/>
        </w:rPr>
        <w:t>405</w:t>
      </w:r>
      <w:r>
        <w:rPr>
          <w:noProof/>
        </w:rPr>
        <w:fldChar w:fldCharType="end"/>
      </w:r>
    </w:p>
    <w:p w14:paraId="4297342E" w14:textId="373E918D"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21.2.15</w:t>
      </w:r>
      <w:r>
        <w:rPr>
          <w:rFonts w:asciiTheme="minorHAnsi" w:eastAsiaTheme="minorEastAsia" w:hAnsiTheme="minorHAnsi" w:cstheme="minorBidi"/>
          <w:noProof/>
          <w:sz w:val="22"/>
          <w:szCs w:val="22"/>
          <w:lang w:eastAsia="en-GB"/>
        </w:rPr>
        <w:tab/>
      </w:r>
      <w:r w:rsidRPr="00D642CC">
        <w:rPr>
          <w:rFonts w:eastAsia="SimSun"/>
          <w:noProof/>
        </w:rPr>
        <w:t>Object(s) upload procedure</w:t>
      </w:r>
      <w:r>
        <w:rPr>
          <w:noProof/>
        </w:rPr>
        <w:tab/>
      </w:r>
      <w:r>
        <w:rPr>
          <w:noProof/>
        </w:rPr>
        <w:fldChar w:fldCharType="begin" w:fldLock="1"/>
      </w:r>
      <w:r>
        <w:rPr>
          <w:noProof/>
        </w:rPr>
        <w:instrText xml:space="preserve"> PAGEREF _Toc131379031 \h </w:instrText>
      </w:r>
      <w:r>
        <w:rPr>
          <w:noProof/>
        </w:rPr>
      </w:r>
      <w:r>
        <w:rPr>
          <w:noProof/>
        </w:rPr>
        <w:fldChar w:fldCharType="separate"/>
      </w:r>
      <w:r>
        <w:rPr>
          <w:noProof/>
        </w:rPr>
        <w:t>406</w:t>
      </w:r>
      <w:r>
        <w:rPr>
          <w:noProof/>
        </w:rPr>
        <w:fldChar w:fldCharType="end"/>
      </w:r>
    </w:p>
    <w:p w14:paraId="3DB9991C" w14:textId="571C19B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21.2.15.1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_Toc131379032 \h </w:instrText>
      </w:r>
      <w:r>
        <w:rPr>
          <w:noProof/>
        </w:rPr>
      </w:r>
      <w:r>
        <w:rPr>
          <w:noProof/>
        </w:rPr>
        <w:fldChar w:fldCharType="separate"/>
      </w:r>
      <w:r>
        <w:rPr>
          <w:noProof/>
        </w:rPr>
        <w:t>406</w:t>
      </w:r>
      <w:r>
        <w:rPr>
          <w:noProof/>
        </w:rPr>
        <w:fldChar w:fldCharType="end"/>
      </w:r>
    </w:p>
    <w:p w14:paraId="14339D31" w14:textId="1858BD90"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21.2.15.2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_Toc131379033 \h </w:instrText>
      </w:r>
      <w:r>
        <w:rPr>
          <w:noProof/>
        </w:rPr>
      </w:r>
      <w:r>
        <w:rPr>
          <w:noProof/>
        </w:rPr>
        <w:fldChar w:fldCharType="separate"/>
      </w:r>
      <w:r>
        <w:rPr>
          <w:noProof/>
        </w:rPr>
        <w:t>406</w:t>
      </w:r>
      <w:r>
        <w:rPr>
          <w:noProof/>
        </w:rPr>
        <w:fldChar w:fldCharType="end"/>
      </w:r>
    </w:p>
    <w:p w14:paraId="1B22285C" w14:textId="510A6871" w:rsidR="00A660FE" w:rsidRDefault="00A660FE">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D642CC">
        <w:rPr>
          <w:rFonts w:eastAsia="SimSun"/>
          <w:noProof/>
        </w:rPr>
        <w:t>procedure</w:t>
      </w:r>
      <w:r>
        <w:rPr>
          <w:noProof/>
        </w:rPr>
        <w:tab/>
      </w:r>
      <w:r>
        <w:rPr>
          <w:noProof/>
        </w:rPr>
        <w:fldChar w:fldCharType="begin" w:fldLock="1"/>
      </w:r>
      <w:r>
        <w:rPr>
          <w:noProof/>
        </w:rPr>
        <w:instrText xml:space="preserve"> PAGEREF _Toc131379034 \h </w:instrText>
      </w:r>
      <w:r>
        <w:rPr>
          <w:noProof/>
        </w:rPr>
      </w:r>
      <w:r>
        <w:rPr>
          <w:noProof/>
        </w:rPr>
        <w:fldChar w:fldCharType="separate"/>
      </w:r>
      <w:r>
        <w:rPr>
          <w:noProof/>
        </w:rPr>
        <w:t>406</w:t>
      </w:r>
      <w:r>
        <w:rPr>
          <w:noProof/>
        </w:rPr>
        <w:fldChar w:fldCharType="end"/>
      </w:r>
    </w:p>
    <w:p w14:paraId="087316CF" w14:textId="5FF2859C"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21.2.16.1</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_Toc131379035 \h </w:instrText>
      </w:r>
      <w:r>
        <w:rPr>
          <w:noProof/>
        </w:rPr>
      </w:r>
      <w:r>
        <w:rPr>
          <w:noProof/>
        </w:rPr>
        <w:fldChar w:fldCharType="separate"/>
      </w:r>
      <w:r>
        <w:rPr>
          <w:noProof/>
        </w:rPr>
        <w:t>406</w:t>
      </w:r>
      <w:r>
        <w:rPr>
          <w:noProof/>
        </w:rPr>
        <w:fldChar w:fldCharType="end"/>
      </w:r>
    </w:p>
    <w:p w14:paraId="423EBE51" w14:textId="427F195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21.2.16.2</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_Toc131379036 \h </w:instrText>
      </w:r>
      <w:r>
        <w:rPr>
          <w:noProof/>
        </w:rPr>
      </w:r>
      <w:r>
        <w:rPr>
          <w:noProof/>
        </w:rPr>
        <w:fldChar w:fldCharType="separate"/>
      </w:r>
      <w:r>
        <w:rPr>
          <w:noProof/>
        </w:rPr>
        <w:t>407</w:t>
      </w:r>
      <w:r>
        <w:rPr>
          <w:noProof/>
        </w:rPr>
        <w:fldChar w:fldCharType="end"/>
      </w:r>
    </w:p>
    <w:p w14:paraId="7C180F53" w14:textId="2C0E5EE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D642CC">
        <w:rPr>
          <w:rFonts w:eastAsia="Malgun Gothic"/>
          <w:noProof/>
        </w:rPr>
        <w:t>Notification server procedures</w:t>
      </w:r>
      <w:r>
        <w:rPr>
          <w:noProof/>
        </w:rPr>
        <w:tab/>
      </w:r>
      <w:r>
        <w:rPr>
          <w:noProof/>
        </w:rPr>
        <w:fldChar w:fldCharType="begin" w:fldLock="1"/>
      </w:r>
      <w:r>
        <w:rPr>
          <w:noProof/>
        </w:rPr>
        <w:instrText xml:space="preserve"> PAGEREF _Toc131379037 \h </w:instrText>
      </w:r>
      <w:r>
        <w:rPr>
          <w:noProof/>
        </w:rPr>
      </w:r>
      <w:r>
        <w:rPr>
          <w:noProof/>
        </w:rPr>
        <w:fldChar w:fldCharType="separate"/>
      </w:r>
      <w:r>
        <w:rPr>
          <w:noProof/>
        </w:rPr>
        <w:t>407</w:t>
      </w:r>
      <w:r>
        <w:rPr>
          <w:noProof/>
        </w:rPr>
        <w:fldChar w:fldCharType="end"/>
      </w:r>
    </w:p>
    <w:p w14:paraId="4210E48E" w14:textId="52E9CF30"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21.2.17</w:t>
      </w:r>
      <w:r>
        <w:rPr>
          <w:rFonts w:asciiTheme="minorHAnsi" w:eastAsiaTheme="minorEastAsia" w:hAnsiTheme="minorHAnsi" w:cstheme="minorBidi"/>
          <w:noProof/>
          <w:sz w:val="22"/>
          <w:szCs w:val="22"/>
          <w:lang w:eastAsia="en-GB"/>
        </w:rPr>
        <w:tab/>
      </w:r>
      <w:r w:rsidRPr="00D642CC">
        <w:rPr>
          <w:rFonts w:eastAsia="SimSun"/>
          <w:noProof/>
        </w:rPr>
        <w:t>Search-based synchronization procedure</w:t>
      </w:r>
      <w:r>
        <w:rPr>
          <w:noProof/>
        </w:rPr>
        <w:tab/>
      </w:r>
      <w:r>
        <w:rPr>
          <w:noProof/>
        </w:rPr>
        <w:fldChar w:fldCharType="begin" w:fldLock="1"/>
      </w:r>
      <w:r>
        <w:rPr>
          <w:noProof/>
        </w:rPr>
        <w:instrText xml:space="preserve"> PAGEREF _Toc131379038 \h </w:instrText>
      </w:r>
      <w:r>
        <w:rPr>
          <w:noProof/>
        </w:rPr>
      </w:r>
      <w:r>
        <w:rPr>
          <w:noProof/>
        </w:rPr>
        <w:fldChar w:fldCharType="separate"/>
      </w:r>
      <w:r>
        <w:rPr>
          <w:noProof/>
        </w:rPr>
        <w:t>407</w:t>
      </w:r>
      <w:r>
        <w:rPr>
          <w:noProof/>
        </w:rPr>
        <w:fldChar w:fldCharType="end"/>
      </w:r>
    </w:p>
    <w:p w14:paraId="1D1CE9BD" w14:textId="368E07A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21.2.17.1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_Toc131379039 \h </w:instrText>
      </w:r>
      <w:r>
        <w:rPr>
          <w:noProof/>
        </w:rPr>
      </w:r>
      <w:r>
        <w:rPr>
          <w:noProof/>
        </w:rPr>
        <w:fldChar w:fldCharType="separate"/>
      </w:r>
      <w:r>
        <w:rPr>
          <w:noProof/>
        </w:rPr>
        <w:t>407</w:t>
      </w:r>
      <w:r>
        <w:rPr>
          <w:noProof/>
        </w:rPr>
        <w:fldChar w:fldCharType="end"/>
      </w:r>
    </w:p>
    <w:p w14:paraId="793FBC71" w14:textId="517103E7"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21.2.17.2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_Toc131379040 \h </w:instrText>
      </w:r>
      <w:r>
        <w:rPr>
          <w:noProof/>
        </w:rPr>
      </w:r>
      <w:r>
        <w:rPr>
          <w:noProof/>
        </w:rPr>
        <w:fldChar w:fldCharType="separate"/>
      </w:r>
      <w:r>
        <w:rPr>
          <w:noProof/>
        </w:rPr>
        <w:t>407</w:t>
      </w:r>
      <w:r>
        <w:rPr>
          <w:noProof/>
        </w:rPr>
        <w:fldChar w:fldCharType="end"/>
      </w:r>
    </w:p>
    <w:p w14:paraId="1D2D3184" w14:textId="4F1E028A"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21.2.18</w:t>
      </w:r>
      <w:r>
        <w:rPr>
          <w:rFonts w:asciiTheme="minorHAnsi" w:eastAsiaTheme="minorEastAsia" w:hAnsiTheme="minorHAnsi" w:cstheme="minorBidi"/>
          <w:noProof/>
          <w:sz w:val="22"/>
          <w:szCs w:val="22"/>
          <w:lang w:eastAsia="en-GB"/>
        </w:rPr>
        <w:tab/>
      </w:r>
      <w:r w:rsidRPr="00D642CC">
        <w:rPr>
          <w:rFonts w:eastAsia="SimSun"/>
          <w:noProof/>
          <w:lang w:val="en-US"/>
        </w:rPr>
        <w:t>Retrieve</w:t>
      </w:r>
      <w:r w:rsidRPr="00D642CC">
        <w:rPr>
          <w:rFonts w:eastAsia="SimSun"/>
          <w:noProof/>
        </w:rPr>
        <w:t xml:space="preserve"> content </w:t>
      </w:r>
      <w:r w:rsidRPr="00D642CC">
        <w:rPr>
          <w:noProof/>
          <w:lang w:val="en-IN"/>
        </w:rPr>
        <w:t xml:space="preserve">of a given </w:t>
      </w:r>
      <w:r w:rsidRPr="00D642CC">
        <w:rPr>
          <w:rFonts w:eastAsia="SimSun"/>
          <w:noProof/>
        </w:rPr>
        <w:t>folder procedure</w:t>
      </w:r>
      <w:r>
        <w:rPr>
          <w:noProof/>
        </w:rPr>
        <w:tab/>
      </w:r>
      <w:r>
        <w:rPr>
          <w:noProof/>
        </w:rPr>
        <w:fldChar w:fldCharType="begin" w:fldLock="1"/>
      </w:r>
      <w:r>
        <w:rPr>
          <w:noProof/>
        </w:rPr>
        <w:instrText xml:space="preserve"> PAGEREF _Toc131379041 \h </w:instrText>
      </w:r>
      <w:r>
        <w:rPr>
          <w:noProof/>
        </w:rPr>
      </w:r>
      <w:r>
        <w:rPr>
          <w:noProof/>
        </w:rPr>
        <w:fldChar w:fldCharType="separate"/>
      </w:r>
      <w:r>
        <w:rPr>
          <w:noProof/>
        </w:rPr>
        <w:t>408</w:t>
      </w:r>
      <w:r>
        <w:rPr>
          <w:noProof/>
        </w:rPr>
        <w:fldChar w:fldCharType="end"/>
      </w:r>
    </w:p>
    <w:p w14:paraId="69D14F2C" w14:textId="0CE32AEC"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21.2.18.1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_Toc131379042 \h </w:instrText>
      </w:r>
      <w:r>
        <w:rPr>
          <w:noProof/>
        </w:rPr>
      </w:r>
      <w:r>
        <w:rPr>
          <w:noProof/>
        </w:rPr>
        <w:fldChar w:fldCharType="separate"/>
      </w:r>
      <w:r>
        <w:rPr>
          <w:noProof/>
        </w:rPr>
        <w:t>408</w:t>
      </w:r>
      <w:r>
        <w:rPr>
          <w:noProof/>
        </w:rPr>
        <w:fldChar w:fldCharType="end"/>
      </w:r>
    </w:p>
    <w:p w14:paraId="1DD729FF" w14:textId="47ED21F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21.2.18.2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_Toc131379043 \h </w:instrText>
      </w:r>
      <w:r>
        <w:rPr>
          <w:noProof/>
        </w:rPr>
      </w:r>
      <w:r>
        <w:rPr>
          <w:noProof/>
        </w:rPr>
        <w:fldChar w:fldCharType="separate"/>
      </w:r>
      <w:r>
        <w:rPr>
          <w:noProof/>
        </w:rPr>
        <w:t>408</w:t>
      </w:r>
      <w:r>
        <w:rPr>
          <w:noProof/>
        </w:rPr>
        <w:fldChar w:fldCharType="end"/>
      </w:r>
    </w:p>
    <w:p w14:paraId="6272DB66" w14:textId="5470F37E"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w:t>
      </w:r>
      <w:r w:rsidRPr="00D642CC">
        <w:rPr>
          <w:rFonts w:eastAsia="SimSun"/>
          <w:noProof/>
          <w:lang w:val="hr-HR"/>
        </w:rPr>
        <w:t>19</w:t>
      </w:r>
      <w:r>
        <w:rPr>
          <w:rFonts w:asciiTheme="minorHAnsi" w:eastAsiaTheme="minorEastAsia" w:hAnsiTheme="minorHAnsi" w:cstheme="minorBidi"/>
          <w:noProof/>
          <w:sz w:val="22"/>
          <w:szCs w:val="22"/>
          <w:lang w:eastAsia="en-GB"/>
        </w:rPr>
        <w:tab/>
      </w:r>
      <w:r w:rsidRPr="00D642CC">
        <w:rPr>
          <w:rFonts w:eastAsia="SimSun"/>
          <w:noProof/>
        </w:rPr>
        <w:t>Create notification channel procedure</w:t>
      </w:r>
      <w:r>
        <w:rPr>
          <w:noProof/>
        </w:rPr>
        <w:tab/>
      </w:r>
      <w:r>
        <w:rPr>
          <w:noProof/>
        </w:rPr>
        <w:fldChar w:fldCharType="begin" w:fldLock="1"/>
      </w:r>
      <w:r>
        <w:rPr>
          <w:noProof/>
        </w:rPr>
        <w:instrText xml:space="preserve"> PAGEREF _Toc131379044 \h </w:instrText>
      </w:r>
      <w:r>
        <w:rPr>
          <w:noProof/>
        </w:rPr>
      </w:r>
      <w:r>
        <w:rPr>
          <w:noProof/>
        </w:rPr>
        <w:fldChar w:fldCharType="separate"/>
      </w:r>
      <w:r>
        <w:rPr>
          <w:noProof/>
        </w:rPr>
        <w:t>408</w:t>
      </w:r>
      <w:r>
        <w:rPr>
          <w:noProof/>
        </w:rPr>
        <w:fldChar w:fldCharType="end"/>
      </w:r>
    </w:p>
    <w:p w14:paraId="6B57C7FF" w14:textId="58AEA4D3"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Malgun Gothic"/>
          <w:noProof/>
          <w:lang w:val="hr-HR"/>
        </w:rPr>
        <w:t>19</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Message notification client procedures</w:t>
      </w:r>
      <w:r>
        <w:rPr>
          <w:noProof/>
        </w:rPr>
        <w:tab/>
      </w:r>
      <w:r>
        <w:rPr>
          <w:noProof/>
        </w:rPr>
        <w:fldChar w:fldCharType="begin" w:fldLock="1"/>
      </w:r>
      <w:r>
        <w:rPr>
          <w:noProof/>
        </w:rPr>
        <w:instrText xml:space="preserve"> PAGEREF _Toc131379045 \h </w:instrText>
      </w:r>
      <w:r>
        <w:rPr>
          <w:noProof/>
        </w:rPr>
      </w:r>
      <w:r>
        <w:rPr>
          <w:noProof/>
        </w:rPr>
        <w:fldChar w:fldCharType="separate"/>
      </w:r>
      <w:r>
        <w:rPr>
          <w:noProof/>
        </w:rPr>
        <w:t>408</w:t>
      </w:r>
      <w:r>
        <w:rPr>
          <w:noProof/>
        </w:rPr>
        <w:fldChar w:fldCharType="end"/>
      </w:r>
    </w:p>
    <w:p w14:paraId="21A069B7" w14:textId="2C275D1F"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Malgun Gothic"/>
          <w:noProof/>
          <w:lang w:val="hr-HR"/>
        </w:rPr>
        <w:t>19</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Notification server procedures</w:t>
      </w:r>
      <w:r>
        <w:rPr>
          <w:noProof/>
        </w:rPr>
        <w:tab/>
      </w:r>
      <w:r>
        <w:rPr>
          <w:noProof/>
        </w:rPr>
        <w:fldChar w:fldCharType="begin" w:fldLock="1"/>
      </w:r>
      <w:r>
        <w:rPr>
          <w:noProof/>
        </w:rPr>
        <w:instrText xml:space="preserve"> PAGEREF _Toc131379046 \h </w:instrText>
      </w:r>
      <w:r>
        <w:rPr>
          <w:noProof/>
        </w:rPr>
      </w:r>
      <w:r>
        <w:rPr>
          <w:noProof/>
        </w:rPr>
        <w:fldChar w:fldCharType="separate"/>
      </w:r>
      <w:r>
        <w:rPr>
          <w:noProof/>
        </w:rPr>
        <w:t>409</w:t>
      </w:r>
      <w:r>
        <w:rPr>
          <w:noProof/>
        </w:rPr>
        <w:fldChar w:fldCharType="end"/>
      </w:r>
    </w:p>
    <w:p w14:paraId="2204507F" w14:textId="24059B10"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w:t>
      </w:r>
      <w:r w:rsidRPr="00D642CC">
        <w:rPr>
          <w:rFonts w:eastAsia="SimSun"/>
          <w:noProof/>
          <w:lang w:val="hr-HR"/>
        </w:rPr>
        <w:t>20</w:t>
      </w:r>
      <w:r>
        <w:rPr>
          <w:rFonts w:asciiTheme="minorHAnsi" w:eastAsiaTheme="minorEastAsia" w:hAnsiTheme="minorHAnsi" w:cstheme="minorBidi"/>
          <w:noProof/>
          <w:sz w:val="22"/>
          <w:szCs w:val="22"/>
          <w:lang w:eastAsia="en-GB"/>
        </w:rPr>
        <w:tab/>
      </w:r>
      <w:r w:rsidRPr="00D642CC">
        <w:rPr>
          <w:rFonts w:eastAsia="SimSun"/>
          <w:noProof/>
        </w:rPr>
        <w:t>Delete notification channel procedure</w:t>
      </w:r>
      <w:r>
        <w:rPr>
          <w:noProof/>
        </w:rPr>
        <w:tab/>
      </w:r>
      <w:r>
        <w:rPr>
          <w:noProof/>
        </w:rPr>
        <w:fldChar w:fldCharType="begin" w:fldLock="1"/>
      </w:r>
      <w:r>
        <w:rPr>
          <w:noProof/>
        </w:rPr>
        <w:instrText xml:space="preserve"> PAGEREF _Toc131379047 \h </w:instrText>
      </w:r>
      <w:r>
        <w:rPr>
          <w:noProof/>
        </w:rPr>
      </w:r>
      <w:r>
        <w:rPr>
          <w:noProof/>
        </w:rPr>
        <w:fldChar w:fldCharType="separate"/>
      </w:r>
      <w:r>
        <w:rPr>
          <w:noProof/>
        </w:rPr>
        <w:t>409</w:t>
      </w:r>
      <w:r>
        <w:rPr>
          <w:noProof/>
        </w:rPr>
        <w:fldChar w:fldCharType="end"/>
      </w:r>
    </w:p>
    <w:p w14:paraId="1A90E8C3" w14:textId="039CABA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SimSun"/>
          <w:noProof/>
          <w:lang w:val="hr-HR"/>
        </w:rPr>
        <w:t>20</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Message notification client procedures</w:t>
      </w:r>
      <w:r>
        <w:rPr>
          <w:noProof/>
        </w:rPr>
        <w:tab/>
      </w:r>
      <w:r>
        <w:rPr>
          <w:noProof/>
        </w:rPr>
        <w:fldChar w:fldCharType="begin" w:fldLock="1"/>
      </w:r>
      <w:r>
        <w:rPr>
          <w:noProof/>
        </w:rPr>
        <w:instrText xml:space="preserve"> PAGEREF _Toc131379048 \h </w:instrText>
      </w:r>
      <w:r>
        <w:rPr>
          <w:noProof/>
        </w:rPr>
      </w:r>
      <w:r>
        <w:rPr>
          <w:noProof/>
        </w:rPr>
        <w:fldChar w:fldCharType="separate"/>
      </w:r>
      <w:r>
        <w:rPr>
          <w:noProof/>
        </w:rPr>
        <w:t>409</w:t>
      </w:r>
      <w:r>
        <w:rPr>
          <w:noProof/>
        </w:rPr>
        <w:fldChar w:fldCharType="end"/>
      </w:r>
    </w:p>
    <w:p w14:paraId="443E4566" w14:textId="6DB7444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SimSun"/>
          <w:noProof/>
          <w:lang w:val="hr-HR"/>
        </w:rPr>
        <w:t>20</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Notification server procedures</w:t>
      </w:r>
      <w:r>
        <w:rPr>
          <w:noProof/>
        </w:rPr>
        <w:tab/>
      </w:r>
      <w:r>
        <w:rPr>
          <w:noProof/>
        </w:rPr>
        <w:fldChar w:fldCharType="begin" w:fldLock="1"/>
      </w:r>
      <w:r>
        <w:rPr>
          <w:noProof/>
        </w:rPr>
        <w:instrText xml:space="preserve"> PAGEREF _Toc131379049 \h </w:instrText>
      </w:r>
      <w:r>
        <w:rPr>
          <w:noProof/>
        </w:rPr>
      </w:r>
      <w:r>
        <w:rPr>
          <w:noProof/>
        </w:rPr>
        <w:fldChar w:fldCharType="separate"/>
      </w:r>
      <w:r>
        <w:rPr>
          <w:noProof/>
        </w:rPr>
        <w:t>409</w:t>
      </w:r>
      <w:r>
        <w:rPr>
          <w:noProof/>
        </w:rPr>
        <w:fldChar w:fldCharType="end"/>
      </w:r>
    </w:p>
    <w:p w14:paraId="23F93B9D" w14:textId="0194BBAB"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w:t>
      </w:r>
      <w:r w:rsidRPr="00D642CC">
        <w:rPr>
          <w:rFonts w:eastAsia="SimSun"/>
          <w:noProof/>
          <w:lang w:val="hr-HR"/>
        </w:rPr>
        <w:t>21</w:t>
      </w:r>
      <w:r>
        <w:rPr>
          <w:rFonts w:asciiTheme="minorHAnsi" w:eastAsiaTheme="minorEastAsia" w:hAnsiTheme="minorHAnsi" w:cstheme="minorBidi"/>
          <w:noProof/>
          <w:sz w:val="22"/>
          <w:szCs w:val="22"/>
          <w:lang w:eastAsia="en-GB"/>
        </w:rPr>
        <w:tab/>
      </w:r>
      <w:r w:rsidRPr="00D642CC">
        <w:rPr>
          <w:rFonts w:eastAsia="SimSun"/>
          <w:noProof/>
        </w:rPr>
        <w:t>Update notification channel procedure</w:t>
      </w:r>
      <w:r>
        <w:rPr>
          <w:noProof/>
        </w:rPr>
        <w:tab/>
      </w:r>
      <w:r>
        <w:rPr>
          <w:noProof/>
        </w:rPr>
        <w:fldChar w:fldCharType="begin" w:fldLock="1"/>
      </w:r>
      <w:r>
        <w:rPr>
          <w:noProof/>
        </w:rPr>
        <w:instrText xml:space="preserve"> PAGEREF _Toc131379050 \h </w:instrText>
      </w:r>
      <w:r>
        <w:rPr>
          <w:noProof/>
        </w:rPr>
      </w:r>
      <w:r>
        <w:rPr>
          <w:noProof/>
        </w:rPr>
        <w:fldChar w:fldCharType="separate"/>
      </w:r>
      <w:r>
        <w:rPr>
          <w:noProof/>
        </w:rPr>
        <w:t>410</w:t>
      </w:r>
      <w:r>
        <w:rPr>
          <w:noProof/>
        </w:rPr>
        <w:fldChar w:fldCharType="end"/>
      </w:r>
    </w:p>
    <w:p w14:paraId="2B70BC8B" w14:textId="5B8728F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SimSun"/>
          <w:noProof/>
          <w:lang w:val="hr-HR"/>
        </w:rPr>
        <w:t>21</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Message notification client procedures</w:t>
      </w:r>
      <w:r>
        <w:rPr>
          <w:noProof/>
        </w:rPr>
        <w:tab/>
      </w:r>
      <w:r>
        <w:rPr>
          <w:noProof/>
        </w:rPr>
        <w:fldChar w:fldCharType="begin" w:fldLock="1"/>
      </w:r>
      <w:r>
        <w:rPr>
          <w:noProof/>
        </w:rPr>
        <w:instrText xml:space="preserve"> PAGEREF _Toc131379051 \h </w:instrText>
      </w:r>
      <w:r>
        <w:rPr>
          <w:noProof/>
        </w:rPr>
      </w:r>
      <w:r>
        <w:rPr>
          <w:noProof/>
        </w:rPr>
        <w:fldChar w:fldCharType="separate"/>
      </w:r>
      <w:r>
        <w:rPr>
          <w:noProof/>
        </w:rPr>
        <w:t>410</w:t>
      </w:r>
      <w:r>
        <w:rPr>
          <w:noProof/>
        </w:rPr>
        <w:fldChar w:fldCharType="end"/>
      </w:r>
    </w:p>
    <w:p w14:paraId="1EFDF76A" w14:textId="1371571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SimSun"/>
          <w:noProof/>
          <w:lang w:val="hr-HR"/>
        </w:rPr>
        <w:t>21</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Notification server procedures</w:t>
      </w:r>
      <w:r>
        <w:rPr>
          <w:noProof/>
        </w:rPr>
        <w:tab/>
      </w:r>
      <w:r>
        <w:rPr>
          <w:noProof/>
        </w:rPr>
        <w:fldChar w:fldCharType="begin" w:fldLock="1"/>
      </w:r>
      <w:r>
        <w:rPr>
          <w:noProof/>
        </w:rPr>
        <w:instrText xml:space="preserve"> PAGEREF _Toc131379052 \h </w:instrText>
      </w:r>
      <w:r>
        <w:rPr>
          <w:noProof/>
        </w:rPr>
      </w:r>
      <w:r>
        <w:rPr>
          <w:noProof/>
        </w:rPr>
        <w:fldChar w:fldCharType="separate"/>
      </w:r>
      <w:r>
        <w:rPr>
          <w:noProof/>
        </w:rPr>
        <w:t>410</w:t>
      </w:r>
      <w:r>
        <w:rPr>
          <w:noProof/>
        </w:rPr>
        <w:fldChar w:fldCharType="end"/>
      </w:r>
    </w:p>
    <w:p w14:paraId="10096BF6" w14:textId="33FE5192"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w:t>
      </w:r>
      <w:r w:rsidRPr="00D642CC">
        <w:rPr>
          <w:rFonts w:eastAsia="SimSun"/>
          <w:noProof/>
          <w:lang w:val="en-US"/>
        </w:rPr>
        <w:t>22</w:t>
      </w:r>
      <w:r>
        <w:rPr>
          <w:rFonts w:asciiTheme="minorHAnsi" w:eastAsiaTheme="minorEastAsia" w:hAnsiTheme="minorHAnsi" w:cstheme="minorBidi"/>
          <w:noProof/>
          <w:sz w:val="22"/>
          <w:szCs w:val="22"/>
          <w:lang w:eastAsia="en-GB"/>
        </w:rPr>
        <w:tab/>
      </w:r>
      <w:r w:rsidRPr="00D642CC">
        <w:rPr>
          <w:rFonts w:eastAsia="SimSun"/>
          <w:noProof/>
        </w:rPr>
        <w:t>Open notification channel procedure</w:t>
      </w:r>
      <w:r>
        <w:rPr>
          <w:noProof/>
        </w:rPr>
        <w:tab/>
      </w:r>
      <w:r>
        <w:rPr>
          <w:noProof/>
        </w:rPr>
        <w:fldChar w:fldCharType="begin" w:fldLock="1"/>
      </w:r>
      <w:r>
        <w:rPr>
          <w:noProof/>
        </w:rPr>
        <w:instrText xml:space="preserve"> PAGEREF _Toc131379053 \h </w:instrText>
      </w:r>
      <w:r>
        <w:rPr>
          <w:noProof/>
        </w:rPr>
      </w:r>
      <w:r>
        <w:rPr>
          <w:noProof/>
        </w:rPr>
        <w:fldChar w:fldCharType="separate"/>
      </w:r>
      <w:r>
        <w:rPr>
          <w:noProof/>
        </w:rPr>
        <w:t>410</w:t>
      </w:r>
      <w:r>
        <w:rPr>
          <w:noProof/>
        </w:rPr>
        <w:fldChar w:fldCharType="end"/>
      </w:r>
    </w:p>
    <w:p w14:paraId="547F76A9" w14:textId="0217F622"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SimSun"/>
          <w:noProof/>
          <w:lang w:val="en-US"/>
        </w:rPr>
        <w:t>22</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Message notification client procedures</w:t>
      </w:r>
      <w:r>
        <w:rPr>
          <w:noProof/>
        </w:rPr>
        <w:tab/>
      </w:r>
      <w:r>
        <w:rPr>
          <w:noProof/>
        </w:rPr>
        <w:fldChar w:fldCharType="begin" w:fldLock="1"/>
      </w:r>
      <w:r>
        <w:rPr>
          <w:noProof/>
        </w:rPr>
        <w:instrText xml:space="preserve"> PAGEREF _Toc131379054 \h </w:instrText>
      </w:r>
      <w:r>
        <w:rPr>
          <w:noProof/>
        </w:rPr>
      </w:r>
      <w:r>
        <w:rPr>
          <w:noProof/>
        </w:rPr>
        <w:fldChar w:fldCharType="separate"/>
      </w:r>
      <w:r>
        <w:rPr>
          <w:noProof/>
        </w:rPr>
        <w:t>410</w:t>
      </w:r>
      <w:r>
        <w:rPr>
          <w:noProof/>
        </w:rPr>
        <w:fldChar w:fldCharType="end"/>
      </w:r>
    </w:p>
    <w:p w14:paraId="38F8175F" w14:textId="1951F16A"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SimSun"/>
          <w:noProof/>
          <w:lang w:val="en-US"/>
        </w:rPr>
        <w:t>22</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Notification server procedures</w:t>
      </w:r>
      <w:r>
        <w:rPr>
          <w:noProof/>
        </w:rPr>
        <w:tab/>
      </w:r>
      <w:r>
        <w:rPr>
          <w:noProof/>
        </w:rPr>
        <w:fldChar w:fldCharType="begin" w:fldLock="1"/>
      </w:r>
      <w:r>
        <w:rPr>
          <w:noProof/>
        </w:rPr>
        <w:instrText xml:space="preserve"> PAGEREF _Toc131379055 \h </w:instrText>
      </w:r>
      <w:r>
        <w:rPr>
          <w:noProof/>
        </w:rPr>
      </w:r>
      <w:r>
        <w:rPr>
          <w:noProof/>
        </w:rPr>
        <w:fldChar w:fldCharType="separate"/>
      </w:r>
      <w:r>
        <w:rPr>
          <w:noProof/>
        </w:rPr>
        <w:t>411</w:t>
      </w:r>
      <w:r>
        <w:rPr>
          <w:noProof/>
        </w:rPr>
        <w:fldChar w:fldCharType="end"/>
      </w:r>
    </w:p>
    <w:p w14:paraId="20A57985" w14:textId="700CBAA3"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w:t>
      </w:r>
      <w:r w:rsidRPr="00D642CC">
        <w:rPr>
          <w:rFonts w:eastAsia="SimSun"/>
          <w:noProof/>
          <w:lang w:val="hr-HR"/>
        </w:rPr>
        <w:t>23</w:t>
      </w:r>
      <w:r>
        <w:rPr>
          <w:rFonts w:asciiTheme="minorHAnsi" w:eastAsiaTheme="minorEastAsia" w:hAnsiTheme="minorHAnsi" w:cstheme="minorBidi"/>
          <w:noProof/>
          <w:sz w:val="22"/>
          <w:szCs w:val="22"/>
          <w:lang w:eastAsia="en-GB"/>
        </w:rPr>
        <w:tab/>
      </w:r>
      <w:r w:rsidRPr="00D642CC">
        <w:rPr>
          <w:rFonts w:eastAsia="SimSun"/>
          <w:noProof/>
        </w:rPr>
        <w:t>List folder hierarchy procedure</w:t>
      </w:r>
      <w:r>
        <w:rPr>
          <w:noProof/>
        </w:rPr>
        <w:tab/>
      </w:r>
      <w:r>
        <w:rPr>
          <w:noProof/>
        </w:rPr>
        <w:fldChar w:fldCharType="begin" w:fldLock="1"/>
      </w:r>
      <w:r>
        <w:rPr>
          <w:noProof/>
        </w:rPr>
        <w:instrText xml:space="preserve"> PAGEREF _Toc131379056 \h </w:instrText>
      </w:r>
      <w:r>
        <w:rPr>
          <w:noProof/>
        </w:rPr>
      </w:r>
      <w:r>
        <w:rPr>
          <w:noProof/>
        </w:rPr>
        <w:fldChar w:fldCharType="separate"/>
      </w:r>
      <w:r>
        <w:rPr>
          <w:noProof/>
        </w:rPr>
        <w:t>411</w:t>
      </w:r>
      <w:r>
        <w:rPr>
          <w:noProof/>
        </w:rPr>
        <w:fldChar w:fldCharType="end"/>
      </w:r>
    </w:p>
    <w:p w14:paraId="0733AD46" w14:textId="5E840B18"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Malgun Gothic"/>
          <w:noProof/>
          <w:lang w:val="hr-HR"/>
        </w:rPr>
        <w:t>23</w:t>
      </w:r>
      <w:r w:rsidRPr="00D642CC">
        <w:rPr>
          <w:rFonts w:eastAsia="Malgun Gothic"/>
          <w:noProof/>
        </w:rPr>
        <w:t>.1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_Toc131379057 \h </w:instrText>
      </w:r>
      <w:r>
        <w:rPr>
          <w:noProof/>
        </w:rPr>
      </w:r>
      <w:r>
        <w:rPr>
          <w:noProof/>
        </w:rPr>
        <w:fldChar w:fldCharType="separate"/>
      </w:r>
      <w:r>
        <w:rPr>
          <w:noProof/>
        </w:rPr>
        <w:t>411</w:t>
      </w:r>
      <w:r>
        <w:rPr>
          <w:noProof/>
        </w:rPr>
        <w:fldChar w:fldCharType="end"/>
      </w:r>
    </w:p>
    <w:p w14:paraId="648B149E" w14:textId="4AF19A90"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w:t>
      </w:r>
      <w:r w:rsidRPr="00D642CC">
        <w:rPr>
          <w:rFonts w:eastAsia="Malgun Gothic"/>
          <w:noProof/>
          <w:lang w:val="hr-HR"/>
        </w:rPr>
        <w:t>23</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_Toc131379058 \h </w:instrText>
      </w:r>
      <w:r>
        <w:rPr>
          <w:noProof/>
        </w:rPr>
      </w:r>
      <w:r>
        <w:rPr>
          <w:noProof/>
        </w:rPr>
        <w:fldChar w:fldCharType="separate"/>
      </w:r>
      <w:r>
        <w:rPr>
          <w:noProof/>
        </w:rPr>
        <w:t>412</w:t>
      </w:r>
      <w:r>
        <w:rPr>
          <w:noProof/>
        </w:rPr>
        <w:fldChar w:fldCharType="end"/>
      </w:r>
    </w:p>
    <w:p w14:paraId="46A2E876" w14:textId="7AA6887C" w:rsidR="00A660FE" w:rsidRDefault="00A660FE">
      <w:pPr>
        <w:pStyle w:val="TOC3"/>
        <w:rPr>
          <w:rFonts w:asciiTheme="minorHAnsi" w:eastAsiaTheme="minorEastAsia" w:hAnsiTheme="minorHAnsi" w:cstheme="minorBidi"/>
          <w:noProof/>
          <w:sz w:val="22"/>
          <w:szCs w:val="22"/>
          <w:lang w:eastAsia="en-GB"/>
        </w:rPr>
      </w:pPr>
      <w:r w:rsidRPr="00D642CC">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D642CC">
        <w:rPr>
          <w:rFonts w:eastAsia="SimSun"/>
          <w:noProof/>
        </w:rPr>
        <w:t xml:space="preserve"> procedure</w:t>
      </w:r>
      <w:r>
        <w:rPr>
          <w:noProof/>
        </w:rPr>
        <w:tab/>
      </w:r>
      <w:r>
        <w:rPr>
          <w:noProof/>
        </w:rPr>
        <w:fldChar w:fldCharType="begin" w:fldLock="1"/>
      </w:r>
      <w:r>
        <w:rPr>
          <w:noProof/>
        </w:rPr>
        <w:instrText xml:space="preserve"> PAGEREF _Toc131379059 \h </w:instrText>
      </w:r>
      <w:r>
        <w:rPr>
          <w:noProof/>
        </w:rPr>
      </w:r>
      <w:r>
        <w:rPr>
          <w:noProof/>
        </w:rPr>
        <w:fldChar w:fldCharType="separate"/>
      </w:r>
      <w:r>
        <w:rPr>
          <w:noProof/>
        </w:rPr>
        <w:t>412</w:t>
      </w:r>
      <w:r>
        <w:rPr>
          <w:noProof/>
        </w:rPr>
        <w:fldChar w:fldCharType="end"/>
      </w:r>
    </w:p>
    <w:p w14:paraId="72BCC264" w14:textId="6C7750DB"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21.2.24.1</w:t>
      </w:r>
      <w:r>
        <w:rPr>
          <w:rFonts w:asciiTheme="minorHAnsi" w:eastAsiaTheme="minorEastAsia" w:hAnsiTheme="minorHAnsi" w:cstheme="minorBidi"/>
          <w:noProof/>
          <w:sz w:val="22"/>
          <w:szCs w:val="22"/>
          <w:lang w:eastAsia="en-GB"/>
        </w:rPr>
        <w:tab/>
      </w:r>
      <w:r w:rsidRPr="00D642CC">
        <w:rPr>
          <w:rFonts w:eastAsia="Malgun Gothic"/>
          <w:noProof/>
        </w:rPr>
        <w:t>Message store client procedures</w:t>
      </w:r>
      <w:r>
        <w:rPr>
          <w:noProof/>
        </w:rPr>
        <w:tab/>
      </w:r>
      <w:r>
        <w:rPr>
          <w:noProof/>
        </w:rPr>
        <w:fldChar w:fldCharType="begin" w:fldLock="1"/>
      </w:r>
      <w:r>
        <w:rPr>
          <w:noProof/>
        </w:rPr>
        <w:instrText xml:space="preserve"> PAGEREF _Toc131379060 \h </w:instrText>
      </w:r>
      <w:r>
        <w:rPr>
          <w:noProof/>
        </w:rPr>
      </w:r>
      <w:r>
        <w:rPr>
          <w:noProof/>
        </w:rPr>
        <w:fldChar w:fldCharType="separate"/>
      </w:r>
      <w:r>
        <w:rPr>
          <w:noProof/>
        </w:rPr>
        <w:t>412</w:t>
      </w:r>
      <w:r>
        <w:rPr>
          <w:noProof/>
        </w:rPr>
        <w:fldChar w:fldCharType="end"/>
      </w:r>
    </w:p>
    <w:p w14:paraId="4E7A7A20" w14:textId="2AA62132"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21.2.24.2</w:t>
      </w:r>
      <w:r>
        <w:rPr>
          <w:rFonts w:asciiTheme="minorHAnsi" w:eastAsiaTheme="minorEastAsia" w:hAnsiTheme="minorHAnsi" w:cstheme="minorBidi"/>
          <w:noProof/>
          <w:sz w:val="22"/>
          <w:szCs w:val="22"/>
          <w:lang w:eastAsia="en-GB"/>
        </w:rPr>
        <w:tab/>
      </w:r>
      <w:r w:rsidRPr="00D642CC">
        <w:rPr>
          <w:rFonts w:eastAsia="Malgun Gothic"/>
          <w:noProof/>
        </w:rPr>
        <w:t>Message store function procedures</w:t>
      </w:r>
      <w:r>
        <w:rPr>
          <w:noProof/>
        </w:rPr>
        <w:tab/>
      </w:r>
      <w:r>
        <w:rPr>
          <w:noProof/>
        </w:rPr>
        <w:fldChar w:fldCharType="begin" w:fldLock="1"/>
      </w:r>
      <w:r>
        <w:rPr>
          <w:noProof/>
        </w:rPr>
        <w:instrText xml:space="preserve"> PAGEREF _Toc131379061 \h </w:instrText>
      </w:r>
      <w:r>
        <w:rPr>
          <w:noProof/>
        </w:rPr>
      </w:r>
      <w:r>
        <w:rPr>
          <w:noProof/>
        </w:rPr>
        <w:fldChar w:fldCharType="separate"/>
      </w:r>
      <w:r>
        <w:rPr>
          <w:noProof/>
        </w:rPr>
        <w:t>412</w:t>
      </w:r>
      <w:r>
        <w:rPr>
          <w:noProof/>
        </w:rPr>
        <w:fldChar w:fldCharType="end"/>
      </w:r>
    </w:p>
    <w:p w14:paraId="4BAC0AF2" w14:textId="14099358" w:rsidR="00A660FE" w:rsidRDefault="00A660FE">
      <w:pPr>
        <w:pStyle w:val="TOC2"/>
        <w:rPr>
          <w:rFonts w:asciiTheme="minorHAnsi" w:eastAsiaTheme="minorEastAsia" w:hAnsiTheme="minorHAnsi" w:cstheme="minorBidi"/>
          <w:noProof/>
          <w:sz w:val="22"/>
          <w:szCs w:val="22"/>
          <w:lang w:eastAsia="en-GB"/>
        </w:rPr>
      </w:pPr>
      <w:r>
        <w:rPr>
          <w:noProof/>
        </w:rPr>
        <w:t>21.</w:t>
      </w:r>
      <w:r w:rsidRPr="00D642CC">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_Toc131379062 \h </w:instrText>
      </w:r>
      <w:r>
        <w:rPr>
          <w:noProof/>
        </w:rPr>
      </w:r>
      <w:r>
        <w:rPr>
          <w:noProof/>
        </w:rPr>
        <w:fldChar w:fldCharType="separate"/>
      </w:r>
      <w:r>
        <w:rPr>
          <w:noProof/>
        </w:rPr>
        <w:t>413</w:t>
      </w:r>
      <w:r>
        <w:rPr>
          <w:noProof/>
        </w:rPr>
        <w:fldChar w:fldCharType="end"/>
      </w:r>
    </w:p>
    <w:p w14:paraId="222CC048" w14:textId="53A257C5" w:rsidR="00A660FE" w:rsidRDefault="00A660FE">
      <w:pPr>
        <w:pStyle w:val="TOC3"/>
        <w:rPr>
          <w:rFonts w:asciiTheme="minorHAnsi" w:eastAsiaTheme="minorEastAsia" w:hAnsiTheme="minorHAnsi" w:cstheme="minorBidi"/>
          <w:noProof/>
          <w:sz w:val="22"/>
          <w:szCs w:val="22"/>
          <w:lang w:eastAsia="en-GB"/>
        </w:rPr>
      </w:pPr>
      <w:r>
        <w:rPr>
          <w:noProof/>
        </w:rPr>
        <w:t>21</w:t>
      </w:r>
      <w:r w:rsidRPr="00D642CC">
        <w:rPr>
          <w:rFonts w:eastAsia="SimSun"/>
          <w:noProof/>
        </w:rPr>
        <w:t>.</w:t>
      </w:r>
      <w:r w:rsidRPr="00D642CC">
        <w:rPr>
          <w:rFonts w:eastAsia="SimSun"/>
          <w:noProof/>
          <w:lang w:val="hr-HR"/>
        </w:rPr>
        <w:t>3</w:t>
      </w:r>
      <w:r w:rsidRPr="00D642CC">
        <w:rPr>
          <w:rFonts w:eastAsia="SimSun"/>
          <w:noProof/>
        </w:rPr>
        <w:t>.1</w:t>
      </w:r>
      <w:r>
        <w:rPr>
          <w:rFonts w:asciiTheme="minorHAnsi" w:eastAsiaTheme="minorEastAsia" w:hAnsiTheme="minorHAnsi" w:cstheme="minorBidi"/>
          <w:noProof/>
          <w:sz w:val="22"/>
          <w:szCs w:val="22"/>
          <w:lang w:eastAsia="en-GB"/>
        </w:rPr>
        <w:tab/>
      </w:r>
      <w:r w:rsidRPr="00D642CC">
        <w:rPr>
          <w:rFonts w:eastAsia="SimSun"/>
          <w:noProof/>
        </w:rPr>
        <w:t>General</w:t>
      </w:r>
      <w:r>
        <w:rPr>
          <w:noProof/>
        </w:rPr>
        <w:tab/>
      </w:r>
      <w:r>
        <w:rPr>
          <w:noProof/>
        </w:rPr>
        <w:fldChar w:fldCharType="begin" w:fldLock="1"/>
      </w:r>
      <w:r>
        <w:rPr>
          <w:noProof/>
        </w:rPr>
        <w:instrText xml:space="preserve"> PAGEREF _Toc131379063 \h </w:instrText>
      </w:r>
      <w:r>
        <w:rPr>
          <w:noProof/>
        </w:rPr>
      </w:r>
      <w:r>
        <w:rPr>
          <w:noProof/>
        </w:rPr>
        <w:fldChar w:fldCharType="separate"/>
      </w:r>
      <w:r>
        <w:rPr>
          <w:noProof/>
        </w:rPr>
        <w:t>413</w:t>
      </w:r>
      <w:r>
        <w:rPr>
          <w:noProof/>
        </w:rPr>
        <w:fldChar w:fldCharType="end"/>
      </w:r>
    </w:p>
    <w:p w14:paraId="29D93FE2" w14:textId="57D47E71"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21.</w:t>
      </w:r>
      <w:r w:rsidRPr="00D642CC">
        <w:rPr>
          <w:rFonts w:eastAsia="Malgun Gothic"/>
          <w:noProof/>
          <w:lang w:val="hr-HR"/>
        </w:rPr>
        <w:t>3</w:t>
      </w:r>
      <w:r w:rsidRPr="00D642CC">
        <w:rPr>
          <w:rFonts w:eastAsia="Malgun Gothic"/>
          <w:noProof/>
        </w:rPr>
        <w:t>.2</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_Toc131379064 \h </w:instrText>
      </w:r>
      <w:r>
        <w:rPr>
          <w:noProof/>
        </w:rPr>
      </w:r>
      <w:r>
        <w:rPr>
          <w:noProof/>
        </w:rPr>
        <w:fldChar w:fldCharType="separate"/>
      </w:r>
      <w:r>
        <w:rPr>
          <w:noProof/>
        </w:rPr>
        <w:t>414</w:t>
      </w:r>
      <w:r>
        <w:rPr>
          <w:noProof/>
        </w:rPr>
        <w:fldChar w:fldCharType="end"/>
      </w:r>
    </w:p>
    <w:p w14:paraId="0E747DA6" w14:textId="4791F263" w:rsidR="00A660FE" w:rsidRDefault="00A660FE">
      <w:pPr>
        <w:pStyle w:val="TOC4"/>
        <w:rPr>
          <w:rFonts w:asciiTheme="minorHAnsi" w:eastAsiaTheme="minorEastAsia" w:hAnsiTheme="minorHAnsi" w:cstheme="minorBidi"/>
          <w:noProof/>
          <w:sz w:val="22"/>
          <w:szCs w:val="22"/>
          <w:lang w:eastAsia="en-GB"/>
        </w:rPr>
      </w:pPr>
      <w:r>
        <w:rPr>
          <w:noProof/>
        </w:rPr>
        <w:t>21.</w:t>
      </w:r>
      <w:r w:rsidRPr="00D642CC">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_Toc131379065 \h </w:instrText>
      </w:r>
      <w:r>
        <w:rPr>
          <w:noProof/>
        </w:rPr>
      </w:r>
      <w:r>
        <w:rPr>
          <w:noProof/>
        </w:rPr>
        <w:fldChar w:fldCharType="separate"/>
      </w:r>
      <w:r>
        <w:rPr>
          <w:noProof/>
        </w:rPr>
        <w:t>414</w:t>
      </w:r>
      <w:r>
        <w:rPr>
          <w:noProof/>
        </w:rPr>
        <w:fldChar w:fldCharType="end"/>
      </w:r>
    </w:p>
    <w:p w14:paraId="2604F3CA" w14:textId="779252FD" w:rsidR="00A660FE" w:rsidRDefault="00A660FE">
      <w:pPr>
        <w:pStyle w:val="TOC4"/>
        <w:rPr>
          <w:rFonts w:asciiTheme="minorHAnsi" w:eastAsiaTheme="minorEastAsia" w:hAnsiTheme="minorHAnsi" w:cstheme="minorBidi"/>
          <w:noProof/>
          <w:sz w:val="22"/>
          <w:szCs w:val="22"/>
          <w:lang w:eastAsia="en-GB"/>
        </w:rPr>
      </w:pPr>
      <w:r>
        <w:rPr>
          <w:noProof/>
        </w:rPr>
        <w:t>21.</w:t>
      </w:r>
      <w:r w:rsidRPr="00D642CC">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_Toc131379066 \h </w:instrText>
      </w:r>
      <w:r>
        <w:rPr>
          <w:noProof/>
        </w:rPr>
      </w:r>
      <w:r>
        <w:rPr>
          <w:noProof/>
        </w:rPr>
        <w:fldChar w:fldCharType="separate"/>
      </w:r>
      <w:r>
        <w:rPr>
          <w:noProof/>
        </w:rPr>
        <w:t>414</w:t>
      </w:r>
      <w:r>
        <w:rPr>
          <w:noProof/>
        </w:rPr>
        <w:fldChar w:fldCharType="end"/>
      </w:r>
    </w:p>
    <w:p w14:paraId="270965D9" w14:textId="2C93E679" w:rsidR="00A660FE" w:rsidRDefault="00A660FE">
      <w:pPr>
        <w:pStyle w:val="TOC4"/>
        <w:rPr>
          <w:rFonts w:asciiTheme="minorHAnsi" w:eastAsiaTheme="minorEastAsia" w:hAnsiTheme="minorHAnsi" w:cstheme="minorBidi"/>
          <w:noProof/>
          <w:sz w:val="22"/>
          <w:szCs w:val="22"/>
          <w:lang w:eastAsia="en-GB"/>
        </w:rPr>
      </w:pPr>
      <w:r>
        <w:rPr>
          <w:noProof/>
        </w:rPr>
        <w:t>21.</w:t>
      </w:r>
      <w:r w:rsidRPr="00D642CC">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_Toc131379067 \h </w:instrText>
      </w:r>
      <w:r>
        <w:rPr>
          <w:noProof/>
        </w:rPr>
      </w:r>
      <w:r>
        <w:rPr>
          <w:noProof/>
        </w:rPr>
        <w:fldChar w:fldCharType="separate"/>
      </w:r>
      <w:r>
        <w:rPr>
          <w:noProof/>
        </w:rPr>
        <w:t>415</w:t>
      </w:r>
      <w:r>
        <w:rPr>
          <w:noProof/>
        </w:rPr>
        <w:fldChar w:fldCharType="end"/>
      </w:r>
    </w:p>
    <w:p w14:paraId="2E950B07" w14:textId="3010DA21"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21.</w:t>
      </w:r>
      <w:r w:rsidRPr="00D642CC">
        <w:rPr>
          <w:rFonts w:eastAsia="Malgun Gothic"/>
          <w:noProof/>
          <w:lang w:val="hr-HR"/>
        </w:rPr>
        <w:t>3</w:t>
      </w:r>
      <w:r w:rsidRPr="00D642CC">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_Toc131379068 \h </w:instrText>
      </w:r>
      <w:r>
        <w:rPr>
          <w:noProof/>
        </w:rPr>
      </w:r>
      <w:r>
        <w:rPr>
          <w:noProof/>
        </w:rPr>
        <w:fldChar w:fldCharType="separate"/>
      </w:r>
      <w:r>
        <w:rPr>
          <w:noProof/>
        </w:rPr>
        <w:t>416</w:t>
      </w:r>
      <w:r>
        <w:rPr>
          <w:noProof/>
        </w:rPr>
        <w:fldChar w:fldCharType="end"/>
      </w:r>
    </w:p>
    <w:p w14:paraId="26D4D32D" w14:textId="5A1C17BD" w:rsidR="00A660FE" w:rsidRDefault="00A660FE">
      <w:pPr>
        <w:pStyle w:val="TOC4"/>
        <w:rPr>
          <w:rFonts w:asciiTheme="minorHAnsi" w:eastAsiaTheme="minorEastAsia" w:hAnsiTheme="minorHAnsi" w:cstheme="minorBidi"/>
          <w:noProof/>
          <w:sz w:val="22"/>
          <w:szCs w:val="22"/>
          <w:lang w:eastAsia="en-GB"/>
        </w:rPr>
      </w:pPr>
      <w:r>
        <w:rPr>
          <w:noProof/>
        </w:rPr>
        <w:t>21.</w:t>
      </w:r>
      <w:r w:rsidRPr="00D642CC">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_Toc131379069 \h </w:instrText>
      </w:r>
      <w:r>
        <w:rPr>
          <w:noProof/>
        </w:rPr>
      </w:r>
      <w:r>
        <w:rPr>
          <w:noProof/>
        </w:rPr>
        <w:fldChar w:fldCharType="separate"/>
      </w:r>
      <w:r>
        <w:rPr>
          <w:noProof/>
        </w:rPr>
        <w:t>416</w:t>
      </w:r>
      <w:r>
        <w:rPr>
          <w:noProof/>
        </w:rPr>
        <w:fldChar w:fldCharType="end"/>
      </w:r>
    </w:p>
    <w:p w14:paraId="4DB631B3" w14:textId="6DEE5470" w:rsidR="00A660FE" w:rsidRDefault="00A660FE">
      <w:pPr>
        <w:pStyle w:val="TOC4"/>
        <w:rPr>
          <w:rFonts w:asciiTheme="minorHAnsi" w:eastAsiaTheme="minorEastAsia" w:hAnsiTheme="minorHAnsi" w:cstheme="minorBidi"/>
          <w:noProof/>
          <w:sz w:val="22"/>
          <w:szCs w:val="22"/>
          <w:lang w:eastAsia="en-GB"/>
        </w:rPr>
      </w:pPr>
      <w:r>
        <w:rPr>
          <w:noProof/>
        </w:rPr>
        <w:t>21.</w:t>
      </w:r>
      <w:r w:rsidRPr="00D642CC">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_Toc131379070 \h </w:instrText>
      </w:r>
      <w:r>
        <w:rPr>
          <w:noProof/>
        </w:rPr>
      </w:r>
      <w:r>
        <w:rPr>
          <w:noProof/>
        </w:rPr>
        <w:fldChar w:fldCharType="separate"/>
      </w:r>
      <w:r>
        <w:rPr>
          <w:noProof/>
        </w:rPr>
        <w:t>416</w:t>
      </w:r>
      <w:r>
        <w:rPr>
          <w:noProof/>
        </w:rPr>
        <w:fldChar w:fldCharType="end"/>
      </w:r>
    </w:p>
    <w:p w14:paraId="619D7D63" w14:textId="7D6BAB83" w:rsidR="00A660FE" w:rsidRDefault="00A660FE">
      <w:pPr>
        <w:pStyle w:val="TOC1"/>
        <w:rPr>
          <w:rFonts w:asciiTheme="minorHAnsi" w:eastAsiaTheme="minorEastAsia" w:hAnsiTheme="minorHAnsi" w:cstheme="minorBidi"/>
          <w:noProof/>
          <w:szCs w:val="22"/>
          <w:lang w:eastAsia="en-GB"/>
        </w:rPr>
      </w:pPr>
      <w:r w:rsidRPr="00D642CC">
        <w:rPr>
          <w:rFonts w:eastAsia="Malgun Gothic"/>
          <w:noProof/>
          <w:lang w:val="en-US"/>
        </w:rPr>
        <w:t>22</w:t>
      </w:r>
      <w:r>
        <w:rPr>
          <w:rFonts w:asciiTheme="minorHAnsi" w:eastAsiaTheme="minorEastAsia" w:hAnsiTheme="minorHAnsi" w:cstheme="minorBidi"/>
          <w:noProof/>
          <w:szCs w:val="22"/>
          <w:lang w:eastAsia="en-GB"/>
        </w:rPr>
        <w:tab/>
      </w:r>
      <w:r w:rsidRPr="00D642CC">
        <w:rPr>
          <w:rFonts w:eastAsia="Malgun Gothic"/>
          <w:noProof/>
          <w:lang w:val="en-US"/>
        </w:rPr>
        <w:t>Functional alias</w:t>
      </w:r>
      <w:r>
        <w:rPr>
          <w:noProof/>
        </w:rPr>
        <w:tab/>
      </w:r>
      <w:r>
        <w:rPr>
          <w:noProof/>
        </w:rPr>
        <w:fldChar w:fldCharType="begin" w:fldLock="1"/>
      </w:r>
      <w:r>
        <w:rPr>
          <w:noProof/>
        </w:rPr>
        <w:instrText xml:space="preserve"> PAGEREF _Toc131379071 \h </w:instrText>
      </w:r>
      <w:r>
        <w:rPr>
          <w:noProof/>
        </w:rPr>
      </w:r>
      <w:r>
        <w:rPr>
          <w:noProof/>
        </w:rPr>
        <w:fldChar w:fldCharType="separate"/>
      </w:r>
      <w:r>
        <w:rPr>
          <w:noProof/>
        </w:rPr>
        <w:t>418</w:t>
      </w:r>
      <w:r>
        <w:rPr>
          <w:noProof/>
        </w:rPr>
        <w:fldChar w:fldCharType="end"/>
      </w:r>
    </w:p>
    <w:p w14:paraId="71E0253D" w14:textId="6D00703C"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22.1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_Toc131379072 \h </w:instrText>
      </w:r>
      <w:r>
        <w:rPr>
          <w:noProof/>
        </w:rPr>
      </w:r>
      <w:r>
        <w:rPr>
          <w:noProof/>
        </w:rPr>
        <w:fldChar w:fldCharType="separate"/>
      </w:r>
      <w:r>
        <w:rPr>
          <w:noProof/>
        </w:rPr>
        <w:t>418</w:t>
      </w:r>
      <w:r>
        <w:rPr>
          <w:noProof/>
        </w:rPr>
        <w:fldChar w:fldCharType="end"/>
      </w:r>
    </w:p>
    <w:p w14:paraId="3F01930A" w14:textId="0DE0E7E5"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22.2</w:t>
      </w:r>
      <w:r>
        <w:rPr>
          <w:rFonts w:asciiTheme="minorHAnsi" w:eastAsiaTheme="minorEastAsia" w:hAnsiTheme="minorHAnsi" w:cstheme="minorBidi"/>
          <w:noProof/>
          <w:sz w:val="22"/>
          <w:szCs w:val="22"/>
          <w:lang w:eastAsia="en-GB"/>
        </w:rPr>
        <w:tab/>
      </w:r>
      <w:r w:rsidRPr="00D642CC">
        <w:rPr>
          <w:rFonts w:eastAsia="Malgun Gothic"/>
          <w:noProof/>
        </w:rPr>
        <w:t>Procedures</w:t>
      </w:r>
      <w:r>
        <w:rPr>
          <w:noProof/>
        </w:rPr>
        <w:tab/>
      </w:r>
      <w:r>
        <w:rPr>
          <w:noProof/>
        </w:rPr>
        <w:fldChar w:fldCharType="begin" w:fldLock="1"/>
      </w:r>
      <w:r>
        <w:rPr>
          <w:noProof/>
        </w:rPr>
        <w:instrText xml:space="preserve"> PAGEREF _Toc131379073 \h </w:instrText>
      </w:r>
      <w:r>
        <w:rPr>
          <w:noProof/>
        </w:rPr>
      </w:r>
      <w:r>
        <w:rPr>
          <w:noProof/>
        </w:rPr>
        <w:fldChar w:fldCharType="separate"/>
      </w:r>
      <w:r>
        <w:rPr>
          <w:noProof/>
        </w:rPr>
        <w:t>418</w:t>
      </w:r>
      <w:r>
        <w:rPr>
          <w:noProof/>
        </w:rPr>
        <w:fldChar w:fldCharType="end"/>
      </w:r>
    </w:p>
    <w:p w14:paraId="3A72C677" w14:textId="660BC5E4"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22.2.1</w:t>
      </w:r>
      <w:r>
        <w:rPr>
          <w:rFonts w:asciiTheme="minorHAnsi" w:eastAsiaTheme="minorEastAsia" w:hAnsiTheme="minorHAnsi" w:cstheme="minorBidi"/>
          <w:noProof/>
          <w:sz w:val="22"/>
          <w:szCs w:val="22"/>
          <w:lang w:eastAsia="en-GB"/>
        </w:rPr>
        <w:tab/>
      </w:r>
      <w:r w:rsidRPr="00D642CC">
        <w:rPr>
          <w:rFonts w:eastAsia="Malgun Gothic"/>
          <w:noProof/>
        </w:rPr>
        <w:t>MCData client procedures</w:t>
      </w:r>
      <w:r>
        <w:rPr>
          <w:noProof/>
        </w:rPr>
        <w:tab/>
      </w:r>
      <w:r>
        <w:rPr>
          <w:noProof/>
        </w:rPr>
        <w:fldChar w:fldCharType="begin" w:fldLock="1"/>
      </w:r>
      <w:r>
        <w:rPr>
          <w:noProof/>
        </w:rPr>
        <w:instrText xml:space="preserve"> PAGEREF _Toc131379074 \h </w:instrText>
      </w:r>
      <w:r>
        <w:rPr>
          <w:noProof/>
        </w:rPr>
      </w:r>
      <w:r>
        <w:rPr>
          <w:noProof/>
        </w:rPr>
        <w:fldChar w:fldCharType="separate"/>
      </w:r>
      <w:r>
        <w:rPr>
          <w:noProof/>
        </w:rPr>
        <w:t>418</w:t>
      </w:r>
      <w:r>
        <w:rPr>
          <w:noProof/>
        </w:rPr>
        <w:fldChar w:fldCharType="end"/>
      </w:r>
    </w:p>
    <w:p w14:paraId="6034A948" w14:textId="067F69ED"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22.2.1.1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_Toc131379075 \h </w:instrText>
      </w:r>
      <w:r>
        <w:rPr>
          <w:noProof/>
        </w:rPr>
      </w:r>
      <w:r>
        <w:rPr>
          <w:noProof/>
        </w:rPr>
        <w:fldChar w:fldCharType="separate"/>
      </w:r>
      <w:r>
        <w:rPr>
          <w:noProof/>
        </w:rPr>
        <w:t>418</w:t>
      </w:r>
      <w:r>
        <w:rPr>
          <w:noProof/>
        </w:rPr>
        <w:fldChar w:fldCharType="end"/>
      </w:r>
    </w:p>
    <w:p w14:paraId="5F4F1821" w14:textId="47231396"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22.2.1.2</w:t>
      </w:r>
      <w:r>
        <w:rPr>
          <w:rFonts w:asciiTheme="minorHAnsi" w:eastAsiaTheme="minorEastAsia" w:hAnsiTheme="minorHAnsi" w:cstheme="minorBidi"/>
          <w:noProof/>
          <w:sz w:val="22"/>
          <w:szCs w:val="22"/>
          <w:lang w:eastAsia="en-GB"/>
        </w:rPr>
        <w:tab/>
      </w:r>
      <w:r w:rsidRPr="00D642CC">
        <w:rPr>
          <w:rFonts w:eastAsia="Malgun Gothic"/>
          <w:noProof/>
        </w:rPr>
        <w:t>Functional alias status change procedure</w:t>
      </w:r>
      <w:r>
        <w:rPr>
          <w:noProof/>
        </w:rPr>
        <w:tab/>
      </w:r>
      <w:r>
        <w:rPr>
          <w:noProof/>
        </w:rPr>
        <w:fldChar w:fldCharType="begin" w:fldLock="1"/>
      </w:r>
      <w:r>
        <w:rPr>
          <w:noProof/>
        </w:rPr>
        <w:instrText xml:space="preserve"> PAGEREF _Toc131379076 \h </w:instrText>
      </w:r>
      <w:r>
        <w:rPr>
          <w:noProof/>
        </w:rPr>
      </w:r>
      <w:r>
        <w:rPr>
          <w:noProof/>
        </w:rPr>
        <w:fldChar w:fldCharType="separate"/>
      </w:r>
      <w:r>
        <w:rPr>
          <w:noProof/>
        </w:rPr>
        <w:t>418</w:t>
      </w:r>
      <w:r>
        <w:rPr>
          <w:noProof/>
        </w:rPr>
        <w:fldChar w:fldCharType="end"/>
      </w:r>
    </w:p>
    <w:p w14:paraId="785D962E" w14:textId="4F17200F" w:rsidR="00A660FE" w:rsidRDefault="00A660FE">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_Toc131379077 \h </w:instrText>
      </w:r>
      <w:r>
        <w:rPr>
          <w:noProof/>
        </w:rPr>
      </w:r>
      <w:r>
        <w:rPr>
          <w:noProof/>
        </w:rPr>
        <w:fldChar w:fldCharType="separate"/>
      </w:r>
      <w:r>
        <w:rPr>
          <w:noProof/>
        </w:rPr>
        <w:t>419</w:t>
      </w:r>
      <w:r>
        <w:rPr>
          <w:noProof/>
        </w:rPr>
        <w:fldChar w:fldCharType="end"/>
      </w:r>
    </w:p>
    <w:p w14:paraId="39576E01" w14:textId="6B4C2B1E" w:rsidR="00A660FE" w:rsidRDefault="00A660FE">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_Toc131379078 \h </w:instrText>
      </w:r>
      <w:r>
        <w:rPr>
          <w:noProof/>
        </w:rPr>
      </w:r>
      <w:r>
        <w:rPr>
          <w:noProof/>
        </w:rPr>
        <w:fldChar w:fldCharType="separate"/>
      </w:r>
      <w:r>
        <w:rPr>
          <w:noProof/>
        </w:rPr>
        <w:t>420</w:t>
      </w:r>
      <w:r>
        <w:rPr>
          <w:noProof/>
        </w:rPr>
        <w:fldChar w:fldCharType="end"/>
      </w:r>
    </w:p>
    <w:p w14:paraId="6A23E99D" w14:textId="06D4E1CF"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22.2.2</w:t>
      </w:r>
      <w:r>
        <w:rPr>
          <w:rFonts w:asciiTheme="minorHAnsi" w:eastAsiaTheme="minorEastAsia" w:hAnsiTheme="minorHAnsi" w:cstheme="minorBidi"/>
          <w:noProof/>
          <w:sz w:val="22"/>
          <w:szCs w:val="22"/>
          <w:lang w:eastAsia="en-GB"/>
        </w:rPr>
        <w:tab/>
      </w:r>
      <w:r w:rsidRPr="00D642CC">
        <w:rPr>
          <w:rFonts w:eastAsia="Malgun Gothic"/>
          <w:noProof/>
        </w:rPr>
        <w:t>MCData server procedures</w:t>
      </w:r>
      <w:r>
        <w:rPr>
          <w:noProof/>
        </w:rPr>
        <w:tab/>
      </w:r>
      <w:r>
        <w:rPr>
          <w:noProof/>
        </w:rPr>
        <w:fldChar w:fldCharType="begin" w:fldLock="1"/>
      </w:r>
      <w:r>
        <w:rPr>
          <w:noProof/>
        </w:rPr>
        <w:instrText xml:space="preserve"> PAGEREF _Toc131379079 \h </w:instrText>
      </w:r>
      <w:r>
        <w:rPr>
          <w:noProof/>
        </w:rPr>
      </w:r>
      <w:r>
        <w:rPr>
          <w:noProof/>
        </w:rPr>
        <w:fldChar w:fldCharType="separate"/>
      </w:r>
      <w:r>
        <w:rPr>
          <w:noProof/>
        </w:rPr>
        <w:t>420</w:t>
      </w:r>
      <w:r>
        <w:rPr>
          <w:noProof/>
        </w:rPr>
        <w:fldChar w:fldCharType="end"/>
      </w:r>
    </w:p>
    <w:p w14:paraId="7EC61049" w14:textId="65EA48F4"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lastRenderedPageBreak/>
        <w:t>22.2.2.1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_Toc131379080 \h </w:instrText>
      </w:r>
      <w:r>
        <w:rPr>
          <w:noProof/>
        </w:rPr>
      </w:r>
      <w:r>
        <w:rPr>
          <w:noProof/>
        </w:rPr>
        <w:fldChar w:fldCharType="separate"/>
      </w:r>
      <w:r>
        <w:rPr>
          <w:noProof/>
        </w:rPr>
        <w:t>420</w:t>
      </w:r>
      <w:r>
        <w:rPr>
          <w:noProof/>
        </w:rPr>
        <w:fldChar w:fldCharType="end"/>
      </w:r>
    </w:p>
    <w:p w14:paraId="0F6BC213" w14:textId="200920AC"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_Toc131379081 \h </w:instrText>
      </w:r>
      <w:r>
        <w:rPr>
          <w:noProof/>
        </w:rPr>
      </w:r>
      <w:r>
        <w:rPr>
          <w:noProof/>
        </w:rPr>
        <w:fldChar w:fldCharType="separate"/>
      </w:r>
      <w:r>
        <w:rPr>
          <w:noProof/>
        </w:rPr>
        <w:t>420</w:t>
      </w:r>
      <w:r>
        <w:rPr>
          <w:noProof/>
        </w:rPr>
        <w:fldChar w:fldCharType="end"/>
      </w:r>
    </w:p>
    <w:p w14:paraId="340108A1" w14:textId="3BD91AF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_Toc131379082 \h </w:instrText>
      </w:r>
      <w:r>
        <w:rPr>
          <w:noProof/>
        </w:rPr>
      </w:r>
      <w:r>
        <w:rPr>
          <w:noProof/>
        </w:rPr>
        <w:fldChar w:fldCharType="separate"/>
      </w:r>
      <w:r>
        <w:rPr>
          <w:noProof/>
        </w:rPr>
        <w:t>420</w:t>
      </w:r>
      <w:r>
        <w:rPr>
          <w:noProof/>
        </w:rPr>
        <w:fldChar w:fldCharType="end"/>
      </w:r>
    </w:p>
    <w:p w14:paraId="26B4C508" w14:textId="1EB95B53"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_Toc131379083 \h </w:instrText>
      </w:r>
      <w:r>
        <w:rPr>
          <w:noProof/>
        </w:rPr>
      </w:r>
      <w:r>
        <w:rPr>
          <w:noProof/>
        </w:rPr>
        <w:fldChar w:fldCharType="separate"/>
      </w:r>
      <w:r>
        <w:rPr>
          <w:noProof/>
        </w:rPr>
        <w:t>421</w:t>
      </w:r>
      <w:r>
        <w:rPr>
          <w:noProof/>
        </w:rPr>
        <w:fldChar w:fldCharType="end"/>
      </w:r>
    </w:p>
    <w:p w14:paraId="7FF794C0" w14:textId="29FDC2AF"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_Toc131379084 \h </w:instrText>
      </w:r>
      <w:r>
        <w:rPr>
          <w:noProof/>
        </w:rPr>
      </w:r>
      <w:r>
        <w:rPr>
          <w:noProof/>
        </w:rPr>
        <w:fldChar w:fldCharType="separate"/>
      </w:r>
      <w:r>
        <w:rPr>
          <w:noProof/>
        </w:rPr>
        <w:t>421</w:t>
      </w:r>
      <w:r>
        <w:rPr>
          <w:noProof/>
        </w:rPr>
        <w:fldChar w:fldCharType="end"/>
      </w:r>
    </w:p>
    <w:p w14:paraId="58128994" w14:textId="6B9423FD"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_Toc131379085 \h </w:instrText>
      </w:r>
      <w:r>
        <w:rPr>
          <w:noProof/>
        </w:rPr>
      </w:r>
      <w:r>
        <w:rPr>
          <w:noProof/>
        </w:rPr>
        <w:fldChar w:fldCharType="separate"/>
      </w:r>
      <w:r>
        <w:rPr>
          <w:noProof/>
        </w:rPr>
        <w:t>424</w:t>
      </w:r>
      <w:r>
        <w:rPr>
          <w:noProof/>
        </w:rPr>
        <w:fldChar w:fldCharType="end"/>
      </w:r>
    </w:p>
    <w:p w14:paraId="5A34C81C" w14:textId="1ADEB8DF"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_Toc131379086 \h </w:instrText>
      </w:r>
      <w:r>
        <w:rPr>
          <w:noProof/>
        </w:rPr>
      </w:r>
      <w:r>
        <w:rPr>
          <w:noProof/>
        </w:rPr>
        <w:fldChar w:fldCharType="separate"/>
      </w:r>
      <w:r>
        <w:rPr>
          <w:noProof/>
        </w:rPr>
        <w:t>424</w:t>
      </w:r>
      <w:r>
        <w:rPr>
          <w:noProof/>
        </w:rPr>
        <w:fldChar w:fldCharType="end"/>
      </w:r>
    </w:p>
    <w:p w14:paraId="35EDAFBE" w14:textId="6407EE5E"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_Toc131379087 \h </w:instrText>
      </w:r>
      <w:r>
        <w:rPr>
          <w:noProof/>
        </w:rPr>
      </w:r>
      <w:r>
        <w:rPr>
          <w:noProof/>
        </w:rPr>
        <w:fldChar w:fldCharType="separate"/>
      </w:r>
      <w:r>
        <w:rPr>
          <w:noProof/>
        </w:rPr>
        <w:t>425</w:t>
      </w:r>
      <w:r>
        <w:rPr>
          <w:noProof/>
        </w:rPr>
        <w:fldChar w:fldCharType="end"/>
      </w:r>
    </w:p>
    <w:p w14:paraId="7A7BD021" w14:textId="00A7B515"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w:t>
      </w:r>
      <w:r w:rsidRPr="00D642CC">
        <w:rPr>
          <w:noProof/>
          <w:lang w:val="en-US"/>
        </w:rPr>
        <w:t>7</w:t>
      </w:r>
      <w:r>
        <w:rPr>
          <w:rFonts w:asciiTheme="minorHAnsi" w:eastAsiaTheme="minorEastAsia" w:hAnsiTheme="minorHAnsi" w:cstheme="minorBidi"/>
          <w:noProof/>
          <w:sz w:val="22"/>
          <w:szCs w:val="22"/>
          <w:lang w:eastAsia="en-GB"/>
        </w:rPr>
        <w:tab/>
      </w:r>
      <w:r w:rsidRPr="00D642CC">
        <w:rPr>
          <w:noProof/>
          <w:lang w:val="en-US"/>
        </w:rPr>
        <w:t>Functional alias</w:t>
      </w:r>
      <w:r>
        <w:rPr>
          <w:noProof/>
        </w:rPr>
        <w:t xml:space="preserve"> status determination </w:t>
      </w:r>
      <w:r w:rsidRPr="00D642CC">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_Toc131379088 \h </w:instrText>
      </w:r>
      <w:r>
        <w:rPr>
          <w:noProof/>
        </w:rPr>
      </w:r>
      <w:r>
        <w:rPr>
          <w:noProof/>
        </w:rPr>
        <w:fldChar w:fldCharType="separate"/>
      </w:r>
      <w:r>
        <w:rPr>
          <w:noProof/>
        </w:rPr>
        <w:t>427</w:t>
      </w:r>
      <w:r>
        <w:rPr>
          <w:noProof/>
        </w:rPr>
        <w:fldChar w:fldCharType="end"/>
      </w:r>
    </w:p>
    <w:p w14:paraId="7AEC8675" w14:textId="0A7A8B39"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w:t>
      </w:r>
      <w:r w:rsidRPr="00D642CC">
        <w:rPr>
          <w:noProof/>
          <w:lang w:val="en-US"/>
        </w:rPr>
        <w:t>8</w:t>
      </w:r>
      <w:r>
        <w:rPr>
          <w:rFonts w:asciiTheme="minorHAnsi" w:eastAsiaTheme="minorEastAsia" w:hAnsiTheme="minorHAnsi" w:cstheme="minorBidi"/>
          <w:noProof/>
          <w:sz w:val="22"/>
          <w:szCs w:val="22"/>
          <w:lang w:eastAsia="en-GB"/>
        </w:rPr>
        <w:tab/>
      </w:r>
      <w:r w:rsidRPr="00D642CC">
        <w:rPr>
          <w:noProof/>
          <w:lang w:val="en-US"/>
        </w:rPr>
        <w:t>Functional alias</w:t>
      </w:r>
      <w:r>
        <w:rPr>
          <w:noProof/>
        </w:rPr>
        <w:t xml:space="preserve"> resolution </w:t>
      </w:r>
      <w:r w:rsidRPr="00D642CC">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_Toc131379089 \h </w:instrText>
      </w:r>
      <w:r>
        <w:rPr>
          <w:noProof/>
        </w:rPr>
      </w:r>
      <w:r>
        <w:rPr>
          <w:noProof/>
        </w:rPr>
        <w:fldChar w:fldCharType="separate"/>
      </w:r>
      <w:r>
        <w:rPr>
          <w:noProof/>
        </w:rPr>
        <w:t>429</w:t>
      </w:r>
      <w:r>
        <w:rPr>
          <w:noProof/>
        </w:rPr>
        <w:fldChar w:fldCharType="end"/>
      </w:r>
    </w:p>
    <w:p w14:paraId="5EEF3C19" w14:textId="008811E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.2.2.2.</w:t>
      </w:r>
      <w:r w:rsidRPr="00D642CC">
        <w:rPr>
          <w:noProof/>
          <w:lang w:val="en-US"/>
        </w:rPr>
        <w:t>9</w:t>
      </w:r>
      <w:r>
        <w:rPr>
          <w:rFonts w:asciiTheme="minorHAnsi" w:eastAsiaTheme="minorEastAsia" w:hAnsiTheme="minorHAnsi" w:cstheme="minorBidi"/>
          <w:noProof/>
          <w:sz w:val="22"/>
          <w:szCs w:val="22"/>
          <w:lang w:eastAsia="en-GB"/>
        </w:rPr>
        <w:tab/>
      </w:r>
      <w:r w:rsidRPr="00D642CC">
        <w:rPr>
          <w:noProof/>
          <w:lang w:val="en-US"/>
        </w:rPr>
        <w:t xml:space="preserve">Forwarding subscription to functional alias status towards another MCData </w:t>
      </w:r>
      <w:r>
        <w:rPr>
          <w:noProof/>
        </w:rPr>
        <w:t>server</w:t>
      </w:r>
      <w:r w:rsidRPr="00D642CC">
        <w:rPr>
          <w:noProof/>
          <w:lang w:val="en-US"/>
        </w:rPr>
        <w:t xml:space="preserve"> procedure</w:t>
      </w:r>
      <w:r>
        <w:rPr>
          <w:noProof/>
        </w:rPr>
        <w:tab/>
      </w:r>
      <w:r>
        <w:rPr>
          <w:noProof/>
        </w:rPr>
        <w:fldChar w:fldCharType="begin" w:fldLock="1"/>
      </w:r>
      <w:r>
        <w:rPr>
          <w:noProof/>
        </w:rPr>
        <w:instrText xml:space="preserve"> PAGEREF _Toc131379090 \h </w:instrText>
      </w:r>
      <w:r>
        <w:rPr>
          <w:noProof/>
        </w:rPr>
      </w:r>
      <w:r>
        <w:rPr>
          <w:noProof/>
        </w:rPr>
        <w:fldChar w:fldCharType="separate"/>
      </w:r>
      <w:r>
        <w:rPr>
          <w:noProof/>
        </w:rPr>
        <w:t>430</w:t>
      </w:r>
      <w:r>
        <w:rPr>
          <w:noProof/>
        </w:rPr>
        <w:fldChar w:fldCharType="end"/>
      </w:r>
    </w:p>
    <w:p w14:paraId="1AE18631" w14:textId="06B06D65"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_Toc131379091 \h </w:instrText>
      </w:r>
      <w:r>
        <w:rPr>
          <w:noProof/>
        </w:rPr>
      </w:r>
      <w:r>
        <w:rPr>
          <w:noProof/>
        </w:rPr>
        <w:fldChar w:fldCharType="separate"/>
      </w:r>
      <w:r>
        <w:rPr>
          <w:noProof/>
        </w:rPr>
        <w:t>430</w:t>
      </w:r>
      <w:r>
        <w:rPr>
          <w:noProof/>
        </w:rPr>
        <w:fldChar w:fldCharType="end"/>
      </w:r>
    </w:p>
    <w:p w14:paraId="58E5C9FC" w14:textId="206F7B0B"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.2.2.3.</w:t>
      </w:r>
      <w:r w:rsidRPr="00D642CC">
        <w:rPr>
          <w:noProof/>
          <w:lang w:val="en-US"/>
        </w:rPr>
        <w:t>1</w:t>
      </w:r>
      <w:r>
        <w:rPr>
          <w:rFonts w:asciiTheme="minorHAnsi" w:eastAsiaTheme="minorEastAsia" w:hAnsiTheme="minorHAnsi" w:cstheme="minorBidi"/>
          <w:noProof/>
          <w:sz w:val="22"/>
          <w:szCs w:val="22"/>
          <w:lang w:eastAsia="en-GB"/>
        </w:rPr>
        <w:tab/>
      </w:r>
      <w:r w:rsidRPr="00D642CC">
        <w:rPr>
          <w:noProof/>
          <w:lang w:val="en-US"/>
        </w:rPr>
        <w:t>General</w:t>
      </w:r>
      <w:r>
        <w:rPr>
          <w:noProof/>
        </w:rPr>
        <w:tab/>
      </w:r>
      <w:r>
        <w:rPr>
          <w:noProof/>
        </w:rPr>
        <w:fldChar w:fldCharType="begin" w:fldLock="1"/>
      </w:r>
      <w:r>
        <w:rPr>
          <w:noProof/>
        </w:rPr>
        <w:instrText xml:space="preserve"> PAGEREF _Toc131379092 \h </w:instrText>
      </w:r>
      <w:r>
        <w:rPr>
          <w:noProof/>
        </w:rPr>
      </w:r>
      <w:r>
        <w:rPr>
          <w:noProof/>
        </w:rPr>
        <w:fldChar w:fldCharType="separate"/>
      </w:r>
      <w:r>
        <w:rPr>
          <w:noProof/>
        </w:rPr>
        <w:t>430</w:t>
      </w:r>
      <w:r>
        <w:rPr>
          <w:noProof/>
        </w:rPr>
        <w:fldChar w:fldCharType="end"/>
      </w:r>
    </w:p>
    <w:p w14:paraId="0282ADA1" w14:textId="4BA3B3F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.2.2.3.</w:t>
      </w:r>
      <w:r w:rsidRPr="00D642CC">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_Toc131379093 \h </w:instrText>
      </w:r>
      <w:r>
        <w:rPr>
          <w:noProof/>
        </w:rPr>
      </w:r>
      <w:r>
        <w:rPr>
          <w:noProof/>
        </w:rPr>
        <w:fldChar w:fldCharType="separate"/>
      </w:r>
      <w:r>
        <w:rPr>
          <w:noProof/>
        </w:rPr>
        <w:t>430</w:t>
      </w:r>
      <w:r>
        <w:rPr>
          <w:noProof/>
        </w:rPr>
        <w:fldChar w:fldCharType="end"/>
      </w:r>
    </w:p>
    <w:p w14:paraId="6A4BAE3C" w14:textId="0061871F"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D642CC">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_Toc131379094 \h </w:instrText>
      </w:r>
      <w:r>
        <w:rPr>
          <w:noProof/>
        </w:rPr>
      </w:r>
      <w:r>
        <w:rPr>
          <w:noProof/>
        </w:rPr>
        <w:fldChar w:fldCharType="separate"/>
      </w:r>
      <w:r>
        <w:rPr>
          <w:noProof/>
        </w:rPr>
        <w:t>431</w:t>
      </w:r>
      <w:r>
        <w:rPr>
          <w:noProof/>
        </w:rPr>
        <w:fldChar w:fldCharType="end"/>
      </w:r>
    </w:p>
    <w:p w14:paraId="74682F34" w14:textId="5CCDB72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.2.2.3.</w:t>
      </w:r>
      <w:r w:rsidRPr="00D642CC">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_Toc131379095 \h </w:instrText>
      </w:r>
      <w:r>
        <w:rPr>
          <w:noProof/>
        </w:rPr>
      </w:r>
      <w:r>
        <w:rPr>
          <w:noProof/>
        </w:rPr>
        <w:fldChar w:fldCharType="separate"/>
      </w:r>
      <w:r>
        <w:rPr>
          <w:noProof/>
        </w:rPr>
        <w:t>433</w:t>
      </w:r>
      <w:r>
        <w:rPr>
          <w:noProof/>
        </w:rPr>
        <w:fldChar w:fldCharType="end"/>
      </w:r>
    </w:p>
    <w:p w14:paraId="5BE7D4F3" w14:textId="69A6A09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Pr>
          <w:noProof/>
        </w:rPr>
        <w:t>.2.2.3.</w:t>
      </w:r>
      <w:r w:rsidRPr="00D642CC">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_Toc131379096 \h </w:instrText>
      </w:r>
      <w:r>
        <w:rPr>
          <w:noProof/>
        </w:rPr>
      </w:r>
      <w:r>
        <w:rPr>
          <w:noProof/>
        </w:rPr>
        <w:fldChar w:fldCharType="separate"/>
      </w:r>
      <w:r>
        <w:rPr>
          <w:noProof/>
        </w:rPr>
        <w:t>433</w:t>
      </w:r>
      <w:r>
        <w:rPr>
          <w:noProof/>
        </w:rPr>
        <w:fldChar w:fldCharType="end"/>
      </w:r>
    </w:p>
    <w:p w14:paraId="67E1603E" w14:textId="342D182D"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sidRPr="00D642CC">
        <w:rPr>
          <w:noProof/>
          <w:lang w:val="en-US"/>
        </w:rPr>
        <w:t>.2.2.3.6</w:t>
      </w:r>
      <w:r>
        <w:rPr>
          <w:rFonts w:asciiTheme="minorHAnsi" w:eastAsiaTheme="minorEastAsia" w:hAnsiTheme="minorHAnsi" w:cstheme="minorBidi"/>
          <w:noProof/>
          <w:sz w:val="22"/>
          <w:szCs w:val="22"/>
          <w:lang w:eastAsia="en-GB"/>
        </w:rPr>
        <w:tab/>
      </w:r>
      <w:r w:rsidRPr="00D642CC">
        <w:rPr>
          <w:noProof/>
          <w:lang w:val="en-US"/>
        </w:rPr>
        <w:t>Functional alias status automatic deactivation procedure</w:t>
      </w:r>
      <w:r>
        <w:rPr>
          <w:noProof/>
        </w:rPr>
        <w:tab/>
      </w:r>
      <w:r>
        <w:rPr>
          <w:noProof/>
        </w:rPr>
        <w:fldChar w:fldCharType="begin" w:fldLock="1"/>
      </w:r>
      <w:r>
        <w:rPr>
          <w:noProof/>
        </w:rPr>
        <w:instrText xml:space="preserve"> PAGEREF _Toc131379097 \h </w:instrText>
      </w:r>
      <w:r>
        <w:rPr>
          <w:noProof/>
        </w:rPr>
      </w:r>
      <w:r>
        <w:rPr>
          <w:noProof/>
        </w:rPr>
        <w:fldChar w:fldCharType="separate"/>
      </w:r>
      <w:r>
        <w:rPr>
          <w:noProof/>
        </w:rPr>
        <w:t>434</w:t>
      </w:r>
      <w:r>
        <w:rPr>
          <w:noProof/>
        </w:rPr>
        <w:fldChar w:fldCharType="end"/>
      </w:r>
    </w:p>
    <w:p w14:paraId="4C360EED" w14:textId="1F4716B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sidRPr="00D642CC">
        <w:rPr>
          <w:noProof/>
          <w:lang w:val="en-US"/>
        </w:rPr>
        <w:t>.2.2.3.7</w:t>
      </w:r>
      <w:r>
        <w:rPr>
          <w:rFonts w:asciiTheme="minorHAnsi" w:eastAsiaTheme="minorEastAsia" w:hAnsiTheme="minorHAnsi" w:cstheme="minorBidi"/>
          <w:noProof/>
          <w:sz w:val="22"/>
          <w:szCs w:val="22"/>
          <w:lang w:eastAsia="en-GB"/>
        </w:rPr>
        <w:tab/>
      </w:r>
      <w:r w:rsidRPr="00D642CC">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_Toc131379098 \h </w:instrText>
      </w:r>
      <w:r>
        <w:rPr>
          <w:noProof/>
        </w:rPr>
      </w:r>
      <w:r>
        <w:rPr>
          <w:noProof/>
        </w:rPr>
        <w:fldChar w:fldCharType="separate"/>
      </w:r>
      <w:r>
        <w:rPr>
          <w:noProof/>
        </w:rPr>
        <w:t>434</w:t>
      </w:r>
      <w:r>
        <w:rPr>
          <w:noProof/>
        </w:rPr>
        <w:fldChar w:fldCharType="end"/>
      </w:r>
    </w:p>
    <w:p w14:paraId="50E78339" w14:textId="110B36F4"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w:t>
      </w:r>
      <w:r w:rsidRPr="00D642CC">
        <w:rPr>
          <w:noProof/>
          <w:lang w:val="en-US"/>
        </w:rPr>
        <w:t>.2.2.3.8</w:t>
      </w:r>
      <w:r>
        <w:rPr>
          <w:rFonts w:asciiTheme="minorHAnsi" w:eastAsiaTheme="minorEastAsia" w:hAnsiTheme="minorHAnsi" w:cstheme="minorBidi"/>
          <w:noProof/>
          <w:sz w:val="22"/>
          <w:szCs w:val="22"/>
          <w:lang w:eastAsia="en-GB"/>
        </w:rPr>
        <w:tab/>
      </w:r>
      <w:r w:rsidRPr="00D642CC">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_Toc131379099 \h </w:instrText>
      </w:r>
      <w:r>
        <w:rPr>
          <w:noProof/>
        </w:rPr>
      </w:r>
      <w:r>
        <w:rPr>
          <w:noProof/>
        </w:rPr>
        <w:fldChar w:fldCharType="separate"/>
      </w:r>
      <w:r>
        <w:rPr>
          <w:noProof/>
        </w:rPr>
        <w:t>435</w:t>
      </w:r>
      <w:r>
        <w:rPr>
          <w:noProof/>
        </w:rPr>
        <w:fldChar w:fldCharType="end"/>
      </w:r>
    </w:p>
    <w:p w14:paraId="5CA1F57A" w14:textId="70948117" w:rsidR="00A660FE" w:rsidRDefault="00A660FE">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_Toc131379100 \h </w:instrText>
      </w:r>
      <w:r>
        <w:rPr>
          <w:noProof/>
        </w:rPr>
      </w:r>
      <w:r>
        <w:rPr>
          <w:noProof/>
        </w:rPr>
        <w:fldChar w:fldCharType="separate"/>
      </w:r>
      <w:r>
        <w:rPr>
          <w:noProof/>
        </w:rPr>
        <w:t>435</w:t>
      </w:r>
      <w:r>
        <w:rPr>
          <w:noProof/>
        </w:rPr>
        <w:fldChar w:fldCharType="end"/>
      </w:r>
    </w:p>
    <w:p w14:paraId="4C532602" w14:textId="0D20B08F"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22</w:t>
      </w:r>
      <w:r>
        <w:rPr>
          <w:noProof/>
        </w:rPr>
        <w:t>.3.</w:t>
      </w:r>
      <w:r w:rsidRPr="00D642CC">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D642CC">
        <w:rPr>
          <w:rFonts w:eastAsia="SimSun"/>
          <w:noProof/>
        </w:rPr>
        <w:t>application/pidf+xml MIME type</w:t>
      </w:r>
      <w:r>
        <w:rPr>
          <w:noProof/>
        </w:rPr>
        <w:tab/>
      </w:r>
      <w:r>
        <w:rPr>
          <w:noProof/>
        </w:rPr>
        <w:fldChar w:fldCharType="begin" w:fldLock="1"/>
      </w:r>
      <w:r>
        <w:rPr>
          <w:noProof/>
        </w:rPr>
        <w:instrText xml:space="preserve"> PAGEREF _Toc131379101 \h </w:instrText>
      </w:r>
      <w:r>
        <w:rPr>
          <w:noProof/>
        </w:rPr>
      </w:r>
      <w:r>
        <w:rPr>
          <w:noProof/>
        </w:rPr>
        <w:fldChar w:fldCharType="separate"/>
      </w:r>
      <w:r>
        <w:rPr>
          <w:noProof/>
        </w:rPr>
        <w:t>435</w:t>
      </w:r>
      <w:r>
        <w:rPr>
          <w:noProof/>
        </w:rPr>
        <w:fldChar w:fldCharType="end"/>
      </w:r>
    </w:p>
    <w:p w14:paraId="2CE5E8A7" w14:textId="586B2FCC"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_Toc131379102 \h </w:instrText>
      </w:r>
      <w:r>
        <w:rPr>
          <w:noProof/>
        </w:rPr>
      </w:r>
      <w:r>
        <w:rPr>
          <w:noProof/>
        </w:rPr>
        <w:fldChar w:fldCharType="separate"/>
      </w:r>
      <w:r>
        <w:rPr>
          <w:noProof/>
        </w:rPr>
        <w:t>435</w:t>
      </w:r>
      <w:r>
        <w:rPr>
          <w:noProof/>
        </w:rPr>
        <w:fldChar w:fldCharType="end"/>
      </w:r>
    </w:p>
    <w:p w14:paraId="0B1B24EA" w14:textId="6B2DB45A" w:rsidR="00A660FE" w:rsidRDefault="00A660FE">
      <w:pPr>
        <w:pStyle w:val="TOC4"/>
        <w:rPr>
          <w:rFonts w:asciiTheme="minorHAnsi" w:eastAsiaTheme="minorEastAsia" w:hAnsiTheme="minorHAnsi" w:cstheme="minorBidi"/>
          <w:noProof/>
          <w:sz w:val="22"/>
          <w:szCs w:val="22"/>
          <w:lang w:eastAsia="en-GB"/>
        </w:rPr>
      </w:pPr>
      <w:r w:rsidRPr="00D642CC">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_Toc131379103 \h </w:instrText>
      </w:r>
      <w:r>
        <w:rPr>
          <w:noProof/>
        </w:rPr>
      </w:r>
      <w:r>
        <w:rPr>
          <w:noProof/>
        </w:rPr>
        <w:fldChar w:fldCharType="separate"/>
      </w:r>
      <w:r>
        <w:rPr>
          <w:noProof/>
        </w:rPr>
        <w:t>435</w:t>
      </w:r>
      <w:r>
        <w:rPr>
          <w:noProof/>
        </w:rPr>
        <w:fldChar w:fldCharType="end"/>
      </w:r>
    </w:p>
    <w:p w14:paraId="2B63DB1C" w14:textId="1040F4A3" w:rsidR="00A660FE" w:rsidRDefault="00A660FE">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D642CC">
        <w:rPr>
          <w:rFonts w:eastAsia="SimSun"/>
          <w:noProof/>
        </w:rPr>
        <w:t>application/simple-filter+xml MIME type</w:t>
      </w:r>
      <w:r>
        <w:rPr>
          <w:noProof/>
        </w:rPr>
        <w:tab/>
      </w:r>
      <w:r>
        <w:rPr>
          <w:noProof/>
        </w:rPr>
        <w:fldChar w:fldCharType="begin" w:fldLock="1"/>
      </w:r>
      <w:r>
        <w:rPr>
          <w:noProof/>
        </w:rPr>
        <w:instrText xml:space="preserve"> PAGEREF _Toc131379104 \h </w:instrText>
      </w:r>
      <w:r>
        <w:rPr>
          <w:noProof/>
        </w:rPr>
      </w:r>
      <w:r>
        <w:rPr>
          <w:noProof/>
        </w:rPr>
        <w:fldChar w:fldCharType="separate"/>
      </w:r>
      <w:r>
        <w:rPr>
          <w:noProof/>
        </w:rPr>
        <w:t>437</w:t>
      </w:r>
      <w:r>
        <w:rPr>
          <w:noProof/>
        </w:rPr>
        <w:fldChar w:fldCharType="end"/>
      </w:r>
    </w:p>
    <w:p w14:paraId="30D97A32" w14:textId="0C37DE61" w:rsidR="00A660FE" w:rsidRDefault="00A660FE">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_Toc131379105 \h </w:instrText>
      </w:r>
      <w:r>
        <w:rPr>
          <w:noProof/>
        </w:rPr>
      </w:r>
      <w:r>
        <w:rPr>
          <w:noProof/>
        </w:rPr>
        <w:fldChar w:fldCharType="separate"/>
      </w:r>
      <w:r>
        <w:rPr>
          <w:noProof/>
        </w:rPr>
        <w:t>437</w:t>
      </w:r>
      <w:r>
        <w:rPr>
          <w:noProof/>
        </w:rPr>
        <w:fldChar w:fldCharType="end"/>
      </w:r>
    </w:p>
    <w:p w14:paraId="22318C69" w14:textId="170B602E" w:rsidR="00A660FE" w:rsidRDefault="00A660FE">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_Toc131379106 \h </w:instrText>
      </w:r>
      <w:r>
        <w:rPr>
          <w:noProof/>
        </w:rPr>
      </w:r>
      <w:r>
        <w:rPr>
          <w:noProof/>
        </w:rPr>
        <w:fldChar w:fldCharType="separate"/>
      </w:r>
      <w:r>
        <w:rPr>
          <w:noProof/>
        </w:rPr>
        <w:t>437</w:t>
      </w:r>
      <w:r>
        <w:rPr>
          <w:noProof/>
        </w:rPr>
        <w:fldChar w:fldCharType="end"/>
      </w:r>
    </w:p>
    <w:p w14:paraId="61E44D1E" w14:textId="48053E92"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22.4</w:t>
      </w:r>
      <w:r>
        <w:rPr>
          <w:rFonts w:asciiTheme="minorHAnsi" w:eastAsiaTheme="minorEastAsia" w:hAnsiTheme="minorHAnsi" w:cstheme="minorBidi"/>
          <w:noProof/>
          <w:sz w:val="22"/>
          <w:szCs w:val="22"/>
          <w:lang w:eastAsia="en-GB"/>
        </w:rPr>
        <w:tab/>
      </w:r>
      <w:r w:rsidRPr="00D642CC">
        <w:rPr>
          <w:rFonts w:eastAsia="Malgun Gothic"/>
          <w:noProof/>
        </w:rPr>
        <w:t xml:space="preserve">Functional alias to group binding for the </w:t>
      </w:r>
      <w:r>
        <w:rPr>
          <w:noProof/>
          <w:lang w:eastAsia="fr-FR"/>
        </w:rPr>
        <w:t xml:space="preserve">MCData </w:t>
      </w:r>
      <w:r w:rsidRPr="00D642CC">
        <w:rPr>
          <w:rFonts w:eastAsia="Malgun Gothic"/>
          <w:noProof/>
        </w:rPr>
        <w:t>user procedures</w:t>
      </w:r>
      <w:r>
        <w:rPr>
          <w:noProof/>
        </w:rPr>
        <w:tab/>
      </w:r>
      <w:r>
        <w:rPr>
          <w:noProof/>
        </w:rPr>
        <w:fldChar w:fldCharType="begin" w:fldLock="1"/>
      </w:r>
      <w:r>
        <w:rPr>
          <w:noProof/>
        </w:rPr>
        <w:instrText xml:space="preserve"> PAGEREF _Toc131379107 \h </w:instrText>
      </w:r>
      <w:r>
        <w:rPr>
          <w:noProof/>
        </w:rPr>
      </w:r>
      <w:r>
        <w:rPr>
          <w:noProof/>
        </w:rPr>
        <w:fldChar w:fldCharType="separate"/>
      </w:r>
      <w:r>
        <w:rPr>
          <w:noProof/>
        </w:rPr>
        <w:t>438</w:t>
      </w:r>
      <w:r>
        <w:rPr>
          <w:noProof/>
        </w:rPr>
        <w:fldChar w:fldCharType="end"/>
      </w:r>
    </w:p>
    <w:p w14:paraId="0E6F61DA" w14:textId="2588CB62"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_Toc131379108 \h </w:instrText>
      </w:r>
      <w:r>
        <w:rPr>
          <w:noProof/>
        </w:rPr>
      </w:r>
      <w:r>
        <w:rPr>
          <w:noProof/>
        </w:rPr>
        <w:fldChar w:fldCharType="separate"/>
      </w:r>
      <w:r>
        <w:rPr>
          <w:noProof/>
        </w:rPr>
        <w:t>438</w:t>
      </w:r>
      <w:r>
        <w:rPr>
          <w:noProof/>
        </w:rPr>
        <w:fldChar w:fldCharType="end"/>
      </w:r>
    </w:p>
    <w:p w14:paraId="62099586" w14:textId="7D4FE9C2" w:rsidR="00A660FE" w:rsidRDefault="00A660FE">
      <w:pPr>
        <w:pStyle w:val="TOC3"/>
        <w:rPr>
          <w:rFonts w:asciiTheme="minorHAnsi" w:eastAsiaTheme="minorEastAsia" w:hAnsiTheme="minorHAnsi" w:cstheme="minorBidi"/>
          <w:noProof/>
          <w:sz w:val="22"/>
          <w:szCs w:val="22"/>
          <w:lang w:eastAsia="en-GB"/>
        </w:rPr>
      </w:pPr>
      <w:r w:rsidRPr="00D642CC">
        <w:rPr>
          <w:rFonts w:eastAsia="Malgun Gothic"/>
          <w:noProof/>
        </w:rPr>
        <w:t>22.4.2</w:t>
      </w:r>
      <w:r>
        <w:rPr>
          <w:rFonts w:asciiTheme="minorHAnsi" w:eastAsiaTheme="minorEastAsia" w:hAnsiTheme="minorHAnsi" w:cstheme="minorBidi"/>
          <w:noProof/>
          <w:sz w:val="22"/>
          <w:szCs w:val="22"/>
          <w:lang w:eastAsia="en-GB"/>
        </w:rPr>
        <w:tab/>
      </w:r>
      <w:r w:rsidRPr="00D642CC">
        <w:rPr>
          <w:rFonts w:eastAsia="Malgun Gothic"/>
          <w:noProof/>
        </w:rPr>
        <w:t>On-network functional alias to group binding</w:t>
      </w:r>
      <w:r>
        <w:rPr>
          <w:noProof/>
        </w:rPr>
        <w:tab/>
      </w:r>
      <w:r>
        <w:rPr>
          <w:noProof/>
        </w:rPr>
        <w:fldChar w:fldCharType="begin" w:fldLock="1"/>
      </w:r>
      <w:r>
        <w:rPr>
          <w:noProof/>
        </w:rPr>
        <w:instrText xml:space="preserve"> PAGEREF _Toc131379109 \h </w:instrText>
      </w:r>
      <w:r>
        <w:rPr>
          <w:noProof/>
        </w:rPr>
      </w:r>
      <w:r>
        <w:rPr>
          <w:noProof/>
        </w:rPr>
        <w:fldChar w:fldCharType="separate"/>
      </w:r>
      <w:r>
        <w:rPr>
          <w:noProof/>
        </w:rPr>
        <w:t>438</w:t>
      </w:r>
      <w:r>
        <w:rPr>
          <w:noProof/>
        </w:rPr>
        <w:fldChar w:fldCharType="end"/>
      </w:r>
    </w:p>
    <w:p w14:paraId="24BA31C3" w14:textId="2A2ED941"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22.4.2.1</w:t>
      </w:r>
      <w:r>
        <w:rPr>
          <w:rFonts w:asciiTheme="minorHAnsi" w:eastAsiaTheme="minorEastAsia" w:hAnsiTheme="minorHAnsi" w:cstheme="minorBidi"/>
          <w:noProof/>
          <w:sz w:val="22"/>
          <w:szCs w:val="22"/>
          <w:lang w:eastAsia="en-GB"/>
        </w:rPr>
        <w:tab/>
      </w:r>
      <w:r w:rsidRPr="00D642CC">
        <w:rPr>
          <w:rFonts w:eastAsia="Malgun Gothic"/>
          <w:noProof/>
        </w:rPr>
        <w:t>Client procedures</w:t>
      </w:r>
      <w:r>
        <w:rPr>
          <w:noProof/>
        </w:rPr>
        <w:tab/>
      </w:r>
      <w:r>
        <w:rPr>
          <w:noProof/>
        </w:rPr>
        <w:fldChar w:fldCharType="begin" w:fldLock="1"/>
      </w:r>
      <w:r>
        <w:rPr>
          <w:noProof/>
        </w:rPr>
        <w:instrText xml:space="preserve"> PAGEREF _Toc131379110 \h </w:instrText>
      </w:r>
      <w:r>
        <w:rPr>
          <w:noProof/>
        </w:rPr>
      </w:r>
      <w:r>
        <w:rPr>
          <w:noProof/>
        </w:rPr>
        <w:fldChar w:fldCharType="separate"/>
      </w:r>
      <w:r>
        <w:rPr>
          <w:noProof/>
        </w:rPr>
        <w:t>438</w:t>
      </w:r>
      <w:r>
        <w:rPr>
          <w:noProof/>
        </w:rPr>
        <w:fldChar w:fldCharType="end"/>
      </w:r>
    </w:p>
    <w:p w14:paraId="1613D7E4" w14:textId="3A2A4EB2"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22.4.2.1.1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_Toc131379111 \h </w:instrText>
      </w:r>
      <w:r>
        <w:rPr>
          <w:noProof/>
        </w:rPr>
      </w:r>
      <w:r>
        <w:rPr>
          <w:noProof/>
        </w:rPr>
        <w:fldChar w:fldCharType="separate"/>
      </w:r>
      <w:r>
        <w:rPr>
          <w:noProof/>
        </w:rPr>
        <w:t>438</w:t>
      </w:r>
      <w:r>
        <w:rPr>
          <w:noProof/>
        </w:rPr>
        <w:fldChar w:fldCharType="end"/>
      </w:r>
    </w:p>
    <w:p w14:paraId="124DF556" w14:textId="06242FDC"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22.4.2.1.2</w:t>
      </w:r>
      <w:r>
        <w:rPr>
          <w:rFonts w:asciiTheme="minorHAnsi" w:eastAsiaTheme="minorEastAsia" w:hAnsiTheme="minorHAnsi" w:cstheme="minorBidi"/>
          <w:noProof/>
          <w:sz w:val="22"/>
          <w:szCs w:val="22"/>
          <w:lang w:eastAsia="en-GB"/>
        </w:rPr>
        <w:tab/>
      </w:r>
      <w:r w:rsidRPr="00D642CC">
        <w:rPr>
          <w:rFonts w:eastAsia="Malgun Gothic"/>
          <w:noProof/>
        </w:rPr>
        <w:t>Functional alias to group binding</w:t>
      </w:r>
      <w:r>
        <w:rPr>
          <w:noProof/>
        </w:rPr>
        <w:tab/>
      </w:r>
      <w:r>
        <w:rPr>
          <w:noProof/>
        </w:rPr>
        <w:fldChar w:fldCharType="begin" w:fldLock="1"/>
      </w:r>
      <w:r>
        <w:rPr>
          <w:noProof/>
        </w:rPr>
        <w:instrText xml:space="preserve"> PAGEREF _Toc131379112 \h </w:instrText>
      </w:r>
      <w:r>
        <w:rPr>
          <w:noProof/>
        </w:rPr>
      </w:r>
      <w:r>
        <w:rPr>
          <w:noProof/>
        </w:rPr>
        <w:fldChar w:fldCharType="separate"/>
      </w:r>
      <w:r>
        <w:rPr>
          <w:noProof/>
        </w:rPr>
        <w:t>438</w:t>
      </w:r>
      <w:r>
        <w:rPr>
          <w:noProof/>
        </w:rPr>
        <w:fldChar w:fldCharType="end"/>
      </w:r>
    </w:p>
    <w:p w14:paraId="53C99DDC" w14:textId="4827F736"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22.4.2.1.3</w:t>
      </w:r>
      <w:r>
        <w:rPr>
          <w:rFonts w:asciiTheme="minorHAnsi" w:eastAsiaTheme="minorEastAsia" w:hAnsiTheme="minorHAnsi" w:cstheme="minorBidi"/>
          <w:noProof/>
          <w:sz w:val="22"/>
          <w:szCs w:val="22"/>
          <w:lang w:eastAsia="en-GB"/>
        </w:rPr>
        <w:tab/>
      </w:r>
      <w:r w:rsidRPr="00D642CC">
        <w:rPr>
          <w:rFonts w:eastAsia="Malgun Gothic"/>
          <w:noProof/>
        </w:rPr>
        <w:t>Functional alias to group unbinding</w:t>
      </w:r>
      <w:r>
        <w:rPr>
          <w:noProof/>
        </w:rPr>
        <w:tab/>
      </w:r>
      <w:r>
        <w:rPr>
          <w:noProof/>
        </w:rPr>
        <w:fldChar w:fldCharType="begin" w:fldLock="1"/>
      </w:r>
      <w:r>
        <w:rPr>
          <w:noProof/>
        </w:rPr>
        <w:instrText xml:space="preserve"> PAGEREF _Toc131379113 \h </w:instrText>
      </w:r>
      <w:r>
        <w:rPr>
          <w:noProof/>
        </w:rPr>
      </w:r>
      <w:r>
        <w:rPr>
          <w:noProof/>
        </w:rPr>
        <w:fldChar w:fldCharType="separate"/>
      </w:r>
      <w:r>
        <w:rPr>
          <w:noProof/>
        </w:rPr>
        <w:t>439</w:t>
      </w:r>
      <w:r>
        <w:rPr>
          <w:noProof/>
        </w:rPr>
        <w:fldChar w:fldCharType="end"/>
      </w:r>
    </w:p>
    <w:p w14:paraId="78B9F4E8" w14:textId="66F34FEF"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22.4.2.2</w:t>
      </w:r>
      <w:r>
        <w:rPr>
          <w:rFonts w:asciiTheme="minorHAnsi" w:eastAsiaTheme="minorEastAsia" w:hAnsiTheme="minorHAnsi" w:cstheme="minorBidi"/>
          <w:noProof/>
          <w:sz w:val="22"/>
          <w:szCs w:val="22"/>
          <w:lang w:eastAsia="en-GB"/>
        </w:rPr>
        <w:tab/>
      </w:r>
      <w:r w:rsidRPr="00D642CC">
        <w:rPr>
          <w:rFonts w:eastAsia="Malgun Gothic"/>
          <w:noProof/>
        </w:rPr>
        <w:t xml:space="preserve">Participating </w:t>
      </w:r>
      <w:r>
        <w:rPr>
          <w:noProof/>
          <w:lang w:eastAsia="ko-KR"/>
        </w:rPr>
        <w:t xml:space="preserve">MCData </w:t>
      </w:r>
      <w:r w:rsidRPr="00D642CC">
        <w:rPr>
          <w:rFonts w:eastAsia="Malgun Gothic"/>
          <w:noProof/>
        </w:rPr>
        <w:t>function procedures</w:t>
      </w:r>
      <w:r>
        <w:rPr>
          <w:noProof/>
        </w:rPr>
        <w:tab/>
      </w:r>
      <w:r>
        <w:rPr>
          <w:noProof/>
        </w:rPr>
        <w:fldChar w:fldCharType="begin" w:fldLock="1"/>
      </w:r>
      <w:r>
        <w:rPr>
          <w:noProof/>
        </w:rPr>
        <w:instrText xml:space="preserve"> PAGEREF _Toc131379114 \h </w:instrText>
      </w:r>
      <w:r>
        <w:rPr>
          <w:noProof/>
        </w:rPr>
      </w:r>
      <w:r>
        <w:rPr>
          <w:noProof/>
        </w:rPr>
        <w:fldChar w:fldCharType="separate"/>
      </w:r>
      <w:r>
        <w:rPr>
          <w:noProof/>
        </w:rPr>
        <w:t>440</w:t>
      </w:r>
      <w:r>
        <w:rPr>
          <w:noProof/>
        </w:rPr>
        <w:fldChar w:fldCharType="end"/>
      </w:r>
    </w:p>
    <w:p w14:paraId="10F56F61" w14:textId="21C5C31F"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22.4.2.2.1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_Toc131379115 \h </w:instrText>
      </w:r>
      <w:r>
        <w:rPr>
          <w:noProof/>
        </w:rPr>
      </w:r>
      <w:r>
        <w:rPr>
          <w:noProof/>
        </w:rPr>
        <w:fldChar w:fldCharType="separate"/>
      </w:r>
      <w:r>
        <w:rPr>
          <w:noProof/>
        </w:rPr>
        <w:t>440</w:t>
      </w:r>
      <w:r>
        <w:rPr>
          <w:noProof/>
        </w:rPr>
        <w:fldChar w:fldCharType="end"/>
      </w:r>
    </w:p>
    <w:p w14:paraId="32BEA2E6" w14:textId="7F5F24FA"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22.4.2.2.2</w:t>
      </w:r>
      <w:r>
        <w:rPr>
          <w:rFonts w:asciiTheme="minorHAnsi" w:eastAsiaTheme="minorEastAsia" w:hAnsiTheme="minorHAnsi" w:cstheme="minorBidi"/>
          <w:noProof/>
          <w:sz w:val="22"/>
          <w:szCs w:val="22"/>
          <w:lang w:eastAsia="en-GB"/>
        </w:rPr>
        <w:tab/>
      </w:r>
      <w:r w:rsidRPr="00D642CC">
        <w:rPr>
          <w:rFonts w:eastAsia="Malgun Gothic"/>
          <w:noProof/>
        </w:rPr>
        <w:t xml:space="preserve">Receipt of a SIP MESSAGE request for binding/unbinding of a functional alias with the </w:t>
      </w:r>
      <w:r>
        <w:rPr>
          <w:noProof/>
          <w:lang w:eastAsia="ko-KR"/>
        </w:rPr>
        <w:t xml:space="preserve">MCData </w:t>
      </w:r>
      <w:r w:rsidRPr="00D642CC">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_Toc131379116 \h </w:instrText>
      </w:r>
      <w:r>
        <w:rPr>
          <w:noProof/>
        </w:rPr>
      </w:r>
      <w:r>
        <w:rPr>
          <w:noProof/>
        </w:rPr>
        <w:fldChar w:fldCharType="separate"/>
      </w:r>
      <w:r>
        <w:rPr>
          <w:noProof/>
        </w:rPr>
        <w:t>440</w:t>
      </w:r>
      <w:r>
        <w:rPr>
          <w:noProof/>
        </w:rPr>
        <w:fldChar w:fldCharType="end"/>
      </w:r>
    </w:p>
    <w:p w14:paraId="567C100B" w14:textId="177537F0" w:rsidR="00A660FE" w:rsidRDefault="00A660FE">
      <w:pPr>
        <w:pStyle w:val="TOC4"/>
        <w:rPr>
          <w:rFonts w:asciiTheme="minorHAnsi" w:eastAsiaTheme="minorEastAsia" w:hAnsiTheme="minorHAnsi" w:cstheme="minorBidi"/>
          <w:noProof/>
          <w:sz w:val="22"/>
          <w:szCs w:val="22"/>
          <w:lang w:eastAsia="en-GB"/>
        </w:rPr>
      </w:pPr>
      <w:r w:rsidRPr="00D642CC">
        <w:rPr>
          <w:rFonts w:eastAsia="Malgun Gothic"/>
          <w:noProof/>
        </w:rPr>
        <w:t>22.4.2.3</w:t>
      </w:r>
      <w:r>
        <w:rPr>
          <w:rFonts w:asciiTheme="minorHAnsi" w:eastAsiaTheme="minorEastAsia" w:hAnsiTheme="minorHAnsi" w:cstheme="minorBidi"/>
          <w:noProof/>
          <w:sz w:val="22"/>
          <w:szCs w:val="22"/>
          <w:lang w:eastAsia="en-GB"/>
        </w:rPr>
        <w:tab/>
      </w:r>
      <w:r w:rsidRPr="00D642CC">
        <w:rPr>
          <w:rFonts w:eastAsia="Malgun Gothic"/>
          <w:noProof/>
        </w:rPr>
        <w:t xml:space="preserve">Controlling </w:t>
      </w:r>
      <w:r>
        <w:rPr>
          <w:noProof/>
          <w:lang w:eastAsia="ko-KR"/>
        </w:rPr>
        <w:t xml:space="preserve">MCData </w:t>
      </w:r>
      <w:r w:rsidRPr="00D642CC">
        <w:rPr>
          <w:rFonts w:eastAsia="Malgun Gothic"/>
          <w:noProof/>
        </w:rPr>
        <w:t>function procedures</w:t>
      </w:r>
      <w:r>
        <w:rPr>
          <w:noProof/>
        </w:rPr>
        <w:tab/>
      </w:r>
      <w:r>
        <w:rPr>
          <w:noProof/>
        </w:rPr>
        <w:fldChar w:fldCharType="begin" w:fldLock="1"/>
      </w:r>
      <w:r>
        <w:rPr>
          <w:noProof/>
        </w:rPr>
        <w:instrText xml:space="preserve"> PAGEREF _Toc131379117 \h </w:instrText>
      </w:r>
      <w:r>
        <w:rPr>
          <w:noProof/>
        </w:rPr>
      </w:r>
      <w:r>
        <w:rPr>
          <w:noProof/>
        </w:rPr>
        <w:fldChar w:fldCharType="separate"/>
      </w:r>
      <w:r>
        <w:rPr>
          <w:noProof/>
        </w:rPr>
        <w:t>442</w:t>
      </w:r>
      <w:r>
        <w:rPr>
          <w:noProof/>
        </w:rPr>
        <w:fldChar w:fldCharType="end"/>
      </w:r>
    </w:p>
    <w:p w14:paraId="70806291" w14:textId="5A439030"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22.4.2.3.1</w:t>
      </w:r>
      <w:r>
        <w:rPr>
          <w:rFonts w:asciiTheme="minorHAnsi" w:eastAsiaTheme="minorEastAsia" w:hAnsiTheme="minorHAnsi" w:cstheme="minorBidi"/>
          <w:noProof/>
          <w:sz w:val="22"/>
          <w:szCs w:val="22"/>
          <w:lang w:eastAsia="en-GB"/>
        </w:rPr>
        <w:tab/>
      </w:r>
      <w:r w:rsidRPr="00D642CC">
        <w:rPr>
          <w:rFonts w:eastAsia="Malgun Gothic"/>
          <w:noProof/>
        </w:rPr>
        <w:t>General</w:t>
      </w:r>
      <w:r>
        <w:rPr>
          <w:noProof/>
        </w:rPr>
        <w:tab/>
      </w:r>
      <w:r>
        <w:rPr>
          <w:noProof/>
        </w:rPr>
        <w:fldChar w:fldCharType="begin" w:fldLock="1"/>
      </w:r>
      <w:r>
        <w:rPr>
          <w:noProof/>
        </w:rPr>
        <w:instrText xml:space="preserve"> PAGEREF _Toc131379118 \h </w:instrText>
      </w:r>
      <w:r>
        <w:rPr>
          <w:noProof/>
        </w:rPr>
      </w:r>
      <w:r>
        <w:rPr>
          <w:noProof/>
        </w:rPr>
        <w:fldChar w:fldCharType="separate"/>
      </w:r>
      <w:r>
        <w:rPr>
          <w:noProof/>
        </w:rPr>
        <w:t>442</w:t>
      </w:r>
      <w:r>
        <w:rPr>
          <w:noProof/>
        </w:rPr>
        <w:fldChar w:fldCharType="end"/>
      </w:r>
    </w:p>
    <w:p w14:paraId="08523616" w14:textId="6F1A1267" w:rsidR="00A660FE" w:rsidRDefault="00A660FE">
      <w:pPr>
        <w:pStyle w:val="TOC5"/>
        <w:rPr>
          <w:rFonts w:asciiTheme="minorHAnsi" w:eastAsiaTheme="minorEastAsia" w:hAnsiTheme="minorHAnsi" w:cstheme="minorBidi"/>
          <w:noProof/>
          <w:sz w:val="22"/>
          <w:szCs w:val="22"/>
          <w:lang w:eastAsia="en-GB"/>
        </w:rPr>
      </w:pPr>
      <w:r w:rsidRPr="00D642CC">
        <w:rPr>
          <w:rFonts w:eastAsia="Malgun Gothic"/>
          <w:noProof/>
        </w:rPr>
        <w:t>22.4.2.3.2</w:t>
      </w:r>
      <w:r>
        <w:rPr>
          <w:rFonts w:asciiTheme="minorHAnsi" w:eastAsiaTheme="minorEastAsia" w:hAnsiTheme="minorHAnsi" w:cstheme="minorBidi"/>
          <w:noProof/>
          <w:sz w:val="22"/>
          <w:szCs w:val="22"/>
          <w:lang w:eastAsia="en-GB"/>
        </w:rPr>
        <w:tab/>
      </w:r>
      <w:r w:rsidRPr="00D642CC">
        <w:rPr>
          <w:rFonts w:eastAsia="Malgun Gothic"/>
          <w:noProof/>
        </w:rPr>
        <w:t xml:space="preserve">Receipt of a SIP MESSAGE request for binding/unbinding of a functional alias with the </w:t>
      </w:r>
      <w:r>
        <w:rPr>
          <w:noProof/>
          <w:lang w:eastAsia="ko-KR"/>
        </w:rPr>
        <w:t xml:space="preserve">MCData </w:t>
      </w:r>
      <w:r w:rsidRPr="00D642CC">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_Toc131379119 \h </w:instrText>
      </w:r>
      <w:r>
        <w:rPr>
          <w:noProof/>
        </w:rPr>
      </w:r>
      <w:r>
        <w:rPr>
          <w:noProof/>
        </w:rPr>
        <w:fldChar w:fldCharType="separate"/>
      </w:r>
      <w:r>
        <w:rPr>
          <w:noProof/>
        </w:rPr>
        <w:t>442</w:t>
      </w:r>
      <w:r>
        <w:rPr>
          <w:noProof/>
        </w:rPr>
        <w:fldChar w:fldCharType="end"/>
      </w:r>
    </w:p>
    <w:p w14:paraId="54F1A290" w14:textId="1AE95631" w:rsidR="00A660FE" w:rsidRDefault="00A660FE">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D642CC">
        <w:rPr>
          <w:noProof/>
          <w:lang w:val="en-US"/>
        </w:rPr>
        <w:t>Regroup using a preconfigured group</w:t>
      </w:r>
      <w:r>
        <w:rPr>
          <w:noProof/>
        </w:rPr>
        <w:tab/>
      </w:r>
      <w:r>
        <w:rPr>
          <w:noProof/>
        </w:rPr>
        <w:fldChar w:fldCharType="begin" w:fldLock="1"/>
      </w:r>
      <w:r>
        <w:rPr>
          <w:noProof/>
        </w:rPr>
        <w:instrText xml:space="preserve"> PAGEREF _Toc131379120 \h </w:instrText>
      </w:r>
      <w:r>
        <w:rPr>
          <w:noProof/>
        </w:rPr>
      </w:r>
      <w:r>
        <w:rPr>
          <w:noProof/>
        </w:rPr>
        <w:fldChar w:fldCharType="separate"/>
      </w:r>
      <w:r>
        <w:rPr>
          <w:noProof/>
        </w:rPr>
        <w:t>443</w:t>
      </w:r>
      <w:r>
        <w:rPr>
          <w:noProof/>
        </w:rPr>
        <w:fldChar w:fldCharType="end"/>
      </w:r>
    </w:p>
    <w:p w14:paraId="54F64D78" w14:textId="732AF747" w:rsidR="00A660FE" w:rsidRDefault="00A660FE">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_Toc131379121 \h </w:instrText>
      </w:r>
      <w:r>
        <w:rPr>
          <w:noProof/>
        </w:rPr>
      </w:r>
      <w:r>
        <w:rPr>
          <w:noProof/>
        </w:rPr>
        <w:fldChar w:fldCharType="separate"/>
      </w:r>
      <w:r>
        <w:rPr>
          <w:noProof/>
        </w:rPr>
        <w:t>443</w:t>
      </w:r>
      <w:r>
        <w:rPr>
          <w:noProof/>
        </w:rPr>
        <w:fldChar w:fldCharType="end"/>
      </w:r>
    </w:p>
    <w:p w14:paraId="0806E8A9" w14:textId="2C231C15" w:rsidR="00A660FE" w:rsidRDefault="00A660FE">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D642CC">
        <w:rPr>
          <w:noProof/>
          <w:lang w:val="en-US"/>
        </w:rPr>
        <w:t>Group regroup using a preconfigured group</w:t>
      </w:r>
      <w:r>
        <w:rPr>
          <w:noProof/>
        </w:rPr>
        <w:tab/>
      </w:r>
      <w:r>
        <w:rPr>
          <w:noProof/>
        </w:rPr>
        <w:fldChar w:fldCharType="begin" w:fldLock="1"/>
      </w:r>
      <w:r>
        <w:rPr>
          <w:noProof/>
        </w:rPr>
        <w:instrText xml:space="preserve"> PAGEREF _Toc131379122 \h </w:instrText>
      </w:r>
      <w:r>
        <w:rPr>
          <w:noProof/>
        </w:rPr>
      </w:r>
      <w:r>
        <w:rPr>
          <w:noProof/>
        </w:rPr>
        <w:fldChar w:fldCharType="separate"/>
      </w:r>
      <w:r>
        <w:rPr>
          <w:noProof/>
        </w:rPr>
        <w:t>443</w:t>
      </w:r>
      <w:r>
        <w:rPr>
          <w:noProof/>
        </w:rPr>
        <w:fldChar w:fldCharType="end"/>
      </w:r>
    </w:p>
    <w:p w14:paraId="0C185CBC" w14:textId="30245FB0" w:rsidR="00A660FE" w:rsidRDefault="00A660FE">
      <w:pPr>
        <w:pStyle w:val="TOC3"/>
        <w:rPr>
          <w:rFonts w:asciiTheme="minorHAnsi" w:eastAsiaTheme="minorEastAsia" w:hAnsiTheme="minorHAnsi" w:cstheme="minorBidi"/>
          <w:noProof/>
          <w:sz w:val="22"/>
          <w:szCs w:val="22"/>
          <w:lang w:eastAsia="en-GB"/>
        </w:rPr>
      </w:pPr>
      <w:r>
        <w:rPr>
          <w:noProof/>
        </w:rPr>
        <w:t>23.2</w:t>
      </w:r>
      <w:r w:rsidRPr="00D642CC">
        <w:rPr>
          <w:noProof/>
          <w:lang w:val="en-US"/>
        </w:rPr>
        <w:t>.1</w:t>
      </w:r>
      <w:r>
        <w:rPr>
          <w:rFonts w:asciiTheme="minorHAnsi" w:eastAsiaTheme="minorEastAsia" w:hAnsiTheme="minorHAnsi" w:cstheme="minorBidi"/>
          <w:noProof/>
          <w:sz w:val="22"/>
          <w:szCs w:val="22"/>
          <w:lang w:eastAsia="en-GB"/>
        </w:rPr>
        <w:tab/>
      </w:r>
      <w:r w:rsidRPr="00D642CC">
        <w:rPr>
          <w:noProof/>
          <w:lang w:val="en-US"/>
        </w:rPr>
        <w:t>Client procedures</w:t>
      </w:r>
      <w:r>
        <w:rPr>
          <w:noProof/>
        </w:rPr>
        <w:tab/>
      </w:r>
      <w:r>
        <w:rPr>
          <w:noProof/>
        </w:rPr>
        <w:fldChar w:fldCharType="begin" w:fldLock="1"/>
      </w:r>
      <w:r>
        <w:rPr>
          <w:noProof/>
        </w:rPr>
        <w:instrText xml:space="preserve"> PAGEREF _Toc131379123 \h </w:instrText>
      </w:r>
      <w:r>
        <w:rPr>
          <w:noProof/>
        </w:rPr>
      </w:r>
      <w:r>
        <w:rPr>
          <w:noProof/>
        </w:rPr>
        <w:fldChar w:fldCharType="separate"/>
      </w:r>
      <w:r>
        <w:rPr>
          <w:noProof/>
        </w:rPr>
        <w:t>443</w:t>
      </w:r>
      <w:r>
        <w:rPr>
          <w:noProof/>
        </w:rPr>
        <w:fldChar w:fldCharType="end"/>
      </w:r>
    </w:p>
    <w:p w14:paraId="1DAA5AC3" w14:textId="614F131D"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.1.1</w:t>
      </w:r>
      <w:r>
        <w:rPr>
          <w:rFonts w:asciiTheme="minorHAnsi" w:eastAsiaTheme="minorEastAsia" w:hAnsiTheme="minorHAnsi" w:cstheme="minorBidi"/>
          <w:noProof/>
          <w:sz w:val="22"/>
          <w:szCs w:val="22"/>
          <w:lang w:eastAsia="en-GB"/>
        </w:rPr>
        <w:tab/>
      </w:r>
      <w:r w:rsidRPr="00D642CC">
        <w:rPr>
          <w:noProof/>
          <w:lang w:val="en-US"/>
        </w:rPr>
        <w:t>Requesting a group regroup using a preconfigured group</w:t>
      </w:r>
      <w:r>
        <w:rPr>
          <w:noProof/>
        </w:rPr>
        <w:tab/>
      </w:r>
      <w:r>
        <w:rPr>
          <w:noProof/>
        </w:rPr>
        <w:fldChar w:fldCharType="begin" w:fldLock="1"/>
      </w:r>
      <w:r>
        <w:rPr>
          <w:noProof/>
        </w:rPr>
        <w:instrText xml:space="preserve"> PAGEREF _Toc131379124 \h </w:instrText>
      </w:r>
      <w:r>
        <w:rPr>
          <w:noProof/>
        </w:rPr>
      </w:r>
      <w:r>
        <w:rPr>
          <w:noProof/>
        </w:rPr>
        <w:fldChar w:fldCharType="separate"/>
      </w:r>
      <w:r>
        <w:rPr>
          <w:noProof/>
        </w:rPr>
        <w:t>443</w:t>
      </w:r>
      <w:r>
        <w:rPr>
          <w:noProof/>
        </w:rPr>
        <w:fldChar w:fldCharType="end"/>
      </w:r>
    </w:p>
    <w:p w14:paraId="2B68A2BD" w14:textId="006C6AA7"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.1.2</w:t>
      </w:r>
      <w:r>
        <w:rPr>
          <w:rFonts w:asciiTheme="minorHAnsi" w:eastAsiaTheme="minorEastAsia" w:hAnsiTheme="minorHAnsi" w:cstheme="minorBidi"/>
          <w:noProof/>
          <w:sz w:val="22"/>
          <w:szCs w:val="22"/>
          <w:lang w:eastAsia="en-GB"/>
        </w:rPr>
        <w:tab/>
      </w:r>
      <w:r w:rsidRPr="00D642CC">
        <w:rPr>
          <w:noProof/>
          <w:lang w:val="en-US"/>
        </w:rPr>
        <w:t>Removing a regroup using preconfigured group</w:t>
      </w:r>
      <w:r>
        <w:rPr>
          <w:noProof/>
        </w:rPr>
        <w:tab/>
      </w:r>
      <w:r>
        <w:rPr>
          <w:noProof/>
        </w:rPr>
        <w:fldChar w:fldCharType="begin" w:fldLock="1"/>
      </w:r>
      <w:r>
        <w:rPr>
          <w:noProof/>
        </w:rPr>
        <w:instrText xml:space="preserve"> PAGEREF _Toc131379125 \h </w:instrText>
      </w:r>
      <w:r>
        <w:rPr>
          <w:noProof/>
        </w:rPr>
      </w:r>
      <w:r>
        <w:rPr>
          <w:noProof/>
        </w:rPr>
        <w:fldChar w:fldCharType="separate"/>
      </w:r>
      <w:r>
        <w:rPr>
          <w:noProof/>
        </w:rPr>
        <w:t>444</w:t>
      </w:r>
      <w:r>
        <w:rPr>
          <w:noProof/>
        </w:rPr>
        <w:fldChar w:fldCharType="end"/>
      </w:r>
    </w:p>
    <w:p w14:paraId="6837F377" w14:textId="481CA013"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D642CC">
        <w:rPr>
          <w:noProof/>
          <w:lang w:val="en-US"/>
        </w:rPr>
        <w:t xml:space="preserve"> creation of a regroup using preconfigured group</w:t>
      </w:r>
      <w:r>
        <w:rPr>
          <w:noProof/>
        </w:rPr>
        <w:tab/>
      </w:r>
      <w:r>
        <w:rPr>
          <w:noProof/>
        </w:rPr>
        <w:fldChar w:fldCharType="begin" w:fldLock="1"/>
      </w:r>
      <w:r>
        <w:rPr>
          <w:noProof/>
        </w:rPr>
        <w:instrText xml:space="preserve"> PAGEREF _Toc131379126 \h </w:instrText>
      </w:r>
      <w:r>
        <w:rPr>
          <w:noProof/>
        </w:rPr>
      </w:r>
      <w:r>
        <w:rPr>
          <w:noProof/>
        </w:rPr>
        <w:fldChar w:fldCharType="separate"/>
      </w:r>
      <w:r>
        <w:rPr>
          <w:noProof/>
        </w:rPr>
        <w:t>445</w:t>
      </w:r>
      <w:r>
        <w:rPr>
          <w:noProof/>
        </w:rPr>
        <w:fldChar w:fldCharType="end"/>
      </w:r>
    </w:p>
    <w:p w14:paraId="45840F05" w14:textId="14AF2726"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D642CC">
        <w:rPr>
          <w:noProof/>
          <w:lang w:val="en-US"/>
        </w:rPr>
        <w:t xml:space="preserve"> removal of a regroup using preconfigured group</w:t>
      </w:r>
      <w:r>
        <w:rPr>
          <w:noProof/>
        </w:rPr>
        <w:tab/>
      </w:r>
      <w:r>
        <w:rPr>
          <w:noProof/>
        </w:rPr>
        <w:fldChar w:fldCharType="begin" w:fldLock="1"/>
      </w:r>
      <w:r>
        <w:rPr>
          <w:noProof/>
        </w:rPr>
        <w:instrText xml:space="preserve"> PAGEREF _Toc131379127 \h </w:instrText>
      </w:r>
      <w:r>
        <w:rPr>
          <w:noProof/>
        </w:rPr>
      </w:r>
      <w:r>
        <w:rPr>
          <w:noProof/>
        </w:rPr>
        <w:fldChar w:fldCharType="separate"/>
      </w:r>
      <w:r>
        <w:rPr>
          <w:noProof/>
        </w:rPr>
        <w:t>446</w:t>
      </w:r>
      <w:r>
        <w:rPr>
          <w:noProof/>
        </w:rPr>
        <w:fldChar w:fldCharType="end"/>
      </w:r>
    </w:p>
    <w:p w14:paraId="76411724" w14:textId="4618F9D7" w:rsidR="00A660FE" w:rsidRDefault="00A660FE">
      <w:pPr>
        <w:pStyle w:val="TOC3"/>
        <w:rPr>
          <w:rFonts w:asciiTheme="minorHAnsi" w:eastAsiaTheme="minorEastAsia" w:hAnsiTheme="minorHAnsi" w:cstheme="minorBidi"/>
          <w:noProof/>
          <w:sz w:val="22"/>
          <w:szCs w:val="22"/>
          <w:lang w:eastAsia="en-GB"/>
        </w:rPr>
      </w:pPr>
      <w:r>
        <w:rPr>
          <w:noProof/>
        </w:rPr>
        <w:t>23.2</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Participating MCData function procedures</w:t>
      </w:r>
      <w:r>
        <w:rPr>
          <w:noProof/>
        </w:rPr>
        <w:tab/>
      </w:r>
      <w:r>
        <w:rPr>
          <w:noProof/>
        </w:rPr>
        <w:fldChar w:fldCharType="begin" w:fldLock="1"/>
      </w:r>
      <w:r>
        <w:rPr>
          <w:noProof/>
        </w:rPr>
        <w:instrText xml:space="preserve"> PAGEREF _Toc131379128 \h </w:instrText>
      </w:r>
      <w:r>
        <w:rPr>
          <w:noProof/>
        </w:rPr>
      </w:r>
      <w:r>
        <w:rPr>
          <w:noProof/>
        </w:rPr>
        <w:fldChar w:fldCharType="separate"/>
      </w:r>
      <w:r>
        <w:rPr>
          <w:noProof/>
        </w:rPr>
        <w:t>446</w:t>
      </w:r>
      <w:r>
        <w:rPr>
          <w:noProof/>
        </w:rPr>
        <w:fldChar w:fldCharType="end"/>
      </w:r>
    </w:p>
    <w:p w14:paraId="3A21C899" w14:textId="7921A3EF"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.2.1</w:t>
      </w:r>
      <w:r>
        <w:rPr>
          <w:rFonts w:asciiTheme="minorHAnsi" w:eastAsiaTheme="minorEastAsia" w:hAnsiTheme="minorHAnsi" w:cstheme="minorBidi"/>
          <w:noProof/>
          <w:sz w:val="22"/>
          <w:szCs w:val="22"/>
          <w:lang w:eastAsia="en-GB"/>
        </w:rPr>
        <w:tab/>
      </w:r>
      <w:r w:rsidRPr="00D642CC">
        <w:rPr>
          <w:noProof/>
          <w:lang w:val="en-US"/>
        </w:rPr>
        <w:t>General</w:t>
      </w:r>
      <w:r>
        <w:rPr>
          <w:noProof/>
        </w:rPr>
        <w:tab/>
      </w:r>
      <w:r>
        <w:rPr>
          <w:noProof/>
        </w:rPr>
        <w:fldChar w:fldCharType="begin" w:fldLock="1"/>
      </w:r>
      <w:r>
        <w:rPr>
          <w:noProof/>
        </w:rPr>
        <w:instrText xml:space="preserve"> PAGEREF _Toc131379129 \h </w:instrText>
      </w:r>
      <w:r>
        <w:rPr>
          <w:noProof/>
        </w:rPr>
      </w:r>
      <w:r>
        <w:rPr>
          <w:noProof/>
        </w:rPr>
        <w:fldChar w:fldCharType="separate"/>
      </w:r>
      <w:r>
        <w:rPr>
          <w:noProof/>
        </w:rPr>
        <w:t>446</w:t>
      </w:r>
      <w:r>
        <w:rPr>
          <w:noProof/>
        </w:rPr>
        <w:fldChar w:fldCharType="end"/>
      </w:r>
    </w:p>
    <w:p w14:paraId="3D196DA0" w14:textId="252ED5A4"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.2.2</w:t>
      </w:r>
      <w:r>
        <w:rPr>
          <w:rFonts w:asciiTheme="minorHAnsi" w:eastAsiaTheme="minorEastAsia" w:hAnsiTheme="minorHAnsi" w:cstheme="minorBidi"/>
          <w:noProof/>
          <w:sz w:val="22"/>
          <w:szCs w:val="22"/>
          <w:lang w:eastAsia="en-GB"/>
        </w:rPr>
        <w:tab/>
      </w:r>
      <w:r w:rsidRPr="00D642CC">
        <w:rPr>
          <w:noProof/>
          <w:lang w:val="en-US"/>
        </w:rPr>
        <w:t>Requesting a group regroup using a preconfigured group</w:t>
      </w:r>
      <w:r>
        <w:rPr>
          <w:noProof/>
        </w:rPr>
        <w:tab/>
      </w:r>
      <w:r>
        <w:rPr>
          <w:noProof/>
        </w:rPr>
        <w:fldChar w:fldCharType="begin" w:fldLock="1"/>
      </w:r>
      <w:r>
        <w:rPr>
          <w:noProof/>
        </w:rPr>
        <w:instrText xml:space="preserve"> PAGEREF _Toc131379130 \h </w:instrText>
      </w:r>
      <w:r>
        <w:rPr>
          <w:noProof/>
        </w:rPr>
      </w:r>
      <w:r>
        <w:rPr>
          <w:noProof/>
        </w:rPr>
        <w:fldChar w:fldCharType="separate"/>
      </w:r>
      <w:r>
        <w:rPr>
          <w:noProof/>
        </w:rPr>
        <w:t>446</w:t>
      </w:r>
      <w:r>
        <w:rPr>
          <w:noProof/>
        </w:rPr>
        <w:fldChar w:fldCharType="end"/>
      </w:r>
    </w:p>
    <w:p w14:paraId="138F5703" w14:textId="4016CA29"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.2.3</w:t>
      </w:r>
      <w:r>
        <w:rPr>
          <w:rFonts w:asciiTheme="minorHAnsi" w:eastAsiaTheme="minorEastAsia" w:hAnsiTheme="minorHAnsi" w:cstheme="minorBidi"/>
          <w:noProof/>
          <w:sz w:val="22"/>
          <w:szCs w:val="22"/>
          <w:lang w:eastAsia="en-GB"/>
        </w:rPr>
        <w:tab/>
      </w:r>
      <w:r w:rsidRPr="00D642CC">
        <w:rPr>
          <w:noProof/>
          <w:lang w:val="en-US"/>
        </w:rPr>
        <w:t>Removing a regroup using preconfigured group</w:t>
      </w:r>
      <w:r>
        <w:rPr>
          <w:noProof/>
        </w:rPr>
        <w:tab/>
      </w:r>
      <w:r>
        <w:rPr>
          <w:noProof/>
        </w:rPr>
        <w:fldChar w:fldCharType="begin" w:fldLock="1"/>
      </w:r>
      <w:r>
        <w:rPr>
          <w:noProof/>
        </w:rPr>
        <w:instrText xml:space="preserve"> PAGEREF _Toc131379131 \h </w:instrText>
      </w:r>
      <w:r>
        <w:rPr>
          <w:noProof/>
        </w:rPr>
      </w:r>
      <w:r>
        <w:rPr>
          <w:noProof/>
        </w:rPr>
        <w:fldChar w:fldCharType="separate"/>
      </w:r>
      <w:r>
        <w:rPr>
          <w:noProof/>
        </w:rPr>
        <w:t>447</w:t>
      </w:r>
      <w:r>
        <w:rPr>
          <w:noProof/>
        </w:rPr>
        <w:fldChar w:fldCharType="end"/>
      </w:r>
    </w:p>
    <w:p w14:paraId="7D09D74B" w14:textId="140B9CD6"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.2.4</w:t>
      </w:r>
      <w:r>
        <w:rPr>
          <w:rFonts w:asciiTheme="minorHAnsi" w:eastAsiaTheme="minorEastAsia" w:hAnsiTheme="minorHAnsi" w:cstheme="minorBidi"/>
          <w:noProof/>
          <w:sz w:val="22"/>
          <w:szCs w:val="22"/>
          <w:lang w:eastAsia="en-GB"/>
        </w:rPr>
        <w:tab/>
      </w:r>
      <w:r w:rsidRPr="00D642CC">
        <w:rPr>
          <w:noProof/>
          <w:lang w:val="en-US"/>
        </w:rPr>
        <w:t>Notification of creation of a regroup using preconfigured group</w:t>
      </w:r>
      <w:r>
        <w:rPr>
          <w:noProof/>
        </w:rPr>
        <w:tab/>
      </w:r>
      <w:r>
        <w:rPr>
          <w:noProof/>
        </w:rPr>
        <w:fldChar w:fldCharType="begin" w:fldLock="1"/>
      </w:r>
      <w:r>
        <w:rPr>
          <w:noProof/>
        </w:rPr>
        <w:instrText xml:space="preserve"> PAGEREF _Toc131379132 \h </w:instrText>
      </w:r>
      <w:r>
        <w:rPr>
          <w:noProof/>
        </w:rPr>
      </w:r>
      <w:r>
        <w:rPr>
          <w:noProof/>
        </w:rPr>
        <w:fldChar w:fldCharType="separate"/>
      </w:r>
      <w:r>
        <w:rPr>
          <w:noProof/>
        </w:rPr>
        <w:t>449</w:t>
      </w:r>
      <w:r>
        <w:rPr>
          <w:noProof/>
        </w:rPr>
        <w:fldChar w:fldCharType="end"/>
      </w:r>
    </w:p>
    <w:p w14:paraId="7D9543D7" w14:textId="50E09699"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.2.5</w:t>
      </w:r>
      <w:r>
        <w:rPr>
          <w:rFonts w:asciiTheme="minorHAnsi" w:eastAsiaTheme="minorEastAsia" w:hAnsiTheme="minorHAnsi" w:cstheme="minorBidi"/>
          <w:noProof/>
          <w:sz w:val="22"/>
          <w:szCs w:val="22"/>
          <w:lang w:eastAsia="en-GB"/>
        </w:rPr>
        <w:tab/>
      </w:r>
      <w:r w:rsidRPr="00D642CC">
        <w:rPr>
          <w:noProof/>
          <w:lang w:val="en-US"/>
        </w:rPr>
        <w:t>Notification of removal of a regroup using preconfigured group</w:t>
      </w:r>
      <w:r>
        <w:rPr>
          <w:noProof/>
        </w:rPr>
        <w:tab/>
      </w:r>
      <w:r>
        <w:rPr>
          <w:noProof/>
        </w:rPr>
        <w:fldChar w:fldCharType="begin" w:fldLock="1"/>
      </w:r>
      <w:r>
        <w:rPr>
          <w:noProof/>
        </w:rPr>
        <w:instrText xml:space="preserve"> PAGEREF _Toc131379133 \h </w:instrText>
      </w:r>
      <w:r>
        <w:rPr>
          <w:noProof/>
        </w:rPr>
      </w:r>
      <w:r>
        <w:rPr>
          <w:noProof/>
        </w:rPr>
        <w:fldChar w:fldCharType="separate"/>
      </w:r>
      <w:r>
        <w:rPr>
          <w:noProof/>
        </w:rPr>
        <w:t>449</w:t>
      </w:r>
      <w:r>
        <w:rPr>
          <w:noProof/>
        </w:rPr>
        <w:fldChar w:fldCharType="end"/>
      </w:r>
    </w:p>
    <w:p w14:paraId="62588903" w14:textId="60E3E561" w:rsidR="00A660FE" w:rsidRDefault="00A660FE">
      <w:pPr>
        <w:pStyle w:val="TOC3"/>
        <w:rPr>
          <w:rFonts w:asciiTheme="minorHAnsi" w:eastAsiaTheme="minorEastAsia" w:hAnsiTheme="minorHAnsi" w:cstheme="minorBidi"/>
          <w:noProof/>
          <w:sz w:val="22"/>
          <w:szCs w:val="22"/>
          <w:lang w:eastAsia="en-GB"/>
        </w:rPr>
      </w:pPr>
      <w:r>
        <w:rPr>
          <w:noProof/>
        </w:rPr>
        <w:t>23.2</w:t>
      </w:r>
      <w:r w:rsidRPr="00D642CC">
        <w:rPr>
          <w:noProof/>
          <w:lang w:val="en-US"/>
        </w:rPr>
        <w:t>.3</w:t>
      </w:r>
      <w:r>
        <w:rPr>
          <w:rFonts w:asciiTheme="minorHAnsi" w:eastAsiaTheme="minorEastAsia" w:hAnsiTheme="minorHAnsi" w:cstheme="minorBidi"/>
          <w:noProof/>
          <w:sz w:val="22"/>
          <w:szCs w:val="22"/>
          <w:lang w:eastAsia="en-GB"/>
        </w:rPr>
        <w:tab/>
      </w:r>
      <w:r w:rsidRPr="00D642CC">
        <w:rPr>
          <w:noProof/>
          <w:lang w:val="en-US"/>
        </w:rPr>
        <w:t>Controlling MCData function procedures</w:t>
      </w:r>
      <w:r>
        <w:rPr>
          <w:noProof/>
        </w:rPr>
        <w:tab/>
      </w:r>
      <w:r>
        <w:rPr>
          <w:noProof/>
        </w:rPr>
        <w:fldChar w:fldCharType="begin" w:fldLock="1"/>
      </w:r>
      <w:r>
        <w:rPr>
          <w:noProof/>
        </w:rPr>
        <w:instrText xml:space="preserve"> PAGEREF _Toc131379134 \h </w:instrText>
      </w:r>
      <w:r>
        <w:rPr>
          <w:noProof/>
        </w:rPr>
      </w:r>
      <w:r>
        <w:rPr>
          <w:noProof/>
        </w:rPr>
        <w:fldChar w:fldCharType="separate"/>
      </w:r>
      <w:r>
        <w:rPr>
          <w:noProof/>
        </w:rPr>
        <w:t>450</w:t>
      </w:r>
      <w:r>
        <w:rPr>
          <w:noProof/>
        </w:rPr>
        <w:fldChar w:fldCharType="end"/>
      </w:r>
    </w:p>
    <w:p w14:paraId="798D264E" w14:textId="49ADAD5C"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.3.1</w:t>
      </w:r>
      <w:r>
        <w:rPr>
          <w:rFonts w:asciiTheme="minorHAnsi" w:eastAsiaTheme="minorEastAsia" w:hAnsiTheme="minorHAnsi" w:cstheme="minorBidi"/>
          <w:noProof/>
          <w:sz w:val="22"/>
          <w:szCs w:val="22"/>
          <w:lang w:eastAsia="en-GB"/>
        </w:rPr>
        <w:tab/>
      </w:r>
      <w:r w:rsidRPr="00D642CC">
        <w:rPr>
          <w:noProof/>
          <w:lang w:val="en-US"/>
        </w:rPr>
        <w:t>Request to create a group regroup using preconfigured group</w:t>
      </w:r>
      <w:r>
        <w:rPr>
          <w:noProof/>
        </w:rPr>
        <w:tab/>
      </w:r>
      <w:r>
        <w:rPr>
          <w:noProof/>
        </w:rPr>
        <w:fldChar w:fldCharType="begin" w:fldLock="1"/>
      </w:r>
      <w:r>
        <w:rPr>
          <w:noProof/>
        </w:rPr>
        <w:instrText xml:space="preserve"> PAGEREF _Toc131379135 \h </w:instrText>
      </w:r>
      <w:r>
        <w:rPr>
          <w:noProof/>
        </w:rPr>
      </w:r>
      <w:r>
        <w:rPr>
          <w:noProof/>
        </w:rPr>
        <w:fldChar w:fldCharType="separate"/>
      </w:r>
      <w:r>
        <w:rPr>
          <w:noProof/>
        </w:rPr>
        <w:t>450</w:t>
      </w:r>
      <w:r>
        <w:rPr>
          <w:noProof/>
        </w:rPr>
        <w:fldChar w:fldCharType="end"/>
      </w:r>
    </w:p>
    <w:p w14:paraId="370385F5" w14:textId="19410691"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.3.2</w:t>
      </w:r>
      <w:r>
        <w:rPr>
          <w:rFonts w:asciiTheme="minorHAnsi" w:eastAsiaTheme="minorEastAsia" w:hAnsiTheme="minorHAnsi" w:cstheme="minorBidi"/>
          <w:noProof/>
          <w:sz w:val="22"/>
          <w:szCs w:val="22"/>
          <w:lang w:eastAsia="en-GB"/>
        </w:rPr>
        <w:tab/>
      </w:r>
      <w:r w:rsidRPr="00D642CC">
        <w:rPr>
          <w:noProof/>
          <w:lang w:val="en-US"/>
        </w:rPr>
        <w:t>Request to remove a regroup using preconfigured group</w:t>
      </w:r>
      <w:r>
        <w:rPr>
          <w:noProof/>
        </w:rPr>
        <w:tab/>
      </w:r>
      <w:r>
        <w:rPr>
          <w:noProof/>
        </w:rPr>
        <w:fldChar w:fldCharType="begin" w:fldLock="1"/>
      </w:r>
      <w:r>
        <w:rPr>
          <w:noProof/>
        </w:rPr>
        <w:instrText xml:space="preserve"> PAGEREF _Toc131379136 \h </w:instrText>
      </w:r>
      <w:r>
        <w:rPr>
          <w:noProof/>
        </w:rPr>
      </w:r>
      <w:r>
        <w:rPr>
          <w:noProof/>
        </w:rPr>
        <w:fldChar w:fldCharType="separate"/>
      </w:r>
      <w:r>
        <w:rPr>
          <w:noProof/>
        </w:rPr>
        <w:t>452</w:t>
      </w:r>
      <w:r>
        <w:rPr>
          <w:noProof/>
        </w:rPr>
        <w:fldChar w:fldCharType="end"/>
      </w:r>
    </w:p>
    <w:p w14:paraId="1D36D927" w14:textId="0E496802"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.3.3</w:t>
      </w:r>
      <w:r>
        <w:rPr>
          <w:rFonts w:asciiTheme="minorHAnsi" w:eastAsiaTheme="minorEastAsia" w:hAnsiTheme="minorHAnsi" w:cstheme="minorBidi"/>
          <w:noProof/>
          <w:sz w:val="22"/>
          <w:szCs w:val="22"/>
          <w:lang w:eastAsia="en-GB"/>
        </w:rPr>
        <w:tab/>
      </w:r>
      <w:r w:rsidRPr="00D642CC">
        <w:rPr>
          <w:noProof/>
          <w:lang w:val="en-US"/>
        </w:rPr>
        <w:t>Decision to remove a regroup using preconfigured group</w:t>
      </w:r>
      <w:r>
        <w:rPr>
          <w:noProof/>
        </w:rPr>
        <w:tab/>
      </w:r>
      <w:r>
        <w:rPr>
          <w:noProof/>
        </w:rPr>
        <w:fldChar w:fldCharType="begin" w:fldLock="1"/>
      </w:r>
      <w:r>
        <w:rPr>
          <w:noProof/>
        </w:rPr>
        <w:instrText xml:space="preserve"> PAGEREF _Toc131379137 \h </w:instrText>
      </w:r>
      <w:r>
        <w:rPr>
          <w:noProof/>
        </w:rPr>
      </w:r>
      <w:r>
        <w:rPr>
          <w:noProof/>
        </w:rPr>
        <w:fldChar w:fldCharType="separate"/>
      </w:r>
      <w:r>
        <w:rPr>
          <w:noProof/>
        </w:rPr>
        <w:t>454</w:t>
      </w:r>
      <w:r>
        <w:rPr>
          <w:noProof/>
        </w:rPr>
        <w:fldChar w:fldCharType="end"/>
      </w:r>
    </w:p>
    <w:p w14:paraId="5C357C24" w14:textId="645B6F9A" w:rsidR="00A660FE" w:rsidRDefault="00A660FE">
      <w:pPr>
        <w:pStyle w:val="TOC3"/>
        <w:rPr>
          <w:rFonts w:asciiTheme="minorHAnsi" w:eastAsiaTheme="minorEastAsia" w:hAnsiTheme="minorHAnsi" w:cstheme="minorBidi"/>
          <w:noProof/>
          <w:sz w:val="22"/>
          <w:szCs w:val="22"/>
          <w:lang w:eastAsia="en-GB"/>
        </w:rPr>
      </w:pPr>
      <w:r>
        <w:rPr>
          <w:noProof/>
        </w:rPr>
        <w:lastRenderedPageBreak/>
        <w:t>23.2</w:t>
      </w:r>
      <w:r w:rsidRPr="00D642CC">
        <w:rPr>
          <w:noProof/>
          <w:lang w:val="en-US"/>
        </w:rPr>
        <w:t>.4</w:t>
      </w:r>
      <w:r>
        <w:rPr>
          <w:rFonts w:asciiTheme="minorHAnsi" w:eastAsiaTheme="minorEastAsia" w:hAnsiTheme="minorHAnsi" w:cstheme="minorBidi"/>
          <w:noProof/>
          <w:sz w:val="22"/>
          <w:szCs w:val="22"/>
          <w:lang w:eastAsia="en-GB"/>
        </w:rPr>
        <w:tab/>
      </w:r>
      <w:r w:rsidRPr="00D642CC">
        <w:rPr>
          <w:noProof/>
          <w:lang w:val="en-US"/>
        </w:rPr>
        <w:t>Non-controlling MCData function procedures</w:t>
      </w:r>
      <w:r>
        <w:rPr>
          <w:noProof/>
        </w:rPr>
        <w:tab/>
      </w:r>
      <w:r>
        <w:rPr>
          <w:noProof/>
        </w:rPr>
        <w:fldChar w:fldCharType="begin" w:fldLock="1"/>
      </w:r>
      <w:r>
        <w:rPr>
          <w:noProof/>
        </w:rPr>
        <w:instrText xml:space="preserve"> PAGEREF _Toc131379138 \h </w:instrText>
      </w:r>
      <w:r>
        <w:rPr>
          <w:noProof/>
        </w:rPr>
      </w:r>
      <w:r>
        <w:rPr>
          <w:noProof/>
        </w:rPr>
        <w:fldChar w:fldCharType="separate"/>
      </w:r>
      <w:r>
        <w:rPr>
          <w:noProof/>
        </w:rPr>
        <w:t>455</w:t>
      </w:r>
      <w:r>
        <w:rPr>
          <w:noProof/>
        </w:rPr>
        <w:fldChar w:fldCharType="end"/>
      </w:r>
    </w:p>
    <w:p w14:paraId="0AE85C27" w14:textId="0C37A81B"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.4.1</w:t>
      </w:r>
      <w:r>
        <w:rPr>
          <w:rFonts w:asciiTheme="minorHAnsi" w:eastAsiaTheme="minorEastAsia" w:hAnsiTheme="minorHAnsi" w:cstheme="minorBidi"/>
          <w:noProof/>
          <w:sz w:val="22"/>
          <w:szCs w:val="22"/>
          <w:lang w:eastAsia="en-GB"/>
        </w:rPr>
        <w:tab/>
      </w:r>
      <w:r w:rsidRPr="00D642CC">
        <w:rPr>
          <w:noProof/>
          <w:lang w:val="en-US"/>
        </w:rPr>
        <w:t>Notification of creation of a group regroup using preconfigured group</w:t>
      </w:r>
      <w:r>
        <w:rPr>
          <w:noProof/>
        </w:rPr>
        <w:tab/>
      </w:r>
      <w:r>
        <w:rPr>
          <w:noProof/>
        </w:rPr>
        <w:fldChar w:fldCharType="begin" w:fldLock="1"/>
      </w:r>
      <w:r>
        <w:rPr>
          <w:noProof/>
        </w:rPr>
        <w:instrText xml:space="preserve"> PAGEREF _Toc131379139 \h </w:instrText>
      </w:r>
      <w:r>
        <w:rPr>
          <w:noProof/>
        </w:rPr>
      </w:r>
      <w:r>
        <w:rPr>
          <w:noProof/>
        </w:rPr>
        <w:fldChar w:fldCharType="separate"/>
      </w:r>
      <w:r>
        <w:rPr>
          <w:noProof/>
        </w:rPr>
        <w:t>455</w:t>
      </w:r>
      <w:r>
        <w:rPr>
          <w:noProof/>
        </w:rPr>
        <w:fldChar w:fldCharType="end"/>
      </w:r>
    </w:p>
    <w:p w14:paraId="0F240D4D" w14:textId="3298A910"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.4.2</w:t>
      </w:r>
      <w:r>
        <w:rPr>
          <w:rFonts w:asciiTheme="minorHAnsi" w:eastAsiaTheme="minorEastAsia" w:hAnsiTheme="minorHAnsi" w:cstheme="minorBidi"/>
          <w:noProof/>
          <w:sz w:val="22"/>
          <w:szCs w:val="22"/>
          <w:lang w:eastAsia="en-GB"/>
        </w:rPr>
        <w:tab/>
      </w:r>
      <w:r w:rsidRPr="00D642CC">
        <w:rPr>
          <w:noProof/>
          <w:lang w:val="en-US"/>
        </w:rPr>
        <w:t>Notification of removal of a group regroup using preconfigured group</w:t>
      </w:r>
      <w:r>
        <w:rPr>
          <w:noProof/>
        </w:rPr>
        <w:tab/>
      </w:r>
      <w:r>
        <w:rPr>
          <w:noProof/>
        </w:rPr>
        <w:fldChar w:fldCharType="begin" w:fldLock="1"/>
      </w:r>
      <w:r>
        <w:rPr>
          <w:noProof/>
        </w:rPr>
        <w:instrText xml:space="preserve"> PAGEREF _Toc131379140 \h </w:instrText>
      </w:r>
      <w:r>
        <w:rPr>
          <w:noProof/>
        </w:rPr>
      </w:r>
      <w:r>
        <w:rPr>
          <w:noProof/>
        </w:rPr>
        <w:fldChar w:fldCharType="separate"/>
      </w:r>
      <w:r>
        <w:rPr>
          <w:noProof/>
        </w:rPr>
        <w:t>456</w:t>
      </w:r>
      <w:r>
        <w:rPr>
          <w:noProof/>
        </w:rPr>
        <w:fldChar w:fldCharType="end"/>
      </w:r>
    </w:p>
    <w:p w14:paraId="751F013C" w14:textId="6ED6EE33" w:rsidR="00A660FE" w:rsidRDefault="00A660FE">
      <w:pPr>
        <w:pStyle w:val="TOC4"/>
        <w:rPr>
          <w:rFonts w:asciiTheme="minorHAnsi" w:eastAsiaTheme="minorEastAsia" w:hAnsiTheme="minorHAnsi" w:cstheme="minorBidi"/>
          <w:noProof/>
          <w:sz w:val="22"/>
          <w:szCs w:val="22"/>
          <w:lang w:eastAsia="en-GB"/>
        </w:rPr>
      </w:pPr>
      <w:r>
        <w:rPr>
          <w:noProof/>
        </w:rPr>
        <w:t>23.2</w:t>
      </w:r>
      <w:r w:rsidRPr="00D642CC">
        <w:rPr>
          <w:noProof/>
          <w:lang w:val="en-US"/>
        </w:rPr>
        <w:t>.4.3</w:t>
      </w:r>
      <w:r>
        <w:rPr>
          <w:rFonts w:asciiTheme="minorHAnsi" w:eastAsiaTheme="minorEastAsia" w:hAnsiTheme="minorHAnsi" w:cstheme="minorBidi"/>
          <w:noProof/>
          <w:sz w:val="22"/>
          <w:szCs w:val="22"/>
          <w:lang w:eastAsia="en-GB"/>
        </w:rPr>
        <w:tab/>
      </w:r>
      <w:r w:rsidRPr="00D642CC">
        <w:rPr>
          <w:noProof/>
          <w:lang w:val="en-US"/>
        </w:rPr>
        <w:t>Notification of additional members of a group regroup using preconfigured group</w:t>
      </w:r>
      <w:r>
        <w:rPr>
          <w:noProof/>
        </w:rPr>
        <w:tab/>
      </w:r>
      <w:r>
        <w:rPr>
          <w:noProof/>
        </w:rPr>
        <w:fldChar w:fldCharType="begin" w:fldLock="1"/>
      </w:r>
      <w:r>
        <w:rPr>
          <w:noProof/>
        </w:rPr>
        <w:instrText xml:space="preserve"> PAGEREF _Toc131379141 \h </w:instrText>
      </w:r>
      <w:r>
        <w:rPr>
          <w:noProof/>
        </w:rPr>
      </w:r>
      <w:r>
        <w:rPr>
          <w:noProof/>
        </w:rPr>
        <w:fldChar w:fldCharType="separate"/>
      </w:r>
      <w:r>
        <w:rPr>
          <w:noProof/>
        </w:rPr>
        <w:t>457</w:t>
      </w:r>
      <w:r>
        <w:rPr>
          <w:noProof/>
        </w:rPr>
        <w:fldChar w:fldCharType="end"/>
      </w:r>
    </w:p>
    <w:p w14:paraId="417F58D4" w14:textId="7E589F79" w:rsidR="00A660FE" w:rsidRDefault="00A660FE">
      <w:pPr>
        <w:pStyle w:val="TOC2"/>
        <w:rPr>
          <w:rFonts w:asciiTheme="minorHAnsi" w:eastAsiaTheme="minorEastAsia" w:hAnsiTheme="minorHAnsi" w:cstheme="minorBidi"/>
          <w:noProof/>
          <w:sz w:val="22"/>
          <w:szCs w:val="22"/>
          <w:lang w:eastAsia="en-GB"/>
        </w:rPr>
      </w:pPr>
      <w:r>
        <w:rPr>
          <w:noProof/>
        </w:rPr>
        <w:t>23.</w:t>
      </w:r>
      <w:r w:rsidRPr="00D642CC">
        <w:rPr>
          <w:noProof/>
          <w:lang w:val="en-US"/>
        </w:rPr>
        <w:t>3</w:t>
      </w:r>
      <w:r>
        <w:rPr>
          <w:rFonts w:asciiTheme="minorHAnsi" w:eastAsiaTheme="minorEastAsia" w:hAnsiTheme="minorHAnsi" w:cstheme="minorBidi"/>
          <w:noProof/>
          <w:sz w:val="22"/>
          <w:szCs w:val="22"/>
          <w:lang w:eastAsia="en-GB"/>
        </w:rPr>
        <w:tab/>
      </w:r>
      <w:r w:rsidRPr="00D642CC">
        <w:rPr>
          <w:noProof/>
          <w:lang w:val="en-US"/>
        </w:rPr>
        <w:t>User regroup using a preconfigured group</w:t>
      </w:r>
      <w:r>
        <w:rPr>
          <w:noProof/>
        </w:rPr>
        <w:tab/>
      </w:r>
      <w:r>
        <w:rPr>
          <w:noProof/>
        </w:rPr>
        <w:fldChar w:fldCharType="begin" w:fldLock="1"/>
      </w:r>
      <w:r>
        <w:rPr>
          <w:noProof/>
        </w:rPr>
        <w:instrText xml:space="preserve"> PAGEREF _Toc131379142 \h </w:instrText>
      </w:r>
      <w:r>
        <w:rPr>
          <w:noProof/>
        </w:rPr>
      </w:r>
      <w:r>
        <w:rPr>
          <w:noProof/>
        </w:rPr>
        <w:fldChar w:fldCharType="separate"/>
      </w:r>
      <w:r>
        <w:rPr>
          <w:noProof/>
        </w:rPr>
        <w:t>457</w:t>
      </w:r>
      <w:r>
        <w:rPr>
          <w:noProof/>
        </w:rPr>
        <w:fldChar w:fldCharType="end"/>
      </w:r>
    </w:p>
    <w:p w14:paraId="4D7F8492" w14:textId="6EB3BD28" w:rsidR="00A660FE" w:rsidRDefault="00A660FE">
      <w:pPr>
        <w:pStyle w:val="TOC3"/>
        <w:rPr>
          <w:rFonts w:asciiTheme="minorHAnsi" w:eastAsiaTheme="minorEastAsia" w:hAnsiTheme="minorHAnsi" w:cstheme="minorBidi"/>
          <w:noProof/>
          <w:sz w:val="22"/>
          <w:szCs w:val="22"/>
          <w:lang w:eastAsia="en-GB"/>
        </w:rPr>
      </w:pPr>
      <w:r>
        <w:rPr>
          <w:noProof/>
        </w:rPr>
        <w:t>23.3</w:t>
      </w:r>
      <w:r w:rsidRPr="00D642CC">
        <w:rPr>
          <w:noProof/>
          <w:lang w:val="en-US"/>
        </w:rPr>
        <w:t>.1</w:t>
      </w:r>
      <w:r>
        <w:rPr>
          <w:rFonts w:asciiTheme="minorHAnsi" w:eastAsiaTheme="minorEastAsia" w:hAnsiTheme="minorHAnsi" w:cstheme="minorBidi"/>
          <w:noProof/>
          <w:sz w:val="22"/>
          <w:szCs w:val="22"/>
          <w:lang w:eastAsia="en-GB"/>
        </w:rPr>
        <w:tab/>
      </w:r>
      <w:r w:rsidRPr="00D642CC">
        <w:rPr>
          <w:noProof/>
          <w:lang w:val="en-US"/>
        </w:rPr>
        <w:t>Client procedures</w:t>
      </w:r>
      <w:r>
        <w:rPr>
          <w:noProof/>
        </w:rPr>
        <w:tab/>
      </w:r>
      <w:r>
        <w:rPr>
          <w:noProof/>
        </w:rPr>
        <w:fldChar w:fldCharType="begin" w:fldLock="1"/>
      </w:r>
      <w:r>
        <w:rPr>
          <w:noProof/>
        </w:rPr>
        <w:instrText xml:space="preserve"> PAGEREF _Toc131379143 \h </w:instrText>
      </w:r>
      <w:r>
        <w:rPr>
          <w:noProof/>
        </w:rPr>
      </w:r>
      <w:r>
        <w:rPr>
          <w:noProof/>
        </w:rPr>
        <w:fldChar w:fldCharType="separate"/>
      </w:r>
      <w:r>
        <w:rPr>
          <w:noProof/>
        </w:rPr>
        <w:t>457</w:t>
      </w:r>
      <w:r>
        <w:rPr>
          <w:noProof/>
        </w:rPr>
        <w:fldChar w:fldCharType="end"/>
      </w:r>
    </w:p>
    <w:p w14:paraId="300DC0CA" w14:textId="12F2DD6B"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.1.1</w:t>
      </w:r>
      <w:r>
        <w:rPr>
          <w:rFonts w:asciiTheme="minorHAnsi" w:eastAsiaTheme="minorEastAsia" w:hAnsiTheme="minorHAnsi" w:cstheme="minorBidi"/>
          <w:noProof/>
          <w:sz w:val="22"/>
          <w:szCs w:val="22"/>
          <w:lang w:eastAsia="en-GB"/>
        </w:rPr>
        <w:tab/>
      </w:r>
      <w:r w:rsidRPr="00D642CC">
        <w:rPr>
          <w:noProof/>
          <w:lang w:val="en-US"/>
        </w:rPr>
        <w:t>Requesting a user regroup using a preconfigured group</w:t>
      </w:r>
      <w:r>
        <w:rPr>
          <w:noProof/>
        </w:rPr>
        <w:tab/>
      </w:r>
      <w:r>
        <w:rPr>
          <w:noProof/>
        </w:rPr>
        <w:fldChar w:fldCharType="begin" w:fldLock="1"/>
      </w:r>
      <w:r>
        <w:rPr>
          <w:noProof/>
        </w:rPr>
        <w:instrText xml:space="preserve"> PAGEREF _Toc131379144 \h </w:instrText>
      </w:r>
      <w:r>
        <w:rPr>
          <w:noProof/>
        </w:rPr>
      </w:r>
      <w:r>
        <w:rPr>
          <w:noProof/>
        </w:rPr>
        <w:fldChar w:fldCharType="separate"/>
      </w:r>
      <w:r>
        <w:rPr>
          <w:noProof/>
        </w:rPr>
        <w:t>457</w:t>
      </w:r>
      <w:r>
        <w:rPr>
          <w:noProof/>
        </w:rPr>
        <w:fldChar w:fldCharType="end"/>
      </w:r>
    </w:p>
    <w:p w14:paraId="1AA9C081" w14:textId="34DF634D"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.1.2</w:t>
      </w:r>
      <w:r>
        <w:rPr>
          <w:rFonts w:asciiTheme="minorHAnsi" w:eastAsiaTheme="minorEastAsia" w:hAnsiTheme="minorHAnsi" w:cstheme="minorBidi"/>
          <w:noProof/>
          <w:sz w:val="22"/>
          <w:szCs w:val="22"/>
          <w:lang w:eastAsia="en-GB"/>
        </w:rPr>
        <w:tab/>
      </w:r>
      <w:r w:rsidRPr="00D642CC">
        <w:rPr>
          <w:noProof/>
          <w:lang w:val="en-US"/>
        </w:rPr>
        <w:t>Removing a regroup using preconfigured group</w:t>
      </w:r>
      <w:r>
        <w:rPr>
          <w:noProof/>
        </w:rPr>
        <w:tab/>
      </w:r>
      <w:r>
        <w:rPr>
          <w:noProof/>
        </w:rPr>
        <w:fldChar w:fldCharType="begin" w:fldLock="1"/>
      </w:r>
      <w:r>
        <w:rPr>
          <w:noProof/>
        </w:rPr>
        <w:instrText xml:space="preserve"> PAGEREF _Toc131379145 \h </w:instrText>
      </w:r>
      <w:r>
        <w:rPr>
          <w:noProof/>
        </w:rPr>
      </w:r>
      <w:r>
        <w:rPr>
          <w:noProof/>
        </w:rPr>
        <w:fldChar w:fldCharType="separate"/>
      </w:r>
      <w:r>
        <w:rPr>
          <w:noProof/>
        </w:rPr>
        <w:t>458</w:t>
      </w:r>
      <w:r>
        <w:rPr>
          <w:noProof/>
        </w:rPr>
        <w:fldChar w:fldCharType="end"/>
      </w:r>
    </w:p>
    <w:p w14:paraId="7D4AD466" w14:textId="430DF604"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.1.3</w:t>
      </w:r>
      <w:r>
        <w:rPr>
          <w:rFonts w:asciiTheme="minorHAnsi" w:eastAsiaTheme="minorEastAsia" w:hAnsiTheme="minorHAnsi" w:cstheme="minorBidi"/>
          <w:noProof/>
          <w:sz w:val="22"/>
          <w:szCs w:val="22"/>
          <w:lang w:eastAsia="en-GB"/>
        </w:rPr>
        <w:tab/>
      </w:r>
      <w:r w:rsidRPr="00D642CC">
        <w:rPr>
          <w:noProof/>
          <w:lang w:val="en-US"/>
        </w:rPr>
        <w:t>Creating a user regroup using preconfigured group</w:t>
      </w:r>
      <w:r>
        <w:rPr>
          <w:noProof/>
        </w:rPr>
        <w:tab/>
      </w:r>
      <w:r>
        <w:rPr>
          <w:noProof/>
        </w:rPr>
        <w:fldChar w:fldCharType="begin" w:fldLock="1"/>
      </w:r>
      <w:r>
        <w:rPr>
          <w:noProof/>
        </w:rPr>
        <w:instrText xml:space="preserve"> PAGEREF _Toc131379146 \h </w:instrText>
      </w:r>
      <w:r>
        <w:rPr>
          <w:noProof/>
        </w:rPr>
      </w:r>
      <w:r>
        <w:rPr>
          <w:noProof/>
        </w:rPr>
        <w:fldChar w:fldCharType="separate"/>
      </w:r>
      <w:r>
        <w:rPr>
          <w:noProof/>
        </w:rPr>
        <w:t>458</w:t>
      </w:r>
      <w:r>
        <w:rPr>
          <w:noProof/>
        </w:rPr>
        <w:fldChar w:fldCharType="end"/>
      </w:r>
    </w:p>
    <w:p w14:paraId="3AC34E75" w14:textId="3B8F5CD0"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.1.4</w:t>
      </w:r>
      <w:r>
        <w:rPr>
          <w:rFonts w:asciiTheme="minorHAnsi" w:eastAsiaTheme="minorEastAsia" w:hAnsiTheme="minorHAnsi" w:cstheme="minorBidi"/>
          <w:noProof/>
          <w:sz w:val="22"/>
          <w:szCs w:val="22"/>
          <w:lang w:eastAsia="en-GB"/>
        </w:rPr>
        <w:tab/>
      </w:r>
      <w:r w:rsidRPr="00D642CC">
        <w:rPr>
          <w:noProof/>
          <w:lang w:val="en-US"/>
        </w:rPr>
        <w:t>Removing a user regroup using preconfigured group</w:t>
      </w:r>
      <w:r>
        <w:rPr>
          <w:noProof/>
        </w:rPr>
        <w:tab/>
      </w:r>
      <w:r>
        <w:rPr>
          <w:noProof/>
        </w:rPr>
        <w:fldChar w:fldCharType="begin" w:fldLock="1"/>
      </w:r>
      <w:r>
        <w:rPr>
          <w:noProof/>
        </w:rPr>
        <w:instrText xml:space="preserve"> PAGEREF _Toc131379147 \h </w:instrText>
      </w:r>
      <w:r>
        <w:rPr>
          <w:noProof/>
        </w:rPr>
      </w:r>
      <w:r>
        <w:rPr>
          <w:noProof/>
        </w:rPr>
        <w:fldChar w:fldCharType="separate"/>
      </w:r>
      <w:r>
        <w:rPr>
          <w:noProof/>
        </w:rPr>
        <w:t>458</w:t>
      </w:r>
      <w:r>
        <w:rPr>
          <w:noProof/>
        </w:rPr>
        <w:fldChar w:fldCharType="end"/>
      </w:r>
    </w:p>
    <w:p w14:paraId="71A5ACA7" w14:textId="399C4DF0" w:rsidR="00A660FE" w:rsidRDefault="00A660FE">
      <w:pPr>
        <w:pStyle w:val="TOC3"/>
        <w:rPr>
          <w:rFonts w:asciiTheme="minorHAnsi" w:eastAsiaTheme="minorEastAsia" w:hAnsiTheme="minorHAnsi" w:cstheme="minorBidi"/>
          <w:noProof/>
          <w:sz w:val="22"/>
          <w:szCs w:val="22"/>
          <w:lang w:eastAsia="en-GB"/>
        </w:rPr>
      </w:pPr>
      <w:r>
        <w:rPr>
          <w:noProof/>
        </w:rPr>
        <w:t>23.3</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Participating MCData function procedures</w:t>
      </w:r>
      <w:r>
        <w:rPr>
          <w:noProof/>
        </w:rPr>
        <w:tab/>
      </w:r>
      <w:r>
        <w:rPr>
          <w:noProof/>
        </w:rPr>
        <w:fldChar w:fldCharType="begin" w:fldLock="1"/>
      </w:r>
      <w:r>
        <w:rPr>
          <w:noProof/>
        </w:rPr>
        <w:instrText xml:space="preserve"> PAGEREF _Toc131379148 \h </w:instrText>
      </w:r>
      <w:r>
        <w:rPr>
          <w:noProof/>
        </w:rPr>
      </w:r>
      <w:r>
        <w:rPr>
          <w:noProof/>
        </w:rPr>
        <w:fldChar w:fldCharType="separate"/>
      </w:r>
      <w:r>
        <w:rPr>
          <w:noProof/>
        </w:rPr>
        <w:t>459</w:t>
      </w:r>
      <w:r>
        <w:rPr>
          <w:noProof/>
        </w:rPr>
        <w:fldChar w:fldCharType="end"/>
      </w:r>
    </w:p>
    <w:p w14:paraId="7BDD6DD0" w14:textId="4EFACF41"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_Toc131379149 \h </w:instrText>
      </w:r>
      <w:r>
        <w:rPr>
          <w:noProof/>
        </w:rPr>
      </w:r>
      <w:r>
        <w:rPr>
          <w:noProof/>
        </w:rPr>
        <w:fldChar w:fldCharType="separate"/>
      </w:r>
      <w:r>
        <w:rPr>
          <w:noProof/>
        </w:rPr>
        <w:t>459</w:t>
      </w:r>
      <w:r>
        <w:rPr>
          <w:noProof/>
        </w:rPr>
        <w:fldChar w:fldCharType="end"/>
      </w:r>
    </w:p>
    <w:p w14:paraId="78CABB2C" w14:textId="71E8F05D"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.2.2</w:t>
      </w:r>
      <w:r>
        <w:rPr>
          <w:rFonts w:asciiTheme="minorHAnsi" w:eastAsiaTheme="minorEastAsia" w:hAnsiTheme="minorHAnsi" w:cstheme="minorBidi"/>
          <w:noProof/>
          <w:sz w:val="22"/>
          <w:szCs w:val="22"/>
          <w:lang w:eastAsia="en-GB"/>
        </w:rPr>
        <w:tab/>
      </w:r>
      <w:r w:rsidRPr="00D642CC">
        <w:rPr>
          <w:noProof/>
          <w:lang w:val="en-US"/>
        </w:rPr>
        <w:t>Requesting a user regroup using a preconfigured group</w:t>
      </w:r>
      <w:r>
        <w:rPr>
          <w:noProof/>
        </w:rPr>
        <w:tab/>
      </w:r>
      <w:r>
        <w:rPr>
          <w:noProof/>
        </w:rPr>
        <w:fldChar w:fldCharType="begin" w:fldLock="1"/>
      </w:r>
      <w:r>
        <w:rPr>
          <w:noProof/>
        </w:rPr>
        <w:instrText xml:space="preserve"> PAGEREF _Toc131379150 \h </w:instrText>
      </w:r>
      <w:r>
        <w:rPr>
          <w:noProof/>
        </w:rPr>
      </w:r>
      <w:r>
        <w:rPr>
          <w:noProof/>
        </w:rPr>
        <w:fldChar w:fldCharType="separate"/>
      </w:r>
      <w:r>
        <w:rPr>
          <w:noProof/>
        </w:rPr>
        <w:t>459</w:t>
      </w:r>
      <w:r>
        <w:rPr>
          <w:noProof/>
        </w:rPr>
        <w:fldChar w:fldCharType="end"/>
      </w:r>
    </w:p>
    <w:p w14:paraId="147B7582" w14:textId="12C80444"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.2.3</w:t>
      </w:r>
      <w:r>
        <w:rPr>
          <w:rFonts w:asciiTheme="minorHAnsi" w:eastAsiaTheme="minorEastAsia" w:hAnsiTheme="minorHAnsi" w:cstheme="minorBidi"/>
          <w:noProof/>
          <w:sz w:val="22"/>
          <w:szCs w:val="22"/>
          <w:lang w:eastAsia="en-GB"/>
        </w:rPr>
        <w:tab/>
      </w:r>
      <w:r w:rsidRPr="00D642CC">
        <w:rPr>
          <w:noProof/>
          <w:lang w:val="en-US"/>
        </w:rPr>
        <w:t>Removing a regroup using preconfigured group</w:t>
      </w:r>
      <w:r>
        <w:rPr>
          <w:noProof/>
        </w:rPr>
        <w:tab/>
      </w:r>
      <w:r>
        <w:rPr>
          <w:noProof/>
        </w:rPr>
        <w:fldChar w:fldCharType="begin" w:fldLock="1"/>
      </w:r>
      <w:r>
        <w:rPr>
          <w:noProof/>
        </w:rPr>
        <w:instrText xml:space="preserve"> PAGEREF _Toc131379151 \h </w:instrText>
      </w:r>
      <w:r>
        <w:rPr>
          <w:noProof/>
        </w:rPr>
      </w:r>
      <w:r>
        <w:rPr>
          <w:noProof/>
        </w:rPr>
        <w:fldChar w:fldCharType="separate"/>
      </w:r>
      <w:r>
        <w:rPr>
          <w:noProof/>
        </w:rPr>
        <w:t>460</w:t>
      </w:r>
      <w:r>
        <w:rPr>
          <w:noProof/>
        </w:rPr>
        <w:fldChar w:fldCharType="end"/>
      </w:r>
    </w:p>
    <w:p w14:paraId="5F57ACB4" w14:textId="4B3AF220"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.2.4</w:t>
      </w:r>
      <w:r>
        <w:rPr>
          <w:rFonts w:asciiTheme="minorHAnsi" w:eastAsiaTheme="minorEastAsia" w:hAnsiTheme="minorHAnsi" w:cstheme="minorBidi"/>
          <w:noProof/>
          <w:sz w:val="22"/>
          <w:szCs w:val="22"/>
          <w:lang w:eastAsia="en-GB"/>
        </w:rPr>
        <w:tab/>
      </w:r>
      <w:r w:rsidRPr="00D642CC">
        <w:rPr>
          <w:noProof/>
          <w:lang w:val="en-US"/>
        </w:rPr>
        <w:t>Notification of creation of a user regroup using preconfigured group</w:t>
      </w:r>
      <w:r>
        <w:rPr>
          <w:noProof/>
        </w:rPr>
        <w:tab/>
      </w:r>
      <w:r>
        <w:rPr>
          <w:noProof/>
        </w:rPr>
        <w:fldChar w:fldCharType="begin" w:fldLock="1"/>
      </w:r>
      <w:r>
        <w:rPr>
          <w:noProof/>
        </w:rPr>
        <w:instrText xml:space="preserve"> PAGEREF _Toc131379152 \h </w:instrText>
      </w:r>
      <w:r>
        <w:rPr>
          <w:noProof/>
        </w:rPr>
      </w:r>
      <w:r>
        <w:rPr>
          <w:noProof/>
        </w:rPr>
        <w:fldChar w:fldCharType="separate"/>
      </w:r>
      <w:r>
        <w:rPr>
          <w:noProof/>
        </w:rPr>
        <w:t>460</w:t>
      </w:r>
      <w:r>
        <w:rPr>
          <w:noProof/>
        </w:rPr>
        <w:fldChar w:fldCharType="end"/>
      </w:r>
    </w:p>
    <w:p w14:paraId="4189633C" w14:textId="1CA05EE5"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.2.5</w:t>
      </w:r>
      <w:r>
        <w:rPr>
          <w:rFonts w:asciiTheme="minorHAnsi" w:eastAsiaTheme="minorEastAsia" w:hAnsiTheme="minorHAnsi" w:cstheme="minorBidi"/>
          <w:noProof/>
          <w:sz w:val="22"/>
          <w:szCs w:val="22"/>
          <w:lang w:eastAsia="en-GB"/>
        </w:rPr>
        <w:tab/>
      </w:r>
      <w:r w:rsidRPr="00D642CC">
        <w:rPr>
          <w:noProof/>
          <w:lang w:val="en-US"/>
        </w:rPr>
        <w:t>Notification of removal of a user regroup using preconfigured group</w:t>
      </w:r>
      <w:r>
        <w:rPr>
          <w:noProof/>
        </w:rPr>
        <w:tab/>
      </w:r>
      <w:r>
        <w:rPr>
          <w:noProof/>
        </w:rPr>
        <w:fldChar w:fldCharType="begin" w:fldLock="1"/>
      </w:r>
      <w:r>
        <w:rPr>
          <w:noProof/>
        </w:rPr>
        <w:instrText xml:space="preserve"> PAGEREF _Toc131379153 \h </w:instrText>
      </w:r>
      <w:r>
        <w:rPr>
          <w:noProof/>
        </w:rPr>
      </w:r>
      <w:r>
        <w:rPr>
          <w:noProof/>
        </w:rPr>
        <w:fldChar w:fldCharType="separate"/>
      </w:r>
      <w:r>
        <w:rPr>
          <w:noProof/>
        </w:rPr>
        <w:t>461</w:t>
      </w:r>
      <w:r>
        <w:rPr>
          <w:noProof/>
        </w:rPr>
        <w:fldChar w:fldCharType="end"/>
      </w:r>
    </w:p>
    <w:p w14:paraId="4EB0D993" w14:textId="67CC03FB" w:rsidR="00A660FE" w:rsidRDefault="00A660FE">
      <w:pPr>
        <w:pStyle w:val="TOC3"/>
        <w:rPr>
          <w:rFonts w:asciiTheme="minorHAnsi" w:eastAsiaTheme="minorEastAsia" w:hAnsiTheme="minorHAnsi" w:cstheme="minorBidi"/>
          <w:noProof/>
          <w:sz w:val="22"/>
          <w:szCs w:val="22"/>
          <w:lang w:eastAsia="en-GB"/>
        </w:rPr>
      </w:pPr>
      <w:r>
        <w:rPr>
          <w:noProof/>
        </w:rPr>
        <w:t>23.3</w:t>
      </w:r>
      <w:r w:rsidRPr="00D642CC">
        <w:rPr>
          <w:noProof/>
          <w:lang w:val="en-US"/>
        </w:rPr>
        <w:t>.3</w:t>
      </w:r>
      <w:r>
        <w:rPr>
          <w:rFonts w:asciiTheme="minorHAnsi" w:eastAsiaTheme="minorEastAsia" w:hAnsiTheme="minorHAnsi" w:cstheme="minorBidi"/>
          <w:noProof/>
          <w:sz w:val="22"/>
          <w:szCs w:val="22"/>
          <w:lang w:eastAsia="en-GB"/>
        </w:rPr>
        <w:tab/>
      </w:r>
      <w:r w:rsidRPr="00D642CC">
        <w:rPr>
          <w:noProof/>
          <w:lang w:val="en-US"/>
        </w:rPr>
        <w:t>Controlling MCData function procedures</w:t>
      </w:r>
      <w:r>
        <w:rPr>
          <w:noProof/>
        </w:rPr>
        <w:tab/>
      </w:r>
      <w:r>
        <w:rPr>
          <w:noProof/>
        </w:rPr>
        <w:fldChar w:fldCharType="begin" w:fldLock="1"/>
      </w:r>
      <w:r>
        <w:rPr>
          <w:noProof/>
        </w:rPr>
        <w:instrText xml:space="preserve"> PAGEREF _Toc131379154 \h </w:instrText>
      </w:r>
      <w:r>
        <w:rPr>
          <w:noProof/>
        </w:rPr>
      </w:r>
      <w:r>
        <w:rPr>
          <w:noProof/>
        </w:rPr>
        <w:fldChar w:fldCharType="separate"/>
      </w:r>
      <w:r>
        <w:rPr>
          <w:noProof/>
        </w:rPr>
        <w:t>461</w:t>
      </w:r>
      <w:r>
        <w:rPr>
          <w:noProof/>
        </w:rPr>
        <w:fldChar w:fldCharType="end"/>
      </w:r>
    </w:p>
    <w:p w14:paraId="7197C201" w14:textId="420861A6"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.3.1</w:t>
      </w:r>
      <w:r>
        <w:rPr>
          <w:rFonts w:asciiTheme="minorHAnsi" w:eastAsiaTheme="minorEastAsia" w:hAnsiTheme="minorHAnsi" w:cstheme="minorBidi"/>
          <w:noProof/>
          <w:sz w:val="22"/>
          <w:szCs w:val="22"/>
          <w:lang w:eastAsia="en-GB"/>
        </w:rPr>
        <w:tab/>
      </w:r>
      <w:r w:rsidRPr="00D642CC">
        <w:rPr>
          <w:noProof/>
          <w:lang w:val="en-US"/>
        </w:rPr>
        <w:t>Request to create a user regroup using preconfigured group</w:t>
      </w:r>
      <w:r>
        <w:rPr>
          <w:noProof/>
        </w:rPr>
        <w:tab/>
      </w:r>
      <w:r>
        <w:rPr>
          <w:noProof/>
        </w:rPr>
        <w:fldChar w:fldCharType="begin" w:fldLock="1"/>
      </w:r>
      <w:r>
        <w:rPr>
          <w:noProof/>
        </w:rPr>
        <w:instrText xml:space="preserve"> PAGEREF _Toc131379155 \h </w:instrText>
      </w:r>
      <w:r>
        <w:rPr>
          <w:noProof/>
        </w:rPr>
      </w:r>
      <w:r>
        <w:rPr>
          <w:noProof/>
        </w:rPr>
        <w:fldChar w:fldCharType="separate"/>
      </w:r>
      <w:r>
        <w:rPr>
          <w:noProof/>
        </w:rPr>
        <w:t>461</w:t>
      </w:r>
      <w:r>
        <w:rPr>
          <w:noProof/>
        </w:rPr>
        <w:fldChar w:fldCharType="end"/>
      </w:r>
    </w:p>
    <w:p w14:paraId="65FA85E4" w14:textId="294E4131"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.3.2</w:t>
      </w:r>
      <w:r>
        <w:rPr>
          <w:rFonts w:asciiTheme="minorHAnsi" w:eastAsiaTheme="minorEastAsia" w:hAnsiTheme="minorHAnsi" w:cstheme="minorBidi"/>
          <w:noProof/>
          <w:sz w:val="22"/>
          <w:szCs w:val="22"/>
          <w:lang w:eastAsia="en-GB"/>
        </w:rPr>
        <w:tab/>
      </w:r>
      <w:r w:rsidRPr="00D642CC">
        <w:rPr>
          <w:noProof/>
          <w:lang w:val="en-US"/>
        </w:rPr>
        <w:t>Request to remove a user regroup using preconfigured group</w:t>
      </w:r>
      <w:r>
        <w:rPr>
          <w:noProof/>
        </w:rPr>
        <w:tab/>
      </w:r>
      <w:r>
        <w:rPr>
          <w:noProof/>
        </w:rPr>
        <w:fldChar w:fldCharType="begin" w:fldLock="1"/>
      </w:r>
      <w:r>
        <w:rPr>
          <w:noProof/>
        </w:rPr>
        <w:instrText xml:space="preserve"> PAGEREF _Toc131379156 \h </w:instrText>
      </w:r>
      <w:r>
        <w:rPr>
          <w:noProof/>
        </w:rPr>
      </w:r>
      <w:r>
        <w:rPr>
          <w:noProof/>
        </w:rPr>
        <w:fldChar w:fldCharType="separate"/>
      </w:r>
      <w:r>
        <w:rPr>
          <w:noProof/>
        </w:rPr>
        <w:t>463</w:t>
      </w:r>
      <w:r>
        <w:rPr>
          <w:noProof/>
        </w:rPr>
        <w:fldChar w:fldCharType="end"/>
      </w:r>
    </w:p>
    <w:p w14:paraId="56EF5A76" w14:textId="334D4AB4" w:rsidR="00A660FE" w:rsidRDefault="00A660FE">
      <w:pPr>
        <w:pStyle w:val="TOC4"/>
        <w:rPr>
          <w:rFonts w:asciiTheme="minorHAnsi" w:eastAsiaTheme="minorEastAsia" w:hAnsiTheme="minorHAnsi" w:cstheme="minorBidi"/>
          <w:noProof/>
          <w:sz w:val="22"/>
          <w:szCs w:val="22"/>
          <w:lang w:eastAsia="en-GB"/>
        </w:rPr>
      </w:pPr>
      <w:r>
        <w:rPr>
          <w:noProof/>
        </w:rPr>
        <w:t>23.3</w:t>
      </w:r>
      <w:r w:rsidRPr="00D642CC">
        <w:rPr>
          <w:noProof/>
          <w:lang w:val="en-US"/>
        </w:rPr>
        <w:t>.3.3</w:t>
      </w:r>
      <w:r>
        <w:rPr>
          <w:rFonts w:asciiTheme="minorHAnsi" w:eastAsiaTheme="minorEastAsia" w:hAnsiTheme="minorHAnsi" w:cstheme="minorBidi"/>
          <w:noProof/>
          <w:sz w:val="22"/>
          <w:szCs w:val="22"/>
          <w:lang w:eastAsia="en-GB"/>
        </w:rPr>
        <w:tab/>
      </w:r>
      <w:r w:rsidRPr="00D642CC">
        <w:rPr>
          <w:noProof/>
          <w:lang w:val="en-US"/>
        </w:rPr>
        <w:t>Decision to remove a regroup using preconfigured group</w:t>
      </w:r>
      <w:r>
        <w:rPr>
          <w:noProof/>
        </w:rPr>
        <w:tab/>
      </w:r>
      <w:r>
        <w:rPr>
          <w:noProof/>
        </w:rPr>
        <w:fldChar w:fldCharType="begin" w:fldLock="1"/>
      </w:r>
      <w:r>
        <w:rPr>
          <w:noProof/>
        </w:rPr>
        <w:instrText xml:space="preserve"> PAGEREF _Toc131379157 \h </w:instrText>
      </w:r>
      <w:r>
        <w:rPr>
          <w:noProof/>
        </w:rPr>
      </w:r>
      <w:r>
        <w:rPr>
          <w:noProof/>
        </w:rPr>
        <w:fldChar w:fldCharType="separate"/>
      </w:r>
      <w:r>
        <w:rPr>
          <w:noProof/>
        </w:rPr>
        <w:t>463</w:t>
      </w:r>
      <w:r>
        <w:rPr>
          <w:noProof/>
        </w:rPr>
        <w:fldChar w:fldCharType="end"/>
      </w:r>
    </w:p>
    <w:p w14:paraId="376E4A84" w14:textId="1C3F6174" w:rsidR="00A660FE" w:rsidRDefault="00A660FE" w:rsidP="00A660FE">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_Toc131379158 \h </w:instrText>
      </w:r>
      <w:r>
        <w:rPr>
          <w:noProof/>
        </w:rPr>
      </w:r>
      <w:r>
        <w:rPr>
          <w:noProof/>
        </w:rPr>
        <w:fldChar w:fldCharType="separate"/>
      </w:r>
      <w:r>
        <w:rPr>
          <w:noProof/>
        </w:rPr>
        <w:t>464</w:t>
      </w:r>
      <w:r>
        <w:rPr>
          <w:noProof/>
        </w:rPr>
        <w:fldChar w:fldCharType="end"/>
      </w:r>
    </w:p>
    <w:p w14:paraId="1D2D8824" w14:textId="7CD5CB01" w:rsidR="00A660FE" w:rsidRDefault="00A660FE" w:rsidP="00A660FE">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_Toc131379159 \h </w:instrText>
      </w:r>
      <w:r>
        <w:rPr>
          <w:noProof/>
        </w:rPr>
      </w:r>
      <w:r>
        <w:rPr>
          <w:noProof/>
        </w:rPr>
        <w:fldChar w:fldCharType="separate"/>
      </w:r>
      <w:r>
        <w:rPr>
          <w:noProof/>
        </w:rPr>
        <w:t>465</w:t>
      </w:r>
      <w:r>
        <w:rPr>
          <w:noProof/>
        </w:rPr>
        <w:fldChar w:fldCharType="end"/>
      </w:r>
    </w:p>
    <w:p w14:paraId="76CC8CEA" w14:textId="4D403DFC" w:rsidR="00A660FE" w:rsidRDefault="00A660F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_Toc131379160 \h </w:instrText>
      </w:r>
      <w:r>
        <w:rPr>
          <w:noProof/>
        </w:rPr>
      </w:r>
      <w:r>
        <w:rPr>
          <w:noProof/>
        </w:rPr>
        <w:fldChar w:fldCharType="separate"/>
      </w:r>
      <w:r>
        <w:rPr>
          <w:noProof/>
        </w:rPr>
        <w:t>465</w:t>
      </w:r>
      <w:r>
        <w:rPr>
          <w:noProof/>
        </w:rPr>
        <w:fldChar w:fldCharType="end"/>
      </w:r>
    </w:p>
    <w:p w14:paraId="2046E3EC" w14:textId="54150CE1" w:rsidR="00A660FE" w:rsidRDefault="00A660FE">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_Toc131379161 \h </w:instrText>
      </w:r>
      <w:r>
        <w:rPr>
          <w:noProof/>
        </w:rPr>
      </w:r>
      <w:r>
        <w:rPr>
          <w:noProof/>
        </w:rPr>
        <w:fldChar w:fldCharType="separate"/>
      </w:r>
      <w:r>
        <w:rPr>
          <w:noProof/>
        </w:rPr>
        <w:t>465</w:t>
      </w:r>
      <w:r>
        <w:rPr>
          <w:noProof/>
        </w:rPr>
        <w:fldChar w:fldCharType="end"/>
      </w:r>
    </w:p>
    <w:p w14:paraId="5AA29266" w14:textId="11CF0771" w:rsidR="00A660FE" w:rsidRDefault="00A660FE">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_Toc131379162 \h </w:instrText>
      </w:r>
      <w:r>
        <w:rPr>
          <w:noProof/>
        </w:rPr>
      </w:r>
      <w:r>
        <w:rPr>
          <w:noProof/>
        </w:rPr>
        <w:fldChar w:fldCharType="separate"/>
      </w:r>
      <w:r>
        <w:rPr>
          <w:noProof/>
        </w:rPr>
        <w:t>465</w:t>
      </w:r>
      <w:r>
        <w:rPr>
          <w:noProof/>
        </w:rPr>
        <w:fldChar w:fldCharType="end"/>
      </w:r>
    </w:p>
    <w:p w14:paraId="29D73FB4" w14:textId="24563CA2" w:rsidR="00A660FE" w:rsidRDefault="00A660FE">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_Toc131379163 \h </w:instrText>
      </w:r>
      <w:r>
        <w:rPr>
          <w:noProof/>
        </w:rPr>
      </w:r>
      <w:r>
        <w:rPr>
          <w:noProof/>
        </w:rPr>
        <w:fldChar w:fldCharType="separate"/>
      </w:r>
      <w:r>
        <w:rPr>
          <w:noProof/>
        </w:rPr>
        <w:t>466</w:t>
      </w:r>
      <w:r>
        <w:rPr>
          <w:noProof/>
        </w:rPr>
        <w:fldChar w:fldCharType="end"/>
      </w:r>
    </w:p>
    <w:p w14:paraId="41B39E67" w14:textId="6FAEF887" w:rsidR="00A660FE" w:rsidRDefault="00A660FE" w:rsidP="00A660FE">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_Toc131379164 \h </w:instrText>
      </w:r>
      <w:r>
        <w:rPr>
          <w:noProof/>
        </w:rPr>
      </w:r>
      <w:r>
        <w:rPr>
          <w:noProof/>
        </w:rPr>
        <w:fldChar w:fldCharType="separate"/>
      </w:r>
      <w:r>
        <w:rPr>
          <w:noProof/>
        </w:rPr>
        <w:t>467</w:t>
      </w:r>
      <w:r>
        <w:rPr>
          <w:noProof/>
        </w:rPr>
        <w:fldChar w:fldCharType="end"/>
      </w:r>
    </w:p>
    <w:p w14:paraId="22D0B03C" w14:textId="35A47175" w:rsidR="00A660FE" w:rsidRDefault="00A660FE">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_Toc131379165 \h </w:instrText>
      </w:r>
      <w:r>
        <w:rPr>
          <w:noProof/>
        </w:rPr>
      </w:r>
      <w:r>
        <w:rPr>
          <w:noProof/>
        </w:rPr>
        <w:fldChar w:fldCharType="separate"/>
      </w:r>
      <w:r>
        <w:rPr>
          <w:noProof/>
        </w:rPr>
        <w:t>467</w:t>
      </w:r>
      <w:r>
        <w:rPr>
          <w:noProof/>
        </w:rPr>
        <w:fldChar w:fldCharType="end"/>
      </w:r>
    </w:p>
    <w:p w14:paraId="3B05A6F8" w14:textId="037E9632" w:rsidR="00A660FE" w:rsidRDefault="00A660FE">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_Toc131379166 \h </w:instrText>
      </w:r>
      <w:r>
        <w:rPr>
          <w:noProof/>
        </w:rPr>
      </w:r>
      <w:r>
        <w:rPr>
          <w:noProof/>
        </w:rPr>
        <w:fldChar w:fldCharType="separate"/>
      </w:r>
      <w:r>
        <w:rPr>
          <w:noProof/>
        </w:rPr>
        <w:t>467</w:t>
      </w:r>
      <w:r>
        <w:rPr>
          <w:noProof/>
        </w:rPr>
        <w:fldChar w:fldCharType="end"/>
      </w:r>
    </w:p>
    <w:p w14:paraId="62E34245" w14:textId="773E26F1"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C.2.1</w:t>
      </w:r>
      <w:r>
        <w:rPr>
          <w:rFonts w:asciiTheme="minorHAnsi" w:eastAsiaTheme="minorEastAsia" w:hAnsiTheme="minorHAnsi" w:cstheme="minorBidi"/>
          <w:noProof/>
          <w:sz w:val="22"/>
          <w:szCs w:val="22"/>
          <w:lang w:eastAsia="en-GB"/>
        </w:rPr>
        <w:tab/>
      </w:r>
      <w:r w:rsidRPr="00D642CC">
        <w:rPr>
          <w:rFonts w:eastAsia="Malgun Gothic"/>
          <w:noProof/>
        </w:rPr>
        <w:t>URN</w:t>
      </w:r>
      <w:r>
        <w:rPr>
          <w:noProof/>
        </w:rPr>
        <w:tab/>
      </w:r>
      <w:r>
        <w:rPr>
          <w:noProof/>
        </w:rPr>
        <w:fldChar w:fldCharType="begin" w:fldLock="1"/>
      </w:r>
      <w:r>
        <w:rPr>
          <w:noProof/>
        </w:rPr>
        <w:instrText xml:space="preserve"> PAGEREF _Toc131379167 \h </w:instrText>
      </w:r>
      <w:r>
        <w:rPr>
          <w:noProof/>
        </w:rPr>
      </w:r>
      <w:r>
        <w:rPr>
          <w:noProof/>
        </w:rPr>
        <w:fldChar w:fldCharType="separate"/>
      </w:r>
      <w:r>
        <w:rPr>
          <w:noProof/>
        </w:rPr>
        <w:t>467</w:t>
      </w:r>
      <w:r>
        <w:rPr>
          <w:noProof/>
        </w:rPr>
        <w:fldChar w:fldCharType="end"/>
      </w:r>
    </w:p>
    <w:p w14:paraId="43724A86" w14:textId="12B9AEEC"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C.2.2</w:t>
      </w:r>
      <w:r>
        <w:rPr>
          <w:rFonts w:asciiTheme="minorHAnsi" w:eastAsiaTheme="minorEastAsia" w:hAnsiTheme="minorHAnsi" w:cstheme="minorBidi"/>
          <w:noProof/>
          <w:sz w:val="22"/>
          <w:szCs w:val="22"/>
          <w:lang w:eastAsia="en-GB"/>
        </w:rPr>
        <w:tab/>
      </w:r>
      <w:r w:rsidRPr="00D642CC">
        <w:rPr>
          <w:rFonts w:eastAsia="SimSun"/>
          <w:noProof/>
        </w:rPr>
        <w:t>Description</w:t>
      </w:r>
      <w:r>
        <w:rPr>
          <w:noProof/>
        </w:rPr>
        <w:tab/>
      </w:r>
      <w:r>
        <w:rPr>
          <w:noProof/>
        </w:rPr>
        <w:fldChar w:fldCharType="begin" w:fldLock="1"/>
      </w:r>
      <w:r>
        <w:rPr>
          <w:noProof/>
        </w:rPr>
        <w:instrText xml:space="preserve"> PAGEREF _Toc131379168 \h </w:instrText>
      </w:r>
      <w:r>
        <w:rPr>
          <w:noProof/>
        </w:rPr>
      </w:r>
      <w:r>
        <w:rPr>
          <w:noProof/>
        </w:rPr>
        <w:fldChar w:fldCharType="separate"/>
      </w:r>
      <w:r>
        <w:rPr>
          <w:noProof/>
        </w:rPr>
        <w:t>467</w:t>
      </w:r>
      <w:r>
        <w:rPr>
          <w:noProof/>
        </w:rPr>
        <w:fldChar w:fldCharType="end"/>
      </w:r>
    </w:p>
    <w:p w14:paraId="12A1E161" w14:textId="037C7BD0" w:rsidR="00A660FE" w:rsidRDefault="00A660FE">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_Toc131379169 \h </w:instrText>
      </w:r>
      <w:r>
        <w:rPr>
          <w:noProof/>
        </w:rPr>
      </w:r>
      <w:r>
        <w:rPr>
          <w:noProof/>
        </w:rPr>
        <w:fldChar w:fldCharType="separate"/>
      </w:r>
      <w:r>
        <w:rPr>
          <w:noProof/>
        </w:rPr>
        <w:t>467</w:t>
      </w:r>
      <w:r>
        <w:rPr>
          <w:noProof/>
        </w:rPr>
        <w:fldChar w:fldCharType="end"/>
      </w:r>
    </w:p>
    <w:p w14:paraId="675012E3" w14:textId="133F5556" w:rsidR="00A660FE" w:rsidRDefault="00A660FE">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_Toc131379170 \h </w:instrText>
      </w:r>
      <w:r>
        <w:rPr>
          <w:noProof/>
        </w:rPr>
      </w:r>
      <w:r>
        <w:rPr>
          <w:noProof/>
        </w:rPr>
        <w:fldChar w:fldCharType="separate"/>
      </w:r>
      <w:r>
        <w:rPr>
          <w:noProof/>
        </w:rPr>
        <w:t>467</w:t>
      </w:r>
      <w:r>
        <w:rPr>
          <w:noProof/>
        </w:rPr>
        <w:fldChar w:fldCharType="end"/>
      </w:r>
    </w:p>
    <w:p w14:paraId="05F187B4" w14:textId="52E9727D" w:rsidR="00A660FE" w:rsidRDefault="00A660FE">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_Toc131379171 \h </w:instrText>
      </w:r>
      <w:r>
        <w:rPr>
          <w:noProof/>
        </w:rPr>
      </w:r>
      <w:r>
        <w:rPr>
          <w:noProof/>
        </w:rPr>
        <w:fldChar w:fldCharType="separate"/>
      </w:r>
      <w:r>
        <w:rPr>
          <w:noProof/>
        </w:rPr>
        <w:t>467</w:t>
      </w:r>
      <w:r>
        <w:rPr>
          <w:noProof/>
        </w:rPr>
        <w:fldChar w:fldCharType="end"/>
      </w:r>
    </w:p>
    <w:p w14:paraId="1DEFB3D3" w14:textId="3A8216BB" w:rsidR="00A660FE" w:rsidRDefault="00A660FE">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_Toc131379172 \h </w:instrText>
      </w:r>
      <w:r>
        <w:rPr>
          <w:noProof/>
        </w:rPr>
      </w:r>
      <w:r>
        <w:rPr>
          <w:noProof/>
        </w:rPr>
        <w:fldChar w:fldCharType="separate"/>
      </w:r>
      <w:r>
        <w:rPr>
          <w:noProof/>
        </w:rPr>
        <w:t>467</w:t>
      </w:r>
      <w:r>
        <w:rPr>
          <w:noProof/>
        </w:rPr>
        <w:fldChar w:fldCharType="end"/>
      </w:r>
    </w:p>
    <w:p w14:paraId="0FD2584F" w14:textId="6D60E954" w:rsidR="00A660FE" w:rsidRDefault="00A660FE">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_Toc131379173 \h </w:instrText>
      </w:r>
      <w:r>
        <w:rPr>
          <w:noProof/>
        </w:rPr>
      </w:r>
      <w:r>
        <w:rPr>
          <w:noProof/>
        </w:rPr>
        <w:fldChar w:fldCharType="separate"/>
      </w:r>
      <w:r>
        <w:rPr>
          <w:noProof/>
        </w:rPr>
        <w:t>468</w:t>
      </w:r>
      <w:r>
        <w:rPr>
          <w:noProof/>
        </w:rPr>
        <w:fldChar w:fldCharType="end"/>
      </w:r>
    </w:p>
    <w:p w14:paraId="13927A16" w14:textId="76D8830B"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C.3.1</w:t>
      </w:r>
      <w:r>
        <w:rPr>
          <w:rFonts w:asciiTheme="minorHAnsi" w:eastAsiaTheme="minorEastAsia" w:hAnsiTheme="minorHAnsi" w:cstheme="minorBidi"/>
          <w:noProof/>
          <w:sz w:val="22"/>
          <w:szCs w:val="22"/>
          <w:lang w:eastAsia="en-GB"/>
        </w:rPr>
        <w:tab/>
      </w:r>
      <w:r w:rsidRPr="00D642CC">
        <w:rPr>
          <w:rFonts w:eastAsia="Malgun Gothic"/>
          <w:noProof/>
        </w:rPr>
        <w:t>URN</w:t>
      </w:r>
      <w:r>
        <w:rPr>
          <w:noProof/>
        </w:rPr>
        <w:tab/>
      </w:r>
      <w:r>
        <w:rPr>
          <w:noProof/>
        </w:rPr>
        <w:fldChar w:fldCharType="begin" w:fldLock="1"/>
      </w:r>
      <w:r>
        <w:rPr>
          <w:noProof/>
        </w:rPr>
        <w:instrText xml:space="preserve"> PAGEREF _Toc131379174 \h </w:instrText>
      </w:r>
      <w:r>
        <w:rPr>
          <w:noProof/>
        </w:rPr>
      </w:r>
      <w:r>
        <w:rPr>
          <w:noProof/>
        </w:rPr>
        <w:fldChar w:fldCharType="separate"/>
      </w:r>
      <w:r>
        <w:rPr>
          <w:noProof/>
        </w:rPr>
        <w:t>468</w:t>
      </w:r>
      <w:r>
        <w:rPr>
          <w:noProof/>
        </w:rPr>
        <w:fldChar w:fldCharType="end"/>
      </w:r>
    </w:p>
    <w:p w14:paraId="756257FC" w14:textId="284B0E22"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C.3.2</w:t>
      </w:r>
      <w:r>
        <w:rPr>
          <w:rFonts w:asciiTheme="minorHAnsi" w:eastAsiaTheme="minorEastAsia" w:hAnsiTheme="minorHAnsi" w:cstheme="minorBidi"/>
          <w:noProof/>
          <w:sz w:val="22"/>
          <w:szCs w:val="22"/>
          <w:lang w:eastAsia="en-GB"/>
        </w:rPr>
        <w:tab/>
      </w:r>
      <w:r w:rsidRPr="00D642CC">
        <w:rPr>
          <w:rFonts w:eastAsia="SimSun"/>
          <w:noProof/>
        </w:rPr>
        <w:t>Description</w:t>
      </w:r>
      <w:r>
        <w:rPr>
          <w:noProof/>
        </w:rPr>
        <w:tab/>
      </w:r>
      <w:r>
        <w:rPr>
          <w:noProof/>
        </w:rPr>
        <w:fldChar w:fldCharType="begin" w:fldLock="1"/>
      </w:r>
      <w:r>
        <w:rPr>
          <w:noProof/>
        </w:rPr>
        <w:instrText xml:space="preserve"> PAGEREF _Toc131379175 \h </w:instrText>
      </w:r>
      <w:r>
        <w:rPr>
          <w:noProof/>
        </w:rPr>
      </w:r>
      <w:r>
        <w:rPr>
          <w:noProof/>
        </w:rPr>
        <w:fldChar w:fldCharType="separate"/>
      </w:r>
      <w:r>
        <w:rPr>
          <w:noProof/>
        </w:rPr>
        <w:t>468</w:t>
      </w:r>
      <w:r>
        <w:rPr>
          <w:noProof/>
        </w:rPr>
        <w:fldChar w:fldCharType="end"/>
      </w:r>
    </w:p>
    <w:p w14:paraId="58D64F03" w14:textId="71120FA9" w:rsidR="00A660FE" w:rsidRDefault="00A660FE">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_Toc131379176 \h </w:instrText>
      </w:r>
      <w:r>
        <w:rPr>
          <w:noProof/>
        </w:rPr>
      </w:r>
      <w:r>
        <w:rPr>
          <w:noProof/>
        </w:rPr>
        <w:fldChar w:fldCharType="separate"/>
      </w:r>
      <w:r>
        <w:rPr>
          <w:noProof/>
        </w:rPr>
        <w:t>468</w:t>
      </w:r>
      <w:r>
        <w:rPr>
          <w:noProof/>
        </w:rPr>
        <w:fldChar w:fldCharType="end"/>
      </w:r>
    </w:p>
    <w:p w14:paraId="30A218A8" w14:textId="63E880D4" w:rsidR="00A660FE" w:rsidRDefault="00A660FE">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_Toc131379177 \h </w:instrText>
      </w:r>
      <w:r>
        <w:rPr>
          <w:noProof/>
        </w:rPr>
      </w:r>
      <w:r>
        <w:rPr>
          <w:noProof/>
        </w:rPr>
        <w:fldChar w:fldCharType="separate"/>
      </w:r>
      <w:r>
        <w:rPr>
          <w:noProof/>
        </w:rPr>
        <w:t>468</w:t>
      </w:r>
      <w:r>
        <w:rPr>
          <w:noProof/>
        </w:rPr>
        <w:fldChar w:fldCharType="end"/>
      </w:r>
    </w:p>
    <w:p w14:paraId="5598B474" w14:textId="41C9ADA4" w:rsidR="00A660FE" w:rsidRDefault="00A660FE">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_Toc131379178 \h </w:instrText>
      </w:r>
      <w:r>
        <w:rPr>
          <w:noProof/>
        </w:rPr>
      </w:r>
      <w:r>
        <w:rPr>
          <w:noProof/>
        </w:rPr>
        <w:fldChar w:fldCharType="separate"/>
      </w:r>
      <w:r>
        <w:rPr>
          <w:noProof/>
        </w:rPr>
        <w:t>468</w:t>
      </w:r>
      <w:r>
        <w:rPr>
          <w:noProof/>
        </w:rPr>
        <w:fldChar w:fldCharType="end"/>
      </w:r>
    </w:p>
    <w:p w14:paraId="5E4FB4A9" w14:textId="630107FA" w:rsidR="00A660FE" w:rsidRDefault="00A660FE">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_Toc131379179 \h </w:instrText>
      </w:r>
      <w:r>
        <w:rPr>
          <w:noProof/>
        </w:rPr>
      </w:r>
      <w:r>
        <w:rPr>
          <w:noProof/>
        </w:rPr>
        <w:fldChar w:fldCharType="separate"/>
      </w:r>
      <w:r>
        <w:rPr>
          <w:noProof/>
        </w:rPr>
        <w:t>468</w:t>
      </w:r>
      <w:r>
        <w:rPr>
          <w:noProof/>
        </w:rPr>
        <w:fldChar w:fldCharType="end"/>
      </w:r>
    </w:p>
    <w:p w14:paraId="32D28E2A" w14:textId="57CE1E6F" w:rsidR="00A660FE" w:rsidRDefault="00A660FE">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_Toc131379180 \h </w:instrText>
      </w:r>
      <w:r>
        <w:rPr>
          <w:noProof/>
        </w:rPr>
      </w:r>
      <w:r>
        <w:rPr>
          <w:noProof/>
        </w:rPr>
        <w:fldChar w:fldCharType="separate"/>
      </w:r>
      <w:r>
        <w:rPr>
          <w:noProof/>
        </w:rPr>
        <w:t>468</w:t>
      </w:r>
      <w:r>
        <w:rPr>
          <w:noProof/>
        </w:rPr>
        <w:fldChar w:fldCharType="end"/>
      </w:r>
    </w:p>
    <w:p w14:paraId="52A4A1C5" w14:textId="0EDD9D1E"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C.4.1</w:t>
      </w:r>
      <w:r>
        <w:rPr>
          <w:rFonts w:asciiTheme="minorHAnsi" w:eastAsiaTheme="minorEastAsia" w:hAnsiTheme="minorHAnsi" w:cstheme="minorBidi"/>
          <w:noProof/>
          <w:sz w:val="22"/>
          <w:szCs w:val="22"/>
          <w:lang w:eastAsia="en-GB"/>
        </w:rPr>
        <w:tab/>
      </w:r>
      <w:r w:rsidRPr="00D642CC">
        <w:rPr>
          <w:rFonts w:eastAsia="Malgun Gothic"/>
          <w:noProof/>
        </w:rPr>
        <w:t>URN</w:t>
      </w:r>
      <w:r>
        <w:rPr>
          <w:noProof/>
        </w:rPr>
        <w:tab/>
      </w:r>
      <w:r>
        <w:rPr>
          <w:noProof/>
        </w:rPr>
        <w:fldChar w:fldCharType="begin" w:fldLock="1"/>
      </w:r>
      <w:r>
        <w:rPr>
          <w:noProof/>
        </w:rPr>
        <w:instrText xml:space="preserve"> PAGEREF _Toc131379181 \h </w:instrText>
      </w:r>
      <w:r>
        <w:rPr>
          <w:noProof/>
        </w:rPr>
      </w:r>
      <w:r>
        <w:rPr>
          <w:noProof/>
        </w:rPr>
        <w:fldChar w:fldCharType="separate"/>
      </w:r>
      <w:r>
        <w:rPr>
          <w:noProof/>
        </w:rPr>
        <w:t>468</w:t>
      </w:r>
      <w:r>
        <w:rPr>
          <w:noProof/>
        </w:rPr>
        <w:fldChar w:fldCharType="end"/>
      </w:r>
    </w:p>
    <w:p w14:paraId="10DEEB78" w14:textId="551B7E73"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C.4.2</w:t>
      </w:r>
      <w:r>
        <w:rPr>
          <w:rFonts w:asciiTheme="minorHAnsi" w:eastAsiaTheme="minorEastAsia" w:hAnsiTheme="minorHAnsi" w:cstheme="minorBidi"/>
          <w:noProof/>
          <w:sz w:val="22"/>
          <w:szCs w:val="22"/>
          <w:lang w:eastAsia="en-GB"/>
        </w:rPr>
        <w:tab/>
      </w:r>
      <w:r w:rsidRPr="00D642CC">
        <w:rPr>
          <w:rFonts w:eastAsia="SimSun"/>
          <w:noProof/>
        </w:rPr>
        <w:t>Description</w:t>
      </w:r>
      <w:r>
        <w:rPr>
          <w:noProof/>
        </w:rPr>
        <w:tab/>
      </w:r>
      <w:r>
        <w:rPr>
          <w:noProof/>
        </w:rPr>
        <w:fldChar w:fldCharType="begin" w:fldLock="1"/>
      </w:r>
      <w:r>
        <w:rPr>
          <w:noProof/>
        </w:rPr>
        <w:instrText xml:space="preserve"> PAGEREF _Toc131379182 \h </w:instrText>
      </w:r>
      <w:r>
        <w:rPr>
          <w:noProof/>
        </w:rPr>
      </w:r>
      <w:r>
        <w:rPr>
          <w:noProof/>
        </w:rPr>
        <w:fldChar w:fldCharType="separate"/>
      </w:r>
      <w:r>
        <w:rPr>
          <w:noProof/>
        </w:rPr>
        <w:t>468</w:t>
      </w:r>
      <w:r>
        <w:rPr>
          <w:noProof/>
        </w:rPr>
        <w:fldChar w:fldCharType="end"/>
      </w:r>
    </w:p>
    <w:p w14:paraId="52FC1975" w14:textId="22558CE9" w:rsidR="00A660FE" w:rsidRDefault="00A660FE">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_Toc131379183 \h </w:instrText>
      </w:r>
      <w:r>
        <w:rPr>
          <w:noProof/>
        </w:rPr>
      </w:r>
      <w:r>
        <w:rPr>
          <w:noProof/>
        </w:rPr>
        <w:fldChar w:fldCharType="separate"/>
      </w:r>
      <w:r>
        <w:rPr>
          <w:noProof/>
        </w:rPr>
        <w:t>469</w:t>
      </w:r>
      <w:r>
        <w:rPr>
          <w:noProof/>
        </w:rPr>
        <w:fldChar w:fldCharType="end"/>
      </w:r>
    </w:p>
    <w:p w14:paraId="2C69868E" w14:textId="642C3C05" w:rsidR="00A660FE" w:rsidRDefault="00A660FE">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_Toc131379184 \h </w:instrText>
      </w:r>
      <w:r>
        <w:rPr>
          <w:noProof/>
        </w:rPr>
      </w:r>
      <w:r>
        <w:rPr>
          <w:noProof/>
        </w:rPr>
        <w:fldChar w:fldCharType="separate"/>
      </w:r>
      <w:r>
        <w:rPr>
          <w:noProof/>
        </w:rPr>
        <w:t>469</w:t>
      </w:r>
      <w:r>
        <w:rPr>
          <w:noProof/>
        </w:rPr>
        <w:fldChar w:fldCharType="end"/>
      </w:r>
    </w:p>
    <w:p w14:paraId="675BC263" w14:textId="0CF549BD" w:rsidR="00A660FE" w:rsidRDefault="00A660FE">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_Toc131379185 \h </w:instrText>
      </w:r>
      <w:r>
        <w:rPr>
          <w:noProof/>
        </w:rPr>
      </w:r>
      <w:r>
        <w:rPr>
          <w:noProof/>
        </w:rPr>
        <w:fldChar w:fldCharType="separate"/>
      </w:r>
      <w:r>
        <w:rPr>
          <w:noProof/>
        </w:rPr>
        <w:t>469</w:t>
      </w:r>
      <w:r>
        <w:rPr>
          <w:noProof/>
        </w:rPr>
        <w:fldChar w:fldCharType="end"/>
      </w:r>
    </w:p>
    <w:p w14:paraId="463D30C6" w14:textId="0130D901" w:rsidR="00A660FE" w:rsidRDefault="00A660FE">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_Toc131379186 \h </w:instrText>
      </w:r>
      <w:r>
        <w:rPr>
          <w:noProof/>
        </w:rPr>
      </w:r>
      <w:r>
        <w:rPr>
          <w:noProof/>
        </w:rPr>
        <w:fldChar w:fldCharType="separate"/>
      </w:r>
      <w:r>
        <w:rPr>
          <w:noProof/>
        </w:rPr>
        <w:t>469</w:t>
      </w:r>
      <w:r>
        <w:rPr>
          <w:noProof/>
        </w:rPr>
        <w:fldChar w:fldCharType="end"/>
      </w:r>
    </w:p>
    <w:p w14:paraId="3484E97B" w14:textId="3C9AC650" w:rsidR="00A660FE" w:rsidRDefault="00A660FE">
      <w:pPr>
        <w:pStyle w:val="TOC1"/>
        <w:rPr>
          <w:rFonts w:asciiTheme="minorHAnsi" w:eastAsiaTheme="minorEastAsia" w:hAnsiTheme="minorHAnsi" w:cstheme="minorBidi"/>
          <w:noProof/>
          <w:szCs w:val="22"/>
          <w:lang w:eastAsia="en-GB"/>
        </w:rPr>
      </w:pPr>
      <w:r>
        <w:rPr>
          <w:noProof/>
        </w:rPr>
        <w:lastRenderedPageBreak/>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_Toc131379187 \h </w:instrText>
      </w:r>
      <w:r>
        <w:rPr>
          <w:noProof/>
        </w:rPr>
      </w:r>
      <w:r>
        <w:rPr>
          <w:noProof/>
        </w:rPr>
        <w:fldChar w:fldCharType="separate"/>
      </w:r>
      <w:r>
        <w:rPr>
          <w:noProof/>
        </w:rPr>
        <w:t>469</w:t>
      </w:r>
      <w:r>
        <w:rPr>
          <w:noProof/>
        </w:rPr>
        <w:fldChar w:fldCharType="end"/>
      </w:r>
    </w:p>
    <w:p w14:paraId="69FDED72" w14:textId="2A239EAD"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C.5.1</w:t>
      </w:r>
      <w:r>
        <w:rPr>
          <w:rFonts w:asciiTheme="minorHAnsi" w:eastAsiaTheme="minorEastAsia" w:hAnsiTheme="minorHAnsi" w:cstheme="minorBidi"/>
          <w:noProof/>
          <w:sz w:val="22"/>
          <w:szCs w:val="22"/>
          <w:lang w:eastAsia="en-GB"/>
        </w:rPr>
        <w:tab/>
      </w:r>
      <w:r w:rsidRPr="00D642CC">
        <w:rPr>
          <w:rFonts w:eastAsia="Malgun Gothic"/>
          <w:noProof/>
        </w:rPr>
        <w:t>URN</w:t>
      </w:r>
      <w:r>
        <w:rPr>
          <w:noProof/>
        </w:rPr>
        <w:tab/>
      </w:r>
      <w:r>
        <w:rPr>
          <w:noProof/>
        </w:rPr>
        <w:fldChar w:fldCharType="begin" w:fldLock="1"/>
      </w:r>
      <w:r>
        <w:rPr>
          <w:noProof/>
        </w:rPr>
        <w:instrText xml:space="preserve"> PAGEREF _Toc131379188 \h </w:instrText>
      </w:r>
      <w:r>
        <w:rPr>
          <w:noProof/>
        </w:rPr>
      </w:r>
      <w:r>
        <w:rPr>
          <w:noProof/>
        </w:rPr>
        <w:fldChar w:fldCharType="separate"/>
      </w:r>
      <w:r>
        <w:rPr>
          <w:noProof/>
        </w:rPr>
        <w:t>469</w:t>
      </w:r>
      <w:r>
        <w:rPr>
          <w:noProof/>
        </w:rPr>
        <w:fldChar w:fldCharType="end"/>
      </w:r>
    </w:p>
    <w:p w14:paraId="4D8B1F7B" w14:textId="04E0A934" w:rsidR="00A660FE" w:rsidRDefault="00A660FE">
      <w:pPr>
        <w:pStyle w:val="TOC2"/>
        <w:rPr>
          <w:rFonts w:asciiTheme="minorHAnsi" w:eastAsiaTheme="minorEastAsia" w:hAnsiTheme="minorHAnsi" w:cstheme="minorBidi"/>
          <w:noProof/>
          <w:sz w:val="22"/>
          <w:szCs w:val="22"/>
          <w:lang w:eastAsia="en-GB"/>
        </w:rPr>
      </w:pPr>
      <w:r w:rsidRPr="00D642CC">
        <w:rPr>
          <w:rFonts w:eastAsia="SimSun"/>
          <w:noProof/>
        </w:rPr>
        <w:t>C.5.2</w:t>
      </w:r>
      <w:r>
        <w:rPr>
          <w:rFonts w:asciiTheme="minorHAnsi" w:eastAsiaTheme="minorEastAsia" w:hAnsiTheme="minorHAnsi" w:cstheme="minorBidi"/>
          <w:noProof/>
          <w:sz w:val="22"/>
          <w:szCs w:val="22"/>
          <w:lang w:eastAsia="en-GB"/>
        </w:rPr>
        <w:tab/>
      </w:r>
      <w:r w:rsidRPr="00D642CC">
        <w:rPr>
          <w:rFonts w:eastAsia="SimSun"/>
          <w:noProof/>
        </w:rPr>
        <w:t>Description</w:t>
      </w:r>
      <w:r>
        <w:rPr>
          <w:noProof/>
        </w:rPr>
        <w:tab/>
      </w:r>
      <w:r>
        <w:rPr>
          <w:noProof/>
        </w:rPr>
        <w:fldChar w:fldCharType="begin" w:fldLock="1"/>
      </w:r>
      <w:r>
        <w:rPr>
          <w:noProof/>
        </w:rPr>
        <w:instrText xml:space="preserve"> PAGEREF _Toc131379189 \h </w:instrText>
      </w:r>
      <w:r>
        <w:rPr>
          <w:noProof/>
        </w:rPr>
      </w:r>
      <w:r>
        <w:rPr>
          <w:noProof/>
        </w:rPr>
        <w:fldChar w:fldCharType="separate"/>
      </w:r>
      <w:r>
        <w:rPr>
          <w:noProof/>
        </w:rPr>
        <w:t>469</w:t>
      </w:r>
      <w:r>
        <w:rPr>
          <w:noProof/>
        </w:rPr>
        <w:fldChar w:fldCharType="end"/>
      </w:r>
    </w:p>
    <w:p w14:paraId="6D438F31" w14:textId="51DB651C" w:rsidR="00A660FE" w:rsidRDefault="00A660FE">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_Toc131379190 \h </w:instrText>
      </w:r>
      <w:r>
        <w:rPr>
          <w:noProof/>
        </w:rPr>
      </w:r>
      <w:r>
        <w:rPr>
          <w:noProof/>
        </w:rPr>
        <w:fldChar w:fldCharType="separate"/>
      </w:r>
      <w:r>
        <w:rPr>
          <w:noProof/>
        </w:rPr>
        <w:t>469</w:t>
      </w:r>
      <w:r>
        <w:rPr>
          <w:noProof/>
        </w:rPr>
        <w:fldChar w:fldCharType="end"/>
      </w:r>
    </w:p>
    <w:p w14:paraId="53D93F04" w14:textId="1FFB415E" w:rsidR="00A660FE" w:rsidRDefault="00A660FE">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_Toc131379191 \h </w:instrText>
      </w:r>
      <w:r>
        <w:rPr>
          <w:noProof/>
        </w:rPr>
      </w:r>
      <w:r>
        <w:rPr>
          <w:noProof/>
        </w:rPr>
        <w:fldChar w:fldCharType="separate"/>
      </w:r>
      <w:r>
        <w:rPr>
          <w:noProof/>
        </w:rPr>
        <w:t>469</w:t>
      </w:r>
      <w:r>
        <w:rPr>
          <w:noProof/>
        </w:rPr>
        <w:fldChar w:fldCharType="end"/>
      </w:r>
    </w:p>
    <w:p w14:paraId="50534BCD" w14:textId="3326222B" w:rsidR="00A660FE" w:rsidRDefault="00A660FE">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_Toc131379192 \h </w:instrText>
      </w:r>
      <w:r>
        <w:rPr>
          <w:noProof/>
        </w:rPr>
      </w:r>
      <w:r>
        <w:rPr>
          <w:noProof/>
        </w:rPr>
        <w:fldChar w:fldCharType="separate"/>
      </w:r>
      <w:r>
        <w:rPr>
          <w:noProof/>
        </w:rPr>
        <w:t>469</w:t>
      </w:r>
      <w:r>
        <w:rPr>
          <w:noProof/>
        </w:rPr>
        <w:fldChar w:fldCharType="end"/>
      </w:r>
    </w:p>
    <w:p w14:paraId="268FDF07" w14:textId="22C187C1" w:rsidR="00A660FE" w:rsidRDefault="00A660FE">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_Toc131379193 \h </w:instrText>
      </w:r>
      <w:r>
        <w:rPr>
          <w:noProof/>
        </w:rPr>
      </w:r>
      <w:r>
        <w:rPr>
          <w:noProof/>
        </w:rPr>
        <w:fldChar w:fldCharType="separate"/>
      </w:r>
      <w:r>
        <w:rPr>
          <w:noProof/>
        </w:rPr>
        <w:t>470</w:t>
      </w:r>
      <w:r>
        <w:rPr>
          <w:noProof/>
        </w:rPr>
        <w:fldChar w:fldCharType="end"/>
      </w:r>
    </w:p>
    <w:p w14:paraId="786BC411" w14:textId="45DB2BB8" w:rsidR="00A660FE" w:rsidRDefault="00A660FE" w:rsidP="00A660FE">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_Toc131379194 \h </w:instrText>
      </w:r>
      <w:r>
        <w:rPr>
          <w:noProof/>
        </w:rPr>
      </w:r>
      <w:r>
        <w:rPr>
          <w:noProof/>
        </w:rPr>
        <w:fldChar w:fldCharType="separate"/>
      </w:r>
      <w:r>
        <w:rPr>
          <w:noProof/>
        </w:rPr>
        <w:t>471</w:t>
      </w:r>
      <w:r>
        <w:rPr>
          <w:noProof/>
        </w:rPr>
        <w:fldChar w:fldCharType="end"/>
      </w:r>
    </w:p>
    <w:p w14:paraId="594DA6AD" w14:textId="595D6681" w:rsidR="00A660FE" w:rsidRDefault="00A660F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_Toc131379195 \h </w:instrText>
      </w:r>
      <w:r>
        <w:rPr>
          <w:noProof/>
        </w:rPr>
      </w:r>
      <w:r>
        <w:rPr>
          <w:noProof/>
        </w:rPr>
        <w:fldChar w:fldCharType="separate"/>
      </w:r>
      <w:r>
        <w:rPr>
          <w:noProof/>
        </w:rPr>
        <w:t>471</w:t>
      </w:r>
      <w:r>
        <w:rPr>
          <w:noProof/>
        </w:rPr>
        <w:fldChar w:fldCharType="end"/>
      </w:r>
    </w:p>
    <w:p w14:paraId="13002746" w14:textId="69FBF079"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_Toc131379196 \h </w:instrText>
      </w:r>
      <w:r>
        <w:rPr>
          <w:noProof/>
        </w:rPr>
      </w:r>
      <w:r>
        <w:rPr>
          <w:noProof/>
        </w:rPr>
        <w:fldChar w:fldCharType="separate"/>
      </w:r>
      <w:r>
        <w:rPr>
          <w:noProof/>
        </w:rPr>
        <w:t>471</w:t>
      </w:r>
      <w:r>
        <w:rPr>
          <w:noProof/>
        </w:rPr>
        <w:fldChar w:fldCharType="end"/>
      </w:r>
    </w:p>
    <w:p w14:paraId="07EF558A" w14:textId="484ABF2F"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_Toc131379197 \h </w:instrText>
      </w:r>
      <w:r>
        <w:rPr>
          <w:noProof/>
        </w:rPr>
      </w:r>
      <w:r>
        <w:rPr>
          <w:noProof/>
        </w:rPr>
        <w:fldChar w:fldCharType="separate"/>
      </w:r>
      <w:r>
        <w:rPr>
          <w:noProof/>
        </w:rPr>
        <w:t>471</w:t>
      </w:r>
      <w:r>
        <w:rPr>
          <w:noProof/>
        </w:rPr>
        <w:fldChar w:fldCharType="end"/>
      </w:r>
    </w:p>
    <w:p w14:paraId="03B14FF3" w14:textId="78C1996F"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_Toc131379198 \h </w:instrText>
      </w:r>
      <w:r>
        <w:rPr>
          <w:noProof/>
        </w:rPr>
      </w:r>
      <w:r>
        <w:rPr>
          <w:noProof/>
        </w:rPr>
        <w:fldChar w:fldCharType="separate"/>
      </w:r>
      <w:r>
        <w:rPr>
          <w:noProof/>
        </w:rPr>
        <w:t>472</w:t>
      </w:r>
      <w:r>
        <w:rPr>
          <w:noProof/>
        </w:rPr>
        <w:fldChar w:fldCharType="end"/>
      </w:r>
    </w:p>
    <w:p w14:paraId="4454D553" w14:textId="6A5C26C6"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_Toc131379199 \h </w:instrText>
      </w:r>
      <w:r>
        <w:rPr>
          <w:noProof/>
        </w:rPr>
      </w:r>
      <w:r>
        <w:rPr>
          <w:noProof/>
        </w:rPr>
        <w:fldChar w:fldCharType="separate"/>
      </w:r>
      <w:r>
        <w:rPr>
          <w:noProof/>
        </w:rPr>
        <w:t>476</w:t>
      </w:r>
      <w:r>
        <w:rPr>
          <w:noProof/>
        </w:rPr>
        <w:fldChar w:fldCharType="end"/>
      </w:r>
    </w:p>
    <w:p w14:paraId="0588A5E6" w14:textId="1B1A6D67" w:rsidR="00A660FE" w:rsidRDefault="00A660F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_Toc131379200 \h </w:instrText>
      </w:r>
      <w:r>
        <w:rPr>
          <w:noProof/>
        </w:rPr>
      </w:r>
      <w:r>
        <w:rPr>
          <w:noProof/>
        </w:rPr>
        <w:fldChar w:fldCharType="separate"/>
      </w:r>
      <w:r>
        <w:rPr>
          <w:noProof/>
        </w:rPr>
        <w:t>478</w:t>
      </w:r>
      <w:r>
        <w:rPr>
          <w:noProof/>
        </w:rPr>
        <w:fldChar w:fldCharType="end"/>
      </w:r>
    </w:p>
    <w:p w14:paraId="66512CBD" w14:textId="210B90DB" w:rsidR="00A660FE" w:rsidRDefault="00A660FE">
      <w:pPr>
        <w:pStyle w:val="TOC1"/>
        <w:rPr>
          <w:rFonts w:asciiTheme="minorHAnsi" w:eastAsiaTheme="minorEastAsia" w:hAnsiTheme="minorHAnsi" w:cstheme="minorBidi"/>
          <w:noProof/>
          <w:szCs w:val="22"/>
          <w:lang w:eastAsia="en-GB"/>
        </w:rPr>
      </w:pPr>
      <w:r w:rsidRPr="00D642CC">
        <w:rPr>
          <w:rFonts w:eastAsia="Malgun Gothic"/>
          <w:noProof/>
        </w:rPr>
        <w:t>D.3</w:t>
      </w:r>
      <w:r>
        <w:rPr>
          <w:rFonts w:asciiTheme="minorHAnsi" w:eastAsiaTheme="minorEastAsia" w:hAnsiTheme="minorHAnsi" w:cstheme="minorBidi"/>
          <w:noProof/>
          <w:szCs w:val="22"/>
          <w:lang w:eastAsia="en-GB"/>
        </w:rPr>
        <w:tab/>
      </w:r>
      <w:r w:rsidRPr="00D642CC">
        <w:rPr>
          <w:rFonts w:eastAsia="Malgun Gothic"/>
          <w:noProof/>
        </w:rPr>
        <w:t>XML schema for MCData (de)-affiliation requests</w:t>
      </w:r>
      <w:r>
        <w:rPr>
          <w:noProof/>
        </w:rPr>
        <w:tab/>
      </w:r>
      <w:r>
        <w:rPr>
          <w:noProof/>
        </w:rPr>
        <w:fldChar w:fldCharType="begin" w:fldLock="1"/>
      </w:r>
      <w:r>
        <w:rPr>
          <w:noProof/>
        </w:rPr>
        <w:instrText xml:space="preserve"> PAGEREF _Toc131379201 \h </w:instrText>
      </w:r>
      <w:r>
        <w:rPr>
          <w:noProof/>
        </w:rPr>
      </w:r>
      <w:r>
        <w:rPr>
          <w:noProof/>
        </w:rPr>
        <w:fldChar w:fldCharType="separate"/>
      </w:r>
      <w:r>
        <w:rPr>
          <w:noProof/>
        </w:rPr>
        <w:t>478</w:t>
      </w:r>
      <w:r>
        <w:rPr>
          <w:noProof/>
        </w:rPr>
        <w:fldChar w:fldCharType="end"/>
      </w:r>
    </w:p>
    <w:p w14:paraId="532E33BD" w14:textId="54EFADC2" w:rsidR="00A660FE" w:rsidRDefault="00A660FE">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_Toc131379202 \h </w:instrText>
      </w:r>
      <w:r>
        <w:rPr>
          <w:noProof/>
        </w:rPr>
      </w:r>
      <w:r>
        <w:rPr>
          <w:noProof/>
        </w:rPr>
        <w:fldChar w:fldCharType="separate"/>
      </w:r>
      <w:r>
        <w:rPr>
          <w:noProof/>
        </w:rPr>
        <w:t>478</w:t>
      </w:r>
      <w:r>
        <w:rPr>
          <w:noProof/>
        </w:rPr>
        <w:fldChar w:fldCharType="end"/>
      </w:r>
    </w:p>
    <w:p w14:paraId="2E83B4C6" w14:textId="7390787D" w:rsidR="00A660FE" w:rsidRDefault="00A660FE">
      <w:pPr>
        <w:pStyle w:val="TOC2"/>
        <w:rPr>
          <w:rFonts w:asciiTheme="minorHAnsi" w:eastAsiaTheme="minorEastAsia" w:hAnsiTheme="minorHAnsi" w:cstheme="minorBidi"/>
          <w:noProof/>
          <w:sz w:val="22"/>
          <w:szCs w:val="22"/>
          <w:lang w:eastAsia="en-GB"/>
        </w:rPr>
      </w:pPr>
      <w:r w:rsidRPr="00D642CC">
        <w:rPr>
          <w:noProof/>
          <w:lang w:val="en-US" w:eastAsia="zh-CN"/>
        </w:rPr>
        <w:t>D.3</w:t>
      </w:r>
      <w:r w:rsidRPr="00D642CC">
        <w:rPr>
          <w:noProof/>
          <w:lang w:val="en-US"/>
        </w:rPr>
        <w:t>.2</w:t>
      </w:r>
      <w:r>
        <w:rPr>
          <w:rFonts w:asciiTheme="minorHAnsi" w:eastAsiaTheme="minorEastAsia" w:hAnsiTheme="minorHAnsi" w:cstheme="minorBidi"/>
          <w:noProof/>
          <w:sz w:val="22"/>
          <w:szCs w:val="22"/>
          <w:lang w:eastAsia="en-GB"/>
        </w:rPr>
        <w:tab/>
      </w:r>
      <w:r w:rsidRPr="00D642CC">
        <w:rPr>
          <w:noProof/>
          <w:lang w:val="en-US"/>
        </w:rPr>
        <w:t>XML schema</w:t>
      </w:r>
      <w:r>
        <w:rPr>
          <w:noProof/>
        </w:rPr>
        <w:tab/>
      </w:r>
      <w:r>
        <w:rPr>
          <w:noProof/>
        </w:rPr>
        <w:fldChar w:fldCharType="begin" w:fldLock="1"/>
      </w:r>
      <w:r>
        <w:rPr>
          <w:noProof/>
        </w:rPr>
        <w:instrText xml:space="preserve"> PAGEREF _Toc131379203 \h </w:instrText>
      </w:r>
      <w:r>
        <w:rPr>
          <w:noProof/>
        </w:rPr>
      </w:r>
      <w:r>
        <w:rPr>
          <w:noProof/>
        </w:rPr>
        <w:fldChar w:fldCharType="separate"/>
      </w:r>
      <w:r>
        <w:rPr>
          <w:noProof/>
        </w:rPr>
        <w:t>478</w:t>
      </w:r>
      <w:r>
        <w:rPr>
          <w:noProof/>
        </w:rPr>
        <w:fldChar w:fldCharType="end"/>
      </w:r>
    </w:p>
    <w:p w14:paraId="0DBAE4FA" w14:textId="0AE9110A" w:rsidR="00A660FE" w:rsidRDefault="00A660FE">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_Toc131379204 \h </w:instrText>
      </w:r>
      <w:r>
        <w:rPr>
          <w:noProof/>
        </w:rPr>
      </w:r>
      <w:r>
        <w:rPr>
          <w:noProof/>
        </w:rPr>
        <w:fldChar w:fldCharType="separate"/>
      </w:r>
      <w:r>
        <w:rPr>
          <w:noProof/>
        </w:rPr>
        <w:t>478</w:t>
      </w:r>
      <w:r>
        <w:rPr>
          <w:noProof/>
        </w:rPr>
        <w:fldChar w:fldCharType="end"/>
      </w:r>
    </w:p>
    <w:p w14:paraId="55EF0484" w14:textId="49D392FA" w:rsidR="00A660FE" w:rsidRDefault="00A660FE">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_Toc131379205 \h </w:instrText>
      </w:r>
      <w:r>
        <w:rPr>
          <w:noProof/>
        </w:rPr>
      </w:r>
      <w:r>
        <w:rPr>
          <w:noProof/>
        </w:rPr>
        <w:fldChar w:fldCharType="separate"/>
      </w:r>
      <w:r>
        <w:rPr>
          <w:noProof/>
        </w:rPr>
        <w:t>479</w:t>
      </w:r>
      <w:r>
        <w:rPr>
          <w:noProof/>
        </w:rPr>
        <w:fldChar w:fldCharType="end"/>
      </w:r>
    </w:p>
    <w:p w14:paraId="4D8D108C" w14:textId="6A246824" w:rsidR="00A660FE" w:rsidRDefault="00A660FE">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_Toc131379206 \h </w:instrText>
      </w:r>
      <w:r>
        <w:rPr>
          <w:noProof/>
        </w:rPr>
      </w:r>
      <w:r>
        <w:rPr>
          <w:noProof/>
        </w:rPr>
        <w:fldChar w:fldCharType="separate"/>
      </w:r>
      <w:r>
        <w:rPr>
          <w:noProof/>
        </w:rPr>
        <w:t>480</w:t>
      </w:r>
      <w:r>
        <w:rPr>
          <w:noProof/>
        </w:rPr>
        <w:fldChar w:fldCharType="end"/>
      </w:r>
    </w:p>
    <w:p w14:paraId="37C0A779" w14:textId="43F4AB3C" w:rsidR="00A660FE" w:rsidRDefault="00A660FE">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_Toc131379207 \h </w:instrText>
      </w:r>
      <w:r>
        <w:rPr>
          <w:noProof/>
        </w:rPr>
      </w:r>
      <w:r>
        <w:rPr>
          <w:noProof/>
        </w:rPr>
        <w:fldChar w:fldCharType="separate"/>
      </w:r>
      <w:r>
        <w:rPr>
          <w:noProof/>
        </w:rPr>
        <w:t>480</w:t>
      </w:r>
      <w:r>
        <w:rPr>
          <w:noProof/>
        </w:rPr>
        <w:fldChar w:fldCharType="end"/>
      </w:r>
    </w:p>
    <w:p w14:paraId="74E593E9" w14:textId="034202EA" w:rsidR="00A660FE" w:rsidRDefault="00A660FE">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_Toc131379208 \h </w:instrText>
      </w:r>
      <w:r>
        <w:rPr>
          <w:noProof/>
        </w:rPr>
      </w:r>
      <w:r>
        <w:rPr>
          <w:noProof/>
        </w:rPr>
        <w:fldChar w:fldCharType="separate"/>
      </w:r>
      <w:r>
        <w:rPr>
          <w:noProof/>
        </w:rPr>
        <w:t>480</w:t>
      </w:r>
      <w:r>
        <w:rPr>
          <w:noProof/>
        </w:rPr>
        <w:fldChar w:fldCharType="end"/>
      </w:r>
    </w:p>
    <w:p w14:paraId="26685260" w14:textId="153E4F82" w:rsidR="00A660FE" w:rsidRDefault="00A660FE">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_Toc131379209 \h </w:instrText>
      </w:r>
      <w:r>
        <w:rPr>
          <w:noProof/>
        </w:rPr>
      </w:r>
      <w:r>
        <w:rPr>
          <w:noProof/>
        </w:rPr>
        <w:fldChar w:fldCharType="separate"/>
      </w:r>
      <w:r>
        <w:rPr>
          <w:noProof/>
        </w:rPr>
        <w:t>486</w:t>
      </w:r>
      <w:r>
        <w:rPr>
          <w:noProof/>
        </w:rPr>
        <w:fldChar w:fldCharType="end"/>
      </w:r>
    </w:p>
    <w:p w14:paraId="0B2CE2C1" w14:textId="424B8EB9" w:rsidR="00A660FE" w:rsidRDefault="00A660FE">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_Toc131379210 \h </w:instrText>
      </w:r>
      <w:r>
        <w:rPr>
          <w:noProof/>
        </w:rPr>
      </w:r>
      <w:r>
        <w:rPr>
          <w:noProof/>
        </w:rPr>
        <w:fldChar w:fldCharType="separate"/>
      </w:r>
      <w:r>
        <w:rPr>
          <w:noProof/>
        </w:rPr>
        <w:t>492</w:t>
      </w:r>
      <w:r>
        <w:rPr>
          <w:noProof/>
        </w:rPr>
        <w:fldChar w:fldCharType="end"/>
      </w:r>
    </w:p>
    <w:p w14:paraId="5403AA3A" w14:textId="189343D6" w:rsidR="00A660FE" w:rsidRDefault="00A660FE">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_Toc131379211 \h </w:instrText>
      </w:r>
      <w:r>
        <w:rPr>
          <w:noProof/>
        </w:rPr>
      </w:r>
      <w:r>
        <w:rPr>
          <w:noProof/>
        </w:rPr>
        <w:fldChar w:fldCharType="separate"/>
      </w:r>
      <w:r>
        <w:rPr>
          <w:noProof/>
        </w:rPr>
        <w:t>493</w:t>
      </w:r>
      <w:r>
        <w:rPr>
          <w:noProof/>
        </w:rPr>
        <w:fldChar w:fldCharType="end"/>
      </w:r>
    </w:p>
    <w:p w14:paraId="2BA6620A" w14:textId="45EC4A76" w:rsidR="00A660FE" w:rsidRDefault="00A660FE">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_Toc131379212 \h </w:instrText>
      </w:r>
      <w:r>
        <w:rPr>
          <w:noProof/>
        </w:rPr>
      </w:r>
      <w:r>
        <w:rPr>
          <w:noProof/>
        </w:rPr>
        <w:fldChar w:fldCharType="separate"/>
      </w:r>
      <w:r>
        <w:rPr>
          <w:noProof/>
        </w:rPr>
        <w:t>493</w:t>
      </w:r>
      <w:r>
        <w:rPr>
          <w:noProof/>
        </w:rPr>
        <w:fldChar w:fldCharType="end"/>
      </w:r>
    </w:p>
    <w:p w14:paraId="290BF3D9" w14:textId="17997CFD" w:rsidR="00A660FE" w:rsidRDefault="00A660FE">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_Toc131379213 \h </w:instrText>
      </w:r>
      <w:r>
        <w:rPr>
          <w:noProof/>
        </w:rPr>
      </w:r>
      <w:r>
        <w:rPr>
          <w:noProof/>
        </w:rPr>
        <w:fldChar w:fldCharType="separate"/>
      </w:r>
      <w:r>
        <w:rPr>
          <w:noProof/>
        </w:rPr>
        <w:t>493</w:t>
      </w:r>
      <w:r>
        <w:rPr>
          <w:noProof/>
        </w:rPr>
        <w:fldChar w:fldCharType="end"/>
      </w:r>
    </w:p>
    <w:p w14:paraId="4A9699FB" w14:textId="6DADF0A2" w:rsidR="00A660FE" w:rsidRDefault="00A660FE">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_Toc131379214 \h </w:instrText>
      </w:r>
      <w:r>
        <w:rPr>
          <w:noProof/>
        </w:rPr>
      </w:r>
      <w:r>
        <w:rPr>
          <w:noProof/>
        </w:rPr>
        <w:fldChar w:fldCharType="separate"/>
      </w:r>
      <w:r>
        <w:rPr>
          <w:noProof/>
        </w:rPr>
        <w:t>495</w:t>
      </w:r>
      <w:r>
        <w:rPr>
          <w:noProof/>
        </w:rPr>
        <w:fldChar w:fldCharType="end"/>
      </w:r>
    </w:p>
    <w:p w14:paraId="0E9E1D56" w14:textId="3BED3524" w:rsidR="00A660FE" w:rsidRDefault="00A660FE">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_Toc131379215 \h </w:instrText>
      </w:r>
      <w:r>
        <w:rPr>
          <w:noProof/>
        </w:rPr>
      </w:r>
      <w:r>
        <w:rPr>
          <w:noProof/>
        </w:rPr>
        <w:fldChar w:fldCharType="separate"/>
      </w:r>
      <w:r>
        <w:rPr>
          <w:noProof/>
        </w:rPr>
        <w:t>497</w:t>
      </w:r>
      <w:r>
        <w:rPr>
          <w:noProof/>
        </w:rPr>
        <w:fldChar w:fldCharType="end"/>
      </w:r>
    </w:p>
    <w:p w14:paraId="62D815FA" w14:textId="7B6B7918" w:rsidR="00A660FE" w:rsidRDefault="00A660FE">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_Toc131379216 \h </w:instrText>
      </w:r>
      <w:r>
        <w:rPr>
          <w:noProof/>
        </w:rPr>
      </w:r>
      <w:r>
        <w:rPr>
          <w:noProof/>
        </w:rPr>
        <w:fldChar w:fldCharType="separate"/>
      </w:r>
      <w:r>
        <w:rPr>
          <w:noProof/>
        </w:rPr>
        <w:t>499</w:t>
      </w:r>
      <w:r>
        <w:rPr>
          <w:noProof/>
        </w:rPr>
        <w:fldChar w:fldCharType="end"/>
      </w:r>
    </w:p>
    <w:p w14:paraId="16CFF855" w14:textId="0FB85E77" w:rsidR="00A660FE" w:rsidRDefault="00A660FE">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_Toc131379217 \h </w:instrText>
      </w:r>
      <w:r>
        <w:rPr>
          <w:noProof/>
        </w:rPr>
      </w:r>
      <w:r>
        <w:rPr>
          <w:noProof/>
        </w:rPr>
        <w:fldChar w:fldCharType="separate"/>
      </w:r>
      <w:r>
        <w:rPr>
          <w:noProof/>
        </w:rPr>
        <w:t>499</w:t>
      </w:r>
      <w:r>
        <w:rPr>
          <w:noProof/>
        </w:rPr>
        <w:fldChar w:fldCharType="end"/>
      </w:r>
    </w:p>
    <w:p w14:paraId="4376868E" w14:textId="4E9D967D" w:rsidR="00A660FE" w:rsidRDefault="00A660FE">
      <w:pPr>
        <w:pStyle w:val="TOC2"/>
        <w:rPr>
          <w:rFonts w:asciiTheme="minorHAnsi" w:eastAsiaTheme="minorEastAsia" w:hAnsiTheme="minorHAnsi" w:cstheme="minorBidi"/>
          <w:noProof/>
          <w:sz w:val="22"/>
          <w:szCs w:val="22"/>
          <w:lang w:eastAsia="en-GB"/>
        </w:rPr>
      </w:pPr>
      <w:r w:rsidRPr="00D642CC">
        <w:rPr>
          <w:noProof/>
          <w:lang w:val="de-DE" w:eastAsia="zh-CN"/>
        </w:rPr>
        <w:t>D.6</w:t>
      </w:r>
      <w:r w:rsidRPr="00D642CC">
        <w:rPr>
          <w:noProof/>
          <w:lang w:val="de-DE"/>
        </w:rPr>
        <w:t>.2</w:t>
      </w:r>
      <w:r>
        <w:rPr>
          <w:rFonts w:asciiTheme="minorHAnsi" w:eastAsiaTheme="minorEastAsia" w:hAnsiTheme="minorHAnsi" w:cstheme="minorBidi"/>
          <w:noProof/>
          <w:sz w:val="22"/>
          <w:szCs w:val="22"/>
          <w:lang w:eastAsia="en-GB"/>
        </w:rPr>
        <w:tab/>
      </w:r>
      <w:r w:rsidRPr="00D642CC">
        <w:rPr>
          <w:noProof/>
          <w:lang w:val="de-DE"/>
        </w:rPr>
        <w:t>XML schema</w:t>
      </w:r>
      <w:r>
        <w:rPr>
          <w:noProof/>
        </w:rPr>
        <w:tab/>
      </w:r>
      <w:r>
        <w:rPr>
          <w:noProof/>
        </w:rPr>
        <w:fldChar w:fldCharType="begin" w:fldLock="1"/>
      </w:r>
      <w:r>
        <w:rPr>
          <w:noProof/>
        </w:rPr>
        <w:instrText xml:space="preserve"> PAGEREF _Toc131379218 \h </w:instrText>
      </w:r>
      <w:r>
        <w:rPr>
          <w:noProof/>
        </w:rPr>
      </w:r>
      <w:r>
        <w:rPr>
          <w:noProof/>
        </w:rPr>
        <w:fldChar w:fldCharType="separate"/>
      </w:r>
      <w:r>
        <w:rPr>
          <w:noProof/>
        </w:rPr>
        <w:t>499</w:t>
      </w:r>
      <w:r>
        <w:rPr>
          <w:noProof/>
        </w:rPr>
        <w:fldChar w:fldCharType="end"/>
      </w:r>
    </w:p>
    <w:p w14:paraId="3514DFD6" w14:textId="7D34FB93" w:rsidR="00A660FE" w:rsidRDefault="00A660FE">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_Toc131379219 \h </w:instrText>
      </w:r>
      <w:r>
        <w:rPr>
          <w:noProof/>
        </w:rPr>
      </w:r>
      <w:r>
        <w:rPr>
          <w:noProof/>
        </w:rPr>
        <w:fldChar w:fldCharType="separate"/>
      </w:r>
      <w:r>
        <w:rPr>
          <w:noProof/>
        </w:rPr>
        <w:t>500</w:t>
      </w:r>
      <w:r>
        <w:rPr>
          <w:noProof/>
        </w:rPr>
        <w:fldChar w:fldCharType="end"/>
      </w:r>
    </w:p>
    <w:p w14:paraId="7CDBDDF2" w14:textId="6BF9F5BB" w:rsidR="00A660FE" w:rsidRDefault="00A660FE">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_Toc131379220 \h </w:instrText>
      </w:r>
      <w:r>
        <w:rPr>
          <w:noProof/>
        </w:rPr>
      </w:r>
      <w:r>
        <w:rPr>
          <w:noProof/>
        </w:rPr>
        <w:fldChar w:fldCharType="separate"/>
      </w:r>
      <w:r>
        <w:rPr>
          <w:noProof/>
        </w:rPr>
        <w:t>501</w:t>
      </w:r>
      <w:r>
        <w:rPr>
          <w:noProof/>
        </w:rPr>
        <w:fldChar w:fldCharType="end"/>
      </w:r>
    </w:p>
    <w:p w14:paraId="19DE7884" w14:textId="2FD58450" w:rsidR="00A660FE" w:rsidRDefault="00A660FE">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_Toc131379221 \h </w:instrText>
      </w:r>
      <w:r>
        <w:rPr>
          <w:noProof/>
        </w:rPr>
      </w:r>
      <w:r>
        <w:rPr>
          <w:noProof/>
        </w:rPr>
        <w:fldChar w:fldCharType="separate"/>
      </w:r>
      <w:r>
        <w:rPr>
          <w:noProof/>
        </w:rPr>
        <w:t>502</w:t>
      </w:r>
      <w:r>
        <w:rPr>
          <w:noProof/>
        </w:rPr>
        <w:fldChar w:fldCharType="end"/>
      </w:r>
    </w:p>
    <w:p w14:paraId="06C20D24" w14:textId="028AEF79"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sidRPr="00D642CC">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_Toc131379222 \h </w:instrText>
      </w:r>
      <w:r>
        <w:rPr>
          <w:noProof/>
        </w:rPr>
      </w:r>
      <w:r>
        <w:rPr>
          <w:noProof/>
        </w:rPr>
        <w:fldChar w:fldCharType="separate"/>
      </w:r>
      <w:r>
        <w:rPr>
          <w:noProof/>
        </w:rPr>
        <w:t>502</w:t>
      </w:r>
      <w:r>
        <w:rPr>
          <w:noProof/>
        </w:rPr>
        <w:fldChar w:fldCharType="end"/>
      </w:r>
    </w:p>
    <w:p w14:paraId="5D7EBF7F" w14:textId="1F40BA26" w:rsidR="00A660FE" w:rsidRDefault="00A660FE">
      <w:pPr>
        <w:pStyle w:val="TOC2"/>
        <w:rPr>
          <w:rFonts w:asciiTheme="minorHAnsi" w:eastAsiaTheme="minorEastAsia" w:hAnsiTheme="minorHAnsi" w:cstheme="minorBidi"/>
          <w:noProof/>
          <w:sz w:val="22"/>
          <w:szCs w:val="22"/>
          <w:lang w:eastAsia="en-GB"/>
        </w:rPr>
      </w:pPr>
      <w:r w:rsidRPr="00D642CC">
        <w:rPr>
          <w:noProof/>
          <w:lang w:val="de-DE" w:eastAsia="zh-CN"/>
        </w:rPr>
        <w:t>D.7</w:t>
      </w:r>
      <w:r w:rsidRPr="00D642CC">
        <w:rPr>
          <w:noProof/>
          <w:lang w:val="de-DE"/>
        </w:rPr>
        <w:t>.2</w:t>
      </w:r>
      <w:r>
        <w:rPr>
          <w:rFonts w:asciiTheme="minorHAnsi" w:eastAsiaTheme="minorEastAsia" w:hAnsiTheme="minorHAnsi" w:cstheme="minorBidi"/>
          <w:noProof/>
          <w:sz w:val="22"/>
          <w:szCs w:val="22"/>
          <w:lang w:eastAsia="en-GB"/>
        </w:rPr>
        <w:tab/>
      </w:r>
      <w:r w:rsidRPr="00D642CC">
        <w:rPr>
          <w:noProof/>
          <w:lang w:val="de-DE"/>
        </w:rPr>
        <w:t>XML schema</w:t>
      </w:r>
      <w:r>
        <w:rPr>
          <w:noProof/>
        </w:rPr>
        <w:tab/>
      </w:r>
      <w:r>
        <w:rPr>
          <w:noProof/>
        </w:rPr>
        <w:fldChar w:fldCharType="begin" w:fldLock="1"/>
      </w:r>
      <w:r>
        <w:rPr>
          <w:noProof/>
        </w:rPr>
        <w:instrText xml:space="preserve"> PAGEREF _Toc131379223 \h </w:instrText>
      </w:r>
      <w:r>
        <w:rPr>
          <w:noProof/>
        </w:rPr>
      </w:r>
      <w:r>
        <w:rPr>
          <w:noProof/>
        </w:rPr>
        <w:fldChar w:fldCharType="separate"/>
      </w:r>
      <w:r>
        <w:rPr>
          <w:noProof/>
        </w:rPr>
        <w:t>502</w:t>
      </w:r>
      <w:r>
        <w:rPr>
          <w:noProof/>
        </w:rPr>
        <w:fldChar w:fldCharType="end"/>
      </w:r>
    </w:p>
    <w:p w14:paraId="6285456C" w14:textId="15DC7F3C"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sidRPr="00D642CC">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_Toc131379224 \h </w:instrText>
      </w:r>
      <w:r>
        <w:rPr>
          <w:noProof/>
        </w:rPr>
      </w:r>
      <w:r>
        <w:rPr>
          <w:noProof/>
        </w:rPr>
        <w:fldChar w:fldCharType="separate"/>
      </w:r>
      <w:r>
        <w:rPr>
          <w:noProof/>
        </w:rPr>
        <w:t>503</w:t>
      </w:r>
      <w:r>
        <w:rPr>
          <w:noProof/>
        </w:rPr>
        <w:fldChar w:fldCharType="end"/>
      </w:r>
    </w:p>
    <w:p w14:paraId="2DC53BB8" w14:textId="7CF79ED9" w:rsidR="00A660FE" w:rsidRDefault="00A660FE">
      <w:pPr>
        <w:pStyle w:val="TOC2"/>
        <w:rPr>
          <w:rFonts w:asciiTheme="minorHAnsi" w:eastAsiaTheme="minorEastAsia" w:hAnsiTheme="minorHAnsi" w:cstheme="minorBidi"/>
          <w:noProof/>
          <w:sz w:val="22"/>
          <w:szCs w:val="22"/>
          <w:lang w:eastAsia="en-GB"/>
        </w:rPr>
      </w:pPr>
      <w:r>
        <w:rPr>
          <w:noProof/>
          <w:lang w:eastAsia="zh-CN"/>
        </w:rPr>
        <w:t>D.</w:t>
      </w:r>
      <w:r w:rsidRPr="00D642CC">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_Toc131379225 \h </w:instrText>
      </w:r>
      <w:r>
        <w:rPr>
          <w:noProof/>
        </w:rPr>
      </w:r>
      <w:r>
        <w:rPr>
          <w:noProof/>
        </w:rPr>
        <w:fldChar w:fldCharType="separate"/>
      </w:r>
      <w:r>
        <w:rPr>
          <w:noProof/>
        </w:rPr>
        <w:t>503</w:t>
      </w:r>
      <w:r>
        <w:rPr>
          <w:noProof/>
        </w:rPr>
        <w:fldChar w:fldCharType="end"/>
      </w:r>
    </w:p>
    <w:p w14:paraId="0290C283" w14:textId="72881BD6" w:rsidR="00A660FE" w:rsidRDefault="00A660FE" w:rsidP="00A660FE">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_Toc131379226 \h </w:instrText>
      </w:r>
      <w:r>
        <w:rPr>
          <w:noProof/>
        </w:rPr>
      </w:r>
      <w:r>
        <w:rPr>
          <w:noProof/>
        </w:rPr>
        <w:fldChar w:fldCharType="separate"/>
      </w:r>
      <w:r>
        <w:rPr>
          <w:noProof/>
        </w:rPr>
        <w:t>506</w:t>
      </w:r>
      <w:r>
        <w:rPr>
          <w:noProof/>
        </w:rPr>
        <w:fldChar w:fldCharType="end"/>
      </w:r>
    </w:p>
    <w:p w14:paraId="0682C5B4" w14:textId="0E921FDF" w:rsidR="00A660FE" w:rsidRDefault="00A660FE">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_Toc131379227 \h </w:instrText>
      </w:r>
      <w:r>
        <w:rPr>
          <w:noProof/>
        </w:rPr>
      </w:r>
      <w:r>
        <w:rPr>
          <w:noProof/>
        </w:rPr>
        <w:fldChar w:fldCharType="separate"/>
      </w:r>
      <w:r>
        <w:rPr>
          <w:noProof/>
        </w:rPr>
        <w:t>506</w:t>
      </w:r>
      <w:r>
        <w:rPr>
          <w:noProof/>
        </w:rPr>
        <w:fldChar w:fldCharType="end"/>
      </w:r>
    </w:p>
    <w:p w14:paraId="61E74104" w14:textId="7389F39D" w:rsidR="00A660FE" w:rsidRDefault="00A660FE">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_Toc131379228 \h </w:instrText>
      </w:r>
      <w:r>
        <w:rPr>
          <w:noProof/>
        </w:rPr>
      </w:r>
      <w:r>
        <w:rPr>
          <w:noProof/>
        </w:rPr>
        <w:fldChar w:fldCharType="separate"/>
      </w:r>
      <w:r>
        <w:rPr>
          <w:noProof/>
        </w:rPr>
        <w:t>507</w:t>
      </w:r>
      <w:r>
        <w:rPr>
          <w:noProof/>
        </w:rPr>
        <w:fldChar w:fldCharType="end"/>
      </w:r>
    </w:p>
    <w:p w14:paraId="7FB610E1" w14:textId="6E3D3B6C" w:rsidR="00A660FE" w:rsidRDefault="00A660FE" w:rsidP="00A660FE">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_Toc131379229 \h </w:instrText>
      </w:r>
      <w:r>
        <w:rPr>
          <w:noProof/>
        </w:rPr>
      </w:r>
      <w:r>
        <w:rPr>
          <w:noProof/>
        </w:rPr>
        <w:fldChar w:fldCharType="separate"/>
      </w:r>
      <w:r>
        <w:rPr>
          <w:noProof/>
        </w:rPr>
        <w:t>510</w:t>
      </w:r>
      <w:r>
        <w:rPr>
          <w:noProof/>
        </w:rPr>
        <w:fldChar w:fldCharType="end"/>
      </w:r>
    </w:p>
    <w:p w14:paraId="06B281E0" w14:textId="5D754D42" w:rsidR="00A660FE" w:rsidRDefault="00A660FE">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_Toc131379230 \h </w:instrText>
      </w:r>
      <w:r>
        <w:rPr>
          <w:noProof/>
        </w:rPr>
      </w:r>
      <w:r>
        <w:rPr>
          <w:noProof/>
        </w:rPr>
        <w:fldChar w:fldCharType="separate"/>
      </w:r>
      <w:r>
        <w:rPr>
          <w:noProof/>
        </w:rPr>
        <w:t>510</w:t>
      </w:r>
      <w:r>
        <w:rPr>
          <w:noProof/>
        </w:rPr>
        <w:fldChar w:fldCharType="end"/>
      </w:r>
    </w:p>
    <w:p w14:paraId="092D24DA" w14:textId="4BB76411" w:rsidR="00A660FE" w:rsidRDefault="00A660FE">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_Toc131379231 \h </w:instrText>
      </w:r>
      <w:r>
        <w:rPr>
          <w:noProof/>
        </w:rPr>
      </w:r>
      <w:r>
        <w:rPr>
          <w:noProof/>
        </w:rPr>
        <w:fldChar w:fldCharType="separate"/>
      </w:r>
      <w:r>
        <w:rPr>
          <w:noProof/>
        </w:rPr>
        <w:t>510</w:t>
      </w:r>
      <w:r>
        <w:rPr>
          <w:noProof/>
        </w:rPr>
        <w:fldChar w:fldCharType="end"/>
      </w:r>
    </w:p>
    <w:p w14:paraId="23EB74B2" w14:textId="685BD050" w:rsidR="00A660FE" w:rsidRDefault="00A660FE">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_Toc131379232 \h </w:instrText>
      </w:r>
      <w:r>
        <w:rPr>
          <w:noProof/>
        </w:rPr>
      </w:r>
      <w:r>
        <w:rPr>
          <w:noProof/>
        </w:rPr>
        <w:fldChar w:fldCharType="separate"/>
      </w:r>
      <w:r>
        <w:rPr>
          <w:noProof/>
        </w:rPr>
        <w:t>510</w:t>
      </w:r>
      <w:r>
        <w:rPr>
          <w:noProof/>
        </w:rPr>
        <w:fldChar w:fldCharType="end"/>
      </w:r>
    </w:p>
    <w:p w14:paraId="1AE89EAB" w14:textId="312711B3" w:rsidR="00A660FE" w:rsidRDefault="00A660FE">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_Toc131379233 \h </w:instrText>
      </w:r>
      <w:r>
        <w:rPr>
          <w:noProof/>
        </w:rPr>
      </w:r>
      <w:r>
        <w:rPr>
          <w:noProof/>
        </w:rPr>
        <w:fldChar w:fldCharType="separate"/>
      </w:r>
      <w:r>
        <w:rPr>
          <w:noProof/>
        </w:rPr>
        <w:t>511</w:t>
      </w:r>
      <w:r>
        <w:rPr>
          <w:noProof/>
        </w:rPr>
        <w:fldChar w:fldCharType="end"/>
      </w:r>
    </w:p>
    <w:p w14:paraId="691BBCF7" w14:textId="3AF12D4F" w:rsidR="00A660FE" w:rsidRDefault="00A660FE">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_Toc131379234 \h </w:instrText>
      </w:r>
      <w:r>
        <w:rPr>
          <w:noProof/>
        </w:rPr>
      </w:r>
      <w:r>
        <w:rPr>
          <w:noProof/>
        </w:rPr>
        <w:fldChar w:fldCharType="separate"/>
      </w:r>
      <w:r>
        <w:rPr>
          <w:noProof/>
        </w:rPr>
        <w:t>512</w:t>
      </w:r>
      <w:r>
        <w:rPr>
          <w:noProof/>
        </w:rPr>
        <w:fldChar w:fldCharType="end"/>
      </w:r>
    </w:p>
    <w:p w14:paraId="682D4E6F" w14:textId="0C1252A9" w:rsidR="00A660FE" w:rsidRDefault="00A660FE">
      <w:pPr>
        <w:pStyle w:val="TOC1"/>
        <w:rPr>
          <w:rFonts w:asciiTheme="minorHAnsi" w:eastAsiaTheme="minorEastAsia" w:hAnsiTheme="minorHAnsi" w:cstheme="minorBidi"/>
          <w:noProof/>
          <w:szCs w:val="22"/>
          <w:lang w:eastAsia="en-GB"/>
        </w:rPr>
      </w:pPr>
      <w:r w:rsidRPr="00D642CC">
        <w:rPr>
          <w:rFonts w:eastAsia="Malgun Gothic"/>
          <w:noProof/>
        </w:rPr>
        <w:t>F.3</w:t>
      </w:r>
      <w:r>
        <w:rPr>
          <w:rFonts w:asciiTheme="minorHAnsi" w:eastAsiaTheme="minorEastAsia" w:hAnsiTheme="minorHAnsi" w:cstheme="minorBidi"/>
          <w:noProof/>
          <w:szCs w:val="22"/>
          <w:lang w:eastAsia="en-GB"/>
        </w:rPr>
        <w:tab/>
      </w:r>
      <w:r w:rsidRPr="00D642CC">
        <w:rPr>
          <w:rFonts w:eastAsia="Malgun Gothic"/>
          <w:noProof/>
        </w:rPr>
        <w:t>Off-network timers</w:t>
      </w:r>
      <w:r>
        <w:rPr>
          <w:noProof/>
        </w:rPr>
        <w:tab/>
      </w:r>
      <w:r>
        <w:rPr>
          <w:noProof/>
        </w:rPr>
        <w:fldChar w:fldCharType="begin" w:fldLock="1"/>
      </w:r>
      <w:r>
        <w:rPr>
          <w:noProof/>
        </w:rPr>
        <w:instrText xml:space="preserve"> PAGEREF _Toc131379235 \h </w:instrText>
      </w:r>
      <w:r>
        <w:rPr>
          <w:noProof/>
        </w:rPr>
      </w:r>
      <w:r>
        <w:rPr>
          <w:noProof/>
        </w:rPr>
        <w:fldChar w:fldCharType="separate"/>
      </w:r>
      <w:r>
        <w:rPr>
          <w:noProof/>
        </w:rPr>
        <w:t>512</w:t>
      </w:r>
      <w:r>
        <w:rPr>
          <w:noProof/>
        </w:rPr>
        <w:fldChar w:fldCharType="end"/>
      </w:r>
    </w:p>
    <w:p w14:paraId="2D26D816" w14:textId="5F0BA21C" w:rsidR="00A660FE" w:rsidRDefault="00A660FE">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_Toc131379236 \h </w:instrText>
      </w:r>
      <w:r>
        <w:rPr>
          <w:noProof/>
        </w:rPr>
      </w:r>
      <w:r>
        <w:rPr>
          <w:noProof/>
        </w:rPr>
        <w:fldChar w:fldCharType="separate"/>
      </w:r>
      <w:r>
        <w:rPr>
          <w:noProof/>
        </w:rPr>
        <w:t>512</w:t>
      </w:r>
      <w:r>
        <w:rPr>
          <w:noProof/>
        </w:rPr>
        <w:fldChar w:fldCharType="end"/>
      </w:r>
    </w:p>
    <w:p w14:paraId="463C7CB6" w14:textId="7D14B6E6"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lastRenderedPageBreak/>
        <w:t>F.3.2</w:t>
      </w:r>
      <w:r>
        <w:rPr>
          <w:rFonts w:asciiTheme="minorHAnsi" w:eastAsiaTheme="minorEastAsia" w:hAnsiTheme="minorHAnsi" w:cstheme="minorBidi"/>
          <w:noProof/>
          <w:sz w:val="22"/>
          <w:szCs w:val="22"/>
          <w:lang w:eastAsia="en-GB"/>
        </w:rPr>
        <w:tab/>
      </w:r>
      <w:r w:rsidRPr="00D642CC">
        <w:rPr>
          <w:rFonts w:eastAsia="Malgun Gothic"/>
          <w:noProof/>
        </w:rPr>
        <w:t>Timers in off-network emergency alert</w:t>
      </w:r>
      <w:r>
        <w:rPr>
          <w:noProof/>
        </w:rPr>
        <w:tab/>
      </w:r>
      <w:r>
        <w:rPr>
          <w:noProof/>
        </w:rPr>
        <w:fldChar w:fldCharType="begin" w:fldLock="1"/>
      </w:r>
      <w:r>
        <w:rPr>
          <w:noProof/>
        </w:rPr>
        <w:instrText xml:space="preserve"> PAGEREF _Toc131379237 \h </w:instrText>
      </w:r>
      <w:r>
        <w:rPr>
          <w:noProof/>
        </w:rPr>
      </w:r>
      <w:r>
        <w:rPr>
          <w:noProof/>
        </w:rPr>
        <w:fldChar w:fldCharType="separate"/>
      </w:r>
      <w:r>
        <w:rPr>
          <w:noProof/>
        </w:rPr>
        <w:t>513</w:t>
      </w:r>
      <w:r>
        <w:rPr>
          <w:noProof/>
        </w:rPr>
        <w:fldChar w:fldCharType="end"/>
      </w:r>
    </w:p>
    <w:p w14:paraId="19893F37" w14:textId="2AC7A429" w:rsidR="00A660FE" w:rsidRDefault="00A660FE" w:rsidP="00A660FE">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_Toc131379238 \h </w:instrText>
      </w:r>
      <w:r>
        <w:rPr>
          <w:noProof/>
        </w:rPr>
      </w:r>
      <w:r>
        <w:rPr>
          <w:noProof/>
        </w:rPr>
        <w:fldChar w:fldCharType="separate"/>
      </w:r>
      <w:r>
        <w:rPr>
          <w:noProof/>
        </w:rPr>
        <w:t>515</w:t>
      </w:r>
      <w:r>
        <w:rPr>
          <w:noProof/>
        </w:rPr>
        <w:fldChar w:fldCharType="end"/>
      </w:r>
    </w:p>
    <w:p w14:paraId="414AE670" w14:textId="2D3BF2A1" w:rsidR="00A660FE" w:rsidRDefault="00A660FE">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_Toc131379239 \h </w:instrText>
      </w:r>
      <w:r>
        <w:rPr>
          <w:noProof/>
        </w:rPr>
      </w:r>
      <w:r>
        <w:rPr>
          <w:noProof/>
        </w:rPr>
        <w:fldChar w:fldCharType="separate"/>
      </w:r>
      <w:r>
        <w:rPr>
          <w:noProof/>
        </w:rPr>
        <w:t>515</w:t>
      </w:r>
      <w:r>
        <w:rPr>
          <w:noProof/>
        </w:rPr>
        <w:fldChar w:fldCharType="end"/>
      </w:r>
    </w:p>
    <w:p w14:paraId="71773F23" w14:textId="321A06A2" w:rsidR="00A660FE" w:rsidRDefault="00A660FE">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_Toc131379240 \h </w:instrText>
      </w:r>
      <w:r>
        <w:rPr>
          <w:noProof/>
        </w:rPr>
      </w:r>
      <w:r>
        <w:rPr>
          <w:noProof/>
        </w:rPr>
        <w:fldChar w:fldCharType="separate"/>
      </w:r>
      <w:r>
        <w:rPr>
          <w:noProof/>
        </w:rPr>
        <w:t>515</w:t>
      </w:r>
      <w:r>
        <w:rPr>
          <w:noProof/>
        </w:rPr>
        <w:fldChar w:fldCharType="end"/>
      </w:r>
    </w:p>
    <w:p w14:paraId="06BE0380" w14:textId="50BF144D" w:rsidR="00A660FE" w:rsidRDefault="00A660FE">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_Toc131379241 \h </w:instrText>
      </w:r>
      <w:r>
        <w:rPr>
          <w:noProof/>
        </w:rPr>
      </w:r>
      <w:r>
        <w:rPr>
          <w:noProof/>
        </w:rPr>
        <w:fldChar w:fldCharType="separate"/>
      </w:r>
      <w:r>
        <w:rPr>
          <w:noProof/>
        </w:rPr>
        <w:t>515</w:t>
      </w:r>
      <w:r>
        <w:rPr>
          <w:noProof/>
        </w:rPr>
        <w:fldChar w:fldCharType="end"/>
      </w:r>
    </w:p>
    <w:p w14:paraId="4298FAA0" w14:textId="7F2CE59C" w:rsidR="00A660FE" w:rsidRDefault="00A660FE">
      <w:pPr>
        <w:pStyle w:val="TOC2"/>
        <w:rPr>
          <w:rFonts w:asciiTheme="minorHAnsi" w:eastAsiaTheme="minorEastAsia" w:hAnsiTheme="minorHAnsi" w:cstheme="minorBidi"/>
          <w:noProof/>
          <w:sz w:val="22"/>
          <w:szCs w:val="22"/>
          <w:lang w:eastAsia="en-GB"/>
        </w:rPr>
      </w:pPr>
      <w:r w:rsidRPr="00D642CC">
        <w:rPr>
          <w:rFonts w:eastAsia="Malgun Gothic"/>
          <w:noProof/>
        </w:rPr>
        <w:t>G.3.1</w:t>
      </w:r>
      <w:r>
        <w:rPr>
          <w:rFonts w:asciiTheme="minorHAnsi" w:eastAsiaTheme="minorEastAsia" w:hAnsiTheme="minorHAnsi" w:cstheme="minorBidi"/>
          <w:noProof/>
          <w:sz w:val="22"/>
          <w:szCs w:val="22"/>
          <w:lang w:eastAsia="en-GB"/>
        </w:rPr>
        <w:tab/>
      </w:r>
      <w:r w:rsidRPr="00D642CC">
        <w:rPr>
          <w:rFonts w:eastAsia="Malgun Gothic"/>
          <w:noProof/>
        </w:rPr>
        <w:t>Counters in off-network SDS</w:t>
      </w:r>
      <w:r>
        <w:rPr>
          <w:noProof/>
        </w:rPr>
        <w:tab/>
      </w:r>
      <w:r>
        <w:rPr>
          <w:noProof/>
        </w:rPr>
        <w:fldChar w:fldCharType="begin" w:fldLock="1"/>
      </w:r>
      <w:r>
        <w:rPr>
          <w:noProof/>
        </w:rPr>
        <w:instrText xml:space="preserve"> PAGEREF _Toc131379242 \h </w:instrText>
      </w:r>
      <w:r>
        <w:rPr>
          <w:noProof/>
        </w:rPr>
      </w:r>
      <w:r>
        <w:rPr>
          <w:noProof/>
        </w:rPr>
        <w:fldChar w:fldCharType="separate"/>
      </w:r>
      <w:r>
        <w:rPr>
          <w:noProof/>
        </w:rPr>
        <w:t>515</w:t>
      </w:r>
      <w:r>
        <w:rPr>
          <w:noProof/>
        </w:rPr>
        <w:fldChar w:fldCharType="end"/>
      </w:r>
    </w:p>
    <w:p w14:paraId="01D39DA7" w14:textId="3CBBAE22" w:rsidR="00A660FE" w:rsidRDefault="00A660FE">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_Toc131379243 \h </w:instrText>
      </w:r>
      <w:r>
        <w:rPr>
          <w:noProof/>
        </w:rPr>
      </w:r>
      <w:r>
        <w:rPr>
          <w:noProof/>
        </w:rPr>
        <w:fldChar w:fldCharType="separate"/>
      </w:r>
      <w:r>
        <w:rPr>
          <w:noProof/>
        </w:rPr>
        <w:t>515</w:t>
      </w:r>
      <w:r>
        <w:rPr>
          <w:noProof/>
        </w:rPr>
        <w:fldChar w:fldCharType="end"/>
      </w:r>
    </w:p>
    <w:p w14:paraId="2E53B4C2" w14:textId="34349D54" w:rsidR="00A660FE" w:rsidRDefault="00A660FE">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_Toc131379244 \h </w:instrText>
      </w:r>
      <w:r>
        <w:rPr>
          <w:noProof/>
        </w:rPr>
      </w:r>
      <w:r>
        <w:rPr>
          <w:noProof/>
        </w:rPr>
        <w:fldChar w:fldCharType="separate"/>
      </w:r>
      <w:r>
        <w:rPr>
          <w:noProof/>
        </w:rPr>
        <w:t>515</w:t>
      </w:r>
      <w:r>
        <w:rPr>
          <w:noProof/>
        </w:rPr>
        <w:fldChar w:fldCharType="end"/>
      </w:r>
    </w:p>
    <w:p w14:paraId="5C4A4CF2" w14:textId="3C1D5830" w:rsidR="00A660FE" w:rsidRDefault="00A660FE">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_Toc131379245 \h </w:instrText>
      </w:r>
      <w:r>
        <w:rPr>
          <w:noProof/>
        </w:rPr>
      </w:r>
      <w:r>
        <w:rPr>
          <w:noProof/>
        </w:rPr>
        <w:fldChar w:fldCharType="separate"/>
      </w:r>
      <w:r>
        <w:rPr>
          <w:noProof/>
        </w:rPr>
        <w:t>516</w:t>
      </w:r>
      <w:r>
        <w:rPr>
          <w:noProof/>
        </w:rPr>
        <w:fldChar w:fldCharType="end"/>
      </w:r>
    </w:p>
    <w:p w14:paraId="2976C1EC" w14:textId="41F368F0" w:rsidR="00A660FE" w:rsidRDefault="00A660FE">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_Toc131379246 \h </w:instrText>
      </w:r>
      <w:r>
        <w:rPr>
          <w:noProof/>
        </w:rPr>
      </w:r>
      <w:r>
        <w:rPr>
          <w:noProof/>
        </w:rPr>
        <w:fldChar w:fldCharType="separate"/>
      </w:r>
      <w:r>
        <w:rPr>
          <w:noProof/>
        </w:rPr>
        <w:t>517</w:t>
      </w:r>
      <w:r>
        <w:rPr>
          <w:noProof/>
        </w:rPr>
        <w:fldChar w:fldCharType="end"/>
      </w:r>
    </w:p>
    <w:p w14:paraId="4BFA44B0" w14:textId="63E944BF" w:rsidR="00A660FE" w:rsidRDefault="00A660FE">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_Toc131379247 \h </w:instrText>
      </w:r>
      <w:r>
        <w:rPr>
          <w:noProof/>
        </w:rPr>
      </w:r>
      <w:r>
        <w:rPr>
          <w:noProof/>
        </w:rPr>
        <w:fldChar w:fldCharType="separate"/>
      </w:r>
      <w:r>
        <w:rPr>
          <w:noProof/>
        </w:rPr>
        <w:t>517</w:t>
      </w:r>
      <w:r>
        <w:rPr>
          <w:noProof/>
        </w:rPr>
        <w:fldChar w:fldCharType="end"/>
      </w:r>
    </w:p>
    <w:p w14:paraId="5B29F87D" w14:textId="5D3CC440" w:rsidR="00A660FE" w:rsidRDefault="00A660FE">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_Toc131379248 \h </w:instrText>
      </w:r>
      <w:r>
        <w:rPr>
          <w:noProof/>
        </w:rPr>
      </w:r>
      <w:r>
        <w:rPr>
          <w:noProof/>
        </w:rPr>
        <w:fldChar w:fldCharType="separate"/>
      </w:r>
      <w:r>
        <w:rPr>
          <w:noProof/>
        </w:rPr>
        <w:t>518</w:t>
      </w:r>
      <w:r>
        <w:rPr>
          <w:noProof/>
        </w:rPr>
        <w:fldChar w:fldCharType="end"/>
      </w:r>
    </w:p>
    <w:p w14:paraId="742ECA78" w14:textId="4E13E809" w:rsidR="00A660FE" w:rsidRDefault="00A660FE">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_Toc131379249 \h </w:instrText>
      </w:r>
      <w:r>
        <w:rPr>
          <w:noProof/>
        </w:rPr>
      </w:r>
      <w:r>
        <w:rPr>
          <w:noProof/>
        </w:rPr>
        <w:fldChar w:fldCharType="separate"/>
      </w:r>
      <w:r>
        <w:rPr>
          <w:noProof/>
        </w:rPr>
        <w:t>519</w:t>
      </w:r>
      <w:r>
        <w:rPr>
          <w:noProof/>
        </w:rPr>
        <w:fldChar w:fldCharType="end"/>
      </w:r>
    </w:p>
    <w:p w14:paraId="421A4F7C" w14:textId="0144FA5C" w:rsidR="00A660FE" w:rsidRDefault="00A660FE">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_Toc131379250 \h </w:instrText>
      </w:r>
      <w:r>
        <w:rPr>
          <w:noProof/>
        </w:rPr>
      </w:r>
      <w:r>
        <w:rPr>
          <w:noProof/>
        </w:rPr>
        <w:fldChar w:fldCharType="separate"/>
      </w:r>
      <w:r>
        <w:rPr>
          <w:noProof/>
        </w:rPr>
        <w:t>519</w:t>
      </w:r>
      <w:r>
        <w:rPr>
          <w:noProof/>
        </w:rPr>
        <w:fldChar w:fldCharType="end"/>
      </w:r>
    </w:p>
    <w:p w14:paraId="0668257C" w14:textId="742F2DD2" w:rsidR="00A660FE" w:rsidRDefault="00A660FE">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_Toc131379251 \h </w:instrText>
      </w:r>
      <w:r>
        <w:rPr>
          <w:noProof/>
        </w:rPr>
      </w:r>
      <w:r>
        <w:rPr>
          <w:noProof/>
        </w:rPr>
        <w:fldChar w:fldCharType="separate"/>
      </w:r>
      <w:r>
        <w:rPr>
          <w:noProof/>
        </w:rPr>
        <w:t>520</w:t>
      </w:r>
      <w:r>
        <w:rPr>
          <w:noProof/>
        </w:rPr>
        <w:fldChar w:fldCharType="end"/>
      </w:r>
    </w:p>
    <w:p w14:paraId="6472CCED" w14:textId="4D8507A4" w:rsidR="00A660FE" w:rsidRDefault="00A660FE">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_Toc131379252 \h </w:instrText>
      </w:r>
      <w:r>
        <w:rPr>
          <w:noProof/>
        </w:rPr>
      </w:r>
      <w:r>
        <w:rPr>
          <w:noProof/>
        </w:rPr>
        <w:fldChar w:fldCharType="separate"/>
      </w:r>
      <w:r>
        <w:rPr>
          <w:noProof/>
        </w:rPr>
        <w:t>521</w:t>
      </w:r>
      <w:r>
        <w:rPr>
          <w:noProof/>
        </w:rPr>
        <w:fldChar w:fldCharType="end"/>
      </w:r>
    </w:p>
    <w:p w14:paraId="232C99DC" w14:textId="64DB386C" w:rsidR="00A660FE" w:rsidRDefault="00A660FE">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_Toc131379253 \h </w:instrText>
      </w:r>
      <w:r>
        <w:rPr>
          <w:noProof/>
        </w:rPr>
      </w:r>
      <w:r>
        <w:rPr>
          <w:noProof/>
        </w:rPr>
        <w:fldChar w:fldCharType="separate"/>
      </w:r>
      <w:r>
        <w:rPr>
          <w:noProof/>
        </w:rPr>
        <w:t>521</w:t>
      </w:r>
      <w:r>
        <w:rPr>
          <w:noProof/>
        </w:rPr>
        <w:fldChar w:fldCharType="end"/>
      </w:r>
    </w:p>
    <w:p w14:paraId="011746C5" w14:textId="26DF0969" w:rsidR="00A660FE" w:rsidRDefault="00A660FE">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_Toc131379254 \h </w:instrText>
      </w:r>
      <w:r>
        <w:rPr>
          <w:noProof/>
        </w:rPr>
      </w:r>
      <w:r>
        <w:rPr>
          <w:noProof/>
        </w:rPr>
        <w:fldChar w:fldCharType="separate"/>
      </w:r>
      <w:r>
        <w:rPr>
          <w:noProof/>
        </w:rPr>
        <w:t>522</w:t>
      </w:r>
      <w:r>
        <w:rPr>
          <w:noProof/>
        </w:rPr>
        <w:fldChar w:fldCharType="end"/>
      </w:r>
    </w:p>
    <w:p w14:paraId="7502AFBB" w14:textId="67CE0FBB" w:rsidR="00A660FE" w:rsidRDefault="00A660FE">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_Toc131379255 \h </w:instrText>
      </w:r>
      <w:r>
        <w:rPr>
          <w:noProof/>
        </w:rPr>
      </w:r>
      <w:r>
        <w:rPr>
          <w:noProof/>
        </w:rPr>
        <w:fldChar w:fldCharType="separate"/>
      </w:r>
      <w:r>
        <w:rPr>
          <w:noProof/>
        </w:rPr>
        <w:t>523</w:t>
      </w:r>
      <w:r>
        <w:rPr>
          <w:noProof/>
        </w:rPr>
        <w:fldChar w:fldCharType="end"/>
      </w:r>
    </w:p>
    <w:p w14:paraId="031C93AC" w14:textId="78C70649" w:rsidR="00A660FE" w:rsidRDefault="00A660FE" w:rsidP="00A660FE">
      <w:pPr>
        <w:pStyle w:val="TOC8"/>
        <w:rPr>
          <w:rFonts w:asciiTheme="minorHAnsi" w:eastAsiaTheme="minorEastAsia" w:hAnsiTheme="minorHAnsi" w:cstheme="minorBidi"/>
          <w:b w:val="0"/>
          <w:noProof/>
          <w:szCs w:val="22"/>
          <w:lang w:eastAsia="en-GB"/>
        </w:rPr>
      </w:pPr>
      <w:r w:rsidRPr="00D642CC">
        <w:rPr>
          <w:noProof/>
          <w:lang w:val="en-US"/>
        </w:rPr>
        <w:t>Annex H (informative): INFO packages defined in the present document</w:t>
      </w:r>
      <w:r>
        <w:rPr>
          <w:noProof/>
        </w:rPr>
        <w:tab/>
      </w:r>
      <w:r>
        <w:rPr>
          <w:noProof/>
        </w:rPr>
        <w:fldChar w:fldCharType="begin" w:fldLock="1"/>
      </w:r>
      <w:r>
        <w:rPr>
          <w:noProof/>
        </w:rPr>
        <w:instrText xml:space="preserve"> PAGEREF _Toc131379256 \h </w:instrText>
      </w:r>
      <w:r>
        <w:rPr>
          <w:noProof/>
        </w:rPr>
      </w:r>
      <w:r>
        <w:rPr>
          <w:noProof/>
        </w:rPr>
        <w:fldChar w:fldCharType="separate"/>
      </w:r>
      <w:r>
        <w:rPr>
          <w:noProof/>
        </w:rPr>
        <w:t>525</w:t>
      </w:r>
      <w:r>
        <w:rPr>
          <w:noProof/>
        </w:rPr>
        <w:fldChar w:fldCharType="end"/>
      </w:r>
    </w:p>
    <w:p w14:paraId="7A59DA5D" w14:textId="363689B8" w:rsidR="00A660FE" w:rsidRDefault="00A660FE">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_Toc131379257 \h </w:instrText>
      </w:r>
      <w:r>
        <w:rPr>
          <w:noProof/>
        </w:rPr>
      </w:r>
      <w:r>
        <w:rPr>
          <w:noProof/>
        </w:rPr>
        <w:fldChar w:fldCharType="separate"/>
      </w:r>
      <w:r>
        <w:rPr>
          <w:noProof/>
        </w:rPr>
        <w:t>525</w:t>
      </w:r>
      <w:r>
        <w:rPr>
          <w:noProof/>
        </w:rPr>
        <w:fldChar w:fldCharType="end"/>
      </w:r>
    </w:p>
    <w:p w14:paraId="641B1A6C" w14:textId="3EF7F0D6" w:rsidR="00A660FE" w:rsidRDefault="00A660FE">
      <w:pPr>
        <w:pStyle w:val="TOC2"/>
        <w:rPr>
          <w:rFonts w:asciiTheme="minorHAnsi" w:eastAsiaTheme="minorEastAsia" w:hAnsiTheme="minorHAnsi" w:cstheme="minorBidi"/>
          <w:noProof/>
          <w:sz w:val="22"/>
          <w:szCs w:val="22"/>
          <w:lang w:eastAsia="en-GB"/>
        </w:rPr>
      </w:pPr>
      <w:r w:rsidRPr="00D642CC">
        <w:rPr>
          <w:noProof/>
          <w:lang w:val="en-US"/>
        </w:rPr>
        <w:t>H.1.1</w:t>
      </w:r>
      <w:r>
        <w:rPr>
          <w:rFonts w:asciiTheme="minorHAnsi" w:eastAsiaTheme="minorEastAsia" w:hAnsiTheme="minorHAnsi" w:cstheme="minorBidi"/>
          <w:noProof/>
          <w:sz w:val="22"/>
          <w:szCs w:val="22"/>
          <w:lang w:eastAsia="en-GB"/>
        </w:rPr>
        <w:tab/>
      </w:r>
      <w:r w:rsidRPr="00D642CC">
        <w:rPr>
          <w:noProof/>
          <w:lang w:val="en-US"/>
        </w:rPr>
        <w:t>Scope</w:t>
      </w:r>
      <w:r>
        <w:rPr>
          <w:noProof/>
        </w:rPr>
        <w:tab/>
      </w:r>
      <w:r>
        <w:rPr>
          <w:noProof/>
        </w:rPr>
        <w:fldChar w:fldCharType="begin" w:fldLock="1"/>
      </w:r>
      <w:r>
        <w:rPr>
          <w:noProof/>
        </w:rPr>
        <w:instrText xml:space="preserve"> PAGEREF _Toc131379258 \h </w:instrText>
      </w:r>
      <w:r>
        <w:rPr>
          <w:noProof/>
        </w:rPr>
      </w:r>
      <w:r>
        <w:rPr>
          <w:noProof/>
        </w:rPr>
        <w:fldChar w:fldCharType="separate"/>
      </w:r>
      <w:r>
        <w:rPr>
          <w:noProof/>
        </w:rPr>
        <w:t>525</w:t>
      </w:r>
      <w:r>
        <w:rPr>
          <w:noProof/>
        </w:rPr>
        <w:fldChar w:fldCharType="end"/>
      </w:r>
    </w:p>
    <w:p w14:paraId="7ED17CB8" w14:textId="52A941ED" w:rsidR="00A660FE" w:rsidRDefault="00A660FE">
      <w:pPr>
        <w:pStyle w:val="TOC2"/>
        <w:rPr>
          <w:rFonts w:asciiTheme="minorHAnsi" w:eastAsiaTheme="minorEastAsia" w:hAnsiTheme="minorHAnsi" w:cstheme="minorBidi"/>
          <w:noProof/>
          <w:sz w:val="22"/>
          <w:szCs w:val="22"/>
          <w:lang w:eastAsia="en-GB"/>
        </w:rPr>
      </w:pPr>
      <w:r w:rsidRPr="00D642CC">
        <w:rPr>
          <w:noProof/>
          <w:lang w:val="en-US"/>
        </w:rPr>
        <w:t>H.1.2</w:t>
      </w:r>
      <w:r>
        <w:rPr>
          <w:rFonts w:asciiTheme="minorHAnsi" w:eastAsiaTheme="minorEastAsia" w:hAnsiTheme="minorHAnsi" w:cstheme="minorBidi"/>
          <w:noProof/>
          <w:sz w:val="22"/>
          <w:szCs w:val="22"/>
          <w:lang w:eastAsia="en-GB"/>
        </w:rPr>
        <w:tab/>
      </w:r>
      <w:r w:rsidRPr="00D642CC">
        <w:rPr>
          <w:noProof/>
          <w:lang w:val="en-US"/>
        </w:rPr>
        <w:t>g.3gpp.mcdata-com-release info package</w:t>
      </w:r>
      <w:r>
        <w:rPr>
          <w:noProof/>
        </w:rPr>
        <w:tab/>
      </w:r>
      <w:r>
        <w:rPr>
          <w:noProof/>
        </w:rPr>
        <w:fldChar w:fldCharType="begin" w:fldLock="1"/>
      </w:r>
      <w:r>
        <w:rPr>
          <w:noProof/>
        </w:rPr>
        <w:instrText xml:space="preserve"> PAGEREF _Toc131379259 \h </w:instrText>
      </w:r>
      <w:r>
        <w:rPr>
          <w:noProof/>
        </w:rPr>
      </w:r>
      <w:r>
        <w:rPr>
          <w:noProof/>
        </w:rPr>
        <w:fldChar w:fldCharType="separate"/>
      </w:r>
      <w:r>
        <w:rPr>
          <w:noProof/>
        </w:rPr>
        <w:t>525</w:t>
      </w:r>
      <w:r>
        <w:rPr>
          <w:noProof/>
        </w:rPr>
        <w:fldChar w:fldCharType="end"/>
      </w:r>
    </w:p>
    <w:p w14:paraId="45AA96BB" w14:textId="521715E5"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H.1.2.1</w:t>
      </w:r>
      <w:r>
        <w:rPr>
          <w:rFonts w:asciiTheme="minorHAnsi" w:eastAsiaTheme="minorEastAsia" w:hAnsiTheme="minorHAnsi" w:cstheme="minorBidi"/>
          <w:noProof/>
          <w:sz w:val="22"/>
          <w:szCs w:val="22"/>
          <w:lang w:eastAsia="en-GB"/>
        </w:rPr>
        <w:tab/>
      </w:r>
      <w:r w:rsidRPr="00D642CC">
        <w:rPr>
          <w:noProof/>
          <w:lang w:val="en-US"/>
        </w:rPr>
        <w:t>Overall description</w:t>
      </w:r>
      <w:r>
        <w:rPr>
          <w:noProof/>
        </w:rPr>
        <w:tab/>
      </w:r>
      <w:r>
        <w:rPr>
          <w:noProof/>
        </w:rPr>
        <w:fldChar w:fldCharType="begin" w:fldLock="1"/>
      </w:r>
      <w:r>
        <w:rPr>
          <w:noProof/>
        </w:rPr>
        <w:instrText xml:space="preserve"> PAGEREF _Toc131379260 \h </w:instrText>
      </w:r>
      <w:r>
        <w:rPr>
          <w:noProof/>
        </w:rPr>
      </w:r>
      <w:r>
        <w:rPr>
          <w:noProof/>
        </w:rPr>
        <w:fldChar w:fldCharType="separate"/>
      </w:r>
      <w:r>
        <w:rPr>
          <w:noProof/>
        </w:rPr>
        <w:t>525</w:t>
      </w:r>
      <w:r>
        <w:rPr>
          <w:noProof/>
        </w:rPr>
        <w:fldChar w:fldCharType="end"/>
      </w:r>
    </w:p>
    <w:p w14:paraId="3C654F63" w14:textId="13E95F01"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H.1.2.2</w:t>
      </w:r>
      <w:r>
        <w:rPr>
          <w:rFonts w:asciiTheme="minorHAnsi" w:eastAsiaTheme="minorEastAsia" w:hAnsiTheme="minorHAnsi" w:cstheme="minorBidi"/>
          <w:noProof/>
          <w:sz w:val="22"/>
          <w:szCs w:val="22"/>
          <w:lang w:eastAsia="en-GB"/>
        </w:rPr>
        <w:tab/>
      </w:r>
      <w:r w:rsidRPr="00D642CC">
        <w:rPr>
          <w:noProof/>
          <w:lang w:val="en-US"/>
        </w:rPr>
        <w:t>Applicability</w:t>
      </w:r>
      <w:r>
        <w:rPr>
          <w:noProof/>
        </w:rPr>
        <w:tab/>
      </w:r>
      <w:r>
        <w:rPr>
          <w:noProof/>
        </w:rPr>
        <w:fldChar w:fldCharType="begin" w:fldLock="1"/>
      </w:r>
      <w:r>
        <w:rPr>
          <w:noProof/>
        </w:rPr>
        <w:instrText xml:space="preserve"> PAGEREF _Toc131379261 \h </w:instrText>
      </w:r>
      <w:r>
        <w:rPr>
          <w:noProof/>
        </w:rPr>
      </w:r>
      <w:r>
        <w:rPr>
          <w:noProof/>
        </w:rPr>
        <w:fldChar w:fldCharType="separate"/>
      </w:r>
      <w:r>
        <w:rPr>
          <w:noProof/>
        </w:rPr>
        <w:t>525</w:t>
      </w:r>
      <w:r>
        <w:rPr>
          <w:noProof/>
        </w:rPr>
        <w:fldChar w:fldCharType="end"/>
      </w:r>
    </w:p>
    <w:p w14:paraId="15A35F6F" w14:textId="608FA6EE"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H.1.2.3</w:t>
      </w:r>
      <w:r>
        <w:rPr>
          <w:rFonts w:asciiTheme="minorHAnsi" w:eastAsiaTheme="minorEastAsia" w:hAnsiTheme="minorHAnsi" w:cstheme="minorBidi"/>
          <w:noProof/>
          <w:sz w:val="22"/>
          <w:szCs w:val="22"/>
          <w:lang w:eastAsia="en-GB"/>
        </w:rPr>
        <w:tab/>
      </w:r>
      <w:r w:rsidRPr="00D642CC">
        <w:rPr>
          <w:noProof/>
          <w:lang w:val="en-US"/>
        </w:rPr>
        <w:t>Appropriateness of INFO Package Usage</w:t>
      </w:r>
      <w:r>
        <w:rPr>
          <w:noProof/>
        </w:rPr>
        <w:tab/>
      </w:r>
      <w:r>
        <w:rPr>
          <w:noProof/>
        </w:rPr>
        <w:fldChar w:fldCharType="begin" w:fldLock="1"/>
      </w:r>
      <w:r>
        <w:rPr>
          <w:noProof/>
        </w:rPr>
        <w:instrText xml:space="preserve"> PAGEREF _Toc131379262 \h </w:instrText>
      </w:r>
      <w:r>
        <w:rPr>
          <w:noProof/>
        </w:rPr>
      </w:r>
      <w:r>
        <w:rPr>
          <w:noProof/>
        </w:rPr>
        <w:fldChar w:fldCharType="separate"/>
      </w:r>
      <w:r>
        <w:rPr>
          <w:noProof/>
        </w:rPr>
        <w:t>525</w:t>
      </w:r>
      <w:r>
        <w:rPr>
          <w:noProof/>
        </w:rPr>
        <w:fldChar w:fldCharType="end"/>
      </w:r>
    </w:p>
    <w:p w14:paraId="3790F054" w14:textId="529F41FA"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H.1.2.4</w:t>
      </w:r>
      <w:r>
        <w:rPr>
          <w:rFonts w:asciiTheme="minorHAnsi" w:eastAsiaTheme="minorEastAsia" w:hAnsiTheme="minorHAnsi" w:cstheme="minorBidi"/>
          <w:noProof/>
          <w:sz w:val="22"/>
          <w:szCs w:val="22"/>
          <w:lang w:eastAsia="en-GB"/>
        </w:rPr>
        <w:tab/>
      </w:r>
      <w:r w:rsidRPr="00D642CC">
        <w:rPr>
          <w:noProof/>
          <w:lang w:val="en-US"/>
        </w:rPr>
        <w:t>Info package name</w:t>
      </w:r>
      <w:r>
        <w:rPr>
          <w:noProof/>
        </w:rPr>
        <w:tab/>
      </w:r>
      <w:r>
        <w:rPr>
          <w:noProof/>
        </w:rPr>
        <w:fldChar w:fldCharType="begin" w:fldLock="1"/>
      </w:r>
      <w:r>
        <w:rPr>
          <w:noProof/>
        </w:rPr>
        <w:instrText xml:space="preserve"> PAGEREF _Toc131379263 \h </w:instrText>
      </w:r>
      <w:r>
        <w:rPr>
          <w:noProof/>
        </w:rPr>
      </w:r>
      <w:r>
        <w:rPr>
          <w:noProof/>
        </w:rPr>
        <w:fldChar w:fldCharType="separate"/>
      </w:r>
      <w:r>
        <w:rPr>
          <w:noProof/>
        </w:rPr>
        <w:t>525</w:t>
      </w:r>
      <w:r>
        <w:rPr>
          <w:noProof/>
        </w:rPr>
        <w:fldChar w:fldCharType="end"/>
      </w:r>
    </w:p>
    <w:p w14:paraId="4E609989" w14:textId="3A40B727" w:rsidR="00A660FE" w:rsidRDefault="00A660FE">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_Toc131379264 \h </w:instrText>
      </w:r>
      <w:r>
        <w:rPr>
          <w:noProof/>
        </w:rPr>
      </w:r>
      <w:r>
        <w:rPr>
          <w:noProof/>
        </w:rPr>
        <w:fldChar w:fldCharType="separate"/>
      </w:r>
      <w:r>
        <w:rPr>
          <w:noProof/>
        </w:rPr>
        <w:t>526</w:t>
      </w:r>
      <w:r>
        <w:rPr>
          <w:noProof/>
        </w:rPr>
        <w:fldChar w:fldCharType="end"/>
      </w:r>
    </w:p>
    <w:p w14:paraId="6AEF007F" w14:textId="6F4BAA48" w:rsidR="00A660FE" w:rsidRDefault="00A660FE">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_Toc131379265 \h </w:instrText>
      </w:r>
      <w:r>
        <w:rPr>
          <w:noProof/>
        </w:rPr>
      </w:r>
      <w:r>
        <w:rPr>
          <w:noProof/>
        </w:rPr>
        <w:fldChar w:fldCharType="separate"/>
      </w:r>
      <w:r>
        <w:rPr>
          <w:noProof/>
        </w:rPr>
        <w:t>526</w:t>
      </w:r>
      <w:r>
        <w:rPr>
          <w:noProof/>
        </w:rPr>
        <w:fldChar w:fldCharType="end"/>
      </w:r>
    </w:p>
    <w:p w14:paraId="6DF2FF45" w14:textId="72439801" w:rsidR="00A660FE" w:rsidRDefault="00A660FE">
      <w:pPr>
        <w:pStyle w:val="TOC3"/>
        <w:rPr>
          <w:rFonts w:asciiTheme="minorHAnsi" w:eastAsiaTheme="minorEastAsia" w:hAnsiTheme="minorHAnsi" w:cstheme="minorBidi"/>
          <w:noProof/>
          <w:sz w:val="22"/>
          <w:szCs w:val="22"/>
          <w:lang w:eastAsia="en-GB"/>
        </w:rPr>
      </w:pPr>
      <w:r>
        <w:rPr>
          <w:noProof/>
        </w:rPr>
        <w:t>H.1.2.</w:t>
      </w:r>
      <w:r w:rsidRPr="00D642CC">
        <w:rPr>
          <w:noProof/>
          <w:lang w:val="en-US"/>
        </w:rPr>
        <w:t>7</w:t>
      </w:r>
      <w:r>
        <w:rPr>
          <w:rFonts w:asciiTheme="minorHAnsi" w:eastAsiaTheme="minorEastAsia" w:hAnsiTheme="minorHAnsi" w:cstheme="minorBidi"/>
          <w:noProof/>
          <w:sz w:val="22"/>
          <w:szCs w:val="22"/>
          <w:lang w:eastAsia="en-GB"/>
        </w:rPr>
        <w:tab/>
      </w:r>
      <w:r w:rsidRPr="00D642CC">
        <w:rPr>
          <w:noProof/>
          <w:lang w:val="en-US"/>
        </w:rPr>
        <w:t>INFO message body parts</w:t>
      </w:r>
      <w:r>
        <w:rPr>
          <w:noProof/>
        </w:rPr>
        <w:tab/>
      </w:r>
      <w:r>
        <w:rPr>
          <w:noProof/>
        </w:rPr>
        <w:fldChar w:fldCharType="begin" w:fldLock="1"/>
      </w:r>
      <w:r>
        <w:rPr>
          <w:noProof/>
        </w:rPr>
        <w:instrText xml:space="preserve"> PAGEREF _Toc131379266 \h </w:instrText>
      </w:r>
      <w:r>
        <w:rPr>
          <w:noProof/>
        </w:rPr>
      </w:r>
      <w:r>
        <w:rPr>
          <w:noProof/>
        </w:rPr>
        <w:fldChar w:fldCharType="separate"/>
      </w:r>
      <w:r>
        <w:rPr>
          <w:noProof/>
        </w:rPr>
        <w:t>526</w:t>
      </w:r>
      <w:r>
        <w:rPr>
          <w:noProof/>
        </w:rPr>
        <w:fldChar w:fldCharType="end"/>
      </w:r>
    </w:p>
    <w:p w14:paraId="1E37F314" w14:textId="3C54146D"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H.1.2.8</w:t>
      </w:r>
      <w:r>
        <w:rPr>
          <w:rFonts w:asciiTheme="minorHAnsi" w:eastAsiaTheme="minorEastAsia" w:hAnsiTheme="minorHAnsi" w:cstheme="minorBidi"/>
          <w:noProof/>
          <w:sz w:val="22"/>
          <w:szCs w:val="22"/>
          <w:lang w:eastAsia="en-GB"/>
        </w:rPr>
        <w:tab/>
      </w:r>
      <w:r w:rsidRPr="00D642CC">
        <w:rPr>
          <w:noProof/>
          <w:lang w:val="en-US"/>
        </w:rPr>
        <w:t>Info package usage restrictions</w:t>
      </w:r>
      <w:r>
        <w:rPr>
          <w:noProof/>
        </w:rPr>
        <w:tab/>
      </w:r>
      <w:r>
        <w:rPr>
          <w:noProof/>
        </w:rPr>
        <w:fldChar w:fldCharType="begin" w:fldLock="1"/>
      </w:r>
      <w:r>
        <w:rPr>
          <w:noProof/>
        </w:rPr>
        <w:instrText xml:space="preserve"> PAGEREF _Toc131379267 \h </w:instrText>
      </w:r>
      <w:r>
        <w:rPr>
          <w:noProof/>
        </w:rPr>
      </w:r>
      <w:r>
        <w:rPr>
          <w:noProof/>
        </w:rPr>
        <w:fldChar w:fldCharType="separate"/>
      </w:r>
      <w:r>
        <w:rPr>
          <w:noProof/>
        </w:rPr>
        <w:t>526</w:t>
      </w:r>
      <w:r>
        <w:rPr>
          <w:noProof/>
        </w:rPr>
        <w:fldChar w:fldCharType="end"/>
      </w:r>
    </w:p>
    <w:p w14:paraId="6375073A" w14:textId="6A7E20FF"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H.1.2.9</w:t>
      </w:r>
      <w:r>
        <w:rPr>
          <w:rFonts w:asciiTheme="minorHAnsi" w:eastAsiaTheme="minorEastAsia" w:hAnsiTheme="minorHAnsi" w:cstheme="minorBidi"/>
          <w:noProof/>
          <w:sz w:val="22"/>
          <w:szCs w:val="22"/>
          <w:lang w:eastAsia="en-GB"/>
        </w:rPr>
        <w:tab/>
      </w:r>
      <w:r w:rsidRPr="00D642CC">
        <w:rPr>
          <w:noProof/>
          <w:lang w:val="en-US"/>
        </w:rPr>
        <w:t>Rate of INFO Requests</w:t>
      </w:r>
      <w:r>
        <w:rPr>
          <w:noProof/>
        </w:rPr>
        <w:tab/>
      </w:r>
      <w:r>
        <w:rPr>
          <w:noProof/>
        </w:rPr>
        <w:fldChar w:fldCharType="begin" w:fldLock="1"/>
      </w:r>
      <w:r>
        <w:rPr>
          <w:noProof/>
        </w:rPr>
        <w:instrText xml:space="preserve"> PAGEREF _Toc131379268 \h </w:instrText>
      </w:r>
      <w:r>
        <w:rPr>
          <w:noProof/>
        </w:rPr>
      </w:r>
      <w:r>
        <w:rPr>
          <w:noProof/>
        </w:rPr>
        <w:fldChar w:fldCharType="separate"/>
      </w:r>
      <w:r>
        <w:rPr>
          <w:noProof/>
        </w:rPr>
        <w:t>526</w:t>
      </w:r>
      <w:r>
        <w:rPr>
          <w:noProof/>
        </w:rPr>
        <w:fldChar w:fldCharType="end"/>
      </w:r>
    </w:p>
    <w:p w14:paraId="1BA3286B" w14:textId="0A762DD6"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H.1.2.10</w:t>
      </w:r>
      <w:r>
        <w:rPr>
          <w:rFonts w:asciiTheme="minorHAnsi" w:eastAsiaTheme="minorEastAsia" w:hAnsiTheme="minorHAnsi" w:cstheme="minorBidi"/>
          <w:noProof/>
          <w:sz w:val="22"/>
          <w:szCs w:val="22"/>
          <w:lang w:eastAsia="en-GB"/>
        </w:rPr>
        <w:tab/>
      </w:r>
      <w:r w:rsidRPr="00D642CC">
        <w:rPr>
          <w:noProof/>
          <w:lang w:val="en-US"/>
        </w:rPr>
        <w:t>Info package security considerations</w:t>
      </w:r>
      <w:r>
        <w:rPr>
          <w:noProof/>
        </w:rPr>
        <w:tab/>
      </w:r>
      <w:r>
        <w:rPr>
          <w:noProof/>
        </w:rPr>
        <w:fldChar w:fldCharType="begin" w:fldLock="1"/>
      </w:r>
      <w:r>
        <w:rPr>
          <w:noProof/>
        </w:rPr>
        <w:instrText xml:space="preserve"> PAGEREF _Toc131379269 \h </w:instrText>
      </w:r>
      <w:r>
        <w:rPr>
          <w:noProof/>
        </w:rPr>
      </w:r>
      <w:r>
        <w:rPr>
          <w:noProof/>
        </w:rPr>
        <w:fldChar w:fldCharType="separate"/>
      </w:r>
      <w:r>
        <w:rPr>
          <w:noProof/>
        </w:rPr>
        <w:t>526</w:t>
      </w:r>
      <w:r>
        <w:rPr>
          <w:noProof/>
        </w:rPr>
        <w:fldChar w:fldCharType="end"/>
      </w:r>
    </w:p>
    <w:p w14:paraId="5D525D5F" w14:textId="4DCF295F" w:rsidR="00A660FE" w:rsidRDefault="00A660FE">
      <w:pPr>
        <w:pStyle w:val="TOC3"/>
        <w:rPr>
          <w:rFonts w:asciiTheme="minorHAnsi" w:eastAsiaTheme="minorEastAsia" w:hAnsiTheme="minorHAnsi" w:cstheme="minorBidi"/>
          <w:noProof/>
          <w:sz w:val="22"/>
          <w:szCs w:val="22"/>
          <w:lang w:eastAsia="en-GB"/>
        </w:rPr>
      </w:pPr>
      <w:r w:rsidRPr="00D642CC">
        <w:rPr>
          <w:noProof/>
          <w:lang w:val="en-US"/>
        </w:rPr>
        <w:t>H.1.2.11</w:t>
      </w:r>
      <w:r>
        <w:rPr>
          <w:rFonts w:asciiTheme="minorHAnsi" w:eastAsiaTheme="minorEastAsia" w:hAnsiTheme="minorHAnsi" w:cstheme="minorBidi"/>
          <w:noProof/>
          <w:sz w:val="22"/>
          <w:szCs w:val="22"/>
          <w:lang w:eastAsia="en-GB"/>
        </w:rPr>
        <w:tab/>
      </w:r>
      <w:r w:rsidRPr="00D642CC">
        <w:rPr>
          <w:noProof/>
          <w:lang w:val="en-US"/>
        </w:rPr>
        <w:t>Implementation details and examples</w:t>
      </w:r>
      <w:r>
        <w:rPr>
          <w:noProof/>
        </w:rPr>
        <w:tab/>
      </w:r>
      <w:r>
        <w:rPr>
          <w:noProof/>
        </w:rPr>
        <w:fldChar w:fldCharType="begin" w:fldLock="1"/>
      </w:r>
      <w:r>
        <w:rPr>
          <w:noProof/>
        </w:rPr>
        <w:instrText xml:space="preserve"> PAGEREF _Toc131379270 \h </w:instrText>
      </w:r>
      <w:r>
        <w:rPr>
          <w:noProof/>
        </w:rPr>
      </w:r>
      <w:r>
        <w:rPr>
          <w:noProof/>
        </w:rPr>
        <w:fldChar w:fldCharType="separate"/>
      </w:r>
      <w:r>
        <w:rPr>
          <w:noProof/>
        </w:rPr>
        <w:t>526</w:t>
      </w:r>
      <w:r>
        <w:rPr>
          <w:noProof/>
        </w:rPr>
        <w:fldChar w:fldCharType="end"/>
      </w:r>
    </w:p>
    <w:p w14:paraId="3BD4F0CF" w14:textId="1CAA6799" w:rsidR="00A660FE" w:rsidRDefault="00A660FE" w:rsidP="00A660FE">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D642CC">
        <w:rPr>
          <w:rFonts w:cs="Arial"/>
          <w:noProof/>
          <w:lang w:eastAsia="zh-CN"/>
        </w:rPr>
        <w:t>5GS</w:t>
      </w:r>
      <w:r>
        <w:rPr>
          <w:noProof/>
        </w:rPr>
        <w:tab/>
      </w:r>
      <w:r>
        <w:rPr>
          <w:noProof/>
        </w:rPr>
        <w:fldChar w:fldCharType="begin" w:fldLock="1"/>
      </w:r>
      <w:r>
        <w:rPr>
          <w:noProof/>
        </w:rPr>
        <w:instrText xml:space="preserve"> PAGEREF _Toc131379271 \h </w:instrText>
      </w:r>
      <w:r>
        <w:rPr>
          <w:noProof/>
        </w:rPr>
      </w:r>
      <w:r>
        <w:rPr>
          <w:noProof/>
        </w:rPr>
        <w:fldChar w:fldCharType="separate"/>
      </w:r>
      <w:r>
        <w:rPr>
          <w:noProof/>
        </w:rPr>
        <w:t>526</w:t>
      </w:r>
      <w:r>
        <w:rPr>
          <w:noProof/>
        </w:rPr>
        <w:fldChar w:fldCharType="end"/>
      </w:r>
    </w:p>
    <w:p w14:paraId="7327133B" w14:textId="259CB5DA" w:rsidR="00A660FE" w:rsidRDefault="00A660FE">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_Toc131379272 \h </w:instrText>
      </w:r>
      <w:r>
        <w:rPr>
          <w:noProof/>
        </w:rPr>
      </w:r>
      <w:r>
        <w:rPr>
          <w:noProof/>
        </w:rPr>
        <w:fldChar w:fldCharType="separate"/>
      </w:r>
      <w:r>
        <w:rPr>
          <w:noProof/>
        </w:rPr>
        <w:t>526</w:t>
      </w:r>
      <w:r>
        <w:rPr>
          <w:noProof/>
        </w:rPr>
        <w:fldChar w:fldCharType="end"/>
      </w:r>
    </w:p>
    <w:p w14:paraId="3D19BD10" w14:textId="5EB13AB3" w:rsidR="00A660FE" w:rsidRDefault="00A660FE">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_Toc131379273 \h </w:instrText>
      </w:r>
      <w:r>
        <w:rPr>
          <w:noProof/>
        </w:rPr>
      </w:r>
      <w:r>
        <w:rPr>
          <w:noProof/>
        </w:rPr>
        <w:fldChar w:fldCharType="separate"/>
      </w:r>
      <w:r>
        <w:rPr>
          <w:noProof/>
        </w:rPr>
        <w:t>527</w:t>
      </w:r>
      <w:r>
        <w:rPr>
          <w:noProof/>
        </w:rPr>
        <w:fldChar w:fldCharType="end"/>
      </w:r>
    </w:p>
    <w:p w14:paraId="1F76E7C1" w14:textId="643B86F1" w:rsidR="00A660FE" w:rsidRDefault="00A660FE">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_Toc131379274 \h </w:instrText>
      </w:r>
      <w:r>
        <w:rPr>
          <w:noProof/>
        </w:rPr>
      </w:r>
      <w:r>
        <w:rPr>
          <w:noProof/>
        </w:rPr>
        <w:fldChar w:fldCharType="separate"/>
      </w:r>
      <w:r>
        <w:rPr>
          <w:noProof/>
        </w:rPr>
        <w:t>527</w:t>
      </w:r>
      <w:r>
        <w:rPr>
          <w:noProof/>
        </w:rPr>
        <w:fldChar w:fldCharType="end"/>
      </w:r>
    </w:p>
    <w:p w14:paraId="2FA5A1E5" w14:textId="745CDE18" w:rsidR="00A660FE" w:rsidRDefault="00A660FE">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_Toc131379275 \h </w:instrText>
      </w:r>
      <w:r>
        <w:rPr>
          <w:noProof/>
        </w:rPr>
      </w:r>
      <w:r>
        <w:rPr>
          <w:noProof/>
        </w:rPr>
        <w:fldChar w:fldCharType="separate"/>
      </w:r>
      <w:r>
        <w:rPr>
          <w:noProof/>
        </w:rPr>
        <w:t>527</w:t>
      </w:r>
      <w:r>
        <w:rPr>
          <w:noProof/>
        </w:rPr>
        <w:fldChar w:fldCharType="end"/>
      </w:r>
    </w:p>
    <w:p w14:paraId="00408C50" w14:textId="718E5383" w:rsidR="00A660FE" w:rsidRDefault="00A660FE">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_Toc131379276 \h </w:instrText>
      </w:r>
      <w:r>
        <w:rPr>
          <w:noProof/>
        </w:rPr>
      </w:r>
      <w:r>
        <w:rPr>
          <w:noProof/>
        </w:rPr>
        <w:fldChar w:fldCharType="separate"/>
      </w:r>
      <w:r>
        <w:rPr>
          <w:noProof/>
        </w:rPr>
        <w:t>527</w:t>
      </w:r>
      <w:r>
        <w:rPr>
          <w:noProof/>
        </w:rPr>
        <w:fldChar w:fldCharType="end"/>
      </w:r>
    </w:p>
    <w:p w14:paraId="47537C6E" w14:textId="35AC9F82" w:rsidR="00A660FE" w:rsidRDefault="00A660FE">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_Toc131379277 \h </w:instrText>
      </w:r>
      <w:r>
        <w:rPr>
          <w:noProof/>
        </w:rPr>
      </w:r>
      <w:r>
        <w:rPr>
          <w:noProof/>
        </w:rPr>
        <w:fldChar w:fldCharType="separate"/>
      </w:r>
      <w:r>
        <w:rPr>
          <w:noProof/>
        </w:rPr>
        <w:t>527</w:t>
      </w:r>
      <w:r>
        <w:rPr>
          <w:noProof/>
        </w:rPr>
        <w:fldChar w:fldCharType="end"/>
      </w:r>
    </w:p>
    <w:p w14:paraId="68D9579C" w14:textId="6147B976" w:rsidR="00A660FE" w:rsidRDefault="00A660FE" w:rsidP="00A660FE">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_Toc131379278 \h </w:instrText>
      </w:r>
      <w:r>
        <w:rPr>
          <w:noProof/>
        </w:rPr>
      </w:r>
      <w:r>
        <w:rPr>
          <w:noProof/>
        </w:rPr>
        <w:fldChar w:fldCharType="separate"/>
      </w:r>
      <w:r>
        <w:rPr>
          <w:noProof/>
        </w:rPr>
        <w:t>528</w:t>
      </w:r>
      <w:r>
        <w:rPr>
          <w:noProof/>
        </w:rPr>
        <w:fldChar w:fldCharType="end"/>
      </w:r>
    </w:p>
    <w:p w14:paraId="0B9E3498" w14:textId="7502E71E"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31378221"/>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 xml:space="preserve">Version </w:t>
      </w:r>
      <w:proofErr w:type="spellStart"/>
      <w:r w:rsidRPr="00B02A0B">
        <w:t>x.y.z</w:t>
      </w:r>
      <w:proofErr w:type="spellEnd"/>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31378222"/>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w:t>
      </w:r>
      <w:proofErr w:type="spellStart"/>
      <w:r w:rsidRPr="00B02A0B">
        <w:t>MCData</w:t>
      </w:r>
      <w:proofErr w:type="spellEnd"/>
      <w:r w:rsidRPr="00B02A0B">
        <w:t>) communications as specified by 3GPP TS 23.282 [2]. The present document specifies both on-network and off-network protocols.</w:t>
      </w:r>
    </w:p>
    <w:p w14:paraId="0B5AB704" w14:textId="77777777" w:rsidR="005C310B" w:rsidRPr="00B02A0B" w:rsidRDefault="005C310B" w:rsidP="005C310B">
      <w:r w:rsidRPr="00B02A0B">
        <w:t xml:space="preserve">The present document utilises the common functional architecture to support mission critical services as specified in 3GPP TS 23.280 [3], in support of </w:t>
      </w:r>
      <w:proofErr w:type="spellStart"/>
      <w:r w:rsidRPr="00B02A0B">
        <w:t>MCData</w:t>
      </w:r>
      <w:proofErr w:type="spellEnd"/>
      <w:r w:rsidRPr="00B02A0B">
        <w:t xml:space="preserve"> communications.</w:t>
      </w:r>
    </w:p>
    <w:p w14:paraId="322BDE69" w14:textId="77777777" w:rsidR="005C310B" w:rsidRPr="00B02A0B" w:rsidRDefault="005C310B" w:rsidP="005C310B">
      <w:r w:rsidRPr="00B02A0B">
        <w:t xml:space="preserve">The </w:t>
      </w:r>
      <w:proofErr w:type="spellStart"/>
      <w:r w:rsidRPr="00B02A0B">
        <w:t>MCData</w:t>
      </w:r>
      <w:proofErr w:type="spellEnd"/>
      <w:r w:rsidRPr="00B02A0B">
        <w:t xml:space="preserve"> service can be used for public safety applications and also for general commercial applications e.g. utility companies and railways.</w:t>
      </w:r>
    </w:p>
    <w:p w14:paraId="58002055" w14:textId="77777777" w:rsidR="005C310B" w:rsidRPr="00B02A0B" w:rsidRDefault="005C310B" w:rsidP="005C310B">
      <w:r w:rsidRPr="00B02A0B">
        <w:t xml:space="preserve">The present document is applicable to User Equipment (UE) supporting the </w:t>
      </w:r>
      <w:proofErr w:type="spellStart"/>
      <w:r w:rsidRPr="00B02A0B">
        <w:t>MCData</w:t>
      </w:r>
      <w:proofErr w:type="spellEnd"/>
      <w:r w:rsidRPr="00B02A0B">
        <w:t xml:space="preserve"> client functionality, and to application servers supporting the </w:t>
      </w:r>
      <w:proofErr w:type="spellStart"/>
      <w:r w:rsidRPr="00B02A0B">
        <w:t>MCData</w:t>
      </w:r>
      <w:proofErr w:type="spellEnd"/>
      <w:r w:rsidRPr="00B02A0B">
        <w:t xml:space="preserve">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31378223"/>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1F81AA59" w14:textId="77777777" w:rsidR="005C310B" w:rsidRPr="00B02A0B" w:rsidRDefault="005C310B" w:rsidP="005C310B">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43"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6680EA5" w:rsidR="00203F9C" w:rsidRPr="00B02A0B"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29945483" w14:textId="77777777" w:rsidR="005C310B" w:rsidRPr="00B02A0B" w:rsidRDefault="005C310B" w:rsidP="007D34FE">
      <w:pPr>
        <w:pStyle w:val="Heading1"/>
      </w:pPr>
      <w:bookmarkStart w:id="44" w:name="_Toc131378224"/>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31378225"/>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070EBD03" w14:textId="77777777" w:rsidR="005C310B" w:rsidRPr="00B02A0B" w:rsidRDefault="005C310B" w:rsidP="005C310B">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5B75C440" w14:textId="77777777" w:rsidR="005C310B" w:rsidRPr="00B02A0B" w:rsidRDefault="005C310B" w:rsidP="005C310B">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4FF6B2E0" w14:textId="77777777" w:rsidR="005C310B" w:rsidRPr="00B02A0B" w:rsidRDefault="005C310B" w:rsidP="005C310B">
      <w:pPr>
        <w:pStyle w:val="B1"/>
      </w:pPr>
      <w:r w:rsidRPr="00B02A0B">
        <w:lastRenderedPageBreak/>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w:t>
      </w:r>
    </w:p>
    <w:p w14:paraId="46391D3B" w14:textId="77777777" w:rsidR="005C310B" w:rsidRPr="00B02A0B" w:rsidRDefault="005C310B" w:rsidP="005C310B">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yet;</w:t>
      </w:r>
    </w:p>
    <w:p w14:paraId="182342D1" w14:textId="77777777" w:rsidR="005C310B" w:rsidRPr="00B02A0B" w:rsidRDefault="005C310B" w:rsidP="005C310B">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BC7125C" w14:textId="77777777" w:rsidR="005C310B" w:rsidRPr="00B02A0B" w:rsidRDefault="005C310B" w:rsidP="005C310B">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79CA9061" w14:textId="77777777" w:rsidR="005C310B" w:rsidRPr="00B02A0B" w:rsidRDefault="005C310B" w:rsidP="005C310B">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6B11CF66" w14:textId="77777777" w:rsidR="005C310B" w:rsidRPr="00B02A0B" w:rsidRDefault="005C310B" w:rsidP="005C310B">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254E6721" w14:textId="77777777" w:rsidR="005C310B" w:rsidRPr="00B02A0B" w:rsidRDefault="005C310B" w:rsidP="005C310B">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4BD72631" w14:textId="77777777" w:rsidR="005C310B" w:rsidRPr="00B02A0B" w:rsidRDefault="005C310B" w:rsidP="005C310B">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17E11167" w14:textId="77777777" w:rsidR="005C310B" w:rsidRPr="00B02A0B" w:rsidRDefault="005C310B" w:rsidP="005C310B">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06494FB1" w14:textId="77777777" w:rsidR="00B02A0B" w:rsidRPr="00B02A0B" w:rsidRDefault="005C310B" w:rsidP="005C310B">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071C99DD" w14:textId="77777777" w:rsidR="005C310B" w:rsidRPr="00B02A0B" w:rsidRDefault="005C310B" w:rsidP="005C310B">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6F47620A" w14:textId="77777777" w:rsidR="005C310B" w:rsidRPr="00B02A0B" w:rsidRDefault="005C310B" w:rsidP="005C310B">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208900A9" w14:textId="77777777" w:rsidR="005C310B" w:rsidRPr="00B02A0B" w:rsidRDefault="005C310B" w:rsidP="005C310B">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42EB23F1" w14:textId="77777777" w:rsidR="005C310B" w:rsidRPr="00B02A0B" w:rsidRDefault="005C310B" w:rsidP="005C310B">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51CEB881" w14:textId="77777777" w:rsidR="005C310B" w:rsidRPr="00B02A0B" w:rsidRDefault="005C310B" w:rsidP="005C310B">
      <w:r w:rsidRPr="00B02A0B">
        <w:rPr>
          <w:b/>
        </w:rPr>
        <w:t>Functional alias status</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0289128C" w14:textId="77777777" w:rsidR="005C310B" w:rsidRPr="00B02A0B" w:rsidRDefault="005C310B" w:rsidP="005C310B">
      <w:pPr>
        <w:pStyle w:val="B1"/>
      </w:pPr>
      <w:r w:rsidRPr="00B02A0B">
        <w:lastRenderedPageBreak/>
        <w:t>a)</w:t>
      </w:r>
      <w:r w:rsidRPr="00B02A0B">
        <w:tab/>
        <w:t xml:space="preserve">the "not-activated" state indicating that the </w:t>
      </w:r>
      <w:proofErr w:type="spellStart"/>
      <w:r w:rsidRPr="00B02A0B">
        <w:t>MCData</w:t>
      </w:r>
      <w:proofErr w:type="spellEnd"/>
      <w:r w:rsidRPr="00B02A0B">
        <w:t xml:space="preserve"> user has not activated the functional alias;</w:t>
      </w:r>
    </w:p>
    <w:p w14:paraId="5F9924A1" w14:textId="77777777" w:rsidR="005C310B" w:rsidRPr="00B02A0B" w:rsidRDefault="005C310B" w:rsidP="005C310B">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user;</w:t>
      </w:r>
    </w:p>
    <w:p w14:paraId="0BC6A486" w14:textId="77777777" w:rsidR="00B02A0B" w:rsidRPr="00B02A0B" w:rsidRDefault="005C310B" w:rsidP="005C310B">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alias;</w:t>
      </w:r>
    </w:p>
    <w:p w14:paraId="6F8C9427" w14:textId="5EA25928" w:rsidR="005C310B" w:rsidRPr="00B02A0B" w:rsidRDefault="005C310B" w:rsidP="005C310B">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alias but the functional alias is still activated for the </w:t>
      </w:r>
      <w:proofErr w:type="spellStart"/>
      <w:r w:rsidRPr="00B02A0B">
        <w:t>MCData</w:t>
      </w:r>
      <w:proofErr w:type="spellEnd"/>
      <w:r w:rsidRPr="00B02A0B">
        <w:t xml:space="preserve">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alias but the functional alias is already activated and used by another </w:t>
      </w:r>
      <w:proofErr w:type="spellStart"/>
      <w:r w:rsidRPr="00B02A0B">
        <w:t>MCData</w:t>
      </w:r>
      <w:proofErr w:type="spellEnd"/>
      <w:r w:rsidRPr="00B02A0B">
        <w:t xml:space="preserve">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 xml:space="preserve">[3].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w:t>
      </w:r>
      <w:proofErr w:type="spellStart"/>
      <w:r w:rsidRPr="00B02A0B">
        <w:t>MuSiK</w:t>
      </w:r>
      <w:proofErr w:type="spellEnd"/>
      <w:r w:rsidRPr="00B02A0B">
        <w:t>)</w:t>
      </w:r>
    </w:p>
    <w:p w14:paraId="0EB255DB" w14:textId="77777777" w:rsidR="005C310B" w:rsidRPr="00B02A0B" w:rsidRDefault="005C310B" w:rsidP="005C310B">
      <w:pPr>
        <w:pStyle w:val="EW"/>
      </w:pPr>
      <w:r w:rsidRPr="00B02A0B">
        <w:t>Multicast Signalling Key Identifier (</w:t>
      </w:r>
      <w:proofErr w:type="spellStart"/>
      <w:r w:rsidRPr="00B02A0B">
        <w:t>MuSiK</w:t>
      </w:r>
      <w:proofErr w:type="spellEnd"/>
      <w:r w:rsidRPr="00B02A0B">
        <w:t>-ID)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31378226"/>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proofErr w:type="spellStart"/>
      <w:r w:rsidRPr="00B02A0B">
        <w:t>MCData</w:t>
      </w:r>
      <w:proofErr w:type="spellEnd"/>
      <w:r w:rsidRPr="00B02A0B">
        <w:tab/>
        <w:t>Mission Critical Data</w:t>
      </w:r>
    </w:p>
    <w:p w14:paraId="0C591E6C" w14:textId="77777777" w:rsidR="005C310B" w:rsidRPr="00B02A0B" w:rsidRDefault="005C310B" w:rsidP="005C310B">
      <w:pPr>
        <w:pStyle w:val="EW"/>
      </w:pPr>
      <w:proofErr w:type="spellStart"/>
      <w:r w:rsidRPr="00B02A0B">
        <w:t>MCData</w:t>
      </w:r>
      <w:proofErr w:type="spellEnd"/>
      <w:r w:rsidRPr="00B02A0B">
        <w:t xml:space="preserve"> group ID</w:t>
      </w:r>
      <w:r w:rsidRPr="00B02A0B">
        <w:tab/>
      </w:r>
      <w:proofErr w:type="spellStart"/>
      <w:r w:rsidRPr="00B02A0B">
        <w:t>MCData</w:t>
      </w:r>
      <w:proofErr w:type="spellEnd"/>
      <w:r w:rsidRPr="00B02A0B">
        <w:t xml:space="preserve">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r>
      <w:proofErr w:type="spellStart"/>
      <w:r w:rsidRPr="00B02A0B">
        <w:t>MCData</w:t>
      </w:r>
      <w:proofErr w:type="spellEnd"/>
      <w:r w:rsidRPr="00B02A0B">
        <w:t xml:space="preserve">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r>
      <w:proofErr w:type="spellStart"/>
      <w:r w:rsidRPr="00B02A0B">
        <w:t>MCData</w:t>
      </w:r>
      <w:proofErr w:type="spellEnd"/>
      <w:r w:rsidRPr="00B02A0B">
        <w:t xml:space="preserve">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r>
      <w:proofErr w:type="spellStart"/>
      <w:r w:rsidRPr="00B02A0B">
        <w:t>MCData</w:t>
      </w:r>
      <w:proofErr w:type="spellEnd"/>
      <w:r w:rsidRPr="00B02A0B">
        <w:t xml:space="preserve"> Emergency Group C</w:t>
      </w:r>
      <w:proofErr w:type="spellStart"/>
      <w:r w:rsidRPr="00B02A0B">
        <w:rPr>
          <w:lang w:val="en-US"/>
        </w:rPr>
        <w:t>ommunication</w:t>
      </w:r>
      <w:proofErr w:type="spellEnd"/>
    </w:p>
    <w:p w14:paraId="3E3A3378" w14:textId="77777777" w:rsidR="005C310B" w:rsidRPr="00B02A0B" w:rsidRDefault="005C310B" w:rsidP="005C310B">
      <w:pPr>
        <w:pStyle w:val="EW"/>
      </w:pPr>
      <w:r w:rsidRPr="00B02A0B">
        <w:t>MDEPC</w:t>
      </w:r>
      <w:r w:rsidRPr="00B02A0B">
        <w:tab/>
      </w:r>
      <w:proofErr w:type="spellStart"/>
      <w:r w:rsidRPr="00B02A0B">
        <w:t>MCData</w:t>
      </w:r>
      <w:proofErr w:type="spellEnd"/>
      <w:r w:rsidRPr="00B02A0B">
        <w:t xml:space="preserve">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r>
      <w:proofErr w:type="spellStart"/>
      <w:r w:rsidRPr="00B02A0B">
        <w:t>MCData</w:t>
      </w:r>
      <w:proofErr w:type="spellEnd"/>
      <w:r w:rsidRPr="00B02A0B">
        <w:t xml:space="preserve"> Emergency State</w:t>
      </w:r>
    </w:p>
    <w:p w14:paraId="7FB466D5" w14:textId="77777777" w:rsidR="005C310B" w:rsidRPr="00B02A0B" w:rsidRDefault="005C310B" w:rsidP="005C310B">
      <w:pPr>
        <w:pStyle w:val="EW"/>
      </w:pPr>
      <w:r w:rsidRPr="00B02A0B">
        <w:t>MDIG</w:t>
      </w:r>
      <w:r w:rsidRPr="00B02A0B">
        <w:tab/>
      </w:r>
      <w:proofErr w:type="spellStart"/>
      <w:r w:rsidRPr="00B02A0B">
        <w:t>MCData</w:t>
      </w:r>
      <w:proofErr w:type="spellEnd"/>
      <w:r w:rsidRPr="00B02A0B">
        <w:t xml:space="preserve"> Imminent peril Group</w:t>
      </w:r>
    </w:p>
    <w:p w14:paraId="46D9EBDF" w14:textId="77777777" w:rsidR="005C310B" w:rsidRPr="00B02A0B" w:rsidRDefault="005C310B" w:rsidP="005C310B">
      <w:pPr>
        <w:pStyle w:val="EW"/>
      </w:pPr>
      <w:r w:rsidRPr="00B02A0B">
        <w:t>MDIGC</w:t>
      </w:r>
      <w:r w:rsidRPr="00B02A0B">
        <w:tab/>
      </w:r>
      <w:proofErr w:type="spellStart"/>
      <w:r w:rsidRPr="00B02A0B">
        <w:t>MCData</w:t>
      </w:r>
      <w:proofErr w:type="spellEnd"/>
      <w:r w:rsidRPr="00B02A0B">
        <w:t xml:space="preserve"> Imminent peril Group Communication</w:t>
      </w:r>
    </w:p>
    <w:p w14:paraId="037E6957" w14:textId="77777777" w:rsidR="00B02A0B" w:rsidRPr="00B02A0B" w:rsidRDefault="005C310B" w:rsidP="005C310B">
      <w:pPr>
        <w:pStyle w:val="EW"/>
      </w:pPr>
      <w:r w:rsidRPr="00B02A0B">
        <w:t>MDPEA</w:t>
      </w:r>
      <w:r w:rsidRPr="00B02A0B">
        <w:tab/>
      </w:r>
      <w:proofErr w:type="spellStart"/>
      <w:r w:rsidRPr="00B02A0B">
        <w:t>MCData</w:t>
      </w:r>
      <w:proofErr w:type="spellEnd"/>
      <w:r w:rsidRPr="00B02A0B">
        <w:t xml:space="preserve">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lastRenderedPageBreak/>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 xml:space="preserve">Universally Unique </w:t>
      </w:r>
      <w:proofErr w:type="spellStart"/>
      <w:r w:rsidRPr="00B02A0B">
        <w:t>IDentifier</w:t>
      </w:r>
      <w:proofErr w:type="spellEnd"/>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31378227"/>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31378228"/>
      <w:r w:rsidRPr="00B02A0B">
        <w:t>4.1</w:t>
      </w:r>
      <w:r w:rsidRPr="00B02A0B">
        <w:tab/>
      </w:r>
      <w:proofErr w:type="spellStart"/>
      <w:r w:rsidRPr="00B02A0B">
        <w:t>MCData</w:t>
      </w:r>
      <w:proofErr w:type="spellEnd"/>
      <w:r w:rsidRPr="00B02A0B">
        <w:t xml:space="preserve">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 xml:space="preserve">The </w:t>
      </w:r>
      <w:proofErr w:type="spellStart"/>
      <w:r w:rsidRPr="00B02A0B">
        <w:t>MCData</w:t>
      </w:r>
      <w:proofErr w:type="spellEnd"/>
      <w:r w:rsidRPr="00B02A0B">
        <w:t xml:space="preserve">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w:t>
      </w:r>
      <w:proofErr w:type="spellStart"/>
      <w:r w:rsidRPr="00B02A0B">
        <w:t>MCData</w:t>
      </w:r>
      <w:proofErr w:type="spellEnd"/>
      <w:r w:rsidRPr="00B02A0B">
        <w:t xml:space="preserve">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 xml:space="preserve">The on-network procedures in this document allow an </w:t>
      </w:r>
      <w:proofErr w:type="spellStart"/>
      <w:r w:rsidRPr="00B02A0B">
        <w:rPr>
          <w:lang w:eastAsia="zh-CN"/>
        </w:rPr>
        <w:t>MCData</w:t>
      </w:r>
      <w:proofErr w:type="spellEnd"/>
      <w:r w:rsidRPr="00B02A0B">
        <w:rPr>
          <w:lang w:eastAsia="zh-CN"/>
        </w:rPr>
        <w:t xml:space="preserve">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 xml:space="preserve">access the </w:t>
      </w:r>
      <w:proofErr w:type="spellStart"/>
      <w:r w:rsidRPr="00B02A0B">
        <w:rPr>
          <w:lang w:eastAsia="zh-CN"/>
        </w:rPr>
        <w:t>MCData</w:t>
      </w:r>
      <w:proofErr w:type="spellEnd"/>
      <w:r w:rsidRPr="00B02A0B">
        <w:rPr>
          <w:lang w:eastAsia="zh-CN"/>
        </w:rPr>
        <w:t xml:space="preserve"> message store; and</w:t>
      </w:r>
    </w:p>
    <w:p w14:paraId="5A627ABF" w14:textId="77777777" w:rsidR="005C310B" w:rsidRPr="00B02A0B" w:rsidRDefault="005C310B" w:rsidP="005C310B">
      <w:pPr>
        <w:pStyle w:val="B1"/>
      </w:pPr>
      <w:r w:rsidRPr="00B02A0B">
        <w:rPr>
          <w:lang w:eastAsia="zh-CN"/>
        </w:rPr>
        <w:t>-</w:t>
      </w:r>
      <w:r w:rsidRPr="00B02A0B">
        <w:rPr>
          <w:lang w:eastAsia="zh-CN"/>
        </w:rPr>
        <w:tab/>
        <w:t xml:space="preserve">use a functional alias to identify the </w:t>
      </w:r>
      <w:proofErr w:type="spellStart"/>
      <w:r w:rsidRPr="00B02A0B">
        <w:rPr>
          <w:lang w:eastAsia="zh-CN"/>
        </w:rPr>
        <w:t>MCData</w:t>
      </w:r>
      <w:proofErr w:type="spellEnd"/>
      <w:r w:rsidRPr="00B02A0B">
        <w:rPr>
          <w:lang w:eastAsia="zh-CN"/>
        </w:rPr>
        <w:t xml:space="preserve">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w:t>
      </w:r>
      <w:proofErr w:type="spellStart"/>
      <w:r w:rsidRPr="00B02A0B">
        <w:t>ProSe</w:t>
      </w:r>
      <w:proofErr w:type="spellEnd"/>
      <w:r w:rsidRPr="00B02A0B">
        <w:t xml:space="preserve"> direct discovery for Public Safety and the procedures for one-to-one </w:t>
      </w:r>
      <w:proofErr w:type="spellStart"/>
      <w:r w:rsidRPr="00B02A0B">
        <w:t>ProSe</w:t>
      </w:r>
      <w:proofErr w:type="spellEnd"/>
      <w:r w:rsidRPr="00B02A0B">
        <w:t xml:space="preserve"> direct communication for Public Safety and one-to-many </w:t>
      </w:r>
      <w:proofErr w:type="spellStart"/>
      <w:r w:rsidRPr="00B02A0B">
        <w:t>ProSe</w:t>
      </w:r>
      <w:proofErr w:type="spellEnd"/>
      <w:r w:rsidRPr="00B02A0B">
        <w:t xml:space="preserve"> direct communication for Public Safety, as specified in 3GPP TS 24.334 [25], and allows an </w:t>
      </w:r>
      <w:proofErr w:type="spellStart"/>
      <w:r w:rsidRPr="00B02A0B">
        <w:t>MCData</w:t>
      </w:r>
      <w:proofErr w:type="spellEnd"/>
      <w:r w:rsidRPr="00B02A0B">
        <w:t xml:space="preserve">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proofErr w:type="spellStart"/>
      <w:r>
        <w:t>ProSe</w:t>
      </w:r>
      <w:proofErr w:type="spellEnd"/>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 xml:space="preserve">The </w:t>
      </w:r>
      <w:proofErr w:type="spellStart"/>
      <w:r w:rsidRPr="00B02A0B">
        <w:t>MCData</w:t>
      </w:r>
      <w:proofErr w:type="spellEnd"/>
      <w:r w:rsidRPr="00B02A0B">
        <w:t xml:space="preserve">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lastRenderedPageBreak/>
        <w:t xml:space="preserve">The </w:t>
      </w:r>
      <w:proofErr w:type="spellStart"/>
      <w:r w:rsidRPr="00B02A0B">
        <w:t>MCData</w:t>
      </w:r>
      <w:proofErr w:type="spellEnd"/>
      <w:r w:rsidRPr="00B02A0B">
        <w:t xml:space="preserve">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 xml:space="preserve">procedures for the </w:t>
      </w:r>
      <w:proofErr w:type="spellStart"/>
      <w:r w:rsidRPr="00B02A0B">
        <w:t>MCData</w:t>
      </w:r>
      <w:proofErr w:type="spellEnd"/>
      <w:r w:rsidRPr="00B02A0B">
        <w:t xml:space="preserve">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 xml:space="preserve">The </w:t>
      </w:r>
      <w:proofErr w:type="spellStart"/>
      <w:r w:rsidRPr="00B02A0B">
        <w:t>MCData</w:t>
      </w:r>
      <w:proofErr w:type="spellEnd"/>
      <w:r w:rsidRPr="00B02A0B">
        <w:t xml:space="preserve"> UE</w:t>
      </w:r>
      <w:r w:rsidRPr="00B02A0B">
        <w:rPr>
          <w:lang w:eastAsia="zh-CN"/>
        </w:rPr>
        <w:t xml:space="preserve"> primarily obtains access to the </w:t>
      </w:r>
      <w:proofErr w:type="spellStart"/>
      <w:r w:rsidRPr="00B02A0B">
        <w:rPr>
          <w:lang w:eastAsia="zh-CN"/>
        </w:rPr>
        <w:t>MCData</w:t>
      </w:r>
      <w:proofErr w:type="spellEnd"/>
      <w:r w:rsidRPr="00B02A0B">
        <w:rPr>
          <w:lang w:eastAsia="zh-CN"/>
        </w:rPr>
        <w:t xml:space="preserve">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31378229"/>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31378230"/>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 xml:space="preserve">In order to support </w:t>
      </w:r>
      <w:proofErr w:type="spellStart"/>
      <w:r w:rsidRPr="00B02A0B">
        <w:t>MCData</w:t>
      </w:r>
      <w:proofErr w:type="spellEnd"/>
      <w:r w:rsidRPr="00B02A0B">
        <w:t>, the following URI and address assignments are assumed:</w:t>
      </w:r>
    </w:p>
    <w:p w14:paraId="40F4AE2A" w14:textId="77777777" w:rsidR="005C310B" w:rsidRPr="00B02A0B" w:rsidRDefault="005C310B" w:rsidP="005C310B">
      <w:pPr>
        <w:pStyle w:val="B1"/>
      </w:pPr>
      <w:r w:rsidRPr="00B02A0B">
        <w:t>1)</w:t>
      </w:r>
      <w:r w:rsidRPr="00B02A0B">
        <w:tab/>
        <w:t xml:space="preserve">the participating </w:t>
      </w:r>
      <w:proofErr w:type="spellStart"/>
      <w:r w:rsidRPr="00B02A0B">
        <w:t>MCData</w:t>
      </w:r>
      <w:proofErr w:type="spellEnd"/>
      <w:r w:rsidRPr="00B02A0B">
        <w:t xml:space="preserve"> function is configured to be reachable using:</w:t>
      </w:r>
    </w:p>
    <w:p w14:paraId="05CA478B" w14:textId="77777777" w:rsidR="005C310B" w:rsidRPr="00B02A0B" w:rsidRDefault="005C310B" w:rsidP="005C310B">
      <w:pPr>
        <w:pStyle w:val="B2"/>
      </w:pPr>
      <w:r w:rsidRPr="00B02A0B">
        <w:t>a)</w:t>
      </w:r>
      <w:r w:rsidRPr="00B02A0B">
        <w:tab/>
        <w:t xml:space="preserve">the public service identity of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31378231"/>
      <w:r w:rsidRPr="00B02A0B">
        <w:rPr>
          <w:rFonts w:eastAsia="SimSun"/>
        </w:rPr>
        <w:t>4.2.2</w:t>
      </w:r>
      <w:r w:rsidRPr="00B02A0B">
        <w:rPr>
          <w:rFonts w:eastAsia="SimSun"/>
        </w:rPr>
        <w:tab/>
      </w:r>
      <w:proofErr w:type="spellStart"/>
      <w:r w:rsidRPr="00B02A0B">
        <w:rPr>
          <w:rFonts w:eastAsia="SimSun"/>
        </w:rPr>
        <w:t>MCData</w:t>
      </w:r>
      <w:proofErr w:type="spellEnd"/>
      <w:r w:rsidRPr="00B02A0B">
        <w:rPr>
          <w:rFonts w:eastAsia="SimSun"/>
        </w:rPr>
        <w:t xml:space="preserve">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 xml:space="preserve">The </w:t>
      </w:r>
      <w:proofErr w:type="spellStart"/>
      <w:r w:rsidRPr="00B02A0B">
        <w:t>MCData</w:t>
      </w:r>
      <w:proofErr w:type="spellEnd"/>
      <w:r w:rsidRPr="00B02A0B">
        <w:t xml:space="preserve"> session identity is a SIP URI, which identifies the </w:t>
      </w:r>
      <w:proofErr w:type="spellStart"/>
      <w:r w:rsidRPr="00B02A0B">
        <w:t>MCData</w:t>
      </w:r>
      <w:proofErr w:type="spellEnd"/>
      <w:r w:rsidRPr="00B02A0B">
        <w:t xml:space="preserve"> session between:</w:t>
      </w:r>
    </w:p>
    <w:p w14:paraId="6F19C62A" w14:textId="77777777" w:rsidR="005C310B" w:rsidRPr="00B02A0B" w:rsidRDefault="005C310B" w:rsidP="005C310B">
      <w:pPr>
        <w:pStyle w:val="B1"/>
      </w:pPr>
      <w:r w:rsidRPr="00B02A0B">
        <w:t>-</w:t>
      </w:r>
      <w:r w:rsidRPr="00B02A0B">
        <w:tab/>
        <w:t xml:space="preserve">the </w:t>
      </w:r>
      <w:proofErr w:type="spellStart"/>
      <w:r w:rsidRPr="00B02A0B">
        <w:t>MCData</w:t>
      </w:r>
      <w:proofErr w:type="spellEnd"/>
      <w:r w:rsidRPr="00B02A0B">
        <w:t xml:space="preserve"> client and the participating </w:t>
      </w:r>
      <w:proofErr w:type="spellStart"/>
      <w:r w:rsidRPr="00B02A0B">
        <w:t>MCData</w:t>
      </w:r>
      <w:proofErr w:type="spellEnd"/>
      <w:r w:rsidRPr="00B02A0B">
        <w:t xml:space="preserve"> function; and</w:t>
      </w:r>
    </w:p>
    <w:p w14:paraId="4AD429CD" w14:textId="77777777" w:rsidR="005C310B" w:rsidRPr="00B02A0B" w:rsidRDefault="005C310B" w:rsidP="005C310B">
      <w:pPr>
        <w:pStyle w:val="B1"/>
      </w:pPr>
      <w:r w:rsidRPr="00B02A0B">
        <w:t>-</w:t>
      </w:r>
      <w:r w:rsidRPr="00B02A0B">
        <w:tab/>
        <w:t xml:space="preserve">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w:t>
      </w:r>
    </w:p>
    <w:p w14:paraId="485470B8" w14:textId="77777777" w:rsidR="005C310B" w:rsidRPr="00B02A0B" w:rsidRDefault="005C310B" w:rsidP="005C310B">
      <w:r w:rsidRPr="00B02A0B">
        <w:t xml:space="preserve">The </w:t>
      </w:r>
      <w:proofErr w:type="spellStart"/>
      <w:r w:rsidRPr="00B02A0B">
        <w:t>MCData</w:t>
      </w:r>
      <w:proofErr w:type="spellEnd"/>
      <w:r w:rsidRPr="00B02A0B">
        <w:t xml:space="preserve"> session identity shall be a GRUU as defined in IETF RFC 5627 [44] assigned by the </w:t>
      </w:r>
      <w:proofErr w:type="spellStart"/>
      <w:r w:rsidRPr="00B02A0B">
        <w:t>MCData</w:t>
      </w:r>
      <w:proofErr w:type="spellEnd"/>
      <w:r w:rsidRPr="00B02A0B">
        <w:t xml:space="preserve"> server as per 3GPP TS 24.229 [5].</w:t>
      </w:r>
    </w:p>
    <w:p w14:paraId="6A75151D" w14:textId="77777777" w:rsidR="005C310B" w:rsidRPr="00B02A0B" w:rsidRDefault="005C310B" w:rsidP="005C310B">
      <w:r w:rsidRPr="00B02A0B">
        <w:t xml:space="preserve">The </w:t>
      </w:r>
      <w:proofErr w:type="spellStart"/>
      <w:r w:rsidRPr="00B02A0B">
        <w:t>MCData</w:t>
      </w:r>
      <w:proofErr w:type="spellEnd"/>
      <w:r w:rsidRPr="00B02A0B">
        <w:t xml:space="preserve"> session identity identifies the </w:t>
      </w:r>
      <w:proofErr w:type="spellStart"/>
      <w:r w:rsidRPr="00B02A0B">
        <w:t>MCData</w:t>
      </w:r>
      <w:proofErr w:type="spellEnd"/>
      <w:r w:rsidRPr="00B02A0B">
        <w:t xml:space="preserve"> session in such a way that e.g.:</w:t>
      </w:r>
    </w:p>
    <w:p w14:paraId="28B7E44F" w14:textId="77777777" w:rsidR="005C310B" w:rsidRPr="00B02A0B" w:rsidRDefault="005C310B" w:rsidP="005C310B">
      <w:pPr>
        <w:pStyle w:val="B1"/>
      </w:pPr>
      <w:r w:rsidRPr="00B02A0B">
        <w:t>-</w:t>
      </w:r>
      <w:r w:rsidRPr="00B02A0B">
        <w:tab/>
        <w:t xml:space="preserve">the IM CN subsystem is able to route an initial SIP request to the controlling </w:t>
      </w:r>
      <w:proofErr w:type="spellStart"/>
      <w:r w:rsidRPr="00B02A0B">
        <w:t>MCData</w:t>
      </w:r>
      <w:proofErr w:type="spellEnd"/>
      <w:r w:rsidRPr="00B02A0B">
        <w:t xml:space="preserve"> function.</w:t>
      </w:r>
    </w:p>
    <w:p w14:paraId="31BE7E52"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 allocates a unique </w:t>
      </w:r>
      <w:proofErr w:type="spellStart"/>
      <w:r w:rsidRPr="00B02A0B">
        <w:t>MCData</w:t>
      </w:r>
      <w:proofErr w:type="spellEnd"/>
      <w:r w:rsidRPr="00B02A0B">
        <w:t xml:space="preserve"> session identity </w:t>
      </w:r>
      <w:r w:rsidRPr="00B02A0B">
        <w:rPr>
          <w:lang w:eastAsia="ko-KR"/>
        </w:rPr>
        <w:t xml:space="preserve">hosted at the </w:t>
      </w:r>
      <w:r w:rsidRPr="00B02A0B">
        <w:t xml:space="preserve">controlling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session at the time of session establishment.</w:t>
      </w:r>
    </w:p>
    <w:p w14:paraId="7400DE89" w14:textId="77777777" w:rsidR="005C310B" w:rsidRPr="00B02A0B" w:rsidRDefault="005C310B" w:rsidP="005C310B">
      <w:r w:rsidRPr="00B02A0B">
        <w:t xml:space="preserve">When protection of sensitive application data is required by the </w:t>
      </w:r>
      <w:proofErr w:type="spellStart"/>
      <w:r w:rsidRPr="00B02A0B">
        <w:t>MCData</w:t>
      </w:r>
      <w:proofErr w:type="spellEnd"/>
      <w:r w:rsidRPr="00B02A0B">
        <w:t xml:space="preserve"> operator, the </w:t>
      </w:r>
      <w:proofErr w:type="spellStart"/>
      <w:r w:rsidRPr="00B02A0B">
        <w:t>MCData</w:t>
      </w:r>
      <w:proofErr w:type="spellEnd"/>
      <w:r w:rsidRPr="00B02A0B">
        <w:t xml:space="preserve"> session identity cannot contain identity information that is classified as sensitive such as the </w:t>
      </w:r>
      <w:proofErr w:type="spellStart"/>
      <w:r w:rsidRPr="00B02A0B">
        <w:t>MCData</w:t>
      </w:r>
      <w:proofErr w:type="spellEnd"/>
      <w:r w:rsidRPr="00B02A0B">
        <w:t xml:space="preserve"> ID or the </w:t>
      </w:r>
      <w:proofErr w:type="spellStart"/>
      <w:r w:rsidRPr="00B02A0B">
        <w:t>MCData</w:t>
      </w:r>
      <w:proofErr w:type="spellEnd"/>
      <w:r w:rsidRPr="00B02A0B">
        <w:t xml:space="preserve"> Group ID, as specified in clause 4.6.</w:t>
      </w:r>
    </w:p>
    <w:p w14:paraId="60662A4C" w14:textId="77777777" w:rsidR="005C310B" w:rsidRPr="00B02A0B" w:rsidRDefault="005C310B" w:rsidP="005C310B">
      <w:r w:rsidRPr="00B02A0B">
        <w:lastRenderedPageBreak/>
        <w:t xml:space="preserve">The controlling </w:t>
      </w:r>
      <w:proofErr w:type="spellStart"/>
      <w:r w:rsidRPr="00B02A0B">
        <w:t>MCData</w:t>
      </w:r>
      <w:proofErr w:type="spellEnd"/>
      <w:r w:rsidRPr="00B02A0B">
        <w:t xml:space="preserve"> function sends the </w:t>
      </w:r>
      <w:proofErr w:type="spellStart"/>
      <w:r w:rsidRPr="00B02A0B">
        <w:t>MCData</w:t>
      </w:r>
      <w:proofErr w:type="spellEnd"/>
      <w:r w:rsidRPr="00B02A0B">
        <w:t xml:space="preserve"> session identity towards the </w:t>
      </w:r>
      <w:proofErr w:type="spellStart"/>
      <w:r w:rsidRPr="00B02A0B">
        <w:t>MCData</w:t>
      </w:r>
      <w:proofErr w:type="spellEnd"/>
      <w:r w:rsidRPr="00B02A0B">
        <w:t xml:space="preserve"> client during </w:t>
      </w:r>
      <w:proofErr w:type="spellStart"/>
      <w:r w:rsidRPr="00B02A0B">
        <w:t>MCData</w:t>
      </w:r>
      <w:proofErr w:type="spellEnd"/>
      <w:r w:rsidRPr="00B02A0B">
        <w:t xml:space="preserve">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allocates a unique </w:t>
      </w:r>
      <w:proofErr w:type="spellStart"/>
      <w:r w:rsidRPr="00B02A0B">
        <w:t>MCData</w:t>
      </w:r>
      <w:proofErr w:type="spellEnd"/>
      <w:r w:rsidRPr="00B02A0B">
        <w:t xml:space="preserve"> session identity </w:t>
      </w:r>
      <w:r w:rsidRPr="00B02A0B">
        <w:rPr>
          <w:lang w:eastAsia="ko-KR"/>
        </w:rPr>
        <w:t xml:space="preserve">hosted at the </w:t>
      </w:r>
      <w:r w:rsidRPr="00B02A0B">
        <w:t xml:space="preserve">participating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session when it receives a </w:t>
      </w:r>
      <w:proofErr w:type="spellStart"/>
      <w:r w:rsidRPr="00B02A0B">
        <w:t>MCData</w:t>
      </w:r>
      <w:proofErr w:type="spellEnd"/>
      <w:r w:rsidRPr="00B02A0B">
        <w:t xml:space="preserve"> session identity in the Contact header field of a SIP request or a SIP response from the controlling </w:t>
      </w:r>
      <w:proofErr w:type="spellStart"/>
      <w:r w:rsidRPr="00B02A0B">
        <w:t>MCData</w:t>
      </w:r>
      <w:proofErr w:type="spellEnd"/>
      <w:r w:rsidRPr="00B02A0B">
        <w:t xml:space="preserve"> function and includes it in the Contact header field of the SIP request or SIP response sent towards the </w:t>
      </w:r>
      <w:proofErr w:type="spellStart"/>
      <w:r w:rsidRPr="00B02A0B">
        <w:t>MCData</w:t>
      </w:r>
      <w:proofErr w:type="spellEnd"/>
      <w:r w:rsidRPr="00B02A0B">
        <w:t xml:space="preserve"> client. The participating </w:t>
      </w:r>
      <w:proofErr w:type="spellStart"/>
      <w:r w:rsidRPr="00B02A0B">
        <w:t>MCData</w:t>
      </w:r>
      <w:proofErr w:type="spellEnd"/>
      <w:r w:rsidRPr="00B02A0B">
        <w:t xml:space="preserve"> function maintains a mapping of the </w:t>
      </w:r>
      <w:proofErr w:type="spellStart"/>
      <w:r w:rsidRPr="00B02A0B">
        <w:t>MCData</w:t>
      </w:r>
      <w:proofErr w:type="spellEnd"/>
      <w:r w:rsidRPr="00B02A0B">
        <w:t xml:space="preserve"> session identities it sends to the </w:t>
      </w:r>
      <w:proofErr w:type="spellStart"/>
      <w:r w:rsidRPr="00B02A0B">
        <w:t>MCData</w:t>
      </w:r>
      <w:proofErr w:type="spellEnd"/>
      <w:r w:rsidRPr="00B02A0B">
        <w:t xml:space="preserve"> client to the corresponding </w:t>
      </w:r>
      <w:proofErr w:type="spellStart"/>
      <w:r w:rsidRPr="00B02A0B">
        <w:t>MCData</w:t>
      </w:r>
      <w:proofErr w:type="spellEnd"/>
      <w:r w:rsidRPr="00B02A0B">
        <w:t xml:space="preserve"> session identities received from the controlling </w:t>
      </w:r>
      <w:proofErr w:type="spellStart"/>
      <w:r w:rsidRPr="00B02A0B">
        <w:t>MCData</w:t>
      </w:r>
      <w:proofErr w:type="spellEnd"/>
      <w:r w:rsidRPr="00B02A0B">
        <w:t xml:space="preserve"> function.</w:t>
      </w:r>
    </w:p>
    <w:p w14:paraId="0451F57B" w14:textId="77777777" w:rsidR="005C310B" w:rsidRPr="00B02A0B" w:rsidRDefault="005C310B" w:rsidP="005C310B">
      <w:r w:rsidRPr="00B02A0B">
        <w:t xml:space="preserve">The </w:t>
      </w:r>
      <w:proofErr w:type="spellStart"/>
      <w:r w:rsidRPr="00B02A0B">
        <w:t>MCData</w:t>
      </w:r>
      <w:proofErr w:type="spellEnd"/>
      <w:r w:rsidRPr="00B02A0B">
        <w:t xml:space="preserve"> client can cache the </w:t>
      </w:r>
      <w:proofErr w:type="spellStart"/>
      <w:r w:rsidRPr="00B02A0B">
        <w:t>MCData</w:t>
      </w:r>
      <w:proofErr w:type="spellEnd"/>
      <w:r w:rsidRPr="00B02A0B">
        <w:t xml:space="preserve">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31378232"/>
      <w:r w:rsidRPr="00B02A0B">
        <w:rPr>
          <w:rFonts w:eastAsia="SimSun"/>
        </w:rPr>
        <w:t>4.2.3</w:t>
      </w:r>
      <w:r w:rsidRPr="00B02A0B">
        <w:rPr>
          <w:rFonts w:eastAsia="SimSun"/>
        </w:rPr>
        <w:tab/>
      </w:r>
      <w:proofErr w:type="spellStart"/>
      <w:r w:rsidRPr="00B02A0B">
        <w:rPr>
          <w:rFonts w:eastAsia="SimSun"/>
        </w:rPr>
        <w:t>MCData</w:t>
      </w:r>
      <w:proofErr w:type="spellEnd"/>
      <w:r w:rsidRPr="00B02A0B">
        <w:rPr>
          <w:rFonts w:eastAsia="SimSun"/>
        </w:rPr>
        <w:t xml:space="preserve">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proofErr w:type="spellStart"/>
      <w:r w:rsidRPr="00B02A0B">
        <w:t>MCData</w:t>
      </w:r>
      <w:proofErr w:type="spellEnd"/>
      <w:r w:rsidRPr="00B02A0B">
        <w:t xml:space="preserve">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31378233"/>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w:t>
      </w:r>
      <w:proofErr w:type="spellStart"/>
      <w:r w:rsidRPr="00B02A0B">
        <w:t>MCData</w:t>
      </w:r>
      <w:proofErr w:type="spellEnd"/>
      <w:r w:rsidRPr="00B02A0B">
        <w:t xml:space="preserve">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w:t>
      </w:r>
      <w:proofErr w:type="spellStart"/>
      <w:r w:rsidRPr="00B02A0B">
        <w:t>MCData</w:t>
      </w:r>
      <w:proofErr w:type="spellEnd"/>
      <w:r w:rsidRPr="00B02A0B">
        <w:t xml:space="preserve"> function, prior to using the pre-established session for establishing </w:t>
      </w:r>
      <w:proofErr w:type="spellStart"/>
      <w:r w:rsidRPr="00B02A0B">
        <w:t>MCData</w:t>
      </w:r>
      <w:proofErr w:type="spellEnd"/>
      <w:r w:rsidRPr="00B02A0B">
        <w:t xml:space="preserve"> communication with other </w:t>
      </w:r>
      <w:proofErr w:type="spellStart"/>
      <w:r w:rsidRPr="00B02A0B">
        <w:t>MCData</w:t>
      </w:r>
      <w:proofErr w:type="spellEnd"/>
      <w:r w:rsidRPr="00B02A0B">
        <w:t xml:space="preserve"> users. The procedures for establishing, modifying and releasing a pre-established session are defined in clause 18.</w:t>
      </w:r>
    </w:p>
    <w:p w14:paraId="402B30E9" w14:textId="77777777" w:rsidR="005C310B" w:rsidRPr="00B02A0B" w:rsidRDefault="005C310B" w:rsidP="005C310B">
      <w:r w:rsidRPr="00B02A0B">
        <w:t xml:space="preserve">The pre-established session can later be used in </w:t>
      </w:r>
      <w:proofErr w:type="spellStart"/>
      <w:r w:rsidRPr="00B02A0B">
        <w:t>MCData</w:t>
      </w:r>
      <w:proofErr w:type="spellEnd"/>
      <w:r w:rsidRPr="00B02A0B">
        <w:t xml:space="preserve"> communication. This avoids the need to negotiate media parameters (including evaluating ICE candidates) and reserving bearer resources during the </w:t>
      </w:r>
      <w:proofErr w:type="spellStart"/>
      <w:r w:rsidRPr="00B02A0B">
        <w:t>MCData</w:t>
      </w:r>
      <w:proofErr w:type="spellEnd"/>
      <w:r w:rsidRPr="00B02A0B">
        <w:t xml:space="preserve"> communication establishment that results in delayed </w:t>
      </w:r>
      <w:proofErr w:type="spellStart"/>
      <w:r w:rsidRPr="00B02A0B">
        <w:t>MCData</w:t>
      </w:r>
      <w:proofErr w:type="spellEnd"/>
      <w:r w:rsidRPr="00B02A0B">
        <w:t xml:space="preserve">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31378234"/>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proofErr w:type="spellStart"/>
      <w:r w:rsidRPr="00B02A0B">
        <w:t>MCData</w:t>
      </w:r>
      <w:proofErr w:type="spellEnd"/>
      <w:r w:rsidRPr="00B02A0B">
        <w:t xml:space="preserve">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r>
      <w:proofErr w:type="spellStart"/>
      <w:r w:rsidRPr="00B02A0B">
        <w:t>MCData</w:t>
      </w:r>
      <w:proofErr w:type="spellEnd"/>
      <w:r w:rsidRPr="00B02A0B">
        <w:t xml:space="preserve"> emergency alert initiation, on-network;</w:t>
      </w:r>
    </w:p>
    <w:p w14:paraId="5D6D8796" w14:textId="77777777" w:rsidR="00B02A0B" w:rsidRPr="00B02A0B" w:rsidRDefault="005C310B" w:rsidP="005C310B">
      <w:pPr>
        <w:pStyle w:val="B1"/>
      </w:pPr>
      <w:r w:rsidRPr="00B02A0B">
        <w:t>-</w:t>
      </w:r>
      <w:r w:rsidRPr="00B02A0B">
        <w:tab/>
      </w:r>
      <w:proofErr w:type="spellStart"/>
      <w:r w:rsidRPr="00B02A0B">
        <w:t>MCData</w:t>
      </w:r>
      <w:proofErr w:type="spellEnd"/>
      <w:r w:rsidRPr="00B02A0B">
        <w:t xml:space="preserve"> emergency alert cancellation, on-network;</w:t>
      </w:r>
    </w:p>
    <w:p w14:paraId="77A24803" w14:textId="4DF769BF" w:rsidR="005C310B" w:rsidRPr="00B02A0B" w:rsidRDefault="005C310B" w:rsidP="005C310B">
      <w:pPr>
        <w:pStyle w:val="B1"/>
      </w:pPr>
      <w:r w:rsidRPr="00B02A0B">
        <w:t>-</w:t>
      </w:r>
      <w:r w:rsidRPr="00B02A0B">
        <w:tab/>
      </w:r>
      <w:proofErr w:type="spellStart"/>
      <w:r w:rsidRPr="00B02A0B">
        <w:t>MCData</w:t>
      </w:r>
      <w:proofErr w:type="spellEnd"/>
      <w:r w:rsidRPr="00B02A0B">
        <w:t xml:space="preserve"> emergency alert initiation, off-network; and</w:t>
      </w:r>
    </w:p>
    <w:p w14:paraId="27B19693" w14:textId="77777777" w:rsidR="005C310B" w:rsidRPr="00B02A0B" w:rsidRDefault="005C310B" w:rsidP="005C310B">
      <w:pPr>
        <w:pStyle w:val="B1"/>
      </w:pPr>
      <w:r w:rsidRPr="00B02A0B">
        <w:t>-</w:t>
      </w:r>
      <w:r w:rsidRPr="00B02A0B">
        <w:tab/>
      </w:r>
      <w:proofErr w:type="spellStart"/>
      <w:r w:rsidRPr="00B02A0B">
        <w:t>MCData</w:t>
      </w:r>
      <w:proofErr w:type="spellEnd"/>
      <w:r w:rsidRPr="00B02A0B">
        <w:t xml:space="preserve"> emergency alert cancellation, off-network.</w:t>
      </w:r>
    </w:p>
    <w:p w14:paraId="77FB0C71" w14:textId="77777777" w:rsidR="00B02A0B" w:rsidRPr="00B02A0B" w:rsidRDefault="005C310B" w:rsidP="005C310B">
      <w:proofErr w:type="spellStart"/>
      <w:r w:rsidRPr="00B02A0B">
        <w:t>MCData</w:t>
      </w:r>
      <w:proofErr w:type="spellEnd"/>
      <w:r w:rsidRPr="00B02A0B">
        <w:t xml:space="preserve"> emergency alerts are initiated to a target </w:t>
      </w:r>
      <w:proofErr w:type="spellStart"/>
      <w:r w:rsidRPr="00B02A0B">
        <w:t>MCData</w:t>
      </w:r>
      <w:proofErr w:type="spellEnd"/>
      <w:r w:rsidRPr="00B02A0B">
        <w:t xml:space="preserve"> group, and, if successful and not already affiliated to that group, will result in the initiator being implicitly affiliated to that </w:t>
      </w:r>
      <w:proofErr w:type="spellStart"/>
      <w:r w:rsidRPr="00B02A0B">
        <w:t>MCData</w:t>
      </w:r>
      <w:proofErr w:type="spellEnd"/>
      <w:r w:rsidRPr="00B02A0B">
        <w:t xml:space="preserve"> group.</w:t>
      </w:r>
    </w:p>
    <w:p w14:paraId="508ECAA6" w14:textId="75194661" w:rsidR="005C310B" w:rsidRPr="00B02A0B" w:rsidRDefault="005C310B" w:rsidP="005C310B">
      <w:r w:rsidRPr="00B02A0B">
        <w:t xml:space="preserve">Key aspects of </w:t>
      </w:r>
      <w:proofErr w:type="spellStart"/>
      <w:r w:rsidRPr="00B02A0B">
        <w:t>MCData</w:t>
      </w:r>
      <w:proofErr w:type="spellEnd"/>
      <w:r w:rsidRPr="00B02A0B">
        <w:t xml:space="preserve"> emergency alerts include:</w:t>
      </w:r>
    </w:p>
    <w:p w14:paraId="11011F4B" w14:textId="77777777" w:rsidR="005C310B" w:rsidRPr="00B02A0B" w:rsidRDefault="005C310B" w:rsidP="005C310B">
      <w:pPr>
        <w:pStyle w:val="B1"/>
      </w:pPr>
      <w:r w:rsidRPr="00B02A0B">
        <w:t>-</w:t>
      </w:r>
      <w:r w:rsidRPr="00B02A0B">
        <w:tab/>
      </w:r>
      <w:proofErr w:type="spellStart"/>
      <w:r w:rsidRPr="00B02A0B">
        <w:rPr>
          <w:b/>
        </w:rPr>
        <w:t>MCData</w:t>
      </w:r>
      <w:proofErr w:type="spellEnd"/>
      <w:r w:rsidRPr="00B02A0B">
        <w:rPr>
          <w:b/>
        </w:rPr>
        <w:t xml:space="preserve"> emergency alert (MDEA) state:</w:t>
      </w:r>
      <w:r w:rsidRPr="00B02A0B">
        <w:t xml:space="preserve"> the </w:t>
      </w:r>
      <w:proofErr w:type="spellStart"/>
      <w:r w:rsidRPr="00B02A0B">
        <w:t>MCData</w:t>
      </w:r>
      <w:proofErr w:type="spellEnd"/>
      <w:r w:rsidRPr="00B02A0B">
        <w:t xml:space="preserve"> client maintains the internal </w:t>
      </w:r>
      <w:proofErr w:type="spellStart"/>
      <w:r w:rsidRPr="00B02A0B">
        <w:t>MCData</w:t>
      </w:r>
      <w:proofErr w:type="spellEnd"/>
      <w:r w:rsidRPr="00B02A0B">
        <w:t xml:space="preserve">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 xml:space="preserve">the </w:t>
      </w:r>
      <w:proofErr w:type="spellStart"/>
      <w:r w:rsidRPr="00B02A0B">
        <w:t>MCData</w:t>
      </w:r>
      <w:proofErr w:type="spellEnd"/>
      <w:r w:rsidRPr="00B02A0B">
        <w:t xml:space="preserve"> client maintains the internal </w:t>
      </w:r>
      <w:proofErr w:type="spellStart"/>
      <w:r w:rsidRPr="00B02A0B">
        <w:t>MCData</w:t>
      </w:r>
      <w:proofErr w:type="spellEnd"/>
      <w:r w:rsidRPr="00B02A0B">
        <w:t xml:space="preserve">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w:t>
      </w:r>
      <w:proofErr w:type="spellStart"/>
      <w:r w:rsidRPr="00B02A0B">
        <w:t>MCData</w:t>
      </w:r>
      <w:proofErr w:type="spellEnd"/>
      <w:r w:rsidRPr="00B02A0B">
        <w:t xml:space="preserve"> users need to be authorised to initiate </w:t>
      </w:r>
      <w:proofErr w:type="spellStart"/>
      <w:r w:rsidRPr="00B02A0B">
        <w:t>MCData</w:t>
      </w:r>
      <w:proofErr w:type="spellEnd"/>
      <w:r w:rsidRPr="00B02A0B">
        <w:t xml:space="preserve"> emergency alerts and additionally need to be authorised to cancel </w:t>
      </w:r>
      <w:proofErr w:type="spellStart"/>
      <w:r w:rsidRPr="00B02A0B">
        <w:t>MCData</w:t>
      </w:r>
      <w:proofErr w:type="spellEnd"/>
      <w:r w:rsidRPr="00B02A0B">
        <w:t xml:space="preserve">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31378235"/>
      <w:r w:rsidRPr="00B02A0B">
        <w:rPr>
          <w:rFonts w:eastAsia="SimSun"/>
        </w:rPr>
        <w:t>4.5</w:t>
      </w:r>
      <w:r w:rsidRPr="00B02A0B">
        <w:rPr>
          <w:rFonts w:eastAsia="SimSun"/>
        </w:rPr>
        <w:tab/>
      </w:r>
      <w:proofErr w:type="spellStart"/>
      <w:r w:rsidRPr="00B02A0B">
        <w:rPr>
          <w:rFonts w:eastAsia="SimSun"/>
        </w:rPr>
        <w:t>MCData</w:t>
      </w:r>
      <w:proofErr w:type="spellEnd"/>
      <w:r w:rsidRPr="00B02A0B">
        <w:rPr>
          <w:rFonts w:eastAsia="SimSun"/>
        </w:rPr>
        <w:t xml:space="preserve">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 xml:space="preserve">Clauses 15 describes the TLV based message formats used in </w:t>
      </w:r>
      <w:proofErr w:type="spellStart"/>
      <w:r w:rsidRPr="00B02A0B">
        <w:t>MCData</w:t>
      </w:r>
      <w:proofErr w:type="spellEnd"/>
      <w:r w:rsidRPr="00B02A0B">
        <w:t xml:space="preserve">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31378236"/>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 xml:space="preserve">In certain deployments, for example, in the case that the </w:t>
      </w:r>
      <w:proofErr w:type="spellStart"/>
      <w:r w:rsidRPr="00B02A0B">
        <w:t>MCData</w:t>
      </w:r>
      <w:proofErr w:type="spellEnd"/>
      <w:r w:rsidRPr="00B02A0B">
        <w:t xml:space="preserve"> operator uses the underlying SIP core infrastructure from the carrier operator, the </w:t>
      </w:r>
      <w:proofErr w:type="spellStart"/>
      <w:r w:rsidRPr="00B02A0B">
        <w:t>MCData</w:t>
      </w:r>
      <w:proofErr w:type="spellEnd"/>
      <w:r w:rsidRPr="00B02A0B">
        <w:t xml:space="preserve">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r>
      <w:proofErr w:type="spellStart"/>
      <w:r w:rsidRPr="00B02A0B">
        <w:t>MCData</w:t>
      </w:r>
      <w:proofErr w:type="spellEnd"/>
      <w:r w:rsidRPr="00B02A0B">
        <w:t xml:space="preserve"> ID;</w:t>
      </w:r>
    </w:p>
    <w:p w14:paraId="596EA28B" w14:textId="77777777" w:rsidR="005C310B" w:rsidRPr="00B02A0B" w:rsidRDefault="005C310B" w:rsidP="005C310B">
      <w:pPr>
        <w:pStyle w:val="B1"/>
      </w:pPr>
      <w:r w:rsidRPr="00B02A0B">
        <w:t>-</w:t>
      </w:r>
      <w:r w:rsidRPr="00B02A0B">
        <w:tab/>
      </w:r>
      <w:proofErr w:type="spellStart"/>
      <w:r w:rsidRPr="00B02A0B">
        <w:t>MCData</w:t>
      </w:r>
      <w:proofErr w:type="spellEnd"/>
      <w:r w:rsidRPr="00B02A0B">
        <w:t xml:space="preserve">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 xml:space="preserve">access token (containing the </w:t>
      </w:r>
      <w:proofErr w:type="spellStart"/>
      <w:r w:rsidRPr="00B02A0B">
        <w:t>MCData</w:t>
      </w:r>
      <w:proofErr w:type="spellEnd"/>
      <w:r w:rsidRPr="00B02A0B">
        <w:t xml:space="preserve"> ID);</w:t>
      </w:r>
    </w:p>
    <w:p w14:paraId="22E5ECC4" w14:textId="77777777" w:rsidR="005C310B" w:rsidRPr="00B02A0B" w:rsidRDefault="005C310B" w:rsidP="005C310B">
      <w:pPr>
        <w:pStyle w:val="B1"/>
      </w:pPr>
      <w:r w:rsidRPr="00B02A0B">
        <w:t>-</w:t>
      </w:r>
      <w:r w:rsidRPr="00B02A0B">
        <w:tab/>
      </w:r>
      <w:proofErr w:type="spellStart"/>
      <w:r w:rsidRPr="00B02A0B">
        <w:t>MCData</w:t>
      </w:r>
      <w:proofErr w:type="spellEnd"/>
      <w:r w:rsidRPr="00B02A0B">
        <w:t xml:space="preserve">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w:t>
      </w:r>
      <w:proofErr w:type="spellStart"/>
      <w:r w:rsidRPr="00B02A0B">
        <w:t>MCData</w:t>
      </w:r>
      <w:proofErr w:type="spellEnd"/>
      <w:r w:rsidRPr="00B02A0B">
        <w:t xml:space="preserve"> ID, an </w:t>
      </w:r>
      <w:proofErr w:type="spellStart"/>
      <w:r w:rsidRPr="00B02A0B">
        <w:t>MCData</w:t>
      </w:r>
      <w:proofErr w:type="spellEnd"/>
      <w:r w:rsidRPr="00B02A0B">
        <w:t xml:space="preserve"> Group ID, and an </w:t>
      </w:r>
      <w:proofErr w:type="spellStart"/>
      <w:r w:rsidRPr="00B02A0B">
        <w:t>MCData</w:t>
      </w:r>
      <w:proofErr w:type="spellEnd"/>
      <w:r w:rsidRPr="00B02A0B">
        <w:t xml:space="preserve">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w:t>
      </w:r>
      <w:proofErr w:type="spellStart"/>
      <w:r w:rsidRPr="00B02A0B">
        <w:t>MCData</w:t>
      </w:r>
      <w:proofErr w:type="spellEnd"/>
      <w:r w:rsidRPr="00B02A0B">
        <w:t xml:space="preserve"> ID or an </w:t>
      </w:r>
      <w:proofErr w:type="spellStart"/>
      <w:r w:rsidRPr="00B02A0B">
        <w:t>MCData</w:t>
      </w:r>
      <w:proofErr w:type="spellEnd"/>
      <w:r w:rsidRPr="00B02A0B">
        <w:t xml:space="preserve">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 xml:space="preserve">an </w:t>
      </w:r>
      <w:proofErr w:type="spellStart"/>
      <w:r w:rsidRPr="00B02A0B">
        <w:t>MCData</w:t>
      </w:r>
      <w:proofErr w:type="spellEnd"/>
      <w:r w:rsidRPr="00B02A0B">
        <w:t xml:space="preserve"> ID in application/</w:t>
      </w:r>
      <w:proofErr w:type="spellStart"/>
      <w:r w:rsidRPr="00B02A0B">
        <w:t>resource-lists+xml</w:t>
      </w:r>
      <w:proofErr w:type="spellEnd"/>
      <w:r w:rsidRPr="00B02A0B">
        <w:t xml:space="preserve">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proofErr w:type="spellStart"/>
      <w:r w:rsidRPr="00B02A0B">
        <w:t>MCData</w:t>
      </w:r>
      <w:proofErr w:type="spellEnd"/>
      <w:r w:rsidRPr="00B02A0B">
        <w:t xml:space="preserve">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w:t>
      </w:r>
      <w:proofErr w:type="spellStart"/>
      <w:r w:rsidRPr="00B02A0B">
        <w:t>MCData</w:t>
      </w:r>
      <w:proofErr w:type="spellEnd"/>
      <w:r w:rsidRPr="00B02A0B">
        <w:t xml:space="preserve">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 xml:space="preserve">3GPP TS 33.180 [26] describes a method to provide confidentiality protection of sensitive application data in elements by using XML encryption (i.e. </w:t>
      </w:r>
      <w:proofErr w:type="spellStart"/>
      <w:r w:rsidRPr="00B02A0B">
        <w:t>xmlenc</w:t>
      </w:r>
      <w:proofErr w:type="spellEnd"/>
      <w:r w:rsidRPr="00B02A0B">
        <w:t xml:space="preserve">) and in attributes by using an attribute confidentiality protection scheme described in clause 6.6.2.3 of the present document. Integrity protection can also be provided by using XML signatures (i.e. </w:t>
      </w:r>
      <w:proofErr w:type="spellStart"/>
      <w:r w:rsidRPr="00B02A0B">
        <w:t>xmlsig</w:t>
      </w:r>
      <w:proofErr w:type="spellEnd"/>
      <w:r w:rsidRPr="00B02A0B">
        <w:t>).</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 xml:space="preserve">between the </w:t>
      </w:r>
      <w:proofErr w:type="spellStart"/>
      <w:r w:rsidRPr="00B02A0B">
        <w:t>MCData</w:t>
      </w:r>
      <w:proofErr w:type="spellEnd"/>
      <w:r w:rsidRPr="00B02A0B">
        <w:t xml:space="preserve"> client and the </w:t>
      </w:r>
      <w:proofErr w:type="spellStart"/>
      <w:r w:rsidRPr="00B02A0B">
        <w:t>MCData</w:t>
      </w:r>
      <w:proofErr w:type="spellEnd"/>
      <w:r w:rsidRPr="00B02A0B">
        <w:t xml:space="preserve"> server, the XPK is a client-server key (CSK); and</w:t>
      </w:r>
    </w:p>
    <w:p w14:paraId="15F7C7E5" w14:textId="77777777" w:rsidR="005C310B" w:rsidRPr="00B02A0B" w:rsidRDefault="005C310B" w:rsidP="005C310B">
      <w:pPr>
        <w:pStyle w:val="B1"/>
      </w:pPr>
      <w:r w:rsidRPr="00B02A0B">
        <w:t>-</w:t>
      </w:r>
      <w:r w:rsidRPr="00B02A0B">
        <w:tab/>
        <w:t xml:space="preserve">between </w:t>
      </w:r>
      <w:proofErr w:type="spellStart"/>
      <w:r w:rsidRPr="00B02A0B">
        <w:t>MCData</w:t>
      </w:r>
      <w:proofErr w:type="spellEnd"/>
      <w:r w:rsidRPr="00B02A0B">
        <w:t xml:space="preserve"> servers, the XPK is a signalling protection key (SPK).</w:t>
      </w:r>
    </w:p>
    <w:p w14:paraId="5DBC56B5" w14:textId="77777777" w:rsidR="005C310B" w:rsidRPr="00B02A0B" w:rsidRDefault="005C310B" w:rsidP="005C310B">
      <w:r w:rsidRPr="00B02A0B">
        <w:t xml:space="preserve">The CSK (XPK) and a key-id CSK-ID (XPK-ID) are generated from keying material provided by the key management server. Identity based public key encryption based on MIKEY-SAKKE is used to transport the CSK between SIP end-points. The encrypted CSK is transported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server when the </w:t>
      </w:r>
      <w:proofErr w:type="spellStart"/>
      <w:r w:rsidRPr="00B02A0B">
        <w:t>MCData</w:t>
      </w:r>
      <w:proofErr w:type="spellEnd"/>
      <w:r w:rsidRPr="00B02A0B">
        <w:t xml:space="preserve"> client performs service authorisation as described in clause 7 and is also used during service authorisation to protect the access token.</w:t>
      </w:r>
    </w:p>
    <w:p w14:paraId="1D5758A4" w14:textId="77777777" w:rsidR="005C310B" w:rsidRPr="00B02A0B" w:rsidRDefault="005C310B" w:rsidP="005C310B">
      <w:r w:rsidRPr="00B02A0B">
        <w:t xml:space="preserve">The SPK (XPK) and a key-id SPK-ID (XPK-ID) are directly provisioned in the </w:t>
      </w:r>
      <w:proofErr w:type="spellStart"/>
      <w:r w:rsidRPr="00B02A0B">
        <w:t>MCData</w:t>
      </w:r>
      <w:proofErr w:type="spellEnd"/>
      <w:r w:rsidRPr="00B02A0B">
        <w:t xml:space="preserve"> servers.</w:t>
      </w:r>
    </w:p>
    <w:p w14:paraId="3AF03ADC" w14:textId="77777777" w:rsidR="005C310B" w:rsidRPr="00B02A0B" w:rsidRDefault="005C310B" w:rsidP="005C310B">
      <w:r w:rsidRPr="00B02A0B">
        <w:t xml:space="preserve">Configuration in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w:t>
      </w:r>
      <w:proofErr w:type="spellStart"/>
      <w:r w:rsidRPr="00B02A0B">
        <w:t>EncryptedData</w:t>
      </w:r>
      <w:proofErr w:type="spellEnd"/>
      <w:r w:rsidRPr="00B02A0B">
        <w:t>&gt;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w:t>
      </w:r>
      <w:proofErr w:type="spellStart"/>
      <w:r w:rsidRPr="00B02A0B">
        <w:t>cannonicalisation</w:t>
      </w:r>
      <w:proofErr w:type="spellEnd"/>
      <w:r w:rsidRPr="00B02A0B">
        <w:t xml:space="preserve">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w:t>
      </w:r>
      <w:proofErr w:type="spellStart"/>
      <w:r w:rsidRPr="00B02A0B">
        <w:t>EncryptedData</w:t>
      </w:r>
      <w:proofErr w:type="spellEnd"/>
      <w:r w:rsidRPr="00B02A0B">
        <w:t>&gt;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w:t>
      </w:r>
      <w:proofErr w:type="spellStart"/>
      <w:r w:rsidRPr="00B02A0B">
        <w:t>EncryptedData</w:t>
      </w:r>
      <w:proofErr w:type="spellEnd"/>
      <w:r w:rsidRPr="00B02A0B">
        <w:t>&gt;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w:t>
      </w:r>
      <w:proofErr w:type="spellStart"/>
      <w:r w:rsidRPr="00B02A0B">
        <w:t>EncryptedData</w:t>
      </w:r>
      <w:proofErr w:type="spellEnd"/>
      <w:r w:rsidRPr="00B02A0B">
        <w:t>&gt;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 xml:space="preserve">The content can be re-encrypted and signed again using the SPK between </w:t>
      </w:r>
      <w:proofErr w:type="spellStart"/>
      <w:r w:rsidRPr="00B02A0B">
        <w:t>MCData</w:t>
      </w:r>
      <w:proofErr w:type="spellEnd"/>
      <w:r w:rsidRPr="00B02A0B">
        <w:t xml:space="preserve"> servers.</w:t>
      </w:r>
    </w:p>
    <w:p w14:paraId="46C1D05C" w14:textId="77777777" w:rsidR="005C310B" w:rsidRPr="00B02A0B" w:rsidRDefault="005C310B" w:rsidP="005C310B">
      <w:r w:rsidRPr="00B02A0B">
        <w:t xml:space="preserve">The following examples show the difference between normal and encrypted data content. In this example consider the </w:t>
      </w:r>
      <w:proofErr w:type="spellStart"/>
      <w:r w:rsidRPr="00B02A0B">
        <w:t>MCData</w:t>
      </w:r>
      <w:proofErr w:type="spellEnd"/>
      <w:r w:rsidRPr="00B02A0B">
        <w:t xml:space="preserve">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w:t>
      </w:r>
      <w:proofErr w:type="spellStart"/>
      <w:r w:rsidRPr="00B02A0B">
        <w:t>mcdata</w:t>
      </w:r>
      <w:proofErr w:type="spellEnd"/>
      <w:r w:rsidRPr="00B02A0B">
        <w:t>-info&gt;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w:t>
      </w:r>
      <w:proofErr w:type="spellStart"/>
      <w:r w:rsidRPr="00B02A0B">
        <w:t>mcdata</w:t>
      </w:r>
      <w:proofErr w:type="spellEnd"/>
      <w:r w:rsidRPr="00B02A0B">
        <w:t>-info&gt;</w:t>
      </w:r>
    </w:p>
    <w:p w14:paraId="709DD3F0"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71D89E2A" w14:textId="77777777" w:rsidR="005C310B" w:rsidRPr="00B02A0B" w:rsidRDefault="005C310B" w:rsidP="005C310B">
      <w:pPr>
        <w:pStyle w:val="PL"/>
      </w:pPr>
      <w:r w:rsidRPr="00B02A0B">
        <w:t xml:space="preserve">       &lt;request-type&gt;group-</w:t>
      </w:r>
      <w:proofErr w:type="spellStart"/>
      <w:r w:rsidRPr="00B02A0B">
        <w:t>sds</w:t>
      </w:r>
      <w:proofErr w:type="spellEnd"/>
      <w:r w:rsidRPr="00B02A0B">
        <w:t>&lt;/request-type&gt;</w:t>
      </w:r>
    </w:p>
    <w:p w14:paraId="1E389464"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 xml:space="preserve">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0D4F4EE3"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w:t>
      </w:r>
      <w:proofErr w:type="spellStart"/>
      <w:r w:rsidRPr="00B02A0B">
        <w:t>mcdata</w:t>
      </w:r>
      <w:proofErr w:type="spellEnd"/>
      <w:r w:rsidRPr="00B02A0B">
        <w:t>-info&gt; MIME body represented with the &lt;</w:t>
      </w:r>
      <w:proofErr w:type="spellStart"/>
      <w:r w:rsidRPr="00B02A0B">
        <w:t>mcdata</w:t>
      </w:r>
      <w:proofErr w:type="spellEnd"/>
      <w:r w:rsidRPr="00B02A0B">
        <w:t>-request-</w:t>
      </w:r>
      <w:proofErr w:type="spellStart"/>
      <w:r w:rsidRPr="00B02A0B">
        <w:t>uri</w:t>
      </w:r>
      <w:proofErr w:type="spellEnd"/>
      <w:r w:rsidRPr="00B02A0B">
        <w:t>&gt;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5E0A593C"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4E0E2DFC" w14:textId="77777777" w:rsidR="005C310B" w:rsidRPr="00B02A0B" w:rsidRDefault="005C310B" w:rsidP="005C310B">
      <w:pPr>
        <w:pStyle w:val="PL"/>
      </w:pPr>
      <w:r w:rsidRPr="00B02A0B">
        <w:t xml:space="preserve">       &lt;request-type&gt;group-</w:t>
      </w:r>
      <w:proofErr w:type="spellStart"/>
      <w:r w:rsidRPr="00B02A0B">
        <w:t>sds</w:t>
      </w:r>
      <w:proofErr w:type="spellEnd"/>
      <w:r w:rsidRPr="00B02A0B">
        <w:t>&lt;/request-type&gt;</w:t>
      </w:r>
    </w:p>
    <w:p w14:paraId="1106F890"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 xml:space="preserve"> type="Encrypted"&gt;</w:t>
      </w:r>
    </w:p>
    <w:p w14:paraId="537A61E3" w14:textId="77777777" w:rsidR="005C310B" w:rsidRPr="00B02A0B" w:rsidRDefault="005C310B" w:rsidP="005C310B">
      <w:pPr>
        <w:pStyle w:val="PL"/>
      </w:pPr>
      <w:r w:rsidRPr="00B02A0B">
        <w:t xml:space="preserve">         &lt;</w:t>
      </w:r>
      <w:proofErr w:type="spellStart"/>
      <w:r w:rsidRPr="00B02A0B">
        <w:t>EncryptedData</w:t>
      </w:r>
      <w:proofErr w:type="spellEnd"/>
      <w:r w:rsidRPr="00B02A0B">
        <w:t xml:space="preserve"> </w:t>
      </w:r>
      <w:proofErr w:type="spellStart"/>
      <w:r w:rsidRPr="00B02A0B">
        <w:t>xmlns</w:t>
      </w:r>
      <w:proofErr w:type="spellEnd"/>
      <w:r w:rsidRPr="00B02A0B">
        <w:t>='http://www.w3.org/2001/04/xmlenc#'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w:t>
      </w:r>
      <w:proofErr w:type="spellStart"/>
      <w:r w:rsidRPr="007D34FE">
        <w:t>EncryptionMethod</w:t>
      </w:r>
      <w:proofErr w:type="spellEnd"/>
      <w:r w:rsidRPr="007D34FE">
        <w:t xml:space="preserve">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w:t>
      </w:r>
      <w:proofErr w:type="spellStart"/>
      <w:r w:rsidRPr="00B02A0B">
        <w:t>ds:KeyInfo</w:t>
      </w:r>
      <w:proofErr w:type="spellEnd"/>
      <w:r w:rsidRPr="00B02A0B">
        <w:t>&gt;</w:t>
      </w:r>
    </w:p>
    <w:p w14:paraId="0B9E56F3" w14:textId="77777777" w:rsidR="005C310B" w:rsidRPr="00B02A0B" w:rsidRDefault="005C310B" w:rsidP="005C310B">
      <w:pPr>
        <w:pStyle w:val="PL"/>
      </w:pPr>
      <w:r w:rsidRPr="00B02A0B">
        <w:t xml:space="preserve">              &lt;</w:t>
      </w:r>
      <w:proofErr w:type="spellStart"/>
      <w:r w:rsidRPr="00B02A0B">
        <w:t>ds:KeyName</w:t>
      </w:r>
      <w:proofErr w:type="spellEnd"/>
      <w:r w:rsidRPr="00B02A0B">
        <w:t>&gt;base64XpkId&lt;/</w:t>
      </w:r>
      <w:proofErr w:type="spellStart"/>
      <w:r w:rsidRPr="00B02A0B">
        <w:t>KeyName</w:t>
      </w:r>
      <w:proofErr w:type="spellEnd"/>
      <w:r w:rsidRPr="00B02A0B">
        <w:t>&gt;</w:t>
      </w:r>
    </w:p>
    <w:p w14:paraId="547A4C64" w14:textId="77777777" w:rsidR="005C310B" w:rsidRPr="00B02A0B" w:rsidRDefault="005C310B" w:rsidP="005C310B">
      <w:pPr>
        <w:pStyle w:val="PL"/>
      </w:pPr>
      <w:r w:rsidRPr="00B02A0B">
        <w:t xml:space="preserve">            &lt;/</w:t>
      </w:r>
      <w:proofErr w:type="spellStart"/>
      <w:r w:rsidRPr="00B02A0B">
        <w:t>ds:KeyInfo</w:t>
      </w:r>
      <w:proofErr w:type="spellEnd"/>
      <w:r w:rsidRPr="00B02A0B">
        <w:t>&gt;</w:t>
      </w:r>
    </w:p>
    <w:p w14:paraId="72D1874B" w14:textId="77777777" w:rsidR="005C310B" w:rsidRPr="00B02A0B" w:rsidRDefault="005C310B" w:rsidP="005C310B">
      <w:pPr>
        <w:pStyle w:val="PL"/>
      </w:pPr>
      <w:r w:rsidRPr="00B02A0B">
        <w:t xml:space="preserve">            &lt;</w:t>
      </w:r>
      <w:proofErr w:type="spellStart"/>
      <w:r w:rsidRPr="00B02A0B">
        <w:t>CipherData</w:t>
      </w:r>
      <w:proofErr w:type="spellEnd"/>
      <w:r w:rsidRPr="00B02A0B">
        <w:t>&gt;</w:t>
      </w:r>
    </w:p>
    <w:p w14:paraId="6B4048D2" w14:textId="77777777" w:rsidR="005C310B" w:rsidRPr="00B02A0B" w:rsidRDefault="005C310B" w:rsidP="005C310B">
      <w:pPr>
        <w:pStyle w:val="PL"/>
      </w:pPr>
      <w:r w:rsidRPr="00B02A0B">
        <w:t xml:space="preserve">              &lt;</w:t>
      </w:r>
      <w:proofErr w:type="spellStart"/>
      <w:r w:rsidRPr="00B02A0B">
        <w:t>CipherValue</w:t>
      </w:r>
      <w:proofErr w:type="spellEnd"/>
      <w:r w:rsidRPr="00B02A0B">
        <w:t>&gt;A23B45C5657689090&lt;/</w:t>
      </w:r>
      <w:proofErr w:type="spellStart"/>
      <w:r w:rsidRPr="00B02A0B">
        <w:t>CipherValue</w:t>
      </w:r>
      <w:proofErr w:type="spellEnd"/>
      <w:r w:rsidRPr="00B02A0B">
        <w:t>&gt;</w:t>
      </w:r>
    </w:p>
    <w:p w14:paraId="1C3694CE" w14:textId="77777777" w:rsidR="005C310B" w:rsidRPr="00B02A0B" w:rsidRDefault="005C310B" w:rsidP="005C310B">
      <w:pPr>
        <w:pStyle w:val="PL"/>
      </w:pPr>
      <w:r w:rsidRPr="00B02A0B">
        <w:t xml:space="preserve">            &lt;/</w:t>
      </w:r>
      <w:proofErr w:type="spellStart"/>
      <w:r w:rsidRPr="00B02A0B">
        <w:t>CipherData</w:t>
      </w:r>
      <w:proofErr w:type="spellEnd"/>
      <w:r w:rsidRPr="00B02A0B">
        <w:t>&gt;</w:t>
      </w:r>
    </w:p>
    <w:p w14:paraId="74F767B1" w14:textId="77777777" w:rsidR="005C310B" w:rsidRPr="00B02A0B" w:rsidRDefault="005C310B" w:rsidP="005C310B">
      <w:pPr>
        <w:pStyle w:val="PL"/>
      </w:pPr>
      <w:r w:rsidRPr="00B02A0B">
        <w:t xml:space="preserve">         &lt;/</w:t>
      </w:r>
      <w:proofErr w:type="spellStart"/>
      <w:r w:rsidRPr="00B02A0B">
        <w:t>EncryptedData</w:t>
      </w:r>
      <w:proofErr w:type="spellEnd"/>
      <w:r w:rsidRPr="00B02A0B">
        <w:t>&gt;</w:t>
      </w:r>
    </w:p>
    <w:p w14:paraId="5251EEBB"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&gt;</w:t>
      </w:r>
    </w:p>
    <w:p w14:paraId="2C405879"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3B8ED9F2"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r>
      <w:proofErr w:type="spellStart"/>
      <w:r w:rsidRPr="00B02A0B">
        <w:t>pidf+xml</w:t>
      </w:r>
      <w:proofErr w:type="spellEnd"/>
      <w:r w:rsidRPr="00B02A0B">
        <w:t xml:space="preserve"> MIME body represented with clear URIs in attributes:</w:t>
      </w:r>
    </w:p>
    <w:p w14:paraId="3DBB48A1" w14:textId="77777777" w:rsidR="005C310B" w:rsidRPr="00B02A0B" w:rsidRDefault="005C310B" w:rsidP="005C310B">
      <w:pPr>
        <w:pStyle w:val="PL"/>
      </w:pPr>
      <w:r w:rsidRPr="00B02A0B">
        <w:t>Content-Type: application/</w:t>
      </w:r>
      <w:proofErr w:type="spellStart"/>
      <w:r w:rsidRPr="00B02A0B">
        <w:t>pidf+xml</w:t>
      </w:r>
      <w:proofErr w:type="spellEnd"/>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r>
      <w:proofErr w:type="spellStart"/>
      <w:r w:rsidRPr="00B02A0B">
        <w:t>pidf+xml</w:t>
      </w:r>
      <w:proofErr w:type="spellEnd"/>
      <w:r w:rsidRPr="00B02A0B">
        <w:t xml:space="preserve"> MIME body represented with encrypted URIs in attributes:</w:t>
      </w:r>
    </w:p>
    <w:p w14:paraId="2B639F45" w14:textId="77777777" w:rsidR="005C310B" w:rsidRPr="00B02A0B" w:rsidRDefault="005C310B" w:rsidP="005C310B">
      <w:pPr>
        <w:pStyle w:val="PL"/>
      </w:pPr>
      <w:r w:rsidRPr="00B02A0B">
        <w:t>Content-Type: application/</w:t>
      </w:r>
      <w:proofErr w:type="spellStart"/>
      <w:r w:rsidRPr="00B02A0B">
        <w:t>pidf+xml</w:t>
      </w:r>
      <w:proofErr w:type="spellEnd"/>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31378237"/>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 xml:space="preserve">The protection of TLV signalling and media content is based on 3GPP </w:t>
      </w:r>
      <w:proofErr w:type="spellStart"/>
      <w:r w:rsidRPr="00B02A0B">
        <w:rPr>
          <w:lang w:bidi="he-IL"/>
        </w:rPr>
        <w:t>MCData</w:t>
      </w:r>
      <w:proofErr w:type="spellEnd"/>
      <w:r w:rsidRPr="00B02A0B">
        <w:rPr>
          <w:lang w:bidi="he-IL"/>
        </w:rPr>
        <w:t xml:space="preserve"> security solution as defined in 3GPP TS 33.180 [26].</w:t>
      </w:r>
    </w:p>
    <w:p w14:paraId="22DF4EF6" w14:textId="77777777" w:rsidR="005C310B" w:rsidRPr="00B02A0B" w:rsidRDefault="005C310B" w:rsidP="005C310B">
      <w:pPr>
        <w:rPr>
          <w:lang w:bidi="he-IL"/>
        </w:rPr>
      </w:pPr>
      <w:r w:rsidRPr="00B02A0B">
        <w:rPr>
          <w:lang w:bidi="he-IL"/>
        </w:rPr>
        <w:t xml:space="preserve">For different security requirements of different information elements of a </w:t>
      </w:r>
      <w:proofErr w:type="spellStart"/>
      <w:r w:rsidRPr="00B02A0B">
        <w:rPr>
          <w:lang w:bidi="he-IL"/>
        </w:rPr>
        <w:t>MCData</w:t>
      </w:r>
      <w:proofErr w:type="spellEnd"/>
      <w:r w:rsidRPr="00B02A0B">
        <w:rPr>
          <w:lang w:bidi="he-IL"/>
        </w:rPr>
        <w:t xml:space="preserve"> message, the information elements of </w:t>
      </w:r>
      <w:proofErr w:type="spellStart"/>
      <w:r w:rsidRPr="00B02A0B">
        <w:rPr>
          <w:lang w:bidi="he-IL"/>
        </w:rPr>
        <w:t>MCData</w:t>
      </w:r>
      <w:proofErr w:type="spellEnd"/>
      <w:r w:rsidRPr="00B02A0B">
        <w:rPr>
          <w:lang w:bidi="he-IL"/>
        </w:rPr>
        <w:t xml:space="preserve"> messages are bifurcated in the following components:</w:t>
      </w:r>
    </w:p>
    <w:p w14:paraId="6BE503C3" w14:textId="77777777" w:rsidR="005C310B" w:rsidRPr="00B02A0B" w:rsidRDefault="005C310B" w:rsidP="005C310B">
      <w:pPr>
        <w:pStyle w:val="B1"/>
      </w:pPr>
      <w:r w:rsidRPr="00B02A0B">
        <w:t>-</w:t>
      </w:r>
      <w:r w:rsidRPr="00B02A0B">
        <w:tab/>
      </w:r>
      <w:proofErr w:type="spellStart"/>
      <w:r w:rsidRPr="00B02A0B">
        <w:rPr>
          <w:b/>
        </w:rPr>
        <w:t>MCData</w:t>
      </w:r>
      <w:proofErr w:type="spellEnd"/>
      <w:r w:rsidRPr="00B02A0B">
        <w:t xml:space="preserve"> </w:t>
      </w:r>
      <w:r w:rsidRPr="00B02A0B">
        <w:rPr>
          <w:b/>
        </w:rPr>
        <w:t>Data signalling payload</w:t>
      </w:r>
      <w:r w:rsidRPr="00B02A0B">
        <w:t xml:space="preserve">: information elements necessary for identification and management of the </w:t>
      </w:r>
      <w:proofErr w:type="spellStart"/>
      <w:r w:rsidRPr="00B02A0B">
        <w:t>MCData</w:t>
      </w:r>
      <w:proofErr w:type="spellEnd"/>
      <w:r w:rsidRPr="00B02A0B">
        <w:t xml:space="preserve"> messages e.g. conversation identifiers, session identifiers, transaction identifiers, disposition requests, etc. This payload is confidentiality and integrity protected between the </w:t>
      </w:r>
      <w:proofErr w:type="spellStart"/>
      <w:r w:rsidRPr="00B02A0B">
        <w:t>MCData</w:t>
      </w:r>
      <w:proofErr w:type="spellEnd"/>
      <w:r w:rsidRPr="00B02A0B">
        <w:t xml:space="preserve"> Client and the </w:t>
      </w:r>
      <w:proofErr w:type="spellStart"/>
      <w:r w:rsidRPr="00B02A0B">
        <w:t>MCData</w:t>
      </w:r>
      <w:proofErr w:type="spellEnd"/>
      <w:r w:rsidRPr="00B02A0B">
        <w:t xml:space="preserve"> server.</w:t>
      </w:r>
    </w:p>
    <w:p w14:paraId="4BCE4C38" w14:textId="77777777" w:rsidR="005C310B" w:rsidRPr="00B02A0B" w:rsidRDefault="005C310B" w:rsidP="005C310B">
      <w:pPr>
        <w:pStyle w:val="B1"/>
      </w:pPr>
      <w:r w:rsidRPr="00B02A0B">
        <w:t>-</w:t>
      </w:r>
      <w:r w:rsidRPr="00B02A0B">
        <w:tab/>
      </w:r>
      <w:proofErr w:type="spellStart"/>
      <w:r w:rsidRPr="00B02A0B">
        <w:rPr>
          <w:b/>
        </w:rPr>
        <w:t>MCData</w:t>
      </w:r>
      <w:proofErr w:type="spellEnd"/>
      <w:r w:rsidRPr="00B02A0B">
        <w:t xml:space="preserve"> </w:t>
      </w:r>
      <w:r w:rsidRPr="00B02A0B">
        <w:rPr>
          <w:b/>
        </w:rPr>
        <w:t>Data payload</w:t>
      </w:r>
      <w:r w:rsidRPr="00B02A0B">
        <w:t xml:space="preserve">: the actual user payload for </w:t>
      </w:r>
      <w:proofErr w:type="spellStart"/>
      <w:r w:rsidRPr="00B02A0B">
        <w:t>MCData</w:t>
      </w:r>
      <w:proofErr w:type="spellEnd"/>
      <w:r w:rsidRPr="00B02A0B">
        <w:t xml:space="preserve">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proofErr w:type="spellStart"/>
      <w:r w:rsidRPr="00B02A0B">
        <w:rPr>
          <w:lang w:val="en-US"/>
        </w:rPr>
        <w:t>MCData</w:t>
      </w:r>
      <w:proofErr w:type="spellEnd"/>
      <w:r w:rsidRPr="00B02A0B">
        <w:rPr>
          <w:lang w:val="en-US"/>
        </w:rPr>
        <w:t xml:space="preserve"> Data </w:t>
      </w:r>
      <w:proofErr w:type="spellStart"/>
      <w:r w:rsidRPr="00B02A0B">
        <w:rPr>
          <w:lang w:val="en-US"/>
        </w:rPr>
        <w:t>signalling</w:t>
      </w:r>
      <w:proofErr w:type="spellEnd"/>
      <w:r w:rsidRPr="00B02A0B">
        <w:rPr>
          <w:lang w:val="en-US"/>
        </w:rPr>
        <w:t xml:space="preserve"> payload</w:t>
      </w:r>
      <w:r w:rsidRPr="00B02A0B">
        <w:rPr>
          <w:lang w:bidi="he-IL"/>
        </w:rPr>
        <w:t xml:space="preserve">, is protected between each entity separately if protection is applied. On the other hand the body included in the SIP MESSAGE request which carries the </w:t>
      </w:r>
      <w:proofErr w:type="spellStart"/>
      <w:r w:rsidRPr="00B02A0B">
        <w:rPr>
          <w:lang w:bidi="he-IL"/>
        </w:rPr>
        <w:t>MCData</w:t>
      </w:r>
      <w:proofErr w:type="spellEnd"/>
      <w:r w:rsidRPr="00B02A0B">
        <w:rPr>
          <w:lang w:bidi="he-IL"/>
        </w:rPr>
        <w:t xml:space="preserve">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proofErr w:type="spellStart"/>
      <w:r w:rsidRPr="00B02A0B">
        <w:rPr>
          <w:lang w:val="en-US"/>
        </w:rPr>
        <w:t>MCData</w:t>
      </w:r>
      <w:proofErr w:type="spellEnd"/>
      <w:r w:rsidRPr="00B02A0B">
        <w:rPr>
          <w:lang w:val="en-US"/>
        </w:rPr>
        <w:t xml:space="preserve"> Data </w:t>
      </w:r>
      <w:proofErr w:type="spellStart"/>
      <w:r w:rsidRPr="00B02A0B">
        <w:rPr>
          <w:lang w:val="en-US"/>
        </w:rPr>
        <w:t>signalling</w:t>
      </w:r>
      <w:proofErr w:type="spellEnd"/>
      <w:r w:rsidRPr="00B02A0B">
        <w:rPr>
          <w:lang w:val="en-US"/>
        </w:rPr>
        <w:t xml:space="preserve"> payload sent over the </w:t>
      </w:r>
      <w:proofErr w:type="spellStart"/>
      <w:r w:rsidRPr="00B02A0B">
        <w:rPr>
          <w:lang w:val="en-US"/>
        </w:rPr>
        <w:t>signalling</w:t>
      </w:r>
      <w:proofErr w:type="spellEnd"/>
      <w:r w:rsidRPr="00B02A0B">
        <w:rPr>
          <w:lang w:val="en-US"/>
        </w:rPr>
        <w:t xml:space="preserve">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 xml:space="preserve">Key Download procedure by the </w:t>
      </w:r>
      <w:proofErr w:type="spellStart"/>
      <w:r w:rsidRPr="00B02A0B">
        <w:rPr>
          <w:lang w:val="en-US"/>
        </w:rPr>
        <w:t>MCData</w:t>
      </w:r>
      <w:proofErr w:type="spellEnd"/>
      <w:r w:rsidRPr="00B02A0B">
        <w:rPr>
          <w:lang w:val="en-US"/>
        </w:rPr>
        <w:t xml:space="preserve"> server shall be used to protect the </w:t>
      </w:r>
      <w:proofErr w:type="spellStart"/>
      <w:r w:rsidRPr="00B02A0B">
        <w:rPr>
          <w:lang w:val="en-US"/>
        </w:rPr>
        <w:t>MCData</w:t>
      </w:r>
      <w:proofErr w:type="spellEnd"/>
      <w:r w:rsidRPr="00B02A0B">
        <w:rPr>
          <w:lang w:val="en-US"/>
        </w:rPr>
        <w:t xml:space="preserve"> </w:t>
      </w:r>
      <w:proofErr w:type="spellStart"/>
      <w:r w:rsidRPr="00B02A0B">
        <w:rPr>
          <w:lang w:val="en-US"/>
        </w:rPr>
        <w:t>signalling</w:t>
      </w:r>
      <w:proofErr w:type="spellEnd"/>
      <w:r w:rsidRPr="00B02A0B">
        <w:rPr>
          <w:lang w:val="en-US"/>
        </w:rPr>
        <w:t xml:space="preserve"> fields (i.e. </w:t>
      </w:r>
      <w:proofErr w:type="spellStart"/>
      <w:r w:rsidRPr="00B02A0B">
        <w:rPr>
          <w:lang w:val="en-US"/>
        </w:rPr>
        <w:t>MCData</w:t>
      </w:r>
      <w:proofErr w:type="spellEnd"/>
      <w:r w:rsidRPr="00B02A0B">
        <w:rPr>
          <w:lang w:val="en-US"/>
        </w:rPr>
        <w:t xml:space="preserve">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31378238"/>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 xml:space="preserve">Signalling security is established between the participating </w:t>
      </w:r>
      <w:proofErr w:type="spellStart"/>
      <w:r w:rsidRPr="00B02A0B">
        <w:t>MCData</w:t>
      </w:r>
      <w:proofErr w:type="spellEnd"/>
      <w:r w:rsidRPr="00B02A0B">
        <w:t xml:space="preserve"> function and the </w:t>
      </w:r>
      <w:proofErr w:type="spellStart"/>
      <w:r w:rsidRPr="00B02A0B">
        <w:t>MCData</w:t>
      </w:r>
      <w:proofErr w:type="spellEnd"/>
      <w:r w:rsidRPr="00B02A0B">
        <w:t xml:space="preserve">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 xml:space="preserve">8.2, the </w:t>
      </w:r>
      <w:proofErr w:type="spellStart"/>
      <w:r w:rsidRPr="00B02A0B">
        <w:t>MCData</w:t>
      </w:r>
      <w:proofErr w:type="spellEnd"/>
      <w:r w:rsidRPr="00B02A0B">
        <w:t xml:space="preserve"> Payload Protection Key (DPPK) referenced in clause</w:t>
      </w:r>
      <w:r w:rsidRPr="00B02A0B">
        <w:rPr>
          <w:lang w:eastAsia="de-DE"/>
        </w:rPr>
        <w:t> </w:t>
      </w:r>
      <w:r w:rsidRPr="00B02A0B">
        <w:t>6.6 is a Multicast Signalling Keys (</w:t>
      </w:r>
      <w:proofErr w:type="spellStart"/>
      <w:r w:rsidRPr="00B02A0B">
        <w:t>MuSiK</w:t>
      </w:r>
      <w:proofErr w:type="spellEnd"/>
      <w:r w:rsidRPr="00B02A0B">
        <w:t>), (identified by a corresponding (</w:t>
      </w:r>
      <w:proofErr w:type="spellStart"/>
      <w:r w:rsidRPr="00B02A0B">
        <w:t>MuSiK</w:t>
      </w:r>
      <w:proofErr w:type="spellEnd"/>
      <w:r w:rsidRPr="00B02A0B">
        <w:t xml:space="preserve">-ID)), distributed via </w:t>
      </w:r>
      <w:proofErr w:type="spellStart"/>
      <w:r w:rsidRPr="00B02A0B">
        <w:t>MuSiK</w:t>
      </w:r>
      <w:proofErr w:type="spellEnd"/>
      <w:r w:rsidRPr="00B02A0B">
        <w:t xml:space="preserve"> download messages. The MSCCK and </w:t>
      </w:r>
      <w:proofErr w:type="spellStart"/>
      <w:r w:rsidRPr="00B02A0B">
        <w:t>MuSiKs</w:t>
      </w:r>
      <w:proofErr w:type="spellEnd"/>
      <w:r w:rsidRPr="00B02A0B">
        <w:t xml:space="preserve"> can be distributed independently of each other and in any order and can also be used independently. Signalling supports initial keying, as well as repeated re-keying and un-keying for both MSCCK and </w:t>
      </w:r>
      <w:proofErr w:type="spellStart"/>
      <w:r w:rsidRPr="00B02A0B">
        <w:t>MuSiKs</w:t>
      </w:r>
      <w:proofErr w:type="spellEnd"/>
      <w:r w:rsidRPr="00B02A0B">
        <w:t>.</w:t>
      </w:r>
    </w:p>
    <w:p w14:paraId="7CA59BA6" w14:textId="77777777" w:rsidR="005C310B" w:rsidRPr="00B02A0B" w:rsidRDefault="005C310B" w:rsidP="005C310B">
      <w:r w:rsidRPr="00B02A0B">
        <w:t xml:space="preserve">The </w:t>
      </w:r>
      <w:proofErr w:type="spellStart"/>
      <w:r w:rsidRPr="00B02A0B">
        <w:t>MuSiK</w:t>
      </w:r>
      <w:proofErr w:type="spellEnd"/>
      <w:r w:rsidRPr="00B02A0B">
        <w:t xml:space="preserve"> download message contains an embedded MIME payload which is the MIKEY payload containing the </w:t>
      </w:r>
      <w:proofErr w:type="spellStart"/>
      <w:r w:rsidRPr="00B02A0B">
        <w:t>MuSiK</w:t>
      </w:r>
      <w:proofErr w:type="spellEnd"/>
      <w:r w:rsidRPr="00B02A0B">
        <w:t xml:space="preserve"> and </w:t>
      </w:r>
      <w:proofErr w:type="spellStart"/>
      <w:r w:rsidRPr="00B02A0B">
        <w:t>MuSiK</w:t>
      </w:r>
      <w:proofErr w:type="spellEnd"/>
      <w:r w:rsidRPr="00B02A0B">
        <w:t>-ID</w:t>
      </w:r>
      <w:r w:rsidRPr="00B02A0B">
        <w:rPr>
          <w:lang w:val="en-US"/>
        </w:rPr>
        <w:t xml:space="preserve">, as well as an embedded XML payload potentially containing an explicit list of </w:t>
      </w:r>
      <w:proofErr w:type="spellStart"/>
      <w:r w:rsidRPr="00B02A0B">
        <w:rPr>
          <w:lang w:val="en-US"/>
        </w:rPr>
        <w:t>MCData</w:t>
      </w:r>
      <w:proofErr w:type="spellEnd"/>
      <w:r w:rsidRPr="00B02A0B">
        <w:rPr>
          <w:lang w:val="en-US"/>
        </w:rPr>
        <w:t xml:space="preserve"> group ids to which the key applies</w:t>
      </w:r>
      <w:r w:rsidRPr="00B02A0B">
        <w:t xml:space="preserve">. Both payloads are protected as described in 3GPP TS 33.180 [26], as they are transferred between the participating </w:t>
      </w:r>
      <w:proofErr w:type="spellStart"/>
      <w:r w:rsidRPr="00B02A0B">
        <w:t>MCData</w:t>
      </w:r>
      <w:proofErr w:type="spellEnd"/>
      <w:r w:rsidRPr="00B02A0B">
        <w:t xml:space="preserve"> function and the </w:t>
      </w:r>
      <w:proofErr w:type="spellStart"/>
      <w:r w:rsidRPr="00B02A0B">
        <w:t>MCData</w:t>
      </w:r>
      <w:proofErr w:type="spellEnd"/>
      <w:r w:rsidRPr="00B02A0B">
        <w:t xml:space="preserve"> client. Within the XML payload, the list of </w:t>
      </w:r>
      <w:proofErr w:type="spellStart"/>
      <w:r w:rsidRPr="00B02A0B">
        <w:t>MCData</w:t>
      </w:r>
      <w:proofErr w:type="spellEnd"/>
      <w:r w:rsidRPr="00B02A0B">
        <w:t xml:space="preserve"> group ids is protected as application sensitive data (see clause</w:t>
      </w:r>
      <w:r w:rsidRPr="00B02A0B">
        <w:rPr>
          <w:lang w:eastAsia="de-DE"/>
        </w:rPr>
        <w:t> </w:t>
      </w:r>
      <w:r w:rsidRPr="00B02A0B">
        <w:t xml:space="preserve">4.8). Within the MIKEY payload, the </w:t>
      </w:r>
      <w:proofErr w:type="spellStart"/>
      <w:r w:rsidRPr="00B02A0B">
        <w:t>MuSiK</w:t>
      </w:r>
      <w:proofErr w:type="spellEnd"/>
      <w:r w:rsidRPr="00B02A0B">
        <w:t xml:space="preserve"> is encrypted using the </w:t>
      </w:r>
      <w:proofErr w:type="spellStart"/>
      <w:r w:rsidRPr="00B02A0B">
        <w:t>MCData</w:t>
      </w:r>
      <w:proofErr w:type="spellEnd"/>
      <w:r w:rsidRPr="00B02A0B">
        <w:t xml:space="preserve"> ID of the served </w:t>
      </w:r>
      <w:proofErr w:type="spellStart"/>
      <w:r w:rsidRPr="00B02A0B">
        <w:t>MCData</w:t>
      </w:r>
      <w:proofErr w:type="spellEnd"/>
      <w:r w:rsidRPr="00B02A0B">
        <w:t xml:space="preserve"> client. The payload is signed using a key associated to the identity of the participating </w:t>
      </w:r>
      <w:proofErr w:type="spellStart"/>
      <w:r w:rsidRPr="00B02A0B">
        <w:t>MCData</w:t>
      </w:r>
      <w:proofErr w:type="spellEnd"/>
      <w:r w:rsidRPr="00B02A0B">
        <w:t xml:space="preserve"> function.</w:t>
      </w:r>
    </w:p>
    <w:p w14:paraId="785135CC" w14:textId="77777777" w:rsidR="005C310B" w:rsidRPr="00B02A0B" w:rsidRDefault="005C310B" w:rsidP="005C310B">
      <w:r w:rsidRPr="00B02A0B">
        <w:t xml:space="preserve">To distribute </w:t>
      </w:r>
      <w:proofErr w:type="spellStart"/>
      <w:r w:rsidRPr="00B02A0B">
        <w:t>MuSiK</w:t>
      </w:r>
      <w:proofErr w:type="spellEnd"/>
      <w:r w:rsidRPr="00B02A0B">
        <w:t xml:space="preserve">, the participating </w:t>
      </w:r>
      <w:proofErr w:type="spellStart"/>
      <w:r w:rsidRPr="00B02A0B">
        <w:t>MCData</w:t>
      </w:r>
      <w:proofErr w:type="spellEnd"/>
      <w:r w:rsidRPr="00B02A0B">
        <w:t xml:space="preserve">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w:t>
      </w:r>
      <w:proofErr w:type="spellStart"/>
      <w:r w:rsidRPr="00B02A0B">
        <w:t>MCData</w:t>
      </w:r>
      <w:proofErr w:type="spellEnd"/>
      <w:r w:rsidRPr="00B02A0B">
        <w:t xml:space="preserve"> client validates the signature and, if valid, the </w:t>
      </w:r>
      <w:proofErr w:type="spellStart"/>
      <w:r w:rsidRPr="00B02A0B">
        <w:t>MCData</w:t>
      </w:r>
      <w:proofErr w:type="spellEnd"/>
      <w:r w:rsidRPr="00B02A0B">
        <w:t xml:space="preserve"> client first examines the Status attribute and either marks the associated security functions as "not in use" or stores the </w:t>
      </w:r>
      <w:proofErr w:type="spellStart"/>
      <w:r w:rsidRPr="00B02A0B">
        <w:t>MuSiK</w:t>
      </w:r>
      <w:proofErr w:type="spellEnd"/>
      <w:r w:rsidRPr="00B02A0B">
        <w:t xml:space="preserve"> and the </w:t>
      </w:r>
      <w:proofErr w:type="spellStart"/>
      <w:r w:rsidRPr="00B02A0B">
        <w:t>MuSiK</w:t>
      </w:r>
      <w:proofErr w:type="spellEnd"/>
      <w:r w:rsidRPr="00B02A0B">
        <w:t xml:space="preserve">-ID, and then replies with a success code; otherwise, the </w:t>
      </w:r>
      <w:proofErr w:type="spellStart"/>
      <w:r w:rsidRPr="00B02A0B">
        <w:t>MCData</w:t>
      </w:r>
      <w:proofErr w:type="spellEnd"/>
      <w:r w:rsidRPr="00B02A0B">
        <w:t xml:space="preserve"> client can reply with a failure code. If a success code is not received from the </w:t>
      </w:r>
      <w:proofErr w:type="spellStart"/>
      <w:r w:rsidRPr="00B02A0B">
        <w:t>MCData</w:t>
      </w:r>
      <w:proofErr w:type="spellEnd"/>
      <w:r w:rsidRPr="00B02A0B">
        <w:t xml:space="preserve"> client in response to the </w:t>
      </w:r>
      <w:proofErr w:type="spellStart"/>
      <w:r w:rsidRPr="00B02A0B">
        <w:t>MuSiK</w:t>
      </w:r>
      <w:proofErr w:type="spellEnd"/>
      <w:r w:rsidRPr="00B02A0B">
        <w:t xml:space="preserve"> download message, the participating </w:t>
      </w:r>
      <w:proofErr w:type="spellStart"/>
      <w:r w:rsidRPr="00B02A0B">
        <w:t>MCData</w:t>
      </w:r>
      <w:proofErr w:type="spellEnd"/>
      <w:r w:rsidRPr="00B02A0B">
        <w:t xml:space="preserve"> function starts using only unicast towards the respective </w:t>
      </w:r>
      <w:proofErr w:type="spellStart"/>
      <w:r w:rsidRPr="00B02A0B">
        <w:t>MCData</w:t>
      </w:r>
      <w:proofErr w:type="spellEnd"/>
      <w:r w:rsidRPr="00B02A0B">
        <w:t xml:space="preserve">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w:t>
      </w:r>
      <w:proofErr w:type="spellStart"/>
      <w:r w:rsidRPr="00B02A0B">
        <w:t>MCData</w:t>
      </w:r>
      <w:proofErr w:type="spellEnd"/>
      <w:r w:rsidRPr="00B02A0B">
        <w:t xml:space="preserve">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 xml:space="preserve">served </w:t>
      </w:r>
      <w:proofErr w:type="spellStart"/>
      <w:r w:rsidRPr="00B02A0B">
        <w:t>MCData</w:t>
      </w:r>
      <w:proofErr w:type="spellEnd"/>
      <w:r w:rsidRPr="00B02A0B">
        <w:t xml:space="preserve"> clients using SIP signalling. The MSCCK is encrypted using the </w:t>
      </w:r>
      <w:proofErr w:type="spellStart"/>
      <w:r w:rsidRPr="00B02A0B">
        <w:t>MCData</w:t>
      </w:r>
      <w:proofErr w:type="spellEnd"/>
      <w:r w:rsidRPr="00B02A0B">
        <w:t xml:space="preserve"> ID of the served </w:t>
      </w:r>
      <w:proofErr w:type="spellStart"/>
      <w:r w:rsidRPr="00B02A0B">
        <w:t>MCData</w:t>
      </w:r>
      <w:proofErr w:type="spellEnd"/>
      <w:r w:rsidRPr="00B02A0B">
        <w:t xml:space="preserve">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w:t>
      </w:r>
      <w:proofErr w:type="spellStart"/>
      <w:r w:rsidRPr="00B02A0B">
        <w:t>mgmt</w:t>
      </w:r>
      <w:proofErr w:type="spellEnd"/>
      <w:r w:rsidRPr="00B02A0B">
        <w:t xml:space="preserve">" attribute. The payload is signed using a key associated to the identity of the participating </w:t>
      </w:r>
      <w:proofErr w:type="spellStart"/>
      <w:r w:rsidRPr="00B02A0B">
        <w:t>MCData</w:t>
      </w:r>
      <w:proofErr w:type="spellEnd"/>
      <w:r w:rsidRPr="00B02A0B">
        <w:t xml:space="preserve"> function. To </w:t>
      </w:r>
      <w:r w:rsidRPr="00B02A0B">
        <w:lastRenderedPageBreak/>
        <w:t xml:space="preserve">distribute MSCCK, the participating </w:t>
      </w:r>
      <w:proofErr w:type="spellStart"/>
      <w:r w:rsidRPr="00B02A0B">
        <w:t>MCData</w:t>
      </w:r>
      <w:proofErr w:type="spellEnd"/>
      <w:r w:rsidRPr="00B02A0B">
        <w:t xml:space="preserve">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w:t>
      </w:r>
      <w:proofErr w:type="spellStart"/>
      <w:r w:rsidRPr="00B02A0B">
        <w:t>MCData</w:t>
      </w:r>
      <w:proofErr w:type="spellEnd"/>
      <w:r w:rsidRPr="00B02A0B">
        <w:t xml:space="preserve"> client validates the signature and, if the signature is found valid and the I_MESSAGE contains a Status attribute, the </w:t>
      </w:r>
      <w:proofErr w:type="spellStart"/>
      <w:r w:rsidRPr="00B02A0B">
        <w:t>MCData</w:t>
      </w:r>
      <w:proofErr w:type="spellEnd"/>
      <w:r w:rsidRPr="00B02A0B">
        <w:t xml:space="preserve">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w:t>
      </w:r>
      <w:proofErr w:type="spellStart"/>
      <w:r w:rsidRPr="00B02A0B">
        <w:t>MCData</w:t>
      </w:r>
      <w:proofErr w:type="spellEnd"/>
      <w:r w:rsidRPr="00B02A0B">
        <w:t xml:space="preserve"> function and the served UEs, the participating </w:t>
      </w:r>
      <w:proofErr w:type="spellStart"/>
      <w:r w:rsidRPr="00B02A0B">
        <w:t>MCData</w:t>
      </w:r>
      <w:proofErr w:type="spellEnd"/>
      <w:r w:rsidRPr="00B02A0B">
        <w:t xml:space="preserve">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31378239"/>
      <w:r w:rsidRPr="00B02A0B">
        <w:t>4.8</w:t>
      </w:r>
      <w:r w:rsidRPr="00B02A0B">
        <w:tab/>
      </w:r>
      <w:proofErr w:type="spellStart"/>
      <w:r w:rsidRPr="00B02A0B">
        <w:t>MCData</w:t>
      </w:r>
      <w:proofErr w:type="spellEnd"/>
      <w:r w:rsidRPr="00B02A0B">
        <w:t xml:space="preserve"> client ID</w:t>
      </w:r>
      <w:bookmarkEnd w:id="185"/>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 xml:space="preserve">The </w:t>
      </w:r>
      <w:proofErr w:type="spellStart"/>
      <w:r w:rsidRPr="00B02A0B">
        <w:t>MCData</w:t>
      </w:r>
      <w:proofErr w:type="spellEnd"/>
      <w:r w:rsidRPr="00B02A0B">
        <w:t xml:space="preserve"> client assigns the </w:t>
      </w:r>
      <w:proofErr w:type="spellStart"/>
      <w:r w:rsidRPr="00B02A0B">
        <w:t>MCData</w:t>
      </w:r>
      <w:proofErr w:type="spellEnd"/>
      <w:r w:rsidRPr="00B02A0B">
        <w:t xml:space="preserve"> client ID when the </w:t>
      </w:r>
      <w:proofErr w:type="spellStart"/>
      <w:r w:rsidRPr="00B02A0B">
        <w:t>MCData</w:t>
      </w:r>
      <w:proofErr w:type="spellEnd"/>
      <w:r w:rsidRPr="00B02A0B">
        <w:t xml:space="preserve"> client is used for the first time. The </w:t>
      </w:r>
      <w:proofErr w:type="spellStart"/>
      <w:r w:rsidRPr="00B02A0B">
        <w:t>MCData</w:t>
      </w:r>
      <w:proofErr w:type="spellEnd"/>
      <w:r w:rsidRPr="00B02A0B">
        <w:t xml:space="preserve"> client generates the </w:t>
      </w:r>
      <w:proofErr w:type="spellStart"/>
      <w:r w:rsidRPr="00B02A0B">
        <w:t>MCData</w:t>
      </w:r>
      <w:proofErr w:type="spellEnd"/>
      <w:r w:rsidRPr="00B02A0B">
        <w:t xml:space="preserve"> client ID as specified in clause 4.2 of IETF RFC 4122 [</w:t>
      </w:r>
      <w:r w:rsidR="008E33D8" w:rsidRPr="008E33D8">
        <w:t>14</w:t>
      </w:r>
      <w:r w:rsidRPr="00B02A0B">
        <w:t>].</w:t>
      </w:r>
    </w:p>
    <w:p w14:paraId="5ABA7330" w14:textId="77777777" w:rsidR="005C310B" w:rsidRPr="00B02A0B" w:rsidRDefault="005C310B" w:rsidP="005C310B">
      <w:r w:rsidRPr="00B02A0B">
        <w:t xml:space="preserve">The </w:t>
      </w:r>
      <w:proofErr w:type="spellStart"/>
      <w:r w:rsidRPr="00B02A0B">
        <w:t>MCData</w:t>
      </w:r>
      <w:proofErr w:type="spellEnd"/>
      <w:r w:rsidRPr="00B02A0B">
        <w:t xml:space="preserve"> client preserves the </w:t>
      </w:r>
      <w:proofErr w:type="spellStart"/>
      <w:r w:rsidRPr="00B02A0B">
        <w:t>MCData</w:t>
      </w:r>
      <w:proofErr w:type="spellEnd"/>
      <w:r w:rsidRPr="00B02A0B">
        <w:t xml:space="preserve"> client ID:</w:t>
      </w:r>
    </w:p>
    <w:p w14:paraId="3DE1F1BF" w14:textId="77777777" w:rsidR="005C310B" w:rsidRPr="00B02A0B" w:rsidRDefault="005C310B" w:rsidP="005C310B">
      <w:pPr>
        <w:pStyle w:val="B1"/>
      </w:pPr>
      <w:r w:rsidRPr="00B02A0B">
        <w:t>-</w:t>
      </w:r>
      <w:r w:rsidRPr="00B02A0B">
        <w:tab/>
        <w:t xml:space="preserve">while the </w:t>
      </w:r>
      <w:proofErr w:type="spellStart"/>
      <w:r w:rsidRPr="00B02A0B">
        <w:t>MCData</w:t>
      </w:r>
      <w:proofErr w:type="spellEnd"/>
      <w:r w:rsidRPr="00B02A0B">
        <w:t xml:space="preserve"> client is SIP registered as specified in 3GPP TS 24.229 [5];</w:t>
      </w:r>
    </w:p>
    <w:p w14:paraId="20040926" w14:textId="77777777" w:rsidR="005C310B" w:rsidRPr="00B02A0B" w:rsidRDefault="005C310B" w:rsidP="005C310B">
      <w:pPr>
        <w:pStyle w:val="B1"/>
      </w:pPr>
      <w:r w:rsidRPr="00B02A0B">
        <w:t>-</w:t>
      </w:r>
      <w:r w:rsidRPr="00B02A0B">
        <w:tab/>
        <w:t xml:space="preserve">while the </w:t>
      </w:r>
      <w:proofErr w:type="spellStart"/>
      <w:r w:rsidRPr="00B02A0B">
        <w:t>MCData</w:t>
      </w:r>
      <w:proofErr w:type="spellEnd"/>
      <w:r w:rsidRPr="00B02A0B">
        <w:t xml:space="preserve"> client is not SIP registered as specified in 3GPP TS 24.229 [5] and the UE serving the </w:t>
      </w:r>
      <w:proofErr w:type="spellStart"/>
      <w:r w:rsidRPr="00B02A0B">
        <w:t>MCData</w:t>
      </w:r>
      <w:proofErr w:type="spellEnd"/>
      <w:r w:rsidRPr="00B02A0B">
        <w:t xml:space="preserve"> client is switched on;</w:t>
      </w:r>
    </w:p>
    <w:p w14:paraId="55DFCBB3" w14:textId="77777777" w:rsidR="005C310B" w:rsidRPr="00B02A0B" w:rsidRDefault="005C310B" w:rsidP="005C310B">
      <w:pPr>
        <w:pStyle w:val="B1"/>
      </w:pPr>
      <w:r w:rsidRPr="00B02A0B">
        <w:t>-</w:t>
      </w:r>
      <w:r w:rsidRPr="00B02A0B">
        <w:tab/>
        <w:t xml:space="preserve">while the UE serving the </w:t>
      </w:r>
      <w:proofErr w:type="spellStart"/>
      <w:r w:rsidRPr="00B02A0B">
        <w:t>MCData</w:t>
      </w:r>
      <w:proofErr w:type="spellEnd"/>
      <w:r w:rsidRPr="00B02A0B">
        <w:t xml:space="preserve"> client is switched off; and</w:t>
      </w:r>
    </w:p>
    <w:p w14:paraId="05966427" w14:textId="77777777" w:rsidR="005C310B" w:rsidRPr="00B02A0B" w:rsidRDefault="005C310B" w:rsidP="005C310B">
      <w:pPr>
        <w:pStyle w:val="B1"/>
      </w:pPr>
      <w:r w:rsidRPr="00B02A0B">
        <w:t>-</w:t>
      </w:r>
      <w:r w:rsidRPr="00B02A0B">
        <w:tab/>
        <w:t xml:space="preserve">while the UE serving the </w:t>
      </w:r>
      <w:proofErr w:type="spellStart"/>
      <w:r w:rsidRPr="00B02A0B">
        <w:t>MCData</w:t>
      </w:r>
      <w:proofErr w:type="spellEnd"/>
      <w:r w:rsidRPr="00B02A0B">
        <w:t xml:space="preserve"> client is power-cycled.</w:t>
      </w:r>
    </w:p>
    <w:p w14:paraId="758CE2A3" w14:textId="77777777" w:rsidR="005C310B" w:rsidRPr="00B02A0B" w:rsidRDefault="005C310B" w:rsidP="005C310B">
      <w:pPr>
        <w:pStyle w:val="NO"/>
      </w:pPr>
      <w:r w:rsidRPr="00B02A0B">
        <w:t>NOTE:</w:t>
      </w:r>
      <w:r w:rsidRPr="00B02A0B">
        <w:tab/>
      </w:r>
      <w:proofErr w:type="spellStart"/>
      <w:r w:rsidRPr="00B02A0B">
        <w:t>MCData</w:t>
      </w:r>
      <w:proofErr w:type="spellEnd"/>
      <w:r w:rsidRPr="00B02A0B">
        <w:t xml:space="preserve">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31378240"/>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31378241"/>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 xml:space="preserve">The </w:t>
      </w:r>
      <w:proofErr w:type="spellStart"/>
      <w:r w:rsidRPr="00B02A0B">
        <w:t>MCData</w:t>
      </w:r>
      <w:proofErr w:type="spellEnd"/>
      <w:r w:rsidRPr="00B02A0B">
        <w:t xml:space="preserve"> server can include a free text string in a SIP response to a SIP request. When the </w:t>
      </w:r>
      <w:proofErr w:type="spellStart"/>
      <w:r w:rsidRPr="00B02A0B">
        <w:t>MCData</w:t>
      </w:r>
      <w:proofErr w:type="spellEnd"/>
      <w:r w:rsidRPr="00B02A0B">
        <w:t xml:space="preserve"> server includes a text string in a response to a SIP MESSAGE or SIP INVITE request the text string is included in a Warning header field as specified in IETF RFC 3261 [4]. The </w:t>
      </w:r>
      <w:proofErr w:type="spellStart"/>
      <w:r w:rsidRPr="00B02A0B">
        <w:t>MCData</w:t>
      </w:r>
      <w:proofErr w:type="spellEnd"/>
      <w:r w:rsidRPr="00B02A0B">
        <w:t xml:space="preserve"> server includes the Warning code set to 399 (miscellaneous warning) and includes the host name set to the host name of the </w:t>
      </w:r>
      <w:proofErr w:type="spellStart"/>
      <w:r w:rsidRPr="00B02A0B">
        <w:t>MCData</w:t>
      </w:r>
      <w:proofErr w:type="spellEnd"/>
      <w:r w:rsidRPr="00B02A0B">
        <w:t xml:space="preserve">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31378242"/>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warn-text      =/  DQUOTE </w:t>
      </w:r>
      <w:proofErr w:type="spellStart"/>
      <w:r w:rsidRPr="00B02A0B">
        <w:t>mcdata</w:t>
      </w:r>
      <w:proofErr w:type="spellEnd"/>
      <w:r w:rsidRPr="00B02A0B">
        <w:t xml:space="preserve">-warn-code SP </w:t>
      </w:r>
      <w:proofErr w:type="spellStart"/>
      <w:r w:rsidRPr="00B02A0B">
        <w:t>mcdata</w:t>
      </w:r>
      <w:proofErr w:type="spellEnd"/>
      <w:r w:rsidRPr="00B02A0B">
        <w:t>-warn-text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mcdata</w:t>
      </w:r>
      <w:proofErr w:type="spellEnd"/>
      <w:r w:rsidRPr="00B02A0B">
        <w:t xml:space="preserve">-warn-code = DIGIT </w:t>
      </w:r>
      <w:proofErr w:type="spellStart"/>
      <w:r w:rsidRPr="00B02A0B">
        <w:t>DIGIT</w:t>
      </w:r>
      <w:proofErr w:type="spellEnd"/>
      <w:r w:rsidRPr="00B02A0B">
        <w:t xml:space="preserve"> </w:t>
      </w:r>
      <w:proofErr w:type="spellStart"/>
      <w:r w:rsidRPr="00B02A0B">
        <w:t>DIGIT</w:t>
      </w:r>
      <w:proofErr w:type="spellEnd"/>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mcdata</w:t>
      </w:r>
      <w:proofErr w:type="spellEnd"/>
      <w:r w:rsidRPr="00B02A0B">
        <w:t xml:space="preserve">-warn-text = *( </w:t>
      </w:r>
      <w:proofErr w:type="spellStart"/>
      <w:r w:rsidRPr="00B02A0B">
        <w:t>qdtext</w:t>
      </w:r>
      <w:proofErr w:type="spellEnd"/>
      <w:r w:rsidRPr="00B02A0B">
        <w:t xml:space="preserve">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18068463" w14:textId="77777777" w:rsidR="00D07FA8" w:rsidRPr="00B02A0B" w:rsidRDefault="00D07FA8" w:rsidP="00D07FA8">
      <w:pPr>
        <w:pStyle w:val="TH"/>
      </w:pPr>
      <w:r w:rsidRPr="00B02A0B">
        <w:lastRenderedPageBreak/>
        <w:t>Table 4.9.2-2: Warning texts defined for the Warning header field</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tblGrid>
      <w:tr w:rsidR="00D07FA8" w:rsidRPr="00B02A0B" w14:paraId="5F7DE851" w14:textId="77777777" w:rsidTr="003700E1">
        <w:trPr>
          <w:gridAfter w:val="1"/>
          <w:wAfter w:w="17" w:type="dxa"/>
          <w:jc w:val="center"/>
        </w:trPr>
        <w:tc>
          <w:tcPr>
            <w:tcW w:w="752" w:type="dxa"/>
            <w:gridSpan w:val="2"/>
          </w:tcPr>
          <w:p w14:paraId="4D119B90" w14:textId="77777777" w:rsidR="00D07FA8" w:rsidRPr="00B02A0B" w:rsidRDefault="00D07FA8" w:rsidP="00610474">
            <w:pPr>
              <w:pStyle w:val="TAH"/>
            </w:pPr>
            <w:r w:rsidRPr="00B02A0B">
              <w:lastRenderedPageBreak/>
              <w:t>Code</w:t>
            </w:r>
          </w:p>
        </w:tc>
        <w:tc>
          <w:tcPr>
            <w:tcW w:w="5003" w:type="dxa"/>
            <w:gridSpan w:val="2"/>
          </w:tcPr>
          <w:p w14:paraId="3789B5BC" w14:textId="77777777" w:rsidR="00D07FA8" w:rsidRPr="00B02A0B" w:rsidRDefault="00D07FA8" w:rsidP="00610474">
            <w:pPr>
              <w:pStyle w:val="TAH"/>
            </w:pPr>
            <w:r w:rsidRPr="00B02A0B">
              <w:t>Explanatory text</w:t>
            </w:r>
          </w:p>
        </w:tc>
        <w:tc>
          <w:tcPr>
            <w:tcW w:w="3812" w:type="dxa"/>
            <w:gridSpan w:val="2"/>
          </w:tcPr>
          <w:p w14:paraId="390DBFA5" w14:textId="77777777" w:rsidR="00D07FA8" w:rsidRPr="00B02A0B" w:rsidRDefault="00D07FA8" w:rsidP="00610474">
            <w:pPr>
              <w:pStyle w:val="TAH"/>
            </w:pPr>
            <w:r w:rsidRPr="00B02A0B">
              <w:t>Description</w:t>
            </w:r>
          </w:p>
        </w:tc>
      </w:tr>
      <w:tr w:rsidR="00D07FA8" w:rsidRPr="00B02A0B" w14:paraId="4232E1C3" w14:textId="77777777" w:rsidTr="003700E1">
        <w:trPr>
          <w:gridAfter w:val="1"/>
          <w:wAfter w:w="17" w:type="dxa"/>
          <w:jc w:val="center"/>
        </w:trPr>
        <w:tc>
          <w:tcPr>
            <w:tcW w:w="752" w:type="dxa"/>
            <w:gridSpan w:val="2"/>
          </w:tcPr>
          <w:p w14:paraId="7C466149" w14:textId="77777777" w:rsidR="00D07FA8" w:rsidRPr="00B02A0B" w:rsidRDefault="00D07FA8" w:rsidP="00610474">
            <w:pPr>
              <w:pStyle w:val="TAC"/>
            </w:pPr>
            <w:r w:rsidRPr="00B02A0B">
              <w:t>101</w:t>
            </w:r>
          </w:p>
        </w:tc>
        <w:tc>
          <w:tcPr>
            <w:tcW w:w="5003" w:type="dxa"/>
            <w:gridSpan w:val="2"/>
          </w:tcPr>
          <w:p w14:paraId="330F2302" w14:textId="77777777" w:rsidR="00D07FA8" w:rsidRPr="00B02A0B" w:rsidRDefault="00D07FA8" w:rsidP="00610474">
            <w:pPr>
              <w:pStyle w:val="TAL"/>
            </w:pPr>
            <w:r w:rsidRPr="00B02A0B">
              <w:t>service authorisation failed</w:t>
            </w:r>
          </w:p>
        </w:tc>
        <w:tc>
          <w:tcPr>
            <w:tcW w:w="3812" w:type="dxa"/>
            <w:gridSpan w:val="2"/>
          </w:tcPr>
          <w:p w14:paraId="66BED65F" w14:textId="77777777" w:rsidR="00D07FA8" w:rsidRPr="00B02A0B" w:rsidRDefault="00D07FA8" w:rsidP="00610474">
            <w:pPr>
              <w:pStyle w:val="TAL"/>
            </w:pPr>
            <w:r w:rsidRPr="00B02A0B">
              <w:t xml:space="preserve">The service authorisation of the </w:t>
            </w:r>
            <w:proofErr w:type="spellStart"/>
            <w:r w:rsidRPr="00B02A0B">
              <w:t>MCData</w:t>
            </w:r>
            <w:proofErr w:type="spellEnd"/>
            <w:r w:rsidRPr="00B02A0B">
              <w:t xml:space="preserve"> ID against the IMPU failed at the </w:t>
            </w:r>
            <w:proofErr w:type="spellStart"/>
            <w:r w:rsidRPr="00B02A0B">
              <w:t>MCData</w:t>
            </w:r>
            <w:proofErr w:type="spellEnd"/>
            <w:r w:rsidRPr="00B02A0B">
              <w:t xml:space="preserve"> server.</w:t>
            </w:r>
          </w:p>
        </w:tc>
      </w:tr>
      <w:tr w:rsidR="00D07FA8" w:rsidRPr="00B02A0B" w14:paraId="69FA7939" w14:textId="77777777" w:rsidTr="003700E1">
        <w:trPr>
          <w:gridAfter w:val="1"/>
          <w:wAfter w:w="17" w:type="dxa"/>
          <w:jc w:val="center"/>
        </w:trPr>
        <w:tc>
          <w:tcPr>
            <w:tcW w:w="752" w:type="dxa"/>
            <w:gridSpan w:val="2"/>
          </w:tcPr>
          <w:p w14:paraId="350BDB38" w14:textId="77777777" w:rsidR="00D07FA8" w:rsidRPr="00B02A0B" w:rsidRDefault="00D07FA8" w:rsidP="00610474">
            <w:pPr>
              <w:pStyle w:val="TAC"/>
            </w:pPr>
            <w:r w:rsidRPr="00B02A0B">
              <w:t>102</w:t>
            </w:r>
          </w:p>
        </w:tc>
        <w:tc>
          <w:tcPr>
            <w:tcW w:w="5003" w:type="dxa"/>
            <w:gridSpan w:val="2"/>
          </w:tcPr>
          <w:p w14:paraId="22E5C3F8" w14:textId="77777777" w:rsidR="00D07FA8" w:rsidRPr="00B02A0B" w:rsidRDefault="00D07FA8" w:rsidP="00610474">
            <w:pPr>
              <w:pStyle w:val="TAL"/>
              <w:rPr>
                <w:b/>
              </w:rPr>
            </w:pPr>
            <w:r w:rsidRPr="00B02A0B">
              <w:rPr>
                <w:noProof/>
              </w:rPr>
              <w:t>too many simultaneous affiliations</w:t>
            </w:r>
          </w:p>
        </w:tc>
        <w:tc>
          <w:tcPr>
            <w:tcW w:w="3812" w:type="dxa"/>
            <w:gridSpan w:val="2"/>
          </w:tcPr>
          <w:p w14:paraId="639BC5A7" w14:textId="77777777" w:rsidR="00D07FA8" w:rsidRPr="00B02A0B" w:rsidRDefault="00D07FA8" w:rsidP="00610474">
            <w:pPr>
              <w:pStyle w:val="TAL"/>
              <w:rPr>
                <w:b/>
              </w:rPr>
            </w:pPr>
            <w:r w:rsidRPr="00B02A0B">
              <w:t xml:space="preserve">The </w:t>
            </w:r>
            <w:proofErr w:type="spellStart"/>
            <w:r w:rsidRPr="00B02A0B">
              <w:t>MCData</w:t>
            </w:r>
            <w:proofErr w:type="spellEnd"/>
            <w:r w:rsidRPr="00B02A0B">
              <w:t xml:space="preserve"> user already has N2 maximum number of simultaneous affiliations.</w:t>
            </w:r>
          </w:p>
        </w:tc>
      </w:tr>
      <w:tr w:rsidR="00D07FA8" w:rsidRPr="00B02A0B" w14:paraId="356CEED7" w14:textId="77777777" w:rsidTr="003700E1">
        <w:trPr>
          <w:gridAfter w:val="1"/>
          <w:wAfter w:w="17" w:type="dxa"/>
          <w:jc w:val="center"/>
        </w:trPr>
        <w:tc>
          <w:tcPr>
            <w:tcW w:w="752" w:type="dxa"/>
            <w:gridSpan w:val="2"/>
          </w:tcPr>
          <w:p w14:paraId="49096C94" w14:textId="77777777" w:rsidR="00D07FA8" w:rsidRPr="00B02A0B" w:rsidRDefault="00D07FA8" w:rsidP="00610474">
            <w:pPr>
              <w:pStyle w:val="TAC"/>
            </w:pPr>
            <w:r w:rsidRPr="00B02A0B">
              <w:t>104</w:t>
            </w:r>
          </w:p>
        </w:tc>
        <w:tc>
          <w:tcPr>
            <w:tcW w:w="5003" w:type="dxa"/>
            <w:gridSpan w:val="2"/>
          </w:tcPr>
          <w:p w14:paraId="099740B0" w14:textId="77777777" w:rsidR="00D07FA8" w:rsidRPr="00B02A0B" w:rsidRDefault="00D07FA8" w:rsidP="00610474">
            <w:pPr>
              <w:pStyle w:val="TAL"/>
            </w:pPr>
            <w:proofErr w:type="spellStart"/>
            <w:r w:rsidRPr="00B02A0B">
              <w:t>isfocus</w:t>
            </w:r>
            <w:proofErr w:type="spellEnd"/>
            <w:r w:rsidRPr="00B02A0B">
              <w:t xml:space="preserve"> not assigned</w:t>
            </w:r>
          </w:p>
        </w:tc>
        <w:tc>
          <w:tcPr>
            <w:tcW w:w="3812" w:type="dxa"/>
            <w:gridSpan w:val="2"/>
          </w:tcPr>
          <w:p w14:paraId="0A994807" w14:textId="77777777" w:rsidR="00D07FA8" w:rsidRPr="00B02A0B" w:rsidRDefault="00D07FA8" w:rsidP="00610474">
            <w:pPr>
              <w:pStyle w:val="TAL"/>
              <w:rPr>
                <w:b/>
              </w:rPr>
            </w:pPr>
            <w:r w:rsidRPr="00B02A0B">
              <w:t xml:space="preserve">A controlling </w:t>
            </w:r>
            <w:proofErr w:type="spellStart"/>
            <w:r w:rsidRPr="00B02A0B">
              <w:t>MCData</w:t>
            </w:r>
            <w:proofErr w:type="spellEnd"/>
            <w:r w:rsidRPr="00B02A0B">
              <w:t xml:space="preserve"> function has not been assigned to the </w:t>
            </w:r>
            <w:proofErr w:type="spellStart"/>
            <w:r w:rsidRPr="00B02A0B">
              <w:t>MCData</w:t>
            </w:r>
            <w:proofErr w:type="spellEnd"/>
            <w:r w:rsidRPr="00B02A0B">
              <w:t xml:space="preserve"> session.</w:t>
            </w:r>
          </w:p>
        </w:tc>
      </w:tr>
      <w:tr w:rsidR="00D07FA8" w:rsidRPr="00B02A0B" w14:paraId="65E44C5B" w14:textId="77777777" w:rsidTr="003700E1">
        <w:trPr>
          <w:gridAfter w:val="1"/>
          <w:wAfter w:w="17" w:type="dxa"/>
          <w:jc w:val="center"/>
        </w:trPr>
        <w:tc>
          <w:tcPr>
            <w:tcW w:w="752" w:type="dxa"/>
            <w:gridSpan w:val="2"/>
          </w:tcPr>
          <w:p w14:paraId="2F136DB9" w14:textId="77777777" w:rsidR="00D07FA8" w:rsidRPr="00B02A0B" w:rsidRDefault="00D07FA8" w:rsidP="00610474">
            <w:pPr>
              <w:pStyle w:val="TAC"/>
            </w:pPr>
            <w:r w:rsidRPr="00B02A0B">
              <w:t>110</w:t>
            </w:r>
          </w:p>
        </w:tc>
        <w:tc>
          <w:tcPr>
            <w:tcW w:w="5003" w:type="dxa"/>
            <w:gridSpan w:val="2"/>
          </w:tcPr>
          <w:p w14:paraId="17650DDA" w14:textId="77777777" w:rsidR="00D07FA8" w:rsidRPr="00B02A0B" w:rsidRDefault="00D07FA8" w:rsidP="00610474">
            <w:pPr>
              <w:pStyle w:val="TAL"/>
            </w:pPr>
            <w:r w:rsidRPr="00B02A0B">
              <w:t>user declined the call invitation</w:t>
            </w:r>
          </w:p>
        </w:tc>
        <w:tc>
          <w:tcPr>
            <w:tcW w:w="3812" w:type="dxa"/>
            <w:gridSpan w:val="2"/>
          </w:tcPr>
          <w:p w14:paraId="1AD12E27" w14:textId="37ED0A3A" w:rsidR="00D07FA8" w:rsidRPr="00B02A0B" w:rsidRDefault="00D07FA8" w:rsidP="00610474">
            <w:pPr>
              <w:pStyle w:val="TAL"/>
            </w:pPr>
            <w:r w:rsidRPr="00B02A0B">
              <w:t xml:space="preserve">The </w:t>
            </w:r>
            <w:proofErr w:type="spellStart"/>
            <w:r w:rsidRPr="00B02A0B">
              <w:t>MCData</w:t>
            </w:r>
            <w:proofErr w:type="spellEnd"/>
            <w:r w:rsidRPr="00B02A0B">
              <w:t xml:space="preserve"> user declined to accept the call for the file distribution.</w:t>
            </w:r>
          </w:p>
        </w:tc>
      </w:tr>
      <w:tr w:rsidR="00D07FA8" w:rsidRPr="00B02A0B" w14:paraId="590FAE2C" w14:textId="77777777" w:rsidTr="003700E1">
        <w:trPr>
          <w:gridAfter w:val="1"/>
          <w:wAfter w:w="17" w:type="dxa"/>
          <w:jc w:val="center"/>
        </w:trPr>
        <w:tc>
          <w:tcPr>
            <w:tcW w:w="752" w:type="dxa"/>
            <w:gridSpan w:val="2"/>
          </w:tcPr>
          <w:p w14:paraId="02523620" w14:textId="77777777" w:rsidR="00D07FA8" w:rsidRPr="00B02A0B" w:rsidRDefault="00D07FA8" w:rsidP="00610474">
            <w:pPr>
              <w:pStyle w:val="TAC"/>
            </w:pPr>
            <w:r w:rsidRPr="00B02A0B">
              <w:t>113</w:t>
            </w:r>
          </w:p>
        </w:tc>
        <w:tc>
          <w:tcPr>
            <w:tcW w:w="5003" w:type="dxa"/>
            <w:gridSpan w:val="2"/>
          </w:tcPr>
          <w:p w14:paraId="26F30ECB" w14:textId="77777777" w:rsidR="00D07FA8" w:rsidRPr="00B02A0B" w:rsidRDefault="00D07FA8" w:rsidP="00610474">
            <w:pPr>
              <w:pStyle w:val="TAL"/>
            </w:pPr>
            <w:r w:rsidRPr="00B02A0B">
              <w:t>group document does not exist</w:t>
            </w:r>
          </w:p>
        </w:tc>
        <w:tc>
          <w:tcPr>
            <w:tcW w:w="3812" w:type="dxa"/>
            <w:gridSpan w:val="2"/>
          </w:tcPr>
          <w:p w14:paraId="558B38D2" w14:textId="77777777" w:rsidR="00D07FA8" w:rsidRPr="00B02A0B" w:rsidRDefault="00D07FA8" w:rsidP="00610474">
            <w:pPr>
              <w:pStyle w:val="TAL"/>
            </w:pPr>
            <w:r w:rsidRPr="00B02A0B">
              <w:t>The group document requested from the group management server does not exist.</w:t>
            </w:r>
          </w:p>
        </w:tc>
      </w:tr>
      <w:tr w:rsidR="00D07FA8" w:rsidRPr="00B02A0B" w14:paraId="761EE890" w14:textId="77777777" w:rsidTr="003700E1">
        <w:trPr>
          <w:gridAfter w:val="1"/>
          <w:wAfter w:w="17" w:type="dxa"/>
          <w:jc w:val="center"/>
        </w:trPr>
        <w:tc>
          <w:tcPr>
            <w:tcW w:w="752" w:type="dxa"/>
            <w:gridSpan w:val="2"/>
          </w:tcPr>
          <w:p w14:paraId="4999BEAD" w14:textId="77777777" w:rsidR="00D07FA8" w:rsidRPr="00B02A0B" w:rsidRDefault="00D07FA8" w:rsidP="00610474">
            <w:pPr>
              <w:pStyle w:val="TAC"/>
            </w:pPr>
            <w:r w:rsidRPr="00B02A0B">
              <w:t>114</w:t>
            </w:r>
          </w:p>
        </w:tc>
        <w:tc>
          <w:tcPr>
            <w:tcW w:w="5003" w:type="dxa"/>
            <w:gridSpan w:val="2"/>
          </w:tcPr>
          <w:p w14:paraId="2A34D3E2" w14:textId="77777777" w:rsidR="00D07FA8" w:rsidRPr="00B02A0B" w:rsidRDefault="00D07FA8" w:rsidP="00610474">
            <w:pPr>
              <w:pStyle w:val="TAL"/>
            </w:pPr>
            <w:r w:rsidRPr="00B02A0B">
              <w:t>unable to retrieve group document</w:t>
            </w:r>
          </w:p>
        </w:tc>
        <w:tc>
          <w:tcPr>
            <w:tcW w:w="3812" w:type="dxa"/>
            <w:gridSpan w:val="2"/>
          </w:tcPr>
          <w:p w14:paraId="47B14132" w14:textId="77777777" w:rsidR="00D07FA8" w:rsidRPr="00B02A0B" w:rsidRDefault="00D07FA8" w:rsidP="00610474">
            <w:pPr>
              <w:pStyle w:val="TAL"/>
            </w:pPr>
            <w:r w:rsidRPr="00B02A0B">
              <w:t xml:space="preserve">The group document exists on the group management server but the </w:t>
            </w:r>
            <w:proofErr w:type="spellStart"/>
            <w:r w:rsidRPr="00B02A0B">
              <w:t>MCData</w:t>
            </w:r>
            <w:proofErr w:type="spellEnd"/>
            <w:r w:rsidRPr="00B02A0B">
              <w:t xml:space="preserve"> server was unable to retrieve it.</w:t>
            </w:r>
          </w:p>
        </w:tc>
      </w:tr>
      <w:tr w:rsidR="00D07FA8" w:rsidRPr="00B02A0B" w14:paraId="70821442" w14:textId="77777777" w:rsidTr="003700E1">
        <w:trPr>
          <w:gridAfter w:val="1"/>
          <w:wAfter w:w="17" w:type="dxa"/>
          <w:jc w:val="center"/>
        </w:trPr>
        <w:tc>
          <w:tcPr>
            <w:tcW w:w="752" w:type="dxa"/>
            <w:gridSpan w:val="2"/>
          </w:tcPr>
          <w:p w14:paraId="1ACCCE81" w14:textId="77777777" w:rsidR="00D07FA8" w:rsidRPr="00B02A0B" w:rsidRDefault="00D07FA8" w:rsidP="00610474">
            <w:pPr>
              <w:pStyle w:val="TAC"/>
            </w:pPr>
            <w:r w:rsidRPr="00B02A0B">
              <w:t>115</w:t>
            </w:r>
          </w:p>
        </w:tc>
        <w:tc>
          <w:tcPr>
            <w:tcW w:w="5003" w:type="dxa"/>
            <w:gridSpan w:val="2"/>
          </w:tcPr>
          <w:p w14:paraId="3E1AFDCF" w14:textId="77777777" w:rsidR="00D07FA8" w:rsidRPr="00B02A0B" w:rsidRDefault="00D07FA8" w:rsidP="00610474">
            <w:pPr>
              <w:pStyle w:val="TAL"/>
            </w:pPr>
            <w:r w:rsidRPr="00B02A0B">
              <w:t>group is disabled</w:t>
            </w:r>
          </w:p>
        </w:tc>
        <w:tc>
          <w:tcPr>
            <w:tcW w:w="3812" w:type="dxa"/>
            <w:gridSpan w:val="2"/>
          </w:tcPr>
          <w:p w14:paraId="2C87CAF6" w14:textId="77777777" w:rsidR="00D07FA8" w:rsidRPr="00B02A0B" w:rsidRDefault="00D07FA8" w:rsidP="00610474">
            <w:pPr>
              <w:pStyle w:val="TAL"/>
            </w:pPr>
            <w:r w:rsidRPr="00B02A0B">
              <w:t>The group has the &lt;disabled&gt; element set to "true" in the group management server.</w:t>
            </w:r>
          </w:p>
        </w:tc>
      </w:tr>
      <w:tr w:rsidR="00D07FA8" w:rsidRPr="00B02A0B" w14:paraId="5657AF9D" w14:textId="77777777" w:rsidTr="003700E1">
        <w:trPr>
          <w:gridAfter w:val="1"/>
          <w:wAfter w:w="17" w:type="dxa"/>
          <w:jc w:val="center"/>
        </w:trPr>
        <w:tc>
          <w:tcPr>
            <w:tcW w:w="752" w:type="dxa"/>
            <w:gridSpan w:val="2"/>
          </w:tcPr>
          <w:p w14:paraId="49502076" w14:textId="77777777" w:rsidR="00D07FA8" w:rsidRPr="00B02A0B" w:rsidRDefault="00D07FA8" w:rsidP="00610474">
            <w:pPr>
              <w:pStyle w:val="TAC"/>
            </w:pPr>
            <w:r w:rsidRPr="00B02A0B">
              <w:t>116</w:t>
            </w:r>
          </w:p>
        </w:tc>
        <w:tc>
          <w:tcPr>
            <w:tcW w:w="5003" w:type="dxa"/>
            <w:gridSpan w:val="2"/>
          </w:tcPr>
          <w:p w14:paraId="21FA2BB5" w14:textId="77777777" w:rsidR="00D07FA8" w:rsidRPr="00B02A0B" w:rsidRDefault="00D07FA8" w:rsidP="00610474">
            <w:pPr>
              <w:pStyle w:val="TAL"/>
            </w:pPr>
            <w:r w:rsidRPr="00B02A0B">
              <w:t xml:space="preserve">user is not part of the </w:t>
            </w:r>
            <w:proofErr w:type="spellStart"/>
            <w:r w:rsidRPr="00B02A0B">
              <w:t>MCData</w:t>
            </w:r>
            <w:proofErr w:type="spellEnd"/>
            <w:r w:rsidRPr="00B02A0B">
              <w:t xml:space="preserve"> group</w:t>
            </w:r>
          </w:p>
        </w:tc>
        <w:tc>
          <w:tcPr>
            <w:tcW w:w="3812" w:type="dxa"/>
            <w:gridSpan w:val="2"/>
          </w:tcPr>
          <w:p w14:paraId="156B7441" w14:textId="77777777" w:rsidR="00D07FA8" w:rsidRPr="00B02A0B" w:rsidRDefault="00D07FA8" w:rsidP="00610474">
            <w:pPr>
              <w:pStyle w:val="TAL"/>
            </w:pPr>
            <w:r w:rsidRPr="00B02A0B">
              <w:t>The group exists on the group management server, but the requesting user is not part of this group.</w:t>
            </w:r>
          </w:p>
        </w:tc>
      </w:tr>
      <w:tr w:rsidR="00D07FA8" w:rsidRPr="00B02A0B" w14:paraId="5B9DF80B" w14:textId="77777777" w:rsidTr="003700E1">
        <w:trPr>
          <w:gridAfter w:val="1"/>
          <w:wAfter w:w="17" w:type="dxa"/>
          <w:jc w:val="center"/>
        </w:trPr>
        <w:tc>
          <w:tcPr>
            <w:tcW w:w="752" w:type="dxa"/>
            <w:gridSpan w:val="2"/>
          </w:tcPr>
          <w:p w14:paraId="7CF8F73E" w14:textId="77777777" w:rsidR="00D07FA8" w:rsidRPr="00B02A0B" w:rsidRDefault="00D07FA8" w:rsidP="00610474">
            <w:pPr>
              <w:pStyle w:val="TAC"/>
            </w:pPr>
            <w:r w:rsidRPr="00B02A0B">
              <w:t>120</w:t>
            </w:r>
          </w:p>
        </w:tc>
        <w:tc>
          <w:tcPr>
            <w:tcW w:w="5003" w:type="dxa"/>
            <w:gridSpan w:val="2"/>
          </w:tcPr>
          <w:p w14:paraId="76320439" w14:textId="77777777" w:rsidR="00D07FA8" w:rsidRPr="00B02A0B" w:rsidRDefault="00D07FA8" w:rsidP="00610474">
            <w:pPr>
              <w:pStyle w:val="TAL"/>
            </w:pPr>
            <w:r w:rsidRPr="00B02A0B">
              <w:t>user is not affiliated to this group</w:t>
            </w:r>
          </w:p>
        </w:tc>
        <w:tc>
          <w:tcPr>
            <w:tcW w:w="3812" w:type="dxa"/>
            <w:gridSpan w:val="2"/>
          </w:tcPr>
          <w:p w14:paraId="77D904E7"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affiliated to the group.</w:t>
            </w:r>
          </w:p>
        </w:tc>
      </w:tr>
      <w:tr w:rsidR="00D07FA8" w:rsidRPr="00B02A0B" w14:paraId="41B31ECD" w14:textId="77777777" w:rsidTr="003700E1">
        <w:trPr>
          <w:gridAfter w:val="1"/>
          <w:wAfter w:w="17" w:type="dxa"/>
          <w:jc w:val="center"/>
        </w:trPr>
        <w:tc>
          <w:tcPr>
            <w:tcW w:w="752" w:type="dxa"/>
            <w:gridSpan w:val="2"/>
          </w:tcPr>
          <w:p w14:paraId="5641AE03" w14:textId="77777777" w:rsidR="00D07FA8" w:rsidRPr="00B02A0B" w:rsidRDefault="00D07FA8" w:rsidP="00610474">
            <w:pPr>
              <w:pStyle w:val="TAC"/>
            </w:pPr>
            <w:r w:rsidRPr="00B02A0B">
              <w:t xml:space="preserve">136 </w:t>
            </w:r>
          </w:p>
        </w:tc>
        <w:tc>
          <w:tcPr>
            <w:tcW w:w="5003" w:type="dxa"/>
            <w:gridSpan w:val="2"/>
          </w:tcPr>
          <w:p w14:paraId="30BD9823" w14:textId="77777777" w:rsidR="00D07FA8" w:rsidRPr="00B02A0B" w:rsidRDefault="00D07FA8" w:rsidP="00610474">
            <w:pPr>
              <w:pStyle w:val="TAL"/>
            </w:pPr>
            <w:r w:rsidRPr="00B02A0B">
              <w:t>authentication of the MIKEY-SAKKE I_MESSAGE failed</w:t>
            </w:r>
          </w:p>
        </w:tc>
        <w:tc>
          <w:tcPr>
            <w:tcW w:w="3812" w:type="dxa"/>
            <w:gridSpan w:val="2"/>
          </w:tcPr>
          <w:p w14:paraId="74823188" w14:textId="77777777" w:rsidR="00D07FA8" w:rsidRPr="00B02A0B" w:rsidRDefault="00D07FA8" w:rsidP="00610474">
            <w:pPr>
              <w:pStyle w:val="TAL"/>
            </w:pPr>
            <w:r w:rsidRPr="00B02A0B">
              <w:t>Security context establishment failed.</w:t>
            </w:r>
          </w:p>
        </w:tc>
      </w:tr>
      <w:tr w:rsidR="00D07FA8" w:rsidRPr="00B02A0B" w14:paraId="264C9D33" w14:textId="77777777" w:rsidTr="003700E1">
        <w:trPr>
          <w:gridAfter w:val="1"/>
          <w:wAfter w:w="17" w:type="dxa"/>
          <w:jc w:val="center"/>
        </w:trPr>
        <w:tc>
          <w:tcPr>
            <w:tcW w:w="752" w:type="dxa"/>
            <w:gridSpan w:val="2"/>
          </w:tcPr>
          <w:p w14:paraId="0FB163A2" w14:textId="77777777" w:rsidR="00D07FA8" w:rsidRPr="00B02A0B" w:rsidRDefault="00D07FA8" w:rsidP="00610474">
            <w:pPr>
              <w:pStyle w:val="TAC"/>
            </w:pPr>
            <w:r w:rsidRPr="00B02A0B">
              <w:t>139</w:t>
            </w:r>
          </w:p>
        </w:tc>
        <w:tc>
          <w:tcPr>
            <w:tcW w:w="5003" w:type="dxa"/>
            <w:gridSpan w:val="2"/>
          </w:tcPr>
          <w:p w14:paraId="23480A6E" w14:textId="77777777" w:rsidR="00D07FA8" w:rsidRPr="00B02A0B" w:rsidRDefault="00D07FA8" w:rsidP="00610474">
            <w:pPr>
              <w:pStyle w:val="TAL"/>
              <w:rPr>
                <w:lang w:eastAsia="ko-KR"/>
              </w:rPr>
            </w:pPr>
            <w:r w:rsidRPr="00B02A0B">
              <w:t>integrity protection check failed</w:t>
            </w:r>
          </w:p>
        </w:tc>
        <w:tc>
          <w:tcPr>
            <w:tcW w:w="3812" w:type="dxa"/>
            <w:gridSpan w:val="2"/>
          </w:tcPr>
          <w:p w14:paraId="1DC4E9DE" w14:textId="77777777" w:rsidR="00D07FA8" w:rsidRPr="00B02A0B" w:rsidRDefault="00D07FA8" w:rsidP="00610474">
            <w:pPr>
              <w:pStyle w:val="TAL"/>
            </w:pPr>
            <w:r w:rsidRPr="00B02A0B">
              <w:t>The integrity protection of an XML MIME body failed.</w:t>
            </w:r>
          </w:p>
        </w:tc>
      </w:tr>
      <w:tr w:rsidR="00D07FA8" w:rsidRPr="00B02A0B" w14:paraId="72B94D30" w14:textId="77777777" w:rsidTr="003700E1">
        <w:trPr>
          <w:gridAfter w:val="1"/>
          <w:wAfter w:w="17" w:type="dxa"/>
          <w:jc w:val="center"/>
        </w:trPr>
        <w:tc>
          <w:tcPr>
            <w:tcW w:w="752" w:type="dxa"/>
            <w:gridSpan w:val="2"/>
          </w:tcPr>
          <w:p w14:paraId="6437862A" w14:textId="77777777" w:rsidR="00D07FA8" w:rsidRPr="00B02A0B" w:rsidRDefault="00D07FA8" w:rsidP="00610474">
            <w:pPr>
              <w:pStyle w:val="TAC"/>
            </w:pPr>
            <w:r w:rsidRPr="00B02A0B">
              <w:t>140</w:t>
            </w:r>
          </w:p>
        </w:tc>
        <w:tc>
          <w:tcPr>
            <w:tcW w:w="5003" w:type="dxa"/>
            <w:gridSpan w:val="2"/>
          </w:tcPr>
          <w:p w14:paraId="4122F4E4" w14:textId="77777777" w:rsidR="00D07FA8" w:rsidRPr="00B02A0B" w:rsidRDefault="00D07FA8" w:rsidP="00610474">
            <w:pPr>
              <w:pStyle w:val="TAL"/>
              <w:rPr>
                <w:lang w:eastAsia="ko-KR"/>
              </w:rPr>
            </w:pPr>
            <w:r w:rsidRPr="00B02A0B">
              <w:t>unable to decrypt XML content</w:t>
            </w:r>
          </w:p>
        </w:tc>
        <w:tc>
          <w:tcPr>
            <w:tcW w:w="3812" w:type="dxa"/>
            <w:gridSpan w:val="2"/>
          </w:tcPr>
          <w:p w14:paraId="75199D6D" w14:textId="77777777" w:rsidR="00D07FA8" w:rsidRPr="00B02A0B" w:rsidRDefault="00D07FA8" w:rsidP="00610474">
            <w:pPr>
              <w:pStyle w:val="TAL"/>
            </w:pPr>
            <w:r w:rsidRPr="00B02A0B">
              <w:t>The XML content cannot be decrypted.</w:t>
            </w:r>
          </w:p>
        </w:tc>
      </w:tr>
      <w:tr w:rsidR="00D07FA8" w:rsidRPr="00B02A0B" w14:paraId="2F8FE53D" w14:textId="77777777" w:rsidTr="003700E1">
        <w:trPr>
          <w:gridAfter w:val="1"/>
          <w:wAfter w:w="17" w:type="dxa"/>
          <w:jc w:val="center"/>
        </w:trPr>
        <w:tc>
          <w:tcPr>
            <w:tcW w:w="752" w:type="dxa"/>
            <w:gridSpan w:val="2"/>
          </w:tcPr>
          <w:p w14:paraId="49D32E89" w14:textId="77777777" w:rsidR="00D07FA8" w:rsidRPr="00B02A0B" w:rsidRDefault="00D07FA8" w:rsidP="00610474">
            <w:pPr>
              <w:pStyle w:val="TAC"/>
            </w:pPr>
            <w:r w:rsidRPr="00B02A0B">
              <w:t>141</w:t>
            </w:r>
          </w:p>
        </w:tc>
        <w:tc>
          <w:tcPr>
            <w:tcW w:w="5003" w:type="dxa"/>
            <w:gridSpan w:val="2"/>
          </w:tcPr>
          <w:p w14:paraId="45AD209A" w14:textId="77777777" w:rsidR="00D07FA8" w:rsidRPr="00B02A0B" w:rsidRDefault="00D07FA8" w:rsidP="00610474">
            <w:pPr>
              <w:pStyle w:val="TAL"/>
            </w:pPr>
            <w:r w:rsidRPr="00B02A0B">
              <w:t>user unknown to the participating function</w:t>
            </w:r>
          </w:p>
        </w:tc>
        <w:tc>
          <w:tcPr>
            <w:tcW w:w="3812" w:type="dxa"/>
            <w:gridSpan w:val="2"/>
          </w:tcPr>
          <w:p w14:paraId="1DC87DD4" w14:textId="77777777" w:rsidR="00D07FA8" w:rsidRPr="00B02A0B" w:rsidRDefault="00D07FA8" w:rsidP="00610474">
            <w:pPr>
              <w:pStyle w:val="TAL"/>
            </w:pPr>
            <w:r w:rsidRPr="00B02A0B">
              <w:t xml:space="preserve">The participating function is unable to associate the public user identity with an </w:t>
            </w:r>
            <w:proofErr w:type="spellStart"/>
            <w:r w:rsidRPr="00B02A0B">
              <w:t>MCData</w:t>
            </w:r>
            <w:proofErr w:type="spellEnd"/>
            <w:r w:rsidRPr="00B02A0B">
              <w:t xml:space="preserve"> ID.</w:t>
            </w:r>
          </w:p>
        </w:tc>
      </w:tr>
      <w:tr w:rsidR="00D07FA8" w:rsidRPr="00B02A0B" w14:paraId="62AF2903" w14:textId="77777777" w:rsidTr="003700E1">
        <w:trPr>
          <w:gridAfter w:val="1"/>
          <w:wAfter w:w="17" w:type="dxa"/>
          <w:jc w:val="center"/>
        </w:trPr>
        <w:tc>
          <w:tcPr>
            <w:tcW w:w="752" w:type="dxa"/>
            <w:gridSpan w:val="2"/>
          </w:tcPr>
          <w:p w14:paraId="3E5A29FB" w14:textId="77777777" w:rsidR="00D07FA8" w:rsidRPr="00B02A0B" w:rsidRDefault="00D07FA8" w:rsidP="00610474">
            <w:pPr>
              <w:pStyle w:val="TAC"/>
            </w:pPr>
            <w:r w:rsidRPr="00B02A0B">
              <w:t>142</w:t>
            </w:r>
          </w:p>
        </w:tc>
        <w:tc>
          <w:tcPr>
            <w:tcW w:w="5003" w:type="dxa"/>
            <w:gridSpan w:val="2"/>
          </w:tcPr>
          <w:p w14:paraId="24094D57" w14:textId="77777777" w:rsidR="00D07FA8" w:rsidRPr="00B02A0B" w:rsidRDefault="00D07FA8" w:rsidP="00610474">
            <w:pPr>
              <w:pStyle w:val="TAL"/>
            </w:pPr>
            <w:r w:rsidRPr="00B02A0B">
              <w:t>unable to determine the controlling function</w:t>
            </w:r>
          </w:p>
        </w:tc>
        <w:tc>
          <w:tcPr>
            <w:tcW w:w="3812" w:type="dxa"/>
            <w:gridSpan w:val="2"/>
          </w:tcPr>
          <w:p w14:paraId="13E8BD34" w14:textId="77777777" w:rsidR="00D07FA8" w:rsidRPr="00B02A0B" w:rsidRDefault="00D07FA8" w:rsidP="00610474">
            <w:pPr>
              <w:pStyle w:val="TAL"/>
            </w:pPr>
            <w:r w:rsidRPr="00B02A0B">
              <w:t>The participating function is unable to determine the controlling function for the group call or private call.</w:t>
            </w:r>
          </w:p>
        </w:tc>
      </w:tr>
      <w:tr w:rsidR="00D07FA8" w:rsidRPr="00B02A0B" w14:paraId="26BFA66E" w14:textId="77777777" w:rsidTr="003700E1">
        <w:trPr>
          <w:gridAfter w:val="1"/>
          <w:wAfter w:w="17" w:type="dxa"/>
          <w:jc w:val="center"/>
        </w:trPr>
        <w:tc>
          <w:tcPr>
            <w:tcW w:w="752" w:type="dxa"/>
            <w:gridSpan w:val="2"/>
          </w:tcPr>
          <w:p w14:paraId="74C54FF9" w14:textId="77777777" w:rsidR="00D07FA8" w:rsidRPr="00B02A0B" w:rsidRDefault="00D07FA8" w:rsidP="00610474">
            <w:pPr>
              <w:pStyle w:val="TAC"/>
            </w:pPr>
            <w:r w:rsidRPr="00B02A0B">
              <w:t>145</w:t>
            </w:r>
          </w:p>
        </w:tc>
        <w:tc>
          <w:tcPr>
            <w:tcW w:w="5003" w:type="dxa"/>
            <w:gridSpan w:val="2"/>
          </w:tcPr>
          <w:p w14:paraId="5099F546" w14:textId="77777777" w:rsidR="00D07FA8" w:rsidRPr="00B02A0B" w:rsidRDefault="00D07FA8" w:rsidP="00610474">
            <w:pPr>
              <w:pStyle w:val="TAL"/>
            </w:pPr>
            <w:r w:rsidRPr="00B02A0B">
              <w:t>unable to determine called party</w:t>
            </w:r>
          </w:p>
        </w:tc>
        <w:tc>
          <w:tcPr>
            <w:tcW w:w="3812" w:type="dxa"/>
            <w:gridSpan w:val="2"/>
          </w:tcPr>
          <w:p w14:paraId="3D6354F9" w14:textId="77777777" w:rsidR="00D07FA8" w:rsidRPr="00B02A0B" w:rsidRDefault="00D07FA8" w:rsidP="00610474">
            <w:pPr>
              <w:pStyle w:val="TAL"/>
            </w:pPr>
            <w:r w:rsidRPr="00B02A0B">
              <w:t>The participating function was unable to determine the called party from the information received in the SIP request.</w:t>
            </w:r>
          </w:p>
        </w:tc>
      </w:tr>
      <w:tr w:rsidR="00D07FA8" w:rsidRPr="00B02A0B" w14:paraId="3979D900" w14:textId="77777777" w:rsidTr="003700E1">
        <w:trPr>
          <w:gridAfter w:val="1"/>
          <w:wAfter w:w="17" w:type="dxa"/>
          <w:jc w:val="center"/>
        </w:trPr>
        <w:tc>
          <w:tcPr>
            <w:tcW w:w="715" w:type="dxa"/>
          </w:tcPr>
          <w:p w14:paraId="216098DD" w14:textId="77777777" w:rsidR="00D07FA8" w:rsidRPr="00B02A0B" w:rsidRDefault="00D07FA8" w:rsidP="00610474">
            <w:pPr>
              <w:pStyle w:val="TAC"/>
            </w:pPr>
            <w:r w:rsidRPr="00B02A0B">
              <w:t>148</w:t>
            </w:r>
          </w:p>
        </w:tc>
        <w:tc>
          <w:tcPr>
            <w:tcW w:w="5040" w:type="dxa"/>
            <w:gridSpan w:val="3"/>
          </w:tcPr>
          <w:p w14:paraId="11D51407" w14:textId="77777777" w:rsidR="00D07FA8" w:rsidRPr="00B02A0B" w:rsidRDefault="00D07FA8" w:rsidP="00610474">
            <w:pPr>
              <w:pStyle w:val="TAL"/>
            </w:pPr>
            <w:r w:rsidRPr="00B02A0B">
              <w:t>group is regrouped</w:t>
            </w:r>
          </w:p>
        </w:tc>
        <w:tc>
          <w:tcPr>
            <w:tcW w:w="3812" w:type="dxa"/>
            <w:gridSpan w:val="2"/>
          </w:tcPr>
          <w:p w14:paraId="366E1DCC" w14:textId="77777777" w:rsidR="00D07FA8" w:rsidRPr="00B02A0B" w:rsidRDefault="00D07FA8" w:rsidP="00610474">
            <w:pPr>
              <w:pStyle w:val="TAL"/>
            </w:pPr>
            <w:r w:rsidRPr="00B02A0B">
              <w:t>The group hosted by a non-controlling function is part of a temporary group session as the result of the group regroup function.</w:t>
            </w:r>
          </w:p>
        </w:tc>
      </w:tr>
      <w:tr w:rsidR="00D07FA8" w:rsidRPr="00B02A0B" w14:paraId="55F94173" w14:textId="77777777" w:rsidTr="003700E1">
        <w:trPr>
          <w:gridAfter w:val="1"/>
          <w:wAfter w:w="17" w:type="dxa"/>
          <w:jc w:val="center"/>
        </w:trPr>
        <w:tc>
          <w:tcPr>
            <w:tcW w:w="715" w:type="dxa"/>
          </w:tcPr>
          <w:p w14:paraId="1286B031" w14:textId="77777777" w:rsidR="00D07FA8" w:rsidRPr="00B02A0B" w:rsidRDefault="00D07FA8" w:rsidP="00610474">
            <w:pPr>
              <w:pStyle w:val="TAC"/>
            </w:pPr>
            <w:r w:rsidRPr="00B02A0B">
              <w:t>149</w:t>
            </w:r>
          </w:p>
        </w:tc>
        <w:tc>
          <w:tcPr>
            <w:tcW w:w="5040" w:type="dxa"/>
            <w:gridSpan w:val="3"/>
          </w:tcPr>
          <w:p w14:paraId="5421FD73" w14:textId="77777777" w:rsidR="00D07FA8" w:rsidRPr="00B02A0B" w:rsidRDefault="00D07FA8" w:rsidP="00610474">
            <w:pPr>
              <w:pStyle w:val="TAL"/>
              <w:rPr>
                <w:lang w:val="fr-FR"/>
              </w:rPr>
            </w:pPr>
            <w:r w:rsidRPr="00B02A0B">
              <w:t>SIP-INFO request pending</w:t>
            </w:r>
          </w:p>
        </w:tc>
        <w:tc>
          <w:tcPr>
            <w:tcW w:w="3812" w:type="dxa"/>
            <w:gridSpan w:val="2"/>
          </w:tcPr>
          <w:p w14:paraId="370500B7"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client needs to wait for a SIP-INFO request with specific content, before taking further action.</w:t>
            </w:r>
          </w:p>
        </w:tc>
      </w:tr>
      <w:tr w:rsidR="00D07FA8" w:rsidRPr="00B02A0B" w14:paraId="108B06BD" w14:textId="77777777" w:rsidTr="003700E1">
        <w:trPr>
          <w:gridAfter w:val="1"/>
          <w:wAfter w:w="17" w:type="dxa"/>
          <w:jc w:val="center"/>
        </w:trPr>
        <w:tc>
          <w:tcPr>
            <w:tcW w:w="715" w:type="dxa"/>
          </w:tcPr>
          <w:p w14:paraId="5650B1DE" w14:textId="77777777" w:rsidR="00D07FA8" w:rsidRPr="00B02A0B" w:rsidRDefault="00D07FA8" w:rsidP="00610474">
            <w:pPr>
              <w:pStyle w:val="TAC"/>
            </w:pPr>
            <w:r w:rsidRPr="00B02A0B">
              <w:t>150</w:t>
            </w:r>
          </w:p>
        </w:tc>
        <w:tc>
          <w:tcPr>
            <w:tcW w:w="5040" w:type="dxa"/>
            <w:gridSpan w:val="3"/>
          </w:tcPr>
          <w:p w14:paraId="70C46A5C" w14:textId="77777777" w:rsidR="00D07FA8" w:rsidRPr="00B02A0B" w:rsidRDefault="00D07FA8" w:rsidP="00610474">
            <w:pPr>
              <w:pStyle w:val="TAL"/>
            </w:pPr>
            <w:r w:rsidRPr="00B02A0B">
              <w:t>invalid combinations of data received in MIME body</w:t>
            </w:r>
          </w:p>
        </w:tc>
        <w:tc>
          <w:tcPr>
            <w:tcW w:w="3812" w:type="dxa"/>
            <w:gridSpan w:val="2"/>
          </w:tcPr>
          <w:p w14:paraId="3A314E06"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client included invalid combinations of data in the SIP request.</w:t>
            </w:r>
          </w:p>
        </w:tc>
      </w:tr>
      <w:tr w:rsidR="00D07FA8" w:rsidRPr="00B02A0B" w14:paraId="0AB1AC82"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08E29DF" w14:textId="77777777" w:rsidR="00D07FA8" w:rsidRPr="00B02A0B" w:rsidRDefault="00D07FA8" w:rsidP="00610474">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28E9261B" w14:textId="77777777" w:rsidR="00D07FA8" w:rsidRPr="00B02A0B" w:rsidRDefault="00D07FA8" w:rsidP="00610474">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1367A856" w14:textId="77777777" w:rsidR="00D07FA8" w:rsidRPr="00B02A0B" w:rsidRDefault="00D07FA8" w:rsidP="00610474">
            <w:pPr>
              <w:pStyle w:val="TAL"/>
            </w:pPr>
            <w:r w:rsidRPr="00B02A0B">
              <w:t>The user is not authorised to request creation of a regroup.</w:t>
            </w:r>
          </w:p>
        </w:tc>
      </w:tr>
      <w:tr w:rsidR="00D07FA8" w:rsidRPr="00B02A0B" w14:paraId="08CDB6D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D33B2B8" w14:textId="77777777" w:rsidR="00D07FA8" w:rsidRPr="00B02A0B" w:rsidRDefault="00D07FA8" w:rsidP="00610474">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235C1F3A" w14:textId="77777777" w:rsidR="00D07FA8" w:rsidRPr="00B02A0B" w:rsidRDefault="00D07FA8" w:rsidP="00610474">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026BA81" w14:textId="77777777" w:rsidR="00D07FA8" w:rsidRPr="00B02A0B" w:rsidRDefault="00D07FA8" w:rsidP="00610474">
            <w:pPr>
              <w:pStyle w:val="TAL"/>
            </w:pPr>
            <w:r w:rsidRPr="00B02A0B">
              <w:t>The user is not authorised to request removal of a regroup.</w:t>
            </w:r>
          </w:p>
        </w:tc>
      </w:tr>
      <w:tr w:rsidR="00D07FA8" w:rsidRPr="00B02A0B" w14:paraId="7E6800F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6EB1C22" w14:textId="77777777" w:rsidR="00D07FA8" w:rsidRPr="00B02A0B" w:rsidRDefault="00D07FA8" w:rsidP="00610474">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14A324A3" w14:textId="77777777" w:rsidR="00D07FA8" w:rsidRPr="00B02A0B" w:rsidRDefault="00D07FA8" w:rsidP="00610474">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51C1445A" w14:textId="77777777" w:rsidR="00D07FA8" w:rsidRPr="00B02A0B" w:rsidRDefault="00D07FA8" w:rsidP="00610474">
            <w:pPr>
              <w:pStyle w:val="TAL"/>
            </w:pPr>
            <w:r w:rsidRPr="00B02A0B">
              <w:t>The group call was abandoned as the required number of affiliated group members is not met or some required members are not affiliated.</w:t>
            </w:r>
          </w:p>
        </w:tc>
      </w:tr>
      <w:tr w:rsidR="00D07FA8" w:rsidRPr="00B02A0B" w14:paraId="29460BF8"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6F90BFE" w14:textId="77777777" w:rsidR="00D07FA8" w:rsidRPr="00B02A0B" w:rsidRDefault="00D07FA8" w:rsidP="00610474">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4B4E0596" w14:textId="77777777" w:rsidR="00D07FA8" w:rsidRPr="00B02A0B" w:rsidRDefault="00D07FA8" w:rsidP="00610474">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0B391E24" w14:textId="77777777" w:rsidR="00D07FA8" w:rsidRPr="00B02A0B" w:rsidRDefault="00D07FA8" w:rsidP="00610474">
            <w:pPr>
              <w:pStyle w:val="TAL"/>
            </w:pPr>
            <w:r w:rsidRPr="00B02A0B">
              <w:t>The server determines that the group identity indicates a user or group regroup based on a preconfigured group that does not exist.</w:t>
            </w:r>
          </w:p>
        </w:tc>
      </w:tr>
      <w:tr w:rsidR="00D07FA8" w:rsidRPr="00B02A0B" w14:paraId="071AD9A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F45E81B" w14:textId="77777777" w:rsidR="00D07FA8" w:rsidRPr="00B02A0B" w:rsidRDefault="00D07FA8" w:rsidP="00610474">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7E64ACC" w14:textId="77777777" w:rsidR="00D07FA8" w:rsidRPr="00B02A0B" w:rsidRDefault="00D07FA8" w:rsidP="00610474">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8D038AC" w14:textId="77777777" w:rsidR="00D07FA8" w:rsidRPr="00B02A0B" w:rsidRDefault="00D07FA8" w:rsidP="00610474">
            <w:pPr>
              <w:pStyle w:val="TAL"/>
            </w:pPr>
            <w:r w:rsidRPr="00B02A0B">
              <w:t>The group ID proposed by the client for the user/group regroup based on a preconfigured group is already in use.</w:t>
            </w:r>
          </w:p>
        </w:tc>
      </w:tr>
      <w:tr w:rsidR="00D07FA8" w:rsidRPr="00B02A0B" w14:paraId="2C2A598B"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C1DAEB8" w14:textId="77777777" w:rsidR="00D07FA8" w:rsidRPr="00B02A0B" w:rsidRDefault="00D07FA8" w:rsidP="00610474">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09C49FC4" w14:textId="77777777" w:rsidR="00D07FA8" w:rsidRPr="00B02A0B" w:rsidRDefault="00D07FA8" w:rsidP="00610474">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5731CA4A" w14:textId="77777777" w:rsidR="00D07FA8" w:rsidRPr="00B02A0B" w:rsidRDefault="00D07FA8" w:rsidP="00610474">
            <w:pPr>
              <w:pStyle w:val="TAL"/>
            </w:pPr>
            <w:r w:rsidRPr="00B02A0B">
              <w:t>Calls are not allowed on this group that is administratively designated for preconfigured group use only.</w:t>
            </w:r>
          </w:p>
        </w:tc>
      </w:tr>
      <w:tr w:rsidR="00D07FA8" w:rsidRPr="00B02A0B" w14:paraId="1CF6D55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FB9E91C" w14:textId="77777777" w:rsidR="00D07FA8" w:rsidRPr="00B02A0B" w:rsidRDefault="00D07FA8" w:rsidP="00610474">
            <w:pPr>
              <w:pStyle w:val="TAC"/>
            </w:pPr>
            <w:r w:rsidRPr="00B02A0B">
              <w:t>168</w:t>
            </w:r>
          </w:p>
        </w:tc>
        <w:tc>
          <w:tcPr>
            <w:tcW w:w="5040" w:type="dxa"/>
            <w:gridSpan w:val="3"/>
            <w:tcBorders>
              <w:top w:val="single" w:sz="4" w:space="0" w:color="auto"/>
              <w:left w:val="single" w:sz="4" w:space="0" w:color="auto"/>
              <w:bottom w:val="single" w:sz="4" w:space="0" w:color="auto"/>
              <w:right w:val="single" w:sz="4" w:space="0" w:color="auto"/>
            </w:tcBorders>
          </w:tcPr>
          <w:p w14:paraId="4A30B92E" w14:textId="77777777" w:rsidR="00D07FA8" w:rsidRPr="00B02A0B" w:rsidRDefault="00D07FA8" w:rsidP="00610474">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4A3CE3AA" w14:textId="77777777" w:rsidR="00D07FA8" w:rsidRPr="00B02A0B" w:rsidRDefault="00D07FA8" w:rsidP="00610474">
            <w:pPr>
              <w:pStyle w:val="TAL"/>
            </w:pPr>
            <w:r w:rsidRPr="00B02A0B">
              <w:t>Alerts are not allowed on this group that is administratively designated for preconfigured group use only.</w:t>
            </w:r>
          </w:p>
        </w:tc>
      </w:tr>
      <w:tr w:rsidR="00D07FA8" w:rsidRPr="00B02A0B" w14:paraId="68BB404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4622EC3" w14:textId="77777777" w:rsidR="00D07FA8" w:rsidRPr="00B02A0B" w:rsidRDefault="00D07FA8" w:rsidP="00610474">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05A8BA5F" w14:textId="77777777" w:rsidR="00D07FA8" w:rsidRPr="00B02A0B" w:rsidRDefault="00D07FA8" w:rsidP="00610474">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proofErr w:type="spellStart"/>
            <w:r w:rsidRPr="00B02A0B">
              <w:rPr>
                <w:rFonts w:eastAsia="Batang" w:cs="Arial"/>
                <w:kern w:val="28"/>
              </w:rPr>
              <w:t>MCData</w:t>
            </w:r>
            <w:proofErr w:type="spellEnd"/>
            <w:r w:rsidRPr="00B02A0B">
              <w:rPr>
                <w:rFonts w:eastAsia="Batang" w:cs="Arial"/>
                <w:kern w:val="28"/>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5028596" w14:textId="77777777" w:rsidR="00D07FA8" w:rsidRPr="00B02A0B" w:rsidRDefault="00D07FA8" w:rsidP="00610474">
            <w:pPr>
              <w:pStyle w:val="TAL"/>
              <w:rPr>
                <w:lang w:eastAsia="fr-FR"/>
              </w:rPr>
            </w:pPr>
            <w:r w:rsidRPr="00B02A0B">
              <w:rPr>
                <w:lang w:eastAsia="fr-FR"/>
              </w:rPr>
              <w:t>The function is not allowed to this user.</w:t>
            </w:r>
          </w:p>
          <w:p w14:paraId="3CCB9260" w14:textId="77777777" w:rsidR="00D07FA8" w:rsidRPr="00B02A0B" w:rsidRDefault="00D07FA8" w:rsidP="00610474">
            <w:pPr>
              <w:pStyle w:val="TAL"/>
            </w:pPr>
          </w:p>
        </w:tc>
      </w:tr>
      <w:tr w:rsidR="00D07FA8" w:rsidRPr="00B02A0B" w14:paraId="1B07313D"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29D7746" w14:textId="77777777" w:rsidR="00D07FA8" w:rsidRPr="00B02A0B" w:rsidRDefault="00D07FA8" w:rsidP="00610474">
            <w:pPr>
              <w:pStyle w:val="TAC"/>
            </w:pPr>
            <w:r w:rsidRPr="00B02A0B">
              <w:lastRenderedPageBreak/>
              <w:t>177</w:t>
            </w:r>
          </w:p>
        </w:tc>
        <w:tc>
          <w:tcPr>
            <w:tcW w:w="5029" w:type="dxa"/>
            <w:gridSpan w:val="2"/>
            <w:tcBorders>
              <w:top w:val="single" w:sz="4" w:space="0" w:color="auto"/>
              <w:left w:val="single" w:sz="4" w:space="0" w:color="auto"/>
              <w:bottom w:val="single" w:sz="4" w:space="0" w:color="auto"/>
              <w:right w:val="single" w:sz="4" w:space="0" w:color="auto"/>
            </w:tcBorders>
          </w:tcPr>
          <w:p w14:paraId="1DF59AF6" w14:textId="77777777" w:rsidR="00D07FA8" w:rsidRPr="00B02A0B" w:rsidRDefault="00D07FA8" w:rsidP="00610474">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246A3CF" w14:textId="1BAE2CD6" w:rsidR="00D07FA8" w:rsidRPr="00B02A0B" w:rsidRDefault="00D07FA8" w:rsidP="00610474">
            <w:pPr>
              <w:pStyle w:val="TAL"/>
            </w:pPr>
            <w:r w:rsidRPr="00B02A0B">
              <w:t xml:space="preserve">The </w:t>
            </w:r>
            <w:proofErr w:type="spellStart"/>
            <w:r w:rsidRPr="00B02A0B">
              <w:rPr>
                <w:rFonts w:eastAsia="Batang" w:cs="Arial"/>
                <w:kern w:val="28"/>
              </w:rPr>
              <w:t>MCData</w:t>
            </w:r>
            <w:proofErr w:type="spellEnd"/>
            <w:r w:rsidRPr="00B02A0B">
              <w:rPr>
                <w:rFonts w:eastAsia="Batang" w:cs="Arial"/>
                <w:kern w:val="28"/>
              </w:rPr>
              <w:t xml:space="preserve">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r>
              <w:t>.</w:t>
            </w:r>
          </w:p>
        </w:tc>
      </w:tr>
      <w:tr w:rsidR="00D07FA8" w:rsidRPr="00B02A0B" w14:paraId="2DEB15F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DF8C081" w14:textId="77777777" w:rsidR="00D07FA8" w:rsidRPr="00B02A0B" w:rsidRDefault="00D07FA8" w:rsidP="00610474">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4AFE22C7" w14:textId="77777777" w:rsidR="00D07FA8" w:rsidRPr="00B02A0B" w:rsidRDefault="00D07FA8" w:rsidP="00610474">
            <w:pPr>
              <w:pStyle w:val="TAL"/>
            </w:pPr>
            <w:proofErr w:type="spellStart"/>
            <w:r w:rsidRPr="00B02A0B">
              <w:rPr>
                <w:rFonts w:eastAsia="Batang" w:cs="Arial"/>
                <w:kern w:val="28"/>
              </w:rPr>
              <w:t>MCData</w:t>
            </w:r>
            <w:proofErr w:type="spellEnd"/>
            <w:r w:rsidRPr="00B02A0B">
              <w:rPr>
                <w:rFonts w:eastAsia="Batang" w:cs="Arial"/>
                <w:kern w:val="28"/>
              </w:rPr>
              <w:t xml:space="preserve"> </w:t>
            </w:r>
            <w:r w:rsidRPr="00B02A0B">
              <w:t xml:space="preserve">group binding already exists with other functional alias for the </w:t>
            </w:r>
            <w:proofErr w:type="spellStart"/>
            <w:r w:rsidRPr="00B02A0B">
              <w:rPr>
                <w:lang w:eastAsia="fr-FR"/>
              </w:rPr>
              <w:t>MCData</w:t>
            </w:r>
            <w:proofErr w:type="spellEnd"/>
            <w:r w:rsidRPr="00B02A0B">
              <w:rPr>
                <w:lang w:eastAsia="fr-FR"/>
              </w:rPr>
              <w:t xml:space="preserve">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2890755" w14:textId="77777777" w:rsidR="00D07FA8" w:rsidRPr="00B02A0B" w:rsidRDefault="00D07FA8" w:rsidP="00610474">
            <w:pPr>
              <w:pStyle w:val="TAL"/>
            </w:pPr>
            <w:r w:rsidRPr="00B02A0B">
              <w:t xml:space="preserve">The requested functional alias binding with </w:t>
            </w:r>
            <w:proofErr w:type="spellStart"/>
            <w:r w:rsidRPr="00B02A0B">
              <w:rPr>
                <w:rFonts w:eastAsia="Batang" w:cs="Arial"/>
                <w:kern w:val="28"/>
              </w:rPr>
              <w:t>MCData</w:t>
            </w:r>
            <w:proofErr w:type="spellEnd"/>
            <w:r w:rsidRPr="00B02A0B">
              <w:rPr>
                <w:rFonts w:eastAsia="Batang" w:cs="Arial"/>
                <w:kern w:val="28"/>
              </w:rPr>
              <w:t xml:space="preserve"> </w:t>
            </w:r>
            <w:r w:rsidRPr="00B02A0B">
              <w:t xml:space="preserve">group already exist with other functional alias for the </w:t>
            </w:r>
            <w:proofErr w:type="spellStart"/>
            <w:r w:rsidRPr="00B02A0B">
              <w:rPr>
                <w:lang w:eastAsia="fr-FR"/>
              </w:rPr>
              <w:t>MCData</w:t>
            </w:r>
            <w:proofErr w:type="spellEnd"/>
            <w:r w:rsidRPr="00B02A0B">
              <w:rPr>
                <w:lang w:eastAsia="fr-FR"/>
              </w:rPr>
              <w:t xml:space="preserve"> </w:t>
            </w:r>
            <w:r w:rsidRPr="00B02A0B">
              <w:t>user</w:t>
            </w:r>
            <w:r>
              <w:t>.</w:t>
            </w:r>
          </w:p>
        </w:tc>
      </w:tr>
      <w:tr w:rsidR="00D07FA8" w:rsidRPr="00B02A0B" w14:paraId="7A37C8FB"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EB615D2" w14:textId="77777777" w:rsidR="00D07FA8" w:rsidRPr="00B02A0B" w:rsidRDefault="00D07FA8" w:rsidP="00610474">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A6FED83" w14:textId="77777777" w:rsidR="00D07FA8" w:rsidRPr="00B02A0B" w:rsidRDefault="00D07FA8" w:rsidP="00610474">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2F7745C" w14:textId="77777777" w:rsidR="00D07FA8" w:rsidRPr="00B02A0B" w:rsidRDefault="00D07FA8" w:rsidP="00610474">
            <w:pPr>
              <w:pStyle w:val="TAL"/>
            </w:pPr>
            <w:r>
              <w:rPr>
                <w:lang w:val="en-US"/>
              </w:rPr>
              <w:t xml:space="preserve">The </w:t>
            </w:r>
            <w:proofErr w:type="spellStart"/>
            <w:r>
              <w:rPr>
                <w:lang w:val="en-US"/>
              </w:rPr>
              <w:t>MCData</w:t>
            </w:r>
            <w:proofErr w:type="spellEnd"/>
            <w:r>
              <w:rPr>
                <w:lang w:val="en-US"/>
              </w:rPr>
              <w:t xml:space="preserve">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D07FA8" w:rsidRPr="00B02A0B" w14:paraId="31A3B4C7"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9264409" w14:textId="77777777" w:rsidR="00D07FA8" w:rsidRPr="00B02A0B" w:rsidRDefault="00D07FA8" w:rsidP="00610474">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5C0CFB0A" w14:textId="77777777" w:rsidR="00D07FA8" w:rsidRPr="00B02A0B" w:rsidRDefault="00D07FA8" w:rsidP="00610474">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9078C71" w14:textId="77777777" w:rsidR="00D07FA8" w:rsidRPr="00B02A0B" w:rsidRDefault="00D07FA8" w:rsidP="00610474">
            <w:pPr>
              <w:pStyle w:val="TAL"/>
            </w:pPr>
            <w:r>
              <w:rPr>
                <w:lang w:val="en-US"/>
              </w:rPr>
              <w:t xml:space="preserve">The </w:t>
            </w:r>
            <w:proofErr w:type="spellStart"/>
            <w:r>
              <w:rPr>
                <w:lang w:val="en-US"/>
              </w:rPr>
              <w:t>MCData</w:t>
            </w:r>
            <w:proofErr w:type="spellEnd"/>
            <w:r>
              <w:rPr>
                <w:lang w:val="en-US"/>
              </w:rPr>
              <w:t xml:space="preserve">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D07FA8" w:rsidRPr="00B02A0B" w14:paraId="6D4A1315" w14:textId="77777777" w:rsidTr="003700E1">
        <w:trPr>
          <w:gridAfter w:val="1"/>
          <w:wAfter w:w="17" w:type="dxa"/>
          <w:jc w:val="center"/>
        </w:trPr>
        <w:tc>
          <w:tcPr>
            <w:tcW w:w="752" w:type="dxa"/>
            <w:gridSpan w:val="2"/>
          </w:tcPr>
          <w:p w14:paraId="705AF528" w14:textId="77777777" w:rsidR="00D07FA8" w:rsidRPr="00B02A0B" w:rsidRDefault="00D07FA8" w:rsidP="00610474">
            <w:pPr>
              <w:pStyle w:val="TAC"/>
            </w:pPr>
            <w:r w:rsidRPr="00B02A0B">
              <w:t>198</w:t>
            </w:r>
          </w:p>
        </w:tc>
        <w:tc>
          <w:tcPr>
            <w:tcW w:w="5003" w:type="dxa"/>
            <w:gridSpan w:val="2"/>
          </w:tcPr>
          <w:p w14:paraId="6C7BE894" w14:textId="77777777" w:rsidR="00D07FA8" w:rsidRPr="00B02A0B" w:rsidRDefault="00D07FA8" w:rsidP="00610474">
            <w:pPr>
              <w:pStyle w:val="TAL"/>
            </w:pPr>
            <w:r w:rsidRPr="00B02A0B">
              <w:t>no users are affiliated to this group</w:t>
            </w:r>
          </w:p>
        </w:tc>
        <w:tc>
          <w:tcPr>
            <w:tcW w:w="3812" w:type="dxa"/>
            <w:gridSpan w:val="2"/>
          </w:tcPr>
          <w:p w14:paraId="68966914" w14:textId="77777777" w:rsidR="00D07FA8" w:rsidRPr="00B02A0B" w:rsidRDefault="00D07FA8" w:rsidP="00610474">
            <w:pPr>
              <w:pStyle w:val="TAL"/>
            </w:pPr>
            <w:r w:rsidRPr="00B02A0B">
              <w:t>No users in the group are affiliated.</w:t>
            </w:r>
          </w:p>
        </w:tc>
      </w:tr>
      <w:tr w:rsidR="00D07FA8" w:rsidRPr="00B02A0B" w14:paraId="145202FE" w14:textId="77777777" w:rsidTr="003700E1">
        <w:trPr>
          <w:gridAfter w:val="1"/>
          <w:wAfter w:w="17" w:type="dxa"/>
          <w:jc w:val="center"/>
        </w:trPr>
        <w:tc>
          <w:tcPr>
            <w:tcW w:w="752" w:type="dxa"/>
            <w:gridSpan w:val="2"/>
          </w:tcPr>
          <w:p w14:paraId="4DCAFF45" w14:textId="77777777" w:rsidR="00D07FA8" w:rsidRPr="00B02A0B" w:rsidRDefault="00D07FA8" w:rsidP="00610474">
            <w:pPr>
              <w:pStyle w:val="TAC"/>
            </w:pPr>
            <w:r w:rsidRPr="00B02A0B">
              <w:t>199</w:t>
            </w:r>
          </w:p>
        </w:tc>
        <w:tc>
          <w:tcPr>
            <w:tcW w:w="5003" w:type="dxa"/>
            <w:gridSpan w:val="2"/>
          </w:tcPr>
          <w:p w14:paraId="7FAFD09B" w14:textId="77777777" w:rsidR="00D07FA8" w:rsidRPr="00B02A0B" w:rsidRDefault="00D07FA8" w:rsidP="00610474">
            <w:pPr>
              <w:pStyle w:val="TAL"/>
            </w:pPr>
            <w:r w:rsidRPr="00B02A0B">
              <w:t>expected MIME bodies not in the request"</w:t>
            </w:r>
          </w:p>
        </w:tc>
        <w:tc>
          <w:tcPr>
            <w:tcW w:w="3812" w:type="dxa"/>
            <w:gridSpan w:val="2"/>
          </w:tcPr>
          <w:p w14:paraId="16E2C2A5" w14:textId="77777777" w:rsidR="00D07FA8" w:rsidRPr="00B02A0B" w:rsidRDefault="00D07FA8" w:rsidP="00610474">
            <w:pPr>
              <w:pStyle w:val="TAL"/>
            </w:pPr>
            <w:r w:rsidRPr="00B02A0B">
              <w:t>The expected MIME bodies were not received in the SIP request.</w:t>
            </w:r>
          </w:p>
        </w:tc>
      </w:tr>
      <w:tr w:rsidR="00D07FA8" w:rsidRPr="00B02A0B" w14:paraId="5D63E1D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4995F4" w14:textId="77777777" w:rsidR="00D07FA8" w:rsidRPr="00B02A0B" w:rsidRDefault="00D07FA8" w:rsidP="00610474">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70A76A7" w14:textId="77777777" w:rsidR="00D07FA8" w:rsidRPr="00B02A0B" w:rsidRDefault="00D07FA8" w:rsidP="00610474">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3776A34F"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to transmit data.</w:t>
            </w:r>
          </w:p>
        </w:tc>
      </w:tr>
      <w:tr w:rsidR="00D07FA8" w:rsidRPr="00B02A0B" w14:paraId="3F8CEC5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BDBF4A2" w14:textId="77777777" w:rsidR="00D07FA8" w:rsidRPr="00B02A0B" w:rsidRDefault="00D07FA8" w:rsidP="00610474">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2044CA8A" w14:textId="77777777" w:rsidR="00D07FA8" w:rsidRPr="00B02A0B" w:rsidRDefault="00D07FA8" w:rsidP="00610474">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A1AC1E4"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to transmit data on the group identity included in the request.</w:t>
            </w:r>
          </w:p>
        </w:tc>
      </w:tr>
      <w:tr w:rsidR="00D07FA8" w:rsidRPr="00B02A0B" w14:paraId="6EA19993"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C52CAE0" w14:textId="77777777" w:rsidR="00D07FA8" w:rsidRPr="00B02A0B" w:rsidRDefault="00D07FA8" w:rsidP="00610474">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2F3DB8FC" w14:textId="77777777" w:rsidR="00D07FA8" w:rsidRPr="00B02A0B" w:rsidRDefault="00D07FA8" w:rsidP="00610474">
            <w:pPr>
              <w:pStyle w:val="TAL"/>
            </w:pPr>
            <w:r w:rsidRPr="00B02A0B">
              <w:t xml:space="preserve">user not authorised for one-to-one </w:t>
            </w:r>
            <w:proofErr w:type="spellStart"/>
            <w:r w:rsidRPr="00B02A0B">
              <w:t>MCData</w:t>
            </w:r>
            <w:proofErr w:type="spellEnd"/>
            <w:r w:rsidRPr="00B02A0B">
              <w:t xml:space="preserve">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DEE6B91"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for one-to-one </w:t>
            </w:r>
            <w:proofErr w:type="spellStart"/>
            <w:r w:rsidRPr="00B02A0B">
              <w:t>MCData</w:t>
            </w:r>
            <w:proofErr w:type="spellEnd"/>
            <w:r w:rsidRPr="00B02A0B">
              <w:t xml:space="preserve"> communications due to exceeding the maximum amount of data that can be sent in a single request</w:t>
            </w:r>
            <w:r>
              <w:t>.</w:t>
            </w:r>
          </w:p>
        </w:tc>
      </w:tr>
      <w:tr w:rsidR="00D07FA8" w:rsidRPr="00B02A0B" w14:paraId="12DBD32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88D9F01" w14:textId="77777777" w:rsidR="00D07FA8" w:rsidRPr="00B02A0B" w:rsidRDefault="00D07FA8" w:rsidP="00610474">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7C19B3EA" w14:textId="77777777" w:rsidR="00D07FA8" w:rsidRPr="00B02A0B" w:rsidRDefault="00D07FA8" w:rsidP="00610474">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01180DF3"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client sent data that is greater than the size that can be handled by the signalling control plane.</w:t>
            </w:r>
          </w:p>
        </w:tc>
      </w:tr>
      <w:tr w:rsidR="00D07FA8" w:rsidRPr="00B02A0B" w14:paraId="2AE665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4081FF" w14:textId="77777777" w:rsidR="00D07FA8" w:rsidRPr="00B02A0B" w:rsidRDefault="00D07FA8" w:rsidP="00610474">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43C7D829" w14:textId="77777777" w:rsidR="00D07FA8" w:rsidRPr="00B02A0B" w:rsidRDefault="00D07FA8" w:rsidP="00610474">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4BC67C9"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server is unable to determine the targeted user for one-to-one SDS.</w:t>
            </w:r>
          </w:p>
        </w:tc>
      </w:tr>
      <w:tr w:rsidR="00D07FA8" w:rsidRPr="00B02A0B" w14:paraId="07CE618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D99D5C" w14:textId="77777777" w:rsidR="00D07FA8" w:rsidRPr="00B02A0B" w:rsidRDefault="00D07FA8" w:rsidP="00610474">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2E76B7E0" w14:textId="77777777" w:rsidR="00D07FA8" w:rsidRPr="00B02A0B" w:rsidRDefault="00D07FA8" w:rsidP="00610474">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78E3F8"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server is unable to determine the targeted user for one-to-one FD.</w:t>
            </w:r>
          </w:p>
        </w:tc>
      </w:tr>
      <w:tr w:rsidR="00D07FA8" w:rsidRPr="00B02A0B" w14:paraId="09BFA2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3808057" w14:textId="77777777" w:rsidR="00D07FA8" w:rsidRPr="00B02A0B" w:rsidRDefault="00D07FA8" w:rsidP="00610474">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43C84C97" w14:textId="77777777" w:rsidR="00D07FA8" w:rsidRPr="00B02A0B" w:rsidRDefault="00D07FA8" w:rsidP="00610474">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62F2587" w14:textId="77777777" w:rsidR="00D07FA8" w:rsidRPr="00B02A0B" w:rsidRDefault="00D07FA8" w:rsidP="00610474">
            <w:pPr>
              <w:pStyle w:val="TAL"/>
            </w:pPr>
            <w:r w:rsidRPr="00B02A0B">
              <w:t>SDS is not allowed on the group indicated in the SDS request.</w:t>
            </w:r>
          </w:p>
        </w:tc>
      </w:tr>
      <w:tr w:rsidR="00D07FA8" w:rsidRPr="00B02A0B" w14:paraId="79B26F4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D2AEFC" w14:textId="77777777" w:rsidR="00D07FA8" w:rsidRPr="00B02A0B" w:rsidRDefault="00D07FA8" w:rsidP="00610474">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088FC53A" w14:textId="77777777" w:rsidR="00D07FA8" w:rsidRPr="00B02A0B" w:rsidRDefault="00D07FA8" w:rsidP="00610474">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E8E0715" w14:textId="77777777" w:rsidR="00D07FA8" w:rsidRPr="00B02A0B" w:rsidRDefault="00D07FA8" w:rsidP="00610474">
            <w:pPr>
              <w:pStyle w:val="TAL"/>
            </w:pPr>
            <w:r w:rsidRPr="00B02A0B">
              <w:t>SDS services not supported for this group</w:t>
            </w:r>
            <w:r>
              <w:t>.</w:t>
            </w:r>
          </w:p>
        </w:tc>
      </w:tr>
      <w:tr w:rsidR="00D07FA8" w:rsidRPr="00B02A0B" w14:paraId="2402A9C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D637E36" w14:textId="77777777" w:rsidR="00D07FA8" w:rsidRPr="00B02A0B" w:rsidRDefault="00D07FA8" w:rsidP="00610474">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CEDB6DA" w14:textId="77777777" w:rsidR="00D07FA8" w:rsidRPr="00B02A0B" w:rsidRDefault="00D07FA8" w:rsidP="00610474">
            <w:pPr>
              <w:pStyle w:val="TAL"/>
            </w:pPr>
            <w:r w:rsidRPr="00B02A0B">
              <w:t xml:space="preserve">user not authorised for </w:t>
            </w:r>
            <w:proofErr w:type="spellStart"/>
            <w:r w:rsidRPr="00B02A0B">
              <w:t>MCData</w:t>
            </w:r>
            <w:proofErr w:type="spellEnd"/>
            <w:r w:rsidRPr="00B02A0B">
              <w:t xml:space="preserve">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468CD636"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for group </w:t>
            </w:r>
            <w:proofErr w:type="spellStart"/>
            <w:r w:rsidRPr="00B02A0B">
              <w:t>MCData</w:t>
            </w:r>
            <w:proofErr w:type="spellEnd"/>
            <w:r w:rsidRPr="00B02A0B">
              <w:t xml:space="preserve"> communications due to exceeding the maximum amount of data that can be sent in a single request.</w:t>
            </w:r>
          </w:p>
        </w:tc>
      </w:tr>
      <w:tr w:rsidR="00D07FA8" w:rsidRPr="00B02A0B" w14:paraId="447DB02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5377702" w14:textId="77777777" w:rsidR="00D07FA8" w:rsidRPr="00B02A0B" w:rsidRDefault="00D07FA8" w:rsidP="00610474">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BDD410D" w14:textId="77777777" w:rsidR="00D07FA8" w:rsidRPr="00B02A0B" w:rsidRDefault="00D07FA8" w:rsidP="00610474">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4215417A" w14:textId="77777777" w:rsidR="00D07FA8" w:rsidRPr="00B02A0B" w:rsidRDefault="00D07FA8" w:rsidP="00610474">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D07FA8" w:rsidRPr="00B02A0B" w14:paraId="46DE9C5F"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4DC736F" w14:textId="77777777" w:rsidR="00D07FA8" w:rsidRPr="00B02A0B" w:rsidRDefault="00D07FA8" w:rsidP="00610474">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38452EEF" w14:textId="77777777" w:rsidR="00D07FA8" w:rsidRPr="00B02A0B" w:rsidRDefault="00D07FA8" w:rsidP="00610474">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12656D9" w14:textId="77777777" w:rsidR="00D07FA8" w:rsidRPr="00B02A0B" w:rsidRDefault="00D07FA8" w:rsidP="00610474">
            <w:pPr>
              <w:pStyle w:val="TAL"/>
            </w:pPr>
            <w:r w:rsidRPr="00B02A0B">
              <w:t>Only one File URL must be present in the FD request.</w:t>
            </w:r>
          </w:p>
        </w:tc>
      </w:tr>
      <w:tr w:rsidR="00D07FA8" w:rsidRPr="00B02A0B" w14:paraId="7E180DA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21C4AC" w14:textId="77777777" w:rsidR="00D07FA8" w:rsidRPr="00B02A0B" w:rsidRDefault="00D07FA8" w:rsidP="00610474">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5B82E45B" w14:textId="77777777" w:rsidR="00D07FA8" w:rsidRPr="00B02A0B" w:rsidRDefault="00D07FA8" w:rsidP="00610474">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477F6A26" w14:textId="77777777" w:rsidR="00D07FA8" w:rsidRPr="00B02A0B" w:rsidRDefault="00D07FA8" w:rsidP="00610474">
            <w:pPr>
              <w:pStyle w:val="TAL"/>
            </w:pPr>
            <w:r w:rsidRPr="00B02A0B">
              <w:t>The payload in the FD request did not contain a FILEURL</w:t>
            </w:r>
            <w:r>
              <w:t>.</w:t>
            </w:r>
          </w:p>
        </w:tc>
      </w:tr>
      <w:tr w:rsidR="00D07FA8" w:rsidRPr="00B02A0B" w14:paraId="1B24892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BD0449C" w14:textId="77777777" w:rsidR="00D07FA8" w:rsidRPr="00B02A0B" w:rsidRDefault="00D07FA8" w:rsidP="00610474">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7FE51492" w14:textId="77777777" w:rsidR="00D07FA8" w:rsidRPr="00B02A0B" w:rsidRDefault="00D07FA8" w:rsidP="00610474">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125327A4"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server was unable to locate the file referenced by the file URL.</w:t>
            </w:r>
          </w:p>
        </w:tc>
      </w:tr>
      <w:tr w:rsidR="00D07FA8" w:rsidRPr="00B02A0B" w14:paraId="053C2BC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ADACEC" w14:textId="77777777" w:rsidR="00D07FA8" w:rsidRPr="00B02A0B" w:rsidRDefault="00D07FA8" w:rsidP="00610474">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18CFD631" w14:textId="77777777" w:rsidR="00D07FA8" w:rsidRPr="00B02A0B" w:rsidRDefault="00D07FA8" w:rsidP="00610474">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858E453" w14:textId="77777777" w:rsidR="00D07FA8" w:rsidRPr="00B02A0B" w:rsidRDefault="00D07FA8" w:rsidP="00610474">
            <w:pPr>
              <w:pStyle w:val="TAL"/>
            </w:pPr>
            <w:r w:rsidRPr="00B02A0B">
              <w:t>FD is not allowed on the group indicated in the FD request.</w:t>
            </w:r>
          </w:p>
        </w:tc>
      </w:tr>
      <w:tr w:rsidR="00D07FA8" w:rsidRPr="00B02A0B" w14:paraId="6C26D8F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685339" w14:textId="77777777" w:rsidR="00D07FA8" w:rsidRPr="00B02A0B" w:rsidRDefault="00D07FA8" w:rsidP="00610474">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6D4D9B0E" w14:textId="77777777" w:rsidR="00D07FA8" w:rsidRPr="00B02A0B" w:rsidRDefault="00D07FA8" w:rsidP="00610474">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554250E9" w14:textId="77777777" w:rsidR="00D07FA8" w:rsidRPr="00B02A0B" w:rsidRDefault="00D07FA8" w:rsidP="00610474">
            <w:pPr>
              <w:pStyle w:val="TAL"/>
            </w:pPr>
            <w:r w:rsidRPr="00B02A0B">
              <w:t>FD services not supported for this group</w:t>
            </w:r>
            <w:r>
              <w:t>.</w:t>
            </w:r>
          </w:p>
        </w:tc>
      </w:tr>
      <w:tr w:rsidR="00D07FA8" w:rsidRPr="00B02A0B" w14:paraId="6344F9D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5EE2F6" w14:textId="77777777" w:rsidR="00D07FA8" w:rsidRPr="00B02A0B" w:rsidRDefault="00D07FA8" w:rsidP="00610474">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3835BFD3" w14:textId="77777777" w:rsidR="00D07FA8" w:rsidRPr="00B02A0B" w:rsidRDefault="00D07FA8" w:rsidP="00610474">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010CCDEF"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request was queued by the server for later transmission.</w:t>
            </w:r>
          </w:p>
        </w:tc>
      </w:tr>
      <w:tr w:rsidR="00D07FA8" w:rsidRPr="00B02A0B" w14:paraId="2CDFABD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320A98" w14:textId="77777777" w:rsidR="00D07FA8" w:rsidRPr="00B02A0B" w:rsidRDefault="00D07FA8" w:rsidP="00610474">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2CD4BD3" w14:textId="77777777" w:rsidR="00D07FA8" w:rsidRPr="00B02A0B" w:rsidRDefault="00D07FA8" w:rsidP="00610474">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78E2B8FD"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server was unable to correlate the disposition notification to a </w:t>
            </w:r>
            <w:proofErr w:type="spellStart"/>
            <w:r w:rsidRPr="00B02A0B">
              <w:t>MCData</w:t>
            </w:r>
            <w:proofErr w:type="spellEnd"/>
            <w:r w:rsidRPr="00B02A0B">
              <w:t xml:space="preserve"> message.</w:t>
            </w:r>
          </w:p>
        </w:tc>
      </w:tr>
      <w:tr w:rsidR="00D07FA8" w:rsidRPr="00B02A0B" w14:paraId="2A3A3730"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BD0EAC5" w14:textId="77777777" w:rsidR="00D07FA8" w:rsidRPr="00B02A0B" w:rsidRDefault="00D07FA8" w:rsidP="00610474">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38CB44DC" w14:textId="77777777" w:rsidR="00D07FA8" w:rsidRPr="00B02A0B" w:rsidRDefault="00D07FA8" w:rsidP="00610474">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91D75B9" w14:textId="77777777" w:rsidR="00D07FA8" w:rsidRPr="00B02A0B" w:rsidRDefault="00D07FA8" w:rsidP="00610474">
            <w:pPr>
              <w:pStyle w:val="TAL"/>
            </w:pPr>
            <w:r w:rsidRPr="00B02A0B">
              <w:t>The size of the message exceeded the maximum data allowed for SDS communications on this group identity</w:t>
            </w:r>
            <w:r>
              <w:t>.</w:t>
            </w:r>
          </w:p>
        </w:tc>
      </w:tr>
      <w:tr w:rsidR="00D07FA8" w:rsidRPr="00B02A0B" w14:paraId="43FA108E"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640561" w14:textId="77777777" w:rsidR="00D07FA8" w:rsidRPr="00B02A0B" w:rsidRDefault="00D07FA8" w:rsidP="00610474">
            <w:pPr>
              <w:pStyle w:val="TAC"/>
            </w:pPr>
            <w:r w:rsidRPr="00B02A0B">
              <w:t>218</w:t>
            </w:r>
          </w:p>
        </w:tc>
        <w:tc>
          <w:tcPr>
            <w:tcW w:w="5003" w:type="dxa"/>
            <w:gridSpan w:val="2"/>
            <w:tcBorders>
              <w:top w:val="single" w:sz="4" w:space="0" w:color="auto"/>
              <w:left w:val="single" w:sz="4" w:space="0" w:color="auto"/>
              <w:bottom w:val="single" w:sz="4" w:space="0" w:color="auto"/>
              <w:right w:val="single" w:sz="4" w:space="0" w:color="auto"/>
            </w:tcBorders>
          </w:tcPr>
          <w:p w14:paraId="162F2505" w14:textId="77777777" w:rsidR="00D07FA8" w:rsidRPr="00B02A0B" w:rsidRDefault="00D07FA8" w:rsidP="00610474">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ABEEEF" w14:textId="77777777" w:rsidR="00D07FA8" w:rsidRPr="00B02A0B" w:rsidRDefault="00D07FA8" w:rsidP="00610474">
            <w:pPr>
              <w:pStyle w:val="TAL"/>
            </w:pPr>
            <w:r w:rsidRPr="00B02A0B">
              <w:t>The size of the message exceeded the maximum data allowed for one-to-one SDS communications.</w:t>
            </w:r>
          </w:p>
        </w:tc>
      </w:tr>
      <w:tr w:rsidR="00D07FA8" w:rsidRPr="00B02A0B" w14:paraId="0BDE3EF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B59E73B" w14:textId="77777777" w:rsidR="00D07FA8" w:rsidRPr="00B02A0B" w:rsidRDefault="00D07FA8" w:rsidP="00610474">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7308C5DB" w14:textId="77777777" w:rsidR="00D07FA8" w:rsidRPr="00B02A0B" w:rsidRDefault="00D07FA8" w:rsidP="00610474">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9B537A" w14:textId="77777777" w:rsidR="00D07FA8" w:rsidRPr="00B02A0B" w:rsidRDefault="00D07FA8" w:rsidP="00610474">
            <w:pPr>
              <w:pStyle w:val="TAL"/>
            </w:pPr>
            <w:r w:rsidRPr="00B02A0B">
              <w:t>The size of the file exceeded the maximum data allowed for FD communications on this group identity</w:t>
            </w:r>
            <w:r>
              <w:t>.</w:t>
            </w:r>
          </w:p>
        </w:tc>
      </w:tr>
      <w:tr w:rsidR="00D07FA8" w:rsidRPr="00B02A0B" w14:paraId="4C6B1DFD"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228D27" w14:textId="77777777" w:rsidR="00D07FA8" w:rsidRPr="00B02A0B" w:rsidRDefault="00D07FA8" w:rsidP="00610474">
            <w:pPr>
              <w:pStyle w:val="TAC"/>
            </w:pPr>
            <w:r w:rsidRPr="00B02A0B">
              <w:lastRenderedPageBreak/>
              <w:t>220</w:t>
            </w:r>
          </w:p>
        </w:tc>
        <w:tc>
          <w:tcPr>
            <w:tcW w:w="5003" w:type="dxa"/>
            <w:gridSpan w:val="2"/>
            <w:tcBorders>
              <w:top w:val="single" w:sz="4" w:space="0" w:color="auto"/>
              <w:left w:val="single" w:sz="4" w:space="0" w:color="auto"/>
              <w:bottom w:val="single" w:sz="4" w:space="0" w:color="auto"/>
              <w:right w:val="single" w:sz="4" w:space="0" w:color="auto"/>
            </w:tcBorders>
          </w:tcPr>
          <w:p w14:paraId="108E01F0" w14:textId="77777777" w:rsidR="00D07FA8" w:rsidRPr="00B02A0B" w:rsidRDefault="00D07FA8" w:rsidP="00610474">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ED15D3" w14:textId="77777777" w:rsidR="00D07FA8" w:rsidRPr="00B02A0B" w:rsidRDefault="00D07FA8" w:rsidP="00610474">
            <w:pPr>
              <w:pStyle w:val="TAL"/>
            </w:pPr>
            <w:r w:rsidRPr="00B02A0B">
              <w:t>The size of the file exceeded the maximum data allowed for one-to-one FD communications.</w:t>
            </w:r>
          </w:p>
        </w:tc>
      </w:tr>
      <w:tr w:rsidR="00D07FA8" w:rsidRPr="00B02A0B" w14:paraId="67784AB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46A40B0" w14:textId="77777777" w:rsidR="00D07FA8" w:rsidRPr="00B02A0B" w:rsidRDefault="00D07FA8" w:rsidP="00610474">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3B40683E" w14:textId="77777777" w:rsidR="00D07FA8" w:rsidRPr="00B02A0B" w:rsidRDefault="00D07FA8" w:rsidP="00610474">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30EBF73A"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to initiate a one-to-one SDS session.</w:t>
            </w:r>
          </w:p>
        </w:tc>
      </w:tr>
      <w:tr w:rsidR="00D07FA8" w:rsidRPr="00B02A0B" w14:paraId="2F7BF88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D6C50B" w14:textId="77777777" w:rsidR="00D07FA8" w:rsidRPr="00B02A0B" w:rsidRDefault="00D07FA8" w:rsidP="00610474">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2651EED2" w14:textId="77777777" w:rsidR="00D07FA8" w:rsidRPr="00B02A0B" w:rsidRDefault="00D07FA8" w:rsidP="00610474">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043AE21"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to initiate a SDS session on the group identity included in the request.</w:t>
            </w:r>
          </w:p>
        </w:tc>
      </w:tr>
      <w:tr w:rsidR="00D07FA8" w:rsidRPr="00B02A0B" w14:paraId="17E5C7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1FA83B9" w14:textId="77777777" w:rsidR="00D07FA8" w:rsidRPr="00B02A0B" w:rsidRDefault="00D07FA8" w:rsidP="00610474">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429C35E3" w14:textId="77777777" w:rsidR="00D07FA8" w:rsidRPr="00B02A0B" w:rsidRDefault="00D07FA8" w:rsidP="00610474">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DCC0B98" w14:textId="77777777" w:rsidR="00D07FA8" w:rsidRPr="00B02A0B" w:rsidRDefault="00D07FA8" w:rsidP="00610474">
            <w:pPr>
              <w:pStyle w:val="TAL"/>
            </w:pPr>
            <w:r w:rsidRPr="00B02A0B">
              <w:t>Conversation ID and Message ID required to identify transmission</w:t>
            </w:r>
            <w:r>
              <w:t>.</w:t>
            </w:r>
          </w:p>
        </w:tc>
      </w:tr>
      <w:tr w:rsidR="00D07FA8" w:rsidRPr="00B02A0B" w14:paraId="7193CC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10EDF2" w14:textId="77777777" w:rsidR="00D07FA8" w:rsidRPr="00B02A0B" w:rsidRDefault="00D07FA8" w:rsidP="00610474">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558542AA" w14:textId="77777777" w:rsidR="00D07FA8" w:rsidRPr="00B02A0B" w:rsidRDefault="00D07FA8" w:rsidP="00610474">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45B6738" w14:textId="77777777" w:rsidR="00D07FA8" w:rsidRPr="00B02A0B" w:rsidRDefault="00D07FA8" w:rsidP="00610474">
            <w:pPr>
              <w:pStyle w:val="TAL"/>
            </w:pPr>
            <w:r w:rsidRPr="00B02A0B">
              <w:t>No transmission identified with given Conversation ID, Message Id and file URL</w:t>
            </w:r>
            <w:r>
              <w:t>.</w:t>
            </w:r>
          </w:p>
        </w:tc>
      </w:tr>
      <w:tr w:rsidR="00D07FA8" w:rsidRPr="00B02A0B" w14:paraId="60C0F3B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E06E59C" w14:textId="77777777" w:rsidR="00D07FA8" w:rsidRPr="00B02A0B" w:rsidRDefault="00D07FA8" w:rsidP="00610474">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79A36D02" w14:textId="77777777" w:rsidR="00D07FA8" w:rsidRPr="00B02A0B" w:rsidRDefault="00D07FA8" w:rsidP="00610474">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D99CFAE"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user is not authorised to initiate a </w:t>
            </w:r>
            <w:r w:rsidRPr="00B02A0B">
              <w:rPr>
                <w:lang w:val="en-US"/>
              </w:rPr>
              <w:t xml:space="preserve">pre-established </w:t>
            </w:r>
            <w:proofErr w:type="spellStart"/>
            <w:r w:rsidRPr="00B02A0B">
              <w:rPr>
                <w:lang w:val="en-US"/>
              </w:rPr>
              <w:t>MCData</w:t>
            </w:r>
            <w:proofErr w:type="spellEnd"/>
            <w:r w:rsidRPr="00B02A0B">
              <w:t xml:space="preserve"> session.</w:t>
            </w:r>
          </w:p>
        </w:tc>
      </w:tr>
      <w:tr w:rsidR="00D07FA8" w:rsidRPr="00B02A0B" w14:paraId="3E12A9D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551B0F4" w14:textId="77777777" w:rsidR="00D07FA8" w:rsidRPr="00B02A0B" w:rsidRDefault="00D07FA8" w:rsidP="00610474">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09FE70D0" w14:textId="77777777" w:rsidR="00D07FA8" w:rsidRPr="00B02A0B" w:rsidRDefault="00D07FA8" w:rsidP="00610474">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013A8BD2" w14:textId="77777777" w:rsidR="00D07FA8" w:rsidRPr="00B02A0B" w:rsidRDefault="00D07FA8" w:rsidP="00610474">
            <w:pPr>
              <w:pStyle w:val="TAL"/>
            </w:pPr>
            <w:r w:rsidRPr="00B02A0B">
              <w:t xml:space="preserve">Pre-established session is not supported by </w:t>
            </w:r>
            <w:proofErr w:type="spellStart"/>
            <w:r w:rsidRPr="00B02A0B">
              <w:t>MCData</w:t>
            </w:r>
            <w:proofErr w:type="spellEnd"/>
            <w:r w:rsidRPr="00B02A0B">
              <w:t xml:space="preserve"> participating function</w:t>
            </w:r>
            <w:r>
              <w:t>.</w:t>
            </w:r>
          </w:p>
        </w:tc>
      </w:tr>
      <w:tr w:rsidR="00D07FA8" w:rsidRPr="00B02A0B" w14:paraId="0357856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D0B746D" w14:textId="77777777" w:rsidR="00D07FA8" w:rsidRPr="00B02A0B" w:rsidRDefault="00D07FA8" w:rsidP="00610474">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B7E698A" w14:textId="77777777" w:rsidR="00D07FA8" w:rsidRPr="00B02A0B" w:rsidRDefault="00D07FA8" w:rsidP="00610474">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6BA3BB5B"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server is unable to determine the targeted user for one-to-one IP Connectivity.</w:t>
            </w:r>
          </w:p>
        </w:tc>
      </w:tr>
      <w:tr w:rsidR="00D07FA8" w:rsidRPr="00B02A0B" w14:paraId="57C74935"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FA47C54" w14:textId="77777777" w:rsidR="00D07FA8" w:rsidRPr="00B02A0B" w:rsidRDefault="00D07FA8" w:rsidP="00610474">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74429527" w14:textId="77777777" w:rsidR="00D07FA8" w:rsidRPr="00B02A0B" w:rsidRDefault="00D07FA8" w:rsidP="00610474">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3960F5ED" w14:textId="77777777" w:rsidR="00D07FA8" w:rsidRPr="00B02A0B" w:rsidRDefault="00D07FA8" w:rsidP="00610474">
            <w:pPr>
              <w:pStyle w:val="TAL"/>
            </w:pPr>
            <w:r w:rsidRPr="00B02A0B">
              <w:t xml:space="preserve">The number of maximum simultaneous service authorizations for the </w:t>
            </w:r>
            <w:proofErr w:type="spellStart"/>
            <w:r w:rsidRPr="00B02A0B">
              <w:t>MCData</w:t>
            </w:r>
            <w:proofErr w:type="spellEnd"/>
            <w:r w:rsidRPr="00B02A0B">
              <w:t xml:space="preserve"> user has been reached.</w:t>
            </w:r>
          </w:p>
        </w:tc>
      </w:tr>
      <w:tr w:rsidR="00D07FA8" w:rsidRPr="00B02A0B" w14:paraId="551767A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350545E" w14:textId="77777777" w:rsidR="00D07FA8" w:rsidRPr="00B02A0B" w:rsidRDefault="00D07FA8" w:rsidP="00610474">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BC15306" w14:textId="77777777" w:rsidR="00D07FA8" w:rsidRPr="00B02A0B" w:rsidRDefault="00D07FA8" w:rsidP="00610474">
            <w:pPr>
              <w:pStyle w:val="TAL"/>
            </w:pPr>
            <w:r w:rsidRPr="00B02A0B">
              <w:t xml:space="preserve">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129ABB7D" w14:textId="77777777" w:rsidR="00D07FA8" w:rsidRPr="00B02A0B" w:rsidRDefault="00D07FA8" w:rsidP="00610474">
            <w:pPr>
              <w:pStyle w:val="TAL"/>
            </w:pPr>
            <w:r w:rsidRPr="00B02A0B">
              <w:t xml:space="preserve">The user is not authorised to initiate one-to-one </w:t>
            </w:r>
            <w:proofErr w:type="spellStart"/>
            <w:r w:rsidRPr="00B02A0B">
              <w:t>MCData</w:t>
            </w:r>
            <w:proofErr w:type="spellEnd"/>
            <w:r w:rsidRPr="00B02A0B">
              <w:t xml:space="preserve"> communication to this targeted user.</w:t>
            </w:r>
          </w:p>
        </w:tc>
      </w:tr>
      <w:tr w:rsidR="00D07FA8" w:rsidRPr="00B02A0B" w14:paraId="52BE87D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DEF4E52" w14:textId="77777777" w:rsidR="00D07FA8" w:rsidRPr="00B02A0B" w:rsidRDefault="00D07FA8" w:rsidP="00610474">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9CA0E4" w14:textId="77777777" w:rsidR="00D07FA8" w:rsidRPr="00B02A0B" w:rsidRDefault="00D07FA8" w:rsidP="00610474">
            <w:pPr>
              <w:pStyle w:val="TAL"/>
            </w:pPr>
            <w:r w:rsidRPr="00B02A0B">
              <w:t xml:space="preserve">one-to-one </w:t>
            </w:r>
            <w:proofErr w:type="spellStart"/>
            <w:r w:rsidRPr="00B02A0B">
              <w:t>MCData</w:t>
            </w:r>
            <w:proofErr w:type="spellEnd"/>
            <w:r w:rsidRPr="00B02A0B">
              <w:t xml:space="preserve">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73D52377" w14:textId="77777777" w:rsidR="00D07FA8" w:rsidRPr="00B02A0B" w:rsidRDefault="00D07FA8" w:rsidP="00610474">
            <w:pPr>
              <w:pStyle w:val="TAL"/>
            </w:pPr>
            <w:r w:rsidRPr="00B02A0B">
              <w:t xml:space="preserve">The user is not authorised to receive one-to-one </w:t>
            </w:r>
            <w:proofErr w:type="spellStart"/>
            <w:r w:rsidRPr="00B02A0B">
              <w:t>MCData</w:t>
            </w:r>
            <w:proofErr w:type="spellEnd"/>
            <w:r w:rsidRPr="00B02A0B">
              <w:t xml:space="preserve"> communication from this originating user.</w:t>
            </w:r>
          </w:p>
        </w:tc>
      </w:tr>
      <w:tr w:rsidR="00D07FA8" w:rsidRPr="00B02A0B" w14:paraId="7810ACF4"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26EF808" w14:textId="77777777" w:rsidR="00D07FA8" w:rsidRPr="00B02A0B" w:rsidRDefault="00D07FA8" w:rsidP="00610474">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262E4770" w14:textId="77777777" w:rsidR="00D07FA8" w:rsidRPr="00B02A0B" w:rsidRDefault="00D07FA8" w:rsidP="00610474">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58776954" w14:textId="03FAD873" w:rsidR="00D07FA8" w:rsidRPr="00B02A0B" w:rsidRDefault="00D07FA8" w:rsidP="00610474">
            <w:pPr>
              <w:pStyle w:val="TAL"/>
            </w:pPr>
            <w:r w:rsidRPr="00B02A0B">
              <w:t xml:space="preserve">The </w:t>
            </w:r>
            <w:proofErr w:type="spellStart"/>
            <w:r w:rsidRPr="00B02A0B">
              <w:t>MCData</w:t>
            </w:r>
            <w:proofErr w:type="spellEnd"/>
            <w:r w:rsidRPr="00B02A0B">
              <w:t xml:space="preserve"> user deferred the call invitation for the file distribution.</w:t>
            </w:r>
          </w:p>
        </w:tc>
      </w:tr>
      <w:tr w:rsidR="00D07FA8" w:rsidRPr="00B02A0B" w14:paraId="4905461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32C80CFE" w14:textId="77777777" w:rsidR="00D07FA8" w:rsidRPr="00B02A0B" w:rsidRDefault="00D07FA8" w:rsidP="00610474">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3FA74BF5" w14:textId="77777777" w:rsidR="00D07FA8" w:rsidRPr="00B02A0B" w:rsidRDefault="00D07FA8" w:rsidP="00610474">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1019CE1F" w14:textId="77777777" w:rsidR="00D07FA8" w:rsidRPr="00B02A0B" w:rsidRDefault="00D07FA8" w:rsidP="00610474">
            <w:pPr>
              <w:pStyle w:val="TAL"/>
            </w:pPr>
            <w:r w:rsidRPr="00B02A0B">
              <w:t xml:space="preserve">The participating </w:t>
            </w:r>
            <w:proofErr w:type="spellStart"/>
            <w:r w:rsidRPr="00B02A0B">
              <w:t>MCData</w:t>
            </w:r>
            <w:proofErr w:type="spellEnd"/>
            <w:r w:rsidRPr="00B02A0B">
              <w:t xml:space="preserve"> function stores the communication for later delivery if the receiving </w:t>
            </w:r>
            <w:proofErr w:type="spellStart"/>
            <w:r w:rsidRPr="00B02A0B">
              <w:t>MCData</w:t>
            </w:r>
            <w:proofErr w:type="spellEnd"/>
            <w:r w:rsidRPr="00B02A0B">
              <w:t xml:space="preserve"> user is not available at the time of data delivery or the network is congested</w:t>
            </w:r>
            <w:r w:rsidRPr="00B02A0B">
              <w:rPr>
                <w:lang w:val="en-US"/>
              </w:rPr>
              <w:t>,</w:t>
            </w:r>
            <w:r w:rsidRPr="00B02A0B">
              <w:t xml:space="preserve"> or the request is deferred by the </w:t>
            </w:r>
            <w:proofErr w:type="spellStart"/>
            <w:r w:rsidRPr="00B02A0B">
              <w:t>MCData</w:t>
            </w:r>
            <w:proofErr w:type="spellEnd"/>
            <w:r w:rsidRPr="00B02A0B">
              <w:t xml:space="preserve"> user. If the communication is for file distribution</w:t>
            </w:r>
            <w:r>
              <w:t>,</w:t>
            </w:r>
            <w:r w:rsidRPr="00B02A0B">
              <w:t xml:space="preserve"> then the file content is also stored.</w:t>
            </w:r>
          </w:p>
        </w:tc>
      </w:tr>
      <w:tr w:rsidR="00D07FA8" w:rsidRPr="00B02A0B" w14:paraId="5583FD20"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6A5FB1FB" w14:textId="77777777" w:rsidR="00D07FA8" w:rsidRPr="00B02A0B" w:rsidRDefault="00D07FA8" w:rsidP="00610474">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743BD627" w14:textId="77777777" w:rsidR="00D07FA8" w:rsidRPr="00B02A0B" w:rsidRDefault="00D07FA8" w:rsidP="00610474">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36938C8E" w14:textId="77777777" w:rsidR="00D07FA8" w:rsidRPr="00B02A0B" w:rsidRDefault="00D07FA8" w:rsidP="00610474">
            <w:pPr>
              <w:pStyle w:val="TAL"/>
            </w:pPr>
            <w:r w:rsidRPr="00B02A0B">
              <w:t xml:space="preserve">The user is not authorised to initiate emergency </w:t>
            </w:r>
            <w:proofErr w:type="spellStart"/>
            <w:r w:rsidRPr="00B02A0B">
              <w:t>MCData</w:t>
            </w:r>
            <w:proofErr w:type="spellEnd"/>
            <w:r w:rsidRPr="00B02A0B">
              <w:t xml:space="preserve"> communication.</w:t>
            </w:r>
          </w:p>
        </w:tc>
      </w:tr>
      <w:tr w:rsidR="00D07FA8" w:rsidRPr="00B02A0B" w14:paraId="4226934A"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439290C9" w14:textId="77777777" w:rsidR="00D07FA8" w:rsidRPr="00B02A0B" w:rsidRDefault="00D07FA8" w:rsidP="00610474">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8C958E4" w14:textId="77777777" w:rsidR="00D07FA8" w:rsidRPr="00B02A0B" w:rsidRDefault="00D07FA8" w:rsidP="00610474">
            <w:pPr>
              <w:pStyle w:val="TAL"/>
              <w:rPr>
                <w:lang w:val="en-IN"/>
              </w:rPr>
            </w:pPr>
            <w:r w:rsidRPr="00B02A0B">
              <w:t xml:space="preserve">user not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w:t>
            </w:r>
          </w:p>
        </w:tc>
        <w:tc>
          <w:tcPr>
            <w:tcW w:w="3782" w:type="dxa"/>
            <w:tcBorders>
              <w:top w:val="single" w:sz="4" w:space="0" w:color="auto"/>
              <w:left w:val="single" w:sz="4" w:space="0" w:color="auto"/>
              <w:bottom w:val="single" w:sz="4" w:space="0" w:color="auto"/>
              <w:right w:val="single" w:sz="4" w:space="0" w:color="auto"/>
            </w:tcBorders>
          </w:tcPr>
          <w:p w14:paraId="0F6415EC" w14:textId="77777777" w:rsidR="00D07FA8" w:rsidRPr="00B02A0B" w:rsidRDefault="00D07FA8" w:rsidP="00610474">
            <w:pPr>
              <w:pStyle w:val="TAL"/>
            </w:pPr>
            <w:r w:rsidRPr="00B02A0B">
              <w:t>The function is not allowed to this user.</w:t>
            </w:r>
          </w:p>
          <w:p w14:paraId="0DA9B237" w14:textId="77777777" w:rsidR="00D07FA8" w:rsidRPr="00B02A0B" w:rsidRDefault="00D07FA8" w:rsidP="00610474">
            <w:pPr>
              <w:pStyle w:val="TAL"/>
            </w:pPr>
          </w:p>
        </w:tc>
      </w:tr>
      <w:tr w:rsidR="00D07FA8" w:rsidRPr="00B02A0B" w14:paraId="790998FE"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5CED5745" w14:textId="77777777" w:rsidR="00D07FA8" w:rsidRPr="00B02A0B" w:rsidRDefault="00D07FA8" w:rsidP="00610474">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1839E6A8" w14:textId="77777777" w:rsidR="00D07FA8" w:rsidRPr="00B02A0B" w:rsidRDefault="00D07FA8" w:rsidP="00610474">
            <w:pPr>
              <w:pStyle w:val="TAL"/>
              <w:rPr>
                <w:lang w:val="en-IN"/>
              </w:rPr>
            </w:pPr>
            <w:r w:rsidRPr="00B02A0B">
              <w:t xml:space="preserve">unable to determine target user or group for enabling or disabling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w:t>
            </w:r>
          </w:p>
        </w:tc>
        <w:tc>
          <w:tcPr>
            <w:tcW w:w="3782" w:type="dxa"/>
            <w:tcBorders>
              <w:top w:val="single" w:sz="4" w:space="0" w:color="auto"/>
              <w:left w:val="single" w:sz="4" w:space="0" w:color="auto"/>
              <w:bottom w:val="single" w:sz="4" w:space="0" w:color="auto"/>
              <w:right w:val="single" w:sz="4" w:space="0" w:color="auto"/>
            </w:tcBorders>
          </w:tcPr>
          <w:p w14:paraId="005286CA" w14:textId="77777777" w:rsidR="00D07FA8" w:rsidRPr="00B02A0B" w:rsidRDefault="00D07FA8" w:rsidP="00610474">
            <w:pPr>
              <w:pStyle w:val="TAL"/>
            </w:pPr>
            <w:r w:rsidRPr="00B02A0B">
              <w:t xml:space="preserve">The </w:t>
            </w:r>
            <w:proofErr w:type="spellStart"/>
            <w:r w:rsidRPr="00B02A0B">
              <w:t>MCData</w:t>
            </w:r>
            <w:proofErr w:type="spellEnd"/>
            <w:r w:rsidRPr="00B02A0B">
              <w:t xml:space="preserve"> server is unable to determine the targeted user or group for enabling or disabling the storage of </w:t>
            </w:r>
            <w:proofErr w:type="spellStart"/>
            <w:r w:rsidRPr="00B02A0B">
              <w:t>MCData</w:t>
            </w:r>
            <w:proofErr w:type="spellEnd"/>
            <w:r w:rsidRPr="00B02A0B">
              <w:t xml:space="preserve"> communications</w:t>
            </w:r>
            <w:r>
              <w:t>.</w:t>
            </w:r>
          </w:p>
        </w:tc>
      </w:tr>
      <w:tr w:rsidR="00D07FA8" w:rsidRPr="00B02A0B" w14:paraId="15B24C50" w14:textId="77777777" w:rsidTr="00610474">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03F4F86" w14:textId="77777777" w:rsidR="00D07FA8" w:rsidRPr="00B02A0B" w:rsidRDefault="00D07FA8" w:rsidP="00610474">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17DA844D" w14:textId="77777777" w:rsidR="00D07FA8" w:rsidRPr="00B02A0B" w:rsidRDefault="00D07FA8" w:rsidP="00610474">
            <w:pPr>
              <w:pStyle w:val="TAL"/>
            </w:pPr>
            <w:r w:rsidRPr="00B02A0B">
              <w:t xml:space="preserve">user not authorised to initiate </w:t>
            </w:r>
            <w:r>
              <w:t>imminent peril</w:t>
            </w:r>
            <w:r w:rsidRPr="00B02A0B">
              <w:t xml:space="preserve"> communication</w:t>
            </w:r>
          </w:p>
        </w:tc>
        <w:tc>
          <w:tcPr>
            <w:tcW w:w="3782" w:type="dxa"/>
            <w:gridSpan w:val="3"/>
            <w:tcBorders>
              <w:top w:val="single" w:sz="4" w:space="0" w:color="auto"/>
              <w:left w:val="single" w:sz="4" w:space="0" w:color="auto"/>
              <w:bottom w:val="single" w:sz="4" w:space="0" w:color="auto"/>
              <w:right w:val="single" w:sz="4" w:space="0" w:color="auto"/>
            </w:tcBorders>
          </w:tcPr>
          <w:p w14:paraId="35122F6E" w14:textId="77777777" w:rsidR="00D07FA8" w:rsidRPr="00B02A0B" w:rsidRDefault="00D07FA8" w:rsidP="00610474">
            <w:pPr>
              <w:pStyle w:val="TAL"/>
            </w:pPr>
            <w:r w:rsidRPr="00B02A0B">
              <w:t xml:space="preserve">The user is not authorised to initiate </w:t>
            </w:r>
            <w:r>
              <w:t>imminent peril</w:t>
            </w:r>
            <w:r w:rsidRPr="00B02A0B">
              <w:t xml:space="preserve"> </w:t>
            </w:r>
            <w:proofErr w:type="spellStart"/>
            <w:r w:rsidRPr="00B02A0B">
              <w:t>MCData</w:t>
            </w:r>
            <w:proofErr w:type="spellEnd"/>
            <w:r w:rsidRPr="00B02A0B">
              <w:t xml:space="preserve"> communication.</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31378243"/>
      <w:r w:rsidRPr="00B02A0B">
        <w:rPr>
          <w:rFonts w:eastAsia="SimSun"/>
        </w:rPr>
        <w:t>4.10</w:t>
      </w:r>
      <w:r w:rsidRPr="00B02A0B">
        <w:rPr>
          <w:rFonts w:eastAsia="SimSun"/>
        </w:rPr>
        <w:tab/>
      </w:r>
      <w:proofErr w:type="spellStart"/>
      <w:r w:rsidRPr="00B02A0B">
        <w:rPr>
          <w:rFonts w:eastAsia="SimSun"/>
        </w:rPr>
        <w:t>MCData</w:t>
      </w:r>
      <w:proofErr w:type="spellEnd"/>
      <w:r w:rsidRPr="00B02A0B">
        <w:rPr>
          <w:rFonts w:eastAsia="SimSun"/>
        </w:rPr>
        <w:t xml:space="preserve">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proofErr w:type="spellStart"/>
      <w:r w:rsidRPr="00B02A0B">
        <w:t>MCData</w:t>
      </w:r>
      <w:proofErr w:type="spellEnd"/>
      <w:r w:rsidRPr="00B02A0B">
        <w:t xml:space="preserve">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 xml:space="preserve">While the </w:t>
      </w:r>
      <w:proofErr w:type="spellStart"/>
      <w:r w:rsidRPr="00B02A0B">
        <w:t>MCData</w:t>
      </w:r>
      <w:proofErr w:type="spellEnd"/>
      <w:r w:rsidRPr="00B02A0B">
        <w:t xml:space="preserve"> emergency state is set on the client, all communications originated by the client will be </w:t>
      </w:r>
      <w:proofErr w:type="spellStart"/>
      <w:r w:rsidRPr="00B02A0B">
        <w:t>MCData</w:t>
      </w:r>
      <w:proofErr w:type="spellEnd"/>
      <w:r w:rsidRPr="00B02A0B">
        <w:t xml:space="preserve"> emergency communications, assuming the </w:t>
      </w:r>
      <w:proofErr w:type="spellStart"/>
      <w:r w:rsidRPr="00B02A0B">
        <w:t>MCData</w:t>
      </w:r>
      <w:proofErr w:type="spellEnd"/>
      <w:r w:rsidRPr="00B02A0B">
        <w:t xml:space="preserve"> user is authorised for </w:t>
      </w:r>
      <w:proofErr w:type="spellStart"/>
      <w:r w:rsidRPr="00B02A0B">
        <w:t>MCData</w:t>
      </w:r>
      <w:proofErr w:type="spellEnd"/>
      <w:r w:rsidRPr="00B02A0B">
        <w:t xml:space="preserve">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 xml:space="preserve">indicates whether or not there is an MCData emergency group communication ongoing on the </w:t>
      </w:r>
      <w:r w:rsidRPr="00B02A0B">
        <w:rPr>
          <w:noProof/>
        </w:rPr>
        <w:lastRenderedPageBreak/>
        <w:t>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31378244"/>
      <w:r w:rsidRPr="00B02A0B">
        <w:rPr>
          <w:rFonts w:eastAsia="SimSun"/>
        </w:rPr>
        <w:t>4.11</w:t>
      </w:r>
      <w:r w:rsidRPr="00B02A0B">
        <w:rPr>
          <w:rFonts w:eastAsia="SimSun"/>
        </w:rPr>
        <w:tab/>
      </w:r>
      <w:proofErr w:type="spellStart"/>
      <w:r w:rsidRPr="00B02A0B">
        <w:rPr>
          <w:rFonts w:eastAsia="SimSun"/>
        </w:rPr>
        <w:t>MCData</w:t>
      </w:r>
      <w:proofErr w:type="spellEnd"/>
      <w:r w:rsidRPr="00B02A0B">
        <w:rPr>
          <w:rFonts w:eastAsia="SimSun"/>
        </w:rPr>
        <w:t xml:space="preserve"> imminent peril group communications</w:t>
      </w:r>
      <w:bookmarkEnd w:id="238"/>
      <w:bookmarkEnd w:id="244"/>
    </w:p>
    <w:p w14:paraId="3D9FBAEC" w14:textId="77777777" w:rsidR="005C310B" w:rsidRPr="00B02A0B" w:rsidRDefault="005C310B" w:rsidP="005C310B">
      <w:proofErr w:type="spellStart"/>
      <w:r w:rsidRPr="00B02A0B">
        <w:t>MCData</w:t>
      </w:r>
      <w:proofErr w:type="spellEnd"/>
      <w:r w:rsidRPr="00B02A0B">
        <w:t xml:space="preserve"> imminent peril group communications as defined by 3GPP TS 23.282 [2] are supported by the procedures in this specification. The following </w:t>
      </w:r>
      <w:proofErr w:type="spellStart"/>
      <w:r w:rsidRPr="00B02A0B">
        <w:t>MCData</w:t>
      </w:r>
      <w:proofErr w:type="spellEnd"/>
      <w:r w:rsidRPr="00B02A0B">
        <w:t xml:space="preserve">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 xml:space="preserve">for MBMS bearers this is achieved by having the participating </w:t>
      </w:r>
      <w:proofErr w:type="spellStart"/>
      <w:r w:rsidRPr="00B02A0B">
        <w:rPr>
          <w:lang w:val="en-US"/>
        </w:rPr>
        <w:t>MCData</w:t>
      </w:r>
      <w:proofErr w:type="spellEnd"/>
      <w:r w:rsidRPr="00B02A0B">
        <w:rPr>
          <w:lang w:val="en-US"/>
        </w:rPr>
        <w:t xml:space="preserve">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 xml:space="preserve">An </w:t>
      </w:r>
      <w:proofErr w:type="spellStart"/>
      <w:r w:rsidRPr="007D34FE">
        <w:t>MCData</w:t>
      </w:r>
      <w:proofErr w:type="spellEnd"/>
      <w:r w:rsidRPr="007D34FE">
        <w:t xml:space="preserve"> imminent peril group communication or an </w:t>
      </w:r>
      <w:proofErr w:type="spellStart"/>
      <w:r w:rsidRPr="007D34FE">
        <w:t>MCData</w:t>
      </w:r>
      <w:proofErr w:type="spellEnd"/>
      <w:r w:rsidRPr="007D34FE">
        <w:t xml:space="preserve"> emergency group communication (i.e., their respective "in-progress" states) can be downgraded to a normal </w:t>
      </w:r>
      <w:proofErr w:type="spellStart"/>
      <w:r w:rsidRPr="007D34FE">
        <w:t>MCData</w:t>
      </w:r>
      <w:proofErr w:type="spellEnd"/>
      <w:r w:rsidRPr="007D34FE">
        <w:t xml:space="preserve"> group communication, but it is not possible to directly downgrade an </w:t>
      </w:r>
      <w:proofErr w:type="spellStart"/>
      <w:r w:rsidRPr="007D34FE">
        <w:t>MCData</w:t>
      </w:r>
      <w:proofErr w:type="spellEnd"/>
      <w:r w:rsidRPr="007D34FE">
        <w:t xml:space="preserve"> emergency group communication to an </w:t>
      </w:r>
      <w:proofErr w:type="spellStart"/>
      <w:r w:rsidRPr="007D34FE">
        <w:t>MCData</w:t>
      </w:r>
      <w:proofErr w:type="spellEnd"/>
      <w:r w:rsidRPr="007D34FE">
        <w:t xml:space="preserve">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lastRenderedPageBreak/>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31378245"/>
      <w:r w:rsidRPr="00B02A0B">
        <w:rPr>
          <w:rFonts w:eastAsia="SimSun"/>
        </w:rPr>
        <w:t>4.12</w:t>
      </w:r>
      <w:r w:rsidRPr="00B02A0B">
        <w:rPr>
          <w:rFonts w:eastAsia="SimSun"/>
        </w:rPr>
        <w:tab/>
      </w:r>
      <w:proofErr w:type="spellStart"/>
      <w:r w:rsidRPr="00B02A0B">
        <w:rPr>
          <w:rFonts w:eastAsia="SimSun"/>
        </w:rPr>
        <w:t>MCData</w:t>
      </w:r>
      <w:proofErr w:type="spellEnd"/>
      <w:r w:rsidRPr="00B02A0B">
        <w:rPr>
          <w:rFonts w:eastAsia="SimSun"/>
        </w:rPr>
        <w:t xml:space="preserve"> emergency private communications</w:t>
      </w:r>
      <w:bookmarkEnd w:id="245"/>
      <w:bookmarkEnd w:id="246"/>
    </w:p>
    <w:p w14:paraId="51206E99" w14:textId="77777777" w:rsidR="005C310B" w:rsidRPr="00B02A0B" w:rsidRDefault="005C310B" w:rsidP="005C310B">
      <w:proofErr w:type="spellStart"/>
      <w:r w:rsidRPr="00B02A0B">
        <w:t>MCData</w:t>
      </w:r>
      <w:proofErr w:type="spellEnd"/>
      <w:r w:rsidRPr="00B02A0B">
        <w:t xml:space="preserve"> emergency private communications refer to emergency one</w:t>
      </w:r>
      <w:r w:rsidRPr="00B02A0B">
        <w:noBreakHyphen/>
        <w:t>to</w:t>
      </w:r>
      <w:r w:rsidRPr="00B02A0B">
        <w:noBreakHyphen/>
        <w:t xml:space="preserve">one communications. The following </w:t>
      </w:r>
      <w:proofErr w:type="spellStart"/>
      <w:r w:rsidRPr="00B02A0B">
        <w:t>MCData</w:t>
      </w:r>
      <w:proofErr w:type="spellEnd"/>
      <w:r w:rsidRPr="00B02A0B">
        <w:t xml:space="preserve">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 xml:space="preserve">indicates whether or not there is an </w:t>
      </w:r>
      <w:proofErr w:type="spellStart"/>
      <w:r w:rsidRPr="00B02A0B">
        <w:t>MCData</w:t>
      </w:r>
      <w:proofErr w:type="spellEnd"/>
      <w:r w:rsidRPr="00B02A0B">
        <w:t xml:space="preserve"> emergency private communication in-progress for the two participants. This state is managed by the controlling </w:t>
      </w:r>
      <w:proofErr w:type="spellStart"/>
      <w:r w:rsidRPr="00B02A0B">
        <w:lastRenderedPageBreak/>
        <w:t>MCData</w:t>
      </w:r>
      <w:proofErr w:type="spellEnd"/>
      <w:r w:rsidRPr="00B02A0B">
        <w:t xml:space="preserve"> function. All private communications originated between these two participants when in an in-progress emergency private communication state are </w:t>
      </w:r>
      <w:proofErr w:type="spellStart"/>
      <w:r w:rsidRPr="00B02A0B">
        <w:t>MCData</w:t>
      </w:r>
      <w:proofErr w:type="spellEnd"/>
      <w:r w:rsidRPr="00B02A0B">
        <w:t xml:space="preserve"> emergency private communications until this state is cancelled, whether or not the originator is in an </w:t>
      </w:r>
      <w:proofErr w:type="spellStart"/>
      <w:r w:rsidRPr="00B02A0B">
        <w:t>MCData</w:t>
      </w:r>
      <w:proofErr w:type="spellEnd"/>
      <w:r w:rsidRPr="00B02A0B">
        <w:t xml:space="preserve">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w:t>
      </w:r>
      <w:proofErr w:type="spellStart"/>
      <w:r w:rsidRPr="00B02A0B">
        <w:t>MCData</w:t>
      </w:r>
      <w:proofErr w:type="spellEnd"/>
      <w:r w:rsidRPr="00B02A0B">
        <w:t xml:space="preserve"> client which tracks the in-progress emergency private communication state of the private communication managed by the controlling </w:t>
      </w:r>
      <w:proofErr w:type="spellStart"/>
      <w:r w:rsidRPr="00B02A0B">
        <w:t>MCData</w:t>
      </w:r>
      <w:proofErr w:type="spellEnd"/>
      <w:r w:rsidRPr="00B02A0B">
        <w:t xml:space="preserve"> function. Ideally, the </w:t>
      </w:r>
      <w:proofErr w:type="spellStart"/>
      <w:r w:rsidRPr="00B02A0B">
        <w:t>MCData</w:t>
      </w:r>
      <w:proofErr w:type="spellEnd"/>
      <w:r w:rsidRPr="00B02A0B">
        <w:t xml:space="preserve"> client would not need to track the in-progress emergency private priority state, but doing so enables the </w:t>
      </w:r>
      <w:proofErr w:type="spellStart"/>
      <w:r w:rsidRPr="00B02A0B">
        <w:t>MCData</w:t>
      </w:r>
      <w:proofErr w:type="spellEnd"/>
      <w:r w:rsidRPr="00B02A0B">
        <w:t xml:space="preserve"> client to request </w:t>
      </w:r>
      <w:proofErr w:type="spellStart"/>
      <w:r w:rsidRPr="00B02A0B">
        <w:t>MCData</w:t>
      </w:r>
      <w:proofErr w:type="spellEnd"/>
      <w:r w:rsidRPr="00B02A0B">
        <w:t xml:space="preserve"> emergency-level priority earlier than otherwise possible. For example, if the </w:t>
      </w:r>
      <w:proofErr w:type="spellStart"/>
      <w:r w:rsidRPr="00B02A0B">
        <w:t>MCData</w:t>
      </w:r>
      <w:proofErr w:type="spellEnd"/>
      <w:r w:rsidRPr="00B02A0B">
        <w:t xml:space="preserve"> user wishes to join an </w:t>
      </w:r>
      <w:proofErr w:type="spellStart"/>
      <w:r w:rsidRPr="00B02A0B">
        <w:t>MCData</w:t>
      </w:r>
      <w:proofErr w:type="spellEnd"/>
      <w:r w:rsidRPr="00B02A0B">
        <w:t xml:space="preserve"> emergency private communication and is not in the </w:t>
      </w:r>
      <w:proofErr w:type="spellStart"/>
      <w:r w:rsidRPr="00B02A0B">
        <w:t>MCData</w:t>
      </w:r>
      <w:proofErr w:type="spellEnd"/>
      <w:r w:rsidRPr="00B02A0B">
        <w:t xml:space="preserve"> emergency state, the </w:t>
      </w:r>
      <w:proofErr w:type="spellStart"/>
      <w:r w:rsidRPr="00B02A0B">
        <w:t>MCData</w:t>
      </w:r>
      <w:proofErr w:type="spellEnd"/>
      <w:r w:rsidRPr="00B02A0B">
        <w:t xml:space="preserve">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31378246"/>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31378247"/>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 xml:space="preserve">This clause associates the functional entities with the </w:t>
      </w:r>
      <w:proofErr w:type="spellStart"/>
      <w:r w:rsidRPr="00B02A0B">
        <w:t>MCData</w:t>
      </w:r>
      <w:proofErr w:type="spellEnd"/>
      <w:r w:rsidRPr="00B02A0B">
        <w:t xml:space="preserve">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31378248"/>
      <w:r w:rsidRPr="00B02A0B">
        <w:t>5.2</w:t>
      </w:r>
      <w:r w:rsidRPr="00B02A0B">
        <w:tab/>
      </w:r>
      <w:proofErr w:type="spellStart"/>
      <w:r w:rsidRPr="00B02A0B">
        <w:t>MCData</w:t>
      </w:r>
      <w:proofErr w:type="spellEnd"/>
      <w:r w:rsidRPr="00B02A0B">
        <w:t xml:space="preserve">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 xml:space="preserve">To be compliant with the procedures in the present document, an </w:t>
      </w:r>
      <w:proofErr w:type="spellStart"/>
      <w:r w:rsidRPr="00B02A0B">
        <w:t>MCData</w:t>
      </w:r>
      <w:proofErr w:type="spellEnd"/>
      <w:r w:rsidRPr="00B02A0B">
        <w:t xml:space="preserve"> client shall:</w:t>
      </w:r>
    </w:p>
    <w:p w14:paraId="78F7ACAA" w14:textId="77777777" w:rsidR="005C310B" w:rsidRPr="00B02A0B" w:rsidRDefault="005C310B" w:rsidP="005C310B">
      <w:pPr>
        <w:pStyle w:val="B1"/>
      </w:pPr>
      <w:r w:rsidRPr="00B02A0B">
        <w:t>-</w:t>
      </w:r>
      <w:r w:rsidRPr="00B02A0B">
        <w:tab/>
        <w:t xml:space="preserve">act as the user agent for all </w:t>
      </w:r>
      <w:proofErr w:type="spellStart"/>
      <w:r w:rsidRPr="00B02A0B">
        <w:t>MCData</w:t>
      </w:r>
      <w:proofErr w:type="spellEnd"/>
      <w:r w:rsidRPr="00B02A0B">
        <w:t xml:space="preserve"> application transactions (e.g. initiation of a group standalone SDS message); and</w:t>
      </w:r>
    </w:p>
    <w:p w14:paraId="50A7F9C8" w14:textId="77777777" w:rsidR="005C310B" w:rsidRPr="00B02A0B" w:rsidRDefault="005C310B" w:rsidP="005C310B">
      <w:pPr>
        <w:pStyle w:val="B1"/>
      </w:pPr>
      <w:r w:rsidRPr="00B02A0B">
        <w:t>-</w:t>
      </w:r>
      <w:r w:rsidRPr="00B02A0B">
        <w:tab/>
        <w:t xml:space="preserve">support handling of the </w:t>
      </w:r>
      <w:proofErr w:type="spellStart"/>
      <w:r w:rsidRPr="00B02A0B">
        <w:t>MCData</w:t>
      </w:r>
      <w:proofErr w:type="spellEnd"/>
      <w:r w:rsidRPr="00B02A0B">
        <w:t xml:space="preserve"> client ID as described in clause 4.8.</w:t>
      </w:r>
    </w:p>
    <w:p w14:paraId="57264998" w14:textId="77777777" w:rsidR="005C310B" w:rsidRPr="00B02A0B" w:rsidRDefault="005C310B" w:rsidP="005C310B">
      <w:r w:rsidRPr="00B02A0B">
        <w:t xml:space="preserve">To be compliant with the on-network procedures in the present document, an </w:t>
      </w:r>
      <w:proofErr w:type="spellStart"/>
      <w:r w:rsidRPr="00B02A0B">
        <w:t>MCData</w:t>
      </w:r>
      <w:proofErr w:type="spellEnd"/>
      <w:r w:rsidRPr="00B02A0B">
        <w:t xml:space="preserve"> client shall:</w:t>
      </w:r>
    </w:p>
    <w:p w14:paraId="72E2212F" w14:textId="77777777" w:rsidR="005C310B" w:rsidRPr="00B02A0B" w:rsidRDefault="005C310B" w:rsidP="005C310B">
      <w:pPr>
        <w:pStyle w:val="B1"/>
      </w:pPr>
      <w:r w:rsidRPr="00B02A0B">
        <w:t>-</w:t>
      </w:r>
      <w:r w:rsidRPr="00B02A0B">
        <w:tab/>
        <w:t xml:space="preserve">support the </w:t>
      </w:r>
      <w:proofErr w:type="spellStart"/>
      <w:r w:rsidRPr="00B02A0B">
        <w:t>MCData</w:t>
      </w:r>
      <w:proofErr w:type="spellEnd"/>
      <w:r w:rsidRPr="00B02A0B">
        <w:t xml:space="preserve">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 xml:space="preserve">support the on-network </w:t>
      </w:r>
      <w:proofErr w:type="spellStart"/>
      <w:r w:rsidRPr="00B02A0B">
        <w:t>MCData</w:t>
      </w:r>
      <w:proofErr w:type="spellEnd"/>
      <w:r w:rsidRPr="00B02A0B">
        <w:t xml:space="preserve">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 xml:space="preserve">for file distribution (FD) functionality implement the </w:t>
      </w:r>
      <w:proofErr w:type="spellStart"/>
      <w:r w:rsidRPr="00B02A0B">
        <w:t>MCData</w:t>
      </w:r>
      <w:proofErr w:type="spellEnd"/>
      <w:r w:rsidRPr="00B02A0B">
        <w:t xml:space="preserve"> client procedures specified in:</w:t>
      </w:r>
    </w:p>
    <w:p w14:paraId="0C758860" w14:textId="77777777" w:rsidR="005C310B" w:rsidRPr="00B02A0B" w:rsidRDefault="005C310B" w:rsidP="005C310B">
      <w:pPr>
        <w:pStyle w:val="B2"/>
      </w:pPr>
      <w:r w:rsidRPr="00B02A0B">
        <w:lastRenderedPageBreak/>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 xml:space="preserve">for transmission and reception control functionality implement the </w:t>
      </w:r>
      <w:proofErr w:type="spellStart"/>
      <w:r w:rsidRPr="00B02A0B">
        <w:t>MCData</w:t>
      </w:r>
      <w:proofErr w:type="spellEnd"/>
      <w:r w:rsidRPr="00B02A0B">
        <w:t xml:space="preserve"> client procedures specified in clause 11;</w:t>
      </w:r>
    </w:p>
    <w:p w14:paraId="451DE595" w14:textId="5F55514F" w:rsidR="005C310B" w:rsidRPr="00B02A0B" w:rsidRDefault="005C310B" w:rsidP="005C310B">
      <w:pPr>
        <w:pStyle w:val="B1"/>
      </w:pPr>
      <w:r w:rsidRPr="00B02A0B">
        <w:t>-</w:t>
      </w:r>
      <w:r w:rsidRPr="00B02A0B">
        <w:tab/>
        <w:t xml:space="preserve">for disposition notification functionality implement the </w:t>
      </w:r>
      <w:proofErr w:type="spellStart"/>
      <w:r w:rsidRPr="00B02A0B">
        <w:t>MCData</w:t>
      </w:r>
      <w:proofErr w:type="spellEnd"/>
      <w:r w:rsidRPr="00B02A0B">
        <w:t xml:space="preserve"> client procedures specified in clause 12.2;</w:t>
      </w:r>
    </w:p>
    <w:p w14:paraId="26FD6BDC" w14:textId="77777777" w:rsidR="005C310B" w:rsidRPr="00B02A0B" w:rsidRDefault="005C310B" w:rsidP="005C310B">
      <w:pPr>
        <w:pStyle w:val="B1"/>
      </w:pPr>
      <w:r w:rsidRPr="00B02A0B">
        <w:t>-</w:t>
      </w:r>
      <w:r w:rsidRPr="00B02A0B">
        <w:tab/>
        <w:t xml:space="preserve">for communication release functionality implement the </w:t>
      </w:r>
      <w:proofErr w:type="spellStart"/>
      <w:r w:rsidRPr="00B02A0B">
        <w:t>MCData</w:t>
      </w:r>
      <w:proofErr w:type="spellEnd"/>
      <w:r w:rsidRPr="00B02A0B">
        <w:t xml:space="preserve">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 xml:space="preserve">To be compliant with the off-network procedures in the present document, an </w:t>
      </w:r>
      <w:proofErr w:type="spellStart"/>
      <w:r w:rsidRPr="00B02A0B">
        <w:t>MCData</w:t>
      </w:r>
      <w:proofErr w:type="spellEnd"/>
      <w:r w:rsidRPr="00B02A0B">
        <w:t xml:space="preserve">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 xml:space="preserve">support the off-network MONP </w:t>
      </w:r>
      <w:proofErr w:type="spellStart"/>
      <w:r w:rsidRPr="00B02A0B">
        <w:t>MCData</w:t>
      </w:r>
      <w:proofErr w:type="spellEnd"/>
      <w:r w:rsidRPr="00B02A0B">
        <w:t xml:space="preserve"> message formats specified in clause 15;</w:t>
      </w:r>
    </w:p>
    <w:p w14:paraId="30EFF482" w14:textId="77777777" w:rsidR="005C310B" w:rsidRPr="00B02A0B" w:rsidRDefault="005C310B" w:rsidP="005C310B">
      <w:pPr>
        <w:pStyle w:val="B1"/>
      </w:pPr>
      <w:r w:rsidRPr="00B02A0B">
        <w:t>-</w:t>
      </w:r>
      <w:r w:rsidRPr="00B02A0B">
        <w:tab/>
        <w:t xml:space="preserve">implement the procedures for </w:t>
      </w:r>
      <w:proofErr w:type="spellStart"/>
      <w:r w:rsidRPr="00B02A0B">
        <w:t>ProSe</w:t>
      </w:r>
      <w:proofErr w:type="spellEnd"/>
      <w:r w:rsidRPr="00B02A0B">
        <w:t xml:space="preserve"> direct discovery for public safety use as specified in 3GPP TS 24.334 [25];</w:t>
      </w:r>
    </w:p>
    <w:p w14:paraId="0083E92F" w14:textId="77777777" w:rsidR="005C310B" w:rsidRPr="00B02A0B" w:rsidRDefault="005C310B" w:rsidP="005C310B">
      <w:pPr>
        <w:pStyle w:val="B1"/>
      </w:pPr>
      <w:r w:rsidRPr="00B02A0B">
        <w:t>-</w:t>
      </w:r>
      <w:r w:rsidRPr="00B02A0B">
        <w:tab/>
        <w:t xml:space="preserve">implement the procedures for one-to-one </w:t>
      </w:r>
      <w:proofErr w:type="spellStart"/>
      <w:r w:rsidRPr="00B02A0B">
        <w:t>ProSe</w:t>
      </w:r>
      <w:proofErr w:type="spellEnd"/>
      <w:r w:rsidRPr="00B02A0B">
        <w:t xml:space="preserve"> direct communication for Public Safety use as specified in 3GPP TS 24.334 [25]; and</w:t>
      </w:r>
    </w:p>
    <w:p w14:paraId="5F956E43" w14:textId="77777777" w:rsidR="005C310B" w:rsidRPr="00B02A0B" w:rsidRDefault="005C310B" w:rsidP="005C310B">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client procedures specified in clause 9.3.</w:t>
      </w:r>
    </w:p>
    <w:p w14:paraId="02B3F768" w14:textId="77777777" w:rsidR="005C310B" w:rsidRPr="00B02A0B" w:rsidRDefault="005C310B" w:rsidP="005C310B">
      <w:r w:rsidRPr="00B02A0B">
        <w:t xml:space="preserve">To be compliant with the on-network and off-network procedures in the present document requiring end-to-end security key distribution, an </w:t>
      </w:r>
      <w:proofErr w:type="spellStart"/>
      <w:r w:rsidRPr="00B02A0B">
        <w:t>MCData</w:t>
      </w:r>
      <w:proofErr w:type="spellEnd"/>
      <w:r w:rsidRPr="00B02A0B">
        <w:t xml:space="preserve"> client shall support the procedures specified in 3GPP TS 33.180 [26].</w:t>
      </w:r>
    </w:p>
    <w:p w14:paraId="4D270169" w14:textId="77777777" w:rsidR="005C310B" w:rsidRPr="00B02A0B" w:rsidRDefault="005C310B" w:rsidP="005C310B">
      <w:r w:rsidRPr="00B02A0B">
        <w:t xml:space="preserve">To be compliant with the procedures for confidentiality protection of XML elements in the present document, the </w:t>
      </w:r>
      <w:proofErr w:type="spellStart"/>
      <w:r w:rsidRPr="00B02A0B">
        <w:t>MCData</w:t>
      </w:r>
      <w:proofErr w:type="spellEnd"/>
      <w:r w:rsidRPr="00B02A0B">
        <w:t xml:space="preserve"> client shall implement the procedures specified in clause 6.5.2.</w:t>
      </w:r>
    </w:p>
    <w:p w14:paraId="6C6DEE90" w14:textId="77777777" w:rsidR="005C310B" w:rsidRPr="00B02A0B" w:rsidRDefault="005C310B" w:rsidP="005C310B">
      <w:r w:rsidRPr="00B02A0B">
        <w:t xml:space="preserve">To be compliant with the procedures for integrity protection of XML MIME bodies in the present document, the </w:t>
      </w:r>
      <w:proofErr w:type="spellStart"/>
      <w:r w:rsidRPr="00B02A0B">
        <w:t>MCData</w:t>
      </w:r>
      <w:proofErr w:type="spellEnd"/>
      <w:r w:rsidRPr="00B02A0B">
        <w:t xml:space="preserve">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31378249"/>
      <w:r w:rsidRPr="00B02A0B">
        <w:t>5.3</w:t>
      </w:r>
      <w:r w:rsidRPr="00B02A0B">
        <w:tab/>
      </w:r>
      <w:proofErr w:type="spellStart"/>
      <w:r w:rsidRPr="00B02A0B">
        <w:t>MCData</w:t>
      </w:r>
      <w:proofErr w:type="spellEnd"/>
      <w:r w:rsidRPr="00B02A0B">
        <w:t xml:space="preserve">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31378250"/>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 xml:space="preserve">An </w:t>
      </w:r>
      <w:proofErr w:type="spellStart"/>
      <w:r w:rsidRPr="00B02A0B">
        <w:t>MCData</w:t>
      </w:r>
      <w:proofErr w:type="spellEnd"/>
      <w:r w:rsidRPr="00B02A0B">
        <w:t xml:space="preserve"> server can perform the controlling role for short data service and file distribution as defined in 3GPP TS 23.282 [2].</w:t>
      </w:r>
    </w:p>
    <w:p w14:paraId="2A5A71D8" w14:textId="77777777" w:rsidR="005C310B" w:rsidRPr="00B02A0B" w:rsidRDefault="005C310B" w:rsidP="005C310B">
      <w:r w:rsidRPr="00B02A0B">
        <w:t xml:space="preserve">An </w:t>
      </w:r>
      <w:proofErr w:type="spellStart"/>
      <w:r w:rsidRPr="00B02A0B">
        <w:t>MCData</w:t>
      </w:r>
      <w:proofErr w:type="spellEnd"/>
      <w:r w:rsidRPr="00B02A0B">
        <w:t xml:space="preserve"> server can perform the participating role for short data service and file distribution as defined in 3GPP TS 23.282 [2].</w:t>
      </w:r>
    </w:p>
    <w:p w14:paraId="6ACE3353" w14:textId="77777777" w:rsidR="005C310B" w:rsidRPr="00B02A0B" w:rsidRDefault="005C310B" w:rsidP="005C310B">
      <w:r w:rsidRPr="00B02A0B">
        <w:t xml:space="preserve">An </w:t>
      </w:r>
      <w:proofErr w:type="spellStart"/>
      <w:r w:rsidRPr="00B02A0B">
        <w:t>MCData</w:t>
      </w:r>
      <w:proofErr w:type="spellEnd"/>
      <w:r w:rsidRPr="00B02A0B">
        <w:t xml:space="preserve"> server performing the participating role can serve an originating </w:t>
      </w:r>
      <w:proofErr w:type="spellStart"/>
      <w:r w:rsidRPr="00B02A0B">
        <w:t>MCData</w:t>
      </w:r>
      <w:proofErr w:type="spellEnd"/>
      <w:r w:rsidRPr="00B02A0B">
        <w:t xml:space="preserve"> user.</w:t>
      </w:r>
    </w:p>
    <w:p w14:paraId="0393D86A" w14:textId="77777777" w:rsidR="005C310B" w:rsidRPr="00B02A0B" w:rsidRDefault="005C310B" w:rsidP="005C310B">
      <w:r w:rsidRPr="00B02A0B">
        <w:t xml:space="preserve">An </w:t>
      </w:r>
      <w:proofErr w:type="spellStart"/>
      <w:r w:rsidRPr="00B02A0B">
        <w:t>MCData</w:t>
      </w:r>
      <w:proofErr w:type="spellEnd"/>
      <w:r w:rsidRPr="00B02A0B">
        <w:t xml:space="preserve"> server performing the participating role can serve a terminating </w:t>
      </w:r>
      <w:proofErr w:type="spellStart"/>
      <w:r w:rsidRPr="00B02A0B">
        <w:t>MCData</w:t>
      </w:r>
      <w:proofErr w:type="spellEnd"/>
      <w:r w:rsidRPr="00B02A0B">
        <w:t xml:space="preserve"> user.</w:t>
      </w:r>
    </w:p>
    <w:p w14:paraId="59E2054A" w14:textId="77777777" w:rsidR="005C310B" w:rsidRPr="00B02A0B" w:rsidRDefault="005C310B" w:rsidP="005C310B">
      <w:r w:rsidRPr="00B02A0B">
        <w:t xml:space="preserve">The same </w:t>
      </w:r>
      <w:proofErr w:type="spellStart"/>
      <w:r w:rsidRPr="00B02A0B">
        <w:t>MCData</w:t>
      </w:r>
      <w:proofErr w:type="spellEnd"/>
      <w:r w:rsidRPr="00B02A0B">
        <w:t xml:space="preserve">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 xml:space="preserve">When referring to the procedures in the present document for the </w:t>
      </w:r>
      <w:proofErr w:type="spellStart"/>
      <w:r w:rsidRPr="00B02A0B">
        <w:t>MCData</w:t>
      </w:r>
      <w:proofErr w:type="spellEnd"/>
      <w:r w:rsidRPr="00B02A0B">
        <w:t xml:space="preserve"> server acting in a participating role for the served user, the term, "participating </w:t>
      </w:r>
      <w:proofErr w:type="spellStart"/>
      <w:r w:rsidRPr="00B02A0B">
        <w:t>MCData</w:t>
      </w:r>
      <w:proofErr w:type="spellEnd"/>
      <w:r w:rsidRPr="00B02A0B">
        <w:t xml:space="preserve"> function" is used.</w:t>
      </w:r>
    </w:p>
    <w:p w14:paraId="2FC0986B" w14:textId="77777777" w:rsidR="005C310B" w:rsidRPr="00B02A0B" w:rsidRDefault="005C310B" w:rsidP="005C310B">
      <w:r w:rsidRPr="00B02A0B">
        <w:t xml:space="preserve">When referring to the procedures in the present document for the </w:t>
      </w:r>
      <w:proofErr w:type="spellStart"/>
      <w:r w:rsidRPr="00B02A0B">
        <w:t>MCData</w:t>
      </w:r>
      <w:proofErr w:type="spellEnd"/>
      <w:r w:rsidRPr="00B02A0B">
        <w:t xml:space="preserve"> server acting in a controlling role for the served user, the term "controlling </w:t>
      </w:r>
      <w:proofErr w:type="spellStart"/>
      <w:r w:rsidRPr="00B02A0B">
        <w:t>MCData</w:t>
      </w:r>
      <w:proofErr w:type="spellEnd"/>
      <w:r w:rsidRPr="00B02A0B">
        <w:t xml:space="preserve"> function" is used.</w:t>
      </w:r>
    </w:p>
    <w:p w14:paraId="0AA40A01" w14:textId="77777777" w:rsidR="005C310B" w:rsidRPr="00B02A0B" w:rsidRDefault="005C310B" w:rsidP="005C310B">
      <w:r w:rsidRPr="00B02A0B">
        <w:t xml:space="preserve">To be compliant with the procedures in the present document, an </w:t>
      </w:r>
      <w:proofErr w:type="spellStart"/>
      <w:r w:rsidRPr="00B02A0B">
        <w:t>MCData</w:t>
      </w:r>
      <w:proofErr w:type="spellEnd"/>
      <w:r w:rsidRPr="00B02A0B">
        <w:t xml:space="preserve"> server shall:</w:t>
      </w:r>
    </w:p>
    <w:p w14:paraId="522086A1" w14:textId="77777777" w:rsidR="005C310B" w:rsidRPr="00B02A0B" w:rsidRDefault="005C310B" w:rsidP="005C310B">
      <w:pPr>
        <w:pStyle w:val="B1"/>
      </w:pPr>
      <w:r w:rsidRPr="00B02A0B">
        <w:t>-</w:t>
      </w:r>
      <w:r w:rsidRPr="00B02A0B">
        <w:tab/>
        <w:t xml:space="preserve">support the </w:t>
      </w:r>
      <w:proofErr w:type="spellStart"/>
      <w:r w:rsidRPr="00B02A0B">
        <w:t>MCData</w:t>
      </w:r>
      <w:proofErr w:type="spellEnd"/>
      <w:r w:rsidRPr="00B02A0B">
        <w:t xml:space="preserve">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lastRenderedPageBreak/>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 xml:space="preserve">for file distribution (FD) functionality implement the </w:t>
      </w:r>
      <w:proofErr w:type="spellStart"/>
      <w:r w:rsidRPr="00B02A0B">
        <w:t>MCData</w:t>
      </w:r>
      <w:proofErr w:type="spellEnd"/>
      <w:r w:rsidRPr="00B02A0B">
        <w:t xml:space="preserve">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 xml:space="preserve">for transmission and reception control functionality implement the </w:t>
      </w:r>
      <w:proofErr w:type="spellStart"/>
      <w:r w:rsidRPr="00B02A0B">
        <w:t>MCData</w:t>
      </w:r>
      <w:proofErr w:type="spellEnd"/>
      <w:r w:rsidRPr="00B02A0B">
        <w:t xml:space="preserve"> server procedures specified in clause 11;</w:t>
      </w:r>
    </w:p>
    <w:p w14:paraId="4E2D44FC" w14:textId="351562A2" w:rsidR="005C310B" w:rsidRPr="00B02A0B" w:rsidRDefault="005C310B" w:rsidP="005C310B">
      <w:pPr>
        <w:pStyle w:val="B1"/>
      </w:pPr>
      <w:r w:rsidRPr="00B02A0B">
        <w:t>-</w:t>
      </w:r>
      <w:r w:rsidRPr="00B02A0B">
        <w:tab/>
        <w:t xml:space="preserve">for disposition notification functionality implement the </w:t>
      </w:r>
      <w:proofErr w:type="spellStart"/>
      <w:r w:rsidRPr="00B02A0B">
        <w:t>MCData</w:t>
      </w:r>
      <w:proofErr w:type="spellEnd"/>
      <w:r w:rsidRPr="00B02A0B">
        <w:t xml:space="preserve"> server procedures specified in clause 12.2;</w:t>
      </w:r>
    </w:p>
    <w:p w14:paraId="39BC5EBA" w14:textId="77777777" w:rsidR="005C310B" w:rsidRPr="00B02A0B" w:rsidRDefault="005C310B" w:rsidP="005C310B">
      <w:pPr>
        <w:pStyle w:val="B1"/>
      </w:pPr>
      <w:r w:rsidRPr="00B02A0B">
        <w:t>-</w:t>
      </w:r>
      <w:r w:rsidRPr="00B02A0B">
        <w:tab/>
        <w:t xml:space="preserve">for communication release functionality implement the </w:t>
      </w:r>
      <w:proofErr w:type="spellStart"/>
      <w:r w:rsidRPr="00B02A0B">
        <w:t>MCData</w:t>
      </w:r>
      <w:proofErr w:type="spellEnd"/>
      <w:r w:rsidRPr="00B02A0B">
        <w:t xml:space="preserve">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 xml:space="preserve">To be compliant with the procedures in the present document requiring the distribution of keying material between </w:t>
      </w:r>
      <w:proofErr w:type="spellStart"/>
      <w:r w:rsidRPr="00B02A0B">
        <w:t>MCData</w:t>
      </w:r>
      <w:proofErr w:type="spellEnd"/>
      <w:r w:rsidRPr="00B02A0B">
        <w:t xml:space="preserve"> clients as specified in 3GPP TS 33.180 [26], an </w:t>
      </w:r>
      <w:proofErr w:type="spellStart"/>
      <w:r w:rsidRPr="00B02A0B">
        <w:t>MCData</w:t>
      </w:r>
      <w:proofErr w:type="spellEnd"/>
      <w:r w:rsidRPr="00B02A0B">
        <w:t xml:space="preserve"> server shall ensure that the keying material is copied from the incoming </w:t>
      </w:r>
      <w:proofErr w:type="spellStart"/>
      <w:r w:rsidRPr="00B02A0B">
        <w:t>MCData</w:t>
      </w:r>
      <w:proofErr w:type="spellEnd"/>
      <w:r w:rsidRPr="00B02A0B">
        <w:t xml:space="preserve"> messages into the outgoing </w:t>
      </w:r>
      <w:proofErr w:type="spellStart"/>
      <w:r w:rsidRPr="00B02A0B">
        <w:t>MCData</w:t>
      </w:r>
      <w:proofErr w:type="spellEnd"/>
      <w:r w:rsidRPr="00B02A0B">
        <w:t xml:space="preserve"> messages.</w:t>
      </w:r>
    </w:p>
    <w:p w14:paraId="022E37E7" w14:textId="77777777" w:rsidR="005C310B" w:rsidRPr="00B02A0B" w:rsidRDefault="005C310B" w:rsidP="005C310B">
      <w:r w:rsidRPr="00B02A0B">
        <w:t xml:space="preserve">To be compliant with the procedures for confidentiality protection of XML elements in the present document, the </w:t>
      </w:r>
      <w:proofErr w:type="spellStart"/>
      <w:r w:rsidRPr="00B02A0B">
        <w:t>MCData</w:t>
      </w:r>
      <w:proofErr w:type="spellEnd"/>
      <w:r w:rsidRPr="00B02A0B">
        <w:t xml:space="preserve"> server shall implement the procedures specified in clause 6.5.2.</w:t>
      </w:r>
    </w:p>
    <w:p w14:paraId="4223443A" w14:textId="77777777" w:rsidR="005C310B" w:rsidRPr="00B02A0B" w:rsidRDefault="005C310B" w:rsidP="005C310B">
      <w:r w:rsidRPr="00B02A0B">
        <w:t xml:space="preserve">To be compliant with the procedures for integrity protection of XML MIME bodies in the present document, the </w:t>
      </w:r>
      <w:proofErr w:type="spellStart"/>
      <w:r w:rsidRPr="00B02A0B">
        <w:t>MCData</w:t>
      </w:r>
      <w:proofErr w:type="spellEnd"/>
      <w:r w:rsidRPr="00B02A0B">
        <w:t xml:space="preserve">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31378251"/>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w:t>
      </w:r>
      <w:proofErr w:type="spellStart"/>
      <w:r w:rsidRPr="00B02A0B">
        <w:rPr>
          <w:lang w:eastAsia="ja-JP"/>
        </w:rPr>
        <w:t>MCData</w:t>
      </w:r>
      <w:proofErr w:type="spellEnd"/>
      <w:r w:rsidRPr="00B02A0B">
        <w:rPr>
          <w:lang w:eastAsia="ja-JP"/>
        </w:rPr>
        <w:t xml:space="preserve">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w:t>
      </w:r>
      <w:proofErr w:type="spellStart"/>
      <w:r w:rsidRPr="00B02A0B">
        <w:t>mcdata</w:t>
      </w:r>
      <w:proofErr w:type="spellEnd"/>
      <w:r w:rsidRPr="00B02A0B">
        <w:t>-server" or</w:t>
      </w:r>
      <w:r w:rsidRPr="00B02A0B">
        <w:rPr>
          <w:lang w:eastAsia="ja-JP"/>
        </w:rPr>
        <w:t xml:space="preserve"> </w:t>
      </w:r>
      <w:r w:rsidRPr="00B02A0B">
        <w:t>"</w:t>
      </w:r>
      <w:proofErr w:type="spellStart"/>
      <w:r w:rsidRPr="00B02A0B">
        <w:t>cf</w:t>
      </w:r>
      <w:proofErr w:type="spellEnd"/>
      <w:r w:rsidRPr="00B02A0B">
        <w:t>-</w:t>
      </w:r>
      <w:proofErr w:type="spellStart"/>
      <w:r w:rsidRPr="00B02A0B">
        <w:t>mcdata</w:t>
      </w:r>
      <w:proofErr w:type="spellEnd"/>
      <w:r w:rsidRPr="00B02A0B">
        <w:t xml:space="preserve">-server" depending on the current role endorsed by the </w:t>
      </w:r>
      <w:proofErr w:type="spellStart"/>
      <w:r w:rsidRPr="00B02A0B">
        <w:t>MCData</w:t>
      </w:r>
      <w:proofErr w:type="spellEnd"/>
      <w:r w:rsidRPr="00B02A0B">
        <w:t xml:space="preserve">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31378252"/>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w:t>
      </w:r>
      <w:proofErr w:type="spellStart"/>
      <w:r w:rsidRPr="00B02A0B">
        <w:t>MCData</w:t>
      </w:r>
      <w:proofErr w:type="spellEnd"/>
      <w:r w:rsidRPr="00B02A0B">
        <w:t xml:space="preserve"> server acting in the controlling </w:t>
      </w:r>
      <w:proofErr w:type="spellStart"/>
      <w:r w:rsidRPr="00B02A0B">
        <w:t>MCData</w:t>
      </w:r>
      <w:proofErr w:type="spellEnd"/>
      <w:r w:rsidRPr="00B02A0B">
        <w:t xml:space="preserve">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 xml:space="preserve">with the public service identity of the controlling </w:t>
      </w:r>
      <w:proofErr w:type="spellStart"/>
      <w:r w:rsidRPr="00B02A0B">
        <w:t>MCData</w:t>
      </w:r>
      <w:proofErr w:type="spellEnd"/>
      <w:r w:rsidRPr="00B02A0B">
        <w:t xml:space="preserve">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w:t>
      </w:r>
      <w:proofErr w:type="spellStart"/>
      <w:r w:rsidRPr="00B02A0B">
        <w:rPr>
          <w:lang w:eastAsia="ko-KR"/>
        </w:rPr>
        <w:t>MCData</w:t>
      </w:r>
      <w:proofErr w:type="spellEnd"/>
      <w:r w:rsidRPr="00B02A0B">
        <w:rPr>
          <w:lang w:eastAsia="ko-KR"/>
        </w:rPr>
        <w:t xml:space="preserve">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31378253"/>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 xml:space="preserve">When providing services over MBMS, an </w:t>
      </w:r>
      <w:proofErr w:type="spellStart"/>
      <w:r w:rsidRPr="00B02A0B">
        <w:t>MCData</w:t>
      </w:r>
      <w:proofErr w:type="spellEnd"/>
      <w:r w:rsidRPr="00B02A0B">
        <w:t xml:space="preserve"> server acting in the participating </w:t>
      </w:r>
      <w:proofErr w:type="spellStart"/>
      <w:r w:rsidRPr="00B02A0B">
        <w:t>MCData</w:t>
      </w:r>
      <w:proofErr w:type="spellEnd"/>
      <w:r w:rsidRPr="00B02A0B">
        <w:t xml:space="preserve">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w:t>
      </w:r>
      <w:proofErr w:type="spellStart"/>
      <w:r w:rsidRPr="00B02A0B">
        <w:t>MCData</w:t>
      </w:r>
      <w:proofErr w:type="spellEnd"/>
      <w:r w:rsidRPr="00B02A0B">
        <w:t xml:space="preserve">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31378254"/>
      <w:r>
        <w:t>5.</w:t>
      </w:r>
      <w:r>
        <w:rPr>
          <w:lang w:val="hr-HR"/>
        </w:rPr>
        <w:t>4</w:t>
      </w:r>
      <w:r w:rsidRPr="0073469F">
        <w:tab/>
      </w:r>
      <w:proofErr w:type="spellStart"/>
      <w:r>
        <w:t>MCData</w:t>
      </w:r>
      <w:proofErr w:type="spellEnd"/>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31378255"/>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w:t>
      </w:r>
      <w:proofErr w:type="spellStart"/>
      <w:r w:rsidRPr="00274957">
        <w:rPr>
          <w:lang w:val="en-IN"/>
        </w:rPr>
        <w:t>MCData</w:t>
      </w:r>
      <w:proofErr w:type="spellEnd"/>
      <w:r w:rsidRPr="00274957">
        <w:rPr>
          <w:lang w:val="en-IN"/>
        </w:rPr>
        <w:t xml:space="preserve">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w:t>
      </w:r>
      <w:proofErr w:type="spellStart"/>
      <w:r>
        <w:t>MCData</w:t>
      </w:r>
      <w:proofErr w:type="spellEnd"/>
      <w:r>
        <w:t xml:space="preserve"> gateway server is transparent to controlling and participating </w:t>
      </w:r>
      <w:proofErr w:type="spellStart"/>
      <w:r>
        <w:t>MCData</w:t>
      </w:r>
      <w:proofErr w:type="spellEnd"/>
      <w:r>
        <w:t xml:space="preserve"> </w:t>
      </w:r>
      <w:r w:rsidRPr="007F3691">
        <w:t>functions</w:t>
      </w:r>
      <w:r w:rsidRPr="00274957">
        <w:rPr>
          <w:lang w:val="en-IN"/>
        </w:rPr>
        <w:t xml:space="preserve"> and </w:t>
      </w:r>
      <w:r>
        <w:rPr>
          <w:lang w:val="en-IN"/>
        </w:rPr>
        <w:t xml:space="preserve">to </w:t>
      </w:r>
      <w:r w:rsidRPr="00274957">
        <w:rPr>
          <w:lang w:val="en-IN"/>
        </w:rPr>
        <w:t xml:space="preserve">controlling and non-controlling </w:t>
      </w:r>
      <w:proofErr w:type="spellStart"/>
      <w:r w:rsidRPr="00274957">
        <w:rPr>
          <w:lang w:val="en-IN"/>
        </w:rPr>
        <w:t>MCData</w:t>
      </w:r>
      <w:proofErr w:type="spellEnd"/>
      <w:r w:rsidRPr="007F3691">
        <w:rPr>
          <w:lang w:val="en-IN"/>
        </w:rPr>
        <w:t xml:space="preserve"> </w:t>
      </w:r>
      <w:r w:rsidRPr="00274957">
        <w:rPr>
          <w:lang w:val="en-IN"/>
        </w:rPr>
        <w:t>functions</w:t>
      </w:r>
      <w:r w:rsidRPr="007F3691">
        <w:t xml:space="preserve">. When required for interconnection, MC gateway servers URIs are known and used by </w:t>
      </w:r>
      <w:proofErr w:type="spellStart"/>
      <w:r w:rsidRPr="007F3691">
        <w:t>MCData</w:t>
      </w:r>
      <w:proofErr w:type="spellEnd"/>
      <w:r w:rsidRPr="007F3691">
        <w:t xml:space="preserve"> servers in place of the PSIs of the interconnected </w:t>
      </w:r>
      <w:proofErr w:type="spellStart"/>
      <w:r w:rsidRPr="007F3691">
        <w:t>MCData</w:t>
      </w:r>
      <w:proofErr w:type="spellEnd"/>
      <w:r w:rsidRPr="007F3691">
        <w:t xml:space="preserve"> server. The </w:t>
      </w:r>
      <w:proofErr w:type="spellStart"/>
      <w:r w:rsidRPr="007F3691">
        <w:t>MCData</w:t>
      </w:r>
      <w:proofErr w:type="spellEnd"/>
      <w:r w:rsidRPr="007F3691">
        <w:t xml:space="preserve"> serve</w:t>
      </w:r>
      <w:r>
        <w:t xml:space="preserve">r does not need to know if it finally addresses directly a controlling </w:t>
      </w:r>
      <w:proofErr w:type="spellStart"/>
      <w:r>
        <w:t>MCData</w:t>
      </w:r>
      <w:proofErr w:type="spellEnd"/>
      <w:r>
        <w:t xml:space="preserve"> function or an intermediate </w:t>
      </w:r>
      <w:proofErr w:type="spellStart"/>
      <w:r>
        <w:t>MCData</w:t>
      </w:r>
      <w:proofErr w:type="spellEnd"/>
      <w:r>
        <w:t xml:space="preserve">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proofErr w:type="spellStart"/>
      <w:r>
        <w:t>MCData</w:t>
      </w:r>
      <w:proofErr w:type="spellEnd"/>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 xml:space="preserve">To be compliant with the procedures for confidentiality protection in the present document, the </w:t>
      </w:r>
      <w:proofErr w:type="spellStart"/>
      <w:r>
        <w:t>MCData</w:t>
      </w:r>
      <w:proofErr w:type="spellEnd"/>
      <w:r>
        <w:t xml:space="preserve"> gateway server shall implement the procedures specified in clause 6.5.2, acting on behalf of the </w:t>
      </w:r>
      <w:proofErr w:type="spellStart"/>
      <w:r>
        <w:t>MCData</w:t>
      </w:r>
      <w:proofErr w:type="spellEnd"/>
      <w:r>
        <w:t xml:space="preserve"> server when sending or receiving confidentiality protected content to or from an </w:t>
      </w:r>
      <w:proofErr w:type="spellStart"/>
      <w:r>
        <w:t>MCData</w:t>
      </w:r>
      <w:proofErr w:type="spellEnd"/>
      <w:r>
        <w:t xml:space="preserve"> server in another trust domain.</w:t>
      </w:r>
    </w:p>
    <w:p w14:paraId="50F82F45" w14:textId="77777777" w:rsidR="006A6F37" w:rsidRPr="00274957" w:rsidRDefault="006A6F37" w:rsidP="006A6F37">
      <w:r>
        <w:t xml:space="preserve">To be compliant with the procedures for integrity protection of XML MIME bodies in the present document, the </w:t>
      </w:r>
      <w:proofErr w:type="spellStart"/>
      <w:r>
        <w:t>MCData</w:t>
      </w:r>
      <w:proofErr w:type="spellEnd"/>
      <w:r>
        <w:t xml:space="preserve"> gateway server shall implement the procedures specified in clause 6.5.3, acting</w:t>
      </w:r>
      <w:r w:rsidRPr="007C0B0C">
        <w:t xml:space="preserve"> </w:t>
      </w:r>
      <w:r>
        <w:t xml:space="preserve">on behalf of the </w:t>
      </w:r>
      <w:proofErr w:type="spellStart"/>
      <w:r>
        <w:t>MCData</w:t>
      </w:r>
      <w:proofErr w:type="spellEnd"/>
      <w:r>
        <w:t xml:space="preserve"> server when sending or receiving integrity protected content to or from an </w:t>
      </w:r>
      <w:proofErr w:type="spellStart"/>
      <w:r>
        <w:t>MCData</w:t>
      </w:r>
      <w:proofErr w:type="spellEnd"/>
      <w:r>
        <w:t xml:space="preserve">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31378256"/>
      <w:r w:rsidRPr="00B02A0B">
        <w:lastRenderedPageBreak/>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31378257"/>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31378258"/>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31378259"/>
      <w:r w:rsidRPr="00B02A0B">
        <w:rPr>
          <w:rFonts w:eastAsia="SimSun"/>
        </w:rPr>
        <w:t>6.2.1</w:t>
      </w:r>
      <w:r w:rsidRPr="00B02A0B">
        <w:rPr>
          <w:rFonts w:eastAsia="SimSun"/>
        </w:rPr>
        <w:tab/>
        <w:t xml:space="preserve">Distinction of requests at the </w:t>
      </w:r>
      <w:proofErr w:type="spellStart"/>
      <w:r w:rsidRPr="00B02A0B">
        <w:rPr>
          <w:rFonts w:eastAsia="SimSun"/>
        </w:rPr>
        <w:t>MCData</w:t>
      </w:r>
      <w:proofErr w:type="spellEnd"/>
      <w:r w:rsidRPr="00B02A0B">
        <w:rPr>
          <w:rFonts w:eastAsia="SimSun"/>
        </w:rPr>
        <w:t xml:space="preserve">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31378260"/>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w:t>
      </w:r>
      <w:proofErr w:type="spellStart"/>
      <w:r w:rsidRPr="00B02A0B">
        <w:t>MCData</w:t>
      </w:r>
      <w:proofErr w:type="spellEnd"/>
      <w:r w:rsidRPr="00B02A0B">
        <w:t xml:space="preserve">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 xml:space="preserve">SIP MESSAGE request routed to the </w:t>
      </w:r>
      <w:proofErr w:type="spellStart"/>
      <w:r w:rsidRPr="00B02A0B">
        <w:t>MCData</w:t>
      </w:r>
      <w:proofErr w:type="spellEnd"/>
      <w:r w:rsidRPr="00B02A0B">
        <w:t xml:space="preserve">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w:t>
      </w:r>
      <w:proofErr w:type="spellStart"/>
      <w:r w:rsidRPr="00B02A0B">
        <w:t>MCData</w:t>
      </w:r>
      <w:proofErr w:type="spellEnd"/>
      <w:r w:rsidRPr="00B02A0B">
        <w:t xml:space="preserve"> client";</w:t>
      </w:r>
    </w:p>
    <w:p w14:paraId="0CC1BE93" w14:textId="77777777" w:rsidR="005C310B" w:rsidRPr="00B02A0B" w:rsidRDefault="005C310B" w:rsidP="005C310B">
      <w:pPr>
        <w:pStyle w:val="B1"/>
      </w:pPr>
      <w:r w:rsidRPr="00B02A0B">
        <w:t>-</w:t>
      </w:r>
      <w:r w:rsidRPr="00B02A0B">
        <w:tab/>
        <w:t xml:space="preserve">SIP MESSAGE request routed to the </w:t>
      </w:r>
      <w:proofErr w:type="spellStart"/>
      <w:r w:rsidRPr="00B02A0B">
        <w:t>MCData</w:t>
      </w:r>
      <w:proofErr w:type="spellEnd"/>
      <w:r w:rsidRPr="00B02A0B">
        <w:t xml:space="preserve">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w:t>
      </w:r>
      <w:proofErr w:type="spellStart"/>
      <w:r w:rsidRPr="00B02A0B">
        <w:t>MCData</w:t>
      </w:r>
      <w:proofErr w:type="spellEnd"/>
      <w:r w:rsidRPr="00B02A0B">
        <w:t xml:space="preserve"> client";</w:t>
      </w:r>
    </w:p>
    <w:p w14:paraId="7FB8D4CE" w14:textId="77777777" w:rsidR="005C310B" w:rsidRPr="00B02A0B" w:rsidRDefault="005C310B" w:rsidP="005C310B">
      <w:pPr>
        <w:pStyle w:val="B1"/>
      </w:pPr>
      <w:r w:rsidRPr="00B02A0B">
        <w:t>-</w:t>
      </w:r>
      <w:r w:rsidRPr="00B02A0B">
        <w:tab/>
        <w:t xml:space="preserve">SIP MESSAGE request routed to the </w:t>
      </w:r>
      <w:proofErr w:type="spellStart"/>
      <w:r w:rsidRPr="00B02A0B">
        <w:t>MCData</w:t>
      </w:r>
      <w:proofErr w:type="spellEnd"/>
      <w:r w:rsidRPr="00B02A0B">
        <w:t xml:space="preserve">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w:t>
      </w:r>
      <w:proofErr w:type="spellStart"/>
      <w:r w:rsidRPr="00B02A0B">
        <w:t>MCData</w:t>
      </w:r>
      <w:proofErr w:type="spellEnd"/>
      <w:r w:rsidRPr="00B02A0B">
        <w:t xml:space="preserve"> client"; and</w:t>
      </w:r>
    </w:p>
    <w:p w14:paraId="70C8E702" w14:textId="77777777" w:rsidR="005C310B" w:rsidRPr="00B02A0B" w:rsidRDefault="005C310B" w:rsidP="005C310B">
      <w:pPr>
        <w:pStyle w:val="B1"/>
      </w:pPr>
      <w:r w:rsidRPr="00B02A0B">
        <w:t>-</w:t>
      </w:r>
      <w:r w:rsidRPr="00B02A0B">
        <w:tab/>
        <w:t xml:space="preserve">SIP MESSAGE request routed to the </w:t>
      </w:r>
      <w:proofErr w:type="spellStart"/>
      <w:r w:rsidRPr="00B02A0B">
        <w:t>MCData</w:t>
      </w:r>
      <w:proofErr w:type="spellEnd"/>
      <w:r w:rsidRPr="00B02A0B">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w:t>
      </w:r>
      <w:proofErr w:type="spellStart"/>
      <w:r w:rsidRPr="00B02A0B">
        <w:t>MCData</w:t>
      </w:r>
      <w:proofErr w:type="spellEnd"/>
      <w:r w:rsidRPr="00B02A0B">
        <w:t xml:space="preserve"> client";</w:t>
      </w:r>
    </w:p>
    <w:p w14:paraId="66532173" w14:textId="77777777" w:rsidR="005C310B" w:rsidRPr="00B02A0B" w:rsidRDefault="005C310B" w:rsidP="005C310B">
      <w:pPr>
        <w:pStyle w:val="B1"/>
      </w:pPr>
      <w:r w:rsidRPr="00B02A0B">
        <w:t>-</w:t>
      </w:r>
      <w:r w:rsidRPr="00B02A0B">
        <w:tab/>
        <w:t xml:space="preserve">SIP MESSAGE request routed to the </w:t>
      </w:r>
      <w:proofErr w:type="spellStart"/>
      <w:r w:rsidRPr="00B02A0B">
        <w:t>MCData</w:t>
      </w:r>
      <w:proofErr w:type="spellEnd"/>
      <w:r w:rsidRPr="00B02A0B">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B02A0B">
        <w:t>msf</w:t>
      </w:r>
      <w:proofErr w:type="spellEnd"/>
      <w:r w:rsidRPr="00B02A0B">
        <w:t>-disc-res". Such requests are known as "SIP MESSAGE request for absolute URI discovery response";</w:t>
      </w:r>
    </w:p>
    <w:p w14:paraId="1E371E02" w14:textId="77777777" w:rsidR="005C310B" w:rsidRPr="00B02A0B" w:rsidRDefault="005C310B" w:rsidP="005C310B">
      <w:pPr>
        <w:pStyle w:val="B1"/>
      </w:pPr>
      <w:r w:rsidRPr="00B02A0B">
        <w:lastRenderedPageBreak/>
        <w:t>-</w:t>
      </w:r>
      <w:r w:rsidRPr="00B02A0B">
        <w:tab/>
        <w:t xml:space="preserve">SIP MESSAGE request routed to the </w:t>
      </w:r>
      <w:proofErr w:type="spellStart"/>
      <w:r w:rsidRPr="00B02A0B">
        <w:t>MCData</w:t>
      </w:r>
      <w:proofErr w:type="spellEnd"/>
      <w:r w:rsidRPr="00B02A0B">
        <w:t xml:space="preserve">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w:t>
      </w:r>
      <w:proofErr w:type="spellStart"/>
      <w:r w:rsidRPr="00B02A0B">
        <w:t>MCData</w:t>
      </w:r>
      <w:proofErr w:type="spellEnd"/>
      <w:r w:rsidRPr="00B02A0B">
        <w:t xml:space="preserve">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proofErr w:type="spellStart"/>
      <w:r w:rsidRPr="00B02A0B">
        <w:t>MCData</w:t>
      </w:r>
      <w:proofErr w:type="spellEnd"/>
      <w:r w:rsidRPr="00B02A0B">
        <w:t xml:space="preserve"> </w:t>
      </w:r>
      <w:r w:rsidRPr="00B02A0B">
        <w:rPr>
          <w:lang w:val="en-US"/>
        </w:rPr>
        <w:t xml:space="preserve">user that contains a &lt;preconfigured-group&gt; element in </w:t>
      </w:r>
      <w:r w:rsidRPr="00B02A0B">
        <w:t xml:space="preserve">an application/vnd.3gpp.mcdata-regroup+xml MIME body and a &lt;regroup-action&gt; element set to "create". Such requests are known as "SIP MESSAGE request to the </w:t>
      </w:r>
      <w:proofErr w:type="spellStart"/>
      <w:r w:rsidRPr="00B02A0B">
        <w:t>MCData</w:t>
      </w:r>
      <w:proofErr w:type="spellEnd"/>
      <w:r w:rsidRPr="00B02A0B">
        <w:t xml:space="preserve">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w:t>
      </w:r>
      <w:proofErr w:type="spellStart"/>
      <w:r w:rsidRPr="00B02A0B">
        <w:t>MCData</w:t>
      </w:r>
      <w:proofErr w:type="spellEnd"/>
      <w:r w:rsidRPr="00B02A0B">
        <w:t xml:space="preserve"> client with </w:t>
      </w:r>
      <w:r w:rsidRPr="00B02A0B">
        <w:rPr>
          <w:lang w:val="en-US"/>
        </w:rPr>
        <w:t xml:space="preserve">the Request-URI set to a public </w:t>
      </w:r>
      <w:r w:rsidR="00514221">
        <w:rPr>
          <w:lang w:val="en-US"/>
        </w:rPr>
        <w:t>user</w:t>
      </w:r>
      <w:r w:rsidRPr="00B02A0B">
        <w:rPr>
          <w:lang w:val="en-US"/>
        </w:rPr>
        <w:t xml:space="preserve"> identity of the </w:t>
      </w:r>
      <w:proofErr w:type="spellStart"/>
      <w:r w:rsidRPr="00B02A0B">
        <w:rPr>
          <w:lang w:val="en-US"/>
        </w:rPr>
        <w:t>MCData</w:t>
      </w:r>
      <w:proofErr w:type="spellEnd"/>
      <w:r w:rsidRPr="00B02A0B">
        <w:rPr>
          <w:lang w:val="en-US"/>
        </w:rPr>
        <w:t xml:space="preserve"> user that contains a &lt;preconfigured-group&gt; element in </w:t>
      </w:r>
      <w:r w:rsidRPr="00B02A0B">
        <w:t xml:space="preserve">an application/vnd.3gpp.mcdata-regroup+xml MIME body and a &lt;regroup-action&gt; element set to "remove". Such requests are known as "SIP MESSAGE request to the </w:t>
      </w:r>
      <w:proofErr w:type="spellStart"/>
      <w:r w:rsidRPr="00B02A0B">
        <w:rPr>
          <w:lang w:val="en-US"/>
        </w:rPr>
        <w:t>MCData</w:t>
      </w:r>
      <w:proofErr w:type="spellEnd"/>
      <w:r w:rsidRPr="00B02A0B">
        <w:rPr>
          <w:lang w:val="en-US"/>
        </w:rPr>
        <w:t xml:space="preserve">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 xml:space="preserve">SIP MESSAGE requests routed to the </w:t>
      </w:r>
      <w:proofErr w:type="spellStart"/>
      <w:r w:rsidRPr="00B02A0B">
        <w:t>MCData</w:t>
      </w:r>
      <w:proofErr w:type="spellEnd"/>
      <w:r w:rsidRPr="00B02A0B">
        <w:t xml:space="preserve">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an &lt;emergency-alert-area-</w:t>
      </w:r>
      <w:proofErr w:type="spellStart"/>
      <w:r w:rsidRPr="00B02A0B">
        <w:t>ind</w:t>
      </w:r>
      <w:proofErr w:type="spellEnd"/>
      <w:r w:rsidRPr="00B02A0B">
        <w:t>&gt;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 xml:space="preserve">SIP MESSAGE requests routed to the </w:t>
      </w:r>
      <w:proofErr w:type="spellStart"/>
      <w:r w:rsidRPr="00B02A0B">
        <w:t>MCData</w:t>
      </w:r>
      <w:proofErr w:type="spellEnd"/>
      <w:r w:rsidRPr="00B02A0B">
        <w:t xml:space="preserve">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 &lt;group-geo-area-</w:t>
      </w:r>
      <w:proofErr w:type="spellStart"/>
      <w:r w:rsidRPr="00B02A0B">
        <w:t>ind</w:t>
      </w:r>
      <w:proofErr w:type="spellEnd"/>
      <w:r w:rsidRPr="00B02A0B">
        <w:t>&gt;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31378261"/>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w:t>
      </w:r>
      <w:proofErr w:type="spellStart"/>
      <w:r w:rsidRPr="00B02A0B">
        <w:t>MCData</w:t>
      </w:r>
      <w:proofErr w:type="spellEnd"/>
      <w:r w:rsidRPr="00B02A0B">
        <w:t xml:space="preserve">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 xml:space="preserve">SIP INVITE request routed to the terminating </w:t>
      </w:r>
      <w:proofErr w:type="spellStart"/>
      <w:r w:rsidRPr="00B02A0B">
        <w:t>MCData</w:t>
      </w:r>
      <w:proofErr w:type="spellEnd"/>
      <w:r w:rsidRPr="00B02A0B">
        <w:t xml:space="preserve"> client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xml:space="preserve">" contained in an application/vnd.3gpp.mcdata-info+xml MIME body. Such requests are known as "SIP INVITE request for standalone SDS over media plane for terminating </w:t>
      </w:r>
      <w:proofErr w:type="spellStart"/>
      <w:r w:rsidRPr="00B02A0B">
        <w:t>MCData</w:t>
      </w:r>
      <w:proofErr w:type="spellEnd"/>
      <w:r w:rsidRPr="00B02A0B">
        <w:t xml:space="preserve"> client";</w:t>
      </w:r>
    </w:p>
    <w:p w14:paraId="78793B0F" w14:textId="379A3346" w:rsidR="005C310B" w:rsidRPr="00B02A0B" w:rsidRDefault="005C310B" w:rsidP="005C310B">
      <w:pPr>
        <w:pStyle w:val="B1"/>
      </w:pPr>
      <w:r w:rsidRPr="00B02A0B">
        <w:t>-</w:t>
      </w:r>
      <w:r w:rsidRPr="00B02A0B">
        <w:tab/>
        <w:t xml:space="preserve">SIP INVITE request routed to the terminating </w:t>
      </w:r>
      <w:proofErr w:type="spellStart"/>
      <w:r w:rsidRPr="00B02A0B">
        <w:t>MCData</w:t>
      </w:r>
      <w:proofErr w:type="spellEnd"/>
      <w:r w:rsidRPr="00B02A0B">
        <w:t xml:space="preserve"> client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 xml:space="preserve">-session" contained in an application/vnd.3gpp.mcdata-info+xml MIME body. Such requests are known as "SIP INVITE request for SDS session for terminating </w:t>
      </w:r>
      <w:proofErr w:type="spellStart"/>
      <w:r w:rsidRPr="00B02A0B">
        <w:t>MCData</w:t>
      </w:r>
      <w:proofErr w:type="spellEnd"/>
      <w:r w:rsidRPr="00B02A0B">
        <w:t xml:space="preserve"> client";</w:t>
      </w:r>
    </w:p>
    <w:p w14:paraId="5DDBA416" w14:textId="31ADDE45" w:rsidR="005C310B" w:rsidRPr="00B02A0B" w:rsidRDefault="005C310B" w:rsidP="005C310B">
      <w:pPr>
        <w:pStyle w:val="B1"/>
      </w:pPr>
      <w:r w:rsidRPr="00B02A0B">
        <w:t>-</w:t>
      </w:r>
      <w:r w:rsidRPr="00B02A0B">
        <w:tab/>
        <w:t xml:space="preserve">SIP INVITE request routed to the terminating </w:t>
      </w:r>
      <w:proofErr w:type="spellStart"/>
      <w:r w:rsidRPr="00B02A0B">
        <w:t>MCData</w:t>
      </w:r>
      <w:proofErr w:type="spellEnd"/>
      <w:r w:rsidRPr="00B02A0B">
        <w:t xml:space="preserve"> client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xml:space="preserve">" contained in an application/vnd.3gpp.mcdata-info+xml MIME body. Such requests are known as "SIP INVITE request for file distribution for terminating </w:t>
      </w:r>
      <w:proofErr w:type="spellStart"/>
      <w:r w:rsidRPr="00B02A0B">
        <w:t>MCData</w:t>
      </w:r>
      <w:proofErr w:type="spellEnd"/>
      <w:r w:rsidRPr="00B02A0B">
        <w:t xml:space="preserve"> client"; and</w:t>
      </w:r>
    </w:p>
    <w:p w14:paraId="4E32CC1D" w14:textId="7634CEBC" w:rsidR="005C310B" w:rsidRPr="00B02A0B" w:rsidRDefault="005C310B" w:rsidP="005C310B">
      <w:pPr>
        <w:pStyle w:val="B1"/>
      </w:pPr>
      <w:r w:rsidRPr="00B02A0B">
        <w:t>-</w:t>
      </w:r>
      <w:r w:rsidRPr="00B02A0B">
        <w:tab/>
        <w:t xml:space="preserve">SIP INVITE request routed to the terminating </w:t>
      </w:r>
      <w:proofErr w:type="spellStart"/>
      <w:r w:rsidRPr="00B02A0B">
        <w:t>MCData</w:t>
      </w:r>
      <w:proofErr w:type="spellEnd"/>
      <w:r w:rsidRPr="00B02A0B">
        <w:t xml:space="preserve">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xml:space="preserve">" contained in an application/vnd.3gpp.mcdata-info+xml MIME body. Such requests are known as "SIP INVITE request for IP Connectivity session for terminating </w:t>
      </w:r>
      <w:proofErr w:type="spellStart"/>
      <w:r w:rsidRPr="00B02A0B">
        <w:t>MCData</w:t>
      </w:r>
      <w:proofErr w:type="spellEnd"/>
      <w:r w:rsidRPr="00B02A0B">
        <w:t xml:space="preserve">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31378262"/>
      <w:r w:rsidRPr="00B02A0B">
        <w:rPr>
          <w:rFonts w:eastAsia="SimSun"/>
        </w:rPr>
        <w:lastRenderedPageBreak/>
        <w:t>6.2.2</w:t>
      </w:r>
      <w:r w:rsidRPr="00B02A0B">
        <w:rPr>
          <w:rFonts w:eastAsia="SimSun"/>
        </w:rPr>
        <w:tab/>
      </w:r>
      <w:proofErr w:type="spellStart"/>
      <w:r w:rsidRPr="00B02A0B">
        <w:rPr>
          <w:rFonts w:eastAsia="SimSun"/>
        </w:rPr>
        <w:t>MCData</w:t>
      </w:r>
      <w:proofErr w:type="spellEnd"/>
      <w:r w:rsidRPr="00B02A0B">
        <w:rPr>
          <w:rFonts w:eastAsia="SimSun"/>
        </w:rPr>
        <w:t xml:space="preserve">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31378263"/>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lastRenderedPageBreak/>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31378264"/>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lastRenderedPageBreak/>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31378265"/>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31378266"/>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lastRenderedPageBreak/>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31378267"/>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31378268"/>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31378269"/>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lastRenderedPageBreak/>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proofErr w:type="spellStart"/>
      <w:r w:rsidRPr="00B02A0B">
        <w:t>i</w:t>
      </w:r>
      <w:proofErr w:type="spellEnd"/>
      <w:r w:rsidRPr="00B02A0B">
        <w:t>)</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31378270"/>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31378271"/>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 xml:space="preserve">shall set the Request-URI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31378272"/>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31378273"/>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 xml:space="preserve">This procedure is initiated by the </w:t>
      </w:r>
      <w:proofErr w:type="spellStart"/>
      <w:r w:rsidRPr="00B02A0B">
        <w:rPr>
          <w:lang w:eastAsia="ko-KR"/>
        </w:rPr>
        <w:t>MCData</w:t>
      </w:r>
      <w:proofErr w:type="spellEnd"/>
      <w:r w:rsidRPr="00B02A0B">
        <w:rPr>
          <w:lang w:eastAsia="ko-KR"/>
        </w:rPr>
        <w:t xml:space="preserve">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 xml:space="preserve">as part of a SIP request containing an </w:t>
      </w:r>
      <w:proofErr w:type="spellStart"/>
      <w:r w:rsidRPr="00B02A0B">
        <w:t>MCData</w:t>
      </w:r>
      <w:proofErr w:type="spellEnd"/>
      <w:r w:rsidRPr="00B02A0B">
        <w:t xml:space="preserve">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 xml:space="preserve">The </w:t>
      </w:r>
      <w:proofErr w:type="spellStart"/>
      <w:r w:rsidRPr="00B02A0B">
        <w:rPr>
          <w:lang w:eastAsia="ko-KR"/>
        </w:rPr>
        <w:t>MCData</w:t>
      </w:r>
      <w:proofErr w:type="spellEnd"/>
      <w:r w:rsidRPr="00B02A0B">
        <w:rPr>
          <w:lang w:eastAsia="ko-KR"/>
        </w:rPr>
        <w:t xml:space="preserve">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w:t>
      </w:r>
      <w:proofErr w:type="spellStart"/>
      <w:r w:rsidR="00F62E58" w:rsidRPr="00F6691B">
        <w:t>TriggeringCriteria</w:t>
      </w:r>
      <w:proofErr w:type="spellEnd"/>
      <w:r w:rsidR="00F62E58" w:rsidRPr="00F6691B">
        <w:t>&gt; element or in an &lt;</w:t>
      </w:r>
      <w:proofErr w:type="spellStart"/>
      <w:r w:rsidR="00F62E58" w:rsidRPr="00F6691B">
        <w:t>EmergencyTriggeringCriteria</w:t>
      </w:r>
      <w:proofErr w:type="spellEnd"/>
      <w:r w:rsidR="00F62E58" w:rsidRPr="00F6691B">
        <w:t>&gt;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w:t>
      </w:r>
      <w:proofErr w:type="spellStart"/>
      <w:r w:rsidR="00F62E58" w:rsidRPr="00574291">
        <w:t>ReportType</w:t>
      </w:r>
      <w:proofErr w:type="spellEnd"/>
      <w:r w:rsidR="00F62E58" w:rsidRPr="00574291">
        <w:t>&gt; attribute to the "Emergency" value if the activated trigger was configured in the &lt;</w:t>
      </w:r>
      <w:proofErr w:type="spellStart"/>
      <w:r w:rsidR="00F62E58" w:rsidRPr="00574291">
        <w:t>EmergencyTriggeringCriteria</w:t>
      </w:r>
      <w:proofErr w:type="spellEnd"/>
      <w:r w:rsidR="00F62E58" w:rsidRPr="00574291">
        <w:t>&gt;, otherwise shall set the &lt;</w:t>
      </w:r>
      <w:proofErr w:type="spellStart"/>
      <w:r w:rsidR="00F62E58" w:rsidRPr="00574291">
        <w:t>ReportType</w:t>
      </w:r>
      <w:proofErr w:type="spellEnd"/>
      <w:r w:rsidR="00F62E58" w:rsidRPr="00574291">
        <w:t>&gt; attribute to the "</w:t>
      </w:r>
      <w:proofErr w:type="spellStart"/>
      <w:r w:rsidR="00F62E58" w:rsidRPr="00574291">
        <w:t>NonEmergency</w:t>
      </w:r>
      <w:proofErr w:type="spellEnd"/>
      <w:r w:rsidR="00F62E58" w:rsidRPr="00574291">
        <w:t>" value;</w:t>
      </w:r>
    </w:p>
    <w:p w14:paraId="1226A9D2" w14:textId="77777777" w:rsidR="00FD049F" w:rsidRDefault="00FD049F" w:rsidP="00FD049F">
      <w:pPr>
        <w:pStyle w:val="B2"/>
      </w:pPr>
      <w:r>
        <w:t>b)</w:t>
      </w:r>
      <w:r>
        <w:tab/>
      </w:r>
      <w:r w:rsidR="00F62E58">
        <w:t>shall include the &lt;</w:t>
      </w:r>
      <w:proofErr w:type="spellStart"/>
      <w:r w:rsidR="00F62E58">
        <w:t>TriggerId</w:t>
      </w:r>
      <w:proofErr w:type="spellEnd"/>
      <w:r w:rsidR="00F62E58">
        <w:t>&gt;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 xml:space="preserve">shall set the </w:t>
      </w:r>
      <w:proofErr w:type="spellStart"/>
      <w:r w:rsidR="00F62E58">
        <w:t>minimumReportInterval</w:t>
      </w:r>
      <w:proofErr w:type="spellEnd"/>
      <w:r w:rsidR="00F62E58">
        <w:t xml:space="preserve"> timer to the </w:t>
      </w:r>
      <w:proofErr w:type="spellStart"/>
      <w:r w:rsidR="00F62E58">
        <w:t>minimumReportInterval</w:t>
      </w:r>
      <w:proofErr w:type="spellEnd"/>
      <w:r w:rsidR="00F62E58">
        <w:t xml:space="preserve">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w:t>
      </w:r>
      <w:proofErr w:type="spellStart"/>
      <w:r w:rsidR="00F62E58" w:rsidRPr="00F6691B">
        <w:t>ReportType</w:t>
      </w:r>
      <w:proofErr w:type="spellEnd"/>
      <w:r w:rsidR="00F62E58" w:rsidRPr="00F6691B">
        <w:t>&gt; attribute to the "Emergency" value;</w:t>
      </w:r>
    </w:p>
    <w:p w14:paraId="76408AB8" w14:textId="3F7016B7" w:rsidR="00F62E58" w:rsidRDefault="00FD049F" w:rsidP="00F6691B">
      <w:pPr>
        <w:pStyle w:val="B2"/>
      </w:pPr>
      <w:r w:rsidRPr="00F6691B">
        <w:t>b)</w:t>
      </w:r>
      <w:r w:rsidRPr="00F6691B">
        <w:tab/>
      </w:r>
      <w:r w:rsidR="00F62E58" w:rsidRPr="00F6691B">
        <w:t>shall populate the &lt;</w:t>
      </w:r>
      <w:proofErr w:type="spellStart"/>
      <w:r w:rsidR="00F62E58" w:rsidRPr="00F6691B">
        <w:t>CurrentLocation</w:t>
      </w:r>
      <w:proofErr w:type="spellEnd"/>
      <w:r w:rsidR="00F62E58" w:rsidRPr="00F6691B">
        <w:t>&gt; element of the &lt;Report&gt; element to contain values for the &lt;longitude&gt;, &lt;latitude&gt;, &lt;</w:t>
      </w:r>
      <w:proofErr w:type="spellStart"/>
      <w:r w:rsidR="00F62E58" w:rsidRPr="00F6691B">
        <w:t>CurrentServingEcgi</w:t>
      </w:r>
      <w:proofErr w:type="spellEnd"/>
      <w:r w:rsidR="00F62E58" w:rsidRPr="00F6691B">
        <w:t>&gt; and &lt;</w:t>
      </w:r>
      <w:proofErr w:type="spellStart"/>
      <w:r w:rsidR="00F62E58" w:rsidRPr="00F6691B">
        <w:t>locTimestamp</w:t>
      </w:r>
      <w:proofErr w:type="spellEnd"/>
      <w:r w:rsidR="00F62E58" w:rsidRPr="00F6691B">
        <w:t>&gt; elements, as well as other not already included elements indicated by the &lt;</w:t>
      </w:r>
      <w:proofErr w:type="spellStart"/>
      <w:r w:rsidR="00F62E58" w:rsidRPr="00F6691B">
        <w:t>EmergencyLocationInformation</w:t>
      </w:r>
      <w:proofErr w:type="spellEnd"/>
      <w:r w:rsidR="00F62E58" w:rsidRPr="00F6691B">
        <w:t>&gt;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lastRenderedPageBreak/>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w:t>
      </w:r>
      <w:proofErr w:type="spellStart"/>
      <w:r w:rsidR="00F62E58" w:rsidRPr="00F6691B">
        <w:t>ReportType</w:t>
      </w:r>
      <w:proofErr w:type="spellEnd"/>
      <w:r w:rsidR="00F62E58" w:rsidRPr="00F6691B">
        <w:t>&gt; attribute to the "</w:t>
      </w:r>
      <w:proofErr w:type="spellStart"/>
      <w:r w:rsidR="00F62E58" w:rsidRPr="00F6691B">
        <w:t>NonEmergency</w:t>
      </w:r>
      <w:proofErr w:type="spellEnd"/>
      <w:r w:rsidR="00F62E58" w:rsidRPr="00F6691B">
        <w:t>" value;</w:t>
      </w:r>
    </w:p>
    <w:p w14:paraId="33FDD2DB" w14:textId="61037307" w:rsidR="00F62E58" w:rsidRDefault="00FD049F" w:rsidP="00F6691B">
      <w:pPr>
        <w:pStyle w:val="B2"/>
      </w:pPr>
      <w:r w:rsidRPr="00F6691B">
        <w:t>b)</w:t>
      </w:r>
      <w:r w:rsidRPr="00F6691B">
        <w:tab/>
      </w:r>
      <w:r w:rsidR="00F62E58" w:rsidRPr="00F6691B">
        <w:t>shall include the &lt;</w:t>
      </w:r>
      <w:proofErr w:type="spellStart"/>
      <w:r w:rsidR="00F62E58" w:rsidRPr="00F6691B">
        <w:t>ReportID</w:t>
      </w:r>
      <w:proofErr w:type="spellEnd"/>
      <w:r w:rsidR="00F62E58" w:rsidRPr="00F6691B">
        <w:t>&gt; attribute set to the value of the &lt;</w:t>
      </w:r>
      <w:proofErr w:type="spellStart"/>
      <w:r w:rsidR="00F62E58" w:rsidRPr="00F6691B">
        <w:t>RequestID</w:t>
      </w:r>
      <w:proofErr w:type="spellEnd"/>
      <w:r w:rsidR="00F62E58" w:rsidRPr="00F6691B">
        <w:t>&gt;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w:t>
      </w:r>
      <w:proofErr w:type="spellStart"/>
      <w:r w:rsidR="00F62E58" w:rsidRPr="00F6691B">
        <w:t>CurrentLocation</w:t>
      </w:r>
      <w:proofErr w:type="spellEnd"/>
      <w:r w:rsidR="00F62E58" w:rsidRPr="00F6691B">
        <w:t>&gt; element of the &lt;Report&gt; element containing at least a &lt;</w:t>
      </w:r>
      <w:proofErr w:type="spellStart"/>
      <w:r w:rsidR="00F62E58" w:rsidRPr="00F6691B">
        <w:t>CurrentCoordinate</w:t>
      </w:r>
      <w:proofErr w:type="spellEnd"/>
      <w:r w:rsidR="00F62E58" w:rsidRPr="00F6691B">
        <w:t>&gt;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31378274"/>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31378275"/>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31378276"/>
      <w:r w:rsidRPr="00B02A0B">
        <w:t>6.2.7.1</w:t>
      </w:r>
      <w:r w:rsidRPr="00B02A0B">
        <w:tab/>
      </w:r>
      <w:proofErr w:type="spellStart"/>
      <w:r w:rsidRPr="00B02A0B">
        <w:t>MCData</w:t>
      </w:r>
      <w:proofErr w:type="spellEnd"/>
      <w:r w:rsidRPr="00B02A0B">
        <w:t xml:space="preserve">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upgrade the </w:t>
      </w:r>
      <w:proofErr w:type="spellStart"/>
      <w:r w:rsidRPr="00B02A0B">
        <w:t>MCData</w:t>
      </w:r>
      <w:proofErr w:type="spellEnd"/>
      <w:r w:rsidRPr="00B02A0B">
        <w:t xml:space="preserve"> group session to either an emergency condition or an imminent peril condition on an </w:t>
      </w:r>
      <w:proofErr w:type="spellStart"/>
      <w:r w:rsidRPr="00B02A0B">
        <w:t>MCData</w:t>
      </w:r>
      <w:proofErr w:type="spellEnd"/>
      <w:r w:rsidRPr="00B02A0B">
        <w:t xml:space="preserve"> prearranged group, the </w:t>
      </w:r>
      <w:proofErr w:type="spellStart"/>
      <w:r w:rsidRPr="00B02A0B">
        <w:t>MCData</w:t>
      </w:r>
      <w:proofErr w:type="spellEnd"/>
      <w:r w:rsidRPr="00B02A0B">
        <w:t xml:space="preserve">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is requesting to upgrade the </w:t>
      </w:r>
      <w:proofErr w:type="spellStart"/>
      <w:r w:rsidRPr="00B02A0B">
        <w:t>MCData</w:t>
      </w:r>
      <w:proofErr w:type="spellEnd"/>
      <w:r w:rsidRPr="00B02A0B">
        <w:t xml:space="preserve"> group session to an in-progress emergency group state and this is an unauthorised request for an </w:t>
      </w:r>
      <w:proofErr w:type="spellStart"/>
      <w:r w:rsidRPr="00B02A0B">
        <w:t>MCData</w:t>
      </w:r>
      <w:proofErr w:type="spellEnd"/>
      <w:r w:rsidRPr="00B02A0B">
        <w:t xml:space="preserve"> emergency communication as determined by the procedures of clause 6.2.8.1.8, the </w:t>
      </w:r>
      <w:proofErr w:type="spellStart"/>
      <w:r w:rsidRPr="00B02A0B">
        <w:t>MCData</w:t>
      </w:r>
      <w:proofErr w:type="spellEnd"/>
      <w:r w:rsidRPr="00B02A0B">
        <w:t xml:space="preserve"> client:</w:t>
      </w:r>
    </w:p>
    <w:p w14:paraId="4204E85E" w14:textId="77777777" w:rsidR="005C310B" w:rsidRPr="00B02A0B" w:rsidRDefault="005C310B" w:rsidP="005C310B">
      <w:pPr>
        <w:pStyle w:val="B2"/>
      </w:pPr>
      <w:r w:rsidRPr="00B02A0B">
        <w:t>a)</w:t>
      </w:r>
      <w:r w:rsidRPr="00B02A0B">
        <w:tab/>
        <w:t xml:space="preserve">should indicate to the </w:t>
      </w:r>
      <w:proofErr w:type="spellStart"/>
      <w:r w:rsidRPr="00B02A0B">
        <w:t>MCData</w:t>
      </w:r>
      <w:proofErr w:type="spellEnd"/>
      <w:r w:rsidRPr="00B02A0B">
        <w:t xml:space="preserve"> user that they are not authorised to upgrade the </w:t>
      </w:r>
      <w:proofErr w:type="spellStart"/>
      <w:r w:rsidRPr="00B02A0B">
        <w:t>MCData</w:t>
      </w:r>
      <w:proofErr w:type="spellEnd"/>
      <w:r w:rsidRPr="00B02A0B">
        <w:t xml:space="preserve">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user is requesting to upgrade the </w:t>
      </w:r>
      <w:proofErr w:type="spellStart"/>
      <w:r w:rsidRPr="00B02A0B">
        <w:t>MCData</w:t>
      </w:r>
      <w:proofErr w:type="spellEnd"/>
      <w:r w:rsidRPr="00B02A0B">
        <w:t xml:space="preserve"> group session to an in-progress imminent peril state and this is an unauthorised request for an </w:t>
      </w:r>
      <w:proofErr w:type="spellStart"/>
      <w:r w:rsidRPr="00B02A0B">
        <w:t>MCData</w:t>
      </w:r>
      <w:proofErr w:type="spellEnd"/>
      <w:r w:rsidRPr="00B02A0B">
        <w:t xml:space="preserve"> imminent peril group communication as determined by the procedures of clause 6.2.8.1.8, the </w:t>
      </w:r>
      <w:proofErr w:type="spellStart"/>
      <w:r w:rsidRPr="00B02A0B">
        <w:t>MCData</w:t>
      </w:r>
      <w:proofErr w:type="spellEnd"/>
      <w:r w:rsidRPr="00B02A0B">
        <w:t xml:space="preserve"> client:</w:t>
      </w:r>
    </w:p>
    <w:p w14:paraId="7502CB8B" w14:textId="77777777" w:rsidR="005C310B" w:rsidRPr="00B02A0B" w:rsidRDefault="005C310B" w:rsidP="005C310B">
      <w:pPr>
        <w:pStyle w:val="B2"/>
      </w:pPr>
      <w:r w:rsidRPr="00B02A0B">
        <w:t>a)</w:t>
      </w:r>
      <w:r w:rsidRPr="00B02A0B">
        <w:tab/>
        <w:t xml:space="preserve">should indicate to the </w:t>
      </w:r>
      <w:proofErr w:type="spellStart"/>
      <w:r w:rsidRPr="00B02A0B">
        <w:t>MCData</w:t>
      </w:r>
      <w:proofErr w:type="spellEnd"/>
      <w:r w:rsidRPr="00B02A0B">
        <w:t xml:space="preserve"> user that they are not authorised to upgrade the </w:t>
      </w:r>
      <w:proofErr w:type="spellStart"/>
      <w:r w:rsidRPr="00B02A0B">
        <w:t>MCData</w:t>
      </w:r>
      <w:proofErr w:type="spellEnd"/>
      <w:r w:rsidRPr="00B02A0B">
        <w:t xml:space="preserve">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has requested to upgrade the </w:t>
      </w:r>
      <w:proofErr w:type="spellStart"/>
      <w:r w:rsidRPr="00B02A0B">
        <w:t>MCData</w:t>
      </w:r>
      <w:proofErr w:type="spellEnd"/>
      <w:r w:rsidRPr="00B02A0B">
        <w:t xml:space="preserve"> group session to an </w:t>
      </w:r>
      <w:proofErr w:type="spellStart"/>
      <w:r w:rsidRPr="00B02A0B">
        <w:t>MCData</w:t>
      </w:r>
      <w:proofErr w:type="spellEnd"/>
      <w:r w:rsidRPr="00B02A0B">
        <w:t xml:space="preserve"> emergency communication, the </w:t>
      </w:r>
      <w:proofErr w:type="spellStart"/>
      <w:r w:rsidRPr="00B02A0B">
        <w:t>MCData</w:t>
      </w:r>
      <w:proofErr w:type="spellEnd"/>
      <w:r w:rsidRPr="00B02A0B">
        <w:t xml:space="preserve">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user has requested to upgrade the </w:t>
      </w:r>
      <w:proofErr w:type="spellStart"/>
      <w:r w:rsidRPr="00B02A0B">
        <w:t>MCData</w:t>
      </w:r>
      <w:proofErr w:type="spellEnd"/>
      <w:r w:rsidRPr="00B02A0B">
        <w:t xml:space="preserve"> group session to an </w:t>
      </w:r>
      <w:proofErr w:type="spellStart"/>
      <w:r w:rsidRPr="00B02A0B">
        <w:t>MCData</w:t>
      </w:r>
      <w:proofErr w:type="spellEnd"/>
      <w:r w:rsidRPr="00B02A0B">
        <w:t xml:space="preserve"> imminent peril communication, the </w:t>
      </w:r>
      <w:proofErr w:type="spellStart"/>
      <w:r w:rsidRPr="00B02A0B">
        <w:t>MCData</w:t>
      </w:r>
      <w:proofErr w:type="spellEnd"/>
      <w:r w:rsidRPr="00B02A0B">
        <w:t xml:space="preserve">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r w:rsidRPr="00B02A0B">
        <w:t xml:space="preserve">) and include in the &lt;Report&gt; element the specific location information configured for the </w:t>
      </w:r>
      <w:proofErr w:type="spellStart"/>
      <w:r w:rsidRPr="00B02A0B">
        <w:t>MCData</w:t>
      </w:r>
      <w:proofErr w:type="spellEnd"/>
      <w:r w:rsidRPr="00B02A0B">
        <w:t xml:space="preserve">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 xml:space="preserve">On receiving a SIP 2xx response to the SIP re-INVITE request, the </w:t>
      </w:r>
      <w:proofErr w:type="spellStart"/>
      <w:r w:rsidRPr="00B02A0B">
        <w:t>MCData</w:t>
      </w:r>
      <w:proofErr w:type="spellEnd"/>
      <w:r w:rsidRPr="00B02A0B">
        <w:t xml:space="preserve">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3C76557E" w14:textId="77777777" w:rsidR="005C310B" w:rsidRPr="00B02A0B" w:rsidRDefault="005C310B" w:rsidP="005C310B">
      <w:r w:rsidRPr="00B02A0B">
        <w:t xml:space="preserve">On receiving a SIP 4xx response, SIP 5xx response or a SIP 6xx response to the SIP re-INVITE request the </w:t>
      </w:r>
      <w:proofErr w:type="spellStart"/>
      <w:r w:rsidRPr="00B02A0B">
        <w:t>MCData</w:t>
      </w:r>
      <w:proofErr w:type="spellEnd"/>
      <w:r w:rsidRPr="00B02A0B">
        <w:t xml:space="preserve">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31378277"/>
      <w:r w:rsidRPr="00B02A0B">
        <w:t>6.2.7.2</w:t>
      </w:r>
      <w:r w:rsidRPr="00B02A0B">
        <w:tab/>
      </w:r>
      <w:proofErr w:type="spellStart"/>
      <w:r w:rsidRPr="00B02A0B">
        <w:t>MCData</w:t>
      </w:r>
      <w:proofErr w:type="spellEnd"/>
      <w:r w:rsidRPr="00B02A0B">
        <w:t xml:space="preserve">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cancel the in-progress emergency condition on a prearranged </w:t>
      </w:r>
      <w:proofErr w:type="spellStart"/>
      <w:r w:rsidRPr="00B02A0B">
        <w:t>MCData</w:t>
      </w:r>
      <w:proofErr w:type="spellEnd"/>
      <w:r w:rsidRPr="00B02A0B">
        <w:t xml:space="preserve"> group, the </w:t>
      </w:r>
      <w:proofErr w:type="spellStart"/>
      <w:r w:rsidRPr="00B02A0B">
        <w:t>MCData</w:t>
      </w:r>
      <w:proofErr w:type="spellEnd"/>
      <w:r w:rsidRPr="00B02A0B">
        <w:t xml:space="preserve">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7E391823"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is not authorised to cancel the in-progress emergency group state of the </w:t>
      </w:r>
      <w:proofErr w:type="spellStart"/>
      <w:r w:rsidRPr="00B02A0B">
        <w:t>MCData</w:t>
      </w:r>
      <w:proofErr w:type="spellEnd"/>
      <w:r w:rsidRPr="00B02A0B">
        <w:t xml:space="preserve"> group as determined by the procedures of clause 6.2.8.1.7, the </w:t>
      </w:r>
      <w:proofErr w:type="spellStart"/>
      <w:r w:rsidRPr="00B02A0B">
        <w:t>MCData</w:t>
      </w:r>
      <w:proofErr w:type="spellEnd"/>
      <w:r w:rsidRPr="00B02A0B">
        <w:t xml:space="preserve"> client:</w:t>
      </w:r>
    </w:p>
    <w:p w14:paraId="6F5FE1C9" w14:textId="77777777" w:rsidR="005C310B" w:rsidRPr="00B02A0B" w:rsidRDefault="005C310B" w:rsidP="005C310B">
      <w:pPr>
        <w:pStyle w:val="B2"/>
      </w:pPr>
      <w:r w:rsidRPr="00B02A0B">
        <w:t>a)</w:t>
      </w:r>
      <w:r w:rsidRPr="00B02A0B">
        <w:tab/>
        <w:t xml:space="preserve">should indicate to the </w:t>
      </w:r>
      <w:proofErr w:type="spellStart"/>
      <w:r w:rsidRPr="00B02A0B">
        <w:t>MCData</w:t>
      </w:r>
      <w:proofErr w:type="spellEnd"/>
      <w:r w:rsidRPr="00B02A0B">
        <w:t xml:space="preserve"> user that they are not authorised to cancel the in-progress emergency group state of the </w:t>
      </w:r>
      <w:proofErr w:type="spellStart"/>
      <w:r w:rsidRPr="00B02A0B">
        <w:t>MCData</w:t>
      </w:r>
      <w:proofErr w:type="spellEnd"/>
      <w:r w:rsidRPr="00B02A0B">
        <w:t xml:space="preserve">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 xml:space="preserve">shall, if the </w:t>
      </w:r>
      <w:proofErr w:type="spellStart"/>
      <w:r w:rsidRPr="00B02A0B">
        <w:t>MCData</w:t>
      </w:r>
      <w:proofErr w:type="spellEnd"/>
      <w:r w:rsidRPr="00B02A0B">
        <w:t xml:space="preserve"> user is cancelling an in-progress emergency condition and optionally an </w:t>
      </w:r>
      <w:proofErr w:type="spellStart"/>
      <w:r w:rsidRPr="00B02A0B">
        <w:t>MCData</w:t>
      </w:r>
      <w:proofErr w:type="spellEnd"/>
      <w:r w:rsidRPr="00B02A0B">
        <w:t xml:space="preserve"> emergency alert originated by the </w:t>
      </w:r>
      <w:proofErr w:type="spellStart"/>
      <w:r w:rsidRPr="00B02A0B">
        <w:t>MCData</w:t>
      </w:r>
      <w:proofErr w:type="spellEnd"/>
      <w:r w:rsidRPr="00B02A0B">
        <w:t xml:space="preserve">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 xml:space="preserve">shall, if the </w:t>
      </w:r>
      <w:proofErr w:type="spellStart"/>
      <w:r w:rsidRPr="00B02A0B">
        <w:t>MCData</w:t>
      </w:r>
      <w:proofErr w:type="spellEnd"/>
      <w:r w:rsidRPr="00B02A0B">
        <w:t xml:space="preserve"> user is cancelling an in-progress emergency condition and an </w:t>
      </w:r>
      <w:proofErr w:type="spellStart"/>
      <w:r w:rsidRPr="00B02A0B">
        <w:t>MCData</w:t>
      </w:r>
      <w:proofErr w:type="spellEnd"/>
      <w:r w:rsidRPr="00B02A0B">
        <w:t xml:space="preserve"> emergency alert originated by another </w:t>
      </w:r>
      <w:proofErr w:type="spellStart"/>
      <w:r w:rsidRPr="00B02A0B">
        <w:t>MCData</w:t>
      </w:r>
      <w:proofErr w:type="spellEnd"/>
      <w:r w:rsidRPr="00B02A0B">
        <w:t xml:space="preserve">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group identity;</w:t>
      </w:r>
    </w:p>
    <w:p w14:paraId="46B87A6E"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is not included in the body, as this will be inserted into the body of the SIP INVITE request that is sent by the originating participating </w:t>
      </w:r>
      <w:proofErr w:type="spellStart"/>
      <w:r w:rsidRPr="00B02A0B">
        <w:t>MCData</w:t>
      </w:r>
      <w:proofErr w:type="spellEnd"/>
      <w:r w:rsidRPr="00B02A0B">
        <w:t xml:space="preserve">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 xml:space="preserve">On receiving a SIP 2xx response to the SIP re-INVITE request, the </w:t>
      </w:r>
      <w:proofErr w:type="spellStart"/>
      <w:r w:rsidRPr="00B02A0B">
        <w:t>MCData</w:t>
      </w:r>
      <w:proofErr w:type="spellEnd"/>
      <w:r w:rsidRPr="00B02A0B">
        <w:t xml:space="preserve">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 xml:space="preserve">shall set the </w:t>
      </w:r>
      <w:proofErr w:type="spellStart"/>
      <w:r w:rsidRPr="00B02A0B">
        <w:t>MCData</w:t>
      </w:r>
      <w:proofErr w:type="spellEnd"/>
      <w:r w:rsidRPr="00B02A0B">
        <w:t xml:space="preserve"> emergency group state of the group to "MDEG 1: no-emergency";</w:t>
      </w:r>
    </w:p>
    <w:p w14:paraId="108E1C3C" w14:textId="77777777" w:rsidR="005C310B" w:rsidRPr="00B02A0B" w:rsidRDefault="005C310B" w:rsidP="005C310B">
      <w:pPr>
        <w:pStyle w:val="B1"/>
      </w:pPr>
      <w:r w:rsidRPr="00B02A0B">
        <w:t>3)</w:t>
      </w:r>
      <w:r w:rsidRPr="00B02A0B">
        <w:tab/>
        <w:t xml:space="preserve">shall set the </w:t>
      </w:r>
      <w:proofErr w:type="spellStart"/>
      <w:r w:rsidRPr="00B02A0B">
        <w:t>MCData</w:t>
      </w:r>
      <w:proofErr w:type="spellEnd"/>
      <w:r w:rsidRPr="00B02A0B">
        <w:t xml:space="preserve"> emergency group communication state of the group to "MDEGC 1: emergency-</w:t>
      </w:r>
      <w:proofErr w:type="spellStart"/>
      <w:r w:rsidRPr="00B02A0B">
        <w:t>gc</w:t>
      </w:r>
      <w:proofErr w:type="spellEnd"/>
      <w:r w:rsidRPr="00B02A0B">
        <w:t>-capable"; and</w:t>
      </w:r>
    </w:p>
    <w:p w14:paraId="36DDF04E"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w:t>
      </w:r>
      <w:proofErr w:type="spellStart"/>
      <w:r w:rsidRPr="00B02A0B">
        <w:t>mcdata</w:t>
      </w:r>
      <w:proofErr w:type="spellEnd"/>
      <w:r w:rsidRPr="00B02A0B">
        <w:t xml:space="preserve">-warn-code set to "149", shall set the </w:t>
      </w:r>
      <w:proofErr w:type="spellStart"/>
      <w:r w:rsidRPr="00B02A0B">
        <w:t>MCData</w:t>
      </w:r>
      <w:proofErr w:type="spellEnd"/>
      <w:r w:rsidRPr="00B02A0B">
        <w:t xml:space="preserve">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 xml:space="preserve">shall set the </w:t>
      </w:r>
      <w:proofErr w:type="spellStart"/>
      <w:r w:rsidRPr="00B02A0B">
        <w:t>MCData</w:t>
      </w:r>
      <w:proofErr w:type="spellEnd"/>
      <w:r w:rsidRPr="00B02A0B">
        <w:t xml:space="preserve">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w:t>
      </w:r>
      <w:proofErr w:type="spellStart"/>
      <w:r w:rsidRPr="00B02A0B">
        <w:t>ind</w:t>
      </w:r>
      <w:proofErr w:type="spellEnd"/>
      <w:r w:rsidRPr="00B02A0B">
        <w:t xml:space="preserve">&gt; element set to a value of "true" and the sent SIP re-INVITE request did not contain an &lt;originated-by&gt; element in the application/vnd.3gpp.mcdata-info+xml MIME body, the </w:t>
      </w:r>
      <w:proofErr w:type="spellStart"/>
      <w:r w:rsidRPr="00B02A0B">
        <w:t>MCData</w:t>
      </w:r>
      <w:proofErr w:type="spellEnd"/>
      <w:r w:rsidRPr="00B02A0B">
        <w:t xml:space="preserve"> client shall set the </w:t>
      </w:r>
      <w:proofErr w:type="spellStart"/>
      <w:r w:rsidRPr="00B02A0B">
        <w:t>MCData</w:t>
      </w:r>
      <w:proofErr w:type="spellEnd"/>
      <w:r w:rsidRPr="00B02A0B">
        <w:t xml:space="preserve">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w:t>
      </w:r>
      <w:proofErr w:type="spellStart"/>
      <w:r w:rsidRPr="00B02A0B">
        <w:t>ind</w:t>
      </w:r>
      <w:proofErr w:type="spellEnd"/>
      <w:r w:rsidRPr="00B02A0B">
        <w:t xml:space="preserve">&gt; element and did not contain an &lt;originated-by&gt; element, the </w:t>
      </w:r>
      <w:proofErr w:type="spellStart"/>
      <w:r w:rsidRPr="00B02A0B">
        <w:t>MCData</w:t>
      </w:r>
      <w:proofErr w:type="spellEnd"/>
      <w:r w:rsidRPr="00B02A0B">
        <w:t xml:space="preserve">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 xml:space="preserve">If the in-progress emergency group state cancel request is rejected, the state of the session does not change, i.e. continues with </w:t>
      </w:r>
      <w:proofErr w:type="spellStart"/>
      <w:r w:rsidRPr="00B02A0B">
        <w:t>MCData</w:t>
      </w:r>
      <w:proofErr w:type="spellEnd"/>
      <w:r w:rsidRPr="00B02A0B">
        <w:t xml:space="preserve">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31378278"/>
      <w:r w:rsidRPr="00B02A0B">
        <w:t>6.2.7.3</w:t>
      </w:r>
      <w:r w:rsidRPr="00B02A0B">
        <w:tab/>
      </w:r>
      <w:proofErr w:type="spellStart"/>
      <w:r w:rsidRPr="00B02A0B">
        <w:t>MCData</w:t>
      </w:r>
      <w:proofErr w:type="spellEnd"/>
      <w:r w:rsidRPr="00B02A0B">
        <w:t xml:space="preserve">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cancel the in-progress imminent peril condition on a prearranged </w:t>
      </w:r>
      <w:proofErr w:type="spellStart"/>
      <w:r w:rsidRPr="00B02A0B">
        <w:t>MCData</w:t>
      </w:r>
      <w:proofErr w:type="spellEnd"/>
      <w:r w:rsidRPr="00B02A0B">
        <w:t xml:space="preserve"> group, the </w:t>
      </w:r>
      <w:proofErr w:type="spellStart"/>
      <w:r w:rsidRPr="00B02A0B">
        <w:t>MCData</w:t>
      </w:r>
      <w:proofErr w:type="spellEnd"/>
      <w:r w:rsidRPr="00B02A0B">
        <w:t xml:space="preserve"> client shall generate a SIP re-INVITE request by following the procedures specified in 3GPP TS 24.229 [5], with the clarifications given below:</w:t>
      </w:r>
    </w:p>
    <w:p w14:paraId="123E7B1C"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020594BA"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is not authorised to cancel the in-progress imminent peril group state of the </w:t>
      </w:r>
      <w:proofErr w:type="spellStart"/>
      <w:r w:rsidRPr="00B02A0B">
        <w:t>MCData</w:t>
      </w:r>
      <w:proofErr w:type="spellEnd"/>
      <w:r w:rsidRPr="00B02A0B">
        <w:t xml:space="preserve"> group as determined by the procedures of clause 6.2.8.1.10, the </w:t>
      </w:r>
      <w:proofErr w:type="spellStart"/>
      <w:r w:rsidRPr="00B02A0B">
        <w:t>MCData</w:t>
      </w:r>
      <w:proofErr w:type="spellEnd"/>
      <w:r w:rsidRPr="00B02A0B">
        <w:t xml:space="preserve"> client:</w:t>
      </w:r>
    </w:p>
    <w:p w14:paraId="2B2755D9" w14:textId="77777777" w:rsidR="005C310B" w:rsidRPr="00B02A0B" w:rsidRDefault="005C310B" w:rsidP="005C310B">
      <w:pPr>
        <w:pStyle w:val="B2"/>
      </w:pPr>
      <w:r w:rsidRPr="00B02A0B">
        <w:t>a)</w:t>
      </w:r>
      <w:r w:rsidRPr="00B02A0B">
        <w:tab/>
        <w:t xml:space="preserve">should indicate to the </w:t>
      </w:r>
      <w:proofErr w:type="spellStart"/>
      <w:r w:rsidRPr="00B02A0B">
        <w:t>MCData</w:t>
      </w:r>
      <w:proofErr w:type="spellEnd"/>
      <w:r w:rsidRPr="00B02A0B">
        <w:t xml:space="preserve"> user that they are not authorised to cancel the in-progress imminent peril group state of the </w:t>
      </w:r>
      <w:proofErr w:type="spellStart"/>
      <w:r w:rsidRPr="00B02A0B">
        <w:t>MCData</w:t>
      </w:r>
      <w:proofErr w:type="spellEnd"/>
      <w:r w:rsidRPr="00B02A0B">
        <w:t xml:space="preserve">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group identity;</w:t>
      </w:r>
    </w:p>
    <w:p w14:paraId="1BAE72E7"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is not included in the body, as this will be inserted into the body of the SIP re-INVITE request that is sent by the originating participating </w:t>
      </w:r>
      <w:proofErr w:type="spellStart"/>
      <w:r w:rsidRPr="00B02A0B">
        <w:t>MCData</w:t>
      </w:r>
      <w:proofErr w:type="spellEnd"/>
      <w:r w:rsidRPr="00B02A0B">
        <w:t xml:space="preserve">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 xml:space="preserve">On receiving a SIP 2xx response to the SIP re-INVITE request, the </w:t>
      </w:r>
      <w:proofErr w:type="spellStart"/>
      <w:r w:rsidRPr="00B02A0B">
        <w:t>MCData</w:t>
      </w:r>
      <w:proofErr w:type="spellEnd"/>
      <w:r w:rsidRPr="00B02A0B">
        <w:t xml:space="preserve">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 xml:space="preserve">shall set the </w:t>
      </w:r>
      <w:proofErr w:type="spellStart"/>
      <w:r w:rsidRPr="00B02A0B">
        <w:t>MCData</w:t>
      </w:r>
      <w:proofErr w:type="spellEnd"/>
      <w:r w:rsidRPr="00B02A0B">
        <w:t xml:space="preserve"> imminent peril group state of the group to "MDIG 1: no-imminent-peril"; and</w:t>
      </w:r>
    </w:p>
    <w:p w14:paraId="07B163AA" w14:textId="77777777" w:rsidR="005C310B" w:rsidRPr="00B02A0B" w:rsidRDefault="005C310B" w:rsidP="005C310B">
      <w:pPr>
        <w:pStyle w:val="B1"/>
      </w:pPr>
      <w:r w:rsidRPr="00B02A0B">
        <w:t>3)</w:t>
      </w:r>
      <w:r w:rsidRPr="00B02A0B">
        <w:tab/>
        <w:t xml:space="preserve">shall set the </w:t>
      </w:r>
      <w:proofErr w:type="spellStart"/>
      <w:r w:rsidRPr="00B02A0B">
        <w:t>MCData</w:t>
      </w:r>
      <w:proofErr w:type="spellEnd"/>
      <w:r w:rsidRPr="00B02A0B">
        <w:t xml:space="preserve"> imminent peril group communication state of the group to "MDIGC 1: imminent-peril-</w:t>
      </w:r>
      <w:proofErr w:type="spellStart"/>
      <w:r w:rsidRPr="00B02A0B">
        <w:t>gc</w:t>
      </w:r>
      <w:proofErr w:type="spellEnd"/>
      <w:r w:rsidRPr="00B02A0B">
        <w:t>-capable".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w:t>
      </w:r>
      <w:proofErr w:type="spellStart"/>
      <w:r w:rsidRPr="00B02A0B">
        <w:t>imminentperil-ind</w:t>
      </w:r>
      <w:proofErr w:type="spellEnd"/>
      <w:r w:rsidRPr="00B02A0B">
        <w:t>&gt;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w:t>
      </w:r>
      <w:proofErr w:type="spellStart"/>
      <w:r w:rsidRPr="00B02A0B">
        <w:t>imminentperil-ind</w:t>
      </w:r>
      <w:proofErr w:type="spellEnd"/>
      <w:r w:rsidRPr="00B02A0B">
        <w:t>&gt; element;</w:t>
      </w:r>
    </w:p>
    <w:p w14:paraId="303FD625" w14:textId="77777777" w:rsidR="005C310B" w:rsidRPr="00B02A0B" w:rsidRDefault="005C310B" w:rsidP="005C310B">
      <w:pPr>
        <w:pStyle w:val="NO"/>
      </w:pPr>
      <w:r w:rsidRPr="00B02A0B">
        <w:t xml:space="preserve">then the </w:t>
      </w:r>
      <w:proofErr w:type="spellStart"/>
      <w:r w:rsidRPr="00B02A0B">
        <w:t>MCData</w:t>
      </w:r>
      <w:proofErr w:type="spellEnd"/>
      <w:r w:rsidRPr="00B02A0B">
        <w:t xml:space="preserve"> client shall set the </w:t>
      </w:r>
      <w:proofErr w:type="spellStart"/>
      <w:r w:rsidRPr="00B02A0B">
        <w:t>MCData</w:t>
      </w:r>
      <w:proofErr w:type="spellEnd"/>
      <w:r w:rsidRPr="00B02A0B">
        <w:t xml:space="preserve"> imminent peril group state as "MDIG 2: in-progress".</w:t>
      </w:r>
    </w:p>
    <w:p w14:paraId="1C070589" w14:textId="77777777" w:rsidR="005C310B" w:rsidRPr="00B02A0B" w:rsidRDefault="005C310B" w:rsidP="005C310B">
      <w:pPr>
        <w:pStyle w:val="NO"/>
      </w:pPr>
      <w:r w:rsidRPr="00B02A0B">
        <w:t>NOTE 3:</w:t>
      </w:r>
      <w:r w:rsidRPr="00B02A0B">
        <w:tab/>
        <w:t xml:space="preserve">This is the case where the </w:t>
      </w:r>
      <w:proofErr w:type="spellStart"/>
      <w:r w:rsidRPr="00B02A0B">
        <w:t>MCData</w:t>
      </w:r>
      <w:proofErr w:type="spellEnd"/>
      <w:r w:rsidRPr="00B02A0B">
        <w:t xml:space="preserve"> client requested the cancellation of the </w:t>
      </w:r>
      <w:proofErr w:type="spellStart"/>
      <w:r w:rsidRPr="00B02A0B">
        <w:t>MCData</w:t>
      </w:r>
      <w:proofErr w:type="spellEnd"/>
      <w:r w:rsidRPr="00B02A0B">
        <w:t xml:space="preserve">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31378279"/>
      <w:r w:rsidRPr="00B02A0B">
        <w:t>6.2.7.4</w:t>
      </w:r>
      <w:r w:rsidRPr="00B02A0B">
        <w:tab/>
      </w:r>
      <w:proofErr w:type="spellStart"/>
      <w:r w:rsidRPr="00B02A0B">
        <w:t>MCData</w:t>
      </w:r>
      <w:proofErr w:type="spellEnd"/>
      <w:r w:rsidRPr="00B02A0B">
        <w:t xml:space="preserve">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 xml:space="preserve">Upon receipt of a SIP re-INVITE request, the </w:t>
      </w:r>
      <w:proofErr w:type="spellStart"/>
      <w:r w:rsidRPr="00B02A0B">
        <w:t>MCData</w:t>
      </w:r>
      <w:proofErr w:type="spellEnd"/>
      <w:r w:rsidRPr="00B02A0B">
        <w:t xml:space="preserve">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group communication and an indication that this is an </w:t>
      </w:r>
      <w:proofErr w:type="spellStart"/>
      <w:r w:rsidRPr="00B02A0B">
        <w:t>MCData</w:t>
      </w:r>
      <w:proofErr w:type="spellEnd"/>
      <w:r w:rsidRPr="00B02A0B">
        <w:t xml:space="preserve"> emergency group communication;</w:t>
      </w:r>
    </w:p>
    <w:p w14:paraId="0A69FCF6" w14:textId="77777777" w:rsidR="005C310B" w:rsidRPr="00B02A0B" w:rsidRDefault="005C310B" w:rsidP="005C310B">
      <w:pPr>
        <w:pStyle w:val="B2"/>
      </w:pPr>
      <w:r w:rsidRPr="00B02A0B">
        <w:t>b)</w:t>
      </w:r>
      <w:r w:rsidRPr="00B02A0B">
        <w:tab/>
        <w:t>if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contains an &lt;alert-</w:t>
      </w:r>
      <w:proofErr w:type="spellStart"/>
      <w:r w:rsidRPr="00B02A0B">
        <w:t>ind</w:t>
      </w:r>
      <w:proofErr w:type="spellEnd"/>
      <w:r w:rsidRPr="00B02A0B">
        <w:t xml:space="preserve">&gt; element set to "true",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w:t>
      </w:r>
    </w:p>
    <w:p w14:paraId="1F1A1FD8" w14:textId="77777777" w:rsidR="005C310B" w:rsidRPr="00B02A0B" w:rsidRDefault="005C310B" w:rsidP="005C310B">
      <w:pPr>
        <w:pStyle w:val="B2"/>
      </w:pPr>
      <w:r w:rsidRPr="00B02A0B">
        <w:t>c)</w:t>
      </w:r>
      <w:r w:rsidRPr="00B02A0B">
        <w:tab/>
        <w:t xml:space="preserve">shall set the </w:t>
      </w:r>
      <w:proofErr w:type="spellStart"/>
      <w:r w:rsidRPr="00B02A0B">
        <w:t>MCData</w:t>
      </w:r>
      <w:proofErr w:type="spellEnd"/>
      <w:r w:rsidRPr="00B02A0B">
        <w:t xml:space="preserve"> emergency group state to "MDEG 2: in-progress";</w:t>
      </w:r>
    </w:p>
    <w:p w14:paraId="484456F8" w14:textId="77777777" w:rsidR="005C310B" w:rsidRPr="00B02A0B" w:rsidRDefault="005C310B" w:rsidP="005C310B">
      <w:pPr>
        <w:pStyle w:val="B2"/>
      </w:pPr>
      <w:r w:rsidRPr="00B02A0B">
        <w:t>d)</w:t>
      </w:r>
      <w:r w:rsidRPr="00B02A0B">
        <w:tab/>
        <w:t xml:space="preserve">shall set the </w:t>
      </w:r>
      <w:proofErr w:type="spellStart"/>
      <w:r w:rsidRPr="00B02A0B">
        <w:t>MCData</w:t>
      </w:r>
      <w:proofErr w:type="spellEnd"/>
      <w:r w:rsidRPr="00B02A0B">
        <w:t xml:space="preserve"> imminent peril group state to "MDIG 1: no-imminent-peril"; and</w:t>
      </w:r>
    </w:p>
    <w:p w14:paraId="00C93619" w14:textId="77777777" w:rsidR="005C310B" w:rsidRPr="00B02A0B" w:rsidRDefault="005C310B" w:rsidP="005C310B">
      <w:pPr>
        <w:pStyle w:val="B2"/>
      </w:pPr>
      <w:r w:rsidRPr="00B02A0B">
        <w:t>e)</w:t>
      </w:r>
      <w:r w:rsidRPr="00B02A0B">
        <w:tab/>
        <w:t xml:space="preserve">shall set the </w:t>
      </w:r>
      <w:proofErr w:type="spellStart"/>
      <w:r w:rsidRPr="00B02A0B">
        <w:t>MCData</w:t>
      </w:r>
      <w:proofErr w:type="spellEnd"/>
      <w:r w:rsidRPr="00B02A0B">
        <w:t xml:space="preserve"> imminent peril group communication state to "MDIGC 1: imminent-peril-</w:t>
      </w:r>
      <w:proofErr w:type="spellStart"/>
      <w:r w:rsidRPr="00B02A0B">
        <w:t>gc</w:t>
      </w:r>
      <w:proofErr w:type="spellEnd"/>
      <w:r w:rsidRPr="00B02A0B">
        <w:t>-capable";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"true":</w:t>
      </w:r>
    </w:p>
    <w:p w14:paraId="566269CD"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imminent peril group communication and an indication that this is an </w:t>
      </w:r>
      <w:proofErr w:type="spellStart"/>
      <w:r w:rsidRPr="00B02A0B">
        <w:t>MCData</w:t>
      </w:r>
      <w:proofErr w:type="spellEnd"/>
      <w:r w:rsidRPr="00B02A0B">
        <w:t xml:space="preserve"> imminent peril group communication; and</w:t>
      </w:r>
    </w:p>
    <w:p w14:paraId="1881C8B3"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w:t>
      </w:r>
    </w:p>
    <w:p w14:paraId="1C838153"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cancelling the </w:t>
      </w:r>
      <w:proofErr w:type="spellStart"/>
      <w:r w:rsidRPr="00B02A0B">
        <w:t>MCData</w:t>
      </w:r>
      <w:proofErr w:type="spellEnd"/>
      <w:r w:rsidRPr="00B02A0B">
        <w:t xml:space="preserve"> emergency group communication;</w:t>
      </w:r>
    </w:p>
    <w:p w14:paraId="7C04FF33" w14:textId="77777777" w:rsidR="005C310B" w:rsidRPr="00B02A0B" w:rsidRDefault="005C310B" w:rsidP="005C310B">
      <w:pPr>
        <w:pStyle w:val="B2"/>
      </w:pPr>
      <w:r w:rsidRPr="00B02A0B">
        <w:t>b)</w:t>
      </w:r>
      <w:r w:rsidRPr="00B02A0B">
        <w:tab/>
        <w:t>if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contains an &lt;alert-</w:t>
      </w:r>
      <w:proofErr w:type="spellStart"/>
      <w:r w:rsidRPr="00B02A0B">
        <w:t>ind</w:t>
      </w:r>
      <w:proofErr w:type="spellEnd"/>
      <w:r w:rsidRPr="00B02A0B">
        <w:t>&gt; element set to "false":</w:t>
      </w:r>
    </w:p>
    <w:p w14:paraId="66BF549E"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cancellation and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cancelling the </w:t>
      </w:r>
      <w:proofErr w:type="spellStart"/>
      <w:r w:rsidRPr="00B02A0B">
        <w:t>MCData</w:t>
      </w:r>
      <w:proofErr w:type="spellEnd"/>
      <w:r w:rsidRPr="00B02A0B">
        <w:t xml:space="preserve">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 xml:space="preserve">should display to the </w:t>
      </w:r>
      <w:proofErr w:type="spellStart"/>
      <w:r w:rsidRPr="00B02A0B">
        <w:t>MCData</w:t>
      </w:r>
      <w:proofErr w:type="spellEnd"/>
      <w:r w:rsidRPr="00B02A0B">
        <w:t xml:space="preserve"> user the </w:t>
      </w:r>
      <w:proofErr w:type="spellStart"/>
      <w:r w:rsidRPr="00B02A0B">
        <w:t>MCData</w:t>
      </w:r>
      <w:proofErr w:type="spellEnd"/>
      <w:r w:rsidRPr="00B02A0B">
        <w:t xml:space="preserve"> ID contained in the &lt;originated-by&gt; element of the </w:t>
      </w:r>
      <w:proofErr w:type="spellStart"/>
      <w:r w:rsidRPr="00B02A0B">
        <w:t>MCData</w:t>
      </w:r>
      <w:proofErr w:type="spellEnd"/>
      <w:r w:rsidRPr="00B02A0B">
        <w:t xml:space="preserve"> user that originated the </w:t>
      </w:r>
      <w:proofErr w:type="spellStart"/>
      <w:r w:rsidRPr="00B02A0B">
        <w:t>MCData</w:t>
      </w:r>
      <w:proofErr w:type="spellEnd"/>
      <w:r w:rsidRPr="00B02A0B">
        <w:t xml:space="preserve"> emergency alert; and</w:t>
      </w:r>
    </w:p>
    <w:p w14:paraId="50A10705" w14:textId="77777777" w:rsidR="005C310B" w:rsidRPr="00B02A0B" w:rsidRDefault="005C310B" w:rsidP="005C310B">
      <w:pPr>
        <w:pStyle w:val="B4"/>
      </w:pPr>
      <w:r w:rsidRPr="00B02A0B">
        <w:t>B)</w:t>
      </w:r>
      <w:r w:rsidRPr="00B02A0B">
        <w:tab/>
        <w:t xml:space="preserve">if the </w:t>
      </w:r>
      <w:proofErr w:type="spellStart"/>
      <w:r w:rsidRPr="00B02A0B">
        <w:t>MCData</w:t>
      </w:r>
      <w:proofErr w:type="spellEnd"/>
      <w:r w:rsidRPr="00B02A0B">
        <w:t xml:space="preserve"> ID contained in the &lt;originated-by&gt; element is the </w:t>
      </w:r>
      <w:proofErr w:type="spellStart"/>
      <w:r w:rsidRPr="00B02A0B">
        <w:t>MCData</w:t>
      </w:r>
      <w:proofErr w:type="spellEnd"/>
      <w:r w:rsidRPr="00B02A0B">
        <w:t xml:space="preserve"> ID of the receiving </w:t>
      </w:r>
      <w:proofErr w:type="spellStart"/>
      <w:r w:rsidRPr="00B02A0B">
        <w:t>MCData</w:t>
      </w:r>
      <w:proofErr w:type="spellEnd"/>
      <w:r w:rsidRPr="00B02A0B">
        <w:t xml:space="preserve"> user shall set the </w:t>
      </w:r>
      <w:proofErr w:type="spellStart"/>
      <w:r w:rsidRPr="00B02A0B">
        <w:t>MCData</w:t>
      </w:r>
      <w:proofErr w:type="spellEnd"/>
      <w:r w:rsidRPr="00B02A0B">
        <w:t xml:space="preserve"> emergency alert state to "MDEA 1: no-alert";</w:t>
      </w:r>
    </w:p>
    <w:p w14:paraId="4C971F1C" w14:textId="77777777" w:rsidR="005C310B" w:rsidRPr="00B02A0B" w:rsidRDefault="005C310B" w:rsidP="005C310B">
      <w:pPr>
        <w:pStyle w:val="B2"/>
      </w:pPr>
      <w:r w:rsidRPr="00B02A0B">
        <w:t>c)</w:t>
      </w:r>
      <w:r w:rsidRPr="00B02A0B">
        <w:tab/>
        <w:t xml:space="preserve">shall set the </w:t>
      </w:r>
      <w:proofErr w:type="spellStart"/>
      <w:r w:rsidRPr="00B02A0B">
        <w:t>MCData</w:t>
      </w:r>
      <w:proofErr w:type="spellEnd"/>
      <w:r w:rsidRPr="00B02A0B">
        <w:t xml:space="preserve"> emergency group state to "MDEG 1: no-emergency"; and</w:t>
      </w:r>
    </w:p>
    <w:p w14:paraId="5C915C46" w14:textId="77777777" w:rsidR="005C310B" w:rsidRPr="00B02A0B" w:rsidRDefault="005C310B" w:rsidP="005C310B">
      <w:pPr>
        <w:pStyle w:val="B2"/>
      </w:pPr>
      <w:r w:rsidRPr="00B02A0B">
        <w:t>d)</w:t>
      </w:r>
      <w:r w:rsidRPr="00B02A0B">
        <w:tab/>
        <w:t xml:space="preserve">if the </w:t>
      </w:r>
      <w:proofErr w:type="spellStart"/>
      <w:r w:rsidRPr="00B02A0B">
        <w:t>MCData</w:t>
      </w:r>
      <w:proofErr w:type="spellEnd"/>
      <w:r w:rsidRPr="00B02A0B">
        <w:t xml:space="preserve"> emergency group communication state of the group is set to "MDEGC 3: emergency-communication-granted", shall set the </w:t>
      </w:r>
      <w:proofErr w:type="spellStart"/>
      <w:r w:rsidRPr="00B02A0B">
        <w:t>MCData</w:t>
      </w:r>
      <w:proofErr w:type="spellEnd"/>
      <w:r w:rsidRPr="00B02A0B">
        <w:t xml:space="preserve"> emergency group communication state of the group to "MDEGC 1: emergency-</w:t>
      </w:r>
      <w:proofErr w:type="spellStart"/>
      <w:r w:rsidRPr="00B02A0B">
        <w:t>gc</w:t>
      </w:r>
      <w:proofErr w:type="spellEnd"/>
      <w:r w:rsidRPr="00B02A0B">
        <w:t>-capable";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w:t>
      </w:r>
    </w:p>
    <w:p w14:paraId="0C2D03E1"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cancelling the </w:t>
      </w:r>
      <w:proofErr w:type="spellStart"/>
      <w:r w:rsidRPr="00B02A0B">
        <w:t>MCData</w:t>
      </w:r>
      <w:proofErr w:type="spellEnd"/>
      <w:r w:rsidRPr="00B02A0B">
        <w:t xml:space="preserve"> imminent peril group communication and an indication that this is an </w:t>
      </w:r>
      <w:proofErr w:type="spellStart"/>
      <w:r w:rsidRPr="00B02A0B">
        <w:t>MCData</w:t>
      </w:r>
      <w:proofErr w:type="spellEnd"/>
      <w:r w:rsidRPr="00B02A0B">
        <w:t xml:space="preserve"> imminent peril group communication;</w:t>
      </w:r>
    </w:p>
    <w:p w14:paraId="35FA928D"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state to "MDIG 1: no-imminent-peril"; and</w:t>
      </w:r>
    </w:p>
    <w:p w14:paraId="68D4ED75" w14:textId="77777777" w:rsidR="005C310B" w:rsidRPr="00B02A0B" w:rsidRDefault="005C310B" w:rsidP="005C310B">
      <w:pPr>
        <w:pStyle w:val="B2"/>
      </w:pPr>
      <w:r w:rsidRPr="00B02A0B">
        <w:t>c)</w:t>
      </w:r>
      <w:r w:rsidRPr="00B02A0B">
        <w:tab/>
        <w:t xml:space="preserve">shall set the </w:t>
      </w:r>
      <w:proofErr w:type="spellStart"/>
      <w:r w:rsidRPr="00B02A0B">
        <w:t>MCData</w:t>
      </w:r>
      <w:proofErr w:type="spellEnd"/>
      <w:r w:rsidRPr="00B02A0B">
        <w:t xml:space="preserve"> imminent peril group communication state to "MDIGC 1: imminent-peril-</w:t>
      </w:r>
      <w:proofErr w:type="spellStart"/>
      <w:r w:rsidRPr="00B02A0B">
        <w:t>gc</w:t>
      </w:r>
      <w:proofErr w:type="spellEnd"/>
      <w:r w:rsidRPr="00B02A0B">
        <w:t>-capable";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31378280"/>
      <w:r w:rsidRPr="00B02A0B">
        <w:rPr>
          <w:rFonts w:eastAsia="Malgun Gothic"/>
        </w:rPr>
        <w:t>6.2.7.5</w:t>
      </w:r>
      <w:r w:rsidRPr="00B02A0B">
        <w:rPr>
          <w:rFonts w:eastAsia="Malgun Gothic"/>
        </w:rPr>
        <w:tab/>
      </w:r>
      <w:proofErr w:type="spellStart"/>
      <w:r w:rsidRPr="00B02A0B">
        <w:t>MCData</w:t>
      </w:r>
      <w:proofErr w:type="spellEnd"/>
      <w:r w:rsidRPr="00B02A0B">
        <w:t xml:space="preserve">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cancel the in-progress emergency condition on a </w:t>
      </w:r>
      <w:proofErr w:type="spellStart"/>
      <w:r w:rsidRPr="00B02A0B">
        <w:t>MCData</w:t>
      </w:r>
      <w:proofErr w:type="spellEnd"/>
      <w:r w:rsidRPr="00B02A0B">
        <w:t xml:space="preserve"> group on which there is no communication ongoing, the </w:t>
      </w:r>
      <w:proofErr w:type="spellStart"/>
      <w:r w:rsidRPr="00B02A0B">
        <w:t>MCData</w:t>
      </w:r>
      <w:proofErr w:type="spellEnd"/>
      <w:r w:rsidRPr="00B02A0B">
        <w:t xml:space="preserve">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546DA435"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is not authorised to cancel the in-progress emergency group state of the </w:t>
      </w:r>
      <w:proofErr w:type="spellStart"/>
      <w:r w:rsidRPr="00B02A0B">
        <w:t>MCData</w:t>
      </w:r>
      <w:proofErr w:type="spellEnd"/>
      <w:r w:rsidRPr="00B02A0B">
        <w:t xml:space="preserve"> group as determined by the procedures of clause 6.2.8.1.7, the </w:t>
      </w:r>
      <w:proofErr w:type="spellStart"/>
      <w:r w:rsidRPr="00B02A0B">
        <w:t>MCData</w:t>
      </w:r>
      <w:proofErr w:type="spellEnd"/>
      <w:r w:rsidRPr="00B02A0B">
        <w:t xml:space="preserve"> client:</w:t>
      </w:r>
    </w:p>
    <w:p w14:paraId="0D4162C5" w14:textId="77777777" w:rsidR="005C310B" w:rsidRPr="00B02A0B" w:rsidRDefault="005C310B" w:rsidP="005C310B">
      <w:pPr>
        <w:pStyle w:val="B2"/>
      </w:pPr>
      <w:r w:rsidRPr="00B02A0B">
        <w:t>a)</w:t>
      </w:r>
      <w:r w:rsidRPr="00B02A0B">
        <w:tab/>
        <w:t xml:space="preserve">should indicate to the </w:t>
      </w:r>
      <w:proofErr w:type="spellStart"/>
      <w:r w:rsidRPr="00B02A0B">
        <w:t>MCData</w:t>
      </w:r>
      <w:proofErr w:type="spellEnd"/>
      <w:r w:rsidRPr="00B02A0B">
        <w:t xml:space="preserve"> user that they are not authorised to cancel the in-progress emergency group state of the </w:t>
      </w:r>
      <w:proofErr w:type="spellStart"/>
      <w:r w:rsidRPr="00B02A0B">
        <w:t>MCData</w:t>
      </w:r>
      <w:proofErr w:type="spellEnd"/>
      <w:r w:rsidRPr="00B02A0B">
        <w:t xml:space="preserve">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D8BD56E"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 and</w:t>
      </w:r>
    </w:p>
    <w:p w14:paraId="7887EB06" w14:textId="77777777" w:rsidR="005C310B" w:rsidRPr="00B02A0B" w:rsidRDefault="005C310B" w:rsidP="005C310B">
      <w:pPr>
        <w:pStyle w:val="B2"/>
      </w:pPr>
      <w:r w:rsidRPr="00B02A0B">
        <w:t>b)</w:t>
      </w:r>
      <w:r w:rsidRPr="00B02A0B">
        <w:tab/>
        <w:t>the &lt;emergency-</w:t>
      </w:r>
      <w:proofErr w:type="spellStart"/>
      <w:r w:rsidRPr="00B02A0B">
        <w:t>ind</w:t>
      </w:r>
      <w:proofErr w:type="spellEnd"/>
      <w:r w:rsidRPr="00B02A0B">
        <w:t>&gt; element set to a value of "false";</w:t>
      </w:r>
    </w:p>
    <w:p w14:paraId="11502E02" w14:textId="77777777" w:rsidR="005C310B" w:rsidRPr="00B02A0B" w:rsidRDefault="005C310B" w:rsidP="005C310B">
      <w:pPr>
        <w:pStyle w:val="B1"/>
        <w:rPr>
          <w:lang w:eastAsia="ko-KR"/>
        </w:rPr>
      </w:pPr>
      <w:r w:rsidRPr="00B02A0B">
        <w:t>6)</w:t>
      </w:r>
      <w:r w:rsidRPr="00B02A0B">
        <w:tab/>
        <w:t xml:space="preserve">if the </w:t>
      </w:r>
      <w:proofErr w:type="spellStart"/>
      <w:r w:rsidRPr="00B02A0B">
        <w:t>MCData</w:t>
      </w:r>
      <w:proofErr w:type="spellEnd"/>
      <w:r w:rsidRPr="00B02A0B">
        <w:t xml:space="preserve"> user has additionally requested the cancellation of an </w:t>
      </w:r>
      <w:proofErr w:type="spellStart"/>
      <w:r w:rsidRPr="00B02A0B">
        <w:t>MCData</w:t>
      </w:r>
      <w:proofErr w:type="spellEnd"/>
      <w:r w:rsidRPr="00B02A0B">
        <w:t xml:space="preserve"> emergency alert originated by </w:t>
      </w:r>
      <w:proofErr w:type="spellStart"/>
      <w:r w:rsidRPr="00B02A0B">
        <w:t>MCData</w:t>
      </w:r>
      <w:proofErr w:type="spellEnd"/>
      <w:r w:rsidRPr="00B02A0B">
        <w:t xml:space="preserve"> user</w:t>
      </w:r>
      <w:r w:rsidRPr="00B02A0B">
        <w:rPr>
          <w:lang w:eastAsia="ko-KR"/>
        </w:rPr>
        <w:t>, shall include an &lt;alert-</w:t>
      </w:r>
      <w:proofErr w:type="spellStart"/>
      <w:r w:rsidRPr="00B02A0B">
        <w:rPr>
          <w:lang w:eastAsia="ko-KR"/>
        </w:rPr>
        <w:t>ind</w:t>
      </w:r>
      <w:proofErr w:type="spellEnd"/>
      <w:r w:rsidRPr="00B02A0B">
        <w:rPr>
          <w:lang w:eastAsia="ko-KR"/>
        </w:rPr>
        <w:t xml:space="preserve">&gt; element set to a value of "false" in the </w:t>
      </w:r>
      <w:r w:rsidRPr="00B02A0B">
        <w:t>&lt;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 xml:space="preserve">shall set the Request-URI to the public service identity identifying the participating </w:t>
      </w:r>
      <w:proofErr w:type="spellStart"/>
      <w:r w:rsidRPr="00B02A0B">
        <w:t>MCData</w:t>
      </w:r>
      <w:proofErr w:type="spellEnd"/>
      <w:r w:rsidRPr="00B02A0B">
        <w:t xml:space="preserve">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w:t>
      </w:r>
      <w:proofErr w:type="spellStart"/>
      <w:r w:rsidRPr="00B02A0B">
        <w:t>ind</w:t>
      </w:r>
      <w:proofErr w:type="spellEnd"/>
      <w:r w:rsidRPr="00B02A0B">
        <w:t xml:space="preserve">&gt; element in the application/vnd.3gpp.mcdata-info+xml MIME body, shall set the </w:t>
      </w:r>
      <w:proofErr w:type="spellStart"/>
      <w:r w:rsidRPr="00B02A0B">
        <w:t>MCData</w:t>
      </w:r>
      <w:proofErr w:type="spellEnd"/>
      <w:r w:rsidRPr="00B02A0B">
        <w:t xml:space="preserve">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On receipt of a SIP MESSAGE request containing an application/vnd.3gpp.mcdata-info+xml MIME body with 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eastAsia="ko-KR"/>
        </w:rPr>
        <w:t xml:space="preserve">element set to a value of "true" </w:t>
      </w:r>
      <w:r w:rsidRPr="00B02A0B">
        <w:t>and an &lt;</w:t>
      </w:r>
      <w:proofErr w:type="spellStart"/>
      <w:r w:rsidRPr="00B02A0B">
        <w:t>mcdata</w:t>
      </w:r>
      <w:proofErr w:type="spellEnd"/>
      <w:r w:rsidRPr="00B02A0B">
        <w:t xml:space="preserve">-client-id&gt; matching the </w:t>
      </w:r>
      <w:proofErr w:type="spellStart"/>
      <w:r w:rsidRPr="00B02A0B">
        <w:t>MCData</w:t>
      </w:r>
      <w:proofErr w:type="spellEnd"/>
      <w:r w:rsidRPr="00B02A0B">
        <w:t xml:space="preserve"> client ID included in the sent SIP MESSAGE request:</w:t>
      </w:r>
    </w:p>
    <w:p w14:paraId="2C3E552A" w14:textId="77777777" w:rsidR="005C310B" w:rsidRPr="00B02A0B" w:rsidRDefault="005C310B" w:rsidP="005C310B">
      <w:pPr>
        <w:pStyle w:val="B1"/>
      </w:pPr>
      <w:r w:rsidRPr="00B02A0B">
        <w:t>1)</w:t>
      </w:r>
      <w:r w:rsidRPr="00B02A0B">
        <w:tab/>
        <w:t>if an &lt;emergency-</w:t>
      </w:r>
      <w:proofErr w:type="spellStart"/>
      <w:r w:rsidRPr="00B02A0B">
        <w:t>ind</w:t>
      </w:r>
      <w:proofErr w:type="spellEnd"/>
      <w:r w:rsidRPr="00B02A0B">
        <w:t>&gt;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w:t>
      </w:r>
      <w:proofErr w:type="spellStart"/>
      <w:r w:rsidRPr="00B02A0B">
        <w:t>ind</w:t>
      </w:r>
      <w:proofErr w:type="spellEnd"/>
      <w:r w:rsidRPr="00B02A0B">
        <w:t>&gt;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w:t>
      </w:r>
      <w:proofErr w:type="spellStart"/>
      <w:r w:rsidRPr="00B02A0B">
        <w:t>ind</w:t>
      </w:r>
      <w:proofErr w:type="spellEnd"/>
      <w:r w:rsidRPr="00B02A0B">
        <w:t xml:space="preserve">&gt; element in the application/vnd.3gpp.mcdata-info+xml MIME body of the received SIP MESSAGE request is set to a value of "true" and if the </w:t>
      </w:r>
      <w:proofErr w:type="spellStart"/>
      <w:r w:rsidRPr="00B02A0B">
        <w:t>MCData</w:t>
      </w:r>
      <w:proofErr w:type="spellEnd"/>
      <w:r w:rsidRPr="00B02A0B">
        <w:t xml:space="preserve"> emergency alert state is set to "MDEA 4: emergency-alert-cancel-pending" and the sent SIP MESSAGE request contained an &lt;alert-</w:t>
      </w:r>
      <w:proofErr w:type="spellStart"/>
      <w:r w:rsidRPr="00B02A0B">
        <w:t>ind</w:t>
      </w:r>
      <w:proofErr w:type="spellEnd"/>
      <w:r w:rsidRPr="00B02A0B">
        <w:t xml:space="preserve">&gt; element set to value "false" in the application/vnd.3gpp.mcdata-info+xml MIME body, shall set the </w:t>
      </w:r>
      <w:proofErr w:type="spellStart"/>
      <w:r w:rsidRPr="00B02A0B">
        <w:t>MCData</w:t>
      </w:r>
      <w:proofErr w:type="spellEnd"/>
      <w:r w:rsidRPr="00B02A0B">
        <w:t xml:space="preserve"> emergency alert state to "MDEA 3: emergency-alert-initiated"; and</w:t>
      </w:r>
    </w:p>
    <w:p w14:paraId="114564CE" w14:textId="77777777" w:rsidR="00B02A0B" w:rsidRPr="00B02A0B" w:rsidRDefault="005C310B" w:rsidP="005C310B">
      <w:pPr>
        <w:pStyle w:val="NO"/>
      </w:pPr>
      <w:r w:rsidRPr="00B02A0B">
        <w:t>NOTE 4:</w:t>
      </w:r>
      <w:r w:rsidRPr="00B02A0B">
        <w:tab/>
        <w:t xml:space="preserve">It would appear to be an unusual situation for the initiator of an </w:t>
      </w:r>
      <w:proofErr w:type="spellStart"/>
      <w:r w:rsidRPr="00B02A0B">
        <w:t>MCData</w:t>
      </w:r>
      <w:proofErr w:type="spellEnd"/>
      <w:r w:rsidRPr="00B02A0B">
        <w:t xml:space="preserve"> emergency alert to not be able to clear their own alert. Nevertheless, an </w:t>
      </w:r>
      <w:proofErr w:type="spellStart"/>
      <w:r w:rsidRPr="00B02A0B">
        <w:t>MCData</w:t>
      </w:r>
      <w:proofErr w:type="spellEnd"/>
      <w:r w:rsidRPr="00B02A0B">
        <w:t xml:space="preserve"> user can be configured to be authorised to initiate </w:t>
      </w:r>
      <w:proofErr w:type="spellStart"/>
      <w:r w:rsidRPr="00B02A0B">
        <w:t>MCData</w:t>
      </w:r>
      <w:proofErr w:type="spellEnd"/>
      <w:r w:rsidRPr="00B02A0B">
        <w:t xml:space="preserve">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w:t>
      </w:r>
      <w:proofErr w:type="spellStart"/>
      <w:r w:rsidRPr="00B02A0B">
        <w:t>ind</w:t>
      </w:r>
      <w:proofErr w:type="spellEnd"/>
      <w:r w:rsidRPr="00B02A0B">
        <w:t xml:space="preserve">&gt; element in the application/vnd.3gpp.mcdata-info+xml MIME body of the received SIP MESSAGE request is set to a value of "false" and if the </w:t>
      </w:r>
      <w:proofErr w:type="spellStart"/>
      <w:r w:rsidRPr="00B02A0B">
        <w:t>MCData</w:t>
      </w:r>
      <w:proofErr w:type="spellEnd"/>
      <w:r w:rsidRPr="00B02A0B">
        <w:t xml:space="preserve"> emergency alert state is set to "MDEA 4: emergency-alert-cancel-pending" and the sent SIP MESSAGE request contained an &lt;alert-</w:t>
      </w:r>
      <w:proofErr w:type="spellStart"/>
      <w:r w:rsidRPr="00B02A0B">
        <w:t>ind</w:t>
      </w:r>
      <w:proofErr w:type="spellEnd"/>
      <w:r w:rsidRPr="00B02A0B">
        <w:t>&gt;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 xml:space="preserve">set the </w:t>
      </w:r>
      <w:proofErr w:type="spellStart"/>
      <w:r w:rsidRPr="00B02A0B">
        <w:t>MCData</w:t>
      </w:r>
      <w:proofErr w:type="spellEnd"/>
      <w:r w:rsidRPr="00B02A0B">
        <w:t xml:space="preserve">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 xml:space="preserve">clear the </w:t>
      </w:r>
      <w:proofErr w:type="spellStart"/>
      <w:r w:rsidRPr="00B02A0B">
        <w:rPr>
          <w:lang w:eastAsia="ko-KR"/>
        </w:rPr>
        <w:t>MCData</w:t>
      </w:r>
      <w:proofErr w:type="spellEnd"/>
      <w:r w:rsidRPr="00B02A0B">
        <w:rPr>
          <w:lang w:eastAsia="ko-KR"/>
        </w:rPr>
        <w:t xml:space="preserve"> emergency state if not already cleared.</w:t>
      </w:r>
    </w:p>
    <w:p w14:paraId="36014904" w14:textId="7DFAFFA7" w:rsidR="005C310B" w:rsidRPr="00B02A0B" w:rsidRDefault="005C310B" w:rsidP="005C310B">
      <w:r w:rsidRPr="00B02A0B">
        <w:t xml:space="preserve">On receiving a SIP 4xx response, SIP 5xx response or SIP 6xx response to the sent SIP MESSAGE request, the </w:t>
      </w:r>
      <w:proofErr w:type="spellStart"/>
      <w:r w:rsidRPr="00B02A0B">
        <w:t>MCData</w:t>
      </w:r>
      <w:proofErr w:type="spellEnd"/>
      <w:r w:rsidRPr="00B02A0B">
        <w:t xml:space="preserve">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&lt;alert-</w:t>
      </w:r>
      <w:proofErr w:type="spellStart"/>
      <w:r w:rsidRPr="00B02A0B">
        <w:t>ind</w:t>
      </w:r>
      <w:proofErr w:type="spellEnd"/>
      <w:r w:rsidRPr="00B02A0B">
        <w:t>&gt; element set to a value of "true" and the sent SIP MESSAGE request contained an &lt;alert-</w:t>
      </w:r>
      <w:proofErr w:type="spellStart"/>
      <w:r w:rsidRPr="00B02A0B">
        <w:t>ind</w:t>
      </w:r>
      <w:proofErr w:type="spellEnd"/>
      <w:r w:rsidRPr="00B02A0B">
        <w:t xml:space="preserve">&gt; element set to value "false" in the application/vnd.3gpp.mcdata-info+xml MIME body and the </w:t>
      </w:r>
      <w:proofErr w:type="spellStart"/>
      <w:r w:rsidRPr="00B02A0B">
        <w:t>MCData</w:t>
      </w:r>
      <w:proofErr w:type="spellEnd"/>
      <w:r w:rsidRPr="00B02A0B">
        <w:t xml:space="preserve"> emergency alert state is set to "MDEA 4: emergency-alert-cancel-pending", shall set the </w:t>
      </w:r>
      <w:proofErr w:type="spellStart"/>
      <w:r w:rsidRPr="00B02A0B">
        <w:t>MCData</w:t>
      </w:r>
      <w:proofErr w:type="spellEnd"/>
      <w:r w:rsidRPr="00B02A0B">
        <w:t xml:space="preserve">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w:t>
      </w:r>
      <w:proofErr w:type="spellStart"/>
      <w:r w:rsidRPr="00B02A0B">
        <w:t>ind</w:t>
      </w:r>
      <w:proofErr w:type="spellEnd"/>
      <w:r w:rsidRPr="00B02A0B">
        <w:t>&gt;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31378281"/>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31378282"/>
      <w:r w:rsidRPr="00B02A0B">
        <w:t>6.2.8.1</w:t>
      </w:r>
      <w:r w:rsidRPr="00B02A0B">
        <w:tab/>
      </w:r>
      <w:proofErr w:type="spellStart"/>
      <w:r w:rsidRPr="00B02A0B">
        <w:t>MCData</w:t>
      </w:r>
      <w:proofErr w:type="spellEnd"/>
      <w:r w:rsidRPr="00B02A0B">
        <w:t xml:space="preserve">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31378283"/>
      <w:r w:rsidRPr="00B02A0B">
        <w:t>6.2.8.1.1</w:t>
      </w:r>
      <w:r w:rsidRPr="00B02A0B">
        <w:tab/>
        <w:t xml:space="preserve">SIP INVITE request or SIP REFER request for originating </w:t>
      </w:r>
      <w:proofErr w:type="spellStart"/>
      <w:r w:rsidRPr="00B02A0B">
        <w:t>MCData</w:t>
      </w:r>
      <w:proofErr w:type="spellEnd"/>
      <w:r w:rsidRPr="00B02A0B">
        <w:t xml:space="preserve">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w:t>
      </w:r>
      <w:proofErr w:type="spellStart"/>
      <w:r w:rsidRPr="00B02A0B">
        <w:t>MCData</w:t>
      </w:r>
      <w:proofErr w:type="spellEnd"/>
      <w:r w:rsidRPr="00B02A0B">
        <w:t xml:space="preserve"> emergency state is set and the </w:t>
      </w:r>
      <w:proofErr w:type="spellStart"/>
      <w:r w:rsidRPr="00B02A0B">
        <w:t>MCData</w:t>
      </w:r>
      <w:proofErr w:type="spellEnd"/>
      <w:r w:rsidRPr="00B02A0B">
        <w:t xml:space="preserve"> user is authorised to initiate an </w:t>
      </w:r>
      <w:proofErr w:type="spellStart"/>
      <w:r w:rsidRPr="00B02A0B">
        <w:t>MCData</w:t>
      </w:r>
      <w:proofErr w:type="spellEnd"/>
      <w:r w:rsidRPr="00B02A0B">
        <w:t xml:space="preserve"> emergency group communication on the targeted </w:t>
      </w:r>
      <w:proofErr w:type="spellStart"/>
      <w:r w:rsidRPr="00B02A0B">
        <w:t>MCData</w:t>
      </w:r>
      <w:proofErr w:type="spellEnd"/>
      <w:r w:rsidRPr="00B02A0B">
        <w:t xml:space="preserve"> group </w:t>
      </w:r>
      <w:r w:rsidRPr="00B02A0B">
        <w:rPr>
          <w:noProof/>
        </w:rPr>
        <w:t>as determined by the procedures of clause 6.2.8.1.8</w:t>
      </w:r>
      <w:r w:rsidRPr="00B02A0B">
        <w:t xml:space="preserve">, the </w:t>
      </w:r>
      <w:proofErr w:type="spellStart"/>
      <w:r w:rsidRPr="00B02A0B">
        <w:t>MCData</w:t>
      </w:r>
      <w:proofErr w:type="spellEnd"/>
      <w:r w:rsidRPr="00B02A0B">
        <w:t xml:space="preserve">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w:t>
      </w:r>
      <w:proofErr w:type="spellStart"/>
      <w:r w:rsidRPr="00B02A0B">
        <w:t>ind</w:t>
      </w:r>
      <w:proofErr w:type="spellEnd"/>
      <w:r w:rsidRPr="00B02A0B">
        <w:t>&gt; element set to "true";</w:t>
      </w:r>
    </w:p>
    <w:p w14:paraId="660418BD"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emergency group communication state is set to "MDEGC 1: emergency-</w:t>
      </w:r>
      <w:proofErr w:type="spellStart"/>
      <w:r w:rsidRPr="00B02A0B">
        <w:t>gc</w:t>
      </w:r>
      <w:proofErr w:type="spellEnd"/>
      <w:r w:rsidRPr="00B02A0B">
        <w:t xml:space="preserve">-capable", shall set the </w:t>
      </w:r>
      <w:proofErr w:type="spellStart"/>
      <w:r w:rsidRPr="00B02A0B">
        <w:t>MCData</w:t>
      </w:r>
      <w:proofErr w:type="spellEnd"/>
      <w:r w:rsidRPr="00B02A0B">
        <w:t xml:space="preserve">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has also requested an </w:t>
      </w:r>
      <w:proofErr w:type="spellStart"/>
      <w:r w:rsidRPr="00B02A0B">
        <w:t>MCData</w:t>
      </w:r>
      <w:proofErr w:type="spellEnd"/>
      <w:r w:rsidRPr="00B02A0B">
        <w:t xml:space="preserve"> emergency alert to be sent and this is an </w:t>
      </w:r>
      <w:r w:rsidRPr="00B02A0B">
        <w:rPr>
          <w:noProof/>
        </w:rPr>
        <w:t>authorised request for MCData emergency alert as determined by the procedures of clause 6.2.8.1.6</w:t>
      </w:r>
      <w:r w:rsidRPr="00B02A0B">
        <w:t xml:space="preserve">, and the </w:t>
      </w:r>
      <w:proofErr w:type="spellStart"/>
      <w:r w:rsidRPr="00B02A0B">
        <w:t>MCData</w:t>
      </w:r>
      <w:proofErr w:type="spellEnd"/>
      <w:r w:rsidRPr="00B02A0B">
        <w:t xml:space="preserve"> emergency alert state is set to "MDEA 1: no-alert", shall:</w:t>
      </w:r>
    </w:p>
    <w:p w14:paraId="216B5C0C" w14:textId="77777777" w:rsidR="005C310B" w:rsidRPr="00B02A0B" w:rsidRDefault="005C310B" w:rsidP="005C310B">
      <w:pPr>
        <w:pStyle w:val="B2"/>
      </w:pPr>
      <w:r w:rsidRPr="00B02A0B">
        <w:t>a)</w:t>
      </w:r>
      <w:r w:rsidRPr="00B02A0B">
        <w:tab/>
        <w:t>set the &lt;alert-</w:t>
      </w:r>
      <w:proofErr w:type="spellStart"/>
      <w:r w:rsidRPr="00B02A0B">
        <w:t>ind</w:t>
      </w:r>
      <w:proofErr w:type="spellEnd"/>
      <w:r w:rsidRPr="00B02A0B">
        <w:t xml:space="preserve">&gt; element of the application/vnd.3gpp.mcdata-info+xml MIME body to "true" and set the </w:t>
      </w:r>
      <w:proofErr w:type="spellStart"/>
      <w:r w:rsidRPr="00B02A0B">
        <w:t>MCData</w:t>
      </w:r>
      <w:proofErr w:type="spellEnd"/>
      <w:r w:rsidRPr="00B02A0B">
        <w:t xml:space="preserve"> emergency alert state to "MDEA 2: emergency-alert-confirm-pending"; and</w:t>
      </w:r>
    </w:p>
    <w:p w14:paraId="2EB6F9EC" w14:textId="77777777" w:rsidR="005C310B" w:rsidRPr="00B02A0B" w:rsidRDefault="005C310B" w:rsidP="005C310B">
      <w:pPr>
        <w:pStyle w:val="B2"/>
      </w:pPr>
      <w:r w:rsidRPr="00B02A0B">
        <w:t>b)</w:t>
      </w:r>
      <w:r w:rsidRPr="00B02A0B">
        <w:tab/>
        <w:t xml:space="preserve">include in the SIP INVITE request the specific location information for </w:t>
      </w:r>
      <w:proofErr w:type="spellStart"/>
      <w:r w:rsidRPr="00B02A0B">
        <w:t>MCData</w:t>
      </w:r>
      <w:proofErr w:type="spellEnd"/>
      <w:r w:rsidRPr="00B02A0B">
        <w:t xml:space="preserve"> emergency alert as specified in clause 6.2.5.1;</w:t>
      </w:r>
    </w:p>
    <w:p w14:paraId="3C9EAA1A"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user has not requested an </w:t>
      </w:r>
      <w:proofErr w:type="spellStart"/>
      <w:r w:rsidRPr="00B02A0B">
        <w:t>MCData</w:t>
      </w:r>
      <w:proofErr w:type="spellEnd"/>
      <w:r w:rsidRPr="00B02A0B">
        <w:t xml:space="preserve"> emergency alert to be sent and the </w:t>
      </w:r>
      <w:proofErr w:type="spellStart"/>
      <w:r w:rsidRPr="00B02A0B">
        <w:t>MCData</w:t>
      </w:r>
      <w:proofErr w:type="spellEnd"/>
      <w:r w:rsidRPr="00B02A0B">
        <w:t xml:space="preserve"> emergency alert state is set to "MDEA 1: no-alert", shall set the &lt;alert-</w:t>
      </w:r>
      <w:proofErr w:type="spellStart"/>
      <w:r w:rsidRPr="00B02A0B">
        <w:t>ind</w:t>
      </w:r>
      <w:proofErr w:type="spellEnd"/>
      <w:r w:rsidRPr="00B02A0B">
        <w:t>&gt; element of the application/vnd.3gpp.mcdata-info+xml MIME body to "false"; and</w:t>
      </w:r>
    </w:p>
    <w:p w14:paraId="2DF07958"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client emergency group state of the group is set to a value other than "MDEG 2: in-progress", set the </w:t>
      </w:r>
      <w:proofErr w:type="spellStart"/>
      <w:r w:rsidRPr="00B02A0B">
        <w:t>MCData</w:t>
      </w:r>
      <w:proofErr w:type="spellEnd"/>
      <w:r w:rsidRPr="00B02A0B">
        <w:t xml:space="preserve"> client emergency group state of the </w:t>
      </w:r>
      <w:proofErr w:type="spellStart"/>
      <w:r w:rsidRPr="00B02A0B">
        <w:t>MCData</w:t>
      </w:r>
      <w:proofErr w:type="spellEnd"/>
      <w:r w:rsidRPr="00B02A0B">
        <w:t xml:space="preserve"> group to "MDEG 4: confirm-pending".</w:t>
      </w:r>
    </w:p>
    <w:p w14:paraId="7D6BECE6" w14:textId="77777777" w:rsidR="005C310B" w:rsidRPr="00B02A0B" w:rsidRDefault="005C310B" w:rsidP="005C310B">
      <w:pPr>
        <w:pStyle w:val="NO"/>
      </w:pPr>
      <w:r w:rsidRPr="00B02A0B">
        <w:t>NOTE 1:</w:t>
      </w:r>
      <w:r w:rsidRPr="00B02A0B">
        <w:tab/>
        <w:t xml:space="preserve">This is the case of an </w:t>
      </w:r>
      <w:proofErr w:type="spellStart"/>
      <w:r w:rsidRPr="00B02A0B">
        <w:t>MCData</w:t>
      </w:r>
      <w:proofErr w:type="spellEnd"/>
      <w:r w:rsidRPr="00B02A0B">
        <w:t xml:space="preserve"> user already being in the </w:t>
      </w:r>
      <w:proofErr w:type="spellStart"/>
      <w:r w:rsidRPr="00B02A0B">
        <w:t>MCData</w:t>
      </w:r>
      <w:proofErr w:type="spellEnd"/>
      <w:r w:rsidRPr="00B02A0B">
        <w:t xml:space="preserve"> emergency state it initiated previously while originating an </w:t>
      </w:r>
      <w:proofErr w:type="spellStart"/>
      <w:r w:rsidRPr="00B02A0B">
        <w:t>MCData</w:t>
      </w:r>
      <w:proofErr w:type="spellEnd"/>
      <w:r w:rsidRPr="00B02A0B">
        <w:t xml:space="preserve"> emergency group communication or </w:t>
      </w:r>
      <w:proofErr w:type="spellStart"/>
      <w:r w:rsidRPr="00B02A0B">
        <w:t>MCData</w:t>
      </w:r>
      <w:proofErr w:type="spellEnd"/>
      <w:r w:rsidRPr="00B02A0B">
        <w:t xml:space="preserve"> emergency alert. All group communications the </w:t>
      </w:r>
      <w:proofErr w:type="spellStart"/>
      <w:r w:rsidRPr="00B02A0B">
        <w:t>MCData</w:t>
      </w:r>
      <w:proofErr w:type="spellEnd"/>
      <w:r w:rsidRPr="00B02A0B">
        <w:t xml:space="preserve"> user originates while in </w:t>
      </w:r>
      <w:proofErr w:type="spellStart"/>
      <w:r w:rsidRPr="00B02A0B">
        <w:t>MCData</w:t>
      </w:r>
      <w:proofErr w:type="spellEnd"/>
      <w:r w:rsidRPr="00B02A0B">
        <w:t xml:space="preserve"> emergency state will be </w:t>
      </w:r>
      <w:proofErr w:type="spellStart"/>
      <w:r w:rsidRPr="00B02A0B">
        <w:t>MCData</w:t>
      </w:r>
      <w:proofErr w:type="spellEnd"/>
      <w:r w:rsidRPr="00B02A0B">
        <w:t xml:space="preserve"> emergency group communications.</w:t>
      </w:r>
    </w:p>
    <w:p w14:paraId="306C1BC8" w14:textId="77777777" w:rsidR="005C310B" w:rsidRPr="00B02A0B" w:rsidRDefault="005C310B" w:rsidP="005C310B">
      <w:r w:rsidRPr="00B02A0B">
        <w:t xml:space="preserve">When the </w:t>
      </w:r>
      <w:proofErr w:type="spellStart"/>
      <w:r w:rsidRPr="00B02A0B">
        <w:t>MCData</w:t>
      </w:r>
      <w:proofErr w:type="spellEnd"/>
      <w:r w:rsidRPr="00B02A0B">
        <w:t xml:space="preserve"> emergency state is clear</w:t>
      </w:r>
      <w:r w:rsidRPr="00B02A0B" w:rsidDel="00027FEF">
        <w:t xml:space="preserve"> </w:t>
      </w:r>
      <w:r w:rsidRPr="00B02A0B">
        <w:t xml:space="preserve">and the </w:t>
      </w:r>
      <w:proofErr w:type="spellStart"/>
      <w:r w:rsidRPr="00B02A0B">
        <w:t>MCData</w:t>
      </w:r>
      <w:proofErr w:type="spellEnd"/>
      <w:r w:rsidRPr="00B02A0B">
        <w:t xml:space="preserve"> emergency group communication state is set to "MDEGC 1: emergency-</w:t>
      </w:r>
      <w:proofErr w:type="spellStart"/>
      <w:r w:rsidRPr="00B02A0B">
        <w:t>gc</w:t>
      </w:r>
      <w:proofErr w:type="spellEnd"/>
      <w:r w:rsidRPr="00B02A0B">
        <w:t xml:space="preserve">-capable" and the </w:t>
      </w:r>
      <w:proofErr w:type="spellStart"/>
      <w:r w:rsidRPr="00B02A0B">
        <w:t>the</w:t>
      </w:r>
      <w:proofErr w:type="spellEnd"/>
      <w:r w:rsidRPr="00B02A0B">
        <w:t xml:space="preserve"> </w:t>
      </w:r>
      <w:proofErr w:type="spellStart"/>
      <w:r w:rsidRPr="00B02A0B">
        <w:t>MCData</w:t>
      </w:r>
      <w:proofErr w:type="spellEnd"/>
      <w:r w:rsidRPr="00B02A0B">
        <w:t xml:space="preserve"> user is </w:t>
      </w:r>
      <w:r w:rsidRPr="00B02A0B">
        <w:rPr>
          <w:noProof/>
        </w:rPr>
        <w:t>authorised to initiate an MCData emergency group communication on the targetted MCData group as determined by the procedures of clause 6.2.8.1.8</w:t>
      </w:r>
      <w:r w:rsidRPr="00B02A0B">
        <w:t xml:space="preserve">, the </w:t>
      </w:r>
      <w:proofErr w:type="spellStart"/>
      <w:r w:rsidRPr="00B02A0B">
        <w:t>MCData</w:t>
      </w:r>
      <w:proofErr w:type="spellEnd"/>
      <w:r w:rsidRPr="00B02A0B">
        <w:t xml:space="preserve"> client:</w:t>
      </w:r>
    </w:p>
    <w:p w14:paraId="3E72949C" w14:textId="77777777" w:rsidR="005C310B" w:rsidRPr="00B02A0B" w:rsidRDefault="005C310B" w:rsidP="005C310B">
      <w:pPr>
        <w:pStyle w:val="B1"/>
      </w:pPr>
      <w:r w:rsidRPr="00B02A0B">
        <w:t>1)</w:t>
      </w:r>
      <w:r w:rsidRPr="00B02A0B">
        <w:tab/>
        <w:t xml:space="preserve">shall set the </w:t>
      </w:r>
      <w:proofErr w:type="spellStart"/>
      <w:r w:rsidRPr="00B02A0B">
        <w:t>MCData</w:t>
      </w:r>
      <w:proofErr w:type="spellEnd"/>
      <w:r w:rsidRPr="00B02A0B">
        <w:t xml:space="preserve">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w:t>
      </w:r>
      <w:proofErr w:type="spellStart"/>
      <w:r w:rsidRPr="00B02A0B">
        <w:t>ind</w:t>
      </w:r>
      <w:proofErr w:type="spellEnd"/>
      <w:r w:rsidRPr="00B02A0B">
        <w:t xml:space="preserve">&gt; element set to "true" and set the </w:t>
      </w:r>
      <w:proofErr w:type="spellStart"/>
      <w:r w:rsidRPr="00B02A0B">
        <w:t>MCData</w:t>
      </w:r>
      <w:proofErr w:type="spellEnd"/>
      <w:r w:rsidRPr="00B02A0B">
        <w:t xml:space="preserve">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has also requested an </w:t>
      </w:r>
      <w:proofErr w:type="spellStart"/>
      <w:r w:rsidRPr="00B02A0B">
        <w:t>MCData</w:t>
      </w:r>
      <w:proofErr w:type="spellEnd"/>
      <w:r w:rsidRPr="00B02A0B">
        <w:t xml:space="preserve">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w:t>
      </w:r>
      <w:proofErr w:type="spellStart"/>
      <w:r w:rsidRPr="00B02A0B">
        <w:t>ind</w:t>
      </w:r>
      <w:proofErr w:type="spellEnd"/>
      <w:r w:rsidRPr="00B02A0B">
        <w:t xml:space="preserve">&gt; element set to "true" and set the </w:t>
      </w:r>
      <w:proofErr w:type="spellStart"/>
      <w:r w:rsidRPr="00B02A0B">
        <w:t>MCData</w:t>
      </w:r>
      <w:proofErr w:type="spellEnd"/>
      <w:r w:rsidRPr="00B02A0B">
        <w:t xml:space="preserve"> emergency alert state to "MDEA 2: emergency-alert-confirm-pending"; and</w:t>
      </w:r>
    </w:p>
    <w:p w14:paraId="1E338CEB" w14:textId="77777777" w:rsidR="005C310B" w:rsidRPr="00B02A0B" w:rsidRDefault="005C310B" w:rsidP="005C310B">
      <w:pPr>
        <w:pStyle w:val="B2"/>
      </w:pPr>
      <w:r w:rsidRPr="00B02A0B">
        <w:t>b)</w:t>
      </w:r>
      <w:r w:rsidRPr="00B02A0B">
        <w:tab/>
        <w:t xml:space="preserve">include in the SIP INVITE request the specific location information for </w:t>
      </w:r>
      <w:proofErr w:type="spellStart"/>
      <w:r w:rsidRPr="00B02A0B">
        <w:t>MCData</w:t>
      </w:r>
      <w:proofErr w:type="spellEnd"/>
      <w:r w:rsidRPr="00B02A0B">
        <w:t xml:space="preserve"> emergency alert as specified in clause 6.2.5.1;</w:t>
      </w:r>
    </w:p>
    <w:p w14:paraId="3AB1C7BF"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user has not requested an </w:t>
      </w:r>
      <w:proofErr w:type="spellStart"/>
      <w:r w:rsidRPr="00B02A0B">
        <w:t>MCData</w:t>
      </w:r>
      <w:proofErr w:type="spellEnd"/>
      <w:r w:rsidRPr="00B02A0B">
        <w:t xml:space="preserve"> emergency alert to be sent, shall set the &lt;alert-</w:t>
      </w:r>
      <w:proofErr w:type="spellStart"/>
      <w:r w:rsidRPr="00B02A0B">
        <w:t>ind</w:t>
      </w:r>
      <w:proofErr w:type="spellEnd"/>
      <w:r w:rsidRPr="00B02A0B">
        <w:t>&gt; element of the application/vnd.3gpp.mcdata-info+xml MIME body to "false"; and</w:t>
      </w:r>
    </w:p>
    <w:p w14:paraId="5148C2F4"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client emergency group state of the group is set to a value other than "MDEG 2: in-progress", shall set the </w:t>
      </w:r>
      <w:proofErr w:type="spellStart"/>
      <w:r w:rsidRPr="00B02A0B">
        <w:t>MCData</w:t>
      </w:r>
      <w:proofErr w:type="spellEnd"/>
      <w:r w:rsidRPr="00B02A0B">
        <w:t xml:space="preserve"> client emergency group state of the </w:t>
      </w:r>
      <w:proofErr w:type="spellStart"/>
      <w:r w:rsidRPr="00B02A0B">
        <w:t>MCData</w:t>
      </w:r>
      <w:proofErr w:type="spellEnd"/>
      <w:r w:rsidRPr="00B02A0B">
        <w:t xml:space="preserve"> group to "MDEG 4: confirm-pending".</w:t>
      </w:r>
    </w:p>
    <w:p w14:paraId="6F6BD8F0" w14:textId="77777777" w:rsidR="005C310B" w:rsidRPr="00B02A0B" w:rsidRDefault="005C310B" w:rsidP="005C310B">
      <w:pPr>
        <w:pStyle w:val="NO"/>
      </w:pPr>
      <w:r w:rsidRPr="00B02A0B">
        <w:t>NOTE 2:</w:t>
      </w:r>
      <w:r w:rsidRPr="00B02A0B">
        <w:tab/>
        <w:t xml:space="preserve">This is the case of an initial </w:t>
      </w:r>
      <w:proofErr w:type="spellStart"/>
      <w:r w:rsidRPr="00B02A0B">
        <w:t>MCData</w:t>
      </w:r>
      <w:proofErr w:type="spellEnd"/>
      <w:r w:rsidRPr="00B02A0B">
        <w:t xml:space="preserve"> emergency group communication and optionally an </w:t>
      </w:r>
      <w:proofErr w:type="spellStart"/>
      <w:r w:rsidRPr="00B02A0B">
        <w:t>MCData</w:t>
      </w:r>
      <w:proofErr w:type="spellEnd"/>
      <w:r w:rsidRPr="00B02A0B">
        <w:t xml:space="preserve"> emergency alert being sent. As the </w:t>
      </w:r>
      <w:proofErr w:type="spellStart"/>
      <w:r w:rsidRPr="00B02A0B">
        <w:t>MCData</w:t>
      </w:r>
      <w:proofErr w:type="spellEnd"/>
      <w:r w:rsidRPr="00B02A0B">
        <w:t xml:space="preserve"> emergency state is not sent, there is no </w:t>
      </w:r>
      <w:proofErr w:type="spellStart"/>
      <w:r w:rsidRPr="00B02A0B">
        <w:t>MCData</w:t>
      </w:r>
      <w:proofErr w:type="spellEnd"/>
      <w:r w:rsidRPr="00B02A0B">
        <w:t xml:space="preserve"> emergency alert outstanding.</w:t>
      </w:r>
    </w:p>
    <w:p w14:paraId="176E6846" w14:textId="77777777" w:rsidR="005C310B" w:rsidRPr="00B02A0B" w:rsidRDefault="005C310B" w:rsidP="005C310B">
      <w:pPr>
        <w:pStyle w:val="NO"/>
      </w:pPr>
      <w:r w:rsidRPr="00B02A0B">
        <w:t>NOTE 3:</w:t>
      </w:r>
      <w:r w:rsidRPr="00B02A0B">
        <w:tab/>
        <w:t xml:space="preserve">An </w:t>
      </w:r>
      <w:proofErr w:type="spellStart"/>
      <w:r w:rsidRPr="00B02A0B">
        <w:t>MCData</w:t>
      </w:r>
      <w:proofErr w:type="spellEnd"/>
      <w:r w:rsidRPr="00B02A0B">
        <w:t xml:space="preserve"> group communication originated by an affiliated member of an </w:t>
      </w:r>
      <w:proofErr w:type="spellStart"/>
      <w:r w:rsidRPr="00B02A0B">
        <w:t>MCData</w:t>
      </w:r>
      <w:proofErr w:type="spellEnd"/>
      <w:r w:rsidRPr="00B02A0B">
        <w:t xml:space="preserve"> group which is in an in-progress emergency state (as tracked on the </w:t>
      </w:r>
      <w:proofErr w:type="spellStart"/>
      <w:r w:rsidRPr="00B02A0B">
        <w:t>MCData</w:t>
      </w:r>
      <w:proofErr w:type="spellEnd"/>
      <w:r w:rsidRPr="00B02A0B">
        <w:t xml:space="preserve"> client by the </w:t>
      </w:r>
      <w:proofErr w:type="spellStart"/>
      <w:r w:rsidRPr="00B02A0B">
        <w:t>MCData</w:t>
      </w:r>
      <w:proofErr w:type="spellEnd"/>
      <w:r w:rsidRPr="00B02A0B">
        <w:t xml:space="preserve"> client emergency group state), but is not in an </w:t>
      </w:r>
      <w:proofErr w:type="spellStart"/>
      <w:r w:rsidRPr="00B02A0B">
        <w:t>MCData</w:t>
      </w:r>
      <w:proofErr w:type="spellEnd"/>
      <w:r w:rsidRPr="00B02A0B">
        <w:t xml:space="preserve"> emergency state of their own, will also be an </w:t>
      </w:r>
      <w:proofErr w:type="spellStart"/>
      <w:r w:rsidRPr="00B02A0B">
        <w:t>MCData</w:t>
      </w:r>
      <w:proofErr w:type="spellEnd"/>
      <w:r w:rsidRPr="00B02A0B">
        <w:t xml:space="preserve"> emergency group communication. The &lt;emergency-</w:t>
      </w:r>
      <w:proofErr w:type="spellStart"/>
      <w:r w:rsidRPr="00B02A0B">
        <w:t>ind</w:t>
      </w:r>
      <w:proofErr w:type="spellEnd"/>
      <w:r w:rsidRPr="00B02A0B">
        <w:t>&gt; and &lt;alert-</w:t>
      </w:r>
      <w:proofErr w:type="spellStart"/>
      <w:r w:rsidRPr="00B02A0B">
        <w:t>ind</w:t>
      </w:r>
      <w:proofErr w:type="spellEnd"/>
      <w:r w:rsidRPr="00B02A0B">
        <w:t>&gt;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31378284"/>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w:t>
      </w:r>
      <w:proofErr w:type="spellStart"/>
      <w:r w:rsidRPr="00B02A0B">
        <w:t>MCData</w:t>
      </w:r>
      <w:proofErr w:type="spellEnd"/>
      <w:r w:rsidRPr="00B02A0B">
        <w:t xml:space="preserve"> emergency group communication state is set to either "MDEGC 2: emergency-communication-requested" or "MDEGC 3: emergency-communication-granted" and this is an authorised request for an </w:t>
      </w:r>
      <w:proofErr w:type="spellStart"/>
      <w:r w:rsidRPr="00B02A0B">
        <w:t>MCData</w:t>
      </w:r>
      <w:proofErr w:type="spellEnd"/>
      <w:r w:rsidRPr="00B02A0B">
        <w:t xml:space="preserve"> emergency group communication as determined by the procedures of clause 6.2.8.1.8, or the </w:t>
      </w:r>
      <w:proofErr w:type="spellStart"/>
      <w:r w:rsidRPr="00B02A0B">
        <w:t>MCData</w:t>
      </w:r>
      <w:proofErr w:type="spellEnd"/>
      <w:r w:rsidRPr="00B02A0B">
        <w:t xml:space="preserve"> client emergency group state of the group is set to "MDEG 2: in-progress", the </w:t>
      </w:r>
      <w:proofErr w:type="spellStart"/>
      <w:r w:rsidRPr="00B02A0B">
        <w:t>MCData</w:t>
      </w:r>
      <w:proofErr w:type="spellEnd"/>
      <w:r w:rsidRPr="00B02A0B">
        <w:t xml:space="preserve"> client shall include in the SIP INVITE request or SIP REFER request a Resource-Priority header field </w:t>
      </w:r>
      <w:r w:rsidRPr="00B02A0B">
        <w:rPr>
          <w:lang w:val="en-US"/>
        </w:rPr>
        <w:t xml:space="preserve">populated with the values for an </w:t>
      </w:r>
      <w:proofErr w:type="spellStart"/>
      <w:r w:rsidRPr="00B02A0B">
        <w:rPr>
          <w:lang w:val="en-US"/>
        </w:rPr>
        <w:t>MCData</w:t>
      </w:r>
      <w:proofErr w:type="spellEnd"/>
      <w:r w:rsidRPr="00B02A0B">
        <w:rPr>
          <w:lang w:val="en-US"/>
        </w:rPr>
        <w:t xml:space="preserve">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 xml:space="preserve">The </w:t>
      </w:r>
      <w:proofErr w:type="spellStart"/>
      <w:r w:rsidRPr="00B02A0B">
        <w:t>MCData</w:t>
      </w:r>
      <w:proofErr w:type="spellEnd"/>
      <w:r w:rsidRPr="00B02A0B">
        <w:t xml:space="preserve"> client ideally would not need to maintain knowledge of the in-progress emergency state of the group (as tracked on the </w:t>
      </w:r>
      <w:proofErr w:type="spellStart"/>
      <w:r w:rsidRPr="00B02A0B">
        <w:t>MCData</w:t>
      </w:r>
      <w:proofErr w:type="spellEnd"/>
      <w:r w:rsidRPr="00B02A0B">
        <w:t xml:space="preserve"> client by the </w:t>
      </w:r>
      <w:proofErr w:type="spellStart"/>
      <w:r w:rsidRPr="00B02A0B">
        <w:t>MCData</w:t>
      </w:r>
      <w:proofErr w:type="spellEnd"/>
      <w:r w:rsidRPr="00B02A0B">
        <w:t xml:space="preserve">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w:t>
      </w:r>
      <w:proofErr w:type="spellStart"/>
      <w:r w:rsidRPr="00B02A0B">
        <w:t>MCData</w:t>
      </w:r>
      <w:proofErr w:type="spellEnd"/>
      <w:r w:rsidRPr="00B02A0B">
        <w:t xml:space="preserve"> emergency group communication as determined by the procedures of clause 6.2.8.1.7, and the </w:t>
      </w:r>
      <w:proofErr w:type="spellStart"/>
      <w:r w:rsidRPr="00B02A0B">
        <w:t>MCData</w:t>
      </w:r>
      <w:proofErr w:type="spellEnd"/>
      <w:r w:rsidRPr="00B02A0B">
        <w:t xml:space="preserve"> client emergency group state of the group is "no-emergency" or "cancel-pending", the </w:t>
      </w:r>
      <w:proofErr w:type="spellStart"/>
      <w:r w:rsidRPr="00B02A0B">
        <w:t>MCData</w:t>
      </w:r>
      <w:proofErr w:type="spellEnd"/>
      <w:r w:rsidRPr="00B02A0B">
        <w:t xml:space="preserve"> client shall include in the SIP INVITE request or SIP REFER request a Resource-Priority header field </w:t>
      </w:r>
      <w:r w:rsidRPr="00B02A0B">
        <w:rPr>
          <w:lang w:val="en-US"/>
        </w:rPr>
        <w:t xml:space="preserve">populated with the values for a normal </w:t>
      </w:r>
      <w:proofErr w:type="spellStart"/>
      <w:r w:rsidRPr="00B02A0B">
        <w:rPr>
          <w:lang w:val="en-US"/>
        </w:rPr>
        <w:t>MCData</w:t>
      </w:r>
      <w:proofErr w:type="spellEnd"/>
      <w:r w:rsidRPr="00B02A0B">
        <w:rPr>
          <w:lang w:val="en-US"/>
        </w:rPr>
        <w:t xml:space="preserve">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31378285"/>
      <w:r w:rsidRPr="00B02A0B">
        <w:t>6.2.8.1.3</w:t>
      </w:r>
      <w:r w:rsidRPr="00B02A0B">
        <w:tab/>
        <w:t xml:space="preserve">SIP re-INVITE request for cancelling </w:t>
      </w:r>
      <w:proofErr w:type="spellStart"/>
      <w:r w:rsidRPr="00B02A0B">
        <w:t>MCData</w:t>
      </w:r>
      <w:proofErr w:type="spellEnd"/>
      <w:r w:rsidRPr="00B02A0B">
        <w:t xml:space="preserve">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 xml:space="preserve">If the </w:t>
      </w:r>
      <w:proofErr w:type="spellStart"/>
      <w:r w:rsidRPr="00B02A0B">
        <w:t>MCData</w:t>
      </w:r>
      <w:proofErr w:type="spellEnd"/>
      <w:r w:rsidRPr="00B02A0B">
        <w:t xml:space="preserve"> emergency group communication state is set to "MDEGC 3: emergency-communication-granted" and the </w:t>
      </w:r>
      <w:proofErr w:type="spellStart"/>
      <w:r w:rsidRPr="00B02A0B">
        <w:t>MCData</w:t>
      </w:r>
      <w:proofErr w:type="spellEnd"/>
      <w:r w:rsidRPr="00B02A0B">
        <w:t xml:space="preserve"> emergency alert state is set to "MDEA 1: no-alert", the </w:t>
      </w:r>
      <w:proofErr w:type="spellStart"/>
      <w:r w:rsidRPr="00B02A0B">
        <w:t>MCData</w:t>
      </w:r>
      <w:proofErr w:type="spellEnd"/>
      <w:r w:rsidRPr="00B02A0B">
        <w:t xml:space="preserve">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 xml:space="preserve">This procedure assumes that the calling procedure has verified that the </w:t>
      </w:r>
      <w:proofErr w:type="spellStart"/>
      <w:r w:rsidRPr="00B02A0B">
        <w:t>MCData</w:t>
      </w:r>
      <w:proofErr w:type="spellEnd"/>
      <w:r w:rsidRPr="00B02A0B">
        <w:t xml:space="preserve"> user has made an authorised request for cancelling </w:t>
      </w:r>
      <w:proofErr w:type="spellStart"/>
      <w:r w:rsidRPr="00B02A0B">
        <w:t>MCData</w:t>
      </w:r>
      <w:proofErr w:type="spellEnd"/>
      <w:r w:rsidRPr="00B02A0B">
        <w:t xml:space="preserve"> in-progress emergency group state of the group.</w:t>
      </w:r>
    </w:p>
    <w:p w14:paraId="4BF08AAE"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6E74F0FB" w14:textId="77777777" w:rsidR="005C310B" w:rsidRPr="00B02A0B" w:rsidRDefault="005C310B" w:rsidP="005C310B">
      <w:pPr>
        <w:pStyle w:val="B1"/>
      </w:pPr>
      <w:r w:rsidRPr="00B02A0B">
        <w:t>2)</w:t>
      </w:r>
      <w:r w:rsidRPr="00B02A0B">
        <w:tab/>
        <w:t xml:space="preserve">shall clear the </w:t>
      </w:r>
      <w:proofErr w:type="spellStart"/>
      <w:r w:rsidRPr="00B02A0B">
        <w:t>MCData</w:t>
      </w:r>
      <w:proofErr w:type="spellEnd"/>
      <w:r w:rsidRPr="00B02A0B">
        <w:t xml:space="preserve"> emergency state; and</w:t>
      </w:r>
    </w:p>
    <w:p w14:paraId="174DD09C" w14:textId="77777777" w:rsidR="005C310B" w:rsidRPr="00B02A0B" w:rsidRDefault="005C310B" w:rsidP="005C310B">
      <w:pPr>
        <w:pStyle w:val="B1"/>
      </w:pPr>
      <w:r w:rsidRPr="00B02A0B">
        <w:t>3)</w:t>
      </w:r>
      <w:r w:rsidRPr="00B02A0B">
        <w:tab/>
        <w:t xml:space="preserve">shall set </w:t>
      </w:r>
      <w:proofErr w:type="spellStart"/>
      <w:r w:rsidRPr="00B02A0B">
        <w:t>MCData</w:t>
      </w:r>
      <w:proofErr w:type="spellEnd"/>
      <w:r w:rsidRPr="00B02A0B">
        <w:t xml:space="preserve"> emergency group state of the </w:t>
      </w:r>
      <w:proofErr w:type="spellStart"/>
      <w:r w:rsidRPr="00B02A0B">
        <w:t>MCData</w:t>
      </w:r>
      <w:proofErr w:type="spellEnd"/>
      <w:r w:rsidRPr="00B02A0B">
        <w:t xml:space="preserve"> group to "MDEG 3: cancel-pending"</w:t>
      </w:r>
    </w:p>
    <w:p w14:paraId="1F48BB3A" w14:textId="77777777" w:rsidR="005C310B" w:rsidRPr="00B02A0B" w:rsidRDefault="005C310B" w:rsidP="005C310B">
      <w:pPr>
        <w:pStyle w:val="NO"/>
      </w:pPr>
      <w:r w:rsidRPr="00B02A0B">
        <w:t>NOTE 2:</w:t>
      </w:r>
      <w:r w:rsidRPr="00B02A0B">
        <w:tab/>
        <w:t xml:space="preserve">This is the case of an </w:t>
      </w:r>
      <w:proofErr w:type="spellStart"/>
      <w:r w:rsidRPr="00B02A0B">
        <w:t>MCData</w:t>
      </w:r>
      <w:proofErr w:type="spellEnd"/>
      <w:r w:rsidRPr="00B02A0B">
        <w:t xml:space="preserve"> user who has initiated an </w:t>
      </w:r>
      <w:proofErr w:type="spellStart"/>
      <w:r w:rsidRPr="00B02A0B">
        <w:t>MCData</w:t>
      </w:r>
      <w:proofErr w:type="spellEnd"/>
      <w:r w:rsidRPr="00B02A0B">
        <w:t xml:space="preserve"> emergency group communication and wants to cancel it.</w:t>
      </w:r>
    </w:p>
    <w:p w14:paraId="44436FA5" w14:textId="77777777" w:rsidR="005C310B" w:rsidRPr="00B02A0B" w:rsidRDefault="005C310B" w:rsidP="005C310B">
      <w:r w:rsidRPr="00B02A0B">
        <w:t xml:space="preserve">If the </w:t>
      </w:r>
      <w:proofErr w:type="spellStart"/>
      <w:r w:rsidRPr="00B02A0B">
        <w:t>MCData</w:t>
      </w:r>
      <w:proofErr w:type="spellEnd"/>
      <w:r w:rsidRPr="00B02A0B">
        <w:t xml:space="preserve"> emergency group communication state is set to "MDEGC 3: emergency-communication-granted" and the </w:t>
      </w:r>
      <w:proofErr w:type="spellStart"/>
      <w:r w:rsidRPr="00B02A0B">
        <w:t>MCData</w:t>
      </w:r>
      <w:proofErr w:type="spellEnd"/>
      <w:r w:rsidRPr="00B02A0B">
        <w:t xml:space="preserve"> emergency alert state is set to a value other than "MDEA 1: no-alert" and the </w:t>
      </w:r>
      <w:proofErr w:type="spellStart"/>
      <w:r w:rsidRPr="00B02A0B">
        <w:t>MCData</w:t>
      </w:r>
      <w:proofErr w:type="spellEnd"/>
      <w:r w:rsidRPr="00B02A0B">
        <w:t xml:space="preserve"> user has indicated only the </w:t>
      </w:r>
      <w:proofErr w:type="spellStart"/>
      <w:r w:rsidRPr="00B02A0B">
        <w:t>MCData</w:t>
      </w:r>
      <w:proofErr w:type="spellEnd"/>
      <w:r w:rsidRPr="00B02A0B">
        <w:t xml:space="preserve"> emergency group communication should be cancelled, the </w:t>
      </w:r>
      <w:proofErr w:type="spellStart"/>
      <w:r w:rsidRPr="00B02A0B">
        <w:t>MCData</w:t>
      </w:r>
      <w:proofErr w:type="spellEnd"/>
      <w:r w:rsidRPr="00B02A0B">
        <w:t xml:space="preserve">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 and</w:t>
      </w:r>
    </w:p>
    <w:p w14:paraId="3DF89ECB" w14:textId="77777777" w:rsidR="005C310B" w:rsidRPr="00B02A0B" w:rsidRDefault="005C310B" w:rsidP="005C310B">
      <w:pPr>
        <w:pStyle w:val="B1"/>
      </w:pPr>
      <w:r w:rsidRPr="00B02A0B">
        <w:t>2)</w:t>
      </w:r>
      <w:r w:rsidRPr="00B02A0B">
        <w:tab/>
        <w:t xml:space="preserve">shall set the </w:t>
      </w:r>
      <w:proofErr w:type="spellStart"/>
      <w:r w:rsidRPr="00B02A0B">
        <w:t>MCData</w:t>
      </w:r>
      <w:proofErr w:type="spellEnd"/>
      <w:r w:rsidRPr="00B02A0B">
        <w:t xml:space="preserve"> emergency group state of the </w:t>
      </w:r>
      <w:proofErr w:type="spellStart"/>
      <w:r w:rsidRPr="00B02A0B">
        <w:t>MCData</w:t>
      </w:r>
      <w:proofErr w:type="spellEnd"/>
      <w:r w:rsidRPr="00B02A0B">
        <w:t xml:space="preserve"> group to "MDEG 3: cancel-pending".</w:t>
      </w:r>
    </w:p>
    <w:p w14:paraId="05F0B960" w14:textId="77777777" w:rsidR="005C310B" w:rsidRPr="00B02A0B" w:rsidRDefault="005C310B" w:rsidP="005C310B">
      <w:pPr>
        <w:pStyle w:val="NO"/>
      </w:pPr>
      <w:r w:rsidRPr="00B02A0B">
        <w:t>NOTE 3:</w:t>
      </w:r>
      <w:r w:rsidRPr="00B02A0B">
        <w:tab/>
        <w:t xml:space="preserve">This is the case of an </w:t>
      </w:r>
      <w:proofErr w:type="spellStart"/>
      <w:r w:rsidRPr="00B02A0B">
        <w:t>MCData</w:t>
      </w:r>
      <w:proofErr w:type="spellEnd"/>
      <w:r w:rsidRPr="00B02A0B">
        <w:t xml:space="preserve"> user has initiated both an </w:t>
      </w:r>
      <w:proofErr w:type="spellStart"/>
      <w:r w:rsidRPr="00B02A0B">
        <w:t>MCData</w:t>
      </w:r>
      <w:proofErr w:type="spellEnd"/>
      <w:r w:rsidRPr="00B02A0B">
        <w:t xml:space="preserve"> emergency group communication and an </w:t>
      </w:r>
      <w:proofErr w:type="spellStart"/>
      <w:r w:rsidRPr="00B02A0B">
        <w:t>MCData</w:t>
      </w:r>
      <w:proofErr w:type="spellEnd"/>
      <w:r w:rsidRPr="00B02A0B">
        <w:t xml:space="preserve"> emergency alert and wishes to only cancel the </w:t>
      </w:r>
      <w:proofErr w:type="spellStart"/>
      <w:r w:rsidRPr="00B02A0B">
        <w:t>MCData</w:t>
      </w:r>
      <w:proofErr w:type="spellEnd"/>
      <w:r w:rsidRPr="00B02A0B">
        <w:t xml:space="preserve"> emergency group communication. This leaves the </w:t>
      </w:r>
      <w:proofErr w:type="spellStart"/>
      <w:r w:rsidRPr="00B02A0B">
        <w:t>MCData</w:t>
      </w:r>
      <w:proofErr w:type="spellEnd"/>
      <w:r w:rsidRPr="00B02A0B">
        <w:t xml:space="preserve"> emergency state set.</w:t>
      </w:r>
    </w:p>
    <w:p w14:paraId="7F04535D" w14:textId="77777777" w:rsidR="005C310B" w:rsidRPr="00B02A0B" w:rsidRDefault="005C310B" w:rsidP="005C310B">
      <w:r w:rsidRPr="00B02A0B">
        <w:t xml:space="preserve">If the </w:t>
      </w:r>
      <w:proofErr w:type="spellStart"/>
      <w:r w:rsidRPr="00B02A0B">
        <w:t>MCData</w:t>
      </w:r>
      <w:proofErr w:type="spellEnd"/>
      <w:r w:rsidRPr="00B02A0B">
        <w:t xml:space="preserve"> emergency group communication state is set to "MDEGC 3: emergency-communication-granted" and the </w:t>
      </w:r>
      <w:proofErr w:type="spellStart"/>
      <w:r w:rsidRPr="00B02A0B">
        <w:t>MCData</w:t>
      </w:r>
      <w:proofErr w:type="spellEnd"/>
      <w:r w:rsidRPr="00B02A0B">
        <w:t xml:space="preserve"> emergency alert state is set to a value other than "MDEA 1: no-alert" and the </w:t>
      </w:r>
      <w:proofErr w:type="spellStart"/>
      <w:r w:rsidRPr="00B02A0B">
        <w:t>MCData</w:t>
      </w:r>
      <w:proofErr w:type="spellEnd"/>
      <w:r w:rsidRPr="00B02A0B">
        <w:t xml:space="preserve"> user has indicated that the </w:t>
      </w:r>
      <w:proofErr w:type="spellStart"/>
      <w:r w:rsidRPr="00B02A0B">
        <w:t>MCData</w:t>
      </w:r>
      <w:proofErr w:type="spellEnd"/>
      <w:r w:rsidRPr="00B02A0B">
        <w:t xml:space="preserve"> emergency alert on the </w:t>
      </w:r>
      <w:proofErr w:type="spellStart"/>
      <w:r w:rsidRPr="00B02A0B">
        <w:t>MCData</w:t>
      </w:r>
      <w:proofErr w:type="spellEnd"/>
      <w:r w:rsidRPr="00B02A0B">
        <w:t xml:space="preserve"> group should be cancelled in addition to the </w:t>
      </w:r>
      <w:proofErr w:type="spellStart"/>
      <w:r w:rsidRPr="00B02A0B">
        <w:t>MCData</w:t>
      </w:r>
      <w:proofErr w:type="spellEnd"/>
      <w:r w:rsidRPr="00B02A0B">
        <w:t xml:space="preserve"> emergency group communication, the </w:t>
      </w:r>
      <w:proofErr w:type="spellStart"/>
      <w:r w:rsidRPr="00B02A0B">
        <w:t>MCData</w:t>
      </w:r>
      <w:proofErr w:type="spellEnd"/>
      <w:r w:rsidRPr="00B02A0B">
        <w:t xml:space="preserve">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4D696AEA" w14:textId="77777777" w:rsidR="005C310B" w:rsidRPr="00B02A0B" w:rsidRDefault="005C310B" w:rsidP="005C310B">
      <w:pPr>
        <w:pStyle w:val="B1"/>
      </w:pPr>
      <w:r w:rsidRPr="00B02A0B">
        <w:lastRenderedPageBreak/>
        <w:t>2)</w:t>
      </w:r>
      <w:r w:rsidRPr="00B02A0B">
        <w:tab/>
        <w:t xml:space="preserve">if this is an authorised request to cancel an </w:t>
      </w:r>
      <w:proofErr w:type="spellStart"/>
      <w:r w:rsidRPr="00B02A0B">
        <w:t>MCData</w:t>
      </w:r>
      <w:proofErr w:type="spellEnd"/>
      <w:r w:rsidRPr="00B02A0B">
        <w:t xml:space="preserve">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w:t>
      </w:r>
      <w:proofErr w:type="spellStart"/>
      <w:r w:rsidRPr="00B02A0B">
        <w:t>ind</w:t>
      </w:r>
      <w:proofErr w:type="spellEnd"/>
      <w:r w:rsidRPr="00B02A0B">
        <w:t>&gt; element set to "false";</w:t>
      </w:r>
    </w:p>
    <w:p w14:paraId="48E7778C" w14:textId="77777777" w:rsidR="005C310B" w:rsidRPr="00B02A0B" w:rsidRDefault="005C310B" w:rsidP="005C310B">
      <w:pPr>
        <w:pStyle w:val="B2"/>
      </w:pPr>
      <w:r w:rsidRPr="00B02A0B">
        <w:t>b)</w:t>
      </w:r>
      <w:r w:rsidRPr="00B02A0B">
        <w:tab/>
        <w:t xml:space="preserve">set the </w:t>
      </w:r>
      <w:proofErr w:type="spellStart"/>
      <w:r w:rsidRPr="00B02A0B">
        <w:t>MCData</w:t>
      </w:r>
      <w:proofErr w:type="spellEnd"/>
      <w:r w:rsidRPr="00B02A0B">
        <w:t xml:space="preserve"> emergency alert state to "MDEA 4: Emergency-alert-cancel-pending"; and</w:t>
      </w:r>
    </w:p>
    <w:p w14:paraId="72E21684" w14:textId="77777777" w:rsidR="005C310B" w:rsidRPr="00B02A0B" w:rsidRDefault="005C310B" w:rsidP="005C310B">
      <w:pPr>
        <w:pStyle w:val="B2"/>
      </w:pPr>
      <w:r w:rsidRPr="00B02A0B">
        <w:t>c)</w:t>
      </w:r>
      <w:r w:rsidRPr="00B02A0B">
        <w:tab/>
        <w:t xml:space="preserve">clear the </w:t>
      </w:r>
      <w:proofErr w:type="spellStart"/>
      <w:r w:rsidRPr="00B02A0B">
        <w:t>MCData</w:t>
      </w:r>
      <w:proofErr w:type="spellEnd"/>
      <w:r w:rsidRPr="00B02A0B">
        <w:t xml:space="preserve"> emergency state;</w:t>
      </w:r>
    </w:p>
    <w:p w14:paraId="6686ABEE" w14:textId="77777777" w:rsidR="005C310B" w:rsidRPr="00B02A0B" w:rsidRDefault="005C310B" w:rsidP="005C310B">
      <w:pPr>
        <w:pStyle w:val="B1"/>
      </w:pPr>
      <w:r w:rsidRPr="00B02A0B">
        <w:t>3)</w:t>
      </w:r>
      <w:r w:rsidRPr="00B02A0B">
        <w:tab/>
        <w:t xml:space="preserve">should, if this is not an authorised request to cancel an </w:t>
      </w:r>
      <w:proofErr w:type="spellStart"/>
      <w:r w:rsidRPr="00B02A0B">
        <w:t>MCData</w:t>
      </w:r>
      <w:proofErr w:type="spellEnd"/>
      <w:r w:rsidRPr="00B02A0B">
        <w:t xml:space="preserve"> emergency alert as determined by the procedures of clause 6.2.8.1.6, indicate to the </w:t>
      </w:r>
      <w:proofErr w:type="spellStart"/>
      <w:r w:rsidRPr="00B02A0B">
        <w:t>MCData</w:t>
      </w:r>
      <w:proofErr w:type="spellEnd"/>
      <w:r w:rsidRPr="00B02A0B">
        <w:t xml:space="preserve"> user that they are not authorised to cancel the </w:t>
      </w:r>
      <w:proofErr w:type="spellStart"/>
      <w:r w:rsidRPr="00B02A0B">
        <w:t>MCData</w:t>
      </w:r>
      <w:proofErr w:type="spellEnd"/>
      <w:r w:rsidRPr="00B02A0B">
        <w:t xml:space="preserve"> emergency alert; and</w:t>
      </w:r>
    </w:p>
    <w:p w14:paraId="577EAB8A" w14:textId="77777777" w:rsidR="005C310B" w:rsidRPr="00B02A0B" w:rsidRDefault="005C310B" w:rsidP="005C310B">
      <w:pPr>
        <w:pStyle w:val="B1"/>
      </w:pPr>
      <w:r w:rsidRPr="00B02A0B">
        <w:t>4)</w:t>
      </w:r>
      <w:r w:rsidRPr="00B02A0B">
        <w:tab/>
        <w:t xml:space="preserve">shall set the </w:t>
      </w:r>
      <w:proofErr w:type="spellStart"/>
      <w:r w:rsidRPr="00B02A0B">
        <w:t>MCData</w:t>
      </w:r>
      <w:proofErr w:type="spellEnd"/>
      <w:r w:rsidRPr="00B02A0B">
        <w:t xml:space="preserve"> emergency group state of the </w:t>
      </w:r>
      <w:proofErr w:type="spellStart"/>
      <w:r w:rsidRPr="00B02A0B">
        <w:t>MCData</w:t>
      </w:r>
      <w:proofErr w:type="spellEnd"/>
      <w:r w:rsidRPr="00B02A0B">
        <w:t xml:space="preserve"> group to "MDEG 3: cancel-pending".</w:t>
      </w:r>
    </w:p>
    <w:p w14:paraId="3187C46B" w14:textId="77777777" w:rsidR="005C310B" w:rsidRPr="00B02A0B" w:rsidRDefault="005C310B" w:rsidP="005C310B">
      <w:pPr>
        <w:pStyle w:val="NO"/>
      </w:pPr>
      <w:r w:rsidRPr="00B02A0B">
        <w:t>NOTE 4:</w:t>
      </w:r>
      <w:r w:rsidRPr="00B02A0B">
        <w:tab/>
        <w:t xml:space="preserve">This is the case of an </w:t>
      </w:r>
      <w:proofErr w:type="spellStart"/>
      <w:r w:rsidRPr="00B02A0B">
        <w:t>MCData</w:t>
      </w:r>
      <w:proofErr w:type="spellEnd"/>
      <w:r w:rsidRPr="00B02A0B">
        <w:t xml:space="preserve"> user that has initiated both an </w:t>
      </w:r>
      <w:proofErr w:type="spellStart"/>
      <w:r w:rsidRPr="00B02A0B">
        <w:t>MCData</w:t>
      </w:r>
      <w:proofErr w:type="spellEnd"/>
      <w:r w:rsidRPr="00B02A0B">
        <w:t xml:space="preserve"> emergency group communication and an </w:t>
      </w:r>
      <w:proofErr w:type="spellStart"/>
      <w:r w:rsidRPr="00B02A0B">
        <w:t>MCData</w:t>
      </w:r>
      <w:proofErr w:type="spellEnd"/>
      <w:r w:rsidRPr="00B02A0B">
        <w:t xml:space="preserve"> emergency alert and wishes to cancel both.</w:t>
      </w:r>
    </w:p>
    <w:p w14:paraId="40871D4E" w14:textId="77777777" w:rsidR="005C310B" w:rsidRPr="00B02A0B" w:rsidRDefault="005C310B" w:rsidP="007D34FE">
      <w:pPr>
        <w:pStyle w:val="Heading5"/>
      </w:pPr>
      <w:bookmarkStart w:id="574" w:name="_Toc92224474"/>
      <w:bookmarkStart w:id="575" w:name="_Toc131378286"/>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 xml:space="preserve">In the procedures in this clause, a priority group communication refers to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w:t>
      </w:r>
    </w:p>
    <w:p w14:paraId="23A82627" w14:textId="77777777" w:rsidR="005C310B" w:rsidRPr="00B02A0B" w:rsidRDefault="005C310B" w:rsidP="005C310B">
      <w:r w:rsidRPr="00B02A0B">
        <w:t xml:space="preserve">On receiving a SIP 2xx response to a SIP request for a priority group communication, the </w:t>
      </w:r>
      <w:proofErr w:type="spellStart"/>
      <w:r w:rsidRPr="00B02A0B">
        <w:t>MCData</w:t>
      </w:r>
      <w:proofErr w:type="spellEnd"/>
      <w:r w:rsidRPr="00B02A0B">
        <w:t xml:space="preserve">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 xml:space="preserve">the </w:t>
      </w:r>
      <w:proofErr w:type="spellStart"/>
      <w:r w:rsidRPr="00B02A0B">
        <w:t>MCData</w:t>
      </w:r>
      <w:proofErr w:type="spellEnd"/>
      <w:r w:rsidRPr="00B02A0B">
        <w:t xml:space="preserve">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client emergency group state of the group to "MDEG 2: in-progress";</w:t>
      </w:r>
    </w:p>
    <w:p w14:paraId="57F4A343" w14:textId="77777777" w:rsidR="005C31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emergency alert state is set to "MDEA 2: emergency-alert-confirm-pending" and the SIP 2xx response to the SIP request for a priority group communication does not contain a Warning header field as specified in clause 4.9 with the warning text containing the </w:t>
      </w:r>
      <w:proofErr w:type="spellStart"/>
      <w:r w:rsidRPr="00B02A0B">
        <w:t>mcdata</w:t>
      </w:r>
      <w:proofErr w:type="spellEnd"/>
      <w:r w:rsidRPr="00B02A0B">
        <w:t xml:space="preserve">-warn-code set to "149", shall set the </w:t>
      </w:r>
      <w:proofErr w:type="spellStart"/>
      <w:r w:rsidRPr="00B02A0B">
        <w:t>MCData</w:t>
      </w:r>
      <w:proofErr w:type="spellEnd"/>
      <w:r w:rsidRPr="00B02A0B">
        <w:t xml:space="preserve"> emergency alert state to "MDEA 3: emergency-alert-initiated";</w:t>
      </w:r>
    </w:p>
    <w:p w14:paraId="5F282D9C" w14:textId="77777777" w:rsidR="005C310B" w:rsidRPr="00B02A0B" w:rsidRDefault="005C310B" w:rsidP="005C310B">
      <w:pPr>
        <w:pStyle w:val="B2"/>
      </w:pPr>
      <w:r w:rsidRPr="00B02A0B">
        <w:t>c)</w:t>
      </w:r>
      <w:r w:rsidRPr="00B02A0B">
        <w:tab/>
        <w:t xml:space="preserve">shall set the </w:t>
      </w:r>
      <w:proofErr w:type="spellStart"/>
      <w:r w:rsidRPr="00B02A0B">
        <w:t>MCData</w:t>
      </w:r>
      <w:proofErr w:type="spellEnd"/>
      <w:r w:rsidRPr="00B02A0B">
        <w:t xml:space="preserve"> emergency group communication state to "MDEGC 3: emergency-communication-granted"; and</w:t>
      </w:r>
    </w:p>
    <w:p w14:paraId="236AA592" w14:textId="77777777" w:rsidR="005C310B" w:rsidRPr="00B02A0B" w:rsidRDefault="005C310B" w:rsidP="005C310B">
      <w:pPr>
        <w:pStyle w:val="B2"/>
      </w:pPr>
      <w:r w:rsidRPr="00B02A0B">
        <w:t>d)</w:t>
      </w:r>
      <w:r w:rsidRPr="00B02A0B">
        <w:tab/>
        <w:t xml:space="preserve">shall set the </w:t>
      </w:r>
      <w:proofErr w:type="spellStart"/>
      <w:r w:rsidRPr="00B02A0B">
        <w:t>MCData</w:t>
      </w:r>
      <w:proofErr w:type="spellEnd"/>
      <w:r w:rsidRPr="00B02A0B">
        <w:t xml:space="preserve"> imminent peril group communication state to "MDIGC 1: imminent-peril-capable" and the </w:t>
      </w:r>
      <w:proofErr w:type="spellStart"/>
      <w:r w:rsidRPr="00B02A0B">
        <w:t>MCData</w:t>
      </w:r>
      <w:proofErr w:type="spellEnd"/>
      <w:r w:rsidRPr="00B02A0B">
        <w:t xml:space="preserve">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 xml:space="preserve">the </w:t>
      </w:r>
      <w:proofErr w:type="spellStart"/>
      <w:r w:rsidRPr="00B02A0B">
        <w:t>MCData</w:t>
      </w:r>
      <w:proofErr w:type="spellEnd"/>
      <w:r w:rsidRPr="00B02A0B">
        <w:t xml:space="preserve">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w:t>
      </w:r>
      <w:proofErr w:type="spellStart"/>
      <w:r w:rsidRPr="00B02A0B">
        <w:t>mcdata</w:t>
      </w:r>
      <w:proofErr w:type="spellEnd"/>
      <w:r w:rsidRPr="00B02A0B">
        <w:t>-warn-code set to "149":</w:t>
      </w:r>
    </w:p>
    <w:p w14:paraId="4170C561" w14:textId="77777777" w:rsidR="005C310B" w:rsidRPr="00B02A0B" w:rsidRDefault="005C310B" w:rsidP="005C310B">
      <w:pPr>
        <w:pStyle w:val="B2"/>
      </w:pPr>
      <w:r w:rsidRPr="00B02A0B">
        <w:t>a)</w:t>
      </w:r>
      <w:r w:rsidRPr="00B02A0B">
        <w:tab/>
        <w:t xml:space="preserve">set the </w:t>
      </w:r>
      <w:proofErr w:type="spellStart"/>
      <w:r w:rsidRPr="00B02A0B">
        <w:t>MCData</w:t>
      </w:r>
      <w:proofErr w:type="spellEnd"/>
      <w:r w:rsidRPr="00B02A0B">
        <w:t xml:space="preserve">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 xml:space="preserve">set the </w:t>
      </w:r>
      <w:proofErr w:type="spellStart"/>
      <w:r w:rsidRPr="00B02A0B">
        <w:t>MCData</w:t>
      </w:r>
      <w:proofErr w:type="spellEnd"/>
      <w:r w:rsidRPr="00B02A0B">
        <w:t xml:space="preserve"> imminent peril group state to "MDIG 2: in-progress".</w:t>
      </w:r>
    </w:p>
    <w:p w14:paraId="22FB3194" w14:textId="77777777" w:rsidR="005C310B" w:rsidRPr="00B02A0B" w:rsidRDefault="005C310B" w:rsidP="007D34FE">
      <w:pPr>
        <w:pStyle w:val="Heading5"/>
      </w:pPr>
      <w:bookmarkStart w:id="576" w:name="_Toc92224475"/>
      <w:bookmarkStart w:id="577" w:name="_Toc131378287"/>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 xml:space="preserve">In the procedures in this clause, a priority group communication refers to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w:t>
      </w:r>
    </w:p>
    <w:p w14:paraId="1EADC544" w14:textId="77777777" w:rsidR="005C310B" w:rsidRPr="00B02A0B" w:rsidRDefault="005C310B" w:rsidP="005C310B">
      <w:r w:rsidRPr="00B02A0B">
        <w:t xml:space="preserve">Upon receiving a SIP 4xx response, a SIP 5xx response or a SIP 6xx response to a SIP request for a priority group communication the </w:t>
      </w:r>
      <w:proofErr w:type="spellStart"/>
      <w:r w:rsidRPr="00B02A0B">
        <w:t>MCData</w:t>
      </w:r>
      <w:proofErr w:type="spellEnd"/>
      <w:r w:rsidRPr="00B02A0B">
        <w:t xml:space="preserve"> client:</w:t>
      </w:r>
    </w:p>
    <w:p w14:paraId="0B757EA0"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emergency group communication state to "MDEGC 1: emergency-</w:t>
      </w:r>
      <w:proofErr w:type="spellStart"/>
      <w:r w:rsidRPr="00B02A0B">
        <w:t>gc</w:t>
      </w:r>
      <w:proofErr w:type="spellEnd"/>
      <w:r w:rsidRPr="00B02A0B">
        <w:t>-capable";</w:t>
      </w:r>
    </w:p>
    <w:p w14:paraId="268AA237" w14:textId="77777777" w:rsidR="005C310B" w:rsidRPr="00B02A0B" w:rsidRDefault="005C310B" w:rsidP="005C310B">
      <w:pPr>
        <w:pStyle w:val="B2"/>
      </w:pPr>
      <w:r w:rsidRPr="00B02A0B">
        <w:lastRenderedPageBreak/>
        <w:t>b)</w:t>
      </w:r>
      <w:r w:rsidRPr="00B02A0B">
        <w:tab/>
        <w:t xml:space="preserve">if the </w:t>
      </w:r>
      <w:proofErr w:type="spellStart"/>
      <w:r w:rsidRPr="00B02A0B">
        <w:t>MCData</w:t>
      </w:r>
      <w:proofErr w:type="spellEnd"/>
      <w:r w:rsidRPr="00B02A0B">
        <w:t xml:space="preserve"> client emergency group state of the group is "MDEG 4: confirm-pending", shall set the </w:t>
      </w:r>
      <w:proofErr w:type="spellStart"/>
      <w:r w:rsidRPr="00B02A0B">
        <w:t>MCData</w:t>
      </w:r>
      <w:proofErr w:type="spellEnd"/>
      <w:r w:rsidRPr="00B02A0B">
        <w:t xml:space="preserve">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w:t>
      </w:r>
      <w:proofErr w:type="spellStart"/>
      <w:r w:rsidRPr="00B02A0B">
        <w:t>ind</w:t>
      </w:r>
      <w:proofErr w:type="spellEnd"/>
      <w:r w:rsidRPr="00B02A0B">
        <w:t xml:space="preserve">&gt; element set to a value of "true", shall set the </w:t>
      </w:r>
      <w:proofErr w:type="spellStart"/>
      <w:r w:rsidRPr="00B02A0B">
        <w:t>MCData</w:t>
      </w:r>
      <w:proofErr w:type="spellEnd"/>
      <w:r w:rsidRPr="00B02A0B">
        <w:t xml:space="preserve"> emergency alert state to "MDEA 1: "no-alert"; and</w:t>
      </w:r>
    </w:p>
    <w:p w14:paraId="0D487BC0"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imminent peril group state to "MDIG 1: no-imminent-peril"; and</w:t>
      </w:r>
    </w:p>
    <w:p w14:paraId="569D6D33"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communication state to "MDIGC 1: imminent-peril-</w:t>
      </w:r>
      <w:proofErr w:type="spellStart"/>
      <w:r w:rsidRPr="00B02A0B">
        <w:t>gc</w:t>
      </w:r>
      <w:proofErr w:type="spellEnd"/>
      <w:r w:rsidRPr="00B02A0B">
        <w:t>-capable".</w:t>
      </w:r>
    </w:p>
    <w:p w14:paraId="7073187D" w14:textId="77777777" w:rsidR="005C310B" w:rsidRPr="00B02A0B" w:rsidRDefault="005C310B" w:rsidP="007D34FE">
      <w:pPr>
        <w:pStyle w:val="Heading5"/>
      </w:pPr>
      <w:bookmarkStart w:id="578" w:name="_Toc92224476"/>
      <w:bookmarkStart w:id="579" w:name="_Toc131378288"/>
      <w:r w:rsidRPr="00B02A0B">
        <w:t>6.2.8.1.6</w:t>
      </w:r>
      <w:r w:rsidRPr="00B02A0B">
        <w:tab/>
        <w:t xml:space="preserve">Determining authorisation for initiating or cancelling an </w:t>
      </w:r>
      <w:proofErr w:type="spellStart"/>
      <w:r w:rsidRPr="00B02A0B">
        <w:t>MCData</w:t>
      </w:r>
      <w:proofErr w:type="spellEnd"/>
      <w:r w:rsidRPr="00B02A0B">
        <w:t xml:space="preserve">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w:t>
      </w:r>
      <w:proofErr w:type="spellStart"/>
      <w:r w:rsidRPr="00B02A0B">
        <w:rPr>
          <w:lang w:eastAsia="ko-KR"/>
        </w:rPr>
        <w:t>MCData</w:t>
      </w:r>
      <w:proofErr w:type="spellEnd"/>
      <w:r w:rsidRPr="00B02A0B">
        <w:rPr>
          <w:lang w:eastAsia="ko-KR"/>
        </w:rPr>
        <w:t xml:space="preserve"> client </w:t>
      </w:r>
      <w:r w:rsidRPr="00B02A0B">
        <w:t xml:space="preserve">receives a request from the </w:t>
      </w:r>
      <w:proofErr w:type="spellStart"/>
      <w:r w:rsidRPr="00B02A0B">
        <w:t>MCData</w:t>
      </w:r>
      <w:proofErr w:type="spellEnd"/>
      <w:r w:rsidRPr="00B02A0B">
        <w:t xml:space="preserve"> user to send an </w:t>
      </w:r>
      <w:proofErr w:type="spellStart"/>
      <w:r w:rsidRPr="00B02A0B">
        <w:t>MCData</w:t>
      </w:r>
      <w:proofErr w:type="spellEnd"/>
      <w:r w:rsidRPr="00B02A0B">
        <w:t xml:space="preserve">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in 3GPP TS 24.484 [12]) is set to a value of "true" and the group document (see 3GPP TS 24.481 [11]) of the </w:t>
      </w:r>
      <w:proofErr w:type="spellStart"/>
      <w:r w:rsidRPr="00B02A0B">
        <w:t>MCData</w:t>
      </w:r>
      <w:proofErr w:type="spellEnd"/>
      <w:r w:rsidRPr="00B02A0B">
        <w:t xml:space="preserve"> group indicated by the </w:t>
      </w:r>
      <w:proofErr w:type="spellStart"/>
      <w:r w:rsidRPr="00B02A0B">
        <w:t>MCData</w:t>
      </w:r>
      <w:proofErr w:type="spellEnd"/>
      <w:r w:rsidRPr="00B02A0B">
        <w:t xml:space="preserve">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proofErr w:type="spellStart"/>
      <w:r w:rsidRPr="00B02A0B">
        <w:rPr>
          <w:lang w:val="en-US"/>
        </w:rPr>
        <w:t>EmergencyAlert</w:t>
      </w:r>
      <w:proofErr w:type="spellEnd"/>
      <w:r w:rsidRPr="00B02A0B">
        <w:t>&gt; element contained within the &lt;Common&gt; element of the &lt;</w:t>
      </w:r>
      <w:proofErr w:type="spellStart"/>
      <w:r w:rsidRPr="00B02A0B">
        <w:t>mcdata</w:t>
      </w:r>
      <w:proofErr w:type="spellEnd"/>
      <w:r w:rsidRPr="00B02A0B">
        <w:t xml:space="preserve">-user-profile&gt; element within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w:t>
      </w:r>
      <w:proofErr w:type="spellStart"/>
      <w:r w:rsidRPr="00B02A0B">
        <w:t>DedicatedGroup</w:t>
      </w:r>
      <w:proofErr w:type="spellEnd"/>
      <w:r w:rsidRPr="00B02A0B">
        <w:t>"</w:t>
      </w:r>
      <w:r w:rsidRPr="00B02A0B">
        <w:rPr>
          <w:lang w:val="en-US"/>
        </w:rPr>
        <w:t xml:space="preserve">, and </w:t>
      </w:r>
      <w:r w:rsidRPr="00B02A0B">
        <w:t xml:space="preserve">if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w:t>
      </w:r>
      <w:r w:rsidRPr="00B02A0B">
        <w:rPr>
          <w:lang w:val="en-US"/>
        </w:rPr>
        <w:t xml:space="preserve">&lt;entry&gt; element </w:t>
      </w:r>
      <w:r w:rsidRPr="00B02A0B">
        <w:t>of the &lt;</w:t>
      </w:r>
      <w:proofErr w:type="spellStart"/>
      <w:r w:rsidRPr="00B02A0B">
        <w:t>Group</w:t>
      </w:r>
      <w:r w:rsidRPr="00B02A0B">
        <w:rPr>
          <w:lang w:eastAsia="ko-KR"/>
        </w:rPr>
        <w:t>EmergencyAlert</w:t>
      </w:r>
      <w:proofErr w:type="spellEnd"/>
      <w:r w:rsidRPr="00B02A0B">
        <w:rPr>
          <w:lang w:eastAsia="ko-KR"/>
        </w:rPr>
        <w:t>&gt;</w:t>
      </w:r>
      <w:r w:rsidRPr="00B02A0B">
        <w:t xml:space="preserve"> element of the &lt;Common&gt; element of the &lt;</w:t>
      </w:r>
      <w:proofErr w:type="spellStart"/>
      <w:r w:rsidRPr="00B02A0B">
        <w:t>mcdata</w:t>
      </w:r>
      <w:proofErr w:type="spellEnd"/>
      <w:r w:rsidRPr="00B02A0B">
        <w:t xml:space="preserve">-user-profile&gt; element within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w:t>
      </w:r>
      <w:r w:rsidRPr="00B02A0B">
        <w:rPr>
          <w:lang w:val="en-US"/>
        </w:rPr>
        <w:t xml:space="preserve">contains the </w:t>
      </w:r>
      <w:proofErr w:type="spellStart"/>
      <w:r w:rsidRPr="00B02A0B">
        <w:rPr>
          <w:lang w:val="en-US"/>
        </w:rPr>
        <w:t>MCData</w:t>
      </w:r>
      <w:proofErr w:type="spellEnd"/>
      <w:r w:rsidRPr="00B02A0B">
        <w:rPr>
          <w:lang w:val="en-US"/>
        </w:rPr>
        <w:t xml:space="preserve"> group identity</w:t>
      </w:r>
      <w:r w:rsidRPr="00B02A0B">
        <w:t xml:space="preserve"> of the </w:t>
      </w:r>
      <w:proofErr w:type="spellStart"/>
      <w:r w:rsidRPr="00B02A0B">
        <w:t>MCData</w:t>
      </w:r>
      <w:proofErr w:type="spellEnd"/>
      <w:r w:rsidRPr="00B02A0B">
        <w:t xml:space="preserve"> group targeted by the calling </w:t>
      </w:r>
      <w:proofErr w:type="spellStart"/>
      <w:r w:rsidRPr="00B02A0B">
        <w:t>MCData</w:t>
      </w:r>
      <w:proofErr w:type="spellEnd"/>
      <w:r w:rsidRPr="00B02A0B">
        <w:t xml:space="preserve">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w:t>
      </w:r>
      <w:proofErr w:type="spellStart"/>
      <w:r w:rsidRPr="00B02A0B">
        <w:t>UseCurrentlySelectedGroup</w:t>
      </w:r>
      <w:proofErr w:type="spellEnd"/>
      <w:r w:rsidRPr="00B02A0B">
        <w:t>"</w:t>
      </w:r>
      <w:r w:rsidRPr="00B02A0B">
        <w:rPr>
          <w:lang w:val="en-US"/>
        </w:rPr>
        <w:t xml:space="preserve"> and</w:t>
      </w:r>
      <w:r w:rsidRPr="00B02A0B">
        <w:t xml:space="preserve"> the &lt;</w:t>
      </w:r>
      <w:proofErr w:type="spellStart"/>
      <w:r w:rsidRPr="00B02A0B">
        <w:t>mcdata</w:t>
      </w:r>
      <w:proofErr w:type="spellEnd"/>
      <w:r w:rsidRPr="00B02A0B">
        <w:t xml:space="preserve">-allow-emergency-alert&gt; element of the &lt;actions&gt; element of a &lt;rule&gt; element of the &lt;ruleset&gt; element of the &lt;list-service&gt; element of the group document identified by the </w:t>
      </w:r>
      <w:proofErr w:type="spellStart"/>
      <w:r w:rsidRPr="00B02A0B">
        <w:t>MCData</w:t>
      </w:r>
      <w:proofErr w:type="spellEnd"/>
      <w:r w:rsidRPr="00B02A0B">
        <w:t xml:space="preserve">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request shall be considered to be an authorised request for an </w:t>
      </w:r>
      <w:proofErr w:type="spellStart"/>
      <w:r w:rsidRPr="00B02A0B">
        <w:rPr>
          <w:lang w:eastAsia="ko-KR"/>
        </w:rPr>
        <w:t>MCData</w:t>
      </w:r>
      <w:proofErr w:type="spellEnd"/>
      <w:r w:rsidRPr="00B02A0B">
        <w:rPr>
          <w:lang w:eastAsia="ko-KR"/>
        </w:rPr>
        <w:t xml:space="preserve"> emergency alert. In all other cases, it shall be considered to be an unauthorised request for originating an </w:t>
      </w:r>
      <w:proofErr w:type="spellStart"/>
      <w:r w:rsidRPr="00B02A0B">
        <w:rPr>
          <w:lang w:eastAsia="ko-KR"/>
        </w:rPr>
        <w:t>MCData</w:t>
      </w:r>
      <w:proofErr w:type="spellEnd"/>
      <w:r w:rsidRPr="00B02A0B">
        <w:rPr>
          <w:lang w:eastAsia="ko-KR"/>
        </w:rPr>
        <w:t xml:space="preserve"> emergency alert.</w:t>
      </w:r>
    </w:p>
    <w:p w14:paraId="02EE3EB1" w14:textId="77777777" w:rsidR="005C310B" w:rsidRPr="00B02A0B" w:rsidRDefault="005C310B" w:rsidP="005C310B">
      <w:pPr>
        <w:rPr>
          <w:lang w:eastAsia="ko-KR"/>
        </w:rPr>
      </w:pPr>
      <w:r w:rsidRPr="00B02A0B">
        <w:rPr>
          <w:lang w:eastAsia="ko-KR"/>
        </w:rPr>
        <w:t xml:space="preserve">If the </w:t>
      </w:r>
      <w:proofErr w:type="spellStart"/>
      <w:r w:rsidRPr="00B02A0B">
        <w:rPr>
          <w:lang w:eastAsia="ko-KR"/>
        </w:rPr>
        <w:t>MCData</w:t>
      </w:r>
      <w:proofErr w:type="spellEnd"/>
      <w:r w:rsidRPr="00B02A0B">
        <w:rPr>
          <w:lang w:eastAsia="ko-KR"/>
        </w:rPr>
        <w:t xml:space="preserve"> client </w:t>
      </w:r>
      <w:r w:rsidRPr="00B02A0B">
        <w:t xml:space="preserve">receives a request from the </w:t>
      </w:r>
      <w:proofErr w:type="spellStart"/>
      <w:r w:rsidRPr="00B02A0B">
        <w:t>MCData</w:t>
      </w:r>
      <w:proofErr w:type="spellEnd"/>
      <w:r w:rsidRPr="00B02A0B">
        <w:t xml:space="preserve"> user to cancel an </w:t>
      </w:r>
      <w:proofErr w:type="spellStart"/>
      <w:r w:rsidRPr="00B02A0B">
        <w:t>MCData</w:t>
      </w:r>
      <w:proofErr w:type="spellEnd"/>
      <w:r w:rsidRPr="00B02A0B">
        <w:t xml:space="preserve"> emergency alert to an </w:t>
      </w:r>
      <w:proofErr w:type="spellStart"/>
      <w:r w:rsidRPr="00B02A0B">
        <w:t>MCData</w:t>
      </w:r>
      <w:proofErr w:type="spellEnd"/>
      <w:r w:rsidRPr="00B02A0B">
        <w:t xml:space="preserve">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in 3GPP TS 24.484 [12]) is set to a value of "true", </w:t>
      </w: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cancellation request shall be considered to be an authorised request to cancel an </w:t>
      </w:r>
      <w:proofErr w:type="spellStart"/>
      <w:r w:rsidRPr="00B02A0B">
        <w:rPr>
          <w:lang w:eastAsia="ko-KR"/>
        </w:rPr>
        <w:t>MCData</w:t>
      </w:r>
      <w:proofErr w:type="spellEnd"/>
      <w:r w:rsidRPr="00B02A0B">
        <w:rPr>
          <w:lang w:eastAsia="ko-KR"/>
        </w:rPr>
        <w:t xml:space="preserve"> emergency alert. In all other cases, it shall be considered to be an unauthorised request to cancel an </w:t>
      </w:r>
      <w:proofErr w:type="spellStart"/>
      <w:r w:rsidRPr="00B02A0B">
        <w:rPr>
          <w:lang w:eastAsia="ko-KR"/>
        </w:rPr>
        <w:t>MCData</w:t>
      </w:r>
      <w:proofErr w:type="spellEnd"/>
      <w:r w:rsidRPr="00B02A0B">
        <w:rPr>
          <w:lang w:eastAsia="ko-KR"/>
        </w:rPr>
        <w:t xml:space="preserve"> emergency alert.</w:t>
      </w:r>
    </w:p>
    <w:p w14:paraId="08E7B165" w14:textId="77777777" w:rsidR="005C310B" w:rsidRPr="00B02A0B" w:rsidRDefault="005C310B" w:rsidP="007D34FE">
      <w:pPr>
        <w:pStyle w:val="Heading5"/>
      </w:pPr>
      <w:bookmarkStart w:id="580" w:name="_Toc92224477"/>
      <w:bookmarkStart w:id="581" w:name="_Toc131378289"/>
      <w:r w:rsidRPr="00B02A0B">
        <w:t>6.2.8.1.7</w:t>
      </w:r>
      <w:r w:rsidRPr="00B02A0B">
        <w:tab/>
        <w:t xml:space="preserve">Determining authorisation for cancelling the in-progress emergency state of an </w:t>
      </w:r>
      <w:proofErr w:type="spellStart"/>
      <w:r w:rsidRPr="00B02A0B">
        <w:t>MCData</w:t>
      </w:r>
      <w:proofErr w:type="spellEnd"/>
      <w:r w:rsidRPr="00B02A0B">
        <w:t xml:space="preserve">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w:t>
      </w:r>
      <w:proofErr w:type="spellStart"/>
      <w:r w:rsidRPr="00B02A0B">
        <w:rPr>
          <w:lang w:eastAsia="ko-KR"/>
        </w:rPr>
        <w:t>MCData</w:t>
      </w:r>
      <w:proofErr w:type="spellEnd"/>
      <w:r w:rsidRPr="00B02A0B">
        <w:rPr>
          <w:lang w:eastAsia="ko-KR"/>
        </w:rPr>
        <w:t xml:space="preserve"> client </w:t>
      </w:r>
      <w:r w:rsidRPr="00B02A0B">
        <w:t xml:space="preserve">receives a request from the </w:t>
      </w:r>
      <w:proofErr w:type="spellStart"/>
      <w:r w:rsidRPr="00B02A0B">
        <w:t>MCData</w:t>
      </w:r>
      <w:proofErr w:type="spellEnd"/>
      <w:r w:rsidRPr="00B02A0B">
        <w:t xml:space="preserve"> user to cancel the in-progress emergency state of a group, </w:t>
      </w:r>
      <w:r w:rsidRPr="00B02A0B">
        <w:rPr>
          <w:lang w:eastAsia="ko-KR"/>
        </w:rPr>
        <w:t xml:space="preserve">the </w:t>
      </w:r>
      <w:proofErr w:type="spellStart"/>
      <w:r w:rsidRPr="00B02A0B">
        <w:rPr>
          <w:lang w:eastAsia="ko-KR"/>
        </w:rPr>
        <w:t>MCData</w:t>
      </w:r>
      <w:proofErr w:type="spellEnd"/>
      <w:r w:rsidRPr="00B02A0B">
        <w:rPr>
          <w:lang w:eastAsia="ko-KR"/>
        </w:rPr>
        <w:t xml:space="preserve"> client determines, based on local policy (</w:t>
      </w:r>
      <w:r w:rsidRPr="00B02A0B">
        <w:rPr>
          <w:lang w:val="en-US"/>
        </w:rPr>
        <w:t>e.g., if the requester is</w:t>
      </w:r>
      <w:r w:rsidRPr="00B02A0B">
        <w:rPr>
          <w:lang w:val="en-US" w:eastAsia="ko-KR"/>
        </w:rPr>
        <w:t xml:space="preserve"> dispatcher or initiator of the </w:t>
      </w:r>
      <w:proofErr w:type="spellStart"/>
      <w:r w:rsidRPr="00B02A0B">
        <w:rPr>
          <w:lang w:val="en-US" w:eastAsia="ko-KR"/>
        </w:rPr>
        <w:t>MCData</w:t>
      </w:r>
      <w:proofErr w:type="spellEnd"/>
      <w:r w:rsidRPr="00B02A0B">
        <w:rPr>
          <w:lang w:val="en-US" w:eastAsia="ko-KR"/>
        </w:rPr>
        <w:t xml:space="preserve">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31378290"/>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w:t>
      </w:r>
      <w:proofErr w:type="spellStart"/>
      <w:r w:rsidRPr="00B02A0B">
        <w:t>MCData</w:t>
      </w:r>
      <w:proofErr w:type="spellEnd"/>
      <w:r w:rsidRPr="00B02A0B">
        <w:t xml:space="preserve">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DedicatedGroup</w:t>
      </w:r>
      <w:proofErr w:type="spellEnd"/>
      <w:r w:rsidRPr="00B02A0B">
        <w:t xml:space="preserve">" and 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MCDataGroupInitiation</w:t>
      </w:r>
      <w:proofErr w:type="spellEnd"/>
      <w:r w:rsidRPr="00B02A0B">
        <w:t xml:space="preserve">&gt; element contains the identity of the </w:t>
      </w:r>
      <w:proofErr w:type="spellStart"/>
      <w:r w:rsidRPr="00B02A0B">
        <w:t>MCData</w:t>
      </w:r>
      <w:proofErr w:type="spellEnd"/>
      <w:r w:rsidRPr="00B02A0B">
        <w:t xml:space="preserve"> group targeted by the calling </w:t>
      </w:r>
      <w:proofErr w:type="spellStart"/>
      <w:r w:rsidRPr="00B02A0B">
        <w:t>MCData</w:t>
      </w:r>
      <w:proofErr w:type="spellEnd"/>
      <w:r w:rsidRPr="00B02A0B">
        <w:t xml:space="preserve">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UseCurrentlySelectedGroup</w:t>
      </w:r>
      <w:proofErr w:type="spellEnd"/>
      <w:r w:rsidRPr="00B02A0B">
        <w:t>";</w:t>
      </w:r>
    </w:p>
    <w:p w14:paraId="7385976C" w14:textId="77777777" w:rsidR="005C310B" w:rsidRPr="00B02A0B" w:rsidRDefault="005C310B" w:rsidP="005C310B">
      <w:pPr>
        <w:pStyle w:val="B1"/>
      </w:pPr>
      <w:r w:rsidRPr="00B02A0B">
        <w:tab/>
        <w:t xml:space="preserve">then the </w:t>
      </w:r>
      <w:proofErr w:type="spellStart"/>
      <w:r w:rsidRPr="00B02A0B">
        <w:t>MCData</w:t>
      </w:r>
      <w:proofErr w:type="spellEnd"/>
      <w:r w:rsidRPr="00B02A0B">
        <w:t xml:space="preserve"> emergency group communication request shall be considered to be an authorised request for an </w:t>
      </w:r>
      <w:proofErr w:type="spellStart"/>
      <w:r w:rsidRPr="00B02A0B">
        <w:t>MCData</w:t>
      </w:r>
      <w:proofErr w:type="spellEnd"/>
      <w:r w:rsidRPr="00B02A0B">
        <w:t xml:space="preserve">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 xml:space="preserve">s note: The restriction stated above, to limit the authorization for emergency group communications and/or imminent peril group communication only to certain types of </w:t>
      </w:r>
      <w:proofErr w:type="spellStart"/>
      <w:r w:rsidRPr="00B02A0B">
        <w:t>MCData</w:t>
      </w:r>
      <w:proofErr w:type="spellEnd"/>
      <w:r w:rsidRPr="00B02A0B">
        <w:t xml:space="preserve">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w:t>
      </w:r>
      <w:proofErr w:type="spellStart"/>
      <w:r w:rsidRPr="00B02A0B">
        <w:t>MCData</w:t>
      </w:r>
      <w:proofErr w:type="spellEnd"/>
      <w:r w:rsidRPr="00B02A0B">
        <w:t xml:space="preserve">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DedicatedGroup</w:t>
      </w:r>
      <w:proofErr w:type="spellEnd"/>
      <w:r w:rsidRPr="00B02A0B">
        <w:t>" and if the &lt;</w:t>
      </w:r>
      <w:proofErr w:type="spellStart"/>
      <w:r w:rsidRPr="00B02A0B">
        <w:t>MCDataGroupInitiation</w:t>
      </w:r>
      <w:proofErr w:type="spellEnd"/>
      <w:r w:rsidRPr="00B02A0B">
        <w:t xml:space="preserve">&gt; element contains the identity of the </w:t>
      </w:r>
      <w:proofErr w:type="spellStart"/>
      <w:r w:rsidRPr="00B02A0B">
        <w:t>MCData</w:t>
      </w:r>
      <w:proofErr w:type="spellEnd"/>
      <w:r w:rsidRPr="00B02A0B">
        <w:t xml:space="preserve"> group targeted by the calling </w:t>
      </w:r>
      <w:proofErr w:type="spellStart"/>
      <w:r w:rsidRPr="00B02A0B">
        <w:t>MCData</w:t>
      </w:r>
      <w:proofErr w:type="spellEnd"/>
      <w:r w:rsidRPr="00B02A0B">
        <w:t xml:space="preserve">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UseCurrentlySelectedGroup</w:t>
      </w:r>
      <w:proofErr w:type="spellEnd"/>
      <w:r w:rsidRPr="00B02A0B">
        <w:t>";</w:t>
      </w:r>
    </w:p>
    <w:p w14:paraId="1E353EA5" w14:textId="77777777" w:rsidR="005C310B" w:rsidRPr="00B02A0B" w:rsidRDefault="005C310B" w:rsidP="005C310B">
      <w:pPr>
        <w:pStyle w:val="B1"/>
      </w:pPr>
      <w:r w:rsidRPr="00B02A0B">
        <w:tab/>
        <w:t xml:space="preserve">then the </w:t>
      </w:r>
      <w:proofErr w:type="spellStart"/>
      <w:r w:rsidRPr="00B02A0B">
        <w:t>MCData</w:t>
      </w:r>
      <w:proofErr w:type="spellEnd"/>
      <w:r w:rsidRPr="00B02A0B">
        <w:t xml:space="preserve"> </w:t>
      </w:r>
      <w:r w:rsidRPr="00B02A0B">
        <w:rPr>
          <w:noProof/>
        </w:rPr>
        <w:t>imminent peril group communication</w:t>
      </w:r>
      <w:r w:rsidRPr="00B02A0B">
        <w:t xml:space="preserve"> request shall be considered to be an authorised request for an </w:t>
      </w:r>
      <w:proofErr w:type="spellStart"/>
      <w:r w:rsidRPr="00B02A0B">
        <w:t>MCData</w:t>
      </w:r>
      <w:proofErr w:type="spellEnd"/>
      <w:r w:rsidRPr="00B02A0B">
        <w:t xml:space="preserve">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 xml:space="preserve">s note: The restriction stated above, to limit the authorization for emergency group communications and/or imminent peril group communication only to certain types of </w:t>
      </w:r>
      <w:proofErr w:type="spellStart"/>
      <w:r w:rsidRPr="00B02A0B">
        <w:t>MCData</w:t>
      </w:r>
      <w:proofErr w:type="spellEnd"/>
      <w:r w:rsidRPr="00B02A0B">
        <w:t xml:space="preserve"> services is FFS.</w:t>
      </w:r>
    </w:p>
    <w:p w14:paraId="50A7A853" w14:textId="77777777" w:rsidR="005C310B" w:rsidRPr="00B02A0B" w:rsidRDefault="005C310B" w:rsidP="005C310B">
      <w:r w:rsidRPr="00B02A0B">
        <w:t xml:space="preserve">In all other cases, the request to originate an </w:t>
      </w:r>
      <w:proofErr w:type="spellStart"/>
      <w:r w:rsidRPr="00B02A0B">
        <w:t>MCData</w:t>
      </w:r>
      <w:proofErr w:type="spellEnd"/>
      <w:r w:rsidRPr="00B02A0B">
        <w:t xml:space="preserve"> imminent peril group communication shall be considered to be an unauthorised request to originate an </w:t>
      </w:r>
      <w:proofErr w:type="spellStart"/>
      <w:r w:rsidRPr="00B02A0B">
        <w:t>MCData</w:t>
      </w:r>
      <w:proofErr w:type="spellEnd"/>
      <w:r w:rsidRPr="00B02A0B">
        <w:t xml:space="preserve"> imminent peril group communication.</w:t>
      </w:r>
    </w:p>
    <w:p w14:paraId="4AF153A4" w14:textId="77777777" w:rsidR="005C310B" w:rsidRPr="00B02A0B" w:rsidRDefault="005C310B" w:rsidP="007D34FE">
      <w:pPr>
        <w:pStyle w:val="Heading5"/>
        <w:rPr>
          <w:noProof/>
        </w:rPr>
      </w:pPr>
      <w:bookmarkStart w:id="584" w:name="_Toc92224479"/>
      <w:bookmarkStart w:id="585" w:name="_Toc131378291"/>
      <w:r w:rsidRPr="00B02A0B">
        <w:rPr>
          <w:noProof/>
        </w:rPr>
        <w:t>6</w:t>
      </w:r>
      <w:r w:rsidRPr="00B02A0B">
        <w:t>.2.8.1.9</w:t>
      </w:r>
      <w:r w:rsidRPr="00B02A0B">
        <w:tab/>
        <w:t xml:space="preserve">SIP request for originating </w:t>
      </w:r>
      <w:proofErr w:type="spellStart"/>
      <w:r w:rsidRPr="00B02A0B">
        <w:t>MCData</w:t>
      </w:r>
      <w:proofErr w:type="spellEnd"/>
      <w:r w:rsidRPr="00B02A0B">
        <w:t xml:space="preserve">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client imminent peril group state is set to "MDIGC 1: imminent-peril-</w:t>
      </w:r>
      <w:proofErr w:type="spellStart"/>
      <w:r w:rsidRPr="00B02A0B">
        <w:t>gc</w:t>
      </w:r>
      <w:proofErr w:type="spellEnd"/>
      <w:r w:rsidRPr="00B02A0B">
        <w:t>-capable"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w:t>
      </w:r>
      <w:proofErr w:type="spellStart"/>
      <w:r w:rsidRPr="00B02A0B">
        <w:t>imminentperil-ind</w:t>
      </w:r>
      <w:proofErr w:type="spellEnd"/>
      <w:r w:rsidRPr="00B02A0B">
        <w:t xml:space="preserve">&gt; element set to "true" and set the </w:t>
      </w:r>
      <w:proofErr w:type="spellStart"/>
      <w:r w:rsidRPr="00B02A0B">
        <w:t>MCData</w:t>
      </w:r>
      <w:proofErr w:type="spellEnd"/>
      <w:r w:rsidRPr="00B02A0B">
        <w:t xml:space="preserve">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 xml:space="preserve">if the </w:t>
      </w:r>
      <w:proofErr w:type="spellStart"/>
      <w:r w:rsidRPr="00B02A0B">
        <w:t>MCData</w:t>
      </w:r>
      <w:proofErr w:type="spellEnd"/>
      <w:r w:rsidRPr="00B02A0B">
        <w:t xml:space="preserve"> client imminent peril group state of the group is set to a value other than "MDIG 2: in-progress" shall set the </w:t>
      </w:r>
      <w:proofErr w:type="spellStart"/>
      <w:r w:rsidRPr="00B02A0B">
        <w:t>MCData</w:t>
      </w:r>
      <w:proofErr w:type="spellEnd"/>
      <w:r w:rsidRPr="00B02A0B">
        <w:t xml:space="preserve"> client emergency group state of the </w:t>
      </w:r>
      <w:proofErr w:type="spellStart"/>
      <w:r w:rsidRPr="00B02A0B">
        <w:t>MCData</w:t>
      </w:r>
      <w:proofErr w:type="spellEnd"/>
      <w:r w:rsidRPr="00B02A0B">
        <w:t xml:space="preserve"> group to "MDIG 4: confirm-pending".</w:t>
      </w:r>
    </w:p>
    <w:p w14:paraId="014DC13C" w14:textId="77777777" w:rsidR="005C310B" w:rsidRPr="00B02A0B" w:rsidRDefault="005C310B" w:rsidP="005C310B">
      <w:pPr>
        <w:pStyle w:val="NO"/>
        <w:rPr>
          <w:noProof/>
        </w:rPr>
      </w:pPr>
      <w:r w:rsidRPr="00B02A0B">
        <w:t>NOTE:</w:t>
      </w:r>
      <w:r w:rsidRPr="00B02A0B">
        <w:tab/>
        <w:t xml:space="preserve">An </w:t>
      </w:r>
      <w:proofErr w:type="spellStart"/>
      <w:r w:rsidRPr="00B02A0B">
        <w:t>MCData</w:t>
      </w:r>
      <w:proofErr w:type="spellEnd"/>
      <w:r w:rsidRPr="00B02A0B">
        <w:t xml:space="preserve"> group communication originated by an affiliated member of an </w:t>
      </w:r>
      <w:proofErr w:type="spellStart"/>
      <w:r w:rsidRPr="00B02A0B">
        <w:t>MCData</w:t>
      </w:r>
      <w:proofErr w:type="spellEnd"/>
      <w:r w:rsidRPr="00B02A0B">
        <w:t xml:space="preserve"> group which is in an in-progress imminent peril state (as tracked on the </w:t>
      </w:r>
      <w:proofErr w:type="spellStart"/>
      <w:r w:rsidRPr="00B02A0B">
        <w:t>MCData</w:t>
      </w:r>
      <w:proofErr w:type="spellEnd"/>
      <w:r w:rsidRPr="00B02A0B">
        <w:t xml:space="preserve"> client by the </w:t>
      </w:r>
      <w:proofErr w:type="spellStart"/>
      <w:r w:rsidRPr="00B02A0B">
        <w:t>MCData</w:t>
      </w:r>
      <w:proofErr w:type="spellEnd"/>
      <w:r w:rsidRPr="00B02A0B">
        <w:t xml:space="preserve"> client imminent peril group state) will also have the priority associated with </w:t>
      </w:r>
      <w:proofErr w:type="spellStart"/>
      <w:r w:rsidRPr="00B02A0B">
        <w:t>MCData</w:t>
      </w:r>
      <w:proofErr w:type="spellEnd"/>
      <w:r w:rsidRPr="00B02A0B">
        <w:t xml:space="preserve"> imminent peril group communications. The &lt;</w:t>
      </w:r>
      <w:proofErr w:type="spellStart"/>
      <w:r w:rsidRPr="00B02A0B">
        <w:t>imminentperil-ind</w:t>
      </w:r>
      <w:proofErr w:type="spellEnd"/>
      <w:r w:rsidRPr="00B02A0B">
        <w:t>&gt;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31378292"/>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w:t>
      </w:r>
      <w:proofErr w:type="spellStart"/>
      <w:r w:rsidRPr="00B02A0B">
        <w:t>MCData</w:t>
      </w:r>
      <w:proofErr w:type="spellEnd"/>
      <w:r w:rsidRPr="00B02A0B">
        <w:t xml:space="preserve">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w:t>
      </w:r>
      <w:proofErr w:type="spellStart"/>
      <w:r w:rsidRPr="00B02A0B">
        <w:t>MCData</w:t>
      </w:r>
      <w:proofErr w:type="spellEnd"/>
      <w:r w:rsidRPr="00B02A0B">
        <w:t xml:space="preserve">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31378293"/>
      <w:r w:rsidRPr="00B02A0B">
        <w:t>6.2.8.1.11</w:t>
      </w:r>
      <w:r w:rsidRPr="00B02A0B">
        <w:tab/>
        <w:t xml:space="preserve">SIP re-INVITE request for cancelling </w:t>
      </w:r>
      <w:proofErr w:type="spellStart"/>
      <w:r w:rsidRPr="00B02A0B">
        <w:t>MCData</w:t>
      </w:r>
      <w:proofErr w:type="spellEnd"/>
      <w:r w:rsidRPr="00B02A0B">
        <w:t xml:space="preserve">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 xml:space="preserve">If the </w:t>
      </w:r>
      <w:proofErr w:type="spellStart"/>
      <w:r w:rsidRPr="00B02A0B">
        <w:t>MCData</w:t>
      </w:r>
      <w:proofErr w:type="spellEnd"/>
      <w:r w:rsidRPr="00B02A0B">
        <w:t xml:space="preserve"> imminent peril group communication state is set to "MDIGC 3: imminent-peril-call-granted" or the </w:t>
      </w:r>
      <w:proofErr w:type="spellStart"/>
      <w:r w:rsidRPr="00B02A0B">
        <w:t>MCData</w:t>
      </w:r>
      <w:proofErr w:type="spellEnd"/>
      <w:r w:rsidRPr="00B02A0B">
        <w:t xml:space="preserve"> imminent peril group state of the </w:t>
      </w:r>
      <w:proofErr w:type="spellStart"/>
      <w:r w:rsidRPr="00B02A0B">
        <w:t>MCData</w:t>
      </w:r>
      <w:proofErr w:type="spellEnd"/>
      <w:r w:rsidRPr="00B02A0B">
        <w:t xml:space="preserve"> group is set to "MDIG 2: in-progress", the </w:t>
      </w:r>
      <w:proofErr w:type="spellStart"/>
      <w:r w:rsidRPr="00B02A0B">
        <w:t>MCData</w:t>
      </w:r>
      <w:proofErr w:type="spellEnd"/>
      <w:r w:rsidRPr="00B02A0B">
        <w:t xml:space="preserve">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 xml:space="preserve">This procedure assumes that the calling procedure has verified that the </w:t>
      </w:r>
      <w:proofErr w:type="spellStart"/>
      <w:r w:rsidRPr="00B02A0B">
        <w:t>MCData</w:t>
      </w:r>
      <w:proofErr w:type="spellEnd"/>
      <w:r w:rsidRPr="00B02A0B">
        <w:t xml:space="preserve"> user has made an authorised request for cancelling the in-progress imminent peril group state of the group.</w:t>
      </w:r>
    </w:p>
    <w:p w14:paraId="78218E48"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w:t>
      </w:r>
      <w:proofErr w:type="spellStart"/>
      <w:r w:rsidRPr="00B02A0B">
        <w:t>imminentperil-ind</w:t>
      </w:r>
      <w:proofErr w:type="spellEnd"/>
      <w:r w:rsidRPr="00B02A0B">
        <w:t>&gt; element set to "false"; and</w:t>
      </w:r>
    </w:p>
    <w:p w14:paraId="00D8E9FD" w14:textId="77777777" w:rsidR="005C310B" w:rsidRPr="00B02A0B" w:rsidRDefault="005C310B" w:rsidP="005C310B">
      <w:pPr>
        <w:pStyle w:val="B1"/>
      </w:pPr>
      <w:r w:rsidRPr="00B02A0B">
        <w:t>2)</w:t>
      </w:r>
      <w:r w:rsidRPr="00B02A0B">
        <w:tab/>
        <w:t xml:space="preserve">shall set </w:t>
      </w:r>
      <w:proofErr w:type="spellStart"/>
      <w:r w:rsidRPr="00B02A0B">
        <w:t>MCData</w:t>
      </w:r>
      <w:proofErr w:type="spellEnd"/>
      <w:r w:rsidRPr="00B02A0B">
        <w:t xml:space="preserve"> imminent peril group state of the </w:t>
      </w:r>
      <w:proofErr w:type="spellStart"/>
      <w:r w:rsidRPr="00B02A0B">
        <w:t>MCData</w:t>
      </w:r>
      <w:proofErr w:type="spellEnd"/>
      <w:r w:rsidRPr="00B02A0B">
        <w:t xml:space="preserve"> group to "MDIG 3: cancel-pending".</w:t>
      </w:r>
    </w:p>
    <w:p w14:paraId="1C954490" w14:textId="77777777" w:rsidR="005C310B" w:rsidRPr="00B02A0B" w:rsidRDefault="005C310B" w:rsidP="005C310B">
      <w:pPr>
        <w:pStyle w:val="NO"/>
        <w:rPr>
          <w:noProof/>
        </w:rPr>
      </w:pPr>
      <w:r w:rsidRPr="00B02A0B">
        <w:t>NOTE 2:</w:t>
      </w:r>
      <w:r w:rsidRPr="00B02A0B">
        <w:tab/>
        <w:t xml:space="preserve">This is the case of an </w:t>
      </w:r>
      <w:proofErr w:type="spellStart"/>
      <w:r w:rsidRPr="00B02A0B">
        <w:t>MCData</w:t>
      </w:r>
      <w:proofErr w:type="spellEnd"/>
      <w:r w:rsidRPr="00B02A0B">
        <w:t xml:space="preserve"> user who has initiated an </w:t>
      </w:r>
      <w:proofErr w:type="spellStart"/>
      <w:r w:rsidRPr="00B02A0B">
        <w:t>MCData</w:t>
      </w:r>
      <w:proofErr w:type="spellEnd"/>
      <w:r w:rsidRPr="00B02A0B">
        <w:t xml:space="preserve">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31378294"/>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 xml:space="preserve">When the </w:t>
      </w:r>
      <w:proofErr w:type="spellStart"/>
      <w:r w:rsidRPr="00B02A0B">
        <w:t>MCData</w:t>
      </w:r>
      <w:proofErr w:type="spellEnd"/>
      <w:r w:rsidRPr="00B02A0B">
        <w:t xml:space="preserve"> imminent peril group communication state is set to "MDIGC 2: imminent-peril-call-requested" or "MDIGC 3: imminent-peril-call-granted" and the </w:t>
      </w:r>
      <w:proofErr w:type="spellStart"/>
      <w:r w:rsidRPr="00B02A0B">
        <w:t>MCData</w:t>
      </w:r>
      <w:proofErr w:type="spellEnd"/>
      <w:r w:rsidRPr="00B02A0B">
        <w:t xml:space="preserve"> user is authorised to initiate an </w:t>
      </w:r>
      <w:proofErr w:type="spellStart"/>
      <w:r w:rsidRPr="00B02A0B">
        <w:t>MCData</w:t>
      </w:r>
      <w:proofErr w:type="spellEnd"/>
      <w:r w:rsidRPr="00B02A0B">
        <w:t xml:space="preserve"> imminent peril group communication on the targeted </w:t>
      </w:r>
      <w:proofErr w:type="spellStart"/>
      <w:r w:rsidRPr="00B02A0B">
        <w:t>MCData</w:t>
      </w:r>
      <w:proofErr w:type="spellEnd"/>
      <w:r w:rsidRPr="00B02A0B">
        <w:t xml:space="preserve"> group as determined by the procedures of clause 6.2.8.1.8, or the </w:t>
      </w:r>
      <w:proofErr w:type="spellStart"/>
      <w:r w:rsidRPr="00B02A0B">
        <w:t>MCData</w:t>
      </w:r>
      <w:proofErr w:type="spellEnd"/>
      <w:r w:rsidRPr="00B02A0B">
        <w:t xml:space="preserve"> client imminent peril state of the group is set to "MDIG 2: in-progress", the </w:t>
      </w:r>
      <w:proofErr w:type="spellStart"/>
      <w:r w:rsidRPr="00B02A0B">
        <w:t>MCData</w:t>
      </w:r>
      <w:proofErr w:type="spellEnd"/>
      <w:r w:rsidRPr="00B02A0B">
        <w:t xml:space="preserve"> client:</w:t>
      </w:r>
    </w:p>
    <w:p w14:paraId="29363A8E" w14:textId="77777777" w:rsidR="005C310B" w:rsidRPr="00B02A0B" w:rsidRDefault="005C310B" w:rsidP="005C310B">
      <w:pPr>
        <w:pStyle w:val="B1"/>
      </w:pPr>
      <w:r w:rsidRPr="00B02A0B">
        <w:t>1)</w:t>
      </w:r>
      <w:r w:rsidRPr="00B02A0B">
        <w:tab/>
        <w:t xml:space="preserve">shall include in the SIP INVITE request or SIP REFER request a Resource-Priority header field populated with the values for an </w:t>
      </w:r>
      <w:proofErr w:type="spellStart"/>
      <w:r w:rsidRPr="00B02A0B">
        <w:t>MCData</w:t>
      </w:r>
      <w:proofErr w:type="spellEnd"/>
      <w:r w:rsidRPr="00B02A0B">
        <w:t xml:space="preserve">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 xml:space="preserve">The </w:t>
      </w:r>
      <w:proofErr w:type="spellStart"/>
      <w:r w:rsidRPr="00B02A0B">
        <w:t>MCData</w:t>
      </w:r>
      <w:proofErr w:type="spellEnd"/>
      <w:r w:rsidRPr="00B02A0B">
        <w:t xml:space="preserve"> client ideally would not need to maintain knowledge of the in-progress imminent peril state of the group (as tracked on the </w:t>
      </w:r>
      <w:proofErr w:type="spellStart"/>
      <w:r w:rsidRPr="00B02A0B">
        <w:t>MCData</w:t>
      </w:r>
      <w:proofErr w:type="spellEnd"/>
      <w:r w:rsidRPr="00B02A0B">
        <w:t xml:space="preserve"> client by the </w:t>
      </w:r>
      <w:proofErr w:type="spellStart"/>
      <w:r w:rsidRPr="00B02A0B">
        <w:t>MCData</w:t>
      </w:r>
      <w:proofErr w:type="spellEnd"/>
      <w:r w:rsidRPr="00B02A0B">
        <w:t xml:space="preserve">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 xml:space="preserve">When the </w:t>
      </w:r>
      <w:proofErr w:type="spellStart"/>
      <w:r w:rsidRPr="00B02A0B">
        <w:t>MCData</w:t>
      </w:r>
      <w:proofErr w:type="spellEnd"/>
      <w:r w:rsidRPr="00B02A0B">
        <w:t xml:space="preserve"> imminent peril group communication state is set to "MDIGC 1: imminent-peril-</w:t>
      </w:r>
      <w:proofErr w:type="spellStart"/>
      <w:r w:rsidRPr="00B02A0B">
        <w:t>gc</w:t>
      </w:r>
      <w:proofErr w:type="spellEnd"/>
      <w:r w:rsidRPr="00B02A0B">
        <w:t xml:space="preserve">-capable" and the </w:t>
      </w:r>
      <w:proofErr w:type="spellStart"/>
      <w:r w:rsidRPr="00B02A0B">
        <w:t>MCData</w:t>
      </w:r>
      <w:proofErr w:type="spellEnd"/>
      <w:r w:rsidRPr="00B02A0B">
        <w:t xml:space="preserve"> user is authorised to cancel </w:t>
      </w:r>
      <w:proofErr w:type="spellStart"/>
      <w:r w:rsidRPr="00B02A0B">
        <w:t>MCData</w:t>
      </w:r>
      <w:proofErr w:type="spellEnd"/>
      <w:r w:rsidRPr="00B02A0B">
        <w:t xml:space="preserve"> imminent peril group communications as determined by the procedures of clause 6.2.8.1.10, or the </w:t>
      </w:r>
      <w:proofErr w:type="spellStart"/>
      <w:r w:rsidRPr="00B02A0B">
        <w:t>MCData</w:t>
      </w:r>
      <w:proofErr w:type="spellEnd"/>
      <w:r w:rsidRPr="00B02A0B">
        <w:t xml:space="preserve"> client imminent peril group state of the group is "MDIG 1: no-imminent-peril" or "MDIG 3: cancel-pending", the </w:t>
      </w:r>
      <w:proofErr w:type="spellStart"/>
      <w:r w:rsidRPr="00B02A0B">
        <w:t>MCData</w:t>
      </w:r>
      <w:proofErr w:type="spellEnd"/>
      <w:r w:rsidRPr="00B02A0B">
        <w:t xml:space="preserve"> client:</w:t>
      </w:r>
    </w:p>
    <w:p w14:paraId="7D3559BC" w14:textId="77777777" w:rsidR="005C310B" w:rsidRPr="00B02A0B" w:rsidRDefault="005C310B" w:rsidP="005C310B">
      <w:pPr>
        <w:pStyle w:val="B1"/>
      </w:pPr>
      <w:r w:rsidRPr="00B02A0B">
        <w:t>1)</w:t>
      </w:r>
      <w:r w:rsidRPr="00B02A0B">
        <w:tab/>
        <w:t xml:space="preserve">shall include in the SIP INVITE request or SIP REFER request a Resource-Priority header field populated with the values for a normal </w:t>
      </w:r>
      <w:proofErr w:type="spellStart"/>
      <w:r w:rsidRPr="00B02A0B">
        <w:t>MCData</w:t>
      </w:r>
      <w:proofErr w:type="spellEnd"/>
      <w:r w:rsidRPr="00B02A0B">
        <w:t xml:space="preserve"> group communication as specified in clause 6.2.8.1.15.</w:t>
      </w:r>
    </w:p>
    <w:p w14:paraId="02C08F97" w14:textId="77777777" w:rsidR="005C310B" w:rsidRPr="00B02A0B" w:rsidRDefault="005C310B" w:rsidP="007D34FE">
      <w:pPr>
        <w:pStyle w:val="Heading5"/>
      </w:pPr>
      <w:bookmarkStart w:id="592" w:name="_Toc92224483"/>
      <w:bookmarkStart w:id="593" w:name="_Toc131378295"/>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w:t>
      </w:r>
      <w:proofErr w:type="spellStart"/>
      <w:r w:rsidRPr="00B02A0B">
        <w:t>ind</w:t>
      </w:r>
      <w:proofErr w:type="spellEnd"/>
      <w:r w:rsidRPr="00B02A0B">
        <w:t>&gt;, &lt;</w:t>
      </w:r>
      <w:proofErr w:type="spellStart"/>
      <w:r w:rsidRPr="00B02A0B">
        <w:t>imminentperil-ind</w:t>
      </w:r>
      <w:proofErr w:type="spellEnd"/>
      <w:r w:rsidRPr="00B02A0B">
        <w:t>&gt; and &lt;emergency-</w:t>
      </w:r>
      <w:proofErr w:type="spellStart"/>
      <w:r w:rsidRPr="00B02A0B">
        <w:t>ind</w:t>
      </w:r>
      <w:proofErr w:type="spellEnd"/>
      <w:r w:rsidRPr="00B02A0B">
        <w:t>&gt; elements set in the application/vnd.3gpp.mcdata-info+xml MIME body</w:t>
      </w:r>
      <w:r w:rsidRPr="00B02A0B">
        <w:rPr>
          <w:lang w:val="en-US"/>
        </w:rPr>
        <w:t>;</w:t>
      </w:r>
    </w:p>
    <w:p w14:paraId="417F3BF1"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 xml:space="preserve">the </w:t>
      </w:r>
      <w:proofErr w:type="spellStart"/>
      <w:r w:rsidRPr="00B02A0B">
        <w:t>MCData</w:t>
      </w:r>
      <w:proofErr w:type="spellEnd"/>
      <w:r w:rsidRPr="00B02A0B">
        <w:t xml:space="preserve"> emergency group communication state is set to "MDEGC 3: emergency-call-granted":</w:t>
      </w:r>
    </w:p>
    <w:p w14:paraId="0B2B0EC6" w14:textId="77777777" w:rsidR="005C310B" w:rsidRPr="00B02A0B" w:rsidRDefault="005C310B" w:rsidP="005C310B">
      <w:pPr>
        <w:pStyle w:val="B2"/>
      </w:pPr>
      <w:r w:rsidRPr="00B02A0B">
        <w:t>a)</w:t>
      </w:r>
      <w:r w:rsidRPr="00B02A0B">
        <w:tab/>
        <w:t xml:space="preserve">if the </w:t>
      </w:r>
      <w:proofErr w:type="spellStart"/>
      <w:r w:rsidRPr="00B02A0B">
        <w:t>MCData</w:t>
      </w:r>
      <w:proofErr w:type="spellEnd"/>
      <w:r w:rsidRPr="00B02A0B">
        <w:t xml:space="preserve"> emergency alert state is set to "MDEA 2: emergency-alert-confirm-pending":</w:t>
      </w:r>
    </w:p>
    <w:p w14:paraId="0DE2715D" w14:textId="77777777" w:rsidR="005C310B" w:rsidRPr="00B02A0B" w:rsidRDefault="005C310B" w:rsidP="005C310B">
      <w:pPr>
        <w:pStyle w:val="B3"/>
      </w:pPr>
      <w:proofErr w:type="spellStart"/>
      <w:r w:rsidRPr="00B02A0B">
        <w:t>i</w:t>
      </w:r>
      <w:proofErr w:type="spellEnd"/>
      <w:r w:rsidRPr="00B02A0B">
        <w:t>)</w:t>
      </w:r>
      <w:r w:rsidRPr="00B02A0B">
        <w:tab/>
        <w:t>if the &lt;alert-</w:t>
      </w:r>
      <w:proofErr w:type="spellStart"/>
      <w:r w:rsidRPr="00B02A0B">
        <w:t>ind</w:t>
      </w:r>
      <w:proofErr w:type="spellEnd"/>
      <w:r w:rsidRPr="00B02A0B">
        <w:t xml:space="preserve">&gt; element is set to a value of "false", shall set the </w:t>
      </w:r>
      <w:proofErr w:type="spellStart"/>
      <w:r w:rsidRPr="00B02A0B">
        <w:t>MCData</w:t>
      </w:r>
      <w:proofErr w:type="spellEnd"/>
      <w:r w:rsidRPr="00B02A0B">
        <w:t xml:space="preserve"> emergency alert state to "MDEA 1: no-alert"; and</w:t>
      </w:r>
    </w:p>
    <w:p w14:paraId="4323AF70"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 xml:space="preserve">&gt; element is set to a value of "true", shall set the </w:t>
      </w:r>
      <w:proofErr w:type="spellStart"/>
      <w:r w:rsidRPr="00B02A0B">
        <w:t>MCData</w:t>
      </w:r>
      <w:proofErr w:type="spellEnd"/>
      <w:r w:rsidRPr="00B02A0B">
        <w:t xml:space="preserve">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 xml:space="preserve">the </w:t>
      </w:r>
      <w:proofErr w:type="spellStart"/>
      <w:r w:rsidRPr="00B02A0B">
        <w:t>MCData</w:t>
      </w:r>
      <w:proofErr w:type="spellEnd"/>
      <w:r w:rsidRPr="00B02A0B">
        <w:t xml:space="preserve">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w:t>
      </w:r>
      <w:proofErr w:type="spellStart"/>
      <w:r w:rsidRPr="00B02A0B">
        <w:t>imminentperil-ind</w:t>
      </w:r>
      <w:proofErr w:type="spellEnd"/>
      <w:r w:rsidRPr="00B02A0B">
        <w:t>&gt; element is set to a value of "false" and an &lt;emergency-</w:t>
      </w:r>
      <w:proofErr w:type="spellStart"/>
      <w:r w:rsidRPr="00B02A0B">
        <w:t>ind</w:t>
      </w:r>
      <w:proofErr w:type="spellEnd"/>
      <w:r w:rsidRPr="00B02A0B">
        <w:t>&gt; element is set to a value of "true", shall:</w:t>
      </w:r>
    </w:p>
    <w:p w14:paraId="4E8592AE" w14:textId="77777777" w:rsidR="005C310B" w:rsidRPr="00B02A0B" w:rsidRDefault="005C310B" w:rsidP="005C310B">
      <w:pPr>
        <w:pStyle w:val="B3"/>
      </w:pPr>
      <w:proofErr w:type="spellStart"/>
      <w:r w:rsidRPr="00B02A0B">
        <w:t>i</w:t>
      </w:r>
      <w:proofErr w:type="spellEnd"/>
      <w:r w:rsidRPr="00B02A0B">
        <w:t>)</w:t>
      </w:r>
      <w:r w:rsidRPr="00B02A0B">
        <w:tab/>
        <w:t xml:space="preserve">set the </w:t>
      </w:r>
      <w:proofErr w:type="spellStart"/>
      <w:r w:rsidRPr="00B02A0B">
        <w:t>MCData</w:t>
      </w:r>
      <w:proofErr w:type="spellEnd"/>
      <w:r w:rsidRPr="00B02A0B">
        <w:t xml:space="preserve"> imminent peril group state to "MDIG 1: no-imminent-peril";</w:t>
      </w:r>
    </w:p>
    <w:p w14:paraId="7558E969" w14:textId="77777777" w:rsidR="005C310B" w:rsidRPr="00B02A0B" w:rsidRDefault="005C310B" w:rsidP="005C310B">
      <w:pPr>
        <w:pStyle w:val="B3"/>
      </w:pPr>
      <w:r w:rsidRPr="00B02A0B">
        <w:t>ii)</w:t>
      </w:r>
      <w:r w:rsidRPr="00B02A0B">
        <w:tab/>
        <w:t xml:space="preserve">set the </w:t>
      </w:r>
      <w:proofErr w:type="spellStart"/>
      <w:r w:rsidRPr="00B02A0B">
        <w:t>MCData</w:t>
      </w:r>
      <w:proofErr w:type="spellEnd"/>
      <w:r w:rsidRPr="00B02A0B">
        <w:t xml:space="preserve"> imminent peril group communication state to "MDIGC 1: imminent-peril-capable"; and</w:t>
      </w:r>
    </w:p>
    <w:p w14:paraId="6EFF56EE" w14:textId="77777777" w:rsidR="005C310B" w:rsidRPr="00B02A0B" w:rsidRDefault="005C310B" w:rsidP="005C310B">
      <w:pPr>
        <w:pStyle w:val="B3"/>
      </w:pPr>
      <w:r w:rsidRPr="00B02A0B">
        <w:t>iii)</w:t>
      </w:r>
      <w:r w:rsidRPr="00B02A0B">
        <w:tab/>
        <w:t xml:space="preserve">set the </w:t>
      </w:r>
      <w:proofErr w:type="spellStart"/>
      <w:r w:rsidRPr="00B02A0B">
        <w:t>MCData</w:t>
      </w:r>
      <w:proofErr w:type="spellEnd"/>
      <w:r w:rsidRPr="00B02A0B">
        <w:t xml:space="preserve"> client emergency group state of the group to "MDEG 2: in-progress"; and</w:t>
      </w:r>
    </w:p>
    <w:p w14:paraId="54B6D6FB" w14:textId="77777777" w:rsidR="005C310B" w:rsidRPr="00B02A0B" w:rsidRDefault="005C310B" w:rsidP="005C310B">
      <w:pPr>
        <w:pStyle w:val="NO"/>
      </w:pPr>
      <w:r w:rsidRPr="00B02A0B">
        <w:t>NOTE 1:</w:t>
      </w:r>
      <w:r w:rsidRPr="00B02A0B">
        <w:tab/>
        <w:t xml:space="preserve">This is the case of an </w:t>
      </w:r>
      <w:proofErr w:type="spellStart"/>
      <w:r w:rsidRPr="00B02A0B">
        <w:t>MCData</w:t>
      </w:r>
      <w:proofErr w:type="spellEnd"/>
      <w:r w:rsidRPr="00B02A0B">
        <w:t xml:space="preserve"> client attempting to make an imminent peril group communication when the group is in an in-progress emergency group state. The </w:t>
      </w:r>
      <w:proofErr w:type="spellStart"/>
      <w:r w:rsidRPr="00B02A0B">
        <w:t>MCData</w:t>
      </w:r>
      <w:proofErr w:type="spellEnd"/>
      <w:r w:rsidRPr="00B02A0B">
        <w:t xml:space="preserve"> client will then receive a notification that the imminent peril communication request was denied, however they will be participating at the emergency level priority of the group. This could occur for example when an </w:t>
      </w:r>
      <w:proofErr w:type="spellStart"/>
      <w:r w:rsidRPr="00B02A0B">
        <w:t>MCData</w:t>
      </w:r>
      <w:proofErr w:type="spellEnd"/>
      <w:r w:rsidRPr="00B02A0B">
        <w:t xml:space="preserve">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 xml:space="preserve">the </w:t>
      </w:r>
      <w:proofErr w:type="spellStart"/>
      <w:r w:rsidRPr="00B02A0B">
        <w:t>MCData</w:t>
      </w:r>
      <w:proofErr w:type="spellEnd"/>
      <w:r w:rsidRPr="00B02A0B">
        <w:t xml:space="preserve"> client emergency group state above is the </w:t>
      </w:r>
      <w:proofErr w:type="spellStart"/>
      <w:r w:rsidRPr="00B02A0B">
        <w:t>MCData</w:t>
      </w:r>
      <w:proofErr w:type="spellEnd"/>
      <w:r w:rsidRPr="00B02A0B">
        <w:t xml:space="preserve"> client's view of the in-progress emergency state of the group.</w:t>
      </w:r>
    </w:p>
    <w:p w14:paraId="2325FE07" w14:textId="77777777" w:rsidR="005C310B" w:rsidRPr="00B02A0B" w:rsidRDefault="005C310B" w:rsidP="005C310B">
      <w:pPr>
        <w:pStyle w:val="B1"/>
      </w:pPr>
      <w:r w:rsidRPr="00B02A0B">
        <w:t>4)</w:t>
      </w:r>
      <w:r w:rsidRPr="00B02A0B">
        <w:tab/>
        <w:t xml:space="preserve">if the SIP request for a priority group communication sent by the </w:t>
      </w:r>
      <w:proofErr w:type="spellStart"/>
      <w:r w:rsidRPr="00B02A0B">
        <w:t>MCData</w:t>
      </w:r>
      <w:proofErr w:type="spellEnd"/>
      <w:r w:rsidRPr="00B02A0B">
        <w:t xml:space="preserve"> client did not contain an &lt;originated-by&gt; element and if the </w:t>
      </w:r>
      <w:proofErr w:type="spellStart"/>
      <w:r w:rsidRPr="00B02A0B">
        <w:t>MCData</w:t>
      </w:r>
      <w:proofErr w:type="spellEnd"/>
      <w:r w:rsidRPr="00B02A0B">
        <w:t xml:space="preserve">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w:t>
      </w:r>
      <w:proofErr w:type="spellStart"/>
      <w:r w:rsidRPr="00B02A0B">
        <w:t>ind</w:t>
      </w:r>
      <w:proofErr w:type="spellEnd"/>
      <w:r w:rsidRPr="00B02A0B">
        <w:t xml:space="preserve">&gt; element contained in the SIP INFO request is set to a value of "true", shall set the </w:t>
      </w:r>
      <w:proofErr w:type="spellStart"/>
      <w:r w:rsidRPr="00B02A0B">
        <w:t>MCData</w:t>
      </w:r>
      <w:proofErr w:type="spellEnd"/>
      <w:r w:rsidRPr="00B02A0B">
        <w:t xml:space="preserve"> emergency alert state to "MDEA 3: emergency-alert-initiated"; and</w:t>
      </w:r>
    </w:p>
    <w:p w14:paraId="228A6C9C"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 xml:space="preserve">&gt; element contained in the SIP INFO request is set to a value of "false", shall set the </w:t>
      </w:r>
      <w:proofErr w:type="spellStart"/>
      <w:r w:rsidRPr="00B02A0B">
        <w:t>MCData</w:t>
      </w:r>
      <w:proofErr w:type="spellEnd"/>
      <w:r w:rsidRPr="00B02A0B">
        <w:t xml:space="preserve"> emergency alert state to "MDEA 1: no-alert".</w:t>
      </w:r>
    </w:p>
    <w:p w14:paraId="33755BD6" w14:textId="77777777" w:rsidR="005C310B" w:rsidRPr="00B02A0B" w:rsidRDefault="005C310B" w:rsidP="007D34FE">
      <w:pPr>
        <w:pStyle w:val="Heading5"/>
      </w:pPr>
      <w:bookmarkStart w:id="594" w:name="_Toc92224484"/>
      <w:bookmarkStart w:id="595" w:name="_Toc131378296"/>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 xml:space="preserve">Upon receiving an authorised request to cancel an in-progress emergency group state of a group as determined by the procedures of clause 6.2.8.1.7 from an </w:t>
      </w:r>
      <w:proofErr w:type="spellStart"/>
      <w:r w:rsidRPr="00B02A0B">
        <w:t>MCData</w:t>
      </w:r>
      <w:proofErr w:type="spellEnd"/>
      <w:r w:rsidRPr="00B02A0B">
        <w:t xml:space="preserve"> user, the </w:t>
      </w:r>
      <w:proofErr w:type="spellStart"/>
      <w:r w:rsidRPr="00B02A0B">
        <w:t>MCData</w:t>
      </w:r>
      <w:proofErr w:type="spellEnd"/>
      <w:r w:rsidRPr="00B02A0B">
        <w:t xml:space="preserve"> client shall generate a SIP re-INVITE request according to 3GPP TS 24.229 [5] with the clarifications given below.</w:t>
      </w:r>
    </w:p>
    <w:p w14:paraId="57E85BF9"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65F7D596" w14:textId="77777777" w:rsidR="005C310B" w:rsidRPr="00B02A0B" w:rsidRDefault="005C310B" w:rsidP="005C310B">
      <w:pPr>
        <w:pStyle w:val="B1"/>
      </w:pPr>
      <w:r w:rsidRPr="00B02A0B">
        <w:t>2)</w:t>
      </w:r>
      <w:r w:rsidRPr="00B02A0B">
        <w:tab/>
        <w:t xml:space="preserve">shall set </w:t>
      </w:r>
      <w:proofErr w:type="spellStart"/>
      <w:r w:rsidRPr="00B02A0B">
        <w:t>MCData</w:t>
      </w:r>
      <w:proofErr w:type="spellEnd"/>
      <w:r w:rsidRPr="00B02A0B">
        <w:t xml:space="preserve"> emergency group state of the </w:t>
      </w:r>
      <w:proofErr w:type="spellStart"/>
      <w:r w:rsidRPr="00B02A0B">
        <w:t>MCData</w:t>
      </w:r>
      <w:proofErr w:type="spellEnd"/>
      <w:r w:rsidRPr="00B02A0B">
        <w:t xml:space="preserve"> group to "MDEG 3: cancel-pending"; and</w:t>
      </w:r>
    </w:p>
    <w:p w14:paraId="6FC9D40D"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has indicated that an </w:t>
      </w:r>
      <w:proofErr w:type="spellStart"/>
      <w:r w:rsidRPr="00B02A0B">
        <w:t>MCData</w:t>
      </w:r>
      <w:proofErr w:type="spellEnd"/>
      <w:r w:rsidRPr="00B02A0B">
        <w:t xml:space="preserve"> emergency alert on the </w:t>
      </w:r>
      <w:proofErr w:type="spellStart"/>
      <w:r w:rsidRPr="00B02A0B">
        <w:t>MCData</w:t>
      </w:r>
      <w:proofErr w:type="spellEnd"/>
      <w:r w:rsidRPr="00B02A0B">
        <w:t xml:space="preserve"> group originated by another </w:t>
      </w:r>
      <w:proofErr w:type="spellStart"/>
      <w:r w:rsidRPr="00B02A0B">
        <w:t>MCData</w:t>
      </w:r>
      <w:proofErr w:type="spellEnd"/>
      <w:r w:rsidRPr="00B02A0B">
        <w:t xml:space="preserve"> user should be cancelled and this is an authorised request for an </w:t>
      </w:r>
      <w:proofErr w:type="spellStart"/>
      <w:r w:rsidRPr="00B02A0B">
        <w:t>MCData</w:t>
      </w:r>
      <w:proofErr w:type="spellEnd"/>
      <w:r w:rsidRPr="00B02A0B">
        <w:t xml:space="preserve">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w:t>
      </w:r>
      <w:proofErr w:type="spellStart"/>
      <w:r w:rsidRPr="00B02A0B">
        <w:t>ind</w:t>
      </w:r>
      <w:proofErr w:type="spellEnd"/>
      <w:r w:rsidRPr="00B02A0B">
        <w:t>&gt; element set a value of "false"; and</w:t>
      </w:r>
    </w:p>
    <w:p w14:paraId="164444C9" w14:textId="77777777" w:rsidR="005C310B" w:rsidRPr="00B02A0B" w:rsidRDefault="005C310B" w:rsidP="005C310B">
      <w:pPr>
        <w:pStyle w:val="B2"/>
      </w:pPr>
      <w:r w:rsidRPr="00B02A0B">
        <w:t>b)</w:t>
      </w:r>
      <w:r w:rsidRPr="00B02A0B">
        <w:tab/>
        <w:t xml:space="preserve">shall include in the application/vnd.3gpp.mcdata-info+xml MIME body an &lt;originated-by&gt;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who originated the </w:t>
      </w:r>
      <w:proofErr w:type="spellStart"/>
      <w:r w:rsidRPr="00B02A0B">
        <w:t>MCData</w:t>
      </w:r>
      <w:proofErr w:type="spellEnd"/>
      <w:r w:rsidRPr="00B02A0B">
        <w:t xml:space="preserve">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31378297"/>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 xml:space="preserve">to be applied to an </w:t>
      </w:r>
      <w:proofErr w:type="spellStart"/>
      <w:r w:rsidRPr="00B02A0B">
        <w:rPr>
          <w:lang w:eastAsia="ko-KR"/>
        </w:rPr>
        <w:t>MCData</w:t>
      </w:r>
      <w:proofErr w:type="spellEnd"/>
      <w:r w:rsidRPr="00B02A0B">
        <w:rPr>
          <w:lang w:eastAsia="ko-KR"/>
        </w:rPr>
        <w:t xml:space="preserve"> emergency group communication or an </w:t>
      </w:r>
      <w:proofErr w:type="spellStart"/>
      <w:r w:rsidRPr="00B02A0B">
        <w:rPr>
          <w:lang w:eastAsia="ko-KR"/>
        </w:rPr>
        <w:t>MCData</w:t>
      </w:r>
      <w:proofErr w:type="spellEnd"/>
      <w:r w:rsidRPr="00B02A0B">
        <w:rPr>
          <w:lang w:eastAsia="ko-KR"/>
        </w:rPr>
        <w:t xml:space="preserve"> emergency private (one-to-one) communication, the </w:t>
      </w:r>
      <w:proofErr w:type="spellStart"/>
      <w:r w:rsidRPr="00B02A0B">
        <w:rPr>
          <w:lang w:eastAsia="ko-KR"/>
        </w:rPr>
        <w:t>MCData</w:t>
      </w:r>
      <w:proofErr w:type="spellEnd"/>
      <w:r w:rsidRPr="00B02A0B">
        <w:rPr>
          <w:lang w:eastAsia="ko-KR"/>
        </w:rPr>
        <w:t xml:space="preserve"> client:</w:t>
      </w:r>
    </w:p>
    <w:p w14:paraId="430C3ADA" w14:textId="77777777" w:rsidR="005C310B" w:rsidRPr="00B02A0B" w:rsidRDefault="005C310B" w:rsidP="005C310B">
      <w:pPr>
        <w:pStyle w:val="B1"/>
      </w:pPr>
      <w:r w:rsidRPr="00B02A0B">
        <w:t>1)</w:t>
      </w:r>
      <w:r w:rsidRPr="00B02A0B">
        <w:tab/>
        <w:t xml:space="preserve">shall retrieve the value of the &lt;resource-priority-namespace&gt; element contained in the &lt;emergency-resource-priority&gt; element of the </w:t>
      </w:r>
      <w:proofErr w:type="spellStart"/>
      <w:r w:rsidRPr="00B02A0B">
        <w:t>MCData</w:t>
      </w:r>
      <w:proofErr w:type="spellEnd"/>
      <w:r w:rsidRPr="00B02A0B">
        <w:t xml:space="preserve">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 xml:space="preserve">shall retrieve the value of the &lt;resource-priority-priority&gt; element contained in the &lt;emergency-resource-priority&gt; element of the </w:t>
      </w:r>
      <w:proofErr w:type="spellStart"/>
      <w:r w:rsidRPr="00B02A0B">
        <w:t>MCData</w:t>
      </w:r>
      <w:proofErr w:type="spellEnd"/>
      <w:r w:rsidRPr="00B02A0B">
        <w:t xml:space="preserve">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 xml:space="preserve">to be applied to an </w:t>
      </w:r>
      <w:proofErr w:type="spellStart"/>
      <w:r w:rsidRPr="00B02A0B">
        <w:rPr>
          <w:lang w:eastAsia="ko-KR"/>
        </w:rPr>
        <w:t>MCData</w:t>
      </w:r>
      <w:proofErr w:type="spellEnd"/>
      <w:r w:rsidRPr="00B02A0B">
        <w:rPr>
          <w:lang w:eastAsia="ko-KR"/>
        </w:rPr>
        <w:t xml:space="preserve"> imminent peril group communication, the </w:t>
      </w:r>
      <w:proofErr w:type="spellStart"/>
      <w:r w:rsidRPr="00B02A0B">
        <w:rPr>
          <w:lang w:eastAsia="ko-KR"/>
        </w:rPr>
        <w:t>MCData</w:t>
      </w:r>
      <w:proofErr w:type="spellEnd"/>
      <w:r w:rsidRPr="00B02A0B">
        <w:rPr>
          <w:lang w:eastAsia="ko-KR"/>
        </w:rPr>
        <w:t xml:space="preserve"> client:</w:t>
      </w:r>
    </w:p>
    <w:p w14:paraId="6332E637"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of the </w:t>
      </w:r>
      <w:proofErr w:type="spellStart"/>
      <w:r w:rsidRPr="00B02A0B">
        <w:t>MCData</w:t>
      </w:r>
      <w:proofErr w:type="spellEnd"/>
      <w:r w:rsidRPr="00B02A0B">
        <w:t xml:space="preserve">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 xml:space="preserve">shall retrieve the value of the &lt;resource-priority-priority&gt; element contained in the &lt;imminent-peril-resource-priority&gt; element of the </w:t>
      </w:r>
      <w:proofErr w:type="spellStart"/>
      <w:r w:rsidRPr="00B02A0B">
        <w:t>MCData</w:t>
      </w:r>
      <w:proofErr w:type="spellEnd"/>
      <w:r w:rsidRPr="00B02A0B">
        <w:t xml:space="preserve">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 xml:space="preserve">to be applied to a normal </w:t>
      </w:r>
      <w:proofErr w:type="spellStart"/>
      <w:r w:rsidRPr="00B02A0B">
        <w:rPr>
          <w:lang w:eastAsia="ko-KR"/>
        </w:rPr>
        <w:t>MCData</w:t>
      </w:r>
      <w:proofErr w:type="spellEnd"/>
      <w:r w:rsidRPr="00B02A0B">
        <w:rPr>
          <w:lang w:eastAsia="ko-KR"/>
        </w:rPr>
        <w:t xml:space="preserve"> group or private (one-to-one) communication, the </w:t>
      </w:r>
      <w:proofErr w:type="spellStart"/>
      <w:r w:rsidRPr="00B02A0B">
        <w:rPr>
          <w:lang w:eastAsia="ko-KR"/>
        </w:rPr>
        <w:t>MCData</w:t>
      </w:r>
      <w:proofErr w:type="spellEnd"/>
      <w:r w:rsidRPr="00B02A0B">
        <w:rPr>
          <w:lang w:eastAsia="ko-KR"/>
        </w:rPr>
        <w:t xml:space="preserve"> client:</w:t>
      </w:r>
    </w:p>
    <w:p w14:paraId="3115D322" w14:textId="77777777" w:rsidR="005C310B" w:rsidRPr="00B02A0B" w:rsidRDefault="005C310B" w:rsidP="005C310B">
      <w:pPr>
        <w:pStyle w:val="B1"/>
      </w:pPr>
      <w:r w:rsidRPr="00B02A0B">
        <w:t>1)</w:t>
      </w:r>
      <w:r w:rsidRPr="00B02A0B">
        <w:tab/>
        <w:t xml:space="preserve">shall retrieve the value of the &lt;resource-priority-namespace&gt; element contained in the &lt;normal-resource-priority&gt; element of the </w:t>
      </w:r>
      <w:proofErr w:type="spellStart"/>
      <w:r w:rsidRPr="00B02A0B">
        <w:t>MCData</w:t>
      </w:r>
      <w:proofErr w:type="spellEnd"/>
      <w:r w:rsidRPr="00B02A0B">
        <w:t xml:space="preserve">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 xml:space="preserve">shall retrieve the value of the &lt;resource-priority-priority&gt; element contained in the &lt;normal-resource-priority&gt; element of the </w:t>
      </w:r>
      <w:proofErr w:type="spellStart"/>
      <w:r w:rsidRPr="00B02A0B">
        <w:t>MCData</w:t>
      </w:r>
      <w:proofErr w:type="spellEnd"/>
      <w:r w:rsidRPr="00B02A0B">
        <w:t xml:space="preserve">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w:t>
      </w:r>
      <w:proofErr w:type="spellStart"/>
      <w:r w:rsidRPr="00B02A0B">
        <w:t>MCData</w:t>
      </w:r>
      <w:proofErr w:type="spellEnd"/>
      <w:r w:rsidRPr="00B02A0B">
        <w:t xml:space="preserve"> emergency group or private (one-to-one) communication or an </w:t>
      </w:r>
      <w:proofErr w:type="spellStart"/>
      <w:r w:rsidRPr="00B02A0B">
        <w:t>MCData</w:t>
      </w:r>
      <w:proofErr w:type="spellEnd"/>
      <w:r w:rsidRPr="00B02A0B">
        <w:t xml:space="preserve">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31378298"/>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 xml:space="preserve">Upon receipt of a SIP re-INVITE request within the pre-established session targeted by the sent SIP REFER request, and if the sent SIP REFER request was a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 xml:space="preserve">the </w:t>
      </w:r>
      <w:proofErr w:type="spellStart"/>
      <w:r w:rsidRPr="00B02A0B">
        <w:t>MCData</w:t>
      </w:r>
      <w:proofErr w:type="spellEnd"/>
      <w:r w:rsidRPr="00B02A0B">
        <w:t xml:space="preserve"> emergency group communication state is set to "MDEGC 2: emergency-call-requested":</w:t>
      </w:r>
    </w:p>
    <w:p w14:paraId="06DBADE8" w14:textId="77777777" w:rsidR="005C310B" w:rsidRPr="00B02A0B" w:rsidRDefault="005C310B" w:rsidP="005C310B">
      <w:pPr>
        <w:pStyle w:val="B2"/>
      </w:pPr>
      <w:r w:rsidRPr="00B02A0B">
        <w:t>a) if there is no &lt;emergency-</w:t>
      </w:r>
      <w:proofErr w:type="spellStart"/>
      <w:r w:rsidRPr="00B02A0B">
        <w:t>ind</w:t>
      </w:r>
      <w:proofErr w:type="spellEnd"/>
      <w:r w:rsidRPr="00B02A0B">
        <w:t>&gt; element or an &lt;emergency-</w:t>
      </w:r>
      <w:proofErr w:type="spellStart"/>
      <w:r w:rsidRPr="00B02A0B">
        <w:t>ind</w:t>
      </w:r>
      <w:proofErr w:type="spellEnd"/>
      <w:r w:rsidRPr="00B02A0B">
        <w:t>&gt; element set to a value of "true" contained in the application/vnd.3gpp.mcdata-info+xml MIME body received in the SIP re-INVITE request, and if no &lt;</w:t>
      </w:r>
      <w:proofErr w:type="spellStart"/>
      <w:r w:rsidRPr="00B02A0B">
        <w:t>imminentperil-ind</w:t>
      </w:r>
      <w:proofErr w:type="spellEnd"/>
      <w:r w:rsidRPr="00B02A0B">
        <w:t>&gt; element is included:</w:t>
      </w:r>
    </w:p>
    <w:p w14:paraId="34AB5D7F" w14:textId="77777777" w:rsidR="005C310B" w:rsidRPr="00B02A0B" w:rsidRDefault="005C310B" w:rsidP="005C310B">
      <w:pPr>
        <w:pStyle w:val="B3"/>
      </w:pPr>
      <w:proofErr w:type="spellStart"/>
      <w:r w:rsidRPr="00B02A0B">
        <w:t>i</w:t>
      </w:r>
      <w:proofErr w:type="spellEnd"/>
      <w:r w:rsidRPr="00B02A0B">
        <w:t>)</w:t>
      </w:r>
      <w:r w:rsidRPr="00B02A0B">
        <w:tab/>
        <w:t xml:space="preserve">shall set the </w:t>
      </w:r>
      <w:proofErr w:type="spellStart"/>
      <w:r w:rsidRPr="00B02A0B">
        <w:t>MCData</w:t>
      </w:r>
      <w:proofErr w:type="spellEnd"/>
      <w:r w:rsidRPr="00B02A0B">
        <w:t xml:space="preserve">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 xml:space="preserve">shall set the </w:t>
      </w:r>
      <w:proofErr w:type="spellStart"/>
      <w:r w:rsidRPr="00B02A0B">
        <w:t>MCData</w:t>
      </w:r>
      <w:proofErr w:type="spellEnd"/>
      <w:r w:rsidRPr="00B02A0B">
        <w:t xml:space="preserve"> emergency group communication state to "MDEGC 3: emergency-call-granted"; and</w:t>
      </w:r>
    </w:p>
    <w:p w14:paraId="4FEE5518" w14:textId="77777777" w:rsidR="00B02A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emergency alert state is set to "MDEA 2: emergency-alert-confirm-pending":</w:t>
      </w:r>
    </w:p>
    <w:p w14:paraId="0D30A1DD" w14:textId="054355E2" w:rsidR="005C310B" w:rsidRPr="00B02A0B" w:rsidRDefault="005C310B" w:rsidP="005C310B">
      <w:pPr>
        <w:pStyle w:val="B3"/>
      </w:pPr>
      <w:proofErr w:type="spellStart"/>
      <w:r w:rsidRPr="00B02A0B">
        <w:t>i</w:t>
      </w:r>
      <w:proofErr w:type="spellEnd"/>
      <w:r w:rsidRPr="00B02A0B">
        <w:t>)</w:t>
      </w:r>
      <w:r w:rsidRPr="00B02A0B">
        <w:tab/>
        <w:t>if the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 xml:space="preserve">&gt; element, shall set the </w:t>
      </w:r>
      <w:proofErr w:type="spellStart"/>
      <w:r w:rsidRPr="00B02A0B">
        <w:t>MCData</w:t>
      </w:r>
      <w:proofErr w:type="spellEnd"/>
      <w:r w:rsidRPr="00B02A0B">
        <w:t xml:space="preserve">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w:t>
      </w:r>
      <w:proofErr w:type="spellStart"/>
      <w:r w:rsidRPr="00B02A0B">
        <w:t>ind</w:t>
      </w:r>
      <w:proofErr w:type="spellEnd"/>
      <w:r w:rsidRPr="00B02A0B">
        <w:t xml:space="preserve">&gt; element set to a value of "false", shall set the </w:t>
      </w:r>
      <w:proofErr w:type="spellStart"/>
      <w:r w:rsidRPr="00B02A0B">
        <w:t>MCData</w:t>
      </w:r>
      <w:proofErr w:type="spellEnd"/>
      <w:r w:rsidRPr="00B02A0B">
        <w:t xml:space="preserve">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 xml:space="preserve">the </w:t>
      </w:r>
      <w:proofErr w:type="spellStart"/>
      <w:r w:rsidRPr="00B02A0B">
        <w:t>MCData</w:t>
      </w:r>
      <w:proofErr w:type="spellEnd"/>
      <w:r w:rsidRPr="00B02A0B">
        <w:t xml:space="preserve">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w:t>
      </w:r>
      <w:proofErr w:type="spellStart"/>
      <w:r w:rsidRPr="00B02A0B">
        <w:t>imminentperil-ind</w:t>
      </w:r>
      <w:proofErr w:type="spellEnd"/>
      <w:r w:rsidRPr="00B02A0B">
        <w:t>&gt; element set to a value of "true" or does not contain an &lt;</w:t>
      </w:r>
      <w:proofErr w:type="spellStart"/>
      <w:r w:rsidRPr="00B02A0B">
        <w:t>imminentperil-ind</w:t>
      </w:r>
      <w:proofErr w:type="spellEnd"/>
      <w:r w:rsidRPr="00B02A0B">
        <w:t>&gt; element, shall:</w:t>
      </w:r>
    </w:p>
    <w:p w14:paraId="5BEB20A7" w14:textId="77777777" w:rsidR="005C310B" w:rsidRPr="00B02A0B" w:rsidRDefault="005C310B" w:rsidP="005C310B">
      <w:pPr>
        <w:pStyle w:val="B3"/>
      </w:pPr>
      <w:proofErr w:type="spellStart"/>
      <w:r w:rsidRPr="00B02A0B">
        <w:t>i</w:t>
      </w:r>
      <w:proofErr w:type="spellEnd"/>
      <w:r w:rsidRPr="00B02A0B">
        <w:t>)</w:t>
      </w:r>
      <w:r w:rsidRPr="00B02A0B">
        <w:tab/>
        <w:t xml:space="preserve">set the </w:t>
      </w:r>
      <w:proofErr w:type="spellStart"/>
      <w:r w:rsidRPr="00B02A0B">
        <w:t>MCData</w:t>
      </w:r>
      <w:proofErr w:type="spellEnd"/>
      <w:r w:rsidRPr="00B02A0B">
        <w:t xml:space="preserve">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 xml:space="preserve">set the </w:t>
      </w:r>
      <w:proofErr w:type="spellStart"/>
      <w:r w:rsidRPr="00B02A0B">
        <w:t>MCData</w:t>
      </w:r>
      <w:proofErr w:type="spellEnd"/>
      <w:r w:rsidRPr="00B02A0B">
        <w:t xml:space="preserve">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w:t>
      </w:r>
      <w:proofErr w:type="spellStart"/>
      <w:r w:rsidRPr="00B02A0B">
        <w:t>imminentperil-ind</w:t>
      </w:r>
      <w:proofErr w:type="spellEnd"/>
      <w:r w:rsidRPr="00B02A0B">
        <w:t>&gt; element set to a value of "false" and an &lt;emergency-</w:t>
      </w:r>
      <w:proofErr w:type="spellStart"/>
      <w:r w:rsidRPr="00B02A0B">
        <w:t>ind</w:t>
      </w:r>
      <w:proofErr w:type="spellEnd"/>
      <w:r w:rsidRPr="00B02A0B">
        <w:t xml:space="preserve">&gt; element set to a value of "true", shall set the </w:t>
      </w:r>
      <w:proofErr w:type="spellStart"/>
      <w:r w:rsidRPr="00B02A0B">
        <w:t>MCData</w:t>
      </w:r>
      <w:proofErr w:type="spellEnd"/>
      <w:r w:rsidRPr="00B02A0B">
        <w:t xml:space="preserve">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 xml:space="preserve">This is the case of an </w:t>
      </w:r>
      <w:proofErr w:type="spellStart"/>
      <w:r w:rsidRPr="00B02A0B">
        <w:t>MCData</w:t>
      </w:r>
      <w:proofErr w:type="spellEnd"/>
      <w:r w:rsidRPr="00B02A0B">
        <w:t xml:space="preserve"> client attempting to make an imminent peril group communication when the group is in an in-progress emergency group state. The </w:t>
      </w:r>
      <w:proofErr w:type="spellStart"/>
      <w:r w:rsidRPr="00B02A0B">
        <w:t>MCData</w:t>
      </w:r>
      <w:proofErr w:type="spellEnd"/>
      <w:r w:rsidRPr="00B02A0B">
        <w:t xml:space="preserve"> client will then receive a notification that the imminent peril communication request was denied, however they will be participating at the emergency level priority of the group. This could occur, for example, when an </w:t>
      </w:r>
      <w:proofErr w:type="spellStart"/>
      <w:r w:rsidRPr="00B02A0B">
        <w:t>MCData</w:t>
      </w:r>
      <w:proofErr w:type="spellEnd"/>
      <w:r w:rsidRPr="00B02A0B">
        <w:t xml:space="preserve">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31378299"/>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 xml:space="preserve">Upon receiving a request to release the </w:t>
      </w:r>
      <w:proofErr w:type="spellStart"/>
      <w:r w:rsidRPr="00B02A0B">
        <w:rPr>
          <w:lang w:eastAsia="ko-KR"/>
        </w:rPr>
        <w:t>MCData</w:t>
      </w:r>
      <w:proofErr w:type="spellEnd"/>
      <w:r w:rsidRPr="00B02A0B">
        <w:rPr>
          <w:lang w:eastAsia="ko-KR"/>
        </w:rPr>
        <w:t xml:space="preserve"> emergency group communication or an </w:t>
      </w:r>
      <w:proofErr w:type="spellStart"/>
      <w:r w:rsidRPr="00B02A0B">
        <w:rPr>
          <w:lang w:eastAsia="ko-KR"/>
        </w:rPr>
        <w:t>MCData</w:t>
      </w:r>
      <w:proofErr w:type="spellEnd"/>
      <w:r w:rsidRPr="00B02A0B">
        <w:rPr>
          <w:lang w:eastAsia="ko-KR"/>
        </w:rPr>
        <w:t xml:space="preserve"> imminent peril group communication in an </w:t>
      </w:r>
      <w:proofErr w:type="spellStart"/>
      <w:r w:rsidRPr="00B02A0B">
        <w:rPr>
          <w:lang w:eastAsia="ko-KR"/>
        </w:rPr>
        <w:t>MCData</w:t>
      </w:r>
      <w:proofErr w:type="spellEnd"/>
      <w:r w:rsidRPr="00B02A0B">
        <w:rPr>
          <w:lang w:eastAsia="ko-KR"/>
        </w:rPr>
        <w:t xml:space="preserve"> group session is in-progress or is in the process of being established:</w:t>
      </w:r>
    </w:p>
    <w:p w14:paraId="507241EA"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emergency group communication state is set to "MDEGC 2: emergency-call-requested":</w:t>
      </w:r>
    </w:p>
    <w:p w14:paraId="4A57939C"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emergency group communication state to "MDEGC 1: emergency-</w:t>
      </w:r>
      <w:proofErr w:type="spellStart"/>
      <w:r w:rsidRPr="00B02A0B">
        <w:t>gc</w:t>
      </w:r>
      <w:proofErr w:type="spellEnd"/>
      <w:r w:rsidRPr="00B02A0B">
        <w:t>-capable";</w:t>
      </w:r>
    </w:p>
    <w:p w14:paraId="1CC6AD34" w14:textId="77777777" w:rsidR="005C31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client emergency group state of the group is "MDEG 3: confirm-pending" shall set the </w:t>
      </w:r>
      <w:proofErr w:type="spellStart"/>
      <w:r w:rsidRPr="00B02A0B">
        <w:t>MCData</w:t>
      </w:r>
      <w:proofErr w:type="spellEnd"/>
      <w:r w:rsidRPr="00B02A0B">
        <w:t xml:space="preserve"> client emergency group state of the group to "MDEG 1: no-emergency"; and</w:t>
      </w:r>
    </w:p>
    <w:p w14:paraId="0CEF5C17" w14:textId="77777777" w:rsidR="005C310B" w:rsidRPr="00B02A0B" w:rsidRDefault="005C310B" w:rsidP="005C310B">
      <w:pPr>
        <w:pStyle w:val="B2"/>
      </w:pPr>
      <w:r w:rsidRPr="00B02A0B">
        <w:t>c)</w:t>
      </w:r>
      <w:r w:rsidRPr="00B02A0B">
        <w:tab/>
        <w:t xml:space="preserve">if the </w:t>
      </w:r>
      <w:proofErr w:type="spellStart"/>
      <w:r w:rsidRPr="00B02A0B">
        <w:t>MCData</w:t>
      </w:r>
      <w:proofErr w:type="spellEnd"/>
      <w:r w:rsidRPr="00B02A0B">
        <w:t xml:space="preserve"> emergency alert state is set to "MDEA 2: emergency-alert-confirm-pending" shall set the </w:t>
      </w:r>
      <w:proofErr w:type="spellStart"/>
      <w:r w:rsidRPr="00B02A0B">
        <w:t>MCData</w:t>
      </w:r>
      <w:proofErr w:type="spellEnd"/>
      <w:r w:rsidRPr="00B02A0B">
        <w:t xml:space="preserve">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 xml:space="preserve">the </w:t>
      </w:r>
      <w:proofErr w:type="spellStart"/>
      <w:r w:rsidRPr="00B02A0B">
        <w:t>MCData</w:t>
      </w:r>
      <w:proofErr w:type="spellEnd"/>
      <w:r w:rsidRPr="00B02A0B">
        <w:t xml:space="preserve">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 xml:space="preserve">the </w:t>
      </w:r>
      <w:proofErr w:type="spellStart"/>
      <w:r w:rsidRPr="00B02A0B">
        <w:t>MCData</w:t>
      </w:r>
      <w:proofErr w:type="spellEnd"/>
      <w:r w:rsidRPr="00B02A0B">
        <w:t xml:space="preserve"> imminent peril group communication state of the group is "MDIG 4: confirm-pending", shall set the </w:t>
      </w:r>
      <w:proofErr w:type="spellStart"/>
      <w:r w:rsidRPr="00B02A0B">
        <w:t>MCData</w:t>
      </w:r>
      <w:proofErr w:type="spellEnd"/>
      <w:r w:rsidRPr="00B02A0B">
        <w:t xml:space="preserve"> imminent peril group state to "MDIG 1: no-imminent-peril"; and</w:t>
      </w:r>
    </w:p>
    <w:p w14:paraId="4D5D1D36"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31378300"/>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 xml:space="preserve">Upon receiving a request to release the </w:t>
      </w:r>
      <w:proofErr w:type="spellStart"/>
      <w:r w:rsidRPr="00B02A0B">
        <w:rPr>
          <w:lang w:eastAsia="ko-KR"/>
        </w:rPr>
        <w:t>MCData</w:t>
      </w:r>
      <w:proofErr w:type="spellEnd"/>
      <w:r w:rsidRPr="00B02A0B">
        <w:rPr>
          <w:lang w:eastAsia="ko-KR"/>
        </w:rPr>
        <w:t xml:space="preserve"> session when an </w:t>
      </w:r>
      <w:proofErr w:type="spellStart"/>
      <w:r w:rsidRPr="00B02A0B">
        <w:rPr>
          <w:lang w:eastAsia="ko-KR"/>
        </w:rPr>
        <w:t>MCData</w:t>
      </w:r>
      <w:proofErr w:type="spellEnd"/>
      <w:r w:rsidRPr="00B02A0B">
        <w:rPr>
          <w:lang w:eastAsia="ko-KR"/>
        </w:rPr>
        <w:t xml:space="preserve">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emergency private communication state is set to "MDEPC 2: emergency-call-requested":</w:t>
      </w:r>
    </w:p>
    <w:p w14:paraId="42D293E1"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emergency private communication state to "MDEPC 1: emergency-pc-capable";</w:t>
      </w:r>
    </w:p>
    <w:p w14:paraId="237FFF79" w14:textId="77777777" w:rsidR="005C31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emergency private priority state of the private communication is "MDEPP 3: confirm-pending" shall set the </w:t>
      </w:r>
      <w:proofErr w:type="spellStart"/>
      <w:r w:rsidRPr="00B02A0B">
        <w:t>MCData</w:t>
      </w:r>
      <w:proofErr w:type="spellEnd"/>
      <w:r w:rsidRPr="00B02A0B">
        <w:t xml:space="preserve">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 xml:space="preserve">if the </w:t>
      </w:r>
      <w:proofErr w:type="spellStart"/>
      <w:r w:rsidRPr="00B02A0B">
        <w:t>MCData</w:t>
      </w:r>
      <w:proofErr w:type="spellEnd"/>
      <w:r w:rsidRPr="00B02A0B">
        <w:t xml:space="preserve"> private emergency alert state is set to "MDPEA 2: emergency-alert-confirm-pending shall set the </w:t>
      </w:r>
      <w:proofErr w:type="spellStart"/>
      <w:r w:rsidRPr="00B02A0B">
        <w:t>MCData</w:t>
      </w:r>
      <w:proofErr w:type="spellEnd"/>
      <w:r w:rsidRPr="00B02A0B">
        <w:t xml:space="preserve">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31378301"/>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31378302"/>
      <w:r w:rsidRPr="00B02A0B">
        <w:t>6.2.8.3</w:t>
      </w:r>
      <w:r w:rsidRPr="00B02A0B">
        <w:tab/>
      </w:r>
      <w:proofErr w:type="spellStart"/>
      <w:r w:rsidRPr="00B02A0B">
        <w:t>MCData</w:t>
      </w:r>
      <w:proofErr w:type="spellEnd"/>
      <w:r w:rsidRPr="00B02A0B">
        <w:t xml:space="preserve">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31378303"/>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31378304"/>
      <w:r w:rsidRPr="00B02A0B">
        <w:t>6.2.8.3.1.1</w:t>
      </w:r>
      <w:r w:rsidRPr="00B02A0B">
        <w:tab/>
        <w:t xml:space="preserve">Determining authorisation for initiating an </w:t>
      </w:r>
      <w:proofErr w:type="spellStart"/>
      <w:r w:rsidRPr="00B02A0B">
        <w:t>MCData</w:t>
      </w:r>
      <w:proofErr w:type="spellEnd"/>
      <w:r w:rsidRPr="00B02A0B">
        <w:t xml:space="preserve">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UsePreConfigured</w:t>
      </w:r>
      <w:proofErr w:type="spellEnd"/>
      <w:r w:rsidRPr="00B02A0B">
        <w:t xml:space="preserve">" and 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MCDataPrivateRecipient</w:t>
      </w:r>
      <w:proofErr w:type="spellEnd"/>
      <w:r w:rsidRPr="00B02A0B">
        <w:t xml:space="preserve">&gt; element contains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targeted by the calling </w:t>
      </w:r>
      <w:proofErr w:type="spellStart"/>
      <w:r w:rsidRPr="00B02A0B">
        <w:t>MCData</w:t>
      </w:r>
      <w:proofErr w:type="spellEnd"/>
      <w:r w:rsidRPr="00B02A0B">
        <w:t xml:space="preserve">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LocallyDetermined</w:t>
      </w:r>
      <w:proofErr w:type="spellEnd"/>
      <w:r w:rsidRPr="00B02A0B">
        <w:t>";</w:t>
      </w:r>
    </w:p>
    <w:p w14:paraId="1BEEAA49" w14:textId="77777777" w:rsidR="005C310B" w:rsidRPr="00B02A0B" w:rsidRDefault="005C310B" w:rsidP="005C310B">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client shall consider the </w:t>
      </w:r>
      <w:proofErr w:type="spellStart"/>
      <w:r w:rsidRPr="00B02A0B">
        <w:rPr>
          <w:lang w:eastAsia="ko-KR"/>
        </w:rPr>
        <w:t>MCData</w:t>
      </w:r>
      <w:proofErr w:type="spellEnd"/>
      <w:r w:rsidRPr="00B02A0B">
        <w:rPr>
          <w:lang w:eastAsia="ko-KR"/>
        </w:rPr>
        <w:t xml:space="preserve"> emergency private communication request to be an authorised request for an </w:t>
      </w:r>
      <w:proofErr w:type="spellStart"/>
      <w:r w:rsidRPr="00B02A0B">
        <w:rPr>
          <w:lang w:eastAsia="ko-KR"/>
        </w:rPr>
        <w:t>MCData</w:t>
      </w:r>
      <w:proofErr w:type="spellEnd"/>
      <w:r w:rsidRPr="00B02A0B">
        <w:rPr>
          <w:lang w:eastAsia="ko-KR"/>
        </w:rPr>
        <w:t xml:space="preserve"> emergency private communication. In all other cases the </w:t>
      </w:r>
      <w:proofErr w:type="spellStart"/>
      <w:r w:rsidRPr="00B02A0B">
        <w:rPr>
          <w:lang w:eastAsia="ko-KR"/>
        </w:rPr>
        <w:t>MCData</w:t>
      </w:r>
      <w:proofErr w:type="spellEnd"/>
      <w:r w:rsidRPr="00B02A0B">
        <w:rPr>
          <w:lang w:eastAsia="ko-KR"/>
        </w:rPr>
        <w:t xml:space="preserve"> client shall consider the </w:t>
      </w:r>
      <w:proofErr w:type="spellStart"/>
      <w:r w:rsidRPr="00B02A0B">
        <w:rPr>
          <w:lang w:eastAsia="ko-KR"/>
        </w:rPr>
        <w:t>MCData</w:t>
      </w:r>
      <w:proofErr w:type="spellEnd"/>
      <w:r w:rsidRPr="00B02A0B">
        <w:rPr>
          <w:lang w:eastAsia="ko-KR"/>
        </w:rPr>
        <w:t xml:space="preserve"> emergency private communication request to be an unauthorised request for an </w:t>
      </w:r>
      <w:proofErr w:type="spellStart"/>
      <w:r w:rsidRPr="00B02A0B">
        <w:rPr>
          <w:lang w:eastAsia="ko-KR"/>
        </w:rPr>
        <w:t>MCData</w:t>
      </w:r>
      <w:proofErr w:type="spellEnd"/>
      <w:r w:rsidRPr="00B02A0B">
        <w:rPr>
          <w:lang w:eastAsia="ko-KR"/>
        </w:rPr>
        <w:t xml:space="preserve">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31378305"/>
      <w:r w:rsidRPr="00B02A0B">
        <w:t>6.2.8.3.1.2</w:t>
      </w:r>
      <w:r w:rsidRPr="00B02A0B">
        <w:tab/>
        <w:t xml:space="preserve">Determining authorisation for cancelling an </w:t>
      </w:r>
      <w:proofErr w:type="spellStart"/>
      <w:r w:rsidRPr="00B02A0B">
        <w:t>MCData</w:t>
      </w:r>
      <w:proofErr w:type="spellEnd"/>
      <w:r w:rsidRPr="00B02A0B">
        <w:t xml:space="preserve">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of "true", then </w:t>
      </w:r>
      <w:r w:rsidRPr="00B02A0B">
        <w:rPr>
          <w:lang w:eastAsia="ko-KR"/>
        </w:rPr>
        <w:t xml:space="preserve">the </w:t>
      </w:r>
      <w:proofErr w:type="spellStart"/>
      <w:r w:rsidRPr="00B02A0B">
        <w:rPr>
          <w:lang w:eastAsia="ko-KR"/>
        </w:rPr>
        <w:t>MCData</w:t>
      </w:r>
      <w:proofErr w:type="spellEnd"/>
      <w:r w:rsidRPr="00B02A0B">
        <w:rPr>
          <w:lang w:eastAsia="ko-KR"/>
        </w:rPr>
        <w:t xml:space="preserve"> emergency private communication cancellation request shall be considered to be an authorised request for an </w:t>
      </w:r>
      <w:proofErr w:type="spellStart"/>
      <w:r w:rsidRPr="00B02A0B">
        <w:rPr>
          <w:lang w:eastAsia="ko-KR"/>
        </w:rPr>
        <w:t>MCData</w:t>
      </w:r>
      <w:proofErr w:type="spellEnd"/>
      <w:r w:rsidRPr="00B02A0B">
        <w:rPr>
          <w:lang w:eastAsia="ko-KR"/>
        </w:rPr>
        <w:t xml:space="preserve"> emergency private communication cancellation.</w:t>
      </w:r>
    </w:p>
    <w:p w14:paraId="0025E2C0" w14:textId="77777777" w:rsidR="005C310B" w:rsidRPr="00B02A0B" w:rsidRDefault="005C310B" w:rsidP="005C310B">
      <w:pPr>
        <w:rPr>
          <w:lang w:eastAsia="ko-KR"/>
        </w:rPr>
      </w:pPr>
      <w:r w:rsidRPr="00B02A0B">
        <w:rPr>
          <w:lang w:eastAsia="ko-KR"/>
        </w:rPr>
        <w:t xml:space="preserve">In all other cases, the </w:t>
      </w:r>
      <w:proofErr w:type="spellStart"/>
      <w:r w:rsidRPr="00B02A0B">
        <w:rPr>
          <w:lang w:eastAsia="ko-KR"/>
        </w:rPr>
        <w:t>MCData</w:t>
      </w:r>
      <w:proofErr w:type="spellEnd"/>
      <w:r w:rsidRPr="00B02A0B">
        <w:rPr>
          <w:lang w:eastAsia="ko-KR"/>
        </w:rPr>
        <w:t xml:space="preserve"> emergency private communication cancellation request</w:t>
      </w:r>
      <w:r w:rsidRPr="00B02A0B" w:rsidDel="00E530F9">
        <w:rPr>
          <w:lang w:eastAsia="ko-KR"/>
        </w:rPr>
        <w:t xml:space="preserve"> </w:t>
      </w:r>
      <w:r w:rsidRPr="00B02A0B">
        <w:rPr>
          <w:lang w:eastAsia="ko-KR"/>
        </w:rPr>
        <w:t xml:space="preserve">shall be considered to be an unauthorised request for an </w:t>
      </w:r>
      <w:proofErr w:type="spellStart"/>
      <w:r w:rsidRPr="00B02A0B">
        <w:rPr>
          <w:lang w:eastAsia="ko-KR"/>
        </w:rPr>
        <w:t>MCData</w:t>
      </w:r>
      <w:proofErr w:type="spellEnd"/>
      <w:r w:rsidRPr="00B02A0B">
        <w:rPr>
          <w:lang w:eastAsia="ko-KR"/>
        </w:rPr>
        <w:t xml:space="preserve">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31378306"/>
      <w:r w:rsidRPr="00B02A0B">
        <w:t>6.2.8.</w:t>
      </w:r>
      <w:r w:rsidRPr="00B02A0B">
        <w:rPr>
          <w:lang w:val="en-US"/>
        </w:rPr>
        <w:t>3</w:t>
      </w:r>
      <w:r w:rsidRPr="00B02A0B">
        <w:t>.</w:t>
      </w:r>
      <w:r w:rsidRPr="00B02A0B">
        <w:rPr>
          <w:lang w:val="en-US"/>
        </w:rPr>
        <w:t>1.3</w:t>
      </w:r>
      <w:r w:rsidRPr="00B02A0B">
        <w:tab/>
        <w:t xml:space="preserve">Determining authorisation for initiating or cancelling an </w:t>
      </w:r>
      <w:proofErr w:type="spellStart"/>
      <w:r w:rsidRPr="00B02A0B">
        <w:t>MCData</w:t>
      </w:r>
      <w:proofErr w:type="spellEnd"/>
      <w:r w:rsidRPr="00B02A0B">
        <w:t xml:space="preserve"> emergency alert</w:t>
      </w:r>
      <w:r w:rsidRPr="00B02A0B">
        <w:rPr>
          <w:lang w:val="en-US"/>
        </w:rPr>
        <w:t xml:space="preserve"> to a </w:t>
      </w:r>
      <w:proofErr w:type="spellStart"/>
      <w:r w:rsidRPr="00B02A0B">
        <w:rPr>
          <w:lang w:val="en-US"/>
        </w:rPr>
        <w:t>MCData</w:t>
      </w:r>
      <w:proofErr w:type="spellEnd"/>
      <w:r w:rsidRPr="00B02A0B">
        <w:rPr>
          <w:lang w:val="en-US"/>
        </w:rPr>
        <w:t xml:space="preserve">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w:t>
      </w:r>
      <w:proofErr w:type="spellStart"/>
      <w:r w:rsidRPr="00B02A0B">
        <w:rPr>
          <w:lang w:eastAsia="ko-KR"/>
        </w:rPr>
        <w:t>MCData</w:t>
      </w:r>
      <w:proofErr w:type="spellEnd"/>
      <w:r w:rsidRPr="00B02A0B">
        <w:rPr>
          <w:lang w:eastAsia="ko-KR"/>
        </w:rPr>
        <w:t xml:space="preserve"> client </w:t>
      </w:r>
      <w:r w:rsidRPr="00B02A0B">
        <w:t xml:space="preserve">receives a request from the </w:t>
      </w:r>
      <w:proofErr w:type="spellStart"/>
      <w:r w:rsidRPr="00B02A0B">
        <w:t>MCData</w:t>
      </w:r>
      <w:proofErr w:type="spellEnd"/>
      <w:r w:rsidRPr="00B02A0B">
        <w:t xml:space="preserve"> user to send an </w:t>
      </w:r>
      <w:proofErr w:type="spellStart"/>
      <w:r w:rsidRPr="00B02A0B">
        <w:t>MCData</w:t>
      </w:r>
      <w:proofErr w:type="spellEnd"/>
      <w:r w:rsidRPr="00B02A0B">
        <w:t xml:space="preserve"> emergency alert to an </w:t>
      </w:r>
      <w:proofErr w:type="spellStart"/>
      <w:r w:rsidRPr="00B02A0B">
        <w:t>MCData</w:t>
      </w:r>
      <w:proofErr w:type="spellEnd"/>
      <w:r w:rsidRPr="00B02A0B">
        <w:t xml:space="preserve">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w:t>
      </w:r>
      <w:r w:rsidRPr="00B02A0B">
        <w:rPr>
          <w:lang w:val="en-US"/>
        </w:rPr>
        <w:t xml:space="preserve">document </w:t>
      </w:r>
      <w:r w:rsidRPr="00B02A0B">
        <w:t xml:space="preserve">identified by the </w:t>
      </w:r>
      <w:proofErr w:type="spellStart"/>
      <w:r w:rsidRPr="00B02A0B">
        <w:t>MCData</w:t>
      </w:r>
      <w:proofErr w:type="spellEnd"/>
      <w:r w:rsidRPr="00B02A0B">
        <w:t xml:space="preserve"> ID of the calling </w:t>
      </w:r>
      <w:proofErr w:type="spellStart"/>
      <w:r w:rsidRPr="00B02A0B">
        <w:t>MCData</w:t>
      </w:r>
      <w:proofErr w:type="spellEnd"/>
      <w:r w:rsidRPr="00B02A0B">
        <w:t xml:space="preserve">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the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w:t>
      </w:r>
      <w:proofErr w:type="spellStart"/>
      <w:r w:rsidRPr="00B02A0B">
        <w:t>UsePreConfigured</w:t>
      </w:r>
      <w:proofErr w:type="spellEnd"/>
      <w:r w:rsidRPr="00B02A0B">
        <w:t>"</w:t>
      </w:r>
      <w:r w:rsidRPr="00B02A0B">
        <w:rPr>
          <w:lang w:val="en-US"/>
        </w:rPr>
        <w:t xml:space="preserve">, and </w:t>
      </w:r>
      <w:r w:rsidRPr="00B02A0B">
        <w:t xml:space="preserve">if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of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the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[12])</w:t>
      </w:r>
      <w:r w:rsidRPr="00B02A0B">
        <w:rPr>
          <w:lang w:val="en-US"/>
        </w:rPr>
        <w:t xml:space="preserve"> contains the </w:t>
      </w:r>
      <w:proofErr w:type="spellStart"/>
      <w:r w:rsidRPr="00B02A0B">
        <w:rPr>
          <w:lang w:val="en-US"/>
        </w:rPr>
        <w:t>MCData</w:t>
      </w:r>
      <w:proofErr w:type="spellEnd"/>
      <w:r w:rsidRPr="00B02A0B">
        <w:rPr>
          <w:lang w:val="en-US"/>
        </w:rPr>
        <w:t xml:space="preserve"> ID of the targeted </w:t>
      </w:r>
      <w:proofErr w:type="spellStart"/>
      <w:r w:rsidRPr="00B02A0B">
        <w:rPr>
          <w:lang w:val="en-US"/>
        </w:rPr>
        <w:t>MCData</w:t>
      </w:r>
      <w:proofErr w:type="spellEnd"/>
      <w:r w:rsidRPr="00B02A0B">
        <w:rPr>
          <w:lang w:val="en-US"/>
        </w:rPr>
        <w:t xml:space="preserve"> user; or</w:t>
      </w:r>
    </w:p>
    <w:p w14:paraId="3C168BE8" w14:textId="77777777" w:rsidR="005C310B" w:rsidRPr="00B02A0B" w:rsidRDefault="005C310B" w:rsidP="005C310B">
      <w:pPr>
        <w:pStyle w:val="B2"/>
      </w:pPr>
      <w:r w:rsidRPr="00B02A0B">
        <w:t>b)</w:t>
      </w:r>
      <w:r w:rsidRPr="00B02A0B">
        <w:tab/>
        <w:t>"</w:t>
      </w:r>
      <w:proofErr w:type="spellStart"/>
      <w:r w:rsidRPr="00B02A0B">
        <w:t>LocallyDetermined</w:t>
      </w:r>
      <w:proofErr w:type="spellEnd"/>
      <w:r w:rsidRPr="00B02A0B">
        <w:t>";</w:t>
      </w:r>
    </w:p>
    <w:p w14:paraId="480224EA" w14:textId="77777777" w:rsidR="005C310B" w:rsidRPr="00B02A0B" w:rsidRDefault="005C310B" w:rsidP="005C310B">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request shall be considered to be an authorised request for an </w:t>
      </w:r>
      <w:proofErr w:type="spellStart"/>
      <w:r w:rsidRPr="00B02A0B">
        <w:rPr>
          <w:lang w:eastAsia="ko-KR"/>
        </w:rPr>
        <w:t>MCData</w:t>
      </w:r>
      <w:proofErr w:type="spellEnd"/>
      <w:r w:rsidRPr="00B02A0B">
        <w:rPr>
          <w:lang w:eastAsia="ko-KR"/>
        </w:rPr>
        <w:t xml:space="preserve"> emergency alert. In all other cases, it shall be considered to be an unauthorised request for an </w:t>
      </w:r>
      <w:proofErr w:type="spellStart"/>
      <w:r w:rsidRPr="00B02A0B">
        <w:rPr>
          <w:lang w:eastAsia="ko-KR"/>
        </w:rPr>
        <w:t>MCData</w:t>
      </w:r>
      <w:proofErr w:type="spellEnd"/>
      <w:r w:rsidRPr="00B02A0B">
        <w:rPr>
          <w:lang w:eastAsia="ko-KR"/>
        </w:rPr>
        <w:t xml:space="preserve"> emergency alert.</w:t>
      </w:r>
    </w:p>
    <w:p w14:paraId="154EF27D" w14:textId="77777777" w:rsidR="005C310B" w:rsidRPr="00B02A0B" w:rsidRDefault="005C310B" w:rsidP="005C310B">
      <w:pPr>
        <w:rPr>
          <w:lang w:eastAsia="ko-KR"/>
        </w:rPr>
      </w:pPr>
      <w:r w:rsidRPr="00B02A0B">
        <w:rPr>
          <w:lang w:eastAsia="ko-KR"/>
        </w:rPr>
        <w:t xml:space="preserve">If the </w:t>
      </w:r>
      <w:proofErr w:type="spellStart"/>
      <w:r w:rsidRPr="00B02A0B">
        <w:rPr>
          <w:lang w:eastAsia="ko-KR"/>
        </w:rPr>
        <w:t>MCData</w:t>
      </w:r>
      <w:proofErr w:type="spellEnd"/>
      <w:r w:rsidRPr="00B02A0B">
        <w:rPr>
          <w:lang w:eastAsia="ko-KR"/>
        </w:rPr>
        <w:t xml:space="preserve"> client </w:t>
      </w:r>
      <w:r w:rsidRPr="00B02A0B">
        <w:t xml:space="preserve">receives a request from the </w:t>
      </w:r>
      <w:proofErr w:type="spellStart"/>
      <w:r w:rsidRPr="00B02A0B">
        <w:t>MCData</w:t>
      </w:r>
      <w:proofErr w:type="spellEnd"/>
      <w:r w:rsidRPr="00B02A0B">
        <w:t xml:space="preserve"> user to cancel an </w:t>
      </w:r>
      <w:proofErr w:type="spellStart"/>
      <w:r w:rsidRPr="00B02A0B">
        <w:t>MCData</w:t>
      </w:r>
      <w:proofErr w:type="spellEnd"/>
      <w:r w:rsidRPr="00B02A0B">
        <w:t xml:space="preserve"> emergency alert to an </w:t>
      </w:r>
      <w:proofErr w:type="spellStart"/>
      <w:r w:rsidRPr="00B02A0B">
        <w:t>MCData</w:t>
      </w:r>
      <w:proofErr w:type="spellEnd"/>
      <w:r w:rsidRPr="00B02A0B">
        <w:t xml:space="preserve">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w:t>
      </w:r>
      <w:proofErr w:type="spellStart"/>
      <w:r w:rsidRPr="00B02A0B">
        <w:t>MCData</w:t>
      </w:r>
      <w:proofErr w:type="spellEnd"/>
      <w:r w:rsidRPr="00B02A0B">
        <w:t xml:space="preserve"> user, as specified in 3GPP TS 24.484 [12], is set to a value of "true", </w:t>
      </w: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cancellation request shall be considered to be an authorised request to cancel an </w:t>
      </w:r>
      <w:proofErr w:type="spellStart"/>
      <w:r w:rsidRPr="00B02A0B">
        <w:rPr>
          <w:lang w:eastAsia="ko-KR"/>
        </w:rPr>
        <w:t>MCData</w:t>
      </w:r>
      <w:proofErr w:type="spellEnd"/>
      <w:r w:rsidRPr="00B02A0B">
        <w:rPr>
          <w:lang w:eastAsia="ko-KR"/>
        </w:rPr>
        <w:t xml:space="preserve"> emergency alert. In all other cases, it shall be considered to be an unauthorised request to cancel an </w:t>
      </w:r>
      <w:proofErr w:type="spellStart"/>
      <w:r w:rsidRPr="00B02A0B">
        <w:rPr>
          <w:lang w:eastAsia="ko-KR"/>
        </w:rPr>
        <w:t>MCData</w:t>
      </w:r>
      <w:proofErr w:type="spellEnd"/>
      <w:r w:rsidRPr="00B02A0B">
        <w:rPr>
          <w:lang w:eastAsia="ko-KR"/>
        </w:rPr>
        <w:t xml:space="preserve">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31378307"/>
      <w:r w:rsidRPr="00B02A0B">
        <w:t>6.2.8.3.2</w:t>
      </w:r>
      <w:r w:rsidRPr="00B02A0B">
        <w:tab/>
        <w:t xml:space="preserve">SIP request for originating </w:t>
      </w:r>
      <w:proofErr w:type="spellStart"/>
      <w:r w:rsidRPr="00B02A0B">
        <w:t>MCData</w:t>
      </w:r>
      <w:proofErr w:type="spellEnd"/>
      <w:r w:rsidRPr="00B02A0B">
        <w:t xml:space="preserve">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 xml:space="preserve">When the </w:t>
      </w:r>
      <w:proofErr w:type="spellStart"/>
      <w:r w:rsidRPr="00B02A0B">
        <w:t>MCData</w:t>
      </w:r>
      <w:proofErr w:type="spellEnd"/>
      <w:r w:rsidRPr="00B02A0B">
        <w:t xml:space="preserve"> emergency private communication state is set to "MDEPC 1: emergency-pc-capable" and this is an authorised request for an </w:t>
      </w:r>
      <w:proofErr w:type="spellStart"/>
      <w:r w:rsidRPr="00B02A0B">
        <w:t>MCData</w:t>
      </w:r>
      <w:proofErr w:type="spellEnd"/>
      <w:r w:rsidRPr="00B02A0B">
        <w:t xml:space="preserve"> emergency private communication, as determined by the procedures of clause 6.2.8.3.1.1, the </w:t>
      </w:r>
      <w:proofErr w:type="spellStart"/>
      <w:r w:rsidRPr="00B02A0B">
        <w:t>MCData</w:t>
      </w:r>
      <w:proofErr w:type="spellEnd"/>
      <w:r w:rsidRPr="00B02A0B">
        <w:t xml:space="preserve"> client:</w:t>
      </w:r>
    </w:p>
    <w:p w14:paraId="2850DCFA" w14:textId="77777777" w:rsidR="005C310B" w:rsidRPr="00B02A0B" w:rsidRDefault="005C310B" w:rsidP="005C310B">
      <w:pPr>
        <w:pStyle w:val="B1"/>
      </w:pPr>
      <w:r w:rsidRPr="00B02A0B">
        <w:t>1)</w:t>
      </w:r>
      <w:r w:rsidRPr="00B02A0B">
        <w:tab/>
        <w:t xml:space="preserve">shall set the </w:t>
      </w:r>
      <w:proofErr w:type="spellStart"/>
      <w:r w:rsidRPr="00B02A0B">
        <w:t>MCData</w:t>
      </w:r>
      <w:proofErr w:type="spellEnd"/>
      <w:r w:rsidRPr="00B02A0B">
        <w:t xml:space="preserve">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w:t>
      </w:r>
      <w:proofErr w:type="spellStart"/>
      <w:r w:rsidRPr="00B02A0B">
        <w:t>ind</w:t>
      </w:r>
      <w:proofErr w:type="spellEnd"/>
      <w:r w:rsidRPr="00B02A0B">
        <w:t xml:space="preserve">&gt; element set to "true" and set the </w:t>
      </w:r>
      <w:proofErr w:type="spellStart"/>
      <w:r w:rsidRPr="00B02A0B">
        <w:t>MCData</w:t>
      </w:r>
      <w:proofErr w:type="spellEnd"/>
      <w:r w:rsidRPr="00B02A0B">
        <w:t xml:space="preserve">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has also requested an </w:t>
      </w:r>
      <w:proofErr w:type="spellStart"/>
      <w:r w:rsidRPr="00B02A0B">
        <w:t>MCData</w:t>
      </w:r>
      <w:proofErr w:type="spellEnd"/>
      <w:r w:rsidRPr="00B02A0B">
        <w:t xml:space="preserve">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w:t>
      </w:r>
      <w:proofErr w:type="spellStart"/>
      <w:r w:rsidRPr="00B02A0B">
        <w:t>ind</w:t>
      </w:r>
      <w:proofErr w:type="spellEnd"/>
      <w:r w:rsidRPr="00B02A0B">
        <w:t xml:space="preserve">&gt; element set to "true" and set the </w:t>
      </w:r>
      <w:proofErr w:type="spellStart"/>
      <w:r w:rsidRPr="00B02A0B">
        <w:t>MCData</w:t>
      </w:r>
      <w:proofErr w:type="spellEnd"/>
      <w:r w:rsidRPr="00B02A0B">
        <w:t xml:space="preserve"> private emergency alert state to "MDPEA 2: emergency-alert-confirm-pending"; and</w:t>
      </w:r>
    </w:p>
    <w:p w14:paraId="28510655" w14:textId="77777777" w:rsidR="005C310B" w:rsidRPr="00B02A0B" w:rsidRDefault="005C310B" w:rsidP="005C310B">
      <w:pPr>
        <w:pStyle w:val="B2"/>
      </w:pPr>
      <w:r w:rsidRPr="00B02A0B">
        <w:t>b)</w:t>
      </w:r>
      <w:r w:rsidRPr="00B02A0B">
        <w:tab/>
        <w:t xml:space="preserve">include in the SIP request the specific location information for </w:t>
      </w:r>
      <w:proofErr w:type="spellStart"/>
      <w:r w:rsidRPr="00B02A0B">
        <w:t>MCData</w:t>
      </w:r>
      <w:proofErr w:type="spellEnd"/>
      <w:r w:rsidRPr="00B02A0B">
        <w:t xml:space="preserve"> emergency alert as specified in clause 6.2.5.1;</w:t>
      </w:r>
    </w:p>
    <w:p w14:paraId="476CB210"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user has not requested an </w:t>
      </w:r>
      <w:proofErr w:type="spellStart"/>
      <w:r w:rsidRPr="00B02A0B">
        <w:t>MCData</w:t>
      </w:r>
      <w:proofErr w:type="spellEnd"/>
      <w:r w:rsidRPr="00B02A0B">
        <w:t xml:space="preserve"> emergency alert to be sent, shall set the &lt;alert-</w:t>
      </w:r>
      <w:proofErr w:type="spellStart"/>
      <w:r w:rsidRPr="00B02A0B">
        <w:t>ind</w:t>
      </w:r>
      <w:proofErr w:type="spellEnd"/>
      <w:r w:rsidRPr="00B02A0B">
        <w:t>&gt; element of the application/vnd.3gpp.mcdata-info+xml MIME body to "false"; and</w:t>
      </w:r>
    </w:p>
    <w:p w14:paraId="2FF7D8B8"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emergency private priority state of this private communication is set to a value other than "MDEPP 2: in-progress" shall set the </w:t>
      </w:r>
      <w:proofErr w:type="spellStart"/>
      <w:r w:rsidRPr="00B02A0B">
        <w:t>MCData</w:t>
      </w:r>
      <w:proofErr w:type="spellEnd"/>
      <w:r w:rsidRPr="00B02A0B">
        <w:t xml:space="preserve">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31378308"/>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w:t>
      </w:r>
      <w:proofErr w:type="spellStart"/>
      <w:r w:rsidRPr="00B02A0B">
        <w:t>MCData</w:t>
      </w:r>
      <w:proofErr w:type="spellEnd"/>
      <w:r w:rsidRPr="00B02A0B">
        <w:t xml:space="preserve"> emergency private communication state is set to either "MDEPC 2: emergency-pc-requested" or "MDEPC 3: emergency-pc-granted" and this is an authorised request for an </w:t>
      </w:r>
      <w:proofErr w:type="spellStart"/>
      <w:r w:rsidRPr="00B02A0B">
        <w:t>MCData</w:t>
      </w:r>
      <w:proofErr w:type="spellEnd"/>
      <w:r w:rsidRPr="00B02A0B">
        <w:t xml:space="preserve"> emergency private communication as determined by the procedures of clause 6.2.8.3.1.1, or the </w:t>
      </w:r>
      <w:proofErr w:type="spellStart"/>
      <w:r w:rsidRPr="00B02A0B">
        <w:t>MCData</w:t>
      </w:r>
      <w:proofErr w:type="spellEnd"/>
      <w:r w:rsidRPr="00B02A0B">
        <w:t xml:space="preserve"> emergency private priority state of the communication is set to "MDEPP 2: in-progress", the </w:t>
      </w:r>
      <w:proofErr w:type="spellStart"/>
      <w:r w:rsidRPr="00B02A0B">
        <w:t>MCData</w:t>
      </w:r>
      <w:proofErr w:type="spellEnd"/>
      <w:r w:rsidRPr="00B02A0B">
        <w:t xml:space="preserve"> client shall include in the SIP request a Resource-Priority header field </w:t>
      </w:r>
      <w:r w:rsidRPr="00B02A0B">
        <w:rPr>
          <w:lang w:val="en-US"/>
        </w:rPr>
        <w:t xml:space="preserve">populated with the values for an </w:t>
      </w:r>
      <w:proofErr w:type="spellStart"/>
      <w:r w:rsidRPr="00B02A0B">
        <w:rPr>
          <w:lang w:val="en-US"/>
        </w:rPr>
        <w:t>MCData</w:t>
      </w:r>
      <w:proofErr w:type="spellEnd"/>
      <w:r w:rsidRPr="00B02A0B">
        <w:rPr>
          <w:lang w:val="en-US"/>
        </w:rPr>
        <w:t xml:space="preserve">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 xml:space="preserve">The </w:t>
      </w:r>
      <w:proofErr w:type="spellStart"/>
      <w:r w:rsidRPr="00B02A0B">
        <w:t>MCData</w:t>
      </w:r>
      <w:proofErr w:type="spellEnd"/>
      <w:r w:rsidRPr="00B02A0B">
        <w:t xml:space="preserve"> client ideally would not need to maintain knowledge of the in-progress emergency state of the communication (as tracked on the </w:t>
      </w:r>
      <w:proofErr w:type="spellStart"/>
      <w:r w:rsidRPr="00B02A0B">
        <w:t>MCData</w:t>
      </w:r>
      <w:proofErr w:type="spellEnd"/>
      <w:r w:rsidRPr="00B02A0B">
        <w:t xml:space="preserve"> client by the </w:t>
      </w:r>
      <w:proofErr w:type="spellStart"/>
      <w:r w:rsidRPr="00B02A0B">
        <w:t>MCData</w:t>
      </w:r>
      <w:proofErr w:type="spellEnd"/>
      <w:r w:rsidRPr="00B02A0B">
        <w:t xml:space="preserve">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w:t>
      </w:r>
      <w:proofErr w:type="spellStart"/>
      <w:r w:rsidRPr="00B02A0B">
        <w:t>MCData</w:t>
      </w:r>
      <w:proofErr w:type="spellEnd"/>
      <w:r w:rsidRPr="00B02A0B">
        <w:t xml:space="preserve"> emergency private communication as determined by the procedures of clause 6.2.8.3.1.2, or the </w:t>
      </w:r>
      <w:proofErr w:type="spellStart"/>
      <w:r w:rsidRPr="00B02A0B">
        <w:t>MCData</w:t>
      </w:r>
      <w:proofErr w:type="spellEnd"/>
      <w:r w:rsidRPr="00B02A0B">
        <w:t xml:space="preserve"> emergency private priority state of the private communication is "MDEPP 1: no-emergency" or "MDEPP 3: cancel-pending", the </w:t>
      </w:r>
      <w:proofErr w:type="spellStart"/>
      <w:r w:rsidRPr="00B02A0B">
        <w:t>MCData</w:t>
      </w:r>
      <w:proofErr w:type="spellEnd"/>
      <w:r w:rsidRPr="00B02A0B">
        <w:t xml:space="preserve"> client shall include in the SIP request a Resource-Priority header field </w:t>
      </w:r>
      <w:r w:rsidRPr="00B02A0B">
        <w:rPr>
          <w:lang w:val="en-US"/>
        </w:rPr>
        <w:t xml:space="preserve">populated with the values for a normal </w:t>
      </w:r>
      <w:proofErr w:type="spellStart"/>
      <w:r w:rsidRPr="00B02A0B">
        <w:rPr>
          <w:lang w:val="en-US"/>
        </w:rPr>
        <w:t>MCData</w:t>
      </w:r>
      <w:proofErr w:type="spellEnd"/>
      <w:r w:rsidRPr="00B02A0B">
        <w:rPr>
          <w:lang w:val="en-US"/>
        </w:rPr>
        <w:t xml:space="preserve">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31378309"/>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 xml:space="preserve">On receiving a SIP 2xx response to a SIP request for an </w:t>
      </w:r>
      <w:proofErr w:type="spellStart"/>
      <w:r w:rsidRPr="00B02A0B">
        <w:t>MCData</w:t>
      </w:r>
      <w:proofErr w:type="spellEnd"/>
      <w:r w:rsidRPr="00B02A0B">
        <w:t xml:space="preserve"> emergency private communication, and, if the </w:t>
      </w:r>
      <w:proofErr w:type="spellStart"/>
      <w:r w:rsidRPr="00B02A0B">
        <w:t>MCData</w:t>
      </w:r>
      <w:proofErr w:type="spellEnd"/>
      <w:r w:rsidRPr="00B02A0B">
        <w:t xml:space="preserve"> emergency private communication state is set to "MDEPC 2: emergency-pc-requested" or "MDEPC 3: emergency-pc-granted", the </w:t>
      </w:r>
      <w:proofErr w:type="spellStart"/>
      <w:r w:rsidRPr="00B02A0B">
        <w:t>MCData</w:t>
      </w:r>
      <w:proofErr w:type="spellEnd"/>
      <w:r w:rsidRPr="00B02A0B">
        <w:t xml:space="preserve"> client:</w:t>
      </w:r>
    </w:p>
    <w:p w14:paraId="21E9E726" w14:textId="77777777" w:rsidR="005C310B" w:rsidRPr="00B02A0B" w:rsidRDefault="005C310B" w:rsidP="005C310B">
      <w:pPr>
        <w:pStyle w:val="B1"/>
      </w:pPr>
      <w:r w:rsidRPr="00B02A0B">
        <w:rPr>
          <w:lang w:val="en-US"/>
        </w:rPr>
        <w:t>1)</w:t>
      </w:r>
      <w:r w:rsidRPr="00B02A0B">
        <w:rPr>
          <w:lang w:val="en-US"/>
        </w:rPr>
        <w:tab/>
      </w:r>
      <w:r w:rsidRPr="00B02A0B">
        <w:t xml:space="preserve">shall set the </w:t>
      </w:r>
      <w:proofErr w:type="spellStart"/>
      <w:r w:rsidRPr="00B02A0B">
        <w:t>MCData</w:t>
      </w:r>
      <w:proofErr w:type="spellEnd"/>
      <w:r w:rsidRPr="00B02A0B">
        <w:t xml:space="preserve">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 xml:space="preserve">shall set the </w:t>
      </w:r>
      <w:proofErr w:type="spellStart"/>
      <w:r w:rsidRPr="00B02A0B">
        <w:t>MCData</w:t>
      </w:r>
      <w:proofErr w:type="spellEnd"/>
      <w:r w:rsidRPr="00B02A0B">
        <w:t xml:space="preserve">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private emergency alert state is set to "MDPEA 2: emergency-alert-confirm-pending" and the SIP 2xx response to the SIP request for a priority private communication does not contain a Warning header field as </w:t>
      </w:r>
      <w:r w:rsidRPr="00B02A0B">
        <w:lastRenderedPageBreak/>
        <w:t xml:space="preserve">specified in clause 4.9 with the warning text containing the </w:t>
      </w:r>
      <w:proofErr w:type="spellStart"/>
      <w:r w:rsidRPr="00B02A0B">
        <w:t>mcdata</w:t>
      </w:r>
      <w:proofErr w:type="spellEnd"/>
      <w:r w:rsidRPr="00B02A0B">
        <w:t xml:space="preserve">-warn-code set to "149", shall set the </w:t>
      </w:r>
      <w:proofErr w:type="spellStart"/>
      <w:r w:rsidRPr="00B02A0B">
        <w:t>MCData</w:t>
      </w:r>
      <w:proofErr w:type="spellEnd"/>
      <w:r w:rsidRPr="00B02A0B">
        <w:t xml:space="preserve">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31378310"/>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w:t>
      </w:r>
      <w:proofErr w:type="spellStart"/>
      <w:r w:rsidRPr="00B02A0B">
        <w:t>MCData</w:t>
      </w:r>
      <w:proofErr w:type="spellEnd"/>
      <w:r w:rsidRPr="00B02A0B">
        <w:t xml:space="preserve"> emergency private communication, and, </w:t>
      </w:r>
      <w:r w:rsidRPr="00B02A0B">
        <w:rPr>
          <w:lang w:val="x-none"/>
        </w:rPr>
        <w:t>if</w:t>
      </w:r>
      <w:r w:rsidRPr="00B02A0B">
        <w:rPr>
          <w:lang w:val="en-US"/>
        </w:rPr>
        <w:t xml:space="preserve"> </w:t>
      </w:r>
      <w:r w:rsidRPr="00B02A0B">
        <w:rPr>
          <w:lang w:val="x-none"/>
        </w:rPr>
        <w:t xml:space="preserve">the </w:t>
      </w:r>
      <w:proofErr w:type="spellStart"/>
      <w:r w:rsidRPr="00B02A0B">
        <w:rPr>
          <w:lang w:val="x-none"/>
        </w:rPr>
        <w:t>MCData</w:t>
      </w:r>
      <w:proofErr w:type="spellEnd"/>
      <w:r w:rsidRPr="00B02A0B">
        <w:rPr>
          <w:lang w:val="x-none"/>
        </w:rPr>
        <w:t xml:space="preserve">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w:t>
      </w:r>
      <w:proofErr w:type="spellStart"/>
      <w:r w:rsidRPr="00B02A0B">
        <w:t>MCData</w:t>
      </w:r>
      <w:proofErr w:type="spellEnd"/>
      <w:r w:rsidRPr="00B02A0B">
        <w:t xml:space="preserve"> client:</w:t>
      </w:r>
    </w:p>
    <w:p w14:paraId="6F9B22FC" w14:textId="77777777" w:rsidR="005C310B" w:rsidRPr="00B02A0B" w:rsidRDefault="005C310B" w:rsidP="005C310B">
      <w:pPr>
        <w:pStyle w:val="B1"/>
      </w:pPr>
      <w:r w:rsidRPr="00B02A0B">
        <w:t>1)</w:t>
      </w:r>
      <w:r w:rsidRPr="00B02A0B">
        <w:tab/>
        <w:t xml:space="preserve">shall set the </w:t>
      </w:r>
      <w:proofErr w:type="spellStart"/>
      <w:r w:rsidRPr="00B02A0B">
        <w:t>MCData</w:t>
      </w:r>
      <w:proofErr w:type="spellEnd"/>
      <w:r w:rsidRPr="00B02A0B">
        <w:t xml:space="preserve"> emergency private communication state to "MDEPC 1: emergency-pc-capable";</w:t>
      </w:r>
    </w:p>
    <w:p w14:paraId="2D9A18F5"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emergency private priority state of the private communication is "MDEPP 3: confirm-pending" shall set the </w:t>
      </w:r>
      <w:proofErr w:type="spellStart"/>
      <w:r w:rsidRPr="00B02A0B">
        <w:t>MCData</w:t>
      </w:r>
      <w:proofErr w:type="spellEnd"/>
      <w:r w:rsidRPr="00B02A0B">
        <w:t xml:space="preserve">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 xml:space="preserve">if the sent SIP request for an </w:t>
      </w:r>
      <w:proofErr w:type="spellStart"/>
      <w:r w:rsidRPr="00B02A0B">
        <w:t>MCData</w:t>
      </w:r>
      <w:proofErr w:type="spellEnd"/>
      <w:r w:rsidRPr="00B02A0B">
        <w:t xml:space="preserve"> emergency private communication contained an application/vnd.3gpp.mcdata-info+xml MIME body with an &lt;alert-</w:t>
      </w:r>
      <w:proofErr w:type="spellStart"/>
      <w:r w:rsidRPr="00B02A0B">
        <w:t>ind</w:t>
      </w:r>
      <w:proofErr w:type="spellEnd"/>
      <w:r w:rsidRPr="00B02A0B">
        <w:t xml:space="preserve">&gt; element set to a value of "true", shall set the </w:t>
      </w:r>
      <w:proofErr w:type="spellStart"/>
      <w:r w:rsidRPr="00B02A0B">
        <w:t>MCData</w:t>
      </w:r>
      <w:proofErr w:type="spellEnd"/>
      <w:r w:rsidRPr="00B02A0B">
        <w:t xml:space="preserve">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31378311"/>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 xml:space="preserve">When the </w:t>
      </w:r>
      <w:proofErr w:type="spellStart"/>
      <w:r w:rsidRPr="00B02A0B">
        <w:t>MCData</w:t>
      </w:r>
      <w:proofErr w:type="spellEnd"/>
      <w:r w:rsidRPr="00B02A0B">
        <w:t xml:space="preserve"> emergency private communication state is set to "MDEPC 3: emergency-pc-granted" and the </w:t>
      </w:r>
      <w:proofErr w:type="spellStart"/>
      <w:r w:rsidRPr="00B02A0B">
        <w:t>MCData</w:t>
      </w:r>
      <w:proofErr w:type="spellEnd"/>
      <w:r w:rsidRPr="00B02A0B">
        <w:t xml:space="preserve"> emergency alert state is set to "MDPEA 1: no-alert", the </w:t>
      </w:r>
      <w:proofErr w:type="spellStart"/>
      <w:r w:rsidRPr="00B02A0B">
        <w:t>MCData</w:t>
      </w:r>
      <w:proofErr w:type="spellEnd"/>
      <w:r w:rsidRPr="00B02A0B">
        <w:t xml:space="preserve">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 xml:space="preserve">This procedure assumes that the </w:t>
      </w:r>
      <w:proofErr w:type="spellStart"/>
      <w:r w:rsidRPr="00B02A0B">
        <w:t>MCData</w:t>
      </w:r>
      <w:proofErr w:type="spellEnd"/>
      <w:r w:rsidRPr="00B02A0B">
        <w:t xml:space="preserve"> client in the calling procedure has verified that the </w:t>
      </w:r>
      <w:proofErr w:type="spellStart"/>
      <w:r w:rsidRPr="00B02A0B">
        <w:t>MCData</w:t>
      </w:r>
      <w:proofErr w:type="spellEnd"/>
      <w:r w:rsidRPr="00B02A0B">
        <w:t xml:space="preserve"> user has made an authorised request for cancelling </w:t>
      </w:r>
      <w:proofErr w:type="spellStart"/>
      <w:r w:rsidRPr="00B02A0B">
        <w:t>MCData</w:t>
      </w:r>
      <w:proofErr w:type="spellEnd"/>
      <w:r w:rsidRPr="00B02A0B">
        <w:t xml:space="preserve"> the in-progress emergency private communication state of the communication.</w:t>
      </w:r>
    </w:p>
    <w:p w14:paraId="50022904"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70A7B409" w14:textId="77777777" w:rsidR="005C310B" w:rsidRPr="00B02A0B" w:rsidRDefault="005C310B" w:rsidP="005C310B">
      <w:pPr>
        <w:pStyle w:val="B1"/>
      </w:pPr>
      <w:r w:rsidRPr="00B02A0B">
        <w:t>2)</w:t>
      </w:r>
      <w:r w:rsidRPr="00B02A0B">
        <w:tab/>
        <w:t xml:space="preserve">shall clear the </w:t>
      </w:r>
      <w:proofErr w:type="spellStart"/>
      <w:r w:rsidRPr="00B02A0B">
        <w:t>MCData</w:t>
      </w:r>
      <w:proofErr w:type="spellEnd"/>
      <w:r w:rsidRPr="00B02A0B">
        <w:t xml:space="preserve"> emergency state; and</w:t>
      </w:r>
    </w:p>
    <w:p w14:paraId="6CB2A2CC" w14:textId="77777777" w:rsidR="005C310B" w:rsidRPr="00B02A0B" w:rsidRDefault="005C310B" w:rsidP="005C310B">
      <w:pPr>
        <w:pStyle w:val="B1"/>
      </w:pPr>
      <w:r w:rsidRPr="00B02A0B">
        <w:t>3)</w:t>
      </w:r>
      <w:r w:rsidRPr="00B02A0B">
        <w:tab/>
        <w:t xml:space="preserve">shall set </w:t>
      </w:r>
      <w:proofErr w:type="spellStart"/>
      <w:r w:rsidRPr="00B02A0B">
        <w:t>MCData</w:t>
      </w:r>
      <w:proofErr w:type="spellEnd"/>
      <w:r w:rsidRPr="00B02A0B">
        <w:t xml:space="preserve"> emergency private priority state of the </w:t>
      </w:r>
      <w:proofErr w:type="spellStart"/>
      <w:r w:rsidRPr="00B02A0B">
        <w:t>MCData</w:t>
      </w:r>
      <w:proofErr w:type="spellEnd"/>
      <w:r w:rsidRPr="00B02A0B">
        <w:t xml:space="preserve"> emergency private communication to "MDEPP 3: cancel-pending".</w:t>
      </w:r>
    </w:p>
    <w:p w14:paraId="1C1C4ABF" w14:textId="77777777" w:rsidR="005C310B" w:rsidRPr="00B02A0B" w:rsidRDefault="005C310B" w:rsidP="005C310B">
      <w:pPr>
        <w:pStyle w:val="NO"/>
      </w:pPr>
      <w:r w:rsidRPr="00B02A0B">
        <w:t>NOTE 2:</w:t>
      </w:r>
      <w:r w:rsidRPr="00B02A0B">
        <w:tab/>
        <w:t xml:space="preserve">This is the case of an </w:t>
      </w:r>
      <w:proofErr w:type="spellStart"/>
      <w:r w:rsidRPr="00B02A0B">
        <w:t>MCData</w:t>
      </w:r>
      <w:proofErr w:type="spellEnd"/>
      <w:r w:rsidRPr="00B02A0B">
        <w:t xml:space="preserve"> user who has initiated an </w:t>
      </w:r>
      <w:proofErr w:type="spellStart"/>
      <w:r w:rsidRPr="00B02A0B">
        <w:t>MCData</w:t>
      </w:r>
      <w:proofErr w:type="spellEnd"/>
      <w:r w:rsidRPr="00B02A0B">
        <w:t xml:space="preserve"> emergency private communication and wants to cancel it.</w:t>
      </w:r>
    </w:p>
    <w:p w14:paraId="046C44C0" w14:textId="77777777" w:rsidR="005C310B" w:rsidRPr="00B02A0B" w:rsidRDefault="005C310B" w:rsidP="005C310B">
      <w:r w:rsidRPr="00B02A0B">
        <w:t xml:space="preserve">When the </w:t>
      </w:r>
      <w:proofErr w:type="spellStart"/>
      <w:r w:rsidRPr="00B02A0B">
        <w:t>MCData</w:t>
      </w:r>
      <w:proofErr w:type="spellEnd"/>
      <w:r w:rsidRPr="00B02A0B">
        <w:t xml:space="preserve"> emergency private communication state is set to "MDEPPC 3: emergency-pc-granted" and the </w:t>
      </w:r>
      <w:proofErr w:type="spellStart"/>
      <w:r w:rsidRPr="00B02A0B">
        <w:t>MCData</w:t>
      </w:r>
      <w:proofErr w:type="spellEnd"/>
      <w:r w:rsidRPr="00B02A0B">
        <w:t xml:space="preserve"> emergency alert state is set to a value other than "MDPEA 1: no-alert" and the </w:t>
      </w:r>
      <w:proofErr w:type="spellStart"/>
      <w:r w:rsidRPr="00B02A0B">
        <w:t>MCData</w:t>
      </w:r>
      <w:proofErr w:type="spellEnd"/>
      <w:r w:rsidRPr="00B02A0B">
        <w:t xml:space="preserve"> user has indicated only the </w:t>
      </w:r>
      <w:proofErr w:type="spellStart"/>
      <w:r w:rsidRPr="00B02A0B">
        <w:t>MCData</w:t>
      </w:r>
      <w:proofErr w:type="spellEnd"/>
      <w:r w:rsidRPr="00B02A0B">
        <w:t xml:space="preserve"> emergency private communication should be cancelled, the </w:t>
      </w:r>
      <w:proofErr w:type="spellStart"/>
      <w:r w:rsidRPr="00B02A0B">
        <w:t>MCData</w:t>
      </w:r>
      <w:proofErr w:type="spellEnd"/>
      <w:r w:rsidRPr="00B02A0B">
        <w:t xml:space="preserve">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 and</w:t>
      </w:r>
    </w:p>
    <w:p w14:paraId="4603E837" w14:textId="77777777" w:rsidR="005C310B" w:rsidRPr="00B02A0B" w:rsidRDefault="005C310B" w:rsidP="005C310B">
      <w:pPr>
        <w:pStyle w:val="B1"/>
      </w:pPr>
      <w:r w:rsidRPr="00B02A0B">
        <w:t>2)</w:t>
      </w:r>
      <w:r w:rsidRPr="00B02A0B">
        <w:tab/>
        <w:t xml:space="preserve">shall set the </w:t>
      </w:r>
      <w:proofErr w:type="spellStart"/>
      <w:r w:rsidRPr="00B02A0B">
        <w:t>MCData</w:t>
      </w:r>
      <w:proofErr w:type="spellEnd"/>
      <w:r w:rsidRPr="00B02A0B">
        <w:t xml:space="preserve"> emergency private priority state of the </w:t>
      </w:r>
      <w:proofErr w:type="spellStart"/>
      <w:r w:rsidRPr="00B02A0B">
        <w:t>MCData</w:t>
      </w:r>
      <w:proofErr w:type="spellEnd"/>
      <w:r w:rsidRPr="00B02A0B">
        <w:t xml:space="preserve"> emergency private communication to "MDEPP 3: cancel-pending";</w:t>
      </w:r>
    </w:p>
    <w:p w14:paraId="1EF056E8" w14:textId="77777777" w:rsidR="005C310B" w:rsidRPr="00B02A0B" w:rsidRDefault="005C310B" w:rsidP="005C310B">
      <w:pPr>
        <w:pStyle w:val="NO"/>
      </w:pPr>
      <w:r w:rsidRPr="00B02A0B">
        <w:t>NOTE 3:</w:t>
      </w:r>
      <w:r w:rsidRPr="00B02A0B">
        <w:tab/>
        <w:t xml:space="preserve">This is the case of an </w:t>
      </w:r>
      <w:proofErr w:type="spellStart"/>
      <w:r w:rsidRPr="00B02A0B">
        <w:t>MCData</w:t>
      </w:r>
      <w:proofErr w:type="spellEnd"/>
      <w:r w:rsidRPr="00B02A0B">
        <w:t xml:space="preserve"> user has initiated both an </w:t>
      </w:r>
      <w:proofErr w:type="spellStart"/>
      <w:r w:rsidRPr="00B02A0B">
        <w:t>MCData</w:t>
      </w:r>
      <w:proofErr w:type="spellEnd"/>
      <w:r w:rsidRPr="00B02A0B">
        <w:t xml:space="preserve"> emergency private communication and an </w:t>
      </w:r>
      <w:proofErr w:type="spellStart"/>
      <w:r w:rsidRPr="00B02A0B">
        <w:t>MCData</w:t>
      </w:r>
      <w:proofErr w:type="spellEnd"/>
      <w:r w:rsidRPr="00B02A0B">
        <w:t xml:space="preserve"> emergency alert and wishes to only cancel the </w:t>
      </w:r>
      <w:proofErr w:type="spellStart"/>
      <w:r w:rsidRPr="00B02A0B">
        <w:t>MCData</w:t>
      </w:r>
      <w:proofErr w:type="spellEnd"/>
      <w:r w:rsidRPr="00B02A0B">
        <w:t xml:space="preserve"> emergency private communication. This leaves the </w:t>
      </w:r>
      <w:proofErr w:type="spellStart"/>
      <w:r w:rsidRPr="00B02A0B">
        <w:t>MCData</w:t>
      </w:r>
      <w:proofErr w:type="spellEnd"/>
      <w:r w:rsidRPr="00B02A0B">
        <w:t xml:space="preserve"> emergency state set.</w:t>
      </w:r>
    </w:p>
    <w:p w14:paraId="0542BC5B" w14:textId="77777777" w:rsidR="005C310B" w:rsidRPr="00B02A0B" w:rsidRDefault="005C310B" w:rsidP="005C310B">
      <w:r w:rsidRPr="00B02A0B">
        <w:t xml:space="preserve">When the </w:t>
      </w:r>
      <w:proofErr w:type="spellStart"/>
      <w:r w:rsidRPr="00B02A0B">
        <w:t>MCData</w:t>
      </w:r>
      <w:proofErr w:type="spellEnd"/>
      <w:r w:rsidRPr="00B02A0B">
        <w:t xml:space="preserve"> emergency private communication state is set to "MDEPC 3: emergency-pc-granted" and the </w:t>
      </w:r>
      <w:proofErr w:type="spellStart"/>
      <w:r w:rsidRPr="00B02A0B">
        <w:t>MCData</w:t>
      </w:r>
      <w:proofErr w:type="spellEnd"/>
      <w:r w:rsidRPr="00B02A0B">
        <w:t xml:space="preserve"> emergency alert state is set to a value other than "MDPEA 1: no-alert" and the </w:t>
      </w:r>
      <w:proofErr w:type="spellStart"/>
      <w:r w:rsidRPr="00B02A0B">
        <w:t>MCData</w:t>
      </w:r>
      <w:proofErr w:type="spellEnd"/>
      <w:r w:rsidRPr="00B02A0B">
        <w:t xml:space="preserve"> user has indicated that the </w:t>
      </w:r>
      <w:proofErr w:type="spellStart"/>
      <w:r w:rsidRPr="00B02A0B">
        <w:t>MCData</w:t>
      </w:r>
      <w:proofErr w:type="spellEnd"/>
      <w:r w:rsidRPr="00B02A0B">
        <w:t xml:space="preserve"> emergency alert on the </w:t>
      </w:r>
      <w:proofErr w:type="spellStart"/>
      <w:r w:rsidRPr="00B02A0B">
        <w:t>MCData</w:t>
      </w:r>
      <w:proofErr w:type="spellEnd"/>
      <w:r w:rsidRPr="00B02A0B">
        <w:t xml:space="preserve"> private communication should be cancelled in addition to the </w:t>
      </w:r>
      <w:proofErr w:type="spellStart"/>
      <w:r w:rsidRPr="00B02A0B">
        <w:t>MCData</w:t>
      </w:r>
      <w:proofErr w:type="spellEnd"/>
      <w:r w:rsidRPr="00B02A0B">
        <w:t xml:space="preserve"> emergency private communication, the </w:t>
      </w:r>
      <w:proofErr w:type="spellStart"/>
      <w:r w:rsidRPr="00B02A0B">
        <w:t>MCData</w:t>
      </w:r>
      <w:proofErr w:type="spellEnd"/>
      <w:r w:rsidRPr="00B02A0B">
        <w:t xml:space="preserve">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w:t>
      </w:r>
      <w:proofErr w:type="spellStart"/>
      <w:r w:rsidRPr="00B02A0B">
        <w:t>ind</w:t>
      </w:r>
      <w:proofErr w:type="spellEnd"/>
      <w:r w:rsidRPr="00B02A0B">
        <w:t>&gt; element set to "false";</w:t>
      </w:r>
    </w:p>
    <w:p w14:paraId="0557E294" w14:textId="77777777" w:rsidR="005C310B" w:rsidRPr="00B02A0B" w:rsidRDefault="005C310B" w:rsidP="005C310B">
      <w:pPr>
        <w:pStyle w:val="B1"/>
      </w:pPr>
      <w:r w:rsidRPr="00B02A0B">
        <w:t>2)</w:t>
      </w:r>
      <w:r w:rsidRPr="00B02A0B">
        <w:tab/>
        <w:t xml:space="preserve">shall, if this is an authorised request to cancel an </w:t>
      </w:r>
      <w:proofErr w:type="spellStart"/>
      <w:r w:rsidRPr="00B02A0B">
        <w:t>MCData</w:t>
      </w:r>
      <w:proofErr w:type="spellEnd"/>
      <w:r w:rsidRPr="00B02A0B">
        <w:t xml:space="preserve">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w:t>
      </w:r>
      <w:proofErr w:type="spellStart"/>
      <w:r w:rsidRPr="00B02A0B">
        <w:t>ind</w:t>
      </w:r>
      <w:proofErr w:type="spellEnd"/>
      <w:r w:rsidRPr="00B02A0B">
        <w:t>&gt; element set to "false"; and</w:t>
      </w:r>
    </w:p>
    <w:p w14:paraId="5378A86C" w14:textId="77777777" w:rsidR="005C310B" w:rsidRPr="00B02A0B" w:rsidRDefault="005C310B" w:rsidP="005C310B">
      <w:pPr>
        <w:pStyle w:val="B2"/>
      </w:pPr>
      <w:r w:rsidRPr="00B02A0B">
        <w:t>b)</w:t>
      </w:r>
      <w:r w:rsidRPr="00B02A0B">
        <w:tab/>
        <w:t xml:space="preserve">set the </w:t>
      </w:r>
      <w:proofErr w:type="spellStart"/>
      <w:r w:rsidRPr="00B02A0B">
        <w:t>MCData</w:t>
      </w:r>
      <w:proofErr w:type="spellEnd"/>
      <w:r w:rsidRPr="00B02A0B">
        <w:t xml:space="preserve"> private emergency alert state to "MDPEA 4: emergency-alert-cancel-pending";</w:t>
      </w:r>
    </w:p>
    <w:p w14:paraId="56E21B43" w14:textId="77777777" w:rsidR="005C310B" w:rsidRPr="00B02A0B" w:rsidRDefault="005C310B" w:rsidP="005C310B">
      <w:pPr>
        <w:pStyle w:val="B1"/>
      </w:pPr>
      <w:r w:rsidRPr="00B02A0B">
        <w:t>3)</w:t>
      </w:r>
      <w:r w:rsidRPr="00B02A0B">
        <w:tab/>
        <w:t xml:space="preserve">if this is not an authorised request to cancel an </w:t>
      </w:r>
      <w:proofErr w:type="spellStart"/>
      <w:r w:rsidRPr="00B02A0B">
        <w:t>MCData</w:t>
      </w:r>
      <w:proofErr w:type="spellEnd"/>
      <w:r w:rsidRPr="00B02A0B">
        <w:t xml:space="preserve"> emergency alert as determined by the procedures of clause 6.2.8.3.1.3, should indicate to the </w:t>
      </w:r>
      <w:proofErr w:type="spellStart"/>
      <w:r w:rsidRPr="00B02A0B">
        <w:t>MCData</w:t>
      </w:r>
      <w:proofErr w:type="spellEnd"/>
      <w:r w:rsidRPr="00B02A0B">
        <w:t xml:space="preserve"> user they are not authorised to cancel the </w:t>
      </w:r>
      <w:proofErr w:type="spellStart"/>
      <w:r w:rsidRPr="00B02A0B">
        <w:t>MCData</w:t>
      </w:r>
      <w:proofErr w:type="spellEnd"/>
      <w:r w:rsidRPr="00B02A0B">
        <w:t xml:space="preserve"> emergency alert;</w:t>
      </w:r>
    </w:p>
    <w:p w14:paraId="3B3CC5FD" w14:textId="77777777" w:rsidR="005C310B" w:rsidRPr="00B02A0B" w:rsidRDefault="005C310B" w:rsidP="005C310B">
      <w:pPr>
        <w:pStyle w:val="B1"/>
      </w:pPr>
      <w:r w:rsidRPr="00B02A0B">
        <w:t>4)</w:t>
      </w:r>
      <w:r w:rsidRPr="00B02A0B">
        <w:tab/>
        <w:t xml:space="preserve">shall set the </w:t>
      </w:r>
      <w:proofErr w:type="spellStart"/>
      <w:r w:rsidRPr="00B02A0B">
        <w:t>MCData</w:t>
      </w:r>
      <w:proofErr w:type="spellEnd"/>
      <w:r w:rsidRPr="00B02A0B">
        <w:t xml:space="preserve"> emergency private priority state of the </w:t>
      </w:r>
      <w:proofErr w:type="spellStart"/>
      <w:r w:rsidRPr="00B02A0B">
        <w:t>MCData</w:t>
      </w:r>
      <w:proofErr w:type="spellEnd"/>
      <w:r w:rsidRPr="00B02A0B">
        <w:t xml:space="preserve"> to "MDEPP 3: cancel-pending"; and</w:t>
      </w:r>
    </w:p>
    <w:p w14:paraId="25843CED" w14:textId="77777777" w:rsidR="005C310B" w:rsidRPr="00B02A0B" w:rsidRDefault="005C310B" w:rsidP="005C310B">
      <w:pPr>
        <w:pStyle w:val="B1"/>
      </w:pPr>
      <w:r w:rsidRPr="00B02A0B">
        <w:t>5)</w:t>
      </w:r>
      <w:r w:rsidRPr="00B02A0B">
        <w:tab/>
        <w:t xml:space="preserve">shall clear the </w:t>
      </w:r>
      <w:proofErr w:type="spellStart"/>
      <w:r w:rsidRPr="00B02A0B">
        <w:t>MCData</w:t>
      </w:r>
      <w:proofErr w:type="spellEnd"/>
      <w:r w:rsidRPr="00B02A0B">
        <w:t xml:space="preserve"> emergency state.</w:t>
      </w:r>
    </w:p>
    <w:p w14:paraId="5D22048C" w14:textId="77777777" w:rsidR="005C310B" w:rsidRPr="00B02A0B" w:rsidRDefault="005C310B" w:rsidP="005C310B">
      <w:pPr>
        <w:pStyle w:val="NO"/>
      </w:pPr>
      <w:r w:rsidRPr="00B02A0B">
        <w:t>NOTE 4:</w:t>
      </w:r>
      <w:r w:rsidRPr="00B02A0B">
        <w:tab/>
        <w:t xml:space="preserve">This is the case of an </w:t>
      </w:r>
      <w:proofErr w:type="spellStart"/>
      <w:r w:rsidRPr="00B02A0B">
        <w:t>MCData</w:t>
      </w:r>
      <w:proofErr w:type="spellEnd"/>
      <w:r w:rsidRPr="00B02A0B">
        <w:t xml:space="preserve"> user that has initiated both an </w:t>
      </w:r>
      <w:proofErr w:type="spellStart"/>
      <w:r w:rsidRPr="00B02A0B">
        <w:t>MCData</w:t>
      </w:r>
      <w:proofErr w:type="spellEnd"/>
      <w:r w:rsidRPr="00B02A0B">
        <w:t xml:space="preserve"> emergency private communication and an </w:t>
      </w:r>
      <w:proofErr w:type="spellStart"/>
      <w:r w:rsidRPr="00B02A0B">
        <w:t>MCData</w:t>
      </w:r>
      <w:proofErr w:type="spellEnd"/>
      <w:r w:rsidRPr="00B02A0B">
        <w:t xml:space="preserve">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31378312"/>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w:t>
      </w:r>
      <w:proofErr w:type="spellStart"/>
      <w:r w:rsidRPr="00B02A0B">
        <w:t>ind</w:t>
      </w:r>
      <w:proofErr w:type="spellEnd"/>
      <w:r w:rsidRPr="00B02A0B">
        <w:t>&gt;, &lt;</w:t>
      </w:r>
      <w:proofErr w:type="spellStart"/>
      <w:r w:rsidRPr="00B02A0B">
        <w:t>imminentperil-ind</w:t>
      </w:r>
      <w:proofErr w:type="spellEnd"/>
      <w:r w:rsidRPr="00B02A0B">
        <w:t>&gt; and &lt;emergency-</w:t>
      </w:r>
      <w:proofErr w:type="spellStart"/>
      <w:r w:rsidRPr="00B02A0B">
        <w:t>ind</w:t>
      </w:r>
      <w:proofErr w:type="spellEnd"/>
      <w:r w:rsidRPr="00B02A0B">
        <w:t>&gt; elements set in the &lt;</w:t>
      </w:r>
      <w:proofErr w:type="spellStart"/>
      <w:r w:rsidRPr="00B02A0B">
        <w:t>mcdata</w:t>
      </w:r>
      <w:proofErr w:type="spellEnd"/>
      <w:r w:rsidRPr="00B02A0B">
        <w:t>-Params&gt;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 xml:space="preserve">the </w:t>
      </w:r>
      <w:proofErr w:type="spellStart"/>
      <w:r w:rsidRPr="00B02A0B">
        <w:t>MCData</w:t>
      </w:r>
      <w:proofErr w:type="spellEnd"/>
      <w:r w:rsidRPr="00B02A0B">
        <w:t xml:space="preserve"> client:</w:t>
      </w:r>
    </w:p>
    <w:p w14:paraId="0C123D10"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 xml:space="preserve">&gt; element is set to a value of "false", shall set the </w:t>
      </w:r>
      <w:proofErr w:type="spellStart"/>
      <w:r w:rsidRPr="00B02A0B">
        <w:t>MCData</w:t>
      </w:r>
      <w:proofErr w:type="spellEnd"/>
      <w:r w:rsidRPr="00B02A0B">
        <w:t xml:space="preserve"> private emergency alert state to "MDPEA 1: no-alert"; and</w:t>
      </w:r>
    </w:p>
    <w:p w14:paraId="20FE2A0F"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 xml:space="preserve">&gt; element set to a value of "true", shall set the </w:t>
      </w:r>
      <w:proofErr w:type="spellStart"/>
      <w:r w:rsidRPr="00B02A0B">
        <w:t>MCData</w:t>
      </w:r>
      <w:proofErr w:type="spellEnd"/>
      <w:r w:rsidRPr="00B02A0B">
        <w:t xml:space="preserve"> private emergency alert state to "MDPEA 3: emergency-alert-initiated"; and</w:t>
      </w:r>
    </w:p>
    <w:p w14:paraId="51A03D51"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 xml:space="preserve">&gt; element is set to a value of "true", shall set the </w:t>
      </w:r>
      <w:proofErr w:type="spellStart"/>
      <w:r w:rsidRPr="00B02A0B">
        <w:t>MCData</w:t>
      </w:r>
      <w:proofErr w:type="spellEnd"/>
      <w:r w:rsidRPr="00B02A0B">
        <w:t xml:space="preserve">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 xml:space="preserve">&gt; element is set to a value of "false", shall set the </w:t>
      </w:r>
      <w:proofErr w:type="spellStart"/>
      <w:r w:rsidRPr="00B02A0B">
        <w:t>MCData</w:t>
      </w:r>
      <w:proofErr w:type="spellEnd"/>
      <w:r w:rsidRPr="00B02A0B">
        <w:t xml:space="preserve">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31378313"/>
      <w:r w:rsidRPr="00B02A0B">
        <w:t>6.2.8.3.8</w:t>
      </w:r>
      <w:r w:rsidRPr="00B02A0B">
        <w:tab/>
        <w:t xml:space="preserve">SIP re-INVITE request for cancelling the </w:t>
      </w:r>
      <w:proofErr w:type="spellStart"/>
      <w:r w:rsidRPr="00B02A0B">
        <w:t>MCData</w:t>
      </w:r>
      <w:proofErr w:type="spellEnd"/>
      <w:r w:rsidRPr="00B02A0B">
        <w:t xml:space="preserve">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 xml:space="preserve">Upon receiving a request to cancel the </w:t>
      </w:r>
      <w:proofErr w:type="spellStart"/>
      <w:r w:rsidRPr="00B02A0B">
        <w:t>MCData</w:t>
      </w:r>
      <w:proofErr w:type="spellEnd"/>
      <w:r w:rsidRPr="00B02A0B">
        <w:t xml:space="preserve"> emergency private communication state from an </w:t>
      </w:r>
      <w:proofErr w:type="spellStart"/>
      <w:r w:rsidRPr="00B02A0B">
        <w:t>MCData</w:t>
      </w:r>
      <w:proofErr w:type="spellEnd"/>
      <w:r w:rsidRPr="00B02A0B">
        <w:t xml:space="preserve"> user other than the originator of the </w:t>
      </w:r>
      <w:proofErr w:type="spellStart"/>
      <w:r w:rsidRPr="00B02A0B">
        <w:t>MCData</w:t>
      </w:r>
      <w:proofErr w:type="spellEnd"/>
      <w:r w:rsidRPr="00B02A0B">
        <w:t xml:space="preserve"> emergency private communication, the </w:t>
      </w:r>
      <w:proofErr w:type="spellStart"/>
      <w:r w:rsidRPr="00B02A0B">
        <w:t>MCData</w:t>
      </w:r>
      <w:proofErr w:type="spellEnd"/>
      <w:r w:rsidRPr="00B02A0B">
        <w:t xml:space="preserve"> client shall generate a SIP re-INVITE request according to 3GPP TS 24.229 [5], with the clarifications given below.</w:t>
      </w:r>
    </w:p>
    <w:p w14:paraId="03ADD4D8"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3ECB0EFA" w14:textId="77777777" w:rsidR="005C310B" w:rsidRPr="00B02A0B" w:rsidRDefault="005C310B" w:rsidP="005C310B">
      <w:pPr>
        <w:pStyle w:val="NO"/>
      </w:pPr>
      <w:r w:rsidRPr="00B02A0B">
        <w:lastRenderedPageBreak/>
        <w:t xml:space="preserve">NOTE 1: This procedure assumes that the calling procedure has verified that the </w:t>
      </w:r>
      <w:proofErr w:type="spellStart"/>
      <w:r w:rsidRPr="00B02A0B">
        <w:t>MCData</w:t>
      </w:r>
      <w:proofErr w:type="spellEnd"/>
      <w:r w:rsidRPr="00B02A0B">
        <w:t xml:space="preserve"> user has made an authorised request for cancelling the </w:t>
      </w:r>
      <w:proofErr w:type="spellStart"/>
      <w:r w:rsidRPr="00B02A0B">
        <w:t>MCData</w:t>
      </w:r>
      <w:proofErr w:type="spellEnd"/>
      <w:r w:rsidRPr="00B02A0B">
        <w:t xml:space="preserve">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1C75FA0D" w14:textId="77777777" w:rsidR="005C310B" w:rsidRPr="00B02A0B" w:rsidRDefault="005C310B" w:rsidP="005C310B">
      <w:pPr>
        <w:pStyle w:val="B1"/>
      </w:pPr>
      <w:r w:rsidRPr="00B02A0B">
        <w:t>2)</w:t>
      </w:r>
      <w:r w:rsidRPr="00B02A0B">
        <w:tab/>
        <w:t xml:space="preserve">shall set the </w:t>
      </w:r>
      <w:proofErr w:type="spellStart"/>
      <w:r w:rsidRPr="00B02A0B">
        <w:t>MCData</w:t>
      </w:r>
      <w:proofErr w:type="spellEnd"/>
      <w:r w:rsidRPr="00B02A0B">
        <w:t xml:space="preserve"> emergency private priority state of the </w:t>
      </w:r>
      <w:proofErr w:type="spellStart"/>
      <w:r w:rsidRPr="00B02A0B">
        <w:t>MCData</w:t>
      </w:r>
      <w:proofErr w:type="spellEnd"/>
      <w:r w:rsidRPr="00B02A0B">
        <w:t xml:space="preserve"> emergency private communication to "MDEPP 3: cancel-pending"; and</w:t>
      </w:r>
    </w:p>
    <w:p w14:paraId="75069677"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has indicated that an </w:t>
      </w:r>
      <w:proofErr w:type="spellStart"/>
      <w:r w:rsidRPr="00B02A0B">
        <w:t>MCData</w:t>
      </w:r>
      <w:proofErr w:type="spellEnd"/>
      <w:r w:rsidRPr="00B02A0B">
        <w:t xml:space="preserve"> emergency alert associated with the </w:t>
      </w:r>
      <w:proofErr w:type="spellStart"/>
      <w:r w:rsidRPr="00B02A0B">
        <w:t>MCData</w:t>
      </w:r>
      <w:proofErr w:type="spellEnd"/>
      <w:r w:rsidRPr="00B02A0B">
        <w:t xml:space="preserve"> emergency private communication originated by another </w:t>
      </w:r>
      <w:proofErr w:type="spellStart"/>
      <w:r w:rsidRPr="00B02A0B">
        <w:t>MCData</w:t>
      </w:r>
      <w:proofErr w:type="spellEnd"/>
      <w:r w:rsidRPr="00B02A0B">
        <w:t xml:space="preserve"> user should be cancelled and this is an authorised request for an </w:t>
      </w:r>
      <w:proofErr w:type="spellStart"/>
      <w:r w:rsidRPr="00B02A0B">
        <w:t>MCData</w:t>
      </w:r>
      <w:proofErr w:type="spellEnd"/>
      <w:r w:rsidRPr="00B02A0B">
        <w:t xml:space="preserve">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w:t>
      </w:r>
      <w:proofErr w:type="spellStart"/>
      <w:r w:rsidRPr="00B02A0B">
        <w:t>ind</w:t>
      </w:r>
      <w:proofErr w:type="spellEnd"/>
      <w:r w:rsidRPr="00B02A0B">
        <w:t>&gt; element set to a value of "false"; and</w:t>
      </w:r>
    </w:p>
    <w:p w14:paraId="32D2AFE5" w14:textId="77777777" w:rsidR="005C310B" w:rsidRPr="00B02A0B" w:rsidRDefault="005C310B" w:rsidP="005C310B">
      <w:pPr>
        <w:pStyle w:val="B2"/>
      </w:pPr>
      <w:r w:rsidRPr="00B02A0B">
        <w:t>b)</w:t>
      </w:r>
      <w:r w:rsidRPr="00B02A0B">
        <w:tab/>
        <w:t xml:space="preserve">shall include in the application/vnd.3gpp.mcdata-info+xml MIME body an &lt;originated-by&gt;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who originated the </w:t>
      </w:r>
      <w:proofErr w:type="spellStart"/>
      <w:r w:rsidRPr="00B02A0B">
        <w:t>MCData</w:t>
      </w:r>
      <w:proofErr w:type="spellEnd"/>
      <w:r w:rsidRPr="00B02A0B">
        <w:t xml:space="preserve">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31378314"/>
      <w:r w:rsidRPr="00B02A0B">
        <w:rPr>
          <w:lang w:eastAsia="ko-KR"/>
        </w:rPr>
        <w:t>6.2.8.3.9</w:t>
      </w:r>
      <w:r w:rsidRPr="00B02A0B">
        <w:rPr>
          <w:lang w:eastAsia="ko-KR"/>
        </w:rPr>
        <w:tab/>
        <w:t xml:space="preserve">Retrieving a KMS URI associated with an </w:t>
      </w:r>
      <w:proofErr w:type="spellStart"/>
      <w:r w:rsidRPr="00B02A0B">
        <w:rPr>
          <w:lang w:eastAsia="ko-KR"/>
        </w:rPr>
        <w:t>MCData</w:t>
      </w:r>
      <w:proofErr w:type="spellEnd"/>
      <w:r w:rsidRPr="00B02A0B">
        <w:rPr>
          <w:lang w:eastAsia="ko-KR"/>
        </w:rPr>
        <w:t xml:space="preserve">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w:t>
      </w:r>
      <w:proofErr w:type="spellStart"/>
      <w:r w:rsidRPr="00B02A0B">
        <w:t>MCData</w:t>
      </w:r>
      <w:proofErr w:type="spellEnd"/>
      <w:r w:rsidRPr="00B02A0B">
        <w:t xml:space="preserve"> client needs to </w:t>
      </w:r>
      <w:r w:rsidRPr="00B02A0B">
        <w:rPr>
          <w:lang w:eastAsia="ko-KR"/>
        </w:rPr>
        <w:t xml:space="preserve">retrieve a KMS URI associated to an identified </w:t>
      </w:r>
      <w:proofErr w:type="spellStart"/>
      <w:r w:rsidRPr="00B02A0B">
        <w:rPr>
          <w:lang w:eastAsia="ko-KR"/>
        </w:rPr>
        <w:t>MCData</w:t>
      </w:r>
      <w:proofErr w:type="spellEnd"/>
      <w:r w:rsidRPr="00B02A0B">
        <w:rPr>
          <w:lang w:eastAsia="ko-KR"/>
        </w:rPr>
        <w:t xml:space="preserve"> ID for on network operation, the </w:t>
      </w:r>
      <w:proofErr w:type="spellStart"/>
      <w:r w:rsidRPr="00B02A0B">
        <w:rPr>
          <w:lang w:eastAsia="ko-KR"/>
        </w:rPr>
        <w:t>MCData</w:t>
      </w:r>
      <w:proofErr w:type="spellEnd"/>
      <w:r w:rsidRPr="00B02A0B">
        <w:rPr>
          <w:lang w:eastAsia="ko-KR"/>
        </w:rPr>
        <w:t xml:space="preserve">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r>
      <w:proofErr w:type="spellStart"/>
      <w:r w:rsidRPr="00B02A0B">
        <w:t>CommunicationListEntry</w:t>
      </w:r>
      <w:proofErr w:type="spellEnd"/>
      <w:r w:rsidRPr="00B02A0B">
        <w:t>&gt; entry of the &lt;One</w:t>
      </w:r>
      <w:r w:rsidRPr="00B02A0B">
        <w:noBreakHyphen/>
        <w:t>to</w:t>
      </w:r>
      <w:r w:rsidRPr="00B02A0B">
        <w:noBreakHyphen/>
        <w:t>One</w:t>
      </w:r>
      <w:r w:rsidRPr="00B02A0B">
        <w:noBreakHyphen/>
        <w:t>Communication&gt; element of the &lt;Common&gt; element of the &lt;</w:t>
      </w:r>
      <w:proofErr w:type="spellStart"/>
      <w:r w:rsidRPr="00B02A0B">
        <w:t>mcdata</w:t>
      </w:r>
      <w:proofErr w:type="spellEnd"/>
      <w:r w:rsidRPr="00B02A0B">
        <w:t xml:space="preserve">-user-profile&gt; element within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where the &lt;One</w:t>
      </w:r>
      <w:r w:rsidRPr="00B02A0B">
        <w:noBreakHyphen/>
        <w:t>to</w:t>
      </w:r>
      <w:r w:rsidRPr="00B02A0B">
        <w:noBreakHyphen/>
        <w:t>One</w:t>
      </w:r>
      <w:r w:rsidRPr="00B02A0B">
        <w:noBreakHyphen/>
      </w:r>
      <w:proofErr w:type="spellStart"/>
      <w:r w:rsidRPr="00B02A0B">
        <w:t>CommunicationListEntry</w:t>
      </w:r>
      <w:proofErr w:type="spellEnd"/>
      <w:r w:rsidRPr="00B02A0B">
        <w:t>&gt; entry includes a &lt;</w:t>
      </w:r>
      <w:proofErr w:type="spellStart"/>
      <w:r w:rsidRPr="00B02A0B">
        <w:t>MCData</w:t>
      </w:r>
      <w:proofErr w:type="spellEnd"/>
      <w:r w:rsidRPr="00B02A0B">
        <w:t>-ID&gt; element with the &lt;</w:t>
      </w:r>
      <w:proofErr w:type="spellStart"/>
      <w:r w:rsidRPr="00B02A0B">
        <w:t>uri</w:t>
      </w:r>
      <w:proofErr w:type="spellEnd"/>
      <w:r w:rsidRPr="00B02A0B">
        <w:t xml:space="preserve">-entry&gt; element containing the identified </w:t>
      </w:r>
      <w:proofErr w:type="spellStart"/>
      <w:r w:rsidRPr="00B02A0B">
        <w:t>MCData</w:t>
      </w:r>
      <w:proofErr w:type="spellEnd"/>
      <w:r w:rsidRPr="00B02A0B">
        <w:t xml:space="preserve">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r>
      <w:proofErr w:type="spellStart"/>
      <w:r w:rsidRPr="00B02A0B">
        <w:t>CommunicationListEntry</w:t>
      </w:r>
      <w:proofErr w:type="spellEnd"/>
      <w:r w:rsidRPr="00B02A0B">
        <w:t xml:space="preserve">&gt; entry identified by </w:t>
      </w:r>
      <w:proofErr w:type="spellStart"/>
      <w:r w:rsidRPr="00B02A0B">
        <w:rPr>
          <w:lang w:eastAsia="ko-KR"/>
        </w:rPr>
        <w:t>MCData</w:t>
      </w:r>
      <w:proofErr w:type="spellEnd"/>
      <w:r w:rsidRPr="00B02A0B">
        <w:rPr>
          <w:lang w:eastAsia="ko-KR"/>
        </w:rPr>
        <w:t xml:space="preserve"> ID is found and contains</w:t>
      </w:r>
      <w:r w:rsidRPr="00B02A0B">
        <w:t xml:space="preserve"> in the &lt;</w:t>
      </w:r>
      <w:proofErr w:type="spellStart"/>
      <w:r w:rsidRPr="00B02A0B">
        <w:t>anyExt</w:t>
      </w:r>
      <w:proofErr w:type="spellEnd"/>
      <w:r w:rsidRPr="00B02A0B">
        <w:t>&gt; element a non</w:t>
      </w:r>
      <w:r w:rsidRPr="00B02A0B">
        <w:noBreakHyphen/>
        <w:t>empty &lt;</w:t>
      </w:r>
      <w:proofErr w:type="spellStart"/>
      <w:r w:rsidRPr="00B02A0B">
        <w:t>MCData</w:t>
      </w:r>
      <w:proofErr w:type="spellEnd"/>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r>
      <w:proofErr w:type="spellStart"/>
      <w:r w:rsidRPr="00B02A0B">
        <w:t>CommunicationListEntry</w:t>
      </w:r>
      <w:proofErr w:type="spellEnd"/>
      <w:r w:rsidRPr="00B02A0B">
        <w:t xml:space="preserve">&gt; entry identified by </w:t>
      </w:r>
      <w:proofErr w:type="spellStart"/>
      <w:r w:rsidRPr="00B02A0B">
        <w:rPr>
          <w:lang w:eastAsia="ko-KR"/>
        </w:rPr>
        <w:t>MCData</w:t>
      </w:r>
      <w:proofErr w:type="spellEnd"/>
      <w:r w:rsidRPr="00B02A0B">
        <w:rPr>
          <w:lang w:eastAsia="ko-KR"/>
        </w:rPr>
        <w:t xml:space="preserve"> ID is not found or the </w:t>
      </w:r>
      <w:r w:rsidRPr="00B02A0B">
        <w:t>&lt;</w:t>
      </w:r>
      <w:proofErr w:type="spellStart"/>
      <w:r w:rsidRPr="00B02A0B">
        <w:t>MCData</w:t>
      </w:r>
      <w:proofErr w:type="spellEnd"/>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w:t>
      </w:r>
      <w:proofErr w:type="spellStart"/>
      <w:r w:rsidRPr="00B02A0B">
        <w:t>MCData</w:t>
      </w:r>
      <w:proofErr w:type="spellEnd"/>
      <w:r w:rsidRPr="00B02A0B">
        <w:t xml:space="preserve"> ID.</w:t>
      </w:r>
    </w:p>
    <w:p w14:paraId="0214577F" w14:textId="77777777" w:rsidR="005C310B" w:rsidRPr="00B02A0B" w:rsidRDefault="005C310B" w:rsidP="005C310B">
      <w:pPr>
        <w:rPr>
          <w:lang w:eastAsia="ko-KR"/>
        </w:rPr>
      </w:pPr>
      <w:r w:rsidRPr="00B02A0B">
        <w:t xml:space="preserve">If the </w:t>
      </w:r>
      <w:proofErr w:type="spellStart"/>
      <w:r w:rsidRPr="00B02A0B">
        <w:t>MCData</w:t>
      </w:r>
      <w:proofErr w:type="spellEnd"/>
      <w:r w:rsidRPr="00B02A0B">
        <w:t xml:space="preserve"> client needs to </w:t>
      </w:r>
      <w:r w:rsidRPr="00B02A0B">
        <w:rPr>
          <w:lang w:eastAsia="ko-KR"/>
        </w:rPr>
        <w:t xml:space="preserve">retrieve a KMS URI associated to an identified </w:t>
      </w:r>
      <w:proofErr w:type="spellStart"/>
      <w:r w:rsidRPr="00B02A0B">
        <w:rPr>
          <w:lang w:eastAsia="ko-KR"/>
        </w:rPr>
        <w:t>MCData</w:t>
      </w:r>
      <w:proofErr w:type="spellEnd"/>
      <w:r w:rsidRPr="00B02A0B">
        <w:rPr>
          <w:lang w:eastAsia="ko-KR"/>
        </w:rPr>
        <w:t xml:space="preserve"> ID for off network operation, the </w:t>
      </w:r>
      <w:proofErr w:type="spellStart"/>
      <w:r w:rsidRPr="00B02A0B">
        <w:rPr>
          <w:lang w:eastAsia="ko-KR"/>
        </w:rPr>
        <w:t>MCData</w:t>
      </w:r>
      <w:proofErr w:type="spellEnd"/>
      <w:r w:rsidRPr="00B02A0B">
        <w:rPr>
          <w:lang w:eastAsia="ko-KR"/>
        </w:rPr>
        <w:t xml:space="preserve">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/&lt;x&gt;/</w:t>
      </w:r>
      <w:r w:rsidRPr="00B02A0B">
        <w:t>Entry/</w:t>
      </w:r>
      <w:proofErr w:type="spellStart"/>
      <w:r w:rsidRPr="00B02A0B">
        <w:rPr>
          <w:rFonts w:hint="eastAsia"/>
        </w:rPr>
        <w:t>MCDataID</w:t>
      </w:r>
      <w:proofErr w:type="spellEnd"/>
      <w:r w:rsidRPr="00B02A0B">
        <w:t xml:space="preserve"> leaf node containing the identified </w:t>
      </w:r>
      <w:proofErr w:type="spellStart"/>
      <w:r w:rsidRPr="00B02A0B">
        <w:t>MCData</w:t>
      </w:r>
      <w:proofErr w:type="spellEnd"/>
      <w:r w:rsidRPr="00B02A0B">
        <w:t xml:space="preserve"> ID (see the </w:t>
      </w:r>
      <w:proofErr w:type="spellStart"/>
      <w:r w:rsidRPr="00B02A0B">
        <w:t>MCData</w:t>
      </w:r>
      <w:proofErr w:type="spellEnd"/>
      <w:r w:rsidRPr="00B02A0B">
        <w:t xml:space="preserve"> user profile MO in 3GPP TS 24.483 [42]);</w:t>
      </w:r>
    </w:p>
    <w:p w14:paraId="37A9B8DA" w14:textId="77777777" w:rsidR="005C310B" w:rsidRPr="00B02A0B" w:rsidRDefault="005C310B" w:rsidP="005C310B">
      <w:pPr>
        <w:pStyle w:val="B2"/>
      </w:pPr>
      <w:r w:rsidRPr="00B02A0B">
        <w:t>a)</w:t>
      </w:r>
      <w:r w:rsidRPr="00B02A0B">
        <w:tab/>
        <w:t xml:space="preserve">if the identified </w:t>
      </w:r>
      <w:proofErr w:type="spellStart"/>
      <w:r w:rsidRPr="00B02A0B">
        <w:rPr>
          <w:lang w:eastAsia="ko-KR"/>
        </w:rPr>
        <w:t>MCData</w:t>
      </w:r>
      <w:proofErr w:type="spellEnd"/>
      <w:r w:rsidRPr="00B02A0B">
        <w:rPr>
          <w:lang w:eastAsia="ko-KR"/>
        </w:rPr>
        <w:t xml:space="preserve"> ID is found</w:t>
      </w:r>
      <w:r w:rsidRPr="00B02A0B">
        <w:t>:</w:t>
      </w:r>
    </w:p>
    <w:p w14:paraId="05255B04" w14:textId="77777777" w:rsidR="005C310B" w:rsidRPr="00B02A0B" w:rsidRDefault="005C310B" w:rsidP="005C310B">
      <w:pPr>
        <w:pStyle w:val="B3"/>
      </w:pPr>
      <w:proofErr w:type="spellStart"/>
      <w:r w:rsidRPr="00B02A0B">
        <w:t>i</w:t>
      </w:r>
      <w:proofErr w:type="spellEnd"/>
      <w:r w:rsidRPr="00B02A0B">
        <w:t>)</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w:t>
      </w:r>
      <w:r w:rsidRPr="00B02A0B">
        <w:rPr>
          <w:rFonts w:hint="eastAsia"/>
          <w:lang w:eastAsia="ko-KR"/>
        </w:rPr>
        <w:t>&lt;x&gt;/</w:t>
      </w:r>
      <w:r w:rsidRPr="00B02A0B">
        <w:rPr>
          <w:lang w:eastAsia="ko-KR"/>
        </w:rPr>
        <w:t>Entry/</w:t>
      </w:r>
      <w:proofErr w:type="spellStart"/>
      <w:r w:rsidRPr="00B02A0B">
        <w:t>MCDataIDKMSURI</w:t>
      </w:r>
      <w:proofErr w:type="spellEnd"/>
      <w:r w:rsidRPr="00B02A0B">
        <w:t xml:space="preserve"> leaf node (see the </w:t>
      </w:r>
      <w:proofErr w:type="spellStart"/>
      <w:r w:rsidRPr="00B02A0B">
        <w:t>MCData</w:t>
      </w:r>
      <w:proofErr w:type="spellEnd"/>
      <w:r w:rsidRPr="00B02A0B">
        <w:t xml:space="preserve"> user profile MO in 3GPP TS 24.483 [42]); and</w:t>
      </w:r>
    </w:p>
    <w:p w14:paraId="05215770" w14:textId="77777777" w:rsidR="005C310B" w:rsidRPr="00B02A0B" w:rsidRDefault="005C310B" w:rsidP="005C310B">
      <w:pPr>
        <w:pStyle w:val="B3"/>
      </w:pPr>
      <w:r w:rsidRPr="00B02A0B">
        <w:t>ii)</w:t>
      </w:r>
      <w:r w:rsidRPr="00B02A0B">
        <w:tab/>
        <w:t xml:space="preserve">if the </w:t>
      </w:r>
      <w:proofErr w:type="spellStart"/>
      <w:r w:rsidRPr="00B02A0B">
        <w:t>MCDataIDKMSURI</w:t>
      </w:r>
      <w:proofErr w:type="spellEnd"/>
      <w:r w:rsidRPr="00B02A0B">
        <w:t xml:space="preserve"> leaf node in the same /&lt;x&gt;/</w:t>
      </w:r>
      <w:r w:rsidRPr="00B02A0B">
        <w:rPr>
          <w:rFonts w:hint="eastAsia"/>
        </w:rPr>
        <w:t>&lt;x&gt;</w:t>
      </w:r>
      <w:r w:rsidRPr="00B02A0B">
        <w:t>/</w:t>
      </w:r>
      <w:r w:rsidRPr="00B02A0B">
        <w:rPr>
          <w:rFonts w:hint="eastAsia"/>
        </w:rPr>
        <w:t>Common/</w:t>
      </w:r>
      <w:proofErr w:type="spellStart"/>
      <w:r w:rsidRPr="00B02A0B">
        <w:t>OneToOne</w:t>
      </w:r>
      <w:proofErr w:type="spellEnd"/>
      <w:r w:rsidRPr="00B02A0B">
        <w:rPr>
          <w:rFonts w:hint="eastAsia"/>
        </w:rPr>
        <w:t>/</w:t>
      </w:r>
      <w:proofErr w:type="spellStart"/>
      <w:r w:rsidRPr="00B02A0B">
        <w:rPr>
          <w:rFonts w:hint="eastAsia"/>
        </w:rPr>
        <w:t>UserList</w:t>
      </w:r>
      <w:proofErr w:type="spellEnd"/>
      <w:r w:rsidRPr="00B02A0B">
        <w:rPr>
          <w:rFonts w:hint="eastAsia"/>
        </w:rPr>
        <w:t>/&lt;x&gt;/</w:t>
      </w:r>
      <w:r w:rsidRPr="00B02A0B">
        <w:t xml:space="preserve">Entry/ interior node as the </w:t>
      </w:r>
      <w:proofErr w:type="spellStart"/>
      <w:r w:rsidRPr="00B02A0B">
        <w:t>MCDataID</w:t>
      </w:r>
      <w:proofErr w:type="spellEnd"/>
      <w:r w:rsidRPr="00B02A0B">
        <w:t xml:space="preserve"> leaf node containing the identified </w:t>
      </w:r>
      <w:proofErr w:type="spellStart"/>
      <w:r w:rsidRPr="00B02A0B">
        <w:t>MCData</w:t>
      </w:r>
      <w:proofErr w:type="spellEnd"/>
      <w:r w:rsidRPr="00B02A0B">
        <w:t xml:space="preserve"> ID is not empty, shall consider its value to be the KMS URI associated with the </w:t>
      </w:r>
      <w:proofErr w:type="spellStart"/>
      <w:r w:rsidRPr="00B02A0B">
        <w:t>MCData</w:t>
      </w:r>
      <w:proofErr w:type="spellEnd"/>
      <w:r w:rsidRPr="00B02A0B">
        <w:t xml:space="preserve"> ID; and</w:t>
      </w:r>
    </w:p>
    <w:p w14:paraId="6B2412E4" w14:textId="77777777" w:rsidR="005C310B" w:rsidRPr="00B02A0B" w:rsidRDefault="005C310B" w:rsidP="005C310B">
      <w:pPr>
        <w:pStyle w:val="B2"/>
        <w:rPr>
          <w:lang w:eastAsia="ko-KR"/>
        </w:rPr>
      </w:pPr>
      <w:r w:rsidRPr="00B02A0B">
        <w:t>b)</w:t>
      </w:r>
      <w:r w:rsidRPr="00B02A0B">
        <w:tab/>
        <w:t xml:space="preserve">if the identified </w:t>
      </w:r>
      <w:proofErr w:type="spellStart"/>
      <w:r w:rsidRPr="00B02A0B">
        <w:rPr>
          <w:lang w:eastAsia="ko-KR"/>
        </w:rPr>
        <w:t>MCData</w:t>
      </w:r>
      <w:proofErr w:type="spellEnd"/>
      <w:r w:rsidRPr="00B02A0B">
        <w:rPr>
          <w:lang w:eastAsia="ko-KR"/>
        </w:rPr>
        <w:t xml:space="preserve">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w:t>
      </w:r>
      <w:r w:rsidRPr="00B02A0B">
        <w:rPr>
          <w:rFonts w:hint="eastAsia"/>
          <w:lang w:eastAsia="ko-KR"/>
        </w:rPr>
        <w:t>&lt;x&gt;/</w:t>
      </w:r>
      <w:r w:rsidRPr="00B02A0B">
        <w:rPr>
          <w:lang w:eastAsia="ko-KR"/>
        </w:rPr>
        <w:t>Entry/</w:t>
      </w:r>
      <w:proofErr w:type="spellStart"/>
      <w:r w:rsidRPr="00B02A0B">
        <w:t>MCDataIDKMSURI</w:t>
      </w:r>
      <w:proofErr w:type="spellEnd"/>
      <w:r w:rsidRPr="00B02A0B">
        <w:t xml:space="preserve"> leaf node is empty</w:t>
      </w:r>
      <w:r w:rsidRPr="00B02A0B">
        <w:rPr>
          <w:lang w:eastAsia="ko-KR"/>
        </w:rPr>
        <w:t>:</w:t>
      </w:r>
    </w:p>
    <w:p w14:paraId="61F59F4D" w14:textId="77777777" w:rsidR="005C310B" w:rsidRPr="00B02A0B" w:rsidRDefault="005C310B" w:rsidP="005C310B">
      <w:pPr>
        <w:pStyle w:val="B3"/>
      </w:pPr>
      <w:proofErr w:type="spellStart"/>
      <w:r w:rsidRPr="00B02A0B">
        <w:rPr>
          <w:lang w:eastAsia="ko-KR"/>
        </w:rPr>
        <w:lastRenderedPageBreak/>
        <w:t>i</w:t>
      </w:r>
      <w:proofErr w:type="spellEnd"/>
      <w:r w:rsidRPr="00B02A0B">
        <w:rPr>
          <w:lang w:eastAsia="ko-KR"/>
        </w:rPr>
        <w:t>)</w:t>
      </w:r>
      <w:r w:rsidRPr="00B02A0B">
        <w:rPr>
          <w:lang w:eastAsia="ko-KR"/>
        </w:rPr>
        <w:tab/>
        <w:t xml:space="preserve">shall retrieve </w:t>
      </w:r>
      <w:r w:rsidRPr="00B02A0B">
        <w:t>/</w:t>
      </w:r>
      <w:r w:rsidRPr="00B02A0B">
        <w:rPr>
          <w:i/>
          <w:iCs/>
        </w:rPr>
        <w:t>&lt;x&gt;</w:t>
      </w:r>
      <w:r w:rsidRPr="00B02A0B">
        <w:t>/</w:t>
      </w:r>
      <w:proofErr w:type="spellStart"/>
      <w:r w:rsidRPr="00B02A0B">
        <w:rPr>
          <w:rFonts w:hint="eastAsia"/>
        </w:rPr>
        <w:t>O</w:t>
      </w:r>
      <w:r w:rsidRPr="00B02A0B">
        <w:rPr>
          <w:rFonts w:hint="eastAsia"/>
          <w:lang w:eastAsia="ko-KR"/>
        </w:rPr>
        <w:t>n</w:t>
      </w:r>
      <w:r w:rsidRPr="00B02A0B">
        <w:rPr>
          <w:rFonts w:hint="eastAsia"/>
        </w:rPr>
        <w:t>Network</w:t>
      </w:r>
      <w:proofErr w:type="spellEnd"/>
      <w:r w:rsidRPr="00B02A0B">
        <w:rPr>
          <w:rFonts w:hint="eastAsia"/>
        </w:rPr>
        <w:t>/</w:t>
      </w:r>
      <w:proofErr w:type="spellStart"/>
      <w:r w:rsidRPr="00B02A0B">
        <w:rPr>
          <w:rFonts w:hint="eastAsia"/>
          <w:lang w:eastAsia="ko-KR"/>
        </w:rPr>
        <w:t>AppServerInfo</w:t>
      </w:r>
      <w:proofErr w:type="spellEnd"/>
      <w:r w:rsidRPr="00B02A0B">
        <w:rPr>
          <w:rFonts w:hint="eastAsia"/>
          <w:lang w:eastAsia="ko-KR"/>
        </w:rPr>
        <w:t>/KMS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proofErr w:type="spellStart"/>
      <w:r w:rsidRPr="00B02A0B">
        <w:rPr>
          <w:rFonts w:hint="eastAsia"/>
        </w:rPr>
        <w:t>O</w:t>
      </w:r>
      <w:r w:rsidRPr="00B02A0B">
        <w:rPr>
          <w:rFonts w:hint="eastAsia"/>
          <w:lang w:eastAsia="ko-KR"/>
        </w:rPr>
        <w:t>n</w:t>
      </w:r>
      <w:r w:rsidRPr="00B02A0B">
        <w:rPr>
          <w:rFonts w:hint="eastAsia"/>
        </w:rPr>
        <w:t>Network</w:t>
      </w:r>
      <w:proofErr w:type="spellEnd"/>
      <w:r w:rsidRPr="00B02A0B">
        <w:rPr>
          <w:rFonts w:hint="eastAsia"/>
        </w:rPr>
        <w:t>/</w:t>
      </w:r>
      <w:proofErr w:type="spellStart"/>
      <w:r w:rsidRPr="00B02A0B">
        <w:rPr>
          <w:rFonts w:hint="eastAsia"/>
          <w:lang w:eastAsia="ko-KR"/>
        </w:rPr>
        <w:t>AppServerInfo</w:t>
      </w:r>
      <w:proofErr w:type="spellEnd"/>
      <w:r w:rsidRPr="00B02A0B">
        <w:rPr>
          <w:rFonts w:hint="eastAsia"/>
          <w:lang w:eastAsia="ko-KR"/>
        </w:rPr>
        <w:t>/KMS</w:t>
      </w:r>
      <w:r w:rsidRPr="00B02A0B">
        <w:rPr>
          <w:lang w:eastAsia="ko-KR"/>
        </w:rPr>
        <w:t xml:space="preserve"> </w:t>
      </w:r>
      <w:r w:rsidRPr="00B02A0B">
        <w:t xml:space="preserve">leaf node to be the KMS URI associated with the </w:t>
      </w:r>
      <w:proofErr w:type="spellStart"/>
      <w:r w:rsidRPr="00B02A0B">
        <w:t>MCData</w:t>
      </w:r>
      <w:proofErr w:type="spellEnd"/>
      <w:r w:rsidRPr="00B02A0B">
        <w:t xml:space="preserve"> ID.</w:t>
      </w:r>
    </w:p>
    <w:p w14:paraId="739D83BB" w14:textId="77777777" w:rsidR="005C310B" w:rsidRPr="00B02A0B" w:rsidRDefault="005C310B" w:rsidP="007D34FE">
      <w:pPr>
        <w:pStyle w:val="Heading4"/>
        <w:rPr>
          <w:lang w:eastAsia="ko-KR"/>
        </w:rPr>
      </w:pPr>
      <w:bookmarkStart w:id="716" w:name="_Toc92224503"/>
      <w:bookmarkStart w:id="717" w:name="_Toc131378315"/>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31378316"/>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31378317"/>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 xml:space="preserve">Upon receipt of a SIP re-INVITE request for an existing one-to-one communication session, the </w:t>
      </w:r>
      <w:proofErr w:type="spellStart"/>
      <w:r w:rsidRPr="00B02A0B">
        <w:t>MCData</w:t>
      </w:r>
      <w:proofErr w:type="spellEnd"/>
      <w:r w:rsidRPr="00B02A0B">
        <w:t xml:space="preserve">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"true":</w:t>
      </w:r>
    </w:p>
    <w:p w14:paraId="63EC363C"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re-INVITE request to upgrade this </w:t>
      </w:r>
      <w:proofErr w:type="spellStart"/>
      <w:r w:rsidRPr="00B02A0B">
        <w:t>MCData</w:t>
      </w:r>
      <w:proofErr w:type="spellEnd"/>
      <w:r w:rsidRPr="00B02A0B">
        <w:t xml:space="preserve"> one-to-one communication to an </w:t>
      </w:r>
      <w:proofErr w:type="spellStart"/>
      <w:r w:rsidRPr="00B02A0B">
        <w:t>MCData</w:t>
      </w:r>
      <w:proofErr w:type="spellEnd"/>
      <w:r w:rsidRPr="00B02A0B">
        <w:t xml:space="preserve"> emergency one-to-one communication, and:</w:t>
      </w:r>
    </w:p>
    <w:p w14:paraId="77E99567"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one-to-one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of the &lt;</w:t>
      </w:r>
      <w:proofErr w:type="spellStart"/>
      <w:r w:rsidRPr="00B02A0B">
        <w:t>mcdata</w:t>
      </w:r>
      <w:proofErr w:type="spellEnd"/>
      <w:r w:rsidRPr="00B02A0B">
        <w:t xml:space="preserve">-Params&gt; element of the application/vnd.3gpp.mcdata-info+xml MIME body is set to "true",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 and</w:t>
      </w:r>
    </w:p>
    <w:p w14:paraId="7037A2A5"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w:t>
      </w:r>
    </w:p>
    <w:p w14:paraId="19137629"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sender of the SIP re-INVITE request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w:t>
      </w:r>
      <w:proofErr w:type="spellStart"/>
      <w:r w:rsidRPr="00B02A0B">
        <w:t>ind</w:t>
      </w:r>
      <w:proofErr w:type="spellEnd"/>
      <w:r w:rsidRPr="00B02A0B">
        <w:t>&gt; element of the &lt;</w:t>
      </w:r>
      <w:proofErr w:type="spellStart"/>
      <w:r w:rsidRPr="00B02A0B">
        <w:t>mcdata</w:t>
      </w:r>
      <w:proofErr w:type="spellEnd"/>
      <w:r w:rsidRPr="00B02A0B">
        <w:t xml:space="preserve">-Params&gt; element of the application/vnd.3gpp.mcdata-info+xml MIME body is set to "false", should display to the </w:t>
      </w:r>
      <w:proofErr w:type="spellStart"/>
      <w:r w:rsidRPr="00B02A0B">
        <w:t>MCData</w:t>
      </w:r>
      <w:proofErr w:type="spellEnd"/>
      <w:r w:rsidRPr="00B02A0B">
        <w:t xml:space="preserve"> user an indication that the </w:t>
      </w:r>
      <w:proofErr w:type="spellStart"/>
      <w:r w:rsidRPr="00B02A0B">
        <w:t>MCData</w:t>
      </w:r>
      <w:proofErr w:type="spellEnd"/>
      <w:r w:rsidRPr="00B02A0B">
        <w:t xml:space="preserve">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 xml:space="preserve">should display to the </w:t>
      </w:r>
      <w:proofErr w:type="spellStart"/>
      <w:r w:rsidRPr="00B02A0B">
        <w:t>MCData</w:t>
      </w:r>
      <w:proofErr w:type="spellEnd"/>
      <w:r w:rsidRPr="00B02A0B">
        <w:t xml:space="preserve"> user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alert, as indicated by the &lt;originated-by&gt; element; and</w:t>
      </w:r>
    </w:p>
    <w:p w14:paraId="772D167F" w14:textId="77777777" w:rsidR="005C310B" w:rsidRPr="00B02A0B" w:rsidRDefault="005C310B" w:rsidP="005C310B">
      <w:pPr>
        <w:pStyle w:val="B4"/>
      </w:pPr>
      <w:r w:rsidRPr="00B02A0B">
        <w:t>B)</w:t>
      </w:r>
      <w:r w:rsidRPr="00B02A0B">
        <w:tab/>
        <w:t xml:space="preserve">if the </w:t>
      </w:r>
      <w:proofErr w:type="spellStart"/>
      <w:r w:rsidRPr="00B02A0B">
        <w:t>MCData</w:t>
      </w:r>
      <w:proofErr w:type="spellEnd"/>
      <w:r w:rsidRPr="00B02A0B">
        <w:t xml:space="preserve"> ID contained in the &lt;originated-by&gt; element is the </w:t>
      </w:r>
      <w:proofErr w:type="spellStart"/>
      <w:r w:rsidRPr="00B02A0B">
        <w:t>MCData</w:t>
      </w:r>
      <w:proofErr w:type="spellEnd"/>
      <w:r w:rsidRPr="00B02A0B">
        <w:t xml:space="preserve"> ID of the receiving </w:t>
      </w:r>
      <w:proofErr w:type="spellStart"/>
      <w:r w:rsidRPr="00B02A0B">
        <w:t>MCData</w:t>
      </w:r>
      <w:proofErr w:type="spellEnd"/>
      <w:r w:rsidRPr="00B02A0B">
        <w:t xml:space="preserve"> user, shall set the </w:t>
      </w:r>
      <w:proofErr w:type="spellStart"/>
      <w:r w:rsidRPr="00B02A0B">
        <w:t>MCData</w:t>
      </w:r>
      <w:proofErr w:type="spellEnd"/>
      <w:r w:rsidRPr="00B02A0B">
        <w:t xml:space="preserve"> emergency alert state to "MDPEA 1: no-alert";</w:t>
      </w:r>
    </w:p>
    <w:p w14:paraId="17C4FA34"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 xml:space="preserve">if the </w:t>
      </w:r>
      <w:proofErr w:type="spellStart"/>
      <w:r w:rsidRPr="00B02A0B">
        <w:t>MCData</w:t>
      </w:r>
      <w:proofErr w:type="spellEnd"/>
      <w:r w:rsidRPr="00B02A0B">
        <w:t xml:space="preserve"> emergency private communication state of the communication is set to "MDEPC 3: emergency-pc-granted", shall set the </w:t>
      </w:r>
      <w:proofErr w:type="spellStart"/>
      <w:r w:rsidRPr="00B02A0B">
        <w:t>MCData</w:t>
      </w:r>
      <w:proofErr w:type="spellEnd"/>
      <w:r w:rsidRPr="00B02A0B">
        <w:t xml:space="preserve">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ID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 xml:space="preserve">may display to the </w:t>
      </w:r>
      <w:proofErr w:type="spellStart"/>
      <w:r w:rsidRPr="00B02A0B">
        <w:t>MCData</w:t>
      </w:r>
      <w:proofErr w:type="spellEnd"/>
      <w:r w:rsidRPr="00B02A0B">
        <w:t xml:space="preserve"> user the functional alias of the inviting </w:t>
      </w:r>
      <w:proofErr w:type="spellStart"/>
      <w:r w:rsidRPr="00B02A0B">
        <w:t>MCData</w:t>
      </w:r>
      <w:proofErr w:type="spellEnd"/>
      <w:r w:rsidRPr="00B02A0B">
        <w:t xml:space="preserve">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w:t>
      </w:r>
      <w:proofErr w:type="spellStart"/>
      <w:r w:rsidRPr="00B02A0B">
        <w:rPr>
          <w:lang w:eastAsia="ko-KR"/>
        </w:rPr>
        <w:t>MCData</w:t>
      </w:r>
      <w:proofErr w:type="spellEnd"/>
      <w:r w:rsidRPr="00B02A0B">
        <w:rPr>
          <w:lang w:eastAsia="ko-KR"/>
        </w:rPr>
        <w:t xml:space="preserve">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31378318"/>
      <w:r w:rsidRPr="00B02A0B">
        <w:rPr>
          <w:lang w:eastAsia="ko-KR"/>
        </w:rPr>
        <w:t>6.2.8.4.3</w:t>
      </w:r>
      <w:r w:rsidRPr="00B02A0B">
        <w:tab/>
      </w:r>
      <w:proofErr w:type="spellStart"/>
      <w:r w:rsidRPr="00B02A0B">
        <w:t>MCData</w:t>
      </w:r>
      <w:proofErr w:type="spellEnd"/>
      <w:r w:rsidRPr="00B02A0B">
        <w:t xml:space="preserve">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cancel the in-progress emergency condition on an </w:t>
      </w:r>
      <w:proofErr w:type="spellStart"/>
      <w:r w:rsidRPr="00B02A0B">
        <w:t>MCData</w:t>
      </w:r>
      <w:proofErr w:type="spellEnd"/>
      <w:r w:rsidRPr="00B02A0B">
        <w:t xml:space="preserve"> emergency one-to-one communication, the </w:t>
      </w:r>
      <w:proofErr w:type="spellStart"/>
      <w:r w:rsidRPr="00B02A0B">
        <w:t>MCData</w:t>
      </w:r>
      <w:proofErr w:type="spellEnd"/>
      <w:r w:rsidRPr="00B02A0B">
        <w:t xml:space="preserve">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57881119"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is not authorised to cancel the in-progress emergency condition on an </w:t>
      </w:r>
      <w:proofErr w:type="spellStart"/>
      <w:r w:rsidRPr="00B02A0B">
        <w:t>MCData</w:t>
      </w:r>
      <w:proofErr w:type="spellEnd"/>
      <w:r w:rsidRPr="00B02A0B">
        <w:t xml:space="preserve">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 xml:space="preserve">should indicate to the </w:t>
      </w:r>
      <w:proofErr w:type="spellStart"/>
      <w:r w:rsidRPr="00B02A0B">
        <w:t>MCData</w:t>
      </w:r>
      <w:proofErr w:type="spellEnd"/>
      <w:r w:rsidRPr="00B02A0B">
        <w:t xml:space="preserve"> user that they are not authorised to cancel the in-progress emergency condition on an </w:t>
      </w:r>
      <w:proofErr w:type="spellStart"/>
      <w:r w:rsidRPr="00B02A0B">
        <w:t>MCData</w:t>
      </w:r>
      <w:proofErr w:type="spellEnd"/>
      <w:r w:rsidRPr="00B02A0B">
        <w:t xml:space="preserve">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 xml:space="preserve">shall, if the </w:t>
      </w:r>
      <w:proofErr w:type="spellStart"/>
      <w:r w:rsidRPr="00B02A0B">
        <w:t>MCData</w:t>
      </w:r>
      <w:proofErr w:type="spellEnd"/>
      <w:r w:rsidRPr="00B02A0B">
        <w:t xml:space="preserve"> user is cancelling an in-progress emergency condition and optionally an </w:t>
      </w:r>
      <w:proofErr w:type="spellStart"/>
      <w:r w:rsidRPr="00B02A0B">
        <w:t>MCData</w:t>
      </w:r>
      <w:proofErr w:type="spellEnd"/>
      <w:r w:rsidRPr="00B02A0B">
        <w:t xml:space="preserve"> emergency alert originated by the </w:t>
      </w:r>
      <w:proofErr w:type="spellStart"/>
      <w:r w:rsidRPr="00B02A0B">
        <w:t>MCData</w:t>
      </w:r>
      <w:proofErr w:type="spellEnd"/>
      <w:r w:rsidRPr="00B02A0B">
        <w:t xml:space="preserve">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 xml:space="preserve">shall, if the </w:t>
      </w:r>
      <w:proofErr w:type="spellStart"/>
      <w:r w:rsidRPr="00B02A0B">
        <w:t>MCData</w:t>
      </w:r>
      <w:proofErr w:type="spellEnd"/>
      <w:r w:rsidRPr="00B02A0B">
        <w:t xml:space="preserve"> user is cancelling an in-progress emergency condition and optionally an </w:t>
      </w:r>
      <w:proofErr w:type="spellStart"/>
      <w:r w:rsidRPr="00B02A0B">
        <w:t>MCData</w:t>
      </w:r>
      <w:proofErr w:type="spellEnd"/>
      <w:r w:rsidRPr="00B02A0B">
        <w:t xml:space="preserve"> emergency alert originated by another </w:t>
      </w:r>
      <w:proofErr w:type="spellStart"/>
      <w:r w:rsidRPr="00B02A0B">
        <w:t>MCData</w:t>
      </w:r>
      <w:proofErr w:type="spellEnd"/>
      <w:r w:rsidRPr="00B02A0B">
        <w:t xml:space="preserve">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w:t>
      </w:r>
      <w:proofErr w:type="spellStart"/>
      <w:r w:rsidRPr="00B02A0B">
        <w:rPr>
          <w:lang w:eastAsia="ko-KR"/>
        </w:rPr>
        <w:t>MCData</w:t>
      </w:r>
      <w:proofErr w:type="spellEnd"/>
      <w:r w:rsidRPr="00B02A0B">
        <w:rPr>
          <w:lang w:eastAsia="ko-KR"/>
        </w:rPr>
        <w:t xml:space="preserve"> communication. If the </w:t>
      </w:r>
      <w:r w:rsidRPr="00B02A0B">
        <w:t>SIP re-INVITE request</w:t>
      </w:r>
      <w:r w:rsidRPr="00B02A0B">
        <w:rPr>
          <w:lang w:eastAsia="ko-KR"/>
        </w:rPr>
        <w:t xml:space="preserve"> is sent within a pre-established session, </w:t>
      </w:r>
      <w:r w:rsidRPr="00B02A0B">
        <w:t xml:space="preserve">the settings of the media </w:t>
      </w:r>
      <w:proofErr w:type="spellStart"/>
      <w:r w:rsidRPr="00B02A0B">
        <w:t>parmeters</w:t>
      </w:r>
      <w:proofErr w:type="spellEnd"/>
      <w:r w:rsidRPr="00B02A0B">
        <w:t xml:space="preserve">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 xml:space="preserve">On receiving a SIP 2xx response to the SIP re-INVITE request, the </w:t>
      </w:r>
      <w:proofErr w:type="spellStart"/>
      <w:r w:rsidRPr="00B02A0B">
        <w:t>MCData</w:t>
      </w:r>
      <w:proofErr w:type="spellEnd"/>
      <w:r w:rsidRPr="00B02A0B">
        <w:t xml:space="preserve">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 xml:space="preserve">shall set the </w:t>
      </w:r>
      <w:proofErr w:type="spellStart"/>
      <w:r w:rsidRPr="00B02A0B">
        <w:t>MCData</w:t>
      </w:r>
      <w:proofErr w:type="spellEnd"/>
      <w:r w:rsidRPr="00B02A0B">
        <w:t xml:space="preserve"> emergency private priority state of the </w:t>
      </w:r>
      <w:proofErr w:type="spellStart"/>
      <w:r w:rsidRPr="00B02A0B">
        <w:t>MCData</w:t>
      </w:r>
      <w:proofErr w:type="spellEnd"/>
      <w:r w:rsidRPr="00B02A0B">
        <w:t xml:space="preserve"> private call to "MDEPP 1: no-emergency";</w:t>
      </w:r>
    </w:p>
    <w:p w14:paraId="74C77092" w14:textId="77777777" w:rsidR="005C310B" w:rsidRPr="00B02A0B" w:rsidRDefault="005C310B" w:rsidP="005C310B">
      <w:pPr>
        <w:pStyle w:val="B1"/>
      </w:pPr>
      <w:r w:rsidRPr="00B02A0B">
        <w:t>3)</w:t>
      </w:r>
      <w:r w:rsidRPr="00B02A0B">
        <w:tab/>
        <w:t xml:space="preserve">shall set the </w:t>
      </w:r>
      <w:proofErr w:type="spellStart"/>
      <w:r w:rsidRPr="00B02A0B">
        <w:t>MCData</w:t>
      </w:r>
      <w:proofErr w:type="spellEnd"/>
      <w:r w:rsidRPr="00B02A0B">
        <w:t xml:space="preserve">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emergency alert state is set to "MDPEA 4: emergency-alert-cancel-pending", the sent SIP re-INVITE request did not contain an &lt;originated-by&gt; element of the &lt;</w:t>
      </w:r>
      <w:proofErr w:type="spellStart"/>
      <w:r w:rsidRPr="00B02A0B">
        <w:t>mcdata</w:t>
      </w:r>
      <w:proofErr w:type="spellEnd"/>
      <w:r w:rsidRPr="00B02A0B">
        <w:t>-Params&gt; element in the application/vnd.3gpp.mcdata-info+xml MIME body and the SIP 2xx response to the SIP request for a priority communication does not contain a Warning header field as specified in clause 4.9 with the warning text containing the &lt;</w:t>
      </w:r>
      <w:proofErr w:type="spellStart"/>
      <w:r w:rsidRPr="00B02A0B">
        <w:t>mcdata</w:t>
      </w:r>
      <w:proofErr w:type="spellEnd"/>
      <w:r w:rsidRPr="00B02A0B">
        <w:t xml:space="preserve">-warn-code&gt; element set to "149", shall set the </w:t>
      </w:r>
      <w:proofErr w:type="spellStart"/>
      <w:r w:rsidRPr="00B02A0B">
        <w:t>MCData</w:t>
      </w:r>
      <w:proofErr w:type="spellEnd"/>
      <w:r w:rsidRPr="00B02A0B">
        <w:t xml:space="preserve">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w:t>
      </w:r>
      <w:proofErr w:type="spellStart"/>
      <w:r w:rsidRPr="00B02A0B">
        <w:t>mcdata</w:t>
      </w:r>
      <w:proofErr w:type="spellEnd"/>
      <w:r w:rsidRPr="00B02A0B">
        <w:t>-Params&gt; element containing an &lt;emergency-</w:t>
      </w:r>
      <w:proofErr w:type="spellStart"/>
      <w:r w:rsidRPr="00B02A0B">
        <w:t>ind</w:t>
      </w:r>
      <w:proofErr w:type="spellEnd"/>
      <w:r w:rsidRPr="00B02A0B">
        <w:t xml:space="preserve">&gt; element set to a value of "true", the </w:t>
      </w:r>
      <w:proofErr w:type="spellStart"/>
      <w:r w:rsidRPr="00B02A0B">
        <w:t>MCData</w:t>
      </w:r>
      <w:proofErr w:type="spellEnd"/>
      <w:r w:rsidRPr="00B02A0B">
        <w:t xml:space="preserve"> client shall set the </w:t>
      </w:r>
      <w:proofErr w:type="spellStart"/>
      <w:r w:rsidRPr="00B02A0B">
        <w:t>MCData</w:t>
      </w:r>
      <w:proofErr w:type="spellEnd"/>
      <w:r w:rsidRPr="00B02A0B">
        <w:t xml:space="preserve">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w:t>
      </w:r>
      <w:proofErr w:type="spellStart"/>
      <w:r w:rsidRPr="00B02A0B">
        <w:t>mcdata</w:t>
      </w:r>
      <w:proofErr w:type="spellEnd"/>
      <w:r w:rsidRPr="00B02A0B">
        <w:t>-Params&gt; element containing an &lt;alert-</w:t>
      </w:r>
      <w:proofErr w:type="spellStart"/>
      <w:r w:rsidRPr="00B02A0B">
        <w:t>ind</w:t>
      </w:r>
      <w:proofErr w:type="spellEnd"/>
      <w:r w:rsidRPr="00B02A0B">
        <w:t>&gt; element set to a value of "true" and the sent SIP re-INVITE request did not contain an &lt;originated-by&gt; element in the &lt;</w:t>
      </w:r>
      <w:proofErr w:type="spellStart"/>
      <w:r w:rsidRPr="00B02A0B">
        <w:t>mcdata</w:t>
      </w:r>
      <w:proofErr w:type="spellEnd"/>
      <w:r w:rsidRPr="00B02A0B">
        <w:t xml:space="preserve">-Params&gt; element of the application/vnd.3gpp.mcdata-info+xml MIME body, the </w:t>
      </w:r>
      <w:proofErr w:type="spellStart"/>
      <w:r w:rsidRPr="00B02A0B">
        <w:t>MCData</w:t>
      </w:r>
      <w:proofErr w:type="spellEnd"/>
      <w:r w:rsidRPr="00B02A0B">
        <w:t xml:space="preserve"> client shall set the </w:t>
      </w:r>
      <w:proofErr w:type="spellStart"/>
      <w:r w:rsidRPr="00B02A0B">
        <w:t>MCData</w:t>
      </w:r>
      <w:proofErr w:type="spellEnd"/>
      <w:r w:rsidRPr="00B02A0B">
        <w:t xml:space="preserve">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xml:space="preserve">, shall set the </w:t>
      </w:r>
      <w:proofErr w:type="spellStart"/>
      <w:r w:rsidRPr="00B02A0B">
        <w:t>MCData</w:t>
      </w:r>
      <w:proofErr w:type="spellEnd"/>
      <w:r w:rsidRPr="00B02A0B">
        <w:t xml:space="preserve"> emergency private priority state as "MDEPP 2: in-progress" and the </w:t>
      </w:r>
      <w:proofErr w:type="spellStart"/>
      <w:r w:rsidRPr="00B02A0B">
        <w:t>MCData</w:t>
      </w:r>
      <w:proofErr w:type="spellEnd"/>
      <w:r w:rsidRPr="00B02A0B">
        <w:t xml:space="preserve">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 xml:space="preserve">If the in-progress emergency private priority state cancel request is rejected, the state of the session does not change, i.e., continues with </w:t>
      </w:r>
      <w:proofErr w:type="spellStart"/>
      <w:r w:rsidRPr="00B02A0B">
        <w:t>MCData</w:t>
      </w:r>
      <w:proofErr w:type="spellEnd"/>
      <w:r w:rsidRPr="00B02A0B">
        <w:t xml:space="preserve"> emergency private communication level priority.</w:t>
      </w:r>
    </w:p>
    <w:p w14:paraId="5FDCA6ED" w14:textId="77777777" w:rsidR="005C310B" w:rsidRPr="00B02A0B" w:rsidRDefault="005C310B" w:rsidP="005C310B">
      <w:r w:rsidRPr="00B02A0B">
        <w:t xml:space="preserve">On receiving a SIP INFO request where the Request-URI contains an </w:t>
      </w:r>
      <w:proofErr w:type="spellStart"/>
      <w:r w:rsidRPr="00B02A0B">
        <w:t>MCData</w:t>
      </w:r>
      <w:proofErr w:type="spellEnd"/>
      <w:r w:rsidRPr="00B02A0B">
        <w:t xml:space="preserve"> session ID identifying an ongoing session, the </w:t>
      </w:r>
      <w:proofErr w:type="spellStart"/>
      <w:r w:rsidRPr="00B02A0B">
        <w:t>MCData</w:t>
      </w:r>
      <w:proofErr w:type="spellEnd"/>
      <w:r w:rsidRPr="00B02A0B">
        <w:t xml:space="preserve">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31378319"/>
      <w:r w:rsidRPr="00B02A0B">
        <w:rPr>
          <w:lang w:eastAsia="ko-KR"/>
        </w:rPr>
        <w:t>6.2.8.4.4</w:t>
      </w:r>
      <w:r w:rsidRPr="00B02A0B">
        <w:rPr>
          <w:lang w:eastAsia="ko-KR"/>
        </w:rPr>
        <w:tab/>
        <w:t xml:space="preserve">Upgrade to </w:t>
      </w:r>
      <w:proofErr w:type="spellStart"/>
      <w:r w:rsidRPr="00B02A0B">
        <w:rPr>
          <w:lang w:eastAsia="ko-KR"/>
        </w:rPr>
        <w:t>MCData</w:t>
      </w:r>
      <w:proofErr w:type="spellEnd"/>
      <w:r w:rsidRPr="00B02A0B">
        <w:rPr>
          <w:lang w:eastAsia="ko-KR"/>
        </w:rPr>
        <w:t xml:space="preserve">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w:t>
      </w:r>
      <w:proofErr w:type="spellStart"/>
      <w:r w:rsidRPr="00B02A0B">
        <w:t>MCData</w:t>
      </w:r>
      <w:proofErr w:type="spellEnd"/>
      <w:r w:rsidRPr="00B02A0B">
        <w:t xml:space="preserve"> user to upgrade the ongoing </w:t>
      </w:r>
      <w:proofErr w:type="spellStart"/>
      <w:r w:rsidRPr="00B02A0B">
        <w:t>MCData</w:t>
      </w:r>
      <w:proofErr w:type="spellEnd"/>
      <w:r w:rsidRPr="00B02A0B">
        <w:t xml:space="preserve"> one-to-one communication to an </w:t>
      </w:r>
      <w:proofErr w:type="spellStart"/>
      <w:r w:rsidRPr="00B02A0B">
        <w:t>MCData</w:t>
      </w:r>
      <w:proofErr w:type="spellEnd"/>
      <w:r w:rsidRPr="00B02A0B">
        <w:t xml:space="preserve"> emergency one-to-one communication, </w:t>
      </w:r>
      <w:r w:rsidR="009E16A9" w:rsidRPr="009E16A9">
        <w:t xml:space="preserve">if this is an unauthorised request for an </w:t>
      </w:r>
      <w:proofErr w:type="spellStart"/>
      <w:r w:rsidR="009E16A9" w:rsidRPr="009E16A9">
        <w:t>MCData</w:t>
      </w:r>
      <w:proofErr w:type="spellEnd"/>
      <w:r w:rsidR="009E16A9" w:rsidRPr="009E16A9">
        <w:t xml:space="preserve"> emergency one-to-one communication as determined by the procedures of clause 6.2.8.3.1.1, </w:t>
      </w:r>
      <w:r w:rsidRPr="00B02A0B">
        <w:t xml:space="preserve">the </w:t>
      </w:r>
      <w:proofErr w:type="spellStart"/>
      <w:r w:rsidRPr="00B02A0B">
        <w:t>MCData</w:t>
      </w:r>
      <w:proofErr w:type="spellEnd"/>
      <w:r w:rsidRPr="00B02A0B">
        <w:t xml:space="preserve"> client </w:t>
      </w:r>
      <w:r w:rsidR="009E16A9" w:rsidRPr="009E16A9">
        <w:t xml:space="preserve"> </w:t>
      </w:r>
      <w:r w:rsidR="009E16A9" w:rsidRPr="004358FD">
        <w:t xml:space="preserve">should indicate to the </w:t>
      </w:r>
      <w:proofErr w:type="spellStart"/>
      <w:r w:rsidR="009E16A9">
        <w:t>MCData</w:t>
      </w:r>
      <w:proofErr w:type="spellEnd"/>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 xml:space="preserve">exit the procedure. Otherwise, the </w:t>
      </w:r>
      <w:proofErr w:type="spellStart"/>
      <w:r w:rsidR="009E16A9">
        <w:t>MCData</w:t>
      </w:r>
      <w:proofErr w:type="spellEnd"/>
      <w:r w:rsidR="009E16A9">
        <w:t xml:space="preserve">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w:t>
      </w:r>
      <w:proofErr w:type="spellStart"/>
      <w:r w:rsidRPr="00B02A0B">
        <w:rPr>
          <w:lang w:eastAsia="ko-KR"/>
        </w:rPr>
        <w:t>MCData</w:t>
      </w:r>
      <w:proofErr w:type="spellEnd"/>
      <w:r w:rsidRPr="00B02A0B">
        <w:rPr>
          <w:lang w:eastAsia="ko-KR"/>
        </w:rPr>
        <w:t xml:space="preserve"> private call. If the </w:t>
      </w:r>
      <w:r w:rsidRPr="00B02A0B">
        <w:t>SIP re-INVITE request</w:t>
      </w:r>
      <w:r w:rsidRPr="00B02A0B">
        <w:rPr>
          <w:lang w:eastAsia="ko-KR"/>
        </w:rPr>
        <w:t xml:space="preserve"> is sent within a pre-established session, </w:t>
      </w:r>
      <w:r w:rsidRPr="00B02A0B">
        <w:t xml:space="preserve">the settings of the media </w:t>
      </w:r>
      <w:proofErr w:type="spellStart"/>
      <w:r w:rsidRPr="00B02A0B">
        <w:t>parmeters</w:t>
      </w:r>
      <w:proofErr w:type="spellEnd"/>
      <w:r w:rsidRPr="00B02A0B">
        <w:t xml:space="preserve">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 xml:space="preserve">On receiving a SIP 2xx response to the SIP re-INVITE request the </w:t>
      </w:r>
      <w:proofErr w:type="spellStart"/>
      <w:r w:rsidRPr="00B02A0B">
        <w:t>MCData</w:t>
      </w:r>
      <w:proofErr w:type="spellEnd"/>
      <w:r w:rsidRPr="00B02A0B">
        <w:t xml:space="preserve">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 xml:space="preserve">On receiving a SIP 4xx response, SIP 5xx response or SIP 6xx response to the SIP re-INVITE request, the </w:t>
      </w:r>
      <w:proofErr w:type="spellStart"/>
      <w:r w:rsidRPr="00B02A0B">
        <w:t>MCData</w:t>
      </w:r>
      <w:proofErr w:type="spellEnd"/>
      <w:r w:rsidRPr="00B02A0B">
        <w:t xml:space="preserve">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session, </w:t>
      </w:r>
      <w:r w:rsidRPr="00B02A0B">
        <w:t xml:space="preserve">the </w:t>
      </w:r>
      <w:proofErr w:type="spellStart"/>
      <w:r w:rsidRPr="00B02A0B">
        <w:t>MCData</w:t>
      </w:r>
      <w:proofErr w:type="spellEnd"/>
      <w:r w:rsidRPr="00B02A0B">
        <w:t xml:space="preserve">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31378320"/>
      <w:r w:rsidRPr="00B02A0B">
        <w:t>6.3</w:t>
      </w:r>
      <w:r w:rsidRPr="00B02A0B">
        <w:tab/>
      </w:r>
      <w:proofErr w:type="spellStart"/>
      <w:r w:rsidRPr="00B02A0B">
        <w:t>MCData</w:t>
      </w:r>
      <w:proofErr w:type="spellEnd"/>
      <w:r w:rsidRPr="00B02A0B">
        <w:t xml:space="preserve">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31378321"/>
      <w:r w:rsidRPr="00B02A0B">
        <w:t>6.3.1</w:t>
      </w:r>
      <w:r w:rsidRPr="00B02A0B">
        <w:tab/>
        <w:t xml:space="preserve">Distinction of requests at the </w:t>
      </w:r>
      <w:proofErr w:type="spellStart"/>
      <w:r w:rsidRPr="00B02A0B">
        <w:t>MCData</w:t>
      </w:r>
      <w:proofErr w:type="spellEnd"/>
      <w:r w:rsidRPr="00B02A0B">
        <w:t xml:space="preserve">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31378322"/>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w:t>
      </w:r>
      <w:proofErr w:type="spellStart"/>
      <w:r w:rsidRPr="00B02A0B">
        <w:t>MCData</w:t>
      </w:r>
      <w:proofErr w:type="spellEnd"/>
      <w:r w:rsidRPr="00B02A0B">
        <w:t xml:space="preserve">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w:t>
      </w:r>
      <w:proofErr w:type="spellStart"/>
      <w:r w:rsidRPr="00B02A0B">
        <w:t>MCData</w:t>
      </w:r>
      <w:proofErr w:type="spellEnd"/>
      <w:r w:rsidRPr="00B02A0B">
        <w:t xml:space="preserve"> function with the Request-URI set to the </w:t>
      </w:r>
      <w:r w:rsidRPr="00B02A0B">
        <w:rPr>
          <w:lang w:eastAsia="ko-KR"/>
        </w:rPr>
        <w:t xml:space="preserve">MBMS public service identity of the participating </w:t>
      </w:r>
      <w:proofErr w:type="spellStart"/>
      <w:r w:rsidRPr="00B02A0B">
        <w:rPr>
          <w:lang w:eastAsia="ko-KR"/>
        </w:rPr>
        <w:t>MCData</w:t>
      </w:r>
      <w:proofErr w:type="spellEnd"/>
      <w:r w:rsidRPr="00B02A0B">
        <w:rPr>
          <w:lang w:eastAsia="ko-KR"/>
        </w:rPr>
        <w:t xml:space="preserve">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w:t>
      </w:r>
      <w:proofErr w:type="spellStart"/>
      <w:r w:rsidRPr="00B02A0B">
        <w:t>MCData</w:t>
      </w:r>
      <w:proofErr w:type="spellEnd"/>
      <w:r w:rsidRPr="00B02A0B">
        <w:t xml:space="preserve"> function";</w:t>
      </w:r>
    </w:p>
    <w:p w14:paraId="3D3EFA7F" w14:textId="77777777" w:rsidR="005C310B" w:rsidRPr="00B02A0B" w:rsidRDefault="005C310B" w:rsidP="005C310B">
      <w:pPr>
        <w:pStyle w:val="B1"/>
        <w:rPr>
          <w:lang w:val="en-IN"/>
        </w:rPr>
      </w:pPr>
      <w:r w:rsidRPr="00B02A0B">
        <w:lastRenderedPageBreak/>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w:t>
      </w:r>
      <w:proofErr w:type="spellStart"/>
      <w:r w:rsidRPr="00B02A0B">
        <w:rPr>
          <w:lang w:val="en-IN"/>
        </w:rPr>
        <w:t>MCData</w:t>
      </w:r>
      <w:proofErr w:type="spellEnd"/>
      <w:r w:rsidRPr="00B02A0B">
        <w:rPr>
          <w:lang w:val="en-IN"/>
        </w:rPr>
        <w:t xml:space="preserve"> function</w:t>
      </w:r>
      <w:r w:rsidRPr="00B02A0B">
        <w:t>";</w:t>
      </w:r>
    </w:p>
    <w:p w14:paraId="341CA60A" w14:textId="77777777" w:rsidR="005C310B" w:rsidRPr="00B02A0B" w:rsidRDefault="005C310B" w:rsidP="005C310B">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 xml:space="preserve">-disc-res". Such requests are known as "SIP MESSAGE request for absolute URI discovery response for participating </w:t>
      </w:r>
      <w:proofErr w:type="spellStart"/>
      <w:r w:rsidRPr="00B02A0B">
        <w:t>MCData</w:t>
      </w:r>
      <w:proofErr w:type="spellEnd"/>
      <w:r w:rsidRPr="00B02A0B">
        <w:t xml:space="preserve"> function";</w:t>
      </w:r>
    </w:p>
    <w:p w14:paraId="4A1AA78C" w14:textId="77777777" w:rsidR="005C310B" w:rsidRPr="00B02A0B" w:rsidRDefault="005C310B" w:rsidP="005C310B">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xml:space="preserve">". Such requests are known as "SIP MESSAGE request for absolute URI discovery request for controlling </w:t>
      </w:r>
      <w:proofErr w:type="spellStart"/>
      <w:r w:rsidRPr="00B02A0B">
        <w:t>MCData</w:t>
      </w:r>
      <w:proofErr w:type="spellEnd"/>
      <w:r w:rsidRPr="00B02A0B">
        <w:t xml:space="preserve"> function";</w:t>
      </w:r>
    </w:p>
    <w:p w14:paraId="7B9A7E7F" w14:textId="77777777" w:rsidR="005C310B" w:rsidRPr="00B02A0B" w:rsidRDefault="005C310B" w:rsidP="005C310B">
      <w:pPr>
        <w:pStyle w:val="B1"/>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w:t>
      </w:r>
      <w:proofErr w:type="spellStart"/>
      <w:r w:rsidRPr="00B02A0B">
        <w:t>MCData</w:t>
      </w:r>
      <w:proofErr w:type="spellEnd"/>
      <w:r w:rsidRPr="00B02A0B">
        <w:t xml:space="preserve"> function";</w:t>
      </w:r>
    </w:p>
    <w:p w14:paraId="70F3C9C4" w14:textId="77777777" w:rsidR="005C310B" w:rsidRPr="00B02A0B" w:rsidRDefault="005C310B" w:rsidP="005C310B">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w:t>
      </w:r>
      <w:proofErr w:type="spellStart"/>
      <w:r w:rsidRPr="00B02A0B">
        <w:t>MCData</w:t>
      </w:r>
      <w:proofErr w:type="spellEnd"/>
      <w:r w:rsidRPr="00B02A0B">
        <w:t xml:space="preserve"> function";</w:t>
      </w:r>
    </w:p>
    <w:p w14:paraId="53905951" w14:textId="77777777" w:rsidR="005C310B" w:rsidRPr="00B02A0B" w:rsidRDefault="005C310B" w:rsidP="005C310B">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w:t>
      </w:r>
      <w:proofErr w:type="spellStart"/>
      <w:r w:rsidRPr="00B02A0B">
        <w:t>MCData</w:t>
      </w:r>
      <w:proofErr w:type="spellEnd"/>
      <w:r w:rsidRPr="00B02A0B">
        <w:t xml:space="preserve"> function";</w:t>
      </w:r>
    </w:p>
    <w:p w14:paraId="63BF4EAB" w14:textId="77777777" w:rsidR="005C310B" w:rsidRPr="00B02A0B" w:rsidRDefault="005C310B" w:rsidP="005C310B">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w:t>
      </w:r>
      <w:proofErr w:type="spellStart"/>
      <w:r w:rsidRPr="00B02A0B">
        <w:t>MCData</w:t>
      </w:r>
      <w:proofErr w:type="spellEnd"/>
      <w:r w:rsidRPr="00B02A0B">
        <w:t xml:space="preserve"> function";</w:t>
      </w:r>
    </w:p>
    <w:p w14:paraId="3D39D295" w14:textId="77777777" w:rsidR="005C310B" w:rsidRPr="00B02A0B" w:rsidRDefault="005C310B" w:rsidP="005C310B">
      <w:pPr>
        <w:pStyle w:val="B1"/>
      </w:pPr>
      <w:r w:rsidRPr="00B02A0B">
        <w:t>-</w:t>
      </w:r>
      <w:r w:rsidRPr="00B02A0B">
        <w:tab/>
        <w:t xml:space="preserve">SIP MESSAGE request routed to an </w:t>
      </w:r>
      <w:proofErr w:type="spellStart"/>
      <w:r w:rsidRPr="00B02A0B">
        <w:t>MCData</w:t>
      </w:r>
      <w:proofErr w:type="spellEnd"/>
      <w:r w:rsidRPr="00B02A0B">
        <w:t xml:space="preserve">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w:t>
      </w:r>
      <w:proofErr w:type="spellStart"/>
      <w:r w:rsidRPr="00B02A0B">
        <w:t>MCData</w:t>
      </w:r>
      <w:proofErr w:type="spellEnd"/>
      <w:r w:rsidRPr="00B02A0B">
        <w:t xml:space="preserve"> server";</w:t>
      </w:r>
    </w:p>
    <w:p w14:paraId="6E507D83" w14:textId="77777777" w:rsidR="005C310B" w:rsidRPr="00B02A0B" w:rsidRDefault="005C310B" w:rsidP="005C310B">
      <w:pPr>
        <w:pStyle w:val="B1"/>
      </w:pPr>
      <w:r w:rsidRPr="00B02A0B">
        <w:t>-</w:t>
      </w:r>
      <w:r w:rsidRPr="00B02A0B">
        <w:tab/>
        <w:t xml:space="preserve">SIP MESSAGE request routed to an </w:t>
      </w:r>
      <w:proofErr w:type="spellStart"/>
      <w:r w:rsidRPr="00B02A0B">
        <w:t>MCData</w:t>
      </w:r>
      <w:proofErr w:type="spellEnd"/>
      <w:r w:rsidRPr="00B02A0B">
        <w:t xml:space="preserve">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w:t>
      </w:r>
      <w:proofErr w:type="spellStart"/>
      <w:r w:rsidRPr="00B02A0B">
        <w:t>MCData</w:t>
      </w:r>
      <w:proofErr w:type="spellEnd"/>
      <w:r w:rsidRPr="00B02A0B">
        <w:t xml:space="preserve"> server";</w:t>
      </w:r>
    </w:p>
    <w:p w14:paraId="20EBED33" w14:textId="77777777" w:rsidR="005C310B" w:rsidRPr="00B02A0B" w:rsidRDefault="005C310B" w:rsidP="005C310B">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w:t>
      </w:r>
      <w:proofErr w:type="spellStart"/>
      <w:r w:rsidRPr="00B02A0B">
        <w:t>MCData</w:t>
      </w:r>
      <w:proofErr w:type="spellEnd"/>
      <w:r w:rsidRPr="00B02A0B">
        <w:t xml:space="preserve"> function";</w:t>
      </w:r>
    </w:p>
    <w:p w14:paraId="15F77281" w14:textId="77777777" w:rsidR="005C310B" w:rsidRPr="00B02A0B" w:rsidRDefault="005C310B" w:rsidP="005C310B">
      <w:pPr>
        <w:pStyle w:val="B1"/>
      </w:pPr>
      <w:r w:rsidRPr="00B02A0B">
        <w:lastRenderedPageBreak/>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w:t>
      </w:r>
      <w:proofErr w:type="spellStart"/>
      <w:r w:rsidRPr="00B02A0B">
        <w:t>MCData</w:t>
      </w:r>
      <w:proofErr w:type="spellEnd"/>
      <w:r w:rsidRPr="00B02A0B">
        <w:t xml:space="preserve">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 xml:space="preserve">public service identity of the controlling </w:t>
      </w:r>
      <w:proofErr w:type="spellStart"/>
      <w:r w:rsidRPr="00B02A0B">
        <w:rPr>
          <w:lang w:eastAsia="ko-KR"/>
        </w:rPr>
        <w:t>MCData</w:t>
      </w:r>
      <w:proofErr w:type="spellEnd"/>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 xml:space="preserve">&gt; element. Such requests are known as "SIP MESSAGE requests for emergency notification for terminating participating </w:t>
      </w:r>
      <w:proofErr w:type="spellStart"/>
      <w:r w:rsidRPr="00B02A0B">
        <w:t>MCData</w:t>
      </w:r>
      <w:proofErr w:type="spellEnd"/>
      <w:r w:rsidRPr="00B02A0B">
        <w:t xml:space="preserve">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originating participating </w:t>
      </w:r>
      <w:proofErr w:type="spellStart"/>
      <w:r w:rsidRPr="00B02A0B">
        <w:t>MCData</w:t>
      </w:r>
      <w:proofErr w:type="spellEnd"/>
      <w:r w:rsidRPr="00B02A0B">
        <w:t xml:space="preserve">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originating participating </w:t>
      </w:r>
      <w:proofErr w:type="spellStart"/>
      <w:r w:rsidRPr="00B02A0B">
        <w:t>MCData</w:t>
      </w:r>
      <w:proofErr w:type="spellEnd"/>
      <w:r w:rsidRPr="00B02A0B">
        <w:t xml:space="preserve">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and a &lt;regroup-action&gt; element set to "remove". Such requests are known as "SIP MESSAGE request to the originating participating </w:t>
      </w:r>
      <w:proofErr w:type="spellStart"/>
      <w:r w:rsidRPr="00B02A0B">
        <w:t>MCData</w:t>
      </w:r>
      <w:proofErr w:type="spellEnd"/>
      <w:r w:rsidRPr="00B02A0B">
        <w:t xml:space="preserve">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terminating participating </w:t>
      </w:r>
      <w:proofErr w:type="spellStart"/>
      <w:r w:rsidRPr="00B02A0B">
        <w:t>MCData</w:t>
      </w:r>
      <w:proofErr w:type="spellEnd"/>
      <w:r w:rsidRPr="00B02A0B">
        <w:t xml:space="preserve">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terminating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w:t>
      </w:r>
      <w:proofErr w:type="spellStart"/>
      <w:r w:rsidRPr="00B02A0B">
        <w:t>MCData</w:t>
      </w:r>
      <w:proofErr w:type="spellEnd"/>
      <w:r w:rsidRPr="00B02A0B">
        <w:t xml:space="preserve">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terminating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application/vnd.3gpp.mcdata-info+xml MIME body and a &lt;regroup-action&gt; element set to "remove". Such requests are known as "SIP MESSAGE request to the terminating participating </w:t>
      </w:r>
      <w:proofErr w:type="spellStart"/>
      <w:r w:rsidRPr="00B02A0B">
        <w:t>MCData</w:t>
      </w:r>
      <w:proofErr w:type="spellEnd"/>
      <w:r w:rsidRPr="00B02A0B">
        <w:t xml:space="preserve">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controlling </w:t>
      </w:r>
      <w:proofErr w:type="spellStart"/>
      <w:r w:rsidRPr="00B02A0B">
        <w:t>MCData</w:t>
      </w:r>
      <w:proofErr w:type="spellEnd"/>
      <w:r w:rsidRPr="00B02A0B">
        <w:t xml:space="preserve">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controlling </w:t>
      </w:r>
      <w:proofErr w:type="spellStart"/>
      <w:r w:rsidRPr="00B02A0B">
        <w:t>MCData</w:t>
      </w:r>
      <w:proofErr w:type="spellEnd"/>
      <w:r w:rsidRPr="00B02A0B">
        <w:t xml:space="preserve">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 +xml MIME body and a &lt;regroup-action&gt; element set to "remove". Such requests are known as "SIP MESSAGE request to the controlling </w:t>
      </w:r>
      <w:proofErr w:type="spellStart"/>
      <w:r w:rsidRPr="00B02A0B">
        <w:t>MCData</w:t>
      </w:r>
      <w:proofErr w:type="spellEnd"/>
      <w:r w:rsidRPr="00B02A0B">
        <w:t xml:space="preserve">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 xml:space="preserve">SIP MESSAGE requests routed to a non-controlling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non-controlling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a non-controlling </w:t>
      </w:r>
      <w:proofErr w:type="spellStart"/>
      <w:r w:rsidRPr="00B02A0B">
        <w:t>MCData</w:t>
      </w:r>
      <w:proofErr w:type="spellEnd"/>
      <w:r w:rsidRPr="00B02A0B">
        <w:t xml:space="preserve">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 xml:space="preserve">SIP MESSAGE requests routed to the non-controlling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non-controlling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and a &lt;regroup-action&gt; element set to "remove". Such requests are known as "SIP MESSAGE request to the non-controlling </w:t>
      </w:r>
      <w:proofErr w:type="spellStart"/>
      <w:r w:rsidRPr="00B02A0B">
        <w:t>MCData</w:t>
      </w:r>
      <w:proofErr w:type="spellEnd"/>
      <w:r w:rsidRPr="00B02A0B">
        <w:t xml:space="preserve">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function with the Request-URI set to the public service identity of the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originating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function with the Request-URI set to the public service identity of the participating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controlling </w:t>
      </w:r>
      <w:proofErr w:type="spellStart"/>
      <w:r w:rsidRPr="00B02A0B">
        <w:rPr>
          <w:rFonts w:eastAsia="Batang" w:cs="Arial"/>
          <w:kern w:val="28"/>
          <w:lang w:val="en-US"/>
        </w:rPr>
        <w:t>MCData</w:t>
      </w:r>
      <w:proofErr w:type="spellEnd"/>
      <w:r w:rsidRPr="00B02A0B">
        <w:rPr>
          <w:rFonts w:eastAsia="Batang" w:cs="Arial"/>
          <w:kern w:val="28"/>
          <w:lang w:val="en-US"/>
        </w:rPr>
        <w:t xml:space="preserve">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w:t>
      </w:r>
      <w:proofErr w:type="spellStart"/>
      <w:r w:rsidRPr="00B02A0B">
        <w:t>MCData</w:t>
      </w:r>
      <w:proofErr w:type="spellEnd"/>
      <w:r w:rsidRPr="00B02A0B">
        <w:t xml:space="preserve"> function with the Request-URI set to the public service identity of the participating </w:t>
      </w:r>
      <w:proofErr w:type="spellStart"/>
      <w:r w:rsidRPr="00B02A0B">
        <w:t>MCData</w:t>
      </w:r>
      <w:proofErr w:type="spellEnd"/>
      <w:r w:rsidRPr="00B02A0B">
        <w:t xml:space="preserve"> function and containing a Content-Type header field set to </w:t>
      </w:r>
      <w:r w:rsidRPr="00B02A0B">
        <w:lastRenderedPageBreak/>
        <w:t>"application/vnd.3gpp.mcdata-info+xml"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xml:space="preserve">". Such requests are known as "SIP MESSAGE request for controlling the storage of the </w:t>
      </w:r>
      <w:proofErr w:type="spellStart"/>
      <w:r w:rsidRPr="00B02A0B">
        <w:t>MCData</w:t>
      </w:r>
      <w:proofErr w:type="spellEnd"/>
      <w:r w:rsidRPr="00B02A0B">
        <w:t xml:space="preserve"> communications into </w:t>
      </w:r>
      <w:proofErr w:type="spellStart"/>
      <w:r w:rsidRPr="00B02A0B">
        <w:t>MCData</w:t>
      </w:r>
      <w:proofErr w:type="spellEnd"/>
      <w:r w:rsidRPr="00B02A0B">
        <w:t xml:space="preserve">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31378323"/>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w:t>
      </w:r>
      <w:proofErr w:type="spellStart"/>
      <w:r w:rsidRPr="00B02A0B">
        <w:t>MCData</w:t>
      </w:r>
      <w:proofErr w:type="spellEnd"/>
      <w:r w:rsidRPr="00B02A0B">
        <w:t xml:space="preserve">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 xml:space="preserve">SIP INVITE requests routed to the participating </w:t>
      </w:r>
      <w:proofErr w:type="spellStart"/>
      <w:r w:rsidRPr="00B02A0B">
        <w:t>MCData</w:t>
      </w:r>
      <w:proofErr w:type="spellEnd"/>
      <w:r w:rsidRPr="00B02A0B">
        <w:t xml:space="preserve"> function with the Request-URI set to a public service identity of the participating </w:t>
      </w:r>
      <w:proofErr w:type="spellStart"/>
      <w:r w:rsidRPr="00B02A0B">
        <w:t>MCData</w:t>
      </w:r>
      <w:proofErr w:type="spellEnd"/>
      <w:r w:rsidRPr="00B02A0B">
        <w:t xml:space="preserve"> function and contain in an application/vnd.3gpp.mcdata-info+xml MIME body</w:t>
      </w:r>
      <w:r w:rsidRPr="00B02A0B">
        <w:rPr>
          <w:lang w:val="en-US"/>
        </w:rPr>
        <w:t xml:space="preserve"> with the &lt;</w:t>
      </w:r>
      <w:proofErr w:type="spellStart"/>
      <w:r w:rsidRPr="00B02A0B">
        <w:rPr>
          <w:lang w:val="en-US"/>
        </w:rPr>
        <w:t>mcdataInfo</w:t>
      </w:r>
      <w:proofErr w:type="spellEnd"/>
      <w:r w:rsidRPr="00B02A0B">
        <w:rPr>
          <w:lang w:val="en-US"/>
        </w:rPr>
        <w:t>&gt; element containing the &lt;</w:t>
      </w:r>
      <w:proofErr w:type="spellStart"/>
      <w:r w:rsidRPr="00B02A0B">
        <w:rPr>
          <w:lang w:val="en-US"/>
        </w:rPr>
        <w:t>mcdata</w:t>
      </w:r>
      <w:proofErr w:type="spellEnd"/>
      <w:r w:rsidRPr="00B02A0B">
        <w:rPr>
          <w:lang w:val="en-US"/>
        </w:rPr>
        <w:t>-Params&gt; element with the &lt;</w:t>
      </w:r>
      <w:proofErr w:type="spellStart"/>
      <w:r w:rsidRPr="00B02A0B">
        <w:rPr>
          <w:lang w:val="en-US"/>
        </w:rPr>
        <w:t>anyExt</w:t>
      </w:r>
      <w:proofErr w:type="spellEnd"/>
      <w:r w:rsidRPr="00B02A0B">
        <w:rPr>
          <w:lang w:val="en-US"/>
        </w:rPr>
        <w:t>&gt; element an &lt;pre-established-session-</w:t>
      </w:r>
      <w:proofErr w:type="spellStart"/>
      <w:r w:rsidRPr="00B02A0B">
        <w:rPr>
          <w:lang w:val="en-US"/>
        </w:rPr>
        <w:t>ind</w:t>
      </w:r>
      <w:proofErr w:type="spellEnd"/>
      <w:r w:rsidRPr="00B02A0B">
        <w:rPr>
          <w:lang w:val="en-US"/>
        </w:rPr>
        <w:t>&gt;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 xml:space="preserve">SIP INVITE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xml:space="preserve">" contained in an application/vnd.3gpp.mcdata-info+xml MIME body. Such requests are known as "SIP INVITE request for standalone SDS over media plane for originating participating </w:t>
      </w:r>
      <w:proofErr w:type="spellStart"/>
      <w:r w:rsidRPr="00B02A0B">
        <w:t>MCData</w:t>
      </w:r>
      <w:proofErr w:type="spellEnd"/>
      <w:r w:rsidRPr="00B02A0B">
        <w:t xml:space="preserve"> function";</w:t>
      </w:r>
    </w:p>
    <w:p w14:paraId="1FFB8549" w14:textId="77777777" w:rsidR="005C310B" w:rsidRPr="00B02A0B" w:rsidRDefault="005C310B" w:rsidP="005C310B">
      <w:pPr>
        <w:pStyle w:val="B1"/>
      </w:pPr>
      <w:r w:rsidRPr="00B02A0B">
        <w:t>-</w:t>
      </w:r>
      <w:r w:rsidRPr="00B02A0B">
        <w:tab/>
        <w:t xml:space="preserve">SIP INVITE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xml:space="preserve">" contained in an application/vnd.3gpp.mcdata-info+xml MIME body. Such requests are known as "SIP INVITE request for standalone SDS over media plane for terminating participating </w:t>
      </w:r>
      <w:proofErr w:type="spellStart"/>
      <w:r w:rsidRPr="00B02A0B">
        <w:t>MCData</w:t>
      </w:r>
      <w:proofErr w:type="spellEnd"/>
      <w:r w:rsidRPr="00B02A0B">
        <w:t xml:space="preserve"> function";</w:t>
      </w:r>
    </w:p>
    <w:p w14:paraId="0F34F1C7" w14:textId="77777777" w:rsidR="005C310B" w:rsidRPr="00B02A0B" w:rsidRDefault="005C310B" w:rsidP="005C310B">
      <w:pPr>
        <w:pStyle w:val="B1"/>
        <w:rPr>
          <w:noProof/>
        </w:rPr>
      </w:pPr>
      <w:r w:rsidRPr="00B02A0B">
        <w:t>-</w:t>
      </w:r>
      <w:r w:rsidRPr="00B02A0B">
        <w:tab/>
        <w:t xml:space="preserve">SIP INVITE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xml:space="preserve">" contained in an application/vnd.3gpp.mcdata-info+xml MIME body. Such requests are known as "SIP INVITE request for controlling </w:t>
      </w:r>
      <w:proofErr w:type="spellStart"/>
      <w:r w:rsidRPr="00B02A0B">
        <w:t>MCData</w:t>
      </w:r>
      <w:proofErr w:type="spellEnd"/>
      <w:r w:rsidRPr="00B02A0B">
        <w:t xml:space="preserve">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 xml:space="preserve">SIP INVITE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 xml:space="preserve">-session" contained in an application/vnd.3gpp.mcdata-info+xml MIME body. Such requests are known as "SIP INVITE request for SDS session for originating participating </w:t>
      </w:r>
      <w:proofErr w:type="spellStart"/>
      <w:r w:rsidRPr="00B02A0B">
        <w:t>MCData</w:t>
      </w:r>
      <w:proofErr w:type="spellEnd"/>
      <w:r w:rsidRPr="00B02A0B">
        <w:t xml:space="preserve"> function";</w:t>
      </w:r>
    </w:p>
    <w:p w14:paraId="1EB662CB" w14:textId="77777777" w:rsidR="005C310B" w:rsidRPr="00B02A0B" w:rsidRDefault="005C310B" w:rsidP="005C310B">
      <w:pPr>
        <w:pStyle w:val="B1"/>
      </w:pPr>
      <w:r w:rsidRPr="00B02A0B">
        <w:t>-</w:t>
      </w:r>
      <w:r w:rsidRPr="00B02A0B">
        <w:tab/>
        <w:t xml:space="preserve">SIP INVITE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 xml:space="preserve">-session" contained in an application/vnd.3gpp.mcdata-info+xml MIME body. Such requests are known as "SIP INVITE request for SDS session for terminating participating </w:t>
      </w:r>
      <w:proofErr w:type="spellStart"/>
      <w:r w:rsidRPr="00B02A0B">
        <w:t>MCData</w:t>
      </w:r>
      <w:proofErr w:type="spellEnd"/>
      <w:r w:rsidRPr="00B02A0B">
        <w:t xml:space="preserve"> function";</w:t>
      </w:r>
    </w:p>
    <w:p w14:paraId="55F8C403" w14:textId="77777777" w:rsidR="005C310B" w:rsidRPr="00B02A0B" w:rsidRDefault="005C310B" w:rsidP="005C310B">
      <w:pPr>
        <w:pStyle w:val="B1"/>
        <w:rPr>
          <w:noProof/>
        </w:rPr>
      </w:pPr>
      <w:r w:rsidRPr="00B02A0B">
        <w:t>-</w:t>
      </w:r>
      <w:r w:rsidRPr="00B02A0B">
        <w:tab/>
        <w:t xml:space="preserve">SIP INVITE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 xml:space="preserve">-session" contained in an application/vnd.3gpp.mcdata-info+xml MIME body. Such requests are known as "SIP INVITE request for controlling </w:t>
      </w:r>
      <w:proofErr w:type="spellStart"/>
      <w:r w:rsidRPr="00B02A0B">
        <w:t>MCData</w:t>
      </w:r>
      <w:proofErr w:type="spellEnd"/>
      <w:r w:rsidRPr="00B02A0B">
        <w:t xml:space="preserve"> function for SDS session</w:t>
      </w:r>
      <w:r w:rsidRPr="00B02A0B">
        <w:rPr>
          <w:noProof/>
        </w:rPr>
        <w:t>";</w:t>
      </w:r>
    </w:p>
    <w:p w14:paraId="43847EC2" w14:textId="77777777" w:rsidR="005C310B" w:rsidRPr="00B02A0B" w:rsidRDefault="005C310B" w:rsidP="005C310B">
      <w:pPr>
        <w:pStyle w:val="B1"/>
      </w:pPr>
      <w:r w:rsidRPr="00B02A0B">
        <w:t>-</w:t>
      </w:r>
      <w:r w:rsidRPr="00B02A0B">
        <w:tab/>
        <w:t xml:space="preserve">SIP INVITE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xml:space="preserve">" contained in an application/vnd.3gpp.mcdata-info+xml MIME body. Such requests are known as "SIP INVITE request for file distribution for originating participating </w:t>
      </w:r>
      <w:proofErr w:type="spellStart"/>
      <w:r w:rsidRPr="00B02A0B">
        <w:t>MCData</w:t>
      </w:r>
      <w:proofErr w:type="spellEnd"/>
      <w:r w:rsidRPr="00B02A0B">
        <w:t xml:space="preserve"> function";</w:t>
      </w:r>
    </w:p>
    <w:p w14:paraId="4CFF9FE2" w14:textId="77777777" w:rsidR="005C310B" w:rsidRPr="00B02A0B" w:rsidRDefault="005C310B" w:rsidP="005C310B">
      <w:pPr>
        <w:pStyle w:val="B1"/>
      </w:pPr>
      <w:r w:rsidRPr="00B02A0B">
        <w:t>-</w:t>
      </w:r>
      <w:r w:rsidRPr="00B02A0B">
        <w:tab/>
        <w:t xml:space="preserve">SIP INVITE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xml:space="preserve">" contained in an application/vnd.3gpp.mcdata-info+xml MIME body. Such requests are known as "SIP INVITE request for file distribution for terminating participating </w:t>
      </w:r>
      <w:proofErr w:type="spellStart"/>
      <w:r w:rsidRPr="00B02A0B">
        <w:t>MCData</w:t>
      </w:r>
      <w:proofErr w:type="spellEnd"/>
      <w:r w:rsidRPr="00B02A0B">
        <w:t xml:space="preserve"> function"; and</w:t>
      </w:r>
    </w:p>
    <w:p w14:paraId="05A57EEA" w14:textId="77777777" w:rsidR="005C310B" w:rsidRPr="00B02A0B" w:rsidRDefault="005C310B" w:rsidP="005C310B">
      <w:pPr>
        <w:pStyle w:val="B1"/>
      </w:pPr>
      <w:r w:rsidRPr="00B02A0B">
        <w:t>-</w:t>
      </w:r>
      <w:r w:rsidRPr="00B02A0B">
        <w:tab/>
        <w:t xml:space="preserve">SIP INVITE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xml:space="preserve">" contained in an application/vnd.3gpp.mcdata-info+xml MIME body. Such requests are known as "SIP INVITE request for controlling </w:t>
      </w:r>
      <w:proofErr w:type="spellStart"/>
      <w:r w:rsidRPr="00B02A0B">
        <w:t>MCData</w:t>
      </w:r>
      <w:proofErr w:type="spellEnd"/>
      <w:r w:rsidRPr="00B02A0B">
        <w:t xml:space="preserve">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 xml:space="preserve">SIP INVITE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xml:space="preserve">" contained in an application/vnd.3gpp.mcdata-info+xml MIME body. Such requests are known as "SIP INVITE request for IP Connectivity session for originating participating </w:t>
      </w:r>
      <w:proofErr w:type="spellStart"/>
      <w:r w:rsidRPr="00B02A0B">
        <w:t>MCData</w:t>
      </w:r>
      <w:proofErr w:type="spellEnd"/>
      <w:r w:rsidRPr="00B02A0B">
        <w:t xml:space="preserve"> function;.</w:t>
      </w:r>
    </w:p>
    <w:p w14:paraId="33E8ED4D" w14:textId="77777777" w:rsidR="005C310B" w:rsidRPr="00B02A0B" w:rsidRDefault="005C310B" w:rsidP="005C310B">
      <w:pPr>
        <w:pStyle w:val="B1"/>
      </w:pPr>
      <w:r w:rsidRPr="00B02A0B">
        <w:t>-</w:t>
      </w:r>
      <w:r w:rsidRPr="00B02A0B">
        <w:tab/>
        <w:t xml:space="preserve">SIP INVITE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xml:space="preserve">" contained in an application/vnd.3gpp.mcdata-info+xml MIME body. Such requests are known as "SIP INVITE request for IP Connectivity session for terminating participating </w:t>
      </w:r>
      <w:proofErr w:type="spellStart"/>
      <w:r w:rsidRPr="00B02A0B">
        <w:t>MCData</w:t>
      </w:r>
      <w:proofErr w:type="spellEnd"/>
      <w:r w:rsidRPr="00B02A0B">
        <w:t xml:space="preserve"> function"; and</w:t>
      </w:r>
    </w:p>
    <w:p w14:paraId="09E4850F" w14:textId="77777777" w:rsidR="005C310B" w:rsidRPr="00B02A0B" w:rsidRDefault="005C310B" w:rsidP="005C310B">
      <w:pPr>
        <w:pStyle w:val="B1"/>
      </w:pPr>
      <w:r w:rsidRPr="00B02A0B">
        <w:t>-</w:t>
      </w:r>
      <w:r w:rsidRPr="00B02A0B">
        <w:tab/>
        <w:t xml:space="preserve">SIP INVITE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xml:space="preserve">" contained in an application/vnd.3gpp.mcdata-info+xml MIME body. Such requests are known as "SIP INVITE request for controlling </w:t>
      </w:r>
      <w:proofErr w:type="spellStart"/>
      <w:r w:rsidRPr="00B02A0B">
        <w:t>MCData</w:t>
      </w:r>
      <w:proofErr w:type="spellEnd"/>
      <w:r w:rsidRPr="00B02A0B">
        <w:t xml:space="preserve">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31378324"/>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31378325"/>
      <w:r w:rsidRPr="00B02A0B">
        <w:rPr>
          <w:rFonts w:eastAsia="Malgun Gothic"/>
        </w:rPr>
        <w:t>6.3.2.1</w:t>
      </w:r>
      <w:r w:rsidRPr="00B02A0B">
        <w:tab/>
        <w:t xml:space="preserve">Generating a SIP MESSAGE request towards the terminating </w:t>
      </w:r>
      <w:proofErr w:type="spellStart"/>
      <w:r w:rsidRPr="00B02A0B">
        <w:t>MCData</w:t>
      </w:r>
      <w:proofErr w:type="spellEnd"/>
      <w:r w:rsidRPr="00B02A0B">
        <w:t xml:space="preserve">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w:t>
      </w:r>
      <w:proofErr w:type="spellStart"/>
      <w:r w:rsidRPr="00B02A0B">
        <w:t>MCData</w:t>
      </w:r>
      <w:proofErr w:type="spellEnd"/>
      <w:r w:rsidRPr="00B02A0B">
        <w:t xml:space="preserve">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w:t>
      </w:r>
      <w:proofErr w:type="spellStart"/>
      <w:r w:rsidRPr="00B02A0B">
        <w:t>MCData</w:t>
      </w:r>
      <w:proofErr w:type="spellEnd"/>
      <w:r w:rsidRPr="00B02A0B">
        <w:t xml:space="preserve"> ID of the terminating </w:t>
      </w:r>
      <w:proofErr w:type="spellStart"/>
      <w:r w:rsidRPr="00B02A0B">
        <w:t>MCData</w:t>
      </w:r>
      <w:proofErr w:type="spellEnd"/>
      <w:r w:rsidRPr="00B02A0B">
        <w:t xml:space="preserve">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31378326"/>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 xml:space="preserve">shall set the Request-URI of the SIP MESSAGE request to the public service identity of the controlling </w:t>
      </w:r>
      <w:proofErr w:type="spellStart"/>
      <w:r w:rsidRPr="00B02A0B">
        <w:t>MCData</w:t>
      </w:r>
      <w:proofErr w:type="spellEnd"/>
      <w:r w:rsidRPr="00B02A0B">
        <w:t xml:space="preserve">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307CCAD9" w14:textId="77777777" w:rsidR="00941743" w:rsidRDefault="00941743" w:rsidP="00941743">
      <w:pPr>
        <w:pStyle w:val="NO"/>
      </w:pPr>
      <w:r>
        <w:t>NOTE 2:</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E7EA938" w14:textId="77777777" w:rsidR="00941743" w:rsidRDefault="00941743" w:rsidP="00941743">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C2EA0A3" w14:textId="77777777" w:rsidR="00941743" w:rsidRPr="00BE4B01" w:rsidRDefault="00941743" w:rsidP="00941743">
      <w:pPr>
        <w:pStyle w:val="NO"/>
      </w:pPr>
      <w:r>
        <w:t>NOTE 4:</w:t>
      </w:r>
      <w:r>
        <w:tab/>
        <w:t xml:space="preserve">How the 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3F99ED6" w14:textId="77777777" w:rsidR="00D034D5" w:rsidRDefault="00941743" w:rsidP="00D034D5">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31378327"/>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 xml:space="preserve">This clause describes how an </w:t>
      </w:r>
      <w:proofErr w:type="spellStart"/>
      <w:r w:rsidRPr="00B02A0B">
        <w:t>MCData</w:t>
      </w:r>
      <w:proofErr w:type="spellEnd"/>
      <w:r w:rsidRPr="00B02A0B">
        <w:t xml:space="preserve">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server is not yet subscribed to the group document for the group identity in the </w:t>
      </w:r>
      <w:r w:rsidRPr="00B02A0B">
        <w:rPr>
          <w:lang w:eastAsia="ko-KR"/>
        </w:rPr>
        <w:t>&lt;</w:t>
      </w:r>
      <w:proofErr w:type="spellStart"/>
      <w:r w:rsidRPr="00B02A0B">
        <w:rPr>
          <w:lang w:eastAsia="ko-KR"/>
        </w:rPr>
        <w:t>mcdata</w:t>
      </w:r>
      <w:proofErr w:type="spellEnd"/>
      <w:r w:rsidRPr="00B02A0B">
        <w:rPr>
          <w:lang w:eastAsia="ko-KR"/>
        </w:rPr>
        <w:t>-request-</w:t>
      </w:r>
      <w:proofErr w:type="spellStart"/>
      <w:r w:rsidRPr="00B02A0B">
        <w:rPr>
          <w:lang w:eastAsia="ko-KR"/>
        </w:rPr>
        <w:t>uri</w:t>
      </w:r>
      <w:proofErr w:type="spellEnd"/>
      <w:r w:rsidRPr="00B02A0B">
        <w:rPr>
          <w:lang w:eastAsia="ko-KR"/>
        </w:rPr>
        <w:t xml:space="preserve">&gt; </w:t>
      </w:r>
      <w:r w:rsidRPr="00B02A0B">
        <w:t xml:space="preserve">element of the application/vnd.3gpp.mcdata-info+xml MIME body of the SIP request, the </w:t>
      </w:r>
      <w:proofErr w:type="spellStart"/>
      <w:r w:rsidRPr="00B02A0B">
        <w:t>MCData</w:t>
      </w:r>
      <w:proofErr w:type="spellEnd"/>
      <w:r w:rsidRPr="00B02A0B">
        <w:t xml:space="preserve"> server shall subscribe to the "</w:t>
      </w:r>
      <w:proofErr w:type="spellStart"/>
      <w:r w:rsidRPr="00B02A0B">
        <w:t>xcap</w:t>
      </w:r>
      <w:proofErr w:type="spellEnd"/>
      <w:r w:rsidRPr="00B02A0B">
        <w:t>-diff"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 xml:space="preserve">As a group document can potentially have a large content, the </w:t>
      </w:r>
      <w:proofErr w:type="spellStart"/>
      <w:r w:rsidRPr="00B02A0B">
        <w:t>MCData</w:t>
      </w:r>
      <w:proofErr w:type="spellEnd"/>
      <w:r w:rsidRPr="00B02A0B">
        <w:t xml:space="preserve">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w:t>
      </w:r>
      <w:proofErr w:type="spellStart"/>
      <w:r w:rsidRPr="00B02A0B">
        <w:t>xcap</w:t>
      </w:r>
      <w:proofErr w:type="spellEnd"/>
      <w:r w:rsidRPr="00B02A0B">
        <w:t>-diff" event-package for the group document of the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w:t>
      </w:r>
      <w:r w:rsidRPr="00B02A0B" w:rsidDel="00B115FD">
        <w:t xml:space="preserve"> </w:t>
      </w:r>
      <w:r w:rsidRPr="00B02A0B">
        <w:t xml:space="preserve">of the SIP request as specified in 3GPP TS 24.481 [11], the </w:t>
      </w:r>
      <w:proofErr w:type="spellStart"/>
      <w:r w:rsidRPr="00B02A0B">
        <w:t>MCData</w:t>
      </w:r>
      <w:proofErr w:type="spellEnd"/>
      <w:r w:rsidRPr="00B02A0B">
        <w:t xml:space="preserve">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w:t>
      </w:r>
      <w:proofErr w:type="spellStart"/>
      <w:r w:rsidRPr="00B02A0B">
        <w:t>xcap</w:t>
      </w:r>
      <w:proofErr w:type="spellEnd"/>
      <w:r w:rsidRPr="00B02A0B">
        <w:t>-diff" event-package for the group document of the group identity in the &lt;</w:t>
      </w:r>
      <w:proofErr w:type="spellStart"/>
      <w:r w:rsidRPr="00B02A0B">
        <w:t>mcdata</w:t>
      </w:r>
      <w:proofErr w:type="spellEnd"/>
      <w:r w:rsidRPr="00B02A0B">
        <w:t>-request-</w:t>
      </w:r>
      <w:proofErr w:type="spellStart"/>
      <w:r w:rsidRPr="00B02A0B">
        <w:t>uri</w:t>
      </w:r>
      <w:proofErr w:type="spellEnd"/>
      <w:r w:rsidRPr="00B02A0B">
        <w:t xml:space="preserve">&gt; element of </w:t>
      </w:r>
      <w:r w:rsidRPr="00B02A0B">
        <w:lastRenderedPageBreak/>
        <w:t>the application/vnd.3gpp.mcdata-info+xml MIME body</w:t>
      </w:r>
      <w:r w:rsidRPr="00B02A0B" w:rsidDel="00B115FD">
        <w:t xml:space="preserve"> </w:t>
      </w:r>
      <w:r w:rsidRPr="00B02A0B">
        <w:t xml:space="preserve">of the SIP INVITE request as specified in 3GPP TS 24.481 [11], the </w:t>
      </w:r>
      <w:proofErr w:type="spellStart"/>
      <w:r w:rsidRPr="00B02A0B">
        <w:t>MCData</w:t>
      </w:r>
      <w:proofErr w:type="spellEnd"/>
      <w:r w:rsidRPr="00B02A0B">
        <w:t xml:space="preserve">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31378328"/>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 xml:space="preserve">The </w:t>
      </w:r>
      <w:proofErr w:type="spellStart"/>
      <w:r w:rsidRPr="00B02A0B">
        <w:t>MCData</w:t>
      </w:r>
      <w:proofErr w:type="spellEnd"/>
      <w:r w:rsidRPr="00B02A0B">
        <w:t xml:space="preserve"> server shall only send </w:t>
      </w:r>
      <w:proofErr w:type="spellStart"/>
      <w:r w:rsidRPr="00B02A0B">
        <w:t>MCData</w:t>
      </w:r>
      <w:proofErr w:type="spellEnd"/>
      <w:r w:rsidRPr="00B02A0B">
        <w:t xml:space="preserve"> messages to affiliated group members.</w:t>
      </w:r>
    </w:p>
    <w:p w14:paraId="634B6BB8" w14:textId="77777777" w:rsidR="005C310B" w:rsidRPr="00B02A0B" w:rsidRDefault="005C310B" w:rsidP="005C310B">
      <w:r w:rsidRPr="00B02A0B">
        <w:t xml:space="preserve">The </w:t>
      </w:r>
      <w:proofErr w:type="spellStart"/>
      <w:r w:rsidRPr="00B02A0B">
        <w:t>MCData</w:t>
      </w:r>
      <w:proofErr w:type="spellEnd"/>
      <w:r w:rsidRPr="00B02A0B">
        <w:t xml:space="preserve"> server determines whether a user is affiliated to a group by following the procedures in clause 6.3.5.</w:t>
      </w:r>
    </w:p>
    <w:p w14:paraId="5F706169" w14:textId="77777777" w:rsidR="005C310B" w:rsidRPr="00B02A0B" w:rsidRDefault="005C310B" w:rsidP="005C310B">
      <w:r w:rsidRPr="00B02A0B">
        <w:t xml:space="preserve">If the group is not a regroup based on a preconfigured group, the </w:t>
      </w:r>
      <w:proofErr w:type="spellStart"/>
      <w:r w:rsidRPr="00B02A0B">
        <w:t>MCData</w:t>
      </w:r>
      <w:proofErr w:type="spellEnd"/>
      <w:r w:rsidRPr="00B02A0B">
        <w:t xml:space="preserve">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 xml:space="preserve">If the group is a regroup based on a preconfigured group, the </w:t>
      </w:r>
      <w:proofErr w:type="spellStart"/>
      <w:r w:rsidRPr="00B02A0B">
        <w:t>MCData</w:t>
      </w:r>
      <w:proofErr w:type="spellEnd"/>
      <w:r w:rsidRPr="00B02A0B">
        <w:t xml:space="preserve">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 xml:space="preserve">The term "affiliated group members" used above also includes those members that are implicitly affiliated by the controlling </w:t>
      </w:r>
      <w:proofErr w:type="spellStart"/>
      <w:r w:rsidRPr="00B02A0B">
        <w:t>MCData</w:t>
      </w:r>
      <w:proofErr w:type="spellEnd"/>
      <w:r w:rsidRPr="00B02A0B">
        <w:t xml:space="preserve">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31378329"/>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 xml:space="preserve">The </w:t>
      </w:r>
      <w:proofErr w:type="spellStart"/>
      <w:r w:rsidRPr="00B02A0B">
        <w:t>MCData</w:t>
      </w:r>
      <w:proofErr w:type="spellEnd"/>
      <w:r w:rsidRPr="00B02A0B">
        <w:t xml:space="preserve"> server shall determine that the </w:t>
      </w:r>
      <w:proofErr w:type="spellStart"/>
      <w:r w:rsidRPr="00B02A0B">
        <w:t>MCData</w:t>
      </w:r>
      <w:proofErr w:type="spellEnd"/>
      <w:r w:rsidRPr="00B02A0B">
        <w:t xml:space="preserve"> user, with </w:t>
      </w:r>
      <w:proofErr w:type="spellStart"/>
      <w:r w:rsidRPr="00B02A0B">
        <w:t>MCData</w:t>
      </w:r>
      <w:proofErr w:type="spellEnd"/>
      <w:r w:rsidRPr="00B02A0B">
        <w:t xml:space="preserve"> User ID, is affiliated to the </w:t>
      </w:r>
      <w:proofErr w:type="spellStart"/>
      <w:r w:rsidRPr="00B02A0B">
        <w:t>MCData</w:t>
      </w:r>
      <w:proofErr w:type="spellEnd"/>
      <w:r w:rsidRPr="00B02A0B">
        <w:t xml:space="preserve"> group, with </w:t>
      </w:r>
      <w:proofErr w:type="spellStart"/>
      <w:r w:rsidRPr="00B02A0B">
        <w:t>MCData</w:t>
      </w:r>
      <w:proofErr w:type="spellEnd"/>
      <w:r w:rsidRPr="00B02A0B">
        <w:t xml:space="preserve"> Group ID, at the </w:t>
      </w:r>
      <w:proofErr w:type="spellStart"/>
      <w:r w:rsidRPr="00B02A0B">
        <w:t>MCData</w:t>
      </w:r>
      <w:proofErr w:type="spellEnd"/>
      <w:r w:rsidRPr="00B02A0B">
        <w:t xml:space="preserve"> client, with </w:t>
      </w:r>
      <w:proofErr w:type="spellStart"/>
      <w:r w:rsidRPr="00B02A0B">
        <w:t>MCData</w:t>
      </w:r>
      <w:proofErr w:type="spellEnd"/>
      <w:r w:rsidRPr="00B02A0B">
        <w:t xml:space="preserve"> client ID, </w:t>
      </w:r>
      <w:proofErr w:type="spellStart"/>
      <w:r w:rsidRPr="00B02A0B">
        <w:t>i</w:t>
      </w:r>
      <w:proofErr w:type="spellEnd"/>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w:t>
      </w:r>
      <w:proofErr w:type="spellStart"/>
      <w:r w:rsidRPr="00B02A0B">
        <w:t>MCData</w:t>
      </w:r>
      <w:proofErr w:type="spellEnd"/>
      <w:r w:rsidRPr="00B02A0B">
        <w:t xml:space="preserve"> group information entry with </w:t>
      </w:r>
      <w:proofErr w:type="spellStart"/>
      <w:r w:rsidRPr="00B02A0B">
        <w:t>MCData</w:t>
      </w:r>
      <w:proofErr w:type="spellEnd"/>
      <w:r w:rsidRPr="00B02A0B">
        <w:t xml:space="preserve"> group ID </w:t>
      </w:r>
      <w:r w:rsidRPr="00B02A0B">
        <w:rPr>
          <w:lang w:val="en-US"/>
        </w:rPr>
        <w:t xml:space="preserve">same </w:t>
      </w:r>
      <w:r w:rsidRPr="00B02A0B">
        <w:t xml:space="preserve">as </w:t>
      </w:r>
      <w:r w:rsidRPr="00B02A0B">
        <w:rPr>
          <w:lang w:val="en-US"/>
        </w:rPr>
        <w:t xml:space="preserve">the </w:t>
      </w:r>
      <w:proofErr w:type="spellStart"/>
      <w:r w:rsidRPr="00B02A0B">
        <w:rPr>
          <w:lang w:val="en-US"/>
        </w:rPr>
        <w:t>MCData</w:t>
      </w:r>
      <w:proofErr w:type="spellEnd"/>
      <w:r w:rsidRPr="00B02A0B">
        <w:rPr>
          <w:lang w:val="en-US"/>
        </w:rPr>
        <w:t xml:space="preserve">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r>
      <w:proofErr w:type="spellStart"/>
      <w:r w:rsidRPr="00B02A0B">
        <w:rPr>
          <w:lang w:val="en-US"/>
        </w:rPr>
        <w:t>i</w:t>
      </w:r>
      <w:proofErr w:type="spellEnd"/>
      <w:r w:rsidRPr="00B02A0B">
        <w:t xml:space="preserve">n the </w:t>
      </w:r>
      <w:proofErr w:type="spellStart"/>
      <w:r w:rsidRPr="00B02A0B">
        <w:t>MCData</w:t>
      </w:r>
      <w:proofErr w:type="spellEnd"/>
      <w:r w:rsidRPr="00B02A0B">
        <w:t xml:space="preserve"> group information entry </w:t>
      </w:r>
      <w:r w:rsidRPr="00B02A0B">
        <w:rPr>
          <w:lang w:val="en-US"/>
        </w:rPr>
        <w:t xml:space="preserve">found </w:t>
      </w:r>
      <w:r w:rsidRPr="00B02A0B">
        <w:t xml:space="preserve">in </w:t>
      </w:r>
      <w:r w:rsidRPr="00B02A0B">
        <w:rPr>
          <w:lang w:val="en-US"/>
        </w:rPr>
        <w:t>1</w:t>
      </w:r>
      <w:r w:rsidRPr="00B02A0B">
        <w:t xml:space="preserve">, an </w:t>
      </w:r>
      <w:proofErr w:type="spellStart"/>
      <w:r w:rsidRPr="00B02A0B">
        <w:t>MCData</w:t>
      </w:r>
      <w:proofErr w:type="spellEnd"/>
      <w:r w:rsidRPr="00B02A0B">
        <w:t xml:space="preserve"> user information entry with the </w:t>
      </w:r>
      <w:proofErr w:type="spellStart"/>
      <w:r w:rsidRPr="00B02A0B">
        <w:t>MCData</w:t>
      </w:r>
      <w:proofErr w:type="spellEnd"/>
      <w:r w:rsidRPr="00B02A0B">
        <w:t xml:space="preserve"> ID </w:t>
      </w:r>
      <w:r w:rsidRPr="00B02A0B">
        <w:rPr>
          <w:lang w:val="en-US"/>
        </w:rPr>
        <w:t xml:space="preserve">same </w:t>
      </w:r>
      <w:r w:rsidRPr="00B02A0B">
        <w:t>as the</w:t>
      </w:r>
      <w:r w:rsidRPr="00B02A0B">
        <w:rPr>
          <w:lang w:val="en-US"/>
        </w:rPr>
        <w:t xml:space="preserve"> </w:t>
      </w:r>
      <w:proofErr w:type="spellStart"/>
      <w:r w:rsidRPr="00B02A0B">
        <w:rPr>
          <w:lang w:val="en-US"/>
        </w:rPr>
        <w:t>MCData</w:t>
      </w:r>
      <w:proofErr w:type="spellEnd"/>
      <w:r w:rsidRPr="00B02A0B">
        <w:rPr>
          <w:lang w:val="en-US"/>
        </w:rPr>
        <w:t xml:space="preserve"> ID</w:t>
      </w:r>
      <w:r w:rsidRPr="00B02A0B">
        <w:t xml:space="preserve"> under consideration;</w:t>
      </w:r>
    </w:p>
    <w:p w14:paraId="45B62EC7" w14:textId="77777777" w:rsidR="005C310B" w:rsidRPr="00B02A0B" w:rsidRDefault="005C310B" w:rsidP="005C310B">
      <w:pPr>
        <w:pStyle w:val="B1"/>
      </w:pPr>
      <w:r w:rsidRPr="00B02A0B">
        <w:t>3.</w:t>
      </w:r>
      <w:r w:rsidRPr="00B02A0B">
        <w:tab/>
        <w:t xml:space="preserve">in the </w:t>
      </w:r>
      <w:proofErr w:type="spellStart"/>
      <w:r w:rsidRPr="00B02A0B">
        <w:t>MCData</w:t>
      </w:r>
      <w:proofErr w:type="spellEnd"/>
      <w:r w:rsidRPr="00B02A0B">
        <w:t xml:space="preserve"> user information entry found in 2, an </w:t>
      </w:r>
      <w:proofErr w:type="spellStart"/>
      <w:r w:rsidRPr="00B02A0B">
        <w:t>MCData</w:t>
      </w:r>
      <w:proofErr w:type="spellEnd"/>
      <w:r w:rsidRPr="00B02A0B">
        <w:t xml:space="preserve"> client information entry with </w:t>
      </w:r>
      <w:proofErr w:type="spellStart"/>
      <w:r w:rsidRPr="00B02A0B">
        <w:t>MCData</w:t>
      </w:r>
      <w:proofErr w:type="spellEnd"/>
      <w:r w:rsidRPr="00B02A0B">
        <w:t xml:space="preserve"> Client ID same as the </w:t>
      </w:r>
      <w:proofErr w:type="spellStart"/>
      <w:r w:rsidRPr="00B02A0B">
        <w:t>MCData</w:t>
      </w:r>
      <w:proofErr w:type="spellEnd"/>
      <w:r w:rsidRPr="00B02A0B">
        <w:t xml:space="preserve"> client ID under consideration; and</w:t>
      </w:r>
    </w:p>
    <w:p w14:paraId="792D5BE9" w14:textId="77777777" w:rsidR="005C310B" w:rsidRPr="00B02A0B" w:rsidRDefault="005C310B" w:rsidP="005C310B">
      <w:pPr>
        <w:pStyle w:val="B1"/>
      </w:pPr>
      <w:r w:rsidRPr="00B02A0B">
        <w:t>4.</w:t>
      </w:r>
      <w:r w:rsidRPr="00B02A0B">
        <w:tab/>
        <w:t xml:space="preserve">in the </w:t>
      </w:r>
      <w:proofErr w:type="spellStart"/>
      <w:r w:rsidRPr="00B02A0B">
        <w:t>MCData</w:t>
      </w:r>
      <w:proofErr w:type="spellEnd"/>
      <w:r w:rsidRPr="00B02A0B">
        <w:t xml:space="preserve">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31378330"/>
      <w:r w:rsidRPr="00B02A0B">
        <w:t>6.3.6</w:t>
      </w:r>
      <w:r w:rsidRPr="00B02A0B">
        <w:tab/>
      </w:r>
      <w:proofErr w:type="spellStart"/>
      <w:r w:rsidRPr="00B02A0B">
        <w:t>MCData</w:t>
      </w:r>
      <w:proofErr w:type="spellEnd"/>
      <w:r w:rsidRPr="00B02A0B">
        <w:t xml:space="preserve">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31378331"/>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31378332"/>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31378333"/>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31378334"/>
      <w:r w:rsidRPr="00B02A0B">
        <w:rPr>
          <w:lang w:eastAsia="ko-KR"/>
        </w:rPr>
        <w:t>6.3.7.1.1</w:t>
      </w:r>
      <w:r w:rsidRPr="00B02A0B">
        <w:rPr>
          <w:lang w:eastAsia="ko-KR"/>
        </w:rPr>
        <w:tab/>
        <w:t xml:space="preserve">Sending a SIP re-INVITE request for </w:t>
      </w:r>
      <w:proofErr w:type="spellStart"/>
      <w:r w:rsidRPr="00B02A0B">
        <w:rPr>
          <w:lang w:eastAsia="ko-KR"/>
        </w:rPr>
        <w:t>MCData</w:t>
      </w:r>
      <w:proofErr w:type="spellEnd"/>
      <w:r w:rsidRPr="00B02A0B">
        <w:rPr>
          <w:lang w:eastAsia="ko-KR"/>
        </w:rPr>
        <w:t xml:space="preserve">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 xml:space="preserve">The controlling </w:t>
      </w:r>
      <w:proofErr w:type="spellStart"/>
      <w:r w:rsidRPr="00B02A0B">
        <w:t>MCData</w:t>
      </w:r>
      <w:proofErr w:type="spellEnd"/>
      <w:r w:rsidRPr="00B02A0B">
        <w:t xml:space="preserve">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 xml:space="preserve">shall include an SDP offer with the media parameters as currently established with the terminating </w:t>
      </w:r>
      <w:proofErr w:type="spellStart"/>
      <w:r w:rsidRPr="00B02A0B">
        <w:t>MCData</w:t>
      </w:r>
      <w:proofErr w:type="spellEnd"/>
      <w:r w:rsidRPr="00B02A0B">
        <w:t xml:space="preserve">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w:t>
      </w:r>
      <w:proofErr w:type="spellStart"/>
      <w:r w:rsidRPr="00B02A0B">
        <w:t>mcdata</w:t>
      </w:r>
      <w:proofErr w:type="spellEnd"/>
      <w:r w:rsidRPr="00B02A0B">
        <w:t xml:space="preserve">-calling-user-id&gt; element set to the </w:t>
      </w:r>
      <w:proofErr w:type="spellStart"/>
      <w:r w:rsidRPr="00B02A0B">
        <w:t>MCData</w:t>
      </w:r>
      <w:proofErr w:type="spellEnd"/>
      <w:r w:rsidRPr="00B02A0B">
        <w:t xml:space="preserve"> ID of the initiating </w:t>
      </w:r>
      <w:proofErr w:type="spellStart"/>
      <w:r w:rsidRPr="00B02A0B">
        <w:t>MCData</w:t>
      </w:r>
      <w:proofErr w:type="spellEnd"/>
      <w:r w:rsidRPr="00B02A0B">
        <w:t xml:space="preserve"> user;</w:t>
      </w:r>
    </w:p>
    <w:p w14:paraId="1B0F5604" w14:textId="77777777" w:rsidR="005C310B" w:rsidRPr="00B02A0B" w:rsidRDefault="005C310B" w:rsidP="005C310B">
      <w:pPr>
        <w:pStyle w:val="B1"/>
      </w:pPr>
      <w:r w:rsidRPr="00B02A0B">
        <w:t>3)</w:t>
      </w:r>
      <w:r w:rsidRPr="00B02A0B">
        <w:tab/>
        <w:t xml:space="preserve">if the in-progress emergency group state of the group is set to a value of "true" the controlling </w:t>
      </w:r>
      <w:proofErr w:type="spellStart"/>
      <w:r w:rsidRPr="00B02A0B">
        <w:t>MCData</w:t>
      </w:r>
      <w:proofErr w:type="spellEnd"/>
      <w:r w:rsidRPr="00B02A0B">
        <w:t xml:space="preserve"> function:</w:t>
      </w:r>
    </w:p>
    <w:p w14:paraId="36639EF0" w14:textId="77777777" w:rsidR="005C310B" w:rsidRPr="00B02A0B" w:rsidRDefault="005C310B" w:rsidP="005C310B">
      <w:pPr>
        <w:pStyle w:val="B2"/>
      </w:pPr>
      <w:r w:rsidRPr="00B02A0B">
        <w:t>a)</w:t>
      </w:r>
      <w:r w:rsidRPr="00B02A0B">
        <w:tab/>
        <w:t xml:space="preserve">shall include a Resource-Priority header field with the namespace populated with the values for an </w:t>
      </w:r>
      <w:proofErr w:type="spellStart"/>
      <w:r w:rsidRPr="00B02A0B">
        <w:t>MCData</w:t>
      </w:r>
      <w:proofErr w:type="spellEnd"/>
      <w:r w:rsidRPr="00B02A0B">
        <w:t xml:space="preserve">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w:t>
      </w:r>
      <w:proofErr w:type="spellStart"/>
      <w:r w:rsidRPr="00B02A0B">
        <w:t>ind</w:t>
      </w:r>
      <w:proofErr w:type="spellEnd"/>
      <w:r w:rsidRPr="00B02A0B">
        <w:t>&gt; element set to a value of "true";</w:t>
      </w:r>
    </w:p>
    <w:p w14:paraId="5890C88C"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 xml:space="preserve">&gt; element is set to "true" in the received SIP re-INVITE request and </w:t>
      </w:r>
      <w:proofErr w:type="spellStart"/>
      <w:r w:rsidRPr="00B02A0B">
        <w:t>MCData</w:t>
      </w:r>
      <w:proofErr w:type="spellEnd"/>
      <w:r w:rsidRPr="00B02A0B">
        <w:t xml:space="preserve"> emergency alerts are authorised for this group</w:t>
      </w:r>
      <w:r w:rsidRPr="00B02A0B">
        <w:rPr>
          <w:lang w:val="en-US"/>
        </w:rPr>
        <w:t xml:space="preserve"> and </w:t>
      </w:r>
      <w:proofErr w:type="spellStart"/>
      <w:r w:rsidRPr="00B02A0B">
        <w:rPr>
          <w:lang w:val="en-US"/>
        </w:rPr>
        <w:t>MCData</w:t>
      </w:r>
      <w:proofErr w:type="spellEnd"/>
      <w:r w:rsidRPr="00B02A0B">
        <w:rPr>
          <w:lang w:val="en-US"/>
        </w:rPr>
        <w:t xml:space="preserve">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Otherwise, shall set the &lt;alert-</w:t>
      </w:r>
      <w:proofErr w:type="spellStart"/>
      <w:r w:rsidRPr="00B02A0B">
        <w:t>ind</w:t>
      </w:r>
      <w:proofErr w:type="spellEnd"/>
      <w:r w:rsidRPr="00B02A0B">
        <w:t xml:space="preserve">&gt;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w:t>
      </w:r>
      <w:proofErr w:type="spellStart"/>
      <w:r w:rsidRPr="00B02A0B">
        <w:t>imminentperil-ind</w:t>
      </w:r>
      <w:proofErr w:type="spellEnd"/>
      <w:r w:rsidRPr="00B02A0B">
        <w:t>&gt; element set to a value of "false"; and</w:t>
      </w:r>
    </w:p>
    <w:p w14:paraId="22FF1C87" w14:textId="77777777" w:rsidR="005C310B" w:rsidRPr="00B02A0B" w:rsidRDefault="005C310B" w:rsidP="005C310B">
      <w:pPr>
        <w:pStyle w:val="NO"/>
      </w:pPr>
      <w:r w:rsidRPr="00B02A0B">
        <w:t>NOTE:</w:t>
      </w:r>
      <w:r w:rsidRPr="00B02A0B">
        <w:tab/>
        <w:t xml:space="preserve">If the imminent peril state of the group is "true" at this point, the controlling function will be setting it to "false" as part of the calling procedure. This is, in effect, an upgrade of an </w:t>
      </w:r>
      <w:proofErr w:type="spellStart"/>
      <w:r w:rsidRPr="00B02A0B">
        <w:t>MCData</w:t>
      </w:r>
      <w:proofErr w:type="spellEnd"/>
      <w:r w:rsidRPr="00B02A0B">
        <w:t xml:space="preserve"> imminent peril group communication to an </w:t>
      </w:r>
      <w:proofErr w:type="spellStart"/>
      <w:r w:rsidRPr="00B02A0B">
        <w:t>MCData</w:t>
      </w:r>
      <w:proofErr w:type="spellEnd"/>
      <w:r w:rsidRPr="00B02A0B">
        <w:t xml:space="preserve">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 xml:space="preserve">shall include a Resource-Priority header field populated with the values for a normal </w:t>
      </w:r>
      <w:proofErr w:type="spellStart"/>
      <w:r w:rsidRPr="00B02A0B">
        <w:t>MCData</w:t>
      </w:r>
      <w:proofErr w:type="spellEnd"/>
      <w:r w:rsidRPr="00B02A0B">
        <w:t xml:space="preserve">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w:t>
      </w:r>
      <w:proofErr w:type="spellStart"/>
      <w:r w:rsidRPr="00B02A0B">
        <w:t>ind</w:t>
      </w:r>
      <w:proofErr w:type="spellEnd"/>
      <w:r w:rsidRPr="00B02A0B">
        <w:t xml:space="preserve">&gt; element set to a value of "false" and this is an authorised request to cancel an </w:t>
      </w:r>
      <w:proofErr w:type="spellStart"/>
      <w:r w:rsidRPr="00B02A0B">
        <w:t>MCData</w:t>
      </w:r>
      <w:proofErr w:type="spellEnd"/>
      <w:r w:rsidRPr="00B02A0B">
        <w:t xml:space="preserve"> emergency group c</w:t>
      </w:r>
      <w:proofErr w:type="spellStart"/>
      <w:r w:rsidRPr="00B02A0B">
        <w:rPr>
          <w:lang w:val="en-US"/>
        </w:rPr>
        <w:t>ommunication</w:t>
      </w:r>
      <w:proofErr w:type="spellEnd"/>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proofErr w:type="spellStart"/>
      <w:r w:rsidRPr="00B02A0B">
        <w:t>i</w:t>
      </w:r>
      <w:proofErr w:type="spellEnd"/>
      <w:r w:rsidRPr="00B02A0B">
        <w:t>)</w:t>
      </w:r>
      <w:r w:rsidRPr="00B02A0B">
        <w:tab/>
        <w:t>shall include an application/vnd.3gpp.mcdata-info+xml MIME body with the &lt;emergency-</w:t>
      </w:r>
      <w:proofErr w:type="spellStart"/>
      <w:r w:rsidRPr="00B02A0B">
        <w:t>ind</w:t>
      </w:r>
      <w:proofErr w:type="spellEnd"/>
      <w:r w:rsidRPr="00B02A0B">
        <w:t>&gt;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w:t>
      </w:r>
      <w:proofErr w:type="spellStart"/>
      <w:r w:rsidRPr="00B02A0B">
        <w:t>ind</w:t>
      </w:r>
      <w:proofErr w:type="spellEnd"/>
      <w:r w:rsidRPr="00B02A0B">
        <w:t xml:space="preserve">&gt; element set to a value of "false" and this is an authorised request to cancel an </w:t>
      </w:r>
      <w:proofErr w:type="spellStart"/>
      <w:r w:rsidRPr="00B02A0B">
        <w:t>MCData</w:t>
      </w:r>
      <w:proofErr w:type="spellEnd"/>
      <w:r w:rsidRPr="00B02A0B">
        <w:t xml:space="preserve">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w:t>
      </w:r>
      <w:proofErr w:type="spellStart"/>
      <w:r w:rsidRPr="00B02A0B">
        <w:t>ind</w:t>
      </w:r>
      <w:proofErr w:type="spellEnd"/>
      <w:r w:rsidRPr="00B02A0B">
        <w:t>&gt;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31378335"/>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 xml:space="preserve">This clause describes the procedures for generating a SIP MESSAGE request to notify affiliated but not participating members of an </w:t>
      </w:r>
      <w:proofErr w:type="spellStart"/>
      <w:r w:rsidRPr="00B02A0B">
        <w:t>MCData</w:t>
      </w:r>
      <w:proofErr w:type="spellEnd"/>
      <w:r w:rsidRPr="00B02A0B">
        <w:t xml:space="preserve"> group of the change of status of the in-progress emergency state or emergency alert status of an </w:t>
      </w:r>
      <w:proofErr w:type="spellStart"/>
      <w:r w:rsidRPr="00B02A0B">
        <w:t>MCData</w:t>
      </w:r>
      <w:proofErr w:type="spellEnd"/>
      <w:r w:rsidRPr="00B02A0B">
        <w:t xml:space="preserve"> group. The procedure is initiated by the controlling </w:t>
      </w:r>
      <w:proofErr w:type="spellStart"/>
      <w:r w:rsidRPr="00B02A0B">
        <w:t>MCData</w:t>
      </w:r>
      <w:proofErr w:type="spellEnd"/>
      <w:r w:rsidRPr="00B02A0B">
        <w:t xml:space="preserve"> function when there has been a change of in-progress emergency or the emergency alert status of an </w:t>
      </w:r>
      <w:proofErr w:type="spellStart"/>
      <w:r w:rsidRPr="00B02A0B">
        <w:t>MCData</w:t>
      </w:r>
      <w:proofErr w:type="spellEnd"/>
      <w:r w:rsidRPr="00B02A0B">
        <w:t xml:space="preserve"> group.</w:t>
      </w:r>
    </w:p>
    <w:p w14:paraId="0763711E"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proofErr w:type="spellStart"/>
      <w:r>
        <w:t>MCData</w:t>
      </w:r>
      <w:proofErr w:type="spellEnd"/>
      <w:r>
        <w:t xml:space="preserve"> function determines the public service identity of the </w:t>
      </w:r>
      <w:r w:rsidRPr="00E352B4">
        <w:rPr>
          <w:rFonts w:eastAsia="SimSun"/>
        </w:rPr>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038D94A7" w14:textId="77777777" w:rsidR="00941743" w:rsidRDefault="00941743" w:rsidP="00941743">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0703F332" w14:textId="77777777" w:rsidR="005C310B" w:rsidRPr="00B02A0B" w:rsidRDefault="005C310B" w:rsidP="005C310B">
      <w:pPr>
        <w:pStyle w:val="B1"/>
      </w:pPr>
      <w:r w:rsidRPr="00B02A0B">
        <w:t>5)</w:t>
      </w:r>
      <w:r w:rsidRPr="00B02A0B">
        <w:tab/>
        <w:t xml:space="preserve">shall include a P-Asserted-Identity header field set to the public service identity of controlling </w:t>
      </w:r>
      <w:proofErr w:type="spellStart"/>
      <w:r w:rsidRPr="00B02A0B">
        <w:t>MCData</w:t>
      </w:r>
      <w:proofErr w:type="spellEnd"/>
      <w:r w:rsidRPr="00B02A0B">
        <w:t xml:space="preserve">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 xml:space="preserve">&gt; element set to the value of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proofErr w:type="spellStart"/>
      <w:r w:rsidRPr="00B02A0B">
        <w:rPr>
          <w:noProof/>
        </w:rPr>
        <w:t>mcdata</w:t>
      </w:r>
      <w:proofErr w:type="spellEnd"/>
      <w:r w:rsidRPr="00B02A0B">
        <w:rPr>
          <w:noProof/>
        </w:rPr>
        <w:t>-calling-group-id</w:t>
      </w:r>
      <w:r w:rsidRPr="00B02A0B">
        <w:t xml:space="preserve">&gt; element set to 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on which the </w:t>
      </w:r>
      <w:proofErr w:type="spellStart"/>
      <w:r w:rsidRPr="00B02A0B">
        <w:t>MCData</w:t>
      </w:r>
      <w:proofErr w:type="spellEnd"/>
      <w:r w:rsidRPr="00B02A0B">
        <w:t xml:space="preserve">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31378336"/>
      <w:r w:rsidRPr="00B02A0B">
        <w:rPr>
          <w:lang w:val="en-US" w:eastAsia="ko-KR"/>
        </w:rPr>
        <w:t>6.3.7.1.3</w:t>
      </w:r>
      <w:r w:rsidRPr="00B02A0B">
        <w:rPr>
          <w:lang w:val="en-US" w:eastAsia="ko-KR"/>
        </w:rPr>
        <w:tab/>
        <w:t xml:space="preserve">Populate </w:t>
      </w:r>
      <w:proofErr w:type="spellStart"/>
      <w:r w:rsidRPr="00B02A0B">
        <w:rPr>
          <w:lang w:val="en-US" w:eastAsia="ko-KR"/>
        </w:rPr>
        <w:t>mcdata</w:t>
      </w:r>
      <w:proofErr w:type="spellEnd"/>
      <w:r w:rsidRPr="00B02A0B">
        <w:rPr>
          <w:lang w:val="en-US" w:eastAsia="ko-KR"/>
        </w:rPr>
        <w:t>-info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 xml:space="preserve">MIME bodies for an </w:t>
      </w:r>
      <w:proofErr w:type="spellStart"/>
      <w:r w:rsidRPr="00B02A0B">
        <w:t>MCData</w:t>
      </w:r>
      <w:proofErr w:type="spellEnd"/>
      <w:r w:rsidRPr="00B02A0B">
        <w:t xml:space="preserve"> emergency alert. The procedure is initiated by the controlling </w:t>
      </w:r>
      <w:proofErr w:type="spellStart"/>
      <w:r w:rsidRPr="00B02A0B">
        <w:t>MCData</w:t>
      </w:r>
      <w:proofErr w:type="spellEnd"/>
      <w:r w:rsidRPr="00B02A0B">
        <w:t xml:space="preserve"> function when it has received a SIP request initiating an </w:t>
      </w:r>
      <w:proofErr w:type="spellStart"/>
      <w:r w:rsidRPr="00B02A0B">
        <w:t>MCData</w:t>
      </w:r>
      <w:proofErr w:type="spellEnd"/>
      <w:r w:rsidRPr="00B02A0B">
        <w:t xml:space="preserve"> emergency alert and generates a message containing the </w:t>
      </w:r>
      <w:proofErr w:type="spellStart"/>
      <w:r w:rsidRPr="00B02A0B">
        <w:t>MCData</w:t>
      </w:r>
      <w:proofErr w:type="spellEnd"/>
      <w:r w:rsidRPr="00B02A0B">
        <w:t xml:space="preserve"> emergency alert information required by 3GPP TS 23.282 [2].</w:t>
      </w:r>
    </w:p>
    <w:p w14:paraId="3EB2D245"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w:t>
      </w:r>
      <w:proofErr w:type="spellStart"/>
      <w:r w:rsidRPr="00B02A0B">
        <w:t>ind</w:t>
      </w:r>
      <w:proofErr w:type="spellEnd"/>
      <w:r w:rsidRPr="00B02A0B">
        <w:t>&gt; element to a value of "true";</w:t>
      </w:r>
    </w:p>
    <w:p w14:paraId="50976EAD" w14:textId="77777777" w:rsidR="005C310B" w:rsidRPr="00B02A0B" w:rsidRDefault="005C310B" w:rsidP="005C310B">
      <w:pPr>
        <w:pStyle w:val="B1"/>
      </w:pPr>
      <w:r w:rsidRPr="00B02A0B">
        <w:t>2)</w:t>
      </w:r>
      <w:r w:rsidRPr="00B02A0B">
        <w:tab/>
        <w:t xml:space="preserve">shall determine the value of the </w:t>
      </w:r>
      <w:proofErr w:type="spellStart"/>
      <w:r w:rsidRPr="00B02A0B">
        <w:t>MCData</w:t>
      </w:r>
      <w:proofErr w:type="spellEnd"/>
      <w:r w:rsidRPr="00B02A0B">
        <w:t xml:space="preserve"> user's Mission Critical Organization from the &lt;</w:t>
      </w:r>
      <w:proofErr w:type="spellStart"/>
      <w:r w:rsidRPr="00B02A0B">
        <w:t>MissionCriticalOrganization</w:t>
      </w:r>
      <w:proofErr w:type="spellEnd"/>
      <w:r w:rsidRPr="00B02A0B">
        <w:t xml:space="preserve">&gt; element, of the </w:t>
      </w:r>
      <w:proofErr w:type="spellStart"/>
      <w:r w:rsidRPr="00B02A0B">
        <w:rPr>
          <w:lang w:val="en-US"/>
        </w:rPr>
        <w:t>MCData</w:t>
      </w:r>
      <w:proofErr w:type="spellEnd"/>
      <w:r w:rsidRPr="00B02A0B">
        <w:rPr>
          <w:lang w:val="en-US"/>
        </w:rPr>
        <w:t xml:space="preserve"> user profile document </w:t>
      </w:r>
      <w:r w:rsidRPr="00B02A0B">
        <w:t xml:space="preserve">identified by the </w:t>
      </w:r>
      <w:proofErr w:type="spellStart"/>
      <w:r w:rsidRPr="00B02A0B">
        <w:t>MCData</w:t>
      </w:r>
      <w:proofErr w:type="spellEnd"/>
      <w:r w:rsidRPr="00B02A0B">
        <w:t xml:space="preserve"> ID and profile index associated with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w:t>
      </w:r>
      <w:proofErr w:type="spellStart"/>
      <w:r w:rsidRPr="00B02A0B">
        <w:rPr>
          <w:lang w:val="en-US"/>
        </w:rPr>
        <w:t>mcdatainfo</w:t>
      </w:r>
      <w:proofErr w:type="spellEnd"/>
      <w:r w:rsidRPr="00B02A0B">
        <w:rPr>
          <w:lang w:val="en-US"/>
        </w:rPr>
        <w:t>&gt; element containing the &lt;</w:t>
      </w:r>
      <w:proofErr w:type="spellStart"/>
      <w:r w:rsidRPr="00B02A0B">
        <w:rPr>
          <w:lang w:val="en-US"/>
        </w:rPr>
        <w:t>mcdata</w:t>
      </w:r>
      <w:proofErr w:type="spellEnd"/>
      <w:r w:rsidRPr="00B02A0B">
        <w:rPr>
          <w:lang w:val="en-US"/>
        </w:rPr>
        <w:t>-Params&gt; element</w:t>
      </w:r>
      <w:r w:rsidRPr="00B02A0B">
        <w:t xml:space="preserve"> an &lt;mc-org&gt; element set to the value of the </w:t>
      </w:r>
      <w:proofErr w:type="spellStart"/>
      <w:r w:rsidRPr="00B02A0B">
        <w:t>MCData</w:t>
      </w:r>
      <w:proofErr w:type="spellEnd"/>
      <w:r w:rsidRPr="00B02A0B">
        <w:t xml:space="preserve">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 the received SIP request into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31378337"/>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 xml:space="preserve">for an </w:t>
      </w:r>
      <w:proofErr w:type="spellStart"/>
      <w:r w:rsidRPr="00B02A0B">
        <w:rPr>
          <w:lang w:eastAsia="ko-KR"/>
        </w:rPr>
        <w:t>MCData</w:t>
      </w:r>
      <w:proofErr w:type="spellEnd"/>
      <w:r w:rsidRPr="00B02A0B">
        <w:rPr>
          <w:lang w:eastAsia="ko-KR"/>
        </w:rPr>
        <w:t xml:space="preserve"> emergency (group or one-to-one) communication, the controlling </w:t>
      </w:r>
      <w:proofErr w:type="spellStart"/>
      <w:r w:rsidRPr="00B02A0B">
        <w:rPr>
          <w:lang w:eastAsia="ko-KR"/>
        </w:rPr>
        <w:t>MCData</w:t>
      </w:r>
      <w:proofErr w:type="spellEnd"/>
      <w:r w:rsidRPr="00B02A0B">
        <w:rPr>
          <w:lang w:eastAsia="ko-KR"/>
        </w:rPr>
        <w:t xml:space="preserve"> function:</w:t>
      </w:r>
    </w:p>
    <w:p w14:paraId="7A324BDC" w14:textId="77777777" w:rsidR="005C310B" w:rsidRPr="00B02A0B" w:rsidRDefault="005C310B" w:rsidP="005C310B">
      <w:pPr>
        <w:pStyle w:val="B1"/>
      </w:pPr>
      <w:r w:rsidRPr="00B02A0B">
        <w:t>1)</w:t>
      </w:r>
      <w:r w:rsidRPr="00B02A0B">
        <w:tab/>
        <w:t xml:space="preserve">shall retrieve the value of the &lt;resource-priority-namespace&gt; element contained in the &lt;emergency-resource-priority&gt;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 xml:space="preserve">shall retrieve the value of the &lt;resource-priority-priority&gt; element contained in the &lt;emergency-resource-priority&gt;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 xml:space="preserve">for an </w:t>
      </w:r>
      <w:proofErr w:type="spellStart"/>
      <w:r w:rsidRPr="00B02A0B">
        <w:rPr>
          <w:lang w:eastAsia="ko-KR"/>
        </w:rPr>
        <w:t>MCData</w:t>
      </w:r>
      <w:proofErr w:type="spellEnd"/>
      <w:r w:rsidRPr="00B02A0B">
        <w:rPr>
          <w:lang w:eastAsia="ko-KR"/>
        </w:rPr>
        <w:t xml:space="preserve"> imminent peril group communication, the controlling </w:t>
      </w:r>
      <w:proofErr w:type="spellStart"/>
      <w:r w:rsidRPr="00B02A0B">
        <w:rPr>
          <w:lang w:eastAsia="ko-KR"/>
        </w:rPr>
        <w:t>MCData</w:t>
      </w:r>
      <w:proofErr w:type="spellEnd"/>
      <w:r w:rsidRPr="00B02A0B">
        <w:rPr>
          <w:lang w:eastAsia="ko-KR"/>
        </w:rPr>
        <w:t xml:space="preserve">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 xml:space="preserve">shall retrieve the value of the &lt;resource-priority-priority&gt; element contained in the &lt;imminent-peril-resource-priority&gt;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 xml:space="preserve">for a normal </w:t>
      </w:r>
      <w:proofErr w:type="spellStart"/>
      <w:r w:rsidRPr="00B02A0B">
        <w:rPr>
          <w:lang w:eastAsia="ko-KR"/>
        </w:rPr>
        <w:t>MCData</w:t>
      </w:r>
      <w:proofErr w:type="spellEnd"/>
      <w:r w:rsidRPr="00B02A0B">
        <w:rPr>
          <w:lang w:eastAsia="ko-KR"/>
        </w:rPr>
        <w:t xml:space="preserve"> (group or one-to-one) communication, the controlling </w:t>
      </w:r>
      <w:proofErr w:type="spellStart"/>
      <w:r w:rsidRPr="00B02A0B">
        <w:rPr>
          <w:lang w:eastAsia="ko-KR"/>
        </w:rPr>
        <w:t>MCData</w:t>
      </w:r>
      <w:proofErr w:type="spellEnd"/>
      <w:r w:rsidRPr="00B02A0B">
        <w:rPr>
          <w:lang w:eastAsia="ko-KR"/>
        </w:rPr>
        <w:t xml:space="preserve"> function:</w:t>
      </w:r>
    </w:p>
    <w:p w14:paraId="1249D6D9" w14:textId="77777777" w:rsidR="005C310B" w:rsidRPr="00B02A0B" w:rsidRDefault="005C310B" w:rsidP="005C310B">
      <w:pPr>
        <w:pStyle w:val="B1"/>
      </w:pPr>
      <w:r w:rsidRPr="00B02A0B">
        <w:t>1)</w:t>
      </w:r>
      <w:r w:rsidRPr="00B02A0B">
        <w:tab/>
        <w:t xml:space="preserve">shall retrieve the value of the &lt;resource-priority-namespace&gt; element contained in the &lt;normal-resource-priority&gt;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 xml:space="preserve">shall retrieve the value of the &lt;resource-priority-priority&gt; element contained in the &lt;normal-resource-priority&gt;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w:t>
      </w:r>
      <w:proofErr w:type="spellStart"/>
      <w:r w:rsidRPr="00B02A0B">
        <w:t>MCData</w:t>
      </w:r>
      <w:proofErr w:type="spellEnd"/>
      <w:r w:rsidRPr="00B02A0B">
        <w:t xml:space="preserve">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proofErr w:type="spellStart"/>
      <w:r w:rsidRPr="00B02A0B">
        <w:rPr>
          <w:lang w:val="en-US"/>
        </w:rPr>
        <w:t>ommunication</w:t>
      </w:r>
      <w:proofErr w:type="spellEnd"/>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31378338"/>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proofErr w:type="spellStart"/>
      <w:r>
        <w:t>MCData</w:t>
      </w:r>
      <w:proofErr w:type="spellEnd"/>
      <w:r>
        <w:t xml:space="preserve"> function determines the public service identity of the </w:t>
      </w:r>
      <w:r w:rsidRPr="00E352B4">
        <w:rPr>
          <w:rFonts w:eastAsia="SimSun"/>
        </w:rPr>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45A56A3C" w14:textId="77777777" w:rsidR="00941743" w:rsidRDefault="00941743" w:rsidP="00941743">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4856588F" w14:textId="77777777" w:rsidR="005C310B" w:rsidRPr="00B02A0B" w:rsidRDefault="005C310B" w:rsidP="005C310B">
      <w:pPr>
        <w:pStyle w:val="B1"/>
      </w:pPr>
      <w:r w:rsidRPr="00B02A0B">
        <w:t>5)</w:t>
      </w:r>
      <w:r w:rsidRPr="00B02A0B">
        <w:tab/>
        <w:t xml:space="preserve">shall include a P-Asserted-Identity header field set to the public service identity of controlling </w:t>
      </w:r>
      <w:proofErr w:type="spellStart"/>
      <w:r w:rsidRPr="00B02A0B">
        <w:t>MCData</w:t>
      </w:r>
      <w:proofErr w:type="spellEnd"/>
      <w:r w:rsidRPr="00B02A0B">
        <w:t xml:space="preserve">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 xml:space="preserve">&gt; element set to the value of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31378339"/>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52911D42" w:rsidR="005C310B" w:rsidRDefault="005C310B" w:rsidP="005C310B">
      <w:r w:rsidRPr="00B02A0B">
        <w:t xml:space="preserve">This clause describes the procedures for generating a SIP MESSAGE request to notify an </w:t>
      </w:r>
      <w:proofErr w:type="spellStart"/>
      <w:r w:rsidRPr="00B02A0B">
        <w:t>MCData</w:t>
      </w:r>
      <w:proofErr w:type="spellEnd"/>
      <w:r w:rsidRPr="00B02A0B">
        <w:t xml:space="preserve"> client that it has entered a pre-defined emergency alert area or exited from a pre-defined emergency alert area. The procedure is initiated by the participating </w:t>
      </w:r>
      <w:proofErr w:type="spellStart"/>
      <w:r w:rsidRPr="00B02A0B">
        <w:t>MCData</w:t>
      </w:r>
      <w:proofErr w:type="spellEnd"/>
      <w:r w:rsidRPr="00B02A0B">
        <w:t xml:space="preserve"> function when the participating </w:t>
      </w:r>
      <w:proofErr w:type="spellStart"/>
      <w:r w:rsidRPr="00B02A0B">
        <w:t>MCData</w:t>
      </w:r>
      <w:proofErr w:type="spellEnd"/>
      <w:r w:rsidRPr="00B02A0B">
        <w:t xml:space="preserve"> function determines that the </w:t>
      </w:r>
      <w:proofErr w:type="spellStart"/>
      <w:r w:rsidRPr="00B02A0B">
        <w:t>MCData</w:t>
      </w:r>
      <w:proofErr w:type="spellEnd"/>
      <w:r w:rsidRPr="00B02A0B">
        <w:t xml:space="preserve">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w:t>
      </w:r>
      <w:proofErr w:type="spellStart"/>
      <w:r>
        <w:t>MCData</w:t>
      </w:r>
      <w:proofErr w:type="spellEnd"/>
      <w:r>
        <w:t xml:space="preserve">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lastRenderedPageBreak/>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 xml:space="preserve">shall set the Request-URI to the public user identity associated to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user;</w:t>
      </w:r>
    </w:p>
    <w:p w14:paraId="1AEDD3C3"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proofErr w:type="spellStart"/>
      <w:r w:rsidRPr="00B02A0B">
        <w:t>MCData</w:t>
      </w:r>
      <w:proofErr w:type="spellEnd"/>
      <w:r w:rsidRPr="00B02A0B">
        <w:t xml:space="preserve">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 xml:space="preserve">&gt; element set to the value of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w:t>
      </w:r>
      <w:proofErr w:type="spellStart"/>
      <w:r w:rsidRPr="00B02A0B">
        <w:t>ind</w:t>
      </w:r>
      <w:proofErr w:type="spellEnd"/>
      <w:r w:rsidRPr="00B02A0B">
        <w:t>&gt; element:</w:t>
      </w:r>
    </w:p>
    <w:p w14:paraId="23AD1A78" w14:textId="77777777" w:rsidR="005C310B" w:rsidRPr="00B02A0B" w:rsidRDefault="005C310B" w:rsidP="005C310B">
      <w:pPr>
        <w:pStyle w:val="B2"/>
      </w:pPr>
      <w:r w:rsidRPr="00B02A0B">
        <w:t>a)</w:t>
      </w:r>
      <w:r w:rsidRPr="00B02A0B">
        <w:tab/>
        <w:t xml:space="preserve">set to a value of "true", if the </w:t>
      </w:r>
      <w:proofErr w:type="spellStart"/>
      <w:r w:rsidRPr="00B02A0B">
        <w:t>MCData</w:t>
      </w:r>
      <w:proofErr w:type="spellEnd"/>
      <w:r w:rsidRPr="00B02A0B">
        <w:t xml:space="preserve">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w:t>
      </w:r>
      <w:proofErr w:type="spellStart"/>
      <w:r w:rsidRPr="00B02A0B">
        <w:t>MCData</w:t>
      </w:r>
      <w:proofErr w:type="spellEnd"/>
      <w:r w:rsidRPr="00B02A0B">
        <w:t xml:space="preserve">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 xml:space="preserve">shall send the SIP MESSAGE request towards the </w:t>
      </w:r>
      <w:proofErr w:type="spellStart"/>
      <w:r w:rsidRPr="00B02A0B">
        <w:t>MCData</w:t>
      </w:r>
      <w:proofErr w:type="spellEnd"/>
      <w:r w:rsidRPr="00B02A0B">
        <w:t xml:space="preserve">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w:t>
      </w:r>
      <w:proofErr w:type="spellStart"/>
      <w:r w:rsidRPr="00B02A0B">
        <w:t>ind</w:t>
      </w:r>
      <w:proofErr w:type="spellEnd"/>
      <w:r w:rsidRPr="00B02A0B">
        <w:t>&gt;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 xml:space="preserve">set to a value of "true", shall record that the </w:t>
      </w:r>
      <w:proofErr w:type="spellStart"/>
      <w:r w:rsidRPr="00B02A0B">
        <w:t>MCData</w:t>
      </w:r>
      <w:proofErr w:type="spellEnd"/>
      <w:r w:rsidRPr="00B02A0B">
        <w:t xml:space="preserve">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 xml:space="preserve">set to a value of "false", shall record that the </w:t>
      </w:r>
      <w:proofErr w:type="spellStart"/>
      <w:r w:rsidRPr="00B02A0B">
        <w:t>MCData</w:t>
      </w:r>
      <w:proofErr w:type="spellEnd"/>
      <w:r w:rsidRPr="00B02A0B">
        <w:t xml:space="preserve">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31378340"/>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 xml:space="preserve">This clause describes the procedures for generating a SIP MESSAGE request to notify an </w:t>
      </w:r>
      <w:proofErr w:type="spellStart"/>
      <w:r w:rsidRPr="00B02A0B">
        <w:t>MCData</w:t>
      </w:r>
      <w:proofErr w:type="spellEnd"/>
      <w:r w:rsidRPr="00B02A0B">
        <w:t xml:space="preserve"> client that it has entered a pre-defined group geographic area or exited from a pre-defined group geographic area requiring affiliation to or de-affiliation from a group. The procedure is initiated by the participating </w:t>
      </w:r>
      <w:proofErr w:type="spellStart"/>
      <w:r w:rsidRPr="00B02A0B">
        <w:t>MCData</w:t>
      </w:r>
      <w:proofErr w:type="spellEnd"/>
      <w:r w:rsidRPr="00B02A0B">
        <w:t xml:space="preserve"> function when the participating </w:t>
      </w:r>
      <w:proofErr w:type="spellStart"/>
      <w:r w:rsidRPr="00B02A0B">
        <w:t>MCData</w:t>
      </w:r>
      <w:proofErr w:type="spellEnd"/>
      <w:r w:rsidRPr="00B02A0B">
        <w:t xml:space="preserve"> function determines that the </w:t>
      </w:r>
      <w:proofErr w:type="spellStart"/>
      <w:r w:rsidRPr="00B02A0B">
        <w:t>MCData</w:t>
      </w:r>
      <w:proofErr w:type="spellEnd"/>
      <w:r w:rsidRPr="00B02A0B">
        <w:t xml:space="preserve">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w:t>
      </w:r>
      <w:proofErr w:type="spellStart"/>
      <w:r>
        <w:t>MCData</w:t>
      </w:r>
      <w:proofErr w:type="spellEnd"/>
      <w:r>
        <w:t xml:space="preserve">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 xml:space="preserve">The participating </w:t>
      </w:r>
      <w:proofErr w:type="spellStart"/>
      <w:r w:rsidRPr="00B02A0B">
        <w:t>MCData</w:t>
      </w:r>
      <w:proofErr w:type="spellEnd"/>
      <w:r w:rsidRPr="00B02A0B">
        <w:t xml:space="preserve">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proofErr w:type="spellStart"/>
      <w:r w:rsidRPr="00B02A0B">
        <w:rPr>
          <w:rFonts w:eastAsia="Calibri"/>
        </w:rPr>
        <w:t>MCData</w:t>
      </w:r>
      <w:proofErr w:type="spellEnd"/>
      <w:r w:rsidRPr="00B02A0B">
        <w:t xml:space="preserve"> user;</w:t>
      </w:r>
    </w:p>
    <w:p w14:paraId="16FF21B2" w14:textId="77777777" w:rsidR="005C310B" w:rsidRPr="00B02A0B" w:rsidRDefault="005C310B" w:rsidP="005C310B">
      <w:pPr>
        <w:pStyle w:val="B1"/>
      </w:pPr>
      <w:r w:rsidRPr="00B02A0B">
        <w:lastRenderedPageBreak/>
        <w:t>5)</w:t>
      </w:r>
      <w:r w:rsidRPr="00B02A0B">
        <w:tab/>
        <w:t xml:space="preserve">shall include a P-Asserted-Identity header field set to the public service identity of the participating </w:t>
      </w:r>
      <w:proofErr w:type="spellStart"/>
      <w:r w:rsidRPr="00B02A0B">
        <w:rPr>
          <w:rFonts w:eastAsia="Calibri"/>
        </w:rPr>
        <w:t>MCData</w:t>
      </w:r>
      <w:proofErr w:type="spellEnd"/>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ACD9C4B" w14:textId="77777777" w:rsidR="005C310B" w:rsidRPr="00B02A0B" w:rsidRDefault="005C310B" w:rsidP="005C310B">
      <w:pPr>
        <w:pStyle w:val="B2"/>
      </w:pPr>
      <w:r w:rsidRPr="00B02A0B">
        <w:t>a)</w:t>
      </w:r>
      <w:r w:rsidRPr="00B02A0B">
        <w:tab/>
        <w:t>an &lt;</w:t>
      </w:r>
      <w:proofErr w:type="spellStart"/>
      <w:r w:rsidRPr="00B02A0B">
        <w:t>mcdata</w:t>
      </w:r>
      <w:proofErr w:type="spellEnd"/>
      <w:r w:rsidRPr="00B02A0B">
        <w:t>-request-</w:t>
      </w:r>
      <w:proofErr w:type="spellStart"/>
      <w:r w:rsidRPr="00B02A0B">
        <w:t>uri</w:t>
      </w:r>
      <w:proofErr w:type="spellEnd"/>
      <w:r w:rsidRPr="00B02A0B">
        <w:t xml:space="preserve">&gt; element set to the value of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user;</w:t>
      </w:r>
    </w:p>
    <w:p w14:paraId="0CF1A052" w14:textId="77777777" w:rsidR="005C310B" w:rsidRPr="00B02A0B" w:rsidRDefault="005C310B" w:rsidP="005C310B">
      <w:pPr>
        <w:pStyle w:val="B2"/>
      </w:pPr>
      <w:r w:rsidRPr="00B02A0B">
        <w:t>b)</w:t>
      </w:r>
      <w:r w:rsidRPr="00B02A0B">
        <w:tab/>
        <w:t xml:space="preserve">an &lt;associated-group-id&gt; element set to the </w:t>
      </w:r>
      <w:proofErr w:type="spellStart"/>
      <w:r w:rsidRPr="00B02A0B">
        <w:t>MCData</w:t>
      </w:r>
      <w:proofErr w:type="spellEnd"/>
      <w:r w:rsidRPr="00B02A0B">
        <w:t xml:space="preserve">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w:t>
      </w:r>
      <w:proofErr w:type="spellStart"/>
      <w:r w:rsidRPr="00B02A0B">
        <w:t>ind</w:t>
      </w:r>
      <w:proofErr w:type="spellEnd"/>
      <w:r w:rsidRPr="00B02A0B">
        <w:t>&gt; element:</w:t>
      </w:r>
    </w:p>
    <w:p w14:paraId="187809E2" w14:textId="77777777" w:rsidR="005C310B" w:rsidRPr="00B02A0B" w:rsidRDefault="005C310B" w:rsidP="005C310B">
      <w:pPr>
        <w:pStyle w:val="B3"/>
      </w:pPr>
      <w:proofErr w:type="spellStart"/>
      <w:r w:rsidRPr="00B02A0B">
        <w:t>i</w:t>
      </w:r>
      <w:proofErr w:type="spellEnd"/>
      <w:r w:rsidRPr="00B02A0B">
        <w:t>)</w:t>
      </w:r>
      <w:r w:rsidRPr="00B02A0B">
        <w:tab/>
        <w:t xml:space="preserve">set to a value of "true", if the </w:t>
      </w:r>
      <w:proofErr w:type="spellStart"/>
      <w:r w:rsidRPr="00B02A0B">
        <w:rPr>
          <w:rFonts w:eastAsia="Calibri"/>
        </w:rPr>
        <w:t>MCData</w:t>
      </w:r>
      <w:proofErr w:type="spellEnd"/>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proofErr w:type="spellStart"/>
      <w:r w:rsidRPr="00B02A0B">
        <w:rPr>
          <w:rFonts w:eastAsia="Calibri"/>
        </w:rPr>
        <w:t>MCData</w:t>
      </w:r>
      <w:proofErr w:type="spellEnd"/>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proofErr w:type="spellStart"/>
      <w:r w:rsidRPr="00B02A0B">
        <w:rPr>
          <w:rFonts w:eastAsia="Calibri"/>
        </w:rPr>
        <w:t>MCData</w:t>
      </w:r>
      <w:proofErr w:type="spellEnd"/>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w:t>
      </w:r>
      <w:proofErr w:type="spellStart"/>
      <w:r w:rsidRPr="00B02A0B">
        <w:t>ind</w:t>
      </w:r>
      <w:proofErr w:type="spellEnd"/>
      <w:r w:rsidRPr="00B02A0B">
        <w:t>&gt;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proofErr w:type="spellStart"/>
      <w:r w:rsidRPr="00B02A0B">
        <w:rPr>
          <w:rFonts w:eastAsia="Calibri"/>
        </w:rPr>
        <w:t>MCData</w:t>
      </w:r>
      <w:proofErr w:type="spellEnd"/>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proofErr w:type="spellStart"/>
      <w:r w:rsidRPr="00B02A0B">
        <w:rPr>
          <w:rFonts w:eastAsia="Calibri"/>
        </w:rPr>
        <w:t>MCData</w:t>
      </w:r>
      <w:proofErr w:type="spellEnd"/>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31378341"/>
      <w:r w:rsidRPr="00B02A0B">
        <w:t>6.3.7.1.8</w:t>
      </w:r>
      <w:r w:rsidRPr="00B02A0B">
        <w:tab/>
        <w:t xml:space="preserve">Sending a SIP re-INVITE request for </w:t>
      </w:r>
      <w:proofErr w:type="spellStart"/>
      <w:r w:rsidRPr="00B02A0B">
        <w:t>MCData</w:t>
      </w:r>
      <w:proofErr w:type="spellEnd"/>
      <w:r w:rsidRPr="00B02A0B">
        <w:t xml:space="preserve">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w:t>
      </w:r>
      <w:proofErr w:type="spellStart"/>
      <w:r w:rsidRPr="00B02A0B">
        <w:t>MCData</w:t>
      </w:r>
      <w:proofErr w:type="spellEnd"/>
      <w:r w:rsidRPr="00B02A0B">
        <w:t xml:space="preserve">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2E925FA9" w14:textId="77777777" w:rsidR="005C310B" w:rsidRPr="00B02A0B" w:rsidRDefault="005C310B" w:rsidP="005C310B">
      <w:pPr>
        <w:pStyle w:val="B1"/>
      </w:pPr>
      <w:r w:rsidRPr="00B02A0B">
        <w:t>1)</w:t>
      </w:r>
      <w:r w:rsidRPr="00B02A0B">
        <w:tab/>
        <w:t xml:space="preserve">shall include in the Contact header field an </w:t>
      </w:r>
      <w:proofErr w:type="spellStart"/>
      <w:r w:rsidRPr="00B02A0B">
        <w:t>MCData</w:t>
      </w:r>
      <w:proofErr w:type="spellEnd"/>
      <w:r w:rsidRPr="00B02A0B">
        <w:t xml:space="preserve"> session identity for the </w:t>
      </w:r>
      <w:proofErr w:type="spellStart"/>
      <w:r w:rsidRPr="00B02A0B">
        <w:t>MCData</w:t>
      </w:r>
      <w:proofErr w:type="spellEnd"/>
      <w:r w:rsidRPr="00B02A0B">
        <w:t xml:space="preserve"> session with the g.3gpp.mcdata media feature tag and the </w:t>
      </w:r>
      <w:proofErr w:type="spellStart"/>
      <w:r w:rsidRPr="00B02A0B">
        <w:t>isfocus</w:t>
      </w:r>
      <w:proofErr w:type="spellEnd"/>
      <w:r w:rsidRPr="00B02A0B">
        <w:t xml:space="preserve">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 xml:space="preserve">shall include an SDP offer with the media parameters as currently established with the terminating </w:t>
      </w:r>
      <w:proofErr w:type="spellStart"/>
      <w:r w:rsidRPr="00B02A0B">
        <w:t>MCData</w:t>
      </w:r>
      <w:proofErr w:type="spellEnd"/>
      <w:r w:rsidRPr="00B02A0B">
        <w:t xml:space="preserve">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w:t>
      </w:r>
      <w:proofErr w:type="spellStart"/>
      <w:r w:rsidRPr="00B02A0B">
        <w:t>mcdata</w:t>
      </w:r>
      <w:proofErr w:type="spellEnd"/>
      <w:r w:rsidRPr="00B02A0B">
        <w:t xml:space="preserve">-calling-user-id&gt; element set to the </w:t>
      </w:r>
      <w:proofErr w:type="spellStart"/>
      <w:r w:rsidRPr="00B02A0B">
        <w:t>MCData</w:t>
      </w:r>
      <w:proofErr w:type="spellEnd"/>
      <w:r w:rsidRPr="00B02A0B">
        <w:t xml:space="preserve"> ID of the initiating </w:t>
      </w:r>
      <w:proofErr w:type="spellStart"/>
      <w:r w:rsidRPr="00B02A0B">
        <w:t>MCData</w:t>
      </w:r>
      <w:proofErr w:type="spellEnd"/>
      <w:r w:rsidRPr="00B02A0B">
        <w:t xml:space="preserve">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 xml:space="preserve">shall include a Resource-Priority header field populated with the values for an </w:t>
      </w:r>
      <w:proofErr w:type="spellStart"/>
      <w:r w:rsidRPr="00B02A0B">
        <w:t>MCData</w:t>
      </w:r>
      <w:proofErr w:type="spellEnd"/>
      <w:r w:rsidRPr="00B02A0B">
        <w:t xml:space="preserve">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 xml:space="preserve">shall include a Resource-Priority header field populated with the values for a normal </w:t>
      </w:r>
      <w:proofErr w:type="spellStart"/>
      <w:r w:rsidRPr="00B02A0B">
        <w:t>MCData</w:t>
      </w:r>
      <w:proofErr w:type="spellEnd"/>
      <w:r w:rsidRPr="00B02A0B">
        <w:t xml:space="preserve"> group communication as specified in clause 6.3.7.1.4; and</w:t>
      </w:r>
    </w:p>
    <w:p w14:paraId="0ACD1A83" w14:textId="77777777" w:rsidR="005C310B" w:rsidRPr="00B02A0B" w:rsidRDefault="005C310B" w:rsidP="005C310B">
      <w:pPr>
        <w:pStyle w:val="B2"/>
      </w:pPr>
      <w:r w:rsidRPr="00B02A0B">
        <w:lastRenderedPageBreak/>
        <w:t>b)</w:t>
      </w:r>
      <w:r w:rsidRPr="00B02A0B">
        <w:tab/>
        <w:t>shall include in the application/vnd.3gpp.mcdata-info+xml MIME body an &lt;emergency-</w:t>
      </w:r>
      <w:proofErr w:type="spellStart"/>
      <w:r w:rsidRPr="00B02A0B">
        <w:t>ind</w:t>
      </w:r>
      <w:proofErr w:type="spellEnd"/>
      <w:r w:rsidRPr="00B02A0B">
        <w:t>&gt; element set to a value of "false" and the &lt;</w:t>
      </w:r>
      <w:proofErr w:type="spellStart"/>
      <w:r w:rsidRPr="00B02A0B">
        <w:t>imminentperil-ind</w:t>
      </w:r>
      <w:proofErr w:type="spellEnd"/>
      <w:r w:rsidRPr="00B02A0B">
        <w:t>&gt; element set to a value of "false".</w:t>
      </w:r>
    </w:p>
    <w:p w14:paraId="797EB860" w14:textId="77777777" w:rsidR="005C310B" w:rsidRPr="00B02A0B" w:rsidRDefault="005C310B" w:rsidP="007D34FE">
      <w:pPr>
        <w:pStyle w:val="Heading5"/>
      </w:pPr>
      <w:bookmarkStart w:id="939" w:name="_Toc92224530"/>
      <w:bookmarkStart w:id="940" w:name="_Toc131378342"/>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w:t>
      </w:r>
      <w:proofErr w:type="spellStart"/>
      <w:r w:rsidRPr="00B02A0B">
        <w:t>ind</w:t>
      </w:r>
      <w:proofErr w:type="spellEnd"/>
      <w:r w:rsidRPr="00B02A0B">
        <w:t>&gt;, &lt;</w:t>
      </w:r>
      <w:proofErr w:type="spellStart"/>
      <w:r w:rsidRPr="00B02A0B">
        <w:t>imminentperil-ind</w:t>
      </w:r>
      <w:proofErr w:type="spellEnd"/>
      <w:r w:rsidRPr="00B02A0B">
        <w:t>&gt; and &lt;alert-</w:t>
      </w:r>
      <w:proofErr w:type="spellStart"/>
      <w:r w:rsidRPr="00B02A0B">
        <w:t>ind</w:t>
      </w:r>
      <w:proofErr w:type="spellEnd"/>
      <w:r w:rsidRPr="00B02A0B">
        <w:t>&gt;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w:t>
      </w:r>
      <w:proofErr w:type="spellStart"/>
      <w:r w:rsidRPr="00B02A0B">
        <w:t>resource-lists</w:t>
      </w:r>
      <w:r w:rsidR="00CD7755">
        <w:t>+xml</w:t>
      </w:r>
      <w:proofErr w:type="spellEnd"/>
      <w:r w:rsidRPr="00B02A0B">
        <w:t xml:space="preserve"> MIME body which is pointed to by a "</w:t>
      </w:r>
      <w:proofErr w:type="spellStart"/>
      <w:r w:rsidRPr="00B02A0B">
        <w:t>cid</w:t>
      </w:r>
      <w:proofErr w:type="spellEnd"/>
      <w:r w:rsidRPr="00B02A0B">
        <w:t>" URL located in the Refer-To header of a SIP REFER request;</w:t>
      </w:r>
    </w:p>
    <w:p w14:paraId="28C6227D" w14:textId="77777777" w:rsidR="005C310B" w:rsidRPr="00B02A0B" w:rsidRDefault="005C310B" w:rsidP="005C310B">
      <w:r w:rsidRPr="00B02A0B">
        <w:t>Upon receiving a SIP request as specified above with the &lt;emergency-</w:t>
      </w:r>
      <w:proofErr w:type="spellStart"/>
      <w:r w:rsidRPr="00B02A0B">
        <w:t>ind</w:t>
      </w:r>
      <w:proofErr w:type="spellEnd"/>
      <w:r w:rsidRPr="00B02A0B">
        <w:t xml:space="preserve">&gt; element set to a value of "true", the controlling </w:t>
      </w:r>
      <w:proofErr w:type="spellStart"/>
      <w:r w:rsidRPr="00B02A0B">
        <w:t>MCData</w:t>
      </w:r>
      <w:proofErr w:type="spellEnd"/>
      <w:r w:rsidRPr="00B02A0B">
        <w:t xml:space="preserve"> function shall only consider the following as valid combinations:</w:t>
      </w:r>
    </w:p>
    <w:p w14:paraId="5425D95F" w14:textId="77777777" w:rsidR="005C310B" w:rsidRPr="00B02A0B" w:rsidRDefault="005C310B" w:rsidP="005C310B">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4B10E1AF" w14:textId="77777777" w:rsidR="005C310B" w:rsidRPr="00B02A0B" w:rsidRDefault="005C310B" w:rsidP="005C310B">
      <w:r w:rsidRPr="00B02A0B">
        <w:t>Upon receiving a SIP request as specified above with the &lt;emergency-</w:t>
      </w:r>
      <w:proofErr w:type="spellStart"/>
      <w:r w:rsidRPr="00B02A0B">
        <w:t>ind</w:t>
      </w:r>
      <w:proofErr w:type="spellEnd"/>
      <w:r w:rsidRPr="00B02A0B">
        <w:t xml:space="preserve">&gt; element set to a value of "false", the controlling </w:t>
      </w:r>
      <w:proofErr w:type="spellStart"/>
      <w:r w:rsidRPr="00B02A0B">
        <w:t>MCData</w:t>
      </w:r>
      <w:proofErr w:type="spellEnd"/>
      <w:r w:rsidRPr="00B02A0B">
        <w:t xml:space="preserve"> function shall only consider the following as valid combinations:</w:t>
      </w:r>
    </w:p>
    <w:p w14:paraId="61AEDE0C" w14:textId="77777777" w:rsidR="005C310B" w:rsidRPr="00B02A0B" w:rsidRDefault="005C310B" w:rsidP="005C310B">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not included; or</w:t>
      </w:r>
    </w:p>
    <w:p w14:paraId="0C896CA5" w14:textId="77777777" w:rsidR="005C310B" w:rsidRPr="00B02A0B" w:rsidRDefault="005C310B" w:rsidP="005C310B">
      <w:pPr>
        <w:pStyle w:val="B1"/>
      </w:pPr>
      <w:r w:rsidRPr="00B02A0B">
        <w:t>2)</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0F19BA34" w14:textId="77777777" w:rsidR="005C310B" w:rsidRPr="00B02A0B" w:rsidRDefault="005C310B" w:rsidP="005C310B">
      <w:r w:rsidRPr="00B02A0B">
        <w:t>Upon receiving a SIP request as specified above with the &lt;</w:t>
      </w:r>
      <w:proofErr w:type="spellStart"/>
      <w:r w:rsidRPr="00B02A0B">
        <w:t>imminentperil-ind</w:t>
      </w:r>
      <w:proofErr w:type="spellEnd"/>
      <w:r w:rsidRPr="00B02A0B">
        <w:t xml:space="preserve">&gt; element included the controlling </w:t>
      </w:r>
      <w:proofErr w:type="spellStart"/>
      <w:r w:rsidRPr="00B02A0B">
        <w:t>MCData</w:t>
      </w:r>
      <w:proofErr w:type="spellEnd"/>
      <w:r w:rsidRPr="00B02A0B">
        <w:t xml:space="preserve"> function shall only consider the request as valid if both the &lt;emergency-</w:t>
      </w:r>
      <w:proofErr w:type="spellStart"/>
      <w:r w:rsidRPr="00B02A0B">
        <w:t>ind</w:t>
      </w:r>
      <w:proofErr w:type="spellEnd"/>
      <w:r w:rsidRPr="00B02A0B">
        <w:t>&gt; and &lt;alert-</w:t>
      </w:r>
      <w:proofErr w:type="spellStart"/>
      <w:r w:rsidRPr="00B02A0B">
        <w:t>ind</w:t>
      </w:r>
      <w:proofErr w:type="spellEnd"/>
      <w:r w:rsidRPr="00B02A0B">
        <w:t>&gt; are not included.</w:t>
      </w:r>
    </w:p>
    <w:p w14:paraId="69092292" w14:textId="77777777" w:rsidR="005C310B" w:rsidRPr="00B02A0B" w:rsidRDefault="005C310B" w:rsidP="005C310B">
      <w:r w:rsidRPr="00B02A0B">
        <w:t>If the combination of the &lt;emergency-</w:t>
      </w:r>
      <w:proofErr w:type="spellStart"/>
      <w:r w:rsidRPr="00B02A0B">
        <w:t>ind</w:t>
      </w:r>
      <w:proofErr w:type="spellEnd"/>
      <w:r w:rsidRPr="00B02A0B">
        <w:t>&gt;, &lt;</w:t>
      </w:r>
      <w:proofErr w:type="spellStart"/>
      <w:r w:rsidRPr="00B02A0B">
        <w:t>imminentperil-ind</w:t>
      </w:r>
      <w:proofErr w:type="spellEnd"/>
      <w:r w:rsidRPr="00B02A0B">
        <w:t>&gt; or &lt;alert-</w:t>
      </w:r>
      <w:proofErr w:type="spellStart"/>
      <w:r w:rsidRPr="00B02A0B">
        <w:t>ind</w:t>
      </w:r>
      <w:proofErr w:type="spellEnd"/>
      <w:r w:rsidRPr="00B02A0B">
        <w:t xml:space="preserve">&gt; indicators is invalid, the controlling </w:t>
      </w:r>
      <w:proofErr w:type="spellStart"/>
      <w:r w:rsidRPr="00B02A0B">
        <w:t>MCData</w:t>
      </w:r>
      <w:proofErr w:type="spellEnd"/>
      <w:r w:rsidRPr="00B02A0B">
        <w:t xml:space="preserve">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31378343"/>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w:t>
      </w:r>
      <w:proofErr w:type="spellStart"/>
      <w:r w:rsidRPr="00B02A0B">
        <w:t>MCData</w:t>
      </w:r>
      <w:proofErr w:type="spellEnd"/>
      <w:r w:rsidRPr="00B02A0B">
        <w:t xml:space="preserve"> function generates a SIP INFO request due to the receipt of a SIP request for a priority communication.</w:t>
      </w:r>
    </w:p>
    <w:p w14:paraId="5BBCEC1B"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w:t>
      </w:r>
      <w:proofErr w:type="spellStart"/>
      <w:r w:rsidRPr="00B02A0B">
        <w:rPr>
          <w:lang w:val="en-US"/>
        </w:rPr>
        <w:t>ind</w:t>
      </w:r>
      <w:proofErr w:type="spellEnd"/>
      <w:r w:rsidRPr="00B02A0B">
        <w:rPr>
          <w:lang w:val="en-US"/>
        </w:rPr>
        <w:t>&gt; element set to a value of "true"</w:t>
      </w:r>
      <w:r w:rsidRPr="00B02A0B">
        <w:t xml:space="preserve"> and this is an unauthorised request for an </w:t>
      </w:r>
      <w:proofErr w:type="spellStart"/>
      <w:r w:rsidRPr="00B02A0B">
        <w:t>MCData</w:t>
      </w:r>
      <w:proofErr w:type="spellEnd"/>
      <w:r w:rsidRPr="00B02A0B">
        <w:t xml:space="preserve"> emergency alert as specified in clause 6.3.7.2.1, shall set the &lt;emergency-</w:t>
      </w:r>
      <w:proofErr w:type="spellStart"/>
      <w:r w:rsidRPr="00B02A0B">
        <w:t>ind</w:t>
      </w:r>
      <w:proofErr w:type="spellEnd"/>
      <w:r w:rsidRPr="00B02A0B">
        <w:t>&gt; element to a value of "true" and the &lt;alert-</w:t>
      </w:r>
      <w:proofErr w:type="spellStart"/>
      <w:r w:rsidRPr="00B02A0B">
        <w:t>ind</w:t>
      </w:r>
      <w:proofErr w:type="spellEnd"/>
      <w:r w:rsidRPr="00B02A0B">
        <w:t>&gt; element to a value of "false";</w:t>
      </w:r>
    </w:p>
    <w:p w14:paraId="353EBC9F" w14:textId="77777777" w:rsidR="005C310B" w:rsidRPr="00B02A0B" w:rsidRDefault="005C310B" w:rsidP="005C310B">
      <w:pPr>
        <w:pStyle w:val="B2"/>
      </w:pPr>
      <w:r w:rsidRPr="00B02A0B">
        <w:t>b)</w:t>
      </w:r>
      <w:r w:rsidRPr="00B02A0B">
        <w:tab/>
        <w:t>if the received SIP request contains an application/vnd.3gpp.mcdata-info+xml MIME body with the &lt;alert-</w:t>
      </w:r>
      <w:proofErr w:type="spellStart"/>
      <w:r w:rsidRPr="00B02A0B">
        <w:t>ind</w:t>
      </w:r>
      <w:proofErr w:type="spellEnd"/>
      <w:r w:rsidRPr="00B02A0B">
        <w:t xml:space="preserve">&gt; element set to a value of "false" and if this is </w:t>
      </w:r>
      <w:r w:rsidRPr="00B02A0B">
        <w:rPr>
          <w:lang w:eastAsia="ko-KR"/>
        </w:rPr>
        <w:t xml:space="preserve">an unauthorised request for an </w:t>
      </w:r>
      <w:proofErr w:type="spellStart"/>
      <w:r w:rsidRPr="00B02A0B">
        <w:rPr>
          <w:lang w:eastAsia="ko-KR"/>
        </w:rPr>
        <w:t>MCData</w:t>
      </w:r>
      <w:proofErr w:type="spellEnd"/>
      <w:r w:rsidRPr="00B02A0B">
        <w:rPr>
          <w:lang w:eastAsia="ko-KR"/>
        </w:rPr>
        <w:t xml:space="preserve"> emergency alert cancellation</w:t>
      </w:r>
      <w:r w:rsidRPr="00B02A0B">
        <w:t>, shall set &lt;alert-</w:t>
      </w:r>
      <w:proofErr w:type="spellStart"/>
      <w:r w:rsidRPr="00B02A0B">
        <w:t>ind</w:t>
      </w:r>
      <w:proofErr w:type="spellEnd"/>
      <w:r w:rsidRPr="00B02A0B">
        <w:t>&gt;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w:t>
      </w:r>
      <w:proofErr w:type="spellStart"/>
      <w:r w:rsidRPr="00B02A0B">
        <w:t>imminentperil-ind</w:t>
      </w:r>
      <w:proofErr w:type="spellEnd"/>
      <w:r w:rsidRPr="00B02A0B">
        <w:t xml:space="preserve">&gt; element set to a value of "true", this is an authorised request for an </w:t>
      </w:r>
      <w:proofErr w:type="spellStart"/>
      <w:r w:rsidRPr="00B02A0B">
        <w:t>MCData</w:t>
      </w:r>
      <w:proofErr w:type="spellEnd"/>
      <w:r w:rsidRPr="00B02A0B">
        <w:t xml:space="preserve"> imminent peril group communication and the in-progress emergency state of the group is set to a value of "true", shall set the &lt;</w:t>
      </w:r>
      <w:proofErr w:type="spellStart"/>
      <w:r w:rsidRPr="00B02A0B">
        <w:t>imminentperil-ind</w:t>
      </w:r>
      <w:proofErr w:type="spellEnd"/>
      <w:r w:rsidRPr="00B02A0B">
        <w:t>&gt; element to a value of "false" and the &lt;emergency-</w:t>
      </w:r>
      <w:proofErr w:type="spellStart"/>
      <w:r w:rsidRPr="00B02A0B">
        <w:t>ind</w:t>
      </w:r>
      <w:proofErr w:type="spellEnd"/>
      <w:r w:rsidRPr="00B02A0B">
        <w:t>&gt; element set to a value of "true"; and</w:t>
      </w:r>
    </w:p>
    <w:p w14:paraId="48136A14" w14:textId="77777777" w:rsidR="005C310B" w:rsidRPr="00B02A0B" w:rsidRDefault="005C310B" w:rsidP="005C310B">
      <w:pPr>
        <w:pStyle w:val="B1"/>
      </w:pPr>
      <w:r w:rsidRPr="00B02A0B">
        <w:lastRenderedPageBreak/>
        <w:t>4)</w:t>
      </w:r>
      <w:r w:rsidRPr="00B02A0B">
        <w:tab/>
        <w:t xml:space="preserve">shall send the SIP INFO request towards the inviting </w:t>
      </w:r>
      <w:proofErr w:type="spellStart"/>
      <w:r w:rsidRPr="00B02A0B">
        <w:t>MCData</w:t>
      </w:r>
      <w:proofErr w:type="spellEnd"/>
      <w:r w:rsidRPr="00B02A0B">
        <w:t xml:space="preserve"> client in the dialog created by the SIP request from the inviting </w:t>
      </w:r>
      <w:proofErr w:type="spellStart"/>
      <w:r w:rsidRPr="00B02A0B">
        <w:t>MCData</w:t>
      </w:r>
      <w:proofErr w:type="spellEnd"/>
      <w:r w:rsidRPr="00B02A0B">
        <w:t xml:space="preserve">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31378344"/>
      <w:r w:rsidRPr="00B02A0B">
        <w:rPr>
          <w:lang w:val="en-US" w:eastAsia="ko-KR"/>
        </w:rPr>
        <w:t>6.3.7.1.11</w:t>
      </w:r>
      <w:r w:rsidRPr="00B02A0B">
        <w:rPr>
          <w:lang w:val="en-US" w:eastAsia="ko-KR"/>
        </w:rPr>
        <w:tab/>
        <w:t xml:space="preserve">Sending a SIP INVITE request for </w:t>
      </w:r>
      <w:proofErr w:type="spellStart"/>
      <w:r w:rsidRPr="00B02A0B">
        <w:rPr>
          <w:lang w:val="en-US" w:eastAsia="ko-KR"/>
        </w:rPr>
        <w:t>MCData</w:t>
      </w:r>
      <w:proofErr w:type="spellEnd"/>
      <w:r w:rsidRPr="00B02A0B">
        <w:rPr>
          <w:lang w:val="en-US" w:eastAsia="ko-KR"/>
        </w:rPr>
        <w:t xml:space="preserve">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 xml:space="preserve">This clause describes the procedures for inviting an </w:t>
      </w:r>
      <w:proofErr w:type="spellStart"/>
      <w:r w:rsidRPr="00B02A0B">
        <w:t>MCData</w:t>
      </w:r>
      <w:proofErr w:type="spellEnd"/>
      <w:r w:rsidRPr="00B02A0B">
        <w:t xml:space="preserve"> user to an </w:t>
      </w:r>
      <w:proofErr w:type="spellStart"/>
      <w:r w:rsidRPr="00B02A0B">
        <w:t>MCData</w:t>
      </w:r>
      <w:proofErr w:type="spellEnd"/>
      <w:r w:rsidRPr="00B02A0B">
        <w:t xml:space="preserve"> session associated with an </w:t>
      </w:r>
      <w:proofErr w:type="spellStart"/>
      <w:r w:rsidRPr="00B02A0B">
        <w:t>MCData</w:t>
      </w:r>
      <w:proofErr w:type="spellEnd"/>
      <w:r w:rsidRPr="00B02A0B">
        <w:t xml:space="preserve"> emergency group communication or </w:t>
      </w:r>
      <w:proofErr w:type="spellStart"/>
      <w:r w:rsidRPr="00B02A0B">
        <w:t>MCData</w:t>
      </w:r>
      <w:proofErr w:type="spellEnd"/>
      <w:r w:rsidRPr="00B02A0B">
        <w:t xml:space="preserve"> imminent peril group communication.</w:t>
      </w:r>
    </w:p>
    <w:p w14:paraId="13C035EA" w14:textId="73A4C30D"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ID of the </w:t>
      </w:r>
      <w:r w:rsidRPr="00B02A0B">
        <w:rPr>
          <w:lang w:val="en-US"/>
        </w:rPr>
        <w:t xml:space="preserve">targeted </w:t>
      </w:r>
      <w:proofErr w:type="spellStart"/>
      <w:r w:rsidRPr="00B02A0B">
        <w:t>MCData</w:t>
      </w:r>
      <w:proofErr w:type="spellEnd"/>
      <w:r w:rsidRPr="00B02A0B">
        <w:t xml:space="preserve">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proofErr w:type="spellStart"/>
      <w:r>
        <w:t>MCData</w:t>
      </w:r>
      <w:proofErr w:type="spellEnd"/>
      <w:r>
        <w:t xml:space="preserve"> function determines the public service identity of the </w:t>
      </w:r>
      <w:r w:rsidRPr="00E352B4">
        <w:rPr>
          <w:rFonts w:eastAsia="SimSun"/>
        </w:rPr>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ECB2B22" w14:textId="77777777" w:rsidR="00941743" w:rsidRDefault="00941743" w:rsidP="00941743">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populated as follows:</w:t>
      </w:r>
    </w:p>
    <w:p w14:paraId="444D8265"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value of the </w:t>
      </w:r>
      <w:proofErr w:type="spellStart"/>
      <w:r w:rsidRPr="00B02A0B">
        <w:t>MCData</w:t>
      </w:r>
      <w:proofErr w:type="spellEnd"/>
      <w:r w:rsidRPr="00B02A0B">
        <w:t xml:space="preserve"> ID of the targeted </w:t>
      </w:r>
      <w:proofErr w:type="spellStart"/>
      <w:r w:rsidRPr="00B02A0B">
        <w:t>MCData</w:t>
      </w:r>
      <w:proofErr w:type="spellEnd"/>
      <w:r w:rsidRPr="00B02A0B">
        <w:t xml:space="preserve"> user;</w:t>
      </w:r>
    </w:p>
    <w:p w14:paraId="6C903FB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 xml:space="preserve">-calling-user-id&gt; element set to the value of the </w:t>
      </w:r>
      <w:proofErr w:type="spellStart"/>
      <w:r w:rsidRPr="00B02A0B">
        <w:t>MCData</w:t>
      </w:r>
      <w:proofErr w:type="spellEnd"/>
      <w:r w:rsidRPr="00B02A0B">
        <w:t xml:space="preserve"> ID of the calling </w:t>
      </w:r>
      <w:proofErr w:type="spellStart"/>
      <w:r w:rsidRPr="00B02A0B">
        <w:t>MCData</w:t>
      </w:r>
      <w:proofErr w:type="spellEnd"/>
      <w:r w:rsidRPr="00B02A0B">
        <w:t xml:space="preserve"> user; and</w:t>
      </w:r>
    </w:p>
    <w:p w14:paraId="74EA612B" w14:textId="77777777" w:rsidR="005C310B" w:rsidRPr="00B02A0B" w:rsidRDefault="005C310B" w:rsidP="005C310B">
      <w:pPr>
        <w:pStyle w:val="B2"/>
      </w:pPr>
      <w:r w:rsidRPr="00B02A0B">
        <w:t>c)</w:t>
      </w:r>
      <w:r w:rsidRPr="00B02A0B">
        <w:tab/>
        <w:t>the &lt;</w:t>
      </w:r>
      <w:proofErr w:type="spellStart"/>
      <w:r w:rsidRPr="00B02A0B">
        <w:rPr>
          <w:noProof/>
        </w:rPr>
        <w:t>mcdata</w:t>
      </w:r>
      <w:proofErr w:type="spellEnd"/>
      <w:r w:rsidRPr="00B02A0B">
        <w:rPr>
          <w:noProof/>
        </w:rPr>
        <w:t>-calling-group-id</w:t>
      </w:r>
      <w:r w:rsidRPr="00B02A0B">
        <w:t xml:space="preserve">&gt; element set to the value of the </w:t>
      </w:r>
      <w:proofErr w:type="spellStart"/>
      <w:r w:rsidRPr="00B02A0B">
        <w:t>MCData</w:t>
      </w:r>
      <w:proofErr w:type="spellEnd"/>
      <w:r w:rsidRPr="00B02A0B">
        <w:t xml:space="preserve"> group ID of the emergency group communication.</w:t>
      </w:r>
    </w:p>
    <w:p w14:paraId="5E9EA648" w14:textId="77777777" w:rsidR="005C310B" w:rsidRPr="00B02A0B" w:rsidRDefault="005C310B" w:rsidP="005C310B">
      <w:pPr>
        <w:pStyle w:val="B1"/>
      </w:pPr>
      <w:r w:rsidRPr="00B02A0B">
        <w:t>4)</w:t>
      </w:r>
      <w:r w:rsidRPr="00B02A0B">
        <w:tab/>
        <w:t xml:space="preserve">shall include in the P-Asserted-Identity header field the public service identity of the controlling </w:t>
      </w:r>
      <w:proofErr w:type="spellStart"/>
      <w:r w:rsidRPr="00B02A0B">
        <w:t>MCData</w:t>
      </w:r>
      <w:proofErr w:type="spellEnd"/>
      <w:r w:rsidRPr="00B02A0B">
        <w:t xml:space="preserve">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 xml:space="preserve">if the in-progress emergency group state of the group is set to a value of "true" the controlling </w:t>
      </w:r>
      <w:proofErr w:type="spellStart"/>
      <w:r w:rsidRPr="00B02A0B">
        <w:t>MCData</w:t>
      </w:r>
      <w:proofErr w:type="spellEnd"/>
      <w:r w:rsidRPr="00B02A0B">
        <w:t xml:space="preserve"> function:</w:t>
      </w:r>
    </w:p>
    <w:p w14:paraId="1A0F3080" w14:textId="77777777" w:rsidR="005C310B" w:rsidRPr="00B02A0B" w:rsidRDefault="005C310B" w:rsidP="005C310B">
      <w:pPr>
        <w:pStyle w:val="B2"/>
      </w:pPr>
      <w:r w:rsidRPr="00B02A0B">
        <w:t>a)</w:t>
      </w:r>
      <w:r w:rsidRPr="00B02A0B">
        <w:tab/>
        <w:t xml:space="preserve">shall include a Resource-Priority header field populated with the values for an </w:t>
      </w:r>
      <w:proofErr w:type="spellStart"/>
      <w:r w:rsidRPr="00B02A0B">
        <w:t>MCData</w:t>
      </w:r>
      <w:proofErr w:type="spellEnd"/>
      <w:r w:rsidRPr="00B02A0B">
        <w:t xml:space="preserve">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w:t>
      </w:r>
      <w:proofErr w:type="spellStart"/>
      <w:r w:rsidRPr="00B02A0B">
        <w:t>ind</w:t>
      </w:r>
      <w:proofErr w:type="spellEnd"/>
      <w:r w:rsidRPr="00B02A0B">
        <w:t>&gt; element set to a value of "true";</w:t>
      </w:r>
    </w:p>
    <w:p w14:paraId="2E27CE61"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 xml:space="preserve">&gt; element is set to "true" in the received SIP INVITE request and the requesting </w:t>
      </w:r>
      <w:proofErr w:type="spellStart"/>
      <w:r w:rsidRPr="00B02A0B">
        <w:t>MCData</w:t>
      </w:r>
      <w:proofErr w:type="spellEnd"/>
      <w:r w:rsidRPr="00B02A0B">
        <w:t xml:space="preserve"> user and </w:t>
      </w:r>
      <w:proofErr w:type="spellStart"/>
      <w:r w:rsidRPr="00B02A0B">
        <w:t>MCData</w:t>
      </w:r>
      <w:proofErr w:type="spellEnd"/>
      <w:r w:rsidRPr="00B02A0B">
        <w:t xml:space="preserve"> group are authorised for the initiation of </w:t>
      </w:r>
      <w:proofErr w:type="spellStart"/>
      <w:r w:rsidRPr="00B02A0B">
        <w:t>MCData</w:t>
      </w:r>
      <w:proofErr w:type="spellEnd"/>
      <w:r w:rsidRPr="00B02A0B">
        <w:t xml:space="preserve">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w:t>
      </w:r>
      <w:proofErr w:type="spellStart"/>
      <w:r w:rsidRPr="00B02A0B">
        <w:t>ind</w:t>
      </w:r>
      <w:proofErr w:type="spellEnd"/>
      <w:r w:rsidRPr="00B02A0B">
        <w:t>&gt; element to a value of "false" in the application/vnd.3gpp.mcdata-info+xml MIME body; and</w:t>
      </w:r>
    </w:p>
    <w:p w14:paraId="48253C26" w14:textId="77777777" w:rsidR="005C310B" w:rsidRPr="00B02A0B" w:rsidRDefault="005C310B" w:rsidP="005C310B">
      <w:pPr>
        <w:pStyle w:val="B2"/>
      </w:pPr>
      <w:r w:rsidRPr="00B02A0B">
        <w:lastRenderedPageBreak/>
        <w:t>d)</w:t>
      </w:r>
      <w:r w:rsidRPr="00B02A0B">
        <w:tab/>
        <w:t>if the in-progress imminent peril state of the group is set to a value of "true" shall include in the application/vnd.3gpp.mcdata-info+xml MIME body an &lt;</w:t>
      </w:r>
      <w:proofErr w:type="spellStart"/>
      <w:r w:rsidRPr="00B02A0B">
        <w:t>imminentperil-ind</w:t>
      </w:r>
      <w:proofErr w:type="spellEnd"/>
      <w:r w:rsidRPr="00B02A0B">
        <w:t>&gt;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 xml:space="preserve">if the in-progress emergency state of the group is set to a value of "false" and the in-progress imminent peril state of the group is set to a value of "true", the controlling </w:t>
      </w:r>
      <w:proofErr w:type="spellStart"/>
      <w:r w:rsidRPr="00B02A0B">
        <w:t>MCData</w:t>
      </w:r>
      <w:proofErr w:type="spellEnd"/>
      <w:r w:rsidRPr="00B02A0B">
        <w:t xml:space="preserve"> function:</w:t>
      </w:r>
    </w:p>
    <w:p w14:paraId="5633D14E" w14:textId="77777777" w:rsidR="005C310B" w:rsidRPr="00B02A0B" w:rsidRDefault="005C310B" w:rsidP="005C310B">
      <w:pPr>
        <w:pStyle w:val="B2"/>
      </w:pPr>
      <w:r w:rsidRPr="00B02A0B">
        <w:t>a)</w:t>
      </w:r>
      <w:r w:rsidRPr="00B02A0B">
        <w:tab/>
        <w:t xml:space="preserve">shall include a Resource-Priority header field populated with the values for an </w:t>
      </w:r>
      <w:proofErr w:type="spellStart"/>
      <w:r w:rsidRPr="00B02A0B">
        <w:t>MCData</w:t>
      </w:r>
      <w:proofErr w:type="spellEnd"/>
      <w:r w:rsidRPr="00B02A0B">
        <w:t xml:space="preserve">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w:t>
      </w:r>
      <w:proofErr w:type="spellStart"/>
      <w:r w:rsidRPr="00B02A0B">
        <w:t>imminentperil-ind</w:t>
      </w:r>
      <w:proofErr w:type="spellEnd"/>
      <w:r w:rsidRPr="00B02A0B">
        <w:t>&gt;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31378345"/>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 xml:space="preserve">This clause describes the procedures for updating an </w:t>
      </w:r>
      <w:proofErr w:type="spellStart"/>
      <w:r w:rsidRPr="00B02A0B">
        <w:t>MCData</w:t>
      </w:r>
      <w:proofErr w:type="spellEnd"/>
      <w:r w:rsidRPr="00B02A0B">
        <w:t xml:space="preserve"> session associated with an </w:t>
      </w:r>
      <w:proofErr w:type="spellStart"/>
      <w:r w:rsidRPr="00B02A0B">
        <w:t>MCData</w:t>
      </w:r>
      <w:proofErr w:type="spellEnd"/>
      <w:r w:rsidRPr="00B02A0B">
        <w:t xml:space="preserve"> emergency group communication or </w:t>
      </w:r>
      <w:proofErr w:type="spellStart"/>
      <w:r w:rsidRPr="00B02A0B">
        <w:t>MCData</w:t>
      </w:r>
      <w:proofErr w:type="spellEnd"/>
      <w:r w:rsidRPr="00B02A0B">
        <w:t xml:space="preserve"> imminent peril group communication when the received SIP INVITE request did not include a correctly populated Resource-Priority header field. The procedure is initiated by the controlling </w:t>
      </w:r>
      <w:proofErr w:type="spellStart"/>
      <w:r w:rsidRPr="00B02A0B">
        <w:t>MCData</w:t>
      </w:r>
      <w:proofErr w:type="spellEnd"/>
      <w:r w:rsidRPr="00B02A0B">
        <w:t xml:space="preserve">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 xml:space="preserve">shall send the SIP 183 (Session Progress) response towards the </w:t>
      </w:r>
      <w:proofErr w:type="spellStart"/>
      <w:r w:rsidRPr="00B02A0B">
        <w:t>MCData</w:t>
      </w:r>
      <w:proofErr w:type="spellEnd"/>
      <w:r w:rsidRPr="00B02A0B">
        <w:t xml:space="preserve">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w:t>
      </w:r>
      <w:proofErr w:type="spellStart"/>
      <w:r w:rsidRPr="00B02A0B">
        <w:rPr>
          <w:lang w:eastAsia="ko-KR"/>
        </w:rPr>
        <w:t>MCData</w:t>
      </w:r>
      <w:proofErr w:type="spellEnd"/>
      <w:r w:rsidRPr="00B02A0B">
        <w:rPr>
          <w:lang w:eastAsia="ko-KR"/>
        </w:rPr>
        <w:t xml:space="preserve">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 xml:space="preserve">if the in-progress emergency group state of the group is set to a value of "true" the controlling </w:t>
      </w:r>
      <w:proofErr w:type="spellStart"/>
      <w:r w:rsidRPr="00B02A0B">
        <w:t>MCData</w:t>
      </w:r>
      <w:proofErr w:type="spellEnd"/>
      <w:r w:rsidRPr="00B02A0B">
        <w:t xml:space="preserve"> function shall include a Resource-Priority header field populated for an </w:t>
      </w:r>
      <w:proofErr w:type="spellStart"/>
      <w:r w:rsidRPr="00B02A0B">
        <w:t>MCData</w:t>
      </w:r>
      <w:proofErr w:type="spellEnd"/>
      <w:r w:rsidRPr="00B02A0B">
        <w:t xml:space="preserve"> emergency group communication as specified in clause 6.3.7.1.4; and</w:t>
      </w:r>
    </w:p>
    <w:p w14:paraId="577E00C3" w14:textId="77777777" w:rsidR="005C310B" w:rsidRPr="00B02A0B" w:rsidRDefault="005C310B" w:rsidP="005C310B">
      <w:pPr>
        <w:pStyle w:val="NO"/>
      </w:pPr>
      <w:r w:rsidRPr="00B02A0B">
        <w:t>NOTE 1:</w:t>
      </w:r>
      <w:r w:rsidRPr="00B02A0B">
        <w:tab/>
        <w:t xml:space="preserve">This is the case when the sending </w:t>
      </w:r>
      <w:proofErr w:type="spellStart"/>
      <w:r w:rsidRPr="00B02A0B">
        <w:t>MCData</w:t>
      </w:r>
      <w:proofErr w:type="spellEnd"/>
      <w:r w:rsidRPr="00B02A0B">
        <w:t xml:space="preserve">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 xml:space="preserve">if the in-progress emergency group state of the group is set to a value of "false" the controlling </w:t>
      </w:r>
      <w:proofErr w:type="spellStart"/>
      <w:r w:rsidRPr="00B02A0B">
        <w:t>MCData</w:t>
      </w:r>
      <w:proofErr w:type="spellEnd"/>
      <w:r w:rsidRPr="00B02A0B">
        <w:t xml:space="preserve"> function:</w:t>
      </w:r>
    </w:p>
    <w:p w14:paraId="742B3F4A" w14:textId="77777777" w:rsidR="005C310B" w:rsidRPr="00B02A0B" w:rsidRDefault="005C310B" w:rsidP="005C310B">
      <w:pPr>
        <w:pStyle w:val="B2"/>
      </w:pPr>
      <w:r w:rsidRPr="00B02A0B">
        <w:t>a)</w:t>
      </w:r>
      <w:r w:rsidRPr="00B02A0B">
        <w:tab/>
        <w:t xml:space="preserve">if the in-progress imminent peril state of the group is set to a value of "false", shall include a Resource-Priority header field populated for a normal priority </w:t>
      </w:r>
      <w:proofErr w:type="spellStart"/>
      <w:r w:rsidRPr="00B02A0B">
        <w:t>MCData</w:t>
      </w:r>
      <w:proofErr w:type="spellEnd"/>
      <w:r w:rsidRPr="00B02A0B">
        <w:t xml:space="preserve"> group communication as specified in clause 6.3.7.1.4; and</w:t>
      </w:r>
    </w:p>
    <w:p w14:paraId="3A27E541" w14:textId="77777777" w:rsidR="005C310B" w:rsidRPr="00B02A0B" w:rsidRDefault="005C310B" w:rsidP="005C310B">
      <w:pPr>
        <w:pStyle w:val="B2"/>
      </w:pPr>
      <w:r w:rsidRPr="00B02A0B">
        <w:t>b)</w:t>
      </w:r>
      <w:r w:rsidRPr="00B02A0B">
        <w:tab/>
        <w:t xml:space="preserve">if the in-progress imminent peril state of the group is set to a value of "true", shall include a Resource-Priority header field populated for an </w:t>
      </w:r>
      <w:proofErr w:type="spellStart"/>
      <w:r w:rsidRPr="00B02A0B">
        <w:t>MCData</w:t>
      </w:r>
      <w:proofErr w:type="spellEnd"/>
      <w:r w:rsidRPr="00B02A0B">
        <w:t xml:space="preserve"> imminent peril group communication as specified in clause 6.3.7.1.4.</w:t>
      </w:r>
    </w:p>
    <w:p w14:paraId="2792D3B2" w14:textId="77777777" w:rsidR="005C310B" w:rsidRPr="00B02A0B" w:rsidRDefault="005C310B" w:rsidP="005C310B">
      <w:pPr>
        <w:pStyle w:val="NO"/>
      </w:pPr>
      <w:r w:rsidRPr="00B02A0B">
        <w:lastRenderedPageBreak/>
        <w:t>NOTE 2:</w:t>
      </w:r>
      <w:r w:rsidRPr="00B02A0B">
        <w:tab/>
        <w:t xml:space="preserve">This is the case when the sending </w:t>
      </w:r>
      <w:proofErr w:type="spellStart"/>
      <w:r w:rsidRPr="00B02A0B">
        <w:t>MCData</w:t>
      </w:r>
      <w:proofErr w:type="spellEnd"/>
      <w:r w:rsidRPr="00B02A0B">
        <w:t xml:space="preserve"> client incorrectly populated a Resource-Priority header field for emergency-level or imminent peril-level priority and the controlling </w:t>
      </w:r>
      <w:proofErr w:type="spellStart"/>
      <w:r w:rsidRPr="00B02A0B">
        <w:t>MCData</w:t>
      </w:r>
      <w:proofErr w:type="spellEnd"/>
      <w:r w:rsidRPr="00B02A0B">
        <w:t xml:space="preserve">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31378346"/>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 xml:space="preserve">This clause describes the procedures for generating a SIP re-INVITE request to be sent by the controlling </w:t>
      </w:r>
      <w:proofErr w:type="spellStart"/>
      <w:r w:rsidRPr="00B02A0B">
        <w:t>MCData</w:t>
      </w:r>
      <w:proofErr w:type="spellEnd"/>
      <w:r w:rsidRPr="00B02A0B">
        <w:t xml:space="preserve"> function.</w:t>
      </w:r>
    </w:p>
    <w:p w14:paraId="088ED2C1"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w:t>
      </w:r>
      <w:proofErr w:type="spellStart"/>
      <w:r w:rsidRPr="00B02A0B">
        <w:rPr>
          <w:lang w:val="en-US"/>
        </w:rPr>
        <w:t>MCData</w:t>
      </w:r>
      <w:proofErr w:type="spellEnd"/>
      <w:r w:rsidRPr="00B02A0B">
        <w:rPr>
          <w:lang w:val="en-US"/>
        </w:rPr>
        <w:t xml:space="preserve">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31378347"/>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 xml:space="preserve">This clause describes the procedures for generating a SIP re-INVITE request to cancel the in-progress emergency state of an </w:t>
      </w:r>
      <w:proofErr w:type="spellStart"/>
      <w:r w:rsidRPr="00B02A0B">
        <w:t>MCData</w:t>
      </w:r>
      <w:proofErr w:type="spellEnd"/>
      <w:r w:rsidRPr="00B02A0B">
        <w:t xml:space="preserve"> group. The procedure is initiated by the controlling </w:t>
      </w:r>
      <w:proofErr w:type="spellStart"/>
      <w:r w:rsidRPr="00B02A0B">
        <w:t>MCData</w:t>
      </w:r>
      <w:proofErr w:type="spellEnd"/>
      <w:r w:rsidRPr="00B02A0B">
        <w:t xml:space="preserve"> function when it determines the cancellation of the in-progress emergency state of an </w:t>
      </w:r>
      <w:proofErr w:type="spellStart"/>
      <w:r w:rsidRPr="00B02A0B">
        <w:t>MCData</w:t>
      </w:r>
      <w:proofErr w:type="spellEnd"/>
      <w:r w:rsidRPr="00B02A0B">
        <w:t xml:space="preserve"> group is required.</w:t>
      </w:r>
    </w:p>
    <w:p w14:paraId="31A0991E"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 xml:space="preserve">in the generated SIP re-INVITE, shall include a Resource-Priority header field populated with the values for a normal </w:t>
      </w:r>
      <w:proofErr w:type="spellStart"/>
      <w:r w:rsidRPr="00B02A0B">
        <w:t>MCData</w:t>
      </w:r>
      <w:proofErr w:type="spellEnd"/>
      <w:r w:rsidRPr="00B02A0B">
        <w:t xml:space="preserve">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w:t>
      </w:r>
      <w:proofErr w:type="spellStart"/>
      <w:r w:rsidRPr="00B02A0B">
        <w:t>ind</w:t>
      </w:r>
      <w:proofErr w:type="spellEnd"/>
      <w:r w:rsidRPr="00B02A0B">
        <w:t>&gt;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31378348"/>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 xml:space="preserve">Upon receipt of a SIP re-INVITE request for an existing </w:t>
      </w:r>
      <w:proofErr w:type="spellStart"/>
      <w:r w:rsidRPr="00B02A0B">
        <w:t>MCData</w:t>
      </w:r>
      <w:proofErr w:type="spellEnd"/>
      <w:r w:rsidRPr="00B02A0B">
        <w:t xml:space="preserve"> one-to-one communication session, the participating </w:t>
      </w:r>
      <w:proofErr w:type="spellStart"/>
      <w:r w:rsidRPr="00B02A0B">
        <w:t>MCData</w:t>
      </w:r>
      <w:proofErr w:type="spellEnd"/>
      <w:r w:rsidRPr="00B02A0B">
        <w:t xml:space="preserve"> function:</w:t>
      </w:r>
    </w:p>
    <w:p w14:paraId="7F3C2468" w14:textId="7C72A5E5" w:rsidR="005C310B" w:rsidRPr="00B02A0B" w:rsidRDefault="005C310B" w:rsidP="005C310B">
      <w:pPr>
        <w:pStyle w:val="B1"/>
      </w:pPr>
      <w:r w:rsidRPr="00B02A0B">
        <w:t>1)</w:t>
      </w:r>
      <w:r w:rsidRPr="00B02A0B">
        <w:tab/>
        <w:t xml:space="preserve">if unable to process the request due to a lack of resources or if a risk of congestion exists, may reject the SIP re-INVITE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 xml:space="preserve">If the SIP re-INVITE request contains an emergency indication, the participating </w:t>
      </w:r>
      <w:proofErr w:type="spellStart"/>
      <w:r w:rsidRPr="00B02A0B">
        <w:t>MCData</w:t>
      </w:r>
      <w:proofErr w:type="spellEnd"/>
      <w:r w:rsidRPr="00B02A0B">
        <w:t xml:space="preserve"> function can choose to accept the request.</w:t>
      </w:r>
    </w:p>
    <w:p w14:paraId="5C3CB1C2" w14:textId="77777777" w:rsidR="005C310B" w:rsidRPr="00B02A0B" w:rsidRDefault="005C310B" w:rsidP="005C310B">
      <w:pPr>
        <w:pStyle w:val="B1"/>
      </w:pPr>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re-INVITE request to retrieve the binding between the </w:t>
      </w:r>
      <w:proofErr w:type="spellStart"/>
      <w:r w:rsidRPr="00B02A0B">
        <w:t>MCData</w:t>
      </w:r>
      <w:proofErr w:type="spellEnd"/>
      <w:r w:rsidRPr="00B02A0B">
        <w:t xml:space="preserve"> ID and public user identity;</w:t>
      </w:r>
    </w:p>
    <w:p w14:paraId="1F7C3C64" w14:textId="77777777" w:rsidR="005C310B" w:rsidRPr="00B02A0B" w:rsidRDefault="005C310B" w:rsidP="005C310B">
      <w:pPr>
        <w:pStyle w:val="B1"/>
      </w:pPr>
      <w:r w:rsidRPr="00B02A0B">
        <w:t>3)</w:t>
      </w:r>
      <w:r w:rsidRPr="00B02A0B">
        <w:tab/>
        <w:t xml:space="preserve">if the binding between the </w:t>
      </w:r>
      <w:proofErr w:type="spellStart"/>
      <w:r w:rsidRPr="00B02A0B">
        <w:t>MCData</w:t>
      </w:r>
      <w:proofErr w:type="spellEnd"/>
      <w:r w:rsidRPr="00B02A0B">
        <w:t xml:space="preserve"> ID and public user identity does not exist, then the participating </w:t>
      </w:r>
      <w:proofErr w:type="spellStart"/>
      <w:r w:rsidRPr="00B02A0B">
        <w:t>MCData</w:t>
      </w:r>
      <w:proofErr w:type="spellEnd"/>
      <w:r w:rsidRPr="00B02A0B">
        <w:t xml:space="preserve">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lastRenderedPageBreak/>
        <w:t>6)</w:t>
      </w:r>
      <w:r w:rsidRPr="00B02A0B">
        <w:tab/>
        <w:t xml:space="preserve">shall send the SIP re-INVITE request towards the </w:t>
      </w:r>
      <w:proofErr w:type="spellStart"/>
      <w:r w:rsidRPr="00B02A0B">
        <w:t>MCData</w:t>
      </w:r>
      <w:proofErr w:type="spellEnd"/>
      <w:r w:rsidRPr="00B02A0B">
        <w:t xml:space="preserve"> client according to 3GPP TS 24.229 [5].</w:t>
      </w:r>
    </w:p>
    <w:p w14:paraId="4A36EEB2" w14:textId="77777777" w:rsidR="005C310B" w:rsidRPr="00B02A0B" w:rsidRDefault="005C310B" w:rsidP="005C310B">
      <w:r w:rsidRPr="00B02A0B">
        <w:t xml:space="preserve">Upon receiving the SIP 200 (OK) response to the SIP re-INVITE request, the participating </w:t>
      </w:r>
      <w:proofErr w:type="spellStart"/>
      <w:r w:rsidRPr="00B02A0B">
        <w:t>MCData</w:t>
      </w:r>
      <w:proofErr w:type="spellEnd"/>
      <w:r w:rsidRPr="00B02A0B">
        <w:t xml:space="preserve">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 xml:space="preserve">The participating </w:t>
      </w:r>
      <w:proofErr w:type="spellStart"/>
      <w:r w:rsidRPr="00B02A0B">
        <w:t>MCData</w:t>
      </w:r>
      <w:proofErr w:type="spellEnd"/>
      <w:r w:rsidRPr="00B02A0B">
        <w:t xml:space="preserve">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31378349"/>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 xml:space="preserve">Upon receipt by the participating </w:t>
      </w:r>
      <w:proofErr w:type="spellStart"/>
      <w:r w:rsidRPr="00B02A0B">
        <w:t>MCData</w:t>
      </w:r>
      <w:proofErr w:type="spellEnd"/>
      <w:r w:rsidRPr="00B02A0B">
        <w:t xml:space="preserve"> function of a SIP 2xx response from the controlling </w:t>
      </w:r>
      <w:proofErr w:type="spellStart"/>
      <w:r w:rsidRPr="00B02A0B">
        <w:t>MCData</w:t>
      </w:r>
      <w:proofErr w:type="spellEnd"/>
      <w:r w:rsidRPr="00B02A0B">
        <w:t xml:space="preserve"> function which:</w:t>
      </w:r>
    </w:p>
    <w:p w14:paraId="0B4344B1" w14:textId="58693A00" w:rsidR="00B02A0B" w:rsidRPr="00B02A0B" w:rsidRDefault="007D34FE" w:rsidP="007D34FE">
      <w:pPr>
        <w:pStyle w:val="B1"/>
      </w:pPr>
      <w:r w:rsidRPr="007D34FE">
        <w:t>1)</w:t>
      </w:r>
      <w:r w:rsidRPr="007D34FE">
        <w:tab/>
      </w:r>
      <w:r w:rsidR="005C310B" w:rsidRPr="007D34FE">
        <w:t xml:space="preserve">does not contain a Warning header field as specified in clause 4.9 with the warning text containing the </w:t>
      </w:r>
      <w:proofErr w:type="spellStart"/>
      <w:r w:rsidR="005C310B" w:rsidRPr="007D34FE">
        <w:t>mcdata</w:t>
      </w:r>
      <w:proofErr w:type="spellEnd"/>
      <w:r w:rsidR="005C310B" w:rsidRPr="007D34FE">
        <w:t>-warn-code set to "149"; and</w:t>
      </w:r>
    </w:p>
    <w:p w14:paraId="3CC51C4F" w14:textId="2C9B2F10" w:rsidR="005C310B" w:rsidRPr="00B02A0B" w:rsidRDefault="007D34FE" w:rsidP="007D34FE">
      <w:pPr>
        <w:pStyle w:val="B1"/>
      </w:pPr>
      <w:r w:rsidRPr="007D34FE">
        <w:t>2)</w:t>
      </w:r>
      <w:r w:rsidRPr="007D34FE">
        <w:tab/>
      </w:r>
      <w:r w:rsidR="005C310B" w:rsidRPr="007D34FE">
        <w:t xml:space="preserve">is in response to a SIP INVITE request previously sent by the participating </w:t>
      </w:r>
      <w:proofErr w:type="spellStart"/>
      <w:r w:rsidR="005C310B" w:rsidRPr="007D34FE">
        <w:t>MCData</w:t>
      </w:r>
      <w:proofErr w:type="spellEnd"/>
      <w:r w:rsidR="005C310B" w:rsidRPr="007D34FE">
        <w:t xml:space="preserve"> function to the controlling </w:t>
      </w:r>
      <w:proofErr w:type="spellStart"/>
      <w:r w:rsidR="005C310B" w:rsidRPr="007D34FE">
        <w:t>MCData</w:t>
      </w:r>
      <w:proofErr w:type="spellEnd"/>
      <w:r w:rsidR="005C310B" w:rsidRPr="007D34FE">
        <w:t xml:space="preserve"> function, containing a Resource-Priority header field populated for an </w:t>
      </w:r>
      <w:proofErr w:type="spellStart"/>
      <w:r w:rsidR="005C310B" w:rsidRPr="007D34FE">
        <w:t>MCData</w:t>
      </w:r>
      <w:proofErr w:type="spellEnd"/>
      <w:r w:rsidR="005C310B" w:rsidRPr="007D34FE">
        <w:t xml:space="preserve"> emergency private communication;</w:t>
      </w:r>
    </w:p>
    <w:p w14:paraId="51C80A02" w14:textId="77777777" w:rsidR="00B02A0B" w:rsidRPr="00B02A0B" w:rsidRDefault="005C310B" w:rsidP="005C310B">
      <w:r w:rsidRPr="00B02A0B">
        <w:t xml:space="preserve">the participating </w:t>
      </w:r>
      <w:proofErr w:type="spellStart"/>
      <w:r w:rsidRPr="00B02A0B">
        <w:t>MCData</w:t>
      </w:r>
      <w:proofErr w:type="spellEnd"/>
      <w:r w:rsidRPr="00B02A0B">
        <w:t xml:space="preserve"> function shall:</w:t>
      </w:r>
    </w:p>
    <w:p w14:paraId="3F015C49" w14:textId="0234DF20" w:rsidR="005C310B" w:rsidRPr="00B02A0B" w:rsidRDefault="005C310B" w:rsidP="005C310B">
      <w:pPr>
        <w:pStyle w:val="B1"/>
      </w:pPr>
      <w:r w:rsidRPr="00B02A0B">
        <w:t>1)</w:t>
      </w:r>
      <w:r w:rsidRPr="00B02A0B">
        <w:tab/>
        <w:t xml:space="preserve">execute the procedures in clause 6.3.7.1.4, where references to the controlling </w:t>
      </w:r>
      <w:proofErr w:type="spellStart"/>
      <w:r w:rsidRPr="00B02A0B">
        <w:t>MCData</w:t>
      </w:r>
      <w:proofErr w:type="spellEnd"/>
      <w:r w:rsidRPr="00B02A0B">
        <w:t xml:space="preserve"> function are replaced with references to the participating </w:t>
      </w:r>
      <w:proofErr w:type="spellStart"/>
      <w:r w:rsidRPr="00B02A0B">
        <w:t>MCData</w:t>
      </w:r>
      <w:proofErr w:type="spellEnd"/>
      <w:r w:rsidRPr="00B02A0B">
        <w:t xml:space="preserve">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 xml:space="preserve">include in the SIP re-INVITE request a Resource-Priority header field with the contents set as in the Resource-Priority header field included in the SIP INVITE request sent to the controlling </w:t>
      </w:r>
      <w:proofErr w:type="spellStart"/>
      <w:r w:rsidRPr="00B02A0B">
        <w:t>MCData</w:t>
      </w:r>
      <w:proofErr w:type="spellEnd"/>
      <w:r w:rsidRPr="00B02A0B">
        <w:t xml:space="preserve"> function;</w:t>
      </w:r>
    </w:p>
    <w:p w14:paraId="353075F1" w14:textId="77777777" w:rsidR="005C310B" w:rsidRPr="00B02A0B" w:rsidRDefault="005C310B" w:rsidP="005C310B">
      <w:pPr>
        <w:pStyle w:val="B1"/>
      </w:pPr>
      <w:r w:rsidRPr="00B02A0B">
        <w:t>5)</w:t>
      </w:r>
      <w:r w:rsidRPr="00B02A0B">
        <w:tab/>
        <w:t xml:space="preserve">send the SIP re-INVITE request to the controlling </w:t>
      </w:r>
      <w:proofErr w:type="spellStart"/>
      <w:r w:rsidRPr="00B02A0B">
        <w:t>MCData</w:t>
      </w:r>
      <w:proofErr w:type="spellEnd"/>
      <w:r w:rsidRPr="00B02A0B">
        <w:t xml:space="preserve">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 xml:space="preserve">This is the case where the </w:t>
      </w:r>
      <w:proofErr w:type="spellStart"/>
      <w:r w:rsidRPr="00B02A0B">
        <w:t>MCData</w:t>
      </w:r>
      <w:proofErr w:type="spellEnd"/>
      <w:r w:rsidRPr="00B02A0B">
        <w:t xml:space="preserve"> client's previously sent SIP REFER request was either a request for an </w:t>
      </w:r>
      <w:proofErr w:type="spellStart"/>
      <w:r w:rsidRPr="00B02A0B">
        <w:t>MCData</w:t>
      </w:r>
      <w:proofErr w:type="spellEnd"/>
      <w:r w:rsidRPr="00B02A0B">
        <w:t xml:space="preserve"> emergency private communication or the </w:t>
      </w:r>
      <w:proofErr w:type="spellStart"/>
      <w:r w:rsidRPr="00B02A0B">
        <w:t>MCData</w:t>
      </w:r>
      <w:proofErr w:type="spellEnd"/>
      <w:r w:rsidRPr="00B02A0B">
        <w:t xml:space="preserve"> emergency private priority state was already set to "in-progress". In either case no SIP INFO pending warning was expected or received.</w:t>
      </w:r>
    </w:p>
    <w:p w14:paraId="2E141F43" w14:textId="77777777" w:rsidR="005C310B" w:rsidRPr="00B02A0B" w:rsidRDefault="005C310B" w:rsidP="005C310B">
      <w:r w:rsidRPr="00B02A0B">
        <w:t xml:space="preserve">Upon receipt by the participating </w:t>
      </w:r>
      <w:proofErr w:type="spellStart"/>
      <w:r w:rsidRPr="00B02A0B">
        <w:t>MCData</w:t>
      </w:r>
      <w:proofErr w:type="spellEnd"/>
      <w:r w:rsidRPr="00B02A0B">
        <w:t xml:space="preserve"> function of a SIP 2xx response from the controlling </w:t>
      </w:r>
      <w:proofErr w:type="spellStart"/>
      <w:r w:rsidRPr="00B02A0B">
        <w:t>MCData</w:t>
      </w:r>
      <w:proofErr w:type="spellEnd"/>
      <w:r w:rsidRPr="00B02A0B">
        <w:t xml:space="preserve"> function which:</w:t>
      </w:r>
    </w:p>
    <w:p w14:paraId="1A23D278" w14:textId="0B599D0C" w:rsidR="00B02A0B" w:rsidRPr="00B02A0B" w:rsidRDefault="007D34FE" w:rsidP="007D34FE">
      <w:pPr>
        <w:pStyle w:val="B1"/>
      </w:pPr>
      <w:r w:rsidRPr="007D34FE">
        <w:t>1)</w:t>
      </w:r>
      <w:r w:rsidRPr="007D34FE">
        <w:tab/>
      </w:r>
      <w:r w:rsidR="005C310B" w:rsidRPr="007D34FE">
        <w:t xml:space="preserve">contains a Warning header field as specified in clause 4.9 with the warning text containing the </w:t>
      </w:r>
      <w:proofErr w:type="spellStart"/>
      <w:r w:rsidR="005C310B" w:rsidRPr="007D34FE">
        <w:t>mcdata</w:t>
      </w:r>
      <w:proofErr w:type="spellEnd"/>
      <w:r w:rsidR="005C310B" w:rsidRPr="007D34FE">
        <w:t>-warn-code set to "149"; and</w:t>
      </w:r>
    </w:p>
    <w:p w14:paraId="01E341C6" w14:textId="65CD2D8E" w:rsidR="005C310B" w:rsidRPr="00B02A0B" w:rsidRDefault="007D34FE" w:rsidP="007D34FE">
      <w:pPr>
        <w:pStyle w:val="B1"/>
      </w:pPr>
      <w:r w:rsidRPr="007D34FE">
        <w:t>2)</w:t>
      </w:r>
      <w:r w:rsidRPr="007D34FE">
        <w:tab/>
      </w:r>
      <w:r w:rsidR="005C310B" w:rsidRPr="007D34FE">
        <w:t xml:space="preserve">is in response to a SIP INVITE request previously sent by the participating </w:t>
      </w:r>
      <w:proofErr w:type="spellStart"/>
      <w:r w:rsidR="005C310B" w:rsidRPr="007D34FE">
        <w:t>MCData</w:t>
      </w:r>
      <w:proofErr w:type="spellEnd"/>
      <w:r w:rsidR="005C310B" w:rsidRPr="007D34FE">
        <w:t xml:space="preserve"> function to the controlling </w:t>
      </w:r>
      <w:proofErr w:type="spellStart"/>
      <w:r w:rsidR="005C310B" w:rsidRPr="007D34FE">
        <w:t>MCData</w:t>
      </w:r>
      <w:proofErr w:type="spellEnd"/>
      <w:r w:rsidR="005C310B" w:rsidRPr="007D34FE">
        <w:t xml:space="preserve"> function;</w:t>
      </w:r>
    </w:p>
    <w:p w14:paraId="065F0853"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shall wait for the receipt of a SIP INFO request from the controlling </w:t>
      </w:r>
      <w:proofErr w:type="spellStart"/>
      <w:r w:rsidRPr="00B02A0B">
        <w:t>MCData</w:t>
      </w:r>
      <w:proofErr w:type="spellEnd"/>
      <w:r w:rsidRPr="00B02A0B">
        <w:t xml:space="preserve"> function.</w:t>
      </w:r>
    </w:p>
    <w:p w14:paraId="06CEFEE5" w14:textId="77777777" w:rsidR="005C310B" w:rsidRPr="00B02A0B" w:rsidRDefault="005C310B" w:rsidP="005C310B">
      <w:pPr>
        <w:rPr>
          <w:lang w:eastAsia="ko-KR"/>
        </w:rPr>
      </w:pPr>
      <w:r w:rsidRPr="00B02A0B">
        <w:t xml:space="preserve">Upon receipt of a SIP INFO request from the controlling </w:t>
      </w:r>
      <w:proofErr w:type="spellStart"/>
      <w:r w:rsidRPr="00B02A0B">
        <w:t>MCData</w:t>
      </w:r>
      <w:proofErr w:type="spellEnd"/>
      <w:r w:rsidRPr="00B02A0B">
        <w:t xml:space="preserve"> function within the dialog of the SIP INVITE request for an </w:t>
      </w:r>
      <w:proofErr w:type="spellStart"/>
      <w:r w:rsidRPr="00B02A0B">
        <w:t>MCData</w:t>
      </w:r>
      <w:proofErr w:type="spellEnd"/>
      <w:r w:rsidRPr="00B02A0B">
        <w:t xml:space="preserve"> emergency one-to-one communication, the participating </w:t>
      </w:r>
      <w:proofErr w:type="spellStart"/>
      <w:r w:rsidRPr="00B02A0B">
        <w:t>MCData</w:t>
      </w:r>
      <w:proofErr w:type="spellEnd"/>
      <w:r w:rsidRPr="00B02A0B">
        <w:t xml:space="preserve"> function:</w:t>
      </w:r>
    </w:p>
    <w:p w14:paraId="4E155E23" w14:textId="77777777" w:rsidR="005C310B" w:rsidRPr="00B02A0B" w:rsidRDefault="005C310B" w:rsidP="005C310B">
      <w:pPr>
        <w:pStyle w:val="B1"/>
      </w:pPr>
      <w:r w:rsidRPr="00B02A0B">
        <w:lastRenderedPageBreak/>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 xml:space="preserve">shall include in the SIP re-INVITE request a Resource-Priority header field with the contents set as in the Resource-Priority header field included in the SIP INVITE request sent to the controlling </w:t>
      </w:r>
      <w:proofErr w:type="spellStart"/>
      <w:r w:rsidRPr="00B02A0B">
        <w:t>MCData</w:t>
      </w:r>
      <w:proofErr w:type="spellEnd"/>
      <w:r w:rsidRPr="00B02A0B">
        <w:t xml:space="preserve">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w:t>
      </w:r>
      <w:proofErr w:type="spellStart"/>
      <w:r w:rsidRPr="00B02A0B">
        <w:t>ind</w:t>
      </w:r>
      <w:proofErr w:type="spellEnd"/>
      <w:r w:rsidRPr="00B02A0B">
        <w:t>&gt; element, if included in the &lt;</w:t>
      </w:r>
      <w:proofErr w:type="spellStart"/>
      <w:r w:rsidRPr="00B02A0B">
        <w:t>mcdata</w:t>
      </w:r>
      <w:proofErr w:type="spellEnd"/>
      <w:r w:rsidRPr="00B02A0B">
        <w:t>-Params&gt; element of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245A5EA7" w14:textId="77777777" w:rsidR="005C310B" w:rsidRPr="00B02A0B" w:rsidRDefault="005C310B" w:rsidP="005C310B">
      <w:pPr>
        <w:pStyle w:val="B1"/>
      </w:pPr>
      <w:r w:rsidRPr="00B02A0B">
        <w:t>5)</w:t>
      </w:r>
      <w:r w:rsidRPr="00B02A0B">
        <w:tab/>
        <w:t xml:space="preserve">send the SIP re-INVITE request to the controlling </w:t>
      </w:r>
      <w:proofErr w:type="spellStart"/>
      <w:r w:rsidRPr="00B02A0B">
        <w:t>MCData</w:t>
      </w:r>
      <w:proofErr w:type="spellEnd"/>
      <w:r w:rsidRPr="00B02A0B">
        <w:t xml:space="preserve"> function.</w:t>
      </w:r>
    </w:p>
    <w:p w14:paraId="39EDEE02" w14:textId="77777777" w:rsidR="005C310B" w:rsidRPr="00B02A0B" w:rsidRDefault="005C310B" w:rsidP="005C310B">
      <w:pPr>
        <w:pStyle w:val="NO"/>
      </w:pPr>
      <w:r w:rsidRPr="00B02A0B">
        <w:t>NOTE 2:</w:t>
      </w:r>
      <w:r w:rsidRPr="00B02A0B">
        <w:tab/>
        <w:t xml:space="preserve">This is the case where the </w:t>
      </w:r>
      <w:proofErr w:type="spellStart"/>
      <w:r w:rsidRPr="00B02A0B">
        <w:t>MCData</w:t>
      </w:r>
      <w:proofErr w:type="spellEnd"/>
      <w:r w:rsidRPr="00B02A0B">
        <w:t xml:space="preserve"> client's previously sent SIP REFER request was a request for an </w:t>
      </w:r>
      <w:proofErr w:type="spellStart"/>
      <w:r w:rsidRPr="00B02A0B">
        <w:t>MCData</w:t>
      </w:r>
      <w:proofErr w:type="spellEnd"/>
      <w:r w:rsidRPr="00B02A0B">
        <w:t xml:space="preserve"> emergency private communication and a SIP INFO request was received in the dialog with the controlling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31378350"/>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 xml:space="preserve">INVITE request is sent by the controlling </w:t>
      </w:r>
      <w:proofErr w:type="spellStart"/>
      <w:r w:rsidRPr="00B02A0B">
        <w:t>MCData</w:t>
      </w:r>
      <w:proofErr w:type="spellEnd"/>
      <w:r w:rsidRPr="00B02A0B">
        <w:t xml:space="preserve"> function, and the outgoing SIP re</w:t>
      </w:r>
      <w:r w:rsidRPr="00B02A0B">
        <w:noBreakHyphen/>
        <w:t xml:space="preserve">INVITE is sent towards the </w:t>
      </w:r>
      <w:proofErr w:type="spellStart"/>
      <w:r w:rsidRPr="00B02A0B">
        <w:t>MCData</w:t>
      </w:r>
      <w:proofErr w:type="spellEnd"/>
      <w:r w:rsidRPr="00B02A0B">
        <w:t xml:space="preserve"> client.</w:t>
      </w:r>
    </w:p>
    <w:p w14:paraId="2B9479FC" w14:textId="77777777" w:rsidR="005C310B" w:rsidRPr="00B02A0B" w:rsidRDefault="005C310B" w:rsidP="005C310B">
      <w:r w:rsidRPr="00B02A0B">
        <w:t xml:space="preserve">On receipt of a SIP re-INVITE request, the terminating participating </w:t>
      </w:r>
      <w:proofErr w:type="spellStart"/>
      <w:r w:rsidRPr="00B02A0B">
        <w:t>MCData</w:t>
      </w:r>
      <w:proofErr w:type="spellEnd"/>
      <w:r w:rsidRPr="00B02A0B">
        <w:t xml:space="preserve">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w:t>
      </w:r>
      <w:proofErr w:type="spellStart"/>
      <w:r w:rsidR="005C310B" w:rsidRPr="007D34FE">
        <w:rPr>
          <w:rFonts w:eastAsia="Malgun Gothic"/>
        </w:rPr>
        <w:t>sdp</w:t>
      </w:r>
      <w:proofErr w:type="spellEnd"/>
      <w:r w:rsidR="005C310B" w:rsidRPr="007D34FE">
        <w:rPr>
          <w:rFonts w:eastAsia="Malgun Gothic"/>
        </w:rPr>
        <w:t xml:space="preserve"> MIME body</w:t>
      </w:r>
      <w:r w:rsidR="005C310B" w:rsidRPr="007D34FE">
        <w:t>, shall copy the application/</w:t>
      </w:r>
      <w:proofErr w:type="spellStart"/>
      <w:r w:rsidR="005C310B" w:rsidRPr="007D34FE">
        <w:t>sdp</w:t>
      </w:r>
      <w:proofErr w:type="spellEnd"/>
      <w:r w:rsidR="005C310B" w:rsidRPr="007D34FE">
        <w:t xml:space="preserve">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w:t>
      </w:r>
      <w:proofErr w:type="spellStart"/>
      <w:r w:rsidR="00B05B70" w:rsidRPr="007D34FE">
        <w:t>resource-lists</w:t>
      </w:r>
      <w:r w:rsidR="00B05B70">
        <w:t>+xml</w:t>
      </w:r>
      <w:proofErr w:type="spellEnd"/>
      <w:r w:rsidR="005C310B" w:rsidRPr="007D34FE">
        <w:t xml:space="preserve"> MIME body, shall copy the </w:t>
      </w:r>
      <w:r w:rsidR="00B05B70" w:rsidRPr="007D34FE">
        <w:t>application/</w:t>
      </w:r>
      <w:proofErr w:type="spellStart"/>
      <w:r w:rsidR="00B05B70" w:rsidRPr="007D34FE">
        <w:t>resource-lists</w:t>
      </w:r>
      <w:r w:rsidR="00B05B70">
        <w:t>+xml</w:t>
      </w:r>
      <w:proofErr w:type="spellEnd"/>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31378351"/>
      <w:r w:rsidRPr="00B02A0B">
        <w:rPr>
          <w:lang w:eastAsia="ko-KR"/>
        </w:rPr>
        <w:t>6.3.7.1.18</w:t>
      </w:r>
      <w:r w:rsidRPr="00B02A0B">
        <w:rPr>
          <w:lang w:eastAsia="ko-KR"/>
        </w:rPr>
        <w:tab/>
        <w:t xml:space="preserve">Receipt of SIP re-INVITE for </w:t>
      </w:r>
      <w:proofErr w:type="spellStart"/>
      <w:r w:rsidRPr="00B02A0B">
        <w:rPr>
          <w:lang w:eastAsia="ko-KR"/>
        </w:rPr>
        <w:t>MCData</w:t>
      </w:r>
      <w:proofErr w:type="spellEnd"/>
      <w:r w:rsidRPr="00B02A0B">
        <w:rPr>
          <w:lang w:eastAsia="ko-KR"/>
        </w:rPr>
        <w:t xml:space="preserve">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 xml:space="preserve">Upon receipt of a SIP re-INVITE request for an existing </w:t>
      </w:r>
      <w:proofErr w:type="spellStart"/>
      <w:r w:rsidRPr="00B02A0B">
        <w:t>MCData</w:t>
      </w:r>
      <w:proofErr w:type="spellEnd"/>
      <w:r w:rsidRPr="00B02A0B">
        <w:t xml:space="preserve"> one-to-one communication session, the originating participating </w:t>
      </w:r>
      <w:proofErr w:type="spellStart"/>
      <w:r w:rsidRPr="00B02A0B">
        <w:t>MCData</w:t>
      </w:r>
      <w:proofErr w:type="spellEnd"/>
      <w:r w:rsidRPr="00B02A0B">
        <w:t xml:space="preserve"> function:</w:t>
      </w:r>
    </w:p>
    <w:p w14:paraId="3B7E218D" w14:textId="77777777" w:rsidR="005C310B" w:rsidRPr="00B02A0B" w:rsidRDefault="005C310B" w:rsidP="005C310B">
      <w:pPr>
        <w:pStyle w:val="B1"/>
      </w:pPr>
      <w:r w:rsidRPr="00B02A0B">
        <w:t>1)</w:t>
      </w:r>
      <w:r w:rsidRPr="00B02A0B">
        <w:tab/>
        <w:t xml:space="preserve">if unable to process the request due to a lack of resources or a risk of congestion, may reject the SIP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 xml:space="preserve">If the SIP re-INVITE request contains an emergency indication, the participating </w:t>
      </w:r>
      <w:proofErr w:type="spellStart"/>
      <w:r w:rsidRPr="00B02A0B">
        <w:t>MCData</w:t>
      </w:r>
      <w:proofErr w:type="spellEnd"/>
      <w:r w:rsidRPr="00B02A0B">
        <w:t xml:space="preserve"> function can choose to accept the request.</w:t>
      </w:r>
    </w:p>
    <w:p w14:paraId="716539A4" w14:textId="77777777" w:rsidR="005C310B" w:rsidRPr="00B02A0B" w:rsidRDefault="005C310B" w:rsidP="005C310B">
      <w:pPr>
        <w:pStyle w:val="B1"/>
      </w:pPr>
      <w:r w:rsidRPr="00B02A0B">
        <w:lastRenderedPageBreak/>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w:t>
      </w:r>
      <w:proofErr w:type="spellStart"/>
      <w:r w:rsidR="00B05B70" w:rsidRPr="007D34FE">
        <w:t>resource-lists</w:t>
      </w:r>
      <w:r w:rsidR="00B05B70">
        <w:t>+xml</w:t>
      </w:r>
      <w:proofErr w:type="spellEnd"/>
      <w:r w:rsidRPr="00B02A0B">
        <w:t xml:space="preserve"> MIME body with the </w:t>
      </w:r>
      <w:proofErr w:type="spellStart"/>
      <w:r w:rsidRPr="00B02A0B">
        <w:t>MCData</w:t>
      </w:r>
      <w:proofErr w:type="spellEnd"/>
      <w:r w:rsidRPr="00B02A0B">
        <w:t xml:space="preserve"> ID of the invited </w:t>
      </w:r>
      <w:proofErr w:type="spellStart"/>
      <w:r w:rsidRPr="00B02A0B">
        <w:t>MCData</w:t>
      </w:r>
      <w:proofErr w:type="spellEnd"/>
      <w:r w:rsidRPr="00B02A0B">
        <w:t xml:space="preserve"> user, shall copy the MIME </w:t>
      </w:r>
      <w:r w:rsidR="00B05B70" w:rsidRPr="007D34FE">
        <w:t>application/</w:t>
      </w:r>
      <w:proofErr w:type="spellStart"/>
      <w:r w:rsidR="00B05B70" w:rsidRPr="007D34FE">
        <w:t>resource-lists</w:t>
      </w:r>
      <w:r w:rsidR="00B05B70">
        <w:t>+xml</w:t>
      </w:r>
      <w:proofErr w:type="spellEnd"/>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w:t>
      </w:r>
      <w:proofErr w:type="spellStart"/>
      <w:r w:rsidRPr="00B02A0B">
        <w:t>mcdata</w:t>
      </w:r>
      <w:proofErr w:type="spellEnd"/>
      <w:r w:rsidRPr="00B02A0B">
        <w:t xml:space="preserve">-calling-user-id&gt; element in an application/vnd.3gpp.mcdata-info+xml MIME body of the SIP re-INVITE request to the </w:t>
      </w:r>
      <w:proofErr w:type="spellStart"/>
      <w:r w:rsidRPr="00B02A0B">
        <w:t>MCData</w:t>
      </w:r>
      <w:proofErr w:type="spellEnd"/>
      <w:r w:rsidRPr="00B02A0B">
        <w:t xml:space="preserve">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 xml:space="preserve">check if the status of the functional alias is activated for the </w:t>
      </w:r>
      <w:proofErr w:type="spellStart"/>
      <w:r w:rsidRPr="00B02A0B">
        <w:t>MCData</w:t>
      </w:r>
      <w:proofErr w:type="spellEnd"/>
      <w:r w:rsidRPr="00B02A0B">
        <w:t xml:space="preserve"> ID. If the functional alias status is activated, then</w:t>
      </w:r>
      <w:r w:rsidRPr="00B02A0B">
        <w:rPr>
          <w:lang w:val="en-US"/>
        </w:rPr>
        <w:t xml:space="preserve"> </w:t>
      </w:r>
      <w:r w:rsidRPr="00B02A0B">
        <w:t xml:space="preserve">the participating </w:t>
      </w:r>
      <w:proofErr w:type="spellStart"/>
      <w:r w:rsidRPr="00B02A0B">
        <w:t>MCData</w:t>
      </w:r>
      <w:proofErr w:type="spellEnd"/>
      <w:r w:rsidRPr="00B02A0B">
        <w:t xml:space="preserve">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w:t>
      </w:r>
      <w:proofErr w:type="spellStart"/>
      <w:r w:rsidRPr="00B02A0B">
        <w:t>MCData</w:t>
      </w:r>
      <w:proofErr w:type="spellEnd"/>
      <w:r w:rsidRPr="00B02A0B">
        <w:t xml:space="preserve">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 xml:space="preserve">Upon receiving a SIP 200 (OK) response, the participating </w:t>
      </w:r>
      <w:proofErr w:type="spellStart"/>
      <w:r w:rsidRPr="00B02A0B">
        <w:t>MCData</w:t>
      </w:r>
      <w:proofErr w:type="spellEnd"/>
      <w:r w:rsidRPr="00B02A0B">
        <w:t xml:space="preserve">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w:t>
      </w:r>
      <w:proofErr w:type="spellStart"/>
      <w:r w:rsidRPr="00B02A0B">
        <w:t>MCData</w:t>
      </w:r>
      <w:proofErr w:type="spellEnd"/>
      <w:r w:rsidRPr="00B02A0B">
        <w:t xml:space="preserve">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31378352"/>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09664B65" w14:textId="77777777" w:rsidR="005C310B" w:rsidRPr="00B02A0B" w:rsidRDefault="005C310B" w:rsidP="005C310B">
      <w:pPr>
        <w:pStyle w:val="B1"/>
        <w:rPr>
          <w:lang w:val="en-US"/>
        </w:rPr>
      </w:pPr>
      <w:r w:rsidRPr="00B02A0B">
        <w:rPr>
          <w:lang w:val="en-US"/>
        </w:rPr>
        <w:lastRenderedPageBreak/>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34671C10" w14:textId="77777777" w:rsidR="005C310B" w:rsidRPr="00B02A0B" w:rsidRDefault="005C310B" w:rsidP="005C310B">
      <w:r w:rsidRPr="00B02A0B">
        <w:t xml:space="preserve">Upon receiving a SIP re-INVITE request with an emergency indication set to a value of "true", the controlling </w:t>
      </w:r>
      <w:proofErr w:type="spellStart"/>
      <w:r w:rsidRPr="00B02A0B">
        <w:t>MCData</w:t>
      </w:r>
      <w:proofErr w:type="spellEnd"/>
      <w:r w:rsidRPr="00B02A0B">
        <w:t xml:space="preserve">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w:t>
      </w:r>
      <w:proofErr w:type="spellStart"/>
      <w:r w:rsidRPr="00B02A0B">
        <w:t>MCData</w:t>
      </w:r>
      <w:proofErr w:type="spellEnd"/>
      <w:r w:rsidRPr="00B02A0B">
        <w:t xml:space="preserve">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 xml:space="preserve">if the SIP re-INVITE request contains an unauthorised request for an </w:t>
      </w:r>
      <w:proofErr w:type="spellStart"/>
      <w:r w:rsidRPr="00B02A0B">
        <w:t>MCData</w:t>
      </w:r>
      <w:proofErr w:type="spellEnd"/>
      <w:r w:rsidRPr="00B02A0B">
        <w:t xml:space="preserve">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 xml:space="preserve">the SIP re-INVITE request contains an authorised request for an </w:t>
      </w:r>
      <w:proofErr w:type="spellStart"/>
      <w:r w:rsidRPr="00B02A0B">
        <w:t>MCData</w:t>
      </w:r>
      <w:proofErr w:type="spellEnd"/>
      <w:r w:rsidRPr="00B02A0B">
        <w:t xml:space="preserve"> emergency communication as determined in step 2 above; or</w:t>
      </w:r>
    </w:p>
    <w:p w14:paraId="777734C5" w14:textId="77777777" w:rsidR="005C310B" w:rsidRPr="00B02A0B" w:rsidRDefault="005C310B" w:rsidP="005C310B">
      <w:pPr>
        <w:pStyle w:val="B2"/>
      </w:pPr>
      <w:r w:rsidRPr="00B02A0B">
        <w:t>b)</w:t>
      </w:r>
      <w:r w:rsidRPr="00B02A0B">
        <w:tab/>
        <w:t xml:space="preserve">the originating </w:t>
      </w:r>
      <w:proofErr w:type="spellStart"/>
      <w:r w:rsidRPr="00B02A0B">
        <w:t>MCData</w:t>
      </w:r>
      <w:proofErr w:type="spellEnd"/>
      <w:r w:rsidRPr="00B02A0B">
        <w:t xml:space="preserve"> user is in an in-progress emergency private communication state with the targeted </w:t>
      </w:r>
      <w:proofErr w:type="spellStart"/>
      <w:r w:rsidRPr="00B02A0B">
        <w:t>MCData</w:t>
      </w:r>
      <w:proofErr w:type="spellEnd"/>
      <w:r w:rsidRPr="00B02A0B">
        <w:t xml:space="preserve"> user;</w:t>
      </w:r>
    </w:p>
    <w:p w14:paraId="33306E91" w14:textId="77777777" w:rsidR="005C310B" w:rsidRPr="00B02A0B" w:rsidRDefault="005C310B" w:rsidP="005C310B">
      <w:pPr>
        <w:pStyle w:val="B1"/>
      </w:pPr>
      <w:r w:rsidRPr="00B02A0B">
        <w:t>5)</w:t>
      </w:r>
      <w:r w:rsidRPr="00B02A0B">
        <w:tab/>
        <w:t xml:space="preserve">if the SIP re-INVITE request contains an emergency indication set to a value of "true" and the originating </w:t>
      </w:r>
      <w:proofErr w:type="spellStart"/>
      <w:r w:rsidRPr="00B02A0B">
        <w:t>MCData</w:t>
      </w:r>
      <w:proofErr w:type="spellEnd"/>
      <w:r w:rsidRPr="00B02A0B">
        <w:t xml:space="preserve"> user is not in an in-progress emergency private communication state with the targeted </w:t>
      </w:r>
      <w:proofErr w:type="spellStart"/>
      <w:r w:rsidRPr="00B02A0B">
        <w:t>MCData</w:t>
      </w:r>
      <w:proofErr w:type="spellEnd"/>
      <w:r w:rsidRPr="00B02A0B">
        <w:t xml:space="preserve"> user:</w:t>
      </w:r>
    </w:p>
    <w:p w14:paraId="640E7409" w14:textId="77777777" w:rsidR="005C310B" w:rsidRPr="00B02A0B" w:rsidRDefault="005C310B" w:rsidP="005C310B">
      <w:pPr>
        <w:pStyle w:val="B2"/>
      </w:pPr>
      <w:r w:rsidRPr="00B02A0B">
        <w:t>a)</w:t>
      </w:r>
      <w:r w:rsidRPr="00B02A0B">
        <w:tab/>
        <w:t xml:space="preserve">shall cache the information that the </w:t>
      </w:r>
      <w:proofErr w:type="spellStart"/>
      <w:r w:rsidRPr="00B02A0B">
        <w:t>MCData</w:t>
      </w:r>
      <w:proofErr w:type="spellEnd"/>
      <w:r w:rsidRPr="00B02A0B">
        <w:t xml:space="preserve"> user is in an in-progress emergency private communication state with the targeted </w:t>
      </w:r>
      <w:proofErr w:type="spellStart"/>
      <w:r w:rsidRPr="00B02A0B">
        <w:t>MCData</w:t>
      </w:r>
      <w:proofErr w:type="spellEnd"/>
      <w:r w:rsidRPr="00B02A0B">
        <w:t xml:space="preserve">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 xml:space="preserve">authorised request for an </w:t>
      </w:r>
      <w:proofErr w:type="spellStart"/>
      <w:r w:rsidRPr="00B02A0B">
        <w:rPr>
          <w:lang w:eastAsia="ko-KR"/>
        </w:rPr>
        <w:t>MCData</w:t>
      </w:r>
      <w:proofErr w:type="spellEnd"/>
      <w:r w:rsidRPr="00B02A0B">
        <w:rPr>
          <w:lang w:eastAsia="ko-KR"/>
        </w:rPr>
        <w:t xml:space="preserve"> emergency alert as specified in clause 6.3.7.2.1</w:t>
      </w:r>
      <w:r w:rsidRPr="00B02A0B">
        <w:t xml:space="preserve">, shall cache the information that the </w:t>
      </w:r>
      <w:proofErr w:type="spellStart"/>
      <w:r w:rsidRPr="00B02A0B">
        <w:t>MCData</w:t>
      </w:r>
      <w:proofErr w:type="spellEnd"/>
      <w:r w:rsidRPr="00B02A0B">
        <w:t xml:space="preserve"> user has sent an </w:t>
      </w:r>
      <w:proofErr w:type="spellStart"/>
      <w:r w:rsidRPr="00B02A0B">
        <w:t>MCData</w:t>
      </w:r>
      <w:proofErr w:type="spellEnd"/>
      <w:r w:rsidRPr="00B02A0B">
        <w:t xml:space="preserve">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w:t>
      </w:r>
      <w:proofErr w:type="spellStart"/>
      <w:r w:rsidRPr="00B02A0B">
        <w:t>MCData</w:t>
      </w:r>
      <w:proofErr w:type="spellEnd"/>
      <w:r w:rsidRPr="00B02A0B">
        <w:t xml:space="preserve"> </w:t>
      </w:r>
      <w:r w:rsidRPr="00B02A0B">
        <w:rPr>
          <w:lang w:eastAsia="ko-KR"/>
        </w:rPr>
        <w:t>u</w:t>
      </w:r>
      <w:r w:rsidRPr="00B02A0B">
        <w:t xml:space="preserve">ser listed in the </w:t>
      </w:r>
      <w:r w:rsidR="00B05B70">
        <w:t>"</w:t>
      </w:r>
      <w:proofErr w:type="spellStart"/>
      <w:r w:rsidR="00B05B70">
        <w:t>uri</w:t>
      </w:r>
      <w:proofErr w:type="spellEnd"/>
      <w:r w:rsidR="00B05B70">
        <w:t xml:space="preserve">"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w:t>
      </w:r>
      <w:proofErr w:type="spellStart"/>
      <w:r w:rsidR="00B05B70">
        <w:t>resource-lists+xml</w:t>
      </w:r>
      <w:proofErr w:type="spellEnd"/>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 the</w:t>
      </w:r>
      <w:r w:rsidRPr="00B02A0B">
        <w:rPr>
          <w:lang w:eastAsia="ko-KR"/>
        </w:rPr>
        <w:t xml:space="preserve"> controlling </w:t>
      </w:r>
      <w:proofErr w:type="spellStart"/>
      <w:r w:rsidRPr="00B02A0B">
        <w:t>MCData</w:t>
      </w:r>
      <w:proofErr w:type="spellEnd"/>
      <w:r w:rsidRPr="00B02A0B">
        <w:t xml:space="preserve">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 xml:space="preserve">invoke the procedure in clause 6.3.7.1.23 with the received indication of the applicable </w:t>
      </w:r>
      <w:proofErr w:type="spellStart"/>
      <w:r w:rsidR="00E510C9">
        <w:t>MCData</w:t>
      </w:r>
      <w:proofErr w:type="spellEnd"/>
      <w:r w:rsidR="00E510C9">
        <w:t xml:space="preserve">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 xml:space="preserve">if the received SIP re-INVITE request contains an alert indication set to a value of "true" and this is an unauthorised request for an </w:t>
      </w:r>
      <w:proofErr w:type="spellStart"/>
      <w:r w:rsidR="005C310B" w:rsidRPr="00B02A0B">
        <w:t>MCData</w:t>
      </w:r>
      <w:proofErr w:type="spellEnd"/>
      <w:r w:rsidR="005C310B" w:rsidRPr="00B02A0B">
        <w:t xml:space="preserve">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 xml:space="preserve">INVITE request that contained authorised request(s) for an </w:t>
      </w:r>
      <w:proofErr w:type="spellStart"/>
      <w:r w:rsidRPr="00B02A0B">
        <w:t>MCData</w:t>
      </w:r>
      <w:proofErr w:type="spellEnd"/>
      <w:r w:rsidRPr="00B02A0B">
        <w:t xml:space="preserve"> emergency one-to-one communication and optionally an </w:t>
      </w:r>
      <w:proofErr w:type="spellStart"/>
      <w:r w:rsidRPr="00B02A0B">
        <w:t>MCData</w:t>
      </w:r>
      <w:proofErr w:type="spellEnd"/>
      <w:r w:rsidRPr="00B02A0B">
        <w:t xml:space="preserve"> emergency alert, the originator will consider a SIP 200 (OK) response populated in this manner as confirmation that its request(s) for an upgrade to an </w:t>
      </w:r>
      <w:proofErr w:type="spellStart"/>
      <w:r w:rsidRPr="00B02A0B">
        <w:t>MCData</w:t>
      </w:r>
      <w:proofErr w:type="spellEnd"/>
      <w:r w:rsidRPr="00B02A0B">
        <w:t xml:space="preserve"> emergency one-to-one communication and optionally an </w:t>
      </w:r>
      <w:proofErr w:type="spellStart"/>
      <w:r w:rsidRPr="00B02A0B">
        <w:t>MCData</w:t>
      </w:r>
      <w:proofErr w:type="spellEnd"/>
      <w:r w:rsidRPr="00B02A0B">
        <w:t xml:space="preserve">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w:t>
      </w:r>
      <w:proofErr w:type="spellStart"/>
      <w:r w:rsidR="005C310B" w:rsidRPr="00B02A0B">
        <w:t>MCData</w:t>
      </w:r>
      <w:proofErr w:type="spellEnd"/>
      <w:r w:rsidR="005C310B" w:rsidRPr="00B02A0B">
        <w:t xml:space="preserve">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 xml:space="preserve">Upon receiving a SIP ACK to the SIP 200 (OK) response sent towards the inviting </w:t>
      </w:r>
      <w:proofErr w:type="spellStart"/>
      <w:r w:rsidRPr="00B02A0B">
        <w:t>MCData</w:t>
      </w:r>
      <w:proofErr w:type="spellEnd"/>
      <w:r w:rsidRPr="00B02A0B">
        <w:t xml:space="preserve"> client, and the SIP 200 (OK) response was sent with the warning text set to "149 SIP INFO request pending" in a Warning header field as specified in clause 4.9, the controlling </w:t>
      </w:r>
      <w:proofErr w:type="spellStart"/>
      <w:r w:rsidRPr="00B02A0B">
        <w:t>MCData</w:t>
      </w:r>
      <w:proofErr w:type="spellEnd"/>
      <w:r w:rsidRPr="00B02A0B">
        <w:t xml:space="preserve">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31378353"/>
      <w:r w:rsidRPr="00B02A0B">
        <w:rPr>
          <w:lang w:eastAsia="ko-KR"/>
        </w:rPr>
        <w:lastRenderedPageBreak/>
        <w:t>6.3.7.1.20</w:t>
      </w:r>
      <w:r w:rsidRPr="00B02A0B">
        <w:rPr>
          <w:lang w:eastAsia="ko-KR"/>
        </w:rPr>
        <w:tab/>
      </w:r>
      <w:bookmarkEnd w:id="979"/>
      <w:bookmarkEnd w:id="980"/>
      <w:bookmarkEnd w:id="981"/>
      <w:bookmarkEnd w:id="982"/>
      <w:bookmarkEnd w:id="983"/>
      <w:bookmarkEnd w:id="984"/>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 xml:space="preserve">if the SIP re-INVITE request contains an unauthorised request for an </w:t>
      </w:r>
      <w:proofErr w:type="spellStart"/>
      <w:r w:rsidRPr="00B02A0B">
        <w:t>MCData</w:t>
      </w:r>
      <w:proofErr w:type="spellEnd"/>
      <w:r w:rsidRPr="00B02A0B">
        <w:t xml:space="preserve">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w:t>
      </w:r>
      <w:proofErr w:type="spellStart"/>
      <w:r w:rsidRPr="00B02A0B">
        <w:t>ind</w:t>
      </w:r>
      <w:proofErr w:type="spellEnd"/>
      <w:r w:rsidRPr="00B02A0B">
        <w:t>&gt;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w:t>
      </w:r>
      <w:proofErr w:type="spellStart"/>
      <w:r w:rsidRPr="00B02A0B">
        <w:rPr>
          <w:lang w:eastAsia="ko-KR"/>
        </w:rPr>
        <w:t>MCData</w:t>
      </w:r>
      <w:proofErr w:type="spellEnd"/>
      <w:r w:rsidRPr="00B02A0B">
        <w:rPr>
          <w:lang w:eastAsia="ko-KR"/>
        </w:rPr>
        <w:t xml:space="preserve"> emergency alert cancellation as specified in clause </w:t>
      </w:r>
      <w:r w:rsidRPr="00B02A0B">
        <w:t>6.3.7.2.2, shall include in the SIP 403 (Forbidden) response an application/vnd.3gpp.mcdata-info+xml MIME body with an &lt;alert-</w:t>
      </w:r>
      <w:proofErr w:type="spellStart"/>
      <w:r w:rsidRPr="00B02A0B">
        <w:t>ind</w:t>
      </w:r>
      <w:proofErr w:type="spellEnd"/>
      <w:r w:rsidRPr="00B02A0B">
        <w:t>&gt;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 xml:space="preserve">if the SIP re-INVITE request contains an authorised request for an </w:t>
      </w:r>
      <w:proofErr w:type="spellStart"/>
      <w:r w:rsidRPr="00B02A0B">
        <w:t>MCData</w:t>
      </w:r>
      <w:proofErr w:type="spellEnd"/>
      <w:r w:rsidRPr="00B02A0B">
        <w:t xml:space="preserve"> emergency private communication cancellation as determined by clause 6.3.7.2.3:</w:t>
      </w:r>
    </w:p>
    <w:p w14:paraId="42A17473" w14:textId="77777777" w:rsidR="005C310B" w:rsidRPr="00B02A0B" w:rsidRDefault="005C310B" w:rsidP="005C310B">
      <w:pPr>
        <w:pStyle w:val="B2"/>
      </w:pPr>
      <w:r w:rsidRPr="00B02A0B">
        <w:t>a)</w:t>
      </w:r>
      <w:r w:rsidRPr="00B02A0B">
        <w:tab/>
        <w:t xml:space="preserve">shall clear the cache of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private communication that is no longer in an in-progress emergency private communication state with the targeted </w:t>
      </w:r>
      <w:proofErr w:type="spellStart"/>
      <w:r w:rsidRPr="00B02A0B">
        <w:t>MCData</w:t>
      </w:r>
      <w:proofErr w:type="spellEnd"/>
      <w:r w:rsidRPr="00B02A0B">
        <w:t xml:space="preserve">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 xml:space="preserve">authorised request for an </w:t>
      </w:r>
      <w:proofErr w:type="spellStart"/>
      <w:r w:rsidRPr="00B02A0B">
        <w:rPr>
          <w:lang w:eastAsia="ko-KR"/>
        </w:rPr>
        <w:t>MCData</w:t>
      </w:r>
      <w:proofErr w:type="spellEnd"/>
      <w:r w:rsidRPr="00B02A0B">
        <w:rPr>
          <w:lang w:eastAsia="ko-KR"/>
        </w:rPr>
        <w:t xml:space="preserve">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proofErr w:type="spellStart"/>
      <w:r w:rsidRPr="00B02A0B">
        <w:t>i</w:t>
      </w:r>
      <w:proofErr w:type="spellEnd"/>
      <w:r w:rsidRPr="00B02A0B">
        <w:t>)</w:t>
      </w:r>
      <w:r w:rsidRPr="00B02A0B">
        <w:tab/>
        <w:t xml:space="preserve">if the received SIP re-INVITE request contains an &lt;originated-by&gt; element in the application/vnd.3gpp.mcdata-info+xml MIME body, shall clear the cache of the </w:t>
      </w:r>
      <w:proofErr w:type="spellStart"/>
      <w:r w:rsidRPr="00B02A0B">
        <w:t>MCData</w:t>
      </w:r>
      <w:proofErr w:type="spellEnd"/>
      <w:r w:rsidRPr="00B02A0B">
        <w:t xml:space="preserve"> ID of </w:t>
      </w:r>
      <w:proofErr w:type="spellStart"/>
      <w:r w:rsidRPr="00B02A0B">
        <w:t>MCData</w:t>
      </w:r>
      <w:proofErr w:type="spellEnd"/>
      <w:r w:rsidRPr="00B02A0B">
        <w:t xml:space="preserve"> user identified by the &lt;originated-by&gt; element as having an outstanding </w:t>
      </w:r>
      <w:proofErr w:type="spellStart"/>
      <w:r w:rsidRPr="00B02A0B">
        <w:t>MCData</w:t>
      </w:r>
      <w:proofErr w:type="spellEnd"/>
      <w:r w:rsidRPr="00B02A0B">
        <w:t xml:space="preserve"> emergency alert; and</w:t>
      </w:r>
    </w:p>
    <w:p w14:paraId="3C49696D" w14:textId="77777777" w:rsidR="005C310B" w:rsidRPr="00B02A0B" w:rsidRDefault="005C310B" w:rsidP="005C310B">
      <w:pPr>
        <w:pStyle w:val="B3"/>
      </w:pPr>
      <w:r w:rsidRPr="00B02A0B">
        <w:t>ii)</w:t>
      </w:r>
      <w:r w:rsidRPr="00B02A0B">
        <w:tab/>
        <w:t xml:space="preserve">if the received SIP re-INVITE request does not contain an &lt;originated-by&gt; element in the application/vnd.3gpp.mcdata-info+xml MIME body, clear the cache of the </w:t>
      </w:r>
      <w:proofErr w:type="spellStart"/>
      <w:r w:rsidRPr="00B02A0B">
        <w:t>MCData</w:t>
      </w:r>
      <w:proofErr w:type="spellEnd"/>
      <w:r w:rsidRPr="00B02A0B">
        <w:t xml:space="preserve"> ID of the sender of the SIP re-INVITE request, as having an outstanding </w:t>
      </w:r>
      <w:proofErr w:type="spellStart"/>
      <w:r w:rsidRPr="00B02A0B">
        <w:t>MCData</w:t>
      </w:r>
      <w:proofErr w:type="spellEnd"/>
      <w:r w:rsidRPr="00B02A0B">
        <w:t xml:space="preserve">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w:t>
      </w:r>
      <w:proofErr w:type="spellStart"/>
      <w:r w:rsidRPr="00B02A0B">
        <w:t>MCData</w:t>
      </w:r>
      <w:proofErr w:type="spellEnd"/>
      <w:r w:rsidRPr="00B02A0B">
        <w:t xml:space="preserve"> </w:t>
      </w:r>
      <w:r w:rsidRPr="00B02A0B">
        <w:rPr>
          <w:lang w:eastAsia="ko-KR"/>
        </w:rPr>
        <w:t>u</w:t>
      </w:r>
      <w:r w:rsidRPr="00B02A0B">
        <w:t xml:space="preserve">ser listed in the </w:t>
      </w:r>
      <w:r w:rsidR="00B05B70">
        <w:t>"</w:t>
      </w:r>
      <w:proofErr w:type="spellStart"/>
      <w:r w:rsidR="00B05B70">
        <w:t>uri</w:t>
      </w:r>
      <w:proofErr w:type="spellEnd"/>
      <w:r w:rsidR="00B05B70">
        <w:t xml:space="preserve">"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w:t>
      </w:r>
      <w:proofErr w:type="spellStart"/>
      <w:r w:rsidR="00B05B70">
        <w:t>resource-lists+xml</w:t>
      </w:r>
      <w:proofErr w:type="spellEnd"/>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 the</w:t>
      </w:r>
      <w:r w:rsidRPr="00B02A0B">
        <w:rPr>
          <w:lang w:eastAsia="ko-KR"/>
        </w:rPr>
        <w:t xml:space="preserve"> controlling </w:t>
      </w:r>
      <w:proofErr w:type="spellStart"/>
      <w:r w:rsidRPr="00B02A0B">
        <w:t>MCData</w:t>
      </w:r>
      <w:proofErr w:type="spellEnd"/>
      <w:r w:rsidRPr="00B02A0B">
        <w:t xml:space="preserve">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w:t>
      </w:r>
      <w:proofErr w:type="spellStart"/>
      <w:r w:rsidR="00142F11">
        <w:t>MCData</w:t>
      </w:r>
      <w:proofErr w:type="spellEnd"/>
      <w:r w:rsidR="00142F11">
        <w:t xml:space="preserve"> </w:t>
      </w:r>
      <w:proofErr w:type="spellStart"/>
      <w:r w:rsidR="00142F11">
        <w:t>subsservice</w:t>
      </w:r>
      <w:proofErr w:type="spellEnd"/>
      <w:r w:rsidR="00142F11">
        <w:t xml:space="preserv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 xml:space="preserve">if the received SIP re-INVITE request contains an alert indication set to a value of "false" and this is an unauthorised request for an </w:t>
      </w:r>
      <w:proofErr w:type="spellStart"/>
      <w:r w:rsidR="005C310B" w:rsidRPr="00B02A0B">
        <w:t>MCData</w:t>
      </w:r>
      <w:proofErr w:type="spellEnd"/>
      <w:r w:rsidR="005C310B" w:rsidRPr="00B02A0B">
        <w:t xml:space="preserve"> emergency alert cancellation as specified in clause 6.3.7.2.2, shall include </w:t>
      </w:r>
      <w:r w:rsidR="005C310B" w:rsidRPr="00B02A0B">
        <w:lastRenderedPageBreak/>
        <w:t>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 xml:space="preserve">When a SIP 200 (OK) response sent to the originator as a response to a SIP re-INVITE request that contained authorised request(s) for an </w:t>
      </w:r>
      <w:proofErr w:type="spellStart"/>
      <w:r w:rsidRPr="00B02A0B">
        <w:t>MCData</w:t>
      </w:r>
      <w:proofErr w:type="spellEnd"/>
      <w:r w:rsidRPr="00B02A0B">
        <w:t xml:space="preserve"> emergency private communication cancellation and optionally an </w:t>
      </w:r>
      <w:proofErr w:type="spellStart"/>
      <w:r w:rsidRPr="00B02A0B">
        <w:t>MCData</w:t>
      </w:r>
      <w:proofErr w:type="spellEnd"/>
      <w:r w:rsidRPr="00B02A0B">
        <w:t xml:space="preserve"> emergency alert cancellation, the originator will consider a SIP 200 (OK) response populated in this manner as confirmation that its request(s) for cancellation of an </w:t>
      </w:r>
      <w:proofErr w:type="spellStart"/>
      <w:r w:rsidRPr="00B02A0B">
        <w:t>MCData</w:t>
      </w:r>
      <w:proofErr w:type="spellEnd"/>
      <w:r w:rsidRPr="00B02A0B">
        <w:t xml:space="preserve"> emergency private communication and optionally an </w:t>
      </w:r>
      <w:proofErr w:type="spellStart"/>
      <w:r w:rsidRPr="00B02A0B">
        <w:t>MCData</w:t>
      </w:r>
      <w:proofErr w:type="spellEnd"/>
      <w:r w:rsidRPr="00B02A0B">
        <w:t xml:space="preserve">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w:t>
      </w:r>
      <w:proofErr w:type="spellStart"/>
      <w:r w:rsidR="005C310B" w:rsidRPr="00B02A0B">
        <w:t>MCData</w:t>
      </w:r>
      <w:proofErr w:type="spellEnd"/>
      <w:r w:rsidR="005C310B" w:rsidRPr="00B02A0B">
        <w:t xml:space="preserve">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 xml:space="preserve">Upon receiving a SIP ACK to the SIP 200 (OK) response sent towards the inviting </w:t>
      </w:r>
      <w:proofErr w:type="spellStart"/>
      <w:r w:rsidRPr="00B02A0B">
        <w:t>MCData</w:t>
      </w:r>
      <w:proofErr w:type="spellEnd"/>
      <w:r w:rsidRPr="00B02A0B">
        <w:t xml:space="preserve"> client, and the SIP 200 (OK) response was sent with the warning text set to "149 SIP INFO request pending" in a Warning header field as specified in clause 4.9, the controlling </w:t>
      </w:r>
      <w:proofErr w:type="spellStart"/>
      <w:r w:rsidRPr="00B02A0B">
        <w:t>MCData</w:t>
      </w:r>
      <w:proofErr w:type="spellEnd"/>
      <w:r w:rsidRPr="00B02A0B">
        <w:t xml:space="preserve">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31378354"/>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sending a SIP re-INVITE for upgrade to emergency one-to-one communication</w:t>
      </w:r>
      <w:bookmarkEnd w:id="993"/>
      <w:bookmarkEnd w:id="994"/>
    </w:p>
    <w:p w14:paraId="16E34BFB" w14:textId="77777777" w:rsidR="005C310B" w:rsidRPr="00B02A0B" w:rsidRDefault="005C310B" w:rsidP="005C310B">
      <w:r w:rsidRPr="00B02A0B">
        <w:t xml:space="preserve">This clause describes the procedures for the controlling </w:t>
      </w:r>
      <w:proofErr w:type="spellStart"/>
      <w:r w:rsidRPr="00B02A0B">
        <w:t>MCData</w:t>
      </w:r>
      <w:proofErr w:type="spellEnd"/>
      <w:r w:rsidRPr="00B02A0B">
        <w:t xml:space="preserve"> function sending a re-INVITE request to an </w:t>
      </w:r>
      <w:proofErr w:type="spellStart"/>
      <w:r w:rsidRPr="00B02A0B">
        <w:t>MCData</w:t>
      </w:r>
      <w:proofErr w:type="spellEnd"/>
      <w:r w:rsidRPr="00B02A0B">
        <w:t xml:space="preserve"> user in an </w:t>
      </w:r>
      <w:proofErr w:type="spellStart"/>
      <w:r w:rsidRPr="00B02A0B">
        <w:t>MCData</w:t>
      </w:r>
      <w:proofErr w:type="spellEnd"/>
      <w:r w:rsidRPr="00B02A0B">
        <w:t xml:space="preserve"> private (one-to-one) communication for the purpose of upgrading the session to an emergency private communication session. The procedure is initiated by the controlling </w:t>
      </w:r>
      <w:proofErr w:type="spellStart"/>
      <w:r w:rsidRPr="00B02A0B">
        <w:t>MCData</w:t>
      </w:r>
      <w:proofErr w:type="spellEnd"/>
      <w:r w:rsidRPr="00B02A0B">
        <w:t xml:space="preserve">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 xml:space="preserve">if the received SIP re-INVITE request contains an authorised request for an </w:t>
      </w:r>
      <w:proofErr w:type="spellStart"/>
      <w:r w:rsidRPr="00B02A0B">
        <w:t>MCData</w:t>
      </w:r>
      <w:proofErr w:type="spellEnd"/>
      <w:r w:rsidRPr="00B02A0B">
        <w:t xml:space="preserve">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w:t>
      </w:r>
      <w:proofErr w:type="spellStart"/>
      <w:r w:rsidRPr="00B02A0B">
        <w:t>ind</w:t>
      </w:r>
      <w:proofErr w:type="spellEnd"/>
      <w:r w:rsidRPr="00B02A0B">
        <w:t>&gt;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 xml:space="preserve">if the received SIP re-INVITE request contains an alert indication set to a value of "true" and this is an authorised request for an </w:t>
      </w:r>
      <w:proofErr w:type="spellStart"/>
      <w:r w:rsidRPr="00B02A0B">
        <w:t>MCData</w:t>
      </w:r>
      <w:proofErr w:type="spellEnd"/>
      <w:r w:rsidRPr="00B02A0B">
        <w:t xml:space="preserve">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 xml:space="preserve">if the received SIP re-INVITE request did not contain an alert indication or contains an alert indication set to a value of "true" and is not an authorised request for an </w:t>
      </w:r>
      <w:proofErr w:type="spellStart"/>
      <w:r w:rsidRPr="00B02A0B">
        <w:t>MCData</w:t>
      </w:r>
      <w:proofErr w:type="spellEnd"/>
      <w:r w:rsidRPr="00B02A0B">
        <w:t xml:space="preserve"> emergency alert meeting the conditions specified in clause 6.3.7.2.1, shall set the &lt;alert-</w:t>
      </w:r>
      <w:proofErr w:type="spellStart"/>
      <w:r w:rsidRPr="00B02A0B">
        <w:t>ind</w:t>
      </w:r>
      <w:proofErr w:type="spellEnd"/>
      <w:r w:rsidRPr="00B02A0B">
        <w:t>&gt;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 xml:space="preserve">populated with the values for an </w:t>
      </w:r>
      <w:proofErr w:type="spellStart"/>
      <w:r w:rsidRPr="00B02A0B">
        <w:rPr>
          <w:lang w:val="en-US"/>
        </w:rPr>
        <w:t>MCData</w:t>
      </w:r>
      <w:proofErr w:type="spellEnd"/>
      <w:r w:rsidRPr="00B02A0B">
        <w:rPr>
          <w:lang w:val="en-US"/>
        </w:rPr>
        <w:t xml:space="preserve"> emergency communication as specified in clause 6.3.7.1.4,</w:t>
      </w:r>
      <w:r w:rsidRPr="00B02A0B">
        <w:t xml:space="preserve"> if the received SIP re-INVITE request contains an authorised request for an </w:t>
      </w:r>
      <w:proofErr w:type="spellStart"/>
      <w:r w:rsidRPr="00B02A0B">
        <w:t>MCData</w:t>
      </w:r>
      <w:proofErr w:type="spellEnd"/>
      <w:r w:rsidRPr="00B02A0B">
        <w:t xml:space="preserve">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w:t>
      </w:r>
      <w:proofErr w:type="spellStart"/>
      <w:r w:rsidRPr="00B02A0B">
        <w:t>MCData</w:t>
      </w:r>
      <w:proofErr w:type="spellEnd"/>
      <w:r w:rsidRPr="00B02A0B">
        <w:t xml:space="preserve">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31378355"/>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 xml:space="preserve">This clause describes the procedures for the controlling </w:t>
      </w:r>
      <w:proofErr w:type="spellStart"/>
      <w:r w:rsidRPr="00B02A0B">
        <w:t>MCData</w:t>
      </w:r>
      <w:proofErr w:type="spellEnd"/>
      <w:r w:rsidRPr="00B02A0B">
        <w:t xml:space="preserve"> function sending a re-INVITE request to an </w:t>
      </w:r>
      <w:proofErr w:type="spellStart"/>
      <w:r w:rsidRPr="00B02A0B">
        <w:t>MCData</w:t>
      </w:r>
      <w:proofErr w:type="spellEnd"/>
      <w:r w:rsidRPr="00B02A0B">
        <w:t xml:space="preserve"> user in an </w:t>
      </w:r>
      <w:proofErr w:type="spellStart"/>
      <w:r w:rsidRPr="00B02A0B">
        <w:t>MCData</w:t>
      </w:r>
      <w:proofErr w:type="spellEnd"/>
      <w:r w:rsidRPr="00B02A0B">
        <w:t xml:space="preserve"> emergency private (one-to-one) communication for the purpose of downgrading the session to a normal priority private communication session. The procedure is initiated by the controlling </w:t>
      </w:r>
      <w:proofErr w:type="spellStart"/>
      <w:r w:rsidRPr="00B02A0B">
        <w:t>MCData</w:t>
      </w:r>
      <w:proofErr w:type="spellEnd"/>
      <w:r w:rsidRPr="00B02A0B">
        <w:t xml:space="preserve">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lastRenderedPageBreak/>
        <w:t xml:space="preserve">The controlling </w:t>
      </w:r>
      <w:proofErr w:type="spellStart"/>
      <w:r w:rsidRPr="00B02A0B">
        <w:t>MCData</w:t>
      </w:r>
      <w:proofErr w:type="spellEnd"/>
      <w:r w:rsidRPr="00B02A0B">
        <w:t xml:space="preserve">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 xml:space="preserve">if the received SIP re-INVITE request contains an authorised request for an </w:t>
      </w:r>
      <w:proofErr w:type="spellStart"/>
      <w:r w:rsidRPr="00B02A0B">
        <w:t>MCData</w:t>
      </w:r>
      <w:proofErr w:type="spellEnd"/>
      <w:r w:rsidRPr="00B02A0B">
        <w:t xml:space="preserve">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w:t>
      </w:r>
      <w:proofErr w:type="spellStart"/>
      <w:r w:rsidRPr="00B02A0B">
        <w:t>ind</w:t>
      </w:r>
      <w:proofErr w:type="spellEnd"/>
      <w:r w:rsidRPr="00B02A0B">
        <w:t>&gt;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 xml:space="preserve">authorised request for an </w:t>
      </w:r>
      <w:proofErr w:type="spellStart"/>
      <w:r w:rsidRPr="00B02A0B">
        <w:t>MCData</w:t>
      </w:r>
      <w:proofErr w:type="spellEnd"/>
      <w:r w:rsidRPr="00B02A0B">
        <w:t xml:space="preserve"> emergency alert cancellation, meeting the conditions specified in clause 6.3.7.2.2:</w:t>
      </w:r>
    </w:p>
    <w:p w14:paraId="0BEE7223" w14:textId="77777777" w:rsidR="005C310B" w:rsidRPr="00B02A0B" w:rsidRDefault="005C310B" w:rsidP="005C310B">
      <w:pPr>
        <w:pStyle w:val="B3"/>
      </w:pPr>
      <w:proofErr w:type="spellStart"/>
      <w:r w:rsidRPr="00B02A0B">
        <w:t>i</w:t>
      </w:r>
      <w:proofErr w:type="spellEnd"/>
      <w:r w:rsidRPr="00B02A0B">
        <w:t>)</w:t>
      </w:r>
      <w:r w:rsidRPr="00B02A0B">
        <w:tab/>
        <w:t>shall set the &lt;alert-</w:t>
      </w:r>
      <w:proofErr w:type="spellStart"/>
      <w:r w:rsidRPr="00B02A0B">
        <w:t>ind</w:t>
      </w:r>
      <w:proofErr w:type="spellEnd"/>
      <w:r w:rsidRPr="00B02A0B">
        <w:t>&gt;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w:t>
      </w:r>
      <w:proofErr w:type="spellStart"/>
      <w:r w:rsidRPr="00B02A0B">
        <w:t>MCData</w:t>
      </w:r>
      <w:proofErr w:type="spellEnd"/>
      <w:r w:rsidRPr="00B02A0B">
        <w:t xml:space="preserve"> emergency alert cancellation meeting the conditions specified in clause 6.3.7.2.3, shall </w:t>
      </w:r>
      <w:r w:rsidRPr="00B02A0B">
        <w:rPr>
          <w:lang w:val="en-US"/>
        </w:rPr>
        <w:t>set the &lt;alert-</w:t>
      </w:r>
      <w:proofErr w:type="spellStart"/>
      <w:r w:rsidRPr="00B02A0B">
        <w:rPr>
          <w:lang w:val="en-US"/>
        </w:rPr>
        <w:t>ind</w:t>
      </w:r>
      <w:proofErr w:type="spellEnd"/>
      <w:r w:rsidRPr="00B02A0B">
        <w:rPr>
          <w:lang w:val="en-US"/>
        </w:rPr>
        <w:t>&gt;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 xml:space="preserve">populated with the values for a normal </w:t>
      </w:r>
      <w:proofErr w:type="spellStart"/>
      <w:r w:rsidRPr="00B02A0B">
        <w:rPr>
          <w:lang w:val="en-US"/>
        </w:rPr>
        <w:t>MCData</w:t>
      </w:r>
      <w:proofErr w:type="spellEnd"/>
      <w:r w:rsidRPr="00B02A0B">
        <w:rPr>
          <w:lang w:val="en-US"/>
        </w:rPr>
        <w:t xml:space="preserve"> private communication as specified in clause </w:t>
      </w:r>
      <w:r w:rsidRPr="00B02A0B">
        <w:t>6.3.7.1.4</w:t>
      </w:r>
      <w:r w:rsidRPr="00B02A0B">
        <w:rPr>
          <w:lang w:val="en-US"/>
        </w:rPr>
        <w:t>,</w:t>
      </w:r>
      <w:r w:rsidRPr="00B02A0B">
        <w:t xml:space="preserve"> if the received SIP re-INVITE request contains an authorised request for an </w:t>
      </w:r>
      <w:proofErr w:type="spellStart"/>
      <w:r w:rsidRPr="00B02A0B">
        <w:t>MCData</w:t>
      </w:r>
      <w:proofErr w:type="spellEnd"/>
      <w:r w:rsidRPr="00B02A0B">
        <w:t xml:space="preserve">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w:t>
      </w:r>
      <w:proofErr w:type="spellStart"/>
      <w:r w:rsidRPr="00B02A0B">
        <w:t>MCData</w:t>
      </w:r>
      <w:proofErr w:type="spellEnd"/>
      <w:r w:rsidRPr="00B02A0B">
        <w:t xml:space="preserve">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31378356"/>
      <w:r>
        <w:rPr>
          <w:lang w:eastAsia="ko-KR"/>
        </w:rPr>
        <w:t>6.3.7.1.23</w:t>
      </w:r>
      <w:r>
        <w:rPr>
          <w:lang w:eastAsia="ko-KR"/>
        </w:rPr>
        <w:tab/>
        <w:t xml:space="preserve">Controlling </w:t>
      </w:r>
      <w:proofErr w:type="spellStart"/>
      <w:r>
        <w:rPr>
          <w:lang w:eastAsia="ko-KR"/>
        </w:rPr>
        <w:t>MCData</w:t>
      </w:r>
      <w:proofErr w:type="spellEnd"/>
      <w:r>
        <w:rPr>
          <w:lang w:eastAsia="ko-KR"/>
        </w:rPr>
        <w:t xml:space="preserve"> function generates a SIP 200 (OK) response</w:t>
      </w:r>
      <w:bookmarkEnd w:id="1004"/>
    </w:p>
    <w:p w14:paraId="2E749DE4" w14:textId="77777777" w:rsidR="00142F11" w:rsidRPr="0073469F" w:rsidRDefault="00142F11" w:rsidP="00142F11">
      <w:r w:rsidRPr="0073469F">
        <w:t xml:space="preserve">This procedure </w:t>
      </w:r>
      <w:r>
        <w:t xml:space="preserve">is invoked by other procedures in the controlling </w:t>
      </w:r>
      <w:proofErr w:type="spellStart"/>
      <w:r>
        <w:t>MCData</w:t>
      </w:r>
      <w:proofErr w:type="spellEnd"/>
      <w:r>
        <w:t xml:space="preserve"> function with an indication of the </w:t>
      </w:r>
      <w:proofErr w:type="spellStart"/>
      <w:r>
        <w:t>MCData</w:t>
      </w:r>
      <w:proofErr w:type="spellEnd"/>
      <w:r>
        <w:t xml:space="preserve"> subservice for which it is to be applied (Short Data Service using media plane or using session, File Distribution or IP Connectivity)</w:t>
      </w:r>
      <w:r w:rsidRPr="0073469F">
        <w:t xml:space="preserve">. The procedure is initiated by the controlling </w:t>
      </w:r>
      <w:proofErr w:type="spellStart"/>
      <w:r>
        <w:t>MCData</w:t>
      </w:r>
      <w:proofErr w:type="spellEnd"/>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proofErr w:type="spellStart"/>
      <w:r>
        <w:t>MCData</w:t>
      </w:r>
      <w:proofErr w:type="spellEnd"/>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w:t>
      </w:r>
      <w:proofErr w:type="spellStart"/>
      <w:r w:rsidRPr="00A07E7A">
        <w:rPr>
          <w:lang w:eastAsia="ko-KR"/>
        </w:rPr>
        <w:t>MCData</w:t>
      </w:r>
      <w:proofErr w:type="spellEnd"/>
      <w:r w:rsidRPr="00A07E7A">
        <w:rPr>
          <w:lang w:eastAsia="ko-KR"/>
        </w:rPr>
        <w:t xml:space="preserve">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 xml:space="preserve">shall include a SIP URI for the </w:t>
      </w:r>
      <w:proofErr w:type="spellStart"/>
      <w:r w:rsidRPr="00A07E7A">
        <w:rPr>
          <w:lang w:eastAsia="ko-KR"/>
        </w:rPr>
        <w:t>MCData</w:t>
      </w:r>
      <w:proofErr w:type="spellEnd"/>
      <w:r w:rsidRPr="00A07E7A">
        <w:rPr>
          <w:lang w:eastAsia="ko-KR"/>
        </w:rPr>
        <w:t xml:space="preserve"> session identity in the Contact header field identifying the </w:t>
      </w:r>
      <w:proofErr w:type="spellStart"/>
      <w:r w:rsidRPr="00A07E7A">
        <w:rPr>
          <w:lang w:eastAsia="ko-KR"/>
        </w:rPr>
        <w:t>MCData</w:t>
      </w:r>
      <w:proofErr w:type="spellEnd"/>
      <w:r w:rsidRPr="00A07E7A">
        <w:rPr>
          <w:lang w:eastAsia="ko-KR"/>
        </w:rPr>
        <w:t xml:space="preserve"> session at the controlling </w:t>
      </w:r>
      <w:proofErr w:type="spellStart"/>
      <w:r w:rsidRPr="00A07E7A">
        <w:rPr>
          <w:lang w:eastAsia="ko-KR"/>
        </w:rPr>
        <w:t>MCData</w:t>
      </w:r>
      <w:proofErr w:type="spellEnd"/>
      <w:r w:rsidRPr="00A07E7A">
        <w:rPr>
          <w:lang w:eastAsia="ko-KR"/>
        </w:rPr>
        <w:t xml:space="preserve">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3FCEC3E4" w14:textId="77777777" w:rsidR="00142F11" w:rsidRPr="00A07E7A" w:rsidRDefault="00142F11" w:rsidP="00142F11">
      <w:pPr>
        <w:pStyle w:val="B2"/>
      </w:pPr>
      <w:r w:rsidRPr="00A07E7A">
        <w:lastRenderedPageBreak/>
        <w:t>a)</w:t>
      </w:r>
      <w:r w:rsidRPr="00A07E7A">
        <w:tab/>
      </w:r>
      <w:r>
        <w:t xml:space="preserve">if the indicated </w:t>
      </w:r>
      <w:proofErr w:type="spellStart"/>
      <w:r>
        <w:t>MCData</w:t>
      </w:r>
      <w:proofErr w:type="spellEnd"/>
      <w:r>
        <w:t xml:space="preserve"> subservice is Short Data Service using media plane or using session:</w:t>
      </w:r>
    </w:p>
    <w:p w14:paraId="7A3DE734" w14:textId="77777777" w:rsidR="00142F11" w:rsidRPr="00A07E7A" w:rsidRDefault="00142F11" w:rsidP="00D034D5">
      <w:pPr>
        <w:pStyle w:val="B3"/>
      </w:pPr>
      <w:proofErr w:type="spellStart"/>
      <w:r>
        <w:t>i</w:t>
      </w:r>
      <w:proofErr w:type="spellEnd"/>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1AD95D2B" w14:textId="77777777" w:rsidR="00142F11" w:rsidRPr="003014C9" w:rsidRDefault="00142F11" w:rsidP="00142F11">
      <w:pPr>
        <w:pStyle w:val="B2"/>
      </w:pPr>
      <w:r w:rsidRPr="003014C9">
        <w:t>b)</w:t>
      </w:r>
      <w:r w:rsidRPr="003014C9">
        <w:tab/>
        <w:t xml:space="preserve">if the indicated </w:t>
      </w:r>
      <w:proofErr w:type="spellStart"/>
      <w:r w:rsidRPr="003014C9">
        <w:t>MCData</w:t>
      </w:r>
      <w:proofErr w:type="spellEnd"/>
      <w:r w:rsidRPr="003014C9">
        <w:t xml:space="preserve"> subservice is File Distribution:</w:t>
      </w:r>
    </w:p>
    <w:p w14:paraId="1FD80122" w14:textId="77777777" w:rsidR="00142F11" w:rsidRPr="003014C9" w:rsidRDefault="00142F11" w:rsidP="00142F11">
      <w:pPr>
        <w:pStyle w:val="B3"/>
      </w:pPr>
      <w:proofErr w:type="spellStart"/>
      <w:r w:rsidRPr="003014C9">
        <w:t>i</w:t>
      </w:r>
      <w:proofErr w:type="spellEnd"/>
      <w:r w:rsidRPr="003014C9">
        <w:t>)</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 xml:space="preserve">if the indicated </w:t>
      </w:r>
      <w:proofErr w:type="spellStart"/>
      <w:r w:rsidRPr="003014C9">
        <w:t>MCData</w:t>
      </w:r>
      <w:proofErr w:type="spellEnd"/>
      <w:r w:rsidRPr="003014C9">
        <w:t xml:space="preserve"> subservice is IP Connectivity:</w:t>
      </w:r>
    </w:p>
    <w:p w14:paraId="3B9F6FD5" w14:textId="77777777" w:rsidR="00142F11" w:rsidRPr="003014C9" w:rsidRDefault="00142F11" w:rsidP="00142F11">
      <w:pPr>
        <w:pStyle w:val="B3"/>
      </w:pPr>
      <w:proofErr w:type="spellStart"/>
      <w:r w:rsidRPr="003014C9">
        <w:t>i</w:t>
      </w:r>
      <w:proofErr w:type="spellEnd"/>
      <w:r w:rsidRPr="003014C9">
        <w:t>)</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 xml:space="preserve">as in clause 9.2.3.4.2, if the </w:t>
      </w:r>
      <w:proofErr w:type="spellStart"/>
      <w:r>
        <w:t>MCData</w:t>
      </w:r>
      <w:proofErr w:type="spellEnd"/>
      <w:r>
        <w:t xml:space="preserve"> subservice is Short Data Service using media plane; or</w:t>
      </w:r>
    </w:p>
    <w:p w14:paraId="511D9966" w14:textId="77777777" w:rsidR="00142F11" w:rsidRDefault="00142F11" w:rsidP="00142F11">
      <w:pPr>
        <w:pStyle w:val="B2"/>
      </w:pPr>
      <w:r>
        <w:t>b</w:t>
      </w:r>
      <w:r w:rsidRPr="00A07E7A">
        <w:t>)</w:t>
      </w:r>
      <w:r w:rsidRPr="00A07E7A">
        <w:tab/>
      </w:r>
      <w:r>
        <w:t xml:space="preserve">as in clause 9.2.4.4.2, if the indicated </w:t>
      </w:r>
      <w:proofErr w:type="spellStart"/>
      <w:r>
        <w:t>MCData</w:t>
      </w:r>
      <w:proofErr w:type="spellEnd"/>
      <w:r>
        <w:t xml:space="preserve"> subservice is Short Data Service using session; or</w:t>
      </w:r>
    </w:p>
    <w:p w14:paraId="7792B7BE" w14:textId="77777777" w:rsidR="00142F11" w:rsidRDefault="00142F11" w:rsidP="00142F11">
      <w:pPr>
        <w:pStyle w:val="B2"/>
      </w:pPr>
      <w:r>
        <w:t>c</w:t>
      </w:r>
      <w:r w:rsidRPr="00A07E7A">
        <w:t>)</w:t>
      </w:r>
      <w:r w:rsidRPr="00A07E7A">
        <w:tab/>
      </w:r>
      <w:r>
        <w:t xml:space="preserve">as in clause 10.2.5.4.2, if the indicated </w:t>
      </w:r>
      <w:proofErr w:type="spellStart"/>
      <w:r>
        <w:t>MCData</w:t>
      </w:r>
      <w:proofErr w:type="spellEnd"/>
      <w:r>
        <w:t xml:space="preserve">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w:t>
      </w:r>
      <w:proofErr w:type="spellStart"/>
      <w:r>
        <w:t>MCData</w:t>
      </w:r>
      <w:proofErr w:type="spellEnd"/>
      <w:r>
        <w:t xml:space="preserve">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31378357"/>
      <w:r w:rsidRPr="00B02A0B">
        <w:rPr>
          <w:lang w:eastAsia="ko-KR"/>
        </w:rPr>
        <w:t>6.3.7.</w:t>
      </w:r>
      <w:r w:rsidRPr="00B02A0B">
        <w:rPr>
          <w:lang w:val="en-US"/>
        </w:rPr>
        <w:t>2</w:t>
      </w:r>
      <w:r w:rsidRPr="00B02A0B">
        <w:tab/>
      </w:r>
      <w:proofErr w:type="spellStart"/>
      <w:r w:rsidRPr="00B02A0B">
        <w:rPr>
          <w:lang w:val="en-US"/>
        </w:rPr>
        <w:t>Authorisations</w:t>
      </w:r>
      <w:bookmarkEnd w:id="929"/>
      <w:bookmarkEnd w:id="930"/>
      <w:bookmarkEnd w:id="931"/>
      <w:bookmarkEnd w:id="932"/>
      <w:bookmarkEnd w:id="933"/>
      <w:bookmarkEnd w:id="1003"/>
      <w:bookmarkEnd w:id="1005"/>
      <w:proofErr w:type="spellEnd"/>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31378358"/>
      <w:r w:rsidRPr="00B02A0B">
        <w:rPr>
          <w:lang w:eastAsia="ko-KR"/>
        </w:rPr>
        <w:t>6.3.7.2.1</w:t>
      </w:r>
      <w:r w:rsidRPr="00B02A0B">
        <w:rPr>
          <w:lang w:eastAsia="ko-KR"/>
        </w:rPr>
        <w:tab/>
      </w:r>
      <w:bookmarkStart w:id="1013" w:name="_Toc20155648"/>
      <w:bookmarkStart w:id="1014" w:name="_Toc27500803"/>
      <w:r w:rsidRPr="00B02A0B">
        <w:t xml:space="preserve">Determining authorisation for initiating an </w:t>
      </w:r>
      <w:proofErr w:type="spellStart"/>
      <w:r w:rsidRPr="00B02A0B">
        <w:t>MCData</w:t>
      </w:r>
      <w:proofErr w:type="spellEnd"/>
      <w:r w:rsidRPr="00B02A0B">
        <w:t xml:space="preserve">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targeted to an </w:t>
      </w:r>
      <w:proofErr w:type="spellStart"/>
      <w:r w:rsidRPr="00B02A0B">
        <w:rPr>
          <w:lang w:eastAsia="ko-KR"/>
        </w:rPr>
        <w:t>MCData</w:t>
      </w:r>
      <w:proofErr w:type="spellEnd"/>
      <w:r w:rsidRPr="00B02A0B">
        <w:rPr>
          <w:lang w:eastAsia="ko-KR"/>
        </w:rPr>
        <w:t xml:space="preserve">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targeted to an </w:t>
      </w:r>
      <w:proofErr w:type="spellStart"/>
      <w:r w:rsidRPr="00B02A0B">
        <w:rPr>
          <w:lang w:eastAsia="ko-KR"/>
        </w:rPr>
        <w:t>MCData</w:t>
      </w:r>
      <w:proofErr w:type="spellEnd"/>
      <w:r w:rsidRPr="00B02A0B">
        <w:rPr>
          <w:lang w:eastAsia="ko-KR"/>
        </w:rPr>
        <w:t xml:space="preserve"> group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"true", the controlling </w:t>
      </w:r>
      <w:proofErr w:type="spellStart"/>
      <w:r w:rsidRPr="00B02A0B">
        <w:rPr>
          <w:lang w:eastAsia="ko-KR"/>
        </w:rPr>
        <w:t>MCData</w:t>
      </w:r>
      <w:proofErr w:type="spellEnd"/>
      <w:r w:rsidRPr="00B02A0B">
        <w:rPr>
          <w:lang w:eastAsia="ko-KR"/>
        </w:rPr>
        <w:t xml:space="preserve">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and profile index of the calling user (see the </w:t>
      </w:r>
      <w:proofErr w:type="spellStart"/>
      <w:r w:rsidRPr="00B02A0B">
        <w:t>MCData</w:t>
      </w:r>
      <w:proofErr w:type="spellEnd"/>
      <w:r w:rsidRPr="00B02A0B">
        <w:t xml:space="preserve">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DedicatedGroup</w:t>
      </w:r>
      <w:proofErr w:type="spellEnd"/>
      <w:r w:rsidRPr="00B02A0B">
        <w:t>"</w:t>
      </w:r>
      <w:r w:rsidRPr="00B02A0B">
        <w:rPr>
          <w:lang w:val="en-US"/>
        </w:rPr>
        <w:t xml:space="preserve"> and:</w:t>
      </w:r>
    </w:p>
    <w:p w14:paraId="659F329A" w14:textId="77777777" w:rsidR="005C310B" w:rsidRPr="00B02A0B" w:rsidRDefault="005C310B" w:rsidP="005C310B">
      <w:pPr>
        <w:pStyle w:val="B3"/>
      </w:pPr>
      <w:proofErr w:type="spellStart"/>
      <w:r w:rsidRPr="00B02A0B">
        <w:lastRenderedPageBreak/>
        <w:t>i</w:t>
      </w:r>
      <w:proofErr w:type="spellEnd"/>
      <w:r w:rsidRPr="00B02A0B">
        <w:t>)</w:t>
      </w:r>
      <w:r w:rsidRPr="00B02A0B">
        <w:tab/>
        <w:t xml:space="preserve">if the </w:t>
      </w:r>
      <w:proofErr w:type="spellStart"/>
      <w:r w:rsidRPr="00B02A0B">
        <w:t>MCData</w:t>
      </w:r>
      <w:proofErr w:type="spellEnd"/>
      <w:r w:rsidRPr="00B02A0B">
        <w:t xml:space="preserve"> group identity targeted for the emergency alert is contained in the &lt;</w:t>
      </w:r>
      <w:proofErr w:type="spellStart"/>
      <w:r w:rsidRPr="00B02A0B">
        <w:t>uri</w:t>
      </w:r>
      <w:proofErr w:type="spellEnd"/>
      <w:r w:rsidRPr="00B02A0B">
        <w:t>-entry&gt; element of the &lt;entry&gt; element of the &lt;</w:t>
      </w:r>
      <w:proofErr w:type="spellStart"/>
      <w:r w:rsidRPr="00B02A0B">
        <w:t>EmergencyAlert</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w:t>
      </w:r>
      <w:proofErr w:type="spellStart"/>
      <w:r w:rsidRPr="00B02A0B">
        <w:t>mcdata</w:t>
      </w:r>
      <w:proofErr w:type="spellEnd"/>
      <w:r w:rsidRPr="00B02A0B">
        <w:t xml:space="preserve">-allow-emergency-alert&gt; element of the &lt;actions&gt; element of a &lt;rule&gt; element of the &lt;ruleset&gt; element of the &lt;list-service&gt; element of the group document identified by the </w:t>
      </w:r>
      <w:proofErr w:type="spellStart"/>
      <w:r w:rsidRPr="00B02A0B">
        <w:t>MCData</w:t>
      </w:r>
      <w:proofErr w:type="spellEnd"/>
      <w:r w:rsidRPr="00B02A0B">
        <w:t xml:space="preserve">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UseCurrentlySelectedGroup</w:t>
      </w:r>
      <w:proofErr w:type="spellEnd"/>
      <w:r w:rsidRPr="00B02A0B">
        <w:rPr>
          <w:lang w:val="en-US"/>
        </w:rPr>
        <w:t>" and</w:t>
      </w:r>
      <w:r w:rsidRPr="00B02A0B">
        <w:t xml:space="preserve"> the &lt;</w:t>
      </w:r>
      <w:proofErr w:type="spellStart"/>
      <w:r w:rsidRPr="00B02A0B">
        <w:t>mcdata</w:t>
      </w:r>
      <w:proofErr w:type="spellEnd"/>
      <w:r w:rsidRPr="00B02A0B">
        <w:t>-allow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w:t>
      </w:r>
      <w:proofErr w:type="spellStart"/>
      <w:r w:rsidRPr="00B02A0B">
        <w:t>MCData</w:t>
      </w:r>
      <w:proofErr w:type="spellEnd"/>
      <w:r w:rsidRPr="00B02A0B">
        <w:t xml:space="preserve">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request shall be considered to be an authorised request for an </w:t>
      </w:r>
      <w:proofErr w:type="spellStart"/>
      <w:r w:rsidRPr="00B02A0B">
        <w:rPr>
          <w:lang w:eastAsia="ko-KR"/>
        </w:rPr>
        <w:t>MCData</w:t>
      </w:r>
      <w:proofErr w:type="spellEnd"/>
      <w:r w:rsidRPr="00B02A0B">
        <w:rPr>
          <w:lang w:eastAsia="ko-KR"/>
        </w:rPr>
        <w:t xml:space="preserve"> emergency alert targeted to a </w:t>
      </w:r>
      <w:proofErr w:type="spellStart"/>
      <w:r w:rsidRPr="00B02A0B">
        <w:rPr>
          <w:lang w:eastAsia="ko-KR"/>
        </w:rPr>
        <w:t>MCData</w:t>
      </w:r>
      <w:proofErr w:type="spellEnd"/>
      <w:r w:rsidRPr="00B02A0B">
        <w:rPr>
          <w:lang w:eastAsia="ko-KR"/>
        </w:rPr>
        <w:t xml:space="preserve"> group. In all other cases, the </w:t>
      </w:r>
      <w:proofErr w:type="spellStart"/>
      <w:r w:rsidRPr="00B02A0B">
        <w:rPr>
          <w:lang w:eastAsia="ko-KR"/>
        </w:rPr>
        <w:t>MCData</w:t>
      </w:r>
      <w:proofErr w:type="spellEnd"/>
      <w:r w:rsidRPr="00B02A0B">
        <w:rPr>
          <w:lang w:eastAsia="ko-KR"/>
        </w:rPr>
        <w:t xml:space="preserve"> emergency alert request shall be considered to be an unauthorised request for an </w:t>
      </w:r>
      <w:proofErr w:type="spellStart"/>
      <w:r w:rsidRPr="00B02A0B">
        <w:rPr>
          <w:lang w:eastAsia="ko-KR"/>
        </w:rPr>
        <w:t>MCData</w:t>
      </w:r>
      <w:proofErr w:type="spellEnd"/>
      <w:r w:rsidRPr="00B02A0B">
        <w:rPr>
          <w:lang w:eastAsia="ko-KR"/>
        </w:rPr>
        <w:t xml:space="preserve"> emergency alert targeted to an </w:t>
      </w:r>
      <w:proofErr w:type="spellStart"/>
      <w:r w:rsidRPr="00B02A0B">
        <w:rPr>
          <w:lang w:eastAsia="ko-KR"/>
        </w:rPr>
        <w:t>MCData</w:t>
      </w:r>
      <w:proofErr w:type="spellEnd"/>
      <w:r w:rsidRPr="00B02A0B">
        <w:rPr>
          <w:lang w:eastAsia="ko-KR"/>
        </w:rPr>
        <w:t xml:space="preserve"> group.</w:t>
      </w:r>
    </w:p>
    <w:p w14:paraId="4F94DCB4" w14:textId="77777777" w:rsidR="005C31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targeted to an </w:t>
      </w:r>
      <w:proofErr w:type="spellStart"/>
      <w:r w:rsidRPr="00B02A0B">
        <w:rPr>
          <w:lang w:eastAsia="ko-KR"/>
        </w:rPr>
        <w:t>MCData</w:t>
      </w:r>
      <w:proofErr w:type="spellEnd"/>
      <w:r w:rsidRPr="00B02A0B">
        <w:rPr>
          <w:lang w:eastAsia="ko-KR"/>
        </w:rPr>
        <w:t xml:space="preserve"> user </w:t>
      </w:r>
      <w:r w:rsidRPr="00B02A0B">
        <w:t>with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w:t>
      </w:r>
      <w:r w:rsidRPr="00B02A0B">
        <w:rPr>
          <w:lang w:eastAsia="ko-KR"/>
        </w:rPr>
        <w:t xml:space="preserve"> set to a value of "true", the controlling </w:t>
      </w:r>
      <w:proofErr w:type="spellStart"/>
      <w:r w:rsidRPr="00B02A0B">
        <w:rPr>
          <w:lang w:eastAsia="ko-KR"/>
        </w:rPr>
        <w:t>MCData</w:t>
      </w:r>
      <w:proofErr w:type="spellEnd"/>
      <w:r w:rsidRPr="00B02A0B">
        <w:rPr>
          <w:lang w:eastAsia="ko-KR"/>
        </w:rPr>
        <w:t xml:space="preserve">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and profile index of the calling user (see the </w:t>
      </w:r>
      <w:proofErr w:type="spellStart"/>
      <w:r w:rsidRPr="00B02A0B">
        <w:t>MCData</w:t>
      </w:r>
      <w:proofErr w:type="spellEnd"/>
      <w:r w:rsidRPr="00B02A0B">
        <w:t xml:space="preserve">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w:t>
      </w:r>
      <w:proofErr w:type="spellStart"/>
      <w:r w:rsidRPr="00B02A0B">
        <w:t>MCData</w:t>
      </w:r>
      <w:proofErr w:type="spellEnd"/>
      <w:r w:rsidRPr="00B02A0B">
        <w:t xml:space="preserve"> user profile</w:t>
      </w:r>
      <w:r w:rsidRPr="00B02A0B">
        <w:rPr>
          <w:lang w:val="en-US"/>
        </w:rPr>
        <w:t xml:space="preserve"> document</w:t>
      </w:r>
      <w:r w:rsidRPr="00B02A0B">
        <w:t xml:space="preserve"> (see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UsePreConfigured</w:t>
      </w:r>
      <w:proofErr w:type="spellEnd"/>
      <w:r w:rsidRPr="00B02A0B">
        <w:t xml:space="preserve">" and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 xml:space="preserve">&gt; element (see the </w:t>
      </w:r>
      <w:proofErr w:type="spellStart"/>
      <w:r w:rsidRPr="00B02A0B">
        <w:t>MCData</w:t>
      </w:r>
      <w:proofErr w:type="spellEnd"/>
      <w:r w:rsidRPr="00B02A0B">
        <w:t xml:space="preserve">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w:t>
      </w:r>
      <w:proofErr w:type="spellStart"/>
      <w:r w:rsidRPr="00B02A0B">
        <w:t>MCData</w:t>
      </w:r>
      <w:proofErr w:type="spellEnd"/>
      <w:r w:rsidRPr="00B02A0B">
        <w:t xml:space="preserve"> user profile</w:t>
      </w:r>
      <w:r w:rsidRPr="00B02A0B">
        <w:rPr>
          <w:lang w:val="en-US"/>
        </w:rPr>
        <w:t xml:space="preserve"> 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LocallyDetermined</w:t>
      </w:r>
      <w:proofErr w:type="spellEnd"/>
      <w:r w:rsidRPr="00B02A0B">
        <w:t>"</w:t>
      </w:r>
      <w:r w:rsidRPr="00B02A0B">
        <w:rPr>
          <w:lang w:val="en-US"/>
        </w:rPr>
        <w:t>;</w:t>
      </w:r>
    </w:p>
    <w:p w14:paraId="2E789F34" w14:textId="77777777" w:rsidR="005C310B" w:rsidRPr="00B02A0B" w:rsidRDefault="005C310B" w:rsidP="005C310B">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request shall be considered to be an authorised request for an </w:t>
      </w:r>
      <w:proofErr w:type="spellStart"/>
      <w:r w:rsidRPr="00B02A0B">
        <w:rPr>
          <w:lang w:eastAsia="ko-KR"/>
        </w:rPr>
        <w:t>MCData</w:t>
      </w:r>
      <w:proofErr w:type="spellEnd"/>
      <w:r w:rsidRPr="00B02A0B">
        <w:rPr>
          <w:lang w:eastAsia="ko-KR"/>
        </w:rPr>
        <w:t xml:space="preserve"> emergency alert targeted to an </w:t>
      </w:r>
      <w:proofErr w:type="spellStart"/>
      <w:r w:rsidRPr="00B02A0B">
        <w:rPr>
          <w:lang w:eastAsia="ko-KR"/>
        </w:rPr>
        <w:t>MCData</w:t>
      </w:r>
      <w:proofErr w:type="spellEnd"/>
      <w:r w:rsidRPr="00B02A0B">
        <w:rPr>
          <w:lang w:eastAsia="ko-KR"/>
        </w:rPr>
        <w:t xml:space="preserve"> user. In all other cases, it shall be considered to be an unauthorised request for an </w:t>
      </w:r>
      <w:proofErr w:type="spellStart"/>
      <w:r w:rsidRPr="00B02A0B">
        <w:rPr>
          <w:lang w:eastAsia="ko-KR"/>
        </w:rPr>
        <w:t>MCData</w:t>
      </w:r>
      <w:proofErr w:type="spellEnd"/>
      <w:r w:rsidRPr="00B02A0B">
        <w:rPr>
          <w:lang w:eastAsia="ko-KR"/>
        </w:rPr>
        <w:t xml:space="preserve"> emergency alert targeted to an </w:t>
      </w:r>
      <w:proofErr w:type="spellStart"/>
      <w:r w:rsidRPr="00B02A0B">
        <w:rPr>
          <w:lang w:eastAsia="ko-KR"/>
        </w:rPr>
        <w:t>MCData</w:t>
      </w:r>
      <w:proofErr w:type="spellEnd"/>
      <w:r w:rsidRPr="00B02A0B">
        <w:rPr>
          <w:lang w:eastAsia="ko-KR"/>
        </w:rPr>
        <w:t xml:space="preserve">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31378359"/>
      <w:r w:rsidRPr="00B02A0B">
        <w:rPr>
          <w:lang w:eastAsia="ko-KR"/>
        </w:rPr>
        <w:t>6.3.7.2.2</w:t>
      </w:r>
      <w:r w:rsidRPr="00B02A0B">
        <w:tab/>
        <w:t xml:space="preserve">Determining authorisation for cancelling an </w:t>
      </w:r>
      <w:proofErr w:type="spellStart"/>
      <w:r w:rsidRPr="00B02A0B">
        <w:t>MCData</w:t>
      </w:r>
      <w:proofErr w:type="spellEnd"/>
      <w:r w:rsidRPr="00B02A0B">
        <w:t xml:space="preserve">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w:t>
      </w:r>
      <w:r w:rsidRPr="00B02A0B">
        <w:rPr>
          <w:lang w:val="en-US"/>
        </w:rPr>
        <w:t xml:space="preserve"> and profile index</w:t>
      </w:r>
      <w:r w:rsidRPr="00B02A0B">
        <w:t xml:space="preserve"> of the calling user (see the </w:t>
      </w:r>
      <w:proofErr w:type="spellStart"/>
      <w:r w:rsidRPr="00B02A0B">
        <w:t>MCData</w:t>
      </w:r>
      <w:proofErr w:type="spellEnd"/>
      <w:r w:rsidRPr="00B02A0B">
        <w:t xml:space="preserve"> user profile document in 3GPP TS 24.484 [</w:t>
      </w:r>
      <w:r w:rsidRPr="00B02A0B">
        <w:rPr>
          <w:lang w:val="en-US"/>
        </w:rPr>
        <w:t>12</w:t>
      </w:r>
      <w:r w:rsidRPr="00B02A0B">
        <w:t xml:space="preserve">]) is set to a value of "true", then </w:t>
      </w:r>
      <w:r w:rsidRPr="00B02A0B">
        <w:rPr>
          <w:lang w:eastAsia="ko-KR"/>
        </w:rPr>
        <w:t xml:space="preserve">the </w:t>
      </w:r>
      <w:proofErr w:type="spellStart"/>
      <w:r w:rsidRPr="00B02A0B">
        <w:rPr>
          <w:lang w:eastAsia="ko-KR"/>
        </w:rPr>
        <w:t>MCData</w:t>
      </w:r>
      <w:proofErr w:type="spellEnd"/>
      <w:r w:rsidRPr="00B02A0B">
        <w:rPr>
          <w:lang w:eastAsia="ko-KR"/>
        </w:rPr>
        <w:t xml:space="preserve"> emergency alert cancellation request shall be considered to be an authorised request for an </w:t>
      </w:r>
      <w:proofErr w:type="spellStart"/>
      <w:r w:rsidRPr="00B02A0B">
        <w:rPr>
          <w:lang w:eastAsia="ko-KR"/>
        </w:rPr>
        <w:t>MCData</w:t>
      </w:r>
      <w:proofErr w:type="spellEnd"/>
      <w:r w:rsidRPr="00B02A0B">
        <w:rPr>
          <w:lang w:eastAsia="ko-KR"/>
        </w:rPr>
        <w:t xml:space="preserve">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w:t>
      </w:r>
      <w:r w:rsidRPr="00B02A0B">
        <w:rPr>
          <w:lang w:val="en-US"/>
        </w:rPr>
        <w:t xml:space="preserve">and profile index </w:t>
      </w:r>
      <w:r w:rsidRPr="00B02A0B">
        <w:t xml:space="preserve">of the calling user (see the </w:t>
      </w:r>
      <w:proofErr w:type="spellStart"/>
      <w:r w:rsidRPr="00B02A0B">
        <w:t>MCData</w:t>
      </w:r>
      <w:proofErr w:type="spellEnd"/>
      <w:r w:rsidRPr="00B02A0B">
        <w:t xml:space="preserve"> user profile document in 3GPP TS 24.484 [</w:t>
      </w:r>
      <w:r w:rsidRPr="00B02A0B">
        <w:rPr>
          <w:lang w:val="en-US"/>
        </w:rPr>
        <w:t>12</w:t>
      </w:r>
      <w:r w:rsidRPr="00B02A0B">
        <w:t xml:space="preserve">]) is set to a value of "false", then </w:t>
      </w:r>
      <w:r w:rsidRPr="00B02A0B">
        <w:rPr>
          <w:lang w:eastAsia="ko-KR"/>
        </w:rPr>
        <w:t xml:space="preserve">the </w:t>
      </w:r>
      <w:proofErr w:type="spellStart"/>
      <w:r w:rsidRPr="00B02A0B">
        <w:rPr>
          <w:lang w:eastAsia="ko-KR"/>
        </w:rPr>
        <w:t>MCData</w:t>
      </w:r>
      <w:proofErr w:type="spellEnd"/>
      <w:r w:rsidRPr="00B02A0B">
        <w:rPr>
          <w:lang w:eastAsia="ko-KR"/>
        </w:rPr>
        <w:t xml:space="preserve"> emergency alert cancellation request shall be considered to be an unauthorised request for an </w:t>
      </w:r>
      <w:proofErr w:type="spellStart"/>
      <w:r w:rsidRPr="00B02A0B">
        <w:rPr>
          <w:lang w:eastAsia="ko-KR"/>
        </w:rPr>
        <w:t>MCData</w:t>
      </w:r>
      <w:proofErr w:type="spellEnd"/>
      <w:r w:rsidRPr="00B02A0B">
        <w:rPr>
          <w:lang w:eastAsia="ko-KR"/>
        </w:rPr>
        <w:t xml:space="preserve">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31378360"/>
      <w:r w:rsidRPr="00B02A0B">
        <w:rPr>
          <w:lang w:eastAsia="ko-KR"/>
        </w:rPr>
        <w:t>6.3.7.2.3</w:t>
      </w:r>
      <w:r w:rsidRPr="00B02A0B">
        <w:tab/>
        <w:t xml:space="preserve">Determining authorisation for cancelling an </w:t>
      </w:r>
      <w:proofErr w:type="spellStart"/>
      <w:r w:rsidRPr="00B02A0B">
        <w:t>MCData</w:t>
      </w:r>
      <w:proofErr w:type="spellEnd"/>
      <w:r w:rsidRPr="00B02A0B">
        <w:t xml:space="preserve">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for an </w:t>
      </w:r>
      <w:proofErr w:type="spellStart"/>
      <w:r w:rsidRPr="00B02A0B">
        <w:rPr>
          <w:lang w:eastAsia="ko-KR"/>
        </w:rPr>
        <w:t>MCData</w:t>
      </w:r>
      <w:proofErr w:type="spellEnd"/>
      <w:r w:rsidRPr="00B02A0B">
        <w:rPr>
          <w:lang w:eastAsia="ko-KR"/>
        </w:rPr>
        <w:t xml:space="preserve"> group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lastRenderedPageBreak/>
        <w:t>1)</w:t>
      </w:r>
      <w:r w:rsidRPr="00B02A0B">
        <w:tab/>
        <w:t>if the &lt;allow-cancel-group-emergency&gt;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w:t>
      </w:r>
      <w:r w:rsidRPr="00B02A0B">
        <w:rPr>
          <w:lang w:val="en-US"/>
        </w:rPr>
        <w:t xml:space="preserve">and profile index </w:t>
      </w:r>
      <w:r w:rsidRPr="00B02A0B">
        <w:t xml:space="preserve">of the calling user (see the </w:t>
      </w:r>
      <w:proofErr w:type="spellStart"/>
      <w:r w:rsidRPr="00B02A0B">
        <w:t>MCData</w:t>
      </w:r>
      <w:proofErr w:type="spellEnd"/>
      <w:r w:rsidRPr="00B02A0B">
        <w:t xml:space="preserve"> user profile document in 3GPP TS 24.484 [</w:t>
      </w:r>
      <w:r w:rsidRPr="00B02A0B">
        <w:rPr>
          <w:lang w:val="en-US"/>
        </w:rPr>
        <w:t>12</w:t>
      </w:r>
      <w:r w:rsidRPr="00B02A0B">
        <w:t xml:space="preserve">]) is set to a value of "true", then the </w:t>
      </w:r>
      <w:proofErr w:type="spellStart"/>
      <w:r w:rsidRPr="00B02A0B">
        <w:t>MCData</w:t>
      </w:r>
      <w:proofErr w:type="spellEnd"/>
      <w:r w:rsidRPr="00B02A0B">
        <w:t xml:space="preserve"> emergency communication cancellation request shall be considered to be an authorised request for an </w:t>
      </w:r>
      <w:proofErr w:type="spellStart"/>
      <w:r w:rsidRPr="00B02A0B">
        <w:t>MCData</w:t>
      </w:r>
      <w:proofErr w:type="spellEnd"/>
      <w:r w:rsidRPr="00B02A0B">
        <w:t xml:space="preserve">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w:t>
      </w:r>
      <w:r w:rsidRPr="00B02A0B">
        <w:rPr>
          <w:lang w:val="en-US"/>
        </w:rPr>
        <w:t xml:space="preserve">and profile index </w:t>
      </w:r>
      <w:r w:rsidRPr="00B02A0B">
        <w:t xml:space="preserve">of the </w:t>
      </w:r>
      <w:r w:rsidRPr="00B02A0B">
        <w:rPr>
          <w:lang w:val="en-US"/>
        </w:rPr>
        <w:t>calling</w:t>
      </w:r>
      <w:r w:rsidRPr="00B02A0B">
        <w:t xml:space="preserve"> user (see the </w:t>
      </w:r>
      <w:proofErr w:type="spellStart"/>
      <w:r w:rsidRPr="00B02A0B">
        <w:t>MCData</w:t>
      </w:r>
      <w:proofErr w:type="spellEnd"/>
      <w:r w:rsidRPr="00B02A0B">
        <w:t xml:space="preserve"> user profile document in 3GPP TS 24.484 [</w:t>
      </w:r>
      <w:r w:rsidRPr="00B02A0B">
        <w:rPr>
          <w:lang w:val="en-US"/>
        </w:rPr>
        <w:t>12</w:t>
      </w:r>
      <w:r w:rsidRPr="00B02A0B">
        <w:t xml:space="preserve">]) is set to a value of "false", then the </w:t>
      </w:r>
      <w:proofErr w:type="spellStart"/>
      <w:r w:rsidRPr="00B02A0B">
        <w:t>MCData</w:t>
      </w:r>
      <w:proofErr w:type="spellEnd"/>
      <w:r w:rsidRPr="00B02A0B">
        <w:t xml:space="preserve"> emergency group communication cancellation request shall be considered to be an unauthorised request for an </w:t>
      </w:r>
      <w:proofErr w:type="spellStart"/>
      <w:r w:rsidRPr="00B02A0B">
        <w:t>MCData</w:t>
      </w:r>
      <w:proofErr w:type="spellEnd"/>
      <w:r w:rsidRPr="00B02A0B">
        <w:t xml:space="preserve">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for an </w:t>
      </w:r>
      <w:proofErr w:type="spellStart"/>
      <w:r w:rsidRPr="00B02A0B">
        <w:rPr>
          <w:lang w:eastAsia="ko-KR"/>
        </w:rPr>
        <w:t>MCData</w:t>
      </w:r>
      <w:proofErr w:type="spellEnd"/>
      <w:r w:rsidRPr="00B02A0B">
        <w:rPr>
          <w:lang w:eastAsia="ko-KR"/>
        </w:rPr>
        <w:t xml:space="preserve"> private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w:t>
      </w:r>
      <w:r w:rsidRPr="00B02A0B">
        <w:rPr>
          <w:lang w:val="en-US"/>
        </w:rPr>
        <w:t xml:space="preserve">and profile index </w:t>
      </w:r>
      <w:r w:rsidRPr="00B02A0B">
        <w:t xml:space="preserve">of the calling user (see the </w:t>
      </w:r>
      <w:proofErr w:type="spellStart"/>
      <w:r w:rsidRPr="00B02A0B">
        <w:t>MCData</w:t>
      </w:r>
      <w:proofErr w:type="spellEnd"/>
      <w:r w:rsidRPr="00B02A0B">
        <w:t xml:space="preserve"> user profile document in 3GPP TS 24.484 [</w:t>
      </w:r>
      <w:r w:rsidRPr="00B02A0B">
        <w:rPr>
          <w:lang w:val="en-US"/>
        </w:rPr>
        <w:t>12</w:t>
      </w:r>
      <w:r w:rsidRPr="00B02A0B">
        <w:t xml:space="preserve">]) is set to a value of "true", then </w:t>
      </w:r>
      <w:r w:rsidRPr="00B02A0B">
        <w:rPr>
          <w:lang w:eastAsia="ko-KR"/>
        </w:rPr>
        <w:t xml:space="preserve">the </w:t>
      </w:r>
      <w:proofErr w:type="spellStart"/>
      <w:r w:rsidRPr="00B02A0B">
        <w:rPr>
          <w:lang w:eastAsia="ko-KR"/>
        </w:rPr>
        <w:t>MCData</w:t>
      </w:r>
      <w:proofErr w:type="spellEnd"/>
      <w:r w:rsidRPr="00B02A0B">
        <w:rPr>
          <w:lang w:eastAsia="ko-KR"/>
        </w:rPr>
        <w:t xml:space="preserve"> emergency private communication cancellation request shall be considered to be an authorised request for an </w:t>
      </w:r>
      <w:proofErr w:type="spellStart"/>
      <w:r w:rsidRPr="00B02A0B">
        <w:rPr>
          <w:lang w:eastAsia="ko-KR"/>
        </w:rPr>
        <w:t>MCData</w:t>
      </w:r>
      <w:proofErr w:type="spellEnd"/>
      <w:r w:rsidRPr="00B02A0B">
        <w:rPr>
          <w:lang w:eastAsia="ko-KR"/>
        </w:rPr>
        <w:t xml:space="preserve">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w:t>
      </w:r>
      <w:r w:rsidRPr="00B02A0B">
        <w:rPr>
          <w:lang w:val="en-US"/>
        </w:rPr>
        <w:t xml:space="preserve">and profile index </w:t>
      </w:r>
      <w:r w:rsidRPr="00B02A0B">
        <w:t xml:space="preserve">of the calling user (see the </w:t>
      </w:r>
      <w:proofErr w:type="spellStart"/>
      <w:r w:rsidRPr="00B02A0B">
        <w:t>MCData</w:t>
      </w:r>
      <w:proofErr w:type="spellEnd"/>
      <w:r w:rsidRPr="00B02A0B">
        <w:t xml:space="preserve">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private communication cancellation request shall be considered to be an unauthorised request for an </w:t>
      </w:r>
      <w:proofErr w:type="spellStart"/>
      <w:r w:rsidRPr="00B02A0B">
        <w:rPr>
          <w:lang w:eastAsia="ko-KR"/>
        </w:rPr>
        <w:t>MCData</w:t>
      </w:r>
      <w:proofErr w:type="spellEnd"/>
      <w:r w:rsidRPr="00B02A0B">
        <w:rPr>
          <w:lang w:eastAsia="ko-KR"/>
        </w:rPr>
        <w:t xml:space="preserve">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 xml:space="preserve">s Note:  Whether the controlling </w:t>
      </w:r>
      <w:proofErr w:type="spellStart"/>
      <w:r w:rsidRPr="00B02A0B">
        <w:t>MCData</w:t>
      </w:r>
      <w:proofErr w:type="spellEnd"/>
      <w:r w:rsidRPr="00B02A0B">
        <w:t xml:space="preserve">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31378361"/>
      <w:r w:rsidRPr="00B02A0B">
        <w:t>6.3.7.2.4</w:t>
      </w:r>
      <w:r w:rsidRPr="00B02A0B">
        <w:tab/>
        <w:t xml:space="preserve">Determining authorisation for initiating an </w:t>
      </w:r>
      <w:proofErr w:type="spellStart"/>
      <w:r w:rsidRPr="00B02A0B">
        <w:t>MCData</w:t>
      </w:r>
      <w:proofErr w:type="spellEnd"/>
      <w:r w:rsidRPr="00B02A0B">
        <w:t xml:space="preserve"> imminent peril communication</w:t>
      </w:r>
      <w:bookmarkEnd w:id="1038"/>
      <w:bookmarkEnd w:id="1039"/>
    </w:p>
    <w:p w14:paraId="5CF78F12" w14:textId="494E6AED" w:rsidR="005C310B" w:rsidRPr="00B02A0B" w:rsidRDefault="0044609F" w:rsidP="005C310B">
      <w:pPr>
        <w:rPr>
          <w:lang w:eastAsia="ko-KR"/>
        </w:rPr>
      </w:pPr>
      <w:r w:rsidRPr="00B02A0B">
        <w:rPr>
          <w:noProof/>
        </w:rPr>
        <w:t xml:space="preserve">When the participating MCData function receives a request from the MCData client to </w:t>
      </w:r>
      <w:r>
        <w:rPr>
          <w:noProof/>
        </w:rPr>
        <w:t xml:space="preserve">initiate </w:t>
      </w:r>
      <w:r w:rsidRPr="00B02A0B">
        <w:rPr>
          <w:noProof/>
        </w:rPr>
        <w:t xml:space="preserve">an </w:t>
      </w:r>
      <w:r>
        <w:rPr>
          <w:noProof/>
        </w:rPr>
        <w:t xml:space="preserve">imminent peril </w:t>
      </w:r>
      <w:r w:rsidRPr="00B02A0B">
        <w:rPr>
          <w:noProof/>
        </w:rPr>
        <w:t xml:space="preserve">MCData group communication or </w:t>
      </w:r>
      <w:r>
        <w:rPr>
          <w:noProof/>
        </w:rPr>
        <w:t>if</w:t>
      </w:r>
      <w:r w:rsidR="008875B4">
        <w:rPr>
          <w:noProof/>
        </w:rPr>
        <w:t xml:space="preserve"> </w:t>
      </w:r>
      <w:r w:rsidR="005C310B" w:rsidRPr="00B02A0B">
        <w:rPr>
          <w:lang w:eastAsia="ko-KR"/>
        </w:rPr>
        <w:t xml:space="preserve">the controlling </w:t>
      </w:r>
      <w:proofErr w:type="spellStart"/>
      <w:r w:rsidR="005C310B" w:rsidRPr="00B02A0B">
        <w:rPr>
          <w:lang w:eastAsia="ko-KR"/>
        </w:rPr>
        <w:t>MCData</w:t>
      </w:r>
      <w:proofErr w:type="spellEnd"/>
      <w:r w:rsidR="005C310B" w:rsidRPr="00B02A0B">
        <w:rPr>
          <w:lang w:eastAsia="ko-KR"/>
        </w:rPr>
        <w:t xml:space="preserve"> function has received a SIP request with </w:t>
      </w:r>
      <w:r w:rsidR="005C310B" w:rsidRPr="00B02A0B">
        <w:t>the &lt;</w:t>
      </w:r>
      <w:proofErr w:type="spellStart"/>
      <w:r w:rsidR="005C310B" w:rsidRPr="00B02A0B">
        <w:t>imminentperil-ind</w:t>
      </w:r>
      <w:proofErr w:type="spellEnd"/>
      <w:r w:rsidR="005C310B" w:rsidRPr="00B02A0B">
        <w:t>&gt; element of the application/vnd.3gpp.mcdata-info+xml MIME body</w:t>
      </w:r>
      <w:r w:rsidR="005C310B" w:rsidRPr="00B02A0B">
        <w:rPr>
          <w:lang w:eastAsia="ko-KR"/>
        </w:rPr>
        <w:t xml:space="preserve"> set to a value of "true" and:</w:t>
      </w:r>
    </w:p>
    <w:p w14:paraId="20389C4D" w14:textId="6068D3F2"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other than "true" the request for initiating an </w:t>
      </w:r>
      <w:proofErr w:type="spellStart"/>
      <w:r w:rsidRPr="00B02A0B">
        <w:t>MCData</w:t>
      </w:r>
      <w:proofErr w:type="spellEnd"/>
      <w:r w:rsidRPr="00B02A0B">
        <w:t xml:space="preserve"> imminent peril communication shall </w:t>
      </w:r>
      <w:r w:rsidRPr="00B02A0B">
        <w:rPr>
          <w:lang w:eastAsia="ko-KR"/>
        </w:rPr>
        <w:t xml:space="preserve">be considered to be an unauthorised request for an </w:t>
      </w:r>
      <w:proofErr w:type="spellStart"/>
      <w:r w:rsidRPr="00B02A0B">
        <w:rPr>
          <w:lang w:eastAsia="ko-KR"/>
        </w:rPr>
        <w:t>MCData</w:t>
      </w:r>
      <w:proofErr w:type="spellEnd"/>
      <w:r w:rsidRPr="00B02A0B">
        <w:rPr>
          <w:lang w:eastAsia="ko-KR"/>
        </w:rPr>
        <w:t xml:space="preserve">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proofErr w:type="spellStart"/>
      <w:r w:rsidRPr="00B02A0B">
        <w:t>MCData</w:t>
      </w:r>
      <w:proofErr w:type="spellEnd"/>
      <w:r w:rsidRPr="00B02A0B">
        <w:t xml:space="preserve"> group identity is set to a value other than "true" as specified in 3GPP TS 24.481 [11], the request for initiating an </w:t>
      </w:r>
      <w:proofErr w:type="spellStart"/>
      <w:r w:rsidRPr="00B02A0B">
        <w:t>MCData</w:t>
      </w:r>
      <w:proofErr w:type="spellEnd"/>
      <w:r w:rsidRPr="00B02A0B">
        <w:t xml:space="preserve"> imminent peril communication shall </w:t>
      </w:r>
      <w:r w:rsidRPr="00B02A0B">
        <w:rPr>
          <w:lang w:eastAsia="ko-KR"/>
        </w:rPr>
        <w:t xml:space="preserve">be considered to be an unauthorised request for an </w:t>
      </w:r>
      <w:proofErr w:type="spellStart"/>
      <w:r w:rsidRPr="00B02A0B">
        <w:rPr>
          <w:lang w:eastAsia="ko-KR"/>
        </w:rPr>
        <w:t>MCData</w:t>
      </w:r>
      <w:proofErr w:type="spellEnd"/>
      <w:r w:rsidRPr="00B02A0B">
        <w:rPr>
          <w:lang w:eastAsia="ko-KR"/>
        </w:rPr>
        <w:t xml:space="preserve">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DedicatedGroup</w:t>
      </w:r>
      <w:proofErr w:type="spellEnd"/>
      <w:r w:rsidRPr="00B02A0B">
        <w:t xml:space="preserve">" and if the </w:t>
      </w:r>
      <w:proofErr w:type="spellStart"/>
      <w:r w:rsidRPr="00B02A0B">
        <w:t>MCData</w:t>
      </w:r>
      <w:proofErr w:type="spellEnd"/>
      <w:r w:rsidRPr="00B02A0B">
        <w:t xml:space="preserve"> group identity targeted for the communication is contained in the &lt;</w:t>
      </w:r>
      <w:proofErr w:type="spellStart"/>
      <w:r w:rsidRPr="00B02A0B">
        <w:t>uri</w:t>
      </w:r>
      <w:proofErr w:type="spellEnd"/>
      <w:r w:rsidRPr="00B02A0B">
        <w:t>-entry&gt; element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 xml:space="preserve">&gt; element (see the </w:t>
      </w:r>
      <w:proofErr w:type="spellStart"/>
      <w:r w:rsidRPr="00B02A0B">
        <w:t>MCData</w:t>
      </w:r>
      <w:proofErr w:type="spellEnd"/>
      <w:r w:rsidRPr="00B02A0B">
        <w:t xml:space="preserve"> user profile document in 3GPP TS 24.484 [12]); or</w:t>
      </w:r>
    </w:p>
    <w:p w14:paraId="1CCF6EC4" w14:textId="3097E08E" w:rsidR="005C310B" w:rsidRPr="00B02A0B" w:rsidRDefault="005C310B" w:rsidP="005C310B">
      <w:pPr>
        <w:pStyle w:val="B1"/>
      </w:pPr>
      <w:r w:rsidRPr="00B02A0B">
        <w:t>4)</w:t>
      </w:r>
      <w:r w:rsidRPr="00B02A0B">
        <w:tab/>
        <w:t>if the "entry-info" attribute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UseCurrentlySelectedGroup</w:t>
      </w:r>
      <w:proofErr w:type="spellEnd"/>
      <w:r w:rsidRPr="00B02A0B">
        <w:t>"</w:t>
      </w:r>
      <w:r w:rsidR="0044609F">
        <w:t>;</w:t>
      </w:r>
    </w:p>
    <w:p w14:paraId="5CD91052" w14:textId="77777777" w:rsidR="005C310B" w:rsidRPr="00B02A0B" w:rsidRDefault="005C310B" w:rsidP="005C310B">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imminent peril communication request shall be considered to be an authorised request for an </w:t>
      </w:r>
      <w:proofErr w:type="spellStart"/>
      <w:r w:rsidRPr="00B02A0B">
        <w:rPr>
          <w:lang w:eastAsia="ko-KR"/>
        </w:rPr>
        <w:t>MCData</w:t>
      </w:r>
      <w:proofErr w:type="spellEnd"/>
      <w:r w:rsidRPr="00B02A0B">
        <w:rPr>
          <w:lang w:eastAsia="ko-KR"/>
        </w:rPr>
        <w:t xml:space="preserve"> imminent peril communication. In all other cases, it shall be considered to be an unauthorised request for an </w:t>
      </w:r>
      <w:proofErr w:type="spellStart"/>
      <w:r w:rsidRPr="00B02A0B">
        <w:rPr>
          <w:lang w:eastAsia="ko-KR"/>
        </w:rPr>
        <w:t>MCData</w:t>
      </w:r>
      <w:proofErr w:type="spellEnd"/>
      <w:r w:rsidRPr="00B02A0B">
        <w:rPr>
          <w:lang w:eastAsia="ko-KR"/>
        </w:rPr>
        <w:t xml:space="preserve"> imminent peril communication.</w:t>
      </w:r>
    </w:p>
    <w:p w14:paraId="0E53FFB2" w14:textId="77777777" w:rsidR="005C310B" w:rsidRPr="00B02A0B" w:rsidRDefault="005C310B" w:rsidP="007D34FE">
      <w:pPr>
        <w:pStyle w:val="Heading5"/>
      </w:pPr>
      <w:bookmarkStart w:id="1040" w:name="_Toc92224549"/>
      <w:bookmarkStart w:id="1041" w:name="_Toc131378362"/>
      <w:r w:rsidRPr="00B02A0B">
        <w:lastRenderedPageBreak/>
        <w:t>6.3.7.2.5</w:t>
      </w:r>
      <w:r w:rsidRPr="00B02A0B">
        <w:tab/>
        <w:t xml:space="preserve">Determining authorisation for cancelling an </w:t>
      </w:r>
      <w:proofErr w:type="spellStart"/>
      <w:r w:rsidRPr="00B02A0B">
        <w:t>MCData</w:t>
      </w:r>
      <w:proofErr w:type="spellEnd"/>
      <w:r w:rsidRPr="00B02A0B">
        <w:t xml:space="preserve">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with </w:t>
      </w:r>
      <w:r w:rsidRPr="00B02A0B">
        <w:t>the &lt;</w:t>
      </w:r>
      <w:proofErr w:type="spellStart"/>
      <w:r w:rsidRPr="00B02A0B">
        <w:t>imminentperil-ind</w:t>
      </w:r>
      <w:proofErr w:type="spellEnd"/>
      <w:r w:rsidRPr="00B02A0B">
        <w:t>&gt;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of "true", then the </w:t>
      </w:r>
      <w:proofErr w:type="spellStart"/>
      <w:r w:rsidRPr="00B02A0B">
        <w:t>MCData</w:t>
      </w:r>
      <w:proofErr w:type="spellEnd"/>
      <w:r w:rsidRPr="00B02A0B">
        <w:t xml:space="preserve"> emergency communication cancellation request shall be considered to be an authorised request for an </w:t>
      </w:r>
      <w:proofErr w:type="spellStart"/>
      <w:r w:rsidRPr="00B02A0B">
        <w:t>MCData</w:t>
      </w:r>
      <w:proofErr w:type="spellEnd"/>
      <w:r w:rsidRPr="00B02A0B">
        <w:t xml:space="preserve">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of "false" or not present, then the </w:t>
      </w:r>
      <w:proofErr w:type="spellStart"/>
      <w:r w:rsidRPr="00B02A0B">
        <w:t>MCData</w:t>
      </w:r>
      <w:proofErr w:type="spellEnd"/>
      <w:r w:rsidRPr="00B02A0B">
        <w:t xml:space="preserve"> emergency communication cancellation request shall be considered to be an unauthorised request for an </w:t>
      </w:r>
      <w:proofErr w:type="spellStart"/>
      <w:r w:rsidRPr="00B02A0B">
        <w:t>MCData</w:t>
      </w:r>
      <w:proofErr w:type="spellEnd"/>
      <w:r w:rsidRPr="00B02A0B">
        <w:t xml:space="preserve">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31378363"/>
      <w:r w:rsidRPr="00B02A0B">
        <w:t>6.3.7.2.6</w:t>
      </w:r>
      <w:r w:rsidRPr="00B02A0B">
        <w:tab/>
        <w:t xml:space="preserve">Determining authorisation for initiating an </w:t>
      </w:r>
      <w:proofErr w:type="spellStart"/>
      <w:r w:rsidRPr="00B02A0B">
        <w:t>MCData</w:t>
      </w:r>
      <w:proofErr w:type="spellEnd"/>
      <w:r w:rsidRPr="00B02A0B">
        <w:t xml:space="preserve">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w:t>
      </w:r>
      <w:proofErr w:type="spellStart"/>
      <w:r w:rsidRPr="00B02A0B">
        <w:rPr>
          <w:lang w:eastAsia="ko-KR"/>
        </w:rPr>
        <w:t>MCData</w:t>
      </w:r>
      <w:proofErr w:type="spellEnd"/>
      <w:r w:rsidRPr="00B02A0B">
        <w:rPr>
          <w:lang w:eastAsia="ko-KR"/>
        </w:rPr>
        <w:t xml:space="preserve"> function receives a SIP request for an </w:t>
      </w:r>
      <w:proofErr w:type="spellStart"/>
      <w:r w:rsidRPr="00B02A0B">
        <w:rPr>
          <w:lang w:eastAsia="ko-KR"/>
        </w:rPr>
        <w:t>MCData</w:t>
      </w:r>
      <w:proofErr w:type="spellEnd"/>
      <w:r w:rsidRPr="00B02A0B">
        <w:rPr>
          <w:lang w:eastAsia="ko-KR"/>
        </w:rPr>
        <w:t xml:space="preserve"> group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is set to a value of "</w:t>
      </w:r>
      <w:proofErr w:type="spellStart"/>
      <w:r w:rsidRPr="00B02A0B">
        <w:t>DedicatedGroup</w:t>
      </w:r>
      <w:proofErr w:type="spellEnd"/>
      <w:r w:rsidRPr="00B02A0B">
        <w:t>" and:</w:t>
      </w:r>
    </w:p>
    <w:p w14:paraId="4ACC5A21" w14:textId="77777777" w:rsidR="005C310B" w:rsidRPr="00B02A0B" w:rsidRDefault="005C310B" w:rsidP="005C310B">
      <w:pPr>
        <w:pStyle w:val="B3"/>
      </w:pPr>
      <w:proofErr w:type="spellStart"/>
      <w:r w:rsidRPr="00B02A0B">
        <w:t>i</w:t>
      </w:r>
      <w:proofErr w:type="spellEnd"/>
      <w:r w:rsidRPr="00B02A0B">
        <w:t>)</w:t>
      </w:r>
      <w:r w:rsidRPr="00B02A0B">
        <w:tab/>
        <w:t xml:space="preserve">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MCDataGroupInitiation</w:t>
      </w:r>
      <w:proofErr w:type="spellEnd"/>
      <w:r w:rsidRPr="00B02A0B">
        <w:t>&gt; element of the &lt;</w:t>
      </w:r>
      <w:proofErr w:type="spellStart"/>
      <w:r w:rsidRPr="00B02A0B">
        <w:t>EmergencyCall</w:t>
      </w:r>
      <w:proofErr w:type="spellEnd"/>
      <w:r w:rsidRPr="00B02A0B">
        <w:t>&gt;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[12]) contains the identity of the </w:t>
      </w:r>
      <w:proofErr w:type="spellStart"/>
      <w:r w:rsidRPr="00B02A0B">
        <w:t>MCData</w:t>
      </w:r>
      <w:proofErr w:type="spellEnd"/>
      <w:r w:rsidRPr="00B02A0B">
        <w:t xml:space="preserve"> group targeted by the calling </w:t>
      </w:r>
      <w:proofErr w:type="spellStart"/>
      <w:r w:rsidRPr="00B02A0B">
        <w:t>MCData</w:t>
      </w:r>
      <w:proofErr w:type="spellEnd"/>
      <w:r w:rsidRPr="00B02A0B">
        <w:t xml:space="preserve"> user and</w:t>
      </w:r>
      <w:r w:rsidRPr="00B02A0B">
        <w:tab/>
        <w:t>if the &lt;</w:t>
      </w:r>
      <w:r w:rsidRPr="00B02A0B">
        <w:rPr>
          <w:lang w:val="en-US"/>
        </w:rPr>
        <w:t>allow-</w:t>
      </w:r>
      <w:proofErr w:type="spellStart"/>
      <w:r w:rsidRPr="00B02A0B">
        <w:rPr>
          <w:lang w:val="en-US"/>
        </w:rPr>
        <w:t>MCData</w:t>
      </w:r>
      <w:proofErr w:type="spellEnd"/>
      <w:r w:rsidRPr="00B02A0B">
        <w:rPr>
          <w:lang w:val="en-US"/>
        </w:rPr>
        <w:t xml:space="preserve">-emergency-call&gt; element of the &lt;list-service&gt; element of the group document identified by the targeted </w:t>
      </w:r>
      <w:proofErr w:type="spellStart"/>
      <w:r w:rsidRPr="00B02A0B">
        <w:t>MCData</w:t>
      </w:r>
      <w:proofErr w:type="spellEnd"/>
      <w:r w:rsidRPr="00B02A0B">
        <w:t xml:space="preserve"> group identity is set to a value of "true" as specified in 3GPP TS 24.481 [11], then the participating </w:t>
      </w:r>
      <w:proofErr w:type="spellStart"/>
      <w:r w:rsidRPr="00B02A0B">
        <w:t>MCData</w:t>
      </w:r>
      <w:proofErr w:type="spellEnd"/>
      <w:r w:rsidRPr="00B02A0B">
        <w:t xml:space="preserve"> function or the controlling </w:t>
      </w:r>
      <w:proofErr w:type="spellStart"/>
      <w:r w:rsidRPr="00B02A0B">
        <w:t>MCData</w:t>
      </w:r>
      <w:proofErr w:type="spellEnd"/>
      <w:r w:rsidRPr="00B02A0B">
        <w:t xml:space="preserve"> function shall consider the </w:t>
      </w:r>
      <w:proofErr w:type="spellStart"/>
      <w:r w:rsidRPr="00B02A0B">
        <w:rPr>
          <w:lang w:eastAsia="ko-KR"/>
        </w:rPr>
        <w:t>MCData</w:t>
      </w:r>
      <w:proofErr w:type="spellEnd"/>
      <w:r w:rsidRPr="00B02A0B">
        <w:rPr>
          <w:lang w:eastAsia="ko-KR"/>
        </w:rPr>
        <w:t xml:space="preserve"> emergency group communication request to be an authorised request for an </w:t>
      </w:r>
      <w:proofErr w:type="spellStart"/>
      <w:r w:rsidRPr="00B02A0B">
        <w:rPr>
          <w:lang w:eastAsia="ko-KR"/>
        </w:rPr>
        <w:t>MCData</w:t>
      </w:r>
      <w:proofErr w:type="spellEnd"/>
      <w:r w:rsidRPr="00B02A0B">
        <w:rPr>
          <w:lang w:eastAsia="ko-KR"/>
        </w:rPr>
        <w:t xml:space="preserve">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[12])</w:t>
      </w:r>
      <w:r w:rsidRPr="00B02A0B">
        <w:rPr>
          <w:lang w:val="en-US"/>
        </w:rPr>
        <w:t xml:space="preserve"> </w:t>
      </w:r>
      <w:r w:rsidRPr="00B02A0B">
        <w:t>is set to a value of "</w:t>
      </w:r>
      <w:proofErr w:type="spellStart"/>
      <w:r w:rsidRPr="00B02A0B">
        <w:t>UseCurrentlySelectedGroup</w:t>
      </w:r>
      <w:proofErr w:type="spellEnd"/>
      <w:r w:rsidRPr="00B02A0B">
        <w:t>" and if the &lt;</w:t>
      </w:r>
      <w:r w:rsidRPr="00B02A0B">
        <w:rPr>
          <w:lang w:val="en-US"/>
        </w:rPr>
        <w:t>allow-</w:t>
      </w:r>
      <w:proofErr w:type="spellStart"/>
      <w:r w:rsidRPr="00B02A0B">
        <w:rPr>
          <w:lang w:val="en-US"/>
        </w:rPr>
        <w:t>MCData</w:t>
      </w:r>
      <w:proofErr w:type="spellEnd"/>
      <w:r w:rsidRPr="00B02A0B">
        <w:rPr>
          <w:lang w:val="en-US"/>
        </w:rPr>
        <w:t xml:space="preserve">-emergency-call&gt; element of the &lt;list-service&gt; element of the group document identified by the targeted </w:t>
      </w:r>
      <w:proofErr w:type="spellStart"/>
      <w:r w:rsidRPr="00B02A0B">
        <w:t>MCData</w:t>
      </w:r>
      <w:proofErr w:type="spellEnd"/>
      <w:r w:rsidRPr="00B02A0B">
        <w:t xml:space="preserve"> group identity is set to a value of "true" as specified in 3GPP TS 24.481 [11], then the participating </w:t>
      </w:r>
      <w:proofErr w:type="spellStart"/>
      <w:r w:rsidRPr="00B02A0B">
        <w:t>MCData</w:t>
      </w:r>
      <w:proofErr w:type="spellEnd"/>
      <w:r w:rsidRPr="00B02A0B">
        <w:t xml:space="preserve"> function or the controlling </w:t>
      </w:r>
      <w:proofErr w:type="spellStart"/>
      <w:r w:rsidRPr="00B02A0B">
        <w:t>MCData</w:t>
      </w:r>
      <w:proofErr w:type="spellEnd"/>
      <w:r w:rsidRPr="00B02A0B">
        <w:t xml:space="preserve"> function shall consider the </w:t>
      </w:r>
      <w:proofErr w:type="spellStart"/>
      <w:r w:rsidRPr="00B02A0B">
        <w:rPr>
          <w:lang w:eastAsia="ko-KR"/>
        </w:rPr>
        <w:t>MCData</w:t>
      </w:r>
      <w:proofErr w:type="spellEnd"/>
      <w:r w:rsidRPr="00B02A0B">
        <w:rPr>
          <w:lang w:eastAsia="ko-KR"/>
        </w:rPr>
        <w:t xml:space="preserve"> emergency group communication request to be an authorised request for an </w:t>
      </w:r>
      <w:proofErr w:type="spellStart"/>
      <w:r w:rsidRPr="00B02A0B">
        <w:rPr>
          <w:lang w:eastAsia="ko-KR"/>
        </w:rPr>
        <w:t>MCData</w:t>
      </w:r>
      <w:proofErr w:type="spellEnd"/>
      <w:r w:rsidRPr="00B02A0B">
        <w:rPr>
          <w:lang w:eastAsia="ko-KR"/>
        </w:rPr>
        <w:t xml:space="preserve">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w:t>
      </w:r>
      <w:proofErr w:type="spellStart"/>
      <w:r w:rsidRPr="00B02A0B">
        <w:t>MCData</w:t>
      </w:r>
      <w:proofErr w:type="spellEnd"/>
      <w:r w:rsidRPr="00B02A0B">
        <w:t xml:space="preserve"> function or </w:t>
      </w:r>
      <w:r w:rsidRPr="00B02A0B">
        <w:rPr>
          <w:lang w:eastAsia="ko-KR"/>
        </w:rPr>
        <w:t xml:space="preserve">the </w:t>
      </w:r>
      <w:r w:rsidRPr="00B02A0B">
        <w:t xml:space="preserve">controlling </w:t>
      </w:r>
      <w:proofErr w:type="spellStart"/>
      <w:r w:rsidRPr="00B02A0B">
        <w:t>MCData</w:t>
      </w:r>
      <w:proofErr w:type="spellEnd"/>
      <w:r w:rsidRPr="00B02A0B">
        <w:t xml:space="preserve"> function</w:t>
      </w:r>
      <w:r w:rsidRPr="00B02A0B">
        <w:rPr>
          <w:lang w:eastAsia="ko-KR"/>
        </w:rPr>
        <w:t xml:space="preserve"> does not consider the </w:t>
      </w:r>
      <w:proofErr w:type="spellStart"/>
      <w:r w:rsidRPr="00B02A0B">
        <w:rPr>
          <w:lang w:eastAsia="ko-KR"/>
        </w:rPr>
        <w:t>MCData</w:t>
      </w:r>
      <w:proofErr w:type="spellEnd"/>
      <w:r w:rsidRPr="00B02A0B">
        <w:rPr>
          <w:lang w:eastAsia="ko-KR"/>
        </w:rPr>
        <w:t xml:space="preserve"> emergency group communication request to be an authorised request for an </w:t>
      </w:r>
      <w:proofErr w:type="spellStart"/>
      <w:r w:rsidRPr="00B02A0B">
        <w:rPr>
          <w:lang w:eastAsia="ko-KR"/>
        </w:rPr>
        <w:t>MCData</w:t>
      </w:r>
      <w:proofErr w:type="spellEnd"/>
      <w:r w:rsidRPr="00B02A0B">
        <w:rPr>
          <w:lang w:eastAsia="ko-KR"/>
        </w:rPr>
        <w:t xml:space="preserve"> emergency group communication by step 1) above, then </w:t>
      </w:r>
      <w:r w:rsidRPr="00B02A0B">
        <w:t xml:space="preserve">the participating </w:t>
      </w:r>
      <w:proofErr w:type="spellStart"/>
      <w:r w:rsidRPr="00B02A0B">
        <w:t>MCData</w:t>
      </w:r>
      <w:proofErr w:type="spellEnd"/>
      <w:r w:rsidRPr="00B02A0B">
        <w:t xml:space="preserve"> function or </w:t>
      </w:r>
      <w:r w:rsidRPr="00B02A0B">
        <w:rPr>
          <w:lang w:eastAsia="ko-KR"/>
        </w:rPr>
        <w:t xml:space="preserve">the </w:t>
      </w:r>
      <w:r w:rsidRPr="00B02A0B">
        <w:t xml:space="preserve">controlling </w:t>
      </w:r>
      <w:proofErr w:type="spellStart"/>
      <w:r w:rsidRPr="00B02A0B">
        <w:t>MCData</w:t>
      </w:r>
      <w:proofErr w:type="spellEnd"/>
      <w:r w:rsidRPr="00B02A0B">
        <w:t xml:space="preserve"> function</w:t>
      </w:r>
      <w:r w:rsidRPr="00B02A0B">
        <w:rPr>
          <w:lang w:eastAsia="ko-KR"/>
        </w:rPr>
        <w:t xml:space="preserve"> shall consider the </w:t>
      </w:r>
      <w:proofErr w:type="spellStart"/>
      <w:r w:rsidRPr="00B02A0B">
        <w:rPr>
          <w:lang w:eastAsia="ko-KR"/>
        </w:rPr>
        <w:t>MCData</w:t>
      </w:r>
      <w:proofErr w:type="spellEnd"/>
      <w:r w:rsidRPr="00B02A0B">
        <w:rPr>
          <w:lang w:eastAsia="ko-KR"/>
        </w:rPr>
        <w:t xml:space="preserve"> emergency group communication request to be an unauthorised request for an </w:t>
      </w:r>
      <w:proofErr w:type="spellStart"/>
      <w:r w:rsidRPr="00B02A0B">
        <w:rPr>
          <w:lang w:eastAsia="ko-KR"/>
        </w:rPr>
        <w:t>MCData</w:t>
      </w:r>
      <w:proofErr w:type="spellEnd"/>
      <w:r w:rsidRPr="00B02A0B">
        <w:rPr>
          <w:lang w:eastAsia="ko-KR"/>
        </w:rPr>
        <w:t xml:space="preserve">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w:t>
      </w:r>
      <w:proofErr w:type="spellStart"/>
      <w:r w:rsidRPr="00B02A0B">
        <w:rPr>
          <w:lang w:eastAsia="ko-KR"/>
        </w:rPr>
        <w:t>MCData</w:t>
      </w:r>
      <w:proofErr w:type="spellEnd"/>
      <w:r w:rsidRPr="00B02A0B">
        <w:rPr>
          <w:lang w:eastAsia="ko-KR"/>
        </w:rPr>
        <w:t xml:space="preserve"> function receives a SIP request for an </w:t>
      </w:r>
      <w:proofErr w:type="spellStart"/>
      <w:r w:rsidRPr="00B02A0B">
        <w:rPr>
          <w:lang w:eastAsia="ko-KR"/>
        </w:rPr>
        <w:t>MCData</w:t>
      </w:r>
      <w:proofErr w:type="spellEnd"/>
      <w:r w:rsidRPr="00B02A0B">
        <w:rPr>
          <w:lang w:eastAsia="ko-KR"/>
        </w:rPr>
        <w:t xml:space="preserve"> private call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lastRenderedPageBreak/>
        <w:t>1)</w:t>
      </w:r>
      <w:r w:rsidRPr="00B02A0B">
        <w:tab/>
        <w:t>if the &lt;allow-emergency-private-call&gt;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calling user (see the </w:t>
      </w:r>
      <w:proofErr w:type="spellStart"/>
      <w:r w:rsidRPr="00B02A0B">
        <w:t>MCData</w:t>
      </w:r>
      <w:proofErr w:type="spellEnd"/>
      <w:r w:rsidRPr="00B02A0B">
        <w:t xml:space="preserve">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w:t>
      </w:r>
      <w:proofErr w:type="spellStart"/>
      <w:r w:rsidRPr="00B02A0B">
        <w:t>MCData</w:t>
      </w:r>
      <w:proofErr w:type="spellEnd"/>
      <w:r w:rsidRPr="00B02A0B">
        <w:t xml:space="preserve"> user profile document (see the </w:t>
      </w:r>
      <w:proofErr w:type="spellStart"/>
      <w:r w:rsidRPr="00B02A0B">
        <w:rPr>
          <w:lang w:val="en-US"/>
        </w:rPr>
        <w:t>MCData</w:t>
      </w:r>
      <w:proofErr w:type="spellEnd"/>
      <w:r w:rsidRPr="00B02A0B">
        <w:rPr>
          <w:lang w:val="en-US"/>
        </w:rPr>
        <w:t xml:space="preserve"> </w:t>
      </w:r>
      <w:r w:rsidRPr="00B02A0B">
        <w:t>user profile document in 3GPP TS 24.484 [12]) is set to a value of "</w:t>
      </w:r>
      <w:proofErr w:type="spellStart"/>
      <w:r w:rsidRPr="00B02A0B">
        <w:t>UsePreConfigured</w:t>
      </w:r>
      <w:proofErr w:type="spellEnd"/>
      <w:r w:rsidRPr="00B02A0B">
        <w:t xml:space="preserve">" and if the </w:t>
      </w:r>
      <w:proofErr w:type="spellStart"/>
      <w:r w:rsidRPr="00B02A0B">
        <w:t>MCData</w:t>
      </w:r>
      <w:proofErr w:type="spellEnd"/>
      <w:r w:rsidRPr="00B02A0B">
        <w:t xml:space="preserve"> ID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MCDataPrivateRecipient</w:t>
      </w:r>
      <w:proofErr w:type="spellEnd"/>
      <w:r w:rsidRPr="00B02A0B">
        <w:t xml:space="preserve">&gt; element (see the </w:t>
      </w:r>
      <w:proofErr w:type="spellStart"/>
      <w:r w:rsidRPr="00B02A0B">
        <w:t>MCData</w:t>
      </w:r>
      <w:proofErr w:type="spellEnd"/>
      <w:r w:rsidRPr="00B02A0B">
        <w:t xml:space="preserve">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MCDataPrivate</w:t>
      </w:r>
      <w:proofErr w:type="spellEnd"/>
      <w:r w:rsidRPr="00B02A0B">
        <w:rPr>
          <w:lang w:val="en-US"/>
        </w:rPr>
        <w:t>Recipient</w:t>
      </w:r>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[12]) is set to a value of "</w:t>
      </w:r>
      <w:proofErr w:type="spellStart"/>
      <w:r w:rsidRPr="00B02A0B">
        <w:t>LocallyDetermined</w:t>
      </w:r>
      <w:proofErr w:type="spellEnd"/>
      <w:r w:rsidRPr="00B02A0B">
        <w:t>";</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w:t>
      </w:r>
      <w:proofErr w:type="spellStart"/>
      <w:r w:rsidRPr="00B02A0B">
        <w:t>MCData</w:t>
      </w:r>
      <w:proofErr w:type="spellEnd"/>
      <w:r w:rsidRPr="00B02A0B">
        <w:t xml:space="preserve"> function or </w:t>
      </w:r>
      <w:r w:rsidRPr="00B02A0B">
        <w:rPr>
          <w:lang w:eastAsia="ko-KR"/>
        </w:rPr>
        <w:t xml:space="preserve">the </w:t>
      </w:r>
      <w:r w:rsidRPr="00B02A0B">
        <w:t xml:space="preserve">controlling </w:t>
      </w:r>
      <w:proofErr w:type="spellStart"/>
      <w:r w:rsidRPr="00B02A0B">
        <w:t>MCData</w:t>
      </w:r>
      <w:proofErr w:type="spellEnd"/>
      <w:r w:rsidRPr="00B02A0B">
        <w:t xml:space="preserve"> function shall consider the </w:t>
      </w:r>
      <w:proofErr w:type="spellStart"/>
      <w:r w:rsidRPr="00B02A0B">
        <w:rPr>
          <w:lang w:eastAsia="ko-KR"/>
        </w:rPr>
        <w:t>MCData</w:t>
      </w:r>
      <w:proofErr w:type="spellEnd"/>
      <w:r w:rsidRPr="00B02A0B">
        <w:rPr>
          <w:lang w:eastAsia="ko-KR"/>
        </w:rPr>
        <w:t xml:space="preserve"> emergency private communication request to be an authorised request for an </w:t>
      </w:r>
      <w:proofErr w:type="spellStart"/>
      <w:r w:rsidRPr="00B02A0B">
        <w:rPr>
          <w:lang w:eastAsia="ko-KR"/>
        </w:rPr>
        <w:t>MCData</w:t>
      </w:r>
      <w:proofErr w:type="spellEnd"/>
      <w:r w:rsidRPr="00B02A0B">
        <w:rPr>
          <w:lang w:eastAsia="ko-KR"/>
        </w:rPr>
        <w:t xml:space="preserve">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w:t>
      </w:r>
      <w:proofErr w:type="spellStart"/>
      <w:r w:rsidRPr="00B02A0B">
        <w:t>MCData</w:t>
      </w:r>
      <w:proofErr w:type="spellEnd"/>
      <w:r w:rsidRPr="00B02A0B">
        <w:t xml:space="preserve"> function or </w:t>
      </w:r>
      <w:r w:rsidRPr="00B02A0B">
        <w:rPr>
          <w:lang w:eastAsia="ko-KR"/>
        </w:rPr>
        <w:t xml:space="preserve">the </w:t>
      </w:r>
      <w:r w:rsidRPr="00B02A0B">
        <w:t xml:space="preserve">controlling </w:t>
      </w:r>
      <w:proofErr w:type="spellStart"/>
      <w:r w:rsidRPr="00B02A0B">
        <w:t>MCData</w:t>
      </w:r>
      <w:proofErr w:type="spellEnd"/>
      <w:r w:rsidRPr="00B02A0B">
        <w:t xml:space="preserve"> function</w:t>
      </w:r>
      <w:r w:rsidRPr="00B02A0B">
        <w:rPr>
          <w:lang w:val="en-US" w:eastAsia="ko-KR"/>
        </w:rPr>
        <w:t xml:space="preserve"> does not consider the</w:t>
      </w:r>
      <w:r w:rsidRPr="00B02A0B">
        <w:rPr>
          <w:lang w:val="en-US"/>
        </w:rPr>
        <w:t xml:space="preserve"> </w:t>
      </w:r>
      <w:proofErr w:type="spellStart"/>
      <w:r w:rsidRPr="00B02A0B">
        <w:rPr>
          <w:lang w:eastAsia="ko-KR"/>
        </w:rPr>
        <w:t>MCData</w:t>
      </w:r>
      <w:proofErr w:type="spellEnd"/>
      <w:r w:rsidRPr="00B02A0B">
        <w:rPr>
          <w:lang w:eastAsia="ko-KR"/>
        </w:rPr>
        <w:t xml:space="preserve"> emergency private communication request to be an authorised request for an </w:t>
      </w:r>
      <w:proofErr w:type="spellStart"/>
      <w:r w:rsidRPr="00B02A0B">
        <w:rPr>
          <w:lang w:eastAsia="ko-KR"/>
        </w:rPr>
        <w:t>MCData</w:t>
      </w:r>
      <w:proofErr w:type="spellEnd"/>
      <w:r w:rsidRPr="00B02A0B">
        <w:rPr>
          <w:lang w:eastAsia="ko-KR"/>
        </w:rPr>
        <w:t xml:space="preserve"> emergency private communication</w:t>
      </w:r>
      <w:r w:rsidRPr="00B02A0B">
        <w:rPr>
          <w:lang w:val="en-US"/>
        </w:rPr>
        <w:t xml:space="preserve"> by step 1) above</w:t>
      </w:r>
      <w:r w:rsidRPr="00B02A0B">
        <w:rPr>
          <w:lang w:eastAsia="ko-KR"/>
        </w:rPr>
        <w:t xml:space="preserve">, then </w:t>
      </w:r>
      <w:r w:rsidRPr="00B02A0B">
        <w:t xml:space="preserve">the participating </w:t>
      </w:r>
      <w:proofErr w:type="spellStart"/>
      <w:r w:rsidRPr="00B02A0B">
        <w:t>MCData</w:t>
      </w:r>
      <w:proofErr w:type="spellEnd"/>
      <w:r w:rsidRPr="00B02A0B">
        <w:t xml:space="preserve"> function or</w:t>
      </w:r>
      <w:r w:rsidRPr="00B02A0B">
        <w:rPr>
          <w:lang w:eastAsia="ko-KR"/>
        </w:rPr>
        <w:t xml:space="preserve"> the </w:t>
      </w:r>
      <w:r w:rsidRPr="00B02A0B">
        <w:t xml:space="preserve">controlling </w:t>
      </w:r>
      <w:proofErr w:type="spellStart"/>
      <w:r w:rsidRPr="00B02A0B">
        <w:t>MCData</w:t>
      </w:r>
      <w:proofErr w:type="spellEnd"/>
      <w:r w:rsidRPr="00B02A0B">
        <w:t xml:space="preserve"> function</w:t>
      </w:r>
      <w:r w:rsidRPr="00B02A0B">
        <w:rPr>
          <w:lang w:val="en-US"/>
        </w:rPr>
        <w:t xml:space="preserve"> </w:t>
      </w:r>
      <w:r w:rsidRPr="00B02A0B">
        <w:t>shall consider the</w:t>
      </w:r>
      <w:r w:rsidRPr="00B02A0B">
        <w:rPr>
          <w:lang w:val="en-US"/>
        </w:rPr>
        <w:t xml:space="preserve"> </w:t>
      </w:r>
      <w:proofErr w:type="spellStart"/>
      <w:r w:rsidRPr="00B02A0B">
        <w:rPr>
          <w:lang w:eastAsia="ko-KR"/>
        </w:rPr>
        <w:t>MCData</w:t>
      </w:r>
      <w:proofErr w:type="spellEnd"/>
      <w:r w:rsidRPr="00B02A0B">
        <w:rPr>
          <w:lang w:eastAsia="ko-KR"/>
        </w:rPr>
        <w:t xml:space="preserve"> emergency private communication request to be an unauthorised request for an </w:t>
      </w:r>
      <w:proofErr w:type="spellStart"/>
      <w:r w:rsidRPr="00B02A0B">
        <w:rPr>
          <w:lang w:eastAsia="ko-KR"/>
        </w:rPr>
        <w:t>MCData</w:t>
      </w:r>
      <w:proofErr w:type="spellEnd"/>
      <w:r w:rsidRPr="00B02A0B">
        <w:rPr>
          <w:lang w:eastAsia="ko-KR"/>
        </w:rPr>
        <w:t xml:space="preserve">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31378364"/>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w:t>
      </w:r>
      <w:r w:rsidRPr="00B02A0B">
        <w:rPr>
          <w:lang w:val="en-US"/>
        </w:rPr>
        <w:t>with the &lt;emergency-</w:t>
      </w:r>
      <w:proofErr w:type="spellStart"/>
      <w:r w:rsidRPr="00B02A0B">
        <w:rPr>
          <w:lang w:val="en-US"/>
        </w:rPr>
        <w:t>ind</w:t>
      </w:r>
      <w:proofErr w:type="spellEnd"/>
      <w:r w:rsidRPr="00B02A0B">
        <w:rPr>
          <w:lang w:val="en-US"/>
        </w:rPr>
        <w:t xml:space="preserve">&gt; element of the </w:t>
      </w:r>
      <w:r w:rsidRPr="00B02A0B">
        <w:t xml:space="preserve">application/vnd.3gpp.mcdata-info+xml </w:t>
      </w:r>
      <w:r w:rsidRPr="00B02A0B">
        <w:rPr>
          <w:lang w:val="en-US"/>
        </w:rPr>
        <w:t>MIME body is set to "true" and this is an un</w:t>
      </w:r>
      <w:r w:rsidRPr="00B02A0B">
        <w:rPr>
          <w:lang w:eastAsia="ko-KR"/>
        </w:rPr>
        <w:t xml:space="preserve">authorised request for an </w:t>
      </w:r>
      <w:proofErr w:type="spellStart"/>
      <w:r w:rsidRPr="00B02A0B">
        <w:rPr>
          <w:lang w:eastAsia="ko-KR"/>
        </w:rPr>
        <w:t>MCData</w:t>
      </w:r>
      <w:proofErr w:type="spellEnd"/>
      <w:r w:rsidRPr="00B02A0B">
        <w:rPr>
          <w:lang w:eastAsia="ko-KR"/>
        </w:rPr>
        <w:t xml:space="preserve"> emergency communication as determined by the procedures of clause 6.3.7.2.6, the controlling </w:t>
      </w:r>
      <w:proofErr w:type="spellStart"/>
      <w:r w:rsidRPr="00B02A0B">
        <w:rPr>
          <w:lang w:eastAsia="ko-KR"/>
        </w:rPr>
        <w:t>MCData</w:t>
      </w:r>
      <w:proofErr w:type="spellEnd"/>
      <w:r w:rsidRPr="00B02A0B">
        <w:rPr>
          <w:lang w:eastAsia="ko-KR"/>
        </w:rPr>
        <w:t xml:space="preserve">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 and the &lt;alert-</w:t>
      </w:r>
      <w:proofErr w:type="spellStart"/>
      <w:r w:rsidRPr="00B02A0B">
        <w:t>ind</w:t>
      </w:r>
      <w:proofErr w:type="spellEnd"/>
      <w:r w:rsidRPr="00B02A0B">
        <w:t>&gt;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31378365"/>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31378366"/>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 xml:space="preserve">participating </w:t>
      </w:r>
      <w:proofErr w:type="spellStart"/>
      <w:r w:rsidRPr="00B02A0B">
        <w:rPr>
          <w:rFonts w:eastAsia="Malgun Gothic"/>
        </w:rPr>
        <w:t>MCData</w:t>
      </w:r>
      <w:proofErr w:type="spellEnd"/>
      <w:r w:rsidRPr="00B02A0B">
        <w:rPr>
          <w:rFonts w:eastAsia="Malgun Gothic"/>
        </w:rPr>
        <w:t xml:space="preserve">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 xml:space="preserve">participating </w:t>
      </w:r>
      <w:proofErr w:type="spellStart"/>
      <w:r w:rsidRPr="00B02A0B">
        <w:rPr>
          <w:rFonts w:eastAsia="Malgun Gothic"/>
        </w:rPr>
        <w:t>MCData</w:t>
      </w:r>
      <w:proofErr w:type="spellEnd"/>
      <w:r w:rsidRPr="00B02A0B">
        <w:rPr>
          <w:rFonts w:eastAsia="Malgun Gothic"/>
        </w:rPr>
        <w:t xml:space="preserve">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lastRenderedPageBreak/>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proofErr w:type="spellStart"/>
      <w:r w:rsidRPr="00B02A0B">
        <w:t>i</w:t>
      </w:r>
      <w:proofErr w:type="spellEnd"/>
      <w:r w:rsidRPr="00B02A0B">
        <w:t>)</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31378367"/>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client and the </w:t>
      </w:r>
      <w:proofErr w:type="spellStart"/>
      <w:r w:rsidRPr="00B02A0B">
        <w:rPr>
          <w:lang w:val="en-US"/>
        </w:rPr>
        <w:t>MCData</w:t>
      </w:r>
      <w:proofErr w:type="spellEnd"/>
      <w:r w:rsidRPr="00B02A0B">
        <w:rPr>
          <w:lang w:val="en-US"/>
        </w:rPr>
        <w:t xml:space="preserve"> server shall support several MIME bodies in SIP requests and SIP responses.</w:t>
      </w:r>
    </w:p>
    <w:p w14:paraId="26DBA981" w14:textId="77777777" w:rsidR="005C310B" w:rsidRPr="00B02A0B" w:rsidRDefault="005C310B" w:rsidP="005C310B">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more than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3616305E" w14:textId="77777777" w:rsidR="005C310B" w:rsidRPr="00B02A0B" w:rsidRDefault="005C310B" w:rsidP="005C310B">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with the exception of the first MIME body. The order of multiple </w:t>
      </w:r>
      <w:proofErr w:type="spellStart"/>
      <w:r w:rsidRPr="00B02A0B">
        <w:t>MCData</w:t>
      </w:r>
      <w:proofErr w:type="spellEnd"/>
      <w:r w:rsidRPr="00B02A0B">
        <w:t xml:space="preserve"> application MIME bodies in a SIP message is irrelevant.</w:t>
      </w:r>
    </w:p>
    <w:p w14:paraId="0C4A4A56" w14:textId="77777777" w:rsidR="005C310B" w:rsidRPr="00B02A0B" w:rsidRDefault="005C310B" w:rsidP="005C310B">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only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31378368"/>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31378369"/>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31378370"/>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31378371"/>
      <w:r w:rsidRPr="00B02A0B">
        <w:lastRenderedPageBreak/>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 xml:space="preserve">Whenever the </w:t>
      </w:r>
      <w:proofErr w:type="spellStart"/>
      <w:r w:rsidRPr="00B02A0B">
        <w:t>MCData</w:t>
      </w:r>
      <w:proofErr w:type="spellEnd"/>
      <w:r w:rsidRPr="00B02A0B">
        <w:t xml:space="preserve"> UE includes XML elements or attributes pertaining to the data specified in clause 4.6 in SIP requests or SIP responses, the </w:t>
      </w:r>
      <w:proofErr w:type="spellStart"/>
      <w:r w:rsidRPr="00B02A0B">
        <w:t>MCData</w:t>
      </w:r>
      <w:proofErr w:type="spellEnd"/>
      <w:r w:rsidRPr="00B02A0B">
        <w:t xml:space="preserve"> UE shall perform the procedures in clause 6.5.2.3.1.</w:t>
      </w:r>
    </w:p>
    <w:p w14:paraId="1DF1B018" w14:textId="77777777" w:rsidR="005C310B" w:rsidRPr="00B02A0B" w:rsidRDefault="005C310B" w:rsidP="005C310B">
      <w:r w:rsidRPr="00B02A0B">
        <w:t xml:space="preserve">Whenever the </w:t>
      </w:r>
      <w:proofErr w:type="spellStart"/>
      <w:r w:rsidRPr="00B02A0B">
        <w:t>MCData</w:t>
      </w:r>
      <w:proofErr w:type="spellEnd"/>
      <w:r w:rsidRPr="00B02A0B">
        <w:t xml:space="preserve"> server includes XML elements or attributes pertaining to the data specified in clause 4.6 in SIP requests or SIP responses, the </w:t>
      </w:r>
      <w:proofErr w:type="spellStart"/>
      <w:r w:rsidRPr="00B02A0B">
        <w:t>MCData</w:t>
      </w:r>
      <w:proofErr w:type="spellEnd"/>
      <w:r w:rsidRPr="00B02A0B">
        <w:t xml:space="preserve"> server shall perform the procedures in clause 6.5.2.3.2, with the exception that when the </w:t>
      </w:r>
      <w:proofErr w:type="spellStart"/>
      <w:r w:rsidRPr="00B02A0B">
        <w:t>MCData</w:t>
      </w:r>
      <w:proofErr w:type="spellEnd"/>
      <w:r w:rsidRPr="00B02A0B">
        <w:t xml:space="preserve"> server receives a SIP request with XML elements or attributes in an MIME body that need to be copied from the incoming SIP request to an outgoing SIP request without modification, the </w:t>
      </w:r>
      <w:proofErr w:type="spellStart"/>
      <w:r w:rsidRPr="00B02A0B">
        <w:t>MCData</w:t>
      </w:r>
      <w:proofErr w:type="spellEnd"/>
      <w:r w:rsidRPr="00B02A0B">
        <w:t xml:space="preserve">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31378372"/>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 xml:space="preserve">The </w:t>
      </w:r>
      <w:proofErr w:type="spellStart"/>
      <w:r w:rsidRPr="00B02A0B">
        <w:t>MCData</w:t>
      </w:r>
      <w:proofErr w:type="spellEnd"/>
      <w:r w:rsidRPr="00B02A0B">
        <w:t xml:space="preserve"> UE shall perform the procedures in clause 6.5.3.3.1; and</w:t>
      </w:r>
    </w:p>
    <w:p w14:paraId="5DCD9F36" w14:textId="77777777" w:rsidR="005C310B" w:rsidRPr="00B02A0B" w:rsidRDefault="005C310B" w:rsidP="005C310B">
      <w:pPr>
        <w:pStyle w:val="B1"/>
      </w:pPr>
      <w:r w:rsidRPr="00B02A0B">
        <w:t>2)</w:t>
      </w:r>
      <w:r w:rsidRPr="00B02A0B">
        <w:tab/>
        <w:t xml:space="preserve">The </w:t>
      </w:r>
      <w:proofErr w:type="spellStart"/>
      <w:r w:rsidRPr="00B02A0B">
        <w:t>MCData</w:t>
      </w:r>
      <w:proofErr w:type="spellEnd"/>
      <w:r w:rsidRPr="00B02A0B">
        <w:t xml:space="preserve">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31378373"/>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 xml:space="preserve">Whenever the functional entity (i.e. </w:t>
      </w:r>
      <w:proofErr w:type="spellStart"/>
      <w:r w:rsidRPr="00B02A0B">
        <w:t>MCData</w:t>
      </w:r>
      <w:proofErr w:type="spellEnd"/>
      <w:r w:rsidRPr="00B02A0B">
        <w:t xml:space="preserve"> UE or </w:t>
      </w:r>
      <w:proofErr w:type="spellStart"/>
      <w:r w:rsidRPr="00B02A0B">
        <w:t>MCData</w:t>
      </w:r>
      <w:proofErr w:type="spellEnd"/>
      <w:r w:rsidRPr="00B02A0B">
        <w:t xml:space="preserve">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31378374"/>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31378375"/>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31378376"/>
      <w:r w:rsidRPr="00B02A0B">
        <w:lastRenderedPageBreak/>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r>
      <w:proofErr w:type="spellStart"/>
      <w:r w:rsidRPr="00B02A0B">
        <w:t>MCData</w:t>
      </w:r>
      <w:proofErr w:type="spellEnd"/>
      <w:r w:rsidRPr="00B02A0B">
        <w:t xml:space="preserve"> client sends confidentiality protected content to an </w:t>
      </w:r>
      <w:proofErr w:type="spellStart"/>
      <w:r w:rsidRPr="00B02A0B">
        <w:t>MCData</w:t>
      </w:r>
      <w:proofErr w:type="spellEnd"/>
      <w:r w:rsidRPr="00B02A0B">
        <w:t xml:space="preserve"> server; and</w:t>
      </w:r>
    </w:p>
    <w:p w14:paraId="1E320D7C" w14:textId="77777777" w:rsidR="005C310B" w:rsidRPr="00B02A0B" w:rsidRDefault="005C310B" w:rsidP="005C310B">
      <w:pPr>
        <w:pStyle w:val="B1"/>
      </w:pPr>
      <w:r w:rsidRPr="00B02A0B">
        <w:t>2)</w:t>
      </w:r>
      <w:r w:rsidRPr="00B02A0B">
        <w:tab/>
      </w:r>
      <w:proofErr w:type="spellStart"/>
      <w:r w:rsidRPr="00B02A0B">
        <w:t>MCData</w:t>
      </w:r>
      <w:proofErr w:type="spellEnd"/>
      <w:r w:rsidRPr="00B02A0B">
        <w:t xml:space="preserve"> server sends confidentiality protected content to an </w:t>
      </w:r>
      <w:proofErr w:type="spellStart"/>
      <w:r w:rsidRPr="00B02A0B">
        <w:t>MCData</w:t>
      </w:r>
      <w:proofErr w:type="spellEnd"/>
      <w:r w:rsidRPr="00B02A0B">
        <w:t xml:space="preserve"> client.</w:t>
      </w:r>
    </w:p>
    <w:p w14:paraId="013C1755" w14:textId="77777777" w:rsidR="005C310B" w:rsidRPr="00B02A0B" w:rsidRDefault="005C310B" w:rsidP="005C310B">
      <w:r w:rsidRPr="00B02A0B">
        <w:t xml:space="preserve">The procedure in clause 6.5.2.3 and clause 6.5.2.4 are used with a XPK equal to the SPK and a XPK-ID equal to the SPK-ID when the </w:t>
      </w:r>
      <w:proofErr w:type="spellStart"/>
      <w:r w:rsidRPr="00B02A0B">
        <w:t>MCData</w:t>
      </w:r>
      <w:proofErr w:type="spellEnd"/>
      <w:r w:rsidRPr="00B02A0B">
        <w:t xml:space="preserve"> server sends confidentiality protected content to an </w:t>
      </w:r>
      <w:proofErr w:type="spellStart"/>
      <w:r w:rsidRPr="00B02A0B">
        <w:t>MCData</w:t>
      </w:r>
      <w:proofErr w:type="spellEnd"/>
      <w:r w:rsidRPr="00B02A0B">
        <w:t xml:space="preserve">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31378377"/>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31378378"/>
      <w:r w:rsidRPr="00B02A0B">
        <w:t>6.5.2.3.1</w:t>
      </w:r>
      <w:r w:rsidRPr="00B02A0B">
        <w:tab/>
      </w:r>
      <w:proofErr w:type="spellStart"/>
      <w:r w:rsidRPr="00B02A0B">
        <w:t>MCData</w:t>
      </w:r>
      <w:proofErr w:type="spellEnd"/>
      <w:r w:rsidRPr="00B02A0B">
        <w:t xml:space="preserve">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 xml:space="preserve">If the &lt;confidentiality-protection&gt; element in the </w:t>
      </w:r>
      <w:proofErr w:type="spellStart"/>
      <w:r w:rsidRPr="00B02A0B">
        <w:t>MCData</w:t>
      </w:r>
      <w:proofErr w:type="spellEnd"/>
      <w:r w:rsidRPr="00B02A0B">
        <w:t xml:space="preserve"> Service Configuration document as specified in 3GPP TS 24.484 [12] is set to "true" or no &lt;confidentiality-protection&gt; element is present in the </w:t>
      </w:r>
      <w:proofErr w:type="spellStart"/>
      <w:r w:rsidRPr="00B02A0B">
        <w:t>MCData</w:t>
      </w:r>
      <w:proofErr w:type="spellEnd"/>
      <w:r w:rsidRPr="00B02A0B">
        <w:t xml:space="preserve"> Service Configuration document, then sending confidentiality protected content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server is enabled, and the </w:t>
      </w:r>
      <w:proofErr w:type="spellStart"/>
      <w:r w:rsidRPr="00B02A0B">
        <w:t>MCData</w:t>
      </w:r>
      <w:proofErr w:type="spellEnd"/>
      <w:r w:rsidRPr="00B02A0B">
        <w:t xml:space="preserve">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 xml:space="preserve">If the &lt;confidentiality-protection&gt; element in the </w:t>
      </w:r>
      <w:proofErr w:type="spellStart"/>
      <w:r w:rsidRPr="00B02A0B">
        <w:t>MCData</w:t>
      </w:r>
      <w:proofErr w:type="spellEnd"/>
      <w:r w:rsidRPr="00B02A0B">
        <w:t xml:space="preserve"> Service Configuration document as specified in 3GPP TS 24.484 [12] is set to "false", then sending confidentiality protected content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31378379"/>
      <w:r w:rsidRPr="00B02A0B">
        <w:t>6.5.2.3.2</w:t>
      </w:r>
      <w:r w:rsidRPr="00B02A0B">
        <w:tab/>
      </w:r>
      <w:proofErr w:type="spellStart"/>
      <w:r w:rsidRPr="00B02A0B">
        <w:t>MCData</w:t>
      </w:r>
      <w:proofErr w:type="spellEnd"/>
      <w:r w:rsidRPr="00B02A0B">
        <w:t xml:space="preserve">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 xml:space="preserve">If the &lt;confidentiality-protection&gt; element in the </w:t>
      </w:r>
      <w:proofErr w:type="spellStart"/>
      <w:r w:rsidRPr="00B02A0B">
        <w:t>MCData</w:t>
      </w:r>
      <w:proofErr w:type="spellEnd"/>
      <w:r w:rsidRPr="00B02A0B">
        <w:t xml:space="preserve"> Service Configuration document as specified in 3GPP TS 24.484 [12] is set to "true" or no &lt;confidentiality-protection&gt; element is present in the </w:t>
      </w:r>
      <w:proofErr w:type="spellStart"/>
      <w:r w:rsidRPr="00B02A0B">
        <w:t>MCData</w:t>
      </w:r>
      <w:proofErr w:type="spellEnd"/>
      <w:r w:rsidRPr="00B02A0B">
        <w:t xml:space="preserve"> Service Configuration document, then sending confidentiality protected content from the </w:t>
      </w:r>
      <w:proofErr w:type="spellStart"/>
      <w:r w:rsidRPr="00B02A0B">
        <w:t>MCData</w:t>
      </w:r>
      <w:proofErr w:type="spellEnd"/>
      <w:r w:rsidRPr="00B02A0B">
        <w:t xml:space="preserve"> server to the </w:t>
      </w:r>
      <w:proofErr w:type="spellStart"/>
      <w:r w:rsidRPr="00B02A0B">
        <w:t>MCData</w:t>
      </w:r>
      <w:proofErr w:type="spellEnd"/>
      <w:r w:rsidRPr="00B02A0B">
        <w:t xml:space="preserve"> client is enabled. If the &lt;allow-signalling-protection&gt; element of the &lt;protection-between-</w:t>
      </w:r>
      <w:proofErr w:type="spellStart"/>
      <w:r w:rsidRPr="00B02A0B">
        <w:t>mcdata</w:t>
      </w:r>
      <w:proofErr w:type="spellEnd"/>
      <w:r w:rsidRPr="00B02A0B">
        <w:t xml:space="preserve">-servers&gt; element is set to "true" in the </w:t>
      </w:r>
      <w:proofErr w:type="spellStart"/>
      <w:r w:rsidRPr="00B02A0B">
        <w:t>MCData</w:t>
      </w:r>
      <w:proofErr w:type="spellEnd"/>
      <w:r w:rsidRPr="00B02A0B">
        <w:t xml:space="preserve"> Service Configuration document as specified in 3GPP TS 24.484 [12] or no &lt;allow-signalling-protection&gt; element is present in the </w:t>
      </w:r>
      <w:proofErr w:type="spellStart"/>
      <w:r w:rsidRPr="00B02A0B">
        <w:t>MCData</w:t>
      </w:r>
      <w:proofErr w:type="spellEnd"/>
      <w:r w:rsidRPr="00B02A0B">
        <w:t xml:space="preserve"> Service Configuration document, then sending confidentiality protected content between </w:t>
      </w:r>
      <w:proofErr w:type="spellStart"/>
      <w:r w:rsidRPr="00B02A0B">
        <w:t>MCData</w:t>
      </w:r>
      <w:proofErr w:type="spellEnd"/>
      <w:r w:rsidRPr="00B02A0B">
        <w:t xml:space="preserve"> servers is enabled.</w:t>
      </w:r>
    </w:p>
    <w:p w14:paraId="3F808E92" w14:textId="77777777" w:rsidR="005C310B" w:rsidRPr="00B02A0B" w:rsidRDefault="005C310B" w:rsidP="005C310B">
      <w:r w:rsidRPr="00B02A0B">
        <w:t xml:space="preserve">When sending confidentiality protected content, the </w:t>
      </w:r>
      <w:proofErr w:type="spellStart"/>
      <w:r w:rsidRPr="00B02A0B">
        <w:t>MCData</w:t>
      </w:r>
      <w:proofErr w:type="spellEnd"/>
      <w:r w:rsidRPr="00B02A0B">
        <w:t xml:space="preserve">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 xml:space="preserve">If the &lt;confidentiality-protection&gt; element in the </w:t>
      </w:r>
      <w:proofErr w:type="spellStart"/>
      <w:r w:rsidRPr="00B02A0B">
        <w:t>MCData</w:t>
      </w:r>
      <w:proofErr w:type="spellEnd"/>
      <w:r w:rsidRPr="00B02A0B">
        <w:t xml:space="preserve"> Service Configuration document as specified in 3GPP TS 24.484 [12] is set to "false", then sending confidentiality protected content from the </w:t>
      </w:r>
      <w:proofErr w:type="spellStart"/>
      <w:r w:rsidRPr="00B02A0B">
        <w:t>MCData</w:t>
      </w:r>
      <w:proofErr w:type="spellEnd"/>
      <w:r w:rsidRPr="00B02A0B">
        <w:t xml:space="preserve"> server to the </w:t>
      </w:r>
      <w:proofErr w:type="spellStart"/>
      <w:r w:rsidRPr="00B02A0B">
        <w:t>MCData</w:t>
      </w:r>
      <w:proofErr w:type="spellEnd"/>
      <w:r w:rsidRPr="00B02A0B">
        <w:t xml:space="preserve"> client is disabled, and then content is included in XML elements and attributes without encryption.</w:t>
      </w:r>
    </w:p>
    <w:p w14:paraId="52386B3A" w14:textId="77777777" w:rsidR="005C310B" w:rsidRPr="00B02A0B" w:rsidRDefault="005C310B" w:rsidP="005C310B">
      <w:r w:rsidRPr="00B02A0B">
        <w:lastRenderedPageBreak/>
        <w:t>If the &lt;allow-signalling-protection&gt; element of the &lt;protection-between-</w:t>
      </w:r>
      <w:proofErr w:type="spellStart"/>
      <w:r w:rsidRPr="00B02A0B">
        <w:t>mcdata</w:t>
      </w:r>
      <w:proofErr w:type="spellEnd"/>
      <w:r w:rsidRPr="00B02A0B">
        <w:t xml:space="preserve">-servers&gt; element in the </w:t>
      </w:r>
      <w:proofErr w:type="spellStart"/>
      <w:r w:rsidRPr="00B02A0B">
        <w:t>MCData</w:t>
      </w:r>
      <w:proofErr w:type="spellEnd"/>
      <w:r w:rsidRPr="00B02A0B">
        <w:t xml:space="preserve"> Service Configuration document as specified in 3GPP TS 24.484 [12] is set to "false", then sending confidentiality protected content between </w:t>
      </w:r>
      <w:proofErr w:type="spellStart"/>
      <w:r w:rsidRPr="00B02A0B">
        <w:t>MCData</w:t>
      </w:r>
      <w:proofErr w:type="spellEnd"/>
      <w:r w:rsidRPr="00B02A0B">
        <w:t xml:space="preserve">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31378380"/>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 xml:space="preserve">The following procedures shall be performed by an </w:t>
      </w:r>
      <w:proofErr w:type="spellStart"/>
      <w:r w:rsidRPr="00B02A0B">
        <w:t>MCData</w:t>
      </w:r>
      <w:proofErr w:type="spellEnd"/>
      <w:r w:rsidRPr="00B02A0B">
        <w:t xml:space="preserve"> client or an </w:t>
      </w:r>
      <w:proofErr w:type="spellStart"/>
      <w:r w:rsidRPr="00B02A0B">
        <w:t>MCData</w:t>
      </w:r>
      <w:proofErr w:type="spellEnd"/>
      <w:r w:rsidRPr="00B02A0B">
        <w:t xml:space="preserve">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31378381"/>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 xml:space="preserve">The following procedures shall be performed by an </w:t>
      </w:r>
      <w:proofErr w:type="spellStart"/>
      <w:r w:rsidRPr="00B02A0B">
        <w:t>MCData</w:t>
      </w:r>
      <w:proofErr w:type="spellEnd"/>
      <w:r w:rsidRPr="00B02A0B">
        <w:t xml:space="preserve"> client or an </w:t>
      </w:r>
      <w:proofErr w:type="spellStart"/>
      <w:r w:rsidRPr="00B02A0B">
        <w:t>MCData</w:t>
      </w:r>
      <w:proofErr w:type="spellEnd"/>
      <w:r w:rsidRPr="00B02A0B">
        <w:t xml:space="preserve"> server:</w:t>
      </w:r>
    </w:p>
    <w:p w14:paraId="1AEB85DB" w14:textId="77777777" w:rsidR="005C310B" w:rsidRPr="00B02A0B" w:rsidRDefault="005C310B" w:rsidP="005C310B">
      <w:pPr>
        <w:pStyle w:val="B1"/>
      </w:pPr>
      <w:r w:rsidRPr="00B02A0B">
        <w:t>1)</w:t>
      </w:r>
      <w:r w:rsidRPr="00B02A0B">
        <w:tab/>
        <w:t>perform encryption as specified in [</w:t>
      </w:r>
      <w:proofErr w:type="spellStart"/>
      <w:r w:rsidRPr="00B02A0B">
        <w:t>aes-gcm</w:t>
      </w:r>
      <w:proofErr w:type="spellEnd"/>
      <w:r w:rsidRPr="00B02A0B">
        <w:t>],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 xml:space="preserve">b) the first part of the </w:t>
      </w:r>
      <w:proofErr w:type="spellStart"/>
      <w:r w:rsidRPr="00B02A0B">
        <w:t>userinfo</w:t>
      </w:r>
      <w:proofErr w:type="spellEnd"/>
      <w:r w:rsidRPr="00B02A0B">
        <w:t xml:space="preserve">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proofErr w:type="spellStart"/>
      <w:r w:rsidRPr="00B02A0B">
        <w:t>alg</w:t>
      </w:r>
      <w:proofErr w:type="spellEnd"/>
      <w:r w:rsidRPr="00B02A0B">
        <w:t>=128-aes-gcm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31378382"/>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31378383"/>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 xml:space="preserve">The following procedure is used by the </w:t>
      </w:r>
      <w:proofErr w:type="spellStart"/>
      <w:r w:rsidRPr="00B02A0B">
        <w:t>MCData</w:t>
      </w:r>
      <w:proofErr w:type="spellEnd"/>
      <w:r w:rsidRPr="00B02A0B">
        <w:t xml:space="preserve"> client or </w:t>
      </w:r>
      <w:proofErr w:type="spellStart"/>
      <w:r w:rsidRPr="00B02A0B">
        <w:t>MCData</w:t>
      </w:r>
      <w:proofErr w:type="spellEnd"/>
      <w:r w:rsidRPr="00B02A0B">
        <w:t xml:space="preserve">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&lt;</w:t>
      </w:r>
      <w:proofErr w:type="spellStart"/>
      <w:r w:rsidRPr="00B02A0B">
        <w:rPr>
          <w:lang w:val="en-US"/>
        </w:rPr>
        <w:t>EncryptedData</w:t>
      </w:r>
      <w:proofErr w:type="spellEnd"/>
      <w:r w:rsidRPr="00B02A0B">
        <w:rPr>
          <w:lang w:val="en-US"/>
        </w:rPr>
        <w:t xml:space="preserve">&gt;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&lt;</w:t>
      </w:r>
      <w:proofErr w:type="spellStart"/>
      <w:r w:rsidRPr="00B02A0B">
        <w:rPr>
          <w:lang w:val="en-US"/>
        </w:rPr>
        <w:t>EncryptedData</w:t>
      </w:r>
      <w:proofErr w:type="spellEnd"/>
      <w:r w:rsidRPr="00B02A0B">
        <w:rPr>
          <w:lang w:val="en-US"/>
        </w:rPr>
        <w:t xml:space="preserve">&gt; XML element, </w:t>
      </w:r>
      <w:r w:rsidRPr="00B02A0B">
        <w:rPr>
          <w:noProof/>
        </w:rPr>
        <w:t>then the content of the XML element is.not confidentiality protected.</w:t>
      </w:r>
    </w:p>
    <w:p w14:paraId="0A21F2C1" w14:textId="77777777" w:rsidR="005C310B" w:rsidRPr="00B02A0B" w:rsidRDefault="005C310B" w:rsidP="005C310B">
      <w:r w:rsidRPr="00B02A0B">
        <w:t xml:space="preserve">The following procedure is used by the </w:t>
      </w:r>
      <w:proofErr w:type="spellStart"/>
      <w:r w:rsidRPr="00B02A0B">
        <w:t>MCData</w:t>
      </w:r>
      <w:proofErr w:type="spellEnd"/>
      <w:r w:rsidRPr="00B02A0B">
        <w:t xml:space="preserve"> client or </w:t>
      </w:r>
      <w:proofErr w:type="spellStart"/>
      <w:r w:rsidRPr="00B02A0B">
        <w:t>MCData</w:t>
      </w:r>
      <w:proofErr w:type="spellEnd"/>
      <w:r w:rsidRPr="00B02A0B">
        <w:t xml:space="preserve">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31378384"/>
      <w:r w:rsidRPr="00B02A0B">
        <w:lastRenderedPageBreak/>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 xml:space="preserve">The following procedure shall be performed by an </w:t>
      </w:r>
      <w:proofErr w:type="spellStart"/>
      <w:r w:rsidRPr="00B02A0B">
        <w:t>MCData</w:t>
      </w:r>
      <w:proofErr w:type="spellEnd"/>
      <w:r w:rsidRPr="00B02A0B">
        <w:t xml:space="preserve"> client or an </w:t>
      </w:r>
      <w:proofErr w:type="spellStart"/>
      <w:r w:rsidRPr="00B02A0B">
        <w:t>MCData</w:t>
      </w:r>
      <w:proofErr w:type="spellEnd"/>
      <w:r w:rsidRPr="00B02A0B">
        <w:t xml:space="preserve">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&lt;</w:t>
      </w:r>
      <w:proofErr w:type="spellStart"/>
      <w:r w:rsidRPr="00B02A0B">
        <w:t>EncryptedData</w:t>
      </w:r>
      <w:proofErr w:type="spellEnd"/>
      <w:r w:rsidRPr="00B02A0B">
        <w:t xml:space="preserve">&gt;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w:t>
      </w:r>
      <w:proofErr w:type="spellStart"/>
      <w:r w:rsidRPr="00B02A0B">
        <w:t>CipherValue</w:t>
      </w:r>
      <w:proofErr w:type="spellEnd"/>
      <w:r w:rsidRPr="00B02A0B">
        <w:t>&gt; element contained within the &lt;</w:t>
      </w:r>
      <w:proofErr w:type="spellStart"/>
      <w:r w:rsidRPr="00B02A0B">
        <w:t>CipherData</w:t>
      </w:r>
      <w:proofErr w:type="spellEnd"/>
      <w:r w:rsidRPr="00B02A0B">
        <w:t>&gt;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31378385"/>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 xml:space="preserve">The following procedure shall be performed by an </w:t>
      </w:r>
      <w:proofErr w:type="spellStart"/>
      <w:r w:rsidRPr="00B02A0B">
        <w:t>MCData</w:t>
      </w:r>
      <w:proofErr w:type="spellEnd"/>
      <w:r w:rsidRPr="00B02A0B">
        <w:t xml:space="preserve"> client or an </w:t>
      </w:r>
      <w:proofErr w:type="spellStart"/>
      <w:r w:rsidRPr="00B02A0B">
        <w:t>MCData</w:t>
      </w:r>
      <w:proofErr w:type="spellEnd"/>
      <w:r w:rsidRPr="00B02A0B">
        <w:t xml:space="preserve">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31378386"/>
      <w:r w:rsidRPr="00B02A0B">
        <w:t>6.5.2.5</w:t>
      </w:r>
      <w:r w:rsidRPr="00B02A0B">
        <w:tab/>
      </w:r>
      <w:proofErr w:type="spellStart"/>
      <w:r w:rsidRPr="00B02A0B">
        <w:t>MCData</w:t>
      </w:r>
      <w:proofErr w:type="spellEnd"/>
      <w:r w:rsidRPr="00B02A0B">
        <w:t xml:space="preserve">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w:t>
      </w:r>
      <w:proofErr w:type="spellStart"/>
      <w:r w:rsidRPr="00B02A0B">
        <w:t>EncryptedData</w:t>
      </w:r>
      <w:proofErr w:type="spellEnd"/>
      <w:r w:rsidRPr="00B02A0B">
        <w:t>&gt;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proofErr w:type="spellStart"/>
      <w:r w:rsidRPr="00B02A0B">
        <w:t>i</w:t>
      </w:r>
      <w:proofErr w:type="spellEnd"/>
      <w:r w:rsidRPr="00B02A0B">
        <w:t>)</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lastRenderedPageBreak/>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proofErr w:type="spellStart"/>
      <w:r w:rsidRPr="00B02A0B">
        <w:t>i</w:t>
      </w:r>
      <w:proofErr w:type="spellEnd"/>
      <w:r w:rsidRPr="00B02A0B">
        <w:t>)</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31378387"/>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31378388"/>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w:t>
      </w:r>
      <w:proofErr w:type="spellStart"/>
      <w:r w:rsidRPr="00B02A0B">
        <w:t>poc-settings+xml</w:t>
      </w:r>
      <w:proofErr w:type="spellEnd"/>
      <w:r w:rsidRPr="00B02A0B">
        <w:t>;</w:t>
      </w:r>
    </w:p>
    <w:p w14:paraId="152A4E8B" w14:textId="77777777" w:rsidR="005C310B" w:rsidRPr="00B02A0B" w:rsidRDefault="005C310B" w:rsidP="005C310B">
      <w:pPr>
        <w:pStyle w:val="B1"/>
      </w:pPr>
      <w:r w:rsidRPr="00B02A0B">
        <w:t>-</w:t>
      </w:r>
      <w:r w:rsidRPr="00B02A0B">
        <w:tab/>
        <w:t>application/</w:t>
      </w:r>
      <w:proofErr w:type="spellStart"/>
      <w:r w:rsidRPr="00B02A0B">
        <w:t>resources-list+xml</w:t>
      </w:r>
      <w:proofErr w:type="spellEnd"/>
      <w:r w:rsidRPr="00B02A0B">
        <w:t>;</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r w:rsidRPr="00B02A0B">
        <w:rPr>
          <w:lang w:eastAsia="ko-KR"/>
        </w:rPr>
        <w:t>.</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 xml:space="preserve">In order to integrity protect the XML MIME bodies listed above in this clause in SIP requests and SIP responses,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6" o:title=""/>
          </v:shape>
          <o:OLEObject Type="Embed" ProgID="Visio.Drawing.11" ShapeID="_x0000_i1025" DrawAspect="Content" ObjectID="_1741993083"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31378389"/>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r>
      <w:proofErr w:type="spellStart"/>
      <w:r w:rsidRPr="00B02A0B">
        <w:t>MCData</w:t>
      </w:r>
      <w:proofErr w:type="spellEnd"/>
      <w:r w:rsidRPr="00B02A0B">
        <w:t xml:space="preserve"> client sends integrity protected content to an </w:t>
      </w:r>
      <w:proofErr w:type="spellStart"/>
      <w:r w:rsidRPr="00B02A0B">
        <w:t>MCData</w:t>
      </w:r>
      <w:proofErr w:type="spellEnd"/>
      <w:r w:rsidRPr="00B02A0B">
        <w:t xml:space="preserve"> server; and</w:t>
      </w:r>
    </w:p>
    <w:p w14:paraId="3C32DE7A" w14:textId="77777777" w:rsidR="005C310B" w:rsidRPr="00B02A0B" w:rsidRDefault="005C310B" w:rsidP="005C310B">
      <w:pPr>
        <w:pStyle w:val="B1"/>
      </w:pPr>
      <w:r w:rsidRPr="00B02A0B">
        <w:lastRenderedPageBreak/>
        <w:t>2)</w:t>
      </w:r>
      <w:r w:rsidRPr="00B02A0B">
        <w:tab/>
      </w:r>
      <w:proofErr w:type="spellStart"/>
      <w:r w:rsidRPr="00B02A0B">
        <w:t>MCData</w:t>
      </w:r>
      <w:proofErr w:type="spellEnd"/>
      <w:r w:rsidRPr="00B02A0B">
        <w:t xml:space="preserve"> server sends integrity protected content to an </w:t>
      </w:r>
      <w:proofErr w:type="spellStart"/>
      <w:r w:rsidRPr="00B02A0B">
        <w:t>MCData</w:t>
      </w:r>
      <w:proofErr w:type="spellEnd"/>
      <w:r w:rsidRPr="00B02A0B">
        <w:t xml:space="preserve"> client.</w:t>
      </w:r>
    </w:p>
    <w:p w14:paraId="068DB415" w14:textId="77777777" w:rsidR="005C310B" w:rsidRPr="00B02A0B" w:rsidRDefault="005C310B" w:rsidP="005C310B">
      <w:r w:rsidRPr="00B02A0B">
        <w:t xml:space="preserve">The procedure in clause 6.5.3.3 and clause 6.5.3.4 shall be used with a XPK equal to the SPK and a XPK-ID equal to the SPK-ID when the </w:t>
      </w:r>
      <w:proofErr w:type="spellStart"/>
      <w:r w:rsidRPr="00B02A0B">
        <w:t>MCData</w:t>
      </w:r>
      <w:proofErr w:type="spellEnd"/>
      <w:r w:rsidRPr="00B02A0B">
        <w:t xml:space="preserve"> server sends integrity protected content to an </w:t>
      </w:r>
      <w:proofErr w:type="spellStart"/>
      <w:r w:rsidRPr="00B02A0B">
        <w:t>MCData</w:t>
      </w:r>
      <w:proofErr w:type="spellEnd"/>
      <w:r w:rsidRPr="00B02A0B">
        <w:t xml:space="preserve">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31378390"/>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31378391"/>
      <w:r w:rsidRPr="00B02A0B">
        <w:t>6.5.3.3.1</w:t>
      </w:r>
      <w:r w:rsidRPr="00B02A0B">
        <w:tab/>
      </w:r>
      <w:proofErr w:type="spellStart"/>
      <w:r w:rsidRPr="00B02A0B">
        <w:t>MCData</w:t>
      </w:r>
      <w:proofErr w:type="spellEnd"/>
      <w:r w:rsidRPr="00B02A0B">
        <w:t xml:space="preserve">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 xml:space="preserve">If the &lt;integrity-protection&gt; element in the </w:t>
      </w:r>
      <w:proofErr w:type="spellStart"/>
      <w:r w:rsidRPr="00B02A0B">
        <w:t>MCData</w:t>
      </w:r>
      <w:proofErr w:type="spellEnd"/>
      <w:r w:rsidRPr="00B02A0B">
        <w:t xml:space="preserve"> Service Configuration document as specified in 3GPP TS 24.484 [12] is set to "true" or no &lt;integrity-protection&gt; element is present in the </w:t>
      </w:r>
      <w:proofErr w:type="spellStart"/>
      <w:r w:rsidRPr="00B02A0B">
        <w:t>MCData</w:t>
      </w:r>
      <w:proofErr w:type="spellEnd"/>
      <w:r w:rsidRPr="00B02A0B">
        <w:t xml:space="preserve"> Service Configuration document, then sending integrity protected content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server is enabled, and the </w:t>
      </w:r>
      <w:proofErr w:type="spellStart"/>
      <w:r w:rsidRPr="00B02A0B">
        <w:t>MCData</w:t>
      </w:r>
      <w:proofErr w:type="spellEnd"/>
      <w:r w:rsidRPr="00B02A0B">
        <w:t xml:space="preserve">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 xml:space="preserve">If the &lt;integrity-protection&gt; element in the </w:t>
      </w:r>
      <w:proofErr w:type="spellStart"/>
      <w:r w:rsidRPr="00B02A0B">
        <w:t>MCData</w:t>
      </w:r>
      <w:proofErr w:type="spellEnd"/>
      <w:r w:rsidRPr="00B02A0B">
        <w:t xml:space="preserve"> Service Configuration document as specified in 3GPP TS 24.484 [12] is set to "false", then sending integrity protected content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31378392"/>
      <w:r w:rsidRPr="00B02A0B">
        <w:t>6.5.3.3.2</w:t>
      </w:r>
      <w:r w:rsidRPr="00B02A0B">
        <w:tab/>
      </w:r>
      <w:proofErr w:type="spellStart"/>
      <w:r w:rsidRPr="00B02A0B">
        <w:t>MCData</w:t>
      </w:r>
      <w:proofErr w:type="spellEnd"/>
      <w:r w:rsidRPr="00B02A0B">
        <w:t xml:space="preserve">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 xml:space="preserve">If the &lt;integrity-protection&gt; element in the </w:t>
      </w:r>
      <w:proofErr w:type="spellStart"/>
      <w:r w:rsidRPr="00B02A0B">
        <w:t>MCData</w:t>
      </w:r>
      <w:proofErr w:type="spellEnd"/>
      <w:r w:rsidRPr="00B02A0B">
        <w:t xml:space="preserve"> Service Configuration document as specified in 3GPP TS 24.484 [12] is set to "true", or no &lt;integrity-protection&gt; element is present in the </w:t>
      </w:r>
      <w:proofErr w:type="spellStart"/>
      <w:r w:rsidRPr="00B02A0B">
        <w:t>MCData</w:t>
      </w:r>
      <w:proofErr w:type="spellEnd"/>
      <w:r w:rsidRPr="00B02A0B">
        <w:t xml:space="preserve"> Service Configuration document, then sending integrity protected content from the </w:t>
      </w:r>
      <w:proofErr w:type="spellStart"/>
      <w:r w:rsidRPr="00B02A0B">
        <w:t>MCData</w:t>
      </w:r>
      <w:proofErr w:type="spellEnd"/>
      <w:r w:rsidRPr="00B02A0B">
        <w:t xml:space="preserve"> server to the </w:t>
      </w:r>
      <w:proofErr w:type="spellStart"/>
      <w:r w:rsidRPr="00B02A0B">
        <w:t>MCData</w:t>
      </w:r>
      <w:proofErr w:type="spellEnd"/>
      <w:r w:rsidRPr="00B02A0B">
        <w:t xml:space="preserve"> client is enabled. If the &lt;allow-signalling-protection&gt; element of the &lt;protection-between-</w:t>
      </w:r>
      <w:proofErr w:type="spellStart"/>
      <w:r w:rsidRPr="00B02A0B">
        <w:t>mcdata</w:t>
      </w:r>
      <w:proofErr w:type="spellEnd"/>
      <w:r w:rsidRPr="00B02A0B">
        <w:t xml:space="preserve">-servers&gt; element is set to "true" in the </w:t>
      </w:r>
      <w:proofErr w:type="spellStart"/>
      <w:r w:rsidRPr="00B02A0B">
        <w:t>MCData</w:t>
      </w:r>
      <w:proofErr w:type="spellEnd"/>
      <w:r w:rsidRPr="00B02A0B">
        <w:t xml:space="preserve"> Service Configuration document as specified in 3GPP TS 24.484 [12] or no &lt;allow-signalling-protection&gt; element is present in the </w:t>
      </w:r>
      <w:proofErr w:type="spellStart"/>
      <w:r w:rsidRPr="00B02A0B">
        <w:t>MCData</w:t>
      </w:r>
      <w:proofErr w:type="spellEnd"/>
      <w:r w:rsidRPr="00B02A0B">
        <w:t xml:space="preserve"> Service Configuration document, then sending integrity protected content between </w:t>
      </w:r>
      <w:proofErr w:type="spellStart"/>
      <w:r w:rsidRPr="00B02A0B">
        <w:t>MCData</w:t>
      </w:r>
      <w:proofErr w:type="spellEnd"/>
      <w:r w:rsidRPr="00B02A0B">
        <w:t xml:space="preserve"> servers is enabled.</w:t>
      </w:r>
    </w:p>
    <w:p w14:paraId="3A18AC64" w14:textId="77777777" w:rsidR="005C310B" w:rsidRPr="00B02A0B" w:rsidRDefault="005C310B" w:rsidP="005C310B">
      <w:r w:rsidRPr="00B02A0B">
        <w:t xml:space="preserve">When sending integrity protected content, the </w:t>
      </w:r>
      <w:proofErr w:type="spellStart"/>
      <w:r w:rsidRPr="00B02A0B">
        <w:t>MCData</w:t>
      </w:r>
      <w:proofErr w:type="spellEnd"/>
      <w:r w:rsidRPr="00B02A0B">
        <w:t xml:space="preserve">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 xml:space="preserve">If the &lt;integrity-protection&gt; element in the </w:t>
      </w:r>
      <w:proofErr w:type="spellStart"/>
      <w:r w:rsidRPr="00B02A0B">
        <w:t>MCData</w:t>
      </w:r>
      <w:proofErr w:type="spellEnd"/>
      <w:r w:rsidRPr="00B02A0B">
        <w:t xml:space="preserve"> Service Configuration document as specified in 3GPP TS 24.484 [12] is set to "false", then sending integrity protected content from the </w:t>
      </w:r>
      <w:proofErr w:type="spellStart"/>
      <w:r w:rsidRPr="00B02A0B">
        <w:t>MCData</w:t>
      </w:r>
      <w:proofErr w:type="spellEnd"/>
      <w:r w:rsidRPr="00B02A0B">
        <w:t xml:space="preserve"> server to the </w:t>
      </w:r>
      <w:proofErr w:type="spellStart"/>
      <w:r w:rsidRPr="00B02A0B">
        <w:t>MCData</w:t>
      </w:r>
      <w:proofErr w:type="spellEnd"/>
      <w:r w:rsidRPr="00B02A0B">
        <w:t xml:space="preserve">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w:t>
      </w:r>
      <w:proofErr w:type="spellStart"/>
      <w:r w:rsidRPr="00B02A0B">
        <w:t>mcdata</w:t>
      </w:r>
      <w:proofErr w:type="spellEnd"/>
      <w:r w:rsidRPr="00B02A0B">
        <w:t xml:space="preserve">-servers&gt; element in the </w:t>
      </w:r>
      <w:proofErr w:type="spellStart"/>
      <w:r w:rsidRPr="00B02A0B">
        <w:t>MCData</w:t>
      </w:r>
      <w:proofErr w:type="spellEnd"/>
      <w:r w:rsidRPr="00B02A0B">
        <w:t xml:space="preserve"> Service Configuration document as specified in 3GPP TS 24.484 [12] is set to "false", then sending integrity protected content between </w:t>
      </w:r>
      <w:proofErr w:type="spellStart"/>
      <w:r w:rsidRPr="00B02A0B">
        <w:t>MCData</w:t>
      </w:r>
      <w:proofErr w:type="spellEnd"/>
      <w:r w:rsidRPr="00B02A0B">
        <w:t xml:space="preserve">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31378393"/>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 xml:space="preserve">The following procedure shall be performed by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proofErr w:type="spellStart"/>
      <w:r w:rsidRPr="00B02A0B">
        <w:t>signed+xml</w:t>
      </w:r>
      <w:proofErr w:type="spellEnd"/>
      <w:r w:rsidRPr="00B02A0B">
        <w:t>"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31378394"/>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31378395"/>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 xml:space="preserve">The following procedure is used by the </w:t>
      </w:r>
      <w:proofErr w:type="spellStart"/>
      <w:r w:rsidRPr="00B02A0B">
        <w:t>MCData</w:t>
      </w:r>
      <w:proofErr w:type="spellEnd"/>
      <w:r w:rsidRPr="00B02A0B">
        <w:t xml:space="preserve"> client or </w:t>
      </w:r>
      <w:proofErr w:type="spellStart"/>
      <w:r w:rsidRPr="00B02A0B">
        <w:t>MCData</w:t>
      </w:r>
      <w:proofErr w:type="spellEnd"/>
      <w:r w:rsidRPr="00B02A0B">
        <w:t xml:space="preserve">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31378396"/>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 xml:space="preserve">The following procedure is used by the </w:t>
      </w:r>
      <w:proofErr w:type="spellStart"/>
      <w:r w:rsidRPr="00B02A0B">
        <w:t>MCData</w:t>
      </w:r>
      <w:proofErr w:type="spellEnd"/>
      <w:r w:rsidRPr="00B02A0B">
        <w:t xml:space="preserve"> client or </w:t>
      </w:r>
      <w:proofErr w:type="spellStart"/>
      <w:r w:rsidRPr="00B02A0B">
        <w:t>MCData</w:t>
      </w:r>
      <w:proofErr w:type="spellEnd"/>
      <w:r w:rsidRPr="00B02A0B">
        <w:t xml:space="preserve">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31378397"/>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31378398"/>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w:t>
      </w:r>
      <w:proofErr w:type="spellStart"/>
      <w:r w:rsidRPr="00B02A0B">
        <w:t>MCData</w:t>
      </w:r>
      <w:proofErr w:type="spellEnd"/>
      <w:r w:rsidRPr="00B02A0B">
        <w:t xml:space="preserve"> Data signalling and </w:t>
      </w:r>
      <w:proofErr w:type="spellStart"/>
      <w:r w:rsidRPr="00B02A0B">
        <w:t>MCData</w:t>
      </w:r>
      <w:proofErr w:type="spellEnd"/>
      <w:r w:rsidRPr="00B02A0B">
        <w:t xml:space="preserve"> Data messages sent over the signalling plane. </w:t>
      </w:r>
      <w:r w:rsidRPr="00B02A0B">
        <w:rPr>
          <w:noProof/>
        </w:rPr>
        <w:t xml:space="preserve">Signalling plane security also provides the authentication of </w:t>
      </w:r>
      <w:proofErr w:type="spellStart"/>
      <w:r w:rsidRPr="00B02A0B">
        <w:t>MCData</w:t>
      </w:r>
      <w:proofErr w:type="spellEnd"/>
      <w:r w:rsidRPr="00B02A0B">
        <w:t xml:space="preserve"> Data messages</w:t>
      </w:r>
      <w:r w:rsidRPr="00B02A0B">
        <w:rPr>
          <w:noProof/>
        </w:rPr>
        <w:t>.</w:t>
      </w:r>
    </w:p>
    <w:p w14:paraId="736DCB5F" w14:textId="69118A6B" w:rsidR="005C310B" w:rsidRPr="00B02A0B" w:rsidRDefault="005C310B" w:rsidP="005C310B">
      <w:r w:rsidRPr="00B02A0B">
        <w:t xml:space="preserve">The signalling plane security is based on 3GPP </w:t>
      </w:r>
      <w:proofErr w:type="spellStart"/>
      <w:r w:rsidRPr="00B02A0B">
        <w:t>MCData</w:t>
      </w:r>
      <w:proofErr w:type="spellEnd"/>
      <w:r w:rsidRPr="00B02A0B">
        <w:t xml:space="preserve"> security solution including key management and end-to-end protection as defined in 3GPP TS 33.180 [26].</w:t>
      </w:r>
    </w:p>
    <w:p w14:paraId="561FFF9C" w14:textId="77777777" w:rsidR="005C310B" w:rsidRPr="00B02A0B" w:rsidRDefault="005C310B" w:rsidP="005C310B">
      <w:r w:rsidRPr="00B02A0B">
        <w:t xml:space="preserve">Various keys and associated key identifiers protect the </w:t>
      </w:r>
      <w:proofErr w:type="spellStart"/>
      <w:r w:rsidRPr="00B02A0B">
        <w:t>MCData</w:t>
      </w:r>
      <w:proofErr w:type="spellEnd"/>
      <w:r w:rsidRPr="00B02A0B">
        <w:t xml:space="preserve"> Data signalling and </w:t>
      </w:r>
      <w:proofErr w:type="spellStart"/>
      <w:r w:rsidRPr="00B02A0B">
        <w:t>MCData</w:t>
      </w:r>
      <w:proofErr w:type="spellEnd"/>
      <w:r w:rsidRPr="00B02A0B">
        <w:t xml:space="preserve"> Data messages carried on the signalling plane.</w:t>
      </w:r>
    </w:p>
    <w:p w14:paraId="249DE681" w14:textId="77777777" w:rsidR="005C310B" w:rsidRPr="00B02A0B" w:rsidRDefault="005C310B" w:rsidP="005C310B">
      <w:r w:rsidRPr="00B02A0B">
        <w:t xml:space="preserve">The </w:t>
      </w:r>
      <w:proofErr w:type="spellStart"/>
      <w:r w:rsidRPr="00B02A0B">
        <w:t>MCData</w:t>
      </w:r>
      <w:proofErr w:type="spellEnd"/>
      <w:r w:rsidRPr="00B02A0B">
        <w:t xml:space="preserve">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 xml:space="preserve">The </w:t>
      </w:r>
      <w:proofErr w:type="spellStart"/>
      <w:r w:rsidRPr="00B02A0B">
        <w:t>MCData</w:t>
      </w:r>
      <w:proofErr w:type="spellEnd"/>
      <w:r w:rsidRPr="00B02A0B">
        <w:t xml:space="preserve">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 xml:space="preserve">In an on-network </w:t>
      </w:r>
      <w:proofErr w:type="spellStart"/>
      <w:r w:rsidRPr="00B02A0B">
        <w:t>MCData</w:t>
      </w:r>
      <w:proofErr w:type="spellEnd"/>
      <w:r w:rsidRPr="00B02A0B">
        <w:t xml:space="preserve"> communication for an </w:t>
      </w:r>
      <w:proofErr w:type="spellStart"/>
      <w:r w:rsidRPr="00B02A0B">
        <w:t>MCData</w:t>
      </w:r>
      <w:proofErr w:type="spellEnd"/>
      <w:r w:rsidRPr="00B02A0B">
        <w:t xml:space="preserve"> group, if protection of </w:t>
      </w:r>
      <w:proofErr w:type="spellStart"/>
      <w:r w:rsidRPr="00B02A0B">
        <w:t>MCData</w:t>
      </w:r>
      <w:proofErr w:type="spellEnd"/>
      <w:r w:rsidRPr="00B02A0B">
        <w:t xml:space="preserve"> Data messages is negotiated, the GMK and the GMK-ID of the </w:t>
      </w:r>
      <w:proofErr w:type="spellStart"/>
      <w:r w:rsidRPr="00B02A0B">
        <w:t>MCData</w:t>
      </w:r>
      <w:proofErr w:type="spellEnd"/>
      <w:r w:rsidRPr="00B02A0B">
        <w:t xml:space="preserve"> group protect the </w:t>
      </w:r>
      <w:proofErr w:type="spellStart"/>
      <w:r w:rsidRPr="00B02A0B">
        <w:t>MCData</w:t>
      </w:r>
      <w:proofErr w:type="spellEnd"/>
      <w:r w:rsidRPr="00B02A0B">
        <w:t xml:space="preserve"> Data messages sent and received by </w:t>
      </w:r>
      <w:proofErr w:type="spellStart"/>
      <w:r w:rsidRPr="00B02A0B">
        <w:t>MCData</w:t>
      </w:r>
      <w:proofErr w:type="spellEnd"/>
      <w:r w:rsidRPr="00B02A0B">
        <w:t xml:space="preserve"> clients;</w:t>
      </w:r>
    </w:p>
    <w:p w14:paraId="1066F997" w14:textId="77777777" w:rsidR="005C310B" w:rsidRPr="00B02A0B" w:rsidRDefault="005C310B" w:rsidP="005C310B">
      <w:r w:rsidRPr="00B02A0B">
        <w:t xml:space="preserve">In an on-network one-to-one </w:t>
      </w:r>
      <w:proofErr w:type="spellStart"/>
      <w:r w:rsidRPr="00B02A0B">
        <w:t>MCData</w:t>
      </w:r>
      <w:proofErr w:type="spellEnd"/>
      <w:r w:rsidRPr="00B02A0B">
        <w:t xml:space="preserve"> communications, if protection of </w:t>
      </w:r>
      <w:proofErr w:type="spellStart"/>
      <w:r w:rsidRPr="00B02A0B">
        <w:t>MCData</w:t>
      </w:r>
      <w:proofErr w:type="spellEnd"/>
      <w:r w:rsidRPr="00B02A0B">
        <w:t xml:space="preserve"> Data messages is negotiated, the PCK and the PCK-ID protect the </w:t>
      </w:r>
      <w:proofErr w:type="spellStart"/>
      <w:r w:rsidRPr="00B02A0B">
        <w:t>MCData</w:t>
      </w:r>
      <w:proofErr w:type="spellEnd"/>
      <w:r w:rsidRPr="00B02A0B">
        <w:t xml:space="preserve"> Data messages sent and received by </w:t>
      </w:r>
      <w:proofErr w:type="spellStart"/>
      <w:r w:rsidRPr="00B02A0B">
        <w:t>MCData</w:t>
      </w:r>
      <w:proofErr w:type="spellEnd"/>
      <w:r w:rsidRPr="00B02A0B">
        <w:t xml:space="preserve"> clients;</w:t>
      </w:r>
    </w:p>
    <w:p w14:paraId="5981C283" w14:textId="77777777" w:rsidR="005C310B" w:rsidRPr="00B02A0B" w:rsidRDefault="005C310B" w:rsidP="005C310B">
      <w:r w:rsidRPr="00B02A0B">
        <w:t xml:space="preserve">If protection of </w:t>
      </w:r>
      <w:proofErr w:type="spellStart"/>
      <w:r w:rsidRPr="00B02A0B">
        <w:t>MCData</w:t>
      </w:r>
      <w:proofErr w:type="spellEnd"/>
      <w:r w:rsidRPr="00B02A0B">
        <w:t xml:space="preserve"> Data signalling messages sent using unicast between the </w:t>
      </w:r>
      <w:proofErr w:type="spellStart"/>
      <w:r w:rsidRPr="00B02A0B">
        <w:t>MCData</w:t>
      </w:r>
      <w:proofErr w:type="spellEnd"/>
      <w:r w:rsidRPr="00B02A0B">
        <w:t xml:space="preserve"> client and the participating </w:t>
      </w:r>
      <w:proofErr w:type="spellStart"/>
      <w:r w:rsidRPr="00B02A0B">
        <w:t>MCData</w:t>
      </w:r>
      <w:proofErr w:type="spellEnd"/>
      <w:r w:rsidRPr="00B02A0B">
        <w:t xml:space="preserve"> function serving the </w:t>
      </w:r>
      <w:proofErr w:type="spellStart"/>
      <w:r w:rsidRPr="00B02A0B">
        <w:t>the</w:t>
      </w:r>
      <w:proofErr w:type="spellEnd"/>
      <w:r w:rsidRPr="00B02A0B">
        <w:t xml:space="preserve"> </w:t>
      </w:r>
      <w:proofErr w:type="spellStart"/>
      <w:r w:rsidRPr="00B02A0B">
        <w:t>MCData</w:t>
      </w:r>
      <w:proofErr w:type="spellEnd"/>
      <w:r w:rsidRPr="00B02A0B">
        <w:t xml:space="preserve"> client is negotiated, the CSK and the CSK-ID protect the </w:t>
      </w:r>
      <w:proofErr w:type="spellStart"/>
      <w:r w:rsidRPr="00B02A0B">
        <w:t>MCData</w:t>
      </w:r>
      <w:proofErr w:type="spellEnd"/>
      <w:r w:rsidRPr="00B02A0B">
        <w:t xml:space="preserve"> Data signalling messages sent and received using unicast by the </w:t>
      </w:r>
      <w:proofErr w:type="spellStart"/>
      <w:r w:rsidRPr="00B02A0B">
        <w:t>MCData</w:t>
      </w:r>
      <w:proofErr w:type="spellEnd"/>
      <w:r w:rsidRPr="00B02A0B">
        <w:t xml:space="preserve"> client and by a participating </w:t>
      </w:r>
      <w:proofErr w:type="spellStart"/>
      <w:r w:rsidRPr="00B02A0B">
        <w:t>MCData</w:t>
      </w:r>
      <w:proofErr w:type="spellEnd"/>
      <w:r w:rsidRPr="00B02A0B">
        <w:t xml:space="preserve"> function;</w:t>
      </w:r>
    </w:p>
    <w:p w14:paraId="620FFF51" w14:textId="77777777" w:rsidR="005C310B" w:rsidRPr="00B02A0B" w:rsidRDefault="005C310B" w:rsidP="005C310B">
      <w:r w:rsidRPr="00B02A0B">
        <w:t xml:space="preserve">If protection of </w:t>
      </w:r>
      <w:proofErr w:type="spellStart"/>
      <w:r w:rsidRPr="00B02A0B">
        <w:t>MCData</w:t>
      </w:r>
      <w:proofErr w:type="spellEnd"/>
      <w:r w:rsidRPr="00B02A0B">
        <w:t xml:space="preserve"> Data signalling messages between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is configured, the SPK and the SPK-ID protect the </w:t>
      </w:r>
      <w:proofErr w:type="spellStart"/>
      <w:r w:rsidRPr="00B02A0B">
        <w:t>MCData</w:t>
      </w:r>
      <w:proofErr w:type="spellEnd"/>
      <w:r w:rsidRPr="00B02A0B">
        <w:t xml:space="preserve"> Data signalling messages sent and received between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and</w:t>
      </w:r>
    </w:p>
    <w:p w14:paraId="1AC2BD90" w14:textId="77777777" w:rsidR="005C310B" w:rsidRPr="00B02A0B" w:rsidRDefault="005C310B" w:rsidP="005C310B">
      <w:r w:rsidRPr="00B02A0B">
        <w:t xml:space="preserve">If protection of </w:t>
      </w:r>
      <w:proofErr w:type="spellStart"/>
      <w:r w:rsidRPr="00B02A0B">
        <w:t>MCData</w:t>
      </w:r>
      <w:proofErr w:type="spellEnd"/>
      <w:r w:rsidRPr="00B02A0B">
        <w:t xml:space="preserve"> is configured for an on-network MBMS </w:t>
      </w:r>
      <w:proofErr w:type="spellStart"/>
      <w:r w:rsidRPr="00B02A0B">
        <w:t>MCData</w:t>
      </w:r>
      <w:proofErr w:type="spellEnd"/>
      <w:r w:rsidRPr="00B02A0B">
        <w:t xml:space="preserve"> communication, a </w:t>
      </w:r>
      <w:proofErr w:type="spellStart"/>
      <w:r w:rsidRPr="00B02A0B">
        <w:t>MuSiK</w:t>
      </w:r>
      <w:proofErr w:type="spellEnd"/>
      <w:r w:rsidRPr="00B02A0B">
        <w:t xml:space="preserve"> and the corresponding </w:t>
      </w:r>
      <w:proofErr w:type="spellStart"/>
      <w:r w:rsidRPr="00B02A0B">
        <w:t>MuSiK</w:t>
      </w:r>
      <w:proofErr w:type="spellEnd"/>
      <w:r w:rsidRPr="00B02A0B">
        <w:t xml:space="preserve">-ID may be used to protect transmissions on an MBMS bearer to and from </w:t>
      </w:r>
      <w:proofErr w:type="spellStart"/>
      <w:r w:rsidRPr="00B02A0B">
        <w:t>MCData</w:t>
      </w:r>
      <w:proofErr w:type="spellEnd"/>
      <w:r w:rsidRPr="00B02A0B">
        <w:t xml:space="preserve"> clients.</w:t>
      </w:r>
    </w:p>
    <w:p w14:paraId="3BEF0FCF" w14:textId="77777777" w:rsidR="005C310B" w:rsidRPr="00B02A0B" w:rsidRDefault="005C310B" w:rsidP="005C310B">
      <w:r w:rsidRPr="00B02A0B">
        <w:t xml:space="preserve">The GMK and the GMK-ID are distributed to the </w:t>
      </w:r>
      <w:proofErr w:type="spellStart"/>
      <w:r w:rsidRPr="00B02A0B">
        <w:t>MCData</w:t>
      </w:r>
      <w:proofErr w:type="spellEnd"/>
      <w:r w:rsidRPr="00B02A0B">
        <w:t xml:space="preserve"> clients using the group document subscription and notification procedure specified in 3GPP TS 24.481 [11].</w:t>
      </w:r>
    </w:p>
    <w:p w14:paraId="5D3E5183" w14:textId="77777777" w:rsidR="005C310B" w:rsidRPr="00B02A0B" w:rsidRDefault="005C310B" w:rsidP="005C310B">
      <w:r w:rsidRPr="00B02A0B">
        <w:t xml:space="preserve">The PCK and the PCK-ID are generated by the </w:t>
      </w:r>
      <w:proofErr w:type="spellStart"/>
      <w:r w:rsidRPr="00B02A0B">
        <w:t>MCData</w:t>
      </w:r>
      <w:proofErr w:type="spellEnd"/>
      <w:r w:rsidRPr="00B02A0B">
        <w:t xml:space="preserve"> client initiating the standalone SDS using signalling control plane or standalone one-to-one SDS using media plane or one-to-one SDS session or one-to-one FD using media plane and provided to the </w:t>
      </w:r>
      <w:proofErr w:type="spellStart"/>
      <w:r w:rsidRPr="00B02A0B">
        <w:t>MCData</w:t>
      </w:r>
      <w:proofErr w:type="spellEnd"/>
      <w:r w:rsidRPr="00B02A0B">
        <w:t xml:space="preserve"> client receiving the SIP signalling.</w:t>
      </w:r>
    </w:p>
    <w:p w14:paraId="3AC9FC36" w14:textId="77777777" w:rsidR="005C310B" w:rsidRPr="00B02A0B" w:rsidRDefault="005C310B" w:rsidP="005C310B">
      <w:r w:rsidRPr="00B02A0B">
        <w:t xml:space="preserve">The CSK and the CSK-ID are generated by the </w:t>
      </w:r>
      <w:proofErr w:type="spellStart"/>
      <w:r w:rsidRPr="00B02A0B">
        <w:t>MCData</w:t>
      </w:r>
      <w:proofErr w:type="spellEnd"/>
      <w:r w:rsidRPr="00B02A0B">
        <w:t xml:space="preserve"> client and provided to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client using SIP signalling.</w:t>
      </w:r>
    </w:p>
    <w:p w14:paraId="71DD737D" w14:textId="77777777" w:rsidR="005C310B" w:rsidRPr="00B02A0B" w:rsidRDefault="005C310B" w:rsidP="005C310B">
      <w:r w:rsidRPr="00B02A0B">
        <w:t xml:space="preserve">The SPK and the SPK-ID are configured in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w:t>
      </w:r>
    </w:p>
    <w:p w14:paraId="57A47460" w14:textId="77777777" w:rsidR="005C310B" w:rsidRPr="00B02A0B" w:rsidRDefault="005C310B" w:rsidP="005C310B">
      <w:r w:rsidRPr="00B02A0B">
        <w:t xml:space="preserve">The </w:t>
      </w:r>
      <w:proofErr w:type="spellStart"/>
      <w:r w:rsidRPr="00B02A0B">
        <w:t>MuSiK</w:t>
      </w:r>
      <w:proofErr w:type="spellEnd"/>
      <w:r w:rsidRPr="00B02A0B">
        <w:t xml:space="preserve"> and the </w:t>
      </w:r>
      <w:proofErr w:type="spellStart"/>
      <w:r w:rsidRPr="00B02A0B">
        <w:t>MuSiK</w:t>
      </w:r>
      <w:proofErr w:type="spellEnd"/>
      <w:r w:rsidRPr="00B02A0B">
        <w:t xml:space="preserve">-ID are distributed to the </w:t>
      </w:r>
      <w:proofErr w:type="spellStart"/>
      <w:r w:rsidRPr="00B02A0B">
        <w:t>MCData</w:t>
      </w:r>
      <w:proofErr w:type="spellEnd"/>
      <w:r w:rsidRPr="00B02A0B">
        <w:t xml:space="preserve">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w:t>
      </w:r>
      <w:proofErr w:type="spellStart"/>
      <w:r w:rsidRPr="00B02A0B">
        <w:t>MCData</w:t>
      </w:r>
      <w:proofErr w:type="spellEnd"/>
      <w:r w:rsidRPr="00B02A0B">
        <w:t xml:space="preserve">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31378399"/>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 xml:space="preserve">Each </w:t>
      </w:r>
      <w:proofErr w:type="spellStart"/>
      <w:r w:rsidRPr="00B02A0B">
        <w:t>MCData</w:t>
      </w:r>
      <w:proofErr w:type="spellEnd"/>
      <w:r w:rsidRPr="00B02A0B">
        <w:t xml:space="preserve"> Payload Protection Key (DPPK) (i.e. GMK, PCK, CSK, SPK) and its associated key identifier DPPK-ID (i.e. GMK-ID, PCK-ID, CSK-ID, SPK -ID) described in clause 6.6.1 are used to derive a </w:t>
      </w:r>
      <w:proofErr w:type="spellStart"/>
      <w:r w:rsidRPr="00B02A0B">
        <w:t>MCData</w:t>
      </w:r>
      <w:proofErr w:type="spellEnd"/>
      <w:r w:rsidRPr="00B02A0B">
        <w:t xml:space="preserve"> Payload Cipher Key (DPCK) and its associated DPCK-ID as specified in 3GPP TS 33.180 [26].</w:t>
      </w:r>
    </w:p>
    <w:p w14:paraId="503C93F7" w14:textId="77777777" w:rsidR="005C310B" w:rsidRPr="00B02A0B" w:rsidRDefault="005C310B" w:rsidP="005C310B">
      <w:r w:rsidRPr="00B02A0B">
        <w:t xml:space="preserve">DPCK and DPCK-ID are used in the protection of </w:t>
      </w:r>
      <w:proofErr w:type="spellStart"/>
      <w:r w:rsidRPr="00B02A0B">
        <w:t>MCData</w:t>
      </w:r>
      <w:proofErr w:type="spellEnd"/>
      <w:r w:rsidRPr="00B02A0B">
        <w:t xml:space="preserve"> Data signalling and </w:t>
      </w:r>
      <w:proofErr w:type="spellStart"/>
      <w:r w:rsidRPr="00B02A0B">
        <w:t>MCData</w:t>
      </w:r>
      <w:proofErr w:type="spellEnd"/>
      <w:r w:rsidRPr="00B02A0B">
        <w:t xml:space="preserve">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31378400"/>
      <w:r w:rsidRPr="00B02A0B">
        <w:lastRenderedPageBreak/>
        <w:t>6.6.3</w:t>
      </w:r>
      <w:r w:rsidRPr="00B02A0B">
        <w:tab/>
        <w:t xml:space="preserve">Protection of </w:t>
      </w:r>
      <w:proofErr w:type="spellStart"/>
      <w:r w:rsidRPr="00B02A0B">
        <w:t>MCData</w:t>
      </w:r>
      <w:proofErr w:type="spellEnd"/>
      <w:r w:rsidRPr="00B02A0B">
        <w:t xml:space="preserve"> Data signalling and </w:t>
      </w:r>
      <w:proofErr w:type="spellStart"/>
      <w:r w:rsidRPr="00B02A0B">
        <w:t>MCData</w:t>
      </w:r>
      <w:proofErr w:type="spellEnd"/>
      <w:r w:rsidRPr="00B02A0B">
        <w:t xml:space="preserve">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31378401"/>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5EC1696A" w:rsidR="005C310B" w:rsidRPr="00B02A0B" w:rsidRDefault="005C310B" w:rsidP="005C310B">
      <w:r w:rsidRPr="00B02A0B">
        <w:t xml:space="preserve">The </w:t>
      </w:r>
      <w:proofErr w:type="spellStart"/>
      <w:r w:rsidRPr="00B02A0B">
        <w:t>MCData</w:t>
      </w:r>
      <w:proofErr w:type="spellEnd"/>
      <w:r w:rsidRPr="00B02A0B">
        <w:t xml:space="preserve"> Data messages may be encrypted and integrity protected. When encryption is applied </w:t>
      </w:r>
      <w:r w:rsidR="00605F3D">
        <w:t>to the entire message</w:t>
      </w:r>
      <w:r w:rsidR="00203F9C">
        <w:t>,</w:t>
      </w:r>
      <w:r w:rsidR="00605F3D">
        <w:t xml:space="preserve"> </w:t>
      </w:r>
      <w:r w:rsidRPr="00B02A0B">
        <w:t xml:space="preserve">the </w:t>
      </w:r>
      <w:proofErr w:type="spellStart"/>
      <w:r w:rsidR="00605F3D" w:rsidRPr="001C7DA2">
        <w:t>MCData</w:t>
      </w:r>
      <w:proofErr w:type="spellEnd"/>
      <w:r w:rsidR="00605F3D" w:rsidRPr="001C7DA2">
        <w:t xml:space="preserve">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w:t>
      </w:r>
      <w:proofErr w:type="spellStart"/>
      <w:r w:rsidR="005A7170" w:rsidRPr="001C7DA2">
        <w:t>MCData</w:t>
      </w:r>
      <w:proofErr w:type="spellEnd"/>
      <w:r w:rsidR="005A7170" w:rsidRPr="001C7DA2">
        <w:t xml:space="preserve">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w:t>
      </w:r>
      <w:proofErr w:type="spellStart"/>
      <w:r w:rsidRPr="00B02A0B">
        <w:t>MCData</w:t>
      </w:r>
      <w:proofErr w:type="spellEnd"/>
      <w:r w:rsidRPr="00B02A0B">
        <w:t xml:space="preserve"> Data signalling messages may be </w:t>
      </w:r>
      <w:r w:rsidR="00896819">
        <w:t xml:space="preserve">encrypted and integrity </w:t>
      </w:r>
      <w:r w:rsidRPr="00B02A0B">
        <w:t xml:space="preserve">protected . When encryption is applied the </w:t>
      </w:r>
      <w:proofErr w:type="spellStart"/>
      <w:r w:rsidRPr="00B02A0B">
        <w:t>MCData</w:t>
      </w:r>
      <w:proofErr w:type="spellEnd"/>
      <w:r w:rsidRPr="00B02A0B">
        <w:t xml:space="preserve">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w:t>
      </w:r>
      <w:proofErr w:type="spellStart"/>
      <w:r w:rsidRPr="00F40DE0">
        <w:t>MCData</w:t>
      </w:r>
      <w:proofErr w:type="spellEnd"/>
      <w:r w:rsidRPr="00F40DE0">
        <w:t xml:space="preserve"> Protected Payload message </w:t>
      </w:r>
      <w:r>
        <w:t xml:space="preserve">as specified in 3GPP TS 33.180 [26] </w:t>
      </w:r>
      <w:r w:rsidRPr="00F40DE0">
        <w:t xml:space="preserve">inherits the message type from the </w:t>
      </w:r>
      <w:proofErr w:type="spellStart"/>
      <w:r w:rsidRPr="001C7DA2">
        <w:t>MCData</w:t>
      </w:r>
      <w:proofErr w:type="spellEnd"/>
      <w:r w:rsidRPr="001C7DA2">
        <w:t xml:space="preserve">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 xml:space="preserve">3GPP TS 33.180 [26] when entire </w:t>
      </w:r>
      <w:proofErr w:type="spellStart"/>
      <w:r>
        <w:t>MCData</w:t>
      </w:r>
      <w:proofErr w:type="spellEnd"/>
      <w:r>
        <w:t xml:space="preserve">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31378402"/>
      <w:r w:rsidRPr="00B02A0B">
        <w:t>6.6.3.2</w:t>
      </w:r>
      <w:r w:rsidRPr="00B02A0B">
        <w:tab/>
        <w:t xml:space="preserve">The </w:t>
      </w:r>
      <w:proofErr w:type="spellStart"/>
      <w:r w:rsidRPr="00B02A0B">
        <w:t>MCData</w:t>
      </w:r>
      <w:proofErr w:type="spellEnd"/>
      <w:r w:rsidRPr="00B02A0B">
        <w:t xml:space="preserve">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 xml:space="preserve">A </w:t>
      </w:r>
      <w:proofErr w:type="spellStart"/>
      <w:r w:rsidRPr="00B02A0B">
        <w:t>MCData</w:t>
      </w:r>
      <w:proofErr w:type="spellEnd"/>
      <w:r w:rsidRPr="00B02A0B">
        <w:t xml:space="preserve"> client transmitting </w:t>
      </w:r>
      <w:proofErr w:type="spellStart"/>
      <w:r w:rsidRPr="00B02A0B">
        <w:t>MCData</w:t>
      </w:r>
      <w:proofErr w:type="spellEnd"/>
      <w:r w:rsidRPr="00B02A0B">
        <w:t xml:space="preserve"> Data messages shall protect the </w:t>
      </w:r>
      <w:proofErr w:type="spellStart"/>
      <w:r w:rsidRPr="00B02A0B">
        <w:t>MCData</w:t>
      </w:r>
      <w:proofErr w:type="spellEnd"/>
      <w:r w:rsidRPr="00B02A0B">
        <w:t xml:space="preserve"> Data messages using the related DPPK and DPPK-ID according to the </w:t>
      </w:r>
      <w:proofErr w:type="spellStart"/>
      <w:r w:rsidRPr="00B02A0B">
        <w:t>negotiatd</w:t>
      </w:r>
      <w:proofErr w:type="spellEnd"/>
      <w:r w:rsidRPr="00B02A0B">
        <w:t xml:space="preserve">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 xml:space="preserve">A </w:t>
      </w:r>
      <w:proofErr w:type="spellStart"/>
      <w:r w:rsidRPr="00B02A0B">
        <w:t>MCData</w:t>
      </w:r>
      <w:proofErr w:type="spellEnd"/>
      <w:r w:rsidRPr="00B02A0B">
        <w:t xml:space="preserve"> client transmitting </w:t>
      </w:r>
      <w:proofErr w:type="spellStart"/>
      <w:r w:rsidRPr="00B02A0B">
        <w:t>MCData</w:t>
      </w:r>
      <w:proofErr w:type="spellEnd"/>
      <w:r w:rsidRPr="00B02A0B">
        <w:t xml:space="preserve"> Data messages shall use the key material provisioned by the KMS when generating the authentication signature.</w:t>
      </w:r>
    </w:p>
    <w:p w14:paraId="294F1296" w14:textId="77777777" w:rsidR="005C310B" w:rsidRPr="00B02A0B" w:rsidRDefault="005C310B" w:rsidP="005C310B">
      <w:r w:rsidRPr="00B02A0B">
        <w:t xml:space="preserve">A </w:t>
      </w:r>
      <w:proofErr w:type="spellStart"/>
      <w:r w:rsidRPr="00B02A0B">
        <w:t>MCData</w:t>
      </w:r>
      <w:proofErr w:type="spellEnd"/>
      <w:r w:rsidRPr="00B02A0B">
        <w:t xml:space="preserve"> client which receives protected </w:t>
      </w:r>
      <w:proofErr w:type="spellStart"/>
      <w:r w:rsidRPr="00B02A0B">
        <w:t>MCData</w:t>
      </w:r>
      <w:proofErr w:type="spellEnd"/>
      <w:r w:rsidRPr="00B02A0B">
        <w:t xml:space="preserve"> Data messages shall decrypt and authenticate the protected </w:t>
      </w:r>
      <w:proofErr w:type="spellStart"/>
      <w:r w:rsidRPr="00B02A0B">
        <w:t>MCData</w:t>
      </w:r>
      <w:proofErr w:type="spellEnd"/>
      <w:r w:rsidRPr="00B02A0B">
        <w:t xml:space="preserve"> Data messages using the related DPPK and DPPK-ID according to the negotiated protection method.</w:t>
      </w:r>
    </w:p>
    <w:p w14:paraId="5988C0F5" w14:textId="77777777" w:rsidR="005C310B" w:rsidRPr="00B02A0B" w:rsidRDefault="005C310B" w:rsidP="005C310B">
      <w:r w:rsidRPr="00B02A0B">
        <w:t xml:space="preserve">A </w:t>
      </w:r>
      <w:proofErr w:type="spellStart"/>
      <w:r w:rsidRPr="00B02A0B">
        <w:t>MCData</w:t>
      </w:r>
      <w:proofErr w:type="spellEnd"/>
      <w:r w:rsidRPr="00B02A0B">
        <w:t xml:space="preserve"> client which receives signed </w:t>
      </w:r>
      <w:proofErr w:type="spellStart"/>
      <w:r w:rsidRPr="00B02A0B">
        <w:t>MCData</w:t>
      </w:r>
      <w:proofErr w:type="spellEnd"/>
      <w:r w:rsidRPr="00B02A0B">
        <w:t xml:space="preserve"> Data messages shall verify the signature using the signature, the identity of the originating </w:t>
      </w:r>
      <w:proofErr w:type="spellStart"/>
      <w:r w:rsidRPr="00B02A0B">
        <w:t>MCData</w:t>
      </w:r>
      <w:proofErr w:type="spellEnd"/>
      <w:r w:rsidRPr="00B02A0B">
        <w:t xml:space="preserve"> client and the KPAK provisioned by the KMS.</w:t>
      </w:r>
    </w:p>
    <w:p w14:paraId="6E5F673E" w14:textId="77777777" w:rsidR="005C310B" w:rsidRPr="00B02A0B" w:rsidRDefault="005C310B" w:rsidP="005C310B">
      <w:r w:rsidRPr="00B02A0B">
        <w:t xml:space="preserve"> A </w:t>
      </w:r>
      <w:proofErr w:type="spellStart"/>
      <w:r w:rsidRPr="00B02A0B">
        <w:t>MCData</w:t>
      </w:r>
      <w:proofErr w:type="spellEnd"/>
      <w:r w:rsidRPr="00B02A0B">
        <w:t xml:space="preserve"> client transmitting </w:t>
      </w:r>
      <w:proofErr w:type="spellStart"/>
      <w:r w:rsidRPr="00B02A0B">
        <w:t>MCData</w:t>
      </w:r>
      <w:proofErr w:type="spellEnd"/>
      <w:r w:rsidRPr="00B02A0B">
        <w:t xml:space="preserve"> Data signalling messages shall encrypt the </w:t>
      </w:r>
      <w:proofErr w:type="spellStart"/>
      <w:r w:rsidRPr="00B02A0B">
        <w:t>MCData</w:t>
      </w:r>
      <w:proofErr w:type="spellEnd"/>
      <w:r w:rsidRPr="00B02A0B">
        <w:t xml:space="preserve"> Data signalling messages using CPK and CPK-ID if </w:t>
      </w:r>
      <w:proofErr w:type="spellStart"/>
      <w:r w:rsidRPr="00B02A0B">
        <w:t>MCData</w:t>
      </w:r>
      <w:proofErr w:type="spellEnd"/>
      <w:r w:rsidRPr="00B02A0B">
        <w:t xml:space="preserve"> Data signalling messages protection is negotiated.</w:t>
      </w:r>
    </w:p>
    <w:p w14:paraId="5D08B979" w14:textId="77777777" w:rsidR="005C310B" w:rsidRPr="00B02A0B" w:rsidRDefault="005C310B" w:rsidP="005C310B">
      <w:r w:rsidRPr="00B02A0B">
        <w:t xml:space="preserve">A </w:t>
      </w:r>
      <w:proofErr w:type="spellStart"/>
      <w:r w:rsidRPr="00B02A0B">
        <w:t>MCData</w:t>
      </w:r>
      <w:proofErr w:type="spellEnd"/>
      <w:r w:rsidRPr="00B02A0B">
        <w:t xml:space="preserve"> client which receives encrypted </w:t>
      </w:r>
      <w:proofErr w:type="spellStart"/>
      <w:r w:rsidRPr="00B02A0B">
        <w:t>MCData</w:t>
      </w:r>
      <w:proofErr w:type="spellEnd"/>
      <w:r w:rsidRPr="00B02A0B">
        <w:t xml:space="preserve">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31378403"/>
      <w:r w:rsidRPr="00B02A0B">
        <w:t>6.6.3.3</w:t>
      </w:r>
      <w:r w:rsidRPr="00B02A0B">
        <w:tab/>
        <w:t xml:space="preserve">The participating </w:t>
      </w:r>
      <w:proofErr w:type="spellStart"/>
      <w:r w:rsidRPr="00B02A0B">
        <w:t>MCData</w:t>
      </w:r>
      <w:proofErr w:type="spellEnd"/>
      <w:r w:rsidRPr="00B02A0B">
        <w:t xml:space="preserve">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 xml:space="preserve">A participating </w:t>
      </w:r>
      <w:proofErr w:type="spellStart"/>
      <w:r w:rsidRPr="00B02A0B">
        <w:t>MCData</w:t>
      </w:r>
      <w:proofErr w:type="spellEnd"/>
      <w:r w:rsidRPr="00B02A0B">
        <w:t xml:space="preserve"> function which receives protected </w:t>
      </w:r>
      <w:proofErr w:type="spellStart"/>
      <w:r w:rsidRPr="00B02A0B">
        <w:t>MCData</w:t>
      </w:r>
      <w:proofErr w:type="spellEnd"/>
      <w:r w:rsidRPr="00B02A0B">
        <w:t xml:space="preserve"> Data messages shall forward it to the next entity without any additional action related to the security framework.</w:t>
      </w:r>
    </w:p>
    <w:p w14:paraId="08CE2C44" w14:textId="77777777" w:rsidR="005C310B" w:rsidRPr="00B02A0B" w:rsidRDefault="005C310B" w:rsidP="005C310B">
      <w:r w:rsidRPr="00B02A0B">
        <w:t xml:space="preserve">A participating </w:t>
      </w:r>
      <w:proofErr w:type="spellStart"/>
      <w:r w:rsidRPr="00B02A0B">
        <w:t>MCData</w:t>
      </w:r>
      <w:proofErr w:type="spellEnd"/>
      <w:r w:rsidRPr="00B02A0B">
        <w:t xml:space="preserve"> function, when receiving an encrypted </w:t>
      </w:r>
      <w:proofErr w:type="spellStart"/>
      <w:r w:rsidRPr="00B02A0B">
        <w:t>MCData</w:t>
      </w:r>
      <w:proofErr w:type="spellEnd"/>
      <w:r w:rsidRPr="00B02A0B">
        <w:t xml:space="preserve"> Data signalling messages from a </w:t>
      </w:r>
      <w:proofErr w:type="spellStart"/>
      <w:r w:rsidRPr="00B02A0B">
        <w:t>MCData</w:t>
      </w:r>
      <w:proofErr w:type="spellEnd"/>
      <w:r w:rsidRPr="00B02A0B">
        <w:t xml:space="preserve"> client shall decrypt the encrypted </w:t>
      </w:r>
      <w:proofErr w:type="spellStart"/>
      <w:r w:rsidRPr="00B02A0B">
        <w:t>MCData</w:t>
      </w:r>
      <w:proofErr w:type="spellEnd"/>
      <w:r w:rsidRPr="00B02A0B">
        <w:t xml:space="preserve"> Data signalling messages using the CSK and CSK-ID negotiated with the </w:t>
      </w:r>
      <w:proofErr w:type="spellStart"/>
      <w:r w:rsidRPr="00B02A0B">
        <w:t>MCData</w:t>
      </w:r>
      <w:proofErr w:type="spellEnd"/>
      <w:r w:rsidRPr="00B02A0B">
        <w:t xml:space="preserve"> client which has sent the </w:t>
      </w:r>
      <w:proofErr w:type="spellStart"/>
      <w:r w:rsidRPr="00B02A0B">
        <w:t>MCData</w:t>
      </w:r>
      <w:proofErr w:type="spellEnd"/>
      <w:r w:rsidRPr="00B02A0B">
        <w:t xml:space="preserve"> Data signalling message. Then, the participating </w:t>
      </w:r>
      <w:proofErr w:type="spellStart"/>
      <w:r w:rsidRPr="00B02A0B">
        <w:t>MCData</w:t>
      </w:r>
      <w:proofErr w:type="spellEnd"/>
      <w:r w:rsidRPr="00B02A0B">
        <w:t xml:space="preserve"> function shall forward the </w:t>
      </w:r>
      <w:proofErr w:type="spellStart"/>
      <w:r w:rsidRPr="00B02A0B">
        <w:t>MCData</w:t>
      </w:r>
      <w:proofErr w:type="spellEnd"/>
      <w:r w:rsidRPr="00B02A0B">
        <w:t xml:space="preserve"> Data signalling messages to the controlling </w:t>
      </w:r>
      <w:proofErr w:type="spellStart"/>
      <w:r w:rsidRPr="00B02A0B">
        <w:t>MCData</w:t>
      </w:r>
      <w:proofErr w:type="spellEnd"/>
      <w:r w:rsidRPr="00B02A0B">
        <w:t xml:space="preserve"> function by encrypting the </w:t>
      </w:r>
      <w:proofErr w:type="spellStart"/>
      <w:r w:rsidRPr="00B02A0B">
        <w:t>MCData</w:t>
      </w:r>
      <w:proofErr w:type="spellEnd"/>
      <w:r w:rsidRPr="00B02A0B">
        <w:t xml:space="preserve"> Data signalling messages using SPK and SPK-ID, if protection is configured between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w:t>
      </w:r>
    </w:p>
    <w:p w14:paraId="6884E233" w14:textId="77777777" w:rsidR="005C310B" w:rsidRPr="00B02A0B" w:rsidRDefault="005C310B" w:rsidP="005C310B">
      <w:r w:rsidRPr="00B02A0B">
        <w:t xml:space="preserve">A participating </w:t>
      </w:r>
      <w:proofErr w:type="spellStart"/>
      <w:r w:rsidRPr="00B02A0B">
        <w:t>MCData</w:t>
      </w:r>
      <w:proofErr w:type="spellEnd"/>
      <w:r w:rsidRPr="00B02A0B">
        <w:t xml:space="preserve"> function, when receiving an encrypted </w:t>
      </w:r>
      <w:proofErr w:type="spellStart"/>
      <w:r w:rsidRPr="00B02A0B">
        <w:t>MCData</w:t>
      </w:r>
      <w:proofErr w:type="spellEnd"/>
      <w:r w:rsidRPr="00B02A0B">
        <w:t xml:space="preserve"> Data signalling messages from the controlling </w:t>
      </w:r>
      <w:proofErr w:type="spellStart"/>
      <w:r w:rsidRPr="00B02A0B">
        <w:t>MCData</w:t>
      </w:r>
      <w:proofErr w:type="spellEnd"/>
      <w:r w:rsidRPr="00B02A0B">
        <w:t xml:space="preserve"> function shall decrypt the encrypted </w:t>
      </w:r>
      <w:proofErr w:type="spellStart"/>
      <w:r w:rsidRPr="00B02A0B">
        <w:t>MCData</w:t>
      </w:r>
      <w:proofErr w:type="spellEnd"/>
      <w:r w:rsidRPr="00B02A0B">
        <w:t xml:space="preserve"> Data signalling messages using the SPK and SPK-ID configured between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Then, the participating </w:t>
      </w:r>
      <w:proofErr w:type="spellStart"/>
      <w:r w:rsidRPr="00B02A0B">
        <w:t>MCData</w:t>
      </w:r>
      <w:proofErr w:type="spellEnd"/>
      <w:r w:rsidRPr="00B02A0B">
        <w:t xml:space="preserve"> function shall forward the </w:t>
      </w:r>
      <w:proofErr w:type="spellStart"/>
      <w:r w:rsidRPr="00B02A0B">
        <w:t>MCData</w:t>
      </w:r>
      <w:proofErr w:type="spellEnd"/>
      <w:r w:rsidRPr="00B02A0B">
        <w:t xml:space="preserve"> Data signalling messages to the destination </w:t>
      </w:r>
      <w:proofErr w:type="spellStart"/>
      <w:r w:rsidRPr="00B02A0B">
        <w:t>MCData</w:t>
      </w:r>
      <w:proofErr w:type="spellEnd"/>
      <w:r w:rsidRPr="00B02A0B">
        <w:t xml:space="preserve"> client using the CSK and CSK-ID if protection is negotiated between the participating </w:t>
      </w:r>
      <w:proofErr w:type="spellStart"/>
      <w:r w:rsidRPr="00B02A0B">
        <w:t>MCData</w:t>
      </w:r>
      <w:proofErr w:type="spellEnd"/>
      <w:r w:rsidRPr="00B02A0B">
        <w:t xml:space="preserve"> function and the </w:t>
      </w:r>
      <w:proofErr w:type="spellStart"/>
      <w:r w:rsidRPr="00B02A0B">
        <w:t>MCData</w:t>
      </w:r>
      <w:proofErr w:type="spellEnd"/>
      <w:r w:rsidRPr="00B02A0B">
        <w:t xml:space="preserve">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31378404"/>
      <w:r w:rsidRPr="00B02A0B">
        <w:t>6.6.3.4</w:t>
      </w:r>
      <w:r w:rsidRPr="00B02A0B">
        <w:tab/>
        <w:t xml:space="preserve">The controlling </w:t>
      </w:r>
      <w:proofErr w:type="spellStart"/>
      <w:r w:rsidRPr="00B02A0B">
        <w:t>MCData</w:t>
      </w:r>
      <w:proofErr w:type="spellEnd"/>
      <w:r w:rsidRPr="00B02A0B">
        <w:t xml:space="preserve">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 xml:space="preserve">A controlling </w:t>
      </w:r>
      <w:proofErr w:type="spellStart"/>
      <w:r w:rsidRPr="00B02A0B">
        <w:t>MCData</w:t>
      </w:r>
      <w:proofErr w:type="spellEnd"/>
      <w:r w:rsidRPr="00B02A0B">
        <w:t xml:space="preserve"> function which receives protected </w:t>
      </w:r>
      <w:proofErr w:type="spellStart"/>
      <w:r w:rsidRPr="00B02A0B">
        <w:t>MCData</w:t>
      </w:r>
      <w:proofErr w:type="spellEnd"/>
      <w:r w:rsidRPr="00B02A0B">
        <w:t xml:space="preserve"> Data messages shall forward it to the next entity without any additional action related to the security framework.</w:t>
      </w:r>
    </w:p>
    <w:p w14:paraId="76E001F8" w14:textId="77777777" w:rsidR="005C310B" w:rsidRPr="00B02A0B" w:rsidRDefault="005C310B" w:rsidP="005C310B">
      <w:r w:rsidRPr="00B02A0B">
        <w:lastRenderedPageBreak/>
        <w:t xml:space="preserve">A controlling </w:t>
      </w:r>
      <w:proofErr w:type="spellStart"/>
      <w:r w:rsidRPr="00B02A0B">
        <w:t>MCData</w:t>
      </w:r>
      <w:proofErr w:type="spellEnd"/>
      <w:r w:rsidRPr="00B02A0B">
        <w:t xml:space="preserve"> function, when receiving an encrypted </w:t>
      </w:r>
      <w:proofErr w:type="spellStart"/>
      <w:r w:rsidRPr="00B02A0B">
        <w:t>MCData</w:t>
      </w:r>
      <w:proofErr w:type="spellEnd"/>
      <w:r w:rsidRPr="00B02A0B">
        <w:t xml:space="preserve"> Data signalling messages from a participating </w:t>
      </w:r>
      <w:proofErr w:type="spellStart"/>
      <w:r w:rsidRPr="00B02A0B">
        <w:t>MCData</w:t>
      </w:r>
      <w:proofErr w:type="spellEnd"/>
      <w:r w:rsidRPr="00B02A0B">
        <w:t xml:space="preserve"> function shall decrypt the encrypted </w:t>
      </w:r>
      <w:proofErr w:type="spellStart"/>
      <w:r w:rsidRPr="00B02A0B">
        <w:t>MCData</w:t>
      </w:r>
      <w:proofErr w:type="spellEnd"/>
      <w:r w:rsidRPr="00B02A0B">
        <w:t xml:space="preserve"> Data signalling messages using the SPK and SPK-ID configured between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Then, the controlling </w:t>
      </w:r>
      <w:proofErr w:type="spellStart"/>
      <w:r w:rsidRPr="00B02A0B">
        <w:t>MCData</w:t>
      </w:r>
      <w:proofErr w:type="spellEnd"/>
      <w:r w:rsidRPr="00B02A0B">
        <w:t xml:space="preserve"> function shall forward the </w:t>
      </w:r>
      <w:proofErr w:type="spellStart"/>
      <w:r w:rsidRPr="00B02A0B">
        <w:t>MCData</w:t>
      </w:r>
      <w:proofErr w:type="spellEnd"/>
      <w:r w:rsidRPr="00B02A0B">
        <w:t xml:space="preserve"> Data signalling messages to the participating </w:t>
      </w:r>
      <w:proofErr w:type="spellStart"/>
      <w:r w:rsidRPr="00B02A0B">
        <w:t>MCData</w:t>
      </w:r>
      <w:proofErr w:type="spellEnd"/>
      <w:r w:rsidRPr="00B02A0B">
        <w:t xml:space="preserve"> function serving the destination </w:t>
      </w:r>
      <w:proofErr w:type="spellStart"/>
      <w:r w:rsidRPr="00B02A0B">
        <w:t>MCData</w:t>
      </w:r>
      <w:proofErr w:type="spellEnd"/>
      <w:r w:rsidRPr="00B02A0B">
        <w:t xml:space="preserve"> client by encrypting the </w:t>
      </w:r>
      <w:proofErr w:type="spellStart"/>
      <w:r w:rsidRPr="00B02A0B">
        <w:t>MCData</w:t>
      </w:r>
      <w:proofErr w:type="spellEnd"/>
      <w:r w:rsidRPr="00B02A0B">
        <w:t xml:space="preserve"> Data signalling messages using SPK and SPK-ID, if protection is configured between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31378405"/>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31378406"/>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31378407"/>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31378408"/>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31378409"/>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31378410"/>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31378411"/>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31378412"/>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31378413"/>
      <w:r w:rsidRPr="00C138AC">
        <w:rPr>
          <w:lang w:val="en-US"/>
        </w:rPr>
        <w:t>6.</w:t>
      </w:r>
      <w:r>
        <w:rPr>
          <w:lang w:val="en-US"/>
        </w:rPr>
        <w:t>8</w:t>
      </w:r>
      <w:r w:rsidRPr="00C138AC">
        <w:rPr>
          <w:lang w:val="en-US"/>
        </w:rPr>
        <w:tab/>
      </w:r>
      <w:r>
        <w:rPr>
          <w:lang w:val="en-US"/>
        </w:rPr>
        <w:t xml:space="preserve">Procedures at the </w:t>
      </w:r>
      <w:proofErr w:type="spellStart"/>
      <w:r>
        <w:rPr>
          <w:lang w:val="en-US"/>
        </w:rPr>
        <w:t>MCData</w:t>
      </w:r>
      <w:proofErr w:type="spellEnd"/>
      <w:r>
        <w:rPr>
          <w:lang w:val="en-US"/>
        </w:rPr>
        <w:t xml:space="preserve"> gateway</w:t>
      </w:r>
      <w:bookmarkEnd w:id="1452"/>
      <w:r>
        <w:rPr>
          <w:lang w:val="en-US"/>
        </w:rPr>
        <w:t xml:space="preserve"> </w:t>
      </w:r>
    </w:p>
    <w:p w14:paraId="6085C7A6" w14:textId="48809804" w:rsidR="006A6F37" w:rsidRDefault="006A6F37" w:rsidP="006A6F37">
      <w:pPr>
        <w:pStyle w:val="Heading3"/>
        <w:rPr>
          <w:lang w:val="en-US"/>
        </w:rPr>
      </w:pPr>
      <w:bookmarkStart w:id="1453" w:name="_Toc131378414"/>
      <w:r>
        <w:rPr>
          <w:lang w:val="en-US"/>
        </w:rPr>
        <w:t>6.8.1</w:t>
      </w:r>
      <w:r>
        <w:rPr>
          <w:lang w:val="en-US"/>
        </w:rPr>
        <w:tab/>
        <w:t>General</w:t>
      </w:r>
      <w:bookmarkEnd w:id="1453"/>
    </w:p>
    <w:p w14:paraId="0749278A" w14:textId="77777777" w:rsidR="006A6F37" w:rsidRDefault="006A6F37" w:rsidP="006A6F37">
      <w:pPr>
        <w:rPr>
          <w:lang w:val="en-US"/>
        </w:rPr>
      </w:pPr>
      <w:r>
        <w:rPr>
          <w:lang w:val="en-US"/>
        </w:rPr>
        <w:t xml:space="preserve">As described in clause 5.4, the </w:t>
      </w:r>
      <w:proofErr w:type="spellStart"/>
      <w:r>
        <w:rPr>
          <w:lang w:val="en-US"/>
        </w:rPr>
        <w:t>MCData</w:t>
      </w:r>
      <w:proofErr w:type="spellEnd"/>
      <w:r>
        <w:rPr>
          <w:lang w:val="en-US"/>
        </w:rPr>
        <w:t xml:space="preserve"> gateway servers are inserted in the path between </w:t>
      </w:r>
      <w:proofErr w:type="spellStart"/>
      <w:r>
        <w:rPr>
          <w:lang w:val="en-US"/>
        </w:rPr>
        <w:t>MCData</w:t>
      </w:r>
      <w:proofErr w:type="spellEnd"/>
      <w:r>
        <w:rPr>
          <w:lang w:val="en-US"/>
        </w:rPr>
        <w:t xml:space="preserve"> functions that reside in </w:t>
      </w:r>
      <w:proofErr w:type="spellStart"/>
      <w:r>
        <w:rPr>
          <w:lang w:val="en-US"/>
        </w:rPr>
        <w:t>MCData</w:t>
      </w:r>
      <w:proofErr w:type="spellEnd"/>
      <w:r>
        <w:rPr>
          <w:lang w:val="en-US"/>
        </w:rPr>
        <w:t xml:space="preserve"> systems from different trust domains.</w:t>
      </w:r>
    </w:p>
    <w:p w14:paraId="1C7E92C1" w14:textId="77777777" w:rsidR="006A6F37" w:rsidRDefault="006A6F37" w:rsidP="006A6F37">
      <w:pPr>
        <w:rPr>
          <w:lang w:val="en-US"/>
        </w:rPr>
      </w:pPr>
      <w:r>
        <w:rPr>
          <w:lang w:val="en-US"/>
        </w:rPr>
        <w:t xml:space="preserve">This clause specifies the behavior of an </w:t>
      </w:r>
      <w:proofErr w:type="spellStart"/>
      <w:r>
        <w:rPr>
          <w:lang w:val="en-US"/>
        </w:rPr>
        <w:t>MCData</w:t>
      </w:r>
      <w:proofErr w:type="spellEnd"/>
      <w:r>
        <w:rPr>
          <w:lang w:val="en-US"/>
        </w:rPr>
        <w:t xml:space="preserve"> gateway server that acts as an exit point from an </w:t>
      </w:r>
      <w:proofErr w:type="spellStart"/>
      <w:r>
        <w:rPr>
          <w:lang w:val="en-US"/>
        </w:rPr>
        <w:t>MCData</w:t>
      </w:r>
      <w:proofErr w:type="spellEnd"/>
      <w:r>
        <w:rPr>
          <w:lang w:val="en-US"/>
        </w:rPr>
        <w:t xml:space="preserve"> system or as an entry point in an </w:t>
      </w:r>
      <w:proofErr w:type="spellStart"/>
      <w:r>
        <w:rPr>
          <w:lang w:val="en-US"/>
        </w:rPr>
        <w:t>MCData</w:t>
      </w:r>
      <w:proofErr w:type="spellEnd"/>
      <w:r>
        <w:rPr>
          <w:lang w:val="en-US"/>
        </w:rPr>
        <w:t xml:space="preserve">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31378415"/>
      <w:r>
        <w:rPr>
          <w:lang w:val="en-US"/>
        </w:rPr>
        <w:lastRenderedPageBreak/>
        <w:t>6.8.2</w:t>
      </w:r>
      <w:r>
        <w:rPr>
          <w:lang w:val="en-US"/>
        </w:rPr>
        <w:tab/>
      </w:r>
      <w:proofErr w:type="spellStart"/>
      <w:r>
        <w:rPr>
          <w:lang w:val="en-US"/>
        </w:rPr>
        <w:t>MCData</w:t>
      </w:r>
      <w:proofErr w:type="spellEnd"/>
      <w:r>
        <w:rPr>
          <w:lang w:val="en-US"/>
        </w:rPr>
        <w:t xml:space="preserve"> gateway server acting as an exit point from an </w:t>
      </w:r>
      <w:proofErr w:type="spellStart"/>
      <w:r>
        <w:rPr>
          <w:lang w:val="en-US"/>
        </w:rPr>
        <w:t>MCData</w:t>
      </w:r>
      <w:proofErr w:type="spellEnd"/>
      <w:r>
        <w:rPr>
          <w:lang w:val="en-US"/>
        </w:rPr>
        <w:t xml:space="preserve"> system</w:t>
      </w:r>
      <w:bookmarkEnd w:id="1454"/>
    </w:p>
    <w:p w14:paraId="05858B47" w14:textId="77777777" w:rsidR="006A6F37" w:rsidRDefault="006A6F37" w:rsidP="006A6F37">
      <w:pPr>
        <w:rPr>
          <w:lang w:val="en-US"/>
        </w:rPr>
      </w:pPr>
      <w:r>
        <w:rPr>
          <w:lang w:val="en-US"/>
        </w:rPr>
        <w:t xml:space="preserve">When acting as an exit point from a local </w:t>
      </w:r>
      <w:proofErr w:type="spellStart"/>
      <w:r>
        <w:rPr>
          <w:lang w:val="en-US"/>
        </w:rPr>
        <w:t>MCData</w:t>
      </w:r>
      <w:proofErr w:type="spellEnd"/>
      <w:r>
        <w:rPr>
          <w:lang w:val="en-US"/>
        </w:rPr>
        <w:t xml:space="preserve"> system to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server receives SIP requests and SIP responses intended for the controlling, non-controlling or participating function in the interconnected </w:t>
      </w:r>
      <w:proofErr w:type="spellStart"/>
      <w:r>
        <w:rPr>
          <w:lang w:val="en-US"/>
        </w:rPr>
        <w:t>MCData</w:t>
      </w:r>
      <w:proofErr w:type="spellEnd"/>
      <w:r>
        <w:rPr>
          <w:lang w:val="en-US"/>
        </w:rPr>
        <w:t xml:space="preserve"> system.</w:t>
      </w:r>
    </w:p>
    <w:p w14:paraId="6F3CDA50" w14:textId="77777777" w:rsidR="006A6F37" w:rsidRDefault="006A6F37" w:rsidP="006A6F37">
      <w:r>
        <w:rPr>
          <w:lang w:val="en-US"/>
        </w:rPr>
        <w:t xml:space="preserve">When receiving an outgoing SIP message, </w:t>
      </w:r>
      <w:r>
        <w:t>t</w:t>
      </w:r>
      <w:r w:rsidRPr="00AF0060">
        <w:t xml:space="preserve">he </w:t>
      </w:r>
      <w:proofErr w:type="spellStart"/>
      <w:r>
        <w:t>MCData</w:t>
      </w:r>
      <w:proofErr w:type="spellEnd"/>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w:t>
      </w:r>
      <w:proofErr w:type="spellStart"/>
      <w:r>
        <w:t>MCData</w:t>
      </w:r>
      <w:proofErr w:type="spellEnd"/>
      <w:r w:rsidRPr="00AF0060">
        <w:t xml:space="preserve"> system identity of the </w:t>
      </w:r>
      <w:r>
        <w:t>interconnected</w:t>
      </w:r>
      <w:r w:rsidRPr="00AF0060">
        <w:t xml:space="preserve"> </w:t>
      </w:r>
      <w:proofErr w:type="spellStart"/>
      <w:r>
        <w:t>MCData</w:t>
      </w:r>
      <w:proofErr w:type="spellEnd"/>
      <w:r>
        <w:t xml:space="preserve">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proofErr w:type="spellStart"/>
      <w:r>
        <w:t>MCData</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MCData</w:t>
      </w:r>
      <w:proofErr w:type="spellEnd"/>
      <w:r>
        <w:t xml:space="preserve">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MCData</w:t>
      </w:r>
      <w:proofErr w:type="spellEnd"/>
      <w:r>
        <w:rPr>
          <w:lang w:val="en-US"/>
        </w:rPr>
        <w:t xml:space="preserve">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MCData</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MCData</w:t>
      </w:r>
      <w:proofErr w:type="spellEnd"/>
      <w:r w:rsidRPr="007A0A2F">
        <w:rPr>
          <w:lang w:val="en-US"/>
        </w:rPr>
        <w:t xml:space="preserve"> gateway server that acts as an entry point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interconnected </w:t>
      </w:r>
      <w:proofErr w:type="spellStart"/>
      <w:r>
        <w:rPr>
          <w:lang w:val="en-US"/>
        </w:rPr>
        <w:t>MCData</w:t>
      </w:r>
      <w:proofErr w:type="spellEnd"/>
      <w:r>
        <w:rPr>
          <w:lang w:val="en-US"/>
        </w:rPr>
        <w:t xml:space="preserve"> system or the URI of the </w:t>
      </w:r>
      <w:proofErr w:type="spellStart"/>
      <w:r>
        <w:rPr>
          <w:lang w:val="en-US"/>
        </w:rPr>
        <w:t>MCData</w:t>
      </w:r>
      <w:proofErr w:type="spellEnd"/>
      <w:r>
        <w:rPr>
          <w:lang w:val="en-US"/>
        </w:rPr>
        <w:t xml:space="preserve"> gateway server in the interconnected </w:t>
      </w:r>
      <w:proofErr w:type="spellStart"/>
      <w:r>
        <w:rPr>
          <w:lang w:val="en-US"/>
        </w:rPr>
        <w:t>MCData</w:t>
      </w:r>
      <w:proofErr w:type="spellEnd"/>
      <w:r>
        <w:rPr>
          <w:lang w:val="en-US"/>
        </w:rPr>
        <w:t xml:space="preserve">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1455" w:name="_Toc131378416"/>
      <w:r>
        <w:rPr>
          <w:lang w:val="en-US"/>
        </w:rPr>
        <w:t>6.8.3</w:t>
      </w:r>
      <w:r>
        <w:rPr>
          <w:lang w:val="en-US"/>
        </w:rPr>
        <w:tab/>
      </w:r>
      <w:proofErr w:type="spellStart"/>
      <w:r>
        <w:rPr>
          <w:lang w:val="en-US"/>
        </w:rPr>
        <w:t>MCData</w:t>
      </w:r>
      <w:proofErr w:type="spellEnd"/>
      <w:r>
        <w:rPr>
          <w:lang w:val="en-US"/>
        </w:rPr>
        <w:t xml:space="preserve"> gateway server acting as an entry point in an </w:t>
      </w:r>
      <w:proofErr w:type="spellStart"/>
      <w:r>
        <w:rPr>
          <w:lang w:val="en-US"/>
        </w:rPr>
        <w:t>MCData</w:t>
      </w:r>
      <w:proofErr w:type="spellEnd"/>
      <w:r>
        <w:rPr>
          <w:lang w:val="en-US"/>
        </w:rPr>
        <w:t xml:space="preserve"> system</w:t>
      </w:r>
      <w:bookmarkEnd w:id="1455"/>
    </w:p>
    <w:p w14:paraId="626677EE" w14:textId="77777777" w:rsidR="006A6F37" w:rsidRDefault="006A6F37" w:rsidP="006A6F37">
      <w:pPr>
        <w:rPr>
          <w:lang w:val="en-US"/>
        </w:rPr>
      </w:pPr>
      <w:r>
        <w:rPr>
          <w:lang w:val="en-US"/>
        </w:rPr>
        <w:t xml:space="preserve">When acting as an entry point in an </w:t>
      </w:r>
      <w:proofErr w:type="spellStart"/>
      <w:r>
        <w:rPr>
          <w:lang w:val="en-US"/>
        </w:rPr>
        <w:t>MCData</w:t>
      </w:r>
      <w:proofErr w:type="spellEnd"/>
      <w:r>
        <w:rPr>
          <w:lang w:val="en-US"/>
        </w:rPr>
        <w:t xml:space="preserve"> system from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receives SIP requests and SIP responses intended for the controlling, non-controlling or participating function in the local </w:t>
      </w:r>
      <w:proofErr w:type="spellStart"/>
      <w:r>
        <w:rPr>
          <w:lang w:val="en-US"/>
        </w:rPr>
        <w:t>MCData</w:t>
      </w:r>
      <w:proofErr w:type="spellEnd"/>
      <w:r>
        <w:rPr>
          <w:lang w:val="en-US"/>
        </w:rPr>
        <w:t xml:space="preserve">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proofErr w:type="spellStart"/>
      <w:r>
        <w:t>MCData</w:t>
      </w:r>
      <w:proofErr w:type="spellEnd"/>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MCData</w:t>
      </w:r>
      <w:proofErr w:type="spellEnd"/>
      <w:r w:rsidRPr="00AF0060">
        <w:rPr>
          <w:lang w:eastAsia="ko-KR"/>
        </w:rPr>
        <w:t xml:space="preserve"> system identity of the </w:t>
      </w:r>
      <w:r>
        <w:rPr>
          <w:lang w:val="en-US"/>
        </w:rPr>
        <w:t xml:space="preserve">interconnected </w:t>
      </w:r>
      <w:proofErr w:type="spellStart"/>
      <w:r>
        <w:rPr>
          <w:lang w:eastAsia="ko-KR"/>
        </w:rPr>
        <w:t>MCData</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proofErr w:type="spellStart"/>
      <w:r>
        <w:t>MCData</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w:t>
      </w:r>
      <w:proofErr w:type="spellStart"/>
      <w:r>
        <w:t>MCData</w:t>
      </w:r>
      <w:proofErr w:type="spellEnd"/>
      <w:r>
        <w:t xml:space="preserve">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MCData</w:t>
      </w:r>
      <w:proofErr w:type="spellEnd"/>
      <w:r>
        <w:rPr>
          <w:lang w:val="en-US"/>
        </w:rPr>
        <w:t xml:space="preserve"> </w:t>
      </w:r>
      <w:r w:rsidRPr="00AF0060">
        <w:rPr>
          <w:lang w:val="en-US"/>
        </w:rPr>
        <w:t>function</w:t>
      </w:r>
      <w:r>
        <w:rPr>
          <w:lang w:val="en-US"/>
        </w:rPr>
        <w:t xml:space="preserve"> in the local </w:t>
      </w:r>
      <w:proofErr w:type="spellStart"/>
      <w:r>
        <w:rPr>
          <w:lang w:val="en-US"/>
        </w:rPr>
        <w:t>MCData</w:t>
      </w:r>
      <w:proofErr w:type="spellEnd"/>
      <w:r>
        <w:rPr>
          <w:lang w:val="en-US"/>
        </w:rPr>
        <w:t xml:space="preserve">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and</w:t>
      </w:r>
    </w:p>
    <w:p w14:paraId="0D705E15" w14:textId="77777777" w:rsidR="006A6F37" w:rsidRDefault="006A6F37" w:rsidP="006A6F37">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1456" w:name="_Toc131378417"/>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w:t>
      </w:r>
      <w:proofErr w:type="spellStart"/>
      <w:r>
        <w:rPr>
          <w:lang w:val="en-US"/>
        </w:rPr>
        <w:t>MCData</w:t>
      </w:r>
      <w:proofErr w:type="spellEnd"/>
      <w:r>
        <w:rPr>
          <w:lang w:val="en-US"/>
        </w:rPr>
        <w:t xml:space="preserve"> gateway server. </w:t>
      </w:r>
    </w:p>
    <w:p w14:paraId="50D4992B" w14:textId="216ED059" w:rsidR="006A6F37" w:rsidRPr="00B02A0B" w:rsidRDefault="006A6F37" w:rsidP="00D034D5">
      <w:r>
        <w:rPr>
          <w:lang w:val="en-US"/>
        </w:rPr>
        <w:lastRenderedPageBreak/>
        <w:t xml:space="preserve">If an </w:t>
      </w:r>
      <w:proofErr w:type="spellStart"/>
      <w:r>
        <w:rPr>
          <w:lang w:val="en-US"/>
        </w:rPr>
        <w:t>MCData</w:t>
      </w:r>
      <w:proofErr w:type="spellEnd"/>
      <w:r>
        <w:rPr>
          <w:lang w:val="en-US"/>
        </w:rPr>
        <w:t xml:space="preserve">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w:t>
      </w:r>
      <w:proofErr w:type="spellStart"/>
      <w:r>
        <w:rPr>
          <w:lang w:val="en-US"/>
        </w:rPr>
        <w:t>MCData</w:t>
      </w:r>
      <w:proofErr w:type="spellEnd"/>
      <w:r>
        <w:rPr>
          <w:lang w:val="en-US"/>
        </w:rPr>
        <w:t xml:space="preserve"> gateway server can remove that information from the outgoing SIP message before forwarding it.</w:t>
      </w:r>
    </w:p>
    <w:p w14:paraId="0AB88D38" w14:textId="77777777" w:rsidR="005C310B" w:rsidRPr="00B02A0B" w:rsidRDefault="005C310B" w:rsidP="007D34FE">
      <w:pPr>
        <w:pStyle w:val="Heading1"/>
      </w:pPr>
      <w:bookmarkStart w:id="1457" w:name="_Toc131378418"/>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31378419"/>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 xml:space="preserve">This clause describes the procedures for SIP registration and </w:t>
      </w:r>
      <w:proofErr w:type="spellStart"/>
      <w:r w:rsidRPr="00B02A0B">
        <w:t>MCData</w:t>
      </w:r>
      <w:proofErr w:type="spellEnd"/>
      <w:r w:rsidRPr="00B02A0B">
        <w:t xml:space="preserve"> service authorization for the </w:t>
      </w:r>
      <w:proofErr w:type="spellStart"/>
      <w:r w:rsidRPr="00B02A0B">
        <w:t>MCData</w:t>
      </w:r>
      <w:proofErr w:type="spellEnd"/>
      <w:r w:rsidRPr="00B02A0B">
        <w:t xml:space="preserve"> client and the </w:t>
      </w:r>
      <w:proofErr w:type="spellStart"/>
      <w:r w:rsidRPr="00B02A0B">
        <w:t>MCData</w:t>
      </w:r>
      <w:proofErr w:type="spellEnd"/>
      <w:r w:rsidRPr="00B02A0B">
        <w:t xml:space="preserve"> service. The </w:t>
      </w:r>
      <w:proofErr w:type="spellStart"/>
      <w:r w:rsidRPr="00B02A0B">
        <w:t>MCData</w:t>
      </w:r>
      <w:proofErr w:type="spellEnd"/>
      <w:r w:rsidRPr="00B02A0B">
        <w:t xml:space="preserve"> UE can use SIP REGISTER or SIP PUBLISH for </w:t>
      </w:r>
      <w:proofErr w:type="spellStart"/>
      <w:r w:rsidRPr="00B02A0B">
        <w:t>MCData</w:t>
      </w:r>
      <w:proofErr w:type="spellEnd"/>
      <w:r w:rsidRPr="00B02A0B">
        <w:t xml:space="preserve"> service settings to perform service authorization for </w:t>
      </w:r>
      <w:proofErr w:type="spellStart"/>
      <w:r w:rsidRPr="00B02A0B">
        <w:t>MCData</w:t>
      </w:r>
      <w:proofErr w:type="spellEnd"/>
      <w:r w:rsidRPr="00B02A0B">
        <w:t>.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 xml:space="preserve">(e.g. MCPTT, </w:t>
      </w:r>
      <w:proofErr w:type="spellStart"/>
      <w:r w:rsidRPr="00B02A0B">
        <w:rPr>
          <w:lang w:val="en-US"/>
        </w:rPr>
        <w:t>MCVideo</w:t>
      </w:r>
      <w:proofErr w:type="spellEnd"/>
      <w:r w:rsidRPr="00B02A0B">
        <w:t xml:space="preserve">) </w:t>
      </w:r>
      <w:r w:rsidRPr="00B02A0B">
        <w:rPr>
          <w:lang w:val="en-US"/>
        </w:rPr>
        <w:t xml:space="preserve">is operating at the same time on the same MC UE as the </w:t>
      </w:r>
      <w:proofErr w:type="spellStart"/>
      <w:r w:rsidRPr="00B02A0B">
        <w:rPr>
          <w:lang w:val="en-US"/>
        </w:rPr>
        <w:t>MCData</w:t>
      </w:r>
      <w:proofErr w:type="spellEnd"/>
      <w:r w:rsidRPr="00B02A0B">
        <w:rPr>
          <w:lang w:val="en-US"/>
        </w:rPr>
        <w:t xml:space="preserve"> client, then the </w:t>
      </w:r>
      <w:proofErr w:type="spellStart"/>
      <w:r w:rsidRPr="00B02A0B">
        <w:rPr>
          <w:lang w:val="en-US"/>
        </w:rPr>
        <w:t>MCData</w:t>
      </w:r>
      <w:proofErr w:type="spellEnd"/>
      <w:r w:rsidRPr="00B02A0B">
        <w:rPr>
          <w:lang w:val="en-US"/>
        </w:rPr>
        <w:t xml:space="preserve">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w:t>
      </w:r>
      <w:proofErr w:type="spellStart"/>
      <w:r w:rsidRPr="00B02A0B">
        <w:rPr>
          <w:lang w:val="en-US"/>
        </w:rPr>
        <w:t>MCData</w:t>
      </w:r>
      <w:proofErr w:type="spellEnd"/>
      <w:r w:rsidRPr="00B02A0B">
        <w:rPr>
          <w:lang w:val="en-US"/>
        </w:rPr>
        <w:t xml:space="preserve">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w:t>
      </w:r>
      <w:proofErr w:type="spellStart"/>
      <w:r w:rsidRPr="00B02A0B">
        <w:rPr>
          <w:lang w:val="en-US"/>
        </w:rPr>
        <w:t>MCData</w:t>
      </w:r>
      <w:proofErr w:type="spellEnd"/>
      <w:r w:rsidRPr="00B02A0B">
        <w:rPr>
          <w:lang w:val="en-US"/>
        </w:rPr>
        <w:t xml:space="preserve"> service as for other MC services when </w:t>
      </w:r>
      <w:r w:rsidRPr="00B02A0B">
        <w:t xml:space="preserve">performing service authorization for </w:t>
      </w:r>
      <w:proofErr w:type="spellStart"/>
      <w:r w:rsidRPr="00B02A0B">
        <w:t>MCData</w:t>
      </w:r>
      <w:proofErr w:type="spellEnd"/>
      <w:r w:rsidRPr="00B02A0B">
        <w:rPr>
          <w:lang w:val="en-US"/>
        </w:rPr>
        <w:t xml:space="preserve"> along with other MC services using SIP REGISTER multipart MIME bodies for each MC service are</w:t>
      </w:r>
      <w:r w:rsidRPr="00B02A0B">
        <w:t xml:space="preserve"> included in the SIP REGISTER request. The </w:t>
      </w:r>
      <w:proofErr w:type="spellStart"/>
      <w:r w:rsidRPr="00B02A0B">
        <w:t>MCData</w:t>
      </w:r>
      <w:proofErr w:type="spellEnd"/>
      <w:r w:rsidRPr="00B02A0B">
        <w:t xml:space="preserve">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w:t>
      </w:r>
      <w:proofErr w:type="spellStart"/>
      <w:r w:rsidRPr="00B02A0B">
        <w:rPr>
          <w:lang w:val="en-US"/>
        </w:rPr>
        <w:t>MCData</w:t>
      </w:r>
      <w:proofErr w:type="spellEnd"/>
      <w:r w:rsidRPr="00B02A0B">
        <w:rPr>
          <w:lang w:val="en-US"/>
        </w:rPr>
        <w:t xml:space="preserve"> client logs off from the </w:t>
      </w:r>
      <w:proofErr w:type="spellStart"/>
      <w:r w:rsidRPr="00B02A0B">
        <w:rPr>
          <w:lang w:val="en-US"/>
        </w:rPr>
        <w:t>MCData</w:t>
      </w:r>
      <w:proofErr w:type="spellEnd"/>
      <w:r w:rsidRPr="00B02A0B">
        <w:rPr>
          <w:lang w:val="en-US"/>
        </w:rPr>
        <w:t xml:space="preserve">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w:t>
      </w:r>
      <w:proofErr w:type="spellStart"/>
      <w:r w:rsidRPr="00B02A0B">
        <w:t>MCData</w:t>
      </w:r>
      <w:proofErr w:type="spellEnd"/>
      <w:r w:rsidRPr="00B02A0B">
        <w:t xml:space="preserve">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31378420"/>
      <w:r w:rsidRPr="00B02A0B">
        <w:t>7.2</w:t>
      </w:r>
      <w:r w:rsidRPr="00B02A0B">
        <w:tab/>
      </w:r>
      <w:proofErr w:type="spellStart"/>
      <w:r w:rsidRPr="00B02A0B">
        <w:t>MCData</w:t>
      </w:r>
      <w:proofErr w:type="spellEnd"/>
      <w:r w:rsidRPr="00B02A0B">
        <w:t xml:space="preserve">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31378421"/>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w:t>
      </w:r>
      <w:proofErr w:type="spellStart"/>
      <w:r w:rsidRPr="00B02A0B">
        <w:t>MCData</w:t>
      </w:r>
      <w:proofErr w:type="spellEnd"/>
      <w:r w:rsidRPr="00B02A0B">
        <w:t xml:space="preserve"> client performs SIP registration for service authorisation the </w:t>
      </w:r>
      <w:proofErr w:type="spellStart"/>
      <w:r w:rsidRPr="00B02A0B">
        <w:t>MCData</w:t>
      </w:r>
      <w:proofErr w:type="spellEnd"/>
      <w:r w:rsidRPr="00B02A0B">
        <w:t xml:space="preserve">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w:t>
      </w:r>
      <w:proofErr w:type="spellStart"/>
      <w:r w:rsidRPr="00B02A0B">
        <w:t>MCData</w:t>
      </w:r>
      <w:proofErr w:type="spellEnd"/>
      <w:r w:rsidRPr="00B02A0B">
        <w:t xml:space="preserve"> client logs off from the </w:t>
      </w:r>
      <w:proofErr w:type="spellStart"/>
      <w:r w:rsidRPr="00B02A0B">
        <w:t>MCData</w:t>
      </w:r>
      <w:proofErr w:type="spellEnd"/>
      <w:r w:rsidRPr="00B02A0B">
        <w:t xml:space="preserve"> service but the </w:t>
      </w:r>
      <w:proofErr w:type="spellStart"/>
      <w:r w:rsidRPr="00B02A0B">
        <w:t>MCData</w:t>
      </w:r>
      <w:proofErr w:type="spellEnd"/>
      <w:r w:rsidRPr="00B02A0B">
        <w:t xml:space="preserve"> UE remains registered the </w:t>
      </w:r>
      <w:proofErr w:type="spellStart"/>
      <w:r w:rsidRPr="00B02A0B">
        <w:t>MCData</w:t>
      </w:r>
      <w:proofErr w:type="spellEnd"/>
      <w:r w:rsidRPr="00B02A0B">
        <w:t xml:space="preserve">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w:t>
      </w:r>
      <w:proofErr w:type="spellStart"/>
      <w:r w:rsidRPr="00B02A0B">
        <w:t>MCData</w:t>
      </w:r>
      <w:proofErr w:type="spellEnd"/>
      <w:r w:rsidRPr="00B02A0B">
        <w:t xml:space="preserve">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 xml:space="preserve">then the </w:t>
      </w:r>
      <w:proofErr w:type="spellStart"/>
      <w:r w:rsidRPr="00B02A0B">
        <w:t>MCData</w:t>
      </w:r>
      <w:proofErr w:type="spellEnd"/>
      <w:r w:rsidRPr="00B02A0B">
        <w:t xml:space="preserve">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w:t>
      </w:r>
      <w:proofErr w:type="spellStart"/>
      <w:r w:rsidRPr="00B02A0B">
        <w:t>mcdata</w:t>
      </w:r>
      <w:proofErr w:type="spellEnd"/>
      <w:r w:rsidRPr="00B02A0B">
        <w:t xml:space="preserve">-client-id&gt; element set to the value of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 xml:space="preserve">then the </w:t>
      </w:r>
      <w:proofErr w:type="spellStart"/>
      <w:r w:rsidRPr="00B02A0B">
        <w:t>MCData</w:t>
      </w:r>
      <w:proofErr w:type="spellEnd"/>
      <w:r w:rsidRPr="00B02A0B">
        <w:t xml:space="preserve"> client:</w:t>
      </w:r>
    </w:p>
    <w:p w14:paraId="0BA44281" w14:textId="77777777" w:rsidR="005C310B" w:rsidRPr="00B02A0B" w:rsidRDefault="005C310B" w:rsidP="005C310B">
      <w:pPr>
        <w:pStyle w:val="B1"/>
      </w:pPr>
      <w:r w:rsidRPr="00B02A0B">
        <w:t>1)</w:t>
      </w:r>
      <w:r w:rsidRPr="00B02A0B">
        <w:tab/>
        <w:t>shall include an application/</w:t>
      </w:r>
      <w:proofErr w:type="spellStart"/>
      <w:r w:rsidRPr="00B02A0B">
        <w:t>mikey</w:t>
      </w:r>
      <w:proofErr w:type="spellEnd"/>
      <w:r w:rsidRPr="00B02A0B">
        <w:t xml:space="preserve">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proofErr w:type="spellStart"/>
      <w:r w:rsidRPr="00B02A0B">
        <w:rPr>
          <w:lang w:val="en-US"/>
        </w:rPr>
        <w:t>MCData</w:t>
      </w:r>
      <w:proofErr w:type="spellEnd"/>
      <w:r w:rsidRPr="00B02A0B">
        <w:rPr>
          <w:lang w:val="en-US"/>
        </w:rPr>
        <w:t xml:space="preserve"> client ID of </w:t>
      </w:r>
      <w:r w:rsidRPr="00B02A0B">
        <w:t xml:space="preserve">the originating </w:t>
      </w:r>
      <w:proofErr w:type="spellStart"/>
      <w:r w:rsidRPr="00B02A0B">
        <w:t>MCData</w:t>
      </w:r>
      <w:proofErr w:type="spellEnd"/>
      <w:r w:rsidRPr="00B02A0B">
        <w:t xml:space="preserve">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 xml:space="preserve">id&gt; element set to the encrypted </w:t>
      </w:r>
      <w:proofErr w:type="spellStart"/>
      <w:r w:rsidRPr="00B02A0B">
        <w:t>MCData</w:t>
      </w:r>
      <w:proofErr w:type="spellEnd"/>
      <w:r w:rsidRPr="00B02A0B">
        <w:t xml:space="preserve">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 xml:space="preserve">-client-id&gt; element set to the value of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31378422"/>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w:t>
      </w:r>
      <w:proofErr w:type="spellStart"/>
      <w:r w:rsidRPr="00B02A0B">
        <w:t>MCData</w:t>
      </w:r>
      <w:proofErr w:type="spellEnd"/>
      <w:r w:rsidRPr="00B02A0B">
        <w:t xml:space="preserve"> client performs SIP registration without service authorisation the </w:t>
      </w:r>
      <w:proofErr w:type="spellStart"/>
      <w:r w:rsidRPr="00B02A0B">
        <w:t>MCData</w:t>
      </w:r>
      <w:proofErr w:type="spellEnd"/>
      <w:r w:rsidRPr="00B02A0B">
        <w:t xml:space="preserve">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w:t>
      </w:r>
      <w:proofErr w:type="spellStart"/>
      <w:r w:rsidRPr="00B02A0B">
        <w:t>MCData</w:t>
      </w:r>
      <w:proofErr w:type="spellEnd"/>
      <w:r w:rsidRPr="00B02A0B">
        <w:t xml:space="preserve"> client logs off from the </w:t>
      </w:r>
      <w:proofErr w:type="spellStart"/>
      <w:r w:rsidRPr="00B02A0B">
        <w:t>MCData</w:t>
      </w:r>
      <w:proofErr w:type="spellEnd"/>
      <w:r w:rsidRPr="00B02A0B">
        <w:t xml:space="preserve"> service but the </w:t>
      </w:r>
      <w:proofErr w:type="spellStart"/>
      <w:r w:rsidRPr="00B02A0B">
        <w:t>MCData</w:t>
      </w:r>
      <w:proofErr w:type="spellEnd"/>
      <w:r w:rsidRPr="00B02A0B">
        <w:t xml:space="preserve"> UE remains registered the </w:t>
      </w:r>
      <w:proofErr w:type="spellStart"/>
      <w:r w:rsidRPr="00B02A0B">
        <w:t>MCData</w:t>
      </w:r>
      <w:proofErr w:type="spellEnd"/>
      <w:r w:rsidRPr="00B02A0B">
        <w:t xml:space="preserve">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w:t>
      </w:r>
      <w:proofErr w:type="spellStart"/>
      <w:r w:rsidRPr="00B02A0B">
        <w:t>MCData</w:t>
      </w:r>
      <w:proofErr w:type="spellEnd"/>
      <w:r w:rsidRPr="00B02A0B">
        <w:t xml:space="preserve">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31378423"/>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 xml:space="preserve">When populating the SIP PUBLISH request, the </w:t>
      </w:r>
      <w:proofErr w:type="spellStart"/>
      <w:r w:rsidRPr="00B02A0B">
        <w:t>MCData</w:t>
      </w:r>
      <w:proofErr w:type="spellEnd"/>
      <w:r w:rsidRPr="00B02A0B">
        <w:t xml:space="preserve">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w:t>
      </w:r>
      <w:proofErr w:type="spellStart"/>
      <w:r w:rsidRPr="00B02A0B">
        <w:t>MCData</w:t>
      </w:r>
      <w:proofErr w:type="spellEnd"/>
      <w:r w:rsidRPr="00B02A0B">
        <w:t xml:space="preserve"> function serving </w:t>
      </w:r>
      <w:r w:rsidRPr="00B02A0B">
        <w:rPr>
          <w:lang w:val="en-US"/>
        </w:rPr>
        <w:t xml:space="preserve">the </w:t>
      </w:r>
      <w:proofErr w:type="spellStart"/>
      <w:r w:rsidRPr="00B02A0B">
        <w:rPr>
          <w:lang w:val="en-US"/>
        </w:rPr>
        <w:t>MCData</w:t>
      </w:r>
      <w:proofErr w:type="spellEnd"/>
      <w:r w:rsidRPr="00B02A0B">
        <w:rPr>
          <w:lang w:val="en-US"/>
        </w:rPr>
        <w:t xml:space="preserve">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 xml:space="preserve">shall set the Expires header field according to IETF RFC 3903 [34], to 4294967295, if the </w:t>
      </w:r>
      <w:proofErr w:type="spellStart"/>
      <w:r w:rsidRPr="00B02A0B">
        <w:t>MCData</w:t>
      </w:r>
      <w:proofErr w:type="spellEnd"/>
      <w:r w:rsidRPr="00B02A0B">
        <w:t xml:space="preserve"> user is not removing the </w:t>
      </w:r>
      <w:proofErr w:type="spellStart"/>
      <w:r w:rsidRPr="00B02A0B">
        <w:t>MCData</w:t>
      </w:r>
      <w:proofErr w:type="spellEnd"/>
      <w:r w:rsidRPr="00B02A0B">
        <w:t xml:space="preserve"> service settings, otherwise to remove the </w:t>
      </w:r>
      <w:proofErr w:type="spellStart"/>
      <w:r w:rsidRPr="00B02A0B">
        <w:t>MCData</w:t>
      </w:r>
      <w:proofErr w:type="spellEnd"/>
      <w:r w:rsidRPr="00B02A0B">
        <w:t xml:space="preserve"> service settings the </w:t>
      </w:r>
      <w:proofErr w:type="spellStart"/>
      <w:r w:rsidRPr="00B02A0B">
        <w:t>MCData</w:t>
      </w:r>
      <w:proofErr w:type="spellEnd"/>
      <w:r w:rsidRPr="00B02A0B">
        <w:t xml:space="preserve">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 xml:space="preserve">The expiration timer of the </w:t>
      </w:r>
      <w:proofErr w:type="spellStart"/>
      <w:r w:rsidRPr="00B02A0B">
        <w:t>MCData</w:t>
      </w:r>
      <w:proofErr w:type="spellEnd"/>
      <w:r w:rsidRPr="00B02A0B">
        <w:t xml:space="preserve"> client service settings is only applicable for the </w:t>
      </w:r>
      <w:proofErr w:type="spellStart"/>
      <w:r w:rsidRPr="00B02A0B">
        <w:t>MCData</w:t>
      </w:r>
      <w:proofErr w:type="spellEnd"/>
      <w:r w:rsidRPr="00B02A0B">
        <w:t xml:space="preserve"> client service settings from the </w:t>
      </w:r>
      <w:proofErr w:type="spellStart"/>
      <w:r w:rsidRPr="00B02A0B">
        <w:t>MCData</w:t>
      </w:r>
      <w:proofErr w:type="spellEnd"/>
      <w:r w:rsidRPr="00B02A0B">
        <w:t xml:space="preserve"> client that matches the Instance Identifier URN. The expiration timer of </w:t>
      </w:r>
      <w:proofErr w:type="spellStart"/>
      <w:r w:rsidRPr="00B02A0B">
        <w:t>MCData</w:t>
      </w:r>
      <w:proofErr w:type="spellEnd"/>
      <w:r w:rsidRPr="00B02A0B">
        <w:t xml:space="preserve"> user service settings is also updated in the </w:t>
      </w:r>
      <w:proofErr w:type="spellStart"/>
      <w:r w:rsidRPr="00B02A0B">
        <w:t>MCData</w:t>
      </w:r>
      <w:proofErr w:type="spellEnd"/>
      <w:r w:rsidRPr="00B02A0B">
        <w:t xml:space="preserve"> server if expiration timer of </w:t>
      </w:r>
      <w:proofErr w:type="spellStart"/>
      <w:r w:rsidRPr="00B02A0B">
        <w:t>MCData</w:t>
      </w:r>
      <w:proofErr w:type="spellEnd"/>
      <w:r w:rsidRPr="00B02A0B">
        <w:t xml:space="preserve"> client service settings is updated in the </w:t>
      </w:r>
      <w:proofErr w:type="spellStart"/>
      <w:r w:rsidRPr="00B02A0B">
        <w:t>MCData</w:t>
      </w:r>
      <w:proofErr w:type="spellEnd"/>
      <w:r w:rsidRPr="00B02A0B">
        <w:t xml:space="preserve">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 xml:space="preserve">Removing the </w:t>
      </w:r>
      <w:proofErr w:type="spellStart"/>
      <w:r w:rsidRPr="00B02A0B">
        <w:t>MCData</w:t>
      </w:r>
      <w:proofErr w:type="spellEnd"/>
      <w:r w:rsidRPr="00B02A0B">
        <w:t xml:space="preserve"> service settings by setting the Expires header field</w:t>
      </w:r>
      <w:r w:rsidRPr="00B02A0B">
        <w:rPr>
          <w:lang w:val="en-US"/>
        </w:rPr>
        <w:t xml:space="preserve"> to zero, logs off the </w:t>
      </w:r>
      <w:proofErr w:type="spellStart"/>
      <w:r w:rsidRPr="00B02A0B">
        <w:rPr>
          <w:lang w:val="en-US"/>
        </w:rPr>
        <w:t>MCData</w:t>
      </w:r>
      <w:proofErr w:type="spellEnd"/>
      <w:r w:rsidRPr="00B02A0B">
        <w:rPr>
          <w:lang w:val="en-US"/>
        </w:rPr>
        <w:t xml:space="preserve"> client from the </w:t>
      </w:r>
      <w:proofErr w:type="spellStart"/>
      <w:r w:rsidRPr="00B02A0B">
        <w:rPr>
          <w:lang w:val="en-US"/>
        </w:rPr>
        <w:t>MCData</w:t>
      </w:r>
      <w:proofErr w:type="spellEnd"/>
      <w:r w:rsidRPr="00B02A0B">
        <w:rPr>
          <w:lang w:val="en-US"/>
        </w:rPr>
        <w:t xml:space="preserve">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31378424"/>
      <w:r w:rsidRPr="00B02A0B">
        <w:t>7.2.2</w:t>
      </w:r>
      <w:r w:rsidRPr="00B02A0B">
        <w:tab/>
        <w:t xml:space="preserve">SIP PUBLISH request for service authorisation and </w:t>
      </w:r>
      <w:proofErr w:type="spellStart"/>
      <w:r w:rsidRPr="00B02A0B">
        <w:t>MCData</w:t>
      </w:r>
      <w:proofErr w:type="spellEnd"/>
      <w:r w:rsidRPr="00B02A0B">
        <w:t xml:space="preserve">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 xml:space="preserve">If based on implementation the </w:t>
      </w:r>
      <w:proofErr w:type="spellStart"/>
      <w:r w:rsidRPr="00B02A0B">
        <w:t>MCData</w:t>
      </w:r>
      <w:proofErr w:type="spellEnd"/>
      <w:r w:rsidRPr="00B02A0B">
        <w:t xml:space="preserve"> client decides to use SIP PUBLISH for </w:t>
      </w:r>
      <w:proofErr w:type="spellStart"/>
      <w:r w:rsidRPr="00B02A0B">
        <w:t>MCData</w:t>
      </w:r>
      <w:proofErr w:type="spellEnd"/>
      <w:r w:rsidRPr="00B02A0B">
        <w:t xml:space="preserve">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 xml:space="preserve">then the </w:t>
      </w:r>
      <w:proofErr w:type="spellStart"/>
      <w:r w:rsidRPr="00B02A0B">
        <w:t>MCData</w:t>
      </w:r>
      <w:proofErr w:type="spellEnd"/>
      <w:r w:rsidRPr="00B02A0B">
        <w:t xml:space="preserve">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w:t>
      </w:r>
      <w:proofErr w:type="spellStart"/>
      <w:r w:rsidRPr="00B02A0B">
        <w:t>mikey</w:t>
      </w:r>
      <w:proofErr w:type="spellEnd"/>
      <w:r w:rsidRPr="00B02A0B">
        <w:t xml:space="preserve">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 xml:space="preserve">-client-id&gt; element set to the encrypted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 xml:space="preserve">-client-id&gt; element set to the value of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422C60F3" w14:textId="77777777" w:rsidR="005C310B" w:rsidRPr="00B02A0B" w:rsidRDefault="005C310B" w:rsidP="005C310B">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 xml:space="preserve">he value contained in the "user-profile-index" attribute of the selected </w:t>
      </w:r>
      <w:proofErr w:type="spellStart"/>
      <w:r w:rsidRPr="00B02A0B">
        <w:t>MCData</w:t>
      </w:r>
      <w:proofErr w:type="spellEnd"/>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w:t>
      </w:r>
      <w:proofErr w:type="spellStart"/>
      <w:r w:rsidRPr="00B02A0B">
        <w:rPr>
          <w:lang w:val="en-US"/>
        </w:rPr>
        <w:t>MCData</w:t>
      </w:r>
      <w:proofErr w:type="spellEnd"/>
      <w:r w:rsidRPr="00B02A0B">
        <w:rPr>
          <w:lang w:val="en-US"/>
        </w:rPr>
        <w:t xml:space="preserve">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31378425"/>
      <w:r w:rsidRPr="00B02A0B">
        <w:t>7.2.3</w:t>
      </w:r>
      <w:r w:rsidRPr="00B02A0B">
        <w:tab/>
        <w:t xml:space="preserve">Sending SIP PUBLISH for </w:t>
      </w:r>
      <w:proofErr w:type="spellStart"/>
      <w:r w:rsidRPr="00B02A0B">
        <w:t>MCData</w:t>
      </w:r>
      <w:proofErr w:type="spellEnd"/>
      <w:r w:rsidRPr="00B02A0B">
        <w:t xml:space="preserve">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w:t>
      </w:r>
      <w:proofErr w:type="spellStart"/>
      <w:r w:rsidRPr="00B02A0B">
        <w:t>MCData</w:t>
      </w:r>
      <w:proofErr w:type="spellEnd"/>
      <w:r w:rsidRPr="00B02A0B">
        <w:t xml:space="preserve"> service settings, the </w:t>
      </w:r>
      <w:proofErr w:type="spellStart"/>
      <w:r w:rsidRPr="00B02A0B">
        <w:t>MCData</w:t>
      </w:r>
      <w:proofErr w:type="spellEnd"/>
      <w:r w:rsidRPr="00B02A0B">
        <w:t xml:space="preserve"> client shall generate a SIP PUBLISH request according 3GPP TS 24.229 [5], IETF RFC 3903 [34] and IETF RFC 4354 [35]. In the </w:t>
      </w:r>
      <w:r w:rsidRPr="00B02A0B">
        <w:rPr>
          <w:lang w:val="en-US"/>
        </w:rPr>
        <w:t xml:space="preserve">SIP PUBLISH request, the </w:t>
      </w:r>
      <w:proofErr w:type="spellStart"/>
      <w:r w:rsidRPr="00B02A0B">
        <w:rPr>
          <w:lang w:val="en-US"/>
        </w:rPr>
        <w:t>MCData</w:t>
      </w:r>
      <w:proofErr w:type="spellEnd"/>
      <w:r w:rsidRPr="00B02A0B">
        <w:rPr>
          <w:lang w:val="en-US"/>
        </w:rPr>
        <w:t xml:space="preserve">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targeted </w:t>
      </w:r>
      <w:proofErr w:type="spellStart"/>
      <w:r w:rsidRPr="00B02A0B">
        <w:t>MCData</w:t>
      </w:r>
      <w:proofErr w:type="spellEnd"/>
      <w:r w:rsidRPr="00B02A0B">
        <w:t xml:space="preserve">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 xml:space="preserve">-client-id&gt; element set to the encrypted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set to the cleartext </w:t>
      </w:r>
      <w:r w:rsidRPr="00B02A0B">
        <w:rPr>
          <w:lang w:val="en-US"/>
        </w:rPr>
        <w:t xml:space="preserve">targeted </w:t>
      </w:r>
      <w:proofErr w:type="spellStart"/>
      <w:r w:rsidRPr="00B02A0B">
        <w:rPr>
          <w:lang w:val="en-US"/>
        </w:rPr>
        <w:t>MCData</w:t>
      </w:r>
      <w:proofErr w:type="spellEnd"/>
      <w:r w:rsidRPr="00B02A0B">
        <w:rPr>
          <w:lang w:val="en-US"/>
        </w:rPr>
        <w:t xml:space="preserve"> ID; and</w:t>
      </w:r>
    </w:p>
    <w:p w14:paraId="1862705E" w14:textId="77777777" w:rsidR="005C310B" w:rsidRPr="00B02A0B" w:rsidRDefault="005C310B" w:rsidP="005C310B">
      <w:pPr>
        <w:pStyle w:val="B2"/>
        <w:rPr>
          <w:lang w:val="en-US"/>
        </w:rPr>
      </w:pPr>
      <w:r w:rsidRPr="00B02A0B">
        <w:t>b)</w:t>
      </w:r>
      <w:r w:rsidRPr="00B02A0B">
        <w:tab/>
        <w:t>the &lt;</w:t>
      </w:r>
      <w:proofErr w:type="spellStart"/>
      <w:r w:rsidRPr="00B02A0B">
        <w:t>mcdata</w:t>
      </w:r>
      <w:proofErr w:type="spellEnd"/>
      <w:r w:rsidRPr="00B02A0B">
        <w:t xml:space="preserve">-client-id&gt; element set to the value of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137D8158" w14:textId="77777777" w:rsidR="005C310B" w:rsidRPr="00B02A0B" w:rsidRDefault="005C310B" w:rsidP="005C310B">
      <w:pPr>
        <w:pStyle w:val="B1"/>
      </w:pPr>
      <w:r w:rsidRPr="00B02A0B">
        <w:lastRenderedPageBreak/>
        <w:t>4)</w:t>
      </w:r>
      <w:r w:rsidRPr="00B02A0B">
        <w:tab/>
        <w:t>shall include an application/</w:t>
      </w:r>
      <w:proofErr w:type="spellStart"/>
      <w:r w:rsidRPr="00B02A0B">
        <w:t>poc-settings+xml</w:t>
      </w:r>
      <w:proofErr w:type="spellEnd"/>
      <w:r w:rsidRPr="00B02A0B">
        <w:t xml:space="preserve">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 xml:space="preserve">he value contained in the "user-profile-index" attribute of the selected </w:t>
      </w:r>
      <w:proofErr w:type="spellStart"/>
      <w:r w:rsidRPr="00B02A0B">
        <w:t>MCData</w:t>
      </w:r>
      <w:proofErr w:type="spellEnd"/>
      <w:r w:rsidRPr="00B02A0B">
        <w:t xml:space="preserve">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w:t>
      </w:r>
      <w:proofErr w:type="spellStart"/>
      <w:r w:rsidRPr="00B02A0B">
        <w:rPr>
          <w:lang w:val="en-US"/>
        </w:rPr>
        <w:t>MCData</w:t>
      </w:r>
      <w:proofErr w:type="spellEnd"/>
      <w:r w:rsidRPr="00B02A0B">
        <w:rPr>
          <w:lang w:val="en-US"/>
        </w:rPr>
        <w:t xml:space="preserve"> client </w:t>
      </w:r>
      <w:r w:rsidRPr="00B02A0B">
        <w:t>shall send the SIP PUBLISH request according to 3GPP TS 24.229 [5].</w:t>
      </w:r>
    </w:p>
    <w:p w14:paraId="346AA155" w14:textId="77777777" w:rsidR="005C310B" w:rsidRPr="00B02A0B" w:rsidRDefault="005C310B" w:rsidP="005C310B">
      <w:r w:rsidRPr="00B02A0B">
        <w:t xml:space="preserve">On receiving the SIP 200 (OK) response to the SIP PUBLISH request the </w:t>
      </w:r>
      <w:proofErr w:type="spellStart"/>
      <w:r w:rsidRPr="00B02A0B">
        <w:t>MCData</w:t>
      </w:r>
      <w:proofErr w:type="spellEnd"/>
      <w:r w:rsidRPr="00B02A0B">
        <w:t xml:space="preserve"> client may indicate to the </w:t>
      </w:r>
      <w:proofErr w:type="spellStart"/>
      <w:r w:rsidRPr="00B02A0B">
        <w:t>MCData</w:t>
      </w:r>
      <w:proofErr w:type="spellEnd"/>
      <w:r w:rsidRPr="00B02A0B">
        <w:t xml:space="preserve"> User the successful communication of the </w:t>
      </w:r>
      <w:proofErr w:type="spellStart"/>
      <w:r w:rsidRPr="00B02A0B">
        <w:t>MCData</w:t>
      </w:r>
      <w:proofErr w:type="spellEnd"/>
      <w:r w:rsidRPr="00B02A0B">
        <w:t xml:space="preserve"> service settings to the </w:t>
      </w:r>
      <w:proofErr w:type="spellStart"/>
      <w:r w:rsidRPr="00B02A0B">
        <w:t>MCData</w:t>
      </w:r>
      <w:proofErr w:type="spellEnd"/>
      <w:r w:rsidRPr="00B02A0B">
        <w:t xml:space="preserve">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31378426"/>
      <w:r w:rsidRPr="00B02A0B">
        <w:t>7.2.4</w:t>
      </w:r>
      <w:r w:rsidRPr="00B02A0B">
        <w:tab/>
        <w:t xml:space="preserve">Determination of </w:t>
      </w:r>
      <w:proofErr w:type="spellStart"/>
      <w:r w:rsidRPr="00B02A0B">
        <w:t>MCData</w:t>
      </w:r>
      <w:proofErr w:type="spellEnd"/>
      <w:r w:rsidRPr="00B02A0B">
        <w:t xml:space="preserve">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w:t>
      </w:r>
      <w:proofErr w:type="spellStart"/>
      <w:r w:rsidRPr="00B02A0B">
        <w:rPr>
          <w:lang w:val="en-US"/>
        </w:rPr>
        <w:t>MCData</w:t>
      </w:r>
      <w:proofErr w:type="spellEnd"/>
      <w:r w:rsidRPr="00B02A0B">
        <w:rPr>
          <w:lang w:val="en-US"/>
        </w:rPr>
        <w:t xml:space="preserve"> service settings of another </w:t>
      </w:r>
      <w:proofErr w:type="spellStart"/>
      <w:r w:rsidRPr="00B02A0B">
        <w:rPr>
          <w:lang w:val="en-US"/>
        </w:rPr>
        <w:t>MCData</w:t>
      </w:r>
      <w:proofErr w:type="spellEnd"/>
      <w:r w:rsidRPr="00B02A0B">
        <w:rPr>
          <w:lang w:val="en-US"/>
        </w:rPr>
        <w:t xml:space="preserve"> client of the same </w:t>
      </w:r>
      <w:proofErr w:type="spellStart"/>
      <w:r w:rsidRPr="00B02A0B">
        <w:rPr>
          <w:lang w:val="en-US"/>
        </w:rPr>
        <w:t>MCData</w:t>
      </w:r>
      <w:proofErr w:type="spellEnd"/>
      <w:r w:rsidRPr="00B02A0B">
        <w:rPr>
          <w:lang w:val="en-US"/>
        </w:rPr>
        <w:t xml:space="preserve"> user or to verify the currently active </w:t>
      </w:r>
      <w:proofErr w:type="spellStart"/>
      <w:r w:rsidRPr="00B02A0B">
        <w:rPr>
          <w:lang w:val="en-US"/>
        </w:rPr>
        <w:t>MCData</w:t>
      </w:r>
      <w:proofErr w:type="spellEnd"/>
      <w:r w:rsidRPr="00B02A0B">
        <w:rPr>
          <w:lang w:val="en-US"/>
        </w:rPr>
        <w:t xml:space="preserve"> service settings of this </w:t>
      </w:r>
      <w:proofErr w:type="spellStart"/>
      <w:r w:rsidRPr="00B02A0B">
        <w:rPr>
          <w:lang w:val="en-US"/>
        </w:rPr>
        <w:t>MCData</w:t>
      </w:r>
      <w:proofErr w:type="spellEnd"/>
      <w:r w:rsidRPr="00B02A0B">
        <w:rPr>
          <w:lang w:val="en-US"/>
        </w:rPr>
        <w:t xml:space="preserve"> client, the </w:t>
      </w:r>
      <w:proofErr w:type="spellStart"/>
      <w:r w:rsidRPr="00B02A0B">
        <w:rPr>
          <w:lang w:val="en-US"/>
        </w:rPr>
        <w:t>MCData</w:t>
      </w:r>
      <w:proofErr w:type="spellEnd"/>
      <w:r w:rsidRPr="00B02A0B">
        <w:rPr>
          <w:lang w:val="en-US"/>
        </w:rPr>
        <w:t xml:space="preserve">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 xml:space="preserve">In the SIP SUBSCRIBE request, the </w:t>
      </w:r>
      <w:proofErr w:type="spellStart"/>
      <w:r w:rsidRPr="00B02A0B">
        <w:t>MCData</w:t>
      </w:r>
      <w:proofErr w:type="spellEnd"/>
      <w:r w:rsidRPr="00B02A0B">
        <w:t xml:space="preserve">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 xml:space="preserve">participating </w:t>
      </w:r>
      <w:proofErr w:type="spellStart"/>
      <w:r w:rsidRPr="00B02A0B">
        <w:t>MCData</w:t>
      </w:r>
      <w:proofErr w:type="spellEnd"/>
      <w:r w:rsidRPr="00B02A0B">
        <w:rPr>
          <w:lang w:val="en-US"/>
        </w:rPr>
        <w:t xml:space="preserve"> </w:t>
      </w:r>
      <w:r w:rsidRPr="00B02A0B">
        <w:t xml:space="preserve">function serving the </w:t>
      </w:r>
      <w:proofErr w:type="spellStart"/>
      <w:r w:rsidRPr="00B02A0B">
        <w:t>MCData</w:t>
      </w:r>
      <w:proofErr w:type="spellEnd"/>
      <w:r w:rsidRPr="00B02A0B">
        <w:t xml:space="preserve">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w:t>
      </w:r>
      <w:proofErr w:type="spellStart"/>
      <w:r w:rsidRPr="00B02A0B">
        <w:rPr>
          <w:lang w:eastAsia="ko-KR"/>
        </w:rPr>
        <w:t>MCData</w:t>
      </w:r>
      <w:proofErr w:type="spellEnd"/>
      <w:r w:rsidRPr="00B02A0B">
        <w:rPr>
          <w:lang w:eastAsia="ko-KR"/>
        </w:rPr>
        <w:t xml:space="preserve">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w:t>
      </w:r>
      <w:proofErr w:type="spellStart"/>
      <w:r w:rsidRPr="00B02A0B">
        <w:rPr>
          <w:lang w:val="en-US"/>
        </w:rPr>
        <w:t>poc-settings+xml</w:t>
      </w:r>
      <w:proofErr w:type="spellEnd"/>
      <w:r w:rsidRPr="00B02A0B">
        <w:rPr>
          <w:lang w:val="en-US"/>
        </w:rPr>
        <w:t>" MIME type</w:t>
      </w:r>
      <w:r w:rsidRPr="00B02A0B">
        <w:rPr>
          <w:lang w:eastAsia="ko-KR"/>
        </w:rPr>
        <w:t>;</w:t>
      </w:r>
    </w:p>
    <w:p w14:paraId="37B4E232" w14:textId="77777777" w:rsidR="005C310B" w:rsidRPr="00B02A0B" w:rsidRDefault="005C310B" w:rsidP="005C310B">
      <w:pPr>
        <w:pStyle w:val="B1"/>
      </w:pPr>
      <w:r w:rsidRPr="00B02A0B">
        <w:t>6)</w:t>
      </w:r>
      <w:r w:rsidRPr="00B02A0B">
        <w:tab/>
        <w:t xml:space="preserve">if the </w:t>
      </w:r>
      <w:proofErr w:type="spellStart"/>
      <w:r w:rsidRPr="00B02A0B">
        <w:t>MCData</w:t>
      </w:r>
      <w:proofErr w:type="spellEnd"/>
      <w:r w:rsidRPr="00B02A0B">
        <w:t xml:space="preserve">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 xml:space="preserve">if the </w:t>
      </w:r>
      <w:proofErr w:type="spellStart"/>
      <w:r w:rsidRPr="00B02A0B">
        <w:t>MCData</w:t>
      </w:r>
      <w:proofErr w:type="spellEnd"/>
      <w:r w:rsidRPr="00B02A0B">
        <w:t xml:space="preserve">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w:t>
      </w:r>
      <w:proofErr w:type="spellStart"/>
      <w:r w:rsidRPr="00B02A0B">
        <w:rPr>
          <w:lang w:val="en-US"/>
        </w:rPr>
        <w:t>MCData</w:t>
      </w:r>
      <w:proofErr w:type="spellEnd"/>
      <w:r w:rsidRPr="00B02A0B">
        <w:rPr>
          <w:lang w:val="en-US"/>
        </w:rPr>
        <w:t xml:space="preserve"> client shall generate an in-dialog SIP SUBSCRIBE request according to </w:t>
      </w:r>
      <w:r w:rsidRPr="00B02A0B">
        <w:t xml:space="preserve">3GPP TS 24.229 [5], IETF RFC 6665 [36], IETF RFC 4354 [35]. In the SIP SUBSCRIBE request, the </w:t>
      </w:r>
      <w:proofErr w:type="spellStart"/>
      <w:r w:rsidRPr="00B02A0B">
        <w:t>MCData</w:t>
      </w:r>
      <w:proofErr w:type="spellEnd"/>
      <w:r w:rsidRPr="00B02A0B">
        <w:t xml:space="preserve"> client:</w:t>
      </w:r>
    </w:p>
    <w:p w14:paraId="7C93B09A" w14:textId="77777777" w:rsidR="005C310B" w:rsidRPr="00B02A0B" w:rsidRDefault="005C310B" w:rsidP="005C310B">
      <w:pPr>
        <w:pStyle w:val="B1"/>
      </w:pPr>
      <w:r w:rsidRPr="00B02A0B">
        <w:rPr>
          <w:lang w:val="en-US"/>
        </w:rPr>
        <w:t>1)</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w:t>
      </w:r>
      <w:proofErr w:type="spellStart"/>
      <w:r w:rsidRPr="00B02A0B">
        <w:rPr>
          <w:lang w:val="en-US"/>
        </w:rPr>
        <w:t>poc-settings+xml</w:t>
      </w:r>
      <w:proofErr w:type="spellEnd"/>
      <w:r w:rsidRPr="00B02A0B">
        <w:rPr>
          <w:lang w:val="en-US"/>
        </w:rPr>
        <w:t>" MIME type</w:t>
      </w:r>
      <w:r w:rsidRPr="00B02A0B">
        <w:rPr>
          <w:lang w:eastAsia="ko-KR"/>
        </w:rPr>
        <w:t>;</w:t>
      </w:r>
    </w:p>
    <w:p w14:paraId="7B1C36C6"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w:t>
      </w:r>
      <w:proofErr w:type="spellStart"/>
      <w:r w:rsidRPr="00B02A0B">
        <w:t>poc-settings+xml</w:t>
      </w:r>
      <w:proofErr w:type="spellEnd"/>
      <w:r w:rsidRPr="00B02A0B">
        <w:t xml:space="preserve"> MIME body the </w:t>
      </w:r>
      <w:proofErr w:type="spellStart"/>
      <w:r w:rsidRPr="00B02A0B">
        <w:t>MCData</w:t>
      </w:r>
      <w:proofErr w:type="spellEnd"/>
      <w:r w:rsidRPr="00B02A0B">
        <w:t xml:space="preserve">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w:t>
      </w:r>
      <w:proofErr w:type="spellStart"/>
      <w:r w:rsidRPr="00B02A0B">
        <w:t>poc-settings+xml</w:t>
      </w:r>
      <w:proofErr w:type="spellEnd"/>
      <w:r w:rsidRPr="00B02A0B">
        <w:t xml:space="preserve"> MIME body </w:t>
      </w:r>
      <w:r w:rsidRPr="00B02A0B">
        <w:rPr>
          <w:lang w:val="en-US"/>
        </w:rPr>
        <w:t xml:space="preserve">for each </w:t>
      </w:r>
      <w:proofErr w:type="spellStart"/>
      <w:r w:rsidRPr="00B02A0B">
        <w:rPr>
          <w:lang w:val="en-US"/>
        </w:rPr>
        <w:t>MCData</w:t>
      </w:r>
      <w:proofErr w:type="spellEnd"/>
      <w:r w:rsidRPr="00B02A0B">
        <w:rPr>
          <w:lang w:val="en-US"/>
        </w:rPr>
        <w:t xml:space="preserve">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w:t>
      </w:r>
      <w:proofErr w:type="spellStart"/>
      <w:r w:rsidRPr="00B02A0B">
        <w:rPr>
          <w:lang w:val="en-US"/>
        </w:rPr>
        <w:t>MCData</w:t>
      </w:r>
      <w:proofErr w:type="spellEnd"/>
      <w:r w:rsidRPr="00B02A0B">
        <w:rPr>
          <w:lang w:val="en-US"/>
        </w:rPr>
        <w:t xml:space="preserve">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w:t>
      </w:r>
      <w:proofErr w:type="spellStart"/>
      <w:r w:rsidRPr="00B02A0B">
        <w:t>poc-settings+xml</w:t>
      </w:r>
      <w:proofErr w:type="spellEnd"/>
      <w:r w:rsidRPr="00B02A0B">
        <w:t xml:space="preserve"> MIME body for each </w:t>
      </w:r>
      <w:proofErr w:type="spellStart"/>
      <w:r w:rsidRPr="00B02A0B">
        <w:t>MCData</w:t>
      </w:r>
      <w:proofErr w:type="spellEnd"/>
      <w:r w:rsidRPr="00B02A0B">
        <w:t xml:space="preserve"> client identified by the </w:t>
      </w:r>
      <w:r w:rsidRPr="00B02A0B">
        <w:rPr>
          <w:lang w:eastAsia="ko-KR"/>
        </w:rPr>
        <w:t xml:space="preserve">"id" attribute </w:t>
      </w:r>
      <w:r w:rsidRPr="00B02A0B">
        <w:t xml:space="preserve">according to IETF RFC 4354 [35] as the active </w:t>
      </w:r>
      <w:proofErr w:type="spellStart"/>
      <w:r w:rsidRPr="00B02A0B">
        <w:t>MCData</w:t>
      </w:r>
      <w:proofErr w:type="spellEnd"/>
      <w:r w:rsidRPr="00B02A0B">
        <w:t xml:space="preserve"> user profile of that </w:t>
      </w:r>
      <w:proofErr w:type="spellStart"/>
      <w:r w:rsidRPr="00B02A0B">
        <w:t>MCData</w:t>
      </w:r>
      <w:proofErr w:type="spellEnd"/>
      <w:r w:rsidRPr="00B02A0B">
        <w:t xml:space="preserve">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31378427"/>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 xml:space="preserve">When the </w:t>
      </w:r>
      <w:proofErr w:type="spellStart"/>
      <w:r w:rsidRPr="00B02A0B">
        <w:t>MCData</w:t>
      </w:r>
      <w:proofErr w:type="spellEnd"/>
      <w:r w:rsidRPr="00B02A0B">
        <w:t xml:space="preserve">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w:t>
      </w:r>
      <w:proofErr w:type="spellStart"/>
      <w:r w:rsidRPr="00B02A0B">
        <w:t>mikey</w:t>
      </w:r>
      <w:proofErr w:type="spellEnd"/>
      <w:r w:rsidRPr="00B02A0B">
        <w:t xml:space="preserve">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w:t>
      </w:r>
      <w:proofErr w:type="spellStart"/>
      <w:r w:rsidRPr="00B02A0B">
        <w:rPr>
          <w:lang w:eastAsia="ko-KR"/>
        </w:rPr>
        <w:t>MCData</w:t>
      </w:r>
      <w:proofErr w:type="spellEnd"/>
      <w:r w:rsidRPr="00B02A0B">
        <w:rPr>
          <w:lang w:eastAsia="ko-KR"/>
        </w:rPr>
        <w:t xml:space="preserve">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w:t>
      </w:r>
      <w:proofErr w:type="spellStart"/>
      <w:r w:rsidRPr="00B02A0B">
        <w:t>IDRi</w:t>
      </w:r>
      <w:proofErr w:type="spellEnd"/>
      <w:r w:rsidRPr="00B02A0B">
        <w:t>) has type 'URI' (</w:t>
      </w:r>
      <w:r w:rsidRPr="00B02A0B">
        <w:rPr>
          <w:lang w:eastAsia="ko-KR"/>
        </w:rPr>
        <w:t>identity hiding is not used), the client:</w:t>
      </w:r>
    </w:p>
    <w:p w14:paraId="5C65B37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w:t>
      </w:r>
      <w:proofErr w:type="spellStart"/>
      <w:r w:rsidRPr="00B02A0B">
        <w:t>IDRi</w:t>
      </w:r>
      <w:proofErr w:type="spellEnd"/>
      <w:r w:rsidRPr="00B02A0B">
        <w:t>) has type 'UID' (identity hiding in use), the client:</w:t>
      </w:r>
    </w:p>
    <w:p w14:paraId="6986D75D" w14:textId="77777777" w:rsidR="005C310B" w:rsidRPr="00B02A0B" w:rsidRDefault="005C310B" w:rsidP="005C310B">
      <w:pPr>
        <w:pStyle w:val="B3"/>
      </w:pPr>
      <w:proofErr w:type="spellStart"/>
      <w:r w:rsidRPr="00B02A0B">
        <w:t>i</w:t>
      </w:r>
      <w:proofErr w:type="spellEnd"/>
      <w:r w:rsidRPr="00B02A0B">
        <w:t>)</w:t>
      </w:r>
      <w:r w:rsidRPr="00B02A0B">
        <w:tab/>
        <w:t xml:space="preserve">shall convert the public service identity </w:t>
      </w:r>
      <w:r w:rsidRPr="00B02A0B">
        <w:rPr>
          <w:lang w:val="en-US"/>
        </w:rPr>
        <w:t xml:space="preserve">of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w:t>
      </w:r>
      <w:proofErr w:type="spellStart"/>
      <w:r w:rsidRPr="00B02A0B">
        <w:rPr>
          <w:lang w:val="en-US"/>
        </w:rPr>
        <w:t>IDRi</w:t>
      </w:r>
      <w:proofErr w:type="spellEnd"/>
      <w:r w:rsidRPr="00B02A0B">
        <w:rPr>
          <w:lang w:val="en-US"/>
        </w:rPr>
        <w:t>)</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 xml:space="preserve">using the participating </w:t>
      </w:r>
      <w:proofErr w:type="spellStart"/>
      <w:r w:rsidRPr="00B02A0B">
        <w:t>MCData</w:t>
      </w:r>
      <w:proofErr w:type="spellEnd"/>
      <w:r w:rsidRPr="00B02A0B">
        <w:t xml:space="preserve"> function's (KMS provisioned) UID key as described in 3GPP TS 33.180 [26];</w:t>
      </w:r>
    </w:p>
    <w:p w14:paraId="7155EC14" w14:textId="77777777" w:rsidR="005C310B" w:rsidRPr="00B02A0B" w:rsidRDefault="005C310B" w:rsidP="005C310B">
      <w:pPr>
        <w:pStyle w:val="B3"/>
      </w:pPr>
      <w:r w:rsidRPr="00B02A0B">
        <w:t>f)</w:t>
      </w:r>
      <w:r w:rsidRPr="00B02A0B">
        <w:tab/>
        <w:t xml:space="preserve">shall extract and store the algorithm to be used to protect the </w:t>
      </w:r>
      <w:proofErr w:type="spellStart"/>
      <w:r w:rsidRPr="00B02A0B">
        <w:t>MCData</w:t>
      </w:r>
      <w:proofErr w:type="spellEnd"/>
      <w:r w:rsidRPr="00B02A0B">
        <w:t xml:space="preserve">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 xml:space="preserve">Upon successful extraction, the client shall replace the existing CSK and CSK-ID associated with the participating </w:t>
      </w:r>
      <w:proofErr w:type="spellStart"/>
      <w:r w:rsidRPr="00B02A0B">
        <w:t>MCData</w:t>
      </w:r>
      <w:proofErr w:type="spellEnd"/>
      <w:r w:rsidRPr="00B02A0B">
        <w:t xml:space="preserve">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31378428"/>
      <w:r w:rsidRPr="00B02A0B">
        <w:lastRenderedPageBreak/>
        <w:t>7.3</w:t>
      </w:r>
      <w:r w:rsidRPr="00B02A0B">
        <w:tab/>
      </w:r>
      <w:proofErr w:type="spellStart"/>
      <w:r w:rsidRPr="00B02A0B">
        <w:t>MCData</w:t>
      </w:r>
      <w:proofErr w:type="spellEnd"/>
      <w:r w:rsidRPr="00B02A0B">
        <w:t xml:space="preserve">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31378429"/>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 xml:space="preserve">The </w:t>
      </w:r>
      <w:proofErr w:type="spellStart"/>
      <w:r w:rsidRPr="00B02A0B">
        <w:t>MCData</w:t>
      </w:r>
      <w:proofErr w:type="spellEnd"/>
      <w:r w:rsidRPr="00B02A0B">
        <w:t xml:space="preserve">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xml:space="preserve">. The body will carry the SIP REGISTER request as sent by the </w:t>
      </w:r>
      <w:proofErr w:type="spellStart"/>
      <w:r w:rsidRPr="00B02A0B">
        <w:rPr>
          <w:lang w:val="en-US"/>
        </w:rPr>
        <w:t>MCData</w:t>
      </w:r>
      <w:proofErr w:type="spellEnd"/>
      <w:r w:rsidRPr="00B02A0B">
        <w:rPr>
          <w:lang w:val="en-US"/>
        </w:rPr>
        <w:t xml:space="preserve">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 xml:space="preserve">for </w:t>
      </w:r>
      <w:proofErr w:type="spellStart"/>
      <w:r w:rsidRPr="00B02A0B">
        <w:t>MCData</w:t>
      </w:r>
      <w:proofErr w:type="spellEnd"/>
      <w:r w:rsidRPr="00B02A0B">
        <w:t xml:space="preserve">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31378430"/>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server receives a SIP REGISTER request </w:t>
      </w:r>
      <w:r w:rsidRPr="00B02A0B">
        <w:t xml:space="preserve">sent from the </w:t>
      </w:r>
      <w:proofErr w:type="spellStart"/>
      <w:r w:rsidRPr="00B02A0B">
        <w:t>MCData</w:t>
      </w:r>
      <w:proofErr w:type="spellEnd"/>
      <w:r w:rsidRPr="00B02A0B">
        <w:t xml:space="preserve"> client</w:t>
      </w:r>
      <w:r w:rsidRPr="00B02A0B">
        <w:rPr>
          <w:lang w:val="en-US"/>
        </w:rPr>
        <w:t xml:space="preserve"> contained </w:t>
      </w:r>
      <w:r w:rsidRPr="00B02A0B">
        <w:t xml:space="preserve">within a message/sip MIME body of a received third-party SIP REGISTER request </w:t>
      </w:r>
      <w:r w:rsidRPr="00B02A0B">
        <w:rPr>
          <w:lang w:val="en-US"/>
        </w:rPr>
        <w:t xml:space="preserve">or a SIP PUBLISH request, it first determines whether XML MIME bodies included in the request are integrity protected. If XML MIME bodies are integrity protected the </w:t>
      </w:r>
      <w:proofErr w:type="spellStart"/>
      <w:r w:rsidRPr="00B02A0B">
        <w:rPr>
          <w:lang w:val="en-US"/>
        </w:rPr>
        <w:t>MCData</w:t>
      </w:r>
      <w:proofErr w:type="spellEnd"/>
      <w:r w:rsidRPr="00B02A0B">
        <w:rPr>
          <w:lang w:val="en-US"/>
        </w:rPr>
        <w:t xml:space="preserve"> server validates the signature of each of the XML MIME bodies. If the integrity protection check(s) pass or the XML MIME bodies are not integrity protected, the </w:t>
      </w:r>
      <w:proofErr w:type="spellStart"/>
      <w:r w:rsidRPr="00B02A0B">
        <w:rPr>
          <w:lang w:val="en-US"/>
        </w:rPr>
        <w:t>MCData</w:t>
      </w:r>
      <w:proofErr w:type="spellEnd"/>
      <w:r w:rsidRPr="00B02A0B">
        <w:rPr>
          <w:lang w:val="en-US"/>
        </w:rPr>
        <w:t xml:space="preserve"> server then determines whether the content in specific XML elements is confidentiality protected. If XML content is confidentiality protected, the </w:t>
      </w:r>
      <w:proofErr w:type="spellStart"/>
      <w:r w:rsidRPr="00B02A0B">
        <w:rPr>
          <w:lang w:val="en-US"/>
        </w:rPr>
        <w:t>MCData</w:t>
      </w:r>
      <w:proofErr w:type="spellEnd"/>
      <w:r w:rsidRPr="00B02A0B">
        <w:rPr>
          <w:lang w:val="en-US"/>
        </w:rPr>
        <w:t xml:space="preserve">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 xml:space="preserve">application/vnd.3gpp.mcdata-info+xml MIME body within a message/sip MIME body of the SIP REGISTER request sent from the </w:t>
      </w:r>
      <w:proofErr w:type="spellStart"/>
      <w:r w:rsidRPr="00B02A0B">
        <w:t>MCData</w:t>
      </w:r>
      <w:proofErr w:type="spellEnd"/>
      <w:r w:rsidRPr="00B02A0B">
        <w:t xml:space="preserve">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w:t>
      </w:r>
      <w:proofErr w:type="spellStart"/>
      <w:r w:rsidRPr="00B02A0B">
        <w:t>poc-settings+xml</w:t>
      </w:r>
      <w:proofErr w:type="spellEnd"/>
      <w:r w:rsidRPr="00B02A0B">
        <w:rPr>
          <w:lang w:val="en-US"/>
        </w:rPr>
        <w:t xml:space="preserve"> MIME body;</w:t>
      </w:r>
    </w:p>
    <w:p w14:paraId="438F7A43" w14:textId="77777777" w:rsidR="005C310B" w:rsidRPr="00B02A0B" w:rsidRDefault="005C310B" w:rsidP="005C310B">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and an application/</w:t>
      </w:r>
      <w:proofErr w:type="spellStart"/>
      <w:r w:rsidRPr="00B02A0B">
        <w:t>poc-settings+xml</w:t>
      </w:r>
      <w:proofErr w:type="spellEnd"/>
      <w:r w:rsidRPr="00B02A0B">
        <w:t xml:space="preserve"> MIME body;</w:t>
      </w:r>
    </w:p>
    <w:p w14:paraId="7A0D225C" w14:textId="77777777" w:rsidR="005C310B" w:rsidRPr="00B02A0B" w:rsidRDefault="005C310B" w:rsidP="005C310B">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w:t>
      </w:r>
      <w:proofErr w:type="spellStart"/>
      <w:r w:rsidRPr="00B02A0B">
        <w:t>mcdata</w:t>
      </w:r>
      <w:proofErr w:type="spellEnd"/>
      <w:r w:rsidRPr="00B02A0B">
        <w:t>-access-token&gt; element and the &lt;</w:t>
      </w:r>
      <w:proofErr w:type="spellStart"/>
      <w:r w:rsidRPr="00B02A0B">
        <w:t>mcdata</w:t>
      </w:r>
      <w:proofErr w:type="spellEnd"/>
      <w:r w:rsidRPr="00B02A0B">
        <w:t>-client-id&gt;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w:t>
      </w:r>
      <w:proofErr w:type="spellStart"/>
      <w:r w:rsidRPr="00B02A0B">
        <w:t>mcdata</w:t>
      </w:r>
      <w:proofErr w:type="spellEnd"/>
      <w:r w:rsidRPr="00B02A0B">
        <w:t>-access-token&gt; element and &lt;</w:t>
      </w:r>
      <w:proofErr w:type="spellStart"/>
      <w:r w:rsidRPr="00B02A0B">
        <w:t>mcdata</w:t>
      </w:r>
      <w:proofErr w:type="spellEnd"/>
      <w:r w:rsidRPr="00B02A0B">
        <w:t>-client-id&gt;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proofErr w:type="spellStart"/>
      <w:r w:rsidRPr="00B02A0B">
        <w:lastRenderedPageBreak/>
        <w:t>i</w:t>
      </w:r>
      <w:proofErr w:type="spellEnd"/>
      <w:r w:rsidRPr="00B02A0B">
        <w:t>)</w:t>
      </w:r>
      <w:r w:rsidRPr="00B02A0B">
        <w:tab/>
        <w:t xml:space="preserve">decrypt </w:t>
      </w:r>
      <w:r w:rsidRPr="00B02A0B">
        <w:rPr>
          <w:noProof/>
          <w:lang w:val="en-US"/>
        </w:rPr>
        <w:t xml:space="preserve">the received </w:t>
      </w:r>
      <w:r w:rsidRPr="00B02A0B">
        <w:rPr>
          <w:lang w:val="en-US"/>
        </w:rPr>
        <w:t>access token in the &lt;</w:t>
      </w:r>
      <w:proofErr w:type="spellStart"/>
      <w:r w:rsidRPr="00B02A0B">
        <w:rPr>
          <w:lang w:val="en-US"/>
        </w:rPr>
        <w:t>mcdata</w:t>
      </w:r>
      <w:proofErr w:type="spellEnd"/>
      <w:r w:rsidRPr="00B02A0B">
        <w:rPr>
          <w:lang w:val="en-US"/>
        </w:rPr>
        <w:t>-access-token&gt;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 xml:space="preserve">decrypt the received </w:t>
      </w:r>
      <w:proofErr w:type="spellStart"/>
      <w:r w:rsidRPr="00B02A0B">
        <w:t>MCData</w:t>
      </w:r>
      <w:proofErr w:type="spellEnd"/>
      <w:r w:rsidRPr="00B02A0B">
        <w:t xml:space="preserve"> client ID in the &lt;</w:t>
      </w:r>
      <w:proofErr w:type="spellStart"/>
      <w:r w:rsidRPr="00B02A0B">
        <w:t>mcdata</w:t>
      </w:r>
      <w:proofErr w:type="spellEnd"/>
      <w:r w:rsidRPr="00B02A0B">
        <w:t>-client-id&gt; element in the application/vnd.3gpp.mcdata-info+xml MIME body;</w:t>
      </w:r>
    </w:p>
    <w:p w14:paraId="06BAEA7F" w14:textId="77777777" w:rsidR="005C310B" w:rsidRPr="00B02A0B" w:rsidRDefault="005C310B" w:rsidP="005C310B">
      <w:pPr>
        <w:pStyle w:val="B2"/>
      </w:pPr>
      <w:r w:rsidRPr="00B02A0B">
        <w:t>b)</w:t>
      </w:r>
      <w:r w:rsidRPr="00B02A0B">
        <w:tab/>
        <w:t xml:space="preserve">if the decryption procedure succeeds, shall identify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w:t>
      </w:r>
      <w:proofErr w:type="spellStart"/>
      <w:r w:rsidRPr="00B02A0B">
        <w:t>mcdata</w:t>
      </w:r>
      <w:proofErr w:type="spellEnd"/>
      <w:r w:rsidRPr="00B02A0B">
        <w:t>-access-token&gt; element or the &lt;</w:t>
      </w:r>
      <w:proofErr w:type="spellStart"/>
      <w:r w:rsidRPr="00B02A0B">
        <w:t>mcdata</w:t>
      </w:r>
      <w:proofErr w:type="spellEnd"/>
      <w:r w:rsidRPr="00B02A0B">
        <w:t>-client-id&gt;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 xml:space="preserve">shall identify the </w:t>
      </w:r>
      <w:proofErr w:type="spellStart"/>
      <w:r w:rsidRPr="00B02A0B">
        <w:t>MCData</w:t>
      </w:r>
      <w:proofErr w:type="spellEnd"/>
      <w:r w:rsidRPr="00B02A0B">
        <w:t xml:space="preserve"> ID from &lt;</w:t>
      </w:r>
      <w:proofErr w:type="spellStart"/>
      <w:r w:rsidRPr="00B02A0B">
        <w:rPr>
          <w:lang w:val="en-US"/>
        </w:rPr>
        <w:t>mcdata</w:t>
      </w:r>
      <w:proofErr w:type="spellEnd"/>
      <w:r w:rsidRPr="00B02A0B">
        <w:rPr>
          <w:lang w:val="en-US"/>
        </w:rPr>
        <w:t>-access-token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 xml:space="preserve">shall identify the </w:t>
      </w:r>
      <w:proofErr w:type="spellStart"/>
      <w:r w:rsidRPr="00B02A0B">
        <w:t>MCData</w:t>
      </w:r>
      <w:proofErr w:type="spellEnd"/>
      <w:r w:rsidRPr="00B02A0B">
        <w:t xml:space="preserve"> client ID from the &lt;</w:t>
      </w:r>
      <w:proofErr w:type="spellStart"/>
      <w:r w:rsidRPr="00B02A0B">
        <w:t>mcdata</w:t>
      </w:r>
      <w:proofErr w:type="spellEnd"/>
      <w:r w:rsidRPr="00B02A0B">
        <w:t>-client-id&gt;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&gt; element, an &lt;</w:t>
      </w:r>
      <w:proofErr w:type="spellStart"/>
      <w:r w:rsidRPr="00B02A0B">
        <w:t>mcdata</w:t>
      </w:r>
      <w:proofErr w:type="spellEnd"/>
      <w:r w:rsidRPr="00B02A0B">
        <w:t>-client-id&gt; element, and an application/</w:t>
      </w:r>
      <w:proofErr w:type="spellStart"/>
      <w:r w:rsidRPr="00B02A0B">
        <w:t>poc-settings+xml</w:t>
      </w:r>
      <w:proofErr w:type="spellEnd"/>
      <w:r w:rsidRPr="00B02A0B">
        <w:t xml:space="preserve"> MIME body, the </w:t>
      </w:r>
      <w:proofErr w:type="spellStart"/>
      <w:r w:rsidRPr="00B02A0B">
        <w:t>MCData</w:t>
      </w:r>
      <w:proofErr w:type="spellEnd"/>
      <w:r w:rsidRPr="00B02A0B">
        <w:t xml:space="preserve">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w:t>
      </w:r>
      <w:proofErr w:type="spellStart"/>
      <w:r w:rsidRPr="00B02A0B">
        <w:t>mcdata</w:t>
      </w:r>
      <w:proofErr w:type="spellEnd"/>
      <w:r w:rsidRPr="00B02A0B">
        <w:t>-request-</w:t>
      </w:r>
      <w:proofErr w:type="spellStart"/>
      <w:r w:rsidRPr="00B02A0B">
        <w:t>uri</w:t>
      </w:r>
      <w:proofErr w:type="spellEnd"/>
      <w:r w:rsidRPr="00B02A0B">
        <w:t>&gt; element and the &lt;</w:t>
      </w:r>
      <w:proofErr w:type="spellStart"/>
      <w:r w:rsidRPr="00B02A0B">
        <w:t>mcdata</w:t>
      </w:r>
      <w:proofErr w:type="spellEnd"/>
      <w:r w:rsidRPr="00B02A0B">
        <w:t>-client-id&gt;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w:t>
      </w:r>
      <w:proofErr w:type="spellStart"/>
      <w:r w:rsidRPr="00B02A0B">
        <w:t>mcdata</w:t>
      </w:r>
      <w:proofErr w:type="spellEnd"/>
      <w:r w:rsidRPr="00B02A0B">
        <w:t>-request-</w:t>
      </w:r>
      <w:proofErr w:type="spellStart"/>
      <w:r w:rsidRPr="00B02A0B">
        <w:t>uri</w:t>
      </w:r>
      <w:proofErr w:type="spellEnd"/>
      <w:r w:rsidRPr="00B02A0B">
        <w:t>&gt; element and the &lt;</w:t>
      </w:r>
      <w:proofErr w:type="spellStart"/>
      <w:r w:rsidRPr="00B02A0B">
        <w:t>mcdata</w:t>
      </w:r>
      <w:proofErr w:type="spellEnd"/>
      <w:r w:rsidRPr="00B02A0B">
        <w:t>-client-id&gt;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proofErr w:type="spellStart"/>
      <w:r w:rsidRPr="00B02A0B">
        <w:t>i</w:t>
      </w:r>
      <w:proofErr w:type="spellEnd"/>
      <w:r w:rsidRPr="00B02A0B">
        <w:t>)</w:t>
      </w:r>
      <w:r w:rsidRPr="00B02A0B">
        <w:tab/>
        <w:t xml:space="preserve">decrypt </w:t>
      </w:r>
      <w:r w:rsidRPr="00B02A0B">
        <w:rPr>
          <w:noProof/>
          <w:lang w:val="en-US"/>
        </w:rPr>
        <w:t xml:space="preserve">the received </w:t>
      </w:r>
      <w:r w:rsidRPr="00B02A0B">
        <w:rPr>
          <w:lang w:val="en-US"/>
        </w:rPr>
        <w:t>encrypted</w:t>
      </w:r>
      <w:r w:rsidRPr="00B02A0B">
        <w:t xml:space="preserve">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w:t>
      </w:r>
      <w:proofErr w:type="spellStart"/>
      <w:r w:rsidRPr="00B02A0B">
        <w:t>MCData</w:t>
      </w:r>
      <w:proofErr w:type="spellEnd"/>
      <w:r w:rsidRPr="00B02A0B">
        <w:t xml:space="preserve"> client ID in the &lt;</w:t>
      </w:r>
      <w:proofErr w:type="spellStart"/>
      <w:r w:rsidRPr="00B02A0B">
        <w:t>mcdata</w:t>
      </w:r>
      <w:proofErr w:type="spellEnd"/>
      <w:r w:rsidRPr="00B02A0B">
        <w:t>-client-id&gt; element in the application/vnd.3gpp.mcdata-info+xml MIME body;</w:t>
      </w:r>
    </w:p>
    <w:p w14:paraId="3703C0B8" w14:textId="77777777" w:rsidR="005C310B" w:rsidRPr="00B02A0B" w:rsidRDefault="005C310B" w:rsidP="005C310B">
      <w:pPr>
        <w:pStyle w:val="B2"/>
      </w:pPr>
      <w:r w:rsidRPr="00B02A0B">
        <w:t>b)</w:t>
      </w:r>
      <w:r w:rsidRPr="00B02A0B">
        <w:tab/>
        <w:t xml:space="preserve">if all decryption procedures succeed, shall identify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w:t>
      </w:r>
      <w:proofErr w:type="spellStart"/>
      <w:r w:rsidRPr="00B02A0B">
        <w:t>mcdata</w:t>
      </w:r>
      <w:proofErr w:type="spellEnd"/>
      <w:r w:rsidRPr="00B02A0B">
        <w:t>-request-</w:t>
      </w:r>
      <w:proofErr w:type="spellStart"/>
      <w:r w:rsidRPr="00B02A0B">
        <w:t>uri</w:t>
      </w:r>
      <w:proofErr w:type="spellEnd"/>
      <w:r w:rsidRPr="00B02A0B">
        <w:t>&gt; element or &lt;</w:t>
      </w:r>
      <w:proofErr w:type="spellStart"/>
      <w:r w:rsidRPr="00B02A0B">
        <w:t>mcdata</w:t>
      </w:r>
      <w:proofErr w:type="spellEnd"/>
      <w:r w:rsidRPr="00B02A0B">
        <w:t>-client-id&gt;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 xml:space="preserve">shall identify the </w:t>
      </w:r>
      <w:proofErr w:type="spellStart"/>
      <w:r w:rsidRPr="00B02A0B">
        <w:t>MCData</w:t>
      </w:r>
      <w:proofErr w:type="spellEnd"/>
      <w:r w:rsidRPr="00B02A0B">
        <w:t xml:space="preserve"> ID from the contents of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w:t>
      </w:r>
    </w:p>
    <w:p w14:paraId="3D597FF1" w14:textId="77777777" w:rsidR="005C310B" w:rsidRPr="00B02A0B" w:rsidRDefault="005C310B" w:rsidP="005C310B">
      <w:pPr>
        <w:pStyle w:val="B2"/>
      </w:pPr>
      <w:r w:rsidRPr="00B02A0B">
        <w:t>b)</w:t>
      </w:r>
      <w:r w:rsidRPr="00B02A0B">
        <w:tab/>
        <w:t xml:space="preserve">shall identify the </w:t>
      </w:r>
      <w:proofErr w:type="spellStart"/>
      <w:r w:rsidRPr="00B02A0B">
        <w:t>MCData</w:t>
      </w:r>
      <w:proofErr w:type="spellEnd"/>
      <w:r w:rsidRPr="00B02A0B">
        <w:t xml:space="preserve"> client ID from the &lt;</w:t>
      </w:r>
      <w:proofErr w:type="spellStart"/>
      <w:r w:rsidRPr="00B02A0B">
        <w:t>mcdata</w:t>
      </w:r>
      <w:proofErr w:type="spellEnd"/>
      <w:r w:rsidRPr="00B02A0B">
        <w:t>-client-id&gt;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31378431"/>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 xml:space="preserve">Upon receiving a third party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2E4E1B10" w14:textId="77777777" w:rsidR="005C310B" w:rsidRPr="00B02A0B" w:rsidRDefault="005C310B" w:rsidP="005C310B">
      <w:pPr>
        <w:pStyle w:val="B1"/>
      </w:pPr>
      <w:r w:rsidRPr="00B02A0B">
        <w:t>4)</w:t>
      </w:r>
      <w:r w:rsidRPr="00B02A0B">
        <w:tab/>
        <w:t xml:space="preserve">if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05710AAF" w14:textId="77777777" w:rsidR="005C310B" w:rsidRPr="00B02A0B" w:rsidRDefault="005C310B" w:rsidP="005C310B">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5CB39531" w14:textId="77777777" w:rsidR="005C310B" w:rsidRPr="00B02A0B" w:rsidRDefault="005C310B" w:rsidP="005C310B">
      <w:pPr>
        <w:pStyle w:val="NO"/>
      </w:pPr>
      <w:r w:rsidRPr="00B02A0B">
        <w:t>NOTE 2:</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p w14:paraId="7F99DF8D" w14:textId="77777777" w:rsidR="005C310B" w:rsidRPr="00B02A0B" w:rsidRDefault="005C310B" w:rsidP="007D34FE">
      <w:pPr>
        <w:pStyle w:val="Heading3"/>
      </w:pPr>
      <w:bookmarkStart w:id="1596" w:name="_Toc92224606"/>
      <w:bookmarkStart w:id="1597" w:name="_Toc131378432"/>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w:t>
      </w:r>
      <w:proofErr w:type="spellStart"/>
      <w:r w:rsidRPr="00B02A0B">
        <w:t>poc-settings+xml</w:t>
      </w:r>
      <w:proofErr w:type="spellEnd"/>
      <w:r w:rsidRPr="00B02A0B">
        <w:t xml:space="preserve"> MIME body; and</w:t>
      </w:r>
    </w:p>
    <w:p w14:paraId="2A44B980" w14:textId="77777777" w:rsidR="005C310B" w:rsidRPr="00B02A0B" w:rsidRDefault="005C310B" w:rsidP="005C310B">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298D3F70" w14:textId="77777777" w:rsidR="005C310B" w:rsidRPr="00B02A0B" w:rsidRDefault="005C310B" w:rsidP="005C310B">
      <w:r w:rsidRPr="00B02A0B">
        <w:t xml:space="preserve">the </w:t>
      </w:r>
      <w:proofErr w:type="spellStart"/>
      <w:r w:rsidRPr="00B02A0B">
        <w:t>MCData</w:t>
      </w:r>
      <w:proofErr w:type="spellEnd"/>
      <w:r w:rsidRPr="00B02A0B">
        <w:t xml:space="preserve">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 xml:space="preserve">shall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4A2924D6" w14:textId="77777777" w:rsidR="005C310B" w:rsidRPr="00B02A0B" w:rsidRDefault="005C310B" w:rsidP="005C310B">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proofErr w:type="spellStart"/>
      <w:r w:rsidRPr="00B02A0B">
        <w:t>MCData</w:t>
      </w:r>
      <w:proofErr w:type="spellEnd"/>
      <w:r w:rsidRPr="00B02A0B">
        <w:t xml:space="preserve">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569F6666" w14:textId="77777777" w:rsidR="005C310B" w:rsidRPr="00B02A0B" w:rsidRDefault="005C310B" w:rsidP="005C310B">
      <w:pPr>
        <w:pStyle w:val="B1"/>
      </w:pPr>
      <w:r w:rsidRPr="00B02A0B">
        <w:rPr>
          <w:lang w:val="en-US"/>
        </w:rPr>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7CE23FD5" w14:textId="77777777" w:rsidR="005C310B" w:rsidRPr="00B02A0B" w:rsidRDefault="005C310B" w:rsidP="005C310B">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proofErr w:type="spellStart"/>
      <w:r w:rsidRPr="00B02A0B">
        <w:rPr>
          <w:lang w:val="en-US"/>
        </w:rPr>
        <w:t>MCData</w:t>
      </w:r>
      <w:proofErr w:type="spellEnd"/>
      <w:r w:rsidRPr="00B02A0B">
        <w:rPr>
          <w:lang w:val="en-US"/>
        </w:rPr>
        <w:t xml:space="preserve">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31378433"/>
      <w:r w:rsidRPr="00B02A0B">
        <w:rPr>
          <w:lang w:val="en-US"/>
        </w:rPr>
        <w:t>7.3.4</w:t>
      </w:r>
      <w:r w:rsidRPr="00B02A0B">
        <w:rPr>
          <w:lang w:val="en-US"/>
        </w:rPr>
        <w:tab/>
      </w:r>
      <w:r w:rsidRPr="00B02A0B">
        <w:t>Receiving SIP PUBL</w:t>
      </w:r>
      <w:r w:rsidRPr="00B02A0B">
        <w:rPr>
          <w:lang w:val="en-US"/>
        </w:rPr>
        <w:t>I</w:t>
      </w:r>
      <w:r w:rsidRPr="00B02A0B">
        <w:t xml:space="preserve">SH request for </w:t>
      </w:r>
      <w:proofErr w:type="spellStart"/>
      <w:r w:rsidRPr="00B02A0B">
        <w:rPr>
          <w:lang w:val="en-US"/>
        </w:rPr>
        <w:t>MCData</w:t>
      </w:r>
      <w:proofErr w:type="spellEnd"/>
      <w:r w:rsidRPr="00B02A0B">
        <w:rPr>
          <w:lang w:val="en-US"/>
        </w:rPr>
        <w:t xml:space="preserve">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w:t>
      </w:r>
      <w:proofErr w:type="spellStart"/>
      <w:r w:rsidRPr="00B02A0B">
        <w:t>poc-settings+xml</w:t>
      </w:r>
      <w:proofErr w:type="spellEnd"/>
      <w:r w:rsidRPr="00B02A0B">
        <w:t xml:space="preserve">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proofErr w:type="spellStart"/>
      <w:r w:rsidRPr="00B02A0B">
        <w:rPr>
          <w:lang w:val="en-US"/>
        </w:rPr>
        <w:t>mcdata</w:t>
      </w:r>
      <w:proofErr w:type="spellEnd"/>
      <w:r w:rsidRPr="00B02A0B">
        <w:rPr>
          <w:lang w:val="en-US"/>
        </w:rPr>
        <w:t>-request-</w:t>
      </w:r>
      <w:proofErr w:type="spellStart"/>
      <w:r w:rsidRPr="00B02A0B">
        <w:rPr>
          <w:lang w:val="en-US"/>
        </w:rPr>
        <w:t>uri</w:t>
      </w:r>
      <w:proofErr w:type="spellEnd"/>
      <w:r w:rsidRPr="00B02A0B">
        <w:t>&gt; element and an &lt;</w:t>
      </w:r>
      <w:proofErr w:type="spellStart"/>
      <w:r w:rsidRPr="00B02A0B">
        <w:t>mcdata</w:t>
      </w:r>
      <w:proofErr w:type="spellEnd"/>
      <w:r w:rsidRPr="00B02A0B">
        <w:t>-client-id&gt; element;</w:t>
      </w:r>
    </w:p>
    <w:p w14:paraId="3FBB81F8" w14:textId="77777777" w:rsidR="005C310B" w:rsidRPr="00B02A0B" w:rsidRDefault="005C310B" w:rsidP="005C310B">
      <w:r w:rsidRPr="00B02A0B">
        <w:t xml:space="preserve">The </w:t>
      </w:r>
      <w:proofErr w:type="spellStart"/>
      <w:r w:rsidRPr="00B02A0B">
        <w:t>MCData</w:t>
      </w:r>
      <w:proofErr w:type="spellEnd"/>
      <w:r w:rsidRPr="00B02A0B">
        <w:t xml:space="preserve">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 xml:space="preserve">if the procedures in clause 7.3.1A were not successful, shall send a SIP 403 (Forbidden) response towards the </w:t>
      </w:r>
      <w:proofErr w:type="spellStart"/>
      <w:r w:rsidRPr="00B02A0B">
        <w:t>MCData</w:t>
      </w:r>
      <w:proofErr w:type="spellEnd"/>
      <w:r w:rsidRPr="00B02A0B">
        <w:t xml:space="preserve">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 xml:space="preserve">shall verify that a binding between the IMS public user identity in the Request-URI and the </w:t>
      </w:r>
      <w:proofErr w:type="spellStart"/>
      <w:r w:rsidRPr="00B02A0B">
        <w:t>MCData</w:t>
      </w:r>
      <w:proofErr w:type="spellEnd"/>
      <w:r w:rsidRPr="00B02A0B">
        <w:t xml:space="preserve"> ID in the &lt;</w:t>
      </w:r>
      <w:proofErr w:type="spellStart"/>
      <w:r w:rsidRPr="00B02A0B">
        <w:rPr>
          <w:lang w:val="en-US"/>
        </w:rPr>
        <w:t>mcdata</w:t>
      </w:r>
      <w:proofErr w:type="spellEnd"/>
      <w:r w:rsidRPr="00B02A0B">
        <w:rPr>
          <w:lang w:val="en-US"/>
        </w:rPr>
        <w:t>-request-</w:t>
      </w:r>
      <w:proofErr w:type="spellStart"/>
      <w:r w:rsidRPr="00B02A0B">
        <w:rPr>
          <w:lang w:val="en-US"/>
        </w:rPr>
        <w:t>uri</w:t>
      </w:r>
      <w:proofErr w:type="spellEnd"/>
      <w:r w:rsidRPr="00B02A0B">
        <w:t xml:space="preserve">&gt; element of the application/vnd.3gpp.mcdata-info+xml exists at the </w:t>
      </w:r>
      <w:proofErr w:type="spellStart"/>
      <w:r w:rsidRPr="00B02A0B">
        <w:t>MCData</w:t>
      </w:r>
      <w:proofErr w:type="spellEnd"/>
      <w:r w:rsidRPr="00B02A0B">
        <w:t xml:space="preserve">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w:t>
      </w:r>
      <w:proofErr w:type="spellStart"/>
      <w:r w:rsidRPr="00B02A0B">
        <w:t>MCData</w:t>
      </w:r>
      <w:proofErr w:type="spellEnd"/>
      <w:r w:rsidRPr="00B02A0B">
        <w:t xml:space="preserve"> ID in the request and the validity period of the binding has not expired </w:t>
      </w:r>
      <w:r w:rsidRPr="00B02A0B">
        <w:rPr>
          <w:lang w:val="en-US"/>
        </w:rPr>
        <w:t xml:space="preserve">shall </w:t>
      </w:r>
      <w:r w:rsidRPr="00B02A0B">
        <w:t xml:space="preserve">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w:t>
      </w:r>
      <w:r w:rsidRPr="00B02A0B">
        <w:rPr>
          <w:lang w:val="en-US"/>
        </w:rPr>
        <w:t xml:space="preserve"> if not already stored at the </w:t>
      </w:r>
      <w:proofErr w:type="spellStart"/>
      <w:r w:rsidRPr="00B02A0B">
        <w:rPr>
          <w:lang w:val="en-US"/>
        </w:rPr>
        <w:t>MCData</w:t>
      </w:r>
      <w:proofErr w:type="spellEnd"/>
      <w:r w:rsidRPr="00B02A0B">
        <w:rPr>
          <w:lang w:val="en-US"/>
        </w:rPr>
        <w:t xml:space="preserve"> server;</w:t>
      </w:r>
    </w:p>
    <w:p w14:paraId="0C945378" w14:textId="77777777" w:rsidR="005C310B" w:rsidRPr="00B02A0B" w:rsidRDefault="005C310B" w:rsidP="005C310B">
      <w:pPr>
        <w:pStyle w:val="B1"/>
      </w:pPr>
      <w:r w:rsidRPr="00B02A0B">
        <w:rPr>
          <w:lang w:val="en-US"/>
        </w:rPr>
        <w:t>6</w:t>
      </w:r>
      <w:r w:rsidRPr="00B02A0B">
        <w:t>)</w:t>
      </w:r>
      <w:r w:rsidRPr="00B02A0B">
        <w:tab/>
        <w:t xml:space="preserve">if a binding does not exist between the IMS public user identity and the </w:t>
      </w:r>
      <w:proofErr w:type="spellStart"/>
      <w:r w:rsidRPr="00B02A0B">
        <w:t>MCData</w:t>
      </w:r>
      <w:proofErr w:type="spellEnd"/>
      <w:r w:rsidRPr="00B02A0B">
        <w:t xml:space="preserve">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t xml:space="preserve">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lastRenderedPageBreak/>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w:t>
      </w:r>
      <w:r w:rsidRPr="00B02A0B">
        <w:rPr>
          <w:lang w:val="en-US"/>
        </w:rPr>
        <w:t xml:space="preserve"> </w:t>
      </w:r>
      <w:proofErr w:type="spellStart"/>
      <w:r w:rsidRPr="00B02A0B">
        <w:rPr>
          <w:lang w:val="en-US"/>
        </w:rPr>
        <w:t>MCData</w:t>
      </w:r>
      <w:proofErr w:type="spellEnd"/>
      <w:r w:rsidRPr="00B02A0B">
        <w:t xml:space="preserve"> 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31378434"/>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 xml:space="preserve">the </w:t>
      </w:r>
      <w:proofErr w:type="spellStart"/>
      <w:r w:rsidRPr="00B02A0B">
        <w:t>MCData</w:t>
      </w:r>
      <w:proofErr w:type="spellEnd"/>
      <w:r w:rsidRPr="00B02A0B">
        <w:t xml:space="preserve">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 xml:space="preserve">shall remove the </w:t>
      </w:r>
      <w:proofErr w:type="spellStart"/>
      <w:r w:rsidRPr="00B02A0B">
        <w:t>MCData</w:t>
      </w:r>
      <w:proofErr w:type="spellEnd"/>
      <w:r w:rsidRPr="00B02A0B">
        <w:t xml:space="preserve"> service settings;</w:t>
      </w:r>
    </w:p>
    <w:p w14:paraId="584D7B86" w14:textId="77777777" w:rsidR="005C310B" w:rsidRPr="00B02A0B" w:rsidRDefault="005C310B" w:rsidP="005C310B">
      <w:pPr>
        <w:pStyle w:val="NO"/>
      </w:pPr>
      <w:r w:rsidRPr="00B02A0B">
        <w:t>NOTE:</w:t>
      </w:r>
      <w:r w:rsidRPr="00B02A0B">
        <w:tab/>
        <w:t xml:space="preserve">Removal of </w:t>
      </w:r>
      <w:proofErr w:type="spellStart"/>
      <w:r w:rsidRPr="00B02A0B">
        <w:rPr>
          <w:rFonts w:eastAsia="SimSun"/>
        </w:rPr>
        <w:t>MCData</w:t>
      </w:r>
      <w:proofErr w:type="spellEnd"/>
      <w:r w:rsidRPr="00B02A0B">
        <w:rPr>
          <w:rFonts w:eastAsia="SimSun"/>
        </w:rPr>
        <w:t xml:space="preserve">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 xml:space="preserve">shall remove the binding between the </w:t>
      </w:r>
      <w:proofErr w:type="spellStart"/>
      <w:r w:rsidRPr="00B02A0B">
        <w:t>MCData</w:t>
      </w:r>
      <w:proofErr w:type="spellEnd"/>
      <w:r w:rsidRPr="00B02A0B">
        <w:t xml:space="preserve">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31378435"/>
      <w:r w:rsidRPr="00B02A0B">
        <w:t>7.3.</w:t>
      </w:r>
      <w:r w:rsidRPr="00B02A0B">
        <w:rPr>
          <w:lang w:val="en-US"/>
        </w:rPr>
        <w:t>6</w:t>
      </w:r>
      <w:r w:rsidRPr="00B02A0B">
        <w:tab/>
      </w:r>
      <w:r w:rsidRPr="00B02A0B">
        <w:rPr>
          <w:lang w:val="en-US"/>
        </w:rPr>
        <w:t xml:space="preserve">Subscription to and notification of </w:t>
      </w:r>
      <w:proofErr w:type="spellStart"/>
      <w:r w:rsidRPr="00B02A0B">
        <w:rPr>
          <w:lang w:val="en-US"/>
        </w:rPr>
        <w:t>MCData</w:t>
      </w:r>
      <w:proofErr w:type="spellEnd"/>
      <w:r w:rsidRPr="00B02A0B">
        <w:rPr>
          <w:lang w:val="en-US"/>
        </w:rPr>
        <w:t xml:space="preserve">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31378436"/>
      <w:r w:rsidRPr="00B02A0B">
        <w:t>7.3.6.1</w:t>
      </w:r>
      <w:r w:rsidRPr="00B02A0B">
        <w:tab/>
        <w:t xml:space="preserve">Receiving subscription to </w:t>
      </w:r>
      <w:proofErr w:type="spellStart"/>
      <w:r w:rsidRPr="00B02A0B">
        <w:rPr>
          <w:lang w:val="en-US"/>
        </w:rPr>
        <w:t>MCData</w:t>
      </w:r>
      <w:proofErr w:type="spellEnd"/>
      <w:r w:rsidRPr="00B02A0B">
        <w:rPr>
          <w:lang w:val="en-US"/>
        </w:rPr>
        <w:t xml:space="preserve">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w:t>
      </w:r>
      <w:proofErr w:type="spellStart"/>
      <w:r w:rsidRPr="00B02A0B">
        <w:t>MCData</w:t>
      </w:r>
      <w:proofErr w:type="spellEnd"/>
      <w:r w:rsidRPr="00B02A0B">
        <w:t xml:space="preserve"> function </w:t>
      </w:r>
      <w:r w:rsidRPr="00B02A0B">
        <w:rPr>
          <w:lang w:val="en-US"/>
        </w:rPr>
        <w:t>of the</w:t>
      </w:r>
      <w:r w:rsidRPr="00B02A0B">
        <w:t xml:space="preserve"> served </w:t>
      </w:r>
      <w:proofErr w:type="spellStart"/>
      <w:r w:rsidRPr="00B02A0B">
        <w:t>MCData</w:t>
      </w:r>
      <w:proofErr w:type="spellEnd"/>
      <w:r w:rsidRPr="00B02A0B">
        <w:t xml:space="preserve">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served by the </w:t>
      </w:r>
      <w:proofErr w:type="spellStart"/>
      <w:r w:rsidRPr="00B02A0B">
        <w:t>MCData</w:t>
      </w:r>
      <w:proofErr w:type="spellEnd"/>
      <w:r w:rsidRPr="00B02A0B">
        <w:t xml:space="preserve">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w:t>
      </w:r>
      <w:proofErr w:type="spellStart"/>
      <w:r w:rsidRPr="00B02A0B">
        <w:t>poc</w:t>
      </w:r>
      <w:proofErr w:type="spellEnd"/>
      <w:r w:rsidRPr="00B02A0B">
        <w:t>-settings' event type.</w:t>
      </w:r>
    </w:p>
    <w:p w14:paraId="558155D9" w14:textId="77777777" w:rsidR="005C310B" w:rsidRPr="00B02A0B" w:rsidRDefault="005C310B" w:rsidP="005C310B">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server:</w:t>
      </w:r>
    </w:p>
    <w:p w14:paraId="5DC74FB4"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rPr>
          <w:lang w:val="en-US"/>
        </w:rPr>
        <w:t xml:space="preserve"> </w:t>
      </w:r>
      <w:r w:rsidRPr="00B02A0B">
        <w:t>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 xml:space="preserve">the originating </w:t>
      </w:r>
      <w:proofErr w:type="spellStart"/>
      <w:r w:rsidRPr="00B02A0B">
        <w:rPr>
          <w:lang w:val="en-US"/>
        </w:rPr>
        <w:t>MCData</w:t>
      </w:r>
      <w:proofErr w:type="spellEnd"/>
      <w:r w:rsidRPr="00B02A0B">
        <w:rPr>
          <w:lang w:val="en-US"/>
        </w:rPr>
        <w:t xml:space="preserve"> ID is different than the served </w:t>
      </w:r>
      <w:proofErr w:type="spellStart"/>
      <w:r w:rsidRPr="00B02A0B">
        <w:rPr>
          <w:lang w:val="en-US"/>
        </w:rPr>
        <w:t>MCData</w:t>
      </w:r>
      <w:proofErr w:type="spellEnd"/>
      <w:r w:rsidRPr="00B02A0B">
        <w:rPr>
          <w:lang w:val="en-US"/>
        </w:rPr>
        <w:t xml:space="preserve">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w:t>
      </w:r>
      <w:proofErr w:type="spellStart"/>
      <w:r w:rsidRPr="00B02A0B">
        <w:rPr>
          <w:lang w:val="en-US"/>
        </w:rPr>
        <w:t>MCData</w:t>
      </w:r>
      <w:proofErr w:type="spellEnd"/>
      <w:r w:rsidRPr="00B02A0B">
        <w:rPr>
          <w:lang w:val="en-US"/>
        </w:rPr>
        <w:t xml:space="preserve"> server </w:t>
      </w:r>
      <w:r w:rsidRPr="00B02A0B">
        <w:t xml:space="preserve">shall notify subscriber about changes of the </w:t>
      </w:r>
      <w:proofErr w:type="spellStart"/>
      <w:r w:rsidRPr="00B02A0B">
        <w:rPr>
          <w:lang w:val="en-US"/>
        </w:rPr>
        <w:t>MCData</w:t>
      </w:r>
      <w:proofErr w:type="spellEnd"/>
      <w:r w:rsidRPr="00B02A0B">
        <w:rPr>
          <w:lang w:val="en-US"/>
        </w:rPr>
        <w:t xml:space="preserve"> service</w:t>
      </w:r>
      <w:r w:rsidRPr="00B02A0B">
        <w:t xml:space="preserve"> settings of the subscribed </w:t>
      </w:r>
      <w:proofErr w:type="spellStart"/>
      <w:r w:rsidRPr="00B02A0B">
        <w:t>MCData</w:t>
      </w:r>
      <w:proofErr w:type="spellEnd"/>
      <w:r w:rsidRPr="00B02A0B">
        <w:t xml:space="preserve">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31378437"/>
      <w:r w:rsidRPr="00B02A0B">
        <w:t>7.3.6.2</w:t>
      </w:r>
      <w:r w:rsidRPr="00B02A0B">
        <w:tab/>
        <w:t xml:space="preserve">Sending notification of change of </w:t>
      </w:r>
      <w:proofErr w:type="spellStart"/>
      <w:r w:rsidRPr="00B02A0B">
        <w:rPr>
          <w:lang w:val="en-US"/>
        </w:rPr>
        <w:t>MCData</w:t>
      </w:r>
      <w:proofErr w:type="spellEnd"/>
      <w:r w:rsidRPr="00B02A0B">
        <w:rPr>
          <w:lang w:val="en-US"/>
        </w:rPr>
        <w:t xml:space="preserve">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proofErr w:type="spellStart"/>
      <w:r w:rsidRPr="00B02A0B">
        <w:rPr>
          <w:lang w:val="en-US"/>
        </w:rPr>
        <w:t>MCData</w:t>
      </w:r>
      <w:proofErr w:type="spellEnd"/>
      <w:r w:rsidRPr="00B02A0B">
        <w:rPr>
          <w:lang w:val="en-US"/>
        </w:rPr>
        <w:t xml:space="preserve"> service</w:t>
      </w:r>
      <w:r w:rsidRPr="00B02A0B">
        <w:t xml:space="preserve"> settings of the subscribed </w:t>
      </w:r>
      <w:proofErr w:type="spellStart"/>
      <w:r w:rsidRPr="00B02A0B">
        <w:t>MCData</w:t>
      </w:r>
      <w:proofErr w:type="spellEnd"/>
      <w:r w:rsidRPr="00B02A0B">
        <w:t xml:space="preserve"> client of the subscribed </w:t>
      </w:r>
      <w:proofErr w:type="spellStart"/>
      <w:r w:rsidRPr="00B02A0B">
        <w:t>MCData</w:t>
      </w:r>
      <w:proofErr w:type="spellEnd"/>
      <w:r w:rsidRPr="00B02A0B">
        <w:t xml:space="preserve"> user, the </w:t>
      </w:r>
      <w:proofErr w:type="spellStart"/>
      <w:r w:rsidRPr="00B02A0B">
        <w:t>MCData</w:t>
      </w:r>
      <w:proofErr w:type="spellEnd"/>
      <w:r w:rsidRPr="00B02A0B">
        <w:t xml:space="preserve">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w:t>
      </w:r>
      <w:proofErr w:type="spellStart"/>
      <w:r w:rsidRPr="00B02A0B">
        <w:t>poc-settings+xml</w:t>
      </w:r>
      <w:proofErr w:type="spellEnd"/>
      <w:r w:rsidRPr="00B02A0B">
        <w:t xml:space="preserve">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w:t>
      </w:r>
      <w:proofErr w:type="spellStart"/>
      <w:r w:rsidRPr="00B02A0B">
        <w:t>MCData</w:t>
      </w:r>
      <w:proofErr w:type="spellEnd"/>
      <w:r w:rsidRPr="00B02A0B">
        <w:t xml:space="preserve">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w:t>
      </w:r>
      <w:proofErr w:type="spellStart"/>
      <w:r w:rsidRPr="00B02A0B">
        <w:t>poc-settings+xml</w:t>
      </w:r>
      <w:proofErr w:type="spellEnd"/>
      <w:r w:rsidRPr="00B02A0B">
        <w:t xml:space="preserve">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31378438"/>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 xml:space="preserve">confidentiality protection is enabled as specified in clause 6.5.2.3.1, and if the participating </w:t>
      </w:r>
      <w:proofErr w:type="spellStart"/>
      <w:r w:rsidRPr="00B02A0B">
        <w:t>MCData</w:t>
      </w:r>
      <w:proofErr w:type="spellEnd"/>
      <w:r w:rsidRPr="00B02A0B">
        <w:t xml:space="preserve"> function received a Client Server Key (CSK) within a SIP REGISTER request for service authorisation or SIP PUBLISH request for service authorisation, the participating </w:t>
      </w:r>
      <w:proofErr w:type="spellStart"/>
      <w:r w:rsidRPr="00B02A0B">
        <w:t>MCData</w:t>
      </w:r>
      <w:proofErr w:type="spellEnd"/>
      <w:r w:rsidRPr="00B02A0B">
        <w:t xml:space="preserve"> function may decide to update the CSK. In this case, the participating </w:t>
      </w:r>
      <w:proofErr w:type="spellStart"/>
      <w:r w:rsidRPr="00B02A0B">
        <w:t>MCData</w:t>
      </w:r>
      <w:proofErr w:type="spellEnd"/>
      <w:r w:rsidRPr="00B02A0B">
        <w:t xml:space="preserve"> function shall perform a key download procedure for the CSK. The participating </w:t>
      </w:r>
      <w:proofErr w:type="spellStart"/>
      <w:r w:rsidRPr="00B02A0B">
        <w:t>MCData</w:t>
      </w:r>
      <w:proofErr w:type="spellEnd"/>
      <w:r w:rsidRPr="00B02A0B">
        <w:t xml:space="preserve">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w:t>
      </w:r>
      <w:proofErr w:type="spellStart"/>
      <w:r w:rsidRPr="00B02A0B">
        <w:t>mikey</w:t>
      </w:r>
      <w:proofErr w:type="spellEnd"/>
      <w:r w:rsidRPr="00B02A0B">
        <w:t xml:space="preserve"> MIME body containing the algorithm to be used to protect the </w:t>
      </w:r>
      <w:proofErr w:type="spellStart"/>
      <w:r w:rsidRPr="00B02A0B">
        <w:t>MCData</w:t>
      </w:r>
      <w:proofErr w:type="spellEnd"/>
      <w:r w:rsidRPr="00B02A0B">
        <w:t xml:space="preserve">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 xml:space="preserve">SIP MESSAGE request towards the </w:t>
      </w:r>
      <w:proofErr w:type="spellStart"/>
      <w:r w:rsidRPr="00B02A0B">
        <w:t>MCData</w:t>
      </w:r>
      <w:proofErr w:type="spellEnd"/>
      <w:r w:rsidRPr="00B02A0B">
        <w:t xml:space="preserve">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31378439"/>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31378440"/>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 xml:space="preserve">Clause 8.2 contains the procedures for explicit affiliation at the </w:t>
      </w:r>
      <w:proofErr w:type="spellStart"/>
      <w:r w:rsidRPr="00B02A0B">
        <w:t>MCData</w:t>
      </w:r>
      <w:proofErr w:type="spellEnd"/>
      <w:r w:rsidRPr="00B02A0B">
        <w:t xml:space="preserve"> client.</w:t>
      </w:r>
    </w:p>
    <w:p w14:paraId="4873D562" w14:textId="77777777" w:rsidR="005C310B" w:rsidRPr="00B02A0B" w:rsidRDefault="005C310B" w:rsidP="005C310B">
      <w:r w:rsidRPr="00B02A0B">
        <w:t xml:space="preserve">Clause 8.3 contains the procedures for explicit affiliation at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w:t>
      </w:r>
    </w:p>
    <w:p w14:paraId="1ECDF2FC" w14:textId="77777777" w:rsidR="005C310B" w:rsidRPr="00B02A0B" w:rsidRDefault="005C310B" w:rsidP="005C310B">
      <w:r w:rsidRPr="00B02A0B">
        <w:t xml:space="preserve">Clause 8.3 contains the procedures for implicit affiliation at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 xml:space="preserve">The procedures for implicit affiliation in this clause are triggered at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 xml:space="preserve">The procedures for implicit affiliation in this clause are triggered at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31378441"/>
      <w:r w:rsidRPr="00B02A0B">
        <w:t>8.2</w:t>
      </w:r>
      <w:r w:rsidRPr="00B02A0B">
        <w:tab/>
      </w:r>
      <w:proofErr w:type="spellStart"/>
      <w:r w:rsidRPr="00B02A0B">
        <w:t>MCData</w:t>
      </w:r>
      <w:proofErr w:type="spellEnd"/>
      <w:r w:rsidRPr="00B02A0B">
        <w:t xml:space="preserve">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31378442"/>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 xml:space="preserve">The </w:t>
      </w:r>
      <w:proofErr w:type="spellStart"/>
      <w:r w:rsidRPr="00B02A0B">
        <w:t>MCData</w:t>
      </w:r>
      <w:proofErr w:type="spellEnd"/>
      <w:r w:rsidRPr="00B02A0B">
        <w:t xml:space="preserve">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 xml:space="preserve">a procedure for sending affiliation status change request in negotiated mode to target </w:t>
      </w:r>
      <w:proofErr w:type="spellStart"/>
      <w:r w:rsidRPr="00B02A0B">
        <w:t>MCData</w:t>
      </w:r>
      <w:proofErr w:type="spellEnd"/>
      <w:r w:rsidRPr="00B02A0B">
        <w:t xml:space="preserve"> user;</w:t>
      </w:r>
    </w:p>
    <w:p w14:paraId="0C8FEE58" w14:textId="77777777" w:rsidR="005C310B" w:rsidRPr="00B02A0B" w:rsidRDefault="005C310B" w:rsidP="005C310B">
      <w:pPr>
        <w:pStyle w:val="B1"/>
      </w:pPr>
      <w:r w:rsidRPr="00B02A0B">
        <w:t>-</w:t>
      </w:r>
      <w:r w:rsidRPr="00B02A0B">
        <w:tab/>
        <w:t xml:space="preserve">a procedure for receiving affiliation status change request in negotiated mode from authorized </w:t>
      </w:r>
      <w:proofErr w:type="spellStart"/>
      <w:r w:rsidRPr="00B02A0B">
        <w:t>MCData</w:t>
      </w:r>
      <w:proofErr w:type="spellEnd"/>
      <w:r w:rsidRPr="00B02A0B">
        <w:t xml:space="preserve">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 xml:space="preserve">In order to obtain information about success or rejection of changes triggered by the affiliation status change procedure for an </w:t>
      </w:r>
      <w:proofErr w:type="spellStart"/>
      <w:r w:rsidRPr="00B02A0B">
        <w:t>MCData</w:t>
      </w:r>
      <w:proofErr w:type="spellEnd"/>
      <w:r w:rsidRPr="00B02A0B">
        <w:t xml:space="preserve"> user, the </w:t>
      </w:r>
      <w:proofErr w:type="spellStart"/>
      <w:r w:rsidRPr="00B02A0B">
        <w:t>MCData</w:t>
      </w:r>
      <w:proofErr w:type="spellEnd"/>
      <w:r w:rsidRPr="00B02A0B">
        <w:t xml:space="preserve"> client needs to initiate the affiliation status determination procedure for the </w:t>
      </w:r>
      <w:proofErr w:type="spellStart"/>
      <w:r w:rsidRPr="00B02A0B">
        <w:t>MCData</w:t>
      </w:r>
      <w:proofErr w:type="spellEnd"/>
      <w:r w:rsidRPr="00B02A0B">
        <w:t xml:space="preserve"> user before starting the affiliation status change procedure for the </w:t>
      </w:r>
      <w:proofErr w:type="spellStart"/>
      <w:r w:rsidRPr="00B02A0B">
        <w:t>MCData</w:t>
      </w:r>
      <w:proofErr w:type="spellEnd"/>
      <w:r w:rsidRPr="00B02A0B">
        <w:t xml:space="preserve">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31378443"/>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 xml:space="preserve">to indicate that an </w:t>
      </w:r>
      <w:proofErr w:type="spellStart"/>
      <w:r w:rsidRPr="00B02A0B">
        <w:t>MCData</w:t>
      </w:r>
      <w:proofErr w:type="spellEnd"/>
      <w:r w:rsidRPr="00B02A0B">
        <w:t xml:space="preserve"> user is interested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w:t>
      </w:r>
    </w:p>
    <w:p w14:paraId="56E2C73F" w14:textId="77777777" w:rsidR="005C310B" w:rsidRPr="00B02A0B" w:rsidRDefault="005C310B" w:rsidP="005C310B">
      <w:pPr>
        <w:pStyle w:val="B1"/>
      </w:pPr>
      <w:r w:rsidRPr="00B02A0B">
        <w:t>-</w:t>
      </w:r>
      <w:r w:rsidRPr="00B02A0B">
        <w:tab/>
        <w:t xml:space="preserve">to indicate that the </w:t>
      </w:r>
      <w:proofErr w:type="spellStart"/>
      <w:r w:rsidRPr="00B02A0B">
        <w:t>MCData</w:t>
      </w:r>
      <w:proofErr w:type="spellEnd"/>
      <w:r w:rsidRPr="00B02A0B">
        <w:t xml:space="preserve"> user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w:t>
      </w:r>
    </w:p>
    <w:p w14:paraId="5502962D" w14:textId="77777777" w:rsidR="005C310B" w:rsidRPr="00B02A0B" w:rsidRDefault="005C310B" w:rsidP="005C310B">
      <w:pPr>
        <w:pStyle w:val="B1"/>
      </w:pPr>
      <w:r w:rsidRPr="00B02A0B">
        <w:t>-</w:t>
      </w:r>
      <w:r w:rsidRPr="00B02A0B">
        <w:tab/>
        <w:t xml:space="preserve">to refresh indication of an </w:t>
      </w:r>
      <w:proofErr w:type="spellStart"/>
      <w:r w:rsidRPr="00B02A0B">
        <w:t>MCData</w:t>
      </w:r>
      <w:proofErr w:type="spellEnd"/>
      <w:r w:rsidRPr="00B02A0B">
        <w:t xml:space="preserve"> user interest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 due to near expiration of the expiration time of an </w:t>
      </w:r>
      <w:proofErr w:type="spellStart"/>
      <w:r w:rsidRPr="00B02A0B">
        <w:t>MCData</w:t>
      </w:r>
      <w:proofErr w:type="spellEnd"/>
      <w:r w:rsidRPr="00B02A0B">
        <w:t xml:space="preserve">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 xml:space="preserve">to send an affiliation status change request in mandatory mode to another </w:t>
      </w:r>
      <w:proofErr w:type="spellStart"/>
      <w:r w:rsidRPr="00B02A0B">
        <w:t>MCData</w:t>
      </w:r>
      <w:proofErr w:type="spellEnd"/>
      <w:r w:rsidRPr="00B02A0B">
        <w:t xml:space="preserve"> user;</w:t>
      </w:r>
    </w:p>
    <w:p w14:paraId="6AD2E941" w14:textId="77777777" w:rsidR="005C310B" w:rsidRPr="00B02A0B" w:rsidRDefault="005C310B" w:rsidP="005C310B">
      <w:pPr>
        <w:pStyle w:val="B1"/>
      </w:pPr>
      <w:r w:rsidRPr="00B02A0B">
        <w:t>-</w:t>
      </w:r>
      <w:r w:rsidRPr="00B02A0B">
        <w:tab/>
        <w:t xml:space="preserve">to indicate that an </w:t>
      </w:r>
      <w:proofErr w:type="spellStart"/>
      <w:r w:rsidRPr="00B02A0B">
        <w:t>MCData</w:t>
      </w:r>
      <w:proofErr w:type="spellEnd"/>
      <w:r w:rsidRPr="00B02A0B">
        <w:t xml:space="preserve"> user is interested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 triggered by a location or functional alias activation criteria;</w:t>
      </w:r>
    </w:p>
    <w:p w14:paraId="384B5973" w14:textId="77777777" w:rsidR="005C310B" w:rsidRPr="00B02A0B" w:rsidRDefault="005C310B" w:rsidP="005C310B">
      <w:pPr>
        <w:pStyle w:val="B1"/>
      </w:pPr>
      <w:r w:rsidRPr="00B02A0B">
        <w:t>-</w:t>
      </w:r>
      <w:r w:rsidRPr="00B02A0B">
        <w:tab/>
        <w:t xml:space="preserve">to indicate that the </w:t>
      </w:r>
      <w:proofErr w:type="spellStart"/>
      <w:r w:rsidRPr="00B02A0B">
        <w:t>MCData</w:t>
      </w:r>
      <w:proofErr w:type="spellEnd"/>
      <w:r w:rsidRPr="00B02A0B">
        <w:t xml:space="preserve"> user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 </w:t>
      </w:r>
      <w:proofErr w:type="spellStart"/>
      <w:r w:rsidRPr="00B02A0B">
        <w:t>client</w:t>
      </w:r>
      <w:proofErr w:type="spellEnd"/>
      <w:r w:rsidRPr="00B02A0B">
        <w:t xml:space="preserve">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 SIP PUBLISH request according to 3GPP TS 24.229 [5], IETF RFC 3903 [34], and IETF RFC 3856 [39].</w:t>
      </w:r>
    </w:p>
    <w:p w14:paraId="53661C1E" w14:textId="3BC90231" w:rsidR="005C310B" w:rsidRPr="00B02A0B" w:rsidRDefault="005C310B" w:rsidP="005C310B">
      <w:r w:rsidRPr="00B02A0B">
        <w:t xml:space="preserve">When the </w:t>
      </w:r>
      <w:proofErr w:type="spellStart"/>
      <w:r w:rsidRPr="00B02A0B">
        <w:t>MCData</w:t>
      </w:r>
      <w:proofErr w:type="spellEnd"/>
      <w:r w:rsidRPr="00B02A0B">
        <w:t xml:space="preserve"> user indicates that he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 the </w:t>
      </w:r>
      <w:proofErr w:type="spellStart"/>
      <w:r w:rsidRPr="00B02A0B">
        <w:t>MCData</w:t>
      </w:r>
      <w:proofErr w:type="spellEnd"/>
      <w:r w:rsidRPr="00B02A0B">
        <w:t xml:space="preserve"> client shall first check value of the &lt;manual-</w:t>
      </w:r>
      <w:proofErr w:type="spellStart"/>
      <w:r w:rsidRPr="00B02A0B">
        <w:t>deaffiliation</w:t>
      </w:r>
      <w:proofErr w:type="spellEnd"/>
      <w:r w:rsidRPr="00B02A0B">
        <w:t xml:space="preserve">-not-allowed-if-affiliation-rules-are-met&gt; element if present within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specified in 3GPP TS 24.484 [</w:t>
      </w:r>
      <w:r w:rsidR="00203F9C">
        <w:t>12</w:t>
      </w:r>
      <w:r w:rsidRPr="00B02A0B">
        <w:t>]). If the affiliation to the group has been activated due to a rule being fulfilled and the &lt;manual-</w:t>
      </w:r>
      <w:proofErr w:type="spellStart"/>
      <w:r w:rsidRPr="00B02A0B">
        <w:t>deaffiliation</w:t>
      </w:r>
      <w:proofErr w:type="spellEnd"/>
      <w:r w:rsidRPr="00B02A0B">
        <w:t xml:space="preserve">-not-allowed-if-affiliation-rules-are-met&gt; element is present and is set to a value of "true", the </w:t>
      </w:r>
      <w:proofErr w:type="spellStart"/>
      <w:r w:rsidRPr="00B02A0B">
        <w:t>MCData</w:t>
      </w:r>
      <w:proofErr w:type="spellEnd"/>
      <w:r w:rsidRPr="00B02A0B">
        <w:t xml:space="preserve"> client shall suppress the </w:t>
      </w:r>
      <w:proofErr w:type="spellStart"/>
      <w:r w:rsidRPr="00B02A0B">
        <w:t>MCData</w:t>
      </w:r>
      <w:proofErr w:type="spellEnd"/>
      <w:r w:rsidRPr="00B02A0B">
        <w:t xml:space="preserve">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 xml:space="preserve">In the SIP PUBLISH request, the </w:t>
      </w:r>
      <w:proofErr w:type="spellStart"/>
      <w:r w:rsidRPr="00B02A0B">
        <w:t>MCData</w:t>
      </w:r>
      <w:proofErr w:type="spellEnd"/>
      <w:r w:rsidRPr="00B02A0B">
        <w:t xml:space="preserve">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w:t>
      </w:r>
      <w:proofErr w:type="spellStart"/>
      <w:r w:rsidRPr="00B02A0B">
        <w:rPr>
          <w:lang w:eastAsia="ko-KR"/>
        </w:rPr>
        <w:t>MCData</w:t>
      </w:r>
      <w:proofErr w:type="spellEnd"/>
      <w:r w:rsidRPr="00B02A0B">
        <w:rPr>
          <w:lang w:eastAsia="ko-KR"/>
        </w:rPr>
        <w:t xml:space="preserve">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 xml:space="preserve">if the targeted </w:t>
      </w:r>
      <w:proofErr w:type="spellStart"/>
      <w:r w:rsidRPr="00B02A0B">
        <w:t>MCData</w:t>
      </w:r>
      <w:proofErr w:type="spellEnd"/>
      <w:r w:rsidRPr="00B02A0B">
        <w:t xml:space="preserve"> user is interested in at least one </w:t>
      </w:r>
      <w:proofErr w:type="spellStart"/>
      <w:r w:rsidRPr="00B02A0B">
        <w:t>MCData</w:t>
      </w:r>
      <w:proofErr w:type="spellEnd"/>
      <w:r w:rsidRPr="00B02A0B">
        <w:t xml:space="preserve"> group at the targeted </w:t>
      </w:r>
      <w:proofErr w:type="spellStart"/>
      <w:r w:rsidRPr="00B02A0B">
        <w:t>MCData</w:t>
      </w:r>
      <w:proofErr w:type="spellEnd"/>
      <w:r w:rsidRPr="00B02A0B">
        <w:t xml:space="preserve">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 xml:space="preserve">if the targeted </w:t>
      </w:r>
      <w:proofErr w:type="spellStart"/>
      <w:r w:rsidRPr="00B02A0B">
        <w:t>MCData</w:t>
      </w:r>
      <w:proofErr w:type="spellEnd"/>
      <w:r w:rsidRPr="00B02A0B">
        <w:t xml:space="preserve"> user is no longer interested in any </w:t>
      </w:r>
      <w:proofErr w:type="spellStart"/>
      <w:r w:rsidRPr="00B02A0B">
        <w:t>MCData</w:t>
      </w:r>
      <w:proofErr w:type="spellEnd"/>
      <w:r w:rsidRPr="00B02A0B">
        <w:t xml:space="preserve"> group at the targeted </w:t>
      </w:r>
      <w:proofErr w:type="spellStart"/>
      <w:r w:rsidRPr="00B02A0B">
        <w:t>MCData</w:t>
      </w:r>
      <w:proofErr w:type="spellEnd"/>
      <w:r w:rsidRPr="00B02A0B">
        <w:t xml:space="preserve">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w:t>
      </w:r>
      <w:proofErr w:type="spellStart"/>
      <w:r w:rsidRPr="00B02A0B">
        <w:t>pidf+xml</w:t>
      </w:r>
      <w:proofErr w:type="spellEnd"/>
      <w:r w:rsidRPr="00B02A0B">
        <w:t xml:space="preserve"> MIME body indicating per-user affiliation information according to clause 8.4.1. In the MIME body, the </w:t>
      </w:r>
      <w:proofErr w:type="spellStart"/>
      <w:r w:rsidRPr="00B02A0B">
        <w:t>MCData</w:t>
      </w:r>
      <w:proofErr w:type="spellEnd"/>
      <w:r w:rsidRPr="00B02A0B">
        <w:t xml:space="preserve"> client:</w:t>
      </w:r>
    </w:p>
    <w:p w14:paraId="03221428" w14:textId="77777777" w:rsidR="005C310B" w:rsidRPr="00B02A0B" w:rsidRDefault="005C310B" w:rsidP="005C310B">
      <w:pPr>
        <w:pStyle w:val="B2"/>
      </w:pPr>
      <w:r w:rsidRPr="00B02A0B">
        <w:t>a)</w:t>
      </w:r>
      <w:r w:rsidRPr="00B02A0B">
        <w:tab/>
        <w:t xml:space="preserve">shall include all </w:t>
      </w:r>
      <w:proofErr w:type="spellStart"/>
      <w:r w:rsidRPr="00B02A0B">
        <w:t>MCData</w:t>
      </w:r>
      <w:proofErr w:type="spellEnd"/>
      <w:r w:rsidRPr="00B02A0B">
        <w:t xml:space="preserve"> groups where the targeted </w:t>
      </w:r>
      <w:proofErr w:type="spellStart"/>
      <w:r w:rsidRPr="00B02A0B">
        <w:t>MCData</w:t>
      </w:r>
      <w:proofErr w:type="spellEnd"/>
      <w:r w:rsidRPr="00B02A0B">
        <w:t xml:space="preserve"> user indicates its interest at the targeted </w:t>
      </w:r>
      <w:proofErr w:type="spellStart"/>
      <w:r w:rsidRPr="00B02A0B">
        <w:t>MCData</w:t>
      </w:r>
      <w:proofErr w:type="spellEnd"/>
      <w:r w:rsidRPr="00B02A0B">
        <w:t xml:space="preserve"> client;</w:t>
      </w:r>
    </w:p>
    <w:p w14:paraId="4D6BE5E6" w14:textId="77777777" w:rsidR="005C310B" w:rsidRPr="00B02A0B" w:rsidRDefault="005C310B" w:rsidP="005C310B">
      <w:pPr>
        <w:pStyle w:val="B2"/>
      </w:pPr>
      <w:r w:rsidRPr="00B02A0B">
        <w:t>b)</w:t>
      </w:r>
      <w:r w:rsidRPr="00B02A0B">
        <w:tab/>
        <w:t xml:space="preserve">shall include the </w:t>
      </w:r>
      <w:proofErr w:type="spellStart"/>
      <w:r w:rsidRPr="00B02A0B">
        <w:t>MCData</w:t>
      </w:r>
      <w:proofErr w:type="spellEnd"/>
      <w:r w:rsidRPr="00B02A0B">
        <w:t xml:space="preserve"> client ID of the targeted </w:t>
      </w:r>
      <w:proofErr w:type="spellStart"/>
      <w:r w:rsidRPr="00B02A0B">
        <w:t>MCData</w:t>
      </w:r>
      <w:proofErr w:type="spellEnd"/>
      <w:r w:rsidRPr="00B02A0B">
        <w:t xml:space="preserve">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 xml:space="preserve">The </w:t>
      </w:r>
      <w:proofErr w:type="spellStart"/>
      <w:r w:rsidRPr="00B02A0B">
        <w:t>MCData</w:t>
      </w:r>
      <w:proofErr w:type="spellEnd"/>
      <w:r w:rsidRPr="00B02A0B">
        <w:t xml:space="preserve">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31378444"/>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UE also uses this procedure to determine which </w:t>
      </w:r>
      <w:proofErr w:type="spellStart"/>
      <w:r w:rsidRPr="00B02A0B">
        <w:t>MCData</w:t>
      </w:r>
      <w:proofErr w:type="spellEnd"/>
      <w:r w:rsidRPr="00B02A0B">
        <w:t xml:space="preserve"> groups the </w:t>
      </w:r>
      <w:proofErr w:type="spellStart"/>
      <w:r w:rsidRPr="00B02A0B">
        <w:t>MCData</w:t>
      </w:r>
      <w:proofErr w:type="spellEnd"/>
      <w:r w:rsidRPr="00B02A0B">
        <w:t xml:space="preserve"> user successfully affiliated to.</w:t>
      </w:r>
    </w:p>
    <w:p w14:paraId="6EBE9383" w14:textId="77777777" w:rsidR="005C310B" w:rsidRPr="00B02A0B" w:rsidRDefault="005C310B" w:rsidP="005C310B">
      <w:r w:rsidRPr="00B02A0B">
        <w:t xml:space="preserve">In order to discover </w:t>
      </w:r>
      <w:proofErr w:type="spellStart"/>
      <w:r w:rsidRPr="00B02A0B">
        <w:t>MCData</w:t>
      </w:r>
      <w:proofErr w:type="spellEnd"/>
      <w:r w:rsidRPr="00B02A0B">
        <w:t xml:space="preserve"> groups:</w:t>
      </w:r>
    </w:p>
    <w:p w14:paraId="202DFB62" w14:textId="77777777" w:rsidR="005C310B" w:rsidRPr="00B02A0B" w:rsidRDefault="005C310B" w:rsidP="005C310B">
      <w:pPr>
        <w:pStyle w:val="B1"/>
      </w:pPr>
      <w:r w:rsidRPr="00B02A0B">
        <w:t>1)</w:t>
      </w:r>
      <w:r w:rsidRPr="00B02A0B">
        <w:tab/>
        <w:t xml:space="preserve">which the </w:t>
      </w:r>
      <w:proofErr w:type="spellStart"/>
      <w:r w:rsidRPr="00B02A0B">
        <w:t>MCData</w:t>
      </w:r>
      <w:proofErr w:type="spellEnd"/>
      <w:r w:rsidRPr="00B02A0B">
        <w:t xml:space="preserve"> user at an </w:t>
      </w:r>
      <w:proofErr w:type="spellStart"/>
      <w:r w:rsidRPr="00B02A0B">
        <w:t>MCData</w:t>
      </w:r>
      <w:proofErr w:type="spellEnd"/>
      <w:r w:rsidRPr="00B02A0B">
        <w:t xml:space="preserve"> client is affiliated to; or</w:t>
      </w:r>
    </w:p>
    <w:p w14:paraId="1F119C92" w14:textId="77777777" w:rsidR="005C310B" w:rsidRPr="00B02A0B" w:rsidRDefault="005C310B" w:rsidP="005C310B">
      <w:pPr>
        <w:pStyle w:val="B1"/>
      </w:pPr>
      <w:r w:rsidRPr="00B02A0B">
        <w:t>2)</w:t>
      </w:r>
      <w:r w:rsidRPr="00B02A0B">
        <w:tab/>
        <w:t xml:space="preserve">which another </w:t>
      </w:r>
      <w:proofErr w:type="spellStart"/>
      <w:r w:rsidRPr="00B02A0B">
        <w:t>MCData</w:t>
      </w:r>
      <w:proofErr w:type="spellEnd"/>
      <w:r w:rsidRPr="00B02A0B">
        <w:t xml:space="preserve"> user is affiliated to;</w:t>
      </w:r>
    </w:p>
    <w:p w14:paraId="01B048D6"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an initial SIP SUBSCRIBE request according to 3GPP TS 24.229 [5], IETF RFC 3856 [39], and IETF RFC 6665 [36].</w:t>
      </w:r>
    </w:p>
    <w:p w14:paraId="62E6EB45" w14:textId="77777777" w:rsidR="005C310B" w:rsidRPr="00B02A0B" w:rsidRDefault="005C310B" w:rsidP="005C310B">
      <w:r w:rsidRPr="00B02A0B">
        <w:t xml:space="preserve">In the SIP SUBSCRIBE request, the </w:t>
      </w:r>
      <w:proofErr w:type="spellStart"/>
      <w:r w:rsidRPr="00B02A0B">
        <w:t>MCData</w:t>
      </w:r>
      <w:proofErr w:type="spellEnd"/>
      <w:r w:rsidRPr="00B02A0B">
        <w:t xml:space="preserve">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targeted </w:t>
      </w:r>
      <w:proofErr w:type="spellStart"/>
      <w:r w:rsidRPr="00B02A0B">
        <w:rPr>
          <w:lang w:eastAsia="ko-KR"/>
        </w:rPr>
        <w:t>MCData</w:t>
      </w:r>
      <w:proofErr w:type="spellEnd"/>
      <w:r w:rsidRPr="00B02A0B">
        <w:rPr>
          <w:lang w:eastAsia="ko-KR"/>
        </w:rPr>
        <w:t xml:space="preserve">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 xml:space="preserve">if requesting </w:t>
      </w:r>
      <w:proofErr w:type="spellStart"/>
      <w:r w:rsidRPr="00B02A0B">
        <w:t>MCData</w:t>
      </w:r>
      <w:proofErr w:type="spellEnd"/>
      <w:r w:rsidRPr="00B02A0B">
        <w:t xml:space="preserve"> groups where the </w:t>
      </w:r>
      <w:proofErr w:type="spellStart"/>
      <w:r w:rsidRPr="00B02A0B">
        <w:t>MCData</w:t>
      </w:r>
      <w:proofErr w:type="spellEnd"/>
      <w:r w:rsidRPr="00B02A0B">
        <w:t xml:space="preserve"> user is affiliated to at the </w:t>
      </w:r>
      <w:proofErr w:type="spellStart"/>
      <w:r w:rsidRPr="00B02A0B">
        <w:t>MCData</w:t>
      </w:r>
      <w:proofErr w:type="spellEnd"/>
      <w:r w:rsidRPr="00B02A0B">
        <w:t xml:space="preserve"> client, shall include an application/</w:t>
      </w:r>
      <w:proofErr w:type="spellStart"/>
      <w:r w:rsidRPr="00B02A0B">
        <w:t>simple-filter+xml</w:t>
      </w:r>
      <w:proofErr w:type="spellEnd"/>
      <w:r w:rsidRPr="00B02A0B">
        <w:t xml:space="preserve"> MIME body indicating per-client restrictions of presence event package notification information according to clause 8.4.2, indicating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w:t>
      </w:r>
    </w:p>
    <w:p w14:paraId="0136F315" w14:textId="77777777" w:rsidR="005C310B" w:rsidRPr="00B02A0B" w:rsidRDefault="005C310B" w:rsidP="005C310B">
      <w:r w:rsidRPr="00B02A0B">
        <w:t xml:space="preserve">In order to re-subscribe or de-subscribe, the </w:t>
      </w:r>
      <w:proofErr w:type="spellStart"/>
      <w:r w:rsidRPr="00B02A0B">
        <w:t>MCData</w:t>
      </w:r>
      <w:proofErr w:type="spellEnd"/>
      <w:r w:rsidRPr="00B02A0B">
        <w:t xml:space="preserve"> client shall generate an in-dialog SIP SUBSCRIBE request according to 3GPP TS 24.229 [5], IETF RFC 3856 [39], and IETF RFC 6665 [36]. In the SIP SUBSCRIBE request, the </w:t>
      </w:r>
      <w:proofErr w:type="spellStart"/>
      <w:r w:rsidRPr="00B02A0B">
        <w:t>MCData</w:t>
      </w:r>
      <w:proofErr w:type="spellEnd"/>
      <w:r w:rsidRPr="00B02A0B">
        <w:t xml:space="preserve"> client:</w:t>
      </w:r>
    </w:p>
    <w:p w14:paraId="3418170A"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73041458" w14:textId="77777777" w:rsidR="005C310B" w:rsidRPr="00B02A0B" w:rsidRDefault="005C310B" w:rsidP="005C310B">
      <w:r w:rsidRPr="00B02A0B">
        <w:t>Upon receiving a SIP NOTIFY request according to 3GPP TS 24.229 [5],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per-user affiliation information</w:t>
      </w:r>
      <w:r w:rsidRPr="00B02A0B">
        <w:t xml:space="preserve"> constructed according to clause 8.4.1, then the </w:t>
      </w:r>
      <w:proofErr w:type="spellStart"/>
      <w:r w:rsidRPr="00B02A0B">
        <w:t>MCData</w:t>
      </w:r>
      <w:proofErr w:type="spellEnd"/>
      <w:r w:rsidRPr="00B02A0B">
        <w:t xml:space="preserve"> client shall determine affiliation status of the </w:t>
      </w:r>
      <w:proofErr w:type="spellStart"/>
      <w:r w:rsidRPr="00B02A0B">
        <w:t>MCData</w:t>
      </w:r>
      <w:proofErr w:type="spellEnd"/>
      <w:r w:rsidRPr="00B02A0B">
        <w:t xml:space="preserve"> user for each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client(s) in the MIME body. If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31378445"/>
      <w:r w:rsidRPr="00B02A0B">
        <w:t>8.2.4</w:t>
      </w:r>
      <w:r w:rsidRPr="00B02A0B">
        <w:tab/>
        <w:t xml:space="preserve">Procedure for sending affiliation status change request in negotiated mode to target </w:t>
      </w:r>
      <w:proofErr w:type="spellStart"/>
      <w:r w:rsidRPr="00B02A0B">
        <w:t>MCData</w:t>
      </w:r>
      <w:proofErr w:type="spellEnd"/>
      <w:r w:rsidRPr="00B02A0B">
        <w:t xml:space="preserve">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 xml:space="preserve">Procedure for sending affiliation status change request in negotiated mode to several target </w:t>
      </w:r>
      <w:proofErr w:type="spellStart"/>
      <w:r w:rsidRPr="00B02A0B">
        <w:t>MCData</w:t>
      </w:r>
      <w:proofErr w:type="spellEnd"/>
      <w:r w:rsidRPr="00B02A0B">
        <w:t xml:space="preserve"> users is not supported in this version of the specification.</w:t>
      </w:r>
    </w:p>
    <w:p w14:paraId="22E48F1D" w14:textId="77777777" w:rsidR="005C310B" w:rsidRPr="00B02A0B" w:rsidRDefault="005C310B" w:rsidP="005C310B">
      <w:r w:rsidRPr="00B02A0B">
        <w:t xml:space="preserve">Upon receiving a request from the </w:t>
      </w:r>
      <w:proofErr w:type="spellStart"/>
      <w:r w:rsidRPr="00B02A0B">
        <w:t>MCData</w:t>
      </w:r>
      <w:proofErr w:type="spellEnd"/>
      <w:r w:rsidRPr="00B02A0B">
        <w:t xml:space="preserve"> user to send an affiliation status change request in negotiated mode to a target </w:t>
      </w:r>
      <w:proofErr w:type="spellStart"/>
      <w:r w:rsidRPr="00B02A0B">
        <w:t>MCData</w:t>
      </w:r>
      <w:proofErr w:type="spellEnd"/>
      <w:r w:rsidRPr="00B02A0B">
        <w:t xml:space="preserve"> user, the </w:t>
      </w:r>
      <w:proofErr w:type="spellStart"/>
      <w:r w:rsidRPr="00B02A0B">
        <w:t>MCData</w:t>
      </w:r>
      <w:proofErr w:type="spellEnd"/>
      <w:r w:rsidRPr="00B02A0B">
        <w:t xml:space="preserve"> client shall generate a SIP MESSAGE request in accordance with 3GPP TS 24.229 [5] and </w:t>
      </w:r>
      <w:r w:rsidRPr="00B02A0B">
        <w:rPr>
          <w:lang w:eastAsia="ko-KR"/>
        </w:rPr>
        <w:t>IETF RFC 3428 [6]</w:t>
      </w:r>
      <w:r w:rsidRPr="00B02A0B">
        <w:t xml:space="preserve">. In the SIP MESSAGE request, the </w:t>
      </w:r>
      <w:proofErr w:type="spellStart"/>
      <w:r w:rsidRPr="00B02A0B">
        <w:t>MCData</w:t>
      </w:r>
      <w:proofErr w:type="spellEnd"/>
      <w:r w:rsidRPr="00B02A0B">
        <w:t xml:space="preserve">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w:t>
      </w:r>
      <w:r w:rsidRPr="00B02A0B">
        <w:t xml:space="preserve">target </w:t>
      </w:r>
      <w:proofErr w:type="spellStart"/>
      <w:r w:rsidRPr="00B02A0B">
        <w:rPr>
          <w:lang w:val="en-US"/>
        </w:rPr>
        <w:t>MCData</w:t>
      </w:r>
      <w:proofErr w:type="spellEnd"/>
      <w:r w:rsidRPr="00B02A0B">
        <w:rPr>
          <w:lang w:val="en-US"/>
        </w:rPr>
        <w:t xml:space="preserve">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w:t>
      </w:r>
      <w:proofErr w:type="spellStart"/>
      <w:r w:rsidRPr="00B02A0B">
        <w:t>MCData</w:t>
      </w:r>
      <w:proofErr w:type="spellEnd"/>
      <w:r w:rsidRPr="00B02A0B">
        <w:t xml:space="preserve"> client </w:t>
      </w:r>
      <w:r w:rsidRPr="00B02A0B">
        <w:rPr>
          <w:lang w:eastAsia="ko-KR"/>
        </w:rPr>
        <w:t xml:space="preserve">shall indicate to the user that the request has been delivered to an </w:t>
      </w:r>
      <w:proofErr w:type="spellStart"/>
      <w:r w:rsidRPr="00B02A0B">
        <w:rPr>
          <w:lang w:eastAsia="ko-KR"/>
        </w:rPr>
        <w:t>MCData</w:t>
      </w:r>
      <w:proofErr w:type="spellEnd"/>
      <w:r w:rsidRPr="00B02A0B">
        <w:rPr>
          <w:lang w:eastAsia="ko-KR"/>
        </w:rPr>
        <w:t xml:space="preserve"> client of the target </w:t>
      </w:r>
      <w:proofErr w:type="spellStart"/>
      <w:r w:rsidRPr="00B02A0B">
        <w:rPr>
          <w:lang w:eastAsia="ko-KR"/>
        </w:rPr>
        <w:t>MCData</w:t>
      </w:r>
      <w:proofErr w:type="spellEnd"/>
      <w:r w:rsidRPr="00B02A0B">
        <w:rPr>
          <w:lang w:eastAsia="ko-KR"/>
        </w:rPr>
        <w:t xml:space="preserve">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31378446"/>
      <w:r w:rsidRPr="00B02A0B">
        <w:lastRenderedPageBreak/>
        <w:t>8.2.5</w:t>
      </w:r>
      <w:r w:rsidRPr="00B02A0B">
        <w:tab/>
        <w:t xml:space="preserve">Procedure for receiving affiliation status change request in negotiated mode from authorized </w:t>
      </w:r>
      <w:proofErr w:type="spellStart"/>
      <w:r w:rsidRPr="00B02A0B">
        <w:t>MCData</w:t>
      </w:r>
      <w:proofErr w:type="spellEnd"/>
      <w:r w:rsidRPr="00B02A0B">
        <w:t xml:space="preserve">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 xml:space="preserve">an application/vnd.3gpp.mcdata-affiliation-command+xml MIME body with a list of </w:t>
      </w:r>
      <w:proofErr w:type="spellStart"/>
      <w:r w:rsidRPr="00B02A0B">
        <w:t>MCData</w:t>
      </w:r>
      <w:proofErr w:type="spellEnd"/>
      <w:r w:rsidRPr="00B02A0B">
        <w:t xml:space="preserve"> groups for affiliation under the &lt;affiliate&gt; element and a list of </w:t>
      </w:r>
      <w:proofErr w:type="spellStart"/>
      <w:r w:rsidRPr="00B02A0B">
        <w:t>MCData</w:t>
      </w:r>
      <w:proofErr w:type="spellEnd"/>
      <w:r w:rsidRPr="00B02A0B">
        <w:t xml:space="preserve"> groups for de-affiliation under the &lt;de-affiliate&gt; element;</w:t>
      </w:r>
    </w:p>
    <w:p w14:paraId="45D44607" w14:textId="77777777" w:rsidR="005C310B" w:rsidRPr="00B02A0B" w:rsidRDefault="005C310B" w:rsidP="005C310B">
      <w:r w:rsidRPr="00B02A0B">
        <w:t xml:space="preserve">then the </w:t>
      </w:r>
      <w:proofErr w:type="spellStart"/>
      <w:r w:rsidRPr="00B02A0B">
        <w:t>MCData</w:t>
      </w:r>
      <w:proofErr w:type="spellEnd"/>
      <w:r w:rsidRPr="00B02A0B">
        <w:t xml:space="preserve">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 xml:space="preserve">shall seek confirmation of the list of </w:t>
      </w:r>
      <w:proofErr w:type="spellStart"/>
      <w:r w:rsidRPr="00B02A0B">
        <w:t>MCData</w:t>
      </w:r>
      <w:proofErr w:type="spellEnd"/>
      <w:r w:rsidRPr="00B02A0B">
        <w:t xml:space="preserve"> groups for affiliation and the list of </w:t>
      </w:r>
      <w:proofErr w:type="spellStart"/>
      <w:r w:rsidRPr="00B02A0B">
        <w:t>MCData</w:t>
      </w:r>
      <w:proofErr w:type="spellEnd"/>
      <w:r w:rsidRPr="00B02A0B">
        <w:t xml:space="preserve"> groups for de-affiliation, resulting in an accepted list of </w:t>
      </w:r>
      <w:proofErr w:type="spellStart"/>
      <w:r w:rsidRPr="00B02A0B">
        <w:t>MCData</w:t>
      </w:r>
      <w:proofErr w:type="spellEnd"/>
      <w:r w:rsidRPr="00B02A0B">
        <w:t xml:space="preserve"> groups for affiliation and an accepted list of </w:t>
      </w:r>
      <w:proofErr w:type="spellStart"/>
      <w:r w:rsidRPr="00B02A0B">
        <w:t>MCData</w:t>
      </w:r>
      <w:proofErr w:type="spellEnd"/>
      <w:r w:rsidRPr="00B02A0B">
        <w:t xml:space="preserve">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 xml:space="preserve">shall perform affiliation for each entry in the accepted list of </w:t>
      </w:r>
      <w:proofErr w:type="spellStart"/>
      <w:r w:rsidRPr="00B02A0B">
        <w:t>MCData</w:t>
      </w:r>
      <w:proofErr w:type="spellEnd"/>
      <w:r w:rsidRPr="00B02A0B">
        <w:t xml:space="preserve"> groups for affiliation for which the </w:t>
      </w:r>
      <w:proofErr w:type="spellStart"/>
      <w:r w:rsidRPr="00B02A0B">
        <w:t>MCData</w:t>
      </w:r>
      <w:proofErr w:type="spellEnd"/>
      <w:r w:rsidRPr="00B02A0B">
        <w:t xml:space="preserve"> client is not affiliated, as specified in clause 8.2.2; and</w:t>
      </w:r>
    </w:p>
    <w:p w14:paraId="10BC5C27" w14:textId="77777777" w:rsidR="005C310B" w:rsidRPr="00B02A0B" w:rsidRDefault="005C310B" w:rsidP="005C310B">
      <w:pPr>
        <w:pStyle w:val="B2"/>
        <w:rPr>
          <w:noProof/>
        </w:rPr>
      </w:pPr>
      <w:r w:rsidRPr="00B02A0B">
        <w:t>b)</w:t>
      </w:r>
      <w:r w:rsidRPr="00B02A0B">
        <w:tab/>
        <w:t xml:space="preserve">shall perform de-affiliation for each entry in the accepted list of </w:t>
      </w:r>
      <w:proofErr w:type="spellStart"/>
      <w:r w:rsidRPr="00B02A0B">
        <w:t>MCData</w:t>
      </w:r>
      <w:proofErr w:type="spellEnd"/>
      <w:r w:rsidRPr="00B02A0B">
        <w:t xml:space="preserve"> groups for de-affiliation for which the </w:t>
      </w:r>
      <w:proofErr w:type="spellStart"/>
      <w:r w:rsidRPr="00B02A0B">
        <w:t>MCData</w:t>
      </w:r>
      <w:proofErr w:type="spellEnd"/>
      <w:r w:rsidRPr="00B02A0B">
        <w:t xml:space="preserve">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31378447"/>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31378448"/>
      <w:r>
        <w:t>8.2.6.1</w:t>
      </w:r>
      <w:r>
        <w:tab/>
        <w:t>General</w:t>
      </w:r>
      <w:bookmarkEnd w:id="1748"/>
    </w:p>
    <w:p w14:paraId="1C0EDEDB" w14:textId="77777777" w:rsidR="00AA0D64" w:rsidRDefault="00AA0D64" w:rsidP="00AA0D64">
      <w:r>
        <w:t xml:space="preserve">The </w:t>
      </w:r>
      <w:proofErr w:type="spellStart"/>
      <w:r>
        <w:t>MCData</w:t>
      </w:r>
      <w:proofErr w:type="spellEnd"/>
      <w:r>
        <w:t xml:space="preserve"> client can based on configuration decide to affiliate or de-affiliate to a group.</w:t>
      </w:r>
    </w:p>
    <w:p w14:paraId="018849D6" w14:textId="77777777" w:rsidR="00AA0D64" w:rsidRPr="0081436A" w:rsidRDefault="00AA0D64" w:rsidP="00ED13D8">
      <w:pPr>
        <w:pStyle w:val="Heading4"/>
      </w:pPr>
      <w:bookmarkStart w:id="1749" w:name="_Toc131378449"/>
      <w:r>
        <w:t>8.2.6.2</w:t>
      </w:r>
      <w:r>
        <w:tab/>
        <w:t>User profile defined rules</w:t>
      </w:r>
      <w:bookmarkEnd w:id="1749"/>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w:t>
      </w:r>
      <w:proofErr w:type="spellStart"/>
      <w:r w:rsidR="005C310B" w:rsidRPr="00B02A0B">
        <w:t>RulesForAffiliation</w:t>
      </w:r>
      <w:proofErr w:type="spellEnd"/>
      <w:r w:rsidR="005C310B" w:rsidRPr="00B02A0B">
        <w:t>&gt; or &lt;</w:t>
      </w:r>
      <w:proofErr w:type="spellStart"/>
      <w:r w:rsidR="005C310B" w:rsidRPr="00B02A0B">
        <w:t>RulesForDeaffiliation</w:t>
      </w:r>
      <w:proofErr w:type="spellEnd"/>
      <w:r w:rsidR="005C310B" w:rsidRPr="00B02A0B">
        <w:t xml:space="preserve">&gt; of the </w:t>
      </w:r>
      <w:proofErr w:type="spellStart"/>
      <w:r w:rsidR="005C310B" w:rsidRPr="00B02A0B">
        <w:t>MCData</w:t>
      </w:r>
      <w:proofErr w:type="spellEnd"/>
      <w:r w:rsidR="005C310B" w:rsidRPr="00B02A0B">
        <w:t xml:space="preserve"> user profile document identified by the </w:t>
      </w:r>
      <w:proofErr w:type="spellStart"/>
      <w:r w:rsidR="005C310B" w:rsidRPr="00B02A0B">
        <w:t>MCData</w:t>
      </w:r>
      <w:proofErr w:type="spellEnd"/>
      <w:r w:rsidR="005C310B" w:rsidRPr="00B02A0B">
        <w:t xml:space="preserve"> ID of the </w:t>
      </w:r>
      <w:proofErr w:type="spellStart"/>
      <w:r w:rsidR="005C310B" w:rsidRPr="00B02A0B">
        <w:t>MCData</w:t>
      </w:r>
      <w:proofErr w:type="spellEnd"/>
      <w:r w:rsidR="005C310B" w:rsidRPr="00B02A0B">
        <w:t xml:space="preserve"> user (see the </w:t>
      </w:r>
      <w:proofErr w:type="spellStart"/>
      <w:r w:rsidR="005C310B" w:rsidRPr="00B02A0B">
        <w:t>MCData</w:t>
      </w:r>
      <w:proofErr w:type="spellEnd"/>
      <w:r w:rsidR="005C310B" w:rsidRPr="00B02A0B">
        <w:t xml:space="preserve"> user profile document specified in 3GPP TS 24.484 [</w:t>
      </w:r>
      <w:r w:rsidR="00203F9C">
        <w:t>12</w:t>
      </w:r>
      <w:r w:rsidR="005C310B" w:rsidRPr="00B02A0B">
        <w:t xml:space="preserve">]).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w:t>
      </w:r>
      <w:proofErr w:type="spellStart"/>
      <w:r w:rsidR="005C310B" w:rsidRPr="00B02A0B">
        <w:t>MCData</w:t>
      </w:r>
      <w:proofErr w:type="spellEnd"/>
      <w:r w:rsidR="005C310B" w:rsidRPr="00B02A0B">
        <w:t xml:space="preserve">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31378450"/>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w:t>
      </w:r>
      <w:proofErr w:type="spellStart"/>
      <w:r>
        <w:t>MCData</w:t>
      </w:r>
      <w:proofErr w:type="spellEnd"/>
      <w:r>
        <w:t xml:space="preserve"> client is within the area specified </w:t>
      </w:r>
      <w:bookmarkEnd w:id="1751"/>
      <w:r>
        <w:t xml:space="preserve">in the </w:t>
      </w:r>
      <w:r>
        <w:rPr>
          <w:rFonts w:eastAsia="SimSun"/>
        </w:rPr>
        <w:t>&lt;permitted-geographic-area&gt; element</w:t>
      </w:r>
      <w:bookmarkEnd w:id="1752"/>
      <w:r>
        <w:t xml:space="preserve">, the </w:t>
      </w:r>
      <w:proofErr w:type="spellStart"/>
      <w:r>
        <w:t>MCData</w:t>
      </w:r>
      <w:proofErr w:type="spellEnd"/>
      <w:r>
        <w:t xml:space="preserve">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w:t>
      </w:r>
      <w:proofErr w:type="spellStart"/>
      <w:r>
        <w:t>MCData</w:t>
      </w:r>
      <w:proofErr w:type="spellEnd"/>
      <w:r>
        <w:t xml:space="preserve"> client is not within the area specified in the </w:t>
      </w:r>
      <w:r>
        <w:rPr>
          <w:rFonts w:eastAsia="SimSun"/>
        </w:rPr>
        <w:t xml:space="preserve">&lt;mandatory-geographic-area&gt; element </w:t>
      </w:r>
      <w:r>
        <w:t xml:space="preserve">the </w:t>
      </w:r>
      <w:proofErr w:type="spellStart"/>
      <w:r>
        <w:t>MCData</w:t>
      </w:r>
      <w:proofErr w:type="spellEnd"/>
      <w:r>
        <w:t xml:space="preserve">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31378451"/>
      <w:r w:rsidRPr="00B02A0B">
        <w:lastRenderedPageBreak/>
        <w:t>8.3</w:t>
      </w:r>
      <w:r w:rsidRPr="00B02A0B">
        <w:tab/>
      </w:r>
      <w:proofErr w:type="spellStart"/>
      <w:r w:rsidRPr="00B02A0B">
        <w:t>MCData</w:t>
      </w:r>
      <w:proofErr w:type="spellEnd"/>
      <w:r w:rsidRPr="00B02A0B">
        <w:t xml:space="preserve">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31378452"/>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 xml:space="preserve">The </w:t>
      </w:r>
      <w:proofErr w:type="spellStart"/>
      <w:r w:rsidRPr="00B02A0B">
        <w:t>MCData</w:t>
      </w:r>
      <w:proofErr w:type="spellEnd"/>
      <w:r w:rsidRPr="00B02A0B">
        <w:t xml:space="preserve"> server procedures consist of:</w:t>
      </w:r>
    </w:p>
    <w:p w14:paraId="5D4D3C07" w14:textId="77777777" w:rsidR="005C310B" w:rsidRPr="00B02A0B" w:rsidRDefault="005C310B" w:rsidP="005C310B">
      <w:pPr>
        <w:pStyle w:val="B1"/>
      </w:pPr>
      <w:r w:rsidRPr="00B02A0B">
        <w:t>-</w:t>
      </w:r>
      <w:r w:rsidRPr="00B02A0B">
        <w:tab/>
        <w:t xml:space="preserve">procedures of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w:t>
      </w:r>
    </w:p>
    <w:p w14:paraId="7704BFB7" w14:textId="77777777" w:rsidR="005C310B" w:rsidRPr="00B02A0B" w:rsidRDefault="005C310B" w:rsidP="005C310B">
      <w:pPr>
        <w:pStyle w:val="B1"/>
      </w:pPr>
      <w:r w:rsidRPr="00B02A0B">
        <w:t>-</w:t>
      </w:r>
      <w:r w:rsidRPr="00B02A0B">
        <w:tab/>
        <w:t xml:space="preserve">procedures of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31378453"/>
      <w:r w:rsidRPr="00B02A0B">
        <w:t>8.3.2</w:t>
      </w:r>
      <w:r w:rsidRPr="00B02A0B">
        <w:tab/>
        <w:t xml:space="preserve">Procedures of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31378454"/>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 xml:space="preserve">The procedures of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consist of:</w:t>
      </w:r>
    </w:p>
    <w:p w14:paraId="78051E89" w14:textId="77777777" w:rsidR="005C310B" w:rsidRPr="00B02A0B" w:rsidRDefault="005C310B" w:rsidP="005C310B">
      <w:pPr>
        <w:pStyle w:val="B1"/>
      </w:pPr>
      <w:r w:rsidRPr="00B02A0B">
        <w:t>-</w:t>
      </w:r>
      <w:r w:rsidRPr="00B02A0B">
        <w:tab/>
        <w:t xml:space="preserve">a receiving affiliation status change from </w:t>
      </w:r>
      <w:proofErr w:type="spellStart"/>
      <w:r w:rsidRPr="00B02A0B">
        <w:t>MCData</w:t>
      </w:r>
      <w:proofErr w:type="spellEnd"/>
      <w:r w:rsidRPr="00B02A0B">
        <w:t xml:space="preserve">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 xml:space="preserve">a sending affiliation status change towards </w:t>
      </w:r>
      <w:proofErr w:type="spellStart"/>
      <w:r w:rsidRPr="00B02A0B">
        <w:t>MCData</w:t>
      </w:r>
      <w:proofErr w:type="spellEnd"/>
      <w:r w:rsidRPr="00B02A0B">
        <w:t xml:space="preserve"> server owning </w:t>
      </w:r>
      <w:proofErr w:type="spellStart"/>
      <w:r w:rsidRPr="00B02A0B">
        <w:t>MCData</w:t>
      </w:r>
      <w:proofErr w:type="spellEnd"/>
      <w:r w:rsidRPr="00B02A0B">
        <w:t xml:space="preserve"> group procedure;</w:t>
      </w:r>
    </w:p>
    <w:p w14:paraId="7AFCCE75" w14:textId="77777777" w:rsidR="005C310B" w:rsidRPr="00B02A0B" w:rsidRDefault="005C310B" w:rsidP="005C310B">
      <w:pPr>
        <w:pStyle w:val="B1"/>
      </w:pPr>
      <w:r w:rsidRPr="00B02A0B">
        <w:t>-</w:t>
      </w:r>
      <w:r w:rsidRPr="00B02A0B">
        <w:tab/>
        <w:t xml:space="preserve">an affiliation status determination from </w:t>
      </w:r>
      <w:proofErr w:type="spellStart"/>
      <w:r w:rsidRPr="00B02A0B">
        <w:t>MCData</w:t>
      </w:r>
      <w:proofErr w:type="spellEnd"/>
      <w:r w:rsidRPr="00B02A0B">
        <w:t xml:space="preserve"> server owning </w:t>
      </w:r>
      <w:proofErr w:type="spellStart"/>
      <w:r w:rsidRPr="00B02A0B">
        <w:t>MCData</w:t>
      </w:r>
      <w:proofErr w:type="spellEnd"/>
      <w:r w:rsidRPr="00B02A0B">
        <w:t xml:space="preserve">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proofErr w:type="spellStart"/>
      <w:r w:rsidRPr="00B02A0B">
        <w:t>rocedure</w:t>
      </w:r>
      <w:proofErr w:type="spellEnd"/>
      <w:r w:rsidRPr="00B02A0B">
        <w:t xml:space="preserve"> for </w:t>
      </w:r>
      <w:r w:rsidRPr="00B02A0B">
        <w:rPr>
          <w:lang w:val="en-US"/>
        </w:rPr>
        <w:t>authorizing</w:t>
      </w:r>
      <w:r w:rsidRPr="00B02A0B">
        <w:t xml:space="preserve"> affiliation status change request in negotiated mode </w:t>
      </w:r>
      <w:r w:rsidRPr="00B02A0B">
        <w:rPr>
          <w:lang w:val="en-US"/>
        </w:rPr>
        <w:t xml:space="preserve">sent to served </w:t>
      </w:r>
      <w:proofErr w:type="spellStart"/>
      <w:r w:rsidRPr="00B02A0B">
        <w:t>MCData</w:t>
      </w:r>
      <w:proofErr w:type="spellEnd"/>
      <w:r w:rsidRPr="00B02A0B">
        <w:t xml:space="preserve"> user;</w:t>
      </w:r>
    </w:p>
    <w:p w14:paraId="637EDD73" w14:textId="77777777" w:rsidR="005C310B" w:rsidRPr="00B02A0B" w:rsidRDefault="005C310B" w:rsidP="005C310B">
      <w:pPr>
        <w:pStyle w:val="B1"/>
      </w:pPr>
      <w:r w:rsidRPr="00B02A0B">
        <w:t>-</w:t>
      </w:r>
      <w:r w:rsidRPr="00B02A0B">
        <w:tab/>
        <w:t xml:space="preserve">a forwarding affiliation status change towards another </w:t>
      </w:r>
      <w:proofErr w:type="spellStart"/>
      <w:r w:rsidRPr="00B02A0B">
        <w:t>MCData</w:t>
      </w:r>
      <w:proofErr w:type="spellEnd"/>
      <w:r w:rsidRPr="00B02A0B">
        <w:t xml:space="preserve"> user procedure;</w:t>
      </w:r>
    </w:p>
    <w:p w14:paraId="150262E4" w14:textId="77777777" w:rsidR="005C310B" w:rsidRPr="00B02A0B" w:rsidRDefault="005C310B" w:rsidP="005C310B">
      <w:pPr>
        <w:pStyle w:val="B1"/>
      </w:pPr>
      <w:r w:rsidRPr="00B02A0B">
        <w:t>-</w:t>
      </w:r>
      <w:r w:rsidRPr="00B02A0B">
        <w:tab/>
        <w:t xml:space="preserve">a forwarding subscription to affiliation status towards another </w:t>
      </w:r>
      <w:proofErr w:type="spellStart"/>
      <w:r w:rsidRPr="00B02A0B">
        <w:t>MCData</w:t>
      </w:r>
      <w:proofErr w:type="spellEnd"/>
      <w:r w:rsidRPr="00B02A0B">
        <w:t xml:space="preserve">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31378455"/>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 xml:space="preserve">The </w:t>
      </w:r>
      <w:proofErr w:type="spellStart"/>
      <w:r w:rsidRPr="00B02A0B">
        <w:t>MCData</w:t>
      </w:r>
      <w:proofErr w:type="spellEnd"/>
      <w:r w:rsidRPr="00B02A0B">
        <w:t xml:space="preserve"> server shall maintain a list of </w:t>
      </w:r>
      <w:proofErr w:type="spellStart"/>
      <w:r w:rsidRPr="00B02A0B">
        <w:t>MCData</w:t>
      </w:r>
      <w:proofErr w:type="spellEnd"/>
      <w:r w:rsidRPr="00B02A0B">
        <w:t xml:space="preserve"> user information entries. The list of the </w:t>
      </w:r>
      <w:proofErr w:type="spellStart"/>
      <w:r w:rsidRPr="00B02A0B">
        <w:t>MCData</w:t>
      </w:r>
      <w:proofErr w:type="spellEnd"/>
      <w:r w:rsidRPr="00B02A0B">
        <w:t xml:space="preserve"> user information entries contains one </w:t>
      </w:r>
      <w:proofErr w:type="spellStart"/>
      <w:r w:rsidRPr="00B02A0B">
        <w:t>MCData</w:t>
      </w:r>
      <w:proofErr w:type="spellEnd"/>
      <w:r w:rsidRPr="00B02A0B">
        <w:t xml:space="preserve"> user information entry for each served </w:t>
      </w:r>
      <w:proofErr w:type="spellStart"/>
      <w:r w:rsidRPr="00B02A0B">
        <w:t>MCData</w:t>
      </w:r>
      <w:proofErr w:type="spellEnd"/>
      <w:r w:rsidRPr="00B02A0B">
        <w:t xml:space="preserve"> ID.</w:t>
      </w:r>
    </w:p>
    <w:p w14:paraId="17FAC045" w14:textId="77777777" w:rsidR="005C310B" w:rsidRPr="00B02A0B" w:rsidRDefault="005C310B" w:rsidP="005C310B">
      <w:r w:rsidRPr="00B02A0B">
        <w:t xml:space="preserve">In each </w:t>
      </w:r>
      <w:proofErr w:type="spellStart"/>
      <w:r w:rsidRPr="00B02A0B">
        <w:t>MCData</w:t>
      </w:r>
      <w:proofErr w:type="spellEnd"/>
      <w:r w:rsidRPr="00B02A0B">
        <w:t xml:space="preserve"> user information entry, the </w:t>
      </w:r>
      <w:proofErr w:type="spellStart"/>
      <w:r w:rsidRPr="00B02A0B">
        <w:t>MCData</w:t>
      </w:r>
      <w:proofErr w:type="spellEnd"/>
      <w:r w:rsidRPr="00B02A0B">
        <w:t xml:space="preserve"> server shall maintain:</w:t>
      </w:r>
    </w:p>
    <w:p w14:paraId="09AEDEED" w14:textId="77777777" w:rsidR="005C310B" w:rsidRPr="00B02A0B" w:rsidRDefault="005C310B" w:rsidP="005C310B">
      <w:pPr>
        <w:pStyle w:val="B1"/>
      </w:pPr>
      <w:r w:rsidRPr="00B02A0B">
        <w:t>1)</w:t>
      </w:r>
      <w:r w:rsidRPr="00B02A0B">
        <w:tab/>
        <w:t xml:space="preserve">an </w:t>
      </w:r>
      <w:proofErr w:type="spellStart"/>
      <w:r w:rsidRPr="00B02A0B">
        <w:t>MCData</w:t>
      </w:r>
      <w:proofErr w:type="spellEnd"/>
      <w:r w:rsidRPr="00B02A0B">
        <w:t xml:space="preserve"> ID. This field uniquely identifies the </w:t>
      </w:r>
      <w:proofErr w:type="spellStart"/>
      <w:r w:rsidRPr="00B02A0B">
        <w:t>MCData</w:t>
      </w:r>
      <w:proofErr w:type="spellEnd"/>
      <w:r w:rsidRPr="00B02A0B">
        <w:t xml:space="preserve"> user information entry in the list of the </w:t>
      </w:r>
      <w:proofErr w:type="spellStart"/>
      <w:r w:rsidRPr="00B02A0B">
        <w:t>MCData</w:t>
      </w:r>
      <w:proofErr w:type="spellEnd"/>
      <w:r w:rsidRPr="00B02A0B">
        <w:t xml:space="preserve"> user information entries; and</w:t>
      </w:r>
    </w:p>
    <w:p w14:paraId="14AAE4FF" w14:textId="77777777" w:rsidR="005C310B" w:rsidRPr="00B02A0B" w:rsidRDefault="005C310B" w:rsidP="005C310B">
      <w:pPr>
        <w:pStyle w:val="B1"/>
      </w:pPr>
      <w:r w:rsidRPr="00B02A0B">
        <w:t>2)</w:t>
      </w:r>
      <w:r w:rsidRPr="00B02A0B">
        <w:tab/>
        <w:t xml:space="preserve">a list of </w:t>
      </w:r>
      <w:proofErr w:type="spellStart"/>
      <w:r w:rsidRPr="00B02A0B">
        <w:t>MCData</w:t>
      </w:r>
      <w:proofErr w:type="spellEnd"/>
      <w:r w:rsidRPr="00B02A0B">
        <w:t xml:space="preserve"> client information entries.</w:t>
      </w:r>
    </w:p>
    <w:p w14:paraId="7B1FB545" w14:textId="77777777" w:rsidR="005C310B" w:rsidRPr="00B02A0B" w:rsidRDefault="005C310B" w:rsidP="005C310B">
      <w:r w:rsidRPr="00B02A0B">
        <w:t xml:space="preserve">In each </w:t>
      </w:r>
      <w:proofErr w:type="spellStart"/>
      <w:r w:rsidRPr="00B02A0B">
        <w:t>MCData</w:t>
      </w:r>
      <w:proofErr w:type="spellEnd"/>
      <w:r w:rsidRPr="00B02A0B">
        <w:t xml:space="preserve"> client information entry, the </w:t>
      </w:r>
      <w:proofErr w:type="spellStart"/>
      <w:r w:rsidRPr="00B02A0B">
        <w:t>MCData</w:t>
      </w:r>
      <w:proofErr w:type="spellEnd"/>
      <w:r w:rsidRPr="00B02A0B">
        <w:t xml:space="preserve"> server shall maintain:</w:t>
      </w:r>
    </w:p>
    <w:p w14:paraId="0A79FF79" w14:textId="77777777" w:rsidR="005C310B" w:rsidRPr="00B02A0B" w:rsidRDefault="005C310B" w:rsidP="005C310B">
      <w:pPr>
        <w:pStyle w:val="B1"/>
      </w:pPr>
      <w:r w:rsidRPr="00B02A0B">
        <w:t>1)</w:t>
      </w:r>
      <w:r w:rsidRPr="00B02A0B">
        <w:tab/>
        <w:t xml:space="preserve">an </w:t>
      </w:r>
      <w:proofErr w:type="spellStart"/>
      <w:r w:rsidRPr="00B02A0B">
        <w:rPr>
          <w:lang w:val="en-US"/>
        </w:rPr>
        <w:t>MCData</w:t>
      </w:r>
      <w:proofErr w:type="spellEnd"/>
      <w:r w:rsidRPr="00B02A0B">
        <w:rPr>
          <w:lang w:val="en-US"/>
        </w:rPr>
        <w:t xml:space="preserve"> client ID</w:t>
      </w:r>
      <w:r w:rsidRPr="00B02A0B">
        <w:t xml:space="preserve">. This field uniquely identifies the </w:t>
      </w:r>
      <w:proofErr w:type="spellStart"/>
      <w:r w:rsidRPr="00B02A0B">
        <w:t>MCData</w:t>
      </w:r>
      <w:proofErr w:type="spellEnd"/>
      <w:r w:rsidRPr="00B02A0B">
        <w:t xml:space="preserve"> client information entry in the list of the </w:t>
      </w:r>
      <w:proofErr w:type="spellStart"/>
      <w:r w:rsidRPr="00B02A0B">
        <w:t>MCData</w:t>
      </w:r>
      <w:proofErr w:type="spellEnd"/>
      <w:r w:rsidRPr="00B02A0B">
        <w:t xml:space="preserve"> client information entries; and</w:t>
      </w:r>
    </w:p>
    <w:p w14:paraId="054A6B8D" w14:textId="77777777" w:rsidR="005C310B" w:rsidRPr="00B02A0B" w:rsidRDefault="005C310B" w:rsidP="005C310B">
      <w:pPr>
        <w:pStyle w:val="B1"/>
      </w:pPr>
      <w:r w:rsidRPr="00B02A0B">
        <w:t>2)</w:t>
      </w:r>
      <w:r w:rsidRPr="00B02A0B">
        <w:tab/>
        <w:t xml:space="preserve">a list of </w:t>
      </w:r>
      <w:proofErr w:type="spellStart"/>
      <w:r w:rsidRPr="00B02A0B">
        <w:t>MCData</w:t>
      </w:r>
      <w:proofErr w:type="spellEnd"/>
      <w:r w:rsidRPr="00B02A0B">
        <w:t xml:space="preserve"> group information entries.</w:t>
      </w:r>
    </w:p>
    <w:p w14:paraId="130CA23E" w14:textId="77777777" w:rsidR="005C310B" w:rsidRPr="00B02A0B" w:rsidRDefault="005C310B" w:rsidP="005C310B">
      <w:r w:rsidRPr="00B02A0B">
        <w:t xml:space="preserve">In each </w:t>
      </w:r>
      <w:proofErr w:type="spellStart"/>
      <w:r w:rsidRPr="00B02A0B">
        <w:t>MCData</w:t>
      </w:r>
      <w:proofErr w:type="spellEnd"/>
      <w:r w:rsidRPr="00B02A0B">
        <w:t xml:space="preserve"> group information, the </w:t>
      </w:r>
      <w:proofErr w:type="spellStart"/>
      <w:r w:rsidRPr="00B02A0B">
        <w:t>MCData</w:t>
      </w:r>
      <w:proofErr w:type="spellEnd"/>
      <w:r w:rsidRPr="00B02A0B">
        <w:t xml:space="preserve"> server shall maintain:</w:t>
      </w:r>
    </w:p>
    <w:p w14:paraId="66B8E9D4" w14:textId="77777777" w:rsidR="005C310B" w:rsidRPr="00B02A0B" w:rsidRDefault="005C310B" w:rsidP="005C310B">
      <w:pPr>
        <w:pStyle w:val="B1"/>
      </w:pPr>
      <w:r w:rsidRPr="00B02A0B">
        <w:lastRenderedPageBreak/>
        <w:t>1)</w:t>
      </w:r>
      <w:r w:rsidRPr="00B02A0B">
        <w:tab/>
        <w:t xml:space="preserve">an </w:t>
      </w:r>
      <w:proofErr w:type="spellStart"/>
      <w:r w:rsidRPr="00B02A0B">
        <w:rPr>
          <w:lang w:val="en-US"/>
        </w:rPr>
        <w:t>MCData</w:t>
      </w:r>
      <w:proofErr w:type="spellEnd"/>
      <w:r w:rsidRPr="00B02A0B">
        <w:rPr>
          <w:lang w:val="en-US"/>
        </w:rPr>
        <w:t xml:space="preserve"> group ID</w:t>
      </w:r>
      <w:r w:rsidRPr="00B02A0B">
        <w:t xml:space="preserve">. This field uniquely identifies the </w:t>
      </w:r>
      <w:proofErr w:type="spellStart"/>
      <w:r w:rsidRPr="00B02A0B">
        <w:t>MCData</w:t>
      </w:r>
      <w:proofErr w:type="spellEnd"/>
      <w:r w:rsidRPr="00B02A0B">
        <w:t xml:space="preserve"> group information entry in the list of the </w:t>
      </w:r>
      <w:proofErr w:type="spellStart"/>
      <w:r w:rsidRPr="00B02A0B">
        <w:t>MCData</w:t>
      </w:r>
      <w:proofErr w:type="spellEnd"/>
      <w:r w:rsidRPr="00B02A0B">
        <w:t xml:space="preserve">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31378456"/>
      <w:r w:rsidRPr="00B02A0B">
        <w:t>8.3.2.3</w:t>
      </w:r>
      <w:r w:rsidRPr="00B02A0B">
        <w:tab/>
        <w:t xml:space="preserve">Receiving affiliation status change from </w:t>
      </w:r>
      <w:proofErr w:type="spellStart"/>
      <w:r w:rsidRPr="00B02A0B">
        <w:t>MCData</w:t>
      </w:r>
      <w:proofErr w:type="spellEnd"/>
      <w:r w:rsidRPr="00B02A0B">
        <w:t xml:space="preserve">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or </w:t>
      </w:r>
      <w:r w:rsidRPr="00B02A0B">
        <w:t xml:space="preserve">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served by the </w:t>
      </w:r>
      <w:proofErr w:type="spellStart"/>
      <w:r w:rsidRPr="00B02A0B">
        <w:t>MCData</w:t>
      </w:r>
      <w:proofErr w:type="spellEnd"/>
      <w:r w:rsidRPr="00B02A0B">
        <w:t xml:space="preserve">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 xml:space="preserve">then the </w:t>
      </w:r>
      <w:proofErr w:type="spellStart"/>
      <w:r w:rsidRPr="00B02A0B">
        <w:t>MCData</w:t>
      </w:r>
      <w:proofErr w:type="spellEnd"/>
      <w:r w:rsidRPr="00B02A0B">
        <w:t xml:space="preserve"> server:</w:t>
      </w:r>
    </w:p>
    <w:p w14:paraId="32EEE799"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 xml:space="preserve">if the originating </w:t>
      </w:r>
      <w:proofErr w:type="spellStart"/>
      <w:r w:rsidRPr="00B02A0B">
        <w:t>MCData</w:t>
      </w:r>
      <w:proofErr w:type="spellEnd"/>
      <w:r w:rsidRPr="00B02A0B">
        <w:t xml:space="preserve"> ID is different than the served </w:t>
      </w:r>
      <w:proofErr w:type="spellStart"/>
      <w:r w:rsidRPr="00B02A0B">
        <w:t>MCData</w:t>
      </w:r>
      <w:proofErr w:type="spellEnd"/>
      <w:r w:rsidRPr="00B02A0B">
        <w:t xml:space="preserve"> ID and the originating </w:t>
      </w:r>
      <w:proofErr w:type="spellStart"/>
      <w:r w:rsidRPr="00B02A0B">
        <w:t>MCData</w:t>
      </w:r>
      <w:proofErr w:type="spellEnd"/>
      <w:r w:rsidRPr="00B02A0B">
        <w:t xml:space="preserve"> ID is not authorized to modify affiliation status of the served </w:t>
      </w:r>
      <w:proofErr w:type="spellStart"/>
      <w:r w:rsidRPr="00B02A0B">
        <w:t>MCData</w:t>
      </w:r>
      <w:proofErr w:type="spellEnd"/>
      <w:r w:rsidRPr="00B02A0B">
        <w:t xml:space="preserve">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 xml:space="preserve">shall respond with SIP 200 (OK) response to the SIP PUBLISH request according to 3GPP TS 24.229 [5], IETF RFC 3903 [34]. In the SIP 200 (OK) response, the </w:t>
      </w:r>
      <w:proofErr w:type="spellStart"/>
      <w:r w:rsidRPr="00B02A0B">
        <w:t>MCData</w:t>
      </w:r>
      <w:proofErr w:type="spellEnd"/>
      <w:r w:rsidRPr="00B02A0B">
        <w:t xml:space="preserve">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w:t>
      </w:r>
      <w:proofErr w:type="spellStart"/>
      <w:r w:rsidRPr="00B02A0B">
        <w:t>MCData</w:t>
      </w:r>
      <w:proofErr w:type="spellEnd"/>
      <w:r w:rsidRPr="00B02A0B">
        <w:t xml:space="preserve"> ID, shall not continue with the rest of the steps;</w:t>
      </w:r>
    </w:p>
    <w:p w14:paraId="3CB23033" w14:textId="77777777" w:rsidR="005C310B" w:rsidRPr="00B02A0B" w:rsidRDefault="005C310B" w:rsidP="005C310B">
      <w:pPr>
        <w:pStyle w:val="B1"/>
      </w:pPr>
      <w:r w:rsidRPr="00B02A0B">
        <w:lastRenderedPageBreak/>
        <w:t>10)</w:t>
      </w:r>
      <w:r w:rsidRPr="00B02A0B">
        <w:tab/>
        <w:t xml:space="preserve">shall identify the served </w:t>
      </w:r>
      <w:proofErr w:type="spellStart"/>
      <w:r w:rsidRPr="00B02A0B">
        <w:t>MCData</w:t>
      </w:r>
      <w:proofErr w:type="spellEnd"/>
      <w:r w:rsidRPr="00B02A0B">
        <w:t xml:space="preserve"> client ID in the "id" attribute of the &lt;tuple&gt; element of the &lt;presence&gt; element of the application/</w:t>
      </w:r>
      <w:proofErr w:type="spellStart"/>
      <w:r w:rsidRPr="00B02A0B">
        <w:t>pidf+xml</w:t>
      </w:r>
      <w:proofErr w:type="spellEnd"/>
      <w:r w:rsidRPr="00B02A0B">
        <w:t xml:space="preserve"> MIME body of the SIP PUBLISH request;</w:t>
      </w:r>
    </w:p>
    <w:p w14:paraId="1AEFF69C" w14:textId="77777777" w:rsidR="005C310B" w:rsidRPr="00B02A0B" w:rsidRDefault="005C310B" w:rsidP="005C310B">
      <w:pPr>
        <w:pStyle w:val="B1"/>
      </w:pPr>
      <w:r w:rsidRPr="00B02A0B">
        <w:t>11)</w:t>
      </w:r>
      <w:r w:rsidRPr="00B02A0B">
        <w:tab/>
        <w:t xml:space="preserve">shall consider an </w:t>
      </w:r>
      <w:proofErr w:type="spellStart"/>
      <w:r w:rsidRPr="00B02A0B">
        <w:t>MCData</w:t>
      </w:r>
      <w:proofErr w:type="spellEnd"/>
      <w:r w:rsidRPr="00B02A0B">
        <w:t xml:space="preserve">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195AC9BF"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4AFA5D08" w14:textId="77777777" w:rsidR="005C310B" w:rsidRPr="00B02A0B" w:rsidRDefault="005C310B" w:rsidP="005C310B">
      <w:pPr>
        <w:pStyle w:val="B1"/>
      </w:pPr>
      <w:r w:rsidRPr="00B02A0B">
        <w:t>12)</w:t>
      </w:r>
      <w:r w:rsidRPr="00B02A0B">
        <w:tab/>
        <w:t xml:space="preserve">shall consider an </w:t>
      </w:r>
      <w:proofErr w:type="spellStart"/>
      <w:r w:rsidRPr="00B02A0B">
        <w:t>MCData</w:t>
      </w:r>
      <w:proofErr w:type="spellEnd"/>
      <w:r w:rsidRPr="00B02A0B">
        <w:t xml:space="preserve"> client information entry such that:</w:t>
      </w:r>
    </w:p>
    <w:p w14:paraId="01CFE20A"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client information entry is in the list of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1F1F3CDA"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information entry is equal to the served </w:t>
      </w:r>
      <w:proofErr w:type="spellStart"/>
      <w:r w:rsidRPr="00B02A0B">
        <w:t>MCData</w:t>
      </w:r>
      <w:proofErr w:type="spellEnd"/>
      <w:r w:rsidRPr="00B02A0B">
        <w:t xml:space="preserve"> client ID;</w:t>
      </w:r>
    </w:p>
    <w:p w14:paraId="0C6E38EA"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w:t>
      </w:r>
      <w:proofErr w:type="spellStart"/>
      <w:r w:rsidRPr="00B02A0B">
        <w:t>MCData</w:t>
      </w:r>
      <w:proofErr w:type="spellEnd"/>
      <w:r w:rsidRPr="00B02A0B">
        <w:t xml:space="preserve"> group information entries of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as the served</w:t>
      </w:r>
      <w:r w:rsidRPr="00B02A0B">
        <w:t xml:space="preserve"> list of the </w:t>
      </w:r>
      <w:proofErr w:type="spellStart"/>
      <w:r w:rsidRPr="00B02A0B">
        <w:t>MCData</w:t>
      </w:r>
      <w:proofErr w:type="spellEnd"/>
      <w:r w:rsidRPr="00B02A0B">
        <w:t xml:space="preserve">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 xml:space="preserve">construct the candidate list of the </w:t>
      </w:r>
      <w:proofErr w:type="spellStart"/>
      <w:r w:rsidRPr="00B02A0B">
        <w:t>MCData</w:t>
      </w:r>
      <w:proofErr w:type="spellEnd"/>
      <w:r w:rsidRPr="00B02A0B">
        <w:t xml:space="preserve"> group information entries as follows:</w:t>
      </w:r>
    </w:p>
    <w:p w14:paraId="44DA1F4B" w14:textId="77777777" w:rsidR="005C310B" w:rsidRPr="00B02A0B" w:rsidRDefault="005C310B" w:rsidP="005C310B">
      <w:pPr>
        <w:pStyle w:val="B3"/>
      </w:pPr>
      <w:proofErr w:type="spellStart"/>
      <w:r w:rsidRPr="00B02A0B">
        <w:t>i</w:t>
      </w:r>
      <w:proofErr w:type="spellEnd"/>
      <w:r w:rsidRPr="00B02A0B">
        <w:t>)</w:t>
      </w:r>
      <w:r w:rsidRPr="00B02A0B">
        <w:tab/>
        <w:t xml:space="preserve">for each </w:t>
      </w:r>
      <w:proofErr w:type="spellStart"/>
      <w:r w:rsidRPr="00B02A0B">
        <w:t>MCData</w:t>
      </w:r>
      <w:proofErr w:type="spellEnd"/>
      <w:r w:rsidRPr="00B02A0B">
        <w:t xml:space="preserve"> group ID which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such that the expiration time of the </w:t>
      </w:r>
      <w:proofErr w:type="spellStart"/>
      <w:r w:rsidRPr="00B02A0B">
        <w:t>MCData</w:t>
      </w:r>
      <w:proofErr w:type="spellEnd"/>
      <w:r w:rsidRPr="00B02A0B">
        <w:t xml:space="preserve"> group information entry has not expired yet, and which is indicated in a "group" attribute of an &lt;affiliation&gt;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w:t>
      </w:r>
      <w:proofErr w:type="spellStart"/>
      <w:r w:rsidRPr="00B02A0B">
        <w:rPr>
          <w:lang w:val="en-US"/>
        </w:rPr>
        <w:t>MCData</w:t>
      </w:r>
      <w:proofErr w:type="spellEnd"/>
      <w:r w:rsidRPr="00B02A0B">
        <w:rPr>
          <w:lang w:val="en-US"/>
        </w:rPr>
        <w:t xml:space="preserve"> group information entry into a new </w:t>
      </w:r>
      <w:proofErr w:type="spellStart"/>
      <w:r w:rsidRPr="00B02A0B">
        <w:rPr>
          <w:lang w:val="en-US"/>
        </w:rPr>
        <w:t>MCData</w:t>
      </w:r>
      <w:proofErr w:type="spellEnd"/>
      <w:r w:rsidRPr="00B02A0B">
        <w:rPr>
          <w:lang w:val="en-US"/>
        </w:rPr>
        <w:t xml:space="preserve"> group information entry of the </w:t>
      </w:r>
      <w:r w:rsidRPr="00B02A0B">
        <w:t xml:space="preserve">candidate list of the </w:t>
      </w:r>
      <w:proofErr w:type="spellStart"/>
      <w:r w:rsidRPr="00B02A0B">
        <w:t>MCData</w:t>
      </w:r>
      <w:proofErr w:type="spellEnd"/>
      <w:r w:rsidRPr="00B02A0B">
        <w:t xml:space="preserve">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 xml:space="preserve">if the affiliation status of the </w:t>
      </w:r>
      <w:proofErr w:type="spellStart"/>
      <w:r w:rsidRPr="00B02A0B">
        <w:rPr>
          <w:lang w:val="en-US"/>
        </w:rPr>
        <w:t>MCData</w:t>
      </w:r>
      <w:proofErr w:type="spellEnd"/>
      <w:r w:rsidRPr="00B02A0B">
        <w:rPr>
          <w:lang w:val="en-US"/>
        </w:rPr>
        <w:t xml:space="preserve"> group information entry is "</w:t>
      </w:r>
      <w:proofErr w:type="spellStart"/>
      <w:r w:rsidRPr="00B02A0B">
        <w:rPr>
          <w:lang w:val="en-US"/>
        </w:rPr>
        <w:t>deaffiliating</w:t>
      </w:r>
      <w:proofErr w:type="spellEnd"/>
      <w:r w:rsidRPr="00B02A0B">
        <w:rPr>
          <w:lang w:val="en-US"/>
        </w:rPr>
        <w:t>" or "</w:t>
      </w:r>
      <w:proofErr w:type="spellStart"/>
      <w:r w:rsidRPr="00B02A0B">
        <w:rPr>
          <w:lang w:val="en-US"/>
        </w:rPr>
        <w:t>deaffiliated</w:t>
      </w:r>
      <w:proofErr w:type="spellEnd"/>
      <w:r w:rsidRPr="00B02A0B">
        <w:rPr>
          <w:lang w:val="en-US"/>
        </w:rPr>
        <w:t xml:space="preserve">", shall set the affiliation status of the new </w:t>
      </w:r>
      <w:proofErr w:type="spellStart"/>
      <w:r w:rsidRPr="00B02A0B">
        <w:rPr>
          <w:lang w:val="en-US"/>
        </w:rPr>
        <w:t>MCData</w:t>
      </w:r>
      <w:proofErr w:type="spellEnd"/>
      <w:r w:rsidRPr="00B02A0B">
        <w:rPr>
          <w:lang w:val="en-US"/>
        </w:rPr>
        <w:t xml:space="preserve"> group information entry to the "affiliating" state and shall set the affiliating p-id of the new </w:t>
      </w:r>
      <w:proofErr w:type="spellStart"/>
      <w:r w:rsidRPr="00B02A0B">
        <w:rPr>
          <w:lang w:val="en-US"/>
        </w:rPr>
        <w:t>MCData</w:t>
      </w:r>
      <w:proofErr w:type="spellEnd"/>
      <w:r w:rsidRPr="00B02A0B">
        <w:rPr>
          <w:lang w:val="en-US"/>
        </w:rPr>
        <w:t xml:space="preserve"> group information entry</w:t>
      </w:r>
      <w:r w:rsidRPr="00B02A0B">
        <w:t xml:space="preserve"> to the value of the &lt;p-id&gt;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w:t>
      </w:r>
      <w:proofErr w:type="spellStart"/>
      <w:r w:rsidRPr="00B02A0B">
        <w:rPr>
          <w:lang w:val="en-US"/>
        </w:rPr>
        <w:t>MCData</w:t>
      </w:r>
      <w:proofErr w:type="spellEnd"/>
      <w:r w:rsidRPr="00B02A0B">
        <w:rPr>
          <w:lang w:val="en-US"/>
        </w:rPr>
        <w:t xml:space="preserve">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 xml:space="preserve">for each </w:t>
      </w:r>
      <w:proofErr w:type="spellStart"/>
      <w:r w:rsidRPr="00B02A0B">
        <w:t>MCData</w:t>
      </w:r>
      <w:proofErr w:type="spellEnd"/>
      <w:r w:rsidRPr="00B02A0B">
        <w:t xml:space="preserve"> group ID which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such that the expiration time of the </w:t>
      </w:r>
      <w:proofErr w:type="spellStart"/>
      <w:r w:rsidRPr="00B02A0B">
        <w:t>MCData</w:t>
      </w:r>
      <w:proofErr w:type="spellEnd"/>
      <w:r w:rsidRPr="00B02A0B">
        <w:t xml:space="preserve"> group information entry has not expired yet, and which is not indicated in any "group" attribute of the &lt;affiliation&gt;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w:t>
      </w:r>
      <w:proofErr w:type="spellStart"/>
      <w:r w:rsidRPr="00B02A0B">
        <w:rPr>
          <w:lang w:val="en-US"/>
        </w:rPr>
        <w:t>MCData</w:t>
      </w:r>
      <w:proofErr w:type="spellEnd"/>
      <w:r w:rsidRPr="00B02A0B">
        <w:rPr>
          <w:lang w:val="en-US"/>
        </w:rPr>
        <w:t xml:space="preserve"> group information entry into a new </w:t>
      </w:r>
      <w:proofErr w:type="spellStart"/>
      <w:r w:rsidRPr="00B02A0B">
        <w:rPr>
          <w:lang w:val="en-US"/>
        </w:rPr>
        <w:t>MCData</w:t>
      </w:r>
      <w:proofErr w:type="spellEnd"/>
      <w:r w:rsidRPr="00B02A0B">
        <w:rPr>
          <w:lang w:val="en-US"/>
        </w:rPr>
        <w:t xml:space="preserve"> group information entry of the </w:t>
      </w:r>
      <w:r w:rsidRPr="00B02A0B">
        <w:t xml:space="preserve">candidate list of the </w:t>
      </w:r>
      <w:proofErr w:type="spellStart"/>
      <w:r w:rsidRPr="00B02A0B">
        <w:t>MCData</w:t>
      </w:r>
      <w:proofErr w:type="spellEnd"/>
      <w:r w:rsidRPr="00B02A0B">
        <w:t xml:space="preserve">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 xml:space="preserve">if the affiliation status of the </w:t>
      </w:r>
      <w:proofErr w:type="spellStart"/>
      <w:r w:rsidRPr="00B02A0B">
        <w:rPr>
          <w:lang w:val="en-US"/>
        </w:rPr>
        <w:t>MCData</w:t>
      </w:r>
      <w:proofErr w:type="spellEnd"/>
      <w:r w:rsidRPr="00B02A0B">
        <w:rPr>
          <w:lang w:val="en-US"/>
        </w:rPr>
        <w:t xml:space="preserve">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 xml:space="preserve">shall set the affiliation status of the new </w:t>
      </w:r>
      <w:proofErr w:type="spellStart"/>
      <w:r w:rsidRPr="00B02A0B">
        <w:rPr>
          <w:lang w:val="en-US"/>
        </w:rPr>
        <w:t>MCData</w:t>
      </w:r>
      <w:proofErr w:type="spellEnd"/>
      <w:r w:rsidRPr="00B02A0B">
        <w:rPr>
          <w:lang w:val="en-US"/>
        </w:rPr>
        <w:t xml:space="preserve">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 xml:space="preserve">of the new </w:t>
      </w:r>
      <w:proofErr w:type="spellStart"/>
      <w:r w:rsidRPr="00B02A0B">
        <w:rPr>
          <w:lang w:val="en-US"/>
        </w:rPr>
        <w:t>MCData</w:t>
      </w:r>
      <w:proofErr w:type="spellEnd"/>
      <w:r w:rsidRPr="00B02A0B">
        <w:rPr>
          <w:lang w:val="en-US"/>
        </w:rPr>
        <w:t xml:space="preserve">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 xml:space="preserve">for each </w:t>
      </w:r>
      <w:proofErr w:type="spellStart"/>
      <w:r w:rsidRPr="00B02A0B">
        <w:t>MCData</w:t>
      </w:r>
      <w:proofErr w:type="spellEnd"/>
      <w:r w:rsidRPr="00B02A0B">
        <w:t xml:space="preserve">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 xml:space="preserve">which does not have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such that the </w:t>
      </w:r>
      <w:r w:rsidRPr="00B02A0B">
        <w:t xml:space="preserve">expiration time of the </w:t>
      </w:r>
      <w:proofErr w:type="spellStart"/>
      <w:r w:rsidRPr="00B02A0B">
        <w:rPr>
          <w:lang w:val="en-US"/>
        </w:rPr>
        <w:t>MCData</w:t>
      </w:r>
      <w:proofErr w:type="spellEnd"/>
      <w:r w:rsidRPr="00B02A0B">
        <w:rPr>
          <w:lang w:val="en-US"/>
        </w:rPr>
        <w:t xml:space="preserve">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w:t>
      </w:r>
      <w:proofErr w:type="spellStart"/>
      <w:r w:rsidRPr="00B02A0B">
        <w:rPr>
          <w:lang w:val="en-US"/>
        </w:rPr>
        <w:t>MCData</w:t>
      </w:r>
      <w:proofErr w:type="spellEnd"/>
      <w:r w:rsidRPr="00B02A0B">
        <w:rPr>
          <w:lang w:val="en-US"/>
        </w:rPr>
        <w:t xml:space="preserve"> group information entry in the </w:t>
      </w:r>
      <w:r w:rsidRPr="00B02A0B">
        <w:t xml:space="preserve">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 xml:space="preserve">shall set the affiliation status of the new </w:t>
      </w:r>
      <w:proofErr w:type="spellStart"/>
      <w:r w:rsidRPr="00B02A0B">
        <w:rPr>
          <w:lang w:val="en-US"/>
        </w:rPr>
        <w:t>MCData</w:t>
      </w:r>
      <w:proofErr w:type="spellEnd"/>
      <w:r w:rsidRPr="00B02A0B">
        <w:rPr>
          <w:lang w:val="en-US"/>
        </w:rPr>
        <w:t xml:space="preserve">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 xml:space="preserve">of the new </w:t>
      </w:r>
      <w:proofErr w:type="spellStart"/>
      <w:r w:rsidRPr="00B02A0B">
        <w:rPr>
          <w:lang w:val="en-US"/>
        </w:rPr>
        <w:t>MCData</w:t>
      </w:r>
      <w:proofErr w:type="spellEnd"/>
      <w:r w:rsidRPr="00B02A0B">
        <w:rPr>
          <w:lang w:val="en-US"/>
        </w:rPr>
        <w:t xml:space="preserve">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 xml:space="preserve">shall set the affiliating p-id of the new </w:t>
      </w:r>
      <w:proofErr w:type="spellStart"/>
      <w:r w:rsidRPr="00B02A0B">
        <w:rPr>
          <w:lang w:val="en-US"/>
        </w:rPr>
        <w:t>MCData</w:t>
      </w:r>
      <w:proofErr w:type="spellEnd"/>
      <w:r w:rsidRPr="00B02A0B">
        <w:rPr>
          <w:lang w:val="en-US"/>
        </w:rPr>
        <w:t xml:space="preserve"> group information entry</w:t>
      </w:r>
      <w:r w:rsidRPr="00B02A0B">
        <w:t xml:space="preserve"> to the value of the &lt;p-id&gt;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 xml:space="preserve">determine the candidate number of </w:t>
      </w:r>
      <w:proofErr w:type="spellStart"/>
      <w:r w:rsidRPr="00B02A0B">
        <w:t>MCData</w:t>
      </w:r>
      <w:proofErr w:type="spellEnd"/>
      <w:r w:rsidRPr="00B02A0B">
        <w:t xml:space="preserve"> group IDs as number of different </w:t>
      </w:r>
      <w:proofErr w:type="spellStart"/>
      <w:r w:rsidRPr="00B02A0B">
        <w:t>MCData</w:t>
      </w:r>
      <w:proofErr w:type="spellEnd"/>
      <w:r w:rsidRPr="00B02A0B">
        <w:t xml:space="preserve"> group IDs which have an </w:t>
      </w:r>
      <w:proofErr w:type="spellStart"/>
      <w:r w:rsidRPr="00B02A0B">
        <w:t>MCData</w:t>
      </w:r>
      <w:proofErr w:type="spellEnd"/>
      <w:r w:rsidRPr="00B02A0B">
        <w:t xml:space="preserve"> group information entry:</w:t>
      </w:r>
    </w:p>
    <w:p w14:paraId="604043D7"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in the </w:t>
      </w:r>
      <w:r w:rsidRPr="00B02A0B">
        <w:t xml:space="preserve">candidate list of the </w:t>
      </w:r>
      <w:proofErr w:type="spellStart"/>
      <w:r w:rsidRPr="00B02A0B">
        <w:t>MCData</w:t>
      </w:r>
      <w:proofErr w:type="spellEnd"/>
      <w:r w:rsidRPr="00B02A0B">
        <w:t xml:space="preserve">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 xml:space="preserve">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client information entry is in the list of the </w:t>
      </w:r>
      <w:proofErr w:type="spellStart"/>
      <w:r w:rsidRPr="00B02A0B">
        <w:rPr>
          <w:lang w:val="en-US"/>
        </w:rPr>
        <w:t>MCData</w:t>
      </w:r>
      <w:proofErr w:type="spellEnd"/>
      <w:r w:rsidRPr="00B02A0B">
        <w:rPr>
          <w:lang w:val="en-US"/>
        </w:rPr>
        <w:t xml:space="preserve"> client information entries of the served </w:t>
      </w:r>
      <w:proofErr w:type="spellStart"/>
      <w:r w:rsidRPr="00B02A0B">
        <w:rPr>
          <w:lang w:val="en-US"/>
        </w:rPr>
        <w:t>MCData</w:t>
      </w:r>
      <w:proofErr w:type="spellEnd"/>
      <w:r w:rsidRPr="00B02A0B">
        <w:rPr>
          <w:lang w:val="en-US"/>
        </w:rPr>
        <w:t xml:space="preserve">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proofErr w:type="spellStart"/>
      <w:r w:rsidRPr="00B02A0B">
        <w:t>MCData</w:t>
      </w:r>
      <w:proofErr w:type="spellEnd"/>
      <w:r w:rsidRPr="00B02A0B">
        <w:t xml:space="preserve"> client ID of the </w:t>
      </w:r>
      <w:proofErr w:type="spellStart"/>
      <w:r w:rsidRPr="00B02A0B">
        <w:rPr>
          <w:lang w:val="en-US"/>
        </w:rPr>
        <w:t>MCData</w:t>
      </w:r>
      <w:proofErr w:type="spellEnd"/>
      <w:r w:rsidRPr="00B02A0B">
        <w:rPr>
          <w:lang w:val="en-US"/>
        </w:rPr>
        <w:t xml:space="preserve"> client information entry is not equal to </w:t>
      </w:r>
      <w:r w:rsidRPr="00B02A0B">
        <w:t xml:space="preserve">the </w:t>
      </w:r>
      <w:r w:rsidRPr="00B02A0B">
        <w:rPr>
          <w:lang w:val="en-US"/>
        </w:rPr>
        <w:t>served</w:t>
      </w:r>
      <w:r w:rsidRPr="00B02A0B">
        <w:t xml:space="preserve"> </w:t>
      </w:r>
      <w:proofErr w:type="spellStart"/>
      <w:r w:rsidRPr="00B02A0B">
        <w:t>MCData</w:t>
      </w:r>
      <w:proofErr w:type="spellEnd"/>
      <w:r w:rsidRPr="00B02A0B">
        <w:t xml:space="preserve">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 xml:space="preserve">if the candidate number of </w:t>
      </w:r>
      <w:proofErr w:type="spellStart"/>
      <w:r w:rsidRPr="00B02A0B">
        <w:t>MCData</w:t>
      </w:r>
      <w:proofErr w:type="spellEnd"/>
      <w:r w:rsidRPr="00B02A0B">
        <w:t xml:space="preserve"> group IDs is bigger than N2 value of the served </w:t>
      </w:r>
      <w:proofErr w:type="spellStart"/>
      <w:r w:rsidRPr="00B02A0B">
        <w:t>MCData</w:t>
      </w:r>
      <w:proofErr w:type="spellEnd"/>
      <w:r w:rsidRPr="00B02A0B">
        <w:t xml:space="preserve"> ID, shall based on </w:t>
      </w:r>
      <w:proofErr w:type="spellStart"/>
      <w:r w:rsidRPr="00B02A0B">
        <w:t>MCData</w:t>
      </w:r>
      <w:proofErr w:type="spellEnd"/>
      <w:r w:rsidRPr="00B02A0B">
        <w:t xml:space="preserve"> service provider policy reduce the candidate </w:t>
      </w:r>
      <w:proofErr w:type="spellStart"/>
      <w:r w:rsidRPr="00B02A0B">
        <w:t>MCData</w:t>
      </w:r>
      <w:proofErr w:type="spellEnd"/>
      <w:r w:rsidRPr="00B02A0B">
        <w:t xml:space="preserve"> group IDs to that equal to N2;</w:t>
      </w:r>
    </w:p>
    <w:p w14:paraId="11E0F23A" w14:textId="77777777" w:rsidR="005C310B" w:rsidRPr="00B02A0B" w:rsidRDefault="005C310B" w:rsidP="005C310B">
      <w:pPr>
        <w:pStyle w:val="NO"/>
      </w:pPr>
      <w:r w:rsidRPr="00B02A0B">
        <w:t>NOTE:</w:t>
      </w:r>
      <w:r w:rsidRPr="00B02A0B">
        <w:tab/>
        <w:t xml:space="preserve">The </w:t>
      </w:r>
      <w:proofErr w:type="spellStart"/>
      <w:r w:rsidRPr="00B02A0B">
        <w:t>MCData</w:t>
      </w:r>
      <w:proofErr w:type="spellEnd"/>
      <w:r w:rsidRPr="00B02A0B">
        <w:t xml:space="preserve"> service provider policy can determine to remove a</w:t>
      </w:r>
      <w:r w:rsidRPr="00B02A0B">
        <w:rPr>
          <w:lang w:val="en-US"/>
        </w:rPr>
        <w:t>n</w:t>
      </w:r>
      <w:r w:rsidRPr="00B02A0B">
        <w:t xml:space="preserve"> </w:t>
      </w:r>
      <w:proofErr w:type="spellStart"/>
      <w:r w:rsidRPr="00B02A0B">
        <w:t>MCData</w:t>
      </w:r>
      <w:proofErr w:type="spellEnd"/>
      <w:r w:rsidRPr="00B02A0B">
        <w:t xml:space="preserve"> group ID based on the order it appeared in the PUBLISH request or based on the importance or priority of the </w:t>
      </w:r>
      <w:proofErr w:type="spellStart"/>
      <w:r w:rsidRPr="00B02A0B">
        <w:t>MCData</w:t>
      </w:r>
      <w:proofErr w:type="spellEnd"/>
      <w:r w:rsidRPr="00B02A0B">
        <w:t xml:space="preserve"> group or some other policy to determine which </w:t>
      </w:r>
      <w:proofErr w:type="spellStart"/>
      <w:r w:rsidRPr="00B02A0B">
        <w:t>MCData</w:t>
      </w:r>
      <w:proofErr w:type="spellEnd"/>
      <w:r w:rsidRPr="00B02A0B">
        <w:t xml:space="preserve"> groups are preferred.</w:t>
      </w:r>
    </w:p>
    <w:p w14:paraId="7DB962A0" w14:textId="77777777" w:rsidR="005C310B" w:rsidRPr="00B02A0B" w:rsidRDefault="005C310B" w:rsidP="005C310B">
      <w:pPr>
        <w:pStyle w:val="B1"/>
      </w:pPr>
      <w:r w:rsidRPr="00B02A0B">
        <w:t>15)</w:t>
      </w:r>
      <w:r w:rsidRPr="00B02A0B">
        <w:tab/>
        <w:t xml:space="preserve">if the candidate expiration interval is zero, constructs the candidate list of the </w:t>
      </w:r>
      <w:proofErr w:type="spellStart"/>
      <w:r w:rsidRPr="00B02A0B">
        <w:t>MCData</w:t>
      </w:r>
      <w:proofErr w:type="spellEnd"/>
      <w:r w:rsidRPr="00B02A0B">
        <w:t xml:space="preserve"> group information entries as follows:</w:t>
      </w:r>
    </w:p>
    <w:p w14:paraId="4C097FDF" w14:textId="77777777" w:rsidR="005C310B" w:rsidRPr="00B02A0B" w:rsidRDefault="005C310B" w:rsidP="005C310B">
      <w:pPr>
        <w:pStyle w:val="B2"/>
      </w:pPr>
      <w:r w:rsidRPr="00B02A0B">
        <w:t>a)</w:t>
      </w:r>
      <w:r w:rsidRPr="00B02A0B">
        <w:tab/>
        <w:t xml:space="preserve">for each </w:t>
      </w:r>
      <w:proofErr w:type="spellStart"/>
      <w:r w:rsidRPr="00B02A0B">
        <w:t>MCData</w:t>
      </w:r>
      <w:proofErr w:type="spellEnd"/>
      <w:r w:rsidRPr="00B02A0B">
        <w:t xml:space="preserve"> group ID which has an entry in the served list of the </w:t>
      </w:r>
      <w:proofErr w:type="spellStart"/>
      <w:r w:rsidRPr="00B02A0B">
        <w:t>MCData</w:t>
      </w:r>
      <w:proofErr w:type="spellEnd"/>
      <w:r w:rsidRPr="00B02A0B">
        <w:t xml:space="preserve"> group information entries:</w:t>
      </w:r>
    </w:p>
    <w:p w14:paraId="237B6FA5" w14:textId="77777777" w:rsidR="005C310B" w:rsidRPr="00B02A0B" w:rsidRDefault="005C310B" w:rsidP="005C310B">
      <w:pPr>
        <w:pStyle w:val="B3"/>
      </w:pPr>
      <w:proofErr w:type="spellStart"/>
      <w:r w:rsidRPr="00B02A0B">
        <w:t>i</w:t>
      </w:r>
      <w:proofErr w:type="spellEnd"/>
      <w:r w:rsidRPr="00B02A0B">
        <w:t>)</w:t>
      </w:r>
      <w:r w:rsidRPr="00B02A0B">
        <w:tab/>
        <w:t xml:space="preserve">shall copy the </w:t>
      </w:r>
      <w:proofErr w:type="spellStart"/>
      <w:r w:rsidRPr="00B02A0B">
        <w:t>MCData</w:t>
      </w:r>
      <w:proofErr w:type="spellEnd"/>
      <w:r w:rsidRPr="00B02A0B">
        <w:t xml:space="preserve"> group entry of the served list of the </w:t>
      </w:r>
      <w:proofErr w:type="spellStart"/>
      <w:r w:rsidRPr="00B02A0B">
        <w:t>MCData</w:t>
      </w:r>
      <w:proofErr w:type="spellEnd"/>
      <w:r w:rsidRPr="00B02A0B">
        <w:t xml:space="preserve"> group information into a new </w:t>
      </w:r>
      <w:proofErr w:type="spellStart"/>
      <w:r w:rsidRPr="00B02A0B">
        <w:t>MCData</w:t>
      </w:r>
      <w:proofErr w:type="spellEnd"/>
      <w:r w:rsidRPr="00B02A0B">
        <w:t xml:space="preserve"> group information entry of the candidate list of the </w:t>
      </w:r>
      <w:proofErr w:type="spellStart"/>
      <w:r w:rsidRPr="00B02A0B">
        <w:t>MCData</w:t>
      </w:r>
      <w:proofErr w:type="spellEnd"/>
      <w:r w:rsidRPr="00B02A0B">
        <w:t xml:space="preserve"> group information entries;</w:t>
      </w:r>
    </w:p>
    <w:p w14:paraId="5176DA6B" w14:textId="77777777" w:rsidR="005C310B" w:rsidRPr="00B02A0B" w:rsidRDefault="005C310B" w:rsidP="005C310B">
      <w:pPr>
        <w:pStyle w:val="B3"/>
      </w:pPr>
      <w:r w:rsidRPr="00B02A0B">
        <w:t>ii)</w:t>
      </w:r>
      <w:r w:rsidRPr="00B02A0B">
        <w:tab/>
        <w:t xml:space="preserve">shall set the affiliation status of the new </w:t>
      </w:r>
      <w:proofErr w:type="spellStart"/>
      <w:r w:rsidRPr="00B02A0B">
        <w:t>MCData</w:t>
      </w:r>
      <w:proofErr w:type="spellEnd"/>
      <w:r w:rsidRPr="00B02A0B">
        <w:t xml:space="preserve"> group information entry to the "de-affiliating" state; and</w:t>
      </w:r>
    </w:p>
    <w:p w14:paraId="57A60DAA" w14:textId="77777777" w:rsidR="005C310B" w:rsidRPr="00B02A0B" w:rsidRDefault="005C310B" w:rsidP="005C310B">
      <w:pPr>
        <w:pStyle w:val="B3"/>
      </w:pPr>
      <w:r w:rsidRPr="00B02A0B">
        <w:t>iii)</w:t>
      </w:r>
      <w:r w:rsidRPr="00B02A0B">
        <w:tab/>
        <w:t xml:space="preserve">shall set the expiration time of the new </w:t>
      </w:r>
      <w:proofErr w:type="spellStart"/>
      <w:r w:rsidRPr="00B02A0B">
        <w:t>MCData</w:t>
      </w:r>
      <w:proofErr w:type="spellEnd"/>
      <w:r w:rsidRPr="00B02A0B">
        <w:t xml:space="preserve">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proofErr w:type="spellStart"/>
      <w:r w:rsidRPr="00B02A0B">
        <w:t>MCData</w:t>
      </w:r>
      <w:proofErr w:type="spellEnd"/>
      <w:r w:rsidRPr="00B02A0B">
        <w:t xml:space="preserve"> group information </w:t>
      </w:r>
      <w:r w:rsidRPr="00B02A0B">
        <w:rPr>
          <w:lang w:val="en-US"/>
        </w:rPr>
        <w:t xml:space="preserve">entries </w:t>
      </w:r>
      <w:r w:rsidRPr="00B02A0B">
        <w:t xml:space="preserve">stored in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w:t>
      </w:r>
      <w:r w:rsidRPr="00B02A0B">
        <w:t>with the candidate</w:t>
      </w:r>
      <w:r w:rsidRPr="00B02A0B">
        <w:rPr>
          <w:lang w:val="en-US"/>
        </w:rPr>
        <w:t xml:space="preserve"> list of the </w:t>
      </w:r>
      <w:proofErr w:type="spellStart"/>
      <w:r w:rsidRPr="00B02A0B">
        <w:t>MCData</w:t>
      </w:r>
      <w:proofErr w:type="spellEnd"/>
      <w:r w:rsidRPr="00B02A0B">
        <w:t xml:space="preserve">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 and </w:t>
      </w:r>
      <w:r w:rsidRPr="00B02A0B">
        <w:t xml:space="preserve">each </w:t>
      </w:r>
      <w:proofErr w:type="spellStart"/>
      <w:r w:rsidRPr="00B02A0B">
        <w:t>MCData</w:t>
      </w:r>
      <w:proofErr w:type="spellEnd"/>
      <w:r w:rsidRPr="00B02A0B">
        <w:t xml:space="preserve">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w:t>
      </w:r>
      <w:proofErr w:type="spellStart"/>
      <w:r w:rsidRPr="00B02A0B">
        <w:t>MCData</w:t>
      </w:r>
      <w:proofErr w:type="spellEnd"/>
      <w:r w:rsidRPr="00B02A0B">
        <w:t xml:space="preserve"> group information entry in the </w:t>
      </w:r>
      <w:r w:rsidRPr="00B02A0B">
        <w:rPr>
          <w:lang w:val="en-US"/>
        </w:rPr>
        <w:t>served</w:t>
      </w:r>
      <w:r w:rsidRPr="00B02A0B">
        <w:t xml:space="preserve"> list of the </w:t>
      </w:r>
      <w:proofErr w:type="spellStart"/>
      <w:r w:rsidRPr="00B02A0B">
        <w:t>MCData</w:t>
      </w:r>
      <w:proofErr w:type="spellEnd"/>
      <w:r w:rsidRPr="00B02A0B">
        <w:t xml:space="preserve"> group information entries and which has an </w:t>
      </w:r>
      <w:proofErr w:type="spellStart"/>
      <w:r w:rsidRPr="00B02A0B">
        <w:t>MCData</w:t>
      </w:r>
      <w:proofErr w:type="spellEnd"/>
      <w:r w:rsidRPr="00B02A0B">
        <w:t xml:space="preserve"> group information entry in the candidate list of the </w:t>
      </w:r>
      <w:proofErr w:type="spellStart"/>
      <w:r w:rsidRPr="00B02A0B">
        <w:t>MCData</w:t>
      </w:r>
      <w:proofErr w:type="spellEnd"/>
      <w:r w:rsidRPr="00B02A0B">
        <w:t xml:space="preserve">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w:t>
      </w:r>
      <w:proofErr w:type="spellStart"/>
      <w:r w:rsidRPr="00B02A0B">
        <w:t>MCData</w:t>
      </w:r>
      <w:proofErr w:type="spellEnd"/>
      <w:r w:rsidRPr="00B02A0B">
        <w:t xml:space="preserve"> group information entry in the </w:t>
      </w:r>
      <w:r w:rsidRPr="00B02A0B">
        <w:rPr>
          <w:lang w:val="en-US"/>
        </w:rPr>
        <w:t>served</w:t>
      </w:r>
      <w:r w:rsidRPr="00B02A0B">
        <w:t xml:space="preserve"> list of the </w:t>
      </w:r>
      <w:proofErr w:type="spellStart"/>
      <w:r w:rsidRPr="00B02A0B">
        <w:t>MCData</w:t>
      </w:r>
      <w:proofErr w:type="spellEnd"/>
      <w:r w:rsidRPr="00B02A0B">
        <w:t xml:space="preserve">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an </w:t>
      </w:r>
      <w:proofErr w:type="spellStart"/>
      <w:r w:rsidRPr="00B02A0B">
        <w:t>MCData</w:t>
      </w:r>
      <w:proofErr w:type="spellEnd"/>
      <w:r w:rsidRPr="00B02A0B">
        <w:t xml:space="preserve"> group information entry in the candidate list of the </w:t>
      </w:r>
      <w:proofErr w:type="spellStart"/>
      <w:r w:rsidRPr="00B02A0B">
        <w:t>MCData</w:t>
      </w:r>
      <w:proofErr w:type="spellEnd"/>
      <w:r w:rsidRPr="00B02A0B">
        <w:t xml:space="preserve">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w:t>
      </w:r>
      <w:proofErr w:type="spellStart"/>
      <w:r w:rsidRPr="00B02A0B">
        <w:t>MCData</w:t>
      </w:r>
      <w:proofErr w:type="spellEnd"/>
      <w:r w:rsidRPr="00B02A0B">
        <w:t xml:space="preserve"> group information entry in the </w:t>
      </w:r>
      <w:r w:rsidRPr="00B02A0B">
        <w:rPr>
          <w:lang w:val="en-US"/>
        </w:rPr>
        <w:t>served</w:t>
      </w:r>
      <w:r w:rsidRPr="00B02A0B">
        <w:t xml:space="preserve"> list of the </w:t>
      </w:r>
      <w:proofErr w:type="spellStart"/>
      <w:r w:rsidRPr="00B02A0B">
        <w:t>MCData</w:t>
      </w:r>
      <w:proofErr w:type="spellEnd"/>
      <w:r w:rsidRPr="00B02A0B">
        <w:t xml:space="preserve"> group information entries with the affiliation status set to the "</w:t>
      </w:r>
      <w:proofErr w:type="spellStart"/>
      <w:r w:rsidRPr="00B02A0B">
        <w:t>deaffiliating</w:t>
      </w:r>
      <w:proofErr w:type="spellEnd"/>
      <w:r w:rsidRPr="00B02A0B">
        <w:t>" state or the "</w:t>
      </w:r>
      <w:proofErr w:type="spellStart"/>
      <w:r w:rsidRPr="00B02A0B">
        <w:t>deaffiliated</w:t>
      </w:r>
      <w:proofErr w:type="spellEnd"/>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proofErr w:type="spellStart"/>
      <w:r w:rsidRPr="00B02A0B">
        <w:t>MCData</w:t>
      </w:r>
      <w:proofErr w:type="spellEnd"/>
      <w:r w:rsidRPr="00B02A0B">
        <w:t xml:space="preserve"> group information entry in the candidate list of the </w:t>
      </w:r>
      <w:proofErr w:type="spellStart"/>
      <w:r w:rsidRPr="00B02A0B">
        <w:t>MCData</w:t>
      </w:r>
      <w:proofErr w:type="spellEnd"/>
      <w:r w:rsidRPr="00B02A0B">
        <w:t xml:space="preserve">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w:t>
      </w:r>
      <w:proofErr w:type="spellStart"/>
      <w:r w:rsidRPr="00B02A0B">
        <w:t>MCData</w:t>
      </w:r>
      <w:proofErr w:type="spellEnd"/>
      <w:r w:rsidRPr="00B02A0B">
        <w:t xml:space="preserve"> group information entry in the </w:t>
      </w:r>
      <w:r w:rsidRPr="00B02A0B">
        <w:rPr>
          <w:lang w:val="en-US"/>
        </w:rPr>
        <w:t>served</w:t>
      </w:r>
      <w:r w:rsidRPr="00B02A0B">
        <w:t xml:space="preserve"> list of the </w:t>
      </w:r>
      <w:proofErr w:type="spellStart"/>
      <w:r w:rsidRPr="00B02A0B">
        <w:t>MCData</w:t>
      </w:r>
      <w:proofErr w:type="spellEnd"/>
      <w:r w:rsidRPr="00B02A0B">
        <w:t xml:space="preserve">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proofErr w:type="spellStart"/>
      <w:r w:rsidRPr="00B02A0B">
        <w:t>MCData</w:t>
      </w:r>
      <w:proofErr w:type="spellEnd"/>
      <w:r w:rsidRPr="00B02A0B">
        <w:t xml:space="preserve"> group information entry in the candidate list of the </w:t>
      </w:r>
      <w:proofErr w:type="spellStart"/>
      <w:r w:rsidRPr="00B02A0B">
        <w:t>MCData</w:t>
      </w:r>
      <w:proofErr w:type="spellEnd"/>
      <w:r w:rsidRPr="00B02A0B">
        <w:t xml:space="preserve">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w:t>
      </w:r>
      <w:proofErr w:type="spellStart"/>
      <w:r w:rsidRPr="00B02A0B">
        <w:t>pidf+xml</w:t>
      </w:r>
      <w:proofErr w:type="spellEnd"/>
      <w:r w:rsidRPr="00B02A0B">
        <w:t xml:space="preserve">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31378457"/>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or </w:t>
      </w:r>
      <w:r w:rsidRPr="00B02A0B">
        <w:t xml:space="preserve">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served by the </w:t>
      </w:r>
      <w:proofErr w:type="spellStart"/>
      <w:r w:rsidRPr="00B02A0B">
        <w:t>MCData</w:t>
      </w:r>
      <w:proofErr w:type="spellEnd"/>
      <w:r w:rsidRPr="00B02A0B">
        <w:t xml:space="preserve">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 xml:space="preserve">the </w:t>
      </w:r>
      <w:proofErr w:type="spellStart"/>
      <w:r w:rsidRPr="00B02A0B">
        <w:t>MCData</w:t>
      </w:r>
      <w:proofErr w:type="spellEnd"/>
      <w:r w:rsidRPr="00B02A0B">
        <w:t xml:space="preserve"> server:</w:t>
      </w:r>
    </w:p>
    <w:p w14:paraId="6EA66A85"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 xml:space="preserve">if the originating </w:t>
      </w:r>
      <w:proofErr w:type="spellStart"/>
      <w:r w:rsidRPr="00B02A0B">
        <w:t>MCData</w:t>
      </w:r>
      <w:proofErr w:type="spellEnd"/>
      <w:r w:rsidRPr="00B02A0B">
        <w:t xml:space="preserve"> ID is different than the served </w:t>
      </w:r>
      <w:proofErr w:type="spellStart"/>
      <w:r w:rsidRPr="00B02A0B">
        <w:t>MCData</w:t>
      </w:r>
      <w:proofErr w:type="spellEnd"/>
      <w:r w:rsidRPr="00B02A0B">
        <w:t xml:space="preserve"> ID and the originating </w:t>
      </w:r>
      <w:proofErr w:type="spellStart"/>
      <w:r w:rsidRPr="00B02A0B">
        <w:t>MCData</w:t>
      </w:r>
      <w:proofErr w:type="spellEnd"/>
      <w:r w:rsidRPr="00B02A0B">
        <w:t xml:space="preserve"> ID is not authorized to modify affiliation status of the served </w:t>
      </w:r>
      <w:proofErr w:type="spellStart"/>
      <w:r w:rsidRPr="00B02A0B">
        <w:t>MCData</w:t>
      </w:r>
      <w:proofErr w:type="spellEnd"/>
      <w:r w:rsidRPr="00B02A0B">
        <w:t xml:space="preserve">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 xml:space="preserve">For the duration of the subscription, the </w:t>
      </w:r>
      <w:proofErr w:type="spellStart"/>
      <w:r w:rsidRPr="00B02A0B">
        <w:t>MCData</w:t>
      </w:r>
      <w:proofErr w:type="spellEnd"/>
      <w:r w:rsidRPr="00B02A0B">
        <w:t xml:space="preserve"> server shall notify the subscriber about changes of the information of the served </w:t>
      </w:r>
      <w:proofErr w:type="spellStart"/>
      <w:r w:rsidRPr="00B02A0B">
        <w:t>MCData</w:t>
      </w:r>
      <w:proofErr w:type="spellEnd"/>
      <w:r w:rsidRPr="00B02A0B">
        <w:t xml:space="preserve">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31378458"/>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 xml:space="preserve">In order to notify the subscriber about changes of the served </w:t>
      </w:r>
      <w:proofErr w:type="spellStart"/>
      <w:r w:rsidRPr="00B02A0B">
        <w:t>MCData</w:t>
      </w:r>
      <w:proofErr w:type="spellEnd"/>
      <w:r w:rsidRPr="00B02A0B">
        <w:t xml:space="preserve"> ID, the </w:t>
      </w:r>
      <w:proofErr w:type="spellStart"/>
      <w:r w:rsidRPr="00B02A0B">
        <w:t>MCData</w:t>
      </w:r>
      <w:proofErr w:type="spellEnd"/>
      <w:r w:rsidRPr="00B02A0B">
        <w:t xml:space="preserve"> server:</w:t>
      </w:r>
    </w:p>
    <w:p w14:paraId="11E52076" w14:textId="77777777" w:rsidR="005C310B" w:rsidRPr="00B02A0B" w:rsidRDefault="005C310B" w:rsidP="005C310B">
      <w:pPr>
        <w:pStyle w:val="B1"/>
      </w:pPr>
      <w:r w:rsidRPr="00B02A0B">
        <w:t>1)</w:t>
      </w:r>
      <w:r w:rsidRPr="00B02A0B">
        <w:tab/>
        <w:t xml:space="preserve">shall consider an </w:t>
      </w:r>
      <w:proofErr w:type="spellStart"/>
      <w:r w:rsidRPr="00B02A0B">
        <w:t>MCData</w:t>
      </w:r>
      <w:proofErr w:type="spellEnd"/>
      <w:r w:rsidRPr="00B02A0B">
        <w:t xml:space="preserve">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6CF4D175"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071455F1" w14:textId="77777777" w:rsidR="005C310B" w:rsidRPr="00B02A0B" w:rsidRDefault="005C310B" w:rsidP="005C310B">
      <w:pPr>
        <w:pStyle w:val="B1"/>
      </w:pPr>
      <w:r w:rsidRPr="00B02A0B">
        <w:t>2)</w:t>
      </w:r>
      <w:r w:rsidRPr="00B02A0B">
        <w:tab/>
        <w:t xml:space="preserve">shall consider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as the </w:t>
      </w:r>
      <w:r w:rsidRPr="00B02A0B">
        <w:rPr>
          <w:lang w:val="en-US"/>
        </w:rPr>
        <w:t>served</w:t>
      </w:r>
      <w:r w:rsidRPr="00B02A0B">
        <w:t xml:space="preserve"> list of the </w:t>
      </w:r>
      <w:proofErr w:type="spellStart"/>
      <w:r w:rsidRPr="00B02A0B">
        <w:t>MCData</w:t>
      </w:r>
      <w:proofErr w:type="spellEnd"/>
      <w:r w:rsidRPr="00B02A0B">
        <w:t xml:space="preserve"> client information entries;</w:t>
      </w:r>
    </w:p>
    <w:p w14:paraId="3231A956" w14:textId="77777777" w:rsidR="005C310B" w:rsidRPr="00B02A0B" w:rsidRDefault="005C310B" w:rsidP="005C310B">
      <w:pPr>
        <w:pStyle w:val="B1"/>
      </w:pPr>
      <w:r w:rsidRPr="00B02A0B">
        <w:t>3)</w:t>
      </w:r>
      <w:r w:rsidRPr="00B02A0B">
        <w:tab/>
        <w:t>shall generate an application/</w:t>
      </w:r>
      <w:proofErr w:type="spellStart"/>
      <w:r w:rsidRPr="00B02A0B">
        <w:t>pidf+xml</w:t>
      </w:r>
      <w:proofErr w:type="spellEnd"/>
      <w:r w:rsidRPr="00B02A0B">
        <w:t xml:space="preserve">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w:t>
      </w:r>
      <w:proofErr w:type="spellStart"/>
      <w:r w:rsidRPr="00B02A0B">
        <w:t>MCData</w:t>
      </w:r>
      <w:proofErr w:type="spellEnd"/>
      <w:r w:rsidRPr="00B02A0B">
        <w:t xml:space="preserve">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proofErr w:type="spellStart"/>
      <w:r w:rsidRPr="00B02A0B">
        <w:t>MCData</w:t>
      </w:r>
      <w:proofErr w:type="spellEnd"/>
      <w:r w:rsidRPr="00B02A0B">
        <w:t xml:space="preserve"> server shall not include information from </w:t>
      </w:r>
      <w:r w:rsidRPr="00B02A0B">
        <w:rPr>
          <w:lang w:val="en-US"/>
        </w:rPr>
        <w:t xml:space="preserve">an </w:t>
      </w:r>
      <w:proofErr w:type="spellStart"/>
      <w:r w:rsidRPr="00B02A0B">
        <w:t>MCData</w:t>
      </w:r>
      <w:proofErr w:type="spellEnd"/>
      <w:r w:rsidRPr="00B02A0B">
        <w:t xml:space="preserve">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proofErr w:type="spellStart"/>
      <w:r w:rsidRPr="00B02A0B">
        <w:t>MCData</w:t>
      </w:r>
      <w:proofErr w:type="spellEnd"/>
      <w:r w:rsidRPr="00B02A0B">
        <w:t xml:space="preserve"> server shall not include information from </w:t>
      </w:r>
      <w:r w:rsidRPr="00B02A0B">
        <w:rPr>
          <w:lang w:val="en-US"/>
        </w:rPr>
        <w:t xml:space="preserve">an </w:t>
      </w:r>
      <w:proofErr w:type="spellStart"/>
      <w:r w:rsidRPr="00B02A0B">
        <w:t>MCData</w:t>
      </w:r>
      <w:proofErr w:type="spellEnd"/>
      <w:r w:rsidRPr="00B02A0B">
        <w:t xml:space="preserve"> group information entry with the affiliation status set to the "</w:t>
      </w:r>
      <w:proofErr w:type="spellStart"/>
      <w:r w:rsidRPr="00B02A0B">
        <w:t>deaffiliated</w:t>
      </w:r>
      <w:proofErr w:type="spellEnd"/>
      <w:r w:rsidRPr="00B02A0B">
        <w:t>" state;</w:t>
      </w:r>
    </w:p>
    <w:p w14:paraId="356BD638" w14:textId="77777777" w:rsidR="005C310B" w:rsidRPr="00B02A0B" w:rsidRDefault="005C310B" w:rsidP="005C310B">
      <w:pPr>
        <w:pStyle w:val="B2"/>
      </w:pPr>
      <w:r w:rsidRPr="00B02A0B">
        <w:rPr>
          <w:lang w:val="en-US"/>
        </w:rPr>
        <w:t>c)</w:t>
      </w:r>
      <w:r w:rsidRPr="00B02A0B">
        <w:rPr>
          <w:lang w:val="en-US"/>
        </w:rPr>
        <w:tab/>
      </w:r>
      <w:proofErr w:type="spellStart"/>
      <w:r w:rsidRPr="00B02A0B">
        <w:rPr>
          <w:lang w:val="en-US"/>
        </w:rPr>
        <w:t>i</w:t>
      </w:r>
      <w:proofErr w:type="spellEnd"/>
      <w:r w:rsidRPr="00B02A0B">
        <w:t xml:space="preserve">f the SIP SUBSCRIBE request creating the subscription of this notification contains an </w:t>
      </w:r>
      <w:r w:rsidRPr="00B02A0B">
        <w:rPr>
          <w:lang w:val="en-US"/>
        </w:rPr>
        <w:t>application/</w:t>
      </w:r>
      <w:proofErr w:type="spellStart"/>
      <w:r w:rsidRPr="00B02A0B">
        <w:rPr>
          <w:lang w:val="en-US"/>
        </w:rPr>
        <w:t>simple-filter+xml</w:t>
      </w:r>
      <w:proofErr w:type="spellEnd"/>
      <w:r w:rsidRPr="00B02A0B">
        <w:rPr>
          <w:lang w:val="en-US"/>
        </w:rPr>
        <w:t xml:space="preserve">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w:t>
      </w:r>
      <w:proofErr w:type="spellStart"/>
      <w:r w:rsidRPr="00B02A0B">
        <w:rPr>
          <w:lang w:val="en-US"/>
        </w:rPr>
        <w:t>MCData</w:t>
      </w:r>
      <w:proofErr w:type="spellEnd"/>
      <w:r w:rsidRPr="00B02A0B">
        <w:rPr>
          <w:lang w:val="en-US"/>
        </w:rPr>
        <w:t xml:space="preserve"> server shall restrict </w:t>
      </w:r>
      <w:r w:rsidRPr="00B02A0B">
        <w:t>the application/</w:t>
      </w:r>
      <w:proofErr w:type="spellStart"/>
      <w:r w:rsidRPr="00B02A0B">
        <w:t>pidf+xml</w:t>
      </w:r>
      <w:proofErr w:type="spellEnd"/>
      <w:r w:rsidRPr="00B02A0B">
        <w:t xml:space="preserve"> MIME body </w:t>
      </w:r>
      <w:r w:rsidRPr="00B02A0B">
        <w:rPr>
          <w:lang w:val="en-US"/>
        </w:rPr>
        <w:t xml:space="preserve">according to </w:t>
      </w:r>
      <w:r w:rsidRPr="00B02A0B">
        <w:t xml:space="preserve">the </w:t>
      </w:r>
      <w:r w:rsidRPr="00B02A0B">
        <w:rPr>
          <w:lang w:val="en-US"/>
        </w:rPr>
        <w:t>application/</w:t>
      </w:r>
      <w:proofErr w:type="spellStart"/>
      <w:r w:rsidRPr="00B02A0B">
        <w:rPr>
          <w:lang w:val="en-US"/>
        </w:rPr>
        <w:t>simple-filter+xml</w:t>
      </w:r>
      <w:proofErr w:type="spellEnd"/>
      <w:r w:rsidRPr="00B02A0B">
        <w:rPr>
          <w:lang w:val="en-US"/>
        </w:rPr>
        <w:t xml:space="preserve">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w:t>
      </w:r>
      <w:proofErr w:type="spellStart"/>
      <w:r w:rsidRPr="00B02A0B">
        <w:t>MCData</w:t>
      </w:r>
      <w:proofErr w:type="spellEnd"/>
      <w:r w:rsidRPr="00B02A0B">
        <w:t xml:space="preserve"> server shall set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w:t>
      </w:r>
      <w:proofErr w:type="spellStart"/>
      <w:r w:rsidRPr="00B02A0B">
        <w:t>MCData</w:t>
      </w:r>
      <w:proofErr w:type="spellEnd"/>
      <w:r w:rsidRPr="00B02A0B">
        <w:t xml:space="preserve"> server shall include the generated application/</w:t>
      </w:r>
      <w:proofErr w:type="spellStart"/>
      <w:r w:rsidRPr="00B02A0B">
        <w:t>pidf+xml</w:t>
      </w:r>
      <w:proofErr w:type="spellEnd"/>
      <w:r w:rsidRPr="00B02A0B">
        <w:t xml:space="preserve">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31378459"/>
      <w:r w:rsidRPr="00B02A0B">
        <w:t>8.3.2.6</w:t>
      </w:r>
      <w:r w:rsidRPr="00B02A0B">
        <w:tab/>
        <w:t xml:space="preserve">Sending affiliation status change towards </w:t>
      </w:r>
      <w:proofErr w:type="spellStart"/>
      <w:r w:rsidRPr="00B02A0B">
        <w:t>MCData</w:t>
      </w:r>
      <w:proofErr w:type="spellEnd"/>
      <w:r w:rsidRPr="00B02A0B">
        <w:t xml:space="preserve"> server owning </w:t>
      </w:r>
      <w:proofErr w:type="spellStart"/>
      <w:r w:rsidRPr="00B02A0B">
        <w:t>MCData</w:t>
      </w:r>
      <w:proofErr w:type="spellEnd"/>
      <w:r w:rsidRPr="00B02A0B">
        <w:t xml:space="preserve">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affiliation state of several </w:t>
      </w:r>
      <w:proofErr w:type="spellStart"/>
      <w:r w:rsidRPr="00B02A0B">
        <w:t>MCData</w:t>
      </w:r>
      <w:proofErr w:type="spellEnd"/>
      <w:r w:rsidRPr="00B02A0B">
        <w:t xml:space="preserve"> users served by the same </w:t>
      </w:r>
      <w:proofErr w:type="spellStart"/>
      <w:r w:rsidRPr="00B02A0B">
        <w:t>MCData</w:t>
      </w:r>
      <w:proofErr w:type="spellEnd"/>
      <w:r w:rsidRPr="00B02A0B">
        <w:t xml:space="preserve">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w:t>
      </w:r>
      <w:proofErr w:type="spellStart"/>
      <w:r w:rsidRPr="00B02A0B">
        <w:t>MCData</w:t>
      </w:r>
      <w:proofErr w:type="spellEnd"/>
      <w:r w:rsidRPr="00B02A0B">
        <w:t xml:space="preserve"> ID to a </w:t>
      </w:r>
      <w:r w:rsidRPr="00B02A0B">
        <w:rPr>
          <w:lang w:val="en-US"/>
        </w:rPr>
        <w:t xml:space="preserve">handled </w:t>
      </w:r>
      <w:proofErr w:type="spellStart"/>
      <w:r w:rsidRPr="00B02A0B">
        <w:t>MCData</w:t>
      </w:r>
      <w:proofErr w:type="spellEnd"/>
      <w:r w:rsidRPr="00B02A0B">
        <w:t xml:space="preserve"> group ID;</w:t>
      </w:r>
    </w:p>
    <w:p w14:paraId="10E87FDE" w14:textId="77777777" w:rsidR="005C310B" w:rsidRPr="00B02A0B" w:rsidRDefault="005C310B" w:rsidP="005C310B">
      <w:pPr>
        <w:pStyle w:val="B1"/>
      </w:pPr>
      <w:r w:rsidRPr="00B02A0B">
        <w:t>-</w:t>
      </w:r>
      <w:r w:rsidRPr="00B02A0B">
        <w:tab/>
        <w:t xml:space="preserve">to send an de-affiliation request of a served </w:t>
      </w:r>
      <w:proofErr w:type="spellStart"/>
      <w:r w:rsidRPr="00B02A0B">
        <w:t>MCData</w:t>
      </w:r>
      <w:proofErr w:type="spellEnd"/>
      <w:r w:rsidRPr="00B02A0B">
        <w:t xml:space="preserve"> ID from a handled </w:t>
      </w:r>
      <w:proofErr w:type="spellStart"/>
      <w:r w:rsidRPr="00B02A0B">
        <w:t>MCData</w:t>
      </w:r>
      <w:proofErr w:type="spellEnd"/>
      <w:r w:rsidRPr="00B02A0B">
        <w:t xml:space="preserve"> group ID; or</w:t>
      </w:r>
    </w:p>
    <w:p w14:paraId="427E3473" w14:textId="77777777" w:rsidR="005C310B" w:rsidRPr="00B02A0B" w:rsidRDefault="005C310B" w:rsidP="005C310B">
      <w:pPr>
        <w:pStyle w:val="B1"/>
      </w:pPr>
      <w:r w:rsidRPr="00B02A0B">
        <w:t>-</w:t>
      </w:r>
      <w:r w:rsidRPr="00B02A0B">
        <w:tab/>
        <w:t xml:space="preserve">to send an affiliation request of a served </w:t>
      </w:r>
      <w:proofErr w:type="spellStart"/>
      <w:r w:rsidRPr="00B02A0B">
        <w:t>MCData</w:t>
      </w:r>
      <w:proofErr w:type="spellEnd"/>
      <w:r w:rsidRPr="00B02A0B">
        <w:t xml:space="preserve"> ID to a handled </w:t>
      </w:r>
      <w:proofErr w:type="spellStart"/>
      <w:r w:rsidRPr="00B02A0B">
        <w:t>MCData</w:t>
      </w:r>
      <w:proofErr w:type="spellEnd"/>
      <w:r w:rsidRPr="00B02A0B">
        <w:t xml:space="preserve"> group ID due to near expiration of the previously published information;</w:t>
      </w:r>
    </w:p>
    <w:p w14:paraId="7EAF0095" w14:textId="77777777" w:rsidR="005C310B" w:rsidRPr="00B02A0B" w:rsidRDefault="005C310B" w:rsidP="005C310B">
      <w:r w:rsidRPr="00B02A0B">
        <w:rPr>
          <w:lang w:val="en-US"/>
        </w:rPr>
        <w:t xml:space="preserve">the </w:t>
      </w:r>
      <w:proofErr w:type="spellStart"/>
      <w:r w:rsidRPr="00B02A0B">
        <w:rPr>
          <w:lang w:val="en-US"/>
        </w:rPr>
        <w:t>MCData</w:t>
      </w:r>
      <w:proofErr w:type="spellEnd"/>
      <w:r w:rsidRPr="00B02A0B">
        <w:rPr>
          <w:lang w:val="en-US"/>
        </w:rPr>
        <w:t xml:space="preserve"> server shall generate a SIP PUBLISH request according to </w:t>
      </w:r>
      <w:r w:rsidRPr="00B02A0B">
        <w:t xml:space="preserve">3GPP TS 24.229 [5], IETF RFC 3903 [34] and IETF RFC 3856 [39]. In the </w:t>
      </w:r>
      <w:r w:rsidRPr="00B02A0B">
        <w:rPr>
          <w:lang w:val="en-US"/>
        </w:rPr>
        <w:t xml:space="preserve">SIP PUBLISH request, the </w:t>
      </w:r>
      <w:proofErr w:type="spellStart"/>
      <w:r w:rsidRPr="00B02A0B">
        <w:rPr>
          <w:lang w:val="en-US"/>
        </w:rPr>
        <w:t>MCData</w:t>
      </w:r>
      <w:proofErr w:type="spellEnd"/>
      <w:r w:rsidRPr="00B02A0B">
        <w:rPr>
          <w:lang w:val="en-US"/>
        </w:rPr>
        <w:t xml:space="preserve">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w:t>
      </w:r>
      <w:proofErr w:type="spellStart"/>
      <w:r w:rsidRPr="00B02A0B">
        <w:t>MCData</w:t>
      </w:r>
      <w:proofErr w:type="spellEnd"/>
      <w:r w:rsidRPr="00B02A0B">
        <w:t xml:space="preserve"> function associated with the </w:t>
      </w:r>
      <w:r w:rsidRPr="00B02A0B">
        <w:rPr>
          <w:lang w:val="en-US"/>
        </w:rPr>
        <w:t xml:space="preserve">handled </w:t>
      </w:r>
      <w:proofErr w:type="spellStart"/>
      <w:r w:rsidRPr="00B02A0B">
        <w:t>MCData</w:t>
      </w:r>
      <w:proofErr w:type="spellEnd"/>
      <w:r w:rsidRPr="00B02A0B">
        <w:t xml:space="preserve">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70FCD407" w14:textId="77777777" w:rsidR="001227BD" w:rsidRDefault="001227BD" w:rsidP="001227BD">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2E5F1086" w14:textId="77777777" w:rsidR="001227BD" w:rsidRDefault="001227BD" w:rsidP="001227BD">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009A173" w14:textId="77777777" w:rsidR="001227BD" w:rsidRPr="00BE4B01" w:rsidRDefault="001227BD" w:rsidP="001227BD">
      <w:pPr>
        <w:pStyle w:val="NO"/>
      </w:pPr>
      <w:r>
        <w:lastRenderedPageBreak/>
        <w:t>NOTE 5:</w:t>
      </w:r>
      <w:r>
        <w:tab/>
        <w:t xml:space="preserve">How the </w:t>
      </w:r>
      <w:proofErr w:type="spellStart"/>
      <w:r>
        <w:t>MCData</w:t>
      </w:r>
      <w:proofErr w:type="spellEnd"/>
      <w:r>
        <w:t xml:space="preserve"> server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44CE801C" w14:textId="3E7626FA" w:rsidR="001227BD" w:rsidRPr="00B02A0B" w:rsidRDefault="001227BD" w:rsidP="00D034D5">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handled </w:t>
      </w:r>
      <w:proofErr w:type="spellStart"/>
      <w:r w:rsidRPr="00B02A0B">
        <w:t>MCData</w:t>
      </w:r>
      <w:proofErr w:type="spellEnd"/>
      <w:r w:rsidRPr="00B02A0B">
        <w:t xml:space="preserve">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 xml:space="preserve">served </w:t>
      </w:r>
      <w:proofErr w:type="spellStart"/>
      <w:r w:rsidRPr="00B02A0B">
        <w:rPr>
          <w:lang w:val="en-US"/>
        </w:rPr>
        <w:t>MCData</w:t>
      </w:r>
      <w:proofErr w:type="spellEnd"/>
      <w:r w:rsidRPr="00B02A0B">
        <w:rPr>
          <w:lang w:val="en-US"/>
        </w:rPr>
        <w:t xml:space="preserve">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proofErr w:type="spellStart"/>
      <w:r w:rsidRPr="00B02A0B">
        <w:rPr>
          <w:lang w:val="en-US"/>
        </w:rPr>
        <w:t>MCData</w:t>
      </w:r>
      <w:proofErr w:type="spellEnd"/>
      <w:r w:rsidRPr="00B02A0B">
        <w:rPr>
          <w:lang w:val="en-US"/>
        </w:rPr>
        <w:t xml:space="preserve">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 xml:space="preserve">shall consider an </w:t>
      </w:r>
      <w:proofErr w:type="spellStart"/>
      <w:r w:rsidRPr="00B02A0B">
        <w:t>MCData</w:t>
      </w:r>
      <w:proofErr w:type="spellEnd"/>
      <w:r w:rsidRPr="00B02A0B">
        <w:t xml:space="preserve">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528C764E"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proofErr w:type="spellStart"/>
      <w:r w:rsidRPr="00B02A0B">
        <w:t>MCData</w:t>
      </w:r>
      <w:proofErr w:type="spellEnd"/>
      <w:r w:rsidRPr="00B02A0B">
        <w:t xml:space="preserve"> group information entry such that:</w:t>
      </w:r>
    </w:p>
    <w:p w14:paraId="23426AA5"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group information entry has the "affiliating" affiliation status, the </w:t>
      </w:r>
      <w:proofErr w:type="spellStart"/>
      <w:r w:rsidRPr="00B02A0B">
        <w:t>MCData</w:t>
      </w:r>
      <w:proofErr w:type="spellEnd"/>
      <w:r w:rsidRPr="00B02A0B">
        <w:t xml:space="preserve"> group ID set to the handled </w:t>
      </w:r>
      <w:proofErr w:type="spellStart"/>
      <w:r w:rsidRPr="00B02A0B">
        <w:t>MCData</w:t>
      </w:r>
      <w:proofErr w:type="spellEnd"/>
      <w:r w:rsidRPr="00B02A0B">
        <w:t xml:space="preserve">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and</w:t>
      </w:r>
    </w:p>
    <w:p w14:paraId="55F10F05" w14:textId="77777777" w:rsidR="005C310B" w:rsidRPr="00B02A0B" w:rsidRDefault="005C310B" w:rsidP="005C310B">
      <w:pPr>
        <w:pStyle w:val="B2"/>
        <w:rPr>
          <w:lang w:val="en-US"/>
        </w:rPr>
      </w:pPr>
      <w:r w:rsidRPr="00B02A0B">
        <w:t>c)</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w:t>
      </w:r>
    </w:p>
    <w:p w14:paraId="1BDA2516" w14:textId="77777777" w:rsidR="005C310B" w:rsidRPr="00B02A0B" w:rsidRDefault="005C310B" w:rsidP="005C310B">
      <w:pPr>
        <w:pStyle w:val="B1"/>
      </w:pPr>
      <w:r w:rsidRPr="00B02A0B">
        <w:tab/>
        <w:t xml:space="preserve">shall set the affiliating p-id of the </w:t>
      </w:r>
      <w:proofErr w:type="spellStart"/>
      <w:r w:rsidRPr="00B02A0B">
        <w:t>MCData</w:t>
      </w:r>
      <w:proofErr w:type="spellEnd"/>
      <w:r w:rsidRPr="00B02A0B">
        <w:t xml:space="preserve"> group information entry to the current p-id; and</w:t>
      </w:r>
    </w:p>
    <w:p w14:paraId="1ACD708C" w14:textId="77777777" w:rsidR="005C310B" w:rsidRPr="00B02A0B" w:rsidRDefault="005C310B" w:rsidP="005C310B">
      <w:pPr>
        <w:pStyle w:val="B1"/>
      </w:pPr>
      <w:r w:rsidRPr="00B02A0B">
        <w:t>10)</w:t>
      </w:r>
      <w:r w:rsidRPr="00B02A0B">
        <w:tab/>
        <w:t>shall include an application/</w:t>
      </w:r>
      <w:proofErr w:type="spellStart"/>
      <w:r w:rsidRPr="00B02A0B">
        <w:t>pidf+xml</w:t>
      </w:r>
      <w:proofErr w:type="spellEnd"/>
      <w:r w:rsidRPr="00B02A0B">
        <w:t xml:space="preserve"> MIME body indicating per-group affiliation information constructed according to clause 8.4.1. The </w:t>
      </w:r>
      <w:proofErr w:type="spellStart"/>
      <w:r w:rsidRPr="00B02A0B">
        <w:t>MCData</w:t>
      </w:r>
      <w:proofErr w:type="spellEnd"/>
      <w:r w:rsidRPr="00B02A0B">
        <w:t xml:space="preserve"> server shall indicate all served </w:t>
      </w:r>
      <w:proofErr w:type="spellStart"/>
      <w:r w:rsidRPr="00B02A0B">
        <w:t>MCData</w:t>
      </w:r>
      <w:proofErr w:type="spellEnd"/>
      <w:r w:rsidRPr="00B02A0B">
        <w:t xml:space="preserve"> client IDs, such that:</w:t>
      </w:r>
    </w:p>
    <w:p w14:paraId="56635D23" w14:textId="77777777" w:rsidR="005C310B" w:rsidRPr="00B02A0B" w:rsidRDefault="005C310B" w:rsidP="005C310B">
      <w:pPr>
        <w:pStyle w:val="B2"/>
      </w:pPr>
      <w:r w:rsidRPr="00B02A0B">
        <w:t>a)</w:t>
      </w:r>
      <w:r w:rsidRPr="00B02A0B">
        <w:tab/>
        <w:t xml:space="preserve">the affiliation status is set to "affiliating" or "affiliated", and the expiration time has not expired yet in an </w:t>
      </w:r>
      <w:proofErr w:type="spellStart"/>
      <w:r w:rsidRPr="00B02A0B">
        <w:t>MCData</w:t>
      </w:r>
      <w:proofErr w:type="spellEnd"/>
      <w:r w:rsidRPr="00B02A0B">
        <w:t xml:space="preserve"> group information entry with the </w:t>
      </w:r>
      <w:proofErr w:type="spellStart"/>
      <w:r w:rsidRPr="00B02A0B">
        <w:t>MCData</w:t>
      </w:r>
      <w:proofErr w:type="spellEnd"/>
      <w:r w:rsidRPr="00B02A0B">
        <w:t xml:space="preserve"> group ID set to the handled </w:t>
      </w:r>
      <w:proofErr w:type="spellStart"/>
      <w:r w:rsidRPr="00B02A0B">
        <w:t>MCData</w:t>
      </w:r>
      <w:proofErr w:type="spellEnd"/>
      <w:r w:rsidRPr="00B02A0B">
        <w:t xml:space="preserve"> group;</w:t>
      </w:r>
    </w:p>
    <w:p w14:paraId="3CF8DCFC"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w:t>
      </w:r>
    </w:p>
    <w:p w14:paraId="32427E26" w14:textId="77777777" w:rsidR="005C310B" w:rsidRPr="00B02A0B" w:rsidRDefault="005C310B" w:rsidP="005C310B">
      <w:pPr>
        <w:pStyle w:val="B2"/>
      </w:pPr>
      <w:r w:rsidRPr="00B02A0B">
        <w:t>c)</w:t>
      </w:r>
      <w:r w:rsidRPr="00B02A0B">
        <w:tab/>
        <w:t xml:space="preserve">the </w:t>
      </w:r>
      <w:proofErr w:type="spellStart"/>
      <w:r w:rsidRPr="00B02A0B">
        <w:t>MCData</w:t>
      </w:r>
      <w:proofErr w:type="spellEnd"/>
      <w:r w:rsidRPr="00B02A0B">
        <w:t xml:space="preserve"> client information entry has the </w:t>
      </w:r>
      <w:proofErr w:type="spellStart"/>
      <w:r w:rsidRPr="00B02A0B">
        <w:t>MCData</w:t>
      </w:r>
      <w:proofErr w:type="spellEnd"/>
      <w:r w:rsidRPr="00B02A0B">
        <w:t xml:space="preserve"> client ID set to the served </w:t>
      </w:r>
      <w:proofErr w:type="spellStart"/>
      <w:r w:rsidRPr="00B02A0B">
        <w:t>MCData</w:t>
      </w:r>
      <w:proofErr w:type="spellEnd"/>
      <w:r w:rsidRPr="00B02A0B">
        <w:t xml:space="preserve"> client ID; and</w:t>
      </w:r>
    </w:p>
    <w:p w14:paraId="3BEE4009" w14:textId="77777777" w:rsidR="005C310B" w:rsidRPr="00B02A0B" w:rsidRDefault="005C310B" w:rsidP="005C310B">
      <w:pPr>
        <w:pStyle w:val="B2"/>
      </w:pPr>
      <w:r w:rsidRPr="00B02A0B">
        <w:t>d)</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w:t>
      </w:r>
    </w:p>
    <w:p w14:paraId="3E1B7701" w14:textId="77777777" w:rsidR="005C310B" w:rsidRPr="00B02A0B" w:rsidRDefault="005C310B" w:rsidP="005C310B">
      <w:pPr>
        <w:pStyle w:val="B1"/>
      </w:pPr>
      <w:r w:rsidRPr="00B02A0B">
        <w:rPr>
          <w:lang w:val="en-US"/>
        </w:rPr>
        <w:tab/>
      </w:r>
      <w:r w:rsidRPr="00B02A0B">
        <w:t xml:space="preserve">The </w:t>
      </w:r>
      <w:proofErr w:type="spellStart"/>
      <w:r w:rsidRPr="00B02A0B">
        <w:t>MCData</w:t>
      </w:r>
      <w:proofErr w:type="spellEnd"/>
      <w:r w:rsidRPr="00B02A0B">
        <w:t xml:space="preserve">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 xml:space="preserve">The </w:t>
      </w:r>
      <w:proofErr w:type="spellStart"/>
      <w:r w:rsidRPr="00B02A0B">
        <w:t>MCData</w:t>
      </w:r>
      <w:proofErr w:type="spellEnd"/>
      <w:r w:rsidRPr="00B02A0B">
        <w:t xml:space="preserve"> server shall not include the "expires" attribute in the &lt;affiliation&gt; element.</w:t>
      </w:r>
    </w:p>
    <w:p w14:paraId="318F1C2D" w14:textId="77777777" w:rsidR="005C310B" w:rsidRPr="00B02A0B" w:rsidRDefault="005C310B" w:rsidP="005C310B">
      <w:r w:rsidRPr="00B02A0B">
        <w:rPr>
          <w:lang w:val="en-US"/>
        </w:rPr>
        <w:t xml:space="preserve">The </w:t>
      </w:r>
      <w:proofErr w:type="spellStart"/>
      <w:r w:rsidRPr="00B02A0B">
        <w:rPr>
          <w:lang w:val="en-US"/>
        </w:rPr>
        <w:t>MCData</w:t>
      </w:r>
      <w:proofErr w:type="spellEnd"/>
      <w:r w:rsidRPr="00B02A0B">
        <w:rPr>
          <w:lang w:val="en-US"/>
        </w:rPr>
        <w:t xml:space="preserve">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 xml:space="preserve">If timer F expires for the SIP PUBLISH request sent for a (de)affiliation request of served </w:t>
      </w:r>
      <w:proofErr w:type="spellStart"/>
      <w:r w:rsidRPr="00B02A0B">
        <w:rPr>
          <w:lang w:val="en-US"/>
        </w:rPr>
        <w:t>MCData</w:t>
      </w:r>
      <w:proofErr w:type="spellEnd"/>
      <w:r w:rsidRPr="00B02A0B">
        <w:rPr>
          <w:lang w:val="en-US"/>
        </w:rPr>
        <w:t xml:space="preserve"> ID to the </w:t>
      </w:r>
      <w:proofErr w:type="spellStart"/>
      <w:r w:rsidRPr="00B02A0B">
        <w:rPr>
          <w:lang w:val="en-US"/>
        </w:rPr>
        <w:t>MCData</w:t>
      </w:r>
      <w:proofErr w:type="spellEnd"/>
      <w:r w:rsidRPr="00B02A0B">
        <w:rPr>
          <w:lang w:val="en-US"/>
        </w:rPr>
        <w:t xml:space="preserve"> group ID or upon receiving a SIP 3xx, 4xx, 5xx or 6xx response to the SIP PUBLISH request, the </w:t>
      </w:r>
      <w:proofErr w:type="spellStart"/>
      <w:r w:rsidRPr="00B02A0B">
        <w:rPr>
          <w:lang w:val="en-US"/>
        </w:rPr>
        <w:t>MCData</w:t>
      </w:r>
      <w:proofErr w:type="spellEnd"/>
      <w:r w:rsidRPr="00B02A0B">
        <w:rPr>
          <w:lang w:val="en-US"/>
        </w:rPr>
        <w:t xml:space="preserve">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 xml:space="preserve">shall remove each </w:t>
      </w:r>
      <w:proofErr w:type="spellStart"/>
      <w:r w:rsidRPr="00B02A0B">
        <w:t>MCData</w:t>
      </w:r>
      <w:proofErr w:type="spellEnd"/>
      <w:r w:rsidRPr="00B02A0B">
        <w:t xml:space="preserve">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group information entry has the </w:t>
      </w:r>
      <w:proofErr w:type="spellStart"/>
      <w:r w:rsidRPr="00B02A0B">
        <w:t>MCData</w:t>
      </w:r>
      <w:proofErr w:type="spellEnd"/>
      <w:r w:rsidRPr="00B02A0B">
        <w:t xml:space="preserve"> group ID set to the handled </w:t>
      </w:r>
      <w:proofErr w:type="spellStart"/>
      <w:r w:rsidRPr="00B02A0B">
        <w:t>MCData</w:t>
      </w:r>
      <w:proofErr w:type="spellEnd"/>
      <w:r w:rsidRPr="00B02A0B">
        <w:t xml:space="preserve">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and</w:t>
      </w:r>
    </w:p>
    <w:p w14:paraId="33E562B5" w14:textId="77777777" w:rsidR="005C310B" w:rsidRPr="00B02A0B" w:rsidRDefault="005C310B" w:rsidP="005C310B">
      <w:pPr>
        <w:pStyle w:val="B2"/>
      </w:pPr>
      <w:r w:rsidRPr="00B02A0B">
        <w:t>c)</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31378460"/>
      <w:r w:rsidRPr="00B02A0B">
        <w:t>8.3.2.</w:t>
      </w:r>
      <w:r w:rsidRPr="00B02A0B">
        <w:rPr>
          <w:lang w:val="en-US"/>
        </w:rPr>
        <w:t>7</w:t>
      </w:r>
      <w:r w:rsidRPr="00B02A0B">
        <w:tab/>
        <w:t xml:space="preserve">Affiliation status determination </w:t>
      </w:r>
      <w:r w:rsidRPr="00B02A0B">
        <w:rPr>
          <w:lang w:val="en-US"/>
        </w:rPr>
        <w:t xml:space="preserve">from </w:t>
      </w:r>
      <w:proofErr w:type="spellStart"/>
      <w:r w:rsidRPr="00B02A0B">
        <w:rPr>
          <w:lang w:val="en-US"/>
        </w:rPr>
        <w:t>MCData</w:t>
      </w:r>
      <w:proofErr w:type="spellEnd"/>
      <w:r w:rsidRPr="00B02A0B">
        <w:rPr>
          <w:lang w:val="en-US"/>
        </w:rPr>
        <w:t xml:space="preserve"> server owning </w:t>
      </w:r>
      <w:proofErr w:type="spellStart"/>
      <w:r w:rsidRPr="00B02A0B">
        <w:rPr>
          <w:lang w:val="en-US"/>
        </w:rPr>
        <w:t>MCData</w:t>
      </w:r>
      <w:proofErr w:type="spellEnd"/>
      <w:r w:rsidRPr="00B02A0B">
        <w:rPr>
          <w:lang w:val="en-US"/>
        </w:rPr>
        <w:t xml:space="preserve">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affiliation state of several </w:t>
      </w:r>
      <w:proofErr w:type="spellStart"/>
      <w:r w:rsidRPr="00B02A0B">
        <w:t>MCData</w:t>
      </w:r>
      <w:proofErr w:type="spellEnd"/>
      <w:r w:rsidRPr="00B02A0B">
        <w:t xml:space="preserve"> users served by the same </w:t>
      </w:r>
      <w:proofErr w:type="spellStart"/>
      <w:r w:rsidRPr="00B02A0B">
        <w:t>MCData</w:t>
      </w:r>
      <w:proofErr w:type="spellEnd"/>
      <w:r w:rsidRPr="00B02A0B">
        <w:t xml:space="preserve"> server is not supported in this version of the specification.</w:t>
      </w:r>
    </w:p>
    <w:p w14:paraId="373729A5" w14:textId="77777777" w:rsidR="005C310B" w:rsidRPr="00B02A0B" w:rsidRDefault="005C310B" w:rsidP="005C310B">
      <w:r w:rsidRPr="00B02A0B">
        <w:t xml:space="preserve">In order to discover whether a served </w:t>
      </w:r>
      <w:proofErr w:type="spellStart"/>
      <w:r w:rsidRPr="00B02A0B">
        <w:t>MCData</w:t>
      </w:r>
      <w:proofErr w:type="spellEnd"/>
      <w:r w:rsidRPr="00B02A0B">
        <w:t xml:space="preserve"> user was successfully affiliated to a handled </w:t>
      </w:r>
      <w:proofErr w:type="spellStart"/>
      <w:r w:rsidRPr="00B02A0B">
        <w:t>MCData</w:t>
      </w:r>
      <w:proofErr w:type="spellEnd"/>
      <w:r w:rsidRPr="00B02A0B">
        <w:t xml:space="preserve"> group in the </w:t>
      </w:r>
      <w:proofErr w:type="spellStart"/>
      <w:r w:rsidRPr="00B02A0B">
        <w:rPr>
          <w:lang w:val="en-US"/>
        </w:rPr>
        <w:t>MCData</w:t>
      </w:r>
      <w:proofErr w:type="spellEnd"/>
      <w:r w:rsidRPr="00B02A0B">
        <w:rPr>
          <w:lang w:val="en-US"/>
        </w:rPr>
        <w:t xml:space="preserve"> server owning the handled </w:t>
      </w:r>
      <w:proofErr w:type="spellStart"/>
      <w:r w:rsidRPr="00B02A0B">
        <w:rPr>
          <w:lang w:val="en-US"/>
        </w:rPr>
        <w:t>MCData</w:t>
      </w:r>
      <w:proofErr w:type="spellEnd"/>
      <w:r w:rsidRPr="00B02A0B">
        <w:rPr>
          <w:lang w:val="en-US"/>
        </w:rPr>
        <w:t xml:space="preserve"> group</w:t>
      </w:r>
      <w:r w:rsidRPr="00B02A0B">
        <w:t xml:space="preserve">, the </w:t>
      </w:r>
      <w:proofErr w:type="spellStart"/>
      <w:r w:rsidRPr="00B02A0B">
        <w:t>MCData</w:t>
      </w:r>
      <w:proofErr w:type="spellEnd"/>
      <w:r w:rsidRPr="00B02A0B">
        <w:t xml:space="preserve"> server shall generate an initial SIP SUBSCRIBE request according to 3GPP TS 24.229 [5], IETF RFC 3856 [39], and IETF RFC 6665 [36].</w:t>
      </w:r>
    </w:p>
    <w:p w14:paraId="5A4565E6" w14:textId="77777777" w:rsidR="005C310B" w:rsidRPr="00B02A0B" w:rsidRDefault="005C310B" w:rsidP="005C310B">
      <w:r w:rsidRPr="00B02A0B">
        <w:t xml:space="preserve">In the SIP SUBSCRIBE request, the </w:t>
      </w:r>
      <w:proofErr w:type="spellStart"/>
      <w:r w:rsidRPr="00B02A0B">
        <w:t>MCData</w:t>
      </w:r>
      <w:proofErr w:type="spellEnd"/>
      <w:r w:rsidRPr="00B02A0B">
        <w:t xml:space="preserve">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w:t>
      </w:r>
      <w:proofErr w:type="spellStart"/>
      <w:r w:rsidRPr="00B02A0B">
        <w:t>MCData</w:t>
      </w:r>
      <w:proofErr w:type="spellEnd"/>
      <w:r w:rsidRPr="00B02A0B">
        <w:t xml:space="preserve"> function associated with the </w:t>
      </w:r>
      <w:r w:rsidRPr="00B02A0B">
        <w:rPr>
          <w:lang w:val="en-US"/>
        </w:rPr>
        <w:t xml:space="preserve">handled </w:t>
      </w:r>
      <w:proofErr w:type="spellStart"/>
      <w:r w:rsidRPr="00B02A0B">
        <w:t>MCData</w:t>
      </w:r>
      <w:proofErr w:type="spellEnd"/>
      <w:r w:rsidRPr="00B02A0B">
        <w:t xml:space="preserve">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3CB7A62" w14:textId="77777777" w:rsidR="001227BD" w:rsidRDefault="001227BD" w:rsidP="001227BD">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022E5C9" w14:textId="77777777" w:rsidR="001227BD" w:rsidRDefault="001227BD" w:rsidP="001227BD">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25D5FDE1" w14:textId="77777777" w:rsidR="001227BD" w:rsidRPr="00BE4B01" w:rsidRDefault="001227BD" w:rsidP="001227BD">
      <w:pPr>
        <w:pStyle w:val="NO"/>
      </w:pPr>
      <w:r>
        <w:t>NOTE 5:</w:t>
      </w:r>
      <w:r>
        <w:tab/>
        <w:t xml:space="preserve">How the </w:t>
      </w:r>
      <w:proofErr w:type="spellStart"/>
      <w:r>
        <w:t>MCData</w:t>
      </w:r>
      <w:proofErr w:type="spellEnd"/>
      <w:r>
        <w:t xml:space="preserve"> server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D795A83" w14:textId="77777777" w:rsidR="001227BD" w:rsidRPr="008976FB" w:rsidRDefault="001227BD" w:rsidP="001227BD">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handled </w:t>
      </w:r>
      <w:proofErr w:type="spellStart"/>
      <w:r w:rsidRPr="00B02A0B">
        <w:t>MCData</w:t>
      </w:r>
      <w:proofErr w:type="spellEnd"/>
      <w:r w:rsidRPr="00B02A0B">
        <w:t xml:space="preserve">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 xml:space="preserve">served </w:t>
      </w:r>
      <w:proofErr w:type="spellStart"/>
      <w:r w:rsidRPr="00B02A0B">
        <w:rPr>
          <w:lang w:val="en-US"/>
        </w:rPr>
        <w:t>MCData</w:t>
      </w:r>
      <w:proofErr w:type="spellEnd"/>
      <w:r w:rsidRPr="00B02A0B">
        <w:rPr>
          <w:lang w:val="en-US"/>
        </w:rPr>
        <w:t xml:space="preserve">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 and</w:t>
      </w:r>
    </w:p>
    <w:p w14:paraId="7A3DBE0E" w14:textId="77777777" w:rsidR="005C310B" w:rsidRPr="00B02A0B" w:rsidRDefault="005C310B" w:rsidP="005C310B">
      <w:pPr>
        <w:pStyle w:val="B1"/>
        <w:rPr>
          <w:lang w:eastAsia="ko-KR"/>
        </w:rPr>
      </w:pPr>
      <w:r w:rsidRPr="00B02A0B">
        <w:t>7)</w:t>
      </w:r>
      <w:r w:rsidRPr="00B02A0B">
        <w:tab/>
        <w:t>shall include an application/</w:t>
      </w:r>
      <w:proofErr w:type="spellStart"/>
      <w:r w:rsidRPr="00B02A0B">
        <w:t>simple-filter+xml</w:t>
      </w:r>
      <w:proofErr w:type="spellEnd"/>
      <w:r w:rsidRPr="00B02A0B">
        <w:t xml:space="preserve"> MIME body indicating per-user restrictions of presence event package notification information according to clause 8.4.2, indicating the served </w:t>
      </w:r>
      <w:proofErr w:type="spellStart"/>
      <w:r w:rsidRPr="00B02A0B">
        <w:t>MCData</w:t>
      </w:r>
      <w:proofErr w:type="spellEnd"/>
      <w:r w:rsidRPr="00B02A0B">
        <w:t xml:space="preserve"> ID</w:t>
      </w:r>
      <w:r w:rsidRPr="00B02A0B">
        <w:rPr>
          <w:lang w:eastAsia="ko-KR"/>
        </w:rPr>
        <w:t>.</w:t>
      </w:r>
    </w:p>
    <w:p w14:paraId="2DB11A1F" w14:textId="77777777" w:rsidR="005C310B" w:rsidRPr="00B02A0B" w:rsidRDefault="005C310B" w:rsidP="005C310B">
      <w:r w:rsidRPr="00B02A0B">
        <w:t xml:space="preserve">In order to re-subscribe or de-subscribe, the </w:t>
      </w:r>
      <w:proofErr w:type="spellStart"/>
      <w:r w:rsidRPr="00B02A0B">
        <w:t>MCData</w:t>
      </w:r>
      <w:proofErr w:type="spellEnd"/>
      <w:r w:rsidRPr="00B02A0B">
        <w:t xml:space="preserve"> server shall generate an in-dialog SIP SUBSCRIBE request according to 3GPP TS 24.229 [5], IETF RFC 3856 [39], and IETF RFC 6665 [36]. In the SIP SUBSCRIBE request, the </w:t>
      </w:r>
      <w:proofErr w:type="spellStart"/>
      <w:r w:rsidRPr="00B02A0B">
        <w:t>MCData</w:t>
      </w:r>
      <w:proofErr w:type="spellEnd"/>
      <w:r w:rsidRPr="00B02A0B">
        <w:t xml:space="preserve"> server:</w:t>
      </w:r>
    </w:p>
    <w:p w14:paraId="7E43D4A0"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31DABE7D" w14:textId="77777777" w:rsidR="005C310B" w:rsidRPr="00B02A0B" w:rsidRDefault="005C310B" w:rsidP="005C310B">
      <w:r w:rsidRPr="00B02A0B">
        <w:t>Upon receiving a SIP NOTIFY request according to 3GPP TS 24.229 [5],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per-group affiliation information </w:t>
      </w:r>
      <w:r w:rsidRPr="00B02A0B">
        <w:t xml:space="preserve">constructed according to clause 8.4.1, then the </w:t>
      </w:r>
      <w:proofErr w:type="spellStart"/>
      <w:r w:rsidRPr="00B02A0B">
        <w:t>MCData</w:t>
      </w:r>
      <w:proofErr w:type="spellEnd"/>
      <w:r w:rsidRPr="00B02A0B">
        <w:t xml:space="preserve">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proofErr w:type="spellStart"/>
      <w:r w:rsidRPr="00B02A0B">
        <w:t>MCData</w:t>
      </w:r>
      <w:proofErr w:type="spellEnd"/>
      <w:r w:rsidRPr="00B02A0B">
        <w:t xml:space="preserve"> ID</w:t>
      </w:r>
      <w:r w:rsidRPr="00B02A0B">
        <w:rPr>
          <w:lang w:val="en-US"/>
        </w:rPr>
        <w:t xml:space="preserve"> and </w:t>
      </w:r>
      <w:r w:rsidRPr="00B02A0B">
        <w:t xml:space="preserve">served </w:t>
      </w:r>
      <w:proofErr w:type="spellStart"/>
      <w:r w:rsidRPr="00B02A0B">
        <w:rPr>
          <w:lang w:val="en-US"/>
        </w:rPr>
        <w:t>MCData</w:t>
      </w:r>
      <w:proofErr w:type="spellEnd"/>
      <w:r w:rsidRPr="00B02A0B">
        <w:rPr>
          <w:lang w:val="en-US"/>
        </w:rPr>
        <w:t xml:space="preserve"> client ID such that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proofErr w:type="spellStart"/>
      <w:r w:rsidRPr="00B02A0B">
        <w:t>MCData</w:t>
      </w:r>
      <w:proofErr w:type="spellEnd"/>
      <w:r w:rsidRPr="00B02A0B">
        <w:t xml:space="preserve">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 xml:space="preserve">the "client" attribute of the &lt;affiliation&gt; element indicating the served </w:t>
      </w:r>
      <w:proofErr w:type="spellStart"/>
      <w:r w:rsidRPr="00B02A0B">
        <w:t>MCData</w:t>
      </w:r>
      <w:proofErr w:type="spellEnd"/>
      <w:r w:rsidRPr="00B02A0B">
        <w:t xml:space="preserve">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 xml:space="preserve">if an </w:t>
      </w:r>
      <w:proofErr w:type="spellStart"/>
      <w:r w:rsidRPr="00B02A0B">
        <w:t>MCData</w:t>
      </w:r>
      <w:proofErr w:type="spellEnd"/>
      <w:r w:rsidRPr="00B02A0B">
        <w:t xml:space="preserve"> group information entry exists such that:</w:t>
      </w:r>
    </w:p>
    <w:p w14:paraId="1CFCE348" w14:textId="77777777" w:rsidR="005C310B" w:rsidRPr="00B02A0B" w:rsidRDefault="005C310B" w:rsidP="005C310B">
      <w:pPr>
        <w:pStyle w:val="B3"/>
        <w:rPr>
          <w:lang w:val="en-US"/>
        </w:rPr>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group information entry has the "affiliating" affiliation status, </w:t>
      </w:r>
      <w:r w:rsidRPr="00B02A0B">
        <w:rPr>
          <w:lang w:val="en-US"/>
        </w:rPr>
        <w:t xml:space="preserve">the </w:t>
      </w:r>
      <w:proofErr w:type="spellStart"/>
      <w:r w:rsidRPr="00B02A0B">
        <w:rPr>
          <w:lang w:val="en-US"/>
        </w:rPr>
        <w:t>MCData</w:t>
      </w:r>
      <w:proofErr w:type="spellEnd"/>
      <w:r w:rsidRPr="00B02A0B">
        <w:rPr>
          <w:lang w:val="en-US"/>
        </w:rPr>
        <w:t xml:space="preserve"> group ID set to the handled </w:t>
      </w:r>
      <w:proofErr w:type="spellStart"/>
      <w:r w:rsidRPr="00B02A0B">
        <w:rPr>
          <w:lang w:val="en-US"/>
        </w:rPr>
        <w:t>MCData</w:t>
      </w:r>
      <w:proofErr w:type="spellEnd"/>
      <w:r w:rsidRPr="00B02A0B">
        <w:rPr>
          <w:lang w:val="en-US"/>
        </w:rPr>
        <w:t xml:space="preserve">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w:t>
      </w:r>
      <w:r w:rsidRPr="00B02A0B">
        <w:rPr>
          <w:lang w:val="en-US"/>
        </w:rPr>
        <w:t xml:space="preserve"> with the </w:t>
      </w:r>
      <w:proofErr w:type="spellStart"/>
      <w:r w:rsidRPr="00B02A0B">
        <w:rPr>
          <w:lang w:val="en-US"/>
        </w:rPr>
        <w:t>MCData</w:t>
      </w:r>
      <w:proofErr w:type="spellEnd"/>
      <w:r w:rsidRPr="00B02A0B">
        <w:rPr>
          <w:lang w:val="en-US"/>
        </w:rPr>
        <w:t xml:space="preserve"> client ID set to the served </w:t>
      </w:r>
      <w:proofErr w:type="spellStart"/>
      <w:r w:rsidRPr="00B02A0B">
        <w:rPr>
          <w:lang w:val="en-US"/>
        </w:rPr>
        <w:t>MCData</w:t>
      </w:r>
      <w:proofErr w:type="spellEnd"/>
      <w:r w:rsidRPr="00B02A0B">
        <w:rPr>
          <w:lang w:val="en-US"/>
        </w:rPr>
        <w:t xml:space="preserve"> client ID</w:t>
      </w:r>
      <w:r w:rsidRPr="00B02A0B">
        <w:t>;</w:t>
      </w:r>
    </w:p>
    <w:p w14:paraId="4632108D" w14:textId="77777777" w:rsidR="005C310B" w:rsidRPr="00B02A0B" w:rsidRDefault="005C310B" w:rsidP="005C310B">
      <w:pPr>
        <w:pStyle w:val="B3"/>
      </w:pPr>
      <w:r w:rsidRPr="00B02A0B">
        <w:t>iii)</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a </w:t>
      </w:r>
      <w:r w:rsidRPr="00B02A0B">
        <w:rPr>
          <w:lang w:val="en-US"/>
        </w:rPr>
        <w:t xml:space="preserve">served </w:t>
      </w:r>
      <w:proofErr w:type="spellStart"/>
      <w:r w:rsidRPr="00B02A0B">
        <w:rPr>
          <w:lang w:val="en-US"/>
        </w:rPr>
        <w:t>MCData</w:t>
      </w:r>
      <w:proofErr w:type="spellEnd"/>
      <w:r w:rsidRPr="00B02A0B">
        <w:rPr>
          <w:lang w:val="en-US"/>
        </w:rPr>
        <w:t xml:space="preserve"> user information entry with the </w:t>
      </w:r>
      <w:proofErr w:type="spellStart"/>
      <w:r w:rsidRPr="00B02A0B">
        <w:t>MCData</w:t>
      </w:r>
      <w:proofErr w:type="spellEnd"/>
      <w:r w:rsidRPr="00B02A0B">
        <w:t xml:space="preserve"> ID</w:t>
      </w:r>
      <w:r w:rsidRPr="00B02A0B">
        <w:rPr>
          <w:lang w:val="en-US"/>
        </w:rPr>
        <w:t xml:space="preserve"> set to the served </w:t>
      </w:r>
      <w:proofErr w:type="spellStart"/>
      <w:r w:rsidRPr="00B02A0B">
        <w:t>MCData</w:t>
      </w:r>
      <w:proofErr w:type="spellEnd"/>
      <w:r w:rsidRPr="00B02A0B">
        <w:t xml:space="preserve"> ID; and</w:t>
      </w:r>
    </w:p>
    <w:p w14:paraId="09B1DCE6" w14:textId="77777777" w:rsidR="005C310B" w:rsidRPr="00B02A0B" w:rsidRDefault="005C310B" w:rsidP="005C310B">
      <w:pPr>
        <w:pStyle w:val="B3"/>
      </w:pPr>
      <w:r w:rsidRPr="00B02A0B">
        <w:t>iv)</w:t>
      </w:r>
      <w:r w:rsidRPr="00B02A0B">
        <w:tab/>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 xml:space="preserve">shall set the affiliation status of the </w:t>
      </w:r>
      <w:proofErr w:type="spellStart"/>
      <w:r w:rsidRPr="00B02A0B">
        <w:t>MCData</w:t>
      </w:r>
      <w:proofErr w:type="spellEnd"/>
      <w:r w:rsidRPr="00B02A0B">
        <w:t xml:space="preserve">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w:t>
      </w:r>
      <w:proofErr w:type="spellStart"/>
      <w:r w:rsidRPr="00B02A0B">
        <w:t>MCData</w:t>
      </w:r>
      <w:proofErr w:type="spellEnd"/>
      <w:r w:rsidRPr="00B02A0B">
        <w:t xml:space="preserve">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 xml:space="preserve">each </w:t>
      </w:r>
      <w:proofErr w:type="spellStart"/>
      <w:r w:rsidRPr="00B02A0B">
        <w:t>MCData</w:t>
      </w:r>
      <w:proofErr w:type="spellEnd"/>
      <w:r w:rsidRPr="00B02A0B">
        <w:t xml:space="preserve"> group information entry such that:</w:t>
      </w:r>
    </w:p>
    <w:p w14:paraId="26B6C095" w14:textId="77777777" w:rsidR="005C310B" w:rsidRPr="00B02A0B" w:rsidRDefault="005C310B" w:rsidP="005C310B">
      <w:pPr>
        <w:pStyle w:val="B2"/>
      </w:pPr>
      <w:r w:rsidRPr="00B02A0B">
        <w:lastRenderedPageBreak/>
        <w:t>a)</w:t>
      </w:r>
      <w:r w:rsidRPr="00B02A0B">
        <w:tab/>
        <w:t xml:space="preserve">the </w:t>
      </w:r>
      <w:proofErr w:type="spellStart"/>
      <w:r w:rsidRPr="00B02A0B">
        <w:t>MCData</w:t>
      </w:r>
      <w:proofErr w:type="spellEnd"/>
      <w:r w:rsidRPr="00B02A0B">
        <w:t xml:space="preserve"> group information entry has the "affiliated" affiliation status or the "</w:t>
      </w:r>
      <w:proofErr w:type="spellStart"/>
      <w:r w:rsidRPr="00B02A0B">
        <w:t>deaffiliating</w:t>
      </w:r>
      <w:proofErr w:type="spellEnd"/>
      <w:r w:rsidRPr="00B02A0B">
        <w:t>" affiliation status</w:t>
      </w:r>
      <w:r w:rsidRPr="00B02A0B">
        <w:rPr>
          <w:lang w:val="en-US"/>
        </w:rPr>
        <w:t>,</w:t>
      </w:r>
      <w:r w:rsidRPr="00B02A0B">
        <w:t xml:space="preserve"> </w:t>
      </w:r>
      <w:r w:rsidRPr="00B02A0B">
        <w:rPr>
          <w:lang w:val="en-US"/>
        </w:rPr>
        <w:t xml:space="preserve">the </w:t>
      </w:r>
      <w:proofErr w:type="spellStart"/>
      <w:r w:rsidRPr="00B02A0B">
        <w:rPr>
          <w:lang w:val="en-US"/>
        </w:rPr>
        <w:t>MCData</w:t>
      </w:r>
      <w:proofErr w:type="spellEnd"/>
      <w:r w:rsidRPr="00B02A0B">
        <w:rPr>
          <w:lang w:val="en-US"/>
        </w:rPr>
        <w:t xml:space="preserve"> group ID set to the handled </w:t>
      </w:r>
      <w:proofErr w:type="spellStart"/>
      <w:r w:rsidRPr="00B02A0B">
        <w:rPr>
          <w:lang w:val="en-US"/>
        </w:rPr>
        <w:t>MCData</w:t>
      </w:r>
      <w:proofErr w:type="spellEnd"/>
      <w:r w:rsidRPr="00B02A0B">
        <w:rPr>
          <w:lang w:val="en-US"/>
        </w:rPr>
        <w:t xml:space="preserve">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w:t>
      </w:r>
      <w:r w:rsidRPr="00B02A0B">
        <w:rPr>
          <w:lang w:val="en-US"/>
        </w:rPr>
        <w:t xml:space="preserve"> with the </w:t>
      </w:r>
      <w:proofErr w:type="spellStart"/>
      <w:r w:rsidRPr="00B02A0B">
        <w:rPr>
          <w:lang w:val="en-US"/>
        </w:rPr>
        <w:t>MCData</w:t>
      </w:r>
      <w:proofErr w:type="spellEnd"/>
      <w:r w:rsidRPr="00B02A0B">
        <w:rPr>
          <w:lang w:val="en-US"/>
        </w:rPr>
        <w:t xml:space="preserve"> client ID set to a served </w:t>
      </w:r>
      <w:proofErr w:type="spellStart"/>
      <w:r w:rsidRPr="00B02A0B">
        <w:rPr>
          <w:lang w:val="en-US"/>
        </w:rPr>
        <w:t>MCData</w:t>
      </w:r>
      <w:proofErr w:type="spellEnd"/>
      <w:r w:rsidRPr="00B02A0B">
        <w:rPr>
          <w:lang w:val="en-US"/>
        </w:rPr>
        <w:t xml:space="preserve"> client ID</w:t>
      </w:r>
      <w:r w:rsidRPr="00B02A0B">
        <w:t>;</w:t>
      </w:r>
    </w:p>
    <w:p w14:paraId="3FC78192" w14:textId="77777777" w:rsidR="005C310B" w:rsidRPr="00B02A0B" w:rsidRDefault="005C310B" w:rsidP="005C310B">
      <w:pPr>
        <w:pStyle w:val="B2"/>
      </w:pPr>
      <w:r w:rsidRPr="00B02A0B">
        <w:t>c)</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w:t>
      </w:r>
      <w:r w:rsidRPr="00B02A0B">
        <w:rPr>
          <w:lang w:val="en-US"/>
        </w:rPr>
        <w:t xml:space="preserve"> with the </w:t>
      </w:r>
      <w:proofErr w:type="spellStart"/>
      <w:r w:rsidRPr="00B02A0B">
        <w:rPr>
          <w:lang w:val="en-US"/>
        </w:rPr>
        <w:t>MCData</w:t>
      </w:r>
      <w:proofErr w:type="spellEnd"/>
      <w:r w:rsidRPr="00B02A0B">
        <w:rPr>
          <w:lang w:val="en-US"/>
        </w:rPr>
        <w:t xml:space="preserve"> ID set to a served </w:t>
      </w:r>
      <w:proofErr w:type="spellStart"/>
      <w:r w:rsidRPr="00B02A0B">
        <w:rPr>
          <w:lang w:val="en-US"/>
        </w:rPr>
        <w:t>MCData</w:t>
      </w:r>
      <w:proofErr w:type="spellEnd"/>
      <w:r w:rsidRPr="00B02A0B">
        <w:rPr>
          <w:lang w:val="en-US"/>
        </w:rPr>
        <w:t xml:space="preserve">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proofErr w:type="spellStart"/>
      <w:r w:rsidRPr="00B02A0B">
        <w:t>MCData</w:t>
      </w:r>
      <w:proofErr w:type="spellEnd"/>
      <w:r w:rsidRPr="00B02A0B">
        <w:t xml:space="preserve">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 xml:space="preserve">the "client" attribute of the &lt;affiliation&gt; element indicating the served </w:t>
      </w:r>
      <w:proofErr w:type="spellStart"/>
      <w:r w:rsidRPr="00B02A0B">
        <w:t>MCData</w:t>
      </w:r>
      <w:proofErr w:type="spellEnd"/>
      <w:r w:rsidRPr="00B02A0B">
        <w:t xml:space="preserve">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affiliation status of the </w:t>
      </w:r>
      <w:proofErr w:type="spellStart"/>
      <w:r w:rsidRPr="00B02A0B">
        <w:t>MCData</w:t>
      </w:r>
      <w:proofErr w:type="spellEnd"/>
      <w:r w:rsidRPr="00B02A0B">
        <w:t xml:space="preserve">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 xml:space="preserve">shall set the expiration time of the </w:t>
      </w:r>
      <w:proofErr w:type="spellStart"/>
      <w:r w:rsidRPr="00B02A0B">
        <w:t>MCData</w:t>
      </w:r>
      <w:proofErr w:type="spellEnd"/>
      <w:r w:rsidRPr="00B02A0B">
        <w:t xml:space="preserve">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w:t>
      </w:r>
      <w:proofErr w:type="spellStart"/>
      <w:r w:rsidRPr="00B02A0B">
        <w:t>pidf+xml</w:t>
      </w:r>
      <w:proofErr w:type="spellEnd"/>
      <w:r w:rsidRPr="00B02A0B">
        <w:t xml:space="preserve"> MIME body of the SIP NOTIFY request, then for each </w:t>
      </w:r>
      <w:proofErr w:type="spellStart"/>
      <w:r w:rsidRPr="00B02A0B">
        <w:t>MCData</w:t>
      </w:r>
      <w:proofErr w:type="spellEnd"/>
      <w:r w:rsidRPr="00B02A0B">
        <w:t xml:space="preserve"> group information entry such that:</w:t>
      </w:r>
    </w:p>
    <w:p w14:paraId="62C958B2"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group information entry has the "affiliating" affiliation status, the </w:t>
      </w:r>
      <w:proofErr w:type="spellStart"/>
      <w:r w:rsidRPr="00B02A0B">
        <w:t>MCData</w:t>
      </w:r>
      <w:proofErr w:type="spellEnd"/>
      <w:r w:rsidRPr="00B02A0B">
        <w:t xml:space="preserve"> group ID set to the handled </w:t>
      </w:r>
      <w:proofErr w:type="spellStart"/>
      <w:r w:rsidRPr="00B02A0B">
        <w:t>MCData</w:t>
      </w:r>
      <w:proofErr w:type="spellEnd"/>
      <w:r w:rsidRPr="00B02A0B">
        <w:t xml:space="preserve">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w:t>
      </w:r>
      <w:r w:rsidRPr="00B02A0B">
        <w:rPr>
          <w:lang w:val="en-US"/>
        </w:rPr>
        <w:t xml:space="preserve"> with the </w:t>
      </w:r>
      <w:proofErr w:type="spellStart"/>
      <w:r w:rsidRPr="00B02A0B">
        <w:rPr>
          <w:lang w:val="en-US"/>
        </w:rPr>
        <w:t>MCData</w:t>
      </w:r>
      <w:proofErr w:type="spellEnd"/>
      <w:r w:rsidRPr="00B02A0B">
        <w:rPr>
          <w:lang w:val="en-US"/>
        </w:rPr>
        <w:t xml:space="preserve"> client ID set to a served </w:t>
      </w:r>
      <w:proofErr w:type="spellStart"/>
      <w:r w:rsidRPr="00B02A0B">
        <w:rPr>
          <w:lang w:val="en-US"/>
        </w:rPr>
        <w:t>MCData</w:t>
      </w:r>
      <w:proofErr w:type="spellEnd"/>
      <w:r w:rsidRPr="00B02A0B">
        <w:rPr>
          <w:lang w:val="en-US"/>
        </w:rPr>
        <w:t xml:space="preserve"> client ID</w:t>
      </w:r>
      <w:r w:rsidRPr="00B02A0B">
        <w:t>;</w:t>
      </w:r>
    </w:p>
    <w:p w14:paraId="37EEC430" w14:textId="77777777" w:rsidR="005C310B" w:rsidRPr="00B02A0B" w:rsidRDefault="005C310B" w:rsidP="005C310B">
      <w:pPr>
        <w:pStyle w:val="B2"/>
        <w:rPr>
          <w:lang w:val="en-US"/>
        </w:rPr>
      </w:pPr>
      <w:r w:rsidRPr="00B02A0B">
        <w:t>c)</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w:t>
      </w:r>
      <w:r w:rsidRPr="00B02A0B">
        <w:rPr>
          <w:lang w:val="en-US"/>
        </w:rPr>
        <w:t xml:space="preserve"> with the </w:t>
      </w:r>
      <w:proofErr w:type="spellStart"/>
      <w:r w:rsidRPr="00B02A0B">
        <w:rPr>
          <w:lang w:val="en-US"/>
        </w:rPr>
        <w:t>MCData</w:t>
      </w:r>
      <w:proofErr w:type="spellEnd"/>
      <w:r w:rsidRPr="00B02A0B">
        <w:rPr>
          <w:lang w:val="en-US"/>
        </w:rPr>
        <w:t xml:space="preserve"> ID set to a served </w:t>
      </w:r>
      <w:proofErr w:type="spellStart"/>
      <w:r w:rsidRPr="00B02A0B">
        <w:rPr>
          <w:lang w:val="en-US"/>
        </w:rPr>
        <w:t>MCData</w:t>
      </w:r>
      <w:proofErr w:type="spellEnd"/>
      <w:r w:rsidRPr="00B02A0B">
        <w:rPr>
          <w:lang w:val="en-US"/>
        </w:rPr>
        <w:t xml:space="preserve">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proofErr w:type="spellStart"/>
      <w:r w:rsidRPr="00B02A0B">
        <w:t>MCData</w:t>
      </w:r>
      <w:proofErr w:type="spellEnd"/>
      <w:r w:rsidRPr="00B02A0B">
        <w:t xml:space="preserve">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 xml:space="preserve">the "client" attribute of the &lt;affiliation&gt; element indicating the served </w:t>
      </w:r>
      <w:proofErr w:type="spellStart"/>
      <w:r w:rsidRPr="00B02A0B">
        <w:t>MCData</w:t>
      </w:r>
      <w:proofErr w:type="spellEnd"/>
      <w:r w:rsidRPr="00B02A0B">
        <w:t xml:space="preserve">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affiliation status of the </w:t>
      </w:r>
      <w:proofErr w:type="spellStart"/>
      <w:r w:rsidRPr="00B02A0B">
        <w:t>MCData</w:t>
      </w:r>
      <w:proofErr w:type="spellEnd"/>
      <w:r w:rsidRPr="00B02A0B">
        <w:t xml:space="preserve">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 xml:space="preserve">shall set the expiration time of the </w:t>
      </w:r>
      <w:proofErr w:type="spellStart"/>
      <w:r w:rsidRPr="00B02A0B">
        <w:t>MCData</w:t>
      </w:r>
      <w:proofErr w:type="spellEnd"/>
      <w:r w:rsidRPr="00B02A0B">
        <w:t xml:space="preserve">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3137846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proofErr w:type="spellStart"/>
      <w:r w:rsidRPr="00B02A0B">
        <w:t>MCData</w:t>
      </w:r>
      <w:proofErr w:type="spellEnd"/>
      <w:r w:rsidRPr="00B02A0B">
        <w:t xml:space="preserve">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 xml:space="preserve">then the </w:t>
      </w:r>
      <w:proofErr w:type="spellStart"/>
      <w:r w:rsidRPr="00B02A0B">
        <w:t>MCData</w:t>
      </w:r>
      <w:proofErr w:type="spellEnd"/>
      <w:r w:rsidRPr="00B02A0B">
        <w:t xml:space="preserve"> server:</w:t>
      </w:r>
    </w:p>
    <w:p w14:paraId="49F49257"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w:t>
      </w:r>
      <w:proofErr w:type="spellStart"/>
      <w:r w:rsidRPr="00B02A0B">
        <w:t>MCData</w:t>
      </w:r>
      <w:proofErr w:type="spellEnd"/>
      <w:r w:rsidRPr="00B02A0B">
        <w:t xml:space="preserve">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w:t>
      </w:r>
      <w:proofErr w:type="spellStart"/>
      <w:r w:rsidRPr="00B02A0B">
        <w:rPr>
          <w:lang w:val="en-US"/>
        </w:rPr>
        <w:t>MCData</w:t>
      </w:r>
      <w:proofErr w:type="spellEnd"/>
      <w:r w:rsidRPr="00B02A0B">
        <w:rPr>
          <w:lang w:val="en-US"/>
        </w:rPr>
        <w:t xml:space="preserve"> ID is not authorized to send an </w:t>
      </w:r>
      <w:r w:rsidRPr="00B02A0B">
        <w:t>affiliation status change request in negotiated mode</w:t>
      </w:r>
      <w:r w:rsidRPr="00B02A0B">
        <w:rPr>
          <w:lang w:val="en-US"/>
        </w:rPr>
        <w:t xml:space="preserve"> to the served </w:t>
      </w:r>
      <w:proofErr w:type="spellStart"/>
      <w:r w:rsidRPr="00B02A0B">
        <w:rPr>
          <w:lang w:val="en-US"/>
        </w:rPr>
        <w:t>MCData</w:t>
      </w:r>
      <w:proofErr w:type="spellEnd"/>
      <w:r w:rsidRPr="00B02A0B">
        <w:rPr>
          <w:lang w:val="en-US"/>
        </w:rPr>
        <w:t xml:space="preserve">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 xml:space="preserve">shall set the Request-URI of the SIP MESSAGE request to the public user identity bound to the served </w:t>
      </w:r>
      <w:proofErr w:type="spellStart"/>
      <w:r w:rsidRPr="00B02A0B">
        <w:t>MCData</w:t>
      </w:r>
      <w:proofErr w:type="spellEnd"/>
      <w:r w:rsidRPr="00B02A0B">
        <w:t xml:space="preserve"> ID in the </w:t>
      </w:r>
      <w:proofErr w:type="spellStart"/>
      <w:r w:rsidRPr="00B02A0B">
        <w:t>MCData</w:t>
      </w:r>
      <w:proofErr w:type="spellEnd"/>
      <w:r w:rsidRPr="00B02A0B">
        <w:t xml:space="preserve">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31378462"/>
      <w:r w:rsidRPr="00B02A0B">
        <w:t>8.3.2.9</w:t>
      </w:r>
      <w:r w:rsidRPr="00B02A0B">
        <w:tab/>
        <w:t xml:space="preserve">Forwarding affiliation status change towards another </w:t>
      </w:r>
      <w:proofErr w:type="spellStart"/>
      <w:r w:rsidRPr="00B02A0B">
        <w:t>MCData</w:t>
      </w:r>
      <w:proofErr w:type="spellEnd"/>
      <w:r w:rsidRPr="00B02A0B">
        <w:t xml:space="preserve">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not served by the </w:t>
      </w:r>
      <w:proofErr w:type="spellStart"/>
      <w:r w:rsidRPr="00B02A0B">
        <w:t>MCData</w:t>
      </w:r>
      <w:proofErr w:type="spellEnd"/>
      <w:r w:rsidRPr="00B02A0B">
        <w:t xml:space="preserve">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 xml:space="preserve">then the </w:t>
      </w:r>
      <w:proofErr w:type="spellStart"/>
      <w:r w:rsidRPr="00B02A0B">
        <w:t>MCData</w:t>
      </w:r>
      <w:proofErr w:type="spellEnd"/>
      <w:r w:rsidRPr="00B02A0B">
        <w:t xml:space="preserve"> server:</w:t>
      </w:r>
    </w:p>
    <w:p w14:paraId="7101B3A1" w14:textId="77777777" w:rsidR="005C310B" w:rsidRPr="00B02A0B" w:rsidRDefault="005C310B" w:rsidP="005C310B">
      <w:pPr>
        <w:pStyle w:val="B1"/>
      </w:pPr>
      <w:r w:rsidRPr="00B02A0B">
        <w:t>1)</w:t>
      </w:r>
      <w:r w:rsidRPr="00B02A0B">
        <w:tab/>
        <w:t xml:space="preserve">shall identify the target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w:t>
      </w:r>
      <w:proofErr w:type="spellStart"/>
      <w:r w:rsidRPr="00B02A0B">
        <w:rPr>
          <w:lang w:val="en-US"/>
        </w:rPr>
        <w:t>MCData</w:t>
      </w:r>
      <w:proofErr w:type="spellEnd"/>
      <w:r w:rsidRPr="00B02A0B">
        <w:rPr>
          <w:lang w:val="en-US"/>
        </w:rPr>
        <w:t xml:space="preserve">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proofErr w:type="spellStart"/>
      <w:r w:rsidRPr="00B02A0B">
        <w:rPr>
          <w:lang w:val="en-US"/>
        </w:rPr>
        <w:t>MCData</w:t>
      </w:r>
      <w:proofErr w:type="spellEnd"/>
      <w:r w:rsidRPr="00B02A0B">
        <w:rPr>
          <w:lang w:val="en-US"/>
        </w:rPr>
        <w:t xml:space="preserve">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target </w:t>
      </w:r>
      <w:proofErr w:type="spellStart"/>
      <w:r w:rsidRPr="00B02A0B">
        <w:t>MCData</w:t>
      </w:r>
      <w:proofErr w:type="spellEnd"/>
      <w:r w:rsidRPr="00B02A0B">
        <w:t xml:space="preserve">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634B3A91" w14:textId="77777777" w:rsidR="001227BD" w:rsidRPr="00BE4B01" w:rsidRDefault="001227BD" w:rsidP="001227BD">
      <w:pPr>
        <w:pStyle w:val="NO"/>
      </w:pPr>
      <w:r>
        <w:t>NOTE 4:</w:t>
      </w:r>
      <w:r>
        <w:tab/>
        <w:t xml:space="preserve">How the </w:t>
      </w:r>
      <w:proofErr w:type="spellStart"/>
      <w:r>
        <w:t>MCData</w:t>
      </w:r>
      <w:proofErr w:type="spellEnd"/>
      <w:r>
        <w:t xml:space="preserve"> server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812B773" w14:textId="77777777" w:rsidR="001227BD" w:rsidRPr="008976FB" w:rsidRDefault="001227BD" w:rsidP="001227BD">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78DFB4CF" w14:textId="77777777" w:rsidR="005C310B" w:rsidRPr="00B02A0B" w:rsidRDefault="005C310B" w:rsidP="005C310B">
      <w:pPr>
        <w:pStyle w:val="B2"/>
      </w:pPr>
      <w:r w:rsidRPr="00B02A0B">
        <w:t>c)</w:t>
      </w:r>
      <w:r w:rsidRPr="00B02A0B">
        <w:tab/>
        <w:t xml:space="preserve">shall include an application/vnd.3gpp.mcdata-info+xml MIME body. In the application/vnd.3gpp.mcdata-info+xml MIME body, the </w:t>
      </w:r>
      <w:proofErr w:type="spellStart"/>
      <w:r w:rsidRPr="00B02A0B">
        <w:t>MCData</w:t>
      </w:r>
      <w:proofErr w:type="spellEnd"/>
      <w:r w:rsidRPr="00B02A0B">
        <w:t xml:space="preserve"> server:</w:t>
      </w:r>
    </w:p>
    <w:p w14:paraId="3928711F" w14:textId="77777777" w:rsidR="005C310B" w:rsidRPr="00B02A0B" w:rsidRDefault="005C310B" w:rsidP="005C310B">
      <w:pPr>
        <w:pStyle w:val="B3"/>
      </w:pPr>
      <w:r w:rsidRPr="00B02A0B">
        <w:t>A)</w:t>
      </w:r>
      <w:r w:rsidRPr="00B02A0B">
        <w:ta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target </w:t>
      </w:r>
      <w:proofErr w:type="spellStart"/>
      <w:r w:rsidRPr="00B02A0B">
        <w:rPr>
          <w:lang w:val="en-US"/>
        </w:rPr>
        <w:t>MCData</w:t>
      </w:r>
      <w:proofErr w:type="spellEnd"/>
      <w:r w:rsidRPr="00B02A0B">
        <w:rPr>
          <w:lang w:val="en-US"/>
        </w:rPr>
        <w:t xml:space="preserve"> ID</w:t>
      </w:r>
      <w:r w:rsidRPr="00B02A0B">
        <w:t>; and</w:t>
      </w:r>
    </w:p>
    <w:p w14:paraId="5F8878EB" w14:textId="77777777" w:rsidR="005C310B" w:rsidRPr="00B02A0B" w:rsidRDefault="005C310B" w:rsidP="005C310B">
      <w:pPr>
        <w:pStyle w:val="B3"/>
      </w:pPr>
      <w:r w:rsidRPr="00B02A0B">
        <w:t>B)</w:t>
      </w:r>
      <w:r w:rsidRPr="00B02A0B">
        <w:tab/>
        <w:t>shall include 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 xml:space="preserve">The </w:t>
      </w:r>
      <w:proofErr w:type="spellStart"/>
      <w:r w:rsidRPr="00B02A0B">
        <w:t>MCData</w:t>
      </w:r>
      <w:proofErr w:type="spellEnd"/>
      <w:r w:rsidRPr="00B02A0B">
        <w:t xml:space="preserve">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3137846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proofErr w:type="spellStart"/>
      <w:r w:rsidRPr="00B02A0B">
        <w:t>MCData</w:t>
      </w:r>
      <w:proofErr w:type="spellEnd"/>
      <w:r w:rsidRPr="00B02A0B">
        <w:t xml:space="preserve">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not served by </w:t>
      </w:r>
      <w:proofErr w:type="spellStart"/>
      <w:r w:rsidRPr="00B02A0B">
        <w:t>MCData</w:t>
      </w:r>
      <w:proofErr w:type="spellEnd"/>
      <w:r w:rsidRPr="00B02A0B">
        <w:t xml:space="preserve">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 xml:space="preserve">then the </w:t>
      </w:r>
      <w:proofErr w:type="spellStart"/>
      <w:r w:rsidRPr="00B02A0B">
        <w:t>MCData</w:t>
      </w:r>
      <w:proofErr w:type="spellEnd"/>
      <w:r w:rsidRPr="00B02A0B">
        <w:t xml:space="preserve">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w:t>
      </w:r>
      <w:proofErr w:type="spellStart"/>
      <w:r w:rsidRPr="00B02A0B">
        <w:rPr>
          <w:lang w:val="en-US"/>
        </w:rPr>
        <w:t>MCData</w:t>
      </w:r>
      <w:proofErr w:type="spellEnd"/>
      <w:r w:rsidRPr="00B02A0B">
        <w:rPr>
          <w:lang w:val="en-US"/>
        </w:rPr>
        <w:t xml:space="preserve"> ID in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w:t>
      </w:r>
      <w:proofErr w:type="spellStart"/>
      <w:r w:rsidRPr="00B02A0B">
        <w:rPr>
          <w:lang w:val="en-US"/>
        </w:rPr>
        <w:t>MCData</w:t>
      </w:r>
      <w:proofErr w:type="spellEnd"/>
      <w:r w:rsidRPr="00B02A0B">
        <w:rPr>
          <w:lang w:val="en-US"/>
        </w:rPr>
        <w:t xml:space="preserve">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proofErr w:type="spellStart"/>
      <w:r w:rsidRPr="00B02A0B">
        <w:rPr>
          <w:lang w:val="en-US"/>
        </w:rPr>
        <w:t>MCData</w:t>
      </w:r>
      <w:proofErr w:type="spellEnd"/>
      <w:r w:rsidRPr="00B02A0B">
        <w:rPr>
          <w:lang w:val="en-US"/>
        </w:rPr>
        <w:t xml:space="preserve">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target </w:t>
      </w:r>
      <w:proofErr w:type="spellStart"/>
      <w:r w:rsidRPr="00B02A0B">
        <w:t>MCData</w:t>
      </w:r>
      <w:proofErr w:type="spellEnd"/>
      <w:r w:rsidRPr="00B02A0B">
        <w:t xml:space="preserve">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7D866C59" w14:textId="77777777" w:rsidR="001227BD" w:rsidRPr="00BE4B01" w:rsidRDefault="001227BD" w:rsidP="001227BD">
      <w:pPr>
        <w:pStyle w:val="NO"/>
      </w:pPr>
      <w:r>
        <w:t>NOTE 4:</w:t>
      </w:r>
      <w:r>
        <w:tab/>
        <w:t xml:space="preserve">How the </w:t>
      </w:r>
      <w:proofErr w:type="spellStart"/>
      <w:r>
        <w:t>MCData</w:t>
      </w:r>
      <w:proofErr w:type="spellEnd"/>
      <w:r>
        <w:t xml:space="preserve"> server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8F78D84" w14:textId="77777777" w:rsidR="001227BD" w:rsidRDefault="001227BD" w:rsidP="00D034D5">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5071A4CB" w14:textId="77777777" w:rsidR="005C310B" w:rsidRPr="00B02A0B" w:rsidRDefault="005C310B" w:rsidP="005C310B">
      <w:pPr>
        <w:pStyle w:val="B2"/>
      </w:pPr>
      <w:r w:rsidRPr="00B02A0B">
        <w:t>c)</w:t>
      </w:r>
      <w:r w:rsidRPr="00B02A0B">
        <w:tab/>
        <w:t xml:space="preserve">shall include an application/vnd.3gpp.mcdata-info+xml MIME body. In the application/vnd.3gpp.mcdata-info+xml MIME body, the </w:t>
      </w:r>
      <w:proofErr w:type="spellStart"/>
      <w:r w:rsidRPr="00B02A0B">
        <w:t>MCData</w:t>
      </w:r>
      <w:proofErr w:type="spellEnd"/>
      <w:r w:rsidRPr="00B02A0B">
        <w:t xml:space="preserve"> server:</w:t>
      </w:r>
    </w:p>
    <w:p w14:paraId="32CBF203" w14:textId="77777777" w:rsidR="005C310B" w:rsidRPr="00B02A0B" w:rsidRDefault="005C310B" w:rsidP="005C310B">
      <w:pPr>
        <w:pStyle w:val="B3"/>
      </w:pPr>
      <w:r w:rsidRPr="00B02A0B">
        <w:t>A)</w:t>
      </w:r>
      <w:r w:rsidRPr="00B02A0B">
        <w:ta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target </w:t>
      </w:r>
      <w:proofErr w:type="spellStart"/>
      <w:r w:rsidRPr="00B02A0B">
        <w:rPr>
          <w:lang w:val="en-US"/>
        </w:rPr>
        <w:t>MCData</w:t>
      </w:r>
      <w:proofErr w:type="spellEnd"/>
      <w:r w:rsidRPr="00B02A0B">
        <w:rPr>
          <w:lang w:val="en-US"/>
        </w:rPr>
        <w:t xml:space="preserve"> ID</w:t>
      </w:r>
      <w:r w:rsidRPr="00B02A0B">
        <w:t>; and</w:t>
      </w:r>
    </w:p>
    <w:p w14:paraId="55103701" w14:textId="77777777" w:rsidR="005C310B" w:rsidRPr="00B02A0B" w:rsidRDefault="005C310B" w:rsidP="005C310B">
      <w:pPr>
        <w:pStyle w:val="B3"/>
      </w:pPr>
      <w:r w:rsidRPr="00B02A0B">
        <w:t>B)</w:t>
      </w:r>
      <w:r w:rsidRPr="00B02A0B">
        <w:tab/>
        <w:t>shall include 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 xml:space="preserve">The </w:t>
      </w:r>
      <w:proofErr w:type="spellStart"/>
      <w:r w:rsidRPr="00B02A0B">
        <w:t>MCData</w:t>
      </w:r>
      <w:proofErr w:type="spellEnd"/>
      <w:r w:rsidRPr="00B02A0B">
        <w:t xml:space="preserve">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31378464"/>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 xml:space="preserve">shall find the user information entry in the 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proofErr w:type="spellStart"/>
      <w:r w:rsidRPr="00B02A0B">
        <w:t>MCData</w:t>
      </w:r>
      <w:proofErr w:type="spellEnd"/>
      <w:r w:rsidRPr="00B02A0B">
        <w:t xml:space="preserve"> ID of 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equal to </w:t>
      </w:r>
      <w:r w:rsidRPr="00B02A0B">
        <w:t xml:space="preserve">the </w:t>
      </w:r>
      <w:proofErr w:type="spellStart"/>
      <w:r w:rsidRPr="00B02A0B">
        <w:t>MCData</w:t>
      </w:r>
      <w:proofErr w:type="spellEnd"/>
      <w:r w:rsidRPr="00B02A0B">
        <w:t xml:space="preserve">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 xml:space="preserve">if the applicable </w:t>
      </w:r>
      <w:proofErr w:type="spellStart"/>
      <w:r w:rsidRPr="00B02A0B">
        <w:t>MCData</w:t>
      </w:r>
      <w:proofErr w:type="spellEnd"/>
      <w:r w:rsidRPr="00B02A0B">
        <w:t xml:space="preserve"> group information entry cannot be found, then the participating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 and the skip the rest of the steps;</w:t>
      </w:r>
    </w:p>
    <w:p w14:paraId="083C435E" w14:textId="77777777" w:rsidR="005C310B" w:rsidRPr="00B02A0B" w:rsidRDefault="005C310B" w:rsidP="005C310B">
      <w:pPr>
        <w:pStyle w:val="B1"/>
      </w:pPr>
      <w:r w:rsidRPr="00B02A0B">
        <w:t>2)</w:t>
      </w:r>
      <w:r w:rsidRPr="00B02A0B">
        <w:tab/>
        <w:t xml:space="preserve">shall find the </w:t>
      </w:r>
      <w:proofErr w:type="spellStart"/>
      <w:r w:rsidRPr="00B02A0B">
        <w:t>MCData</w:t>
      </w:r>
      <w:proofErr w:type="spellEnd"/>
      <w:r w:rsidRPr="00B02A0B">
        <w:t xml:space="preserve"> client information entry in the list of </w:t>
      </w:r>
      <w:proofErr w:type="spellStart"/>
      <w:r w:rsidRPr="00B02A0B">
        <w:t>MCData</w:t>
      </w:r>
      <w:proofErr w:type="spellEnd"/>
      <w:r w:rsidRPr="00B02A0B">
        <w:t xml:space="preserve"> client information entries of </w:t>
      </w:r>
      <w:proofErr w:type="spellStart"/>
      <w:r w:rsidRPr="00B02A0B">
        <w:t>MCData</w:t>
      </w:r>
      <w:proofErr w:type="spellEnd"/>
      <w:r w:rsidRPr="00B02A0B">
        <w:t xml:space="preserve"> user information entry found in step 1) in which the </w:t>
      </w:r>
      <w:proofErr w:type="spellStart"/>
      <w:r w:rsidRPr="00B02A0B">
        <w:t>MCData</w:t>
      </w:r>
      <w:proofErr w:type="spellEnd"/>
      <w:r w:rsidRPr="00B02A0B">
        <w:t xml:space="preserve"> client id matches the value of the &lt;</w:t>
      </w:r>
      <w:proofErr w:type="spellStart"/>
      <w:r w:rsidRPr="00B02A0B">
        <w:t>mcdata</w:t>
      </w:r>
      <w:proofErr w:type="spellEnd"/>
      <w:r w:rsidRPr="00B02A0B">
        <w:t>-client-id&gt;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w:t>
      </w:r>
      <w:proofErr w:type="spellStart"/>
      <w:r w:rsidRPr="00B02A0B">
        <w:t>MCData</w:t>
      </w:r>
      <w:proofErr w:type="spellEnd"/>
      <w:r w:rsidRPr="00B02A0B">
        <w:t xml:space="preserve"> </w:t>
      </w:r>
      <w:r w:rsidRPr="00B02A0B">
        <w:rPr>
          <w:lang w:val="en-US"/>
        </w:rPr>
        <w:t>client</w:t>
      </w:r>
      <w:r w:rsidRPr="00B02A0B">
        <w:t xml:space="preserve"> </w:t>
      </w:r>
      <w:r w:rsidRPr="00B02A0B">
        <w:rPr>
          <w:lang w:val="en-US"/>
        </w:rPr>
        <w:t>information</w:t>
      </w:r>
      <w:r w:rsidRPr="00B02A0B">
        <w:t xml:space="preserve"> entry cannot be found, then the participating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 and the skip the rest of the steps;</w:t>
      </w:r>
    </w:p>
    <w:p w14:paraId="5DD11F11" w14:textId="77777777" w:rsidR="005C310B" w:rsidRPr="00B02A0B" w:rsidRDefault="005C310B" w:rsidP="005C310B">
      <w:pPr>
        <w:pStyle w:val="B1"/>
      </w:pPr>
      <w:r w:rsidRPr="00B02A0B">
        <w:t>3)</w:t>
      </w:r>
      <w:r w:rsidRPr="00B02A0B">
        <w:tab/>
        <w:t xml:space="preserve">shall find the </w:t>
      </w:r>
      <w:proofErr w:type="spellStart"/>
      <w:r w:rsidRPr="00B02A0B">
        <w:t>MCData</w:t>
      </w:r>
      <w:proofErr w:type="spellEnd"/>
      <w:r w:rsidRPr="00B02A0B">
        <w:t xml:space="preserve"> group information entry in the list of </w:t>
      </w:r>
      <w:proofErr w:type="spellStart"/>
      <w:r w:rsidRPr="00B02A0B">
        <w:t>MCData</w:t>
      </w:r>
      <w:proofErr w:type="spellEnd"/>
      <w:r w:rsidRPr="00B02A0B">
        <w:t xml:space="preserve"> group information entries of </w:t>
      </w:r>
      <w:proofErr w:type="spellStart"/>
      <w:r w:rsidRPr="00B02A0B">
        <w:t>MCData</w:t>
      </w:r>
      <w:proofErr w:type="spellEnd"/>
      <w:r w:rsidRPr="00B02A0B">
        <w:t xml:space="preserve"> client information entry found in step 2 such that the </w:t>
      </w:r>
      <w:proofErr w:type="spellStart"/>
      <w:r w:rsidRPr="00B02A0B">
        <w:t>MCData</w:t>
      </w:r>
      <w:proofErr w:type="spellEnd"/>
      <w:r w:rsidRPr="00B02A0B">
        <w:t xml:space="preserve"> group identity matches the value of the identity of the targeted </w:t>
      </w:r>
      <w:proofErr w:type="spellStart"/>
      <w:r w:rsidRPr="00B02A0B">
        <w:t>MCData</w:t>
      </w:r>
      <w:proofErr w:type="spellEnd"/>
      <w:r w:rsidRPr="00B02A0B">
        <w:t xml:space="preserve"> group;</w:t>
      </w:r>
    </w:p>
    <w:p w14:paraId="3AA1A8CA" w14:textId="77777777" w:rsidR="005C310B" w:rsidRPr="00B02A0B" w:rsidRDefault="005C310B" w:rsidP="005C310B">
      <w:pPr>
        <w:pStyle w:val="B2"/>
      </w:pPr>
      <w:r w:rsidRPr="00B02A0B">
        <w:t>a)</w:t>
      </w:r>
      <w:r w:rsidRPr="00B02A0B">
        <w:tab/>
        <w:t xml:space="preserve">if the applicable </w:t>
      </w:r>
      <w:proofErr w:type="spellStart"/>
      <w:r w:rsidRPr="00B02A0B">
        <w:t>MCData</w:t>
      </w:r>
      <w:proofErr w:type="spellEnd"/>
      <w:r w:rsidRPr="00B02A0B">
        <w:t xml:space="preserve"> group information entry was found in step 3) and the affiliation status of the </w:t>
      </w:r>
      <w:proofErr w:type="spellStart"/>
      <w:r w:rsidRPr="00B02A0B">
        <w:t>MCData</w:t>
      </w:r>
      <w:proofErr w:type="spellEnd"/>
      <w:r w:rsidRPr="00B02A0B">
        <w:t xml:space="preserve"> group information entry is "affiliating" or "affiliated", shall determine that the </w:t>
      </w:r>
      <w:proofErr w:type="spellStart"/>
      <w:r w:rsidRPr="00B02A0B">
        <w:t>MCData</w:t>
      </w:r>
      <w:proofErr w:type="spellEnd"/>
      <w:r w:rsidRPr="00B02A0B">
        <w:t xml:space="preserve"> user at the </w:t>
      </w:r>
      <w:proofErr w:type="spellStart"/>
      <w:r w:rsidRPr="00B02A0B">
        <w:t>MCData</w:t>
      </w:r>
      <w:proofErr w:type="spellEnd"/>
      <w:r w:rsidRPr="00B02A0B">
        <w:t xml:space="preserve"> client to be affiliated to the targeted </w:t>
      </w:r>
      <w:proofErr w:type="spellStart"/>
      <w:r w:rsidRPr="00B02A0B">
        <w:t>MCData</w:t>
      </w:r>
      <w:proofErr w:type="spellEnd"/>
      <w:r w:rsidRPr="00B02A0B">
        <w:t xml:space="preserve"> group and skip the rest of the steps;</w:t>
      </w:r>
    </w:p>
    <w:p w14:paraId="66D53083" w14:textId="77777777" w:rsidR="005C310B" w:rsidRPr="00B02A0B" w:rsidRDefault="005C310B" w:rsidP="005C310B">
      <w:pPr>
        <w:pStyle w:val="B2"/>
      </w:pPr>
      <w:r w:rsidRPr="00B02A0B">
        <w:lastRenderedPageBreak/>
        <w:t>b)</w:t>
      </w:r>
      <w:r w:rsidRPr="00B02A0B">
        <w:tab/>
        <w:t xml:space="preserve">if the applicable </w:t>
      </w:r>
      <w:proofErr w:type="spellStart"/>
      <w:r w:rsidRPr="00B02A0B">
        <w:t>MCData</w:t>
      </w:r>
      <w:proofErr w:type="spellEnd"/>
      <w:r w:rsidRPr="00B02A0B">
        <w:t xml:space="preserve"> group information entry was found in step 3) and the affiliation status of the </w:t>
      </w:r>
      <w:proofErr w:type="spellStart"/>
      <w:r w:rsidRPr="00B02A0B">
        <w:t>MCData</w:t>
      </w:r>
      <w:proofErr w:type="spellEnd"/>
      <w:r w:rsidRPr="00B02A0B">
        <w:t xml:space="preserve"> group information entry is "</w:t>
      </w:r>
      <w:proofErr w:type="spellStart"/>
      <w:r w:rsidRPr="00B02A0B">
        <w:t>deaffiliating</w:t>
      </w:r>
      <w:proofErr w:type="spellEnd"/>
      <w:r w:rsidRPr="00B02A0B">
        <w:t>" or "</w:t>
      </w:r>
      <w:proofErr w:type="spellStart"/>
      <w:r w:rsidRPr="00B02A0B">
        <w:t>deaffiliated</w:t>
      </w:r>
      <w:proofErr w:type="spellEnd"/>
      <w:r w:rsidRPr="00B02A0B">
        <w:t xml:space="preserve">", shall determine that the </w:t>
      </w:r>
      <w:proofErr w:type="spellStart"/>
      <w:r w:rsidRPr="00B02A0B">
        <w:t>MCData</w:t>
      </w:r>
      <w:proofErr w:type="spellEnd"/>
      <w:r w:rsidRPr="00B02A0B">
        <w:t xml:space="preserve"> user at the </w:t>
      </w:r>
      <w:proofErr w:type="spellStart"/>
      <w:r w:rsidRPr="00B02A0B">
        <w:t>MCData</w:t>
      </w:r>
      <w:proofErr w:type="spellEnd"/>
      <w:r w:rsidRPr="00B02A0B">
        <w:t xml:space="preserve"> client to not be affiliated to the targeted </w:t>
      </w:r>
      <w:proofErr w:type="spellStart"/>
      <w:r w:rsidRPr="00B02A0B">
        <w:t>MCData</w:t>
      </w:r>
      <w:proofErr w:type="spellEnd"/>
      <w:r w:rsidRPr="00B02A0B">
        <w:t xml:space="preserve"> group and skip the rest of the steps; or</w:t>
      </w:r>
    </w:p>
    <w:p w14:paraId="1BB2F758" w14:textId="77777777" w:rsidR="005C310B" w:rsidRPr="00B02A0B" w:rsidRDefault="005C310B" w:rsidP="005C310B">
      <w:pPr>
        <w:pStyle w:val="B2"/>
      </w:pPr>
      <w:r w:rsidRPr="00B02A0B">
        <w:t>c)</w:t>
      </w:r>
      <w:r w:rsidRPr="00B02A0B">
        <w:tab/>
        <w:t xml:space="preserve">if the applicable </w:t>
      </w:r>
      <w:proofErr w:type="spellStart"/>
      <w:r w:rsidRPr="00B02A0B">
        <w:t>MCData</w:t>
      </w:r>
      <w:proofErr w:type="spellEnd"/>
      <w:r w:rsidRPr="00B02A0B">
        <w:t xml:space="preserve"> group information entry was not found in step 3), shall determine that the </w:t>
      </w:r>
      <w:proofErr w:type="spellStart"/>
      <w:r w:rsidRPr="00B02A0B">
        <w:t>MCData</w:t>
      </w:r>
      <w:proofErr w:type="spellEnd"/>
      <w:r w:rsidRPr="00B02A0B">
        <w:t xml:space="preserve"> user at the </w:t>
      </w:r>
      <w:proofErr w:type="spellStart"/>
      <w:r w:rsidRPr="00B02A0B">
        <w:t>MCData</w:t>
      </w:r>
      <w:proofErr w:type="spellEnd"/>
      <w:r w:rsidRPr="00B02A0B">
        <w:t xml:space="preserve"> client is not affiliated to the targeted </w:t>
      </w:r>
      <w:proofErr w:type="spellStart"/>
      <w:r w:rsidRPr="00B02A0B">
        <w:t>MCData</w:t>
      </w:r>
      <w:proofErr w:type="spellEnd"/>
      <w:r w:rsidRPr="00B02A0B">
        <w:t xml:space="preserve">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31378465"/>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 xml:space="preserve">Upon receiving a SIP request that requires implicit affiliation of the sending </w:t>
      </w:r>
      <w:proofErr w:type="spellStart"/>
      <w:r w:rsidRPr="00B02A0B">
        <w:t>MCData</w:t>
      </w:r>
      <w:proofErr w:type="spellEnd"/>
      <w:r w:rsidRPr="00B02A0B">
        <w:t xml:space="preserve"> client to an </w:t>
      </w:r>
      <w:proofErr w:type="spellStart"/>
      <w:r w:rsidRPr="00B02A0B">
        <w:t>MCData</w:t>
      </w:r>
      <w:proofErr w:type="spellEnd"/>
      <w:r w:rsidRPr="00B02A0B">
        <w:t xml:space="preserve"> group, the participating </w:t>
      </w:r>
      <w:proofErr w:type="spellStart"/>
      <w:r w:rsidRPr="00B02A0B">
        <w:t>MCData</w:t>
      </w:r>
      <w:proofErr w:type="spellEnd"/>
      <w:r w:rsidRPr="00B02A0B">
        <w:t xml:space="preserve"> function:</w:t>
      </w:r>
    </w:p>
    <w:p w14:paraId="4CC5893F" w14:textId="77777777" w:rsidR="005C310B" w:rsidRPr="00B02A0B" w:rsidRDefault="005C310B" w:rsidP="005C310B">
      <w:pPr>
        <w:pStyle w:val="B1"/>
      </w:pPr>
      <w:r w:rsidRPr="00B02A0B">
        <w:t>1)</w:t>
      </w:r>
      <w:r w:rsidRPr="00B02A0B">
        <w:tab/>
        <w:t xml:space="preserve">shall determine the served </w:t>
      </w:r>
      <w:proofErr w:type="spellStart"/>
      <w:r w:rsidRPr="00B02A0B">
        <w:t>MCData</w:t>
      </w:r>
      <w:proofErr w:type="spellEnd"/>
      <w:r w:rsidRPr="00B02A0B">
        <w:t xml:space="preserve"> client ID from the &lt;</w:t>
      </w:r>
      <w:proofErr w:type="spellStart"/>
      <w:r w:rsidRPr="00B02A0B">
        <w:t>mcdata</w:t>
      </w:r>
      <w:proofErr w:type="spellEnd"/>
      <w:r w:rsidRPr="00B02A0B">
        <w:t xml:space="preserve">-client-id&gt;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group ID from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 xml:space="preserve">shall determine the served </w:t>
      </w:r>
      <w:proofErr w:type="spellStart"/>
      <w:r w:rsidRPr="00B02A0B">
        <w:t>MCData</w:t>
      </w:r>
      <w:proofErr w:type="spellEnd"/>
      <w:r w:rsidRPr="00B02A0B">
        <w:t xml:space="preserve">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 xml:space="preserve">shall consider an </w:t>
      </w:r>
      <w:proofErr w:type="spellStart"/>
      <w:r w:rsidRPr="00B02A0B">
        <w:t>MCData</w:t>
      </w:r>
      <w:proofErr w:type="spellEnd"/>
      <w:r w:rsidRPr="00B02A0B">
        <w:t xml:space="preserve">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1842129F"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39D11822" w14:textId="77777777" w:rsidR="005C310B" w:rsidRPr="00B02A0B" w:rsidRDefault="005C310B" w:rsidP="005C310B">
      <w:pPr>
        <w:pStyle w:val="B1"/>
      </w:pPr>
      <w:r w:rsidRPr="00B02A0B">
        <w:t>5)</w:t>
      </w:r>
      <w:r w:rsidRPr="00B02A0B">
        <w:tab/>
        <w:t xml:space="preserve">shall consider an </w:t>
      </w:r>
      <w:proofErr w:type="spellStart"/>
      <w:r w:rsidRPr="00B02A0B">
        <w:t>MCData</w:t>
      </w:r>
      <w:proofErr w:type="spellEnd"/>
      <w:r w:rsidRPr="00B02A0B">
        <w:t xml:space="preserve"> client information entry such that:</w:t>
      </w:r>
    </w:p>
    <w:p w14:paraId="259796F0"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client information entry is in the list of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43862CB6"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information entry is equal to the served </w:t>
      </w:r>
      <w:proofErr w:type="spellStart"/>
      <w:r w:rsidRPr="00B02A0B">
        <w:t>MCData</w:t>
      </w:r>
      <w:proofErr w:type="spellEnd"/>
      <w:r w:rsidRPr="00B02A0B">
        <w:t xml:space="preserve"> client ID;</w:t>
      </w:r>
    </w:p>
    <w:p w14:paraId="0D6E0C73"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w:t>
      </w:r>
      <w:proofErr w:type="spellStart"/>
      <w:r w:rsidRPr="00B02A0B">
        <w:t>MCData</w:t>
      </w:r>
      <w:proofErr w:type="spellEnd"/>
      <w:r w:rsidRPr="00B02A0B">
        <w:t xml:space="preserve"> group information entries of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as the served</w:t>
      </w:r>
      <w:r w:rsidRPr="00B02A0B">
        <w:t xml:space="preserve"> list of the </w:t>
      </w:r>
      <w:proofErr w:type="spellStart"/>
      <w:r w:rsidRPr="00B02A0B">
        <w:t>MCData</w:t>
      </w:r>
      <w:proofErr w:type="spellEnd"/>
      <w:r w:rsidRPr="00B02A0B">
        <w:t xml:space="preserve">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 xml:space="preserve">construct the candidate list of the </w:t>
      </w:r>
      <w:proofErr w:type="spellStart"/>
      <w:r w:rsidRPr="00B02A0B">
        <w:t>MCData</w:t>
      </w:r>
      <w:proofErr w:type="spellEnd"/>
      <w:r w:rsidRPr="00B02A0B">
        <w:t xml:space="preserve"> group information entries as follows:</w:t>
      </w:r>
    </w:p>
    <w:p w14:paraId="7B655569" w14:textId="77777777" w:rsidR="005C310B" w:rsidRPr="00B02A0B" w:rsidRDefault="005C310B" w:rsidP="005C310B">
      <w:pPr>
        <w:pStyle w:val="B2"/>
      </w:pPr>
      <w:r w:rsidRPr="00B02A0B">
        <w:t>a)</w:t>
      </w:r>
      <w:r w:rsidRPr="00B02A0B">
        <w:tab/>
        <w:t xml:space="preserve">for each </w:t>
      </w:r>
      <w:proofErr w:type="spellStart"/>
      <w:r w:rsidRPr="00B02A0B">
        <w:t>MCData</w:t>
      </w:r>
      <w:proofErr w:type="spellEnd"/>
      <w:r w:rsidRPr="00B02A0B">
        <w:t xml:space="preserve"> group ID which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shall copy the </w:t>
      </w:r>
      <w:proofErr w:type="spellStart"/>
      <w:r w:rsidRPr="00B02A0B">
        <w:t>MCData</w:t>
      </w:r>
      <w:proofErr w:type="spellEnd"/>
      <w:r w:rsidRPr="00B02A0B">
        <w:t xml:space="preserve"> group information entry into a new </w:t>
      </w:r>
      <w:proofErr w:type="spellStart"/>
      <w:r w:rsidRPr="00B02A0B">
        <w:t>MCData</w:t>
      </w:r>
      <w:proofErr w:type="spellEnd"/>
      <w:r w:rsidRPr="00B02A0B">
        <w:t xml:space="preserve"> group information entry of the candidate list of the </w:t>
      </w:r>
      <w:proofErr w:type="spellStart"/>
      <w:r w:rsidRPr="00B02A0B">
        <w:t>MCData</w:t>
      </w:r>
      <w:proofErr w:type="spellEnd"/>
      <w:r w:rsidRPr="00B02A0B">
        <w:t xml:space="preserve"> group information entries; and</w:t>
      </w:r>
    </w:p>
    <w:p w14:paraId="798A8F55" w14:textId="77777777" w:rsidR="005C310B" w:rsidRPr="00B02A0B" w:rsidRDefault="005C310B" w:rsidP="005C310B">
      <w:pPr>
        <w:pStyle w:val="B2"/>
      </w:pPr>
      <w:r w:rsidRPr="00B02A0B">
        <w:t>b)</w:t>
      </w:r>
      <w:r w:rsidRPr="00B02A0B">
        <w:tab/>
        <w:t xml:space="preserve">if the determined </w:t>
      </w:r>
      <w:proofErr w:type="spellStart"/>
      <w:r w:rsidRPr="00B02A0B">
        <w:t>MCData</w:t>
      </w:r>
      <w:proofErr w:type="spellEnd"/>
      <w:r w:rsidRPr="00B02A0B">
        <w:t xml:space="preserve"> group ID does not have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or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such that the expiration time of the </w:t>
      </w:r>
      <w:proofErr w:type="spellStart"/>
      <w:r w:rsidRPr="00B02A0B">
        <w:t>MCData</w:t>
      </w:r>
      <w:proofErr w:type="spellEnd"/>
      <w:r w:rsidRPr="00B02A0B">
        <w:t xml:space="preserve"> group information entry has already expired:</w:t>
      </w:r>
    </w:p>
    <w:p w14:paraId="53A9A930"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shall add a new </w:t>
      </w:r>
      <w:proofErr w:type="spellStart"/>
      <w:r w:rsidRPr="00B02A0B">
        <w:rPr>
          <w:lang w:val="en-US"/>
        </w:rPr>
        <w:t>MCData</w:t>
      </w:r>
      <w:proofErr w:type="spellEnd"/>
      <w:r w:rsidRPr="00B02A0B">
        <w:rPr>
          <w:lang w:val="en-US"/>
        </w:rPr>
        <w:t xml:space="preserve"> group information entry in the </w:t>
      </w:r>
      <w:r w:rsidRPr="00B02A0B">
        <w:t xml:space="preserve">candidate list of the </w:t>
      </w:r>
      <w:proofErr w:type="spellStart"/>
      <w:r w:rsidRPr="00B02A0B">
        <w:t>MCData</w:t>
      </w:r>
      <w:proofErr w:type="spellEnd"/>
      <w:r w:rsidRPr="00B02A0B">
        <w:t xml:space="preserve"> group information list for the determined </w:t>
      </w:r>
      <w:proofErr w:type="spellStart"/>
      <w:r w:rsidRPr="00B02A0B">
        <w:t>MCData</w:t>
      </w:r>
      <w:proofErr w:type="spellEnd"/>
      <w:r w:rsidRPr="00B02A0B">
        <w:t xml:space="preserve"> group ID</w:t>
      </w:r>
      <w:r w:rsidRPr="00B02A0B">
        <w:rPr>
          <w:lang w:val="en-US"/>
        </w:rPr>
        <w:t>;</w:t>
      </w:r>
    </w:p>
    <w:p w14:paraId="2ECC7346" w14:textId="77777777" w:rsidR="005C310B" w:rsidRPr="00B02A0B" w:rsidRDefault="005C310B" w:rsidP="005C310B">
      <w:pPr>
        <w:pStyle w:val="B3"/>
      </w:pPr>
      <w:r w:rsidRPr="00B02A0B">
        <w:t>ii)</w:t>
      </w:r>
      <w:r w:rsidRPr="00B02A0B">
        <w:tab/>
        <w:t xml:space="preserve">shall set the affiliation status of the new </w:t>
      </w:r>
      <w:proofErr w:type="spellStart"/>
      <w:r w:rsidRPr="00B02A0B">
        <w:t>MCData</w:t>
      </w:r>
      <w:proofErr w:type="spellEnd"/>
      <w:r w:rsidRPr="00B02A0B">
        <w:t xml:space="preserve"> group information entry to the "affiliating" state; and</w:t>
      </w:r>
    </w:p>
    <w:p w14:paraId="746F204A" w14:textId="77777777" w:rsidR="005C310B" w:rsidRPr="00B02A0B" w:rsidRDefault="005C310B" w:rsidP="005C310B">
      <w:pPr>
        <w:pStyle w:val="B3"/>
      </w:pPr>
      <w:r w:rsidRPr="00B02A0B">
        <w:t>iii)</w:t>
      </w:r>
      <w:r w:rsidRPr="00B02A0B">
        <w:tab/>
        <w:t xml:space="preserve">shall set the expiration time of the new </w:t>
      </w:r>
      <w:proofErr w:type="spellStart"/>
      <w:r w:rsidRPr="00B02A0B">
        <w:t>MCData</w:t>
      </w:r>
      <w:proofErr w:type="spellEnd"/>
      <w:r w:rsidRPr="00B02A0B">
        <w:t xml:space="preserve">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w:t>
      </w:r>
      <w:proofErr w:type="spellStart"/>
      <w:r w:rsidRPr="00B02A0B">
        <w:t>MCData</w:t>
      </w:r>
      <w:proofErr w:type="spellEnd"/>
      <w:r w:rsidRPr="00B02A0B">
        <w:t xml:space="preserve"> group IDs as the number of different </w:t>
      </w:r>
      <w:proofErr w:type="spellStart"/>
      <w:r w:rsidRPr="00B02A0B">
        <w:t>MCData</w:t>
      </w:r>
      <w:proofErr w:type="spellEnd"/>
      <w:r w:rsidRPr="00B02A0B">
        <w:t xml:space="preserve"> group IDs which have an </w:t>
      </w:r>
      <w:proofErr w:type="spellStart"/>
      <w:r w:rsidRPr="00B02A0B">
        <w:t>MCData</w:t>
      </w:r>
      <w:proofErr w:type="spellEnd"/>
      <w:r w:rsidRPr="00B02A0B">
        <w:t xml:space="preserve">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w:t>
      </w:r>
      <w:proofErr w:type="spellStart"/>
      <w:r w:rsidRPr="00B02A0B">
        <w:t>MCData</w:t>
      </w:r>
      <w:proofErr w:type="spellEnd"/>
      <w:r w:rsidRPr="00B02A0B">
        <w:t xml:space="preserve">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 xml:space="preserve">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such that:</w:t>
      </w:r>
    </w:p>
    <w:p w14:paraId="6896E8E2"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007105A4" w14:textId="77777777" w:rsidR="005C310B" w:rsidRPr="00B02A0B" w:rsidRDefault="005C310B" w:rsidP="005C310B">
      <w:pPr>
        <w:pStyle w:val="B3"/>
      </w:pPr>
      <w:r w:rsidRPr="00B02A0B">
        <w:t>ii)</w:t>
      </w:r>
      <w:r w:rsidRPr="00B02A0B">
        <w:tab/>
        <w:t xml:space="preserve">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information entry is not equal to the served </w:t>
      </w:r>
      <w:proofErr w:type="spellStart"/>
      <w:r w:rsidRPr="00B02A0B">
        <w:t>MCData</w:t>
      </w:r>
      <w:proofErr w:type="spellEnd"/>
      <w:r w:rsidRPr="00B02A0B">
        <w:t xml:space="preserve">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 xml:space="preserve">if the candidate number of </w:t>
      </w:r>
      <w:proofErr w:type="spellStart"/>
      <w:r w:rsidRPr="00B02A0B">
        <w:t>MCData</w:t>
      </w:r>
      <w:proofErr w:type="spellEnd"/>
      <w:r w:rsidRPr="00B02A0B">
        <w:t xml:space="preserve"> group IDs is bigger than the N2 value of the served </w:t>
      </w:r>
      <w:proofErr w:type="spellStart"/>
      <w:r w:rsidRPr="00B02A0B">
        <w:t>MCData</w:t>
      </w:r>
      <w:proofErr w:type="spellEnd"/>
      <w:r w:rsidRPr="00B02A0B">
        <w:t xml:space="preserve"> ID, shall based on </w:t>
      </w:r>
      <w:proofErr w:type="spellStart"/>
      <w:r w:rsidRPr="00B02A0B">
        <w:t>MCData</w:t>
      </w:r>
      <w:proofErr w:type="spellEnd"/>
      <w:r w:rsidRPr="00B02A0B">
        <w:t xml:space="preserve"> service provider policy reduce the candidate </w:t>
      </w:r>
      <w:proofErr w:type="spellStart"/>
      <w:r w:rsidRPr="00B02A0B">
        <w:t>MCData</w:t>
      </w:r>
      <w:proofErr w:type="spellEnd"/>
      <w:r w:rsidRPr="00B02A0B">
        <w:t xml:space="preserve">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w:t>
      </w:r>
      <w:proofErr w:type="spellStart"/>
      <w:r w:rsidRPr="00B02A0B">
        <w:rPr>
          <w:lang w:val="en-US"/>
        </w:rPr>
        <w:t>MCData</w:t>
      </w:r>
      <w:proofErr w:type="spellEnd"/>
      <w:r w:rsidRPr="00B02A0B">
        <w:rPr>
          <w:lang w:val="en-US"/>
        </w:rPr>
        <w:t xml:space="preserve"> group ID cannot be added to the </w:t>
      </w:r>
      <w:r w:rsidRPr="00B02A0B">
        <w:t xml:space="preserve">the candidate list of the </w:t>
      </w:r>
      <w:proofErr w:type="spellStart"/>
      <w:r w:rsidRPr="00B02A0B">
        <w:t>MCData</w:t>
      </w:r>
      <w:proofErr w:type="spellEnd"/>
      <w:r w:rsidRPr="00B02A0B">
        <w:t xml:space="preserve"> group information entries due to exceeding the </w:t>
      </w:r>
      <w:proofErr w:type="spellStart"/>
      <w:r w:rsidRPr="00B02A0B">
        <w:t>MCData</w:t>
      </w:r>
      <w:proofErr w:type="spellEnd"/>
      <w:r w:rsidRPr="00B02A0B">
        <w:t xml:space="preserve"> user's N2 limit, shall discard the candidate</w:t>
      </w:r>
      <w:r w:rsidRPr="00B02A0B">
        <w:rPr>
          <w:lang w:val="en-US"/>
        </w:rPr>
        <w:t xml:space="preserve"> list of the </w:t>
      </w:r>
      <w:proofErr w:type="spellStart"/>
      <w:r w:rsidRPr="00B02A0B">
        <w:t>MCData</w:t>
      </w:r>
      <w:proofErr w:type="spellEnd"/>
      <w:r w:rsidRPr="00B02A0B">
        <w:t xml:space="preserve">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proofErr w:type="spellStart"/>
      <w:r w:rsidRPr="00B02A0B">
        <w:t>MCData</w:t>
      </w:r>
      <w:proofErr w:type="spellEnd"/>
      <w:r w:rsidRPr="00B02A0B">
        <w:t xml:space="preserve"> group information </w:t>
      </w:r>
      <w:r w:rsidRPr="00B02A0B">
        <w:rPr>
          <w:lang w:val="en-US"/>
        </w:rPr>
        <w:t xml:space="preserve">entries </w:t>
      </w:r>
      <w:r w:rsidRPr="00B02A0B">
        <w:t xml:space="preserve">stored in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w:t>
      </w:r>
      <w:r w:rsidRPr="00B02A0B">
        <w:t>with the candidate</w:t>
      </w:r>
      <w:r w:rsidRPr="00B02A0B">
        <w:rPr>
          <w:lang w:val="en-US"/>
        </w:rPr>
        <w:t xml:space="preserve"> list of the </w:t>
      </w:r>
      <w:proofErr w:type="spellStart"/>
      <w:r w:rsidRPr="00B02A0B">
        <w:t>MCData</w:t>
      </w:r>
      <w:proofErr w:type="spellEnd"/>
      <w:r w:rsidRPr="00B02A0B">
        <w:t xml:space="preserve">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31378466"/>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 xml:space="preserve">If the participating </w:t>
      </w:r>
      <w:proofErr w:type="spellStart"/>
      <w:r w:rsidRPr="00B02A0B">
        <w:t>MCData</w:t>
      </w:r>
      <w:proofErr w:type="spellEnd"/>
      <w:r w:rsidRPr="00B02A0B">
        <w:t xml:space="preserve"> function has received a SIP 2xx response from the controlling </w:t>
      </w:r>
      <w:proofErr w:type="spellStart"/>
      <w:r w:rsidRPr="00B02A0B">
        <w:t>MCData</w:t>
      </w:r>
      <w:proofErr w:type="spellEnd"/>
      <w:r w:rsidRPr="00B02A0B">
        <w:t xml:space="preserve"> function to a SIP request that had triggered performing the procedures of clause 8.3.2.12, the participating </w:t>
      </w:r>
      <w:proofErr w:type="spellStart"/>
      <w:r w:rsidRPr="00B02A0B">
        <w:t>MCData</w:t>
      </w:r>
      <w:proofErr w:type="spellEnd"/>
      <w:r w:rsidRPr="00B02A0B">
        <w:t xml:space="preserve"> function:</w:t>
      </w:r>
    </w:p>
    <w:p w14:paraId="6B2843B1" w14:textId="77777777" w:rsidR="005C310B" w:rsidRPr="00B02A0B" w:rsidRDefault="005C310B" w:rsidP="005C310B">
      <w:pPr>
        <w:pStyle w:val="B1"/>
      </w:pPr>
      <w:r w:rsidRPr="00B02A0B">
        <w:t>1)</w:t>
      </w:r>
      <w:r w:rsidRPr="00B02A0B">
        <w:tab/>
        <w:t xml:space="preserve">shall set the affiliation status of the </w:t>
      </w:r>
      <w:proofErr w:type="spellStart"/>
      <w:r w:rsidRPr="00B02A0B">
        <w:t>MCData</w:t>
      </w:r>
      <w:proofErr w:type="spellEnd"/>
      <w:r w:rsidRPr="00B02A0B">
        <w:t xml:space="preserve"> group information entry added to the candidate list of the </w:t>
      </w:r>
      <w:proofErr w:type="spellStart"/>
      <w:r w:rsidRPr="00B02A0B">
        <w:t>MCData</w:t>
      </w:r>
      <w:proofErr w:type="spellEnd"/>
      <w:r w:rsidRPr="00B02A0B">
        <w:t xml:space="preserve">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31378467"/>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 xml:space="preserve">If the participating </w:t>
      </w:r>
      <w:proofErr w:type="spellStart"/>
      <w:r w:rsidRPr="00B02A0B">
        <w:t>MCData</w:t>
      </w:r>
      <w:proofErr w:type="spellEnd"/>
      <w:r w:rsidRPr="00B02A0B">
        <w:t xml:space="preserve"> function determines that a received SIP request that had triggered performing the procedures of clause 8.3.2.12 needs to be rejected or if the participating </w:t>
      </w:r>
      <w:proofErr w:type="spellStart"/>
      <w:r w:rsidRPr="00B02A0B">
        <w:t>MCData</w:t>
      </w:r>
      <w:proofErr w:type="spellEnd"/>
      <w:r w:rsidRPr="00B02A0B">
        <w:t xml:space="preserve"> function receives a SIP 4xx, 5xx or 6xx response from the controlling </w:t>
      </w:r>
      <w:proofErr w:type="spellStart"/>
      <w:r w:rsidRPr="00B02A0B">
        <w:t>MCData</w:t>
      </w:r>
      <w:proofErr w:type="spellEnd"/>
      <w:r w:rsidRPr="00B02A0B">
        <w:t xml:space="preserve"> function for the received SIP request, the participating </w:t>
      </w:r>
      <w:proofErr w:type="spellStart"/>
      <w:r w:rsidRPr="00B02A0B">
        <w:t>MCData</w:t>
      </w:r>
      <w:proofErr w:type="spellEnd"/>
      <w:r w:rsidRPr="00B02A0B">
        <w:t xml:space="preserve"> function:</w:t>
      </w:r>
    </w:p>
    <w:p w14:paraId="33212E13" w14:textId="77777777" w:rsidR="005C310B" w:rsidRPr="00B02A0B" w:rsidRDefault="005C310B" w:rsidP="005C310B">
      <w:pPr>
        <w:pStyle w:val="B1"/>
      </w:pPr>
      <w:r w:rsidRPr="00B02A0B">
        <w:t>1)</w:t>
      </w:r>
      <w:r w:rsidRPr="00B02A0B">
        <w:tab/>
        <w:t xml:space="preserve">shall remove the </w:t>
      </w:r>
      <w:proofErr w:type="spellStart"/>
      <w:r w:rsidRPr="00B02A0B">
        <w:t>MCData</w:t>
      </w:r>
      <w:proofErr w:type="spellEnd"/>
      <w:r w:rsidRPr="00B02A0B">
        <w:t xml:space="preserve"> group ID entry added by the procedures of clause 8.3.2.12 such that:</w:t>
      </w:r>
    </w:p>
    <w:p w14:paraId="1AF15E7B"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group information entry has the </w:t>
      </w:r>
      <w:proofErr w:type="spellStart"/>
      <w:r w:rsidRPr="00B02A0B">
        <w:t>MCData</w:t>
      </w:r>
      <w:proofErr w:type="spellEnd"/>
      <w:r w:rsidRPr="00B02A0B">
        <w:t xml:space="preserve"> group ID set to 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proofErr w:type="spellStart"/>
      <w:r w:rsidRPr="00B02A0B">
        <w:t>MCData</w:t>
      </w:r>
      <w:proofErr w:type="spellEnd"/>
      <w:r w:rsidRPr="00B02A0B">
        <w:t xml:space="preserve"> group information entry is 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containing the </w:t>
      </w:r>
      <w:proofErr w:type="spellStart"/>
      <w:r w:rsidRPr="00B02A0B">
        <w:t>MCData</w:t>
      </w:r>
      <w:proofErr w:type="spellEnd"/>
      <w:r w:rsidRPr="00B02A0B">
        <w:t xml:space="preserve"> client ID included in the received SIP request; and</w:t>
      </w:r>
    </w:p>
    <w:p w14:paraId="0FC76509" w14:textId="77777777" w:rsidR="005C310B" w:rsidRPr="00B02A0B" w:rsidRDefault="005C310B" w:rsidP="005C310B">
      <w:pPr>
        <w:pStyle w:val="B2"/>
      </w:pPr>
      <w:r w:rsidRPr="00B02A0B">
        <w:t>c)</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w:t>
      </w:r>
      <w:proofErr w:type="spellStart"/>
      <w:r w:rsidRPr="00B02A0B">
        <w:t>MCData</w:t>
      </w:r>
      <w:proofErr w:type="spellEnd"/>
      <w:r w:rsidRPr="00B02A0B">
        <w:t xml:space="preserve"> user information entry containing the </w:t>
      </w:r>
      <w:proofErr w:type="spellStart"/>
      <w:r w:rsidRPr="00B02A0B">
        <w:t>MCData</w:t>
      </w:r>
      <w:proofErr w:type="spellEnd"/>
      <w:r w:rsidRPr="00B02A0B">
        <w:t xml:space="preserve">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31378468"/>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w:t>
      </w:r>
      <w:proofErr w:type="spellStart"/>
      <w:r w:rsidRPr="00B02A0B">
        <w:t>MCData</w:t>
      </w:r>
      <w:proofErr w:type="spellEnd"/>
      <w:r w:rsidRPr="00B02A0B">
        <w:t xml:space="preserve"> function has successfully </w:t>
      </w:r>
      <w:r w:rsidRPr="00B02A0B">
        <w:rPr>
          <w:lang w:val="en-US"/>
        </w:rPr>
        <w:t xml:space="preserve">performed service authorization for the </w:t>
      </w:r>
      <w:proofErr w:type="spellStart"/>
      <w:r w:rsidRPr="00B02A0B">
        <w:rPr>
          <w:lang w:val="en-US"/>
        </w:rPr>
        <w:t>MCData</w:t>
      </w:r>
      <w:proofErr w:type="spellEnd"/>
      <w:r w:rsidRPr="00B02A0B">
        <w:rPr>
          <w:lang w:val="en-US"/>
        </w:rPr>
        <w:t xml:space="preserve">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 xml:space="preserve">the participating </w:t>
      </w:r>
      <w:proofErr w:type="spellStart"/>
      <w:r w:rsidRPr="00B02A0B">
        <w:t>MCData</w:t>
      </w:r>
      <w:proofErr w:type="spellEnd"/>
      <w:r w:rsidRPr="00B02A0B">
        <w:t xml:space="preserve"> function:</w:t>
      </w:r>
    </w:p>
    <w:p w14:paraId="67218D74" w14:textId="77777777" w:rsidR="005C310B" w:rsidRPr="00B02A0B" w:rsidRDefault="005C310B" w:rsidP="005C310B">
      <w:pPr>
        <w:pStyle w:val="B1"/>
      </w:pPr>
      <w:r w:rsidRPr="00B02A0B">
        <w:lastRenderedPageBreak/>
        <w:t>1)</w:t>
      </w:r>
      <w:r w:rsidRPr="00B02A0B">
        <w:tab/>
        <w:t xml:space="preserve">shall identify the </w:t>
      </w:r>
      <w:proofErr w:type="spellStart"/>
      <w:r w:rsidRPr="00B02A0B">
        <w:t>MCData</w:t>
      </w:r>
      <w:proofErr w:type="spellEnd"/>
      <w:r w:rsidRPr="00B02A0B">
        <w:t xml:space="preserve"> ID included in the SIP request received for service authorisation procedure as the served </w:t>
      </w:r>
      <w:proofErr w:type="spellStart"/>
      <w:r w:rsidRPr="00B02A0B">
        <w:t>MCData</w:t>
      </w:r>
      <w:proofErr w:type="spellEnd"/>
      <w:r w:rsidRPr="00B02A0B">
        <w:t xml:space="preserve"> ID;</w:t>
      </w:r>
    </w:p>
    <w:p w14:paraId="0D3C902F" w14:textId="77777777" w:rsidR="005C310B" w:rsidRPr="00B02A0B" w:rsidRDefault="005C310B" w:rsidP="005C310B">
      <w:pPr>
        <w:pStyle w:val="B1"/>
      </w:pPr>
      <w:r w:rsidRPr="00B02A0B">
        <w:t>2)</w:t>
      </w:r>
      <w:r w:rsidRPr="00B02A0B">
        <w:tab/>
        <w:t xml:space="preserve">shall identify the </w:t>
      </w:r>
      <w:proofErr w:type="spellStart"/>
      <w:r w:rsidRPr="00B02A0B">
        <w:t>MCData</w:t>
      </w:r>
      <w:proofErr w:type="spellEnd"/>
      <w:r w:rsidRPr="00B02A0B">
        <w:t xml:space="preserve"> client ID from the &lt;</w:t>
      </w:r>
      <w:proofErr w:type="spellStart"/>
      <w:r w:rsidRPr="00B02A0B">
        <w:t>mcdata</w:t>
      </w:r>
      <w:proofErr w:type="spellEnd"/>
      <w:r w:rsidRPr="00B02A0B">
        <w:t xml:space="preserve">-client-id&gt; element contained in the application/vnd.3gpp.mcdata-info+xml MIME body included in the SIP request received for service authorisation as the served </w:t>
      </w:r>
      <w:proofErr w:type="spellStart"/>
      <w:r w:rsidRPr="00B02A0B">
        <w:t>MCData</w:t>
      </w:r>
      <w:proofErr w:type="spellEnd"/>
      <w:r w:rsidRPr="00B02A0B">
        <w:t xml:space="preserve">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 xml:space="preserve">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w:t>
      </w:r>
      <w:r w:rsidRPr="00B02A0B">
        <w:rPr>
          <w:lang w:val="en-US"/>
        </w:rPr>
        <w:t xml:space="preserve"> if not already stored at the participating </w:t>
      </w:r>
      <w:proofErr w:type="spellStart"/>
      <w:r w:rsidRPr="00B02A0B">
        <w:rPr>
          <w:lang w:val="en-US"/>
        </w:rPr>
        <w:t>MCData</w:t>
      </w:r>
      <w:proofErr w:type="spellEnd"/>
      <w:r w:rsidRPr="00B02A0B">
        <w:rPr>
          <w:lang w:val="en-US"/>
        </w:rPr>
        <w:t xml:space="preserve">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or the &lt;</w:t>
      </w:r>
      <w:proofErr w:type="spellStart"/>
      <w:r w:rsidRPr="00B02A0B">
        <w:t>ImplicitAffiliations</w:t>
      </w:r>
      <w:proofErr w:type="spellEnd"/>
      <w:r w:rsidRPr="00B02A0B">
        <w:t xml:space="preserve">&gt; element contains no &lt;entry&gt; elements containing an </w:t>
      </w:r>
      <w:proofErr w:type="spellStart"/>
      <w:r w:rsidRPr="00B02A0B">
        <w:t>MCData</w:t>
      </w:r>
      <w:proofErr w:type="spellEnd"/>
      <w:r w:rsidRPr="00B02A0B">
        <w:t xml:space="preserve"> group ID, shall skip the remaining steps;</w:t>
      </w:r>
    </w:p>
    <w:p w14:paraId="2FD6561C" w14:textId="77777777" w:rsidR="005C310B" w:rsidRPr="00B02A0B" w:rsidRDefault="005C310B" w:rsidP="005C310B">
      <w:pPr>
        <w:pStyle w:val="B1"/>
      </w:pPr>
      <w:r w:rsidRPr="00B02A0B">
        <w:t>5)</w:t>
      </w:r>
      <w:r w:rsidRPr="00B02A0B">
        <w:tab/>
        <w:t xml:space="preserve">shall consider an </w:t>
      </w:r>
      <w:proofErr w:type="spellStart"/>
      <w:r w:rsidRPr="00B02A0B">
        <w:t>MCData</w:t>
      </w:r>
      <w:proofErr w:type="spellEnd"/>
      <w:r w:rsidRPr="00B02A0B">
        <w:t xml:space="preserve">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6699DCD3"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37B96E15" w14:textId="77777777" w:rsidR="005C310B" w:rsidRPr="00B02A0B" w:rsidRDefault="005C310B" w:rsidP="005C310B">
      <w:pPr>
        <w:pStyle w:val="B1"/>
      </w:pPr>
      <w:r w:rsidRPr="00B02A0B">
        <w:t>6)</w:t>
      </w:r>
      <w:r w:rsidRPr="00B02A0B">
        <w:tab/>
        <w:t xml:space="preserve">shall consider an </w:t>
      </w:r>
      <w:proofErr w:type="spellStart"/>
      <w:r w:rsidRPr="00B02A0B">
        <w:t>MCData</w:t>
      </w:r>
      <w:proofErr w:type="spellEnd"/>
      <w:r w:rsidRPr="00B02A0B">
        <w:t xml:space="preserve"> client information entry such that:</w:t>
      </w:r>
    </w:p>
    <w:p w14:paraId="5FC0F6E4"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client information entry is in the list of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proofErr w:type="spellStart"/>
      <w:r w:rsidRPr="00B02A0B">
        <w:t>MCData</w:t>
      </w:r>
      <w:proofErr w:type="spellEnd"/>
      <w:r w:rsidRPr="00B02A0B">
        <w:t xml:space="preserve"> client ID of the </w:t>
      </w:r>
      <w:proofErr w:type="spellStart"/>
      <w:r w:rsidRPr="00B02A0B">
        <w:rPr>
          <w:lang w:val="en-US"/>
        </w:rPr>
        <w:t>MCData</w:t>
      </w:r>
      <w:proofErr w:type="spellEnd"/>
      <w:r w:rsidRPr="00B02A0B">
        <w:rPr>
          <w:lang w:val="en-US"/>
        </w:rPr>
        <w:t xml:space="preserve"> client information entry is equal to </w:t>
      </w:r>
      <w:r w:rsidRPr="00B02A0B">
        <w:t xml:space="preserve">the served </w:t>
      </w:r>
      <w:proofErr w:type="spellStart"/>
      <w:r w:rsidRPr="00B02A0B">
        <w:t>MCData</w:t>
      </w:r>
      <w:proofErr w:type="spellEnd"/>
      <w:r w:rsidRPr="00B02A0B">
        <w:t xml:space="preserve"> client ID;</w:t>
      </w:r>
    </w:p>
    <w:p w14:paraId="2550BC04"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w:t>
      </w:r>
      <w:proofErr w:type="spellStart"/>
      <w:r w:rsidRPr="00B02A0B">
        <w:t>MCData</w:t>
      </w:r>
      <w:proofErr w:type="spellEnd"/>
      <w:r w:rsidRPr="00B02A0B">
        <w:t xml:space="preserve"> group information entries of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as the served</w:t>
      </w:r>
      <w:r w:rsidRPr="00B02A0B">
        <w:t xml:space="preserve"> list of the </w:t>
      </w:r>
      <w:proofErr w:type="spellStart"/>
      <w:r w:rsidRPr="00B02A0B">
        <w:t>MCData</w:t>
      </w:r>
      <w:proofErr w:type="spellEnd"/>
      <w:r w:rsidRPr="00B02A0B">
        <w:t xml:space="preserve">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 xml:space="preserve">construct the candidate list of the </w:t>
      </w:r>
      <w:proofErr w:type="spellStart"/>
      <w:r w:rsidRPr="00B02A0B">
        <w:t>MCData</w:t>
      </w:r>
      <w:proofErr w:type="spellEnd"/>
      <w:r w:rsidRPr="00B02A0B">
        <w:t xml:space="preserve"> group information entries as follows:</w:t>
      </w:r>
    </w:p>
    <w:p w14:paraId="666A4C52" w14:textId="77777777" w:rsidR="005C310B" w:rsidRPr="00B02A0B" w:rsidRDefault="005C310B" w:rsidP="005C310B">
      <w:pPr>
        <w:pStyle w:val="B2"/>
      </w:pPr>
      <w:r w:rsidRPr="00B02A0B">
        <w:t>a)</w:t>
      </w:r>
      <w:r w:rsidRPr="00B02A0B">
        <w:tab/>
        <w:t xml:space="preserve">for each </w:t>
      </w:r>
      <w:proofErr w:type="spellStart"/>
      <w:r w:rsidRPr="00B02A0B">
        <w:t>MCData</w:t>
      </w:r>
      <w:proofErr w:type="spellEnd"/>
      <w:r w:rsidRPr="00B02A0B">
        <w:t xml:space="preserve"> group ID which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shall copy the </w:t>
      </w:r>
      <w:proofErr w:type="spellStart"/>
      <w:r w:rsidRPr="00B02A0B">
        <w:t>MCData</w:t>
      </w:r>
      <w:proofErr w:type="spellEnd"/>
      <w:r w:rsidRPr="00B02A0B">
        <w:t xml:space="preserve"> group information entry into a new </w:t>
      </w:r>
      <w:proofErr w:type="spellStart"/>
      <w:r w:rsidRPr="00B02A0B">
        <w:t>MCData</w:t>
      </w:r>
      <w:proofErr w:type="spellEnd"/>
      <w:r w:rsidRPr="00B02A0B">
        <w:t xml:space="preserve"> group information entry of the candidate list of the </w:t>
      </w:r>
      <w:proofErr w:type="spellStart"/>
      <w:r w:rsidRPr="00B02A0B">
        <w:t>MCData</w:t>
      </w:r>
      <w:proofErr w:type="spellEnd"/>
      <w:r w:rsidRPr="00B02A0B">
        <w:t xml:space="preserve">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w:t>
      </w:r>
      <w:proofErr w:type="spellStart"/>
      <w:r w:rsidRPr="00B02A0B">
        <w:rPr>
          <w:lang w:val="en-US"/>
        </w:rPr>
        <w:t>MCData</w:t>
      </w:r>
      <w:proofErr w:type="spellEnd"/>
      <w:r w:rsidRPr="00B02A0B">
        <w:rPr>
          <w:lang w:val="en-US"/>
        </w:rPr>
        <w:t xml:space="preserve"> group ID contained in an &lt;entry&gt; element of the &lt;</w:t>
      </w:r>
      <w:proofErr w:type="spellStart"/>
      <w:r w:rsidRPr="00B02A0B">
        <w:rPr>
          <w:lang w:val="en-US"/>
        </w:rPr>
        <w:t>ImplicitAffiliations</w:t>
      </w:r>
      <w:proofErr w:type="spellEnd"/>
      <w:r w:rsidRPr="00B02A0B">
        <w:rPr>
          <w:lang w:val="en-US"/>
        </w:rPr>
        <w:t xml:space="preserve">&gt; element </w:t>
      </w:r>
      <w:r w:rsidRPr="00B02A0B">
        <w:t>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w:t>
      </w:r>
      <w:r w:rsidRPr="00B02A0B">
        <w:rPr>
          <w:lang w:val="en-US"/>
        </w:rPr>
        <w:t xml:space="preserve">that does not have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or has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such that the </w:t>
      </w:r>
      <w:r w:rsidRPr="00B02A0B">
        <w:t xml:space="preserve">expiration time of the </w:t>
      </w:r>
      <w:proofErr w:type="spellStart"/>
      <w:r w:rsidRPr="00B02A0B">
        <w:rPr>
          <w:lang w:val="en-US"/>
        </w:rPr>
        <w:t>MCData</w:t>
      </w:r>
      <w:proofErr w:type="spellEnd"/>
      <w:r w:rsidRPr="00B02A0B">
        <w:rPr>
          <w:lang w:val="en-US"/>
        </w:rPr>
        <w:t xml:space="preserve"> group information entry has already expired:</w:t>
      </w:r>
    </w:p>
    <w:p w14:paraId="46AE2DCA"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shall add a new </w:t>
      </w:r>
      <w:proofErr w:type="spellStart"/>
      <w:r w:rsidRPr="00B02A0B">
        <w:rPr>
          <w:lang w:val="en-US"/>
        </w:rPr>
        <w:t>MCData</w:t>
      </w:r>
      <w:proofErr w:type="spellEnd"/>
      <w:r w:rsidRPr="00B02A0B">
        <w:rPr>
          <w:lang w:val="en-US"/>
        </w:rPr>
        <w:t xml:space="preserve"> group information entry in the </w:t>
      </w:r>
      <w:r w:rsidRPr="00B02A0B">
        <w:t xml:space="preserve">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ID</w:t>
      </w:r>
      <w:r w:rsidRPr="00B02A0B">
        <w:rPr>
          <w:lang w:val="en-US"/>
        </w:rPr>
        <w:t>;</w:t>
      </w:r>
    </w:p>
    <w:p w14:paraId="231F730E" w14:textId="77777777" w:rsidR="005C310B" w:rsidRPr="00B02A0B" w:rsidRDefault="005C310B" w:rsidP="005C310B">
      <w:pPr>
        <w:pStyle w:val="B3"/>
      </w:pPr>
      <w:r w:rsidRPr="00B02A0B">
        <w:t>ii)</w:t>
      </w:r>
      <w:r w:rsidRPr="00B02A0B">
        <w:tab/>
        <w:t xml:space="preserve">shall set the affiliation status of the new </w:t>
      </w:r>
      <w:proofErr w:type="spellStart"/>
      <w:r w:rsidRPr="00B02A0B">
        <w:t>MCData</w:t>
      </w:r>
      <w:proofErr w:type="spellEnd"/>
      <w:r w:rsidRPr="00B02A0B">
        <w:t xml:space="preserve"> group information entry to the "affiliating" state; and</w:t>
      </w:r>
    </w:p>
    <w:p w14:paraId="088D9D4E" w14:textId="77777777" w:rsidR="005C310B" w:rsidRPr="00B02A0B" w:rsidRDefault="005C310B" w:rsidP="005C310B">
      <w:pPr>
        <w:pStyle w:val="B3"/>
      </w:pPr>
      <w:r w:rsidRPr="00B02A0B">
        <w:t>iii)</w:t>
      </w:r>
      <w:r w:rsidRPr="00B02A0B">
        <w:tab/>
        <w:t xml:space="preserve">shall set the expiration time of the new </w:t>
      </w:r>
      <w:proofErr w:type="spellStart"/>
      <w:r w:rsidRPr="00B02A0B">
        <w:t>MCData</w:t>
      </w:r>
      <w:proofErr w:type="spellEnd"/>
      <w:r w:rsidRPr="00B02A0B">
        <w:t xml:space="preserve">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 xml:space="preserve">if in step b) above, no new </w:t>
      </w:r>
      <w:proofErr w:type="spellStart"/>
      <w:r w:rsidRPr="00B02A0B">
        <w:t>MCData</w:t>
      </w:r>
      <w:proofErr w:type="spellEnd"/>
      <w:r w:rsidRPr="00B02A0B">
        <w:t xml:space="preserve"> group information entries were added to the 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ID:</w:t>
      </w:r>
    </w:p>
    <w:p w14:paraId="7B207EB8" w14:textId="77777777" w:rsidR="005C310B" w:rsidRPr="00B02A0B" w:rsidRDefault="005C310B" w:rsidP="005C310B">
      <w:pPr>
        <w:pStyle w:val="B3"/>
      </w:pPr>
      <w:proofErr w:type="spellStart"/>
      <w:r w:rsidRPr="00B02A0B">
        <w:t>i</w:t>
      </w:r>
      <w:proofErr w:type="spellEnd"/>
      <w:r w:rsidRPr="00B02A0B">
        <w:t>)</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 xml:space="preserve">determine the candidate number of </w:t>
      </w:r>
      <w:proofErr w:type="spellStart"/>
      <w:r w:rsidRPr="00B02A0B">
        <w:t>MCData</w:t>
      </w:r>
      <w:proofErr w:type="spellEnd"/>
      <w:r w:rsidRPr="00B02A0B">
        <w:t xml:space="preserve"> group IDs as the number of different </w:t>
      </w:r>
      <w:proofErr w:type="spellStart"/>
      <w:r w:rsidRPr="00B02A0B">
        <w:t>MCData</w:t>
      </w:r>
      <w:proofErr w:type="spellEnd"/>
      <w:r w:rsidRPr="00B02A0B">
        <w:t xml:space="preserve"> group IDs which have an </w:t>
      </w:r>
      <w:proofErr w:type="spellStart"/>
      <w:r w:rsidRPr="00B02A0B">
        <w:t>MCData</w:t>
      </w:r>
      <w:proofErr w:type="spellEnd"/>
      <w:r w:rsidRPr="00B02A0B">
        <w:t xml:space="preserve">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w:t>
      </w:r>
      <w:proofErr w:type="spellStart"/>
      <w:r w:rsidRPr="00B02A0B">
        <w:t>MCData</w:t>
      </w:r>
      <w:proofErr w:type="spellEnd"/>
      <w:r w:rsidRPr="00B02A0B">
        <w:t xml:space="preserve">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 xml:space="preserve">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such that:</w:t>
      </w:r>
    </w:p>
    <w:p w14:paraId="3AA528A1"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6D147271" w14:textId="77777777" w:rsidR="005C310B" w:rsidRPr="00B02A0B" w:rsidRDefault="005C310B" w:rsidP="005C310B">
      <w:pPr>
        <w:pStyle w:val="B3"/>
      </w:pPr>
      <w:r w:rsidRPr="00B02A0B">
        <w:t>ii)</w:t>
      </w:r>
      <w:r w:rsidRPr="00B02A0B">
        <w:tab/>
        <w:t xml:space="preserve">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information entry is not equal to the served </w:t>
      </w:r>
      <w:proofErr w:type="spellStart"/>
      <w:r w:rsidRPr="00B02A0B">
        <w:t>MCData</w:t>
      </w:r>
      <w:proofErr w:type="spellEnd"/>
      <w:r w:rsidRPr="00B02A0B">
        <w:t xml:space="preserve">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 xml:space="preserve">if the candidate number of </w:t>
      </w:r>
      <w:proofErr w:type="spellStart"/>
      <w:r w:rsidRPr="00B02A0B">
        <w:t>MCData</w:t>
      </w:r>
      <w:proofErr w:type="spellEnd"/>
      <w:r w:rsidRPr="00B02A0B">
        <w:t xml:space="preserve"> group IDs is bigger than the N2 value of the served </w:t>
      </w:r>
      <w:proofErr w:type="spellStart"/>
      <w:r w:rsidRPr="00B02A0B">
        <w:t>MCData</w:t>
      </w:r>
      <w:proofErr w:type="spellEnd"/>
      <w:r w:rsidRPr="00B02A0B">
        <w:t xml:space="preserve"> ID, shall based on </w:t>
      </w:r>
      <w:proofErr w:type="spellStart"/>
      <w:r w:rsidRPr="00B02A0B">
        <w:t>MCData</w:t>
      </w:r>
      <w:proofErr w:type="spellEnd"/>
      <w:r w:rsidRPr="00B02A0B">
        <w:t xml:space="preserve"> service provider policy reduce the candidate </w:t>
      </w:r>
      <w:proofErr w:type="spellStart"/>
      <w:r w:rsidRPr="00B02A0B">
        <w:t>MCData</w:t>
      </w:r>
      <w:proofErr w:type="spellEnd"/>
      <w:r w:rsidRPr="00B02A0B">
        <w:t xml:space="preserve">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proofErr w:type="spellStart"/>
      <w:r w:rsidRPr="00B02A0B">
        <w:t>MCData</w:t>
      </w:r>
      <w:proofErr w:type="spellEnd"/>
      <w:r w:rsidRPr="00B02A0B">
        <w:t xml:space="preserve"> group information </w:t>
      </w:r>
      <w:r w:rsidRPr="00B02A0B">
        <w:rPr>
          <w:lang w:val="en-US"/>
        </w:rPr>
        <w:t xml:space="preserve">entries </w:t>
      </w:r>
      <w:r w:rsidRPr="00B02A0B">
        <w:t xml:space="preserve">stored in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w:t>
      </w:r>
      <w:r w:rsidRPr="00B02A0B">
        <w:t>with the candidate</w:t>
      </w:r>
      <w:r w:rsidRPr="00B02A0B">
        <w:rPr>
          <w:lang w:val="en-US"/>
        </w:rPr>
        <w:t xml:space="preserve"> list of the </w:t>
      </w:r>
      <w:proofErr w:type="spellStart"/>
      <w:r w:rsidRPr="00B02A0B">
        <w:t>MCData</w:t>
      </w:r>
      <w:proofErr w:type="spellEnd"/>
      <w:r w:rsidRPr="00B02A0B">
        <w:t xml:space="preserve">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w:t>
      </w:r>
      <w:proofErr w:type="spellStart"/>
      <w:r w:rsidRPr="00B02A0B">
        <w:t>MCData</w:t>
      </w:r>
      <w:proofErr w:type="spellEnd"/>
      <w:r w:rsidRPr="00B02A0B">
        <w:t xml:space="preserve"> group ID </w:t>
      </w:r>
      <w:r w:rsidRPr="00B02A0B">
        <w:rPr>
          <w:lang w:val="en-US"/>
        </w:rPr>
        <w:t>contained in an &lt;entry&gt; element of the &lt;</w:t>
      </w:r>
      <w:proofErr w:type="spellStart"/>
      <w:r w:rsidRPr="00B02A0B">
        <w:rPr>
          <w:lang w:val="en-US"/>
        </w:rPr>
        <w:t>ImplicitAffiliations</w:t>
      </w:r>
      <w:proofErr w:type="spellEnd"/>
      <w:r w:rsidRPr="00B02A0B">
        <w:rPr>
          <w:lang w:val="en-US"/>
        </w:rPr>
        <w:t>&gt; element</w:t>
      </w:r>
      <w:r w:rsidRPr="00B02A0B">
        <w:t xml:space="preserve">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and which has an </w:t>
      </w:r>
      <w:proofErr w:type="spellStart"/>
      <w:r w:rsidRPr="00B02A0B">
        <w:t>MCData</w:t>
      </w:r>
      <w:proofErr w:type="spellEnd"/>
      <w:r w:rsidRPr="00B02A0B">
        <w:t xml:space="preserve"> group information entry </w:t>
      </w:r>
      <w:r w:rsidRPr="00B02A0B">
        <w:rPr>
          <w:lang w:val="en-US"/>
        </w:rPr>
        <w:t xml:space="preserve">in the candidate list of the </w:t>
      </w:r>
      <w:proofErr w:type="spellStart"/>
      <w:r w:rsidRPr="00B02A0B">
        <w:rPr>
          <w:lang w:val="en-US"/>
        </w:rPr>
        <w:t>MCData</w:t>
      </w:r>
      <w:proofErr w:type="spellEnd"/>
      <w:r w:rsidRPr="00B02A0B">
        <w:rPr>
          <w:lang w:val="en-US"/>
        </w:rPr>
        <w:t xml:space="preserve">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 and </w:t>
      </w:r>
      <w:r w:rsidRPr="00B02A0B">
        <w:t xml:space="preserve">each </w:t>
      </w:r>
      <w:proofErr w:type="spellStart"/>
      <w:r w:rsidRPr="00B02A0B">
        <w:t>MCData</w:t>
      </w:r>
      <w:proofErr w:type="spellEnd"/>
      <w:r w:rsidRPr="00B02A0B">
        <w:t xml:space="preserve"> group ID</w:t>
      </w:r>
      <w:r w:rsidRPr="00B02A0B">
        <w:rPr>
          <w:lang w:val="en-US"/>
        </w:rPr>
        <w:t>.</w:t>
      </w:r>
    </w:p>
    <w:p w14:paraId="640F8502" w14:textId="77777777" w:rsidR="005C310B" w:rsidRPr="00B02A0B" w:rsidRDefault="005C310B" w:rsidP="005C310B">
      <w:pPr>
        <w:pStyle w:val="NO"/>
      </w:pPr>
      <w:r w:rsidRPr="00B02A0B">
        <w:t>NOTE 2:</w:t>
      </w:r>
      <w:r w:rsidRPr="00B02A0B">
        <w:tab/>
        <w:t xml:space="preserve">To learn of the </w:t>
      </w:r>
      <w:proofErr w:type="spellStart"/>
      <w:r w:rsidRPr="00B02A0B">
        <w:t>MCData</w:t>
      </w:r>
      <w:proofErr w:type="spellEnd"/>
      <w:r w:rsidRPr="00B02A0B">
        <w:t xml:space="preserve"> groups successfully affiliated to, the </w:t>
      </w:r>
      <w:proofErr w:type="spellStart"/>
      <w:r w:rsidRPr="00B02A0B">
        <w:t>MCData</w:t>
      </w:r>
      <w:proofErr w:type="spellEnd"/>
      <w:r w:rsidRPr="00B02A0B">
        <w:t xml:space="preserve">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31378469"/>
      <w:r w:rsidRPr="00B02A0B">
        <w:t>8.3.3</w:t>
      </w:r>
      <w:r w:rsidRPr="00B02A0B">
        <w:tab/>
        <w:t xml:space="preserve">Procedures of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31378470"/>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proofErr w:type="spellStart"/>
      <w:r w:rsidRPr="00B02A0B">
        <w:t>rocedures</w:t>
      </w:r>
      <w:proofErr w:type="spellEnd"/>
      <w:r w:rsidRPr="00B02A0B">
        <w:rPr>
          <w:lang w:val="en-US"/>
        </w:rPr>
        <w:t xml:space="preserve"> of </w:t>
      </w:r>
      <w:proofErr w:type="spellStart"/>
      <w:r w:rsidRPr="00B02A0B">
        <w:t>MCData</w:t>
      </w:r>
      <w:proofErr w:type="spellEnd"/>
      <w:r w:rsidRPr="00B02A0B">
        <w:t xml:space="preserve"> server </w:t>
      </w:r>
      <w:r w:rsidRPr="00B02A0B">
        <w:rPr>
          <w:lang w:val="en-US"/>
        </w:rPr>
        <w:t xml:space="preserve">owning the </w:t>
      </w:r>
      <w:proofErr w:type="spellStart"/>
      <w:r w:rsidRPr="00B02A0B">
        <w:rPr>
          <w:lang w:val="en-US"/>
        </w:rPr>
        <w:t>MCData</w:t>
      </w:r>
      <w:proofErr w:type="spellEnd"/>
      <w:r w:rsidRPr="00B02A0B">
        <w:rPr>
          <w:lang w:val="en-US"/>
        </w:rPr>
        <w:t xml:space="preserve">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 xml:space="preserve">implicit affiliation </w:t>
      </w:r>
      <w:proofErr w:type="spellStart"/>
      <w:r w:rsidRPr="00B02A0B">
        <w:t>eligibilty</w:t>
      </w:r>
      <w:proofErr w:type="spellEnd"/>
      <w:r w:rsidRPr="00B02A0B">
        <w:t xml:space="preserve">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w:t>
      </w:r>
      <w:proofErr w:type="spellStart"/>
      <w:r w:rsidRPr="00B02A0B">
        <w:t>MCData</w:t>
      </w:r>
      <w:proofErr w:type="spellEnd"/>
      <w:r w:rsidRPr="00B02A0B">
        <w:t xml:space="preserve"> group affiliation procedure and </w:t>
      </w:r>
      <w:r w:rsidRPr="00B02A0B">
        <w:rPr>
          <w:lang w:val="en-US"/>
        </w:rPr>
        <w:t xml:space="preserve">of </w:t>
      </w:r>
      <w:r w:rsidRPr="00B02A0B">
        <w:t xml:space="preserve">CSC-3 part of </w:t>
      </w:r>
      <w:proofErr w:type="spellStart"/>
      <w:r w:rsidRPr="00B02A0B">
        <w:t>MCData</w:t>
      </w:r>
      <w:proofErr w:type="spellEnd"/>
      <w:r w:rsidRPr="00B02A0B">
        <w:t xml:space="preserve">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31378471"/>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server shall maintain </w:t>
      </w:r>
      <w:r w:rsidRPr="00B02A0B">
        <w:t xml:space="preserve">a list of </w:t>
      </w:r>
      <w:proofErr w:type="spellStart"/>
      <w:r w:rsidRPr="00B02A0B">
        <w:rPr>
          <w:lang w:val="en-US"/>
        </w:rPr>
        <w:t>MCData</w:t>
      </w:r>
      <w:proofErr w:type="spellEnd"/>
      <w:r w:rsidRPr="00B02A0B">
        <w:rPr>
          <w:lang w:val="en-US"/>
        </w:rPr>
        <w:t xml:space="preserve"> group information entries.</w:t>
      </w:r>
    </w:p>
    <w:p w14:paraId="43A41B03" w14:textId="77777777" w:rsidR="005C310B" w:rsidRPr="00B02A0B" w:rsidRDefault="005C310B" w:rsidP="005C310B">
      <w:pPr>
        <w:rPr>
          <w:lang w:val="en-US"/>
        </w:rPr>
      </w:pPr>
      <w:r w:rsidRPr="00B02A0B">
        <w:t xml:space="preserve">In each </w:t>
      </w:r>
      <w:proofErr w:type="spellStart"/>
      <w:r w:rsidRPr="00B02A0B">
        <w:t>MCData</w:t>
      </w:r>
      <w:proofErr w:type="spellEnd"/>
      <w:r w:rsidRPr="00B02A0B">
        <w:t xml:space="preserve"> </w:t>
      </w:r>
      <w:r w:rsidRPr="00B02A0B">
        <w:rPr>
          <w:lang w:val="en-US"/>
        </w:rPr>
        <w:t xml:space="preserve">group information </w:t>
      </w:r>
      <w:r w:rsidRPr="00B02A0B">
        <w:t xml:space="preserve">entry, </w:t>
      </w:r>
      <w:r w:rsidRPr="00B02A0B">
        <w:rPr>
          <w:lang w:val="en-US"/>
        </w:rPr>
        <w:t xml:space="preserve">the </w:t>
      </w:r>
      <w:proofErr w:type="spellStart"/>
      <w:r w:rsidRPr="00B02A0B">
        <w:rPr>
          <w:lang w:val="en-US"/>
        </w:rPr>
        <w:t>MCData</w:t>
      </w:r>
      <w:proofErr w:type="spellEnd"/>
      <w:r w:rsidRPr="00B02A0B">
        <w:rPr>
          <w:lang w:val="en-US"/>
        </w:rPr>
        <w:t xml:space="preserve">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w:t>
      </w:r>
      <w:proofErr w:type="spellStart"/>
      <w:r w:rsidRPr="00B02A0B">
        <w:rPr>
          <w:lang w:val="en-US"/>
        </w:rPr>
        <w:t>MCData</w:t>
      </w:r>
      <w:proofErr w:type="spellEnd"/>
      <w:r w:rsidRPr="00B02A0B">
        <w:rPr>
          <w:lang w:val="en-US"/>
        </w:rPr>
        <w:t xml:space="preserve"> group ID. </w:t>
      </w:r>
      <w:r w:rsidRPr="00B02A0B">
        <w:t xml:space="preserve">This field uniquely identifies the </w:t>
      </w:r>
      <w:proofErr w:type="spellStart"/>
      <w:r w:rsidRPr="00B02A0B">
        <w:t>MCData</w:t>
      </w:r>
      <w:proofErr w:type="spellEnd"/>
      <w:r w:rsidRPr="00B02A0B">
        <w:t xml:space="preserve"> group information entry in the list of the </w:t>
      </w:r>
      <w:proofErr w:type="spellStart"/>
      <w:r w:rsidRPr="00B02A0B">
        <w:t>MCData</w:t>
      </w:r>
      <w:proofErr w:type="spellEnd"/>
      <w:r w:rsidRPr="00B02A0B">
        <w:t xml:space="preserve">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 xml:space="preserve">a list of </w:t>
      </w:r>
      <w:proofErr w:type="spellStart"/>
      <w:r w:rsidRPr="00B02A0B">
        <w:t>MCData</w:t>
      </w:r>
      <w:proofErr w:type="spellEnd"/>
      <w:r w:rsidRPr="00B02A0B">
        <w:t xml:space="preserve"> user information entries.</w:t>
      </w:r>
    </w:p>
    <w:p w14:paraId="082CC814" w14:textId="77777777" w:rsidR="005C310B" w:rsidRPr="00B02A0B" w:rsidRDefault="005C310B" w:rsidP="005C310B">
      <w:pPr>
        <w:rPr>
          <w:lang w:val="en-US"/>
        </w:rPr>
      </w:pPr>
      <w:r w:rsidRPr="00B02A0B">
        <w:t xml:space="preserve">In each </w:t>
      </w:r>
      <w:proofErr w:type="spellStart"/>
      <w:r w:rsidRPr="00B02A0B">
        <w:t>MCData</w:t>
      </w:r>
      <w:proofErr w:type="spellEnd"/>
      <w:r w:rsidRPr="00B02A0B">
        <w:t xml:space="preserve"> </w:t>
      </w:r>
      <w:r w:rsidRPr="00B02A0B">
        <w:rPr>
          <w:lang w:val="en-US"/>
        </w:rPr>
        <w:t xml:space="preserve">user information </w:t>
      </w:r>
      <w:r w:rsidRPr="00B02A0B">
        <w:t xml:space="preserve">entry, </w:t>
      </w:r>
      <w:r w:rsidRPr="00B02A0B">
        <w:rPr>
          <w:lang w:val="en-US"/>
        </w:rPr>
        <w:t xml:space="preserve">the </w:t>
      </w:r>
      <w:proofErr w:type="spellStart"/>
      <w:r w:rsidRPr="00B02A0B">
        <w:rPr>
          <w:lang w:val="en-US"/>
        </w:rPr>
        <w:t>MCData</w:t>
      </w:r>
      <w:proofErr w:type="spellEnd"/>
      <w:r w:rsidRPr="00B02A0B">
        <w:rPr>
          <w:lang w:val="en-US"/>
        </w:rPr>
        <w:t xml:space="preserve"> server shall maintain:</w:t>
      </w:r>
    </w:p>
    <w:p w14:paraId="3904648F" w14:textId="77777777" w:rsidR="005C310B" w:rsidRPr="00B02A0B" w:rsidRDefault="005C310B" w:rsidP="005C310B">
      <w:pPr>
        <w:pStyle w:val="B1"/>
      </w:pPr>
      <w:r w:rsidRPr="00B02A0B">
        <w:t>1)</w:t>
      </w:r>
      <w:r w:rsidRPr="00B02A0B">
        <w:tab/>
        <w:t xml:space="preserve">an </w:t>
      </w:r>
      <w:proofErr w:type="spellStart"/>
      <w:r w:rsidRPr="00B02A0B">
        <w:t>MCData</w:t>
      </w:r>
      <w:proofErr w:type="spellEnd"/>
      <w:r w:rsidRPr="00B02A0B">
        <w:t xml:space="preserve"> ID. This field uniquely identifies the </w:t>
      </w:r>
      <w:proofErr w:type="spellStart"/>
      <w:r w:rsidRPr="00B02A0B">
        <w:t>MCData</w:t>
      </w:r>
      <w:proofErr w:type="spellEnd"/>
      <w:r w:rsidRPr="00B02A0B">
        <w:t xml:space="preserve"> user information entry in the list of the </w:t>
      </w:r>
      <w:proofErr w:type="spellStart"/>
      <w:r w:rsidRPr="00B02A0B">
        <w:t>MCData</w:t>
      </w:r>
      <w:proofErr w:type="spellEnd"/>
      <w:r w:rsidRPr="00B02A0B">
        <w:t xml:space="preserve"> user information entries;</w:t>
      </w:r>
    </w:p>
    <w:p w14:paraId="78928BC0" w14:textId="77777777" w:rsidR="005C310B" w:rsidRPr="00B02A0B" w:rsidRDefault="005C310B" w:rsidP="005C310B">
      <w:pPr>
        <w:pStyle w:val="B1"/>
        <w:rPr>
          <w:lang w:val="en-US"/>
        </w:rPr>
      </w:pPr>
      <w:r w:rsidRPr="00B02A0B">
        <w:t>2)</w:t>
      </w:r>
      <w:r w:rsidRPr="00B02A0B">
        <w:tab/>
        <w:t xml:space="preserve">a list of </w:t>
      </w:r>
      <w:proofErr w:type="spellStart"/>
      <w:r w:rsidRPr="00B02A0B">
        <w:t>MCData</w:t>
      </w:r>
      <w:proofErr w:type="spellEnd"/>
      <w:r w:rsidRPr="00B02A0B">
        <w:t xml:space="preserve">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w:t>
      </w:r>
      <w:proofErr w:type="spellStart"/>
      <w:r w:rsidRPr="00B02A0B">
        <w:t>MCData</w:t>
      </w:r>
      <w:proofErr w:type="spellEnd"/>
      <w:r w:rsidRPr="00B02A0B">
        <w:t xml:space="preserve"> </w:t>
      </w:r>
      <w:r w:rsidRPr="00B02A0B">
        <w:rPr>
          <w:lang w:val="en-US"/>
        </w:rPr>
        <w:t xml:space="preserve">client information </w:t>
      </w:r>
      <w:r w:rsidRPr="00B02A0B">
        <w:t xml:space="preserve">entry, </w:t>
      </w:r>
      <w:r w:rsidRPr="00B02A0B">
        <w:rPr>
          <w:lang w:val="en-US"/>
        </w:rPr>
        <w:t xml:space="preserve">the </w:t>
      </w:r>
      <w:proofErr w:type="spellStart"/>
      <w:r w:rsidRPr="00B02A0B">
        <w:rPr>
          <w:lang w:val="en-US"/>
        </w:rPr>
        <w:t>MCData</w:t>
      </w:r>
      <w:proofErr w:type="spellEnd"/>
      <w:r w:rsidRPr="00B02A0B">
        <w:rPr>
          <w:lang w:val="en-US"/>
        </w:rPr>
        <w:t xml:space="preserve"> server shall maintain:</w:t>
      </w:r>
    </w:p>
    <w:p w14:paraId="58730B27" w14:textId="77777777" w:rsidR="005C310B" w:rsidRPr="00B02A0B" w:rsidRDefault="005C310B" w:rsidP="005C310B">
      <w:pPr>
        <w:pStyle w:val="B1"/>
      </w:pPr>
      <w:r w:rsidRPr="00B02A0B">
        <w:t>1)</w:t>
      </w:r>
      <w:r w:rsidRPr="00B02A0B">
        <w:tab/>
        <w:t xml:space="preserve">an </w:t>
      </w:r>
      <w:proofErr w:type="spellStart"/>
      <w:r w:rsidRPr="00B02A0B">
        <w:rPr>
          <w:lang w:val="en-US"/>
        </w:rPr>
        <w:t>MCData</w:t>
      </w:r>
      <w:proofErr w:type="spellEnd"/>
      <w:r w:rsidRPr="00B02A0B">
        <w:rPr>
          <w:lang w:val="en-US"/>
        </w:rPr>
        <w:t xml:space="preserve"> client ID</w:t>
      </w:r>
      <w:r w:rsidRPr="00B02A0B">
        <w:t xml:space="preserve">. This field uniquely identifies the </w:t>
      </w:r>
      <w:proofErr w:type="spellStart"/>
      <w:r w:rsidRPr="00B02A0B">
        <w:t>MCData</w:t>
      </w:r>
      <w:proofErr w:type="spellEnd"/>
      <w:r w:rsidRPr="00B02A0B">
        <w:t xml:space="preserve"> client information entry in the list of the </w:t>
      </w:r>
      <w:proofErr w:type="spellStart"/>
      <w:r w:rsidRPr="00B02A0B">
        <w:t>MCData</w:t>
      </w:r>
      <w:proofErr w:type="spellEnd"/>
      <w:r w:rsidRPr="00B02A0B">
        <w:t xml:space="preserve">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31378472"/>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w:t>
      </w:r>
      <w:proofErr w:type="spellStart"/>
      <w:r w:rsidRPr="00B02A0B">
        <w:t>MCData</w:t>
      </w:r>
      <w:proofErr w:type="spellEnd"/>
      <w:r w:rsidRPr="00B02A0B">
        <w:t xml:space="preserve"> function associated with the </w:t>
      </w:r>
      <w:r w:rsidRPr="00B02A0B">
        <w:rPr>
          <w:lang w:val="en-US"/>
        </w:rPr>
        <w:t xml:space="preserve">served </w:t>
      </w:r>
      <w:proofErr w:type="spellStart"/>
      <w:r w:rsidRPr="00B02A0B">
        <w:t>MCData</w:t>
      </w:r>
      <w:proofErr w:type="spellEnd"/>
      <w:r w:rsidRPr="00B02A0B">
        <w:t xml:space="preserve">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 &lt;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 xml:space="preserve">then the </w:t>
      </w:r>
      <w:proofErr w:type="spellStart"/>
      <w:r w:rsidRPr="00B02A0B">
        <w:rPr>
          <w:lang w:val="en-US"/>
        </w:rPr>
        <w:t>MCData</w:t>
      </w:r>
      <w:proofErr w:type="spellEnd"/>
      <w:r w:rsidRPr="00B02A0B">
        <w:rPr>
          <w:lang w:val="en-US"/>
        </w:rPr>
        <w:t xml:space="preserve"> server:</w:t>
      </w:r>
    </w:p>
    <w:p w14:paraId="1A388E2E"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w:t>
      </w:r>
      <w:proofErr w:type="spellStart"/>
      <w:r w:rsidRPr="00B02A0B">
        <w:t>MCData</w:t>
      </w:r>
      <w:proofErr w:type="spellEnd"/>
      <w:r w:rsidRPr="00B02A0B">
        <w:t xml:space="preserve">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w:t>
      </w:r>
      <w:proofErr w:type="spellStart"/>
      <w:r w:rsidRPr="00B02A0B">
        <w:t>MCData</w:t>
      </w:r>
      <w:proofErr w:type="spellEnd"/>
      <w:r w:rsidRPr="00B02A0B">
        <w:t xml:space="preserve"> group for the </w:t>
      </w:r>
      <w:r w:rsidRPr="00B02A0B">
        <w:rPr>
          <w:lang w:val="en-US"/>
        </w:rPr>
        <w:t xml:space="preserve">served </w:t>
      </w:r>
      <w:proofErr w:type="spellStart"/>
      <w:r w:rsidRPr="00B02A0B">
        <w:t>MCData</w:t>
      </w:r>
      <w:proofErr w:type="spellEnd"/>
      <w:r w:rsidRPr="00B02A0B">
        <w:t xml:space="preserve">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 xml:space="preserve">if the handled </w:t>
      </w:r>
      <w:proofErr w:type="spellStart"/>
      <w:r w:rsidRPr="00B02A0B">
        <w:t>MCData</w:t>
      </w:r>
      <w:proofErr w:type="spellEnd"/>
      <w:r w:rsidRPr="00B02A0B">
        <w:t xml:space="preserve"> ID is not a member of the </w:t>
      </w:r>
      <w:proofErr w:type="spellStart"/>
      <w:r w:rsidRPr="00B02A0B">
        <w:t>MCData</w:t>
      </w:r>
      <w:proofErr w:type="spellEnd"/>
      <w:r w:rsidRPr="00B02A0B">
        <w:t xml:space="preserve"> group identified by the served </w:t>
      </w:r>
      <w:proofErr w:type="spellStart"/>
      <w:r w:rsidRPr="00B02A0B">
        <w:t>MCData</w:t>
      </w:r>
      <w:proofErr w:type="spellEnd"/>
      <w:r w:rsidRPr="00B02A0B">
        <w:t xml:space="preserve">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 xml:space="preserve">shall respond with SIP 200 (OK) response to the SIP PUBLISH request according to 3GPP TS 24.229 [5], IETF RFC 3903 [34]. In the SIP 200 (OK) response, the </w:t>
      </w:r>
      <w:proofErr w:type="spellStart"/>
      <w:r w:rsidRPr="00B02A0B">
        <w:t>MCData</w:t>
      </w:r>
      <w:proofErr w:type="spellEnd"/>
      <w:r w:rsidRPr="00B02A0B">
        <w:t xml:space="preserve">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w:t>
      </w:r>
      <w:proofErr w:type="spellStart"/>
      <w:r w:rsidRPr="00B02A0B">
        <w:t>MCData</w:t>
      </w:r>
      <w:proofErr w:type="spellEnd"/>
      <w:r w:rsidRPr="00B02A0B">
        <w:t xml:space="preserve"> group ID, shall not continue with the rest of the steps;</w:t>
      </w:r>
    </w:p>
    <w:p w14:paraId="3C7C9A4A" w14:textId="77777777" w:rsidR="005C310B" w:rsidRPr="00B02A0B" w:rsidRDefault="005C310B" w:rsidP="005C310B">
      <w:pPr>
        <w:pStyle w:val="B1"/>
      </w:pPr>
      <w:r w:rsidRPr="00B02A0B">
        <w:t>8)</w:t>
      </w:r>
      <w:r w:rsidRPr="00B02A0B">
        <w:tab/>
        <w:t xml:space="preserve">if the handled </w:t>
      </w:r>
      <w:proofErr w:type="spellStart"/>
      <w:r w:rsidRPr="00B02A0B">
        <w:t>MCData</w:t>
      </w:r>
      <w:proofErr w:type="spellEnd"/>
      <w:r w:rsidRPr="00B02A0B">
        <w:t xml:space="preserve"> ID is different from the </w:t>
      </w:r>
      <w:proofErr w:type="spellStart"/>
      <w:r w:rsidRPr="00B02A0B">
        <w:t>MCData</w:t>
      </w:r>
      <w:proofErr w:type="spellEnd"/>
      <w:r w:rsidRPr="00B02A0B">
        <w:t xml:space="preserve"> ID in the "id" attribute of the &lt;tuple&gt; element of the &lt;presence&gt; root element of the application/</w:t>
      </w:r>
      <w:proofErr w:type="spellStart"/>
      <w:r w:rsidRPr="00B02A0B">
        <w:t>pidf+xml</w:t>
      </w:r>
      <w:proofErr w:type="spellEnd"/>
      <w:r w:rsidRPr="00B02A0B">
        <w:t xml:space="preserve">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 xml:space="preserve">shall consider an </w:t>
      </w:r>
      <w:proofErr w:type="spellStart"/>
      <w:r w:rsidRPr="00B02A0B">
        <w:t>MCData</w:t>
      </w:r>
      <w:proofErr w:type="spellEnd"/>
      <w:r w:rsidRPr="00B02A0B">
        <w:t xml:space="preserve">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group information entry is in the </w:t>
      </w:r>
      <w:r w:rsidRPr="00B02A0B">
        <w:t xml:space="preserve">list of </w:t>
      </w:r>
      <w:proofErr w:type="spellStart"/>
      <w:r w:rsidRPr="00B02A0B">
        <w:t>MCData</w:t>
      </w:r>
      <w:proofErr w:type="spellEnd"/>
      <w:r w:rsidRPr="00B02A0B">
        <w:t xml:space="preserve">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information entry is equal to the served </w:t>
      </w:r>
      <w:proofErr w:type="spellStart"/>
      <w:r w:rsidRPr="00B02A0B">
        <w:t>MCData</w:t>
      </w:r>
      <w:proofErr w:type="spellEnd"/>
      <w:r w:rsidRPr="00B02A0B">
        <w:t xml:space="preserve"> group ID;</w:t>
      </w:r>
    </w:p>
    <w:p w14:paraId="77DCE298" w14:textId="77777777" w:rsidR="005C310B" w:rsidRPr="00B02A0B" w:rsidRDefault="005C310B" w:rsidP="005C310B">
      <w:pPr>
        <w:pStyle w:val="B1"/>
      </w:pPr>
      <w:r w:rsidRPr="00B02A0B">
        <w:lastRenderedPageBreak/>
        <w:tab/>
        <w:t xml:space="preserve">as the served </w:t>
      </w:r>
      <w:proofErr w:type="spellStart"/>
      <w:r w:rsidRPr="00B02A0B">
        <w:t>MCData</w:t>
      </w:r>
      <w:proofErr w:type="spellEnd"/>
      <w:r w:rsidRPr="00B02A0B">
        <w:t xml:space="preserve">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 xml:space="preserve">shall remove the </w:t>
      </w:r>
      <w:proofErr w:type="spellStart"/>
      <w:r w:rsidRPr="00B02A0B">
        <w:t>MCData</w:t>
      </w:r>
      <w:proofErr w:type="spellEnd"/>
      <w:r w:rsidRPr="00B02A0B">
        <w:t xml:space="preserve"> user information entry such that:</w:t>
      </w:r>
    </w:p>
    <w:p w14:paraId="115E2511"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w:t>
      </w:r>
      <w:proofErr w:type="spellStart"/>
      <w:r w:rsidRPr="00B02A0B">
        <w:t>MCData</w:t>
      </w:r>
      <w:proofErr w:type="spellEnd"/>
      <w:r w:rsidRPr="00B02A0B">
        <w:t xml:space="preserve"> group information entry; and</w:t>
      </w:r>
    </w:p>
    <w:p w14:paraId="63C0BE10" w14:textId="77777777" w:rsidR="005C310B" w:rsidRPr="00B02A0B" w:rsidRDefault="005C310B" w:rsidP="005C310B">
      <w:pPr>
        <w:pStyle w:val="B3"/>
      </w:pPr>
      <w:r w:rsidRPr="00B02A0B">
        <w:t>ii)</w:t>
      </w:r>
      <w:r w:rsidRPr="00B02A0B">
        <w:tab/>
        <w:t xml:space="preserve">the </w:t>
      </w:r>
      <w:proofErr w:type="spellStart"/>
      <w:r w:rsidRPr="00B02A0B">
        <w:t>MCData</w:t>
      </w:r>
      <w:proofErr w:type="spellEnd"/>
      <w:r w:rsidRPr="00B02A0B">
        <w:t xml:space="preserve"> user information entry has the </w:t>
      </w:r>
      <w:proofErr w:type="spellStart"/>
      <w:r w:rsidRPr="00B02A0B">
        <w:t>MCData</w:t>
      </w:r>
      <w:proofErr w:type="spellEnd"/>
      <w:r w:rsidRPr="00B02A0B">
        <w:t xml:space="preserve"> ID set to the served </w:t>
      </w:r>
      <w:proofErr w:type="spellStart"/>
      <w:r w:rsidRPr="00B02A0B">
        <w:t>MCData</w:t>
      </w:r>
      <w:proofErr w:type="spellEnd"/>
      <w:r w:rsidRPr="00B02A0B">
        <w:t xml:space="preserve">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 xml:space="preserve">shall consider an </w:t>
      </w:r>
      <w:proofErr w:type="spellStart"/>
      <w:r w:rsidRPr="00B02A0B">
        <w:t>MCData</w:t>
      </w:r>
      <w:proofErr w:type="spellEnd"/>
      <w:r w:rsidRPr="00B02A0B">
        <w:t xml:space="preserve"> user information entry such that:</w:t>
      </w:r>
    </w:p>
    <w:p w14:paraId="0EF43B29"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w:t>
      </w:r>
      <w:proofErr w:type="spellStart"/>
      <w:r w:rsidRPr="00B02A0B">
        <w:t>MCData</w:t>
      </w:r>
      <w:proofErr w:type="spellEnd"/>
      <w:r w:rsidRPr="00B02A0B">
        <w:t xml:space="preserve"> group information entry; and</w:t>
      </w:r>
    </w:p>
    <w:p w14:paraId="4A8E4F16" w14:textId="77777777" w:rsidR="005C310B" w:rsidRPr="00B02A0B" w:rsidRDefault="005C310B" w:rsidP="005C310B">
      <w:pPr>
        <w:pStyle w:val="B3"/>
      </w:pPr>
      <w:r w:rsidRPr="00B02A0B">
        <w:t>ii)</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handled </w:t>
      </w:r>
      <w:proofErr w:type="spellStart"/>
      <w:r w:rsidRPr="00B02A0B">
        <w:t>MCData</w:t>
      </w:r>
      <w:proofErr w:type="spellEnd"/>
      <w:r w:rsidRPr="00B02A0B">
        <w:t xml:space="preserve"> ID;</w:t>
      </w:r>
    </w:p>
    <w:p w14:paraId="507CEBDD" w14:textId="77777777" w:rsidR="005C310B" w:rsidRPr="00B02A0B" w:rsidRDefault="005C310B" w:rsidP="005C310B">
      <w:pPr>
        <w:pStyle w:val="B2"/>
      </w:pPr>
      <w:r w:rsidRPr="00B02A0B">
        <w:tab/>
        <w:t xml:space="preserve">as the served </w:t>
      </w:r>
      <w:proofErr w:type="spellStart"/>
      <w:r w:rsidRPr="00B02A0B">
        <w:t>MCData</w:t>
      </w:r>
      <w:proofErr w:type="spellEnd"/>
      <w:r w:rsidRPr="00B02A0B">
        <w:t xml:space="preserve"> user information entry;</w:t>
      </w:r>
    </w:p>
    <w:p w14:paraId="63715433" w14:textId="77777777" w:rsidR="005C31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user information entry does not exist:</w:t>
      </w:r>
    </w:p>
    <w:p w14:paraId="0DB81D58" w14:textId="77777777" w:rsidR="005C310B" w:rsidRPr="00B02A0B" w:rsidRDefault="005C310B" w:rsidP="005C310B">
      <w:pPr>
        <w:pStyle w:val="B3"/>
      </w:pPr>
      <w:proofErr w:type="spellStart"/>
      <w:r w:rsidRPr="00B02A0B">
        <w:t>i</w:t>
      </w:r>
      <w:proofErr w:type="spellEnd"/>
      <w:r w:rsidRPr="00B02A0B">
        <w:t>)</w:t>
      </w:r>
      <w:r w:rsidRPr="00B02A0B">
        <w:tab/>
        <w:t xml:space="preserve">shall insert an </w:t>
      </w:r>
      <w:proofErr w:type="spellStart"/>
      <w:r w:rsidRPr="00B02A0B">
        <w:t>MCData</w:t>
      </w:r>
      <w:proofErr w:type="spellEnd"/>
      <w:r w:rsidRPr="00B02A0B">
        <w:t xml:space="preserve"> user information entry with the </w:t>
      </w:r>
      <w:proofErr w:type="spellStart"/>
      <w:r w:rsidRPr="00B02A0B">
        <w:t>MCData</w:t>
      </w:r>
      <w:proofErr w:type="spellEnd"/>
      <w:r w:rsidRPr="00B02A0B">
        <w:t xml:space="preserve"> ID set to the handled </w:t>
      </w:r>
      <w:proofErr w:type="spellStart"/>
      <w:r w:rsidRPr="00B02A0B">
        <w:t>MCData</w:t>
      </w:r>
      <w:proofErr w:type="spellEnd"/>
      <w:r w:rsidRPr="00B02A0B">
        <w:t xml:space="preserve"> ID into the list of the </w:t>
      </w:r>
      <w:proofErr w:type="spellStart"/>
      <w:r w:rsidRPr="00B02A0B">
        <w:t>MCData</w:t>
      </w:r>
      <w:proofErr w:type="spellEnd"/>
      <w:r w:rsidRPr="00B02A0B">
        <w:t xml:space="preserve"> user information entries of the served </w:t>
      </w:r>
      <w:proofErr w:type="spellStart"/>
      <w:r w:rsidRPr="00B02A0B">
        <w:t>MCData</w:t>
      </w:r>
      <w:proofErr w:type="spellEnd"/>
      <w:r w:rsidRPr="00B02A0B">
        <w:t xml:space="preserve"> group information entry; and</w:t>
      </w:r>
    </w:p>
    <w:p w14:paraId="6B4A7343" w14:textId="77777777" w:rsidR="005C310B" w:rsidRPr="00B02A0B" w:rsidRDefault="005C310B" w:rsidP="005C310B">
      <w:pPr>
        <w:pStyle w:val="B3"/>
      </w:pPr>
      <w:r w:rsidRPr="00B02A0B">
        <w:t>ii)</w:t>
      </w:r>
      <w:r w:rsidRPr="00B02A0B">
        <w:tab/>
        <w:t xml:space="preserve">shall consider the inserted </w:t>
      </w:r>
      <w:proofErr w:type="spellStart"/>
      <w:r w:rsidRPr="00B02A0B">
        <w:t>MCData</w:t>
      </w:r>
      <w:proofErr w:type="spellEnd"/>
      <w:r w:rsidRPr="00B02A0B">
        <w:t xml:space="preserve"> user information entry as the served </w:t>
      </w:r>
      <w:proofErr w:type="spellStart"/>
      <w:r w:rsidRPr="00B02A0B">
        <w:t>MCData</w:t>
      </w:r>
      <w:proofErr w:type="spellEnd"/>
      <w:r w:rsidRPr="00B02A0B">
        <w:t xml:space="preserve"> user information entry; and</w:t>
      </w:r>
    </w:p>
    <w:p w14:paraId="2234B752" w14:textId="77777777" w:rsidR="005C310B" w:rsidRPr="00B02A0B" w:rsidRDefault="005C310B" w:rsidP="005C310B">
      <w:pPr>
        <w:pStyle w:val="B2"/>
      </w:pPr>
      <w:r w:rsidRPr="00B02A0B">
        <w:t>c)</w:t>
      </w:r>
      <w:r w:rsidRPr="00B02A0B">
        <w:tab/>
        <w:t xml:space="preserve">shall set the following information in the served </w:t>
      </w:r>
      <w:proofErr w:type="spellStart"/>
      <w:r w:rsidRPr="00B02A0B">
        <w:t>MCData</w:t>
      </w:r>
      <w:proofErr w:type="spellEnd"/>
      <w:r w:rsidRPr="00B02A0B">
        <w:t xml:space="preserve"> user information entry:</w:t>
      </w:r>
    </w:p>
    <w:p w14:paraId="5B698081" w14:textId="77777777" w:rsidR="005C310B" w:rsidRPr="00B02A0B" w:rsidRDefault="005C310B" w:rsidP="005C310B">
      <w:pPr>
        <w:pStyle w:val="B3"/>
      </w:pPr>
      <w:proofErr w:type="spellStart"/>
      <w:r w:rsidRPr="00B02A0B">
        <w:t>i</w:t>
      </w:r>
      <w:proofErr w:type="spellEnd"/>
      <w:r w:rsidRPr="00B02A0B">
        <w:t>)</w:t>
      </w:r>
      <w:r w:rsidRPr="00B02A0B">
        <w:tab/>
        <w:t xml:space="preserve">set the </w:t>
      </w:r>
      <w:proofErr w:type="spellStart"/>
      <w:r w:rsidRPr="00B02A0B">
        <w:t>MCData</w:t>
      </w:r>
      <w:proofErr w:type="spellEnd"/>
      <w:r w:rsidRPr="00B02A0B">
        <w:t xml:space="preserve"> client ID list according to the "client" attributes of the &lt;affiliation&gt; elements of the &lt;status&gt; element of the &lt;tuple&gt; element of the &lt;presence&gt; root element of the application/</w:t>
      </w:r>
      <w:proofErr w:type="spellStart"/>
      <w:r w:rsidRPr="00B02A0B">
        <w:t>pidf+xml</w:t>
      </w:r>
      <w:proofErr w:type="spellEnd"/>
      <w:r w:rsidRPr="00B02A0B">
        <w:t xml:space="preserve">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w:t>
      </w:r>
      <w:proofErr w:type="spellStart"/>
      <w:r w:rsidRPr="00B02A0B">
        <w:t>pidf+xml</w:t>
      </w:r>
      <w:proofErr w:type="spellEnd"/>
      <w:r w:rsidRPr="00B02A0B">
        <w:t xml:space="preserve">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31378473"/>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 xml:space="preserve">Usage of one SIP SUBSCRIBE request to subscribe for notification about change of affiliation state of several </w:t>
      </w:r>
      <w:proofErr w:type="spellStart"/>
      <w:r w:rsidRPr="00B02A0B">
        <w:t>MCData</w:t>
      </w:r>
      <w:proofErr w:type="spellEnd"/>
      <w:r w:rsidRPr="00B02A0B">
        <w:t xml:space="preserve"> users served by the same </w:t>
      </w:r>
      <w:proofErr w:type="spellStart"/>
      <w:r w:rsidRPr="00B02A0B">
        <w:t>MCData</w:t>
      </w:r>
      <w:proofErr w:type="spellEnd"/>
      <w:r w:rsidRPr="00B02A0B">
        <w:t xml:space="preserve">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w:t>
      </w:r>
      <w:proofErr w:type="spellStart"/>
      <w:r w:rsidRPr="00B02A0B">
        <w:t>MCData</w:t>
      </w:r>
      <w:proofErr w:type="spellEnd"/>
      <w:r w:rsidRPr="00B02A0B">
        <w:t xml:space="preserve"> function associated with the </w:t>
      </w:r>
      <w:r w:rsidRPr="00B02A0B">
        <w:rPr>
          <w:lang w:val="en-US"/>
        </w:rPr>
        <w:t xml:space="preserve">served </w:t>
      </w:r>
      <w:proofErr w:type="spellStart"/>
      <w:r w:rsidRPr="00B02A0B">
        <w:t>MCData</w:t>
      </w:r>
      <w:proofErr w:type="spellEnd"/>
      <w:r w:rsidRPr="00B02A0B">
        <w:t xml:space="preserve">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5) the SIP SUBSCRIBE request contains an application/</w:t>
      </w:r>
      <w:proofErr w:type="spellStart"/>
      <w:r w:rsidRPr="00B02A0B">
        <w:t>simple-filter+xml</w:t>
      </w:r>
      <w:proofErr w:type="spellEnd"/>
      <w:r w:rsidRPr="00B02A0B">
        <w:t xml:space="preserve"> MIME body indicating per-user restrictions of presence event package notification information according to clause 8.4.2 indicating the same </w:t>
      </w:r>
      <w:proofErr w:type="spellStart"/>
      <w:r w:rsidRPr="00B02A0B">
        <w:t>MCData</w:t>
      </w:r>
      <w:proofErr w:type="spellEnd"/>
      <w:r w:rsidRPr="00B02A0B">
        <w:t xml:space="preserve"> ID as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 xml:space="preserve">then the </w:t>
      </w:r>
      <w:proofErr w:type="spellStart"/>
      <w:r w:rsidRPr="00B02A0B">
        <w:rPr>
          <w:lang w:val="en-US"/>
        </w:rPr>
        <w:t>MCData</w:t>
      </w:r>
      <w:proofErr w:type="spellEnd"/>
      <w:r w:rsidRPr="00B02A0B">
        <w:rPr>
          <w:lang w:val="en-US"/>
        </w:rPr>
        <w:t xml:space="preserve"> server:</w:t>
      </w:r>
    </w:p>
    <w:p w14:paraId="06184A21"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w:t>
      </w:r>
      <w:proofErr w:type="spellStart"/>
      <w:r w:rsidRPr="00B02A0B">
        <w:t>MCData</w:t>
      </w:r>
      <w:proofErr w:type="spellEnd"/>
      <w:r w:rsidRPr="00B02A0B">
        <w:t xml:space="preserve">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w:t>
      </w:r>
      <w:proofErr w:type="spellStart"/>
      <w:r w:rsidRPr="00B02A0B">
        <w:t>MCData</w:t>
      </w:r>
      <w:proofErr w:type="spellEnd"/>
      <w:r w:rsidRPr="00B02A0B">
        <w:t xml:space="preserve"> group for the </w:t>
      </w:r>
      <w:r w:rsidRPr="00B02A0B">
        <w:rPr>
          <w:lang w:val="en-US"/>
        </w:rPr>
        <w:t xml:space="preserve">served </w:t>
      </w:r>
      <w:proofErr w:type="spellStart"/>
      <w:r w:rsidRPr="00B02A0B">
        <w:t>MCData</w:t>
      </w:r>
      <w:proofErr w:type="spellEnd"/>
      <w:r w:rsidRPr="00B02A0B">
        <w:t xml:space="preserve">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 xml:space="preserve">if the handled </w:t>
      </w:r>
      <w:proofErr w:type="spellStart"/>
      <w:r w:rsidRPr="00B02A0B">
        <w:t>MCData</w:t>
      </w:r>
      <w:proofErr w:type="spellEnd"/>
      <w:r w:rsidRPr="00B02A0B">
        <w:t xml:space="preserve"> ID is not a member of the </w:t>
      </w:r>
      <w:proofErr w:type="spellStart"/>
      <w:r w:rsidRPr="00B02A0B">
        <w:t>MCData</w:t>
      </w:r>
      <w:proofErr w:type="spellEnd"/>
      <w:r w:rsidRPr="00B02A0B">
        <w:t xml:space="preserve"> group identified by the served </w:t>
      </w:r>
      <w:proofErr w:type="spellStart"/>
      <w:r w:rsidRPr="00B02A0B">
        <w:t>MCData</w:t>
      </w:r>
      <w:proofErr w:type="spellEnd"/>
      <w:r w:rsidRPr="00B02A0B">
        <w:t xml:space="preserve">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 xml:space="preserve">For the duration of the subscription, the </w:t>
      </w:r>
      <w:proofErr w:type="spellStart"/>
      <w:r w:rsidRPr="00B02A0B">
        <w:t>MCData</w:t>
      </w:r>
      <w:proofErr w:type="spellEnd"/>
      <w:r w:rsidRPr="00B02A0B">
        <w:t xml:space="preserve"> server shall notify subscriber about changes of the information of the served </w:t>
      </w:r>
      <w:proofErr w:type="spellStart"/>
      <w:r w:rsidRPr="00B02A0B">
        <w:t>MCData</w:t>
      </w:r>
      <w:proofErr w:type="spellEnd"/>
      <w:r w:rsidRPr="00B02A0B">
        <w:t xml:space="preserve">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31378474"/>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w:t>
      </w:r>
      <w:proofErr w:type="spellStart"/>
      <w:r w:rsidRPr="00B02A0B">
        <w:rPr>
          <w:lang w:val="en-US"/>
        </w:rPr>
        <w:t>MCData</w:t>
      </w:r>
      <w:proofErr w:type="spellEnd"/>
      <w:r w:rsidRPr="00B02A0B">
        <w:rPr>
          <w:lang w:val="en-US"/>
        </w:rPr>
        <w:t xml:space="preserve"> ID </w:t>
      </w:r>
      <w:r w:rsidRPr="00B02A0B">
        <w:t xml:space="preserve">about changes of the affiliation status of the served </w:t>
      </w:r>
      <w:proofErr w:type="spellStart"/>
      <w:r w:rsidRPr="00B02A0B">
        <w:t>MCData</w:t>
      </w:r>
      <w:proofErr w:type="spellEnd"/>
      <w:r w:rsidRPr="00B02A0B">
        <w:t xml:space="preserve"> group ID, the </w:t>
      </w:r>
      <w:proofErr w:type="spellStart"/>
      <w:r w:rsidRPr="00B02A0B">
        <w:t>MCData</w:t>
      </w:r>
      <w:proofErr w:type="spellEnd"/>
      <w:r w:rsidRPr="00B02A0B">
        <w:t xml:space="preserve"> server:</w:t>
      </w:r>
    </w:p>
    <w:p w14:paraId="4B378F62" w14:textId="77777777" w:rsidR="005C310B" w:rsidRPr="00B02A0B" w:rsidRDefault="005C310B" w:rsidP="005C310B">
      <w:pPr>
        <w:pStyle w:val="B1"/>
      </w:pPr>
      <w:r w:rsidRPr="00B02A0B">
        <w:t>1)</w:t>
      </w:r>
      <w:r w:rsidRPr="00B02A0B">
        <w:tab/>
        <w:t xml:space="preserve">shall consider an </w:t>
      </w:r>
      <w:proofErr w:type="spellStart"/>
      <w:r w:rsidRPr="00B02A0B">
        <w:t>MCData</w:t>
      </w:r>
      <w:proofErr w:type="spellEnd"/>
      <w:r w:rsidRPr="00B02A0B">
        <w:t xml:space="preserve">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group information entry is in the </w:t>
      </w:r>
      <w:r w:rsidRPr="00B02A0B">
        <w:t xml:space="preserve">list of </w:t>
      </w:r>
      <w:proofErr w:type="spellStart"/>
      <w:r w:rsidRPr="00B02A0B">
        <w:t>MCData</w:t>
      </w:r>
      <w:proofErr w:type="spellEnd"/>
      <w:r w:rsidRPr="00B02A0B">
        <w:t xml:space="preserve">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information entry is equal to the served </w:t>
      </w:r>
      <w:proofErr w:type="spellStart"/>
      <w:r w:rsidRPr="00B02A0B">
        <w:t>MCData</w:t>
      </w:r>
      <w:proofErr w:type="spellEnd"/>
      <w:r w:rsidRPr="00B02A0B">
        <w:t xml:space="preserve"> group ID;</w:t>
      </w:r>
    </w:p>
    <w:p w14:paraId="097CF212" w14:textId="77777777" w:rsidR="005C310B" w:rsidRPr="00B02A0B" w:rsidRDefault="005C310B" w:rsidP="005C310B">
      <w:pPr>
        <w:pStyle w:val="B1"/>
      </w:pPr>
      <w:r w:rsidRPr="00B02A0B">
        <w:t>2)</w:t>
      </w:r>
      <w:r w:rsidRPr="00B02A0B">
        <w:tab/>
        <w:t xml:space="preserve">shall consider an </w:t>
      </w:r>
      <w:proofErr w:type="spellStart"/>
      <w:r w:rsidRPr="00B02A0B">
        <w:t>MCData</w:t>
      </w:r>
      <w:proofErr w:type="spellEnd"/>
      <w:r w:rsidRPr="00B02A0B">
        <w:t xml:space="preserve"> user information entry such:</w:t>
      </w:r>
    </w:p>
    <w:p w14:paraId="195F61A0"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w:t>
      </w:r>
      <w:proofErr w:type="spellStart"/>
      <w:r w:rsidRPr="00B02A0B">
        <w:t>MCData</w:t>
      </w:r>
      <w:proofErr w:type="spellEnd"/>
      <w:r w:rsidRPr="00B02A0B">
        <w:t xml:space="preserve"> group information entry; and</w:t>
      </w:r>
    </w:p>
    <w:p w14:paraId="7B30FCBB"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handled </w:t>
      </w:r>
      <w:proofErr w:type="spellStart"/>
      <w:r w:rsidRPr="00B02A0B">
        <w:t>MCData</w:t>
      </w:r>
      <w:proofErr w:type="spellEnd"/>
      <w:r w:rsidRPr="00B02A0B">
        <w:t xml:space="preserve"> ID;</w:t>
      </w:r>
    </w:p>
    <w:p w14:paraId="215C8853"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75E68B53" w14:textId="77777777" w:rsidR="005C310B" w:rsidRPr="00B02A0B" w:rsidRDefault="005C310B" w:rsidP="005C310B">
      <w:pPr>
        <w:pStyle w:val="B1"/>
      </w:pPr>
      <w:r w:rsidRPr="00B02A0B">
        <w:t>3)</w:t>
      </w:r>
      <w:r w:rsidRPr="00B02A0B">
        <w:tab/>
        <w:t>shall generate an application/</w:t>
      </w:r>
      <w:proofErr w:type="spellStart"/>
      <w:r w:rsidRPr="00B02A0B">
        <w:t>pidf+xml</w:t>
      </w:r>
      <w:proofErr w:type="spellEnd"/>
      <w:r w:rsidRPr="00B02A0B">
        <w:t xml:space="preserve"> MIME body indicating per-group affiliation information according to clause 8.4.1 and the served list of the served </w:t>
      </w:r>
      <w:proofErr w:type="spellStart"/>
      <w:r w:rsidRPr="00B02A0B">
        <w:t>MCData</w:t>
      </w:r>
      <w:proofErr w:type="spellEnd"/>
      <w:r w:rsidRPr="00B02A0B">
        <w:t xml:space="preserve"> user information entry of the </w:t>
      </w:r>
      <w:proofErr w:type="spellStart"/>
      <w:r w:rsidRPr="00B02A0B">
        <w:t>MCData</w:t>
      </w:r>
      <w:proofErr w:type="spellEnd"/>
      <w:r w:rsidRPr="00B02A0B">
        <w:t xml:space="preserve"> group information entry with following clarifications:</w:t>
      </w:r>
    </w:p>
    <w:p w14:paraId="287BF1AE"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r>
      <w:proofErr w:type="spellStart"/>
      <w:r w:rsidRPr="00B02A0B">
        <w:rPr>
          <w:lang w:val="en-US"/>
        </w:rPr>
        <w:t>i</w:t>
      </w:r>
      <w:proofErr w:type="spellEnd"/>
      <w:r w:rsidRPr="00B02A0B">
        <w:t xml:space="preserve">f this procedures is invoked by procedure in clause 8.3.3.3 where </w:t>
      </w:r>
      <w:r w:rsidRPr="00B02A0B">
        <w:rPr>
          <w:lang w:val="en-US"/>
        </w:rPr>
        <w:t>the handled p-id was identified</w:t>
      </w:r>
      <w:r w:rsidRPr="00B02A0B">
        <w:t xml:space="preserve">, the </w:t>
      </w:r>
      <w:proofErr w:type="spellStart"/>
      <w:r w:rsidRPr="00B02A0B">
        <w:t>MCData</w:t>
      </w:r>
      <w:proofErr w:type="spellEnd"/>
      <w:r w:rsidRPr="00B02A0B">
        <w:t xml:space="preserve"> server shall set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w:t>
      </w:r>
      <w:proofErr w:type="spellStart"/>
      <w:r w:rsidRPr="00B02A0B">
        <w:t>MCData</w:t>
      </w:r>
      <w:proofErr w:type="spellEnd"/>
      <w:r w:rsidRPr="00B02A0B">
        <w:t xml:space="preserve"> server shall include the generated application/</w:t>
      </w:r>
      <w:proofErr w:type="spellStart"/>
      <w:r w:rsidRPr="00B02A0B">
        <w:t>pidf+xml</w:t>
      </w:r>
      <w:proofErr w:type="spellEnd"/>
      <w:r w:rsidRPr="00B02A0B">
        <w:t xml:space="preserve">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31378475"/>
      <w:r w:rsidRPr="00B02A0B">
        <w:lastRenderedPageBreak/>
        <w:t>8.3.3.</w:t>
      </w:r>
      <w:r w:rsidRPr="00B02A0B">
        <w:rPr>
          <w:lang w:val="en-US"/>
        </w:rPr>
        <w:t>6</w:t>
      </w:r>
      <w:r w:rsidRPr="00B02A0B">
        <w:tab/>
        <w:t xml:space="preserve">Implicit affiliation </w:t>
      </w:r>
      <w:proofErr w:type="spellStart"/>
      <w:r w:rsidRPr="00B02A0B">
        <w:t>eligibilty</w:t>
      </w:r>
      <w:proofErr w:type="spellEnd"/>
      <w:r w:rsidRPr="00B02A0B">
        <w:t xml:space="preserve">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 xml:space="preserve">Upon receiving a SIP request for an </w:t>
      </w:r>
      <w:proofErr w:type="spellStart"/>
      <w:r w:rsidRPr="00B02A0B">
        <w:rPr>
          <w:lang w:val="en-US"/>
        </w:rPr>
        <w:t>MCData</w:t>
      </w:r>
      <w:proofErr w:type="spellEnd"/>
      <w:r w:rsidRPr="00B02A0B">
        <w:rPr>
          <w:lang w:val="en-US"/>
        </w:rPr>
        <w:t xml:space="preserve"> group that the </w:t>
      </w:r>
      <w:proofErr w:type="spellStart"/>
      <w:r w:rsidRPr="00B02A0B">
        <w:rPr>
          <w:lang w:val="en-US"/>
        </w:rPr>
        <w:t>MCData</w:t>
      </w:r>
      <w:proofErr w:type="spellEnd"/>
      <w:r w:rsidRPr="00B02A0B">
        <w:rPr>
          <w:lang w:val="en-US"/>
        </w:rPr>
        <w:t xml:space="preserve"> user is not currently affiliated to and that requires the controlling </w:t>
      </w:r>
      <w:proofErr w:type="spellStart"/>
      <w:r w:rsidRPr="00B02A0B">
        <w:rPr>
          <w:lang w:val="en-US"/>
        </w:rPr>
        <w:t>MCData</w:t>
      </w:r>
      <w:proofErr w:type="spellEnd"/>
      <w:r w:rsidRPr="00B02A0B">
        <w:rPr>
          <w:lang w:val="en-US"/>
        </w:rPr>
        <w:t xml:space="preserve"> function to check on the eligibility of the </w:t>
      </w:r>
      <w:proofErr w:type="spellStart"/>
      <w:r w:rsidRPr="00B02A0B">
        <w:rPr>
          <w:lang w:val="en-US"/>
        </w:rPr>
        <w:t>MCData</w:t>
      </w:r>
      <w:proofErr w:type="spellEnd"/>
      <w:r w:rsidRPr="00B02A0B">
        <w:rPr>
          <w:lang w:val="en-US"/>
        </w:rPr>
        <w:t xml:space="preserve"> user to be implicitly affiliated to the </w:t>
      </w:r>
      <w:proofErr w:type="spellStart"/>
      <w:r w:rsidRPr="00B02A0B">
        <w:rPr>
          <w:lang w:val="en-US"/>
        </w:rPr>
        <w:t>MCData</w:t>
      </w:r>
      <w:proofErr w:type="spellEnd"/>
      <w:r w:rsidRPr="00B02A0B">
        <w:rPr>
          <w:lang w:val="en-US"/>
        </w:rPr>
        <w:t xml:space="preserve"> group, the controlling </w:t>
      </w:r>
      <w:proofErr w:type="spellStart"/>
      <w:r w:rsidRPr="00B02A0B">
        <w:rPr>
          <w:lang w:val="en-US"/>
        </w:rPr>
        <w:t>MCData</w:t>
      </w:r>
      <w:proofErr w:type="spellEnd"/>
      <w:r w:rsidRPr="00B02A0B">
        <w:rPr>
          <w:lang w:val="en-US"/>
        </w:rPr>
        <w:t xml:space="preserve"> function:</w:t>
      </w:r>
    </w:p>
    <w:p w14:paraId="28FE22CF"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w:t>
      </w:r>
      <w:proofErr w:type="spellStart"/>
      <w:r w:rsidRPr="00B02A0B">
        <w:rPr>
          <w:lang w:val="en-US"/>
        </w:rPr>
        <w:t>MCData</w:t>
      </w:r>
      <w:proofErr w:type="spellEnd"/>
      <w:r w:rsidRPr="00B02A0B">
        <w:rPr>
          <w:lang w:val="en-US"/>
        </w:rPr>
        <w:t xml:space="preserve"> ID in the </w:t>
      </w:r>
      <w:r w:rsidRPr="00B02A0B">
        <w:t>&lt;</w:t>
      </w:r>
      <w:proofErr w:type="spellStart"/>
      <w:r w:rsidRPr="00B02A0B">
        <w:t>mcdata</w:t>
      </w:r>
      <w:proofErr w:type="spellEnd"/>
      <w:r w:rsidRPr="00B02A0B">
        <w:t xml:space="preserve">-calling-user-id&gt;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w:t>
      </w:r>
      <w:proofErr w:type="spellStart"/>
      <w:r w:rsidRPr="00B02A0B">
        <w:t>MCData</w:t>
      </w:r>
      <w:proofErr w:type="spellEnd"/>
      <w:r w:rsidRPr="00B02A0B">
        <w:t xml:space="preserve"> group for the </w:t>
      </w:r>
      <w:r w:rsidRPr="00B02A0B">
        <w:rPr>
          <w:lang w:val="en-US"/>
        </w:rPr>
        <w:t xml:space="preserve">served </w:t>
      </w:r>
      <w:proofErr w:type="spellStart"/>
      <w:r w:rsidRPr="00B02A0B">
        <w:t>MCData</w:t>
      </w:r>
      <w:proofErr w:type="spellEnd"/>
      <w:r w:rsidRPr="00B02A0B">
        <w:t xml:space="preserve"> group ID does not exist in the group management server according to 3GPP TS 24.481 [11], shall consider the </w:t>
      </w:r>
      <w:proofErr w:type="spellStart"/>
      <w:r w:rsidRPr="00B02A0B">
        <w:t>MCData</w:t>
      </w:r>
      <w:proofErr w:type="spellEnd"/>
      <w:r w:rsidRPr="00B02A0B">
        <w:t xml:space="preserve"> user to be ineligible for implicit affiliation and skip the rest of the steps;</w:t>
      </w:r>
    </w:p>
    <w:p w14:paraId="12D3848A" w14:textId="77777777" w:rsidR="005C310B" w:rsidRPr="00B02A0B" w:rsidRDefault="005C310B" w:rsidP="005C310B">
      <w:pPr>
        <w:pStyle w:val="B1"/>
      </w:pPr>
      <w:r w:rsidRPr="00B02A0B">
        <w:t>4)</w:t>
      </w:r>
      <w:r w:rsidRPr="00B02A0B">
        <w:tab/>
        <w:t xml:space="preserve">if the handled </w:t>
      </w:r>
      <w:proofErr w:type="spellStart"/>
      <w:r w:rsidRPr="00B02A0B">
        <w:t>MCData</w:t>
      </w:r>
      <w:proofErr w:type="spellEnd"/>
      <w:r w:rsidRPr="00B02A0B">
        <w:t xml:space="preserve"> ID is not a member of the </w:t>
      </w:r>
      <w:proofErr w:type="spellStart"/>
      <w:r w:rsidRPr="00B02A0B">
        <w:t>MCData</w:t>
      </w:r>
      <w:proofErr w:type="spellEnd"/>
      <w:r w:rsidRPr="00B02A0B">
        <w:t xml:space="preserve"> group identified by the served </w:t>
      </w:r>
      <w:proofErr w:type="spellStart"/>
      <w:r w:rsidRPr="00B02A0B">
        <w:t>MCData</w:t>
      </w:r>
      <w:proofErr w:type="spellEnd"/>
      <w:r w:rsidRPr="00B02A0B">
        <w:t xml:space="preserve"> group ID, shall consider the </w:t>
      </w:r>
      <w:proofErr w:type="spellStart"/>
      <w:r w:rsidRPr="00B02A0B">
        <w:t>MCData</w:t>
      </w:r>
      <w:proofErr w:type="spellEnd"/>
      <w:r w:rsidRPr="00B02A0B">
        <w:t xml:space="preserve"> user to be ineligible for implicit affiliation and skip the rest of the steps;</w:t>
      </w:r>
    </w:p>
    <w:p w14:paraId="57905FDF" w14:textId="77777777" w:rsidR="005C310B" w:rsidRPr="00B02A0B" w:rsidRDefault="005C310B" w:rsidP="005C310B">
      <w:pPr>
        <w:pStyle w:val="B1"/>
      </w:pPr>
      <w:r w:rsidRPr="00B02A0B">
        <w:t>5)</w:t>
      </w:r>
      <w:r w:rsidRPr="00B02A0B">
        <w:tab/>
        <w:t xml:space="preserve">if there is no </w:t>
      </w:r>
      <w:proofErr w:type="spellStart"/>
      <w:r w:rsidRPr="00B02A0B">
        <w:t>MCData</w:t>
      </w:r>
      <w:proofErr w:type="spellEnd"/>
      <w:r w:rsidRPr="00B02A0B">
        <w:t xml:space="preserve"> group information entry in the list of </w:t>
      </w:r>
      <w:proofErr w:type="spellStart"/>
      <w:r w:rsidRPr="00B02A0B">
        <w:t>MCData</w:t>
      </w:r>
      <w:proofErr w:type="spellEnd"/>
      <w:r w:rsidRPr="00B02A0B">
        <w:t xml:space="preserve"> group information entries described in clause 8.3.3.2 with an </w:t>
      </w:r>
      <w:proofErr w:type="spellStart"/>
      <w:r w:rsidRPr="00B02A0B">
        <w:t>MCData</w:t>
      </w:r>
      <w:proofErr w:type="spellEnd"/>
      <w:r w:rsidRPr="00B02A0B">
        <w:t xml:space="preserve"> group identity matching the served </w:t>
      </w:r>
      <w:proofErr w:type="spellStart"/>
      <w:r w:rsidRPr="00B02A0B">
        <w:t>MCData</w:t>
      </w:r>
      <w:proofErr w:type="spellEnd"/>
      <w:r w:rsidRPr="00B02A0B">
        <w:t xml:space="preserve"> group ID, then shall consider the </w:t>
      </w:r>
      <w:proofErr w:type="spellStart"/>
      <w:r w:rsidRPr="00B02A0B">
        <w:t>MCData</w:t>
      </w:r>
      <w:proofErr w:type="spellEnd"/>
      <w:r w:rsidRPr="00B02A0B">
        <w:t xml:space="preserve"> user to be ineligible for implicit affiliation and skip the rest of the steps; or</w:t>
      </w:r>
    </w:p>
    <w:p w14:paraId="58BAE1A0" w14:textId="77777777" w:rsidR="005C310B" w:rsidRPr="00B02A0B" w:rsidRDefault="005C310B" w:rsidP="005C310B">
      <w:pPr>
        <w:pStyle w:val="B1"/>
      </w:pPr>
      <w:r w:rsidRPr="00B02A0B">
        <w:t>6)</w:t>
      </w:r>
      <w:r w:rsidRPr="00B02A0B">
        <w:tab/>
        <w:t xml:space="preserve">shall consider the </w:t>
      </w:r>
      <w:proofErr w:type="spellStart"/>
      <w:r w:rsidRPr="00B02A0B">
        <w:t>MCData</w:t>
      </w:r>
      <w:proofErr w:type="spellEnd"/>
      <w:r w:rsidRPr="00B02A0B">
        <w:t xml:space="preserve">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31378476"/>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 xml:space="preserve">Upon receiving a SIP request for an </w:t>
      </w:r>
      <w:proofErr w:type="spellStart"/>
      <w:r w:rsidRPr="00B02A0B">
        <w:rPr>
          <w:lang w:val="en-US"/>
        </w:rPr>
        <w:t>MCData</w:t>
      </w:r>
      <w:proofErr w:type="spellEnd"/>
      <w:r w:rsidRPr="00B02A0B">
        <w:rPr>
          <w:lang w:val="en-US"/>
        </w:rPr>
        <w:t xml:space="preserve"> group that the </w:t>
      </w:r>
      <w:proofErr w:type="spellStart"/>
      <w:r w:rsidRPr="00B02A0B">
        <w:rPr>
          <w:lang w:val="en-US"/>
        </w:rPr>
        <w:t>MCData</w:t>
      </w:r>
      <w:proofErr w:type="spellEnd"/>
      <w:r w:rsidRPr="00B02A0B">
        <w:rPr>
          <w:lang w:val="en-US"/>
        </w:rPr>
        <w:t xml:space="preserve"> user is not currently affiliated to and that requires the controlling </w:t>
      </w:r>
      <w:proofErr w:type="spellStart"/>
      <w:r w:rsidRPr="00B02A0B">
        <w:rPr>
          <w:lang w:val="en-US"/>
        </w:rPr>
        <w:t>MCData</w:t>
      </w:r>
      <w:proofErr w:type="spellEnd"/>
      <w:r w:rsidRPr="00B02A0B">
        <w:rPr>
          <w:lang w:val="en-US"/>
        </w:rPr>
        <w:t xml:space="preserve"> function to perform an implicit affiliation to, the controlling </w:t>
      </w:r>
      <w:proofErr w:type="spellStart"/>
      <w:r w:rsidRPr="00B02A0B">
        <w:rPr>
          <w:lang w:val="en-US"/>
        </w:rPr>
        <w:t>MCData</w:t>
      </w:r>
      <w:proofErr w:type="spellEnd"/>
      <w:r w:rsidRPr="00B02A0B">
        <w:rPr>
          <w:lang w:val="en-US"/>
        </w:rPr>
        <w:t xml:space="preserve"> function:</w:t>
      </w:r>
    </w:p>
    <w:p w14:paraId="779B949B"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w:t>
      </w:r>
      <w:proofErr w:type="spellStart"/>
      <w:r w:rsidRPr="00B02A0B">
        <w:rPr>
          <w:lang w:val="en-US"/>
        </w:rPr>
        <w:t>MCData</w:t>
      </w:r>
      <w:proofErr w:type="spellEnd"/>
      <w:r w:rsidRPr="00B02A0B">
        <w:rPr>
          <w:lang w:val="en-US"/>
        </w:rPr>
        <w:t xml:space="preserve"> ID in the </w:t>
      </w:r>
      <w:r w:rsidRPr="00B02A0B">
        <w:t>&lt;</w:t>
      </w:r>
      <w:proofErr w:type="spellStart"/>
      <w:r w:rsidRPr="00B02A0B">
        <w:t>mcdata</w:t>
      </w:r>
      <w:proofErr w:type="spellEnd"/>
      <w:r w:rsidRPr="00B02A0B">
        <w:t xml:space="preserve">-calling-user-id&gt;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 xml:space="preserve">shall consider an </w:t>
      </w:r>
      <w:proofErr w:type="spellStart"/>
      <w:r w:rsidRPr="00B02A0B">
        <w:t>MCData</w:t>
      </w:r>
      <w:proofErr w:type="spellEnd"/>
      <w:r w:rsidRPr="00B02A0B">
        <w:t xml:space="preserve">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group information entry is in the </w:t>
      </w:r>
      <w:r w:rsidRPr="00B02A0B">
        <w:t xml:space="preserve">list of </w:t>
      </w:r>
      <w:proofErr w:type="spellStart"/>
      <w:r w:rsidRPr="00B02A0B">
        <w:t>MCData</w:t>
      </w:r>
      <w:proofErr w:type="spellEnd"/>
      <w:r w:rsidRPr="00B02A0B">
        <w:t xml:space="preserve">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information entry is equal to the served </w:t>
      </w:r>
      <w:proofErr w:type="spellStart"/>
      <w:r w:rsidRPr="00B02A0B">
        <w:t>MCData</w:t>
      </w:r>
      <w:proofErr w:type="spellEnd"/>
      <w:r w:rsidRPr="00B02A0B">
        <w:t xml:space="preserve"> group ID;</w:t>
      </w:r>
    </w:p>
    <w:p w14:paraId="21CCBE25"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group information entry;</w:t>
      </w:r>
    </w:p>
    <w:p w14:paraId="46A759F9" w14:textId="77777777" w:rsidR="005C310B" w:rsidRPr="00B02A0B" w:rsidRDefault="005C310B" w:rsidP="005C310B">
      <w:pPr>
        <w:pStyle w:val="B1"/>
      </w:pPr>
      <w:r w:rsidRPr="00B02A0B">
        <w:t>4)</w:t>
      </w:r>
      <w:r w:rsidRPr="00B02A0B">
        <w:tab/>
        <w:t xml:space="preserve">shall consider an </w:t>
      </w:r>
      <w:proofErr w:type="spellStart"/>
      <w:r w:rsidRPr="00B02A0B">
        <w:t>MCData</w:t>
      </w:r>
      <w:proofErr w:type="spellEnd"/>
      <w:r w:rsidRPr="00B02A0B">
        <w:t xml:space="preserve"> user information entry such that:</w:t>
      </w:r>
    </w:p>
    <w:p w14:paraId="1D3378B4"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w:t>
      </w:r>
      <w:proofErr w:type="spellStart"/>
      <w:r w:rsidRPr="00B02A0B">
        <w:t>MCData</w:t>
      </w:r>
      <w:proofErr w:type="spellEnd"/>
      <w:r w:rsidRPr="00B02A0B">
        <w:t xml:space="preserve"> group information entry; and</w:t>
      </w:r>
    </w:p>
    <w:p w14:paraId="5AAA63A9"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handled </w:t>
      </w:r>
      <w:proofErr w:type="spellStart"/>
      <w:r w:rsidRPr="00B02A0B">
        <w:t>MCData</w:t>
      </w:r>
      <w:proofErr w:type="spellEnd"/>
      <w:r w:rsidRPr="00B02A0B">
        <w:t xml:space="preserve"> ID;</w:t>
      </w:r>
    </w:p>
    <w:p w14:paraId="55BE352B"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7D0A863D" w14:textId="77777777" w:rsidR="005C310B" w:rsidRPr="00B02A0B" w:rsidRDefault="005C310B" w:rsidP="005C310B">
      <w:pPr>
        <w:pStyle w:val="B2"/>
      </w:pPr>
      <w:r w:rsidRPr="00B02A0B">
        <w:t>c)</w:t>
      </w:r>
      <w:r w:rsidRPr="00B02A0B">
        <w:tab/>
        <w:t xml:space="preserve">if the </w:t>
      </w:r>
      <w:proofErr w:type="spellStart"/>
      <w:r w:rsidRPr="00B02A0B">
        <w:t>MCData</w:t>
      </w:r>
      <w:proofErr w:type="spellEnd"/>
      <w:r w:rsidRPr="00B02A0B">
        <w:t xml:space="preserve"> user information entry does not exist:</w:t>
      </w:r>
    </w:p>
    <w:p w14:paraId="17CCC747" w14:textId="77777777" w:rsidR="005C310B" w:rsidRPr="00B02A0B" w:rsidRDefault="005C310B" w:rsidP="005C310B">
      <w:pPr>
        <w:pStyle w:val="B3"/>
      </w:pPr>
      <w:proofErr w:type="spellStart"/>
      <w:r w:rsidRPr="00B02A0B">
        <w:t>i</w:t>
      </w:r>
      <w:proofErr w:type="spellEnd"/>
      <w:r w:rsidRPr="00B02A0B">
        <w:t>)</w:t>
      </w:r>
      <w:r w:rsidRPr="00B02A0B">
        <w:tab/>
        <w:t xml:space="preserve">shall insert an </w:t>
      </w:r>
      <w:proofErr w:type="spellStart"/>
      <w:r w:rsidRPr="00B02A0B">
        <w:t>MCData</w:t>
      </w:r>
      <w:proofErr w:type="spellEnd"/>
      <w:r w:rsidRPr="00B02A0B">
        <w:t xml:space="preserve"> user information entry with the </w:t>
      </w:r>
      <w:proofErr w:type="spellStart"/>
      <w:r w:rsidRPr="00B02A0B">
        <w:t>MCData</w:t>
      </w:r>
      <w:proofErr w:type="spellEnd"/>
      <w:r w:rsidRPr="00B02A0B">
        <w:t xml:space="preserve"> ID set to the handled </w:t>
      </w:r>
      <w:proofErr w:type="spellStart"/>
      <w:r w:rsidRPr="00B02A0B">
        <w:t>MCData</w:t>
      </w:r>
      <w:proofErr w:type="spellEnd"/>
      <w:r w:rsidRPr="00B02A0B">
        <w:t xml:space="preserve"> ID into the list of the </w:t>
      </w:r>
      <w:proofErr w:type="spellStart"/>
      <w:r w:rsidRPr="00B02A0B">
        <w:t>MCData</w:t>
      </w:r>
      <w:proofErr w:type="spellEnd"/>
      <w:r w:rsidRPr="00B02A0B">
        <w:t xml:space="preserve"> user information entries of the served </w:t>
      </w:r>
      <w:proofErr w:type="spellStart"/>
      <w:r w:rsidRPr="00B02A0B">
        <w:t>MCData</w:t>
      </w:r>
      <w:proofErr w:type="spellEnd"/>
      <w:r w:rsidRPr="00B02A0B">
        <w:t xml:space="preserve"> group information entry; and</w:t>
      </w:r>
    </w:p>
    <w:p w14:paraId="26059EAD" w14:textId="77777777" w:rsidR="005C310B" w:rsidRPr="00B02A0B" w:rsidRDefault="005C310B" w:rsidP="005C310B">
      <w:pPr>
        <w:pStyle w:val="B3"/>
      </w:pPr>
      <w:r w:rsidRPr="00B02A0B">
        <w:t>ii)</w:t>
      </w:r>
      <w:r w:rsidRPr="00B02A0B">
        <w:tab/>
        <w:t xml:space="preserve">shall consider the inserted </w:t>
      </w:r>
      <w:proofErr w:type="spellStart"/>
      <w:r w:rsidRPr="00B02A0B">
        <w:t>MCData</w:t>
      </w:r>
      <w:proofErr w:type="spellEnd"/>
      <w:r w:rsidRPr="00B02A0B">
        <w:t xml:space="preserve"> user information entry as the served </w:t>
      </w:r>
      <w:proofErr w:type="spellStart"/>
      <w:r w:rsidRPr="00B02A0B">
        <w:t>MCData</w:t>
      </w:r>
      <w:proofErr w:type="spellEnd"/>
      <w:r w:rsidRPr="00B02A0B">
        <w:t xml:space="preserve"> user information entry; and</w:t>
      </w:r>
    </w:p>
    <w:p w14:paraId="40A508F2" w14:textId="77777777" w:rsidR="005C310B" w:rsidRPr="00B02A0B" w:rsidRDefault="005C310B" w:rsidP="005C310B">
      <w:pPr>
        <w:pStyle w:val="B2"/>
      </w:pPr>
      <w:r w:rsidRPr="00B02A0B">
        <w:lastRenderedPageBreak/>
        <w:t>d)</w:t>
      </w:r>
      <w:r w:rsidRPr="00B02A0B">
        <w:tab/>
        <w:t xml:space="preserve">shall make the following modifications in the served </w:t>
      </w:r>
      <w:proofErr w:type="spellStart"/>
      <w:r w:rsidRPr="00B02A0B">
        <w:t>MCData</w:t>
      </w:r>
      <w:proofErr w:type="spellEnd"/>
      <w:r w:rsidRPr="00B02A0B">
        <w:t xml:space="preserve"> user information entry:</w:t>
      </w:r>
    </w:p>
    <w:p w14:paraId="16550B4D" w14:textId="77777777" w:rsidR="005C310B" w:rsidRPr="00B02A0B" w:rsidRDefault="005C310B" w:rsidP="005C310B">
      <w:pPr>
        <w:pStyle w:val="B3"/>
      </w:pPr>
      <w:proofErr w:type="spellStart"/>
      <w:r w:rsidRPr="00B02A0B">
        <w:t>i</w:t>
      </w:r>
      <w:proofErr w:type="spellEnd"/>
      <w:r w:rsidRPr="00B02A0B">
        <w:t>)</w:t>
      </w:r>
      <w:r w:rsidRPr="00B02A0B">
        <w:tab/>
        <w:t xml:space="preserve">add the </w:t>
      </w:r>
      <w:proofErr w:type="spellStart"/>
      <w:r w:rsidRPr="00B02A0B">
        <w:t>MCData</w:t>
      </w:r>
      <w:proofErr w:type="spellEnd"/>
      <w:r w:rsidRPr="00B02A0B">
        <w:t xml:space="preserve"> client ID derived from the received SIP request to the </w:t>
      </w:r>
      <w:proofErr w:type="spellStart"/>
      <w:r w:rsidRPr="00B02A0B">
        <w:t>MCData</w:t>
      </w:r>
      <w:proofErr w:type="spellEnd"/>
      <w:r w:rsidRPr="00B02A0B">
        <w:t xml:space="preserve">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31378477"/>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31378478"/>
      <w:r w:rsidRPr="00B02A0B">
        <w:t>8.4.</w:t>
      </w:r>
      <w:r w:rsidRPr="00B02A0B">
        <w:rPr>
          <w:lang w:val="en-US"/>
        </w:rPr>
        <w:t>1</w:t>
      </w:r>
      <w:r w:rsidRPr="00B02A0B">
        <w:rPr>
          <w:lang w:val="en-US"/>
        </w:rPr>
        <w:tab/>
      </w:r>
      <w:r w:rsidRPr="00B02A0B">
        <w:t xml:space="preserve">Extension of </w:t>
      </w:r>
      <w:r w:rsidRPr="00B02A0B">
        <w:rPr>
          <w:rFonts w:eastAsia="SimSun"/>
        </w:rPr>
        <w:t>application/</w:t>
      </w:r>
      <w:proofErr w:type="spellStart"/>
      <w:r w:rsidRPr="00B02A0B">
        <w:rPr>
          <w:rFonts w:eastAsia="SimSun"/>
        </w:rPr>
        <w:t>pidf+xml</w:t>
      </w:r>
      <w:proofErr w:type="spellEnd"/>
      <w:r w:rsidRPr="00B02A0B">
        <w:rPr>
          <w:rFonts w:eastAsia="SimSun"/>
        </w:rPr>
        <w:t xml:space="preserve">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31378479"/>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31378480"/>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 xml:space="preserve">contains an "entity" attribute of the &lt;presence&gt;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w:t>
      </w:r>
    </w:p>
    <w:p w14:paraId="5F766FFE" w14:textId="77777777" w:rsidR="005C310B" w:rsidRPr="00B02A0B" w:rsidRDefault="005C310B" w:rsidP="005C310B">
      <w:pPr>
        <w:pStyle w:val="B1"/>
      </w:pPr>
      <w:r w:rsidRPr="00B02A0B">
        <w:t>3)</w:t>
      </w:r>
      <w:r w:rsidRPr="00B02A0B">
        <w:tab/>
        <w:t xml:space="preserve">contains one &lt;tuple&gt; child element according to IETF RFC 3863 [40] per each </w:t>
      </w:r>
      <w:proofErr w:type="spellStart"/>
      <w:r w:rsidRPr="00B02A0B">
        <w:t>MCData</w:t>
      </w:r>
      <w:proofErr w:type="spellEnd"/>
      <w:r w:rsidRPr="00B02A0B">
        <w:t xml:space="preserve">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proofErr w:type="spellStart"/>
      <w:r w:rsidRPr="00B02A0B">
        <w:t>MCData</w:t>
      </w:r>
      <w:proofErr w:type="spellEnd"/>
      <w:r w:rsidRPr="00B02A0B">
        <w:t xml:space="preserve"> group in which the </w:t>
      </w:r>
      <w:proofErr w:type="spellStart"/>
      <w:r w:rsidRPr="00B02A0B">
        <w:t>MCData</w:t>
      </w:r>
      <w:proofErr w:type="spellEnd"/>
      <w:r w:rsidRPr="00B02A0B">
        <w:t xml:space="preserve"> user </w:t>
      </w:r>
      <w:r w:rsidRPr="00B02A0B">
        <w:rPr>
          <w:lang w:val="en-US"/>
        </w:rPr>
        <w:t xml:space="preserve">is interested at the </w:t>
      </w:r>
      <w:proofErr w:type="spellStart"/>
      <w:r w:rsidRPr="00B02A0B">
        <w:rPr>
          <w:lang w:val="en-US"/>
        </w:rPr>
        <w:t>MCData</w:t>
      </w:r>
      <w:proofErr w:type="spellEnd"/>
      <w:r w:rsidRPr="00B02A0B">
        <w:rPr>
          <w:lang w:val="en-US"/>
        </w:rPr>
        <w:t xml:space="preserve">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in which the </w:t>
      </w:r>
      <w:proofErr w:type="spellStart"/>
      <w:r w:rsidRPr="00B02A0B">
        <w:t>MCData</w:t>
      </w:r>
      <w:proofErr w:type="spellEnd"/>
      <w:r w:rsidRPr="00B02A0B">
        <w:t xml:space="preserve"> user </w:t>
      </w:r>
      <w:r w:rsidRPr="00B02A0B">
        <w:rPr>
          <w:lang w:val="en-US"/>
        </w:rPr>
        <w:t xml:space="preserve">is interested at the </w:t>
      </w:r>
      <w:proofErr w:type="spellStart"/>
      <w:r w:rsidRPr="00B02A0B">
        <w:rPr>
          <w:lang w:val="en-US"/>
        </w:rPr>
        <w:t>MCData</w:t>
      </w:r>
      <w:proofErr w:type="spellEnd"/>
      <w:r w:rsidRPr="00B02A0B">
        <w:rPr>
          <w:lang w:val="en-US"/>
        </w:rPr>
        <w:t xml:space="preserve"> client;</w:t>
      </w:r>
    </w:p>
    <w:p w14:paraId="3E7733C6" w14:textId="77777777" w:rsidR="005C310B" w:rsidRPr="00B02A0B" w:rsidRDefault="005C310B" w:rsidP="005C310B">
      <w:pPr>
        <w:pStyle w:val="B1"/>
      </w:pPr>
      <w:r w:rsidRPr="00B02A0B">
        <w:t>9)</w:t>
      </w:r>
      <w:r w:rsidRPr="00B02A0B">
        <w:tab/>
        <w:t xml:space="preserve">can contain a "status" attribute of each &lt;affiliation&gt; element indicating the affiliation status of the </w:t>
      </w:r>
      <w:proofErr w:type="spellStart"/>
      <w:r w:rsidRPr="00B02A0B">
        <w:t>MCData</w:t>
      </w:r>
      <w:proofErr w:type="spellEnd"/>
      <w:r w:rsidRPr="00B02A0B">
        <w:t xml:space="preserve"> user to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 and</w:t>
      </w:r>
    </w:p>
    <w:p w14:paraId="7E0A0EF0" w14:textId="77777777" w:rsidR="005C310B" w:rsidRPr="00B02A0B" w:rsidRDefault="005C310B" w:rsidP="005C310B">
      <w:pPr>
        <w:pStyle w:val="B1"/>
      </w:pPr>
      <w:r w:rsidRPr="00B02A0B">
        <w:t>10)</w:t>
      </w:r>
      <w:r w:rsidRPr="00B02A0B">
        <w:tab/>
        <w:t xml:space="preserve">can contain an "expires" attribute of each &lt;affiliation&gt; element indicating expiration of affiliation of the </w:t>
      </w:r>
      <w:proofErr w:type="spellStart"/>
      <w:r w:rsidRPr="00B02A0B">
        <w:t>MCData</w:t>
      </w:r>
      <w:proofErr w:type="spellEnd"/>
      <w:r w:rsidRPr="00B02A0B">
        <w:t xml:space="preserve"> user to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62EC0F7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 xml:space="preserve">contains an "entity" attribute of the &lt;presence&gt; element set to 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ID</w:t>
      </w:r>
      <w:r w:rsidRPr="00B02A0B">
        <w:rPr>
          <w:lang w:val="en-US"/>
        </w:rPr>
        <w:t xml:space="preserve"> of the </w:t>
      </w:r>
      <w:proofErr w:type="spellStart"/>
      <w:r w:rsidRPr="00B02A0B">
        <w:rPr>
          <w:lang w:val="en-US"/>
        </w:rPr>
        <w:t>MCData</w:t>
      </w:r>
      <w:proofErr w:type="spellEnd"/>
      <w:r w:rsidRPr="00B02A0B">
        <w:rPr>
          <w:lang w:val="en-US"/>
        </w:rPr>
        <w:t xml:space="preserve">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proofErr w:type="spellStart"/>
      <w:r w:rsidRPr="00B02A0B">
        <w:t>MCData</w:t>
      </w:r>
      <w:proofErr w:type="spellEnd"/>
      <w:r w:rsidRPr="00B02A0B">
        <w:t xml:space="preserve"> </w:t>
      </w:r>
      <w:r w:rsidRPr="00B02A0B">
        <w:rPr>
          <w:lang w:val="en-US"/>
        </w:rPr>
        <w:t xml:space="preserve">client at </w:t>
      </w:r>
      <w:r w:rsidRPr="00B02A0B">
        <w:t xml:space="preserve">which the </w:t>
      </w:r>
      <w:proofErr w:type="spellStart"/>
      <w:r w:rsidRPr="00B02A0B">
        <w:t>MCData</w:t>
      </w:r>
      <w:proofErr w:type="spellEnd"/>
      <w:r w:rsidRPr="00B02A0B">
        <w:t xml:space="preserve"> user </w:t>
      </w:r>
      <w:r w:rsidRPr="00B02A0B">
        <w:rPr>
          <w:lang w:val="en-US"/>
        </w:rPr>
        <w:t xml:space="preserve">is interested in the </w:t>
      </w:r>
      <w:proofErr w:type="spellStart"/>
      <w:r w:rsidRPr="00B02A0B">
        <w:rPr>
          <w:lang w:val="en-US"/>
        </w:rPr>
        <w:t>MCData</w:t>
      </w:r>
      <w:proofErr w:type="spellEnd"/>
      <w:r w:rsidRPr="00B02A0B">
        <w:rPr>
          <w:lang w:val="en-US"/>
        </w:rPr>
        <w:t xml:space="preserve">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proofErr w:type="spellStart"/>
      <w:r w:rsidRPr="00B02A0B">
        <w:rPr>
          <w:lang w:val="en-US"/>
        </w:rPr>
        <w:t>MCData</w:t>
      </w:r>
      <w:proofErr w:type="spellEnd"/>
      <w:r w:rsidRPr="00B02A0B">
        <w:rPr>
          <w:lang w:val="en-US"/>
        </w:rPr>
        <w:t xml:space="preserve"> client ID;</w:t>
      </w:r>
    </w:p>
    <w:p w14:paraId="29DC27A1" w14:textId="00700A25" w:rsidR="00150FF6" w:rsidRDefault="005C310B" w:rsidP="00150FF6">
      <w:pPr>
        <w:pStyle w:val="B1"/>
        <w:rPr>
          <w:rFonts w:eastAsia="SimSun"/>
          <w:lang w:val="en-US"/>
        </w:rPr>
      </w:pPr>
      <w:r w:rsidRPr="00B02A0B">
        <w:t>9)</w:t>
      </w:r>
      <w:r w:rsidRPr="00B02A0B">
        <w:tab/>
        <w:t xml:space="preserve">can contain an "expires" attribute defined in the XML schema defined in table 8.4.1.2-2, of the &lt;affiliation&gt; element indicating expiration of affiliation of the </w:t>
      </w:r>
      <w:proofErr w:type="spellStart"/>
      <w:r w:rsidRPr="00B02A0B">
        <w:t>MCData</w:t>
      </w:r>
      <w:proofErr w:type="spellEnd"/>
      <w:r w:rsidRPr="00B02A0B">
        <w:t xml:space="preserve"> user to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w:t>
      </w:r>
      <w:proofErr w:type="spellStart"/>
      <w:r w:rsidRPr="00B02A0B">
        <w:t>pidf+xml</w:t>
      </w:r>
      <w:proofErr w:type="spellEnd"/>
      <w:r w:rsidRPr="00B02A0B">
        <w:t xml:space="preserve">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w:t>
      </w:r>
      <w:proofErr w:type="spellStart"/>
      <w:r w:rsidRPr="00B02A0B">
        <w:t>xs:schema</w:t>
      </w:r>
      <w:proofErr w:type="spellEnd"/>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targetNamespace</w:t>
      </w:r>
      <w:proofErr w:type="spellEnd"/>
      <w:r w:rsidRPr="00B02A0B">
        <w:t>="urn:3gpp:ns:mcdataPresInfo:1.0"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xmlns:xs</w:t>
      </w:r>
      <w:proofErr w:type="spellEnd"/>
      <w:r w:rsidRPr="00B02A0B">
        <w:t>="http://www.w3.org/2001/XMLSchema"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elementFormDefault</w:t>
      </w:r>
      <w:proofErr w:type="spellEnd"/>
      <w:r w:rsidRPr="00B02A0B">
        <w:t xml:space="preserve">="qualified" </w:t>
      </w:r>
      <w:proofErr w:type="spellStart"/>
      <w:r w:rsidRPr="00B02A0B">
        <w:t>attributeFormDefault</w:t>
      </w:r>
      <w:proofErr w:type="spellEnd"/>
      <w:r w:rsidRPr="00B02A0B">
        <w: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w:t>
      </w:r>
      <w:proofErr w:type="spellStart"/>
      <w:r w:rsidRPr="00B02A0B">
        <w:t>MCData</w:t>
      </w:r>
      <w:proofErr w:type="spellEnd"/>
      <w:r w:rsidRPr="00B02A0B">
        <w:t xml:space="preserve">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xs:element</w:t>
      </w:r>
      <w:proofErr w:type="spellEnd"/>
      <w:r w:rsidRPr="00B02A0B">
        <w:t xml:space="preserve">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xs:complexType</w:t>
      </w:r>
      <w:proofErr w:type="spellEnd"/>
      <w:r w:rsidRPr="00B02A0B">
        <w:t xml:space="preserve"> name="</w:t>
      </w:r>
      <w:proofErr w:type="spellStart"/>
      <w:r w:rsidRPr="00B02A0B">
        <w:t>affiliationType</w:t>
      </w:r>
      <w:proofErr w:type="spellEnd"/>
      <w:r w:rsidRPr="00B02A0B">
        <w:t>"&gt;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xs:sequence</w:t>
      </w:r>
      <w:proofErr w:type="spellEnd"/>
      <w:r w:rsidRPr="00B02A0B">
        <w:t>&gt;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xs:sequence</w:t>
      </w:r>
      <w:proofErr w:type="spellEnd"/>
      <w:r w:rsidRPr="00B02A0B">
        <w:t>&gt;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name="group" type="</w:t>
      </w:r>
      <w:proofErr w:type="spellStart"/>
      <w:r w:rsidRPr="00B02A0B">
        <w:t>xs:anyURI</w:t>
      </w:r>
      <w:proofErr w:type="spellEnd"/>
      <w:r w:rsidRPr="00B02A0B">
        <w:t>"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name="client" type="</w:t>
      </w:r>
      <w:proofErr w:type="spellStart"/>
      <w:r w:rsidRPr="00B02A0B">
        <w:t>xs:anyURI</w:t>
      </w:r>
      <w:proofErr w:type="spellEnd"/>
      <w:r w:rsidRPr="00B02A0B">
        <w:t>"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name="expires" type="</w:t>
      </w:r>
      <w:proofErr w:type="spellStart"/>
      <w:r w:rsidRPr="00B02A0B">
        <w:t>xs:dateTime</w:t>
      </w:r>
      <w:proofErr w:type="spellEnd"/>
      <w:r w:rsidRPr="00B02A0B">
        <w:t>"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xs:complexType</w:t>
      </w:r>
      <w:proofErr w:type="spellEnd"/>
      <w:r w:rsidRPr="00B02A0B">
        <w:t>&gt;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xs:simpleType</w:t>
      </w:r>
      <w:proofErr w:type="spellEnd"/>
      <w:r w:rsidRPr="00B02A0B">
        <w:t xml:space="preserve"> name="</w:t>
      </w:r>
      <w:proofErr w:type="spellStart"/>
      <w:r w:rsidRPr="00B02A0B">
        <w:t>statusType</w:t>
      </w:r>
      <w:proofErr w:type="spellEnd"/>
      <w:r w:rsidRPr="00B02A0B">
        <w:t>"&gt;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w:t>
      </w:r>
      <w:proofErr w:type="spellStart"/>
      <w:r w:rsidRPr="00B02A0B">
        <w:t>deaffiliating</w:t>
      </w:r>
      <w:proofErr w:type="spellEnd"/>
      <w:r w:rsidRPr="00B02A0B">
        <w:t>"/&gt;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xs:restriction</w:t>
      </w:r>
      <w:proofErr w:type="spellEnd"/>
      <w:r w:rsidRPr="00B02A0B">
        <w:t>&gt;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xs:simpleType</w:t>
      </w:r>
      <w:proofErr w:type="spellEnd"/>
      <w:r w:rsidRPr="00B02A0B">
        <w:t>&gt;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xs:element</w:t>
      </w:r>
      <w:proofErr w:type="spellEnd"/>
      <w:r w:rsidRPr="00B02A0B">
        <w:t xml:space="preserve"> name="p-id" type="</w:t>
      </w:r>
      <w:proofErr w:type="spellStart"/>
      <w:r w:rsidRPr="00B02A0B">
        <w:t>xs:string</w:t>
      </w:r>
      <w:proofErr w:type="spellEnd"/>
      <w:r w:rsidRPr="00B02A0B">
        <w:t>"/&gt;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 xml:space="preserve">&lt;!-- </w:t>
      </w:r>
      <w:proofErr w:type="spellStart"/>
      <w:r>
        <w:t>MCData</w:t>
      </w:r>
      <w:proofErr w:type="spellEnd"/>
      <w:r>
        <w:t xml:space="preserve">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w:t>
      </w:r>
      <w:proofErr w:type="spellStart"/>
      <w:r>
        <w:rPr>
          <w:lang w:val="en-US"/>
        </w:rPr>
        <w:t>xs:element</w:t>
      </w:r>
      <w:proofErr w:type="spellEnd"/>
      <w:r>
        <w:rPr>
          <w:lang w:val="en-US"/>
        </w:rPr>
        <w:t xml:space="preserve"> name="</w:t>
      </w:r>
      <w:proofErr w:type="spellStart"/>
      <w:r>
        <w:rPr>
          <w:lang w:val="en-US"/>
        </w:rPr>
        <w:t>functionalAlias</w:t>
      </w:r>
      <w:proofErr w:type="spellEnd"/>
      <w:r>
        <w:rPr>
          <w:lang w:val="en-US"/>
        </w:rPr>
        <w:t>"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w:t>
      </w:r>
      <w:proofErr w:type="spellStart"/>
      <w:r>
        <w:rPr>
          <w:lang w:val="en-US"/>
        </w:rPr>
        <w:t>xs:complexType</w:t>
      </w:r>
      <w:proofErr w:type="spellEnd"/>
      <w:r>
        <w:rPr>
          <w:lang w:val="en-US"/>
        </w:rPr>
        <w:t xml:space="preserve"> name="</w:t>
      </w:r>
      <w:proofErr w:type="spellStart"/>
      <w:r>
        <w:rPr>
          <w:lang w:val="en-US"/>
        </w:rPr>
        <w:t>functionalAliasType</w:t>
      </w:r>
      <w:proofErr w:type="spellEnd"/>
      <w:r>
        <w:rPr>
          <w:lang w:val="en-US"/>
        </w:rPr>
        <w:t>"&gt;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xs:sequence</w:t>
      </w:r>
      <w:proofErr w:type="spellEnd"/>
      <w:r>
        <w:rPr>
          <w:lang w:val="en-US"/>
        </w:rPr>
        <w:t>&gt;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xs:any</w:t>
      </w:r>
      <w:proofErr w:type="spellEnd"/>
      <w:r>
        <w:rPr>
          <w:lang w:val="en-US"/>
        </w:rPr>
        <w:t xml:space="preserve"> namespace="##any"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xs:sequence</w:t>
      </w:r>
      <w:proofErr w:type="spellEnd"/>
      <w:r>
        <w:rPr>
          <w:lang w:val="en-US"/>
        </w:rPr>
        <w:t>&gt;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xs:attribute</w:t>
      </w:r>
      <w:proofErr w:type="spellEnd"/>
      <w:r>
        <w:rPr>
          <w:lang w:val="en-US"/>
        </w:rPr>
        <w:t xml:space="preserve"> name="</w:t>
      </w:r>
      <w:proofErr w:type="spellStart"/>
      <w:r>
        <w:rPr>
          <w:lang w:val="en-US"/>
        </w:rPr>
        <w:t>functionalAliasID</w:t>
      </w:r>
      <w:proofErr w:type="spellEnd"/>
      <w:r>
        <w:rPr>
          <w:lang w:val="en-US"/>
        </w:rPr>
        <w:t>" type="</w:t>
      </w:r>
      <w:proofErr w:type="spellStart"/>
      <w:r>
        <w:rPr>
          <w:lang w:val="en-US"/>
        </w:rPr>
        <w:t>xs:anyURI</w:t>
      </w:r>
      <w:proofErr w:type="spellEnd"/>
      <w:r>
        <w:rPr>
          <w:lang w:val="en-US"/>
        </w:rPr>
        <w:t>"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xs:attribute</w:t>
      </w:r>
      <w:proofErr w:type="spellEnd"/>
      <w:r>
        <w:rPr>
          <w:lang w:val="en-US"/>
        </w:rPr>
        <w:t xml:space="preserve"> name="expires" type="</w:t>
      </w:r>
      <w:proofErr w:type="spellStart"/>
      <w:r>
        <w:rPr>
          <w:lang w:val="en-US"/>
        </w:rPr>
        <w:t>xs:dateTime</w:t>
      </w:r>
      <w:proofErr w:type="spellEnd"/>
      <w:r>
        <w:rPr>
          <w:lang w:val="en-US"/>
        </w:rPr>
        <w:t>"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xs:anyAttribute</w:t>
      </w:r>
      <w:proofErr w:type="spellEnd"/>
      <w:r>
        <w:rPr>
          <w:lang w:val="en-US"/>
        </w:rPr>
        <w:t xml:space="preserve"> namespace="##any" </w:t>
      </w:r>
      <w:proofErr w:type="spellStart"/>
      <w:r>
        <w:rPr>
          <w:lang w:val="en-US"/>
        </w:rPr>
        <w:t>processContents</w:t>
      </w:r>
      <w:proofErr w:type="spellEnd"/>
      <w:r>
        <w:rPr>
          <w:lang w:val="en-US"/>
        </w:rPr>
        <w:t>="lax"/&gt;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xs:complexType</w:t>
      </w:r>
      <w:proofErr w:type="spellEnd"/>
      <w:r>
        <w:rPr>
          <w:lang w:val="en-US"/>
        </w:rPr>
        <w:t>&gt;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w:t>
      </w:r>
      <w:proofErr w:type="spellStart"/>
      <w:r w:rsidRPr="00B02A0B">
        <w:t>xs:schema</w:t>
      </w:r>
      <w:proofErr w:type="spellEnd"/>
      <w:r w:rsidRPr="00B02A0B">
        <w:t>&gt;</w:t>
      </w:r>
    </w:p>
    <w:p w14:paraId="22C84DA3" w14:textId="77777777" w:rsidR="005C310B" w:rsidRPr="00B02A0B" w:rsidRDefault="005C310B" w:rsidP="005C310B">
      <w:r w:rsidRPr="00B02A0B">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The "</w:t>
            </w:r>
            <w:proofErr w:type="spellStart"/>
            <w:r w:rsidRPr="00B02A0B">
              <w:t>urn:ietf:params:xml:ns:pidf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31378481"/>
      <w:r w:rsidRPr="00B02A0B">
        <w:lastRenderedPageBreak/>
        <w:t>8.4.2</w:t>
      </w:r>
      <w:r w:rsidRPr="00B02A0B">
        <w:tab/>
        <w:t xml:space="preserve">Extension of </w:t>
      </w:r>
      <w:r w:rsidRPr="00B02A0B">
        <w:rPr>
          <w:rFonts w:eastAsia="SimSun"/>
        </w:rPr>
        <w:t>application/</w:t>
      </w:r>
      <w:proofErr w:type="spellStart"/>
      <w:r w:rsidRPr="00B02A0B">
        <w:rPr>
          <w:rFonts w:eastAsia="SimSun"/>
        </w:rPr>
        <w:t>simple-filter+xml</w:t>
      </w:r>
      <w:proofErr w:type="spellEnd"/>
      <w:r w:rsidRPr="00B02A0B">
        <w:rPr>
          <w:rFonts w:eastAsia="SimSun"/>
        </w:rPr>
        <w:t xml:space="preserve">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31378482"/>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31378483"/>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5615A2A" w14:textId="77777777" w:rsidR="005C310B" w:rsidRPr="00B02A0B" w:rsidRDefault="005C310B" w:rsidP="005C310B">
      <w:pPr>
        <w:pStyle w:val="B2"/>
      </w:pPr>
      <w:r w:rsidRPr="00B02A0B">
        <w:rPr>
          <w:lang w:val="en-US"/>
        </w:rPr>
        <w:t xml:space="preserve">B) </w:t>
      </w:r>
      <w:r w:rsidRPr="00B02A0B">
        <w:t>contains a "urn" attribute set to the "</w:t>
      </w:r>
      <w:proofErr w:type="spellStart"/>
      <w:r w:rsidRPr="00B02A0B">
        <w:t>urn:ietf:params:xml:ns:pidf</w:t>
      </w:r>
      <w:proofErr w:type="spellEnd"/>
      <w:r w:rsidRPr="00B02A0B">
        <w:t>"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 xml:space="preserve">[@id="' string, the </w:t>
      </w:r>
      <w:proofErr w:type="spellStart"/>
      <w:r w:rsidRPr="00B02A0B">
        <w:t>MCData</w:t>
      </w:r>
      <w:proofErr w:type="spellEnd"/>
      <w:r w:rsidRPr="00B02A0B">
        <w:t xml:space="preserve"> client ID, and the '"]' string.</w:t>
      </w:r>
    </w:p>
    <w:p w14:paraId="19E9E203"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0FBC5C4" w14:textId="77777777" w:rsidR="005C310B" w:rsidRPr="00B02A0B" w:rsidRDefault="005C310B" w:rsidP="005C310B">
      <w:pPr>
        <w:pStyle w:val="B2"/>
      </w:pPr>
      <w:r w:rsidRPr="00B02A0B">
        <w:rPr>
          <w:lang w:val="en-US"/>
        </w:rPr>
        <w:t xml:space="preserve">B) </w:t>
      </w:r>
      <w:r w:rsidRPr="00B02A0B">
        <w:t>contains a "urn" attribute set to the "</w:t>
      </w:r>
      <w:proofErr w:type="spellStart"/>
      <w:r w:rsidRPr="00B02A0B">
        <w:t>urn:ietf:params:xml:ns:pidf</w:t>
      </w:r>
      <w:proofErr w:type="spellEnd"/>
      <w:r w:rsidRPr="00B02A0B">
        <w:t>"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 xml:space="preserve">[@id="' string, the </w:t>
      </w:r>
      <w:proofErr w:type="spellStart"/>
      <w:r w:rsidRPr="00B02A0B">
        <w:t>MCData</w:t>
      </w:r>
      <w:proofErr w:type="spellEnd"/>
      <w:r w:rsidRPr="00B02A0B">
        <w:t xml:space="preserve">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31378484"/>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31378485"/>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w:t>
      </w:r>
      <w:proofErr w:type="spellStart"/>
      <w:r w:rsidRPr="00B02A0B">
        <w:t>mcdata</w:t>
      </w:r>
      <w:proofErr w:type="spellEnd"/>
      <w:r w:rsidRPr="00B02A0B">
        <w:t>-allow-short-data-service&gt;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w:t>
      </w:r>
      <w:proofErr w:type="spellStart"/>
      <w:r w:rsidRPr="00B02A0B">
        <w:t>mcdata</w:t>
      </w:r>
      <w:proofErr w:type="spellEnd"/>
      <w:r w:rsidRPr="00B02A0B">
        <w:t>-allow-short-data-service&gt; element under the &lt;list-service&gt; element</w:t>
      </w:r>
      <w:r w:rsidRPr="00B02A0B">
        <w:rPr>
          <w:lang w:eastAsia="ko-KR"/>
        </w:rPr>
        <w:t>,</w:t>
      </w:r>
      <w:r w:rsidRPr="00B02A0B">
        <w:t xml:space="preserve"> in the group document</w:t>
      </w:r>
      <w:r w:rsidRPr="00B02A0B">
        <w:rPr>
          <w:lang w:eastAsia="ko-KR"/>
        </w:rPr>
        <w:t xml:space="preserve">, is set to "false" for a </w:t>
      </w:r>
      <w:proofErr w:type="spellStart"/>
      <w:r w:rsidRPr="00B02A0B">
        <w:rPr>
          <w:lang w:eastAsia="ko-KR"/>
        </w:rPr>
        <w:t>MCData</w:t>
      </w:r>
      <w:proofErr w:type="spellEnd"/>
      <w:r w:rsidRPr="00B02A0B">
        <w:rPr>
          <w:lang w:eastAsia="ko-KR"/>
        </w:rPr>
        <w:t xml:space="preserve">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31378486"/>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31378487"/>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31378488"/>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w:t>
      </w:r>
      <w:proofErr w:type="spellStart"/>
      <w:r w:rsidRPr="00B02A0B">
        <w:t>MCData</w:t>
      </w:r>
      <w:proofErr w:type="spellEnd"/>
      <w:r w:rsidRPr="00B02A0B">
        <w:t xml:space="preserve">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31378489"/>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 xml:space="preserve">When a </w:t>
      </w:r>
      <w:proofErr w:type="spellStart"/>
      <w:r w:rsidRPr="00B02A0B">
        <w:t>MCData</w:t>
      </w:r>
      <w:proofErr w:type="spellEnd"/>
      <w:r w:rsidRPr="00B02A0B">
        <w:t xml:space="preserve">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 xml:space="preserve">if the SDS SIGNALLING PAYLOAD message does not contain an </w:t>
      </w:r>
      <w:proofErr w:type="spellStart"/>
      <w:r w:rsidRPr="00B02A0B">
        <w:t>InReplyTo</w:t>
      </w:r>
      <w:proofErr w:type="spellEnd"/>
      <w:r w:rsidRPr="00B02A0B">
        <w:t xml:space="preserve">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 xml:space="preserve">may notify the </w:t>
      </w:r>
      <w:proofErr w:type="spellStart"/>
      <w:r w:rsidRPr="00B02A0B">
        <w:t>MCData</w:t>
      </w:r>
      <w:proofErr w:type="spellEnd"/>
      <w:r w:rsidRPr="00B02A0B">
        <w:t xml:space="preserve"> user;</w:t>
      </w:r>
    </w:p>
    <w:p w14:paraId="691F8E0F" w14:textId="77777777" w:rsidR="005C310B" w:rsidRPr="00B02A0B" w:rsidRDefault="005C310B" w:rsidP="005C310B">
      <w:pPr>
        <w:pStyle w:val="B2"/>
      </w:pPr>
      <w:r w:rsidRPr="00B02A0B">
        <w:t>c)</w:t>
      </w:r>
      <w:r w:rsidRPr="00B02A0B">
        <w:tab/>
        <w:t xml:space="preserve">may display to the </w:t>
      </w:r>
      <w:proofErr w:type="spellStart"/>
      <w:r w:rsidRPr="00B02A0B">
        <w:t>MCData</w:t>
      </w:r>
      <w:proofErr w:type="spellEnd"/>
      <w:r w:rsidRPr="00B02A0B">
        <w:t xml:space="preserve"> user the functional alias of the originating </w:t>
      </w:r>
      <w:proofErr w:type="spellStart"/>
      <w:r w:rsidRPr="00B02A0B">
        <w:t>MCData</w:t>
      </w:r>
      <w:proofErr w:type="spellEnd"/>
      <w:r w:rsidRPr="00B02A0B">
        <w:t xml:space="preserve"> user, if provided; and</w:t>
      </w:r>
    </w:p>
    <w:p w14:paraId="7A99C4A4" w14:textId="77777777" w:rsidR="005C310B" w:rsidRPr="00B02A0B" w:rsidRDefault="005C310B" w:rsidP="005C310B">
      <w:pPr>
        <w:pStyle w:val="B2"/>
      </w:pPr>
      <w:r w:rsidRPr="00B02A0B">
        <w:t>d)</w:t>
      </w:r>
      <w:r w:rsidRPr="00B02A0B">
        <w:tab/>
        <w:t xml:space="preserve">shall render the contents of the Payload IE(s) to the </w:t>
      </w:r>
      <w:proofErr w:type="spellStart"/>
      <w:r w:rsidRPr="00B02A0B">
        <w:t>MCData</w:t>
      </w:r>
      <w:proofErr w:type="spellEnd"/>
      <w:r w:rsidRPr="00B02A0B">
        <w:t xml:space="preserve">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 xml:space="preserve">shall not notify the </w:t>
      </w:r>
      <w:proofErr w:type="spellStart"/>
      <w:r w:rsidRPr="00B02A0B">
        <w:t>MCData</w:t>
      </w:r>
      <w:proofErr w:type="spellEnd"/>
      <w:r w:rsidRPr="00B02A0B">
        <w:t xml:space="preserve">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 xml:space="preserve">If required, the </w:t>
      </w:r>
      <w:proofErr w:type="spellStart"/>
      <w:r w:rsidRPr="00B02A0B">
        <w:t>MCData</w:t>
      </w:r>
      <w:proofErr w:type="spellEnd"/>
      <w:r w:rsidRPr="00B02A0B">
        <w:t xml:space="preserve">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w:t>
      </w:r>
      <w:proofErr w:type="spellStart"/>
      <w:r w:rsidRPr="00B02A0B">
        <w:t>MCData</w:t>
      </w:r>
      <w:proofErr w:type="spellEnd"/>
      <w:r w:rsidRPr="00B02A0B">
        <w:t xml:space="preserve"> application that is not running, the </w:t>
      </w:r>
      <w:proofErr w:type="spellStart"/>
      <w:r w:rsidRPr="00B02A0B">
        <w:t>MCData</w:t>
      </w:r>
      <w:proofErr w:type="spellEnd"/>
      <w:r w:rsidRPr="00B02A0B">
        <w:t xml:space="preserve"> client starts the local non-</w:t>
      </w:r>
      <w:proofErr w:type="spellStart"/>
      <w:r w:rsidRPr="00B02A0B">
        <w:t>MCData</w:t>
      </w:r>
      <w:proofErr w:type="spellEnd"/>
      <w:r w:rsidRPr="00B02A0B">
        <w:t xml:space="preserve">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 xml:space="preserve">shall not notify the </w:t>
      </w:r>
      <w:proofErr w:type="spellStart"/>
      <w:r w:rsidRPr="00B02A0B">
        <w:t>MCData</w:t>
      </w:r>
      <w:proofErr w:type="spellEnd"/>
      <w:r w:rsidRPr="00B02A0B">
        <w:t xml:space="preserve">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 xml:space="preserve">If required, the </w:t>
      </w:r>
      <w:proofErr w:type="spellStart"/>
      <w:r w:rsidRPr="00B02A0B">
        <w:t>MCData</w:t>
      </w:r>
      <w:proofErr w:type="spellEnd"/>
      <w:r w:rsidRPr="00B02A0B">
        <w:t xml:space="preserve">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w:t>
      </w:r>
      <w:proofErr w:type="spellStart"/>
      <w:r w:rsidRPr="00B02A0B">
        <w:t>MCData</w:t>
      </w:r>
      <w:proofErr w:type="spellEnd"/>
      <w:r w:rsidRPr="00B02A0B">
        <w:t xml:space="preserve"> application that is not running, the </w:t>
      </w:r>
      <w:proofErr w:type="spellStart"/>
      <w:r w:rsidRPr="00B02A0B">
        <w:t>MCData</w:t>
      </w:r>
      <w:proofErr w:type="spellEnd"/>
      <w:r w:rsidRPr="00B02A0B">
        <w:t xml:space="preserve"> client starts the local non-</w:t>
      </w:r>
      <w:proofErr w:type="spellStart"/>
      <w:r w:rsidRPr="00B02A0B">
        <w:t>MCData</w:t>
      </w:r>
      <w:proofErr w:type="spellEnd"/>
      <w:r w:rsidRPr="00B02A0B">
        <w:t xml:space="preserve">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 xml:space="preserve">may store the message payload in local storage along with the Conversation ID, Message ID, </w:t>
      </w:r>
      <w:proofErr w:type="spellStart"/>
      <w:r w:rsidRPr="00B02A0B">
        <w:t>InReplyTo</w:t>
      </w:r>
      <w:proofErr w:type="spellEnd"/>
      <w:r w:rsidRPr="00B02A0B">
        <w:t xml:space="preserve">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31378490"/>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 xml:space="preserve">To handle the disposition requests, the </w:t>
      </w:r>
      <w:proofErr w:type="spellStart"/>
      <w:r w:rsidRPr="00B02A0B">
        <w:t>MCData</w:t>
      </w:r>
      <w:proofErr w:type="spellEnd"/>
      <w:r w:rsidRPr="00B02A0B">
        <w:t xml:space="preserve">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 xml:space="preserve">Upon receiving a display indication before timer TDU1 (delivery and read) expires, the </w:t>
      </w:r>
      <w:proofErr w:type="spellStart"/>
      <w:r w:rsidRPr="00B02A0B">
        <w:t>MCData</w:t>
      </w:r>
      <w:proofErr w:type="spellEnd"/>
      <w:r w:rsidRPr="00B02A0B">
        <w:t xml:space="preserve">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 xml:space="preserve">Upon expiry of timer TDU1 (delivery and read), the </w:t>
      </w:r>
      <w:proofErr w:type="spellStart"/>
      <w:r w:rsidRPr="00B02A0B">
        <w:t>MCData</w:t>
      </w:r>
      <w:proofErr w:type="spellEnd"/>
      <w:r w:rsidRPr="00B02A0B">
        <w:t xml:space="preserve">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31378491"/>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31378492"/>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31378493"/>
      <w:r w:rsidRPr="00B02A0B">
        <w:rPr>
          <w:rFonts w:eastAsia="Malgun Gothic"/>
        </w:rPr>
        <w:t>9.2.2.2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31378494"/>
      <w:r w:rsidRPr="00B02A0B">
        <w:rPr>
          <w:rFonts w:eastAsia="Malgun Gothic"/>
        </w:rPr>
        <w:t>9.2.2.2.1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w:t>
      </w:r>
      <w:proofErr w:type="spellStart"/>
      <w:r w:rsidR="00B05B70">
        <w:t>uri</w:t>
      </w:r>
      <w:proofErr w:type="spellEnd"/>
      <w:r w:rsidR="00B05B70">
        <w:t xml:space="preserve">"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w:t>
      </w:r>
      <w:proofErr w:type="spellStart"/>
      <w:r w:rsidR="00E2316A" w:rsidRPr="00B02A0B">
        <w:t>mcdatainfo</w:t>
      </w:r>
      <w:proofErr w:type="spellEnd"/>
      <w:r w:rsidR="00E2316A" w:rsidRPr="00B02A0B">
        <w:t>&gt; element containing the &lt;</w:t>
      </w:r>
      <w:proofErr w:type="spellStart"/>
      <w:r w:rsidR="00E2316A" w:rsidRPr="00B02A0B">
        <w:t>mcdata</w:t>
      </w:r>
      <w:proofErr w:type="spellEnd"/>
      <w:r w:rsidR="00E2316A" w:rsidRPr="00B02A0B">
        <w:t>-Params&gt; element with</w:t>
      </w:r>
      <w:r w:rsidRPr="00B02A0B">
        <w:rPr>
          <w:lang w:eastAsia="ko-KR"/>
        </w:rPr>
        <w:t>:</w:t>
      </w:r>
    </w:p>
    <w:p w14:paraId="0748E318" w14:textId="32EF5DA6" w:rsidR="005C310B" w:rsidRPr="00B02A0B" w:rsidRDefault="005C310B" w:rsidP="009C194E">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w:t>
      </w:r>
      <w:proofErr w:type="spellStart"/>
      <w:r w:rsidR="00E2316A">
        <w:t>anyExt</w:t>
      </w:r>
      <w:proofErr w:type="spellEnd"/>
      <w:r w:rsidR="00E2316A">
        <w: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w:t>
      </w:r>
      <w:proofErr w:type="spellStart"/>
      <w:r w:rsidR="00F71C89">
        <w:rPr>
          <w:lang w:val="en-US"/>
        </w:rPr>
        <w:t>ind</w:t>
      </w:r>
      <w:proofErr w:type="spellEnd"/>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 xml:space="preserve">if the </w:t>
      </w:r>
      <w:proofErr w:type="spellStart"/>
      <w:r w:rsidR="00661323" w:rsidRPr="00316FB2">
        <w:t>MC</w:t>
      </w:r>
      <w:r w:rsidR="00661323" w:rsidRPr="00B02A0B">
        <w:t>Data</w:t>
      </w:r>
      <w:proofErr w:type="spellEnd"/>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 xml:space="preserve">3GPP TS 33.180 [26]. The </w:t>
      </w:r>
      <w:proofErr w:type="spellStart"/>
      <w:r w:rsidRPr="00B02A0B">
        <w:t>MCData</w:t>
      </w:r>
      <w:proofErr w:type="spellEnd"/>
      <w:r w:rsidRPr="00B02A0B">
        <w:t xml:space="preserve"> client</w:t>
      </w:r>
      <w:r w:rsidRPr="00B02A0B">
        <w:rPr>
          <w:lang w:eastAsia="ko-KR"/>
        </w:rPr>
        <w:t>:</w:t>
      </w:r>
    </w:p>
    <w:p w14:paraId="7A99A8D9"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1DD98866"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rsidR="0044609F">
        <w:t>-</w:t>
      </w:r>
      <w:r w:rsidRPr="00B02A0B">
        <w:t>eight bits being randomly generated as described in 3GPP TS 33.180 [26];</w:t>
      </w:r>
    </w:p>
    <w:p w14:paraId="1F623F4B" w14:textId="77777777" w:rsidR="005C310B" w:rsidRPr="00B02A0B" w:rsidRDefault="005C310B" w:rsidP="005C310B">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1722E688" w14:textId="77777777" w:rsidR="005C310B" w:rsidRPr="00B02A0B" w:rsidRDefault="005C310B" w:rsidP="005C310B">
      <w:pPr>
        <w:pStyle w:val="B3"/>
      </w:pPr>
      <w:r w:rsidRPr="00B02A0B">
        <w:lastRenderedPageBreak/>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to the initiator field (</w:t>
      </w:r>
      <w:proofErr w:type="spellStart"/>
      <w:r w:rsidRPr="00B02A0B">
        <w:t>IDRi</w:t>
      </w:r>
      <w:proofErr w:type="spellEnd"/>
      <w:r w:rsidRPr="00B02A0B">
        <w:t>) of the I_MESSAGE as described in 3GPP TS 33.180 [26];</w:t>
      </w:r>
    </w:p>
    <w:p w14:paraId="698D30AF" w14:textId="77777777" w:rsidR="005C310B" w:rsidRPr="00B02A0B" w:rsidRDefault="005C310B" w:rsidP="005C310B">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proofErr w:type="spellStart"/>
      <w:r w:rsidRPr="00B02A0B">
        <w:rPr>
          <w:rFonts w:hint="eastAsia"/>
        </w:rPr>
        <w:t>Allowed</w:t>
      </w:r>
      <w:r w:rsidRPr="00B02A0B">
        <w:t>SDS</w:t>
      </w:r>
      <w:proofErr w:type="spellEnd"/>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w:t>
      </w:r>
      <w:proofErr w:type="spellStart"/>
      <w:r w:rsidRPr="00B02A0B">
        <w:t>MCData</w:t>
      </w:r>
      <w:proofErr w:type="spellEnd"/>
      <w:r w:rsidRPr="00B02A0B">
        <w:t xml:space="preserve">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 xml:space="preserve">The group document can either be known by the group management client in case of a normal group or of a temporary, or be known by the </w:t>
      </w:r>
      <w:proofErr w:type="spellStart"/>
      <w:r>
        <w:t>MCData</w:t>
      </w:r>
      <w:proofErr w:type="spellEnd"/>
      <w:r>
        <w:t xml:space="preserve">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w:t>
      </w:r>
      <w:proofErr w:type="spellStart"/>
      <w:r w:rsidR="00E2316A" w:rsidRPr="00B02A0B">
        <w:t>mcdatainfo</w:t>
      </w:r>
      <w:proofErr w:type="spellEnd"/>
      <w:r w:rsidR="00E2316A" w:rsidRPr="00B02A0B">
        <w:t>&gt; element containing the &lt;</w:t>
      </w:r>
      <w:proofErr w:type="spellStart"/>
      <w:r w:rsidR="00E2316A" w:rsidRPr="00B02A0B">
        <w:t>mcdata</w:t>
      </w:r>
      <w:proofErr w:type="spellEnd"/>
      <w:r w:rsidR="00E2316A" w:rsidRPr="00B02A0B">
        <w:t>-Params&gt; element with</w:t>
      </w:r>
      <w:r w:rsidRPr="00B02A0B">
        <w:rPr>
          <w:lang w:eastAsia="ko-KR"/>
        </w:rPr>
        <w:t>:</w:t>
      </w:r>
    </w:p>
    <w:p w14:paraId="15002E4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42FC5307"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 xml:space="preserve">p-id&gt; element set to the </w:t>
      </w:r>
      <w:proofErr w:type="spellStart"/>
      <w:r>
        <w:t>MCData</w:t>
      </w:r>
      <w:proofErr w:type="spellEnd"/>
      <w:r w:rsidRPr="0079589D">
        <w:t xml:space="preserve"> group ID</w:t>
      </w:r>
      <w:r>
        <w:t xml:space="preserve"> of a constituent group the </w:t>
      </w:r>
      <w:proofErr w:type="spellStart"/>
      <w:r>
        <w:t>MCData</w:t>
      </w:r>
      <w:proofErr w:type="spellEnd"/>
      <w:r>
        <w:t xml:space="preserve"> client is member of</w:t>
      </w:r>
      <w:r w:rsidRPr="0079589D">
        <w:t>;</w:t>
      </w:r>
    </w:p>
    <w:p w14:paraId="40CE317E" w14:textId="3D527AB6" w:rsidR="002240F9" w:rsidRDefault="002240F9" w:rsidP="002240F9">
      <w:pPr>
        <w:pStyle w:val="NO"/>
      </w:pPr>
      <w:r w:rsidRPr="002E1B5D">
        <w:t>NOTE 2:</w:t>
      </w:r>
      <w:r w:rsidRPr="002E1B5D">
        <w:tab/>
      </w:r>
      <w:r>
        <w:t xml:space="preserve">The </w:t>
      </w:r>
      <w:proofErr w:type="spellStart"/>
      <w:r>
        <w:t>MCData</w:t>
      </w:r>
      <w:proofErr w:type="spellEnd"/>
      <w:r>
        <w:t xml:space="preserve"> client is informed about temporary groups regrouping </w:t>
      </w:r>
      <w:proofErr w:type="spellStart"/>
      <w:r>
        <w:t>MCdata</w:t>
      </w:r>
      <w:proofErr w:type="spellEnd"/>
      <w:r>
        <w:t xml:space="preserve"> groups that the user is a member of as specified in 3GPP TS 24.481 [</w:t>
      </w:r>
      <w:r w:rsidR="0044609F">
        <w:t>11</w:t>
      </w:r>
      <w:r>
        <w:t xml:space="preserve">]. The </w:t>
      </w:r>
      <w:proofErr w:type="spellStart"/>
      <w:r>
        <w:t>MCData</w:t>
      </w:r>
      <w:proofErr w:type="spellEnd"/>
      <w:r>
        <w:t xml:space="preserve"> client is informed about regroups based on a preconfigured group of </w:t>
      </w:r>
      <w:proofErr w:type="spellStart"/>
      <w:r>
        <w:t>MCData</w:t>
      </w:r>
      <w:proofErr w:type="spellEnd"/>
      <w:r>
        <w:t xml:space="preserve"> groups that the user is member of and affiliated to as specified in clause 23.</w:t>
      </w:r>
    </w:p>
    <w:p w14:paraId="414D823E" w14:textId="77777777" w:rsidR="002240F9" w:rsidRDefault="002240F9" w:rsidP="002240F9">
      <w:pPr>
        <w:pStyle w:val="NO"/>
      </w:pPr>
      <w:r>
        <w:t>NOTE 3:</w:t>
      </w:r>
      <w:r>
        <w:tab/>
        <w:t xml:space="preserve">If the </w:t>
      </w:r>
      <w:proofErr w:type="spellStart"/>
      <w:r>
        <w:t>MCData</w:t>
      </w:r>
      <w:proofErr w:type="spellEnd"/>
      <w:r>
        <w:t xml:space="preserve"> user selected a TGI or the identity of a group regroup based on a preconfigured group where there are several constituent </w:t>
      </w:r>
      <w:proofErr w:type="spellStart"/>
      <w:r>
        <w:t>MCData</w:t>
      </w:r>
      <w:proofErr w:type="spellEnd"/>
      <w:r>
        <w:t xml:space="preserve"> groups where the </w:t>
      </w:r>
      <w:proofErr w:type="spellStart"/>
      <w:r>
        <w:t>MCData</w:t>
      </w:r>
      <w:proofErr w:type="spellEnd"/>
      <w:r>
        <w:t xml:space="preserve"> user is a member, the </w:t>
      </w:r>
      <w:proofErr w:type="spellStart"/>
      <w:r>
        <w:t>MCData</w:t>
      </w:r>
      <w:proofErr w:type="spellEnd"/>
      <w:r>
        <w:t xml:space="preserve"> client selects one of those </w:t>
      </w:r>
      <w:proofErr w:type="spellStart"/>
      <w:r>
        <w:t>MCData</w:t>
      </w:r>
      <w:proofErr w:type="spellEnd"/>
      <w:r>
        <w:t xml:space="preserve"> groups.</w:t>
      </w:r>
    </w:p>
    <w:p w14:paraId="650A0955" w14:textId="75488B1B" w:rsidR="005C310B" w:rsidRPr="00B02A0B" w:rsidRDefault="005C310B" w:rsidP="005C310B">
      <w:pPr>
        <w:pStyle w:val="B3"/>
      </w:pPr>
      <w:r w:rsidRPr="00B02A0B">
        <w:t>i</w:t>
      </w:r>
      <w:r w:rsidR="002240F9">
        <w:t>v</w:t>
      </w:r>
      <w:r w:rsidRPr="00B02A0B">
        <w:t>)</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4B29333D" w14:textId="7B0D6E63" w:rsidR="00E2316A" w:rsidRDefault="005C310B" w:rsidP="00316FB2">
      <w:pPr>
        <w:pStyle w:val="B3"/>
        <w:rPr>
          <w:lang w:eastAsia="ko-KR"/>
        </w:rPr>
      </w:pPr>
      <w:r w:rsidRPr="00B02A0B">
        <w:t>v)</w:t>
      </w:r>
      <w:r w:rsidRPr="00B02A0B">
        <w:tab/>
      </w:r>
      <w:r w:rsidR="00E2316A">
        <w:t>an &lt;</w:t>
      </w:r>
      <w:proofErr w:type="spellStart"/>
      <w:r w:rsidR="00E2316A">
        <w:t>anyExt</w:t>
      </w:r>
      <w:proofErr w:type="spellEnd"/>
      <w:r w:rsidR="00E2316A">
        <w: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 xml:space="preserve">if the </w:t>
      </w:r>
      <w:proofErr w:type="spellStart"/>
      <w:r w:rsidR="00661323" w:rsidRPr="00316FB2">
        <w:t>MC</w:t>
      </w:r>
      <w:r w:rsidR="00661323" w:rsidRPr="00B02A0B">
        <w:t>Data</w:t>
      </w:r>
      <w:proofErr w:type="spellEnd"/>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203A60CD"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w:t>
      </w:r>
      <w:proofErr w:type="spellStart"/>
      <w:r w:rsidR="00B05B70" w:rsidRPr="00B02A0B">
        <w:t>resource-lists</w:t>
      </w:r>
      <w:r w:rsidR="00B05B70">
        <w:t>+xml</w:t>
      </w:r>
      <w:proofErr w:type="spellEnd"/>
      <w:r w:rsidRPr="0073469F">
        <w:rPr>
          <w:lang w:eastAsia="ko-KR"/>
        </w:rPr>
        <w:t xml:space="preserve"> MIME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rsidR="00B05B70" w:rsidRPr="0044609F">
        <w:rPr>
          <w:rStyle w:val="gmail-msoins"/>
        </w:rPr>
        <w:t>in the "</w:t>
      </w:r>
      <w:proofErr w:type="spellStart"/>
      <w:r w:rsidR="00B05B70" w:rsidRPr="0044609F">
        <w:rPr>
          <w:rStyle w:val="gmail-msoins"/>
        </w:rPr>
        <w:t>uri</w:t>
      </w:r>
      <w:proofErr w:type="spellEnd"/>
      <w:r w:rsidR="00B05B70" w:rsidRPr="0044609F">
        <w:rPr>
          <w:rStyle w:val="gmail-msoins"/>
        </w:rPr>
        <w:t>" attribute of the &lt;entry&gt; element of the &lt;list&gt; element of the &lt;resource-lists&gt; element of the application/</w:t>
      </w:r>
      <w:proofErr w:type="spellStart"/>
      <w:r w:rsidR="00B05B70" w:rsidRPr="0044609F">
        <w:rPr>
          <w:rStyle w:val="gmail-msoins"/>
        </w:rPr>
        <w:t>resource-lists+xml</w:t>
      </w:r>
      <w:proofErr w:type="spellEnd"/>
      <w:r w:rsidR="00B05B70" w:rsidRPr="0044609F">
        <w:rPr>
          <w:rStyle w:val="gmail-msoins"/>
        </w:rPr>
        <w:t xml:space="preserve"> MIME body where the </w:t>
      </w:r>
      <w:proofErr w:type="spellStart"/>
      <w:r w:rsidR="00B05B70" w:rsidRPr="0044609F">
        <w:rPr>
          <w:rStyle w:val="gmail-msoins"/>
        </w:rPr>
        <w:t>MCData</w:t>
      </w:r>
      <w:proofErr w:type="spellEnd"/>
      <w:r w:rsidR="00B05B70" w:rsidRPr="0044609F">
        <w:rPr>
          <w:rStyle w:val="gmail-msoins"/>
        </w:rPr>
        <w:t xml:space="preserve"> ID is found</w:t>
      </w:r>
      <w:r w:rsidR="00B05B70" w:rsidRPr="0044609F">
        <w:rPr>
          <w:rStyle w:val="gmail-msoins"/>
          <w:i/>
          <w:iCs/>
        </w:rPr>
        <w:t xml:space="preserve"> </w:t>
      </w:r>
      <w:r w:rsidR="00905FAA" w:rsidRPr="0044609F">
        <w:rPr>
          <w:lang w:eastAsia="ko-KR"/>
        </w:rPr>
        <w:t>in</w:t>
      </w:r>
      <w:r w:rsidR="00905FAA" w:rsidRPr="00905FAA">
        <w:rPr>
          <w:lang w:eastAsia="ko-KR"/>
        </w:rPr>
        <w:t xml:space="preserve"> </w:t>
      </w:r>
      <w:r w:rsidR="00905FAA" w:rsidRPr="00905FAA">
        <w:rPr>
          <w:lang w:eastAsia="ko-KR"/>
        </w:rPr>
        <w:lastRenderedPageBreak/>
        <w:t>the &lt;</w:t>
      </w:r>
      <w:proofErr w:type="spellStart"/>
      <w:r w:rsidR="00905FAA" w:rsidRPr="00905FAA">
        <w:rPr>
          <w:lang w:eastAsia="ko-KR"/>
        </w:rPr>
        <w:t>mcdata</w:t>
      </w:r>
      <w:proofErr w:type="spellEnd"/>
      <w:r w:rsidR="00905FAA" w:rsidRPr="00905FAA">
        <w:rPr>
          <w:lang w:eastAsia="ko-KR"/>
        </w:rPr>
        <w:t>-request-</w:t>
      </w:r>
      <w:proofErr w:type="spellStart"/>
      <w:r w:rsidR="00905FAA" w:rsidRPr="00905FAA">
        <w:rPr>
          <w:lang w:eastAsia="ko-KR"/>
        </w:rPr>
        <w:t>uri</w:t>
      </w:r>
      <w:proofErr w:type="spellEnd"/>
      <w:r w:rsidR="00905FAA" w:rsidRPr="00905FAA">
        <w:rPr>
          <w:lang w:eastAsia="ko-KR"/>
        </w:rPr>
        <w:t>&gt;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E2316A">
        <w:t>the &lt;</w:t>
      </w:r>
      <w:proofErr w:type="spellStart"/>
      <w:r w:rsidR="00E2316A">
        <w:t>anyExt</w:t>
      </w:r>
      <w:proofErr w:type="spellEnd"/>
      <w:r w:rsidR="00E2316A">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the &lt;</w:t>
      </w:r>
      <w:proofErr w:type="spellStart"/>
      <w:r w:rsidR="00E2316A">
        <w:t>anyExt</w:t>
      </w:r>
      <w:proofErr w:type="spellEnd"/>
      <w:r w:rsidR="00E2316A">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31378495"/>
      <w:r w:rsidRPr="00B02A0B">
        <w:rPr>
          <w:rFonts w:eastAsia="Malgun Gothic"/>
        </w:rPr>
        <w:t>9.2.2.2.2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 xml:space="preserve">Upon receipt of a "SIP MESSAGE request for standalone SDS for terminating </w:t>
      </w:r>
      <w:proofErr w:type="spellStart"/>
      <w:r w:rsidRPr="00B02A0B">
        <w:t>MCData</w:t>
      </w:r>
      <w:proofErr w:type="spellEnd"/>
      <w:r w:rsidRPr="00B02A0B">
        <w:t xml:space="preserve"> client", the </w:t>
      </w:r>
      <w:proofErr w:type="spellStart"/>
      <w:r w:rsidRPr="00B02A0B">
        <w:t>MCData</w:t>
      </w:r>
      <w:proofErr w:type="spellEnd"/>
      <w:r w:rsidRPr="00B02A0B">
        <w:t xml:space="preserve">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SIP MESSAGE request is rejected in step 1), shall respond toward participating </w:t>
      </w:r>
      <w:proofErr w:type="spellStart"/>
      <w:r w:rsidRPr="00B02A0B">
        <w:rPr>
          <w:lang w:eastAsia="ko-KR"/>
        </w:rPr>
        <w:t>MCData</w:t>
      </w:r>
      <w:proofErr w:type="spellEnd"/>
      <w:r w:rsidRPr="00B02A0B">
        <w:rPr>
          <w:lang w:eastAsia="ko-KR"/>
        </w:rPr>
        <w:t xml:space="preserve">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w:t>
      </w:r>
      <w:proofErr w:type="spellStart"/>
      <w:r w:rsidRPr="00B02A0B">
        <w:t>mikey</w:t>
      </w:r>
      <w:proofErr w:type="spellEnd"/>
      <w:r w:rsidRPr="00B02A0B">
        <w:t xml:space="preserve">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from the initiator field (</w:t>
      </w:r>
      <w:proofErr w:type="spellStart"/>
      <w:r w:rsidRPr="00B02A0B">
        <w:t>IDRi</w:t>
      </w:r>
      <w:proofErr w:type="spellEnd"/>
      <w:r w:rsidRPr="00B02A0B">
        <w:t>) of the I_MESSAGE as described in 3GPP TS 33.180 [26];</w:t>
      </w:r>
    </w:p>
    <w:p w14:paraId="171E57E8" w14:textId="77777777" w:rsidR="005C310B" w:rsidRPr="00B02A0B" w:rsidRDefault="005C310B" w:rsidP="005C310B">
      <w:pPr>
        <w:pStyle w:val="B2"/>
      </w:pPr>
      <w:r w:rsidRPr="00B02A0B">
        <w:t>b)</w:t>
      </w:r>
      <w:r w:rsidRPr="00B02A0B">
        <w:tab/>
        <w:t xml:space="preserve">shall convert the </w:t>
      </w:r>
      <w:proofErr w:type="spellStart"/>
      <w:r w:rsidRPr="00B02A0B">
        <w:t>MCData</w:t>
      </w:r>
      <w:proofErr w:type="spellEnd"/>
      <w:r w:rsidRPr="00B02A0B">
        <w:t xml:space="preserve">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 xml:space="preserve">With the PCK successfully shared between the originating </w:t>
      </w:r>
      <w:proofErr w:type="spellStart"/>
      <w:r w:rsidRPr="00B02A0B">
        <w:t>MCData</w:t>
      </w:r>
      <w:proofErr w:type="spellEnd"/>
      <w:r w:rsidRPr="00B02A0B">
        <w:t xml:space="preserve"> client and the terminating </w:t>
      </w:r>
      <w:proofErr w:type="spellStart"/>
      <w:r w:rsidRPr="00B02A0B">
        <w:t>MCData</w:t>
      </w:r>
      <w:proofErr w:type="spellEnd"/>
      <w:r w:rsidRPr="00B02A0B">
        <w:t xml:space="preserve">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31378496"/>
      <w:r w:rsidRPr="00B02A0B">
        <w:rPr>
          <w:rFonts w:eastAsia="Malgun Gothic"/>
        </w:rPr>
        <w:t>9.2.2.3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31378497"/>
      <w:r w:rsidRPr="00B02A0B">
        <w:rPr>
          <w:rFonts w:eastAsia="Malgun Gothic"/>
        </w:rPr>
        <w:t>9.2.2.3.1</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 xml:space="preserve">Upon receipt of a "SIP MESSAGE request for standalone SDS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6DCE082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lastRenderedPageBreak/>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associated with</w:t>
      </w:r>
      <w:r w:rsidR="002240F9">
        <w:t>:</w:t>
      </w:r>
    </w:p>
    <w:p w14:paraId="03660D42" w14:textId="77777777" w:rsidR="002240F9" w:rsidRDefault="002240F9" w:rsidP="002240F9">
      <w:pPr>
        <w:pStyle w:val="B3"/>
      </w:pPr>
      <w:proofErr w:type="spellStart"/>
      <w:r>
        <w:t>i</w:t>
      </w:r>
      <w:proofErr w:type="spellEnd"/>
      <w:r>
        <w:t>)</w:t>
      </w:r>
      <w:r>
        <w:tab/>
        <w:t xml:space="preserve">if present, the </w:t>
      </w:r>
      <w:proofErr w:type="spellStart"/>
      <w:r>
        <w:t>MCData</w:t>
      </w:r>
      <w:proofErr w:type="spellEnd"/>
      <w:r>
        <w:t xml:space="preserve"> group </w:t>
      </w:r>
      <w:proofErr w:type="spellStart"/>
      <w:r>
        <w:t>indentity</w:t>
      </w:r>
      <w:proofErr w:type="spellEnd"/>
      <w:r>
        <w:t xml:space="preserve"> contained in the &lt;associated-group-is&gt; element in an &lt;</w:t>
      </w:r>
      <w:proofErr w:type="spellStart"/>
      <w:r>
        <w:t>anyExt</w:t>
      </w:r>
      <w:proofErr w:type="spellEnd"/>
      <w:r>
        <w: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If the incoming SIP MESSAGE request contains an &lt;associated-group-id&gt; element in an &lt;</w:t>
      </w:r>
      <w:proofErr w:type="spellStart"/>
      <w:r>
        <w:t>anyExt</w:t>
      </w:r>
      <w:proofErr w:type="spellEnd"/>
      <w:r>
        <w:t xml:space="preserve">&gt; element of the </w:t>
      </w:r>
      <w:r w:rsidRPr="00B02A0B">
        <w:t>application/vnd.3gpp.mcdata-info+xml</w:t>
      </w:r>
      <w:r>
        <w:t xml:space="preserve"> MIME body, then the group identity contained in the &lt;</w:t>
      </w:r>
      <w:proofErr w:type="spellStart"/>
      <w:r>
        <w:t>mcdata</w:t>
      </w:r>
      <w:proofErr w:type="spellEnd"/>
      <w:r>
        <w:t>-request-</w:t>
      </w:r>
      <w:proofErr w:type="spellStart"/>
      <w:r>
        <w:t>uri</w:t>
      </w:r>
      <w:proofErr w:type="spellEnd"/>
      <w:r>
        <w:t xml:space="preserve">&gt; element is expected to be a TGI or the identity of a group regroup based on a preconfigured group and the participating </w:t>
      </w:r>
      <w:proofErr w:type="spellStart"/>
      <w:r>
        <w:t>MCData</w:t>
      </w:r>
      <w:proofErr w:type="spellEnd"/>
      <w:r>
        <w:t xml:space="preserve"> function forwards the request to the non-controlling function serving the constituent </w:t>
      </w:r>
      <w:proofErr w:type="spellStart"/>
      <w:r>
        <w:t>MCData</w:t>
      </w:r>
      <w:proofErr w:type="spellEnd"/>
      <w:r>
        <w:t xml:space="preserve">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w:t>
      </w:r>
      <w:proofErr w:type="spellStart"/>
      <w:r w:rsidR="005C310B" w:rsidRPr="00B02A0B">
        <w:t>MCData</w:t>
      </w:r>
      <w:proofErr w:type="spellEnd"/>
      <w:r w:rsidR="005C310B" w:rsidRPr="00B02A0B">
        <w:t xml:space="preserve"> group identity </w:t>
      </w:r>
      <w:r>
        <w:t xml:space="preserve">contained </w:t>
      </w:r>
      <w:r w:rsidR="005C310B" w:rsidRPr="00B02A0B">
        <w:t>in the &lt;</w:t>
      </w:r>
      <w:proofErr w:type="spellStart"/>
      <w:r w:rsidR="005C310B" w:rsidRPr="00B02A0B">
        <w:t>mcdata</w:t>
      </w:r>
      <w:proofErr w:type="spellEnd"/>
      <w:r w:rsidR="005C310B" w:rsidRPr="00B02A0B">
        <w:t>-request-</w:t>
      </w:r>
      <w:proofErr w:type="spellStart"/>
      <w:r w:rsidR="005C310B" w:rsidRPr="00B02A0B">
        <w:t>uri</w:t>
      </w:r>
      <w:proofErr w:type="spellEnd"/>
      <w:r w:rsidR="005C310B" w:rsidRPr="00B02A0B">
        <w:t>&gt;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w:t>
      </w:r>
      <w:r w:rsidRPr="00B02A0B">
        <w:lastRenderedPageBreak/>
        <w:t xml:space="preserve">"SIP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0AB4F20A" w14:textId="0D8469A5" w:rsidR="00636019" w:rsidRDefault="00636019" w:rsidP="00E92E98">
      <w:pPr>
        <w:pStyle w:val="NO"/>
      </w:pPr>
      <w:r>
        <w:t>NOTE </w:t>
      </w:r>
      <w:r w:rsidR="002240F9">
        <w:t>8</w:t>
      </w:r>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 xml:space="preserve">if the incoming SIP MESSAGE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p>
    <w:p w14:paraId="7911184D" w14:textId="77777777" w:rsidR="005C310B" w:rsidRPr="00B02A0B" w:rsidRDefault="005C310B" w:rsidP="005C310B">
      <w:pPr>
        <w:pStyle w:val="B1"/>
      </w:pPr>
      <w:r w:rsidRPr="00B02A0B">
        <w:lastRenderedPageBreak/>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31378498"/>
      <w:r w:rsidRPr="00B02A0B">
        <w:rPr>
          <w:rFonts w:eastAsia="Malgun Gothic"/>
        </w:rPr>
        <w:t>9.2.2.3.2</w:t>
      </w:r>
      <w:r w:rsidRPr="00B02A0B">
        <w:rPr>
          <w:rFonts w:eastAsia="Malgun Gothic"/>
        </w:rPr>
        <w:tab/>
        <w:t xml:space="preserve">Terminating participating </w:t>
      </w:r>
      <w:proofErr w:type="spellStart"/>
      <w:r w:rsidRPr="00B02A0B">
        <w:rPr>
          <w:rFonts w:eastAsia="Malgun Gothic"/>
        </w:rPr>
        <w:t>MCData</w:t>
      </w:r>
      <w:proofErr w:type="spellEnd"/>
      <w:r w:rsidRPr="00B02A0B">
        <w:rPr>
          <w:rFonts w:eastAsia="Malgun Gothic"/>
        </w:rPr>
        <w:t xml:space="preserve">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 xml:space="preserve">Upon receipt of a "SIP MESSAGE request for standalone SDS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35A5A3FA"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778948E5" w14:textId="77777777" w:rsidR="005C310B" w:rsidRPr="00B02A0B" w:rsidRDefault="005C310B" w:rsidP="005C310B">
      <w:pPr>
        <w:pStyle w:val="B1"/>
      </w:pPr>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proofErr w:type="spellStart"/>
      <w:r w:rsidRPr="00B02A0B">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[5].</w:t>
      </w:r>
    </w:p>
    <w:p w14:paraId="19B0C663" w14:textId="77777777" w:rsidR="005C310B" w:rsidRPr="00B02A0B" w:rsidRDefault="005C310B" w:rsidP="005C310B">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31378499"/>
      <w:r w:rsidRPr="00B02A0B">
        <w:rPr>
          <w:rFonts w:eastAsia="Malgun Gothic"/>
        </w:rPr>
        <w:lastRenderedPageBreak/>
        <w:t>9.2.2.4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31378500"/>
      <w:r w:rsidRPr="00B02A0B">
        <w:rPr>
          <w:rFonts w:eastAsia="Malgun Gothic"/>
        </w:rPr>
        <w:t>9.2.2.4.1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2241"/>
      <w:bookmarkEnd w:id="2242"/>
      <w:bookmarkEnd w:id="2243"/>
      <w:bookmarkEnd w:id="2244"/>
      <w:bookmarkEnd w:id="2245"/>
      <w:bookmarkEnd w:id="2246"/>
      <w:bookmarkEnd w:id="2247"/>
      <w:bookmarkEnd w:id="2248"/>
      <w:bookmarkEnd w:id="2249"/>
      <w:bookmarkEnd w:id="2250"/>
    </w:p>
    <w:p w14:paraId="0DF775CD" w14:textId="77777777" w:rsidR="002240F9" w:rsidRDefault="002240F9" w:rsidP="009C194E">
      <w:pPr>
        <w:pStyle w:val="H6"/>
      </w:pPr>
      <w:r w:rsidRPr="002240F9">
        <w:t>9.2.2.4.1.1</w:t>
      </w:r>
      <w:r w:rsidRPr="002240F9">
        <w:tab/>
        <w:t xml:space="preserve">SIP MESSAGE targeted to an </w:t>
      </w:r>
      <w:proofErr w:type="spellStart"/>
      <w:r w:rsidRPr="002240F9">
        <w:t>MCData</w:t>
      </w:r>
      <w:proofErr w:type="spellEnd"/>
      <w:r w:rsidRPr="002240F9">
        <w:t xml:space="preserve"> clients</w:t>
      </w:r>
    </w:p>
    <w:p w14:paraId="14375C24" w14:textId="5E2A0B11" w:rsidR="005C310B" w:rsidRPr="00B02A0B" w:rsidRDefault="005C310B" w:rsidP="005C310B">
      <w:r w:rsidRPr="00B02A0B">
        <w:t xml:space="preserve">This clause describes the procedures for sending a SIP MESSAGE from the controlling </w:t>
      </w:r>
      <w:proofErr w:type="spellStart"/>
      <w:r w:rsidRPr="00B02A0B">
        <w:t>MCData</w:t>
      </w:r>
      <w:proofErr w:type="spellEnd"/>
      <w:r w:rsidRPr="00B02A0B">
        <w:t xml:space="preserve"> function and is initiated by the controlling </w:t>
      </w:r>
      <w:proofErr w:type="spellStart"/>
      <w:r w:rsidRPr="00B02A0B">
        <w:t>MCData</w:t>
      </w:r>
      <w:proofErr w:type="spellEnd"/>
      <w:r w:rsidRPr="00B02A0B">
        <w:t xml:space="preserve"> function as a result of an action in clause 9.2.2.4.2.</w:t>
      </w:r>
    </w:p>
    <w:p w14:paraId="2AD68801"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to the </w:t>
      </w:r>
      <w:proofErr w:type="spellStart"/>
      <w:r w:rsidRPr="00B02A0B">
        <w:t>MCData</w:t>
      </w:r>
      <w:proofErr w:type="spellEnd"/>
      <w:r w:rsidRPr="00B02A0B">
        <w:t xml:space="preserve">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w:t>
      </w:r>
      <w:proofErr w:type="spellStart"/>
      <w:r w:rsidRPr="00B02A0B">
        <w:t>sds</w:t>
      </w:r>
      <w:proofErr w:type="spellEnd"/>
      <w:r w:rsidRPr="00B02A0B">
        <w:t>", shall set the &lt;</w:t>
      </w:r>
      <w:proofErr w:type="spellStart"/>
      <w:r w:rsidRPr="00B02A0B">
        <w:t>mcdata</w:t>
      </w:r>
      <w:proofErr w:type="spellEnd"/>
      <w:r w:rsidRPr="00B02A0B">
        <w:t>-calling-group-id&gt; element to the group identity;</w:t>
      </w:r>
    </w:p>
    <w:p w14:paraId="266501CF" w14:textId="77777777" w:rsidR="005C310B" w:rsidRPr="00B02A0B" w:rsidRDefault="005C310B" w:rsidP="005C310B">
      <w:pPr>
        <w:pStyle w:val="B1"/>
      </w:pPr>
      <w:r w:rsidRPr="00B02A0B">
        <w:t>6)</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3A54D50" w14:textId="77777777" w:rsidR="00636019" w:rsidRPr="00BE4B01" w:rsidRDefault="00636019" w:rsidP="00636019">
      <w:pPr>
        <w:pStyle w:val="NO"/>
      </w:pPr>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B7EA895" w14:textId="77777777" w:rsidR="00E92E98" w:rsidRDefault="00636019" w:rsidP="00E92E98">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lastRenderedPageBreak/>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r w:rsidRPr="002240F9">
        <w:t>9.2.2.4.1.</w:t>
      </w:r>
      <w:r>
        <w:t>2</w:t>
      </w:r>
      <w:r w:rsidRPr="002240F9">
        <w:tab/>
      </w:r>
      <w:r w:rsidRPr="00155792">
        <w:t xml:space="preserve">SIP MESSAGE targeted to a non-controlling </w:t>
      </w:r>
      <w:proofErr w:type="spellStart"/>
      <w:r w:rsidRPr="00155792">
        <w:t>MCData</w:t>
      </w:r>
      <w:proofErr w:type="spellEnd"/>
      <w:r w:rsidRPr="00155792">
        <w:t xml:space="preserve"> function</w:t>
      </w:r>
    </w:p>
    <w:p w14:paraId="50A6F1CE" w14:textId="77777777" w:rsidR="002240F9" w:rsidRPr="00B02A0B" w:rsidRDefault="002240F9" w:rsidP="002240F9">
      <w:r w:rsidRPr="00B02A0B">
        <w:t xml:space="preserve">This clause describes the procedures for sending a SIP MESSAGE from the controlling </w:t>
      </w:r>
      <w:proofErr w:type="spellStart"/>
      <w:r w:rsidRPr="00B02A0B">
        <w:t>MCData</w:t>
      </w:r>
      <w:proofErr w:type="spellEnd"/>
      <w:r w:rsidRPr="00B02A0B">
        <w:t xml:space="preserve"> function </w:t>
      </w:r>
      <w:r>
        <w:t xml:space="preserve">to a non-controlling </w:t>
      </w:r>
      <w:proofErr w:type="spellStart"/>
      <w:r>
        <w:t>MCData</w:t>
      </w:r>
      <w:proofErr w:type="spellEnd"/>
      <w:r>
        <w:t xml:space="preserve"> function </w:t>
      </w:r>
      <w:r w:rsidRPr="00B02A0B">
        <w:t xml:space="preserve">and is initiated by the controlling </w:t>
      </w:r>
      <w:proofErr w:type="spellStart"/>
      <w:r w:rsidRPr="00B02A0B">
        <w:t>MCData</w:t>
      </w:r>
      <w:proofErr w:type="spellEnd"/>
      <w:r w:rsidRPr="00B02A0B">
        <w:t xml:space="preserve"> function as a result of an action in clause 9.2.2.4.2.</w:t>
      </w:r>
    </w:p>
    <w:p w14:paraId="2F974201" w14:textId="77777777" w:rsidR="002240F9" w:rsidRPr="00B02A0B" w:rsidRDefault="002240F9" w:rsidP="002240F9">
      <w:r w:rsidRPr="00B02A0B">
        <w:t xml:space="preserve">The controlling </w:t>
      </w:r>
      <w:proofErr w:type="spellStart"/>
      <w:r w:rsidRPr="00B02A0B">
        <w:t>MCData</w:t>
      </w:r>
      <w:proofErr w:type="spellEnd"/>
      <w:r w:rsidRPr="00B02A0B">
        <w:t xml:space="preserve">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to the </w:t>
      </w:r>
      <w:r>
        <w:t xml:space="preserve">group identity of the constituent group served by the non-controlling </w:t>
      </w:r>
      <w:proofErr w:type="spellStart"/>
      <w:r>
        <w:t>MCData</w:t>
      </w:r>
      <w:proofErr w:type="spellEnd"/>
      <w:r>
        <w:t xml:space="preserve"> function</w:t>
      </w:r>
      <w:r w:rsidRPr="00B02A0B">
        <w:t>; and</w:t>
      </w:r>
    </w:p>
    <w:p w14:paraId="01B60C7F" w14:textId="77777777" w:rsidR="002240F9" w:rsidRPr="00B02A0B" w:rsidRDefault="002240F9" w:rsidP="002240F9">
      <w:pPr>
        <w:pStyle w:val="B2"/>
      </w:pPr>
      <w:r w:rsidRPr="00B02A0B">
        <w:t>b)</w:t>
      </w:r>
      <w:r w:rsidRPr="00B02A0B">
        <w:tab/>
        <w:t>shall set the &lt;</w:t>
      </w:r>
      <w:proofErr w:type="spellStart"/>
      <w:r w:rsidRPr="00B02A0B">
        <w:t>mcdata</w:t>
      </w:r>
      <w:proofErr w:type="spellEnd"/>
      <w:r w:rsidRPr="00B02A0B">
        <w:t>-calling-group-id&gt; element to the group identity</w:t>
      </w:r>
      <w:r>
        <w:t xml:space="preserve"> of the group served by the controlling </w:t>
      </w:r>
      <w:proofErr w:type="spellStart"/>
      <w:r>
        <w:t>MCData</w:t>
      </w:r>
      <w:proofErr w:type="spellEnd"/>
      <w:r>
        <w:t xml:space="preserve">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proofErr w:type="spellStart"/>
      <w:r w:rsidRPr="00B02A0B">
        <w:t>MCData</w:t>
      </w:r>
      <w:proofErr w:type="spellEnd"/>
      <w:r w:rsidRPr="00B02A0B">
        <w:t xml:space="preserve">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661FC82A" w14:textId="77777777" w:rsidR="002240F9" w:rsidRPr="00BE4B01" w:rsidRDefault="002240F9" w:rsidP="002240F9">
      <w:pPr>
        <w:pStyle w:val="NO"/>
      </w:pPr>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C4EE466" w14:textId="77777777" w:rsidR="002240F9" w:rsidRDefault="002240F9" w:rsidP="002240F9">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2260" w:name="_Toc131378501"/>
      <w:r w:rsidRPr="00B02A0B">
        <w:rPr>
          <w:rFonts w:eastAsia="Malgun Gothic"/>
        </w:rPr>
        <w:lastRenderedPageBreak/>
        <w:t>9.2.2.4.2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 xml:space="preserve">Upon receipt of a "SIP MESSAGE request for standalone SDS for controlling </w:t>
      </w:r>
      <w:proofErr w:type="spellStart"/>
      <w:r w:rsidRPr="00B02A0B">
        <w:t>MCData</w:t>
      </w:r>
      <w:proofErr w:type="spellEnd"/>
      <w:r w:rsidRPr="00B02A0B">
        <w:t xml:space="preserve">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 xml:space="preserve">The controlling </w:t>
      </w:r>
      <w:proofErr w:type="spellStart"/>
      <w:r w:rsidRPr="00B02A0B">
        <w:t>MCData</w:t>
      </w:r>
      <w:proofErr w:type="spellEnd"/>
      <w:r w:rsidRPr="00B02A0B">
        <w:t xml:space="preserve">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DE02B19" w14:textId="77777777" w:rsidR="005C310B" w:rsidRPr="00B02A0B" w:rsidRDefault="005C310B" w:rsidP="005C310B">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proofErr w:type="spellStart"/>
      <w:r w:rsidRPr="00B02A0B">
        <w:t>i</w:t>
      </w:r>
      <w:proofErr w:type="spellEnd"/>
      <w:r w:rsidRPr="00B02A0B">
        <w:t>)</w:t>
      </w:r>
      <w:r w:rsidRPr="00B02A0B">
        <w:tab/>
        <w:t>does not contain an application/</w:t>
      </w:r>
      <w:proofErr w:type="spellStart"/>
      <w:r w:rsidRPr="00B02A0B">
        <w:t>resource-lists</w:t>
      </w:r>
      <w:r w:rsidR="00B05B70">
        <w:t>+xml</w:t>
      </w:r>
      <w:proofErr w:type="spellEnd"/>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the &lt;</w:t>
      </w:r>
      <w:proofErr w:type="spellStart"/>
      <w:r w:rsidR="00E2316A">
        <w:t>anyExt</w:t>
      </w:r>
      <w:proofErr w:type="spellEnd"/>
      <w:r w:rsidR="00E2316A">
        <w:t xml:space="preserve">&gt; element of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w:t>
      </w:r>
      <w:proofErr w:type="spellStart"/>
      <w:r w:rsidR="00B05B70">
        <w:t>uri</w:t>
      </w:r>
      <w:proofErr w:type="spellEnd"/>
      <w:r w:rsidR="00B05B70">
        <w:t xml:space="preserve">"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w:t>
      </w:r>
      <w:proofErr w:type="spellStart"/>
      <w:r w:rsidR="00B05B70">
        <w:t>resource-lists+xml</w:t>
      </w:r>
      <w:proofErr w:type="spellEnd"/>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proofErr w:type="spellStart"/>
      <w:r>
        <w:rPr>
          <w:lang w:eastAsia="ko-KR"/>
        </w:rPr>
        <w:t>MCData</w:t>
      </w:r>
      <w:proofErr w:type="spellEnd"/>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w:t>
      </w:r>
      <w:proofErr w:type="spellStart"/>
      <w:r w:rsidR="00B05B70">
        <w:t>uri</w:t>
      </w:r>
      <w:proofErr w:type="spellEnd"/>
      <w:r w:rsidR="00B05B70">
        <w:t xml:space="preserve">"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w:t>
      </w:r>
      <w:proofErr w:type="spellStart"/>
      <w:r w:rsidR="00B05B70">
        <w:t>resource-lists+xml</w:t>
      </w:r>
      <w:proofErr w:type="spellEnd"/>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lastRenderedPageBreak/>
        <w:t>II</w:t>
      </w:r>
      <w:r>
        <w:rPr>
          <w:rFonts w:eastAsia="SimSun"/>
          <w:lang w:val="en-US"/>
        </w:rPr>
        <w:t>)</w:t>
      </w:r>
      <w:r>
        <w:rPr>
          <w:rFonts w:eastAsia="SimSun"/>
          <w:lang w:val="en-US"/>
        </w:rPr>
        <w:tab/>
      </w:r>
      <w:r w:rsidR="00783D05" w:rsidRPr="00783D05">
        <w:rPr>
          <w:rFonts w:eastAsia="SimSun"/>
          <w:lang w:val="en-US"/>
        </w:rPr>
        <w:t xml:space="preserve">selects one of the identified </w:t>
      </w:r>
      <w:proofErr w:type="spellStart"/>
      <w:r w:rsidR="00783D05" w:rsidRPr="00783D05">
        <w:rPr>
          <w:rFonts w:eastAsia="SimSun"/>
          <w:lang w:val="en-US"/>
        </w:rPr>
        <w:t>MCData</w:t>
      </w:r>
      <w:proofErr w:type="spellEnd"/>
      <w:r w:rsidR="00783D05" w:rsidRPr="00783D05">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783D05" w:rsidRPr="00783D05">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t>NOTE </w:t>
      </w:r>
      <w:r w:rsidR="002240F9">
        <w:t>2</w:t>
      </w:r>
      <w:r>
        <w:t>:</w:t>
      </w:r>
      <w:r>
        <w:tab/>
      </w:r>
      <w:r w:rsidR="00783D05" w:rsidRPr="00783D05">
        <w:t>How t</w:t>
      </w:r>
      <w:r>
        <w:t xml:space="preserve">he </w:t>
      </w:r>
      <w:r w:rsidRPr="0073469F">
        <w:t xml:space="preserve">controlling </w:t>
      </w:r>
      <w:proofErr w:type="spellStart"/>
      <w:r>
        <w:t>MCData</w:t>
      </w:r>
      <w:proofErr w:type="spellEnd"/>
      <w:r>
        <w:t xml:space="preserve"> function </w:t>
      </w:r>
      <w:r w:rsidR="00783D05" w:rsidRPr="00783D05">
        <w:t>selects</w:t>
      </w:r>
      <w:r>
        <w:t xml:space="preserve"> the</w:t>
      </w:r>
      <w:r w:rsidRPr="00723572">
        <w:t xml:space="preserve">  </w:t>
      </w:r>
      <w:proofErr w:type="spellStart"/>
      <w:r w:rsidRPr="00723572">
        <w:t>MC</w:t>
      </w:r>
      <w:r>
        <w:t>Data</w:t>
      </w:r>
      <w:proofErr w:type="spellEnd"/>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w:t>
      </w:r>
      <w:proofErr w:type="spellStart"/>
      <w:r w:rsidR="005C310B" w:rsidRPr="00B02A0B">
        <w:t>resource-lists</w:t>
      </w:r>
      <w:r w:rsidR="00B05B70">
        <w:t>+xml</w:t>
      </w:r>
      <w:proofErr w:type="spellEnd"/>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w:t>
      </w:r>
      <w:proofErr w:type="spellStart"/>
      <w:r w:rsidR="005C310B" w:rsidRPr="00B02A0B">
        <w:t>MCData</w:t>
      </w:r>
      <w:proofErr w:type="spellEnd"/>
      <w:r w:rsidR="005C310B" w:rsidRPr="00B02A0B">
        <w:t xml:space="preserve"> user identified in the </w:t>
      </w:r>
      <w:r w:rsidR="00B05B70">
        <w:t>"</w:t>
      </w:r>
      <w:proofErr w:type="spellStart"/>
      <w:r w:rsidR="00B05B70">
        <w:t>uri</w:t>
      </w:r>
      <w:proofErr w:type="spellEnd"/>
      <w:r w:rsidR="00B05B70">
        <w:t xml:space="preserve">"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w:t>
      </w:r>
      <w:proofErr w:type="spellStart"/>
      <w:r w:rsidR="00B05B70">
        <w:t>resource-lists+xml</w:t>
      </w:r>
      <w:proofErr w:type="spellEnd"/>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 xml:space="preserve">How the </w:t>
      </w:r>
      <w:proofErr w:type="spellStart"/>
      <w:r>
        <w:t>MCData</w:t>
      </w:r>
      <w:proofErr w:type="spellEnd"/>
      <w:r>
        <w:t xml:space="preserve"> server determines that a group identity represents a group for which a group document is stored in the GMS is an implementation detail.</w:t>
      </w:r>
    </w:p>
    <w:p w14:paraId="5F4B7F34" w14:textId="77777777" w:rsidR="002240F9" w:rsidRDefault="002240F9" w:rsidP="002240F9">
      <w:pPr>
        <w:pStyle w:val="B3"/>
      </w:pPr>
      <w:proofErr w:type="spellStart"/>
      <w:r>
        <w:t>i</w:t>
      </w:r>
      <w:proofErr w:type="spellEnd"/>
      <w:r>
        <w:t>)</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proofErr w:type="spellStart"/>
      <w:r>
        <w:t>i</w:t>
      </w:r>
      <w:proofErr w:type="spellEnd"/>
      <w:r>
        <w:t>)</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 xml:space="preserve">if there is no stored information for the group identity, the controlling </w:t>
      </w:r>
      <w:proofErr w:type="spellStart"/>
      <w:r>
        <w:t>MCData</w:t>
      </w:r>
      <w:proofErr w:type="spellEnd"/>
      <w:r>
        <w:t xml:space="preserve">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w:t>
      </w:r>
      <w:proofErr w:type="spellStart"/>
      <w:r w:rsidR="005C310B" w:rsidRPr="00B02A0B">
        <w:t>mcdata</w:t>
      </w:r>
      <w:proofErr w:type="spellEnd"/>
      <w:r w:rsidR="005C310B" w:rsidRPr="00B02A0B">
        <w:t>-</w:t>
      </w:r>
      <w:proofErr w:type="spellStart"/>
      <w:r w:rsidR="005C310B" w:rsidRPr="00B02A0B">
        <w:t>mcdata</w:t>
      </w:r>
      <w:proofErr w:type="spellEnd"/>
      <w:r w:rsidR="005C310B" w:rsidRPr="00B02A0B">
        <w:t>-id&gt; element with a "</w:t>
      </w:r>
      <w:proofErr w:type="spellStart"/>
      <w:r w:rsidR="005C310B" w:rsidRPr="00B02A0B">
        <w:t>uri</w:t>
      </w:r>
      <w:proofErr w:type="spellEnd"/>
      <w:r w:rsidR="005C310B" w:rsidRPr="00B02A0B">
        <w:t xml:space="preserve">" attribute matching the </w:t>
      </w:r>
      <w:proofErr w:type="spellStart"/>
      <w:r w:rsidR="005C310B" w:rsidRPr="00B02A0B">
        <w:t>MCData</w:t>
      </w:r>
      <w:proofErr w:type="spellEnd"/>
      <w:r w:rsidR="005C310B" w:rsidRPr="00B02A0B">
        <w:t xml:space="preserve"> ID of the originating user contained in the &lt;</w:t>
      </w:r>
      <w:proofErr w:type="spellStart"/>
      <w:r w:rsidR="005C310B" w:rsidRPr="00B02A0B">
        <w:t>mcdata</w:t>
      </w:r>
      <w:proofErr w:type="spellEnd"/>
      <w:r w:rsidR="005C310B" w:rsidRPr="00B02A0B">
        <w:t xml:space="preserve">-calling-user-id&gt; element of the application/vnd.3gpp.mcdata-info+xml MIME body in the SIP MESSAGE request, shall send a SIP 403 (Forbidden) response with the warning text set to "116 user is not part of the </w:t>
      </w:r>
      <w:proofErr w:type="spellStart"/>
      <w:r w:rsidR="005C310B" w:rsidRPr="00B02A0B">
        <w:t>MCData</w:t>
      </w:r>
      <w:proofErr w:type="spellEnd"/>
      <w:r w:rsidR="005C310B" w:rsidRPr="00B02A0B">
        <w:t xml:space="preserve">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w:t>
      </w:r>
      <w:proofErr w:type="spellStart"/>
      <w:r w:rsidR="005C310B" w:rsidRPr="00B02A0B">
        <w:t>mcdata</w:t>
      </w:r>
      <w:proofErr w:type="spellEnd"/>
      <w:r w:rsidR="005C310B"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proofErr w:type="spellStart"/>
      <w:r>
        <w:lastRenderedPageBreak/>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t>ii)</w:t>
      </w:r>
      <w:r>
        <w:tab/>
        <w:t xml:space="preserve">if the group referred to by the group identity has been regrouped based on a preconfigured group, shall send a copy of the notifying SIP MESSAGE that was generated and sent per clause 23.2.4.1 to the participating function for the </w:t>
      </w:r>
      <w:proofErr w:type="spellStart"/>
      <w:r>
        <w:t>MCData</w:t>
      </w:r>
      <w:proofErr w:type="spellEnd"/>
      <w:r>
        <w:t xml:space="preserve">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proofErr w:type="spellStart"/>
      <w:r>
        <w:t>i</w:t>
      </w:r>
      <w:proofErr w:type="spellEnd"/>
      <w:r w:rsidR="005C310B" w:rsidRPr="00B02A0B">
        <w:t>)</w:t>
      </w:r>
      <w:r w:rsidR="005C310B" w:rsidRPr="00B02A0B">
        <w:tab/>
        <w:t xml:space="preserve">if the </w:t>
      </w:r>
      <w:proofErr w:type="spellStart"/>
      <w:r w:rsidR="005C310B" w:rsidRPr="00B02A0B">
        <w:t>MCData</w:t>
      </w:r>
      <w:proofErr w:type="spellEnd"/>
      <w:r w:rsidR="005C310B" w:rsidRPr="00B02A0B">
        <w:t xml:space="preserve"> server group SDS procedures in clause 11.1 indicate that the user identified by the </w:t>
      </w:r>
      <w:proofErr w:type="spellStart"/>
      <w:r w:rsidR="005C310B" w:rsidRPr="00B02A0B">
        <w:t>MCData</w:t>
      </w:r>
      <w:proofErr w:type="spellEnd"/>
      <w:r w:rsidR="005C310B" w:rsidRPr="00B02A0B">
        <w:t xml:space="preserve"> ID:</w:t>
      </w:r>
    </w:p>
    <w:p w14:paraId="3875E1D6" w14:textId="77777777" w:rsidR="005C310B" w:rsidRPr="00B02A0B" w:rsidRDefault="005C310B" w:rsidP="005C310B">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proofErr w:type="spellStart"/>
      <w:r>
        <w:t>i</w:t>
      </w:r>
      <w:proofErr w:type="spellEnd"/>
      <w:r>
        <w:t>)</w:t>
      </w:r>
      <w:r>
        <w:tab/>
      </w:r>
      <w:r w:rsidR="005C310B" w:rsidRPr="00B02A0B">
        <w:t xml:space="preserve">the originating user identified by the </w:t>
      </w:r>
      <w:proofErr w:type="spellStart"/>
      <w:r w:rsidR="005C310B" w:rsidRPr="00B02A0B">
        <w:t>MCData</w:t>
      </w:r>
      <w:proofErr w:type="spellEnd"/>
      <w:r w:rsidR="005C310B" w:rsidRPr="00B02A0B">
        <w:t xml:space="preserve"> ID is not affiliated to the group identity contained in the SIP MESSAGE request, as specified in clause 6.3.5</w:t>
      </w:r>
      <w:r>
        <w:t>;</w:t>
      </w:r>
    </w:p>
    <w:p w14:paraId="01A4D963" w14:textId="77777777" w:rsidR="002240F9" w:rsidRDefault="002240F9" w:rsidP="002240F9">
      <w:pPr>
        <w:pStyle w:val="B3"/>
      </w:pPr>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 xml:space="preserve">If the SIP MESSAGE is for a temporary group or a group regroup based on preconfigured group, the affiliation of the calling user to the constituent group has been assured by the non-controlling </w:t>
      </w:r>
      <w:proofErr w:type="spellStart"/>
      <w:r>
        <w:t>MCData</w:t>
      </w:r>
      <w:proofErr w:type="spellEnd"/>
      <w:r>
        <w:t xml:space="preserve">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 xml:space="preserve">SIP MESSAGE request for standalone SDS for controlling </w:t>
      </w:r>
      <w:proofErr w:type="spellStart"/>
      <w:r w:rsidRPr="00B02A0B">
        <w:t>MCData</w:t>
      </w:r>
      <w:proofErr w:type="spellEnd"/>
      <w:r w:rsidRPr="00B02A0B">
        <w:t xml:space="preserve">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proofErr w:type="spellStart"/>
      <w:r>
        <w:t>i</w:t>
      </w:r>
      <w:proofErr w:type="spellEnd"/>
      <w:r>
        <w:t>)</w:t>
      </w:r>
      <w:r>
        <w:tab/>
      </w:r>
      <w:r w:rsidR="005C310B" w:rsidRPr="00B02A0B">
        <w:t>shall determine</w:t>
      </w:r>
      <w:r>
        <w:t xml:space="preserve"> the</w:t>
      </w:r>
      <w:r w:rsidR="005C310B" w:rsidRPr="00B02A0B">
        <w:t xml:space="preserve"> targeted group members for </w:t>
      </w:r>
      <w:r>
        <w:t xml:space="preserve">the </w:t>
      </w:r>
      <w:proofErr w:type="spellStart"/>
      <w:r w:rsidR="005C310B" w:rsidRPr="00B02A0B">
        <w:t>MCData</w:t>
      </w:r>
      <w:proofErr w:type="spellEnd"/>
      <w:r w:rsidR="005C310B" w:rsidRPr="00B02A0B">
        <w:t xml:space="preserve">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w:t>
      </w:r>
      <w:proofErr w:type="spellStart"/>
      <w:r w:rsidRPr="00B02A0B">
        <w:t>MCData</w:t>
      </w:r>
      <w:proofErr w:type="spellEnd"/>
      <w:r w:rsidRPr="00B02A0B">
        <w:t xml:space="preserve">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proofErr w:type="spellStart"/>
      <w:r w:rsidRPr="0073469F">
        <w:lastRenderedPageBreak/>
        <w:t>i</w:t>
      </w:r>
      <w:proofErr w:type="spellEnd"/>
      <w:r w:rsidRPr="0073469F">
        <w:t>)</w:t>
      </w:r>
      <w:r w:rsidRPr="0073469F">
        <w:tab/>
        <w:t>shall</w:t>
      </w:r>
      <w:r>
        <w:t>,</w:t>
      </w:r>
      <w:r w:rsidRPr="0073469F">
        <w:t xml:space="preserve"> for each of the constituent </w:t>
      </w:r>
      <w:proofErr w:type="spellStart"/>
      <w:r w:rsidRPr="0073469F">
        <w:t>MC</w:t>
      </w:r>
      <w:r>
        <w:t>Data</w:t>
      </w:r>
      <w:proofErr w:type="spellEnd"/>
      <w:r w:rsidRPr="0073469F">
        <w:t xml:space="preserve"> groups </w:t>
      </w:r>
      <w:r>
        <w:t xml:space="preserve">except for the calling </w:t>
      </w:r>
      <w:proofErr w:type="spellStart"/>
      <w:r>
        <w:t>MCData</w:t>
      </w:r>
      <w:proofErr w:type="spellEnd"/>
      <w:r>
        <w:t xml:space="preserve"> group identified in the &lt;</w:t>
      </w:r>
      <w:proofErr w:type="spellStart"/>
      <w:r>
        <w:t>mcdata</w:t>
      </w:r>
      <w:proofErr w:type="spellEnd"/>
      <w:r>
        <w:t xml:space="preserve">-calling-group-id&gt; element of the incoming SIP MESSAGE, generate a SIP INVITE request towards the </w:t>
      </w:r>
      <w:proofErr w:type="spellStart"/>
      <w:r>
        <w:t>MCData</w:t>
      </w:r>
      <w:proofErr w:type="spellEnd"/>
      <w:r>
        <w:t xml:space="preserve"> server that owns the constituent </w:t>
      </w:r>
      <w:proofErr w:type="spellStart"/>
      <w:r>
        <w:t>MCData</w:t>
      </w:r>
      <w:proofErr w:type="spellEnd"/>
      <w:r>
        <w:t xml:space="preserve"> group identity by following the procedures in clause 9.2.2.4.1.2; and</w:t>
      </w:r>
    </w:p>
    <w:p w14:paraId="5564040C" w14:textId="77777777" w:rsidR="002240F9" w:rsidRPr="00750A07" w:rsidRDefault="002240F9" w:rsidP="002240F9">
      <w:pPr>
        <w:pStyle w:val="NO"/>
      </w:pPr>
      <w:r>
        <w:t>NOTE 6:</w:t>
      </w:r>
      <w:r>
        <w:tab/>
        <w:t xml:space="preserve">The </w:t>
      </w:r>
      <w:proofErr w:type="spellStart"/>
      <w:r>
        <w:t>MCData</w:t>
      </w:r>
      <w:proofErr w:type="spellEnd"/>
      <w:r>
        <w:t xml:space="preserve"> server that the SIP MESSAGE request is sent to acts as a non-controlling </w:t>
      </w:r>
      <w:proofErr w:type="spellStart"/>
      <w:r>
        <w:t>MCData</w:t>
      </w:r>
      <w:proofErr w:type="spellEnd"/>
      <w:r>
        <w:t xml:space="preserve"> function;</w:t>
      </w:r>
    </w:p>
    <w:p w14:paraId="5732A3ED" w14:textId="77777777" w:rsidR="00B02A0B" w:rsidRPr="00B02A0B" w:rsidRDefault="005C310B" w:rsidP="005C310B">
      <w:pPr>
        <w:pStyle w:val="B1"/>
        <w:rPr>
          <w:noProof/>
        </w:rPr>
      </w:pPr>
      <w:r w:rsidRPr="00B02A0B">
        <w:t>7)</w:t>
      </w:r>
      <w:r w:rsidRPr="00B02A0B">
        <w:tab/>
        <w:t xml:space="preserve">shall generate a SIP 202 (Accepted) response in response to the "SIP MESSAGE request for standalone SDS for controlling </w:t>
      </w:r>
      <w:proofErr w:type="spellStart"/>
      <w:r w:rsidRPr="00B02A0B">
        <w:t>MCData</w:t>
      </w:r>
      <w:proofErr w:type="spellEnd"/>
      <w:r w:rsidRPr="00B02A0B">
        <w:t xml:space="preserve">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w:t>
      </w:r>
      <w:proofErr w:type="spellStart"/>
      <w:r w:rsidRPr="00B02A0B">
        <w:t>MCData</w:t>
      </w:r>
      <w:proofErr w:type="spellEnd"/>
      <w:r w:rsidRPr="00B02A0B">
        <w:t xml:space="preserve"> function according to 3GPP TS 24.229 [5].</w:t>
      </w:r>
    </w:p>
    <w:p w14:paraId="4CE137C8" w14:textId="77777777" w:rsidR="002240F9" w:rsidRPr="0079589D" w:rsidRDefault="002240F9" w:rsidP="002240F9">
      <w:pPr>
        <w:pStyle w:val="Heading4"/>
        <w:rPr>
          <w:noProof/>
          <w:lang w:eastAsia="zh-CN"/>
        </w:rPr>
      </w:pPr>
      <w:bookmarkStart w:id="2261" w:name="_Toc20152580"/>
      <w:bookmarkStart w:id="2262" w:name="_Toc27495245"/>
      <w:bookmarkStart w:id="2263" w:name="_Toc36108713"/>
      <w:bookmarkStart w:id="2264" w:name="_Toc45194501"/>
      <w:bookmarkStart w:id="2265" w:name="_Toc114847442"/>
      <w:bookmarkStart w:id="2266" w:name="_Toc20215589"/>
      <w:bookmarkStart w:id="2267" w:name="_Toc27496056"/>
      <w:bookmarkStart w:id="2268" w:name="_Toc36107797"/>
      <w:bookmarkStart w:id="2269" w:name="_Toc44598549"/>
      <w:bookmarkStart w:id="2270" w:name="_Toc44602404"/>
      <w:bookmarkStart w:id="2271" w:name="_Toc45197581"/>
      <w:bookmarkStart w:id="2272" w:name="_Toc45695614"/>
      <w:bookmarkStart w:id="2273" w:name="_Toc51851070"/>
      <w:bookmarkStart w:id="2274" w:name="_Toc92224673"/>
      <w:bookmarkStart w:id="2275" w:name="_Toc131378502"/>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2261"/>
      <w:bookmarkEnd w:id="2262"/>
      <w:bookmarkEnd w:id="2263"/>
      <w:bookmarkEnd w:id="2264"/>
      <w:bookmarkEnd w:id="2265"/>
      <w:bookmarkEnd w:id="2275"/>
    </w:p>
    <w:p w14:paraId="7725C7F3" w14:textId="77777777" w:rsidR="002240F9" w:rsidRDefault="002240F9" w:rsidP="002240F9">
      <w:pPr>
        <w:pStyle w:val="Heading5"/>
      </w:pPr>
      <w:bookmarkStart w:id="2276" w:name="_Toc20152581"/>
      <w:bookmarkStart w:id="2277" w:name="_Toc27495246"/>
      <w:bookmarkStart w:id="2278" w:name="_Toc36108714"/>
      <w:bookmarkStart w:id="2279" w:name="_Toc45194502"/>
      <w:bookmarkStart w:id="2280" w:name="_Toc114847443"/>
      <w:bookmarkStart w:id="2281" w:name="_Toc131378503"/>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2276"/>
      <w:bookmarkEnd w:id="2277"/>
      <w:bookmarkEnd w:id="2278"/>
      <w:bookmarkEnd w:id="2279"/>
      <w:bookmarkEnd w:id="2280"/>
      <w:bookmarkEnd w:id="2281"/>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 xml:space="preserve">from the controlling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proofErr w:type="spellStart"/>
      <w:r>
        <w:t>mcdata</w:t>
      </w:r>
      <w:proofErr w:type="spellEnd"/>
      <w:r>
        <w:t>-request-</w:t>
      </w:r>
      <w:proofErr w:type="spellStart"/>
      <w:r>
        <w:t>uri</w:t>
      </w:r>
      <w:proofErr w:type="spellEnd"/>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proofErr w:type="spellStart"/>
      <w:r>
        <w:t>i</w:t>
      </w:r>
      <w:proofErr w:type="spellEnd"/>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proofErr w:type="spellStart"/>
      <w:r>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w:t>
      </w:r>
      <w:proofErr w:type="spellStart"/>
      <w:r>
        <w:t>mcdata</w:t>
      </w:r>
      <w:proofErr w:type="spellEnd"/>
      <w:r>
        <w:t>-request-</w:t>
      </w:r>
      <w:proofErr w:type="spellStart"/>
      <w:r>
        <w:t>uri</w:t>
      </w:r>
      <w:proofErr w:type="spellEnd"/>
      <w:r>
        <w:t xml:space="preserve">&gt; element of the incoming SIP MESSAGE </w:t>
      </w:r>
      <w:proofErr w:type="spellStart"/>
      <w:r>
        <w:t>reqsuest</w:t>
      </w:r>
      <w:proofErr w:type="spellEnd"/>
      <w:r w:rsidRPr="00B02A0B">
        <w:t>;</w:t>
      </w:r>
      <w:r>
        <w:t xml:space="preserve"> and</w:t>
      </w:r>
    </w:p>
    <w:p w14:paraId="6C609644" w14:textId="77777777" w:rsidR="002240F9" w:rsidRPr="00B02A0B" w:rsidRDefault="002240F9" w:rsidP="002240F9">
      <w:pPr>
        <w:pStyle w:val="B3"/>
      </w:pPr>
      <w:r>
        <w:lastRenderedPageBreak/>
        <w:t>iii)</w:t>
      </w:r>
      <w:r>
        <w:tab/>
        <w:t>shall set the &lt;</w:t>
      </w:r>
      <w:proofErr w:type="spellStart"/>
      <w:r>
        <w:t>mcdata</w:t>
      </w:r>
      <w:proofErr w:type="spellEnd"/>
      <w:r>
        <w:t>-calling-group-id&gt; element to the group identity of the group regroup received in the &lt;</w:t>
      </w:r>
      <w:proofErr w:type="spellStart"/>
      <w:r>
        <w:t>mcdata</w:t>
      </w:r>
      <w:proofErr w:type="spellEnd"/>
      <w:r>
        <w:t xml:space="preserve">-calling-group-id&gt; element of the incoming SIP MESSAGE </w:t>
      </w:r>
      <w:proofErr w:type="spellStart"/>
      <w:r>
        <w:t>reqsuest</w:t>
      </w:r>
      <w:proofErr w:type="spellEnd"/>
      <w:r>
        <w:t>;</w:t>
      </w:r>
    </w:p>
    <w:p w14:paraId="5071AFF4" w14:textId="77777777" w:rsidR="002240F9" w:rsidRPr="00B02A0B" w:rsidRDefault="002240F9" w:rsidP="002240F9">
      <w:pPr>
        <w:pStyle w:val="B2"/>
      </w:pPr>
      <w:r w:rsidRPr="0071521E">
        <w:t>f</w:t>
      </w:r>
      <w:r w:rsidRPr="00B02A0B">
        <w:t>)</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r>
        <w:t xml:space="preserve">targeted terminating </w:t>
      </w:r>
      <w:proofErr w:type="spellStart"/>
      <w:r w:rsidRPr="00B02A0B">
        <w:t>MCData</w:t>
      </w:r>
      <w:proofErr w:type="spellEnd"/>
      <w:r w:rsidRPr="00B02A0B">
        <w:t xml:space="preserve">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7B9B898B" w14:textId="77777777" w:rsidR="002240F9" w:rsidRPr="00BE4B01" w:rsidRDefault="002240F9" w:rsidP="002240F9">
      <w:pPr>
        <w:pStyle w:val="NO"/>
      </w:pPr>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8F8A1B8" w14:textId="77777777" w:rsidR="002240F9" w:rsidRDefault="002240F9" w:rsidP="002240F9">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2282" w:name="_Toc131378504"/>
      <w:r>
        <w:t>9.2.2.5.2</w:t>
      </w:r>
      <w:r>
        <w:tab/>
        <w:t>Originating procedure</w:t>
      </w:r>
      <w:bookmarkEnd w:id="2282"/>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p>
    <w:p w14:paraId="470B5972" w14:textId="77777777" w:rsidR="002240F9" w:rsidRPr="00B02A0B" w:rsidRDefault="002240F9" w:rsidP="002240F9">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lastRenderedPageBreak/>
        <w:t>c</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p>
    <w:p w14:paraId="20F6AC1F" w14:textId="77777777" w:rsidR="002240F9" w:rsidRPr="00B02A0B" w:rsidRDefault="002240F9" w:rsidP="002240F9">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w:t>
      </w:r>
      <w:proofErr w:type="spellStart"/>
      <w:r w:rsidRPr="00B02A0B">
        <w:t>MCData</w:t>
      </w:r>
      <w:proofErr w:type="spellEnd"/>
      <w:r w:rsidRPr="00B02A0B">
        <w:t xml:space="preserve">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6112820" w14:textId="77777777" w:rsidR="002240F9" w:rsidRDefault="002240F9" w:rsidP="002240F9">
      <w:pPr>
        <w:pStyle w:val="NO"/>
      </w:pPr>
      <w:r>
        <w:t>NOTE 2:</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B3D2839" w14:textId="77777777" w:rsidR="002240F9" w:rsidRDefault="002240F9" w:rsidP="002240F9">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43CC8F5" w14:textId="77777777" w:rsidR="002240F9" w:rsidRPr="00BE4B01" w:rsidRDefault="002240F9" w:rsidP="002240F9">
      <w:pPr>
        <w:pStyle w:val="NO"/>
      </w:pPr>
      <w:r>
        <w:lastRenderedPageBreak/>
        <w:t>NOTE 4:</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7AF625F5" w14:textId="77777777" w:rsidR="002240F9" w:rsidRDefault="002240F9" w:rsidP="002240F9">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01B28BB" w14:textId="77777777" w:rsidR="002240F9" w:rsidRPr="00B02A0B" w:rsidRDefault="002240F9" w:rsidP="002240F9">
      <w:pPr>
        <w:pStyle w:val="B1"/>
      </w:pPr>
      <w:r>
        <w:rPr>
          <w:lang w:val="en-IN"/>
        </w:rPr>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set the &lt;</w:t>
      </w:r>
      <w:proofErr w:type="spellStart"/>
      <w:r>
        <w:t>mcdata</w:t>
      </w:r>
      <w:proofErr w:type="spellEnd"/>
      <w:r>
        <w:t xml:space="preserve">-calling-group-id&gt;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77777777" w:rsidR="002240F9" w:rsidRPr="00B02A0B" w:rsidRDefault="002240F9" w:rsidP="002240F9">
      <w:pPr>
        <w:pStyle w:val="B1"/>
      </w:pPr>
      <w:r>
        <w:rPr>
          <w:lang w:val="en-IN"/>
        </w:rPr>
        <w:t>9</w:t>
      </w:r>
      <w:r w:rsidRPr="00B02A0B">
        <w:t>)</w:t>
      </w:r>
      <w:r w:rsidRPr="00B02A0B">
        <w:tab/>
        <w:t>shall set the P-Asserted-Identity in the outgoing SIP MESSAGE request to the public user identity in the P-Asserted-Identity header field contained in the received SIP MESSAGE request;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w:t>
      </w:r>
      <w:proofErr w:type="spellStart"/>
      <w:r>
        <w:t>MCData</w:t>
      </w:r>
      <w:proofErr w:type="spellEnd"/>
      <w:r>
        <w:t xml:space="preserve">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w:t>
      </w:r>
      <w:proofErr w:type="spellStart"/>
      <w:r w:rsidRPr="00B02A0B">
        <w:t>MCData</w:t>
      </w:r>
      <w:proofErr w:type="spellEnd"/>
      <w:r w:rsidRPr="00B02A0B">
        <w:t xml:space="preserve">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proofErr w:type="spellStart"/>
      <w:r w:rsidRPr="00B02A0B">
        <w:t>MCData</w:t>
      </w:r>
      <w:proofErr w:type="spellEnd"/>
      <w:r w:rsidRPr="00B02A0B">
        <w:t xml:space="preserve">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r>
        <w:rPr>
          <w:rFonts w:eastAsia="Malgun Gothic"/>
        </w:rPr>
        <w:t>in step 10)</w:t>
      </w:r>
      <w:r w:rsidRPr="00A509A6">
        <w:rPr>
          <w:rFonts w:eastAsia="Malgun Gothic"/>
        </w:rPr>
        <w:t xml:space="preserve"> the non-controlling </w:t>
      </w:r>
      <w:proofErr w:type="spellStart"/>
      <w:r w:rsidRPr="00A509A6">
        <w:rPr>
          <w:rFonts w:eastAsia="Malgun Gothic"/>
        </w:rPr>
        <w:t>MC</w:t>
      </w:r>
      <w:r>
        <w:rPr>
          <w:rFonts w:eastAsia="Malgun Gothic"/>
        </w:rPr>
        <w:t>Data</w:t>
      </w:r>
      <w:proofErr w:type="spellEnd"/>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w:t>
      </w:r>
      <w:proofErr w:type="spellStart"/>
      <w:r w:rsidRPr="00B02A0B">
        <w:t>MCData</w:t>
      </w:r>
      <w:proofErr w:type="spellEnd"/>
      <w:r w:rsidRPr="00B02A0B">
        <w:t xml:space="preserve">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proofErr w:type="spellStart"/>
      <w:r>
        <w:t>i</w:t>
      </w:r>
      <w:proofErr w:type="spellEnd"/>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proofErr w:type="spellStart"/>
      <w:r>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w:t>
      </w:r>
      <w:proofErr w:type="spellStart"/>
      <w:r>
        <w:t>reqsuest</w:t>
      </w:r>
      <w:proofErr w:type="spellEnd"/>
      <w:r>
        <w:t>; and</w:t>
      </w:r>
    </w:p>
    <w:p w14:paraId="40ECA38A" w14:textId="77777777" w:rsidR="002240F9" w:rsidRPr="00B02A0B" w:rsidRDefault="002240F9" w:rsidP="002240F9">
      <w:pPr>
        <w:pStyle w:val="B3"/>
      </w:pPr>
      <w:r>
        <w:lastRenderedPageBreak/>
        <w:t>iii)</w:t>
      </w:r>
      <w:r>
        <w:tab/>
        <w:t>shall set the &lt;</w:t>
      </w:r>
      <w:proofErr w:type="spellStart"/>
      <w:r>
        <w:t>mcdata</w:t>
      </w:r>
      <w:proofErr w:type="spellEnd"/>
      <w:r>
        <w:t>-calling-group-id&gt; element to the group identity of the group regroup received in the &lt;</w:t>
      </w:r>
      <w:proofErr w:type="spellStart"/>
      <w:r>
        <w:t>mcdata</w:t>
      </w:r>
      <w:proofErr w:type="spellEnd"/>
      <w:r>
        <w:t>-request-</w:t>
      </w:r>
      <w:proofErr w:type="spellStart"/>
      <w:r>
        <w:t>uri</w:t>
      </w:r>
      <w:proofErr w:type="spellEnd"/>
      <w:r>
        <w:t xml:space="preserve">&gt; element of the incoming SIP MESSAGE </w:t>
      </w:r>
      <w:proofErr w:type="spellStart"/>
      <w:r>
        <w:t>reqsuest</w:t>
      </w:r>
      <w:proofErr w:type="spellEnd"/>
      <w:r>
        <w: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w:t>
      </w:r>
      <w:r>
        <w:t>with</w:t>
      </w:r>
      <w:r w:rsidRPr="00B02A0B">
        <w:t xml:space="preserve"> the </w:t>
      </w:r>
      <w:r>
        <w:t xml:space="preserve">targeted terminating </w:t>
      </w:r>
      <w:proofErr w:type="spellStart"/>
      <w:r w:rsidRPr="00B02A0B">
        <w:t>MCData</w:t>
      </w:r>
      <w:proofErr w:type="spellEnd"/>
      <w:r w:rsidRPr="00B02A0B">
        <w:t xml:space="preserve">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312A3646" w14:textId="77777777" w:rsidR="002240F9" w:rsidRDefault="002240F9" w:rsidP="002240F9">
      <w:pPr>
        <w:pStyle w:val="NO"/>
      </w:pPr>
      <w:r>
        <w:t>NOTE 7:</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73A715F7" w14:textId="77777777" w:rsidR="002240F9" w:rsidRPr="00BE4B01" w:rsidRDefault="002240F9" w:rsidP="002240F9">
      <w:pPr>
        <w:pStyle w:val="NO"/>
      </w:pPr>
      <w:r>
        <w:t>NOTE 9:</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C029A71" w14:textId="77777777" w:rsidR="002240F9" w:rsidRDefault="002240F9" w:rsidP="002240F9">
      <w:pPr>
        <w:pStyle w:val="NO"/>
      </w:pPr>
      <w:r>
        <w:t>NOTE 10:</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2283" w:name="_Toc131378505"/>
      <w:r w:rsidRPr="00B02A0B">
        <w:rPr>
          <w:rFonts w:eastAsia="SimSun"/>
        </w:rPr>
        <w:t>9.2.3</w:t>
      </w:r>
      <w:r w:rsidRPr="00B02A0B">
        <w:rPr>
          <w:rFonts w:eastAsia="SimSun"/>
        </w:rPr>
        <w:tab/>
        <w:t>Standalone SDS using media plane</w:t>
      </w:r>
      <w:bookmarkEnd w:id="2266"/>
      <w:bookmarkEnd w:id="2267"/>
      <w:bookmarkEnd w:id="2268"/>
      <w:bookmarkEnd w:id="2269"/>
      <w:bookmarkEnd w:id="2270"/>
      <w:bookmarkEnd w:id="2271"/>
      <w:bookmarkEnd w:id="2272"/>
      <w:bookmarkEnd w:id="2273"/>
      <w:bookmarkEnd w:id="2274"/>
      <w:bookmarkEnd w:id="2283"/>
    </w:p>
    <w:p w14:paraId="67EC62CE" w14:textId="77777777" w:rsidR="005C310B" w:rsidRPr="00B02A0B" w:rsidRDefault="005C310B" w:rsidP="007D34FE">
      <w:pPr>
        <w:pStyle w:val="Heading4"/>
        <w:rPr>
          <w:rFonts w:eastAsia="Malgun Gothic"/>
        </w:rPr>
      </w:pPr>
      <w:bookmarkStart w:id="2284" w:name="_Toc20215590"/>
      <w:bookmarkStart w:id="2285" w:name="_Toc27496057"/>
      <w:bookmarkStart w:id="2286" w:name="_Toc36107798"/>
      <w:bookmarkStart w:id="2287" w:name="_Toc44598550"/>
      <w:bookmarkStart w:id="2288" w:name="_Toc44602405"/>
      <w:bookmarkStart w:id="2289" w:name="_Toc45197582"/>
      <w:bookmarkStart w:id="2290" w:name="_Toc45695615"/>
      <w:bookmarkStart w:id="2291" w:name="_Toc51851071"/>
      <w:bookmarkStart w:id="2292" w:name="_Toc92224674"/>
      <w:bookmarkStart w:id="2293" w:name="_Toc131378506"/>
      <w:r w:rsidRPr="00B02A0B">
        <w:rPr>
          <w:rFonts w:eastAsia="Malgun Gothic"/>
        </w:rPr>
        <w:t>9.2.3.1</w:t>
      </w:r>
      <w:r w:rsidRPr="00B02A0B">
        <w:rPr>
          <w:rFonts w:eastAsia="Malgun Gothic"/>
        </w:rPr>
        <w:tab/>
        <w:t>General</w:t>
      </w:r>
      <w:bookmarkEnd w:id="2284"/>
      <w:bookmarkEnd w:id="2285"/>
      <w:bookmarkEnd w:id="2286"/>
      <w:bookmarkEnd w:id="2287"/>
      <w:bookmarkEnd w:id="2288"/>
      <w:bookmarkEnd w:id="2289"/>
      <w:bookmarkEnd w:id="2290"/>
      <w:bookmarkEnd w:id="2291"/>
      <w:bookmarkEnd w:id="2292"/>
      <w:bookmarkEnd w:id="2293"/>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94"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95" w:name="_Toc27496058"/>
      <w:bookmarkStart w:id="2296" w:name="_Toc36107799"/>
      <w:bookmarkStart w:id="2297" w:name="_Toc44598551"/>
      <w:bookmarkStart w:id="2298" w:name="_Toc44602406"/>
      <w:bookmarkStart w:id="2299" w:name="_Toc45197583"/>
      <w:bookmarkStart w:id="2300" w:name="_Toc45695616"/>
      <w:bookmarkStart w:id="2301" w:name="_Toc51851072"/>
      <w:bookmarkStart w:id="2302" w:name="_Toc92224675"/>
      <w:bookmarkStart w:id="2303" w:name="_Toc131378507"/>
      <w:r w:rsidRPr="00B02A0B">
        <w:rPr>
          <w:rFonts w:eastAsia="Malgun Gothic"/>
        </w:rPr>
        <w:t>9.2.3.2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2294"/>
      <w:bookmarkEnd w:id="2295"/>
      <w:bookmarkEnd w:id="2296"/>
      <w:bookmarkEnd w:id="2297"/>
      <w:bookmarkEnd w:id="2298"/>
      <w:bookmarkEnd w:id="2299"/>
      <w:bookmarkEnd w:id="2300"/>
      <w:bookmarkEnd w:id="2301"/>
      <w:bookmarkEnd w:id="2302"/>
      <w:bookmarkEnd w:id="2303"/>
    </w:p>
    <w:p w14:paraId="6D02105A" w14:textId="77777777" w:rsidR="005C310B" w:rsidRPr="00B02A0B" w:rsidRDefault="005C310B" w:rsidP="007D34FE">
      <w:pPr>
        <w:pStyle w:val="Heading5"/>
        <w:rPr>
          <w:rFonts w:eastAsia="Malgun Gothic"/>
        </w:rPr>
      </w:pPr>
      <w:bookmarkStart w:id="2304" w:name="_Toc20215592"/>
      <w:bookmarkStart w:id="2305" w:name="_Toc27496059"/>
      <w:bookmarkStart w:id="2306" w:name="_Toc36107800"/>
      <w:bookmarkStart w:id="2307" w:name="_Toc44598552"/>
      <w:bookmarkStart w:id="2308" w:name="_Toc44602407"/>
      <w:bookmarkStart w:id="2309" w:name="_Toc45197584"/>
      <w:bookmarkStart w:id="2310" w:name="_Toc45695617"/>
      <w:bookmarkStart w:id="2311" w:name="_Toc51851073"/>
      <w:bookmarkStart w:id="2312" w:name="_Toc92224676"/>
      <w:bookmarkStart w:id="2313" w:name="_Toc131378508"/>
      <w:r w:rsidRPr="00B02A0B">
        <w:rPr>
          <w:rFonts w:eastAsia="Malgun Gothic"/>
        </w:rPr>
        <w:t>9.2.3.2.1</w:t>
      </w:r>
      <w:r w:rsidRPr="00B02A0B">
        <w:rPr>
          <w:rFonts w:eastAsia="Malgun Gothic"/>
        </w:rPr>
        <w:tab/>
        <w:t>SDP offer generation</w:t>
      </w:r>
      <w:bookmarkEnd w:id="2304"/>
      <w:bookmarkEnd w:id="2305"/>
      <w:bookmarkEnd w:id="2306"/>
      <w:bookmarkEnd w:id="2307"/>
      <w:bookmarkEnd w:id="2308"/>
      <w:bookmarkEnd w:id="2309"/>
      <w:bookmarkEnd w:id="2310"/>
      <w:bookmarkEnd w:id="2311"/>
      <w:bookmarkEnd w:id="2312"/>
      <w:bookmarkEnd w:id="2313"/>
    </w:p>
    <w:p w14:paraId="033A341A" w14:textId="77777777" w:rsidR="005C310B" w:rsidRPr="00B02A0B" w:rsidRDefault="005C310B" w:rsidP="005C310B">
      <w:r w:rsidRPr="00B02A0B">
        <w:t xml:space="preserve">When composing an SDP offer according to 3GPP TS 24.229 [5], IETF RFC 4975 [17], IETF RFC 6135 [19] and IETF RFC 6714 [20] the </w:t>
      </w:r>
      <w:proofErr w:type="spellStart"/>
      <w:r w:rsidRPr="00B02A0B">
        <w:t>MCData</w:t>
      </w:r>
      <w:proofErr w:type="spellEnd"/>
      <w:r w:rsidRPr="00B02A0B">
        <w:t xml:space="preserve"> client:</w:t>
      </w:r>
    </w:p>
    <w:p w14:paraId="6AED7008"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w:t>
      </w:r>
      <w:proofErr w:type="spellStart"/>
      <w:r w:rsidRPr="00B02A0B">
        <w:t>sendonly</w:t>
      </w:r>
      <w:proofErr w:type="spellEnd"/>
      <w:r w:rsidRPr="00B02A0B">
        <w:t>"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set the a=setup attribute as "</w:t>
      </w:r>
      <w:proofErr w:type="spellStart"/>
      <w:r w:rsidRPr="00B02A0B">
        <w:rPr>
          <w:lang w:eastAsia="ko-KR"/>
        </w:rPr>
        <w:t>actpass</w:t>
      </w:r>
      <w:proofErr w:type="spellEnd"/>
      <w:r w:rsidRPr="00B02A0B">
        <w:rPr>
          <w:lang w:eastAsia="ko-KR"/>
        </w:rPr>
        <w:t>";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38931E75" w14:textId="77777777" w:rsidR="005C310B" w:rsidRPr="00B02A0B" w:rsidRDefault="005C310B" w:rsidP="007D34FE">
      <w:pPr>
        <w:pStyle w:val="Heading5"/>
        <w:rPr>
          <w:rFonts w:eastAsia="Malgun Gothic"/>
        </w:rPr>
      </w:pPr>
      <w:bookmarkStart w:id="2314" w:name="_Toc20215593"/>
      <w:bookmarkStart w:id="2315" w:name="_Toc27496060"/>
      <w:bookmarkStart w:id="2316" w:name="_Toc36107801"/>
      <w:bookmarkStart w:id="2317" w:name="_Toc44598553"/>
      <w:bookmarkStart w:id="2318" w:name="_Toc44602408"/>
      <w:bookmarkStart w:id="2319" w:name="_Toc45197585"/>
      <w:bookmarkStart w:id="2320" w:name="_Toc45695618"/>
      <w:bookmarkStart w:id="2321" w:name="_Toc51851074"/>
      <w:bookmarkStart w:id="2322" w:name="_Toc92224677"/>
      <w:bookmarkStart w:id="2323" w:name="_Toc131378509"/>
      <w:r w:rsidRPr="00B02A0B">
        <w:rPr>
          <w:rFonts w:eastAsia="Malgun Gothic"/>
        </w:rPr>
        <w:t>9.2.3.2.2</w:t>
      </w:r>
      <w:r w:rsidRPr="00B02A0B">
        <w:rPr>
          <w:rFonts w:eastAsia="Malgun Gothic"/>
        </w:rPr>
        <w:tab/>
        <w:t>SDP answer generation</w:t>
      </w:r>
      <w:bookmarkEnd w:id="2314"/>
      <w:bookmarkEnd w:id="2315"/>
      <w:bookmarkEnd w:id="2316"/>
      <w:bookmarkEnd w:id="2317"/>
      <w:bookmarkEnd w:id="2318"/>
      <w:bookmarkEnd w:id="2319"/>
      <w:bookmarkEnd w:id="2320"/>
      <w:bookmarkEnd w:id="2321"/>
      <w:bookmarkEnd w:id="2322"/>
      <w:bookmarkEnd w:id="2323"/>
    </w:p>
    <w:p w14:paraId="7F04384E" w14:textId="77777777" w:rsidR="005C310B" w:rsidRPr="00B02A0B" w:rsidRDefault="005C310B" w:rsidP="005C310B">
      <w:r w:rsidRPr="00B02A0B">
        <w:t xml:space="preserve">When the </w:t>
      </w:r>
      <w:proofErr w:type="spellStart"/>
      <w:r w:rsidRPr="00B02A0B">
        <w:t>MCData</w:t>
      </w:r>
      <w:proofErr w:type="spellEnd"/>
      <w:r w:rsidRPr="00B02A0B">
        <w:t xml:space="preserve"> </w:t>
      </w:r>
      <w:r w:rsidRPr="00B02A0B">
        <w:rPr>
          <w:lang w:eastAsia="ko-KR"/>
        </w:rPr>
        <w:t>c</w:t>
      </w:r>
      <w:r w:rsidRPr="00B02A0B">
        <w:t xml:space="preserve">lient receives an initial SDP offer for an </w:t>
      </w:r>
      <w:proofErr w:type="spellStart"/>
      <w:r w:rsidRPr="00B02A0B">
        <w:t>MCData</w:t>
      </w:r>
      <w:proofErr w:type="spellEnd"/>
      <w:r w:rsidRPr="00B02A0B">
        <w:t xml:space="preserve"> standalone SDS, the </w:t>
      </w:r>
      <w:proofErr w:type="spellStart"/>
      <w:r w:rsidRPr="00B02A0B">
        <w:t>MCData</w:t>
      </w:r>
      <w:proofErr w:type="spellEnd"/>
      <w:r w:rsidRPr="00B02A0B">
        <w:t xml:space="preserve"> client shall process the SDP offer and shall compose an SDP answer according to 3GPP TS 24.229 [5] and IETF RFC 4975 [17].</w:t>
      </w:r>
    </w:p>
    <w:p w14:paraId="5FF10551" w14:textId="77777777" w:rsidR="005C310B" w:rsidRPr="00B02A0B" w:rsidRDefault="005C310B" w:rsidP="005C310B">
      <w:r w:rsidRPr="00B02A0B">
        <w:t xml:space="preserve">When composing an SDP answer, the </w:t>
      </w:r>
      <w:proofErr w:type="spellStart"/>
      <w:r w:rsidRPr="00B02A0B">
        <w:t>MCData</w:t>
      </w:r>
      <w:proofErr w:type="spellEnd"/>
      <w:r w:rsidRPr="00B02A0B">
        <w:t xml:space="preserve">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24" w:name="_Toc20215594"/>
      <w:bookmarkStart w:id="2325" w:name="_Toc27496061"/>
      <w:bookmarkStart w:id="2326" w:name="_Toc36107802"/>
      <w:bookmarkStart w:id="2327" w:name="_Toc44598554"/>
      <w:bookmarkStart w:id="2328" w:name="_Toc44602409"/>
      <w:bookmarkStart w:id="2329" w:name="_Toc45197586"/>
      <w:bookmarkStart w:id="2330" w:name="_Toc45695619"/>
      <w:bookmarkStart w:id="2331" w:name="_Toc51851075"/>
      <w:bookmarkStart w:id="2332" w:name="_Toc92224678"/>
      <w:bookmarkStart w:id="2333" w:name="_Toc131378510"/>
      <w:r w:rsidRPr="00B02A0B">
        <w:rPr>
          <w:rFonts w:eastAsia="Malgun Gothic"/>
        </w:rPr>
        <w:t>9.2.3.2.3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2324"/>
      <w:bookmarkEnd w:id="2325"/>
      <w:bookmarkEnd w:id="2326"/>
      <w:bookmarkEnd w:id="2327"/>
      <w:bookmarkEnd w:id="2328"/>
      <w:bookmarkEnd w:id="2329"/>
      <w:bookmarkEnd w:id="2330"/>
      <w:bookmarkEnd w:id="2331"/>
      <w:bookmarkEnd w:id="2332"/>
      <w:bookmarkEnd w:id="2333"/>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6E9455AE"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w:t>
      </w:r>
      <w:proofErr w:type="spellStart"/>
      <w:r w:rsidR="003719D6">
        <w:t>resource-lists+xml</w:t>
      </w:r>
      <w:proofErr w:type="spellEnd"/>
      <w:r w:rsidRPr="00B02A0B">
        <w:rPr>
          <w:lang w:eastAsia="ko-KR"/>
        </w:rPr>
        <w:t xml:space="preserve"> MIME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w:t>
      </w:r>
      <w:proofErr w:type="spellStart"/>
      <w:r w:rsidR="003719D6">
        <w:t>uri</w:t>
      </w:r>
      <w:proofErr w:type="spellEnd"/>
      <w:r w:rsidR="003719D6">
        <w:t xml:space="preserve">"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&lt;list&gt; element of the &lt;resource-lists&gt; element</w:t>
      </w:r>
      <w:r w:rsidR="003719D6">
        <w:rPr>
          <w:lang w:eastAsia="ko-KR"/>
        </w:rPr>
        <w:t xml:space="preserve"> of the </w:t>
      </w:r>
      <w:r w:rsidR="003719D6">
        <w:t>application/</w:t>
      </w:r>
      <w:proofErr w:type="spellStart"/>
      <w:r w:rsidR="003719D6">
        <w:t>resource-lists+xml</w:t>
      </w:r>
      <w:proofErr w:type="spellEnd"/>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proofErr w:type="spellStart"/>
      <w:r w:rsidRPr="00B02A0B">
        <w:rPr>
          <w:lang w:eastAsia="ko-KR"/>
        </w:rPr>
        <w:t>MCData</w:t>
      </w:r>
      <w:proofErr w:type="spellEnd"/>
      <w:r w:rsidRPr="00B02A0B">
        <w:rPr>
          <w:lang w:eastAsia="ko-KR"/>
        </w:rPr>
        <w:t xml:space="preserve"> </w:t>
      </w:r>
      <w:r w:rsidRPr="00C91445">
        <w:t xml:space="preserve">client </w:t>
      </w:r>
      <w:r>
        <w:t xml:space="preserve">indicates whether an </w:t>
      </w:r>
      <w:proofErr w:type="spellStart"/>
      <w:r w:rsidRPr="00B02A0B">
        <w:rPr>
          <w:lang w:eastAsia="ko-KR"/>
        </w:rPr>
        <w:t>MCData</w:t>
      </w:r>
      <w:proofErr w:type="spellEnd"/>
      <w:r w:rsidRPr="00B02A0B">
        <w:rPr>
          <w:lang w:eastAsia="ko-KR"/>
        </w:rPr>
        <w:t xml:space="preserve">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8D5C937" w14:textId="1CF59DE8"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w:t>
      </w:r>
      <w:proofErr w:type="spellStart"/>
      <w:r w:rsidR="00E2316A">
        <w:t>anyExt</w:t>
      </w:r>
      <w:proofErr w:type="spellEnd"/>
      <w:r w:rsidR="00E2316A">
        <w: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w:t>
      </w:r>
      <w:proofErr w:type="spellStart"/>
      <w:r w:rsidR="00075FCA">
        <w:rPr>
          <w:lang w:val="en-US"/>
        </w:rPr>
        <w:t>ind</w:t>
      </w:r>
      <w:proofErr w:type="spellEnd"/>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 xml:space="preserve">if the </w:t>
      </w:r>
      <w:proofErr w:type="spellStart"/>
      <w:r w:rsidR="00661323" w:rsidRPr="00316FB2">
        <w:t>MC</w:t>
      </w:r>
      <w:r w:rsidR="00661323" w:rsidRPr="00B02A0B">
        <w:t>Data</w:t>
      </w:r>
      <w:proofErr w:type="spellEnd"/>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 xml:space="preserve">The </w:t>
      </w:r>
      <w:proofErr w:type="spellStart"/>
      <w:r w:rsidRPr="00B02A0B">
        <w:t>MCData</w:t>
      </w:r>
      <w:proofErr w:type="spellEnd"/>
      <w:r w:rsidRPr="00B02A0B">
        <w:t xml:space="preserve"> client learns the functional aliases that are activated for an </w:t>
      </w:r>
      <w:proofErr w:type="spellStart"/>
      <w:r w:rsidRPr="00B02A0B">
        <w:t>MCData</w:t>
      </w:r>
      <w:proofErr w:type="spellEnd"/>
      <w:r w:rsidRPr="00B02A0B">
        <w:t xml:space="preserve">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to the initiator field (</w:t>
      </w:r>
      <w:proofErr w:type="spellStart"/>
      <w:r w:rsidRPr="00B02A0B">
        <w:t>IDRi</w:t>
      </w:r>
      <w:proofErr w:type="spellEnd"/>
      <w:r w:rsidRPr="00B02A0B">
        <w:t>) of the I_MESSAGE as described in 3GPP TS 33.180 [26]; and</w:t>
      </w:r>
    </w:p>
    <w:p w14:paraId="09E55FD7" w14:textId="77777777" w:rsidR="005C310B" w:rsidRPr="00B02A0B" w:rsidRDefault="005C310B" w:rsidP="005C310B">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2EFFD2C"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w:t>
      </w:r>
    </w:p>
    <w:p w14:paraId="7BD071E6" w14:textId="77777777" w:rsidR="005C310B" w:rsidRPr="00B02A0B" w:rsidRDefault="005C310B" w:rsidP="005C310B">
      <w:pPr>
        <w:pStyle w:val="B3"/>
      </w:pPr>
      <w:r w:rsidRPr="00B02A0B">
        <w:lastRenderedPageBreak/>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06AE7A92" w14:textId="3BDBE889" w:rsidR="005C310B" w:rsidRPr="00B02A0B" w:rsidRDefault="005C310B" w:rsidP="005C310B">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6EA0E9CF" w14:textId="7D7A763E" w:rsidR="005C310B" w:rsidRPr="00B02A0B" w:rsidRDefault="005C310B" w:rsidP="005C310B">
      <w:pPr>
        <w:pStyle w:val="NO"/>
      </w:pPr>
      <w:r w:rsidRPr="00B02A0B">
        <w:t>NOTE </w:t>
      </w:r>
      <w:r w:rsidR="00075FCA">
        <w:t>3</w:t>
      </w:r>
      <w:r w:rsidRPr="00B02A0B">
        <w:t>:</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43DC480C" w14:textId="77777777" w:rsidR="00E2316A" w:rsidRDefault="005C310B" w:rsidP="00316FB2">
      <w:pPr>
        <w:pStyle w:val="B3"/>
        <w:rPr>
          <w:lang w:eastAsia="ko-KR"/>
        </w:rPr>
      </w:pPr>
      <w:r w:rsidRPr="00B02A0B">
        <w:t>iv)</w:t>
      </w:r>
      <w:r w:rsidRPr="00B02A0B">
        <w:tab/>
      </w:r>
      <w:r w:rsidR="00E2316A">
        <w:t>an &lt;</w:t>
      </w:r>
      <w:proofErr w:type="spellStart"/>
      <w:r w:rsidR="00E2316A">
        <w:t>anyExt</w:t>
      </w:r>
      <w:proofErr w:type="spellEnd"/>
      <w:r w:rsidR="00E2316A">
        <w: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 xml:space="preserve">if the </w:t>
      </w:r>
      <w:proofErr w:type="spellStart"/>
      <w:r w:rsidR="0008523E" w:rsidRPr="00316FB2">
        <w:t>MC</w:t>
      </w:r>
      <w:r w:rsidR="0008523E" w:rsidRPr="00B02A0B">
        <w:t>Data</w:t>
      </w:r>
      <w:proofErr w:type="spellEnd"/>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36662DB8" w14:textId="77777777" w:rsidR="005C310B" w:rsidRPr="00B02A0B" w:rsidRDefault="005C310B" w:rsidP="005C310B">
      <w:r w:rsidRPr="00B02A0B">
        <w:t xml:space="preserve">On receipt of a SIP 2xx response to the SIP INVITE request, the </w:t>
      </w:r>
      <w:proofErr w:type="spellStart"/>
      <w:r w:rsidRPr="00B02A0B">
        <w:t>MCData</w:t>
      </w:r>
      <w:proofErr w:type="spellEnd"/>
      <w:r w:rsidRPr="00B02A0B">
        <w:t xml:space="preserve">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of </w:t>
      </w:r>
      <w:proofErr w:type="spellStart"/>
      <w:r w:rsidRPr="00B02A0B">
        <w:t>MCData</w:t>
      </w:r>
      <w:proofErr w:type="spellEnd"/>
      <w:r w:rsidRPr="00B02A0B">
        <w:t xml:space="preserve">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w:t>
      </w:r>
      <w:proofErr w:type="spellStart"/>
      <w:r w:rsidR="003719D6">
        <w:t>resource-lists+xml</w:t>
      </w:r>
      <w:proofErr w:type="spellEnd"/>
      <w:r w:rsidRPr="0073469F">
        <w:rPr>
          <w:lang w:eastAsia="ko-KR"/>
        </w:rPr>
        <w:t xml:space="preserve"> MIME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sidR="003719D6" w:rsidRPr="003719D6">
        <w:rPr>
          <w:lang w:eastAsia="ko-KR"/>
        </w:rPr>
        <w:t xml:space="preserve"> </w:t>
      </w:r>
      <w:r w:rsidR="003719D6">
        <w:rPr>
          <w:lang w:eastAsia="ko-KR"/>
        </w:rPr>
        <w:t xml:space="preserve">in the </w:t>
      </w:r>
      <w:r w:rsidR="003719D6">
        <w:t>"</w:t>
      </w:r>
      <w:proofErr w:type="spellStart"/>
      <w:r w:rsidR="003719D6">
        <w:t>uri</w:t>
      </w:r>
      <w:proofErr w:type="spellEnd"/>
      <w:r w:rsidR="003719D6">
        <w:t xml:space="preserve">"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w:t>
      </w:r>
      <w:proofErr w:type="spellStart"/>
      <w:r w:rsidR="003719D6">
        <w:t>resource-lists+xml</w:t>
      </w:r>
      <w:proofErr w:type="spellEnd"/>
      <w:r w:rsidR="003719D6" w:rsidRPr="0073469F">
        <w:t xml:space="preserve"> </w:t>
      </w:r>
      <w:r w:rsidR="003719D6" w:rsidRPr="00B02A0B">
        <w:t>MIME body</w:t>
      </w:r>
      <w:r w:rsidR="003719D6">
        <w:t xml:space="preserve"> where the </w:t>
      </w:r>
      <w:proofErr w:type="spellStart"/>
      <w:r w:rsidR="003719D6">
        <w:t>MCData</w:t>
      </w:r>
      <w:proofErr w:type="spellEnd"/>
      <w:r w:rsidR="003719D6">
        <w:t xml:space="preserve"> ID is found</w:t>
      </w:r>
      <w:r>
        <w:rPr>
          <w:lang w:eastAsia="ko-KR"/>
        </w:rPr>
        <w:t xml:space="preserve"> </w:t>
      </w:r>
      <w:r w:rsidR="009627DA">
        <w:t>in the</w:t>
      </w:r>
      <w:r w:rsidR="009627DA" w:rsidRPr="00FE11AE">
        <w:t xml:space="preserve"> &lt;</w:t>
      </w:r>
      <w:proofErr w:type="spellStart"/>
      <w:r w:rsidR="009627DA">
        <w:t>mcdata</w:t>
      </w:r>
      <w:proofErr w:type="spellEnd"/>
      <w:r w:rsidR="009627DA" w:rsidRPr="00FE11AE">
        <w:t>-request-</w:t>
      </w:r>
      <w:proofErr w:type="spellStart"/>
      <w:r w:rsidR="009627DA" w:rsidRPr="00FE11AE">
        <w:t>uri</w:t>
      </w:r>
      <w:proofErr w:type="spellEnd"/>
      <w:r w:rsidR="009627DA" w:rsidRPr="00FE11AE">
        <w:t xml:space="preserve">&gt;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E2316A">
        <w:t>the &lt;</w:t>
      </w:r>
      <w:proofErr w:type="spellStart"/>
      <w:r w:rsidR="00E2316A">
        <w:t>anyExt</w:t>
      </w:r>
      <w:proofErr w:type="spellEnd"/>
      <w:r w:rsidR="00E2316A">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the &lt;</w:t>
      </w:r>
      <w:proofErr w:type="spellStart"/>
      <w:r w:rsidR="00E2316A">
        <w:t>anyExt</w:t>
      </w:r>
      <w:proofErr w:type="spellEnd"/>
      <w:r w:rsidR="00E2316A">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 xml:space="preserve">shall indicate to the </w:t>
      </w:r>
      <w:proofErr w:type="spellStart"/>
      <w:r w:rsidRPr="00B02A0B">
        <w:t>MCData</w:t>
      </w:r>
      <w:proofErr w:type="spellEnd"/>
      <w:r w:rsidRPr="00B02A0B">
        <w:t xml:space="preserve">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 xml:space="preserve">On receipt of an indication from the media plane indicating that the standalone SDS message was not sent successfully, the </w:t>
      </w:r>
      <w:proofErr w:type="spellStart"/>
      <w:r w:rsidRPr="00B02A0B">
        <w:t>MCData</w:t>
      </w:r>
      <w:proofErr w:type="spellEnd"/>
      <w:r w:rsidRPr="00B02A0B">
        <w:t xml:space="preserve"> client shall:</w:t>
      </w:r>
    </w:p>
    <w:p w14:paraId="1E823155" w14:textId="77777777" w:rsidR="005C310B" w:rsidRPr="00B02A0B" w:rsidRDefault="005C310B" w:rsidP="005C310B">
      <w:pPr>
        <w:pStyle w:val="B1"/>
      </w:pPr>
      <w:r w:rsidRPr="00B02A0B">
        <w:lastRenderedPageBreak/>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52B013B0" w14:textId="77777777" w:rsidR="005C310B" w:rsidRPr="00B02A0B" w:rsidRDefault="005C310B" w:rsidP="005C310B">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47F01EAE" w14:textId="77777777" w:rsidR="005C310B" w:rsidRPr="00B02A0B" w:rsidRDefault="005C310B" w:rsidP="005C310B">
      <w:r w:rsidRPr="00B02A0B">
        <w:t xml:space="preserve">On receipt of an indication from the media plane indicating that the standalone SDS message has been successfully transferred, the </w:t>
      </w:r>
      <w:proofErr w:type="spellStart"/>
      <w:r w:rsidRPr="00B02A0B">
        <w:t>MCData</w:t>
      </w:r>
      <w:proofErr w:type="spellEnd"/>
      <w:r w:rsidRPr="00B02A0B">
        <w:t xml:space="preserve">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7205E75A" w14:textId="77777777" w:rsidR="005C310B" w:rsidRPr="00B02A0B" w:rsidRDefault="005C310B" w:rsidP="005C310B">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w:t>
      </w:r>
      <w:proofErr w:type="spellStart"/>
      <w:r w:rsidRPr="00B02A0B">
        <w:t>MCData</w:t>
      </w:r>
      <w:proofErr w:type="spellEnd"/>
      <w:r w:rsidRPr="00B02A0B">
        <w:t xml:space="preserve">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34" w:name="_Toc20215595"/>
      <w:bookmarkStart w:id="2335" w:name="_Toc27496062"/>
      <w:bookmarkStart w:id="2336" w:name="_Toc36107803"/>
      <w:bookmarkStart w:id="2337" w:name="_Toc44598555"/>
      <w:bookmarkStart w:id="2338" w:name="_Toc44602410"/>
      <w:bookmarkStart w:id="2339" w:name="_Toc45197587"/>
      <w:bookmarkStart w:id="2340" w:name="_Toc45695620"/>
      <w:bookmarkStart w:id="2341" w:name="_Toc51851076"/>
      <w:bookmarkStart w:id="2342" w:name="_Toc92224679"/>
      <w:bookmarkStart w:id="2343" w:name="_Toc131378511"/>
      <w:r w:rsidRPr="00B02A0B">
        <w:rPr>
          <w:rFonts w:eastAsia="Malgun Gothic"/>
        </w:rPr>
        <w:t>9.2.3.2.4</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2334"/>
      <w:bookmarkEnd w:id="2335"/>
      <w:bookmarkEnd w:id="2336"/>
      <w:bookmarkEnd w:id="2337"/>
      <w:bookmarkEnd w:id="2338"/>
      <w:bookmarkEnd w:id="2339"/>
      <w:bookmarkEnd w:id="2340"/>
      <w:bookmarkEnd w:id="2341"/>
      <w:bookmarkEnd w:id="2342"/>
      <w:bookmarkEnd w:id="2343"/>
    </w:p>
    <w:p w14:paraId="42972088" w14:textId="7F59B2A9" w:rsidR="005C310B" w:rsidRPr="00B02A0B" w:rsidRDefault="005C310B" w:rsidP="005C310B">
      <w:r w:rsidRPr="00B02A0B">
        <w:t xml:space="preserve">Upon receipt of a </w:t>
      </w:r>
      <w:r w:rsidR="00481930">
        <w:t>"</w:t>
      </w:r>
      <w:r w:rsidRPr="00B02A0B">
        <w:t xml:space="preserve">SIP INVITE request for standalone SDS over media plane for terminating </w:t>
      </w:r>
      <w:proofErr w:type="spellStart"/>
      <w:r w:rsidRPr="00B02A0B">
        <w:t>MCData</w:t>
      </w:r>
      <w:proofErr w:type="spellEnd"/>
      <w:r w:rsidRPr="00B02A0B">
        <w:t xml:space="preserve"> client" request, the </w:t>
      </w:r>
      <w:proofErr w:type="spellStart"/>
      <w:r w:rsidRPr="00B02A0B">
        <w:t>MCData</w:t>
      </w:r>
      <w:proofErr w:type="spellEnd"/>
      <w:r w:rsidRPr="00B02A0B">
        <w:t xml:space="preserve">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r>
      <w:proofErr w:type="spellStart"/>
      <w:r w:rsidRPr="00B02A0B">
        <w:rPr>
          <w:lang w:eastAsia="ko-KR"/>
        </w:rPr>
        <w:t>MCData</w:t>
      </w:r>
      <w:proofErr w:type="spellEnd"/>
      <w:r w:rsidRPr="00B02A0B">
        <w:rPr>
          <w:lang w:eastAsia="ko-KR"/>
        </w:rPr>
        <w:t xml:space="preserve">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 xml:space="preserve">if the SIP INVITE request is rejected in step 1), shall respond toward participating </w:t>
      </w:r>
      <w:proofErr w:type="spellStart"/>
      <w:r w:rsidRPr="00B02A0B">
        <w:t>MCData</w:t>
      </w:r>
      <w:proofErr w:type="spellEnd"/>
      <w:r w:rsidRPr="00B02A0B">
        <w:t xml:space="preserve">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from the initiator field (</w:t>
      </w:r>
      <w:proofErr w:type="spellStart"/>
      <w:r w:rsidRPr="00B02A0B">
        <w:t>IDRi</w:t>
      </w:r>
      <w:proofErr w:type="spellEnd"/>
      <w:r w:rsidRPr="00B02A0B">
        <w:t>) of the I_MESSAGE as described in 3GPP TS 33.180 [26];</w:t>
      </w:r>
    </w:p>
    <w:p w14:paraId="4DFA5E26" w14:textId="77777777" w:rsidR="005C310B" w:rsidRPr="00B02A0B" w:rsidRDefault="005C310B" w:rsidP="005C310B">
      <w:pPr>
        <w:pStyle w:val="B2"/>
      </w:pPr>
      <w:r w:rsidRPr="00B02A0B">
        <w:t>b)</w:t>
      </w:r>
      <w:r w:rsidRPr="00B02A0B">
        <w:tab/>
        <w:t xml:space="preserve">shall convert the </w:t>
      </w:r>
      <w:proofErr w:type="spellStart"/>
      <w:r w:rsidRPr="00B02A0B">
        <w:t>MCData</w:t>
      </w:r>
      <w:proofErr w:type="spellEnd"/>
      <w:r w:rsidRPr="00B02A0B">
        <w:t xml:space="preserve">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lastRenderedPageBreak/>
        <w:t>e)</w:t>
      </w:r>
      <w:r w:rsidRPr="00B02A0B">
        <w:tab/>
        <w:t>if the signature of the MIKEY-SAKKE I_MESSAGE was successfully validated:</w:t>
      </w:r>
    </w:p>
    <w:p w14:paraId="5A0793BF"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 xml:space="preserve">With the PCK successfully shared between the originating </w:t>
      </w:r>
      <w:proofErr w:type="spellStart"/>
      <w:r w:rsidRPr="00B02A0B">
        <w:t>MCData</w:t>
      </w:r>
      <w:proofErr w:type="spellEnd"/>
      <w:r w:rsidRPr="00B02A0B">
        <w:t xml:space="preserve"> client and the terminating </w:t>
      </w:r>
      <w:proofErr w:type="spellStart"/>
      <w:r w:rsidRPr="00B02A0B">
        <w:t>MCData</w:t>
      </w:r>
      <w:proofErr w:type="spellEnd"/>
      <w:r w:rsidRPr="00B02A0B">
        <w:t xml:space="preserve">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w:t>
      </w:r>
      <w:r w:rsidRPr="00B02A0B">
        <w:rPr>
          <w:lang w:eastAsia="ko-KR"/>
        </w:rPr>
        <w:t>ID</w:t>
      </w:r>
      <w:r w:rsidRPr="00B02A0B">
        <w:t xml:space="preserve">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 xml:space="preserve">On receipt of an SIP ACK message to the sent SIP 200 (OK) message, the </w:t>
      </w:r>
      <w:proofErr w:type="spellStart"/>
      <w:r w:rsidRPr="00B02A0B">
        <w:rPr>
          <w:lang w:eastAsia="ko-KR"/>
        </w:rPr>
        <w:t>MCData</w:t>
      </w:r>
      <w:proofErr w:type="spellEnd"/>
      <w:r w:rsidRPr="00B02A0B">
        <w:rPr>
          <w:lang w:eastAsia="ko-KR"/>
        </w:rPr>
        <w:t xml:space="preserve">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44" w:name="_Toc20215596"/>
      <w:bookmarkStart w:id="2345" w:name="_Toc27496063"/>
      <w:bookmarkStart w:id="2346" w:name="_Toc36107804"/>
      <w:bookmarkStart w:id="2347" w:name="_Toc44598556"/>
      <w:bookmarkStart w:id="2348" w:name="_Toc44602411"/>
      <w:bookmarkStart w:id="2349" w:name="_Toc45197588"/>
      <w:bookmarkStart w:id="2350" w:name="_Toc45695621"/>
      <w:bookmarkStart w:id="2351" w:name="_Toc51851077"/>
      <w:bookmarkStart w:id="2352" w:name="_Toc92224680"/>
      <w:bookmarkStart w:id="2353" w:name="_Toc131378512"/>
      <w:r w:rsidRPr="00B02A0B">
        <w:rPr>
          <w:rFonts w:eastAsia="Malgun Gothic"/>
        </w:rPr>
        <w:t>9.2.3.3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2344"/>
      <w:bookmarkEnd w:id="2345"/>
      <w:bookmarkEnd w:id="2346"/>
      <w:bookmarkEnd w:id="2347"/>
      <w:bookmarkEnd w:id="2348"/>
      <w:bookmarkEnd w:id="2349"/>
      <w:bookmarkEnd w:id="2350"/>
      <w:bookmarkEnd w:id="2351"/>
      <w:bookmarkEnd w:id="2352"/>
      <w:bookmarkEnd w:id="2353"/>
    </w:p>
    <w:p w14:paraId="25AB37A7" w14:textId="77777777" w:rsidR="005C310B" w:rsidRPr="00B02A0B" w:rsidRDefault="005C310B" w:rsidP="007D34FE">
      <w:pPr>
        <w:pStyle w:val="Heading5"/>
        <w:rPr>
          <w:rFonts w:eastAsia="Malgun Gothic"/>
        </w:rPr>
      </w:pPr>
      <w:bookmarkStart w:id="2354" w:name="_Toc20215597"/>
      <w:bookmarkStart w:id="2355" w:name="_Toc27496064"/>
      <w:bookmarkStart w:id="2356" w:name="_Toc36107805"/>
      <w:bookmarkStart w:id="2357" w:name="_Toc44598557"/>
      <w:bookmarkStart w:id="2358" w:name="_Toc44602412"/>
      <w:bookmarkStart w:id="2359" w:name="_Toc45197589"/>
      <w:bookmarkStart w:id="2360" w:name="_Toc45695622"/>
      <w:bookmarkStart w:id="2361" w:name="_Toc51851078"/>
      <w:bookmarkStart w:id="2362" w:name="_Toc92224681"/>
      <w:bookmarkStart w:id="2363" w:name="_Toc131378513"/>
      <w:r w:rsidRPr="00B02A0B">
        <w:rPr>
          <w:rFonts w:eastAsia="Malgun Gothic"/>
        </w:rPr>
        <w:t>9.2.3.3.1</w:t>
      </w:r>
      <w:r w:rsidRPr="00B02A0B">
        <w:rPr>
          <w:rFonts w:eastAsia="Malgun Gothic"/>
        </w:rPr>
        <w:tab/>
        <w:t>SDP offer generation</w:t>
      </w:r>
      <w:bookmarkEnd w:id="2354"/>
      <w:bookmarkEnd w:id="2355"/>
      <w:bookmarkEnd w:id="2356"/>
      <w:bookmarkEnd w:id="2357"/>
      <w:bookmarkEnd w:id="2358"/>
      <w:bookmarkEnd w:id="2359"/>
      <w:bookmarkEnd w:id="2360"/>
      <w:bookmarkEnd w:id="2361"/>
      <w:bookmarkEnd w:id="2362"/>
      <w:bookmarkEnd w:id="2363"/>
    </w:p>
    <w:p w14:paraId="3482CC4C" w14:textId="77777777" w:rsidR="005C310B" w:rsidRPr="00B02A0B" w:rsidRDefault="005C310B" w:rsidP="005C310B">
      <w:r w:rsidRPr="00B02A0B">
        <w:t xml:space="preserve">The SDP offer is generated based on the received SDP offer. The SDP offer generated by the participating </w:t>
      </w:r>
      <w:proofErr w:type="spellStart"/>
      <w:r w:rsidRPr="00B02A0B">
        <w:t>MCData</w:t>
      </w:r>
      <w:proofErr w:type="spellEnd"/>
      <w:r w:rsidRPr="00B02A0B">
        <w:t xml:space="preserve">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7EDB7BF9" w14:textId="77777777" w:rsidR="005C310B" w:rsidRPr="00B02A0B" w:rsidRDefault="005C310B" w:rsidP="005C310B">
      <w:r w:rsidRPr="00B02A0B">
        <w:t xml:space="preserve">When composing the SDP offer according to 3GPP TS 24.229 [5], the participating </w:t>
      </w:r>
      <w:proofErr w:type="spellStart"/>
      <w:r w:rsidRPr="00B02A0B">
        <w:t>MCData</w:t>
      </w:r>
      <w:proofErr w:type="spellEnd"/>
      <w:r w:rsidRPr="00B02A0B">
        <w:t xml:space="preserve"> function:</w:t>
      </w:r>
    </w:p>
    <w:p w14:paraId="453009ED" w14:textId="77777777" w:rsidR="005C310B" w:rsidRPr="00B02A0B" w:rsidRDefault="005C310B" w:rsidP="005C310B">
      <w:pPr>
        <w:pStyle w:val="B1"/>
      </w:pPr>
      <w:r w:rsidRPr="00B02A0B">
        <w:t>1)</w:t>
      </w:r>
      <w:r w:rsidRPr="00B02A0B">
        <w:tab/>
        <w:t xml:space="preserve">shall replace the IP address and port number for the offered media stream in the received SDP offer with the IP address and port number of the participating </w:t>
      </w:r>
      <w:proofErr w:type="spellStart"/>
      <w:r w:rsidRPr="00B02A0B">
        <w:t>MCData</w:t>
      </w:r>
      <w:proofErr w:type="spellEnd"/>
      <w:r w:rsidRPr="00B02A0B">
        <w:t xml:space="preserve">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 xml:space="preserve">Requirements can exist for the participating </w:t>
      </w:r>
      <w:proofErr w:type="spellStart"/>
      <w:r w:rsidRPr="00B02A0B">
        <w:t>MCData</w:t>
      </w:r>
      <w:proofErr w:type="spellEnd"/>
      <w:r w:rsidRPr="00B02A0B">
        <w:t xml:space="preserve">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 xml:space="preserve">If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are in the same </w:t>
      </w:r>
      <w:proofErr w:type="spellStart"/>
      <w:r w:rsidRPr="00B02A0B">
        <w:t>MCData</w:t>
      </w:r>
      <w:proofErr w:type="spellEnd"/>
      <w:r w:rsidRPr="00B02A0B">
        <w:t xml:space="preserve"> server, and the participating </w:t>
      </w:r>
      <w:proofErr w:type="spellStart"/>
      <w:r w:rsidRPr="00B02A0B">
        <w:t>MCData</w:t>
      </w:r>
      <w:proofErr w:type="spellEnd"/>
      <w:r w:rsidRPr="00B02A0B">
        <w:t xml:space="preserve">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64" w:name="_Toc20215598"/>
      <w:bookmarkStart w:id="2365" w:name="_Toc27496065"/>
      <w:bookmarkStart w:id="2366" w:name="_Toc36107806"/>
      <w:bookmarkStart w:id="2367" w:name="_Toc44598558"/>
      <w:bookmarkStart w:id="2368" w:name="_Toc44602413"/>
      <w:bookmarkStart w:id="2369" w:name="_Toc45197590"/>
      <w:bookmarkStart w:id="2370" w:name="_Toc45695623"/>
      <w:bookmarkStart w:id="2371" w:name="_Toc51851079"/>
      <w:bookmarkStart w:id="2372" w:name="_Toc92224682"/>
      <w:bookmarkStart w:id="2373" w:name="_Toc131378514"/>
      <w:r w:rsidRPr="00B02A0B">
        <w:rPr>
          <w:rFonts w:eastAsia="Malgun Gothic"/>
        </w:rPr>
        <w:lastRenderedPageBreak/>
        <w:t>9.2.3.3.2</w:t>
      </w:r>
      <w:r w:rsidRPr="00B02A0B">
        <w:rPr>
          <w:rFonts w:eastAsia="Malgun Gothic"/>
        </w:rPr>
        <w:tab/>
        <w:t>SDP answer generation</w:t>
      </w:r>
      <w:bookmarkEnd w:id="2364"/>
      <w:bookmarkEnd w:id="2365"/>
      <w:bookmarkEnd w:id="2366"/>
      <w:bookmarkEnd w:id="2367"/>
      <w:bookmarkEnd w:id="2368"/>
      <w:bookmarkEnd w:id="2369"/>
      <w:bookmarkEnd w:id="2370"/>
      <w:bookmarkEnd w:id="2371"/>
      <w:bookmarkEnd w:id="2372"/>
      <w:bookmarkEnd w:id="2373"/>
    </w:p>
    <w:p w14:paraId="17238EA6" w14:textId="77777777" w:rsidR="005C310B" w:rsidRPr="00B02A0B" w:rsidRDefault="005C310B" w:rsidP="005C310B">
      <w:r w:rsidRPr="00B02A0B">
        <w:t xml:space="preserve">When composing the SDP answer according to 3GPP TS 24.229 [5], the participating </w:t>
      </w:r>
      <w:proofErr w:type="spellStart"/>
      <w:r w:rsidRPr="00B02A0B">
        <w:t>MCData</w:t>
      </w:r>
      <w:proofErr w:type="spellEnd"/>
      <w:r w:rsidRPr="00B02A0B">
        <w:t xml:space="preserve"> function:</w:t>
      </w:r>
    </w:p>
    <w:p w14:paraId="4A2424E9" w14:textId="77777777" w:rsidR="005C310B" w:rsidRPr="00B02A0B" w:rsidRDefault="005C310B" w:rsidP="005C310B">
      <w:pPr>
        <w:pStyle w:val="B1"/>
      </w:pPr>
      <w:r w:rsidRPr="00B02A0B">
        <w:t>1)</w:t>
      </w:r>
      <w:r w:rsidRPr="00B02A0B">
        <w:tab/>
        <w:t xml:space="preserve">shall replace the IP address and port number in the received SDP answer with the IP address and port number of the participating </w:t>
      </w:r>
      <w:proofErr w:type="spellStart"/>
      <w:r w:rsidRPr="00B02A0B">
        <w:t>MCData</w:t>
      </w:r>
      <w:proofErr w:type="spellEnd"/>
      <w:r w:rsidRPr="00B02A0B">
        <w:t xml:space="preserve">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 xml:space="preserve">Requirements can exist for the participating </w:t>
      </w:r>
      <w:proofErr w:type="spellStart"/>
      <w:r w:rsidRPr="00B02A0B">
        <w:t>MCData</w:t>
      </w:r>
      <w:proofErr w:type="spellEnd"/>
      <w:r w:rsidRPr="00B02A0B">
        <w:t xml:space="preserve">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 xml:space="preserve">If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are in the same </w:t>
      </w:r>
      <w:proofErr w:type="spellStart"/>
      <w:r w:rsidRPr="00B02A0B">
        <w:t>MCData</w:t>
      </w:r>
      <w:proofErr w:type="spellEnd"/>
      <w:r w:rsidRPr="00B02A0B">
        <w:t xml:space="preserve"> server, and the participating </w:t>
      </w:r>
      <w:proofErr w:type="spellStart"/>
      <w:r w:rsidRPr="00B02A0B">
        <w:t>MCData</w:t>
      </w:r>
      <w:proofErr w:type="spellEnd"/>
      <w:r w:rsidRPr="00B02A0B">
        <w:t xml:space="preserve">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74" w:name="_Toc20215599"/>
      <w:bookmarkStart w:id="2375" w:name="_Toc27496066"/>
      <w:bookmarkStart w:id="2376" w:name="_Toc36107807"/>
      <w:bookmarkStart w:id="2377" w:name="_Toc44598559"/>
      <w:bookmarkStart w:id="2378" w:name="_Toc44602414"/>
      <w:bookmarkStart w:id="2379" w:name="_Toc45197591"/>
      <w:bookmarkStart w:id="2380" w:name="_Toc45695624"/>
      <w:bookmarkStart w:id="2381" w:name="_Toc51851080"/>
      <w:bookmarkStart w:id="2382" w:name="_Toc92224683"/>
      <w:bookmarkStart w:id="2383" w:name="_Toc131378515"/>
      <w:r w:rsidRPr="00B02A0B">
        <w:rPr>
          <w:rFonts w:eastAsia="Malgun Gothic"/>
        </w:rPr>
        <w:t>9.2.3.3.3</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2374"/>
      <w:bookmarkEnd w:id="2375"/>
      <w:bookmarkEnd w:id="2376"/>
      <w:bookmarkEnd w:id="2377"/>
      <w:bookmarkEnd w:id="2378"/>
      <w:bookmarkEnd w:id="2379"/>
      <w:bookmarkEnd w:id="2380"/>
      <w:bookmarkEnd w:id="2381"/>
      <w:bookmarkEnd w:id="2382"/>
      <w:bookmarkEnd w:id="2383"/>
    </w:p>
    <w:p w14:paraId="5B7E863E" w14:textId="77777777" w:rsidR="005C310B" w:rsidRPr="00B02A0B" w:rsidRDefault="005C310B" w:rsidP="005C310B">
      <w:r w:rsidRPr="00B02A0B">
        <w:t xml:space="preserve">Upon receipt of a "SIP INVITE request for standalone SDS over media plane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1FF0E9BE"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 xml:space="preserve">if the SIP INVITE request contains an emergency indication or an imminent peril indication set to a value of "true" and this is an authorised request for originating a priority communication as determined by clause 6.3.7.2.6, the participating </w:t>
      </w:r>
      <w:proofErr w:type="spellStart"/>
      <w:r w:rsidRPr="00B02A0B">
        <w:t>MCData</w:t>
      </w:r>
      <w:proofErr w:type="spellEnd"/>
      <w:r w:rsidRPr="00B02A0B">
        <w:t xml:space="preserve"> function can, according to local policy, choose to accept the request.</w:t>
      </w:r>
    </w:p>
    <w:p w14:paraId="5F6C6EC7"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w:t>
      </w:r>
    </w:p>
    <w:p w14:paraId="01F400D3" w14:textId="77777777" w:rsidR="005C310B" w:rsidRPr="00B02A0B" w:rsidRDefault="005C310B" w:rsidP="005C310B">
      <w:pPr>
        <w:pStyle w:val="B2"/>
      </w:pPr>
      <w:r w:rsidRPr="00B02A0B">
        <w:t>a)</w:t>
      </w:r>
      <w:r w:rsidRPr="00B02A0B">
        <w:tab/>
        <w:t xml:space="preserve">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INVITE request for standalone SDS over media plane for originating </w:t>
      </w:r>
      <w:r w:rsidRPr="00B02A0B">
        <w:lastRenderedPageBreak/>
        <w:t xml:space="preserve">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 is not allowed to initiate </w:t>
      </w:r>
      <w:proofErr w:type="spellStart"/>
      <w:r w:rsidRPr="00B02A0B">
        <w:t>MCData</w:t>
      </w:r>
      <w:proofErr w:type="spellEnd"/>
      <w:r w:rsidRPr="00B02A0B">
        <w:t xml:space="preserve"> communications, shall reject the "SIP INVITE request for standalone SDS over media plane for originating participating </w:t>
      </w:r>
      <w:proofErr w:type="spellStart"/>
      <w:r w:rsidRPr="00B02A0B">
        <w:t>MCData</w:t>
      </w:r>
      <w:proofErr w:type="spellEnd"/>
      <w:r w:rsidRPr="00B02A0B">
        <w:t xml:space="preserve">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3EB6D31" w14:textId="77777777" w:rsidR="005C310B" w:rsidRPr="00B02A0B" w:rsidRDefault="005C310B" w:rsidP="005C310B">
      <w:pPr>
        <w:pStyle w:val="B1"/>
      </w:pPr>
      <w:r w:rsidRPr="00B02A0B">
        <w:t>11)</w:t>
      </w:r>
      <w:r w:rsidRPr="00B02A0B">
        <w:tab/>
        <w:t xml:space="preserve">shall set the Request-URI of the outgoing SIP INVITE request to the public service identity of the controlling </w:t>
      </w:r>
      <w:proofErr w:type="spellStart"/>
      <w:r w:rsidRPr="00B02A0B">
        <w:t>MCData</w:t>
      </w:r>
      <w:proofErr w:type="spellEnd"/>
      <w:r w:rsidRPr="00B02A0B">
        <w:t xml:space="preserve">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3CD4E6FF" w14:textId="77777777" w:rsidR="00636019" w:rsidRDefault="00636019" w:rsidP="00636019">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4EAE90C3" w14:textId="77777777" w:rsidR="00636019" w:rsidRDefault="00636019" w:rsidP="00636019">
      <w:pPr>
        <w:pStyle w:val="NO"/>
      </w:pPr>
      <w:r>
        <w:t>NOTE 5:</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29F5AAC" w14:textId="77777777" w:rsidR="00636019" w:rsidRDefault="00636019" w:rsidP="00E92E98">
      <w:pPr>
        <w:pStyle w:val="NO"/>
      </w:pPr>
      <w:r>
        <w:t>NOTE 7:</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9C8D608" w14:textId="77777777" w:rsidR="005C310B" w:rsidRPr="00B02A0B" w:rsidRDefault="005C310B" w:rsidP="005C310B">
      <w:pPr>
        <w:pStyle w:val="B1"/>
      </w:pPr>
      <w:r w:rsidRPr="00B02A0B">
        <w:t>12)</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 xml:space="preserve">if the incoming SIP INVITE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 xml:space="preserve">shall include in the SIP INVITE request an SDP offer based on the SDP offer in the received SIP INVITE request from the </w:t>
      </w:r>
      <w:proofErr w:type="spellStart"/>
      <w:r w:rsidRPr="00B02A0B">
        <w:t>MCData</w:t>
      </w:r>
      <w:proofErr w:type="spellEnd"/>
      <w:r w:rsidRPr="00B02A0B">
        <w:t xml:space="preserve">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lastRenderedPageBreak/>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 xml:space="preserve">shall send the SIP 200 (OK) response to the </w:t>
      </w:r>
      <w:proofErr w:type="spellStart"/>
      <w:r w:rsidRPr="00B02A0B">
        <w:t>MCData</w:t>
      </w:r>
      <w:proofErr w:type="spellEnd"/>
      <w:r w:rsidRPr="00B02A0B">
        <w:t xml:space="preserve">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 xml:space="preserve">Upon receipt of a SIP 4xx, 5xx or 6xx response to the SIP INVITE request in step 16) the participating </w:t>
      </w:r>
      <w:proofErr w:type="spellStart"/>
      <w:r w:rsidRPr="00B02A0B">
        <w:t>MCData</w:t>
      </w:r>
      <w:proofErr w:type="spellEnd"/>
      <w:r w:rsidRPr="00B02A0B">
        <w:t xml:space="preserve">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18CFF729" w14:textId="77777777" w:rsidR="005C310B" w:rsidRPr="00B02A0B" w:rsidRDefault="005C310B" w:rsidP="007D34FE">
      <w:pPr>
        <w:pStyle w:val="Heading5"/>
        <w:rPr>
          <w:rFonts w:eastAsia="Malgun Gothic"/>
        </w:rPr>
      </w:pPr>
      <w:bookmarkStart w:id="2384" w:name="_Toc20215600"/>
      <w:bookmarkStart w:id="2385" w:name="_Toc27496067"/>
      <w:bookmarkStart w:id="2386" w:name="_Toc36107808"/>
      <w:bookmarkStart w:id="2387" w:name="_Toc44598560"/>
      <w:bookmarkStart w:id="2388" w:name="_Toc44602415"/>
      <w:bookmarkStart w:id="2389" w:name="_Toc45197592"/>
      <w:bookmarkStart w:id="2390" w:name="_Toc45695625"/>
      <w:bookmarkStart w:id="2391" w:name="_Toc51851081"/>
      <w:bookmarkStart w:id="2392" w:name="_Toc92224684"/>
      <w:bookmarkStart w:id="2393" w:name="_Toc131378516"/>
      <w:r w:rsidRPr="00B02A0B">
        <w:rPr>
          <w:rFonts w:eastAsia="Malgun Gothic"/>
        </w:rPr>
        <w:t>9.2.3.3.4</w:t>
      </w:r>
      <w:r w:rsidRPr="00B02A0B">
        <w:rPr>
          <w:rFonts w:eastAsia="Malgun Gothic"/>
        </w:rPr>
        <w:tab/>
        <w:t xml:space="preserve">Terminating participating </w:t>
      </w:r>
      <w:proofErr w:type="spellStart"/>
      <w:r w:rsidRPr="00B02A0B">
        <w:rPr>
          <w:rFonts w:eastAsia="Malgun Gothic"/>
        </w:rPr>
        <w:t>MCData</w:t>
      </w:r>
      <w:proofErr w:type="spellEnd"/>
      <w:r w:rsidRPr="00B02A0B">
        <w:rPr>
          <w:rFonts w:eastAsia="Malgun Gothic"/>
        </w:rPr>
        <w:t xml:space="preserve"> function procedures</w:t>
      </w:r>
      <w:bookmarkEnd w:id="2384"/>
      <w:bookmarkEnd w:id="2385"/>
      <w:bookmarkEnd w:id="2386"/>
      <w:bookmarkEnd w:id="2387"/>
      <w:bookmarkEnd w:id="2388"/>
      <w:bookmarkEnd w:id="2389"/>
      <w:bookmarkEnd w:id="2390"/>
      <w:bookmarkEnd w:id="2391"/>
      <w:bookmarkEnd w:id="2392"/>
      <w:bookmarkEnd w:id="2393"/>
    </w:p>
    <w:p w14:paraId="7D49A4D3" w14:textId="77777777" w:rsidR="005C310B" w:rsidRPr="00B02A0B" w:rsidRDefault="005C310B" w:rsidP="005C310B">
      <w:r w:rsidRPr="00B02A0B">
        <w:t xml:space="preserve">Upon receipt of a "SIP INVITE request for standalone SDS over media plane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0D45370E"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 xml:space="preserve">If the SIP INVITE request contains an emergency indication or an imminent peril indication set to a value of "true" and this is an authorised request for originating a priority communication as determined by clause 6.3.7.2.6, the participating </w:t>
      </w:r>
      <w:proofErr w:type="spellStart"/>
      <w:r w:rsidRPr="00B02A0B">
        <w:t>MCData</w:t>
      </w:r>
      <w:proofErr w:type="spellEnd"/>
      <w:r w:rsidRPr="00B02A0B">
        <w:t xml:space="preserve"> function can, according to local policy, choose to accept the request.</w:t>
      </w:r>
    </w:p>
    <w:p w14:paraId="2F843392"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w:t>
      </w:r>
      <w:proofErr w:type="spellStart"/>
      <w:r w:rsidRPr="00B02A0B">
        <w:t>MCData</w:t>
      </w:r>
      <w:proofErr w:type="spellEnd"/>
      <w:r w:rsidRPr="00B02A0B">
        <w:t xml:space="preserve">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14A45D5C" w14:textId="77777777" w:rsidR="005C310B" w:rsidRPr="00B02A0B" w:rsidRDefault="005C310B" w:rsidP="005C310B">
      <w:pPr>
        <w:pStyle w:val="B1"/>
      </w:pPr>
      <w:r w:rsidRPr="00B02A0B">
        <w:t>4)</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lastRenderedPageBreak/>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proofErr w:type="spellStart"/>
      <w:r w:rsidRPr="00B02A0B">
        <w:t>i</w:t>
      </w:r>
      <w:proofErr w:type="spellEnd"/>
      <w:r w:rsidRPr="00B02A0B">
        <w:t>)</w:t>
      </w:r>
      <w:r w:rsidRPr="00B02A0B">
        <w:tab/>
        <w:t xml:space="preserve">shall reject the SIP INVITE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5BE7E658" w14:textId="77777777" w:rsidR="005C310B" w:rsidRPr="00B02A0B" w:rsidRDefault="005C310B" w:rsidP="005C310B">
      <w:pPr>
        <w:pStyle w:val="B2"/>
      </w:pPr>
      <w:r w:rsidRPr="00B02A0B">
        <w:t>d)</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 xml:space="preserve">shall set the Request-URI of the outgoing SIP INVITE request to the public user identity associated to the </w:t>
      </w:r>
      <w:proofErr w:type="spellStart"/>
      <w:r w:rsidRPr="00B02A0B">
        <w:t>MCData</w:t>
      </w:r>
      <w:proofErr w:type="spellEnd"/>
      <w:r w:rsidRPr="00B02A0B">
        <w:t xml:space="preserve"> ID of the terminating </w:t>
      </w:r>
      <w:proofErr w:type="spellStart"/>
      <w:r w:rsidRPr="00B02A0B">
        <w:t>MCData</w:t>
      </w:r>
      <w:proofErr w:type="spellEnd"/>
      <w:r w:rsidRPr="00B02A0B">
        <w:t xml:space="preserve">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 xml:space="preserve">shall include in the SIP INVITE request an SDP offer based on the SDP offer in the received "SIP INVITE request for standalone SDS over media plane for terminating participating </w:t>
      </w:r>
      <w:proofErr w:type="spellStart"/>
      <w:r w:rsidRPr="00B02A0B">
        <w:t>MCData</w:t>
      </w:r>
      <w:proofErr w:type="spellEnd"/>
      <w:r w:rsidRPr="00B02A0B">
        <w:t xml:space="preserve">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 xml:space="preserve">Upon receipt of a SIP 200 (OK) response in response to the above SIP INVITE request, the participating </w:t>
      </w:r>
      <w:proofErr w:type="spellStart"/>
      <w:r w:rsidRPr="00B02A0B">
        <w:t>MCData</w:t>
      </w:r>
      <w:proofErr w:type="spellEnd"/>
      <w:r w:rsidRPr="00B02A0B">
        <w:t xml:space="preserve">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lastRenderedPageBreak/>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w:t>
      </w:r>
      <w:r w:rsidRPr="00B02A0B">
        <w:rPr>
          <w:lang w:eastAsia="ko-KR"/>
        </w:rPr>
        <w:t xml:space="preserve">received SIP INVITE request from the controlling </w:t>
      </w:r>
      <w:proofErr w:type="spellStart"/>
      <w:r w:rsidRPr="00B02A0B">
        <w:rPr>
          <w:lang w:eastAsia="ko-KR"/>
        </w:rPr>
        <w:t>MCData</w:t>
      </w:r>
      <w:proofErr w:type="spellEnd"/>
      <w:r w:rsidRPr="00B02A0B">
        <w:rPr>
          <w:lang w:eastAsia="ko-KR"/>
        </w:rPr>
        <w:t xml:space="preserve">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 xml:space="preserve">shall send the SIP 200 (OK) response to the controlling </w:t>
      </w:r>
      <w:proofErr w:type="spellStart"/>
      <w:r w:rsidRPr="00B02A0B">
        <w:t>MCData</w:t>
      </w:r>
      <w:proofErr w:type="spellEnd"/>
      <w:r w:rsidRPr="00B02A0B">
        <w:t xml:space="preserve"> function according to 3GPP TS 24.229 [5].</w:t>
      </w:r>
    </w:p>
    <w:p w14:paraId="5F637AEF" w14:textId="77777777" w:rsidR="005C310B" w:rsidRPr="00B02A0B" w:rsidRDefault="005C310B" w:rsidP="005C310B">
      <w:r w:rsidRPr="00B02A0B">
        <w:t xml:space="preserve">Upon receipt of a SIP 4xx, 5xx or 6xx response to the above SIP INVITE request, the participating </w:t>
      </w:r>
      <w:proofErr w:type="spellStart"/>
      <w:r w:rsidRPr="00B02A0B">
        <w:t>MCData</w:t>
      </w:r>
      <w:proofErr w:type="spellEnd"/>
      <w:r w:rsidRPr="00B02A0B">
        <w:t xml:space="preserve">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[5].</w:t>
      </w:r>
    </w:p>
    <w:p w14:paraId="156A0169" w14:textId="77777777" w:rsidR="005C310B" w:rsidRPr="00B02A0B" w:rsidRDefault="005C310B" w:rsidP="007D34FE">
      <w:pPr>
        <w:pStyle w:val="Heading4"/>
        <w:rPr>
          <w:rFonts w:eastAsia="Malgun Gothic"/>
        </w:rPr>
      </w:pPr>
      <w:bookmarkStart w:id="2394" w:name="_Toc20215601"/>
      <w:bookmarkStart w:id="2395" w:name="_Toc27496068"/>
      <w:bookmarkStart w:id="2396" w:name="_Toc36107809"/>
      <w:bookmarkStart w:id="2397" w:name="_Toc44598561"/>
      <w:bookmarkStart w:id="2398" w:name="_Toc44602416"/>
      <w:bookmarkStart w:id="2399" w:name="_Toc45197593"/>
      <w:bookmarkStart w:id="2400" w:name="_Toc45695626"/>
      <w:bookmarkStart w:id="2401" w:name="_Toc51851082"/>
      <w:bookmarkStart w:id="2402" w:name="_Toc92224685"/>
      <w:bookmarkStart w:id="2403" w:name="_Toc131378517"/>
      <w:r w:rsidRPr="00B02A0B">
        <w:rPr>
          <w:rFonts w:eastAsia="Malgun Gothic"/>
        </w:rPr>
        <w:t>9.2.3.4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2394"/>
      <w:bookmarkEnd w:id="2395"/>
      <w:bookmarkEnd w:id="2396"/>
      <w:bookmarkEnd w:id="2397"/>
      <w:bookmarkEnd w:id="2398"/>
      <w:bookmarkEnd w:id="2399"/>
      <w:bookmarkEnd w:id="2400"/>
      <w:bookmarkEnd w:id="2401"/>
      <w:bookmarkEnd w:id="2402"/>
      <w:bookmarkEnd w:id="2403"/>
    </w:p>
    <w:p w14:paraId="1EC4E74C" w14:textId="77777777" w:rsidR="005C310B" w:rsidRPr="00B02A0B" w:rsidRDefault="005C310B" w:rsidP="007D34FE">
      <w:pPr>
        <w:pStyle w:val="Heading5"/>
        <w:rPr>
          <w:lang w:eastAsia="ko-KR"/>
        </w:rPr>
      </w:pPr>
      <w:bookmarkStart w:id="2404" w:name="_Toc20215602"/>
      <w:bookmarkStart w:id="2405" w:name="_Toc27496069"/>
      <w:bookmarkStart w:id="2406" w:name="_Toc36107810"/>
      <w:bookmarkStart w:id="2407" w:name="_Toc44598562"/>
      <w:bookmarkStart w:id="2408" w:name="_Toc44602417"/>
      <w:bookmarkStart w:id="2409" w:name="_Toc45197594"/>
      <w:bookmarkStart w:id="2410" w:name="_Toc45695627"/>
      <w:bookmarkStart w:id="2411" w:name="_Toc51851083"/>
      <w:bookmarkStart w:id="2412" w:name="_Toc92224686"/>
      <w:bookmarkStart w:id="2413" w:name="_Toc131378518"/>
      <w:r w:rsidRPr="00B02A0B">
        <w:rPr>
          <w:lang w:eastAsia="ko-KR"/>
        </w:rPr>
        <w:t>9.2.3.4.1</w:t>
      </w:r>
      <w:r w:rsidRPr="00B02A0B">
        <w:rPr>
          <w:lang w:eastAsia="ko-KR"/>
        </w:rPr>
        <w:tab/>
        <w:t>SDP offer generation</w:t>
      </w:r>
      <w:bookmarkEnd w:id="2404"/>
      <w:bookmarkEnd w:id="2405"/>
      <w:bookmarkEnd w:id="2406"/>
      <w:bookmarkEnd w:id="2407"/>
      <w:bookmarkEnd w:id="2408"/>
      <w:bookmarkEnd w:id="2409"/>
      <w:bookmarkEnd w:id="2410"/>
      <w:bookmarkEnd w:id="2411"/>
      <w:bookmarkEnd w:id="2412"/>
      <w:bookmarkEnd w:id="2413"/>
    </w:p>
    <w:p w14:paraId="02EA1366" w14:textId="77777777" w:rsidR="005C310B" w:rsidRPr="00B02A0B" w:rsidRDefault="005C310B" w:rsidP="005C310B">
      <w:r w:rsidRPr="00B02A0B">
        <w:t xml:space="preserve">When composing an SDP offer according to 3GPP TS 24.229 [5], IETF RFC 4975 [17], IETF RFC 6135 [19] and IETF RFC 6714 [20] the controlling </w:t>
      </w:r>
      <w:proofErr w:type="spellStart"/>
      <w:r w:rsidRPr="00B02A0B">
        <w:t>MCData</w:t>
      </w:r>
      <w:proofErr w:type="spellEnd"/>
      <w:r w:rsidRPr="00B02A0B">
        <w:t xml:space="preserve"> function:</w:t>
      </w:r>
    </w:p>
    <w:p w14:paraId="68F6D9CA"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received from the originating </w:t>
      </w:r>
      <w:proofErr w:type="spellStart"/>
      <w:r w:rsidRPr="00B02A0B">
        <w:t>MCData</w:t>
      </w:r>
      <w:proofErr w:type="spellEnd"/>
      <w:r w:rsidRPr="00B02A0B">
        <w:t xml:space="preserve">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w:t>
      </w:r>
      <w:proofErr w:type="spellStart"/>
      <w:r w:rsidRPr="00B02A0B">
        <w:t>sendonly</w:t>
      </w:r>
      <w:proofErr w:type="spellEnd"/>
      <w:r w:rsidRPr="00B02A0B">
        <w:t>"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14E9322E" w14:textId="77777777" w:rsidR="005C310B" w:rsidRPr="00B02A0B" w:rsidRDefault="005C310B" w:rsidP="007D34FE">
      <w:pPr>
        <w:pStyle w:val="Heading5"/>
        <w:rPr>
          <w:lang w:eastAsia="ko-KR"/>
        </w:rPr>
      </w:pPr>
      <w:bookmarkStart w:id="2414" w:name="_Toc20215603"/>
      <w:bookmarkStart w:id="2415" w:name="_Toc27496070"/>
      <w:bookmarkStart w:id="2416" w:name="_Toc36107811"/>
      <w:bookmarkStart w:id="2417" w:name="_Toc44598563"/>
      <w:bookmarkStart w:id="2418" w:name="_Toc44602418"/>
      <w:bookmarkStart w:id="2419" w:name="_Toc45197595"/>
      <w:bookmarkStart w:id="2420" w:name="_Toc45695628"/>
      <w:bookmarkStart w:id="2421" w:name="_Toc51851084"/>
      <w:bookmarkStart w:id="2422" w:name="_Toc92224687"/>
      <w:bookmarkStart w:id="2423" w:name="_Toc131378519"/>
      <w:r w:rsidRPr="00B02A0B">
        <w:rPr>
          <w:lang w:eastAsia="ko-KR"/>
        </w:rPr>
        <w:t>9.2.3.4.2</w:t>
      </w:r>
      <w:r w:rsidRPr="00B02A0B">
        <w:rPr>
          <w:lang w:eastAsia="ko-KR"/>
        </w:rPr>
        <w:tab/>
        <w:t>SDP answer generation</w:t>
      </w:r>
      <w:bookmarkEnd w:id="2414"/>
      <w:bookmarkEnd w:id="2415"/>
      <w:bookmarkEnd w:id="2416"/>
      <w:bookmarkEnd w:id="2417"/>
      <w:bookmarkEnd w:id="2418"/>
      <w:bookmarkEnd w:id="2419"/>
      <w:bookmarkEnd w:id="2420"/>
      <w:bookmarkEnd w:id="2421"/>
      <w:bookmarkEnd w:id="2422"/>
      <w:bookmarkEnd w:id="2423"/>
    </w:p>
    <w:p w14:paraId="5136BA52" w14:textId="77777777" w:rsidR="005C310B" w:rsidRPr="00B02A0B" w:rsidRDefault="005C310B" w:rsidP="005C310B">
      <w:r w:rsidRPr="00B02A0B">
        <w:t xml:space="preserve">When composing the SDP answer according to 3GPP TS 24.229 [5], the controlling </w:t>
      </w:r>
      <w:proofErr w:type="spellStart"/>
      <w:r w:rsidRPr="00B02A0B">
        <w:t>MCData</w:t>
      </w:r>
      <w:proofErr w:type="spellEnd"/>
      <w:r w:rsidRPr="00B02A0B">
        <w:t xml:space="preserve">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1E1F060B"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24" w:name="_Toc20215604"/>
      <w:bookmarkStart w:id="2425" w:name="_Toc27496071"/>
      <w:bookmarkStart w:id="2426" w:name="_Toc36107812"/>
      <w:bookmarkStart w:id="2427" w:name="_Toc44598564"/>
      <w:bookmarkStart w:id="2428" w:name="_Toc44602419"/>
      <w:bookmarkStart w:id="2429" w:name="_Toc45197596"/>
      <w:bookmarkStart w:id="2430" w:name="_Toc45695629"/>
      <w:bookmarkStart w:id="2431" w:name="_Toc51851085"/>
      <w:bookmarkStart w:id="2432" w:name="_Toc92224688"/>
      <w:bookmarkStart w:id="2433" w:name="_Toc131378520"/>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24"/>
      <w:bookmarkEnd w:id="2425"/>
      <w:bookmarkEnd w:id="2426"/>
      <w:bookmarkEnd w:id="2427"/>
      <w:bookmarkEnd w:id="2428"/>
      <w:bookmarkEnd w:id="2429"/>
      <w:bookmarkEnd w:id="2430"/>
      <w:bookmarkEnd w:id="2431"/>
      <w:bookmarkEnd w:id="2432"/>
      <w:bookmarkEnd w:id="2433"/>
    </w:p>
    <w:p w14:paraId="2EDCFEE1" w14:textId="77777777" w:rsidR="005C310B" w:rsidRPr="00B02A0B" w:rsidRDefault="005C310B" w:rsidP="005C310B">
      <w:r w:rsidRPr="00B02A0B">
        <w:t xml:space="preserve">This clause describes the procedures for inviting an </w:t>
      </w:r>
      <w:proofErr w:type="spellStart"/>
      <w:r w:rsidRPr="00B02A0B">
        <w:t>MCData</w:t>
      </w:r>
      <w:proofErr w:type="spellEnd"/>
      <w:r w:rsidRPr="00B02A0B">
        <w:t xml:space="preserve"> user to an </w:t>
      </w:r>
      <w:proofErr w:type="spellStart"/>
      <w:r w:rsidRPr="00B02A0B">
        <w:t>MCData</w:t>
      </w:r>
      <w:proofErr w:type="spellEnd"/>
      <w:r w:rsidRPr="00B02A0B">
        <w:t xml:space="preserve"> session. The procedure is initiated by the controlling </w:t>
      </w:r>
      <w:proofErr w:type="spellStart"/>
      <w:r w:rsidRPr="00B02A0B">
        <w:t>MCData</w:t>
      </w:r>
      <w:proofErr w:type="spellEnd"/>
      <w:r w:rsidRPr="00B02A0B">
        <w:t xml:space="preserve"> function as the result of an action in clause 9.2.3.4.4.</w:t>
      </w:r>
    </w:p>
    <w:p w14:paraId="6F2AD9F9"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w:t>
      </w:r>
      <w:proofErr w:type="spellStart"/>
      <w:r w:rsidRPr="00B02A0B">
        <w:rPr>
          <w:lang w:eastAsia="ko-KR"/>
        </w:rPr>
        <w:t>MCData</w:t>
      </w:r>
      <w:proofErr w:type="spellEnd"/>
      <w:r w:rsidRPr="00B02A0B">
        <w:rPr>
          <w:lang w:eastAsia="ko-KR"/>
        </w:rPr>
        <w:t xml:space="preserve"> session identity for the </w:t>
      </w:r>
      <w:proofErr w:type="spellStart"/>
      <w:r w:rsidRPr="00B02A0B">
        <w:rPr>
          <w:lang w:eastAsia="ko-KR"/>
        </w:rPr>
        <w:t>MCData</w:t>
      </w:r>
      <w:proofErr w:type="spellEnd"/>
      <w:r w:rsidRPr="00B02A0B">
        <w:rPr>
          <w:lang w:eastAsia="ko-KR"/>
        </w:rPr>
        <w:t xml:space="preserve">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terminating user; and</w:t>
      </w:r>
    </w:p>
    <w:p w14:paraId="7FAB8C2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-calling-group-id&gt; element set to the group identity;</w:t>
      </w:r>
    </w:p>
    <w:p w14:paraId="732DD165" w14:textId="77777777" w:rsidR="005C310B" w:rsidRPr="00B02A0B" w:rsidRDefault="005C310B" w:rsidP="005C310B">
      <w:pPr>
        <w:pStyle w:val="B1"/>
      </w:pPr>
      <w:r w:rsidRPr="00B02A0B">
        <w:t>9)</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rFonts w:eastAsia="SimSun"/>
        </w:rPr>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A27C2A4" w14:textId="77777777" w:rsidR="00636019" w:rsidRDefault="00636019" w:rsidP="00636019">
      <w:pPr>
        <w:pStyle w:val="NO"/>
      </w:pPr>
      <w:r>
        <w:lastRenderedPageBreak/>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 xml:space="preserve">P-Asserted-Identity header field to the public service identity of the controlling </w:t>
      </w:r>
      <w:proofErr w:type="spellStart"/>
      <w:r w:rsidRPr="00B02A0B">
        <w:rPr>
          <w:lang w:eastAsia="ko-KR"/>
        </w:rPr>
        <w:t>MCData</w:t>
      </w:r>
      <w:proofErr w:type="spellEnd"/>
      <w:r w:rsidRPr="00B02A0B">
        <w:rPr>
          <w:lang w:eastAsia="ko-KR"/>
        </w:rPr>
        <w:t xml:space="preserve">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 xml:space="preserve">Upon receiving a SIP 200 (OK) response for the SIP INVITE request the controlling </w:t>
      </w:r>
      <w:proofErr w:type="spellStart"/>
      <w:r w:rsidRPr="00B02A0B">
        <w:t>MCData</w:t>
      </w:r>
      <w:proofErr w:type="spellEnd"/>
      <w:r w:rsidRPr="00B02A0B">
        <w:t xml:space="preserve">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 xml:space="preserve">The procedures executed by the controlling </w:t>
      </w:r>
      <w:proofErr w:type="spellStart"/>
      <w:r w:rsidRPr="00B02A0B">
        <w:t>MCData</w:t>
      </w:r>
      <w:proofErr w:type="spellEnd"/>
      <w:r w:rsidRPr="00B02A0B">
        <w:t xml:space="preserve"> function prior to sending a response to the inviting </w:t>
      </w:r>
      <w:proofErr w:type="spellStart"/>
      <w:r w:rsidRPr="00B02A0B">
        <w:t>MCData</w:t>
      </w:r>
      <w:proofErr w:type="spellEnd"/>
      <w:r w:rsidRPr="00B02A0B">
        <w:t xml:space="preserve"> client are specified in clause 9.2.3.4.4.</w:t>
      </w:r>
    </w:p>
    <w:p w14:paraId="5DDEC23E" w14:textId="77777777" w:rsidR="005C310B" w:rsidRPr="00B02A0B" w:rsidRDefault="005C310B" w:rsidP="007D34FE">
      <w:pPr>
        <w:pStyle w:val="Heading5"/>
        <w:rPr>
          <w:noProof/>
        </w:rPr>
      </w:pPr>
      <w:bookmarkStart w:id="2434" w:name="_Toc20215605"/>
      <w:bookmarkStart w:id="2435" w:name="_Toc27496072"/>
      <w:bookmarkStart w:id="2436" w:name="_Toc36107813"/>
      <w:bookmarkStart w:id="2437" w:name="_Toc44598565"/>
      <w:bookmarkStart w:id="2438" w:name="_Toc44602420"/>
      <w:bookmarkStart w:id="2439" w:name="_Toc45197597"/>
      <w:bookmarkStart w:id="2440" w:name="_Toc45695630"/>
      <w:bookmarkStart w:id="2441" w:name="_Toc51851086"/>
      <w:bookmarkStart w:id="2442" w:name="_Toc92224689"/>
      <w:bookmarkStart w:id="2443" w:name="_Toc131378521"/>
      <w:r w:rsidRPr="00B02A0B">
        <w:rPr>
          <w:noProof/>
        </w:rPr>
        <w:t>9.2.3.4.4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2434"/>
      <w:bookmarkEnd w:id="2435"/>
      <w:bookmarkEnd w:id="2436"/>
      <w:bookmarkEnd w:id="2437"/>
      <w:bookmarkEnd w:id="2438"/>
      <w:bookmarkEnd w:id="2439"/>
      <w:bookmarkEnd w:id="2440"/>
      <w:bookmarkEnd w:id="2441"/>
      <w:bookmarkEnd w:id="2442"/>
      <w:bookmarkEnd w:id="2443"/>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747FC808" w14:textId="77777777" w:rsidR="005C310B" w:rsidRPr="00B02A0B" w:rsidRDefault="005C310B" w:rsidP="005C310B">
      <w:pPr>
        <w:rPr>
          <w:noProof/>
        </w:rPr>
      </w:pPr>
      <w:r w:rsidRPr="00B02A0B">
        <w:t xml:space="preserve">Upon receipt of a "SIP INVITE request for controlling </w:t>
      </w:r>
      <w:proofErr w:type="spellStart"/>
      <w:r w:rsidRPr="00B02A0B">
        <w:t>MCData</w:t>
      </w:r>
      <w:proofErr w:type="spellEnd"/>
      <w:r w:rsidRPr="00B02A0B">
        <w:t xml:space="preserve">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6C0FD5E5" w14:textId="40D7B3FF" w:rsidR="00B02A0B" w:rsidRPr="00B02A0B" w:rsidRDefault="005C310B" w:rsidP="005C310B">
      <w:pPr>
        <w:pStyle w:val="B2"/>
      </w:pPr>
      <w:r w:rsidRPr="00B02A0B">
        <w:lastRenderedPageBreak/>
        <w:t>a)</w:t>
      </w:r>
      <w:r w:rsidRPr="00B02A0B">
        <w:tab/>
        <w:t>does not contain an application/</w:t>
      </w:r>
      <w:proofErr w:type="spellStart"/>
      <w:r w:rsidRPr="00B02A0B">
        <w:t>resource-lists</w:t>
      </w:r>
      <w:r w:rsidR="003719D6">
        <w:t>+xml</w:t>
      </w:r>
      <w:proofErr w:type="spellEnd"/>
      <w:r w:rsidRPr="00B02A0B">
        <w:t xml:space="preserve"> MIME body or contains an application/</w:t>
      </w:r>
      <w:proofErr w:type="spellStart"/>
      <w:r w:rsidRPr="00B02A0B">
        <w:t>resource-lists</w:t>
      </w:r>
      <w:r w:rsidR="003719D6">
        <w:t>+xml</w:t>
      </w:r>
      <w:proofErr w:type="spellEnd"/>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t>a1</w:t>
      </w:r>
      <w:r w:rsidRPr="00B02A0B">
        <w:t>)</w:t>
      </w:r>
      <w:r w:rsidRPr="00B02A0B">
        <w:tab/>
      </w:r>
      <w:r>
        <w:t xml:space="preserve">if </w:t>
      </w:r>
      <w:r w:rsidR="00E2316A">
        <w:t>the &lt;</w:t>
      </w:r>
      <w:proofErr w:type="spellStart"/>
      <w:r w:rsidR="00E2316A">
        <w:t>anyExt</w:t>
      </w:r>
      <w:proofErr w:type="spellEnd"/>
      <w:r w:rsidR="00E2316A">
        <w:t xml:space="preserve">&gt; element of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w:t>
      </w:r>
      <w:proofErr w:type="spellStart"/>
      <w:r w:rsidR="003719D6">
        <w:t>uri</w:t>
      </w:r>
      <w:proofErr w:type="spellEnd"/>
      <w:r w:rsidR="003719D6">
        <w:t xml:space="preserve">"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w:t>
      </w:r>
      <w:proofErr w:type="spellStart"/>
      <w:r w:rsidR="003719D6">
        <w:t>resource-lists+xml</w:t>
      </w:r>
      <w:proofErr w:type="spellEnd"/>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w:t>
      </w:r>
      <w:proofErr w:type="spellStart"/>
      <w:r w:rsidR="003719D6">
        <w:t>uri</w:t>
      </w:r>
      <w:proofErr w:type="spellEnd"/>
      <w:r w:rsidR="003719D6">
        <w:t xml:space="preserve">"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w:t>
      </w:r>
      <w:proofErr w:type="spellStart"/>
      <w:r w:rsidR="003719D6">
        <w:t>resource-lists+xml</w:t>
      </w:r>
      <w:proofErr w:type="spellEnd"/>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w:t>
      </w:r>
      <w:proofErr w:type="spellStart"/>
      <w:r w:rsidR="00A85983">
        <w:rPr>
          <w:lang w:eastAsia="ko-KR"/>
        </w:rPr>
        <w:t>MCData</w:t>
      </w:r>
      <w:proofErr w:type="spellEnd"/>
      <w:r w:rsidR="00A85983">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A85983">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proofErr w:type="spellStart"/>
      <w:r>
        <w:t>MCData</w:t>
      </w:r>
      <w:proofErr w:type="spellEnd"/>
      <w:r>
        <w:t xml:space="preserve"> function </w:t>
      </w:r>
      <w:r w:rsidR="00AE021E">
        <w:t>selects</w:t>
      </w:r>
      <w:r>
        <w:t xml:space="preserve"> the</w:t>
      </w:r>
      <w:r w:rsidRPr="00723572">
        <w:t xml:space="preserve"> appropriate </w:t>
      </w:r>
      <w:proofErr w:type="spellStart"/>
      <w:r w:rsidRPr="00723572">
        <w:t>MC</w:t>
      </w:r>
      <w:r>
        <w:t>Data</w:t>
      </w:r>
      <w:proofErr w:type="spellEnd"/>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w:t>
      </w:r>
      <w:proofErr w:type="spellStart"/>
      <w:r w:rsidRPr="00B02A0B">
        <w:t>resource-lists</w:t>
      </w:r>
      <w:r w:rsidR="003719D6">
        <w:t>+xml</w:t>
      </w:r>
      <w:proofErr w:type="spellEnd"/>
      <w:r w:rsidRPr="00B02A0B">
        <w:t xml:space="preserve"> MIME body with exactly one &lt;entry&gt; element</w:t>
      </w:r>
      <w:r w:rsidR="003719D6">
        <w:t xml:space="preserve"> in the set of &lt;list&gt; elements in the &lt;resource-lists&gt; element</w:t>
      </w:r>
      <w:r w:rsidRPr="00B02A0B">
        <w:t xml:space="preserve">, shall invite the </w:t>
      </w:r>
      <w:proofErr w:type="spellStart"/>
      <w:r w:rsidRPr="00B02A0B">
        <w:t>MCData</w:t>
      </w:r>
      <w:proofErr w:type="spellEnd"/>
      <w:r w:rsidRPr="00B02A0B">
        <w:t xml:space="preserve"> user identified by the </w:t>
      </w:r>
      <w:r w:rsidR="003719D6">
        <w:t>"</w:t>
      </w:r>
      <w:proofErr w:type="spellStart"/>
      <w:r w:rsidR="003719D6">
        <w:t>uri</w:t>
      </w:r>
      <w:proofErr w:type="spellEnd"/>
      <w:r w:rsidR="003719D6">
        <w:t xml:space="preserve">"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w:t>
      </w:r>
      <w:proofErr w:type="spellStart"/>
      <w:r w:rsidR="003719D6">
        <w:t>resource-lists+xml</w:t>
      </w:r>
      <w:proofErr w:type="spellEnd"/>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 xml:space="preserve">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Pr="00B02A0B">
        <w:lastRenderedPageBreak/>
        <w:t>"207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0A6423CB" w14:textId="224A3534" w:rsidR="005C310B" w:rsidRPr="00B02A0B" w:rsidRDefault="005C310B" w:rsidP="005C310B">
      <w:pPr>
        <w:pStyle w:val="B2"/>
      </w:pPr>
      <w:proofErr w:type="spellStart"/>
      <w:r w:rsidRPr="00B02A0B">
        <w:t>i</w:t>
      </w:r>
      <w:proofErr w:type="spellEnd"/>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 xml:space="preserve">Upon receiving a SIP 200 (OK) response for a SIP INVITE request as specified in clause 9.2.3.4.3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w:t>
      </w:r>
      <w:proofErr w:type="spellStart"/>
      <w:r w:rsidR="00142F11">
        <w:t>MCData</w:t>
      </w:r>
      <w:proofErr w:type="spellEnd"/>
      <w:r w:rsidR="00142F11">
        <w:t xml:space="preserve">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w:t>
      </w:r>
      <w:proofErr w:type="spellStart"/>
      <w:r w:rsidR="005C310B" w:rsidRPr="00B02A0B">
        <w:t>MCData</w:t>
      </w:r>
      <w:proofErr w:type="spellEnd"/>
      <w:r w:rsidR="005C310B" w:rsidRPr="00B02A0B">
        <w:t xml:space="preserve"> client according to 3GPP TS 24.229 [5].</w:t>
      </w:r>
    </w:p>
    <w:p w14:paraId="0E4EF6E3" w14:textId="77777777" w:rsidR="005C310B" w:rsidRPr="00B02A0B" w:rsidRDefault="005C310B" w:rsidP="007D34FE">
      <w:pPr>
        <w:pStyle w:val="Heading3"/>
        <w:rPr>
          <w:rFonts w:eastAsia="SimSun"/>
        </w:rPr>
      </w:pPr>
      <w:bookmarkStart w:id="2444" w:name="_Toc20215606"/>
      <w:bookmarkStart w:id="2445" w:name="_Toc27496073"/>
      <w:bookmarkStart w:id="2446" w:name="_Toc36107814"/>
      <w:bookmarkStart w:id="2447" w:name="_Toc44598566"/>
      <w:bookmarkStart w:id="2448" w:name="_Toc44602421"/>
      <w:bookmarkStart w:id="2449" w:name="_Toc45197598"/>
      <w:bookmarkStart w:id="2450" w:name="_Toc45695631"/>
      <w:bookmarkStart w:id="2451" w:name="_Toc51851087"/>
      <w:bookmarkStart w:id="2452" w:name="_Toc92224690"/>
      <w:bookmarkStart w:id="2453" w:name="_Toc131378522"/>
      <w:r w:rsidRPr="00B02A0B">
        <w:rPr>
          <w:rFonts w:eastAsia="SimSun"/>
        </w:rPr>
        <w:t>9.2.4</w:t>
      </w:r>
      <w:r w:rsidRPr="00B02A0B">
        <w:rPr>
          <w:rFonts w:eastAsia="SimSun"/>
        </w:rPr>
        <w:tab/>
        <w:t>SDS session</w:t>
      </w:r>
      <w:bookmarkEnd w:id="2444"/>
      <w:bookmarkEnd w:id="2445"/>
      <w:bookmarkEnd w:id="2446"/>
      <w:bookmarkEnd w:id="2447"/>
      <w:bookmarkEnd w:id="2448"/>
      <w:bookmarkEnd w:id="2449"/>
      <w:bookmarkEnd w:id="2450"/>
      <w:bookmarkEnd w:id="2451"/>
      <w:bookmarkEnd w:id="2452"/>
      <w:bookmarkEnd w:id="2453"/>
    </w:p>
    <w:p w14:paraId="06622C46" w14:textId="77777777" w:rsidR="005C310B" w:rsidRPr="00B02A0B" w:rsidRDefault="005C310B" w:rsidP="007D34FE">
      <w:pPr>
        <w:pStyle w:val="Heading4"/>
        <w:rPr>
          <w:rFonts w:eastAsia="Malgun Gothic"/>
        </w:rPr>
      </w:pPr>
      <w:bookmarkStart w:id="2454" w:name="_Toc20215607"/>
      <w:bookmarkStart w:id="2455" w:name="_Toc27496074"/>
      <w:bookmarkStart w:id="2456" w:name="_Toc36107815"/>
      <w:bookmarkStart w:id="2457" w:name="_Toc44598567"/>
      <w:bookmarkStart w:id="2458" w:name="_Toc44602422"/>
      <w:bookmarkStart w:id="2459" w:name="_Toc45197599"/>
      <w:bookmarkStart w:id="2460" w:name="_Toc45695632"/>
      <w:bookmarkStart w:id="2461" w:name="_Toc51851088"/>
      <w:bookmarkStart w:id="2462" w:name="_Toc92224691"/>
      <w:bookmarkStart w:id="2463" w:name="_Toc131378523"/>
      <w:r w:rsidRPr="00B02A0B">
        <w:rPr>
          <w:rFonts w:eastAsia="Malgun Gothic"/>
        </w:rPr>
        <w:t>9.2.4.1</w:t>
      </w:r>
      <w:r w:rsidRPr="00B02A0B">
        <w:rPr>
          <w:rFonts w:eastAsia="Malgun Gothic"/>
        </w:rPr>
        <w:tab/>
        <w:t>General</w:t>
      </w:r>
      <w:bookmarkEnd w:id="2454"/>
      <w:bookmarkEnd w:id="2455"/>
      <w:bookmarkEnd w:id="2456"/>
      <w:bookmarkEnd w:id="2457"/>
      <w:bookmarkEnd w:id="2458"/>
      <w:bookmarkEnd w:id="2459"/>
      <w:bookmarkEnd w:id="2460"/>
      <w:bookmarkEnd w:id="2461"/>
      <w:bookmarkEnd w:id="2462"/>
      <w:bookmarkEnd w:id="2463"/>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64"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65" w:name="_Toc27496075"/>
      <w:bookmarkStart w:id="2466" w:name="_Toc36107816"/>
      <w:bookmarkStart w:id="2467" w:name="_Toc44598568"/>
      <w:bookmarkStart w:id="2468" w:name="_Toc44602423"/>
      <w:bookmarkStart w:id="2469" w:name="_Toc45197600"/>
      <w:bookmarkStart w:id="2470" w:name="_Toc45695633"/>
      <w:bookmarkStart w:id="2471" w:name="_Toc51851089"/>
      <w:bookmarkStart w:id="2472" w:name="_Toc92224692"/>
      <w:bookmarkStart w:id="2473" w:name="_Toc131378524"/>
      <w:r w:rsidRPr="00B02A0B">
        <w:rPr>
          <w:rFonts w:eastAsia="Malgun Gothic"/>
        </w:rPr>
        <w:t>9.2.4.2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2464"/>
      <w:bookmarkEnd w:id="2465"/>
      <w:bookmarkEnd w:id="2466"/>
      <w:bookmarkEnd w:id="2467"/>
      <w:bookmarkEnd w:id="2468"/>
      <w:bookmarkEnd w:id="2469"/>
      <w:bookmarkEnd w:id="2470"/>
      <w:bookmarkEnd w:id="2471"/>
      <w:bookmarkEnd w:id="2472"/>
      <w:bookmarkEnd w:id="2473"/>
    </w:p>
    <w:p w14:paraId="38E3FB03" w14:textId="77777777" w:rsidR="005C310B" w:rsidRPr="00B02A0B" w:rsidRDefault="005C310B" w:rsidP="007D34FE">
      <w:pPr>
        <w:pStyle w:val="Heading5"/>
        <w:rPr>
          <w:rFonts w:eastAsia="Malgun Gothic"/>
        </w:rPr>
      </w:pPr>
      <w:bookmarkStart w:id="2474" w:name="_Toc20215609"/>
      <w:bookmarkStart w:id="2475" w:name="_Toc27496076"/>
      <w:bookmarkStart w:id="2476" w:name="_Toc36107817"/>
      <w:bookmarkStart w:id="2477" w:name="_Toc44598569"/>
      <w:bookmarkStart w:id="2478" w:name="_Toc44602424"/>
      <w:bookmarkStart w:id="2479" w:name="_Toc45197601"/>
      <w:bookmarkStart w:id="2480" w:name="_Toc45695634"/>
      <w:bookmarkStart w:id="2481" w:name="_Toc51851090"/>
      <w:bookmarkStart w:id="2482" w:name="_Toc92224693"/>
      <w:bookmarkStart w:id="2483" w:name="_Toc131378525"/>
      <w:r w:rsidRPr="00B02A0B">
        <w:rPr>
          <w:rFonts w:eastAsia="Malgun Gothic"/>
        </w:rPr>
        <w:t>9.2.4.2.1</w:t>
      </w:r>
      <w:r w:rsidRPr="00B02A0B">
        <w:rPr>
          <w:rFonts w:eastAsia="Malgun Gothic"/>
        </w:rPr>
        <w:tab/>
        <w:t>SDP offer generation</w:t>
      </w:r>
      <w:bookmarkEnd w:id="2474"/>
      <w:bookmarkEnd w:id="2475"/>
      <w:bookmarkEnd w:id="2476"/>
      <w:bookmarkEnd w:id="2477"/>
      <w:bookmarkEnd w:id="2478"/>
      <w:bookmarkEnd w:id="2479"/>
      <w:bookmarkEnd w:id="2480"/>
      <w:bookmarkEnd w:id="2481"/>
      <w:bookmarkEnd w:id="2482"/>
      <w:bookmarkEnd w:id="2483"/>
    </w:p>
    <w:p w14:paraId="1D217BA2" w14:textId="77777777" w:rsidR="005C310B" w:rsidRPr="00B02A0B" w:rsidRDefault="005C310B" w:rsidP="005C310B">
      <w:r w:rsidRPr="00B02A0B">
        <w:t xml:space="preserve">When composing an SDP offer according to 3GPP TS 24.229 [5], IETF RFC 4975 [17], IETF RFC 6135 [19] and IETF RFC 6714 [20] the </w:t>
      </w:r>
      <w:proofErr w:type="spellStart"/>
      <w:r w:rsidRPr="00B02A0B">
        <w:t>MCData</w:t>
      </w:r>
      <w:proofErr w:type="spellEnd"/>
      <w:r w:rsidRPr="00B02A0B">
        <w:t xml:space="preserve"> client:</w:t>
      </w:r>
    </w:p>
    <w:p w14:paraId="2890ABA7"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lastRenderedPageBreak/>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6B9E5FE0" w14:textId="77777777" w:rsidR="005C310B" w:rsidRPr="00B02A0B" w:rsidRDefault="005C310B" w:rsidP="007D34FE">
      <w:pPr>
        <w:pStyle w:val="Heading5"/>
        <w:rPr>
          <w:rFonts w:eastAsia="Malgun Gothic"/>
        </w:rPr>
      </w:pPr>
      <w:bookmarkStart w:id="2484" w:name="_Toc20215610"/>
      <w:bookmarkStart w:id="2485" w:name="_Toc27496077"/>
      <w:bookmarkStart w:id="2486" w:name="_Toc36107818"/>
      <w:bookmarkStart w:id="2487" w:name="_Toc44598570"/>
      <w:bookmarkStart w:id="2488" w:name="_Toc44602425"/>
      <w:bookmarkStart w:id="2489" w:name="_Toc45197602"/>
      <w:bookmarkStart w:id="2490" w:name="_Toc45695635"/>
      <w:bookmarkStart w:id="2491" w:name="_Toc51851091"/>
      <w:bookmarkStart w:id="2492" w:name="_Toc92224694"/>
      <w:bookmarkStart w:id="2493" w:name="_Toc131378526"/>
      <w:r w:rsidRPr="00B02A0B">
        <w:rPr>
          <w:rFonts w:eastAsia="Malgun Gothic"/>
        </w:rPr>
        <w:t>9.2.4.2.2</w:t>
      </w:r>
      <w:r w:rsidRPr="00B02A0B">
        <w:rPr>
          <w:rFonts w:eastAsia="Malgun Gothic"/>
        </w:rPr>
        <w:tab/>
        <w:t>SDP answer generation</w:t>
      </w:r>
      <w:bookmarkEnd w:id="2484"/>
      <w:bookmarkEnd w:id="2485"/>
      <w:bookmarkEnd w:id="2486"/>
      <w:bookmarkEnd w:id="2487"/>
      <w:bookmarkEnd w:id="2488"/>
      <w:bookmarkEnd w:id="2489"/>
      <w:bookmarkEnd w:id="2490"/>
      <w:bookmarkEnd w:id="2491"/>
      <w:bookmarkEnd w:id="2492"/>
      <w:bookmarkEnd w:id="2493"/>
    </w:p>
    <w:p w14:paraId="35D0F5A2" w14:textId="77777777" w:rsidR="005C310B" w:rsidRPr="00B02A0B" w:rsidRDefault="005C310B" w:rsidP="005C310B">
      <w:r w:rsidRPr="00B02A0B">
        <w:t xml:space="preserve">When the </w:t>
      </w:r>
      <w:proofErr w:type="spellStart"/>
      <w:r w:rsidRPr="00B02A0B">
        <w:t>MCData</w:t>
      </w:r>
      <w:proofErr w:type="spellEnd"/>
      <w:r w:rsidRPr="00B02A0B">
        <w:t xml:space="preserve"> </w:t>
      </w:r>
      <w:r w:rsidRPr="00B02A0B">
        <w:rPr>
          <w:lang w:eastAsia="ko-KR"/>
        </w:rPr>
        <w:t>c</w:t>
      </w:r>
      <w:r w:rsidRPr="00B02A0B">
        <w:t xml:space="preserve">lient receives an initial SDP offer for an </w:t>
      </w:r>
      <w:proofErr w:type="spellStart"/>
      <w:r w:rsidRPr="00B02A0B">
        <w:t>MCData</w:t>
      </w:r>
      <w:proofErr w:type="spellEnd"/>
      <w:r w:rsidRPr="00B02A0B">
        <w:t xml:space="preserve"> SDS session, the </w:t>
      </w:r>
      <w:proofErr w:type="spellStart"/>
      <w:r w:rsidRPr="00B02A0B">
        <w:t>MCData</w:t>
      </w:r>
      <w:proofErr w:type="spellEnd"/>
      <w:r w:rsidRPr="00B02A0B">
        <w:t xml:space="preserve"> client shall process the SDP offer and shall compose an SDP answer according to 3GPP TS 24.229 [5] and IETF RFC 4975 [17].</w:t>
      </w:r>
    </w:p>
    <w:p w14:paraId="2C6C1900" w14:textId="77777777" w:rsidR="005C310B" w:rsidRPr="00B02A0B" w:rsidRDefault="005C310B" w:rsidP="005C310B">
      <w:r w:rsidRPr="00B02A0B">
        <w:t xml:space="preserve">When composing an SDP answer, the </w:t>
      </w:r>
      <w:proofErr w:type="spellStart"/>
      <w:r w:rsidRPr="00B02A0B">
        <w:t>MCData</w:t>
      </w:r>
      <w:proofErr w:type="spellEnd"/>
      <w:r w:rsidRPr="00B02A0B">
        <w:t xml:space="preserve">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94" w:name="_Toc20215611"/>
      <w:bookmarkStart w:id="2495" w:name="_Toc27496078"/>
      <w:bookmarkStart w:id="2496" w:name="_Toc36107819"/>
      <w:bookmarkStart w:id="2497" w:name="_Toc44598571"/>
      <w:bookmarkStart w:id="2498" w:name="_Toc44602426"/>
      <w:bookmarkStart w:id="2499" w:name="_Toc45197603"/>
      <w:bookmarkStart w:id="2500" w:name="_Toc45695636"/>
      <w:bookmarkStart w:id="2501" w:name="_Toc51851092"/>
      <w:bookmarkStart w:id="2502" w:name="_Toc92224695"/>
      <w:bookmarkStart w:id="2503" w:name="_Toc131378527"/>
      <w:r w:rsidRPr="00B02A0B">
        <w:rPr>
          <w:rFonts w:eastAsia="Malgun Gothic"/>
        </w:rPr>
        <w:t>9.2.4.2.3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2494"/>
      <w:bookmarkEnd w:id="2495"/>
      <w:bookmarkEnd w:id="2496"/>
      <w:bookmarkEnd w:id="2497"/>
      <w:bookmarkEnd w:id="2498"/>
      <w:bookmarkEnd w:id="2499"/>
      <w:bookmarkEnd w:id="2500"/>
      <w:bookmarkEnd w:id="2501"/>
      <w:bookmarkEnd w:id="2502"/>
      <w:bookmarkEnd w:id="2503"/>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is originating an </w:t>
      </w:r>
      <w:proofErr w:type="spellStart"/>
      <w:r w:rsidRPr="00B02A0B">
        <w:rPr>
          <w:lang w:eastAsia="ko-KR"/>
        </w:rPr>
        <w:t>MCData</w:t>
      </w:r>
      <w:proofErr w:type="spellEnd"/>
      <w:r w:rsidRPr="00B02A0B">
        <w:rPr>
          <w:lang w:eastAsia="ko-KR"/>
        </w:rPr>
        <w:t xml:space="preserve"> one-to-one communication and the </w:t>
      </w:r>
      <w:proofErr w:type="spellStart"/>
      <w:r w:rsidRPr="00B02A0B">
        <w:rPr>
          <w:lang w:eastAsia="ko-KR"/>
        </w:rPr>
        <w:t>MCData</w:t>
      </w:r>
      <w:proofErr w:type="spellEnd"/>
      <w:r w:rsidRPr="00B02A0B">
        <w:rPr>
          <w:lang w:eastAsia="ko-KR"/>
        </w:rPr>
        <w:t xml:space="preserve"> emergency state is already set, then:</w:t>
      </w:r>
    </w:p>
    <w:p w14:paraId="0961AB52"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this is an authorised request for an </w:t>
      </w:r>
      <w:proofErr w:type="spellStart"/>
      <w:r w:rsidRPr="00B02A0B">
        <w:rPr>
          <w:lang w:eastAsia="ko-KR"/>
        </w:rPr>
        <w:t>MCData</w:t>
      </w:r>
      <w:proofErr w:type="spellEnd"/>
      <w:r w:rsidRPr="00B02A0B">
        <w:rPr>
          <w:lang w:eastAsia="ko-KR"/>
        </w:rPr>
        <w:t xml:space="preserve">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lastRenderedPageBreak/>
        <w:t>ii)</w:t>
      </w:r>
      <w:r w:rsidRPr="00B02A0B">
        <w:tab/>
        <w:t xml:space="preserve">if this is an unauthorised request for an </w:t>
      </w:r>
      <w:proofErr w:type="spellStart"/>
      <w:r w:rsidRPr="00B02A0B">
        <w:t>MCData</w:t>
      </w:r>
      <w:proofErr w:type="spellEnd"/>
      <w:r w:rsidRPr="00B02A0B">
        <w:t xml:space="preserve"> emergency one-to-one communication as determined in step </w:t>
      </w:r>
      <w:proofErr w:type="spellStart"/>
      <w:r w:rsidRPr="00B02A0B">
        <w:t>i</w:t>
      </w:r>
      <w:proofErr w:type="spellEnd"/>
      <w:r w:rsidRPr="00B02A0B">
        <w:t xml:space="preserve">) above, should indicate to the </w:t>
      </w:r>
      <w:proofErr w:type="spellStart"/>
      <w:r w:rsidRPr="00B02A0B">
        <w:t>MCData</w:t>
      </w:r>
      <w:proofErr w:type="spellEnd"/>
      <w:r w:rsidRPr="00B02A0B">
        <w:t xml:space="preserve"> user that initiation of an </w:t>
      </w:r>
      <w:proofErr w:type="spellStart"/>
      <w:r w:rsidRPr="00B02A0B">
        <w:t>MCData</w:t>
      </w:r>
      <w:proofErr w:type="spellEnd"/>
      <w:r w:rsidRPr="00B02A0B">
        <w:t xml:space="preserve"> emergency one-to-one 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w:t>
      </w:r>
      <w:proofErr w:type="spellStart"/>
      <w:r w:rsidR="001015C7">
        <w:t>resource-lists+xml</w:t>
      </w:r>
      <w:proofErr w:type="spellEnd"/>
      <w:r w:rsidRPr="00B02A0B">
        <w:rPr>
          <w:lang w:eastAsia="ko-KR"/>
        </w:rPr>
        <w:t xml:space="preserve"> MIME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w:t>
      </w:r>
      <w:proofErr w:type="spellStart"/>
      <w:r w:rsidR="001015C7">
        <w:t>uri</w:t>
      </w:r>
      <w:proofErr w:type="spellEnd"/>
      <w:r w:rsidR="001015C7">
        <w:t xml:space="preserve">"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w:t>
      </w:r>
      <w:proofErr w:type="spellStart"/>
      <w:r w:rsidR="001015C7">
        <w:t>resource-lists+xml</w:t>
      </w:r>
      <w:proofErr w:type="spellEnd"/>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proofErr w:type="spellStart"/>
      <w:r w:rsidRPr="00B02A0B">
        <w:rPr>
          <w:lang w:eastAsia="ko-KR"/>
        </w:rPr>
        <w:t>MCData</w:t>
      </w:r>
      <w:proofErr w:type="spellEnd"/>
      <w:r w:rsidRPr="00B02A0B">
        <w:rPr>
          <w:lang w:eastAsia="ko-KR"/>
        </w:rPr>
        <w:t xml:space="preserve"> </w:t>
      </w:r>
      <w:r w:rsidRPr="00C91445">
        <w:t xml:space="preserve">client </w:t>
      </w:r>
      <w:r>
        <w:t xml:space="preserve">indicates whether an </w:t>
      </w:r>
      <w:proofErr w:type="spellStart"/>
      <w:r w:rsidRPr="00B02A0B">
        <w:rPr>
          <w:lang w:eastAsia="ko-KR"/>
        </w:rPr>
        <w:t>MCData</w:t>
      </w:r>
      <w:proofErr w:type="spellEnd"/>
      <w:r w:rsidRPr="00B02A0B">
        <w:rPr>
          <w:lang w:eastAsia="ko-KR"/>
        </w:rPr>
        <w:t xml:space="preserve">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BF6D1B3" w14:textId="11C01C93"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w:t>
      </w:r>
      <w:proofErr w:type="spellStart"/>
      <w:r w:rsidR="00E2316A">
        <w:t>anyExt</w:t>
      </w:r>
      <w:proofErr w:type="spellEnd"/>
      <w:r w:rsidR="00E2316A">
        <w: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w:t>
      </w:r>
      <w:proofErr w:type="spellStart"/>
      <w:r w:rsidR="00697CE2">
        <w:rPr>
          <w:lang w:val="en-US"/>
        </w:rPr>
        <w:t>ind</w:t>
      </w:r>
      <w:proofErr w:type="spellEnd"/>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 xml:space="preserve">The </w:t>
      </w:r>
      <w:proofErr w:type="spellStart"/>
      <w:r w:rsidRPr="00B02A0B">
        <w:t>MCData</w:t>
      </w:r>
      <w:proofErr w:type="spellEnd"/>
      <w:r w:rsidRPr="00B02A0B">
        <w:t xml:space="preserve"> client learns the functional aliases that are activated for an </w:t>
      </w:r>
      <w:proofErr w:type="spellStart"/>
      <w:r w:rsidRPr="00B02A0B">
        <w:t>MCData</w:t>
      </w:r>
      <w:proofErr w:type="spellEnd"/>
      <w:r w:rsidRPr="00B02A0B">
        <w:t xml:space="preserve"> ID from procedures specified in clause 22.2.1.3.</w:t>
      </w:r>
    </w:p>
    <w:p w14:paraId="5BDA017E" w14:textId="0D13C4A3" w:rsidR="005C310B" w:rsidRPr="00B02A0B" w:rsidRDefault="00E2316A" w:rsidP="009C194E">
      <w:pPr>
        <w:pStyle w:val="B4"/>
      </w:pPr>
      <w:r>
        <w:t>C</w:t>
      </w:r>
      <w:r w:rsidR="0008523E">
        <w:t>)</w:t>
      </w:r>
      <w:r w:rsidR="0008523E">
        <w:tab/>
        <w:t xml:space="preserve">if the </w:t>
      </w:r>
      <w:proofErr w:type="spellStart"/>
      <w:r w:rsidR="0008523E">
        <w:t>MCData</w:t>
      </w:r>
      <w:proofErr w:type="spellEnd"/>
      <w:r w:rsidR="0008523E">
        <w:t xml:space="preserve">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to the initiator field (</w:t>
      </w:r>
      <w:proofErr w:type="spellStart"/>
      <w:r w:rsidRPr="00B02A0B">
        <w:t>IDRi</w:t>
      </w:r>
      <w:proofErr w:type="spellEnd"/>
      <w:r w:rsidRPr="00B02A0B">
        <w:t>) of the I_MESSAGE as described in 3GPP TS 33.180 [26]; and</w:t>
      </w:r>
    </w:p>
    <w:p w14:paraId="3455F5E8" w14:textId="77777777" w:rsidR="005C310B" w:rsidRPr="00B02A0B" w:rsidRDefault="005C310B" w:rsidP="005C310B">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w:t>
      </w:r>
      <w:proofErr w:type="spellStart"/>
      <w:r w:rsidRPr="00B02A0B">
        <w:rPr>
          <w:lang w:eastAsia="ko-KR"/>
        </w:rPr>
        <w:t>MCData</w:t>
      </w:r>
      <w:proofErr w:type="spellEnd"/>
      <w:r w:rsidRPr="00B02A0B">
        <w:rPr>
          <w:lang w:eastAsia="ko-KR"/>
        </w:rPr>
        <w:t xml:space="preserve">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w:t>
      </w:r>
      <w:proofErr w:type="spellStart"/>
      <w:r w:rsidRPr="00B02A0B">
        <w:t>MCData</w:t>
      </w:r>
      <w:proofErr w:type="spellEnd"/>
      <w:r w:rsidRPr="00B02A0B">
        <w:t xml:space="preserve">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lastRenderedPageBreak/>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proofErr w:type="spellStart"/>
      <w:r w:rsidRPr="00B02A0B">
        <w:t>i</w:t>
      </w:r>
      <w:proofErr w:type="spellEnd"/>
      <w:r w:rsidRPr="00B02A0B">
        <w:t>)</w:t>
      </w:r>
      <w:r w:rsidRPr="00B02A0B">
        <w:tab/>
        <w:t xml:space="preserve">should notify the </w:t>
      </w:r>
      <w:proofErr w:type="spellStart"/>
      <w:r w:rsidRPr="00B02A0B">
        <w:t>MCData</w:t>
      </w:r>
      <w:proofErr w:type="spellEnd"/>
      <w:r w:rsidRPr="00B02A0B">
        <w:t xml:space="preserve">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24DBF05"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
    <w:p w14:paraId="5BA610A9" w14:textId="1EF50B7D"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0CDA082D" w14:textId="707D4C5A" w:rsidR="005C310B" w:rsidRPr="00B02A0B" w:rsidRDefault="005C310B" w:rsidP="005C310B">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r w:rsidR="001015C7">
        <w:t xml:space="preserve"> and</w:t>
      </w:r>
    </w:p>
    <w:p w14:paraId="23786597"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5CDE1105" w14:textId="566D14E5" w:rsidR="005C310B" w:rsidRPr="00B02A0B" w:rsidRDefault="005C310B" w:rsidP="005C310B">
      <w:pPr>
        <w:pStyle w:val="B3"/>
      </w:pPr>
      <w:r w:rsidRPr="00B02A0B">
        <w:t>iv)</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INVITE request, </w:t>
      </w:r>
      <w:r w:rsidR="008E590E">
        <w:t>the &lt;</w:t>
      </w:r>
      <w:proofErr w:type="spellStart"/>
      <w:r w:rsidR="008E590E">
        <w:t>anyExt</w:t>
      </w:r>
      <w:proofErr w:type="spellEnd"/>
      <w:r w:rsidR="008E590E">
        <w: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pre-arranged group communication and the </w:t>
      </w:r>
      <w:proofErr w:type="spellStart"/>
      <w:r w:rsidRPr="00B02A0B">
        <w:t>MCData</w:t>
      </w:r>
      <w:proofErr w:type="spellEnd"/>
      <w:r w:rsidRPr="00B02A0B">
        <w:t xml:space="preserve"> emergency state is already set, the </w:t>
      </w:r>
      <w:proofErr w:type="spellStart"/>
      <w:r w:rsidRPr="00B02A0B">
        <w:t>MCData</w:t>
      </w:r>
      <w:proofErr w:type="spellEnd"/>
      <w:r w:rsidRPr="00B02A0B">
        <w:t xml:space="preserve"> client shall execute the procedures in clause 6.2.8.1.1;</w:t>
      </w:r>
    </w:p>
    <w:p w14:paraId="006A048F" w14:textId="77777777" w:rsidR="005C310B" w:rsidRPr="00B02A0B" w:rsidRDefault="005C310B" w:rsidP="005C310B">
      <w:pPr>
        <w:pStyle w:val="B2"/>
      </w:pPr>
      <w:r w:rsidRPr="00B02A0B">
        <w:t>d)</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execute the procedures in clause 6.2.8.1.9;</w:t>
      </w:r>
    </w:p>
    <w:p w14:paraId="7E3D9DE3" w14:textId="77777777" w:rsidR="005C310B" w:rsidRPr="00B02A0B" w:rsidRDefault="005C310B" w:rsidP="005C310B">
      <w:pPr>
        <w:pStyle w:val="B2"/>
      </w:pPr>
      <w:r w:rsidRPr="00B02A0B">
        <w:t>e)</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the </w:t>
      </w:r>
      <w:proofErr w:type="spellStart"/>
      <w:r w:rsidRPr="00B02A0B">
        <w:t>MCData</w:t>
      </w:r>
      <w:proofErr w:type="spellEnd"/>
      <w:r w:rsidRPr="00B02A0B">
        <w:t xml:space="preserve">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25CF7CAF" w14:textId="77777777" w:rsidR="005C310B" w:rsidRPr="00B02A0B" w:rsidRDefault="005C310B" w:rsidP="005C310B">
      <w:pPr>
        <w:pStyle w:val="NO"/>
        <w:rPr>
          <w:lang w:val="en-US"/>
        </w:rPr>
      </w:pPr>
      <w:r w:rsidRPr="00B02A0B">
        <w:t>NOTE 2:</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189DD79B" w14:textId="77777777" w:rsidR="005C310B" w:rsidRPr="00B02A0B" w:rsidRDefault="005C310B" w:rsidP="005C310B">
      <w:pPr>
        <w:rPr>
          <w:lang w:eastAsia="ko-KR"/>
        </w:rPr>
      </w:pPr>
      <w:r w:rsidRPr="00B02A0B">
        <w:rPr>
          <w:lang w:eastAsia="ko-KR"/>
        </w:rPr>
        <w:t xml:space="preserve">Upon receiving a SIP 183 (Session Progress) response to the SIP INVITE request, the </w:t>
      </w:r>
      <w:proofErr w:type="spellStart"/>
      <w:r w:rsidRPr="00B02A0B">
        <w:rPr>
          <w:lang w:eastAsia="ko-KR"/>
        </w:rPr>
        <w:t>MCData</w:t>
      </w:r>
      <w:proofErr w:type="spellEnd"/>
      <w:r w:rsidRPr="00B02A0B">
        <w:rPr>
          <w:lang w:eastAsia="ko-KR"/>
        </w:rPr>
        <w:t xml:space="preserve"> client:</w:t>
      </w:r>
    </w:p>
    <w:p w14:paraId="7A6502F0" w14:textId="77777777" w:rsidR="005C310B" w:rsidRPr="00B02A0B" w:rsidRDefault="005C310B" w:rsidP="005C310B">
      <w:pPr>
        <w:pStyle w:val="B1"/>
      </w:pPr>
      <w:r w:rsidRPr="00B02A0B">
        <w:t>1)</w:t>
      </w:r>
      <w:r w:rsidRPr="00B02A0B">
        <w:tab/>
        <w:t xml:space="preserve">may indicate the progress of the session establishment to the inviting </w:t>
      </w:r>
      <w:proofErr w:type="spellStart"/>
      <w:r w:rsidRPr="00B02A0B">
        <w:t>MCData</w:t>
      </w:r>
      <w:proofErr w:type="spellEnd"/>
      <w:r w:rsidRPr="00B02A0B">
        <w:t xml:space="preserve"> user.</w:t>
      </w:r>
    </w:p>
    <w:p w14:paraId="102EA2C8" w14:textId="77777777" w:rsidR="005C310B" w:rsidRPr="00B02A0B" w:rsidRDefault="005C310B" w:rsidP="005C310B">
      <w:r w:rsidRPr="00B02A0B">
        <w:t xml:space="preserve">On receipt of a SIP 2xx response to the SIP INVITE request, the </w:t>
      </w:r>
      <w:proofErr w:type="spellStart"/>
      <w:r w:rsidRPr="00B02A0B">
        <w:t>MCData</w:t>
      </w:r>
      <w:proofErr w:type="spellEnd"/>
      <w:r w:rsidRPr="00B02A0B">
        <w:t xml:space="preserve"> client:</w:t>
      </w:r>
    </w:p>
    <w:p w14:paraId="68279437" w14:textId="77777777" w:rsidR="005C310B" w:rsidRPr="00B02A0B" w:rsidRDefault="005C310B" w:rsidP="005C310B">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or </w:t>
      </w:r>
      <w:r w:rsidRPr="00B02A0B">
        <w:rPr>
          <w:lang w:val="en-US"/>
        </w:rPr>
        <w:t>if an</w:t>
      </w:r>
      <w:r w:rsidRPr="00B02A0B">
        <w:t xml:space="preserve"> </w:t>
      </w:r>
      <w:proofErr w:type="spellStart"/>
      <w:r w:rsidRPr="00B02A0B">
        <w:t>MCData</w:t>
      </w:r>
      <w:proofErr w:type="spellEnd"/>
      <w:r w:rsidRPr="00B02A0B">
        <w:t xml:space="preserve">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 6.2.8.3.4;</w:t>
      </w:r>
    </w:p>
    <w:p w14:paraId="0456437A" w14:textId="77777777" w:rsidR="00B02A0B" w:rsidRPr="00B02A0B" w:rsidRDefault="005C310B" w:rsidP="005C310B">
      <w:pPr>
        <w:pStyle w:val="B1"/>
      </w:pPr>
      <w:r w:rsidRPr="00B02A0B">
        <w:rPr>
          <w:lang w:val="en-US"/>
        </w:rPr>
        <w:lastRenderedPageBreak/>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w:t>
      </w:r>
      <w:proofErr w:type="spellStart"/>
      <w:r w:rsidR="001015C7">
        <w:t>resource-lists+xml</w:t>
      </w:r>
      <w:proofErr w:type="spellEnd"/>
      <w:r w:rsidRPr="0073469F">
        <w:rPr>
          <w:lang w:eastAsia="ko-KR"/>
        </w:rPr>
        <w:t xml:space="preserve"> MIME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sidR="001015C7" w:rsidRPr="001015C7">
        <w:rPr>
          <w:lang w:eastAsia="ko-KR"/>
        </w:rPr>
        <w:t xml:space="preserve"> </w:t>
      </w:r>
      <w:r w:rsidR="001015C7">
        <w:rPr>
          <w:lang w:eastAsia="ko-KR"/>
        </w:rPr>
        <w:t xml:space="preserve">in the </w:t>
      </w:r>
      <w:r w:rsidR="001015C7">
        <w:t>"</w:t>
      </w:r>
      <w:proofErr w:type="spellStart"/>
      <w:r w:rsidR="001015C7">
        <w:t>uri</w:t>
      </w:r>
      <w:proofErr w:type="spellEnd"/>
      <w:r w:rsidR="001015C7">
        <w:t xml:space="preserve">"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w:t>
      </w:r>
      <w:proofErr w:type="spellStart"/>
      <w:r w:rsidR="001015C7">
        <w:t>resource-lists+xml</w:t>
      </w:r>
      <w:proofErr w:type="spellEnd"/>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in the &lt;</w:t>
      </w:r>
      <w:proofErr w:type="spellStart"/>
      <w:r w:rsidR="00676EEB" w:rsidRPr="00676EEB">
        <w:rPr>
          <w:lang w:eastAsia="ko-KR"/>
        </w:rPr>
        <w:t>mcdata</w:t>
      </w:r>
      <w:proofErr w:type="spellEnd"/>
      <w:r w:rsidR="00676EEB" w:rsidRPr="00676EEB">
        <w:rPr>
          <w:lang w:eastAsia="ko-KR"/>
        </w:rPr>
        <w:t>-request-</w:t>
      </w:r>
      <w:proofErr w:type="spellStart"/>
      <w:r w:rsidR="00676EEB" w:rsidRPr="00676EEB">
        <w:rPr>
          <w:lang w:eastAsia="ko-KR"/>
        </w:rPr>
        <w:t>uri</w:t>
      </w:r>
      <w:proofErr w:type="spellEnd"/>
      <w:r w:rsidR="00676EEB" w:rsidRPr="00676EEB">
        <w:rPr>
          <w:lang w:eastAsia="ko-KR"/>
        </w:rPr>
        <w:t xml:space="preserve">&gt;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8E590E">
        <w:t>the &lt;</w:t>
      </w:r>
      <w:proofErr w:type="spellStart"/>
      <w:r w:rsidR="008E590E">
        <w:t>anyExt</w:t>
      </w:r>
      <w:proofErr w:type="spellEnd"/>
      <w:r w:rsidR="008E590E">
        <w:t>&gt; element</w:t>
      </w:r>
      <w:r w:rsidR="008E590E">
        <w:rPr>
          <w:lang w:eastAsia="ko-KR"/>
        </w:rPr>
        <w:t xml:space="preserve"> </w:t>
      </w:r>
      <w:r w:rsidR="008E590E">
        <w:rPr>
          <w:noProof/>
        </w:rPr>
        <w:t>with</w:t>
      </w:r>
      <w:r w:rsidR="008E590E">
        <w:rPr>
          <w:lang w:eastAsia="ko-KR"/>
        </w:rPr>
        <w:t xml:space="preserve">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w:t>
      </w:r>
      <w:proofErr w:type="spellStart"/>
      <w:r w:rsidR="008E590E">
        <w:t>anyExt</w:t>
      </w:r>
      <w:proofErr w:type="spellEnd"/>
      <w:r w:rsidR="008E590E">
        <w: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1F91DEC2" w14:textId="77777777" w:rsidR="005C310B" w:rsidRPr="00B02A0B" w:rsidRDefault="005C310B" w:rsidP="005C310B">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 xml:space="preserve">shall indicate to the </w:t>
      </w:r>
      <w:proofErr w:type="spellStart"/>
      <w:r w:rsidRPr="00B02A0B">
        <w:t>MCData</w:t>
      </w:r>
      <w:proofErr w:type="spellEnd"/>
      <w:r w:rsidRPr="00B02A0B">
        <w:t xml:space="preserve">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one</w:t>
      </w:r>
      <w:r w:rsidRPr="00B02A0B">
        <w:rPr>
          <w:lang w:val="en-US"/>
        </w:rPr>
        <w:noBreakHyphen/>
        <w:t xml:space="preserve">to-one session, </w:t>
      </w:r>
      <w:r w:rsidRPr="00B02A0B">
        <w:t xml:space="preserve">the </w:t>
      </w:r>
      <w:proofErr w:type="spellStart"/>
      <w:r w:rsidRPr="00B02A0B">
        <w:t>MCData</w:t>
      </w:r>
      <w:proofErr w:type="spellEnd"/>
      <w:r w:rsidRPr="00B02A0B">
        <w:t xml:space="preserve"> client shall follow the actions specified in clause 6.2.8.3.7.</w:t>
      </w:r>
    </w:p>
    <w:p w14:paraId="4AAF75FB" w14:textId="77777777" w:rsidR="005C310B" w:rsidRPr="00B02A0B" w:rsidRDefault="005C310B" w:rsidP="005C310B">
      <w:r w:rsidRPr="00B02A0B">
        <w:t xml:space="preserve">On receipt of an indication from the media plane indicating that the SDS message was not sent successfully, the </w:t>
      </w:r>
      <w:proofErr w:type="spellStart"/>
      <w:r w:rsidRPr="00B02A0B">
        <w:t>MCData</w:t>
      </w:r>
      <w:proofErr w:type="spellEnd"/>
      <w:r w:rsidRPr="00B02A0B">
        <w:t xml:space="preserve">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635A61ED" w14:textId="77777777" w:rsidR="005C310B" w:rsidRPr="00B02A0B" w:rsidRDefault="005C310B" w:rsidP="005C310B">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1D6BAE7F" w14:textId="77777777" w:rsidR="005C310B" w:rsidRPr="00B02A0B" w:rsidRDefault="005C310B" w:rsidP="007D34FE">
      <w:pPr>
        <w:pStyle w:val="Heading5"/>
        <w:rPr>
          <w:rFonts w:eastAsia="Malgun Gothic"/>
        </w:rPr>
      </w:pPr>
      <w:bookmarkStart w:id="2504" w:name="_Toc20215612"/>
      <w:bookmarkStart w:id="2505" w:name="_Toc27496079"/>
      <w:bookmarkStart w:id="2506" w:name="_Toc36107820"/>
      <w:bookmarkStart w:id="2507" w:name="_Toc44598572"/>
      <w:bookmarkStart w:id="2508" w:name="_Toc44602427"/>
      <w:bookmarkStart w:id="2509" w:name="_Toc45197604"/>
      <w:bookmarkStart w:id="2510" w:name="_Toc45695637"/>
      <w:bookmarkStart w:id="2511" w:name="_Toc51851093"/>
      <w:bookmarkStart w:id="2512" w:name="_Toc92224696"/>
      <w:bookmarkStart w:id="2513" w:name="_Toc131378528"/>
      <w:r w:rsidRPr="00B02A0B">
        <w:rPr>
          <w:rFonts w:eastAsia="Malgun Gothic"/>
        </w:rPr>
        <w:t>9.2.4.2.4</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2504"/>
      <w:bookmarkEnd w:id="2505"/>
      <w:bookmarkEnd w:id="2506"/>
      <w:bookmarkEnd w:id="2507"/>
      <w:bookmarkEnd w:id="2508"/>
      <w:bookmarkEnd w:id="2509"/>
      <w:bookmarkEnd w:id="2510"/>
      <w:bookmarkEnd w:id="2511"/>
      <w:bookmarkEnd w:id="2512"/>
      <w:bookmarkEnd w:id="2513"/>
    </w:p>
    <w:p w14:paraId="4711F91B" w14:textId="77777777" w:rsidR="005C310B" w:rsidRPr="00B02A0B" w:rsidRDefault="005C310B" w:rsidP="005C310B">
      <w:r w:rsidRPr="00B02A0B">
        <w:t xml:space="preserve">Upon receipt of a "SIP INVITE request for SDS session for terminating </w:t>
      </w:r>
      <w:proofErr w:type="spellStart"/>
      <w:r w:rsidRPr="00B02A0B">
        <w:t>MCData</w:t>
      </w:r>
      <w:proofErr w:type="spellEnd"/>
      <w:r w:rsidRPr="00B02A0B">
        <w:t xml:space="preserve"> client" request, the </w:t>
      </w:r>
      <w:proofErr w:type="spellStart"/>
      <w:r w:rsidRPr="00B02A0B">
        <w:t>MCData</w:t>
      </w:r>
      <w:proofErr w:type="spellEnd"/>
      <w:r w:rsidRPr="00B02A0B">
        <w:t xml:space="preserve">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 xml:space="preserve">The </w:t>
      </w:r>
      <w:proofErr w:type="spellStart"/>
      <w:r w:rsidRPr="00B02A0B">
        <w:t>MCData</w:t>
      </w:r>
      <w:proofErr w:type="spellEnd"/>
      <w:r w:rsidRPr="00B02A0B">
        <w:t xml:space="preserve">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r>
      <w:proofErr w:type="spellStart"/>
      <w:r w:rsidRPr="00B02A0B">
        <w:rPr>
          <w:lang w:eastAsia="ko-KR"/>
        </w:rPr>
        <w:t>MCData</w:t>
      </w:r>
      <w:proofErr w:type="spellEnd"/>
      <w:r w:rsidRPr="00B02A0B">
        <w:rPr>
          <w:lang w:eastAsia="ko-KR"/>
        </w:rPr>
        <w:t xml:space="preserve">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&gt; element within the &lt;</w:t>
      </w:r>
      <w:proofErr w:type="spellStart"/>
      <w:r w:rsidRPr="00B02A0B">
        <w:t>FunctionalAliasList</w:t>
      </w:r>
      <w:proofErr w:type="spellEnd"/>
      <w:r w:rsidRPr="00B02A0B">
        <w:t xml:space="preserve">&gt; list element of the </w:t>
      </w:r>
      <w:proofErr w:type="spellStart"/>
      <w:r w:rsidRPr="00B02A0B">
        <w:t>MCData</w:t>
      </w:r>
      <w:proofErr w:type="spellEnd"/>
      <w:r w:rsidRPr="00B02A0B">
        <w:t xml:space="preserve"> user profile document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 xml:space="preserve">if the SIP INVITE request is rejected in step 1), shall respond toward the participating </w:t>
      </w:r>
      <w:proofErr w:type="spellStart"/>
      <w:r w:rsidRPr="00B02A0B">
        <w:t>MCData</w:t>
      </w:r>
      <w:proofErr w:type="spellEnd"/>
      <w:r w:rsidRPr="00B02A0B">
        <w:t xml:space="preserve">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from the initiator field (</w:t>
      </w:r>
      <w:proofErr w:type="spellStart"/>
      <w:r w:rsidRPr="00B02A0B">
        <w:t>IDRi</w:t>
      </w:r>
      <w:proofErr w:type="spellEnd"/>
      <w:r w:rsidRPr="00B02A0B">
        <w:t>) of the I_MESSAGE as described in 3GPP TS 33.180 [26];</w:t>
      </w:r>
    </w:p>
    <w:p w14:paraId="17B165F4" w14:textId="77777777" w:rsidR="005C310B" w:rsidRPr="00B02A0B" w:rsidRDefault="005C310B" w:rsidP="005C310B">
      <w:pPr>
        <w:pStyle w:val="B2"/>
      </w:pPr>
      <w:r w:rsidRPr="00B02A0B">
        <w:t>b)</w:t>
      </w:r>
      <w:r w:rsidRPr="00B02A0B">
        <w:tab/>
        <w:t xml:space="preserve">shall convert the </w:t>
      </w:r>
      <w:proofErr w:type="spellStart"/>
      <w:r w:rsidRPr="00B02A0B">
        <w:t>MCData</w:t>
      </w:r>
      <w:proofErr w:type="spellEnd"/>
      <w:r w:rsidRPr="00B02A0B">
        <w:t xml:space="preserve">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 xml:space="preserve">With the PCK successfully shared between the originating </w:t>
      </w:r>
      <w:proofErr w:type="spellStart"/>
      <w:r w:rsidRPr="00B02A0B">
        <w:t>MCData</w:t>
      </w:r>
      <w:proofErr w:type="spellEnd"/>
      <w:r w:rsidRPr="00B02A0B">
        <w:t xml:space="preserve"> client and the terminating </w:t>
      </w:r>
      <w:proofErr w:type="spellStart"/>
      <w:r w:rsidRPr="00B02A0B">
        <w:t>MCData</w:t>
      </w:r>
      <w:proofErr w:type="spellEnd"/>
      <w:r w:rsidRPr="00B02A0B">
        <w:t xml:space="preserve">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one or more of the </w:t>
      </w:r>
      <w:proofErr w:type="spellStart"/>
      <w:r w:rsidRPr="00B02A0B">
        <w:t>MCData</w:t>
      </w:r>
      <w:proofErr w:type="spellEnd"/>
      <w:r w:rsidRPr="00B02A0B">
        <w:t xml:space="preserve"> </w:t>
      </w:r>
      <w:r w:rsidRPr="00B02A0B">
        <w:rPr>
          <w:lang w:eastAsia="ko-KR"/>
        </w:rPr>
        <w:t>ID</w:t>
      </w:r>
      <w:r w:rsidRPr="00B02A0B">
        <w:t xml:space="preserve">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 xml:space="preserve">ser, the type of SDS request and the functional alias of the inviting </w:t>
      </w:r>
      <w:proofErr w:type="spellStart"/>
      <w:r w:rsidRPr="00B02A0B">
        <w:t>MCData</w:t>
      </w:r>
      <w:proofErr w:type="spellEnd"/>
      <w:r w:rsidRPr="00B02A0B">
        <w:t xml:space="preserve">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sds</w:t>
      </w:r>
      <w:proofErr w:type="spellEnd"/>
      <w:r w:rsidRPr="00B02A0B">
        <w:t>-session" and also containing an &lt;emergency-</w:t>
      </w:r>
      <w:proofErr w:type="spellStart"/>
      <w:r w:rsidRPr="00B02A0B">
        <w:t>ind</w:t>
      </w:r>
      <w:proofErr w:type="spellEnd"/>
      <w:r w:rsidRPr="00B02A0B">
        <w:t>&gt; element set to a value of "true":</w:t>
      </w:r>
    </w:p>
    <w:p w14:paraId="2F56E686"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INVITE request for an </w:t>
      </w:r>
      <w:proofErr w:type="spellStart"/>
      <w:r w:rsidRPr="00B02A0B">
        <w:t>MCData</w:t>
      </w:r>
      <w:proofErr w:type="spellEnd"/>
      <w:r w:rsidRPr="00B02A0B">
        <w:t xml:space="preserve"> emergency group communication and:</w:t>
      </w:r>
    </w:p>
    <w:p w14:paraId="33D6613F"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w:t>
      </w:r>
    </w:p>
    <w:p w14:paraId="425D7B10" w14:textId="77777777" w:rsidR="005C310B" w:rsidRPr="00B02A0B" w:rsidRDefault="005C310B" w:rsidP="005C310B">
      <w:pPr>
        <w:pStyle w:val="B3"/>
      </w:pPr>
      <w:r w:rsidRPr="00B02A0B">
        <w:t>ii)</w:t>
      </w:r>
      <w:r w:rsidRPr="00B02A0B">
        <w:tab/>
        <w:t xml:space="preserve">should display the </w:t>
      </w:r>
      <w:proofErr w:type="spellStart"/>
      <w:r w:rsidRPr="00B02A0B">
        <w:t>MCData</w:t>
      </w:r>
      <w:proofErr w:type="spellEnd"/>
      <w:r w:rsidRPr="00B02A0B">
        <w:t xml:space="preserve"> group identity of the group with the emergency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 xml:space="preserve">-Params&gt; element of the application/vnd.3gpp.mcdata-info+xml MIME body is set to "true",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w:t>
      </w:r>
    </w:p>
    <w:p w14:paraId="17C28865"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group state to "MDEG 2: in-progress";</w:t>
      </w:r>
    </w:p>
    <w:p w14:paraId="1CF73FF8" w14:textId="77777777" w:rsidR="005C310B" w:rsidRPr="00B02A0B" w:rsidRDefault="005C310B" w:rsidP="005C310B">
      <w:pPr>
        <w:pStyle w:val="B2"/>
      </w:pPr>
      <w:r w:rsidRPr="00B02A0B">
        <w:t>c)</w:t>
      </w:r>
      <w:r w:rsidRPr="00B02A0B">
        <w:tab/>
        <w:t xml:space="preserve">shall set the </w:t>
      </w:r>
      <w:proofErr w:type="spellStart"/>
      <w:r w:rsidRPr="00B02A0B">
        <w:t>MCData</w:t>
      </w:r>
      <w:proofErr w:type="spellEnd"/>
      <w:r w:rsidRPr="00B02A0B">
        <w:t xml:space="preserve"> imminent peril group state to "MDIG 1: no-imminent-peril"; and</w:t>
      </w:r>
    </w:p>
    <w:p w14:paraId="545DC630" w14:textId="77777777" w:rsidR="005C310B" w:rsidRPr="00B02A0B" w:rsidRDefault="005C310B" w:rsidP="005C310B">
      <w:pPr>
        <w:pStyle w:val="B2"/>
      </w:pPr>
      <w:r w:rsidRPr="00B02A0B">
        <w:t>d)</w:t>
      </w:r>
      <w:r w:rsidRPr="00B02A0B">
        <w:tab/>
        <w:t xml:space="preserve">shall set the </w:t>
      </w:r>
      <w:proofErr w:type="spellStart"/>
      <w:r w:rsidRPr="00B02A0B">
        <w:t>MCData</w:t>
      </w:r>
      <w:proofErr w:type="spellEnd"/>
      <w:r w:rsidRPr="00B02A0B">
        <w:t xml:space="preserve"> imminent peril group communication state to "MDIGC 1: imminent-peril-</w:t>
      </w:r>
      <w:proofErr w:type="spellStart"/>
      <w:r w:rsidRPr="00B02A0B">
        <w:t>gc</w:t>
      </w:r>
      <w:proofErr w:type="spellEnd"/>
      <w:r w:rsidRPr="00B02A0B">
        <w:t>-capable";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sds</w:t>
      </w:r>
      <w:proofErr w:type="spellEnd"/>
      <w:r w:rsidRPr="00B02A0B">
        <w:t>-session" and also containing an &lt;</w:t>
      </w:r>
      <w:proofErr w:type="spellStart"/>
      <w:r w:rsidRPr="00B02A0B">
        <w:t>imminentperil-ind</w:t>
      </w:r>
      <w:proofErr w:type="spellEnd"/>
      <w:r w:rsidRPr="00B02A0B">
        <w:t>&gt; element set to a value of "true":</w:t>
      </w:r>
    </w:p>
    <w:p w14:paraId="202B8F4F"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INVITE request for an </w:t>
      </w:r>
      <w:proofErr w:type="spellStart"/>
      <w:r w:rsidRPr="00B02A0B">
        <w:t>MCData</w:t>
      </w:r>
      <w:proofErr w:type="spellEnd"/>
      <w:r w:rsidRPr="00B02A0B">
        <w:t xml:space="preserve"> imminent peril group communication and:</w:t>
      </w:r>
    </w:p>
    <w:p w14:paraId="42258DA9"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imminent peril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 and</w:t>
      </w:r>
    </w:p>
    <w:p w14:paraId="35B85C92" w14:textId="77777777" w:rsidR="005C310B" w:rsidRPr="00B02A0B" w:rsidRDefault="005C310B" w:rsidP="005C310B">
      <w:pPr>
        <w:pStyle w:val="B3"/>
      </w:pPr>
      <w:r w:rsidRPr="00B02A0B">
        <w:t>ii)</w:t>
      </w:r>
      <w:r w:rsidRPr="00B02A0B">
        <w:tab/>
        <w:t xml:space="preserve">should display the </w:t>
      </w:r>
      <w:proofErr w:type="spellStart"/>
      <w:r w:rsidRPr="00B02A0B">
        <w:t>MCData</w:t>
      </w:r>
      <w:proofErr w:type="spellEnd"/>
      <w:r w:rsidRPr="00B02A0B">
        <w:t xml:space="preserve"> group identity of the group with the imminent peril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element of the application/vnd.3gpp.mcdata-info+xml MIME body; and</w:t>
      </w:r>
    </w:p>
    <w:p w14:paraId="7CC40E26"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a &lt;request-type&gt; element set to a value of "one-to-one-</w:t>
      </w:r>
      <w:proofErr w:type="spellStart"/>
      <w:r w:rsidRPr="00B02A0B">
        <w:t>sds</w:t>
      </w:r>
      <w:proofErr w:type="spellEnd"/>
      <w:r w:rsidRPr="00B02A0B">
        <w:t>-session" and also containing an &lt;emergency-</w:t>
      </w:r>
      <w:proofErr w:type="spellStart"/>
      <w:r w:rsidRPr="00B02A0B">
        <w:t>ind</w:t>
      </w:r>
      <w:proofErr w:type="spellEnd"/>
      <w:r w:rsidRPr="00B02A0B">
        <w:t>&gt; element set to a value of "true":</w:t>
      </w:r>
    </w:p>
    <w:p w14:paraId="5CA5B09D"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INVITE request for an </w:t>
      </w:r>
      <w:proofErr w:type="spellStart"/>
      <w:r w:rsidRPr="00B02A0B">
        <w:t>MCData</w:t>
      </w:r>
      <w:proofErr w:type="spellEnd"/>
      <w:r w:rsidRPr="00B02A0B">
        <w:t xml:space="preserve"> emergency private communication and:</w:t>
      </w:r>
    </w:p>
    <w:p w14:paraId="5B756315"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private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 xml:space="preserve">-Params&gt; element of the application/vnd.3gpp.mcdata-info+xml MIME body is set to "true",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 and</w:t>
      </w:r>
    </w:p>
    <w:p w14:paraId="259CF02F" w14:textId="77777777" w:rsidR="005C310B" w:rsidRPr="00B02A0B" w:rsidRDefault="005C310B" w:rsidP="005C310B">
      <w:pPr>
        <w:pStyle w:val="B2"/>
        <w:rPr>
          <w:lang w:eastAsia="ko-KR"/>
        </w:rPr>
      </w:pPr>
      <w:r w:rsidRPr="00B02A0B">
        <w:t>b)</w:t>
      </w:r>
      <w:r w:rsidRPr="00B02A0B">
        <w:tab/>
        <w:t xml:space="preserve">shall set the </w:t>
      </w:r>
      <w:proofErr w:type="spellStart"/>
      <w:r w:rsidRPr="00B02A0B">
        <w:t>MCData</w:t>
      </w:r>
      <w:proofErr w:type="spellEnd"/>
      <w:r w:rsidRPr="00B02A0B">
        <w:t xml:space="preserve">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 xml:space="preserve">11)if a SIP CANCEL request associated with the SIP INVITE request was received, shall execute the procedure in clause 6.2.8.4.1, otherwise 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 xml:space="preserve">n receipt of an SIP ACK message to the sent SIP 200 (OK) message, the </w:t>
      </w:r>
      <w:proofErr w:type="spellStart"/>
      <w:r w:rsidRPr="00B02A0B">
        <w:rPr>
          <w:lang w:eastAsia="ko-KR"/>
        </w:rPr>
        <w:t>MCData</w:t>
      </w:r>
      <w:proofErr w:type="spellEnd"/>
      <w:r w:rsidRPr="00B02A0B">
        <w:rPr>
          <w:lang w:eastAsia="ko-KR"/>
        </w:rPr>
        <w:t xml:space="preserve">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 xml:space="preserve">To send a disposition notification after the media plane is released, the </w:t>
      </w:r>
      <w:proofErr w:type="spellStart"/>
      <w:r w:rsidRPr="00B02A0B">
        <w:rPr>
          <w:lang w:eastAsia="ko-KR"/>
        </w:rPr>
        <w:t>MCData</w:t>
      </w:r>
      <w:proofErr w:type="spellEnd"/>
      <w:r w:rsidRPr="00B02A0B">
        <w:rPr>
          <w:lang w:eastAsia="ko-KR"/>
        </w:rPr>
        <w:t xml:space="preserve">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14" w:name="_Toc20215613"/>
      <w:bookmarkStart w:id="2515" w:name="_Toc27496080"/>
      <w:bookmarkStart w:id="2516" w:name="_Toc36107821"/>
      <w:bookmarkStart w:id="2517" w:name="_Toc44598573"/>
      <w:bookmarkStart w:id="2518" w:name="_Toc44602428"/>
      <w:bookmarkStart w:id="2519" w:name="_Toc45197605"/>
      <w:bookmarkStart w:id="2520" w:name="_Toc45695638"/>
      <w:bookmarkStart w:id="2521" w:name="_Toc51851094"/>
      <w:bookmarkStart w:id="2522" w:name="_Toc92224697"/>
      <w:bookmarkStart w:id="2523" w:name="_Toc131378529"/>
      <w:r>
        <w:t>9.2.4.2.5</w:t>
      </w:r>
      <w:r>
        <w:tab/>
      </w:r>
      <w:proofErr w:type="spellStart"/>
      <w:r w:rsidRPr="00E13810">
        <w:t>MCData</w:t>
      </w:r>
      <w:proofErr w:type="spellEnd"/>
      <w:r w:rsidRPr="0073469F">
        <w:t xml:space="preserve"> </w:t>
      </w:r>
      <w:r>
        <w:t xml:space="preserve">client initiates cancellation for an </w:t>
      </w:r>
      <w:r w:rsidRPr="0073469F">
        <w:t xml:space="preserve">in-progress emergency </w:t>
      </w:r>
      <w:r>
        <w:t>one-to-one communication using SDS session</w:t>
      </w:r>
      <w:bookmarkEnd w:id="2523"/>
    </w:p>
    <w:p w14:paraId="117423B8" w14:textId="77777777" w:rsidR="00FB1DE7" w:rsidRDefault="00FB1DE7" w:rsidP="00FB1DE7">
      <w:pPr>
        <w:rPr>
          <w:lang w:eastAsia="ko-KR"/>
        </w:rPr>
      </w:pPr>
      <w:r>
        <w:t>T</w:t>
      </w:r>
      <w:r w:rsidRPr="008448A4">
        <w:t xml:space="preserve">he </w:t>
      </w:r>
      <w:proofErr w:type="spellStart"/>
      <w:r>
        <w:t>MCData</w:t>
      </w:r>
      <w:proofErr w:type="spellEnd"/>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24" w:name="_Toc131378530"/>
      <w:r>
        <w:t>9.2.4.2.6</w:t>
      </w:r>
      <w:r>
        <w:tab/>
      </w:r>
      <w:proofErr w:type="spellStart"/>
      <w:r>
        <w:t>MCData</w:t>
      </w:r>
      <w:proofErr w:type="spellEnd"/>
      <w:r w:rsidRPr="0073469F">
        <w:t xml:space="preserve"> </w:t>
      </w:r>
      <w:r>
        <w:t>client initiates upgrade to emergency for an ongoing</w:t>
      </w:r>
      <w:r w:rsidRPr="0073469F">
        <w:t xml:space="preserve"> </w:t>
      </w:r>
      <w:r>
        <w:t>one-to-one communication using SDS session</w:t>
      </w:r>
      <w:bookmarkEnd w:id="2524"/>
    </w:p>
    <w:p w14:paraId="02AEFE42" w14:textId="77777777" w:rsidR="00FB1DE7" w:rsidRDefault="00FB1DE7" w:rsidP="00FB1DE7">
      <w:pPr>
        <w:rPr>
          <w:lang w:eastAsia="ko-KR"/>
        </w:rPr>
      </w:pPr>
      <w:r>
        <w:t>T</w:t>
      </w:r>
      <w:r w:rsidRPr="0073469F">
        <w:t xml:space="preserve">he </w:t>
      </w:r>
      <w:proofErr w:type="spellStart"/>
      <w:r w:rsidRPr="0073469F">
        <w:t>MC</w:t>
      </w:r>
      <w:r>
        <w:t>Data</w:t>
      </w:r>
      <w:proofErr w:type="spellEnd"/>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25" w:name="_Toc131378531"/>
      <w:r w:rsidRPr="00BC379A">
        <w:t>9.2.</w:t>
      </w:r>
      <w:r>
        <w:t>4</w:t>
      </w:r>
      <w:r w:rsidRPr="00BC379A">
        <w:t>.2.</w:t>
      </w:r>
      <w:r>
        <w:t>7</w:t>
      </w:r>
      <w:r w:rsidRPr="00BC379A">
        <w:tab/>
        <w:t>T</w:t>
      </w:r>
      <w:r w:rsidRPr="00BC379A">
        <w:rPr>
          <w:lang w:eastAsia="ko-KR"/>
        </w:rPr>
        <w:t xml:space="preserve">erminating procedures for </w:t>
      </w:r>
      <w:proofErr w:type="spellStart"/>
      <w:r w:rsidRPr="00BC379A">
        <w:rPr>
          <w:lang w:eastAsia="ko-KR"/>
        </w:rPr>
        <w:t>MCData</w:t>
      </w:r>
      <w:proofErr w:type="spellEnd"/>
      <w:r w:rsidRPr="00BC379A">
        <w:rPr>
          <w:lang w:eastAsia="ko-KR"/>
        </w:rPr>
        <w:t xml:space="preserve">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25"/>
    </w:p>
    <w:p w14:paraId="1AB147F0" w14:textId="77777777" w:rsidR="00FB1DE7" w:rsidRPr="00BC379A" w:rsidRDefault="00FB1DE7" w:rsidP="00FB1DE7">
      <w:pPr>
        <w:rPr>
          <w:lang w:val="en-US"/>
        </w:rPr>
      </w:pPr>
      <w:r w:rsidRPr="00BC379A">
        <w:t xml:space="preserve">The </w:t>
      </w:r>
      <w:proofErr w:type="spellStart"/>
      <w:r w:rsidRPr="00BC379A">
        <w:t>MCData</w:t>
      </w:r>
      <w:proofErr w:type="spellEnd"/>
      <w:r w:rsidRPr="00BC379A">
        <w:t xml:space="preserve">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26" w:name="_Toc131378532"/>
      <w:r w:rsidRPr="00B02A0B">
        <w:rPr>
          <w:rFonts w:eastAsia="Malgun Gothic"/>
        </w:rPr>
        <w:t>9.2.4.3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2514"/>
      <w:bookmarkEnd w:id="2515"/>
      <w:bookmarkEnd w:id="2516"/>
      <w:bookmarkEnd w:id="2517"/>
      <w:bookmarkEnd w:id="2518"/>
      <w:bookmarkEnd w:id="2519"/>
      <w:bookmarkEnd w:id="2520"/>
      <w:bookmarkEnd w:id="2521"/>
      <w:bookmarkEnd w:id="2522"/>
      <w:bookmarkEnd w:id="2526"/>
    </w:p>
    <w:p w14:paraId="79B3FB37" w14:textId="77777777" w:rsidR="005C310B" w:rsidRPr="00B02A0B" w:rsidRDefault="005C310B" w:rsidP="007D34FE">
      <w:pPr>
        <w:pStyle w:val="Heading5"/>
        <w:rPr>
          <w:rFonts w:eastAsia="Malgun Gothic"/>
        </w:rPr>
      </w:pPr>
      <w:bookmarkStart w:id="2527" w:name="_Toc20215614"/>
      <w:bookmarkStart w:id="2528" w:name="_Toc27496081"/>
      <w:bookmarkStart w:id="2529" w:name="_Toc36107822"/>
      <w:bookmarkStart w:id="2530" w:name="_Toc44598574"/>
      <w:bookmarkStart w:id="2531" w:name="_Toc44602429"/>
      <w:bookmarkStart w:id="2532" w:name="_Toc45197606"/>
      <w:bookmarkStart w:id="2533" w:name="_Toc45695639"/>
      <w:bookmarkStart w:id="2534" w:name="_Toc51851095"/>
      <w:bookmarkStart w:id="2535" w:name="_Toc92224698"/>
      <w:bookmarkStart w:id="2536" w:name="_Toc131378533"/>
      <w:r w:rsidRPr="00B02A0B">
        <w:rPr>
          <w:rFonts w:eastAsia="Malgun Gothic"/>
        </w:rPr>
        <w:t>9.2.4.3.1</w:t>
      </w:r>
      <w:r w:rsidRPr="00B02A0B">
        <w:rPr>
          <w:rFonts w:eastAsia="Malgun Gothic"/>
        </w:rPr>
        <w:tab/>
        <w:t>SDP offer generation</w:t>
      </w:r>
      <w:bookmarkEnd w:id="2527"/>
      <w:bookmarkEnd w:id="2528"/>
      <w:bookmarkEnd w:id="2529"/>
      <w:bookmarkEnd w:id="2530"/>
      <w:bookmarkEnd w:id="2531"/>
      <w:bookmarkEnd w:id="2532"/>
      <w:bookmarkEnd w:id="2533"/>
      <w:bookmarkEnd w:id="2534"/>
      <w:bookmarkEnd w:id="2535"/>
      <w:bookmarkEnd w:id="2536"/>
    </w:p>
    <w:p w14:paraId="08B95F06" w14:textId="77777777" w:rsidR="005C310B" w:rsidRPr="00B02A0B" w:rsidRDefault="005C310B" w:rsidP="005C310B">
      <w:r w:rsidRPr="00B02A0B">
        <w:t xml:space="preserve">The SDP offer is generated based on the received SDP offer. The SDP offer generated by the participating </w:t>
      </w:r>
      <w:proofErr w:type="spellStart"/>
      <w:r w:rsidRPr="00B02A0B">
        <w:t>MCData</w:t>
      </w:r>
      <w:proofErr w:type="spellEnd"/>
      <w:r w:rsidRPr="00B02A0B">
        <w:t xml:space="preserve"> function:</w:t>
      </w:r>
    </w:p>
    <w:p w14:paraId="4A7F2E57" w14:textId="77777777" w:rsidR="005C310B" w:rsidRPr="00B02A0B" w:rsidRDefault="005C310B" w:rsidP="005C310B">
      <w:pPr>
        <w:pStyle w:val="B1"/>
      </w:pPr>
      <w:r w:rsidRPr="00B02A0B">
        <w:t>1)</w:t>
      </w:r>
      <w:r w:rsidRPr="00B02A0B">
        <w:tab/>
        <w:t xml:space="preserve">shall contain only one SDP media-level section for SDS message as contained in the received SDP </w:t>
      </w:r>
      <w:proofErr w:type="spellStart"/>
      <w:r w:rsidRPr="00B02A0B">
        <w:t>offer;and</w:t>
      </w:r>
      <w:proofErr w:type="spellEnd"/>
    </w:p>
    <w:p w14:paraId="0C218C30"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7E0BB2F9" w14:textId="77777777" w:rsidR="005C310B" w:rsidRPr="00B02A0B" w:rsidRDefault="005C310B" w:rsidP="005C310B">
      <w:r w:rsidRPr="00B02A0B">
        <w:t xml:space="preserve">When composing the SDP offer according to 3GPP TS 24.229 [5], the participating </w:t>
      </w:r>
      <w:proofErr w:type="spellStart"/>
      <w:r w:rsidRPr="00B02A0B">
        <w:t>MCData</w:t>
      </w:r>
      <w:proofErr w:type="spellEnd"/>
      <w:r w:rsidRPr="00B02A0B">
        <w:t xml:space="preserve"> function:</w:t>
      </w:r>
    </w:p>
    <w:p w14:paraId="21DDFABD" w14:textId="77777777" w:rsidR="005C310B" w:rsidRPr="00B02A0B" w:rsidRDefault="005C310B" w:rsidP="005C310B">
      <w:pPr>
        <w:pStyle w:val="B1"/>
      </w:pPr>
      <w:r w:rsidRPr="00B02A0B">
        <w:t>1)</w:t>
      </w:r>
      <w:r w:rsidRPr="00B02A0B">
        <w:tab/>
        <w:t xml:space="preserve">shall replace the IP address and port number for the offered media stream in the received SDP offer with the IP address and port number of the participating </w:t>
      </w:r>
      <w:proofErr w:type="spellStart"/>
      <w:r w:rsidRPr="00B02A0B">
        <w:t>MCData</w:t>
      </w:r>
      <w:proofErr w:type="spellEnd"/>
      <w:r w:rsidRPr="00B02A0B">
        <w:t xml:space="preserve">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 xml:space="preserve">Requirements can exist for the participating </w:t>
      </w:r>
      <w:proofErr w:type="spellStart"/>
      <w:r w:rsidRPr="00B02A0B">
        <w:t>MCData</w:t>
      </w:r>
      <w:proofErr w:type="spellEnd"/>
      <w:r w:rsidRPr="00B02A0B">
        <w:t xml:space="preserve">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 xml:space="preserve">If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are in the same </w:t>
      </w:r>
      <w:proofErr w:type="spellStart"/>
      <w:r w:rsidRPr="00B02A0B">
        <w:t>MCData</w:t>
      </w:r>
      <w:proofErr w:type="spellEnd"/>
      <w:r w:rsidRPr="00B02A0B">
        <w:t xml:space="preserve"> server, and the participating </w:t>
      </w:r>
      <w:proofErr w:type="spellStart"/>
      <w:r w:rsidRPr="00B02A0B">
        <w:t>MCData</w:t>
      </w:r>
      <w:proofErr w:type="spellEnd"/>
      <w:r w:rsidRPr="00B02A0B">
        <w:t xml:space="preserve">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37" w:name="_Toc20215615"/>
      <w:bookmarkStart w:id="2538" w:name="_Toc27496082"/>
      <w:bookmarkStart w:id="2539" w:name="_Toc36107823"/>
      <w:bookmarkStart w:id="2540" w:name="_Toc44598575"/>
      <w:bookmarkStart w:id="2541" w:name="_Toc44602430"/>
      <w:bookmarkStart w:id="2542" w:name="_Toc45197607"/>
      <w:bookmarkStart w:id="2543" w:name="_Toc45695640"/>
      <w:bookmarkStart w:id="2544" w:name="_Toc51851096"/>
      <w:bookmarkStart w:id="2545" w:name="_Toc92224699"/>
      <w:bookmarkStart w:id="2546" w:name="_Toc131378534"/>
      <w:r w:rsidRPr="00B02A0B">
        <w:rPr>
          <w:rFonts w:eastAsia="Malgun Gothic"/>
        </w:rPr>
        <w:t>9.2.4.3.2</w:t>
      </w:r>
      <w:r w:rsidRPr="00B02A0B">
        <w:rPr>
          <w:rFonts w:eastAsia="Malgun Gothic"/>
        </w:rPr>
        <w:tab/>
        <w:t>SDP answer generation</w:t>
      </w:r>
      <w:bookmarkEnd w:id="2537"/>
      <w:bookmarkEnd w:id="2538"/>
      <w:bookmarkEnd w:id="2539"/>
      <w:bookmarkEnd w:id="2540"/>
      <w:bookmarkEnd w:id="2541"/>
      <w:bookmarkEnd w:id="2542"/>
      <w:bookmarkEnd w:id="2543"/>
      <w:bookmarkEnd w:id="2544"/>
      <w:bookmarkEnd w:id="2545"/>
      <w:bookmarkEnd w:id="2546"/>
    </w:p>
    <w:p w14:paraId="4C35625E" w14:textId="77777777" w:rsidR="005C310B" w:rsidRPr="00B02A0B" w:rsidRDefault="005C310B" w:rsidP="005C310B">
      <w:r w:rsidRPr="00B02A0B">
        <w:t xml:space="preserve">When composing the SDP answer according to 3GPP TS 24.229 [5], the participating </w:t>
      </w:r>
      <w:proofErr w:type="spellStart"/>
      <w:r w:rsidRPr="00B02A0B">
        <w:t>MCData</w:t>
      </w:r>
      <w:proofErr w:type="spellEnd"/>
      <w:r w:rsidRPr="00B02A0B">
        <w:t xml:space="preserve"> function:</w:t>
      </w:r>
    </w:p>
    <w:p w14:paraId="370B92E8" w14:textId="77777777" w:rsidR="005C310B" w:rsidRPr="00B02A0B" w:rsidRDefault="005C310B" w:rsidP="005C310B">
      <w:pPr>
        <w:pStyle w:val="B1"/>
      </w:pPr>
      <w:r w:rsidRPr="00B02A0B">
        <w:t>1)</w:t>
      </w:r>
      <w:r w:rsidRPr="00B02A0B">
        <w:tab/>
        <w:t xml:space="preserve">shall replace the IP address and port number in the received SDP answer with the IP address and port number of the participating </w:t>
      </w:r>
      <w:proofErr w:type="spellStart"/>
      <w:r w:rsidRPr="00B02A0B">
        <w:t>MCData</w:t>
      </w:r>
      <w:proofErr w:type="spellEnd"/>
      <w:r w:rsidRPr="00B02A0B">
        <w:t xml:space="preserve">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 xml:space="preserve">Requirements can exist for the participating </w:t>
      </w:r>
      <w:proofErr w:type="spellStart"/>
      <w:r w:rsidRPr="00B02A0B">
        <w:t>MCData</w:t>
      </w:r>
      <w:proofErr w:type="spellEnd"/>
      <w:r w:rsidRPr="00B02A0B">
        <w:t xml:space="preserve">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 xml:space="preserve">If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are in the same </w:t>
      </w:r>
      <w:proofErr w:type="spellStart"/>
      <w:r w:rsidRPr="00B02A0B">
        <w:t>MCData</w:t>
      </w:r>
      <w:proofErr w:type="spellEnd"/>
      <w:r w:rsidRPr="00B02A0B">
        <w:t xml:space="preserve"> server, and the participating </w:t>
      </w:r>
      <w:proofErr w:type="spellStart"/>
      <w:r w:rsidRPr="00B02A0B">
        <w:t>MCData</w:t>
      </w:r>
      <w:proofErr w:type="spellEnd"/>
      <w:r w:rsidRPr="00B02A0B">
        <w:t xml:space="preserve">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47" w:name="_Toc20215616"/>
      <w:bookmarkStart w:id="2548" w:name="_Toc27496083"/>
      <w:bookmarkStart w:id="2549" w:name="_Toc36107824"/>
      <w:bookmarkStart w:id="2550" w:name="_Toc44598576"/>
      <w:bookmarkStart w:id="2551" w:name="_Toc44602431"/>
      <w:bookmarkStart w:id="2552" w:name="_Toc45197608"/>
      <w:bookmarkStart w:id="2553" w:name="_Toc45695641"/>
      <w:bookmarkStart w:id="2554" w:name="_Toc51851097"/>
      <w:bookmarkStart w:id="2555" w:name="_Toc92224700"/>
      <w:bookmarkStart w:id="2556" w:name="_Toc131378535"/>
      <w:r w:rsidRPr="00B02A0B">
        <w:rPr>
          <w:rFonts w:eastAsia="Malgun Gothic"/>
        </w:rPr>
        <w:t>9.2.4.3.3</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2547"/>
      <w:bookmarkEnd w:id="2548"/>
      <w:bookmarkEnd w:id="2549"/>
      <w:bookmarkEnd w:id="2550"/>
      <w:bookmarkEnd w:id="2551"/>
      <w:bookmarkEnd w:id="2552"/>
      <w:bookmarkEnd w:id="2553"/>
      <w:bookmarkEnd w:id="2554"/>
      <w:bookmarkEnd w:id="2555"/>
      <w:bookmarkEnd w:id="2556"/>
    </w:p>
    <w:p w14:paraId="7ADF9A17" w14:textId="77777777" w:rsidR="005C310B" w:rsidRPr="00B02A0B" w:rsidRDefault="005C310B" w:rsidP="005C310B">
      <w:r w:rsidRPr="00B02A0B">
        <w:t xml:space="preserve">Upon receipt of a "SIP INVITE request for SDS session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6F276455"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5540F402" w14:textId="03091DC3" w:rsidR="005C310B" w:rsidRPr="00B02A0B" w:rsidRDefault="005C310B" w:rsidP="005C310B">
      <w:pPr>
        <w:pStyle w:val="NO"/>
      </w:pPr>
      <w:r w:rsidRPr="00B02A0B">
        <w:t>NOTE 1:</w:t>
      </w:r>
      <w:r w:rsidRPr="00B02A0B">
        <w:tab/>
        <w:t>if the SIP INVITE request contains an emergency indication set to a value of "true" and this is an authorised request for originating a priority communication as determined by clause </w:t>
      </w:r>
      <w:r w:rsidR="008875B4">
        <w:rPr>
          <w:lang w:val="en-US"/>
        </w:rPr>
        <w:t>“6.3.7.2.6;</w:t>
      </w:r>
      <w:r w:rsidR="00563448">
        <w:t xml:space="preserve"> or</w:t>
      </w:r>
      <w:r w:rsidR="00426FBB">
        <w:t>”</w:t>
      </w:r>
      <w:r w:rsidR="00563448">
        <w:t xml:space="preserve"> </w:t>
      </w:r>
      <w:r w:rsidR="00563448" w:rsidRPr="00B02A0B">
        <w:t xml:space="preserve">if the SIP INVITE request contains an imminent peril indication set to a value of "true" and this is an authorised request for </w:t>
      </w:r>
      <w:r w:rsidR="00563448">
        <w:t>initi</w:t>
      </w:r>
      <w:r w:rsidR="00563448" w:rsidRPr="00B02A0B">
        <w:t>ating a</w:t>
      </w:r>
      <w:r w:rsidR="00563448">
        <w:t>n imminent peril</w:t>
      </w:r>
      <w:r w:rsidR="00563448" w:rsidRPr="00B02A0B">
        <w:t xml:space="preserve"> communication as determined by clause 6.3.7.2.</w:t>
      </w:r>
      <w:r w:rsidR="00563448">
        <w:t>4; then</w:t>
      </w:r>
      <w:r w:rsidRPr="00B02A0B">
        <w:t xml:space="preserve"> the participating </w:t>
      </w:r>
      <w:proofErr w:type="spellStart"/>
      <w:r w:rsidRPr="00B02A0B">
        <w:t>MCData</w:t>
      </w:r>
      <w:proofErr w:type="spellEnd"/>
      <w:r w:rsidRPr="00B02A0B">
        <w:t xml:space="preserve"> function can, according to local policy, choose to accept the request.</w:t>
      </w:r>
    </w:p>
    <w:p w14:paraId="37DDD68E"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 xml:space="preserve">-session", shall determine the public service identity of the controlling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-session", shall determine the public service identity of the controlling </w:t>
      </w:r>
      <w:proofErr w:type="spellStart"/>
      <w:r w:rsidRPr="00B02A0B">
        <w:t>MCData</w:t>
      </w:r>
      <w:proofErr w:type="spellEnd"/>
      <w:r w:rsidRPr="00B02A0B">
        <w:t xml:space="preserve">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B3F1400" w14:textId="77777777" w:rsidR="00CC00D9" w:rsidRDefault="00CC00D9" w:rsidP="00CC00D9">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6DEF2747" w14:textId="77777777" w:rsidR="00CC00D9" w:rsidRDefault="00CC00D9" w:rsidP="00CC00D9">
      <w:pPr>
        <w:pStyle w:val="NO"/>
      </w:pPr>
      <w:r>
        <w:t>NOTE 5:</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CAEB3D9" w14:textId="77777777" w:rsidR="00CC00D9" w:rsidRDefault="00CC00D9" w:rsidP="00E92E98">
      <w:pPr>
        <w:pStyle w:val="NO"/>
      </w:pPr>
      <w:r>
        <w:t>NOTE 7:</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0B5EB91F" w14:textId="77777777" w:rsidR="005C310B" w:rsidRPr="00B02A0B" w:rsidRDefault="005C310B" w:rsidP="005C310B">
      <w:pPr>
        <w:pStyle w:val="B1"/>
      </w:pPr>
      <w:r w:rsidRPr="00B02A0B">
        <w:lastRenderedPageBreak/>
        <w:t>5)</w:t>
      </w:r>
      <w:r w:rsidRPr="00B02A0B">
        <w:tab/>
        <w:t xml:space="preserve">if unable to identify the controlling </w:t>
      </w:r>
      <w:proofErr w:type="spellStart"/>
      <w:r w:rsidRPr="00B02A0B">
        <w:t>MCData</w:t>
      </w:r>
      <w:proofErr w:type="spellEnd"/>
      <w:r w:rsidRPr="00B02A0B">
        <w:t xml:space="preserve">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xml:space="preserve">, shall reject the "SIP INVITE request for SDS session for originating participating </w:t>
      </w:r>
      <w:proofErr w:type="spellStart"/>
      <w:r w:rsidRPr="00B02A0B">
        <w:t>MCData</w:t>
      </w:r>
      <w:proofErr w:type="spellEnd"/>
      <w:r w:rsidRPr="00B02A0B">
        <w:t xml:space="preserve">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INVITE request for SDS session 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0536671F" w:rsidR="005C310B" w:rsidRDefault="005C310B" w:rsidP="005C310B">
      <w:pPr>
        <w:pStyle w:val="B1"/>
      </w:pPr>
      <w:r w:rsidRPr="00B02A0B">
        <w:t>7A)</w:t>
      </w:r>
      <w:r w:rsidRPr="00B02A0B">
        <w:tab/>
        <w:t xml:space="preserve">if the user identified by the </w:t>
      </w:r>
      <w:proofErr w:type="spellStart"/>
      <w:r w:rsidRPr="00B02A0B">
        <w:t>MCData</w:t>
      </w:r>
      <w:proofErr w:type="spellEnd"/>
      <w:r w:rsidRPr="00B02A0B">
        <w:t xml:space="preserve"> ID requests to initiate an emergency communication, but is not allowed to do so, </w:t>
      </w:r>
      <w:r w:rsidRPr="00B02A0B">
        <w:rPr>
          <w:lang w:val="en-IN"/>
        </w:rPr>
        <w:t>as determined by executing the procedures in clause 6.</w:t>
      </w:r>
      <w:r w:rsidR="00563448">
        <w:rPr>
          <w:lang w:val="en-IN"/>
        </w:rPr>
        <w:t>3.7</w:t>
      </w:r>
      <w:r w:rsidRPr="00B02A0B">
        <w:rPr>
          <w:lang w:val="en-IN"/>
        </w:rPr>
        <w:t>.2.6</w:t>
      </w:r>
      <w:r w:rsidRPr="00B02A0B">
        <w:t xml:space="preserve">, shall reject the "SIP INVITE request for SDS session for originating participating </w:t>
      </w:r>
      <w:proofErr w:type="spellStart"/>
      <w:r w:rsidRPr="00B02A0B">
        <w:t>MCData</w:t>
      </w:r>
      <w:proofErr w:type="spellEnd"/>
      <w:r w:rsidRPr="00B02A0B">
        <w:t xml:space="preserve">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30CAA1B" w14:textId="04C93873" w:rsidR="00563448" w:rsidRPr="00B02A0B" w:rsidRDefault="00563448" w:rsidP="005C310B">
      <w:pPr>
        <w:pStyle w:val="B1"/>
      </w:pPr>
      <w:r w:rsidRPr="00B02A0B">
        <w:t>7</w:t>
      </w:r>
      <w:r>
        <w:t>B</w:t>
      </w:r>
      <w:r w:rsidRPr="00B02A0B">
        <w:t>)</w:t>
      </w:r>
      <w:r w:rsidRPr="00B02A0B">
        <w:tab/>
        <w:t xml:space="preserve">if the user identified by the </w:t>
      </w:r>
      <w:proofErr w:type="spellStart"/>
      <w:r w:rsidRPr="00B02A0B">
        <w:t>MCData</w:t>
      </w:r>
      <w:proofErr w:type="spellEnd"/>
      <w:r w:rsidRPr="00B02A0B">
        <w:t xml:space="preserve">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xml:space="preserve">, shall reject the "SIP INVITE request for SDS session for originating participating </w:t>
      </w:r>
      <w:proofErr w:type="spellStart"/>
      <w:r w:rsidRPr="00B02A0B">
        <w:t>MCData</w:t>
      </w:r>
      <w:proofErr w:type="spellEnd"/>
      <w:r w:rsidRPr="00B02A0B">
        <w:t xml:space="preserve">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F0001C8" w14:textId="77777777" w:rsidR="005C310B" w:rsidRPr="00B02A0B" w:rsidRDefault="005C310B" w:rsidP="005C310B">
      <w:pPr>
        <w:pStyle w:val="B1"/>
      </w:pPr>
      <w:r w:rsidRPr="00B02A0B">
        <w:t>11)</w:t>
      </w:r>
      <w:r w:rsidRPr="00B02A0B">
        <w:tab/>
        <w:t xml:space="preserve">shall set the Request-URI of the outgoing SIP INVITE request to the public service identity of the controlling </w:t>
      </w:r>
      <w:proofErr w:type="spellStart"/>
      <w:r w:rsidRPr="00B02A0B">
        <w:t>MCData</w:t>
      </w:r>
      <w:proofErr w:type="spellEnd"/>
      <w:r w:rsidRPr="00B02A0B">
        <w:t xml:space="preserve">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 xml:space="preserve">if the incoming SIP INVITE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w:t>
      </w:r>
      <w:proofErr w:type="spellStart"/>
      <w:r w:rsidRPr="00B02A0B">
        <w:t>MCData</w:t>
      </w:r>
      <w:proofErr w:type="spellEnd"/>
      <w:r w:rsidRPr="00B02A0B">
        <w:t xml:space="preserve"> </w:t>
      </w:r>
      <w:r w:rsidRPr="00B02A0B">
        <w:rPr>
          <w:lang w:eastAsia="ko-KR"/>
        </w:rPr>
        <w:t>c</w:t>
      </w:r>
      <w:r w:rsidRPr="00B02A0B">
        <w:t>lient;</w:t>
      </w:r>
    </w:p>
    <w:p w14:paraId="342CEF36" w14:textId="77777777" w:rsidR="005C310B" w:rsidRPr="00B02A0B" w:rsidRDefault="005C310B" w:rsidP="005C310B">
      <w:pPr>
        <w:pStyle w:val="B1"/>
      </w:pPr>
      <w:r w:rsidRPr="00B02A0B">
        <w:lastRenderedPageBreak/>
        <w:t>1</w:t>
      </w:r>
      <w:r w:rsidRPr="00B02A0B">
        <w:rPr>
          <w:lang w:val="en-US"/>
        </w:rPr>
        <w:t>6</w:t>
      </w:r>
      <w:r w:rsidRPr="00B02A0B">
        <w:t>)</w:t>
      </w:r>
      <w:r w:rsidRPr="00B02A0B">
        <w:tab/>
        <w:t xml:space="preserve">shall include in the SIP INVITE request an SDP offer based on the SDP offer in the received SIP INVITE request from the </w:t>
      </w:r>
      <w:proofErr w:type="spellStart"/>
      <w:r w:rsidRPr="00B02A0B">
        <w:t>MCData</w:t>
      </w:r>
      <w:proofErr w:type="spellEnd"/>
      <w:r w:rsidRPr="00B02A0B">
        <w:t xml:space="preserve">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 xml:space="preserve">shall send the SIP 200 (OK) response to the </w:t>
      </w:r>
      <w:proofErr w:type="spellStart"/>
      <w:r w:rsidRPr="00B02A0B">
        <w:t>MCData</w:t>
      </w:r>
      <w:proofErr w:type="spellEnd"/>
      <w:r w:rsidRPr="00B02A0B">
        <w:t xml:space="preserve">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 xml:space="preserve">Upon receipt of a SIP 4xx, 5xx or 6xx response to the SIP INVITE request in step 16) the participating </w:t>
      </w:r>
      <w:proofErr w:type="spellStart"/>
      <w:r w:rsidRPr="00B02A0B">
        <w:t>MCData</w:t>
      </w:r>
      <w:proofErr w:type="spellEnd"/>
      <w:r w:rsidRPr="00B02A0B">
        <w:t xml:space="preserve">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1E28AF9E" w14:textId="77777777" w:rsidR="005C310B" w:rsidRPr="00B02A0B" w:rsidRDefault="005C310B" w:rsidP="007D34FE">
      <w:pPr>
        <w:pStyle w:val="Heading5"/>
        <w:rPr>
          <w:rFonts w:eastAsia="Malgun Gothic"/>
        </w:rPr>
      </w:pPr>
      <w:bookmarkStart w:id="2557" w:name="_Toc20215617"/>
      <w:bookmarkStart w:id="2558" w:name="_Toc27496084"/>
      <w:bookmarkStart w:id="2559" w:name="_Toc36107825"/>
      <w:bookmarkStart w:id="2560" w:name="_Toc44598577"/>
      <w:bookmarkStart w:id="2561" w:name="_Toc44602432"/>
      <w:bookmarkStart w:id="2562" w:name="_Toc45197609"/>
      <w:bookmarkStart w:id="2563" w:name="_Toc45695642"/>
      <w:bookmarkStart w:id="2564" w:name="_Toc51851098"/>
      <w:bookmarkStart w:id="2565" w:name="_Toc92224701"/>
      <w:bookmarkStart w:id="2566" w:name="_Toc131378536"/>
      <w:r w:rsidRPr="00B02A0B">
        <w:rPr>
          <w:rFonts w:eastAsia="Malgun Gothic"/>
        </w:rPr>
        <w:t>9.2.4.3.4</w:t>
      </w:r>
      <w:r w:rsidRPr="00B02A0B">
        <w:rPr>
          <w:rFonts w:eastAsia="Malgun Gothic"/>
        </w:rPr>
        <w:tab/>
        <w:t xml:space="preserve">Terminating participating </w:t>
      </w:r>
      <w:proofErr w:type="spellStart"/>
      <w:r w:rsidRPr="00B02A0B">
        <w:rPr>
          <w:rFonts w:eastAsia="Malgun Gothic"/>
        </w:rPr>
        <w:t>MCData</w:t>
      </w:r>
      <w:proofErr w:type="spellEnd"/>
      <w:r w:rsidRPr="00B02A0B">
        <w:rPr>
          <w:rFonts w:eastAsia="Malgun Gothic"/>
        </w:rPr>
        <w:t xml:space="preserve"> function procedures</w:t>
      </w:r>
      <w:bookmarkEnd w:id="2557"/>
      <w:bookmarkEnd w:id="2558"/>
      <w:bookmarkEnd w:id="2559"/>
      <w:bookmarkEnd w:id="2560"/>
      <w:bookmarkEnd w:id="2561"/>
      <w:bookmarkEnd w:id="2562"/>
      <w:bookmarkEnd w:id="2563"/>
      <w:bookmarkEnd w:id="2564"/>
      <w:bookmarkEnd w:id="2565"/>
      <w:bookmarkEnd w:id="2566"/>
    </w:p>
    <w:p w14:paraId="19E6100D" w14:textId="77777777" w:rsidR="005C310B" w:rsidRPr="00B02A0B" w:rsidRDefault="005C310B" w:rsidP="005C310B">
      <w:r w:rsidRPr="00B02A0B">
        <w:t xml:space="preserve">Upon receipt of a "SIP INVITE request for SDS session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2A02796C"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 xml:space="preserve">If the SIP INVITE request contains an emergency indication or an imminent peril indication set to a value of "true", the participating </w:t>
      </w:r>
      <w:proofErr w:type="spellStart"/>
      <w:r w:rsidRPr="00B02A0B">
        <w:t>MCData</w:t>
      </w:r>
      <w:proofErr w:type="spellEnd"/>
      <w:r w:rsidRPr="00B02A0B">
        <w:t xml:space="preserve">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w:t>
      </w:r>
      <w:proofErr w:type="spellStart"/>
      <w:r w:rsidRPr="00B02A0B">
        <w:t>MCData</w:t>
      </w:r>
      <w:proofErr w:type="spellEnd"/>
      <w:r w:rsidRPr="00B02A0B">
        <w:t xml:space="preserve"> function shall reject the request with a SIP 403 (Forbidden) response with </w:t>
      </w:r>
      <w:r w:rsidRPr="00B02A0B">
        <w:lastRenderedPageBreak/>
        <w:t xml:space="preserve">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2EC98034" w14:textId="77777777" w:rsidR="005C310B" w:rsidRPr="00B02A0B" w:rsidRDefault="005C310B" w:rsidP="005C310B">
      <w:pPr>
        <w:pStyle w:val="B1"/>
      </w:pPr>
      <w:r w:rsidRPr="00B02A0B">
        <w:t>4)</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proofErr w:type="spellStart"/>
      <w:r w:rsidRPr="00B02A0B">
        <w:t>i</w:t>
      </w:r>
      <w:proofErr w:type="spellEnd"/>
      <w:r w:rsidRPr="00B02A0B">
        <w:t>)</w:t>
      </w:r>
      <w:r w:rsidRPr="00B02A0B">
        <w:tab/>
        <w:t xml:space="preserve">shall reject the SIP INVITE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2C31283D" w14:textId="77777777" w:rsidR="005C310B" w:rsidRPr="00B02A0B" w:rsidRDefault="005C310B" w:rsidP="005C310B">
      <w:pPr>
        <w:pStyle w:val="B2"/>
      </w:pPr>
      <w:r w:rsidRPr="00B02A0B">
        <w:t>d)</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 xml:space="preserve">shall set the Request-URI of the outgoing SIP INVITE request to the public user identity associated to the </w:t>
      </w:r>
      <w:proofErr w:type="spellStart"/>
      <w:r w:rsidRPr="00B02A0B">
        <w:t>MCData</w:t>
      </w:r>
      <w:proofErr w:type="spellEnd"/>
      <w:r w:rsidRPr="00B02A0B">
        <w:t xml:space="preserve"> ID of the terminating </w:t>
      </w:r>
      <w:proofErr w:type="spellStart"/>
      <w:r w:rsidRPr="00B02A0B">
        <w:t>MCData</w:t>
      </w:r>
      <w:proofErr w:type="spellEnd"/>
      <w:r w:rsidRPr="00B02A0B">
        <w:t xml:space="preserve">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 xml:space="preserve">shall include in the SIP INVITE request an SDP offer based on the SDP offer in the received "SIP INVITE request for SDS session for terminating participating </w:t>
      </w:r>
      <w:proofErr w:type="spellStart"/>
      <w:r w:rsidRPr="00B02A0B">
        <w:t>MCData</w:t>
      </w:r>
      <w:proofErr w:type="spellEnd"/>
      <w:r w:rsidRPr="00B02A0B">
        <w:t xml:space="preserve"> function" as specified in clause 9.2.4.3.1; and</w:t>
      </w:r>
    </w:p>
    <w:p w14:paraId="7C7994C2" w14:textId="77777777" w:rsidR="005C310B" w:rsidRPr="00B02A0B" w:rsidRDefault="005C310B" w:rsidP="005C310B">
      <w:pPr>
        <w:pStyle w:val="B1"/>
      </w:pPr>
      <w:r w:rsidRPr="00B02A0B">
        <w:lastRenderedPageBreak/>
        <w:t>14)</w:t>
      </w:r>
      <w:r w:rsidRPr="00B02A0B">
        <w:tab/>
        <w:t>shall send the SIP INVITE request as specified in 3GPP TS 24.229 [5].</w:t>
      </w:r>
    </w:p>
    <w:p w14:paraId="5F4CD135" w14:textId="77777777" w:rsidR="005C310B" w:rsidRPr="00B02A0B" w:rsidRDefault="005C310B" w:rsidP="005C310B">
      <w:r w:rsidRPr="00B02A0B">
        <w:t xml:space="preserve">Upon receipt of a SIP 200 (OK) response in response to the above SIP INVITE request, the participating </w:t>
      </w:r>
      <w:proofErr w:type="spellStart"/>
      <w:r w:rsidRPr="00B02A0B">
        <w:t>MCData</w:t>
      </w:r>
      <w:proofErr w:type="spellEnd"/>
      <w:r w:rsidRPr="00B02A0B">
        <w:t xml:space="preserve">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w:t>
      </w:r>
      <w:r w:rsidRPr="00B02A0B">
        <w:rPr>
          <w:lang w:eastAsia="ko-KR"/>
        </w:rPr>
        <w:t xml:space="preserve">received SIP INVITE request from the controlling </w:t>
      </w:r>
      <w:proofErr w:type="spellStart"/>
      <w:r w:rsidRPr="00B02A0B">
        <w:rPr>
          <w:lang w:eastAsia="ko-KR"/>
        </w:rPr>
        <w:t>MCData</w:t>
      </w:r>
      <w:proofErr w:type="spellEnd"/>
      <w:r w:rsidRPr="00B02A0B">
        <w:rPr>
          <w:lang w:eastAsia="ko-KR"/>
        </w:rPr>
        <w:t xml:space="preserve">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 xml:space="preserve">shall send the SIP 200 (OK) response to the controlling </w:t>
      </w:r>
      <w:proofErr w:type="spellStart"/>
      <w:r w:rsidRPr="00B02A0B">
        <w:t>MCData</w:t>
      </w:r>
      <w:proofErr w:type="spellEnd"/>
      <w:r w:rsidRPr="00B02A0B">
        <w:t xml:space="preserve"> function according to 3GPP TS 24.229 [5].</w:t>
      </w:r>
    </w:p>
    <w:p w14:paraId="18F55411" w14:textId="77777777" w:rsidR="005C310B" w:rsidRPr="00B02A0B" w:rsidRDefault="005C310B" w:rsidP="005C310B">
      <w:r w:rsidRPr="00B02A0B">
        <w:t xml:space="preserve">Upon receipt of a SIP 4xx, 5xx or 6xx response to the above SIP INVITE request, the participating </w:t>
      </w:r>
      <w:proofErr w:type="spellStart"/>
      <w:r w:rsidRPr="00B02A0B">
        <w:t>MCData</w:t>
      </w:r>
      <w:proofErr w:type="spellEnd"/>
      <w:r w:rsidRPr="00B02A0B">
        <w:t xml:space="preserve">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[5].</w:t>
      </w:r>
    </w:p>
    <w:p w14:paraId="279A62AD" w14:textId="77777777" w:rsidR="00FB1DE7" w:rsidRPr="007E1349" w:rsidRDefault="00FB1DE7" w:rsidP="0017634C">
      <w:pPr>
        <w:pStyle w:val="Heading5"/>
      </w:pPr>
      <w:bookmarkStart w:id="2567" w:name="_Toc20215618"/>
      <w:bookmarkStart w:id="2568" w:name="_Toc27496085"/>
      <w:bookmarkStart w:id="2569" w:name="_Toc36107826"/>
      <w:bookmarkStart w:id="2570" w:name="_Toc44598578"/>
      <w:bookmarkStart w:id="2571" w:name="_Toc44602433"/>
      <w:bookmarkStart w:id="2572" w:name="_Toc45197610"/>
      <w:bookmarkStart w:id="2573" w:name="_Toc45695643"/>
      <w:bookmarkStart w:id="2574" w:name="_Toc51851099"/>
      <w:bookmarkStart w:id="2575" w:name="_Toc92224702"/>
      <w:bookmarkStart w:id="2576" w:name="_Toc131378537"/>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76"/>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77" w:name="_Toc131378538"/>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 xml:space="preserve">controlling </w:t>
      </w:r>
      <w:proofErr w:type="spellStart"/>
      <w:r>
        <w:rPr>
          <w:lang w:eastAsia="ko-KR"/>
        </w:rPr>
        <w:t>MCData</w:t>
      </w:r>
      <w:proofErr w:type="spellEnd"/>
      <w:r>
        <w:rPr>
          <w:lang w:eastAsia="ko-KR"/>
        </w:rPr>
        <w:t xml:space="preserve">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77"/>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78" w:name="_Toc131378539"/>
      <w:r w:rsidRPr="00B02A0B">
        <w:rPr>
          <w:rFonts w:eastAsia="Malgun Gothic"/>
        </w:rPr>
        <w:t>9.2.4.4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2567"/>
      <w:bookmarkEnd w:id="2568"/>
      <w:bookmarkEnd w:id="2569"/>
      <w:bookmarkEnd w:id="2570"/>
      <w:bookmarkEnd w:id="2571"/>
      <w:bookmarkEnd w:id="2572"/>
      <w:bookmarkEnd w:id="2573"/>
      <w:bookmarkEnd w:id="2574"/>
      <w:bookmarkEnd w:id="2575"/>
      <w:bookmarkEnd w:id="2578"/>
    </w:p>
    <w:p w14:paraId="51674B3D" w14:textId="77777777" w:rsidR="005C310B" w:rsidRPr="00B02A0B" w:rsidRDefault="005C310B" w:rsidP="007D34FE">
      <w:pPr>
        <w:pStyle w:val="Heading5"/>
        <w:rPr>
          <w:lang w:eastAsia="ko-KR"/>
        </w:rPr>
      </w:pPr>
      <w:bookmarkStart w:id="2579" w:name="_Toc20215619"/>
      <w:bookmarkStart w:id="2580" w:name="_Toc27496086"/>
      <w:bookmarkStart w:id="2581" w:name="_Toc36107827"/>
      <w:bookmarkStart w:id="2582" w:name="_Toc44598579"/>
      <w:bookmarkStart w:id="2583" w:name="_Toc44602434"/>
      <w:bookmarkStart w:id="2584" w:name="_Toc45197611"/>
      <w:bookmarkStart w:id="2585" w:name="_Toc45695644"/>
      <w:bookmarkStart w:id="2586" w:name="_Toc51851100"/>
      <w:bookmarkStart w:id="2587" w:name="_Toc92224703"/>
      <w:bookmarkStart w:id="2588" w:name="_Toc131378540"/>
      <w:r w:rsidRPr="00B02A0B">
        <w:rPr>
          <w:lang w:eastAsia="ko-KR"/>
        </w:rPr>
        <w:t>9.2.4.4.1</w:t>
      </w:r>
      <w:r w:rsidRPr="00B02A0B">
        <w:rPr>
          <w:lang w:eastAsia="ko-KR"/>
        </w:rPr>
        <w:tab/>
        <w:t>SDP offer generation</w:t>
      </w:r>
      <w:bookmarkEnd w:id="2579"/>
      <w:bookmarkEnd w:id="2580"/>
      <w:bookmarkEnd w:id="2581"/>
      <w:bookmarkEnd w:id="2582"/>
      <w:bookmarkEnd w:id="2583"/>
      <w:bookmarkEnd w:id="2584"/>
      <w:bookmarkEnd w:id="2585"/>
      <w:bookmarkEnd w:id="2586"/>
      <w:bookmarkEnd w:id="2587"/>
      <w:bookmarkEnd w:id="2588"/>
    </w:p>
    <w:p w14:paraId="02BE54FB" w14:textId="77777777" w:rsidR="005C310B" w:rsidRPr="00B02A0B" w:rsidRDefault="005C310B" w:rsidP="005C310B">
      <w:r w:rsidRPr="00B02A0B">
        <w:t xml:space="preserve">When composing an SDP offer according to 3GPP TS 24.229 [5], IETF RFC 4975 [17], IETF RFC 6135 [19] and IETF RFC 6714 [20] the controlling </w:t>
      </w:r>
      <w:proofErr w:type="spellStart"/>
      <w:r w:rsidRPr="00B02A0B">
        <w:t>MCData</w:t>
      </w:r>
      <w:proofErr w:type="spellEnd"/>
      <w:r w:rsidRPr="00B02A0B">
        <w:t xml:space="preserve"> function:</w:t>
      </w:r>
    </w:p>
    <w:p w14:paraId="5ACED149"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received from the originating </w:t>
      </w:r>
      <w:proofErr w:type="spellStart"/>
      <w:r w:rsidRPr="00B02A0B">
        <w:t>MCData</w:t>
      </w:r>
      <w:proofErr w:type="spellEnd"/>
      <w:r w:rsidRPr="00B02A0B">
        <w:t xml:space="preserve"> client consisting of:</w:t>
      </w:r>
    </w:p>
    <w:p w14:paraId="4B3FCEE3" w14:textId="77777777" w:rsidR="005C310B" w:rsidRPr="00B02A0B" w:rsidRDefault="005C310B" w:rsidP="005C310B">
      <w:pPr>
        <w:pStyle w:val="B2"/>
      </w:pPr>
      <w:r w:rsidRPr="00B02A0B">
        <w:lastRenderedPageBreak/>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26E89D03" w14:textId="77777777" w:rsidR="005C310B" w:rsidRPr="00B02A0B" w:rsidRDefault="005C310B" w:rsidP="007D34FE">
      <w:pPr>
        <w:pStyle w:val="Heading5"/>
        <w:rPr>
          <w:lang w:eastAsia="ko-KR"/>
        </w:rPr>
      </w:pPr>
      <w:bookmarkStart w:id="2589" w:name="_Toc20215620"/>
      <w:bookmarkStart w:id="2590" w:name="_Toc27496087"/>
      <w:bookmarkStart w:id="2591" w:name="_Toc36107828"/>
      <w:bookmarkStart w:id="2592" w:name="_Toc44598580"/>
      <w:bookmarkStart w:id="2593" w:name="_Toc44602435"/>
      <w:bookmarkStart w:id="2594" w:name="_Toc45197612"/>
      <w:bookmarkStart w:id="2595" w:name="_Toc45695645"/>
      <w:bookmarkStart w:id="2596" w:name="_Toc51851101"/>
      <w:bookmarkStart w:id="2597" w:name="_Toc92224704"/>
      <w:bookmarkStart w:id="2598" w:name="_Toc131378541"/>
      <w:r w:rsidRPr="00B02A0B">
        <w:rPr>
          <w:lang w:eastAsia="ko-KR"/>
        </w:rPr>
        <w:t>9.2.4.4.2</w:t>
      </w:r>
      <w:r w:rsidRPr="00B02A0B">
        <w:rPr>
          <w:lang w:eastAsia="ko-KR"/>
        </w:rPr>
        <w:tab/>
        <w:t>SDP answer generation</w:t>
      </w:r>
      <w:bookmarkEnd w:id="2589"/>
      <w:bookmarkEnd w:id="2590"/>
      <w:bookmarkEnd w:id="2591"/>
      <w:bookmarkEnd w:id="2592"/>
      <w:bookmarkEnd w:id="2593"/>
      <w:bookmarkEnd w:id="2594"/>
      <w:bookmarkEnd w:id="2595"/>
      <w:bookmarkEnd w:id="2596"/>
      <w:bookmarkEnd w:id="2597"/>
      <w:bookmarkEnd w:id="2598"/>
    </w:p>
    <w:p w14:paraId="44DC30BA" w14:textId="77777777" w:rsidR="005C310B" w:rsidRPr="00B02A0B" w:rsidRDefault="005C310B" w:rsidP="005C310B">
      <w:r w:rsidRPr="00B02A0B">
        <w:t xml:space="preserve">When composing the SDP answer according to 3GPP TS 24.229 [5], the controlling </w:t>
      </w:r>
      <w:proofErr w:type="spellStart"/>
      <w:r w:rsidRPr="00B02A0B">
        <w:t>MCData</w:t>
      </w:r>
      <w:proofErr w:type="spellEnd"/>
      <w:r w:rsidRPr="00B02A0B">
        <w:t xml:space="preserve">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99" w:name="_Toc20215621"/>
      <w:bookmarkStart w:id="2600" w:name="_Toc27496088"/>
      <w:bookmarkStart w:id="2601" w:name="_Toc36107829"/>
      <w:bookmarkStart w:id="2602" w:name="_Toc44598581"/>
      <w:bookmarkStart w:id="2603" w:name="_Toc44602436"/>
      <w:bookmarkStart w:id="2604" w:name="_Toc45197613"/>
      <w:bookmarkStart w:id="2605" w:name="_Toc45695646"/>
      <w:bookmarkStart w:id="2606" w:name="_Toc51851102"/>
      <w:bookmarkStart w:id="2607" w:name="_Toc92224705"/>
      <w:bookmarkStart w:id="2608" w:name="_Toc131378542"/>
      <w:r w:rsidRPr="00B02A0B">
        <w:rPr>
          <w:noProof/>
        </w:rPr>
        <w:t>9.2.4.4.3</w:t>
      </w:r>
      <w:r w:rsidRPr="00B02A0B">
        <w:rPr>
          <w:noProof/>
        </w:rPr>
        <w:tab/>
        <w:t xml:space="preserve">Originating </w:t>
      </w:r>
      <w:r w:rsidRPr="00B02A0B">
        <w:rPr>
          <w:lang w:val="en-IN"/>
        </w:rPr>
        <w:t xml:space="preserve">controlling </w:t>
      </w:r>
      <w:proofErr w:type="spellStart"/>
      <w:r w:rsidRPr="00B02A0B">
        <w:rPr>
          <w:lang w:val="en-IN"/>
        </w:rPr>
        <w:t>MCData</w:t>
      </w:r>
      <w:proofErr w:type="spellEnd"/>
      <w:r w:rsidRPr="00B02A0B">
        <w:rPr>
          <w:lang w:val="en-IN"/>
        </w:rPr>
        <w:t xml:space="preserve"> function </w:t>
      </w:r>
      <w:r w:rsidRPr="00B02A0B">
        <w:rPr>
          <w:noProof/>
          <w:lang w:val="en-US"/>
        </w:rPr>
        <w:t>p</w:t>
      </w:r>
      <w:r w:rsidRPr="00B02A0B">
        <w:rPr>
          <w:noProof/>
        </w:rPr>
        <w:t>rocedures</w:t>
      </w:r>
      <w:bookmarkEnd w:id="2599"/>
      <w:bookmarkEnd w:id="2600"/>
      <w:bookmarkEnd w:id="2601"/>
      <w:bookmarkEnd w:id="2602"/>
      <w:bookmarkEnd w:id="2603"/>
      <w:bookmarkEnd w:id="2604"/>
      <w:bookmarkEnd w:id="2605"/>
      <w:bookmarkEnd w:id="2606"/>
      <w:bookmarkEnd w:id="2607"/>
      <w:bookmarkEnd w:id="2608"/>
    </w:p>
    <w:p w14:paraId="60265470" w14:textId="77777777" w:rsidR="005C310B" w:rsidRPr="00B02A0B" w:rsidRDefault="005C310B" w:rsidP="005C310B">
      <w:r w:rsidRPr="00B02A0B">
        <w:t xml:space="preserve">This clause describes the procedures for inviting an </w:t>
      </w:r>
      <w:proofErr w:type="spellStart"/>
      <w:r w:rsidRPr="00B02A0B">
        <w:t>MCData</w:t>
      </w:r>
      <w:proofErr w:type="spellEnd"/>
      <w:r w:rsidRPr="00B02A0B">
        <w:t xml:space="preserve"> user to an </w:t>
      </w:r>
      <w:proofErr w:type="spellStart"/>
      <w:r w:rsidRPr="00B02A0B">
        <w:t>MCData</w:t>
      </w:r>
      <w:proofErr w:type="spellEnd"/>
      <w:r w:rsidRPr="00B02A0B">
        <w:t xml:space="preserve"> session. The procedure is initiated by the controlling </w:t>
      </w:r>
      <w:proofErr w:type="spellStart"/>
      <w:r w:rsidRPr="00B02A0B">
        <w:t>MCData</w:t>
      </w:r>
      <w:proofErr w:type="spellEnd"/>
      <w:r w:rsidRPr="00B02A0B">
        <w:t xml:space="preserve">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 xml:space="preserve">for group SDS session, when an </w:t>
      </w:r>
      <w:proofErr w:type="spellStart"/>
      <w:r w:rsidRPr="00B02A0B">
        <w:t>MCData</w:t>
      </w:r>
      <w:proofErr w:type="spellEnd"/>
      <w:r w:rsidRPr="00B02A0B">
        <w:t xml:space="preserve"> client successfully affiliates the </w:t>
      </w:r>
      <w:proofErr w:type="spellStart"/>
      <w:r w:rsidRPr="00B02A0B">
        <w:t>MCData</w:t>
      </w:r>
      <w:proofErr w:type="spellEnd"/>
      <w:r w:rsidRPr="00B02A0B">
        <w:t xml:space="preserve"> group after the SDS session has been established.</w:t>
      </w:r>
    </w:p>
    <w:p w14:paraId="16BBC007"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 xml:space="preserve">if the received SIP INVITE request contains an authorised request for an </w:t>
      </w:r>
      <w:proofErr w:type="spellStart"/>
      <w:r w:rsidRPr="00B02A0B">
        <w:rPr>
          <w:lang w:eastAsia="ko-KR"/>
        </w:rPr>
        <w:t>MCData</w:t>
      </w:r>
      <w:proofErr w:type="spellEnd"/>
      <w:r w:rsidRPr="00B02A0B">
        <w:rPr>
          <w:lang w:eastAsia="ko-KR"/>
        </w:rPr>
        <w:t xml:space="preserve">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w:t>
      </w:r>
      <w:proofErr w:type="spellStart"/>
      <w:r w:rsidRPr="00B02A0B">
        <w:rPr>
          <w:lang w:eastAsia="ko-KR"/>
        </w:rPr>
        <w:t>ind</w:t>
      </w:r>
      <w:proofErr w:type="spellEnd"/>
      <w:r w:rsidRPr="00B02A0B">
        <w:rPr>
          <w:lang w:eastAsia="ko-KR"/>
        </w:rPr>
        <w:t>&gt;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 xml:space="preserve">include a Resource-Priority header field populated with the values for an </w:t>
      </w:r>
      <w:proofErr w:type="spellStart"/>
      <w:r w:rsidRPr="00B02A0B">
        <w:rPr>
          <w:lang w:eastAsia="ko-KR"/>
        </w:rPr>
        <w:t>MCData</w:t>
      </w:r>
      <w:proofErr w:type="spellEnd"/>
      <w:r w:rsidRPr="00B02A0B">
        <w:rPr>
          <w:lang w:eastAsia="ko-KR"/>
        </w:rPr>
        <w:t xml:space="preserve">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w:t>
      </w:r>
      <w:proofErr w:type="spellStart"/>
      <w:r w:rsidRPr="00B02A0B">
        <w:rPr>
          <w:lang w:eastAsia="ko-KR"/>
        </w:rPr>
        <w:t>ind</w:t>
      </w:r>
      <w:proofErr w:type="spellEnd"/>
      <w:r w:rsidRPr="00B02A0B">
        <w:rPr>
          <w:lang w:eastAsia="ko-KR"/>
        </w:rPr>
        <w:t xml:space="preserve">&gt; element is set to "true" in the received SIP INVITE request and the initiation of </w:t>
      </w:r>
      <w:proofErr w:type="spellStart"/>
      <w:r w:rsidRPr="00B02A0B">
        <w:rPr>
          <w:lang w:eastAsia="ko-KR"/>
        </w:rPr>
        <w:t>MCData</w:t>
      </w:r>
      <w:proofErr w:type="spellEnd"/>
      <w:r w:rsidRPr="00B02A0B">
        <w:rPr>
          <w:lang w:eastAsia="ko-KR"/>
        </w:rPr>
        <w:t xml:space="preserve"> emergency alerts is authorized, as determined by the procedures of clause 6.3.7.2.1, populate the application/vnd.3gpp.mcdata-info+xml MIME body and the application/vnd.3gpp.mcdata-location-info+xml MIME body as specified in clause 6.3.7.1.3. Otherwise, set the &lt;alert-</w:t>
      </w:r>
      <w:proofErr w:type="spellStart"/>
      <w:r w:rsidRPr="00B02A0B">
        <w:rPr>
          <w:lang w:eastAsia="ko-KR"/>
        </w:rPr>
        <w:t>ind</w:t>
      </w:r>
      <w:proofErr w:type="spellEnd"/>
      <w:r w:rsidRPr="00B02A0B">
        <w:rPr>
          <w:lang w:eastAsia="ko-KR"/>
        </w:rPr>
        <w:t>&gt;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imminentperil-ind</w:t>
      </w:r>
      <w:proofErr w:type="spellEnd"/>
      <w:r w:rsidRPr="00B02A0B">
        <w:rPr>
          <w:lang w:eastAsia="ko-KR"/>
        </w:rPr>
        <w:t>&gt; element set to a value of "false"; and</w:t>
      </w:r>
    </w:p>
    <w:p w14:paraId="52F7F29A" w14:textId="77777777" w:rsidR="005C310B" w:rsidRPr="00B02A0B" w:rsidRDefault="005C310B" w:rsidP="005C310B">
      <w:pPr>
        <w:pStyle w:val="NO"/>
      </w:pPr>
      <w:r w:rsidRPr="00B02A0B">
        <w:lastRenderedPageBreak/>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 xml:space="preserve">for a group communication, if the in-progress emergency state of the group is set to a value of "false" and the in-progress imminent peril state of the group is set to a value of "true", the controlling </w:t>
      </w:r>
      <w:proofErr w:type="spellStart"/>
      <w:r w:rsidRPr="00B02A0B">
        <w:t>MCData</w:t>
      </w:r>
      <w:proofErr w:type="spellEnd"/>
      <w:r w:rsidRPr="00B02A0B">
        <w:t xml:space="preserve"> function:</w:t>
      </w:r>
    </w:p>
    <w:p w14:paraId="60BF82B6" w14:textId="77777777" w:rsidR="005C310B" w:rsidRPr="00B02A0B" w:rsidRDefault="005C310B" w:rsidP="005C310B">
      <w:pPr>
        <w:pStyle w:val="B2"/>
      </w:pPr>
      <w:r w:rsidRPr="00B02A0B">
        <w:t>a)</w:t>
      </w:r>
      <w:r w:rsidRPr="00B02A0B">
        <w:tab/>
        <w:t xml:space="preserve">shall include a Resource-Priority header field populated with the values for an </w:t>
      </w:r>
      <w:proofErr w:type="spellStart"/>
      <w:r w:rsidRPr="00B02A0B">
        <w:t>MCData</w:t>
      </w:r>
      <w:proofErr w:type="spellEnd"/>
      <w:r w:rsidRPr="00B02A0B">
        <w:t xml:space="preserve">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w:t>
      </w:r>
      <w:proofErr w:type="spellStart"/>
      <w:r w:rsidRPr="00B02A0B">
        <w:rPr>
          <w:lang w:eastAsia="ko-KR"/>
        </w:rPr>
        <w:t>MCData</w:t>
      </w:r>
      <w:proofErr w:type="spellEnd"/>
      <w:r w:rsidRPr="00B02A0B">
        <w:rPr>
          <w:lang w:eastAsia="ko-KR"/>
        </w:rPr>
        <w:t xml:space="preserve"> session identity for the </w:t>
      </w:r>
      <w:proofErr w:type="spellStart"/>
      <w:r w:rsidRPr="00B02A0B">
        <w:rPr>
          <w:lang w:eastAsia="ko-KR"/>
        </w:rPr>
        <w:t>MCData</w:t>
      </w:r>
      <w:proofErr w:type="spellEnd"/>
      <w:r w:rsidRPr="00B02A0B">
        <w:rPr>
          <w:lang w:eastAsia="ko-KR"/>
        </w:rPr>
        <w:t xml:space="preserve">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terminating user;</w:t>
      </w:r>
    </w:p>
    <w:p w14:paraId="271CB1F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 xml:space="preserve">-calling-group-id&gt; element set to the group identity if the request is for group </w:t>
      </w:r>
      <w:proofErr w:type="spellStart"/>
      <w:r w:rsidRPr="00B02A0B">
        <w:t>sds</w:t>
      </w:r>
      <w:proofErr w:type="spellEnd"/>
      <w:r w:rsidRPr="00B02A0B">
        <w:t>; and</w:t>
      </w:r>
    </w:p>
    <w:p w14:paraId="12E54367"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 xml:space="preserve">-calling-user-id&gt; element set to the calling user </w:t>
      </w:r>
      <w:proofErr w:type="spellStart"/>
      <w:r w:rsidRPr="00B02A0B">
        <w:t>MCData</w:t>
      </w:r>
      <w:proofErr w:type="spellEnd"/>
      <w:r w:rsidRPr="00B02A0B">
        <w:t xml:space="preserve"> ID;</w:t>
      </w:r>
    </w:p>
    <w:p w14:paraId="00579000" w14:textId="77777777" w:rsidR="005C310B" w:rsidRPr="00B02A0B" w:rsidRDefault="005C310B" w:rsidP="005C310B">
      <w:pPr>
        <w:pStyle w:val="B1"/>
      </w:pPr>
      <w:r w:rsidRPr="00B02A0B">
        <w:t>9)</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rFonts w:eastAsia="SimSun"/>
        </w:rPr>
        <w:t xml:space="preserve">terminating 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39779A01" w14:textId="77777777" w:rsidR="00CC00D9" w:rsidRDefault="00CC00D9" w:rsidP="00CC00D9">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 xml:space="preserve">P-Asserted-Identity header field to the public service identity of the controlling </w:t>
      </w:r>
      <w:proofErr w:type="spellStart"/>
      <w:r w:rsidRPr="00B02A0B">
        <w:rPr>
          <w:lang w:eastAsia="ko-KR"/>
        </w:rPr>
        <w:t>MCData</w:t>
      </w:r>
      <w:proofErr w:type="spellEnd"/>
      <w:r w:rsidRPr="00B02A0B">
        <w:rPr>
          <w:lang w:eastAsia="ko-KR"/>
        </w:rPr>
        <w:t xml:space="preserve"> function</w:t>
      </w:r>
      <w:r w:rsidRPr="00B02A0B">
        <w:t>;</w:t>
      </w:r>
    </w:p>
    <w:p w14:paraId="2FCCFF47" w14:textId="77777777" w:rsidR="005C310B" w:rsidRPr="00B02A0B" w:rsidRDefault="005C310B" w:rsidP="005C310B">
      <w:pPr>
        <w:pStyle w:val="B1"/>
        <w:rPr>
          <w:lang w:eastAsia="ko-KR"/>
        </w:rPr>
      </w:pPr>
      <w:r w:rsidRPr="00B02A0B">
        <w:rPr>
          <w:lang w:eastAsia="ko-KR"/>
        </w:rPr>
        <w:lastRenderedPageBreak/>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 xml:space="preserve">Upon receiving a SIP 200 (OK) response for the SIP INVITE request the controlling </w:t>
      </w:r>
      <w:proofErr w:type="spellStart"/>
      <w:r w:rsidRPr="00B02A0B">
        <w:t>MCData</w:t>
      </w:r>
      <w:proofErr w:type="spellEnd"/>
      <w:r w:rsidRPr="00B02A0B">
        <w:t xml:space="preserve">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 xml:space="preserve">The procedures executed by the controlling </w:t>
      </w:r>
      <w:proofErr w:type="spellStart"/>
      <w:r w:rsidRPr="00B02A0B">
        <w:t>MCData</w:t>
      </w:r>
      <w:proofErr w:type="spellEnd"/>
      <w:r w:rsidRPr="00B02A0B">
        <w:t xml:space="preserve"> function prior to sending a response to the inviting </w:t>
      </w:r>
      <w:proofErr w:type="spellStart"/>
      <w:r w:rsidRPr="00B02A0B">
        <w:t>MCData</w:t>
      </w:r>
      <w:proofErr w:type="spellEnd"/>
      <w:r w:rsidRPr="00B02A0B">
        <w:t xml:space="preserve"> client are specified in clause 9.2.4.4.4.</w:t>
      </w:r>
    </w:p>
    <w:p w14:paraId="10A48F8C" w14:textId="77777777" w:rsidR="005C310B" w:rsidRPr="00B02A0B" w:rsidRDefault="005C310B" w:rsidP="007D34FE">
      <w:pPr>
        <w:pStyle w:val="Heading5"/>
        <w:rPr>
          <w:noProof/>
        </w:rPr>
      </w:pPr>
      <w:bookmarkStart w:id="2609" w:name="_Toc20215622"/>
      <w:bookmarkStart w:id="2610" w:name="_Toc27496089"/>
      <w:bookmarkStart w:id="2611" w:name="_Toc36107830"/>
      <w:bookmarkStart w:id="2612" w:name="_Toc44598582"/>
      <w:bookmarkStart w:id="2613" w:name="_Toc44602437"/>
      <w:bookmarkStart w:id="2614" w:name="_Toc45197614"/>
      <w:bookmarkStart w:id="2615" w:name="_Toc45695647"/>
      <w:bookmarkStart w:id="2616" w:name="_Toc51851103"/>
      <w:bookmarkStart w:id="2617" w:name="_Toc92224706"/>
      <w:bookmarkStart w:id="2618" w:name="_Toc131378543"/>
      <w:r w:rsidRPr="00B02A0B">
        <w:rPr>
          <w:noProof/>
        </w:rPr>
        <w:t>9.2.4.4.4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2609"/>
      <w:bookmarkEnd w:id="2610"/>
      <w:bookmarkEnd w:id="2611"/>
      <w:bookmarkEnd w:id="2612"/>
      <w:bookmarkEnd w:id="2613"/>
      <w:bookmarkEnd w:id="2614"/>
      <w:bookmarkEnd w:id="2615"/>
      <w:bookmarkEnd w:id="2616"/>
      <w:bookmarkEnd w:id="2617"/>
      <w:bookmarkEnd w:id="2618"/>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02FCF1AB" w14:textId="77777777" w:rsidR="005C310B" w:rsidRPr="00B02A0B" w:rsidRDefault="005C310B" w:rsidP="005C310B">
      <w:pPr>
        <w:rPr>
          <w:noProof/>
        </w:rPr>
      </w:pPr>
      <w:r w:rsidRPr="00B02A0B">
        <w:t xml:space="preserve">Upon receipt of a "SIP INVITE request for controlling </w:t>
      </w:r>
      <w:proofErr w:type="spellStart"/>
      <w:r w:rsidRPr="00B02A0B">
        <w:t>MCData</w:t>
      </w:r>
      <w:proofErr w:type="spellEnd"/>
      <w:r w:rsidRPr="00B02A0B">
        <w:t xml:space="preserve">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DDF4CAA" w14:textId="77777777" w:rsidR="005C310B" w:rsidRPr="00B02A0B" w:rsidRDefault="005C310B" w:rsidP="005C310B">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lastRenderedPageBreak/>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72E6C122" w14:textId="0F51DA21" w:rsidR="005C310B" w:rsidRPr="00B02A0B" w:rsidRDefault="005C310B" w:rsidP="005C310B">
      <w:pPr>
        <w:pStyle w:val="B2"/>
      </w:pPr>
      <w:r w:rsidRPr="00B02A0B">
        <w:t>a)</w:t>
      </w:r>
      <w:r w:rsidRPr="00B02A0B">
        <w:tab/>
        <w:t>does not contain an application/</w:t>
      </w:r>
      <w:proofErr w:type="spellStart"/>
      <w:r w:rsidRPr="00B02A0B">
        <w:t>resource-lists</w:t>
      </w:r>
      <w:r w:rsidR="001015C7">
        <w:t>+xml</w:t>
      </w:r>
      <w:proofErr w:type="spellEnd"/>
      <w:r w:rsidRPr="00B02A0B">
        <w:t xml:space="preserve"> MIME body or contains an application/</w:t>
      </w:r>
      <w:proofErr w:type="spellStart"/>
      <w:r w:rsidRPr="00B02A0B">
        <w:t>resource-lists</w:t>
      </w:r>
      <w:r w:rsidR="001015C7">
        <w:t>+xml</w:t>
      </w:r>
      <w:proofErr w:type="spellEnd"/>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the &lt;</w:t>
      </w:r>
      <w:proofErr w:type="spellStart"/>
      <w:r w:rsidR="008E590E">
        <w:t>anyExt</w:t>
      </w:r>
      <w:proofErr w:type="spellEnd"/>
      <w:r w:rsidR="008E590E">
        <w:t xml:space="preserve">&gt; element of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sidR="00207C81">
        <w:rPr>
          <w:lang w:eastAsia="ko-KR"/>
        </w:rPr>
        <w:t>has</w:t>
      </w:r>
      <w:r w:rsidRPr="000E3614">
        <w:rPr>
          <w:lang w:eastAsia="ko-KR"/>
        </w:rPr>
        <w:t>activated</w:t>
      </w:r>
      <w:proofErr w:type="spellEnd"/>
      <w:r w:rsidRPr="000E3614">
        <w:rPr>
          <w:lang w:eastAsia="ko-KR"/>
        </w:rPr>
        <w:t xml:space="preserve">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w:t>
      </w:r>
      <w:proofErr w:type="spellStart"/>
      <w:r w:rsidR="001015C7">
        <w:t>uri</w:t>
      </w:r>
      <w:proofErr w:type="spellEnd"/>
      <w:r w:rsidR="001015C7">
        <w:t xml:space="preserve">"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w:t>
      </w:r>
      <w:proofErr w:type="spellStart"/>
      <w:r w:rsidR="001015C7">
        <w:t>resource-lists+xml</w:t>
      </w:r>
      <w:proofErr w:type="spellEnd"/>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w:t>
      </w:r>
      <w:proofErr w:type="spellStart"/>
      <w:r w:rsidR="00207C81">
        <w:rPr>
          <w:lang w:eastAsia="ko-KR"/>
        </w:rPr>
        <w:t>MCData</w:t>
      </w:r>
      <w:proofErr w:type="spellEnd"/>
      <w:r w:rsidR="00207C81">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207C81">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proofErr w:type="spellStart"/>
      <w:r>
        <w:t>MCData</w:t>
      </w:r>
      <w:proofErr w:type="spellEnd"/>
      <w:r>
        <w:t xml:space="preserve"> function </w:t>
      </w:r>
      <w:r w:rsidR="002353B1" w:rsidRPr="002353B1">
        <w:t>selects</w:t>
      </w:r>
      <w:r>
        <w:t xml:space="preserve"> the</w:t>
      </w:r>
      <w:r w:rsidRPr="00723572">
        <w:t xml:space="preserve"> appropriate </w:t>
      </w:r>
      <w:proofErr w:type="spellStart"/>
      <w:r w:rsidRPr="00723572">
        <w:t>MC</w:t>
      </w:r>
      <w:r>
        <w:t>Data</w:t>
      </w:r>
      <w:proofErr w:type="spellEnd"/>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w:t>
      </w:r>
      <w:proofErr w:type="spellStart"/>
      <w:r w:rsidRPr="00B02A0B">
        <w:t>resource-lists</w:t>
      </w:r>
      <w:r w:rsidR="001015C7">
        <w:t>+xml</w:t>
      </w:r>
      <w:proofErr w:type="spellEnd"/>
      <w:r w:rsidRPr="00B02A0B">
        <w:t xml:space="preserve"> MIME body with exactly one &lt;entry&gt; element</w:t>
      </w:r>
      <w:r w:rsidR="001015C7">
        <w:t xml:space="preserve"> in the set of &lt;list&gt; elements in the &lt;resource-lists&gt; element</w:t>
      </w:r>
      <w:r w:rsidRPr="00B02A0B">
        <w:t xml:space="preserve">, shall invite the </w:t>
      </w:r>
      <w:proofErr w:type="spellStart"/>
      <w:r w:rsidRPr="00B02A0B">
        <w:t>MCData</w:t>
      </w:r>
      <w:proofErr w:type="spellEnd"/>
      <w:r w:rsidRPr="00B02A0B">
        <w:t xml:space="preserve"> user identified by the </w:t>
      </w:r>
      <w:r w:rsidR="001015C7">
        <w:t>"</w:t>
      </w:r>
      <w:proofErr w:type="spellStart"/>
      <w:r w:rsidR="001015C7">
        <w:t>uri</w:t>
      </w:r>
      <w:proofErr w:type="spellEnd"/>
      <w:r w:rsidR="001015C7">
        <w:t xml:space="preserve">"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w:t>
      </w:r>
      <w:proofErr w:type="spellStart"/>
      <w:r w:rsidR="001015C7">
        <w:t>resource-lists+xml</w:t>
      </w:r>
      <w:proofErr w:type="spellEnd"/>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lastRenderedPageBreak/>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60920C02" w14:textId="26DE75B7" w:rsidR="005C310B" w:rsidRPr="00B02A0B" w:rsidRDefault="005C310B" w:rsidP="005C310B">
      <w:pPr>
        <w:pStyle w:val="B2"/>
      </w:pPr>
      <w:proofErr w:type="spellStart"/>
      <w:r w:rsidRPr="00B02A0B">
        <w:rPr>
          <w:lang w:val="en-IN"/>
        </w:rPr>
        <w:t>i</w:t>
      </w:r>
      <w:proofErr w:type="spellEnd"/>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536CD704" w14:textId="51A3F5C1" w:rsidR="005C310B" w:rsidRPr="00B02A0B" w:rsidRDefault="005C310B" w:rsidP="005C310B">
      <w:pPr>
        <w:pStyle w:val="B1"/>
      </w:pPr>
      <w:r w:rsidRPr="00B02A0B">
        <w:lastRenderedPageBreak/>
        <w:t>1)</w:t>
      </w:r>
      <w:r w:rsidRPr="00B02A0B">
        <w:tab/>
        <w:t xml:space="preserve">shall </w:t>
      </w:r>
      <w:r w:rsidR="00203AE6">
        <w:t xml:space="preserve">invoke the procedure in clause 6.3.7.1.23 with an indication that the applicable </w:t>
      </w:r>
      <w:proofErr w:type="spellStart"/>
      <w:r w:rsidR="00203AE6">
        <w:t>MCData</w:t>
      </w:r>
      <w:proofErr w:type="spellEnd"/>
      <w:r w:rsidR="00203AE6">
        <w:t xml:space="preserve">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 xml:space="preserve">SIP INVITE request contains an alert indication set to a value of "true" and this is an unauthorised request for an </w:t>
      </w:r>
      <w:proofErr w:type="spellStart"/>
      <w:r w:rsidR="005C310B" w:rsidRPr="00B02A0B">
        <w:t>MCData</w:t>
      </w:r>
      <w:proofErr w:type="spellEnd"/>
      <w:r w:rsidR="005C310B" w:rsidRPr="00B02A0B">
        <w:t xml:space="preserve">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w:t>
      </w:r>
      <w:proofErr w:type="spellStart"/>
      <w:r w:rsidR="005C310B" w:rsidRPr="00B02A0B">
        <w:t>MCData</w:t>
      </w:r>
      <w:proofErr w:type="spellEnd"/>
      <w:r w:rsidR="005C310B" w:rsidRPr="00B02A0B">
        <w:t xml:space="preserve"> client according to 3GPP TS 24.229 [5].</w:t>
      </w:r>
    </w:p>
    <w:p w14:paraId="5CA54276" w14:textId="77777777" w:rsidR="00FB1DE7" w:rsidRPr="00BC379A" w:rsidRDefault="00FB1DE7" w:rsidP="0017634C">
      <w:pPr>
        <w:pStyle w:val="Heading5"/>
      </w:pPr>
      <w:bookmarkStart w:id="2619" w:name="_Toc131378544"/>
      <w:r w:rsidRPr="00BC379A">
        <w:t>9.2.</w:t>
      </w:r>
      <w:r>
        <w:t>4.4.5</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19"/>
    </w:p>
    <w:p w14:paraId="4AF39AC2" w14:textId="77777777" w:rsidR="00FB1DE7" w:rsidRDefault="00FB1DE7" w:rsidP="00FB1DE7">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 xml:space="preserve">with an indication that the applicable </w:t>
      </w:r>
      <w:proofErr w:type="spellStart"/>
      <w:r>
        <w:t>MCData</w:t>
      </w:r>
      <w:proofErr w:type="spellEnd"/>
      <w:r>
        <w:t xml:space="preserve"> subservice is Short Data Service using session.</w:t>
      </w:r>
    </w:p>
    <w:p w14:paraId="7E84E1E9" w14:textId="77777777" w:rsidR="00FB1DE7" w:rsidRPr="00BC379A" w:rsidRDefault="00FB1DE7" w:rsidP="0017634C">
      <w:pPr>
        <w:pStyle w:val="Heading5"/>
      </w:pPr>
      <w:bookmarkStart w:id="2620" w:name="_Toc131378545"/>
      <w:r w:rsidRPr="00BC379A">
        <w:t>9.2.</w:t>
      </w:r>
      <w:r>
        <w:t>4.4.6</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0"/>
    </w:p>
    <w:p w14:paraId="4ADB94E4" w14:textId="77777777" w:rsidR="00FB1DE7" w:rsidRPr="00BC379A" w:rsidRDefault="00FB1DE7" w:rsidP="00FB1DE7">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 xml:space="preserve">with an indication that the applicable </w:t>
      </w:r>
      <w:proofErr w:type="spellStart"/>
      <w:r>
        <w:t>MCData</w:t>
      </w:r>
      <w:proofErr w:type="spellEnd"/>
      <w:r>
        <w:t xml:space="preserve"> subservice is Short Data Service using session.</w:t>
      </w:r>
    </w:p>
    <w:p w14:paraId="64EBC25F" w14:textId="77777777" w:rsidR="00FB1DE7" w:rsidRPr="00BC379A" w:rsidRDefault="00FB1DE7" w:rsidP="0017634C">
      <w:pPr>
        <w:pStyle w:val="Heading5"/>
      </w:pPr>
      <w:bookmarkStart w:id="2621" w:name="_Toc131378546"/>
      <w:r w:rsidRPr="00BC379A">
        <w:t>9.2.</w:t>
      </w:r>
      <w:r>
        <w:t>4.4.7</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21"/>
    </w:p>
    <w:p w14:paraId="438CA4A8" w14:textId="77777777" w:rsidR="00FB1DE7" w:rsidRPr="00BC379A" w:rsidRDefault="00FB1DE7" w:rsidP="00FB1DE7">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22" w:name="_Toc131378547"/>
      <w:r w:rsidRPr="00BC379A">
        <w:t>9.2.</w:t>
      </w:r>
      <w:r>
        <w:t>4.4.8</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2"/>
    </w:p>
    <w:p w14:paraId="293B5AD8" w14:textId="68D6BDFC" w:rsidR="00FB1DE7" w:rsidRPr="00B02A0B" w:rsidRDefault="00FB1DE7" w:rsidP="0017634C">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23" w:name="_Toc27496090"/>
      <w:bookmarkStart w:id="2624" w:name="_Toc36107831"/>
      <w:bookmarkStart w:id="2625" w:name="_Toc44598583"/>
      <w:bookmarkStart w:id="2626" w:name="_Toc44602438"/>
      <w:bookmarkStart w:id="2627" w:name="_Toc45197615"/>
      <w:bookmarkStart w:id="2628" w:name="_Toc45695648"/>
      <w:bookmarkStart w:id="2629" w:name="_Toc51851104"/>
      <w:bookmarkStart w:id="2630" w:name="_Toc92224707"/>
      <w:bookmarkStart w:id="2631" w:name="_Toc20215623"/>
      <w:bookmarkStart w:id="2632" w:name="_Toc131378548"/>
      <w:r w:rsidRPr="00B02A0B">
        <w:t>9.2.5</w:t>
      </w:r>
      <w:r w:rsidRPr="00B02A0B">
        <w:tab/>
        <w:t>SDS communication using pre-established session</w:t>
      </w:r>
      <w:bookmarkEnd w:id="2623"/>
      <w:bookmarkEnd w:id="2624"/>
      <w:bookmarkEnd w:id="2625"/>
      <w:bookmarkEnd w:id="2626"/>
      <w:bookmarkEnd w:id="2627"/>
      <w:bookmarkEnd w:id="2628"/>
      <w:bookmarkEnd w:id="2629"/>
      <w:bookmarkEnd w:id="2630"/>
      <w:bookmarkEnd w:id="2632"/>
    </w:p>
    <w:p w14:paraId="1F95A435" w14:textId="77777777" w:rsidR="005C310B" w:rsidRPr="00B02A0B" w:rsidRDefault="005C310B" w:rsidP="007D34FE">
      <w:pPr>
        <w:pStyle w:val="Heading4"/>
        <w:rPr>
          <w:lang w:val="en-US"/>
        </w:rPr>
      </w:pPr>
      <w:bookmarkStart w:id="2633" w:name="_Toc27496091"/>
      <w:bookmarkStart w:id="2634" w:name="_Toc36107832"/>
      <w:bookmarkStart w:id="2635" w:name="_Toc44598584"/>
      <w:bookmarkStart w:id="2636" w:name="_Toc44602439"/>
      <w:bookmarkStart w:id="2637" w:name="_Toc45197616"/>
      <w:bookmarkStart w:id="2638" w:name="_Toc45695649"/>
      <w:bookmarkStart w:id="2639" w:name="_Toc51851105"/>
      <w:bookmarkStart w:id="2640" w:name="_Toc92224708"/>
      <w:bookmarkStart w:id="2641" w:name="_Toc131378549"/>
      <w:r w:rsidRPr="00B02A0B">
        <w:rPr>
          <w:lang w:val="en-US"/>
        </w:rPr>
        <w:t>9.2.5.1</w:t>
      </w:r>
      <w:r w:rsidRPr="00B02A0B">
        <w:rPr>
          <w:lang w:val="en-US"/>
        </w:rPr>
        <w:tab/>
        <w:t>Common procedure</w:t>
      </w:r>
      <w:bookmarkEnd w:id="2633"/>
      <w:bookmarkEnd w:id="2634"/>
      <w:bookmarkEnd w:id="2635"/>
      <w:bookmarkEnd w:id="2636"/>
      <w:bookmarkEnd w:id="2637"/>
      <w:bookmarkEnd w:id="2638"/>
      <w:bookmarkEnd w:id="2639"/>
      <w:bookmarkEnd w:id="2640"/>
      <w:bookmarkEnd w:id="2641"/>
    </w:p>
    <w:p w14:paraId="4AC941CC" w14:textId="77777777" w:rsidR="005C310B" w:rsidRPr="00B02A0B" w:rsidRDefault="005C310B" w:rsidP="007D34FE">
      <w:pPr>
        <w:pStyle w:val="Heading5"/>
        <w:rPr>
          <w:rFonts w:eastAsia="Malgun Gothic"/>
        </w:rPr>
      </w:pPr>
      <w:bookmarkStart w:id="2642" w:name="_Toc27496092"/>
      <w:bookmarkStart w:id="2643" w:name="_Toc36107833"/>
      <w:bookmarkStart w:id="2644" w:name="_Toc44598585"/>
      <w:bookmarkStart w:id="2645" w:name="_Toc44602440"/>
      <w:bookmarkStart w:id="2646" w:name="_Toc45197617"/>
      <w:bookmarkStart w:id="2647" w:name="_Toc45695650"/>
      <w:bookmarkStart w:id="2648" w:name="_Toc51851106"/>
      <w:bookmarkStart w:id="2649" w:name="_Toc92224709"/>
      <w:bookmarkStart w:id="2650" w:name="_Toc131378550"/>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42"/>
      <w:bookmarkEnd w:id="2643"/>
      <w:bookmarkEnd w:id="2644"/>
      <w:bookmarkEnd w:id="2645"/>
      <w:bookmarkEnd w:id="2646"/>
      <w:bookmarkEnd w:id="2647"/>
      <w:bookmarkEnd w:id="2648"/>
      <w:bookmarkEnd w:id="2649"/>
      <w:bookmarkEnd w:id="2650"/>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 xml:space="preserve">When generating an initial SIP INVITE request according to 3GPP TS 24.229 [5], on receipt of an incoming SIP REFER request, the participating </w:t>
      </w:r>
      <w:proofErr w:type="spellStart"/>
      <w:r w:rsidRPr="00B02A0B">
        <w:t>MCData</w:t>
      </w:r>
      <w:proofErr w:type="spellEnd"/>
      <w:r w:rsidRPr="00B02A0B">
        <w:t xml:space="preserve">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w:t>
      </w:r>
      <w:proofErr w:type="spellStart"/>
      <w:r w:rsidR="001015C7">
        <w:t>uri</w:t>
      </w:r>
      <w:proofErr w:type="spellEnd"/>
      <w:r w:rsidR="001015C7">
        <w:t xml:space="preserve">"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 xml:space="preserve">of the application/resource-lists </w:t>
      </w:r>
      <w:proofErr w:type="spellStart"/>
      <w:r w:rsidRPr="00B02A0B">
        <w:t>MIME</w:t>
      </w:r>
      <w:r w:rsidR="001015C7">
        <w:t>+xml</w:t>
      </w:r>
      <w:proofErr w:type="spellEnd"/>
      <w:r w:rsidRPr="00B02A0B">
        <w:t xml:space="preserve"> body, referenced by the "</w:t>
      </w:r>
      <w:proofErr w:type="spellStart"/>
      <w:r w:rsidRPr="00B02A0B">
        <w:t>cid</w:t>
      </w:r>
      <w:proofErr w:type="spellEnd"/>
      <w:r w:rsidRPr="00B02A0B">
        <w:t>"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lastRenderedPageBreak/>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w:t>
      </w:r>
      <w:proofErr w:type="spellStart"/>
      <w:r w:rsidRPr="00B02A0B">
        <w:t>tdialog</w:t>
      </w:r>
      <w:proofErr w:type="spellEnd"/>
      <w:r w:rsidRPr="00B02A0B">
        <w:t>"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w:t>
      </w:r>
      <w:proofErr w:type="spellStart"/>
      <w:r w:rsidRPr="00B02A0B">
        <w:t>the"body</w:t>
      </w:r>
      <w:proofErr w:type="spellEnd"/>
      <w:r w:rsidRPr="00B02A0B">
        <w:t xml:space="preserve">" URI parameter of the SIP URI contained in the </w:t>
      </w:r>
      <w:r w:rsidR="001015C7">
        <w:t>"</w:t>
      </w:r>
      <w:proofErr w:type="spellStart"/>
      <w:r w:rsidR="001015C7">
        <w:t>uri</w:t>
      </w:r>
      <w:proofErr w:type="spellEnd"/>
      <w:r w:rsidR="001015C7">
        <w:t xml:space="preserve">"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w:t>
      </w:r>
      <w:proofErr w:type="spellStart"/>
      <w:r w:rsidRPr="00B02A0B">
        <w:t>resource-lists</w:t>
      </w:r>
      <w:r w:rsidR="001015C7">
        <w:t>+xml</w:t>
      </w:r>
      <w:proofErr w:type="spellEnd"/>
      <w:r w:rsidRPr="00B02A0B">
        <w:t xml:space="preserve"> MIME body, referenced by the "</w:t>
      </w:r>
      <w:proofErr w:type="spellStart"/>
      <w:r w:rsidRPr="00B02A0B">
        <w:t>cid</w:t>
      </w:r>
      <w:proofErr w:type="spellEnd"/>
      <w:r w:rsidRPr="00B02A0B">
        <w:t>"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w:t>
      </w:r>
      <w:proofErr w:type="spellStart"/>
      <w:r w:rsidRPr="00B02A0B">
        <w:t>info+xml</w:t>
      </w:r>
      <w:proofErr w:type="spellEnd"/>
      <w:r w:rsidRPr="00B02A0B">
        <w:t xml:space="preserve"> MIME body from the "body" URI parameter of the SIP URI in the </w:t>
      </w:r>
      <w:r w:rsidR="001015C7">
        <w:t>"</w:t>
      </w:r>
      <w:proofErr w:type="spellStart"/>
      <w:r w:rsidR="001015C7">
        <w:t>uri</w:t>
      </w:r>
      <w:proofErr w:type="spellEnd"/>
      <w:r w:rsidR="001015C7">
        <w:t xml:space="preserve">"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w:t>
      </w:r>
      <w:proofErr w:type="spellStart"/>
      <w:r w:rsidRPr="00B02A0B">
        <w:t>resource-lists</w:t>
      </w:r>
      <w:r w:rsidR="001015C7">
        <w:t>+xml</w:t>
      </w:r>
      <w:proofErr w:type="spellEnd"/>
      <w:r w:rsidRPr="00B02A0B">
        <w:t xml:space="preserve"> MIME body, referenced by the "</w:t>
      </w:r>
      <w:proofErr w:type="spellStart"/>
      <w:r w:rsidRPr="00B02A0B">
        <w:t>cid</w:t>
      </w:r>
      <w:proofErr w:type="spellEnd"/>
      <w:r w:rsidRPr="00B02A0B">
        <w:t>"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w:t>
      </w:r>
      <w:proofErr w:type="spellStart"/>
      <w:r w:rsidRPr="00B02A0B">
        <w:t>hname</w:t>
      </w:r>
      <w:proofErr w:type="spellEnd"/>
      <w:r w:rsidRPr="00B02A0B">
        <w:t xml:space="preserve"> "body" parameter in the headers portion of the SIP URI in the Refer-To header field</w:t>
      </w:r>
      <w:r w:rsidRPr="00B02A0B">
        <w:rPr>
          <w:lang w:val="en-US"/>
        </w:rPr>
        <w:t xml:space="preserve">, shall check if the status of the functional alias is activated for the </w:t>
      </w:r>
      <w:proofErr w:type="spellStart"/>
      <w:r w:rsidRPr="00B02A0B">
        <w:rPr>
          <w:lang w:val="en-US"/>
        </w:rPr>
        <w:t>MCData</w:t>
      </w:r>
      <w:proofErr w:type="spellEnd"/>
      <w:r w:rsidRPr="00B02A0B">
        <w:rPr>
          <w:lang w:val="en-US"/>
        </w:rPr>
        <w:t xml:space="preserve"> ID. If the functional alias status is activated, then</w:t>
      </w:r>
      <w:r w:rsidRPr="00B02A0B">
        <w:t xml:space="preserve"> the participating </w:t>
      </w:r>
      <w:proofErr w:type="spellStart"/>
      <w:r w:rsidRPr="00B02A0B">
        <w:t>MCData</w:t>
      </w:r>
      <w:proofErr w:type="spellEnd"/>
      <w:r w:rsidRPr="00B02A0B">
        <w:t xml:space="preserve">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proofErr w:type="spellStart"/>
      <w:r w:rsidRPr="00B02A0B">
        <w:t>therwise</w:t>
      </w:r>
      <w:proofErr w:type="spellEnd"/>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w:t>
      </w:r>
      <w:proofErr w:type="spellStart"/>
      <w:r w:rsidRPr="00B02A0B">
        <w:t>resource-lists</w:t>
      </w:r>
      <w:r w:rsidR="001015C7">
        <w:t>+xml</w:t>
      </w:r>
      <w:proofErr w:type="spellEnd"/>
      <w:r w:rsidRPr="00B02A0B">
        <w:t xml:space="preserve"> MIME body in the "body" URI parameter of the SIP URI contained in the </w:t>
      </w:r>
      <w:r w:rsidR="001015C7">
        <w:t>"</w:t>
      </w:r>
      <w:proofErr w:type="spellStart"/>
      <w:r w:rsidR="001015C7">
        <w:t>uri</w:t>
      </w:r>
      <w:proofErr w:type="spellEnd"/>
      <w:r w:rsidR="001015C7">
        <w:t xml:space="preserve">"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 xml:space="preserve">of an application/resource-lists </w:t>
      </w:r>
      <w:proofErr w:type="spellStart"/>
      <w:r w:rsidRPr="00B02A0B">
        <w:t>MIME</w:t>
      </w:r>
      <w:r w:rsidR="001015C7">
        <w:t>+xml</w:t>
      </w:r>
      <w:proofErr w:type="spellEnd"/>
      <w:r w:rsidRPr="00B02A0B">
        <w:t xml:space="preserve"> body, referenced by the "</w:t>
      </w:r>
      <w:proofErr w:type="spellStart"/>
      <w:r w:rsidRPr="00B02A0B">
        <w:t>cid</w:t>
      </w:r>
      <w:proofErr w:type="spellEnd"/>
      <w:r w:rsidRPr="00B02A0B">
        <w:t xml:space="preserve">" URL in the Refer-To header field, shall copy the application/resources-lists </w:t>
      </w:r>
      <w:proofErr w:type="spellStart"/>
      <w:r w:rsidRPr="00B02A0B">
        <w:t>MIME</w:t>
      </w:r>
      <w:r w:rsidR="001015C7">
        <w:t>+xml</w:t>
      </w:r>
      <w:proofErr w:type="spellEnd"/>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51" w:name="_Toc27496093"/>
      <w:bookmarkStart w:id="2652" w:name="_Toc36107834"/>
      <w:bookmarkStart w:id="2653" w:name="_Toc44598586"/>
      <w:bookmarkStart w:id="2654" w:name="_Toc44602441"/>
      <w:bookmarkStart w:id="2655" w:name="_Toc45197618"/>
      <w:bookmarkStart w:id="2656" w:name="_Toc45695651"/>
      <w:bookmarkStart w:id="2657" w:name="_Toc51851107"/>
      <w:bookmarkStart w:id="2658" w:name="_Toc92224710"/>
      <w:bookmarkStart w:id="2659" w:name="_Toc131378551"/>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 xml:space="preserve">towards originating </w:t>
      </w:r>
      <w:proofErr w:type="spellStart"/>
      <w:r w:rsidRPr="00B02A0B">
        <w:rPr>
          <w:rFonts w:eastAsia="Malgun Gothic"/>
          <w:lang w:val="en-US"/>
        </w:rPr>
        <w:t>MCData</w:t>
      </w:r>
      <w:proofErr w:type="spellEnd"/>
      <w:r w:rsidRPr="00B02A0B">
        <w:rPr>
          <w:rFonts w:eastAsia="Malgun Gothic"/>
          <w:lang w:val="en-US"/>
        </w:rPr>
        <w:t xml:space="preserve"> client within pre-established session</w:t>
      </w:r>
      <w:bookmarkEnd w:id="2651"/>
      <w:bookmarkEnd w:id="2652"/>
      <w:bookmarkEnd w:id="2653"/>
      <w:bookmarkEnd w:id="2654"/>
      <w:bookmarkEnd w:id="2655"/>
      <w:bookmarkEnd w:id="2656"/>
      <w:bookmarkEnd w:id="2657"/>
      <w:bookmarkEnd w:id="2658"/>
      <w:bookmarkEnd w:id="2659"/>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 xml:space="preserve">to a SIP INVITE request sent to the controlling </w:t>
      </w:r>
      <w:proofErr w:type="spellStart"/>
      <w:r w:rsidRPr="00B02A0B">
        <w:t>MCData</w:t>
      </w:r>
      <w:proofErr w:type="spellEnd"/>
      <w:r w:rsidRPr="00B02A0B">
        <w:t xml:space="preserve">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 xml:space="preserve">to a SIP INVITE request sent to the controlling </w:t>
      </w:r>
      <w:proofErr w:type="spellStart"/>
      <w:r w:rsidRPr="00B02A0B">
        <w:t>MCData</w:t>
      </w:r>
      <w:proofErr w:type="spellEnd"/>
      <w:r w:rsidRPr="00B02A0B">
        <w:t xml:space="preserve"> function;</w:t>
      </w:r>
    </w:p>
    <w:p w14:paraId="05F1173C" w14:textId="77777777" w:rsidR="005C310B" w:rsidRPr="00B02A0B" w:rsidRDefault="005C310B" w:rsidP="007D34FE">
      <w:pPr>
        <w:pStyle w:val="Heading5"/>
        <w:rPr>
          <w:rFonts w:eastAsia="Malgun Gothic"/>
          <w:lang w:val="en-US"/>
        </w:rPr>
      </w:pPr>
      <w:bookmarkStart w:id="2660" w:name="_Toc27496094"/>
      <w:bookmarkStart w:id="2661" w:name="_Toc36107835"/>
      <w:bookmarkStart w:id="2662" w:name="_Toc44598587"/>
      <w:bookmarkStart w:id="2663" w:name="_Toc44602442"/>
      <w:bookmarkStart w:id="2664" w:name="_Toc45197619"/>
      <w:bookmarkStart w:id="2665" w:name="_Toc45695652"/>
      <w:bookmarkStart w:id="2666" w:name="_Toc51851108"/>
      <w:bookmarkStart w:id="2667" w:name="_Toc92224711"/>
      <w:bookmarkStart w:id="2668" w:name="_Toc131378552"/>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 xml:space="preserve">towards terminating </w:t>
      </w:r>
      <w:proofErr w:type="spellStart"/>
      <w:r w:rsidRPr="00B02A0B">
        <w:rPr>
          <w:rFonts w:eastAsia="Malgun Gothic"/>
          <w:lang w:val="en-US"/>
        </w:rPr>
        <w:t>MCData</w:t>
      </w:r>
      <w:proofErr w:type="spellEnd"/>
      <w:r w:rsidRPr="00B02A0B">
        <w:rPr>
          <w:rFonts w:eastAsia="Malgun Gothic"/>
          <w:lang w:val="en-US"/>
        </w:rPr>
        <w:t xml:space="preserve"> client within pre-established session</w:t>
      </w:r>
      <w:bookmarkEnd w:id="2660"/>
      <w:bookmarkEnd w:id="2661"/>
      <w:bookmarkEnd w:id="2662"/>
      <w:bookmarkEnd w:id="2663"/>
      <w:bookmarkEnd w:id="2664"/>
      <w:bookmarkEnd w:id="2665"/>
      <w:bookmarkEnd w:id="2666"/>
      <w:bookmarkEnd w:id="2667"/>
      <w:bookmarkEnd w:id="2668"/>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lastRenderedPageBreak/>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w:t>
      </w:r>
      <w:proofErr w:type="spellStart"/>
      <w:r w:rsidRPr="00B02A0B">
        <w:rPr>
          <w:lang w:eastAsia="ko-KR"/>
        </w:rPr>
        <w:t>MCData</w:t>
      </w:r>
      <w:proofErr w:type="spellEnd"/>
      <w:r w:rsidRPr="00B02A0B">
        <w:rPr>
          <w:lang w:eastAsia="ko-KR"/>
        </w:rPr>
        <w:t xml:space="preserve"> session identity for the </w:t>
      </w:r>
      <w:proofErr w:type="spellStart"/>
      <w:r w:rsidRPr="00B02A0B">
        <w:rPr>
          <w:lang w:eastAsia="ko-KR"/>
        </w:rPr>
        <w:t>MCData</w:t>
      </w:r>
      <w:proofErr w:type="spellEnd"/>
      <w:r w:rsidRPr="00B02A0B">
        <w:rPr>
          <w:lang w:eastAsia="ko-KR"/>
        </w:rPr>
        <w:t xml:space="preserve">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69" w:name="_Toc27496095"/>
      <w:bookmarkStart w:id="2670" w:name="_Toc36107836"/>
      <w:bookmarkStart w:id="2671" w:name="_Toc44598588"/>
      <w:bookmarkStart w:id="2672" w:name="_Toc44602443"/>
      <w:bookmarkStart w:id="2673" w:name="_Toc45197620"/>
      <w:bookmarkStart w:id="2674" w:name="_Toc45695653"/>
      <w:bookmarkStart w:id="2675" w:name="_Toc51851109"/>
      <w:bookmarkStart w:id="2676" w:name="_Toc92224712"/>
      <w:bookmarkStart w:id="2677" w:name="_Toc131378553"/>
      <w:r w:rsidRPr="00B02A0B">
        <w:t>9.2.5.2</w:t>
      </w:r>
      <w:r w:rsidRPr="00B02A0B">
        <w:tab/>
      </w:r>
      <w:r w:rsidRPr="00B02A0B">
        <w:rPr>
          <w:lang w:val="en-US"/>
        </w:rPr>
        <w:t>Initiating o</w:t>
      </w:r>
      <w:r w:rsidRPr="00B02A0B">
        <w:t>ne-to-one SDS communication</w:t>
      </w:r>
      <w:bookmarkEnd w:id="2669"/>
      <w:bookmarkEnd w:id="2670"/>
      <w:bookmarkEnd w:id="2671"/>
      <w:bookmarkEnd w:id="2672"/>
      <w:bookmarkEnd w:id="2673"/>
      <w:bookmarkEnd w:id="2674"/>
      <w:bookmarkEnd w:id="2675"/>
      <w:bookmarkEnd w:id="2676"/>
      <w:bookmarkEnd w:id="2677"/>
    </w:p>
    <w:p w14:paraId="5249C4A6" w14:textId="0655225E" w:rsidR="00481930" w:rsidRPr="00481930" w:rsidRDefault="00481930" w:rsidP="0017634C">
      <w:pPr>
        <w:pStyle w:val="Heading5"/>
      </w:pPr>
      <w:bookmarkStart w:id="2678" w:name="_Toc131378554"/>
      <w:r>
        <w:t>9.2.5.2.0</w:t>
      </w:r>
      <w:r>
        <w:tab/>
        <w:t>General</w:t>
      </w:r>
      <w:bookmarkEnd w:id="2678"/>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79" w:name="_Toc27496096"/>
      <w:bookmarkStart w:id="2680" w:name="_Toc36107837"/>
      <w:bookmarkStart w:id="2681" w:name="_Toc44598589"/>
      <w:bookmarkStart w:id="2682" w:name="_Toc44602444"/>
      <w:bookmarkStart w:id="2683" w:name="_Toc45197621"/>
      <w:bookmarkStart w:id="2684" w:name="_Toc45695654"/>
      <w:bookmarkStart w:id="2685" w:name="_Toc51851110"/>
      <w:bookmarkStart w:id="2686" w:name="_Toc92224713"/>
      <w:bookmarkStart w:id="2687" w:name="_Toc131378555"/>
      <w:r w:rsidRPr="00B02A0B">
        <w:t>9.2.5.2.1</w:t>
      </w:r>
      <w:r w:rsidRPr="00B02A0B">
        <w:tab/>
      </w:r>
      <w:proofErr w:type="spellStart"/>
      <w:r w:rsidRPr="00B02A0B">
        <w:t>MCData</w:t>
      </w:r>
      <w:proofErr w:type="spellEnd"/>
      <w:r w:rsidRPr="00B02A0B">
        <w:t xml:space="preserve"> client procedures</w:t>
      </w:r>
      <w:bookmarkEnd w:id="2679"/>
      <w:bookmarkEnd w:id="2680"/>
      <w:bookmarkEnd w:id="2681"/>
      <w:bookmarkEnd w:id="2682"/>
      <w:bookmarkEnd w:id="2683"/>
      <w:bookmarkEnd w:id="2684"/>
      <w:bookmarkEnd w:id="2685"/>
      <w:bookmarkEnd w:id="2686"/>
      <w:bookmarkEnd w:id="2687"/>
    </w:p>
    <w:p w14:paraId="3EB7DEC3" w14:textId="77777777" w:rsidR="005C310B" w:rsidRPr="00B02A0B" w:rsidRDefault="005C310B" w:rsidP="00D96C25">
      <w:pPr>
        <w:pStyle w:val="H6"/>
      </w:pPr>
      <w:bookmarkStart w:id="2688" w:name="_Toc27496097"/>
      <w:bookmarkStart w:id="2689" w:name="_Toc36107838"/>
      <w:bookmarkStart w:id="2690" w:name="_Toc44598590"/>
      <w:bookmarkStart w:id="2691" w:name="_Toc44602445"/>
      <w:bookmarkStart w:id="2692" w:name="_Toc45197622"/>
      <w:bookmarkStart w:id="2693" w:name="_Toc45695655"/>
      <w:bookmarkStart w:id="2694" w:name="_Toc51851111"/>
      <w:bookmarkStart w:id="2695" w:name="_Toc92224714"/>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688"/>
      <w:bookmarkEnd w:id="2689"/>
      <w:bookmarkEnd w:id="2690"/>
      <w:bookmarkEnd w:id="2691"/>
      <w:bookmarkEnd w:id="2692"/>
      <w:bookmarkEnd w:id="2693"/>
      <w:bookmarkEnd w:id="2694"/>
      <w:bookmarkEnd w:id="2695"/>
    </w:p>
    <w:p w14:paraId="2EE9A37A"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the </w:t>
      </w:r>
      <w:proofErr w:type="spellStart"/>
      <w:r w:rsidRPr="00B02A0B">
        <w:rPr>
          <w:lang w:eastAsia="ko-KR"/>
        </w:rPr>
        <w:t>MCData</w:t>
      </w:r>
      <w:proofErr w:type="spellEnd"/>
      <w:r w:rsidRPr="00B02A0B">
        <w:rPr>
          <w:lang w:eastAsia="ko-KR"/>
        </w:rPr>
        <w:t xml:space="preserve"> emergency state is already set, but</w:t>
      </w:r>
      <w:r w:rsidRPr="00B02A0B">
        <w:t xml:space="preserve"> this is an unauthorised request for an </w:t>
      </w:r>
      <w:proofErr w:type="spellStart"/>
      <w:r w:rsidRPr="00B02A0B">
        <w:t>MCData</w:t>
      </w:r>
      <w:proofErr w:type="spellEnd"/>
      <w:r w:rsidRPr="00B02A0B">
        <w:t xml:space="preserve"> emergency one-to-one communication as determined by the procedures of clause 6.2.8.3.1.1, </w:t>
      </w:r>
      <w:r w:rsidRPr="00B02A0B">
        <w:rPr>
          <w:lang w:eastAsia="ko-KR"/>
        </w:rPr>
        <w:t xml:space="preserve">the </w:t>
      </w:r>
      <w:proofErr w:type="spellStart"/>
      <w:r w:rsidRPr="00B02A0B">
        <w:rPr>
          <w:lang w:eastAsia="ko-KR"/>
        </w:rPr>
        <w:t>MCData</w:t>
      </w:r>
      <w:proofErr w:type="spellEnd"/>
      <w:r w:rsidRPr="00B02A0B">
        <w:rPr>
          <w:lang w:eastAsia="ko-KR"/>
        </w:rPr>
        <w:t xml:space="preserve"> client</w:t>
      </w:r>
      <w:r w:rsidRPr="00B02A0B">
        <w:t xml:space="preserve"> should indicate to the </w:t>
      </w:r>
      <w:proofErr w:type="spellStart"/>
      <w:r w:rsidRPr="00B02A0B">
        <w:t>MCData</w:t>
      </w:r>
      <w:proofErr w:type="spellEnd"/>
      <w:r w:rsidRPr="00B02A0B">
        <w:t xml:space="preserve"> user that they are not authorised to initiate an </w:t>
      </w:r>
      <w:proofErr w:type="spellStart"/>
      <w:r w:rsidRPr="00B02A0B">
        <w:t>MCData</w:t>
      </w:r>
      <w:proofErr w:type="spellEnd"/>
      <w:r w:rsidRPr="00B02A0B">
        <w:t xml:space="preserve"> emergency one-to-one communication and shall exit the procedure.</w:t>
      </w:r>
    </w:p>
    <w:p w14:paraId="00A9F470"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the </w:t>
      </w:r>
      <w:proofErr w:type="spellStart"/>
      <w:r w:rsidRPr="00B02A0B">
        <w:rPr>
          <w:lang w:eastAsia="ko-KR"/>
        </w:rPr>
        <w:t>MCData</w:t>
      </w:r>
      <w:proofErr w:type="spellEnd"/>
      <w:r w:rsidRPr="00B02A0B">
        <w:rPr>
          <w:lang w:eastAsia="ko-KR"/>
        </w:rPr>
        <w:t xml:space="preserve">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rsidR="001015C7">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lastRenderedPageBreak/>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to the initiator field (</w:t>
      </w:r>
      <w:proofErr w:type="spellStart"/>
      <w:r w:rsidRPr="00B02A0B">
        <w:t>IDRi</w:t>
      </w:r>
      <w:proofErr w:type="spellEnd"/>
      <w:r w:rsidRPr="00B02A0B">
        <w:t>) of the I_MESSAGE as described in 3GPP TS 33.180 [26]; and</w:t>
      </w:r>
    </w:p>
    <w:p w14:paraId="5BCE2EFC" w14:textId="77777777" w:rsidR="005C310B" w:rsidRPr="00B02A0B" w:rsidRDefault="005C310B" w:rsidP="005C310B">
      <w:pPr>
        <w:pStyle w:val="B2"/>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 xml:space="preserve">shall include in the application/resource-lists </w:t>
      </w:r>
      <w:proofErr w:type="spellStart"/>
      <w:r w:rsidRPr="00B02A0B">
        <w:t>MIME</w:t>
      </w:r>
      <w:r w:rsidR="001015C7">
        <w:t>+xml</w:t>
      </w:r>
      <w:proofErr w:type="spellEnd"/>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w:t>
      </w:r>
      <w:proofErr w:type="spellStart"/>
      <w:r w:rsidRPr="00B02A0B">
        <w:t>uri</w:t>
      </w:r>
      <w:proofErr w:type="spellEnd"/>
      <w:r w:rsidRPr="00B02A0B">
        <w:t xml:space="preserve">" attribute set to </w:t>
      </w:r>
      <w:proofErr w:type="spellStart"/>
      <w:r w:rsidRPr="00B02A0B">
        <w:rPr>
          <w:lang w:val="en-US"/>
        </w:rPr>
        <w:t>MCData</w:t>
      </w:r>
      <w:proofErr w:type="spellEnd"/>
      <w:r w:rsidRPr="00B02A0B">
        <w:rPr>
          <w:lang w:val="en-US"/>
        </w:rPr>
        <w:t xml:space="preserve">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 xml:space="preserve">The </w:t>
      </w:r>
      <w:proofErr w:type="spellStart"/>
      <w:r w:rsidRPr="00C91445">
        <w:t>MC</w:t>
      </w:r>
      <w:r>
        <w:t>Data</w:t>
      </w:r>
      <w:proofErr w:type="spellEnd"/>
      <w:r w:rsidRPr="00C91445">
        <w:t xml:space="preserve"> client </w:t>
      </w:r>
      <w:r>
        <w:t xml:space="preserve">indicates whether an </w:t>
      </w:r>
      <w:proofErr w:type="spellStart"/>
      <w:r>
        <w:t>MCData</w:t>
      </w:r>
      <w:proofErr w:type="spellEnd"/>
      <w:r>
        <w:t xml:space="preserve">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13E18727" w14:textId="3FABED93" w:rsidR="005C310B" w:rsidRPr="00B02A0B" w:rsidRDefault="005C310B" w:rsidP="005C310B">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
    <w:p w14:paraId="08D612B9" w14:textId="278ED81B" w:rsidR="005C310B" w:rsidRPr="00B02A0B" w:rsidRDefault="005C310B" w:rsidP="005C310B">
      <w:pPr>
        <w:pStyle w:val="B4"/>
      </w:pPr>
      <w:r w:rsidRPr="00B02A0B">
        <w:t>B)</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r w:rsidR="008E590E">
        <w:t xml:space="preserve"> and</w:t>
      </w:r>
    </w:p>
    <w:p w14:paraId="2712A91B" w14:textId="77777777" w:rsidR="008E590E" w:rsidRDefault="005C310B" w:rsidP="005C310B">
      <w:pPr>
        <w:pStyle w:val="B4"/>
      </w:pPr>
      <w:r w:rsidRPr="00B02A0B">
        <w:t>C)</w:t>
      </w:r>
      <w:r w:rsidRPr="00B02A0B">
        <w:tab/>
      </w:r>
      <w:r w:rsidR="008E590E" w:rsidRPr="003F35F9">
        <w:t>an &lt;</w:t>
      </w:r>
      <w:proofErr w:type="spellStart"/>
      <w:r w:rsidR="008E590E" w:rsidRPr="003F35F9">
        <w:t>anyExt</w:t>
      </w:r>
      <w:proofErr w:type="spellEnd"/>
      <w:r w:rsidR="008E590E" w:rsidRPr="003F35F9">
        <w:t>&gt; element containing:</w:t>
      </w:r>
    </w:p>
    <w:p w14:paraId="1798FC9B" w14:textId="29283F04" w:rsidR="005C310B" w:rsidRPr="00B02A0B" w:rsidRDefault="008E590E" w:rsidP="009C194E">
      <w:pPr>
        <w:pStyle w:val="B5"/>
      </w:pPr>
      <w:r>
        <w:t>I)</w:t>
      </w:r>
      <w: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w:t>
      </w:r>
      <w:proofErr w:type="spellStart"/>
      <w:r w:rsidR="008F17E5" w:rsidRPr="00A32389">
        <w:t>ind</w:t>
      </w:r>
      <w:proofErr w:type="spellEnd"/>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 xml:space="preserve">if the </w:t>
      </w:r>
      <w:proofErr w:type="spellStart"/>
      <w:r w:rsidR="0008523E" w:rsidRPr="00E47C42">
        <w:t>MC</w:t>
      </w:r>
      <w:r w:rsidR="0008523E" w:rsidRPr="00B02A0B">
        <w:t>Data</w:t>
      </w:r>
      <w:proofErr w:type="spellEnd"/>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w:t>
      </w:r>
      <w:proofErr w:type="spellStart"/>
      <w:r w:rsidRPr="00B02A0B">
        <w:t>norefersub</w:t>
      </w:r>
      <w:proofErr w:type="spellEnd"/>
      <w:r w:rsidRPr="00B02A0B">
        <w:t>"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lastRenderedPageBreak/>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w:t>
      </w:r>
      <w:proofErr w:type="spellStart"/>
      <w:r w:rsidRPr="0073469F">
        <w:rPr>
          <w:lang w:eastAsia="ko-KR"/>
        </w:rPr>
        <w:t>MC</w:t>
      </w:r>
      <w:r>
        <w:rPr>
          <w:lang w:eastAsia="ko-KR"/>
        </w:rPr>
        <w:t>Data</w:t>
      </w:r>
      <w:proofErr w:type="spellEnd"/>
      <w:r w:rsidRPr="0073469F">
        <w:rPr>
          <w:lang w:eastAsia="ko-KR"/>
        </w:rPr>
        <w:t xml:space="preserve"> client</w:t>
      </w:r>
      <w:r>
        <w:rPr>
          <w:lang w:eastAsia="ko-KR"/>
        </w:rPr>
        <w:t xml:space="preserve"> shall use the </w:t>
      </w:r>
      <w:proofErr w:type="spellStart"/>
      <w:r w:rsidRPr="0073469F">
        <w:rPr>
          <w:lang w:eastAsia="ko-KR"/>
        </w:rPr>
        <w:t>MC</w:t>
      </w:r>
      <w:r>
        <w:rPr>
          <w:lang w:eastAsia="ko-KR"/>
        </w:rPr>
        <w:t>Data</w:t>
      </w:r>
      <w:proofErr w:type="spellEnd"/>
      <w:r w:rsidRPr="0073469F">
        <w:rPr>
          <w:lang w:eastAsia="ko-KR"/>
        </w:rPr>
        <w:t xml:space="preserve"> </w:t>
      </w:r>
      <w:r w:rsidRPr="00D673A5">
        <w:rPr>
          <w:lang w:eastAsia="ko-KR"/>
        </w:rPr>
        <w:t>ID</w:t>
      </w:r>
      <w:r>
        <w:rPr>
          <w:lang w:eastAsia="ko-KR"/>
        </w:rPr>
        <w:t xml:space="preserve"> of </w:t>
      </w:r>
      <w:proofErr w:type="spellStart"/>
      <w:r w:rsidRPr="0073469F">
        <w:rPr>
          <w:lang w:eastAsia="ko-KR"/>
        </w:rPr>
        <w:t>MC</w:t>
      </w:r>
      <w:r>
        <w:rPr>
          <w:lang w:eastAsia="ko-KR"/>
        </w:rPr>
        <w:t>Data</w:t>
      </w:r>
      <w:proofErr w:type="spellEnd"/>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proofErr w:type="spellStart"/>
      <w:r w:rsidRPr="0073469F">
        <w:rPr>
          <w:lang w:eastAsia="ko-KR"/>
        </w:rPr>
        <w:t>MC</w:t>
      </w:r>
      <w:r>
        <w:rPr>
          <w:lang w:eastAsia="ko-KR"/>
        </w:rPr>
        <w:t>Data</w:t>
      </w:r>
      <w:proofErr w:type="spellEnd"/>
      <w:r w:rsidRPr="0073469F">
        <w:rPr>
          <w:lang w:eastAsia="ko-KR"/>
        </w:rPr>
        <w:t xml:space="preserve"> </w:t>
      </w:r>
      <w:r w:rsidRPr="00D673A5">
        <w:rPr>
          <w:lang w:eastAsia="ko-KR"/>
        </w:rPr>
        <w:t>ID</w:t>
      </w:r>
      <w:r>
        <w:rPr>
          <w:lang w:eastAsia="ko-KR"/>
        </w:rPr>
        <w:t xml:space="preserve"> of</w:t>
      </w:r>
      <w:r>
        <w:t xml:space="preserve"> the invited </w:t>
      </w:r>
      <w:proofErr w:type="spellStart"/>
      <w:r w:rsidRPr="0073469F">
        <w:rPr>
          <w:lang w:eastAsia="ko-KR"/>
        </w:rPr>
        <w:t>MC</w:t>
      </w:r>
      <w:r>
        <w:rPr>
          <w:lang w:eastAsia="ko-KR"/>
        </w:rPr>
        <w:t>Data</w:t>
      </w:r>
      <w:proofErr w:type="spellEnd"/>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w:t>
      </w:r>
      <w:proofErr w:type="spellStart"/>
      <w:r w:rsidR="001015C7">
        <w:t>resource-lists+xml</w:t>
      </w:r>
      <w:proofErr w:type="spellEnd"/>
      <w:r w:rsidRPr="0073469F">
        <w:rPr>
          <w:lang w:eastAsia="ko-KR"/>
        </w:rPr>
        <w:t xml:space="preserve"> MIME body with the </w:t>
      </w:r>
      <w:proofErr w:type="spellStart"/>
      <w:r w:rsidRPr="0073469F">
        <w:rPr>
          <w:lang w:eastAsia="ko-KR"/>
        </w:rPr>
        <w:t>MC</w:t>
      </w:r>
      <w:r>
        <w:rPr>
          <w:lang w:eastAsia="ko-KR"/>
        </w:rPr>
        <w:t>Data</w:t>
      </w:r>
      <w:proofErr w:type="spellEnd"/>
      <w:r w:rsidRPr="0073469F">
        <w:rPr>
          <w:lang w:eastAsia="ko-KR"/>
        </w:rPr>
        <w:t xml:space="preserve"> ID of the invited </w:t>
      </w:r>
      <w:proofErr w:type="spellStart"/>
      <w:r w:rsidRPr="0073469F">
        <w:rPr>
          <w:lang w:eastAsia="ko-KR"/>
        </w:rPr>
        <w:t>MC</w:t>
      </w:r>
      <w:r>
        <w:rPr>
          <w:lang w:eastAsia="ko-KR"/>
        </w:rPr>
        <w:t>Data</w:t>
      </w:r>
      <w:proofErr w:type="spellEnd"/>
      <w:r w:rsidRPr="0073469F">
        <w:rPr>
          <w:lang w:eastAsia="ko-KR"/>
        </w:rPr>
        <w:t xml:space="preserve"> user</w:t>
      </w:r>
      <w:r>
        <w:rPr>
          <w:lang w:eastAsia="ko-KR"/>
        </w:rPr>
        <w:t xml:space="preserve"> </w:t>
      </w:r>
      <w:r w:rsidR="001015C7">
        <w:rPr>
          <w:lang w:eastAsia="ko-KR"/>
        </w:rPr>
        <w:t xml:space="preserve">in the </w:t>
      </w:r>
      <w:r w:rsidR="001015C7">
        <w:t>"</w:t>
      </w:r>
      <w:proofErr w:type="spellStart"/>
      <w:r w:rsidR="001015C7">
        <w:t>uri</w:t>
      </w:r>
      <w:proofErr w:type="spellEnd"/>
      <w:r w:rsidR="001015C7">
        <w:t xml:space="preserve">"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w:t>
      </w:r>
      <w:proofErr w:type="spellStart"/>
      <w:r w:rsidR="001015C7">
        <w:t>resource-lists+xml</w:t>
      </w:r>
      <w:proofErr w:type="spellEnd"/>
      <w:r w:rsidR="001015C7" w:rsidRPr="0073469F">
        <w:t xml:space="preserve"> </w:t>
      </w:r>
      <w:r w:rsidR="001015C7" w:rsidRPr="00B02A0B">
        <w:t>MIME body</w:t>
      </w:r>
      <w:r w:rsidR="001015C7">
        <w:t xml:space="preserve"> where the </w:t>
      </w:r>
      <w:proofErr w:type="spellStart"/>
      <w:r w:rsidR="001015C7">
        <w:t>MCData</w:t>
      </w:r>
      <w:proofErr w:type="spellEnd"/>
      <w:r w:rsidR="001015C7">
        <w:t xml:space="preserve"> ID is found </w:t>
      </w:r>
      <w:r w:rsidR="002D5123" w:rsidRPr="002D5123">
        <w:rPr>
          <w:lang w:eastAsia="ko-KR"/>
        </w:rPr>
        <w:t>in the &lt;</w:t>
      </w:r>
      <w:proofErr w:type="spellStart"/>
      <w:r w:rsidR="002D5123" w:rsidRPr="002D5123">
        <w:rPr>
          <w:lang w:eastAsia="ko-KR"/>
        </w:rPr>
        <w:t>mcdata</w:t>
      </w:r>
      <w:proofErr w:type="spellEnd"/>
      <w:r w:rsidR="002D5123" w:rsidRPr="002D5123">
        <w:rPr>
          <w:lang w:eastAsia="ko-KR"/>
        </w:rPr>
        <w:t>-request-</w:t>
      </w:r>
      <w:proofErr w:type="spellStart"/>
      <w:r w:rsidR="002D5123" w:rsidRPr="002D5123">
        <w:rPr>
          <w:lang w:eastAsia="ko-KR"/>
        </w:rPr>
        <w:t>uri</w:t>
      </w:r>
      <w:proofErr w:type="spellEnd"/>
      <w:r w:rsidR="002D5123" w:rsidRPr="002D5123">
        <w:rPr>
          <w:lang w:eastAsia="ko-KR"/>
        </w:rPr>
        <w:t xml:space="preserve">&gt;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8E590E">
        <w:t>the &lt;</w:t>
      </w:r>
      <w:proofErr w:type="spellStart"/>
      <w:r w:rsidR="008E590E">
        <w:t>anyExt</w:t>
      </w:r>
      <w:proofErr w:type="spellEnd"/>
      <w:r w:rsidR="008E590E">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w:t>
      </w:r>
      <w:proofErr w:type="spellStart"/>
      <w:r w:rsidR="008E590E">
        <w:t>anyExt</w:t>
      </w:r>
      <w:proofErr w:type="spellEnd"/>
      <w:r w:rsidR="008E590E">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 xml:space="preserve">On receiving a final SIP 2xx response to the SIP REFER request, the </w:t>
      </w:r>
      <w:proofErr w:type="spellStart"/>
      <w:r w:rsidRPr="00B02A0B">
        <w:t>MCData</w:t>
      </w:r>
      <w:proofErr w:type="spellEnd"/>
      <w:r w:rsidRPr="00B02A0B">
        <w:t xml:space="preserve">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 xml:space="preserve">On receiving a SIP 4xx response, SIP 5xx response or a SIP 6xx response to the SIP REFER request for an </w:t>
      </w:r>
      <w:proofErr w:type="spellStart"/>
      <w:r w:rsidRPr="00B02A0B">
        <w:t>MCData</w:t>
      </w:r>
      <w:proofErr w:type="spellEnd"/>
      <w:r w:rsidRPr="00B02A0B">
        <w:t xml:space="preserve"> emergency one-to-one communication:</w:t>
      </w:r>
    </w:p>
    <w:p w14:paraId="59CC849C"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emergency private communication state is set to "MDEPC 2: emergency-pc-requested"</w:t>
      </w:r>
      <w:r w:rsidRPr="00B02A0B">
        <w:rPr>
          <w:lang w:val="en-US"/>
        </w:rPr>
        <w:t>,</w:t>
      </w:r>
      <w:r w:rsidRPr="00B02A0B">
        <w:t xml:space="preserve"> the </w:t>
      </w:r>
      <w:proofErr w:type="spellStart"/>
      <w:r w:rsidRPr="00B02A0B">
        <w:t>MCData</w:t>
      </w:r>
      <w:proofErr w:type="spellEnd"/>
      <w:r w:rsidRPr="00B02A0B">
        <w:t xml:space="preserve">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0AAFF045"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proofErr w:type="spellStart"/>
      <w:r w:rsidRPr="00B02A0B">
        <w:t>i</w:t>
      </w:r>
      <w:proofErr w:type="spellEnd"/>
      <w:r w:rsidRPr="00B02A0B">
        <w:t>)</w:t>
      </w:r>
      <w:r w:rsidRPr="00B02A0B">
        <w:tab/>
        <w:t xml:space="preserve">shall notify the </w:t>
      </w:r>
      <w:proofErr w:type="spellStart"/>
      <w:r w:rsidRPr="00B02A0B">
        <w:t>MCData</w:t>
      </w:r>
      <w:proofErr w:type="spellEnd"/>
      <w:r w:rsidRPr="00B02A0B">
        <w:t xml:space="preserve"> user about the successful </w:t>
      </w:r>
      <w:proofErr w:type="spellStart"/>
      <w:r w:rsidRPr="00B02A0B">
        <w:rPr>
          <w:lang w:val="en-US"/>
        </w:rPr>
        <w:t>MCData</w:t>
      </w:r>
      <w:proofErr w:type="spellEnd"/>
      <w:r w:rsidRPr="00B02A0B">
        <w:rPr>
          <w:lang w:val="en-US"/>
        </w:rPr>
        <w:t xml:space="preserve">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proofErr w:type="spellStart"/>
      <w:r w:rsidRPr="00B02A0B">
        <w:t>i</w:t>
      </w:r>
      <w:proofErr w:type="spellEnd"/>
      <w:r w:rsidRPr="00B02A0B">
        <w:t>)</w:t>
      </w:r>
      <w:r w:rsidRPr="00B02A0B">
        <w:tab/>
        <w:t xml:space="preserve">shall notify the </w:t>
      </w:r>
      <w:proofErr w:type="spellStart"/>
      <w:r w:rsidRPr="00B02A0B">
        <w:t>MCData</w:t>
      </w:r>
      <w:proofErr w:type="spellEnd"/>
      <w:r w:rsidRPr="00B02A0B">
        <w:t xml:space="preserve"> user about the </w:t>
      </w:r>
      <w:proofErr w:type="spellStart"/>
      <w:r w:rsidRPr="00B02A0B">
        <w:t>MCData</w:t>
      </w:r>
      <w:proofErr w:type="spellEnd"/>
      <w:r w:rsidRPr="00B02A0B">
        <w:t xml:space="preserve">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 xml:space="preserve">if the sent SIP REFER request was a request for an </w:t>
      </w:r>
      <w:proofErr w:type="spellStart"/>
      <w:r w:rsidRPr="00B02A0B">
        <w:t>MCData</w:t>
      </w:r>
      <w:proofErr w:type="spellEnd"/>
      <w:r w:rsidRPr="00B02A0B">
        <w:t xml:space="preserve">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 xml:space="preserve">the </w:t>
      </w:r>
      <w:proofErr w:type="spellStart"/>
      <w:r w:rsidRPr="00B02A0B">
        <w:t>MCData</w:t>
      </w:r>
      <w:proofErr w:type="spellEnd"/>
      <w:r w:rsidRPr="00B02A0B">
        <w:t xml:space="preserve"> emergency private communication state is set to "MDEPC 2: emergency-pc-requested" or "MDEPC 3: emergency-pc-granted":</w:t>
      </w:r>
    </w:p>
    <w:p w14:paraId="1257E1C4" w14:textId="77777777" w:rsidR="005C310B" w:rsidRPr="00B02A0B" w:rsidRDefault="005C310B" w:rsidP="005C310B">
      <w:pPr>
        <w:pStyle w:val="B3"/>
      </w:pPr>
      <w:proofErr w:type="spellStart"/>
      <w:r w:rsidRPr="00B02A0B">
        <w:t>i</w:t>
      </w:r>
      <w:proofErr w:type="spellEnd"/>
      <w:r w:rsidRPr="00B02A0B">
        <w:t>)</w:t>
      </w:r>
      <w:r w:rsidRPr="00B02A0B">
        <w:tab/>
        <w:t xml:space="preserve">shall set the </w:t>
      </w:r>
      <w:proofErr w:type="spellStart"/>
      <w:r w:rsidRPr="00B02A0B">
        <w:t>MCData</w:t>
      </w:r>
      <w:proofErr w:type="spellEnd"/>
      <w:r w:rsidRPr="00B02A0B">
        <w:t xml:space="preserve">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 xml:space="preserve">shall set the </w:t>
      </w:r>
      <w:proofErr w:type="spellStart"/>
      <w:r w:rsidRPr="00B02A0B">
        <w:t>MCData</w:t>
      </w:r>
      <w:proofErr w:type="spellEnd"/>
      <w:r w:rsidRPr="00B02A0B">
        <w:t xml:space="preserve">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 xml:space="preserve">if the </w:t>
      </w:r>
      <w:proofErr w:type="spellStart"/>
      <w:r w:rsidRPr="00B02A0B">
        <w:t>MCData</w:t>
      </w:r>
      <w:proofErr w:type="spellEnd"/>
      <w:r w:rsidRPr="00B02A0B">
        <w:t xml:space="preserve"> private emergency alert state is set to "MDPEA 2: emergency-alert-confirm-pending":</w:t>
      </w:r>
    </w:p>
    <w:p w14:paraId="2AF5CB74" w14:textId="77777777" w:rsidR="005C310B" w:rsidRPr="00B02A0B" w:rsidRDefault="005C310B" w:rsidP="005C310B">
      <w:pPr>
        <w:pStyle w:val="B4"/>
      </w:pPr>
      <w:r w:rsidRPr="00B02A0B">
        <w:lastRenderedPageBreak/>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 xml:space="preserve">&gt; element, shall set the </w:t>
      </w:r>
      <w:proofErr w:type="spellStart"/>
      <w:r w:rsidRPr="00B02A0B">
        <w:t>MCData</w:t>
      </w:r>
      <w:proofErr w:type="spellEnd"/>
      <w:r w:rsidRPr="00B02A0B">
        <w:t xml:space="preserve">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w:t>
      </w:r>
      <w:proofErr w:type="spellStart"/>
      <w:r w:rsidRPr="00B02A0B">
        <w:t>ind</w:t>
      </w:r>
      <w:proofErr w:type="spellEnd"/>
      <w:r w:rsidRPr="00B02A0B">
        <w:t xml:space="preserve">&gt; element set to a value of "false", shall set the </w:t>
      </w:r>
      <w:proofErr w:type="spellStart"/>
      <w:r w:rsidRPr="00B02A0B">
        <w:t>MCData</w:t>
      </w:r>
      <w:proofErr w:type="spellEnd"/>
      <w:r w:rsidRPr="00B02A0B">
        <w:t xml:space="preserve">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 xml:space="preserve">On communication release, if the sent SIP REFER request was a request for an </w:t>
      </w:r>
      <w:proofErr w:type="spellStart"/>
      <w:r w:rsidRPr="00B02A0B">
        <w:t>MCData</w:t>
      </w:r>
      <w:proofErr w:type="spellEnd"/>
      <w:r w:rsidRPr="00B02A0B">
        <w:t xml:space="preserve"> emergency one-to-one communication, the </w:t>
      </w:r>
      <w:proofErr w:type="spellStart"/>
      <w:r w:rsidRPr="00B02A0B">
        <w:t>MCData</w:t>
      </w:r>
      <w:proofErr w:type="spellEnd"/>
      <w:r w:rsidRPr="00B02A0B">
        <w:t xml:space="preserve">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96" w:name="_Toc27496098"/>
      <w:bookmarkStart w:id="2697" w:name="_Toc36107839"/>
      <w:bookmarkStart w:id="2698" w:name="_Toc44598591"/>
      <w:bookmarkStart w:id="2699" w:name="_Toc44602446"/>
      <w:bookmarkStart w:id="2700" w:name="_Toc45197623"/>
      <w:bookmarkStart w:id="2701" w:name="_Toc45695656"/>
      <w:bookmarkStart w:id="2702" w:name="_Toc51851112"/>
      <w:bookmarkStart w:id="2703" w:name="_Toc92224715"/>
      <w:r w:rsidRPr="00B02A0B">
        <w:t>9.2.5.2.1.2</w:t>
      </w:r>
      <w:r w:rsidRPr="00B02A0B">
        <w:tab/>
      </w:r>
      <w:r w:rsidRPr="00B02A0B">
        <w:rPr>
          <w:lang w:val="en-US"/>
        </w:rPr>
        <w:t>C</w:t>
      </w:r>
      <w:proofErr w:type="spellStart"/>
      <w:r w:rsidRPr="00B02A0B">
        <w:t>lient</w:t>
      </w:r>
      <w:proofErr w:type="spellEnd"/>
      <w:r w:rsidRPr="00B02A0B">
        <w:t xml:space="preserve"> terminating procedures</w:t>
      </w:r>
      <w:bookmarkEnd w:id="2696"/>
      <w:bookmarkEnd w:id="2697"/>
      <w:bookmarkEnd w:id="2698"/>
      <w:bookmarkEnd w:id="2699"/>
      <w:bookmarkEnd w:id="2700"/>
      <w:bookmarkEnd w:id="2701"/>
      <w:bookmarkEnd w:id="2702"/>
      <w:bookmarkEnd w:id="2703"/>
    </w:p>
    <w:p w14:paraId="52499812" w14:textId="77777777" w:rsidR="005C310B" w:rsidRPr="00B02A0B" w:rsidRDefault="005C310B" w:rsidP="005C310B">
      <w:r w:rsidRPr="00B02A0B">
        <w:t xml:space="preserve">Upon receiving a SIP re-INVITE request within a pre-established session, the </w:t>
      </w:r>
      <w:proofErr w:type="spellStart"/>
      <w:r w:rsidRPr="00B02A0B">
        <w:t>MCData</w:t>
      </w:r>
      <w:proofErr w:type="spellEnd"/>
      <w:r w:rsidRPr="00B02A0B">
        <w:t xml:space="preserve">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 xml:space="preserve">if the pre-established session has an associated </w:t>
      </w:r>
      <w:proofErr w:type="spellStart"/>
      <w:r w:rsidRPr="00B02A0B">
        <w:t>MCData</w:t>
      </w:r>
      <w:proofErr w:type="spellEnd"/>
      <w:r w:rsidRPr="00B02A0B">
        <w:t xml:space="preserve">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 xml:space="preserve">if the pre-established session does not have an associated </w:t>
      </w:r>
      <w:proofErr w:type="spellStart"/>
      <w:r w:rsidRPr="00B02A0B">
        <w:t>MCData</w:t>
      </w:r>
      <w:proofErr w:type="spellEnd"/>
      <w:r w:rsidRPr="00B02A0B">
        <w:t xml:space="preserve"> session and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04" w:name="_Toc92224716"/>
      <w:r w:rsidRPr="00B02A0B">
        <w:t>9.2.5.2.1.3</w:t>
      </w:r>
      <w:r w:rsidRPr="00B02A0B">
        <w:tab/>
      </w:r>
      <w:proofErr w:type="spellStart"/>
      <w:r w:rsidRPr="00B02A0B">
        <w:t>MCData</w:t>
      </w:r>
      <w:proofErr w:type="spellEnd"/>
      <w:r w:rsidRPr="00B02A0B">
        <w:t xml:space="preserve"> client initiates cancellation for an in-progress emergency SDS communication using pre</w:t>
      </w:r>
      <w:r w:rsidRPr="00B02A0B">
        <w:noBreakHyphen/>
        <w:t>established session</w:t>
      </w:r>
      <w:bookmarkEnd w:id="2704"/>
    </w:p>
    <w:p w14:paraId="4462FAC8" w14:textId="77777777" w:rsidR="005C310B" w:rsidRPr="00B02A0B" w:rsidRDefault="005C310B" w:rsidP="005C310B">
      <w:pPr>
        <w:rPr>
          <w:lang w:eastAsia="ko-KR"/>
        </w:rPr>
      </w:pPr>
      <w:r w:rsidRPr="00B02A0B">
        <w:t xml:space="preserve">The </w:t>
      </w:r>
      <w:proofErr w:type="spellStart"/>
      <w:r w:rsidRPr="00B02A0B">
        <w:t>MCData</w:t>
      </w:r>
      <w:proofErr w:type="spellEnd"/>
      <w:r w:rsidRPr="00B02A0B">
        <w:t xml:space="preserve">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05" w:name="_Toc92224717"/>
      <w:r w:rsidRPr="00B02A0B">
        <w:t>9.2.5.2.1.4</w:t>
      </w:r>
      <w:r w:rsidRPr="00B02A0B">
        <w:tab/>
      </w:r>
      <w:proofErr w:type="spellStart"/>
      <w:r w:rsidRPr="00B02A0B">
        <w:t>MCData</w:t>
      </w:r>
      <w:proofErr w:type="spellEnd"/>
      <w:r w:rsidRPr="00B02A0B">
        <w:t xml:space="preserve"> client initiates upgrade for an ongoing SDS communication using pre</w:t>
      </w:r>
      <w:r w:rsidRPr="00B02A0B">
        <w:noBreakHyphen/>
      </w:r>
      <w:proofErr w:type="spellStart"/>
      <w:r w:rsidRPr="00B02A0B">
        <w:t>estalished</w:t>
      </w:r>
      <w:proofErr w:type="spellEnd"/>
      <w:r w:rsidRPr="00B02A0B">
        <w:t xml:space="preserve"> session</w:t>
      </w:r>
      <w:bookmarkEnd w:id="2705"/>
    </w:p>
    <w:p w14:paraId="1CD80832" w14:textId="77777777" w:rsidR="005C310B" w:rsidRPr="00B02A0B" w:rsidRDefault="005C310B" w:rsidP="005C310B">
      <w:pPr>
        <w:rPr>
          <w:lang w:eastAsia="ko-KR"/>
        </w:rPr>
      </w:pPr>
      <w:r w:rsidRPr="00B02A0B">
        <w:t xml:space="preserve">The </w:t>
      </w:r>
      <w:proofErr w:type="spellStart"/>
      <w:r w:rsidRPr="00B02A0B">
        <w:t>MCData</w:t>
      </w:r>
      <w:proofErr w:type="spellEnd"/>
      <w:r w:rsidRPr="00B02A0B">
        <w:t xml:space="preserve">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06" w:name="_Toc92224718"/>
      <w:r w:rsidRPr="00B02A0B">
        <w:t>9.2.5.2.1.5</w:t>
      </w:r>
      <w:r w:rsidRPr="00B02A0B">
        <w:tab/>
        <w:t>T</w:t>
      </w:r>
      <w:r w:rsidRPr="00B02A0B">
        <w:rPr>
          <w:lang w:eastAsia="ko-KR"/>
        </w:rPr>
        <w:t xml:space="preserve">erminating procedures for </w:t>
      </w:r>
      <w:proofErr w:type="spellStart"/>
      <w:r w:rsidRPr="00B02A0B">
        <w:rPr>
          <w:lang w:eastAsia="ko-KR"/>
        </w:rPr>
        <w:t>MCData</w:t>
      </w:r>
      <w:proofErr w:type="spellEnd"/>
      <w:r w:rsidRPr="00B02A0B">
        <w:rPr>
          <w:lang w:eastAsia="ko-KR"/>
        </w:rPr>
        <w:t xml:space="preserve"> client using pre-established session to upgrade or cancel an existing emergency one</w:t>
      </w:r>
      <w:r w:rsidRPr="00B02A0B">
        <w:rPr>
          <w:lang w:eastAsia="ko-KR"/>
        </w:rPr>
        <w:noBreakHyphen/>
        <w:t>to</w:t>
      </w:r>
      <w:r w:rsidRPr="00B02A0B">
        <w:rPr>
          <w:lang w:eastAsia="ko-KR"/>
        </w:rPr>
        <w:noBreakHyphen/>
        <w:t>one SDS communication</w:t>
      </w:r>
      <w:bookmarkEnd w:id="2706"/>
    </w:p>
    <w:p w14:paraId="0BB7C0B8" w14:textId="77777777" w:rsidR="005C310B" w:rsidRPr="00B02A0B" w:rsidRDefault="005C310B" w:rsidP="005C310B">
      <w:pPr>
        <w:rPr>
          <w:lang w:val="en-US"/>
        </w:rPr>
      </w:pPr>
      <w:r w:rsidRPr="00B02A0B">
        <w:t xml:space="preserve">The </w:t>
      </w:r>
      <w:proofErr w:type="spellStart"/>
      <w:r w:rsidRPr="00B02A0B">
        <w:t>MCData</w:t>
      </w:r>
      <w:proofErr w:type="spellEnd"/>
      <w:r w:rsidRPr="00B02A0B">
        <w:t xml:space="preserve">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07" w:name="_Toc27496099"/>
      <w:bookmarkStart w:id="2708" w:name="_Toc36107840"/>
      <w:bookmarkStart w:id="2709" w:name="_Toc44598592"/>
      <w:bookmarkStart w:id="2710" w:name="_Toc44602447"/>
      <w:bookmarkStart w:id="2711" w:name="_Toc45197624"/>
      <w:bookmarkStart w:id="2712" w:name="_Toc45695657"/>
      <w:bookmarkStart w:id="2713" w:name="_Toc51851113"/>
      <w:bookmarkStart w:id="2714" w:name="_Toc92224719"/>
      <w:bookmarkStart w:id="2715" w:name="_Toc131378556"/>
      <w:r w:rsidRPr="00B02A0B">
        <w:t>9.2.5.2.</w:t>
      </w:r>
      <w:r w:rsidRPr="00B02A0B">
        <w:rPr>
          <w:lang w:val="en-US"/>
        </w:rPr>
        <w:t>2</w:t>
      </w:r>
      <w:r w:rsidRPr="00B02A0B">
        <w:tab/>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procedures</w:t>
      </w:r>
      <w:bookmarkEnd w:id="2707"/>
      <w:bookmarkEnd w:id="2708"/>
      <w:bookmarkEnd w:id="2709"/>
      <w:bookmarkEnd w:id="2710"/>
      <w:bookmarkEnd w:id="2711"/>
      <w:bookmarkEnd w:id="2712"/>
      <w:bookmarkEnd w:id="2713"/>
      <w:bookmarkEnd w:id="2714"/>
      <w:bookmarkEnd w:id="2715"/>
    </w:p>
    <w:p w14:paraId="113531AB" w14:textId="77777777" w:rsidR="005C310B" w:rsidRPr="00B02A0B" w:rsidRDefault="005C310B" w:rsidP="00D96C25">
      <w:pPr>
        <w:pStyle w:val="H6"/>
      </w:pPr>
      <w:bookmarkStart w:id="2716" w:name="_Toc27496100"/>
      <w:bookmarkStart w:id="2717" w:name="_Toc36107841"/>
      <w:bookmarkStart w:id="2718" w:name="_Toc44598593"/>
      <w:bookmarkStart w:id="2719" w:name="_Toc44602448"/>
      <w:bookmarkStart w:id="2720" w:name="_Toc45197625"/>
      <w:bookmarkStart w:id="2721" w:name="_Toc45695658"/>
      <w:bookmarkStart w:id="2722" w:name="_Toc51851114"/>
      <w:bookmarkStart w:id="2723" w:name="_Toc92224720"/>
      <w:r w:rsidRPr="00B02A0B">
        <w:t>9.2.5.</w:t>
      </w:r>
      <w:r w:rsidRPr="00B02A0B">
        <w:rPr>
          <w:lang w:val="en-US"/>
        </w:rPr>
        <w:t>2.2.1</w:t>
      </w:r>
      <w:r w:rsidRPr="00B02A0B">
        <w:tab/>
      </w:r>
      <w:r w:rsidRPr="00B02A0B">
        <w:rPr>
          <w:lang w:val="en-US"/>
        </w:rPr>
        <w:t xml:space="preserve">Originating </w:t>
      </w:r>
      <w:r w:rsidRPr="00B02A0B">
        <w:t>procedures</w:t>
      </w:r>
      <w:bookmarkEnd w:id="2716"/>
      <w:bookmarkEnd w:id="2717"/>
      <w:bookmarkEnd w:id="2718"/>
      <w:bookmarkEnd w:id="2719"/>
      <w:bookmarkEnd w:id="2720"/>
      <w:bookmarkEnd w:id="2721"/>
      <w:bookmarkEnd w:id="2722"/>
      <w:bookmarkEnd w:id="2723"/>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 xml:space="preserve">on the participating </w:t>
      </w:r>
      <w:proofErr w:type="spellStart"/>
      <w:r w:rsidRPr="00B02A0B">
        <w:t>MCData</w:t>
      </w:r>
      <w:proofErr w:type="spellEnd"/>
      <w:r w:rsidRPr="00B02A0B">
        <w:t xml:space="preserve">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w:t>
      </w:r>
      <w:proofErr w:type="spellStart"/>
      <w:r w:rsidRPr="00B02A0B">
        <w:t>cid</w:t>
      </w:r>
      <w:proofErr w:type="spellEnd"/>
      <w:r w:rsidRPr="00B02A0B">
        <w:t>") URL as specified in IETF RFC 2392 [</w:t>
      </w:r>
      <w:r w:rsidRPr="00B02A0B">
        <w:rPr>
          <w:lang w:val="en-US"/>
        </w:rPr>
        <w:t>33</w:t>
      </w:r>
      <w:r w:rsidRPr="00B02A0B">
        <w:t>] that points to an application/</w:t>
      </w:r>
      <w:proofErr w:type="spellStart"/>
      <w:r w:rsidRPr="00B02A0B">
        <w:t>resource-lists</w:t>
      </w:r>
      <w:r w:rsidR="001015C7">
        <w:t>+xml</w:t>
      </w:r>
      <w:proofErr w:type="spellEnd"/>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w:t>
      </w:r>
      <w:proofErr w:type="spellStart"/>
      <w:r w:rsidRPr="00B02A0B">
        <w:rPr>
          <w:lang w:eastAsia="ko-KR"/>
        </w:rPr>
        <w:t>uri</w:t>
      </w:r>
      <w:proofErr w:type="spellEnd"/>
      <w:r w:rsidRPr="00B02A0B">
        <w:rPr>
          <w:lang w:eastAsia="ko-KR"/>
        </w:rPr>
        <w:t xml:space="preserve">" attribute containing a SIP URI set to the </w:t>
      </w:r>
      <w:proofErr w:type="spellStart"/>
      <w:r w:rsidRPr="00B02A0B">
        <w:rPr>
          <w:lang w:val="en-US" w:eastAsia="ko-KR"/>
        </w:rPr>
        <w:t>MCData</w:t>
      </w:r>
      <w:proofErr w:type="spellEnd"/>
      <w:r w:rsidRPr="00B02A0B">
        <w:rPr>
          <w:lang w:eastAsia="ko-KR"/>
        </w:rPr>
        <w:t xml:space="preserve"> ID of the called user(s);</w:t>
      </w:r>
    </w:p>
    <w:p w14:paraId="0DBB6E2E" w14:textId="77777777" w:rsidR="005C310B" w:rsidRPr="00B02A0B" w:rsidRDefault="005C310B" w:rsidP="005C310B">
      <w:pPr>
        <w:pStyle w:val="B1"/>
      </w:pPr>
      <w:r w:rsidRPr="00B02A0B">
        <w:lastRenderedPageBreak/>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"one-to-one-</w:t>
      </w:r>
      <w:proofErr w:type="spellStart"/>
      <w:r w:rsidRPr="00B02A0B">
        <w:t>sds</w:t>
      </w:r>
      <w:proofErr w:type="spellEnd"/>
      <w:r w:rsidRPr="00B02A0B">
        <w:t>" or "one-to-one-</w:t>
      </w:r>
      <w:proofErr w:type="spellStart"/>
      <w:r w:rsidRPr="00B02A0B">
        <w:t>sds</w:t>
      </w:r>
      <w:proofErr w:type="spellEnd"/>
      <w:r w:rsidRPr="00B02A0B">
        <w:t>-session";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12F0E6D2" w14:textId="1E862FC2" w:rsidR="005C310B" w:rsidRPr="00B02A0B" w:rsidRDefault="005C310B" w:rsidP="005C310B">
      <w:r w:rsidRPr="00B02A0B">
        <w:t xml:space="preserve">the participating </w:t>
      </w:r>
      <w:proofErr w:type="spellStart"/>
      <w:r w:rsidR="00CC00D9">
        <w:t>MCData</w:t>
      </w:r>
      <w:proofErr w:type="spellEnd"/>
      <w:r w:rsidR="00CC00D9">
        <w:t xml:space="preserve"> </w:t>
      </w:r>
      <w:r w:rsidRPr="00B02A0B">
        <w:t>function:</w:t>
      </w:r>
    </w:p>
    <w:p w14:paraId="3ED3C827"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5DB24D0B" w14:textId="131EBFB2" w:rsidR="005C310B" w:rsidRPr="00B02A0B" w:rsidRDefault="005C310B" w:rsidP="005C31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w:t>
      </w:r>
      <w:r w:rsidR="00E64319">
        <w:t xml:space="preserve"> or by </w:t>
      </w:r>
      <w:r w:rsidR="00E64319" w:rsidRPr="00B02A0B">
        <w:t>clause 6.3.7.2.</w:t>
      </w:r>
      <w:r w:rsidR="00E64319">
        <w:t>4,</w:t>
      </w:r>
      <w:r w:rsidRPr="00B02A0B">
        <w:t xml:space="preserve"> the participating </w:t>
      </w:r>
      <w:proofErr w:type="spellStart"/>
      <w:r w:rsidRPr="00B02A0B">
        <w:t>MCData</w:t>
      </w:r>
      <w:proofErr w:type="spellEnd"/>
      <w:r w:rsidRPr="00B02A0B">
        <w:t xml:space="preserve"> function can, according to local policy, choose to accept the request.</w:t>
      </w:r>
    </w:p>
    <w:p w14:paraId="1C4286C6"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proofErr w:type="spellStart"/>
      <w:r w:rsidRPr="00B02A0B">
        <w:rPr>
          <w:lang w:val="en-US"/>
        </w:rPr>
        <w:t>MCData</w:t>
      </w:r>
      <w:proofErr w:type="spellEnd"/>
      <w:r w:rsidRPr="00B02A0B">
        <w:t xml:space="preserve"> function cannot find a binding between the public user identity and an </w:t>
      </w:r>
      <w:proofErr w:type="spellStart"/>
      <w:r w:rsidRPr="00B02A0B">
        <w:rPr>
          <w:lang w:val="en-US"/>
        </w:rPr>
        <w:t>MCData</w:t>
      </w:r>
      <w:proofErr w:type="spellEnd"/>
      <w:r w:rsidRPr="00B02A0B">
        <w:t xml:space="preserve"> ID or if the validity period of an existing binding has expired, then the participating </w:t>
      </w:r>
      <w:proofErr w:type="spellStart"/>
      <w:r w:rsidRPr="00B02A0B">
        <w:rPr>
          <w:lang w:val="en-US"/>
        </w:rPr>
        <w:t>MCData</w:t>
      </w:r>
      <w:proofErr w:type="spellEnd"/>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 as follows:</w:t>
      </w:r>
    </w:p>
    <w:p w14:paraId="57B50D7E" w14:textId="1DACC251" w:rsidR="005C310B" w:rsidRPr="00B02A0B" w:rsidRDefault="005C310B" w:rsidP="005C310B">
      <w:pPr>
        <w:pStyle w:val="B2"/>
      </w:pPr>
      <w:proofErr w:type="spellStart"/>
      <w:r w:rsidRPr="00B02A0B">
        <w:rPr>
          <w:lang w:val="en-US"/>
        </w:rPr>
        <w:t>i</w:t>
      </w:r>
      <w:proofErr w:type="spellEnd"/>
      <w:r w:rsidRPr="00B02A0B">
        <w:t>)</w:t>
      </w:r>
      <w:r w:rsidRPr="00B02A0B">
        <w:tab/>
        <w:t xml:space="preserve">if the procedures in clause 11.1 indicate that the user identified by the </w:t>
      </w:r>
      <w:proofErr w:type="spellStart"/>
      <w:r w:rsidRPr="00B02A0B">
        <w:t>MCData</w:t>
      </w:r>
      <w:proofErr w:type="spellEnd"/>
      <w:r w:rsidRPr="00B02A0B">
        <w:t xml:space="preserve"> ID is not allowed to initiate </w:t>
      </w:r>
      <w:proofErr w:type="spellStart"/>
      <w:r w:rsidRPr="00B02A0B">
        <w:t>MCData</w:t>
      </w:r>
      <w:proofErr w:type="spellEnd"/>
      <w:r w:rsidRPr="00B02A0B">
        <w:t xml:space="preserve">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w:t>
      </w:r>
    </w:p>
    <w:p w14:paraId="57D38A0A" w14:textId="07A76F2D" w:rsidR="005C310B" w:rsidRDefault="005C310B" w:rsidP="005C310B">
      <w:pPr>
        <w:pStyle w:val="B2"/>
      </w:pPr>
      <w:r w:rsidRPr="00B02A0B">
        <w:t>ii)</w:t>
      </w:r>
      <w:r w:rsidRPr="00B02A0B">
        <w:tab/>
        <w:t xml:space="preserve">if the </w:t>
      </w:r>
      <w:proofErr w:type="spellStart"/>
      <w:r w:rsidRPr="00B02A0B">
        <w:t>MCData</w:t>
      </w:r>
      <w:proofErr w:type="spellEnd"/>
      <w:r w:rsidRPr="00B02A0B">
        <w:t xml:space="preserve"> user is not allowed to initiate emergency </w:t>
      </w:r>
      <w:proofErr w:type="spellStart"/>
      <w:r w:rsidRPr="00B02A0B">
        <w:t>MCData</w:t>
      </w:r>
      <w:proofErr w:type="spellEnd"/>
      <w:r w:rsidRPr="00B02A0B">
        <w:t xml:space="preserve"> communications, as determined in clause</w:t>
      </w:r>
      <w:r w:rsidRPr="00B02A0B">
        <w:rPr>
          <w:lang w:val="en-IN"/>
        </w:rPr>
        <w:t> </w:t>
      </w:r>
      <w:r w:rsidRPr="00B02A0B">
        <w:t>6.</w:t>
      </w:r>
      <w:r w:rsidR="00E64319">
        <w:t>3.7</w:t>
      </w:r>
      <w:r w:rsidRPr="00B02A0B">
        <w:t>.2.6,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r w:rsidR="00B95B3E">
        <w:t xml:space="preserve"> </w:t>
      </w:r>
      <w:r w:rsidR="00E64319">
        <w:t>and</w:t>
      </w:r>
    </w:p>
    <w:p w14:paraId="2CBE0C0E" w14:textId="30A962F8" w:rsidR="00E64319" w:rsidRPr="00B02A0B" w:rsidRDefault="00E64319" w:rsidP="005C310B">
      <w:pPr>
        <w:pStyle w:val="B2"/>
      </w:pPr>
      <w:r w:rsidRPr="00B02A0B">
        <w:t>ii</w:t>
      </w:r>
      <w:r>
        <w:t>i</w:t>
      </w:r>
      <w:r w:rsidRPr="00B02A0B">
        <w:t>)</w:t>
      </w:r>
      <w:r w:rsidRPr="00B02A0B">
        <w:tab/>
        <w:t xml:space="preserve">if the </w:t>
      </w:r>
      <w:proofErr w:type="spellStart"/>
      <w:r w:rsidRPr="00B02A0B">
        <w:t>MCData</w:t>
      </w:r>
      <w:proofErr w:type="spellEnd"/>
      <w:r w:rsidRPr="00B02A0B">
        <w:t xml:space="preserve"> user is not allowed to initiate </w:t>
      </w:r>
      <w:r>
        <w:t xml:space="preserve">imminent </w:t>
      </w:r>
      <w:proofErr w:type="spellStart"/>
      <w:r>
        <w:t>preil</w:t>
      </w:r>
      <w:proofErr w:type="spellEnd"/>
      <w:r w:rsidRPr="00B02A0B">
        <w:t xml:space="preserve"> </w:t>
      </w:r>
      <w:proofErr w:type="spellStart"/>
      <w:r w:rsidRPr="00B02A0B">
        <w:t>MCData</w:t>
      </w:r>
      <w:proofErr w:type="spellEnd"/>
      <w:r w:rsidRPr="00B02A0B">
        <w:t xml:space="preserve"> communications, as determined in clause</w:t>
      </w:r>
      <w:r w:rsidRPr="00B02A0B">
        <w:rPr>
          <w:lang w:val="en-IN"/>
        </w:rPr>
        <w:t> </w:t>
      </w:r>
      <w:r w:rsidRPr="00B02A0B">
        <w:t>6.</w:t>
      </w:r>
      <w:r>
        <w:t>3.7</w:t>
      </w:r>
      <w:r w:rsidRPr="00B02A0B">
        <w:t>.2.</w:t>
      </w:r>
      <w:r>
        <w:t>4</w:t>
      </w:r>
      <w:r w:rsidRPr="00B02A0B">
        <w:t>, shall reject the SIP request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w:t>
      </w:r>
      <w:r w:rsidRPr="00B02A0B">
        <w:rPr>
          <w:lang w:val="en-IN"/>
        </w:rPr>
        <w:t> </w:t>
      </w:r>
      <w:r w:rsidRPr="00B02A0B">
        <w:t>4.9 and shall not continue with the rest of the steps;</w:t>
      </w:r>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w:t>
      </w:r>
      <w:proofErr w:type="spellStart"/>
      <w:r w:rsidRPr="00B02A0B">
        <w:t>resource-lists</w:t>
      </w:r>
      <w:r w:rsidR="001015C7">
        <w:t>+xml</w:t>
      </w:r>
      <w:proofErr w:type="spellEnd"/>
      <w:r w:rsidRPr="00B02A0B">
        <w:t xml:space="preserve">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w:t>
      </w:r>
      <w:proofErr w:type="spellStart"/>
      <w:r w:rsidRPr="00B02A0B">
        <w:t>resource-lists</w:t>
      </w:r>
      <w:r w:rsidR="001015C7">
        <w:t>+xml</w:t>
      </w:r>
      <w:proofErr w:type="spellEnd"/>
      <w:r w:rsidRPr="00B02A0B">
        <w:t xml:space="preserve"> MIME body referenced by a "</w:t>
      </w:r>
      <w:proofErr w:type="spellStart"/>
      <w:r w:rsidRPr="00B02A0B">
        <w:t>cid</w:t>
      </w:r>
      <w:proofErr w:type="spellEnd"/>
      <w:r w:rsidRPr="00B02A0B">
        <w:t xml:space="preserve">"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w:t>
      </w:r>
      <w:proofErr w:type="spellStart"/>
      <w:r w:rsidRPr="00B02A0B">
        <w:t>sds</w:t>
      </w:r>
      <w:proofErr w:type="spellEnd"/>
      <w:r w:rsidRPr="00B02A0B">
        <w:t>" or "one-to-one-</w:t>
      </w:r>
      <w:proofErr w:type="spellStart"/>
      <w:r w:rsidRPr="00B02A0B">
        <w:t>sds</w:t>
      </w:r>
      <w:proofErr w:type="spellEnd"/>
      <w:r w:rsidRPr="00B02A0B">
        <w:t>-session"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proofErr w:type="spellStart"/>
      <w:r w:rsidRPr="00B02A0B">
        <w:rPr>
          <w:lang w:val="en-US"/>
        </w:rPr>
        <w:t>MCData</w:t>
      </w:r>
      <w:proofErr w:type="spellEnd"/>
      <w:r w:rsidRPr="00B02A0B">
        <w:t xml:space="preserve"> function associated with the originating user's </w:t>
      </w:r>
      <w:proofErr w:type="spellStart"/>
      <w:r w:rsidRPr="00B02A0B">
        <w:rPr>
          <w:lang w:val="en-US"/>
        </w:rPr>
        <w:t>MCData</w:t>
      </w:r>
      <w:proofErr w:type="spellEnd"/>
      <w:r w:rsidRPr="00B02A0B">
        <w:t xml:space="preserve"> ID;</w:t>
      </w:r>
    </w:p>
    <w:p w14:paraId="69B24967" w14:textId="77777777" w:rsidR="005C310B" w:rsidRPr="00B02A0B" w:rsidRDefault="005C310B" w:rsidP="005C310B">
      <w:pPr>
        <w:pStyle w:val="B2"/>
      </w:pPr>
      <w:proofErr w:type="spellStart"/>
      <w:r w:rsidRPr="00B02A0B">
        <w:t>i</w:t>
      </w:r>
      <w:proofErr w:type="spellEnd"/>
      <w:r w:rsidRPr="00B02A0B">
        <w:t>)</w:t>
      </w:r>
      <w:r w:rsidRPr="00B02A0B">
        <w:tab/>
        <w:t xml:space="preserve">if the participating </w:t>
      </w:r>
      <w:proofErr w:type="spellStart"/>
      <w:r w:rsidRPr="00B02A0B">
        <w:rPr>
          <w:lang w:val="en-US"/>
        </w:rPr>
        <w:t>MCData</w:t>
      </w:r>
      <w:proofErr w:type="spellEnd"/>
      <w:r w:rsidRPr="00B02A0B">
        <w:t xml:space="preserve"> function is unable to identify the controlling </w:t>
      </w:r>
      <w:proofErr w:type="spellStart"/>
      <w:r w:rsidRPr="00B02A0B">
        <w:rPr>
          <w:lang w:val="en-US"/>
        </w:rPr>
        <w:t>MCData</w:t>
      </w:r>
      <w:proofErr w:type="spellEnd"/>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6163EA6" w14:textId="77777777" w:rsidR="00CC00D9" w:rsidRDefault="00CC00D9" w:rsidP="00CC00D9">
      <w:pPr>
        <w:pStyle w:val="NO"/>
      </w:pPr>
      <w:r>
        <w:lastRenderedPageBreak/>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E6E44A3" w14:textId="77777777" w:rsidR="00CC00D9" w:rsidRDefault="00CC00D9" w:rsidP="00CC00D9">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4CDC0C5D" w14:textId="77777777" w:rsidR="00CC00D9" w:rsidRDefault="00CC00D9" w:rsidP="00CC00D9">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 xml:space="preserve">In accordance with IETF RFC 4488 [53], the participating </w:t>
      </w:r>
      <w:proofErr w:type="spellStart"/>
      <w:r w:rsidRPr="00B02A0B">
        <w:t>MCData</w:t>
      </w:r>
      <w:proofErr w:type="spellEnd"/>
      <w:r w:rsidRPr="00B02A0B">
        <w:t xml:space="preserve">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 xml:space="preserve">shall send the response to the SIP REFER request towards the </w:t>
      </w:r>
      <w:proofErr w:type="spellStart"/>
      <w:r w:rsidRPr="00B02A0B">
        <w:t>MCData</w:t>
      </w:r>
      <w:proofErr w:type="spellEnd"/>
      <w:r w:rsidRPr="00B02A0B">
        <w:t xml:space="preserve">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 xml:space="preserve">check if the status of the functional alias is activated for the </w:t>
      </w:r>
      <w:proofErr w:type="spellStart"/>
      <w:r w:rsidRPr="00B02A0B">
        <w:t>MCData</w:t>
      </w:r>
      <w:proofErr w:type="spellEnd"/>
      <w:r w:rsidRPr="00B02A0B">
        <w:t xml:space="preserve"> ID. If the functional alias status is activated, then</w:t>
      </w:r>
      <w:r w:rsidRPr="00B02A0B">
        <w:rPr>
          <w:lang w:val="en-US"/>
        </w:rPr>
        <w:t xml:space="preserve"> </w:t>
      </w:r>
      <w:r w:rsidRPr="00B02A0B">
        <w:t xml:space="preserve">the participating </w:t>
      </w:r>
      <w:proofErr w:type="spellStart"/>
      <w:r w:rsidRPr="00B02A0B">
        <w:t>MCData</w:t>
      </w:r>
      <w:proofErr w:type="spellEnd"/>
      <w:r w:rsidRPr="00B02A0B">
        <w:t xml:space="preserve">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proofErr w:type="spellStart"/>
      <w:r w:rsidRPr="00B02A0B">
        <w:rPr>
          <w:lang w:val="en-US"/>
        </w:rPr>
        <w:t>MCData</w:t>
      </w:r>
      <w:proofErr w:type="spellEnd"/>
      <w:r w:rsidRPr="00B02A0B">
        <w:t xml:space="preserve"> function </w:t>
      </w:r>
      <w:proofErr w:type="spellStart"/>
      <w:r w:rsidRPr="00B02A0B">
        <w:t>serv</w:t>
      </w:r>
      <w:r w:rsidRPr="00B02A0B">
        <w:rPr>
          <w:lang w:val="en-US"/>
        </w:rPr>
        <w:t>ing</w:t>
      </w:r>
      <w:proofErr w:type="spellEnd"/>
      <w:r w:rsidRPr="00B02A0B">
        <w:t xml:space="preserve"> the calling </w:t>
      </w:r>
      <w:proofErr w:type="spellStart"/>
      <w:r w:rsidRPr="00B02A0B">
        <w:t>MCData</w:t>
      </w:r>
      <w:proofErr w:type="spellEnd"/>
      <w:r w:rsidRPr="00B02A0B">
        <w:t xml:space="preserve">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 xml:space="preserve">Upon receiving a SIP 200 (OK) response for the SIP INVITE request, the participating </w:t>
      </w:r>
      <w:proofErr w:type="spellStart"/>
      <w:r w:rsidRPr="00B02A0B">
        <w:t>MCData</w:t>
      </w:r>
      <w:proofErr w:type="spellEnd"/>
      <w:r w:rsidRPr="00B02A0B">
        <w:t xml:space="preserve">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 xml:space="preserve">4.9 with the warning text containing the </w:t>
      </w:r>
      <w:proofErr w:type="spellStart"/>
      <w:r w:rsidRPr="00B02A0B">
        <w:t>mcdata</w:t>
      </w:r>
      <w:proofErr w:type="spellEnd"/>
      <w:r w:rsidRPr="00B02A0B">
        <w:t>-warn-code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 xml:space="preserve">shall send the SIP re-INVITE request towards the originating </w:t>
      </w:r>
      <w:proofErr w:type="spellStart"/>
      <w:r w:rsidRPr="0017634C">
        <w:t>MCData</w:t>
      </w:r>
      <w:proofErr w:type="spellEnd"/>
      <w:r w:rsidRPr="0017634C">
        <w:t xml:space="preserve">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 xml:space="preserve">if the received SIP 2xx response contains a Warning header field as specified in clause 4.9 with the warning text containing the </w:t>
      </w:r>
      <w:proofErr w:type="spellStart"/>
      <w:r w:rsidRPr="00B02A0B">
        <w:t>mcdata</w:t>
      </w:r>
      <w:proofErr w:type="spellEnd"/>
      <w:r w:rsidRPr="00B02A0B">
        <w:t xml:space="preserve">-warn-code set to "149", shall wait for the receipt of a SIP INFO request from the controlling </w:t>
      </w:r>
      <w:proofErr w:type="spellStart"/>
      <w:r w:rsidRPr="00B02A0B">
        <w:t>MCData</w:t>
      </w:r>
      <w:proofErr w:type="spellEnd"/>
      <w:r w:rsidRPr="00B02A0B">
        <w:t xml:space="preserve"> function, and</w:t>
      </w:r>
    </w:p>
    <w:p w14:paraId="787BEFAD" w14:textId="16F5B185" w:rsidR="005C310B" w:rsidRPr="00B02A0B" w:rsidRDefault="005C310B" w:rsidP="00812725">
      <w:pPr>
        <w:pStyle w:val="B2"/>
        <w:rPr>
          <w:lang w:eastAsia="ko-KR"/>
        </w:rPr>
      </w:pPr>
      <w:r w:rsidRPr="00B02A0B">
        <w:lastRenderedPageBreak/>
        <w:t>a)</w:t>
      </w:r>
      <w:r w:rsidRPr="00B02A0B">
        <w:tab/>
        <w:t xml:space="preserve">Upon receipt of a SIP INFO request from the controlling </w:t>
      </w:r>
      <w:proofErr w:type="spellStart"/>
      <w:r w:rsidRPr="00B02A0B">
        <w:t>MCData</w:t>
      </w:r>
      <w:proofErr w:type="spellEnd"/>
      <w:r w:rsidRPr="00B02A0B">
        <w:t xml:space="preserve"> function within the dialog of the SIP INVITE request for an </w:t>
      </w:r>
      <w:proofErr w:type="spellStart"/>
      <w:r w:rsidRPr="00B02A0B">
        <w:t>MCData</w:t>
      </w:r>
      <w:proofErr w:type="spellEnd"/>
      <w:r w:rsidRPr="00B02A0B">
        <w:t xml:space="preserve"> emergency</w:t>
      </w:r>
      <w:r w:rsidR="00780F59">
        <w:t xml:space="preserve"> </w:t>
      </w:r>
      <w:r w:rsidRPr="00B02A0B">
        <w:t xml:space="preserve">one-to-one communication, the participating </w:t>
      </w:r>
      <w:proofErr w:type="spellStart"/>
      <w:r w:rsidRPr="00B02A0B">
        <w:t>MCData</w:t>
      </w:r>
      <w:proofErr w:type="spellEnd"/>
      <w:r w:rsidRPr="00B02A0B">
        <w:t xml:space="preserve"> function:</w:t>
      </w:r>
    </w:p>
    <w:p w14:paraId="45A6C239" w14:textId="77777777" w:rsidR="005C310B" w:rsidRPr="00B02A0B" w:rsidRDefault="005C310B" w:rsidP="005C310B">
      <w:pPr>
        <w:pStyle w:val="B3"/>
      </w:pPr>
      <w:proofErr w:type="spellStart"/>
      <w:r w:rsidRPr="00B02A0B">
        <w:t>i</w:t>
      </w:r>
      <w:proofErr w:type="spellEnd"/>
      <w:r w:rsidRPr="00B02A0B">
        <w:t>)</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 xml:space="preserve">shall include in the SIP re-INVITE request a Resource-Priority header field with the contents set as in the Resource-Priority header field included in the SIP INVITE request sent to the controlling </w:t>
      </w:r>
      <w:proofErr w:type="spellStart"/>
      <w:r w:rsidRPr="00B02A0B">
        <w:t>MCData</w:t>
      </w:r>
      <w:proofErr w:type="spellEnd"/>
      <w:r w:rsidRPr="00B02A0B">
        <w:t xml:space="preserve">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w:t>
      </w:r>
      <w:proofErr w:type="spellStart"/>
      <w:r w:rsidRPr="00B02A0B">
        <w:t>ind</w:t>
      </w:r>
      <w:proofErr w:type="spellEnd"/>
      <w:r w:rsidRPr="00B02A0B">
        <w:t>&gt; element, if also included in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proofErr w:type="spellStart"/>
      <w:r w:rsidRPr="00B02A0B">
        <w:rPr>
          <w:lang w:val="en-US"/>
        </w:rPr>
        <w:t>MCData</w:t>
      </w:r>
      <w:proofErr w:type="spellEnd"/>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proofErr w:type="spellStart"/>
      <w:r w:rsidRPr="00B02A0B">
        <w:rPr>
          <w:lang w:val="en-US"/>
        </w:rPr>
        <w:t>MCData</w:t>
      </w:r>
      <w:proofErr w:type="spellEnd"/>
      <w:r w:rsidRPr="00B02A0B">
        <w:t xml:space="preserve"> client for the SIP re-INVITE request, the participating </w:t>
      </w:r>
      <w:proofErr w:type="spellStart"/>
      <w:r w:rsidRPr="00B02A0B">
        <w:t>MCData</w:t>
      </w:r>
      <w:proofErr w:type="spellEnd"/>
      <w:r w:rsidRPr="00B02A0B">
        <w:t xml:space="preserve"> function:</w:t>
      </w:r>
    </w:p>
    <w:p w14:paraId="09411DFF" w14:textId="77777777" w:rsidR="005C310B" w:rsidRPr="00B02A0B" w:rsidRDefault="005C310B" w:rsidP="005C310B">
      <w:pPr>
        <w:pStyle w:val="B3"/>
      </w:pPr>
      <w:proofErr w:type="spellStart"/>
      <w:r w:rsidRPr="00B02A0B">
        <w:rPr>
          <w:lang w:val="en-US"/>
        </w:rPr>
        <w:t>i</w:t>
      </w:r>
      <w:proofErr w:type="spellEnd"/>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24" w:name="_Toc27496101"/>
      <w:bookmarkStart w:id="2725" w:name="_Toc36107842"/>
      <w:bookmarkStart w:id="2726" w:name="_Toc44598594"/>
      <w:bookmarkStart w:id="2727" w:name="_Toc44602449"/>
      <w:bookmarkStart w:id="2728" w:name="_Toc45197626"/>
      <w:bookmarkStart w:id="2729" w:name="_Toc45695659"/>
      <w:bookmarkStart w:id="2730" w:name="_Toc51851115"/>
      <w:bookmarkStart w:id="2731" w:name="_Toc92224721"/>
      <w:r w:rsidRPr="00B02A0B">
        <w:t>9.2.5.</w:t>
      </w:r>
      <w:r w:rsidRPr="00B02A0B">
        <w:rPr>
          <w:lang w:val="en-US"/>
        </w:rPr>
        <w:t>2.2.2</w:t>
      </w:r>
      <w:r w:rsidRPr="00B02A0B">
        <w:tab/>
      </w:r>
      <w:r w:rsidRPr="00B02A0B">
        <w:rPr>
          <w:lang w:val="en-US"/>
        </w:rPr>
        <w:t xml:space="preserve">Terminating </w:t>
      </w:r>
      <w:r w:rsidRPr="00B02A0B">
        <w:t>procedures</w:t>
      </w:r>
      <w:bookmarkEnd w:id="2724"/>
      <w:bookmarkEnd w:id="2725"/>
      <w:bookmarkEnd w:id="2726"/>
      <w:bookmarkEnd w:id="2727"/>
      <w:bookmarkEnd w:id="2728"/>
      <w:bookmarkEnd w:id="2729"/>
      <w:bookmarkEnd w:id="2730"/>
      <w:bookmarkEnd w:id="2731"/>
    </w:p>
    <w:p w14:paraId="07FF8CBE" w14:textId="77777777" w:rsidR="005C310B" w:rsidRPr="00B02A0B" w:rsidRDefault="005C310B" w:rsidP="005C310B">
      <w:r w:rsidRPr="00B02A0B">
        <w:t xml:space="preserve">Upon receipt of a "SIP INVITE request for standalone SDS over media plane for terminating participating </w:t>
      </w:r>
      <w:proofErr w:type="spellStart"/>
      <w:r w:rsidRPr="00B02A0B">
        <w:t>MCData</w:t>
      </w:r>
      <w:proofErr w:type="spellEnd"/>
      <w:r w:rsidRPr="00B02A0B">
        <w:t xml:space="preserve"> function" or "SIP INVITE request for SDS session for terminating participating </w:t>
      </w:r>
      <w:proofErr w:type="spellStart"/>
      <w:r w:rsidRPr="00B02A0B">
        <w:t>MCData</w:t>
      </w:r>
      <w:proofErr w:type="spellEnd"/>
      <w:r w:rsidRPr="00B02A0B">
        <w:t xml:space="preserve"> function", </w:t>
      </w:r>
      <w:r w:rsidRPr="00B02A0B">
        <w:rPr>
          <w:noProof/>
        </w:rPr>
        <w:t xml:space="preserve">the participating </w:t>
      </w:r>
      <w:proofErr w:type="spellStart"/>
      <w:r w:rsidRPr="00B02A0B">
        <w:t>MCData</w:t>
      </w:r>
      <w:proofErr w:type="spellEnd"/>
      <w:r w:rsidRPr="00B02A0B">
        <w:t xml:space="preserve"> </w:t>
      </w:r>
      <w:r w:rsidRPr="00B02A0B">
        <w:rPr>
          <w:noProof/>
        </w:rPr>
        <w:t>function:</w:t>
      </w:r>
    </w:p>
    <w:p w14:paraId="71C6FCCF"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INVITE request for terminating participating </w:t>
      </w:r>
      <w:proofErr w:type="spellStart"/>
      <w:r w:rsidRPr="00B02A0B">
        <w:t>MCData</w:t>
      </w:r>
      <w:proofErr w:type="spellEnd"/>
      <w:r w:rsidRPr="00B02A0B">
        <w:t xml:space="preserve"> function"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proofErr w:type="spellStart"/>
      <w:r w:rsidRPr="00B02A0B">
        <w:rPr>
          <w:lang w:val="en-US"/>
        </w:rPr>
        <w:t>MCData</w:t>
      </w:r>
      <w:proofErr w:type="spellEnd"/>
      <w:r w:rsidRPr="00B02A0B">
        <w:t xml:space="preserve"> ID present in the &lt;</w:t>
      </w:r>
      <w:proofErr w:type="spellStart"/>
      <w:r w:rsidRPr="00B02A0B">
        <w:rPr>
          <w:lang w:val="en-US"/>
        </w:rPr>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rPr>
          <w:lang w:val="en-US"/>
        </w:rPr>
        <w:t>MCData</w:t>
      </w:r>
      <w:proofErr w:type="spellEnd"/>
      <w:r w:rsidRPr="00B02A0B">
        <w:t xml:space="preserve"> ID and public user identity;</w:t>
      </w:r>
    </w:p>
    <w:p w14:paraId="40F83295" w14:textId="77777777" w:rsidR="005C310B" w:rsidRPr="00B02A0B" w:rsidRDefault="005C310B" w:rsidP="005C310B">
      <w:pPr>
        <w:pStyle w:val="B2"/>
      </w:pPr>
      <w:proofErr w:type="spellStart"/>
      <w:r w:rsidRPr="00B02A0B">
        <w:t>i</w:t>
      </w:r>
      <w:proofErr w:type="spellEnd"/>
      <w:r w:rsidRPr="00B02A0B">
        <w:t>)</w:t>
      </w:r>
      <w:r w:rsidRPr="00B02A0B">
        <w:tab/>
        <w:t xml:space="preserve">if the binding between the </w:t>
      </w:r>
      <w:proofErr w:type="spellStart"/>
      <w:r w:rsidRPr="00B02A0B">
        <w:rPr>
          <w:lang w:val="en-US"/>
        </w:rPr>
        <w:t>MCData</w:t>
      </w:r>
      <w:proofErr w:type="spellEnd"/>
      <w:r w:rsidRPr="00B02A0B">
        <w:t xml:space="preserve"> ID and public user identity does not exist, then the participating </w:t>
      </w:r>
      <w:proofErr w:type="spellStart"/>
      <w:r w:rsidRPr="00B02A0B">
        <w:rPr>
          <w:lang w:val="en-US"/>
        </w:rPr>
        <w:t>MCData</w:t>
      </w:r>
      <w:proofErr w:type="spellEnd"/>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shall copy the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shall include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proofErr w:type="spellStart"/>
      <w:r w:rsidRPr="00B02A0B">
        <w:rPr>
          <w:lang w:val="en-US"/>
        </w:rPr>
        <w:t>mcdata.sds</w:t>
      </w:r>
      <w:proofErr w:type="spellEnd"/>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proofErr w:type="spellStart"/>
      <w:r w:rsidRPr="00B02A0B">
        <w:rPr>
          <w:lang w:val="en-US"/>
        </w:rPr>
        <w:t>mcdata.sds</w:t>
      </w:r>
      <w:proofErr w:type="spellEnd"/>
      <w:r w:rsidRPr="00B02A0B">
        <w:t>";</w:t>
      </w:r>
    </w:p>
    <w:p w14:paraId="071CECCB" w14:textId="77777777" w:rsidR="005C310B" w:rsidRPr="00B02A0B" w:rsidRDefault="005C310B" w:rsidP="005C310B">
      <w:pPr>
        <w:pStyle w:val="B3"/>
      </w:pPr>
      <w:r w:rsidRPr="00B02A0B">
        <w:t>c)</w:t>
      </w:r>
      <w:r w:rsidRPr="00B02A0B">
        <w:tab/>
        <w:t xml:space="preserve">the </w:t>
      </w:r>
      <w:proofErr w:type="spellStart"/>
      <w:r w:rsidRPr="00B02A0B">
        <w:t>isfocus</w:t>
      </w:r>
      <w:proofErr w:type="spellEnd"/>
      <w:r w:rsidRPr="00B02A0B">
        <w:t xml:space="preserve"> media feature tag;</w:t>
      </w:r>
    </w:p>
    <w:p w14:paraId="7BB4CF4E" w14:textId="77777777" w:rsidR="005C310B" w:rsidRPr="00B02A0B" w:rsidRDefault="005C310B" w:rsidP="005C310B">
      <w:pPr>
        <w:pStyle w:val="B3"/>
      </w:pPr>
      <w:r w:rsidRPr="00B02A0B">
        <w:t>d)</w:t>
      </w:r>
      <w:r w:rsidRPr="00B02A0B">
        <w:tab/>
        <w:t xml:space="preserve">an </w:t>
      </w:r>
      <w:proofErr w:type="spellStart"/>
      <w:r w:rsidRPr="00B02A0B">
        <w:rPr>
          <w:lang w:val="en-US"/>
        </w:rPr>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6281DFF1" w14:textId="77777777" w:rsidR="005C310B" w:rsidRPr="00B02A0B" w:rsidRDefault="005C310B" w:rsidP="005C310B">
      <w:pPr>
        <w:pStyle w:val="B3"/>
      </w:pPr>
      <w:r w:rsidRPr="00B02A0B">
        <w:lastRenderedPageBreak/>
        <w:t>e)</w:t>
      </w:r>
      <w:r w:rsidRPr="00B02A0B">
        <w:tab/>
        <w:t xml:space="preserve">any other </w:t>
      </w:r>
      <w:proofErr w:type="spellStart"/>
      <w:r w:rsidRPr="00B02A0B">
        <w:t>uri</w:t>
      </w:r>
      <w:proofErr w:type="spellEnd"/>
      <w:r w:rsidRPr="00B02A0B">
        <w:t>-parameter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32" w:name="_Toc92224722"/>
      <w:bookmarkStart w:id="2733" w:name="_Toc27496102"/>
      <w:bookmarkStart w:id="2734" w:name="_Toc36107843"/>
      <w:bookmarkStart w:id="2735" w:name="_Toc44598595"/>
      <w:bookmarkStart w:id="2736" w:name="_Toc44602450"/>
      <w:bookmarkStart w:id="2737" w:name="_Toc45197627"/>
      <w:bookmarkStart w:id="2738" w:name="_Toc45695660"/>
      <w:bookmarkStart w:id="2739"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32"/>
    </w:p>
    <w:p w14:paraId="3A4F86DB" w14:textId="1F8BFB24" w:rsidR="005C310B" w:rsidRPr="00B02A0B" w:rsidRDefault="005C310B" w:rsidP="005C310B">
      <w:pPr>
        <w:rPr>
          <w:lang w:eastAsia="ko-KR"/>
        </w:rPr>
      </w:pPr>
      <w:r w:rsidRPr="00B02A0B">
        <w:t xml:space="preserve">The participating </w:t>
      </w:r>
      <w:proofErr w:type="spellStart"/>
      <w:r w:rsidRPr="00B02A0B">
        <w:t>MCData</w:t>
      </w:r>
      <w:proofErr w:type="spellEnd"/>
      <w:r w:rsidRPr="00B02A0B">
        <w:t xml:space="preserve">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40" w:name="_Toc92224723"/>
      <w:r w:rsidRPr="00B02A0B">
        <w:rPr>
          <w:lang w:eastAsia="ko-KR"/>
        </w:rPr>
        <w:t>9.2.5.2.2.4</w:t>
      </w:r>
      <w:r w:rsidRPr="00B02A0B">
        <w:rPr>
          <w:lang w:eastAsia="ko-KR"/>
        </w:rPr>
        <w:tab/>
        <w:t xml:space="preserve">Processing of request from controlling </w:t>
      </w:r>
      <w:proofErr w:type="spellStart"/>
      <w:r w:rsidRPr="00B02A0B">
        <w:rPr>
          <w:lang w:eastAsia="ko-KR"/>
        </w:rPr>
        <w:t>MCData</w:t>
      </w:r>
      <w:proofErr w:type="spellEnd"/>
      <w:r w:rsidRPr="00B02A0B">
        <w:rPr>
          <w:lang w:eastAsia="ko-KR"/>
        </w:rPr>
        <w:t xml:space="preserve"> function to upgrade or cancel emergency one</w:t>
      </w:r>
      <w:r w:rsidRPr="00B02A0B">
        <w:rPr>
          <w:lang w:eastAsia="ko-KR"/>
        </w:rPr>
        <w:noBreakHyphen/>
        <w:t>to</w:t>
      </w:r>
      <w:r w:rsidRPr="00B02A0B">
        <w:rPr>
          <w:lang w:eastAsia="ko-KR"/>
        </w:rPr>
        <w:noBreakHyphen/>
        <w:t>one SDS communication</w:t>
      </w:r>
      <w:bookmarkEnd w:id="2740"/>
    </w:p>
    <w:p w14:paraId="36969C37" w14:textId="736812FF" w:rsidR="005C310B" w:rsidRPr="00B02A0B" w:rsidRDefault="005C310B" w:rsidP="005C310B">
      <w:pPr>
        <w:rPr>
          <w:lang w:eastAsia="ko-KR"/>
        </w:rPr>
      </w:pPr>
      <w:r w:rsidRPr="00B02A0B">
        <w:t xml:space="preserve">The participating </w:t>
      </w:r>
      <w:proofErr w:type="spellStart"/>
      <w:r w:rsidRPr="00B02A0B">
        <w:t>MCData</w:t>
      </w:r>
      <w:proofErr w:type="spellEnd"/>
      <w:r w:rsidRPr="00B02A0B">
        <w:t xml:space="preserve">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41" w:name="_Toc92224724"/>
      <w:bookmarkStart w:id="2742" w:name="_Toc131378557"/>
      <w:r w:rsidRPr="00B02A0B">
        <w:rPr>
          <w:lang w:val="en-US"/>
        </w:rPr>
        <w:t>9.2.5.2.3</w:t>
      </w:r>
      <w:r w:rsidRPr="00B02A0B">
        <w:rPr>
          <w:lang w:val="en-US"/>
        </w:rPr>
        <w:tab/>
        <w:t xml:space="preserve">Controlling </w:t>
      </w:r>
      <w:proofErr w:type="spellStart"/>
      <w:r w:rsidRPr="00B02A0B">
        <w:t>MCData</w:t>
      </w:r>
      <w:proofErr w:type="spellEnd"/>
      <w:r w:rsidRPr="00B02A0B">
        <w:t xml:space="preserve"> </w:t>
      </w:r>
      <w:r w:rsidRPr="00B02A0B">
        <w:rPr>
          <w:lang w:val="en-US"/>
        </w:rPr>
        <w:t>function</w:t>
      </w:r>
      <w:r w:rsidRPr="00B02A0B">
        <w:t xml:space="preserve"> procedures</w:t>
      </w:r>
      <w:bookmarkEnd w:id="2741"/>
      <w:bookmarkEnd w:id="2742"/>
    </w:p>
    <w:p w14:paraId="0455E4D8" w14:textId="77777777" w:rsidR="005C310B" w:rsidRPr="00B02A0B" w:rsidRDefault="005C310B" w:rsidP="00D96C25">
      <w:pPr>
        <w:pStyle w:val="H6"/>
        <w:rPr>
          <w:noProof/>
        </w:rPr>
      </w:pPr>
      <w:bookmarkStart w:id="2743" w:name="_Toc92224725"/>
      <w:r w:rsidRPr="00B02A0B">
        <w:rPr>
          <w:noProof/>
        </w:rPr>
        <w:t>9.2.5.2.3.1</w:t>
      </w:r>
      <w:r w:rsidRPr="00B02A0B">
        <w:rPr>
          <w:noProof/>
        </w:rPr>
        <w:tab/>
        <w:t xml:space="preserve">Originating </w:t>
      </w:r>
      <w:r w:rsidRPr="00B02A0B">
        <w:rPr>
          <w:lang w:val="en-IN"/>
        </w:rPr>
        <w:t xml:space="preserve">controlling </w:t>
      </w:r>
      <w:proofErr w:type="spellStart"/>
      <w:r w:rsidRPr="00B02A0B">
        <w:rPr>
          <w:lang w:val="en-IN"/>
        </w:rPr>
        <w:t>MCData</w:t>
      </w:r>
      <w:proofErr w:type="spellEnd"/>
      <w:r w:rsidRPr="00B02A0B">
        <w:rPr>
          <w:lang w:val="en-IN"/>
        </w:rPr>
        <w:t xml:space="preserve"> function </w:t>
      </w:r>
      <w:r w:rsidRPr="00B02A0B">
        <w:rPr>
          <w:noProof/>
          <w:lang w:val="en-US"/>
        </w:rPr>
        <w:t>p</w:t>
      </w:r>
      <w:r w:rsidRPr="00B02A0B">
        <w:rPr>
          <w:noProof/>
        </w:rPr>
        <w:t>rocedures</w:t>
      </w:r>
      <w:bookmarkEnd w:id="2743"/>
    </w:p>
    <w:p w14:paraId="4E5E2299" w14:textId="77777777" w:rsidR="00B02A0B" w:rsidRPr="00B02A0B" w:rsidRDefault="005C310B" w:rsidP="005C310B">
      <w:r w:rsidRPr="00B02A0B">
        <w:t xml:space="preserve">The controlling </w:t>
      </w:r>
      <w:proofErr w:type="spellStart"/>
      <w:r w:rsidRPr="00B02A0B">
        <w:t>MCData</w:t>
      </w:r>
      <w:proofErr w:type="spellEnd"/>
      <w:r w:rsidRPr="00B02A0B">
        <w:t xml:space="preserve"> function shall execute the procedure in clause 9.2.4.4.3.</w:t>
      </w:r>
      <w:bookmarkStart w:id="2744"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w:t>
      </w:r>
      <w:r w:rsidRPr="00B02A0B">
        <w:rPr>
          <w:noProof/>
          <w:lang w:val="en-US"/>
        </w:rPr>
        <w:t>p</w:t>
      </w:r>
      <w:r w:rsidRPr="00B02A0B">
        <w:rPr>
          <w:noProof/>
        </w:rPr>
        <w:t>rocedures</w:t>
      </w:r>
      <w:bookmarkEnd w:id="2744"/>
    </w:p>
    <w:p w14:paraId="31876E39" w14:textId="77777777" w:rsidR="005C310B" w:rsidRPr="00B02A0B" w:rsidRDefault="005C310B" w:rsidP="005C310B">
      <w:pPr>
        <w:rPr>
          <w:noProof/>
          <w:sz w:val="28"/>
        </w:rPr>
      </w:pPr>
      <w:r w:rsidRPr="00B02A0B">
        <w:t xml:space="preserve">The controlling </w:t>
      </w:r>
      <w:proofErr w:type="spellStart"/>
      <w:r w:rsidRPr="00B02A0B">
        <w:t>MCData</w:t>
      </w:r>
      <w:proofErr w:type="spellEnd"/>
      <w:r w:rsidRPr="00B02A0B">
        <w:t xml:space="preserve"> function shall execute the procedure in clause 9.2.4.4.4.</w:t>
      </w:r>
    </w:p>
    <w:p w14:paraId="339C5EF8" w14:textId="77777777" w:rsidR="005C310B" w:rsidRPr="00B02A0B" w:rsidRDefault="005C310B" w:rsidP="00D96C25">
      <w:pPr>
        <w:pStyle w:val="H6"/>
      </w:pPr>
      <w:bookmarkStart w:id="2745" w:name="_Toc92224727"/>
      <w:r w:rsidRPr="00B02A0B">
        <w:t>9.2.5.2.3.3</w:t>
      </w:r>
      <w:r w:rsidRPr="00B02A0B">
        <w:tab/>
      </w:r>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receiving a request for upgrade to emergency one</w:t>
      </w:r>
      <w:r w:rsidRPr="00B02A0B">
        <w:rPr>
          <w:lang w:eastAsia="ko-KR"/>
        </w:rPr>
        <w:noBreakHyphen/>
        <w:t>to</w:t>
      </w:r>
      <w:r w:rsidRPr="00B02A0B">
        <w:rPr>
          <w:lang w:eastAsia="ko-KR"/>
        </w:rPr>
        <w:noBreakHyphen/>
        <w:t>one SDS communication</w:t>
      </w:r>
      <w:bookmarkEnd w:id="2745"/>
    </w:p>
    <w:p w14:paraId="10F416E7" w14:textId="1E67CF92" w:rsidR="005C310B" w:rsidRPr="00B02A0B" w:rsidRDefault="005C310B" w:rsidP="005C310B">
      <w:pPr>
        <w:rPr>
          <w:lang w:eastAsia="ko-KR"/>
        </w:rPr>
      </w:pPr>
      <w:r w:rsidRPr="00B02A0B">
        <w:t xml:space="preserve">The controlling </w:t>
      </w:r>
      <w:proofErr w:type="spellStart"/>
      <w:r w:rsidRPr="00B02A0B">
        <w:t>MCData</w:t>
      </w:r>
      <w:proofErr w:type="spellEnd"/>
      <w:r w:rsidRPr="00B02A0B">
        <w:t xml:space="preserve">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 xml:space="preserve">with an indication that the applicable </w:t>
      </w:r>
      <w:proofErr w:type="spellStart"/>
      <w:r w:rsidR="001F501F">
        <w:t>MCData</w:t>
      </w:r>
      <w:proofErr w:type="spellEnd"/>
      <w:r w:rsidR="001F501F">
        <w:t xml:space="preserve"> subservice is Short Data Service using session.</w:t>
      </w:r>
    </w:p>
    <w:p w14:paraId="7F1F6857" w14:textId="77777777" w:rsidR="005C310B" w:rsidRPr="00B02A0B" w:rsidRDefault="005C310B" w:rsidP="00D96C25">
      <w:pPr>
        <w:pStyle w:val="H6"/>
      </w:pPr>
      <w:bookmarkStart w:id="2746" w:name="_Toc92224728"/>
      <w:r w:rsidRPr="00B02A0B">
        <w:t>9.2.5.2.3.4</w:t>
      </w:r>
      <w:r w:rsidRPr="00B02A0B">
        <w:tab/>
      </w:r>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receiving a request for cancellation of emergency one</w:t>
      </w:r>
      <w:r w:rsidRPr="00B02A0B">
        <w:rPr>
          <w:lang w:eastAsia="ko-KR"/>
        </w:rPr>
        <w:noBreakHyphen/>
        <w:t>to</w:t>
      </w:r>
      <w:r w:rsidRPr="00B02A0B">
        <w:rPr>
          <w:lang w:eastAsia="ko-KR"/>
        </w:rPr>
        <w:noBreakHyphen/>
        <w:t>one SDS communication</w:t>
      </w:r>
      <w:bookmarkEnd w:id="2746"/>
    </w:p>
    <w:p w14:paraId="72F2DC4C" w14:textId="0C89E9CD" w:rsidR="005C310B" w:rsidRPr="00B02A0B" w:rsidRDefault="005C310B" w:rsidP="005C310B">
      <w:pPr>
        <w:rPr>
          <w:lang w:eastAsia="ko-KR"/>
        </w:rPr>
      </w:pPr>
      <w:r w:rsidRPr="00B02A0B">
        <w:t xml:space="preserve">The controlling </w:t>
      </w:r>
      <w:proofErr w:type="spellStart"/>
      <w:r w:rsidRPr="00B02A0B">
        <w:t>MCData</w:t>
      </w:r>
      <w:proofErr w:type="spellEnd"/>
      <w:r w:rsidRPr="00B02A0B">
        <w:t xml:space="preserve">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 xml:space="preserve">with an indication that the applicable </w:t>
      </w:r>
      <w:proofErr w:type="spellStart"/>
      <w:r w:rsidR="001F501F">
        <w:t>MCData</w:t>
      </w:r>
      <w:proofErr w:type="spellEnd"/>
      <w:r w:rsidR="001F501F">
        <w:t xml:space="preserve"> subservice is Short Data Service using session.</w:t>
      </w:r>
    </w:p>
    <w:p w14:paraId="69FA31D7" w14:textId="77777777" w:rsidR="005C310B" w:rsidRPr="00B02A0B" w:rsidRDefault="005C310B" w:rsidP="00D96C25">
      <w:pPr>
        <w:pStyle w:val="H6"/>
      </w:pPr>
      <w:bookmarkStart w:id="2747" w:name="_Toc92224729"/>
      <w:r w:rsidRPr="00B02A0B">
        <w:t>9.2.5.2.3.5</w:t>
      </w:r>
      <w:r w:rsidRPr="00B02A0B">
        <w:tab/>
      </w:r>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sending a request for upgrade to emergency one</w:t>
      </w:r>
      <w:r w:rsidRPr="00B02A0B">
        <w:rPr>
          <w:lang w:eastAsia="ko-KR"/>
        </w:rPr>
        <w:noBreakHyphen/>
        <w:t>to</w:t>
      </w:r>
      <w:r w:rsidRPr="00B02A0B">
        <w:rPr>
          <w:lang w:eastAsia="ko-KR"/>
        </w:rPr>
        <w:noBreakHyphen/>
        <w:t>one SDS communication</w:t>
      </w:r>
      <w:bookmarkEnd w:id="2747"/>
    </w:p>
    <w:p w14:paraId="3E56E40A" w14:textId="77777777" w:rsidR="005C310B" w:rsidRPr="00B02A0B" w:rsidRDefault="005C310B" w:rsidP="005C310B">
      <w:pPr>
        <w:rPr>
          <w:lang w:eastAsia="ko-KR"/>
        </w:rPr>
      </w:pPr>
      <w:r w:rsidRPr="00B02A0B">
        <w:t xml:space="preserve">The controlling </w:t>
      </w:r>
      <w:proofErr w:type="spellStart"/>
      <w:r w:rsidRPr="00B02A0B">
        <w:t>MCData</w:t>
      </w:r>
      <w:proofErr w:type="spellEnd"/>
      <w:r w:rsidRPr="00B02A0B">
        <w:t xml:space="preserve">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48" w:name="_Toc92224730"/>
      <w:r w:rsidRPr="00B02A0B">
        <w:t>9.2.5.2.3.6</w:t>
      </w:r>
      <w:r w:rsidRPr="00B02A0B">
        <w:tab/>
      </w:r>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sending a request for cancellation of emergency one</w:t>
      </w:r>
      <w:r w:rsidRPr="00B02A0B">
        <w:rPr>
          <w:lang w:eastAsia="ko-KR"/>
        </w:rPr>
        <w:noBreakHyphen/>
        <w:t>to</w:t>
      </w:r>
      <w:r w:rsidRPr="00B02A0B">
        <w:rPr>
          <w:lang w:eastAsia="ko-KR"/>
        </w:rPr>
        <w:noBreakHyphen/>
        <w:t>one SDS communication</w:t>
      </w:r>
      <w:bookmarkEnd w:id="2748"/>
    </w:p>
    <w:p w14:paraId="45E46372" w14:textId="77777777" w:rsidR="005C310B" w:rsidRPr="00B02A0B" w:rsidRDefault="005C310B" w:rsidP="005C310B">
      <w:pPr>
        <w:rPr>
          <w:lang w:eastAsia="ko-KR"/>
        </w:rPr>
      </w:pPr>
      <w:r w:rsidRPr="00B02A0B">
        <w:t xml:space="preserve">The controlling </w:t>
      </w:r>
      <w:proofErr w:type="spellStart"/>
      <w:r w:rsidRPr="00B02A0B">
        <w:t>MCData</w:t>
      </w:r>
      <w:proofErr w:type="spellEnd"/>
      <w:r w:rsidRPr="00B02A0B">
        <w:t xml:space="preserve">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49" w:name="_Toc92224731"/>
      <w:bookmarkStart w:id="2750" w:name="_Toc131378558"/>
      <w:r w:rsidRPr="00B02A0B">
        <w:t>9.2.5.</w:t>
      </w:r>
      <w:r w:rsidRPr="00B02A0B">
        <w:rPr>
          <w:lang w:val="en-US"/>
        </w:rPr>
        <w:t>3</w:t>
      </w:r>
      <w:r w:rsidRPr="00B02A0B">
        <w:tab/>
      </w:r>
      <w:r w:rsidRPr="00B02A0B">
        <w:rPr>
          <w:lang w:val="en-US"/>
        </w:rPr>
        <w:t>Initiating group</w:t>
      </w:r>
      <w:r w:rsidRPr="00B02A0B">
        <w:t xml:space="preserve"> SDS communication</w:t>
      </w:r>
      <w:bookmarkEnd w:id="2733"/>
      <w:bookmarkEnd w:id="2734"/>
      <w:bookmarkEnd w:id="2735"/>
      <w:bookmarkEnd w:id="2736"/>
      <w:bookmarkEnd w:id="2737"/>
      <w:bookmarkEnd w:id="2738"/>
      <w:bookmarkEnd w:id="2739"/>
      <w:bookmarkEnd w:id="2749"/>
      <w:bookmarkEnd w:id="2750"/>
    </w:p>
    <w:p w14:paraId="620CF96F" w14:textId="4B4F5563" w:rsidR="00812725" w:rsidRPr="00812725" w:rsidRDefault="00812725" w:rsidP="0017634C">
      <w:pPr>
        <w:pStyle w:val="Heading5"/>
      </w:pPr>
      <w:bookmarkStart w:id="2751" w:name="_Toc131378559"/>
      <w:r>
        <w:t>9.2.5.</w:t>
      </w:r>
      <w:r>
        <w:rPr>
          <w:lang w:val="en-US"/>
        </w:rPr>
        <w:t>3</w:t>
      </w:r>
      <w:r>
        <w:t>.0</w:t>
      </w:r>
      <w:r>
        <w:tab/>
        <w:t>General</w:t>
      </w:r>
      <w:bookmarkEnd w:id="2751"/>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52" w:name="_Toc27496103"/>
      <w:bookmarkStart w:id="2753" w:name="_Toc36107844"/>
      <w:bookmarkStart w:id="2754" w:name="_Toc44598596"/>
      <w:bookmarkStart w:id="2755" w:name="_Toc44602451"/>
      <w:bookmarkStart w:id="2756" w:name="_Toc45197628"/>
      <w:bookmarkStart w:id="2757" w:name="_Toc45695661"/>
      <w:bookmarkStart w:id="2758" w:name="_Toc51851117"/>
      <w:bookmarkStart w:id="2759" w:name="_Toc92224732"/>
      <w:bookmarkStart w:id="2760" w:name="_Toc131378560"/>
      <w:r w:rsidRPr="00B02A0B">
        <w:lastRenderedPageBreak/>
        <w:t>9.2.5.</w:t>
      </w:r>
      <w:r w:rsidRPr="00B02A0B">
        <w:rPr>
          <w:lang w:val="en-US"/>
        </w:rPr>
        <w:t>3</w:t>
      </w:r>
      <w:r w:rsidRPr="00B02A0B">
        <w:t>.1</w:t>
      </w:r>
      <w:r w:rsidRPr="00B02A0B">
        <w:tab/>
      </w:r>
      <w:proofErr w:type="spellStart"/>
      <w:r w:rsidRPr="00B02A0B">
        <w:t>MCData</w:t>
      </w:r>
      <w:proofErr w:type="spellEnd"/>
      <w:r w:rsidRPr="00B02A0B">
        <w:t xml:space="preserve"> client procedures</w:t>
      </w:r>
      <w:bookmarkEnd w:id="2752"/>
      <w:bookmarkEnd w:id="2753"/>
      <w:bookmarkEnd w:id="2754"/>
      <w:bookmarkEnd w:id="2755"/>
      <w:bookmarkEnd w:id="2756"/>
      <w:bookmarkEnd w:id="2757"/>
      <w:bookmarkEnd w:id="2758"/>
      <w:bookmarkEnd w:id="2759"/>
      <w:bookmarkEnd w:id="2760"/>
    </w:p>
    <w:p w14:paraId="34B07862" w14:textId="77777777" w:rsidR="005C310B" w:rsidRPr="00B02A0B" w:rsidRDefault="005C310B" w:rsidP="00D96C25">
      <w:pPr>
        <w:pStyle w:val="H6"/>
      </w:pPr>
      <w:bookmarkStart w:id="2761" w:name="_Toc27496104"/>
      <w:bookmarkStart w:id="2762" w:name="_Toc36107845"/>
      <w:bookmarkStart w:id="2763" w:name="_Toc44598597"/>
      <w:bookmarkStart w:id="2764" w:name="_Toc44602452"/>
      <w:bookmarkStart w:id="2765" w:name="_Toc45197629"/>
      <w:bookmarkStart w:id="2766" w:name="_Toc45695662"/>
      <w:bookmarkStart w:id="2767" w:name="_Toc51851118"/>
      <w:bookmarkStart w:id="2768" w:name="_Toc92224733"/>
      <w:r w:rsidRPr="00B02A0B">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761"/>
      <w:bookmarkEnd w:id="2762"/>
      <w:bookmarkEnd w:id="2763"/>
      <w:bookmarkEnd w:id="2764"/>
      <w:bookmarkEnd w:id="2765"/>
      <w:bookmarkEnd w:id="2766"/>
      <w:bookmarkEnd w:id="2767"/>
      <w:bookmarkEnd w:id="2768"/>
    </w:p>
    <w:p w14:paraId="71071407"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initiate group SDS session within the pre-established session, the </w:t>
      </w:r>
      <w:proofErr w:type="spellStart"/>
      <w:r w:rsidRPr="00B02A0B">
        <w:t>MCData</w:t>
      </w:r>
      <w:proofErr w:type="spellEnd"/>
      <w:r w:rsidRPr="00B02A0B">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379834DF" w14:textId="77777777" w:rsidR="005C310B" w:rsidRPr="00B02A0B" w:rsidRDefault="005C310B" w:rsidP="005C310B">
      <w:pPr>
        <w:pStyle w:val="B1"/>
      </w:pPr>
      <w:r w:rsidRPr="00B02A0B">
        <w:t>1)</w:t>
      </w:r>
      <w:r w:rsidRPr="00B02A0B">
        <w:tab/>
        <w:t xml:space="preserve">should indicate to the </w:t>
      </w:r>
      <w:proofErr w:type="spellStart"/>
      <w:r w:rsidRPr="00B02A0B">
        <w:t>MCData</w:t>
      </w:r>
      <w:proofErr w:type="spellEnd"/>
      <w:r w:rsidRPr="00B02A0B">
        <w:t xml:space="preserve">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initiate group SDS session within the pre-established session, the </w:t>
      </w:r>
      <w:proofErr w:type="spellStart"/>
      <w:r w:rsidRPr="00B02A0B">
        <w:t>MCData</w:t>
      </w:r>
      <w:proofErr w:type="spellEnd"/>
      <w:r w:rsidRPr="00B02A0B">
        <w:t xml:space="preserve">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rsidR="001015C7">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0DBB28C7" w14:textId="4B2DF448" w:rsidR="001015C7" w:rsidRPr="00B02A0B" w:rsidRDefault="001015C7" w:rsidP="001015C7">
      <w:pPr>
        <w:pStyle w:val="B1"/>
      </w:pPr>
      <w:r w:rsidRPr="00B02A0B">
        <w:t>3)</w:t>
      </w:r>
      <w:r w:rsidRPr="00B02A0B">
        <w:tab/>
        <w:t>shall include in the application/</w:t>
      </w:r>
      <w:proofErr w:type="spellStart"/>
      <w:r w:rsidRPr="00B02A0B">
        <w:t>resource-lists</w:t>
      </w:r>
      <w:r>
        <w:t>+xml</w:t>
      </w:r>
      <w:proofErr w:type="spellEnd"/>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xml:space="preserve">" attribute set to the </w:t>
      </w:r>
      <w:proofErr w:type="spellStart"/>
      <w:r w:rsidRPr="00B02A0B">
        <w:t>MCData</w:t>
      </w:r>
      <w:proofErr w:type="spellEnd"/>
      <w:r w:rsidRPr="00B02A0B">
        <w:t xml:space="preserve">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4EDECEC1" w14:textId="77777777" w:rsidR="005C310B" w:rsidRPr="00B02A0B" w:rsidRDefault="005C310B" w:rsidP="005C310B">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is requested, the &lt;request-type&gt; element set to a value of "group-</w:t>
      </w:r>
      <w:proofErr w:type="spellStart"/>
      <w:r w:rsidRPr="00B02A0B">
        <w:t>sds</w:t>
      </w:r>
      <w:proofErr w:type="spellEnd"/>
      <w:r w:rsidRPr="00B02A0B">
        <w:t xml:space="preserve">". If </w:t>
      </w:r>
      <w:r w:rsidRPr="00B02A0B">
        <w:rPr>
          <w:noProof/>
        </w:rPr>
        <w:t>a group SDS session is requested</w:t>
      </w:r>
      <w:r w:rsidRPr="00B02A0B">
        <w:t>, the &lt;request-type&gt; element set to a value of "group-</w:t>
      </w:r>
      <w:proofErr w:type="spellStart"/>
      <w:r w:rsidRPr="00B02A0B">
        <w:t>sds</w:t>
      </w:r>
      <w:proofErr w:type="spellEnd"/>
      <w:r w:rsidRPr="00B02A0B">
        <w:t>-session";</w:t>
      </w:r>
    </w:p>
    <w:p w14:paraId="1FEC7FFA" w14:textId="77777777" w:rsidR="005C310B" w:rsidRPr="00B02A0B" w:rsidRDefault="005C310B" w:rsidP="005C310B">
      <w:pPr>
        <w:pStyle w:val="B4"/>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4EF6613A" w14:textId="784A0E30" w:rsidR="005C310B" w:rsidRPr="00B02A0B" w:rsidRDefault="005C310B" w:rsidP="005C310B">
      <w:pPr>
        <w:pStyle w:val="B4"/>
      </w:pPr>
      <w:r w:rsidRPr="00B02A0B">
        <w:t>C)</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2B5FC67E" w14:textId="018814F7" w:rsidR="0027751B" w:rsidRDefault="005C310B" w:rsidP="00E47C42">
      <w:pPr>
        <w:pStyle w:val="B4"/>
      </w:pPr>
      <w:r w:rsidRPr="00B02A0B">
        <w:t>D)</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REFER request, </w:t>
      </w:r>
      <w:r w:rsidR="008E590E">
        <w:t>the &lt;</w:t>
      </w:r>
      <w:proofErr w:type="spellStart"/>
      <w:r w:rsidR="008E590E">
        <w:t>anyExt</w:t>
      </w:r>
      <w:proofErr w:type="spellEnd"/>
      <w:r w:rsidR="008E590E">
        <w:t xml:space="preserve">&gt;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 xml:space="preserve">if the </w:t>
      </w:r>
      <w:proofErr w:type="spellStart"/>
      <w:r w:rsidRPr="00E47C42">
        <w:t>MC</w:t>
      </w:r>
      <w:r w:rsidRPr="00B02A0B">
        <w:t>Data</w:t>
      </w:r>
      <w:proofErr w:type="spellEnd"/>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group communication and the </w:t>
      </w:r>
      <w:proofErr w:type="spellStart"/>
      <w:r w:rsidRPr="00B02A0B">
        <w:t>MCData</w:t>
      </w:r>
      <w:proofErr w:type="spellEnd"/>
      <w:r w:rsidRPr="00B02A0B">
        <w:t xml:space="preserve">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 xml:space="preserve">if this is an authorised request for an </w:t>
      </w:r>
      <w:proofErr w:type="spellStart"/>
      <w:r w:rsidRPr="00B02A0B">
        <w:rPr>
          <w:lang w:eastAsia="ko-KR"/>
        </w:rPr>
        <w:t>MCData</w:t>
      </w:r>
      <w:proofErr w:type="spellEnd"/>
      <w:r w:rsidRPr="00B02A0B">
        <w:rPr>
          <w:lang w:eastAsia="ko-KR"/>
        </w:rPr>
        <w:t xml:space="preserve">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 xml:space="preserve">if this is an unauthorised request for an </w:t>
      </w:r>
      <w:proofErr w:type="spellStart"/>
      <w:r w:rsidRPr="00B02A0B">
        <w:t>MCData</w:t>
      </w:r>
      <w:proofErr w:type="spellEnd"/>
      <w:r w:rsidRPr="00B02A0B">
        <w:t xml:space="preserve"> emergency group communication as determined in step a) above, should indicate to the </w:t>
      </w:r>
      <w:proofErr w:type="spellStart"/>
      <w:r w:rsidRPr="00B02A0B">
        <w:t>MCData</w:t>
      </w:r>
      <w:proofErr w:type="spellEnd"/>
      <w:r w:rsidRPr="00B02A0B">
        <w:t xml:space="preserve"> user that they are not authorised to initiate an </w:t>
      </w:r>
      <w:proofErr w:type="spellStart"/>
      <w:r w:rsidRPr="00B02A0B">
        <w:t>MCData</w:t>
      </w:r>
      <w:proofErr w:type="spellEnd"/>
      <w:r w:rsidRPr="00B02A0B">
        <w:t xml:space="preserve"> emergency group communication;</w:t>
      </w:r>
    </w:p>
    <w:p w14:paraId="680ED97A" w14:textId="77777777" w:rsidR="005C310B" w:rsidRPr="00B02A0B" w:rsidRDefault="005C310B" w:rsidP="005C310B">
      <w:pPr>
        <w:pStyle w:val="B1"/>
      </w:pPr>
      <w:r w:rsidRPr="00B02A0B">
        <w:lastRenderedPageBreak/>
        <w:t>3B)</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w:t>
      </w:r>
      <w:proofErr w:type="spellStart"/>
      <w:r w:rsidRPr="00B02A0B">
        <w:rPr>
          <w:lang w:eastAsia="ko-KR"/>
        </w:rPr>
        <w:t>MCData</w:t>
      </w:r>
      <w:proofErr w:type="spellEnd"/>
      <w:r w:rsidRPr="00B02A0B">
        <w:rPr>
          <w:lang w:eastAsia="ko-KR"/>
        </w:rPr>
        <w:t xml:space="preserve">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 xml:space="preserve">if this is an unauthorised request for an </w:t>
      </w:r>
      <w:proofErr w:type="spellStart"/>
      <w:r w:rsidRPr="00B02A0B">
        <w:t>MCData</w:t>
      </w:r>
      <w:proofErr w:type="spellEnd"/>
      <w:r w:rsidRPr="00B02A0B">
        <w:t xml:space="preserve"> imminent peril group communication as determined in step a) above, should indicate to the </w:t>
      </w:r>
      <w:proofErr w:type="spellStart"/>
      <w:r w:rsidRPr="00B02A0B">
        <w:t>MCData</w:t>
      </w:r>
      <w:proofErr w:type="spellEnd"/>
      <w:r w:rsidRPr="00B02A0B">
        <w:t xml:space="preserve"> user that they are not authorised to initiate an </w:t>
      </w:r>
      <w:proofErr w:type="spellStart"/>
      <w:r w:rsidRPr="00B02A0B">
        <w:t>MCData</w:t>
      </w:r>
      <w:proofErr w:type="spellEnd"/>
      <w:r w:rsidRPr="00B02A0B">
        <w:t xml:space="preserve"> imminent peril group communication;</w:t>
      </w:r>
    </w:p>
    <w:p w14:paraId="34F4E202" w14:textId="77777777" w:rsidR="005C310B" w:rsidRPr="00B02A0B" w:rsidRDefault="005C310B" w:rsidP="005C310B">
      <w:pPr>
        <w:pStyle w:val="B1"/>
      </w:pPr>
      <w:r w:rsidRPr="00B02A0B">
        <w:t>3D)</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w:t>
      </w:r>
      <w:proofErr w:type="spellStart"/>
      <w:r w:rsidRPr="00B02A0B">
        <w:t>norefersub</w:t>
      </w:r>
      <w:proofErr w:type="spellEnd"/>
      <w:r w:rsidRPr="00B02A0B">
        <w:t>"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 xml:space="preserve">On receiving a final SIP 2xx response to the SIP REFER request, the </w:t>
      </w:r>
      <w:proofErr w:type="spellStart"/>
      <w:r w:rsidRPr="00B02A0B">
        <w:t>MCData</w:t>
      </w:r>
      <w:proofErr w:type="spellEnd"/>
      <w:r w:rsidRPr="00B02A0B">
        <w:t xml:space="preserve">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emergency group communication state is set to "MDEGC 2: emergency-communication-requested" or "MDEGC 3: emergency-communication-granted" or</w:t>
      </w:r>
      <w:r w:rsidRPr="00B02A0B">
        <w:tab/>
        <w:t xml:space="preserve">if the </w:t>
      </w:r>
      <w:proofErr w:type="spellStart"/>
      <w:r w:rsidRPr="00B02A0B">
        <w:t>MCData</w:t>
      </w:r>
      <w:proofErr w:type="spellEnd"/>
      <w:r w:rsidRPr="00B02A0B">
        <w:t xml:space="preserve"> imminent peril group communication state is set to "MDIGC 2: imminent-peril-communication-requested" or "MDIGC 3: imminent-peril-communication-granted", the </w:t>
      </w:r>
      <w:proofErr w:type="spellStart"/>
      <w:r w:rsidRPr="00B02A0B">
        <w:t>MCData</w:t>
      </w:r>
      <w:proofErr w:type="spellEnd"/>
      <w:r w:rsidRPr="00B02A0B">
        <w:t xml:space="preserve"> client shall perform the actions specified in clause 6.2.8.1.5 and shall skip the remaining steps.</w:t>
      </w:r>
    </w:p>
    <w:p w14:paraId="6988CC10" w14:textId="77777777" w:rsidR="005C310B" w:rsidRPr="00B02A0B" w:rsidRDefault="005C310B" w:rsidP="005C310B">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4009804B" w14:textId="77777777" w:rsidR="005C310B" w:rsidRPr="00B02A0B" w:rsidRDefault="005C310B" w:rsidP="005C310B">
      <w:pPr>
        <w:pStyle w:val="B1"/>
      </w:pPr>
      <w:r w:rsidRPr="00B02A0B">
        <w:t>0)</w:t>
      </w:r>
      <w:r w:rsidRPr="00B02A0B">
        <w:tab/>
        <w:t xml:space="preserve">if the sent SIP REFER request was a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lastRenderedPageBreak/>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 xml:space="preserve">shall send the SIP 200 (OK) response towards the participating </w:t>
      </w:r>
      <w:proofErr w:type="spellStart"/>
      <w:r w:rsidRPr="00B02A0B">
        <w:rPr>
          <w:lang w:eastAsia="ko-KR"/>
        </w:rPr>
        <w:t>MCData</w:t>
      </w:r>
      <w:proofErr w:type="spellEnd"/>
      <w:r w:rsidRPr="00B02A0B">
        <w:rPr>
          <w:lang w:eastAsia="ko-KR"/>
        </w:rPr>
        <w:t xml:space="preserve">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proofErr w:type="spellStart"/>
      <w:r w:rsidRPr="00B02A0B">
        <w:t>i</w:t>
      </w:r>
      <w:proofErr w:type="spellEnd"/>
      <w:r w:rsidRPr="00B02A0B">
        <w:t>)</w:t>
      </w:r>
      <w:r w:rsidRPr="00B02A0B">
        <w:tab/>
        <w:t xml:space="preserve">shall notify </w:t>
      </w:r>
      <w:proofErr w:type="spellStart"/>
      <w:r w:rsidRPr="00B02A0B">
        <w:t>MCData</w:t>
      </w:r>
      <w:proofErr w:type="spellEnd"/>
      <w:r w:rsidRPr="00B02A0B">
        <w:t xml:space="preserve"> user about successful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proofErr w:type="spellStart"/>
      <w:r w:rsidRPr="00B02A0B">
        <w:t>i</w:t>
      </w:r>
      <w:proofErr w:type="spellEnd"/>
      <w:r w:rsidRPr="00B02A0B">
        <w:t>)</w:t>
      </w:r>
      <w:r w:rsidRPr="00B02A0B">
        <w:tab/>
        <w:t xml:space="preserve">shall notify </w:t>
      </w:r>
      <w:proofErr w:type="spellStart"/>
      <w:r w:rsidRPr="00B02A0B">
        <w:t>MCData</w:t>
      </w:r>
      <w:proofErr w:type="spellEnd"/>
      <w:r w:rsidRPr="00B02A0B">
        <w:t xml:space="preserve"> user about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69" w:name="_Toc27496105"/>
      <w:bookmarkStart w:id="2770" w:name="_Toc36107846"/>
      <w:bookmarkStart w:id="2771" w:name="_Toc44598598"/>
      <w:bookmarkStart w:id="2772" w:name="_Toc44602453"/>
      <w:bookmarkStart w:id="2773" w:name="_Toc45197630"/>
      <w:bookmarkStart w:id="2774" w:name="_Toc45695663"/>
      <w:bookmarkStart w:id="2775" w:name="_Toc51851119"/>
      <w:r w:rsidRPr="00B02A0B">
        <w:t xml:space="preserve">On communication release by interaction with the media, if the sent SIP REFER request was a request for an </w:t>
      </w:r>
      <w:proofErr w:type="spellStart"/>
      <w:r w:rsidRPr="00B02A0B">
        <w:t>MCData</w:t>
      </w:r>
      <w:proofErr w:type="spellEnd"/>
      <w:r w:rsidRPr="00B02A0B">
        <w:t xml:space="preserve"> emergency group communication or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perform the procedures specified in clause 6.2.8.1.13.</w:t>
      </w:r>
    </w:p>
    <w:p w14:paraId="0015128A" w14:textId="77777777" w:rsidR="005C310B" w:rsidRPr="00B02A0B" w:rsidRDefault="005C310B" w:rsidP="00D96C25">
      <w:pPr>
        <w:pStyle w:val="H6"/>
      </w:pPr>
      <w:bookmarkStart w:id="2776" w:name="_Toc92224734"/>
      <w:r w:rsidRPr="00B02A0B">
        <w:t>9.2.5.</w:t>
      </w:r>
      <w:r w:rsidRPr="00B02A0B">
        <w:rPr>
          <w:lang w:val="en-US"/>
        </w:rPr>
        <w:t>3</w:t>
      </w:r>
      <w:r w:rsidRPr="00B02A0B">
        <w:t>.1.2</w:t>
      </w:r>
      <w:r w:rsidRPr="00B02A0B">
        <w:tab/>
      </w:r>
      <w:r w:rsidRPr="00B02A0B">
        <w:rPr>
          <w:lang w:val="en-US"/>
        </w:rPr>
        <w:t>C</w:t>
      </w:r>
      <w:proofErr w:type="spellStart"/>
      <w:r w:rsidRPr="00B02A0B">
        <w:t>lient</w:t>
      </w:r>
      <w:proofErr w:type="spellEnd"/>
      <w:r w:rsidRPr="00B02A0B">
        <w:t xml:space="preserve"> terminating </w:t>
      </w:r>
      <w:proofErr w:type="spellStart"/>
      <w:r w:rsidRPr="00B02A0B">
        <w:t>procedrues</w:t>
      </w:r>
      <w:bookmarkEnd w:id="2769"/>
      <w:bookmarkEnd w:id="2770"/>
      <w:bookmarkEnd w:id="2771"/>
      <w:bookmarkEnd w:id="2772"/>
      <w:bookmarkEnd w:id="2773"/>
      <w:bookmarkEnd w:id="2774"/>
      <w:bookmarkEnd w:id="2775"/>
      <w:bookmarkEnd w:id="2776"/>
      <w:proofErr w:type="spellEnd"/>
    </w:p>
    <w:p w14:paraId="4374EB02" w14:textId="77777777" w:rsidR="005C310B" w:rsidRPr="00B02A0B" w:rsidRDefault="005C310B" w:rsidP="005C310B">
      <w:r w:rsidRPr="00B02A0B">
        <w:t xml:space="preserve">Upon receiving a SIP re-INVITE request within a pre-established Session without an associated </w:t>
      </w:r>
      <w:proofErr w:type="spellStart"/>
      <w:r w:rsidRPr="00B02A0B">
        <w:t>MCData</w:t>
      </w:r>
      <w:proofErr w:type="spellEnd"/>
      <w:r w:rsidRPr="00B02A0B">
        <w:t xml:space="preserve"> session the </w:t>
      </w:r>
      <w:proofErr w:type="spellStart"/>
      <w:r w:rsidRPr="00B02A0B">
        <w:t>MCData</w:t>
      </w:r>
      <w:proofErr w:type="spellEnd"/>
      <w:r w:rsidRPr="00B02A0B">
        <w:t xml:space="preserve"> client:</w:t>
      </w:r>
    </w:p>
    <w:p w14:paraId="77689260"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77" w:name="_Toc27496106"/>
      <w:bookmarkStart w:id="2778" w:name="_Toc36107847"/>
      <w:bookmarkStart w:id="2779" w:name="_Toc44598599"/>
      <w:bookmarkStart w:id="2780" w:name="_Toc44602454"/>
      <w:bookmarkStart w:id="2781" w:name="_Toc45197631"/>
      <w:bookmarkStart w:id="2782" w:name="_Toc45695664"/>
      <w:bookmarkStart w:id="2783" w:name="_Toc51851120"/>
      <w:bookmarkStart w:id="2784" w:name="_Toc92224735"/>
      <w:bookmarkStart w:id="2785" w:name="_Toc131378561"/>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procedures</w:t>
      </w:r>
      <w:bookmarkEnd w:id="2777"/>
      <w:bookmarkEnd w:id="2778"/>
      <w:bookmarkEnd w:id="2779"/>
      <w:bookmarkEnd w:id="2780"/>
      <w:bookmarkEnd w:id="2781"/>
      <w:bookmarkEnd w:id="2782"/>
      <w:bookmarkEnd w:id="2783"/>
      <w:bookmarkEnd w:id="2784"/>
      <w:bookmarkEnd w:id="2785"/>
    </w:p>
    <w:p w14:paraId="70FE12F8" w14:textId="77777777" w:rsidR="005C310B" w:rsidRPr="00B02A0B" w:rsidRDefault="005C310B" w:rsidP="00D96C25">
      <w:pPr>
        <w:pStyle w:val="H6"/>
      </w:pPr>
      <w:bookmarkStart w:id="2786" w:name="_Toc27496107"/>
      <w:bookmarkStart w:id="2787" w:name="_Toc36107848"/>
      <w:bookmarkStart w:id="2788" w:name="_Toc44598600"/>
      <w:bookmarkStart w:id="2789" w:name="_Toc44602455"/>
      <w:bookmarkStart w:id="2790" w:name="_Toc45197632"/>
      <w:bookmarkStart w:id="2791" w:name="_Toc45695665"/>
      <w:bookmarkStart w:id="2792" w:name="_Toc51851121"/>
      <w:bookmarkStart w:id="2793" w:name="_Toc92224736"/>
      <w:r w:rsidRPr="00B02A0B">
        <w:t>9.2.5.3.2.1</w:t>
      </w:r>
      <w:r w:rsidRPr="00B02A0B">
        <w:tab/>
        <w:t>Originating procedures</w:t>
      </w:r>
      <w:bookmarkEnd w:id="2786"/>
      <w:bookmarkEnd w:id="2787"/>
      <w:bookmarkEnd w:id="2788"/>
      <w:bookmarkEnd w:id="2789"/>
      <w:bookmarkEnd w:id="2790"/>
      <w:bookmarkEnd w:id="2791"/>
      <w:bookmarkEnd w:id="2792"/>
      <w:bookmarkEnd w:id="2793"/>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 xml:space="preserve">on the participating </w:t>
      </w:r>
      <w:proofErr w:type="spellStart"/>
      <w:r w:rsidRPr="00B02A0B">
        <w:t>MCData</w:t>
      </w:r>
      <w:proofErr w:type="spellEnd"/>
      <w:r w:rsidRPr="00B02A0B">
        <w:t xml:space="preserve">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w:t>
      </w:r>
      <w:proofErr w:type="spellStart"/>
      <w:r w:rsidRPr="00B02A0B">
        <w:t>cid</w:t>
      </w:r>
      <w:proofErr w:type="spellEnd"/>
      <w:r w:rsidRPr="00B02A0B">
        <w:t>") Uniform Resource Locator (URL) as specified in IETF RFC 2392 [</w:t>
      </w:r>
      <w:r w:rsidRPr="00B02A0B">
        <w:rPr>
          <w:lang w:val="en-US"/>
        </w:rPr>
        <w:t>33</w:t>
      </w:r>
      <w:r w:rsidRPr="00B02A0B">
        <w:t>] that points to an application/</w:t>
      </w:r>
      <w:proofErr w:type="spellStart"/>
      <w:r w:rsidRPr="00B02A0B">
        <w:t>resource-lists</w:t>
      </w:r>
      <w:r w:rsidR="001015C7">
        <w:t>+xml</w:t>
      </w:r>
      <w:proofErr w:type="spellEnd"/>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w:t>
      </w:r>
      <w:proofErr w:type="spellStart"/>
      <w:r w:rsidRPr="00B02A0B">
        <w:rPr>
          <w:lang w:eastAsia="ko-KR"/>
        </w:rPr>
        <w:t>uri</w:t>
      </w:r>
      <w:proofErr w:type="spellEnd"/>
      <w:r w:rsidRPr="00B02A0B">
        <w:rPr>
          <w:lang w:eastAsia="ko-KR"/>
        </w:rPr>
        <w:t xml:space="preserve">" attribute containing a SIP URI set to the </w:t>
      </w:r>
      <w:proofErr w:type="spellStart"/>
      <w:r w:rsidRPr="00B02A0B">
        <w:t>MCData</w:t>
      </w:r>
      <w:proofErr w:type="spellEnd"/>
      <w:r w:rsidRPr="00B02A0B">
        <w:t xml:space="preserve"> group identity</w:t>
      </w:r>
      <w:r w:rsidRPr="00B02A0B">
        <w:rPr>
          <w:lang w:eastAsia="ko-KR"/>
        </w:rPr>
        <w:t>;</w:t>
      </w:r>
    </w:p>
    <w:p w14:paraId="3551FC61" w14:textId="77777777" w:rsidR="005C310B" w:rsidRPr="00B02A0B" w:rsidRDefault="005C310B" w:rsidP="005C310B">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w:t>
      </w:r>
      <w:r w:rsidRPr="00B02A0B">
        <w:rPr>
          <w:lang w:val="en-US"/>
        </w:rPr>
        <w:t>group</w:t>
      </w:r>
      <w:r w:rsidRPr="00B02A0B">
        <w:t>-</w:t>
      </w:r>
      <w:proofErr w:type="spellStart"/>
      <w:r w:rsidRPr="00B02A0B">
        <w:t>sds</w:t>
      </w:r>
      <w:proofErr w:type="spellEnd"/>
      <w:r w:rsidRPr="00B02A0B">
        <w:t>" or "</w:t>
      </w:r>
      <w:r w:rsidRPr="00B02A0B">
        <w:rPr>
          <w:lang w:val="en-US"/>
        </w:rPr>
        <w:t>group</w:t>
      </w:r>
      <w:r w:rsidRPr="00B02A0B">
        <w:t>-</w:t>
      </w:r>
      <w:proofErr w:type="spellStart"/>
      <w:r w:rsidRPr="00B02A0B">
        <w:t>sds</w:t>
      </w:r>
      <w:proofErr w:type="spellEnd"/>
      <w:r w:rsidRPr="00B02A0B">
        <w:t>-session";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68D2B578" w14:textId="18AFAB97" w:rsidR="005C310B" w:rsidRPr="00B02A0B" w:rsidRDefault="005C310B" w:rsidP="005C310B">
      <w:pPr>
        <w:rPr>
          <w:lang w:val="en-US"/>
        </w:rPr>
      </w:pPr>
      <w:r w:rsidRPr="00B02A0B">
        <w:t xml:space="preserve">the participating </w:t>
      </w:r>
      <w:proofErr w:type="spellStart"/>
      <w:r w:rsidR="008D2857">
        <w:t>MCData</w:t>
      </w:r>
      <w:proofErr w:type="spellEnd"/>
      <w:r w:rsidR="008D2857">
        <w:t xml:space="preserve"> </w:t>
      </w:r>
      <w:r w:rsidRPr="00B02A0B">
        <w:t>function:</w:t>
      </w:r>
    </w:p>
    <w:p w14:paraId="76889B73" w14:textId="52F228A5" w:rsidR="005C310B" w:rsidRPr="00B02A0B" w:rsidRDefault="005C310B" w:rsidP="005C310B">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w:t>
      </w:r>
      <w:proofErr w:type="spellStart"/>
      <w:r w:rsidRPr="00B02A0B">
        <w:t>MCData</w:t>
      </w:r>
      <w:proofErr w:type="spellEnd"/>
      <w:r w:rsidRPr="00B02A0B">
        <w:t xml:space="preserve"> function may include </w:t>
      </w:r>
      <w:r w:rsidRPr="00B02A0B">
        <w:lastRenderedPageBreak/>
        <w:t>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 xml:space="preserve">&gt; element set to a value of "true" and this is an authorised request for originating a priority communication as determined by clause 6.3.7.2.6, the participating </w:t>
      </w:r>
      <w:proofErr w:type="spellStart"/>
      <w:r w:rsidRPr="00B02A0B">
        <w:t>MCData</w:t>
      </w:r>
      <w:proofErr w:type="spellEnd"/>
      <w:r w:rsidRPr="00B02A0B">
        <w:t xml:space="preserve"> function can, according to local policy, choose to accept the request.</w:t>
      </w:r>
    </w:p>
    <w:p w14:paraId="026153C8"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proofErr w:type="spellStart"/>
      <w:r w:rsidRPr="00B02A0B">
        <w:rPr>
          <w:lang w:val="en-US"/>
        </w:rPr>
        <w:t>MCData</w:t>
      </w:r>
      <w:proofErr w:type="spellEnd"/>
      <w:r w:rsidRPr="00B02A0B">
        <w:t xml:space="preserve"> function cannot find a binding between the public user identity and an </w:t>
      </w:r>
      <w:proofErr w:type="spellStart"/>
      <w:r w:rsidRPr="00B02A0B">
        <w:rPr>
          <w:lang w:val="en-US"/>
        </w:rPr>
        <w:t>MCData</w:t>
      </w:r>
      <w:proofErr w:type="spellEnd"/>
      <w:r w:rsidRPr="00B02A0B">
        <w:t xml:space="preserve"> ID or if the validity period of an existing binding has expired, then the participating </w:t>
      </w:r>
      <w:proofErr w:type="spellStart"/>
      <w:r w:rsidRPr="00B02A0B">
        <w:rPr>
          <w:lang w:val="en-US"/>
        </w:rPr>
        <w:t>MCData</w:t>
      </w:r>
      <w:proofErr w:type="spellEnd"/>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proofErr w:type="spellStart"/>
      <w:r w:rsidRPr="00B02A0B">
        <w:rPr>
          <w:lang w:val="en-US"/>
        </w:rPr>
        <w:t>i</w:t>
      </w:r>
      <w:proofErr w:type="spellEnd"/>
      <w:r w:rsidRPr="00B02A0B">
        <w:t>)</w:t>
      </w:r>
      <w:r w:rsidRPr="00B02A0B">
        <w:tab/>
        <w:t xml:space="preserve">if the procedures in clause 11.1 indicate that the user identified by the </w:t>
      </w:r>
      <w:proofErr w:type="spellStart"/>
      <w:r w:rsidRPr="00B02A0B">
        <w:t>MCData</w:t>
      </w:r>
      <w:proofErr w:type="spellEnd"/>
      <w:r w:rsidRPr="00B02A0B">
        <w:t xml:space="preserve"> ID is not allowed to initiate </w:t>
      </w:r>
      <w:proofErr w:type="spellStart"/>
      <w:r w:rsidRPr="00B02A0B">
        <w:t>MCData</w:t>
      </w:r>
      <w:proofErr w:type="spellEnd"/>
      <w:r w:rsidRPr="00B02A0B">
        <w:t xml:space="preserve">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w:t>
      </w:r>
      <w:proofErr w:type="spellStart"/>
      <w:r w:rsidRPr="00B02A0B">
        <w:t>resource-lists</w:t>
      </w:r>
      <w:r w:rsidR="001015C7">
        <w:t>+xml</w:t>
      </w:r>
      <w:proofErr w:type="spellEnd"/>
      <w:r w:rsidRPr="00B02A0B">
        <w:t xml:space="preserve">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 xml:space="preserve">if the received SIP REFER request contains an application/resource-lists </w:t>
      </w:r>
      <w:proofErr w:type="spellStart"/>
      <w:r w:rsidRPr="00B02A0B">
        <w:t>MIME</w:t>
      </w:r>
      <w:r w:rsidR="001015C7">
        <w:t>+xml</w:t>
      </w:r>
      <w:proofErr w:type="spellEnd"/>
      <w:r w:rsidRPr="00B02A0B">
        <w:t xml:space="preserve"> body referenced by a "</w:t>
      </w:r>
      <w:proofErr w:type="spellStart"/>
      <w:r w:rsidRPr="00B02A0B">
        <w:t>cid</w:t>
      </w:r>
      <w:proofErr w:type="spellEnd"/>
      <w:r w:rsidRPr="00B02A0B">
        <w:t xml:space="preserve">"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w:t>
      </w:r>
      <w:proofErr w:type="spellStart"/>
      <w:r w:rsidRPr="00B02A0B">
        <w:t>sds</w:t>
      </w:r>
      <w:proofErr w:type="spellEnd"/>
      <w:r w:rsidRPr="00B02A0B">
        <w:t>"</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w:t>
      </w:r>
      <w:proofErr w:type="spellStart"/>
      <w:r w:rsidRPr="00B02A0B">
        <w:t>ind</w:t>
      </w:r>
      <w:proofErr w:type="spellEnd"/>
      <w:r w:rsidRPr="00B02A0B">
        <w:t xml:space="preserve">&gt; element set to a value of "true" and this is an unauthorised request for an </w:t>
      </w:r>
      <w:proofErr w:type="spellStart"/>
      <w:r w:rsidRPr="00B02A0B">
        <w:t>MCData</w:t>
      </w:r>
      <w:proofErr w:type="spellEnd"/>
      <w:r w:rsidRPr="00B02A0B">
        <w:t xml:space="preserve"> emergency group communication as determined by clause 6.3.7.2.6;</w:t>
      </w:r>
    </w:p>
    <w:p w14:paraId="75BD19C9" w14:textId="77777777" w:rsidR="005C310B" w:rsidRPr="00B02A0B" w:rsidRDefault="005C310B" w:rsidP="005C310B">
      <w:pPr>
        <w:pStyle w:val="B2"/>
      </w:pPr>
      <w:r w:rsidRPr="00B02A0B">
        <w:t>b)</w:t>
      </w:r>
      <w:r w:rsidRPr="00B02A0B">
        <w:tab/>
        <w:t>an &lt;alert-</w:t>
      </w:r>
      <w:proofErr w:type="spellStart"/>
      <w:r w:rsidRPr="00B02A0B">
        <w:t>ind</w:t>
      </w:r>
      <w:proofErr w:type="spellEnd"/>
      <w:r w:rsidRPr="00B02A0B">
        <w:t xml:space="preserve">&gt; element set to a value of "true" and this is an unauthorised request for an </w:t>
      </w:r>
      <w:proofErr w:type="spellStart"/>
      <w:r w:rsidRPr="00B02A0B">
        <w:t>MCData</w:t>
      </w:r>
      <w:proofErr w:type="spellEnd"/>
      <w:r w:rsidRPr="00B02A0B">
        <w:t xml:space="preserve"> emergency alert as determined by clause 6.3.7.2.1; or</w:t>
      </w:r>
    </w:p>
    <w:p w14:paraId="729336C4" w14:textId="77777777" w:rsidR="005C310B" w:rsidRPr="00B02A0B" w:rsidRDefault="005C310B" w:rsidP="005C310B">
      <w:pPr>
        <w:pStyle w:val="B2"/>
      </w:pPr>
      <w:r w:rsidRPr="00B02A0B">
        <w:t>c)</w:t>
      </w:r>
      <w:r w:rsidRPr="00B02A0B">
        <w:tab/>
        <w:t>an &lt;</w:t>
      </w:r>
      <w:proofErr w:type="spellStart"/>
      <w:r w:rsidRPr="00B02A0B">
        <w:t>imminentperil-ind</w:t>
      </w:r>
      <w:proofErr w:type="spellEnd"/>
      <w:r w:rsidRPr="00B02A0B">
        <w:t xml:space="preserve">&gt; element set to a value of "true" and this is an unauthorised request for an </w:t>
      </w:r>
      <w:proofErr w:type="spellStart"/>
      <w:r w:rsidRPr="00B02A0B">
        <w:t>MCData</w:t>
      </w:r>
      <w:proofErr w:type="spellEnd"/>
      <w:r w:rsidRPr="00B02A0B">
        <w:t xml:space="preserve">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proofErr w:type="spellStart"/>
      <w:r w:rsidRPr="00B02A0B">
        <w:rPr>
          <w:lang w:val="en-US"/>
        </w:rPr>
        <w:t>MCData</w:t>
      </w:r>
      <w:proofErr w:type="spellEnd"/>
      <w:r w:rsidRPr="00B02A0B">
        <w:t xml:space="preserve"> function associated with the originating user's </w:t>
      </w:r>
      <w:proofErr w:type="spellStart"/>
      <w:r w:rsidRPr="00B02A0B">
        <w:rPr>
          <w:lang w:val="en-US"/>
        </w:rPr>
        <w:t>MCData</w:t>
      </w:r>
      <w:proofErr w:type="spellEnd"/>
      <w:r w:rsidRPr="00B02A0B">
        <w:t xml:space="preserve"> ID;</w:t>
      </w:r>
    </w:p>
    <w:p w14:paraId="2940B95F" w14:textId="77777777" w:rsidR="005C310B" w:rsidRPr="00B02A0B" w:rsidRDefault="005C310B" w:rsidP="005C310B">
      <w:pPr>
        <w:pStyle w:val="B2"/>
      </w:pPr>
      <w:proofErr w:type="spellStart"/>
      <w:r w:rsidRPr="00B02A0B">
        <w:t>i</w:t>
      </w:r>
      <w:proofErr w:type="spellEnd"/>
      <w:r w:rsidRPr="00B02A0B">
        <w:t>)</w:t>
      </w:r>
      <w:r w:rsidRPr="00B02A0B">
        <w:tab/>
        <w:t xml:space="preserve">if the participating </w:t>
      </w:r>
      <w:proofErr w:type="spellStart"/>
      <w:r w:rsidRPr="00B02A0B">
        <w:rPr>
          <w:lang w:val="en-US"/>
        </w:rPr>
        <w:t>MCData</w:t>
      </w:r>
      <w:proofErr w:type="spellEnd"/>
      <w:r w:rsidRPr="00B02A0B">
        <w:t xml:space="preserve"> function is unable to identify the controlling </w:t>
      </w:r>
      <w:proofErr w:type="spellStart"/>
      <w:r w:rsidRPr="00B02A0B">
        <w:rPr>
          <w:lang w:val="en-US"/>
        </w:rPr>
        <w:t>MCData</w:t>
      </w:r>
      <w:proofErr w:type="spellEnd"/>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B09B97D" w14:textId="77777777" w:rsidR="008D2857" w:rsidRDefault="008D2857" w:rsidP="008D2857">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4F1DDA22" w14:textId="77777777" w:rsidR="008D2857" w:rsidRDefault="008D2857" w:rsidP="008D2857">
      <w:pPr>
        <w:pStyle w:val="NO"/>
      </w:pPr>
      <w:r>
        <w:lastRenderedPageBreak/>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A9949F1" w14:textId="77777777" w:rsidR="008D2857" w:rsidRDefault="008D2857" w:rsidP="008D2857">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 xml:space="preserve">In accordance with IETF RFC 4488 [53], the participating </w:t>
      </w:r>
      <w:proofErr w:type="spellStart"/>
      <w:r w:rsidRPr="00B02A0B">
        <w:t>MCData</w:t>
      </w:r>
      <w:proofErr w:type="spellEnd"/>
      <w:r w:rsidRPr="00B02A0B">
        <w:t xml:space="preserve">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 xml:space="preserve">shall send the response to the SIP REFER request towards the </w:t>
      </w:r>
      <w:proofErr w:type="spellStart"/>
      <w:r w:rsidRPr="00B02A0B">
        <w:t>MCData</w:t>
      </w:r>
      <w:proofErr w:type="spellEnd"/>
      <w:r w:rsidRPr="00B02A0B">
        <w:t xml:space="preserve">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proofErr w:type="spellStart"/>
      <w:r w:rsidRPr="00B02A0B">
        <w:rPr>
          <w:lang w:val="en-US"/>
        </w:rPr>
        <w:t>MCData</w:t>
      </w:r>
      <w:proofErr w:type="spellEnd"/>
      <w:r w:rsidRPr="00B02A0B">
        <w:t xml:space="preserve"> function </w:t>
      </w:r>
      <w:proofErr w:type="spellStart"/>
      <w:r w:rsidRPr="00B02A0B">
        <w:t>servic</w:t>
      </w:r>
      <w:r w:rsidRPr="00B02A0B">
        <w:rPr>
          <w:lang w:val="en-US"/>
        </w:rPr>
        <w:t>ing</w:t>
      </w:r>
      <w:proofErr w:type="spellEnd"/>
      <w:r w:rsidRPr="00B02A0B">
        <w:t xml:space="preserve"> for the calling </w:t>
      </w:r>
      <w:proofErr w:type="spellStart"/>
      <w:r w:rsidRPr="00B02A0B">
        <w:t>MCData</w:t>
      </w:r>
      <w:proofErr w:type="spellEnd"/>
      <w:r w:rsidRPr="00B02A0B">
        <w:t xml:space="preserve">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 xml:space="preserve">Upon receiving a SIP 200 (OK) response for the SIP INVITE request the participating </w:t>
      </w:r>
      <w:proofErr w:type="spellStart"/>
      <w:r w:rsidRPr="00B02A0B">
        <w:t>MCData</w:t>
      </w:r>
      <w:proofErr w:type="spellEnd"/>
      <w:r w:rsidRPr="00B02A0B">
        <w:t xml:space="preserve">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proofErr w:type="spellStart"/>
      <w:r w:rsidRPr="00B02A0B">
        <w:rPr>
          <w:lang w:val="en-US"/>
        </w:rPr>
        <w:t>MCData</w:t>
      </w:r>
      <w:proofErr w:type="spellEnd"/>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94" w:name="_Toc27496108"/>
      <w:bookmarkStart w:id="2795" w:name="_Toc36107849"/>
      <w:bookmarkStart w:id="2796" w:name="_Toc44598601"/>
      <w:bookmarkStart w:id="2797" w:name="_Toc44602456"/>
      <w:bookmarkStart w:id="2798" w:name="_Toc45197633"/>
      <w:bookmarkStart w:id="2799" w:name="_Toc45695666"/>
      <w:bookmarkStart w:id="2800" w:name="_Toc51851122"/>
      <w:bookmarkStart w:id="2801" w:name="_Toc92224737"/>
      <w:r w:rsidRPr="00B02A0B">
        <w:t>9.2.5.</w:t>
      </w:r>
      <w:r w:rsidRPr="00B02A0B">
        <w:rPr>
          <w:lang w:val="en-US"/>
        </w:rPr>
        <w:t>3.2.2</w:t>
      </w:r>
      <w:r w:rsidRPr="00B02A0B">
        <w:tab/>
      </w:r>
      <w:r w:rsidRPr="00B02A0B">
        <w:rPr>
          <w:lang w:val="en-US"/>
        </w:rPr>
        <w:t xml:space="preserve">Terminating </w:t>
      </w:r>
      <w:r w:rsidRPr="00B02A0B">
        <w:t>procedures</w:t>
      </w:r>
      <w:bookmarkEnd w:id="2794"/>
      <w:bookmarkEnd w:id="2795"/>
      <w:bookmarkEnd w:id="2796"/>
      <w:bookmarkEnd w:id="2797"/>
      <w:bookmarkEnd w:id="2798"/>
      <w:bookmarkEnd w:id="2799"/>
      <w:bookmarkEnd w:id="2800"/>
      <w:bookmarkEnd w:id="2801"/>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w:t>
      </w:r>
      <w:proofErr w:type="spellStart"/>
      <w:r w:rsidRPr="00B02A0B">
        <w:t>MCData</w:t>
      </w:r>
      <w:proofErr w:type="spellEnd"/>
      <w:r w:rsidRPr="00B02A0B">
        <w:t xml:space="preserve"> function" or "SIP INVITE request for SDS session for terminating participating </w:t>
      </w:r>
      <w:proofErr w:type="spellStart"/>
      <w:r w:rsidRPr="00B02A0B">
        <w:t>MCData</w:t>
      </w:r>
      <w:proofErr w:type="spellEnd"/>
      <w:r w:rsidRPr="00B02A0B">
        <w:t xml:space="preserve">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INVITE request for terminating participating </w:t>
      </w:r>
      <w:proofErr w:type="spellStart"/>
      <w:r w:rsidRPr="00B02A0B">
        <w:t>MCData</w:t>
      </w:r>
      <w:proofErr w:type="spellEnd"/>
      <w:r w:rsidRPr="00B02A0B">
        <w:t xml:space="preserve"> function"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 xml:space="preserve">If the SIP INVITE request contains an emergency indication or an imminent peril indication set to a value of "true" and this is an authorised request for originating a priority communication as determined by clause 6.3.7.2.6, the participating </w:t>
      </w:r>
      <w:proofErr w:type="spellStart"/>
      <w:r w:rsidRPr="00B02A0B">
        <w:t>MCData</w:t>
      </w:r>
      <w:proofErr w:type="spellEnd"/>
      <w:r w:rsidRPr="00B02A0B">
        <w:t xml:space="preserve">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proofErr w:type="spellStart"/>
      <w:r w:rsidRPr="00B02A0B">
        <w:rPr>
          <w:lang w:val="en-US"/>
        </w:rPr>
        <w:t>MCData</w:t>
      </w:r>
      <w:proofErr w:type="spellEnd"/>
      <w:r w:rsidRPr="00B02A0B">
        <w:t xml:space="preserve"> ID present in the &lt;</w:t>
      </w:r>
      <w:proofErr w:type="spellStart"/>
      <w:r w:rsidRPr="00B02A0B">
        <w:rPr>
          <w:lang w:val="en-US"/>
        </w:rPr>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rPr>
          <w:lang w:val="en-US"/>
        </w:rPr>
        <w:t>MCData</w:t>
      </w:r>
      <w:proofErr w:type="spellEnd"/>
      <w:r w:rsidRPr="00B02A0B">
        <w:t xml:space="preserve"> ID and public user identity;</w:t>
      </w:r>
    </w:p>
    <w:p w14:paraId="77D0CB0D" w14:textId="77777777" w:rsidR="005C310B" w:rsidRPr="00B02A0B" w:rsidRDefault="005C310B" w:rsidP="005C310B">
      <w:pPr>
        <w:pStyle w:val="B2"/>
      </w:pPr>
      <w:proofErr w:type="spellStart"/>
      <w:r w:rsidRPr="00B02A0B">
        <w:lastRenderedPageBreak/>
        <w:t>i</w:t>
      </w:r>
      <w:proofErr w:type="spellEnd"/>
      <w:r w:rsidRPr="00B02A0B">
        <w:t>)</w:t>
      </w:r>
      <w:r w:rsidRPr="00B02A0B">
        <w:tab/>
        <w:t xml:space="preserve">if the binding between the </w:t>
      </w:r>
      <w:proofErr w:type="spellStart"/>
      <w:r w:rsidRPr="00B02A0B">
        <w:rPr>
          <w:lang w:val="en-US"/>
        </w:rPr>
        <w:t>MCData</w:t>
      </w:r>
      <w:proofErr w:type="spellEnd"/>
      <w:r w:rsidRPr="00B02A0B">
        <w:t xml:space="preserve"> ID and public user identity does not exist, then the participating </w:t>
      </w:r>
      <w:proofErr w:type="spellStart"/>
      <w:r w:rsidRPr="00B02A0B">
        <w:rPr>
          <w:lang w:val="en-US"/>
        </w:rPr>
        <w:t>MCData</w:t>
      </w:r>
      <w:proofErr w:type="spellEnd"/>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shall copy the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shall include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proofErr w:type="spellStart"/>
      <w:r w:rsidRPr="00B02A0B">
        <w:rPr>
          <w:lang w:val="en-US"/>
        </w:rPr>
        <w:t>mcdata.sds</w:t>
      </w:r>
      <w:proofErr w:type="spellEnd"/>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proofErr w:type="spellStart"/>
      <w:r w:rsidRPr="00B02A0B">
        <w:rPr>
          <w:lang w:val="en-US"/>
        </w:rPr>
        <w:t>mcdata.sds</w:t>
      </w:r>
      <w:proofErr w:type="spellEnd"/>
      <w:r w:rsidRPr="00B02A0B">
        <w:t>";</w:t>
      </w:r>
    </w:p>
    <w:p w14:paraId="344818A3" w14:textId="77777777" w:rsidR="005C310B" w:rsidRPr="00B02A0B" w:rsidRDefault="005C310B" w:rsidP="005C310B">
      <w:pPr>
        <w:pStyle w:val="B3"/>
      </w:pPr>
      <w:r w:rsidRPr="00B02A0B">
        <w:t>c)</w:t>
      </w:r>
      <w:r w:rsidRPr="00B02A0B">
        <w:tab/>
        <w:t xml:space="preserve">the </w:t>
      </w:r>
      <w:proofErr w:type="spellStart"/>
      <w:r w:rsidRPr="00B02A0B">
        <w:t>isfocus</w:t>
      </w:r>
      <w:proofErr w:type="spellEnd"/>
      <w:r w:rsidRPr="00B02A0B">
        <w:t xml:space="preserve"> media feature tag;</w:t>
      </w:r>
    </w:p>
    <w:p w14:paraId="4CE5EDD2" w14:textId="77777777" w:rsidR="005C310B" w:rsidRPr="00B02A0B" w:rsidRDefault="005C310B" w:rsidP="005C310B">
      <w:pPr>
        <w:pStyle w:val="B3"/>
      </w:pPr>
      <w:r w:rsidRPr="00B02A0B">
        <w:t>d)</w:t>
      </w:r>
      <w:r w:rsidRPr="00B02A0B">
        <w:tab/>
        <w:t xml:space="preserve">an </w:t>
      </w:r>
      <w:proofErr w:type="spellStart"/>
      <w:r w:rsidRPr="00B02A0B">
        <w:rPr>
          <w:lang w:val="en-US"/>
        </w:rPr>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02" w:name="_Toc27496109"/>
      <w:bookmarkStart w:id="2803" w:name="_Toc36107850"/>
      <w:bookmarkStart w:id="2804" w:name="_Toc44598602"/>
      <w:bookmarkStart w:id="2805" w:name="_Toc44602457"/>
      <w:bookmarkStart w:id="2806" w:name="_Toc45197634"/>
      <w:bookmarkStart w:id="2807" w:name="_Toc45695667"/>
      <w:bookmarkStart w:id="2808" w:name="_Toc51851123"/>
      <w:bookmarkStart w:id="2809" w:name="_Toc92224738"/>
      <w:bookmarkStart w:id="2810" w:name="_Toc131378562"/>
      <w:r w:rsidRPr="00B02A0B">
        <w:t>9.2.5.4</w:t>
      </w:r>
      <w:r w:rsidRPr="00B02A0B">
        <w:tab/>
      </w:r>
      <w:r w:rsidRPr="00B02A0B">
        <w:rPr>
          <w:lang w:val="en-US"/>
        </w:rPr>
        <w:t xml:space="preserve">Leaving </w:t>
      </w:r>
      <w:r w:rsidRPr="00B02A0B">
        <w:t>SDS communication</w:t>
      </w:r>
      <w:bookmarkEnd w:id="2802"/>
      <w:bookmarkEnd w:id="2803"/>
      <w:bookmarkEnd w:id="2804"/>
      <w:bookmarkEnd w:id="2805"/>
      <w:bookmarkEnd w:id="2806"/>
      <w:bookmarkEnd w:id="2807"/>
      <w:bookmarkEnd w:id="2808"/>
      <w:bookmarkEnd w:id="2809"/>
      <w:bookmarkEnd w:id="2810"/>
    </w:p>
    <w:p w14:paraId="0B063B87" w14:textId="77777777" w:rsidR="005C310B" w:rsidRPr="00B02A0B" w:rsidRDefault="005C310B" w:rsidP="007D34FE">
      <w:pPr>
        <w:pStyle w:val="Heading5"/>
      </w:pPr>
      <w:bookmarkStart w:id="2811" w:name="_Toc27496110"/>
      <w:bookmarkStart w:id="2812" w:name="_Toc36107851"/>
      <w:bookmarkStart w:id="2813" w:name="_Toc44598603"/>
      <w:bookmarkStart w:id="2814" w:name="_Toc44602458"/>
      <w:bookmarkStart w:id="2815" w:name="_Toc45197635"/>
      <w:bookmarkStart w:id="2816" w:name="_Toc45695668"/>
      <w:bookmarkStart w:id="2817" w:name="_Toc51851124"/>
      <w:bookmarkStart w:id="2818" w:name="_Toc92224739"/>
      <w:bookmarkStart w:id="2819" w:name="_Toc131378563"/>
      <w:r w:rsidRPr="00B02A0B">
        <w:t>9.2.5.</w:t>
      </w:r>
      <w:r w:rsidRPr="00B02A0B">
        <w:rPr>
          <w:lang w:val="en-US"/>
        </w:rPr>
        <w:t>4</w:t>
      </w:r>
      <w:r w:rsidRPr="00B02A0B">
        <w:t>.1</w:t>
      </w:r>
      <w:r w:rsidRPr="00B02A0B">
        <w:tab/>
      </w:r>
      <w:proofErr w:type="spellStart"/>
      <w:r w:rsidRPr="00B02A0B">
        <w:t>MCData</w:t>
      </w:r>
      <w:proofErr w:type="spellEnd"/>
      <w:r w:rsidRPr="00B02A0B">
        <w:t xml:space="preserve"> client procedures</w:t>
      </w:r>
      <w:bookmarkEnd w:id="2811"/>
      <w:bookmarkEnd w:id="2812"/>
      <w:bookmarkEnd w:id="2813"/>
      <w:bookmarkEnd w:id="2814"/>
      <w:bookmarkEnd w:id="2815"/>
      <w:bookmarkEnd w:id="2816"/>
      <w:bookmarkEnd w:id="2817"/>
      <w:bookmarkEnd w:id="2818"/>
      <w:bookmarkEnd w:id="2819"/>
    </w:p>
    <w:p w14:paraId="09265F8C" w14:textId="77777777" w:rsidR="005C310B" w:rsidRPr="00B02A0B" w:rsidRDefault="005C310B" w:rsidP="00D96C25">
      <w:pPr>
        <w:pStyle w:val="H6"/>
      </w:pPr>
      <w:bookmarkStart w:id="2820" w:name="_Toc27496111"/>
      <w:bookmarkStart w:id="2821" w:name="_Toc36107852"/>
      <w:bookmarkStart w:id="2822" w:name="_Toc44598604"/>
      <w:bookmarkStart w:id="2823" w:name="_Toc44602459"/>
      <w:bookmarkStart w:id="2824" w:name="_Toc45197636"/>
      <w:bookmarkStart w:id="2825" w:name="_Toc45695669"/>
      <w:bookmarkStart w:id="2826" w:name="_Toc51851125"/>
      <w:bookmarkStart w:id="2827" w:name="_Toc92224740"/>
      <w:r w:rsidRPr="00B02A0B">
        <w:t>9.2.5.</w:t>
      </w:r>
      <w:r w:rsidRPr="00B02A0B">
        <w:rPr>
          <w:lang w:val="en-US"/>
        </w:rPr>
        <w:t>4.1.1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820"/>
      <w:bookmarkEnd w:id="2821"/>
      <w:bookmarkEnd w:id="2822"/>
      <w:bookmarkEnd w:id="2823"/>
      <w:bookmarkEnd w:id="2824"/>
      <w:bookmarkEnd w:id="2825"/>
      <w:bookmarkEnd w:id="2826"/>
      <w:bookmarkEnd w:id="2827"/>
    </w:p>
    <w:p w14:paraId="202C2580" w14:textId="77777777" w:rsidR="005C310B" w:rsidRPr="00B02A0B" w:rsidRDefault="005C310B" w:rsidP="005C310B">
      <w:pPr>
        <w:rPr>
          <w:lang w:eastAsia="ko-KR"/>
        </w:rPr>
      </w:pPr>
      <w:r w:rsidRPr="00B02A0B">
        <w:rPr>
          <w:lang w:eastAsia="ko-KR"/>
        </w:rPr>
        <w:t xml:space="preserve">Upon receiving a request from an </w:t>
      </w:r>
      <w:proofErr w:type="spellStart"/>
      <w:r w:rsidRPr="00B02A0B">
        <w:t>MCData</w:t>
      </w:r>
      <w:proofErr w:type="spellEnd"/>
      <w:r w:rsidRPr="00B02A0B">
        <w:t xml:space="preserve"> </w:t>
      </w:r>
      <w:r w:rsidRPr="00B02A0B">
        <w:rPr>
          <w:lang w:eastAsia="ko-KR"/>
        </w:rPr>
        <w:t xml:space="preserve">user to leave an </w:t>
      </w:r>
      <w:proofErr w:type="spellStart"/>
      <w:r w:rsidRPr="00B02A0B">
        <w:t>MCData</w:t>
      </w:r>
      <w:proofErr w:type="spellEnd"/>
      <w:r w:rsidRPr="00B02A0B">
        <w:t xml:space="preserve"> </w:t>
      </w:r>
      <w:r w:rsidRPr="00B02A0B">
        <w:rPr>
          <w:lang w:eastAsia="ko-KR"/>
        </w:rPr>
        <w:t xml:space="preserve">session within a pre-established session, the </w:t>
      </w:r>
      <w:proofErr w:type="spellStart"/>
      <w:r w:rsidRPr="00B02A0B">
        <w:t>MCData</w:t>
      </w:r>
      <w:proofErr w:type="spellEnd"/>
      <w:r w:rsidRPr="00B02A0B">
        <w:t xml:space="preserve">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 xml:space="preserve">public service identity identifying the pre-established session on the </w:t>
      </w:r>
      <w:proofErr w:type="spellStart"/>
      <w:r w:rsidRPr="00B02A0B">
        <w:rPr>
          <w:lang w:eastAsia="ko-KR"/>
        </w:rPr>
        <w:t>MCData</w:t>
      </w:r>
      <w:proofErr w:type="spellEnd"/>
      <w:r w:rsidRPr="00B02A0B">
        <w:rPr>
          <w:lang w:eastAsia="ko-KR"/>
        </w:rPr>
        <w:t xml:space="preserve"> server serving the </w:t>
      </w:r>
      <w:proofErr w:type="spellStart"/>
      <w:r w:rsidRPr="00B02A0B">
        <w:rPr>
          <w:lang w:eastAsia="ko-KR"/>
        </w:rPr>
        <w:t>MCData</w:t>
      </w:r>
      <w:proofErr w:type="spellEnd"/>
      <w:r w:rsidRPr="00B02A0B">
        <w:rPr>
          <w:lang w:eastAsia="ko-KR"/>
        </w:rPr>
        <w:t xml:space="preserve">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set the Refer-To header field of the SIP REFER request to the </w:t>
      </w:r>
      <w:proofErr w:type="spellStart"/>
      <w:r w:rsidRPr="00B02A0B">
        <w:rPr>
          <w:lang w:eastAsia="ko-KR"/>
        </w:rPr>
        <w:t>MCData</w:t>
      </w:r>
      <w:proofErr w:type="spellEnd"/>
      <w:r w:rsidRPr="00B02A0B">
        <w:rPr>
          <w:lang w:eastAsia="ko-KR"/>
        </w:rPr>
        <w:t xml:space="preserve">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lastRenderedPageBreak/>
        <w:t xml:space="preserve">Upon receiving a SIP 2xx response to the SIP REFER request,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5037CD6E"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proofErr w:type="spellStart"/>
      <w:r w:rsidRPr="00B02A0B">
        <w:t>i</w:t>
      </w:r>
      <w:proofErr w:type="spellEnd"/>
      <w:r w:rsidRPr="00B02A0B">
        <w:t>)</w:t>
      </w:r>
      <w:r w:rsidRPr="00B02A0B">
        <w:tab/>
        <w:t xml:space="preserve">shall notify </w:t>
      </w:r>
      <w:proofErr w:type="spellStart"/>
      <w:r w:rsidRPr="00B02A0B">
        <w:t>MCData</w:t>
      </w:r>
      <w:proofErr w:type="spellEnd"/>
      <w:r w:rsidRPr="00B02A0B">
        <w:t xml:space="preserve"> user about successful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28" w:name="_Toc27496112"/>
      <w:bookmarkStart w:id="2829" w:name="_Toc36107853"/>
      <w:bookmarkStart w:id="2830" w:name="_Toc44598605"/>
      <w:bookmarkStart w:id="2831" w:name="_Toc44602460"/>
      <w:bookmarkStart w:id="2832" w:name="_Toc45197637"/>
      <w:bookmarkStart w:id="2833" w:name="_Toc45695670"/>
      <w:bookmarkStart w:id="2834" w:name="_Toc51851126"/>
      <w:bookmarkStart w:id="2835" w:name="_Toc92224741"/>
      <w:r w:rsidRPr="00B02A0B">
        <w:t>9.2.5.</w:t>
      </w:r>
      <w:r w:rsidRPr="00B02A0B">
        <w:rPr>
          <w:lang w:val="en-US"/>
        </w:rPr>
        <w:t>4.1.2</w:t>
      </w:r>
      <w:r w:rsidRPr="00B02A0B">
        <w:tab/>
      </w:r>
      <w:r w:rsidRPr="00B02A0B">
        <w:rPr>
          <w:lang w:val="en-US"/>
        </w:rPr>
        <w:t>C</w:t>
      </w:r>
      <w:proofErr w:type="spellStart"/>
      <w:r w:rsidRPr="00B02A0B">
        <w:t>lient</w:t>
      </w:r>
      <w:proofErr w:type="spellEnd"/>
      <w:r w:rsidRPr="00B02A0B">
        <w:t xml:space="preserve"> terminating procedures</w:t>
      </w:r>
      <w:bookmarkEnd w:id="2828"/>
      <w:bookmarkEnd w:id="2829"/>
      <w:bookmarkEnd w:id="2830"/>
      <w:bookmarkEnd w:id="2831"/>
      <w:bookmarkEnd w:id="2832"/>
      <w:bookmarkEnd w:id="2833"/>
      <w:bookmarkEnd w:id="2834"/>
      <w:bookmarkEnd w:id="2835"/>
    </w:p>
    <w:p w14:paraId="5F9A93F4" w14:textId="77777777" w:rsidR="005C310B" w:rsidRPr="00B02A0B" w:rsidRDefault="005C310B" w:rsidP="005C310B">
      <w:r w:rsidRPr="00B02A0B">
        <w:t xml:space="preserve">Upon receiving a SIP re-INVITE request within a pre-established Session without an associated </w:t>
      </w:r>
      <w:proofErr w:type="spellStart"/>
      <w:r w:rsidRPr="00B02A0B">
        <w:t>MCData</w:t>
      </w:r>
      <w:proofErr w:type="spellEnd"/>
      <w:r w:rsidRPr="00B02A0B">
        <w:t xml:space="preserve"> session, the </w:t>
      </w:r>
      <w:proofErr w:type="spellStart"/>
      <w:r w:rsidRPr="00B02A0B">
        <w:t>MCData</w:t>
      </w:r>
      <w:proofErr w:type="spellEnd"/>
      <w:r w:rsidRPr="00B02A0B">
        <w:t xml:space="preserve"> client:</w:t>
      </w:r>
    </w:p>
    <w:p w14:paraId="482AEF4D" w14:textId="77777777" w:rsidR="005C310B" w:rsidRPr="00B02A0B" w:rsidRDefault="005C310B" w:rsidP="005C310B">
      <w:pPr>
        <w:pStyle w:val="B1"/>
        <w:rPr>
          <w:lang w:val="en-US"/>
        </w:rPr>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proofErr w:type="spellStart"/>
      <w:r w:rsidRPr="00B02A0B">
        <w:rPr>
          <w:lang w:val="en-US"/>
        </w:rPr>
        <w:t>i</w:t>
      </w:r>
      <w:proofErr w:type="spellEnd"/>
      <w:r w:rsidRPr="00B02A0B">
        <w:rPr>
          <w:lang w:val="en-US"/>
        </w:rPr>
        <w:t>)</w:t>
      </w:r>
      <w:r w:rsidRPr="00B02A0B">
        <w:rPr>
          <w:lang w:val="en-US"/>
        </w:rPr>
        <w:tab/>
      </w:r>
      <w:r w:rsidRPr="00B02A0B">
        <w:rPr>
          <w:lang w:eastAsia="ko-KR"/>
        </w:rPr>
        <w:t xml:space="preserve">shall send SIP 200 (OK) response towards </w:t>
      </w:r>
      <w:proofErr w:type="spellStart"/>
      <w:r w:rsidRPr="00B02A0B">
        <w:rPr>
          <w:lang w:eastAsia="ko-KR"/>
        </w:rPr>
        <w:t>MCData</w:t>
      </w:r>
      <w:proofErr w:type="spellEnd"/>
      <w:r w:rsidRPr="00B02A0B">
        <w:rPr>
          <w:lang w:eastAsia="ko-KR"/>
        </w:rPr>
        <w:t xml:space="preserve">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 xml:space="preserve">shall release all media plane resources corresponding to the </w:t>
      </w:r>
      <w:proofErr w:type="spellStart"/>
      <w:r w:rsidRPr="00B02A0B">
        <w:rPr>
          <w:lang w:eastAsia="ko-KR"/>
        </w:rPr>
        <w:t>MCData</w:t>
      </w:r>
      <w:proofErr w:type="spellEnd"/>
      <w:r w:rsidRPr="00B02A0B">
        <w:rPr>
          <w:lang w:eastAsia="ko-KR"/>
        </w:rPr>
        <w:t xml:space="preserve"> communication being released</w:t>
      </w:r>
      <w:r w:rsidRPr="00B02A0B">
        <w:rPr>
          <w:lang w:val="en-US" w:eastAsia="ko-KR"/>
        </w:rPr>
        <w:t>.</w:t>
      </w:r>
    </w:p>
    <w:p w14:paraId="3FB11BB4" w14:textId="77777777" w:rsidR="005C310B" w:rsidRPr="00B02A0B" w:rsidRDefault="005C310B" w:rsidP="007D34FE">
      <w:pPr>
        <w:pStyle w:val="Heading5"/>
      </w:pPr>
      <w:bookmarkStart w:id="2836" w:name="_Toc27496113"/>
      <w:bookmarkStart w:id="2837" w:name="_Toc36107854"/>
      <w:bookmarkStart w:id="2838" w:name="_Toc44598606"/>
      <w:bookmarkStart w:id="2839" w:name="_Toc44602461"/>
      <w:bookmarkStart w:id="2840" w:name="_Toc45197638"/>
      <w:bookmarkStart w:id="2841" w:name="_Toc45695671"/>
      <w:bookmarkStart w:id="2842" w:name="_Toc51851127"/>
      <w:bookmarkStart w:id="2843" w:name="_Toc92224742"/>
      <w:bookmarkStart w:id="2844" w:name="_Toc131378564"/>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procedures</w:t>
      </w:r>
      <w:bookmarkEnd w:id="2836"/>
      <w:bookmarkEnd w:id="2837"/>
      <w:bookmarkEnd w:id="2838"/>
      <w:bookmarkEnd w:id="2839"/>
      <w:bookmarkEnd w:id="2840"/>
      <w:bookmarkEnd w:id="2841"/>
      <w:bookmarkEnd w:id="2842"/>
      <w:bookmarkEnd w:id="2843"/>
      <w:bookmarkEnd w:id="2844"/>
    </w:p>
    <w:p w14:paraId="0880A5FB" w14:textId="77777777" w:rsidR="005C310B" w:rsidRPr="00B02A0B" w:rsidRDefault="005C310B" w:rsidP="00D96C25">
      <w:pPr>
        <w:pStyle w:val="H6"/>
      </w:pPr>
      <w:bookmarkStart w:id="2845" w:name="_Toc27496114"/>
      <w:bookmarkStart w:id="2846" w:name="_Toc36107855"/>
      <w:bookmarkStart w:id="2847" w:name="_Toc44598607"/>
      <w:bookmarkStart w:id="2848" w:name="_Toc44602462"/>
      <w:bookmarkStart w:id="2849" w:name="_Toc45197639"/>
      <w:bookmarkStart w:id="2850" w:name="_Toc45695672"/>
      <w:bookmarkStart w:id="2851" w:name="_Toc51851128"/>
      <w:bookmarkStart w:id="2852" w:name="_Toc92224743"/>
      <w:r w:rsidRPr="00B02A0B">
        <w:t>9.2.5.</w:t>
      </w:r>
      <w:r w:rsidRPr="00B02A0B">
        <w:rPr>
          <w:lang w:val="en-US"/>
        </w:rPr>
        <w:t>4</w:t>
      </w:r>
      <w:r w:rsidRPr="00B02A0B">
        <w:t>.2.1</w:t>
      </w:r>
      <w:r w:rsidRPr="00B02A0B">
        <w:tab/>
        <w:t>Originating procedures</w:t>
      </w:r>
      <w:bookmarkEnd w:id="2845"/>
      <w:bookmarkEnd w:id="2846"/>
      <w:bookmarkEnd w:id="2847"/>
      <w:bookmarkEnd w:id="2848"/>
      <w:bookmarkEnd w:id="2849"/>
      <w:bookmarkEnd w:id="2850"/>
      <w:bookmarkEnd w:id="2851"/>
      <w:bookmarkEnd w:id="2852"/>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the participating </w:t>
      </w:r>
      <w:proofErr w:type="spellStart"/>
      <w:r w:rsidRPr="00B02A0B">
        <w:rPr>
          <w:lang w:eastAsia="ko-KR"/>
        </w:rPr>
        <w:t>MCData</w:t>
      </w:r>
      <w:proofErr w:type="spellEnd"/>
      <w:r w:rsidRPr="00B02A0B">
        <w:rPr>
          <w:lang w:eastAsia="ko-KR"/>
        </w:rPr>
        <w:t xml:space="preserve">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proofErr w:type="spellStart"/>
      <w:r w:rsidRPr="00B02A0B">
        <w:rPr>
          <w:lang w:val="en-US"/>
        </w:rPr>
        <w:t>MCData</w:t>
      </w:r>
      <w:proofErr w:type="spellEnd"/>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proofErr w:type="spellStart"/>
      <w:r w:rsidRPr="00B02A0B">
        <w:rPr>
          <w:lang w:val="en-US"/>
        </w:rPr>
        <w:t>MCData</w:t>
      </w:r>
      <w:proofErr w:type="spellEnd"/>
      <w:r w:rsidRPr="00B02A0B">
        <w:t xml:space="preserve"> function cannot find a binding between the public user identity, then the participating </w:t>
      </w:r>
      <w:proofErr w:type="spellStart"/>
      <w:r w:rsidRPr="00B02A0B">
        <w:rPr>
          <w:lang w:val="en-US"/>
        </w:rPr>
        <w:t>MCData</w:t>
      </w:r>
      <w:proofErr w:type="spellEnd"/>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w:t>
      </w:r>
      <w:proofErr w:type="spellStart"/>
      <w:r w:rsidRPr="00B02A0B">
        <w:t>MCData</w:t>
      </w:r>
      <w:proofErr w:type="spellEnd"/>
      <w:r w:rsidRPr="00B02A0B">
        <w:t xml:space="preserve">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proofErr w:type="spellStart"/>
      <w:r w:rsidRPr="00B02A0B">
        <w:rPr>
          <w:lang w:val="en-US" w:eastAsia="ko-KR"/>
        </w:rPr>
        <w:t>MCData</w:t>
      </w:r>
      <w:proofErr w:type="spellEnd"/>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w:t>
      </w:r>
      <w:proofErr w:type="spellStart"/>
      <w:r w:rsidRPr="00B02A0B">
        <w:rPr>
          <w:lang w:eastAsia="ko-KR"/>
        </w:rPr>
        <w:t>MCData</w:t>
      </w:r>
      <w:proofErr w:type="spellEnd"/>
      <w:r w:rsidRPr="00B02A0B">
        <w:rPr>
          <w:lang w:eastAsia="ko-KR"/>
        </w:rPr>
        <w:t xml:space="preserve"> function according to 3GPP TS 24.229 [5].</w:t>
      </w:r>
    </w:p>
    <w:p w14:paraId="4F4DF600" w14:textId="77777777" w:rsidR="005C310B" w:rsidRPr="00B02A0B" w:rsidRDefault="005C310B" w:rsidP="005C310B">
      <w:r w:rsidRPr="00B02A0B">
        <w:lastRenderedPageBreak/>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proofErr w:type="spellStart"/>
      <w:r w:rsidRPr="00B02A0B">
        <w:rPr>
          <w:lang w:eastAsia="ko-KR"/>
        </w:rPr>
        <w:t>MCData</w:t>
      </w:r>
      <w:proofErr w:type="spellEnd"/>
      <w:r w:rsidRPr="00B02A0B">
        <w:rPr>
          <w:lang w:eastAsia="ko-KR"/>
        </w:rPr>
        <w:t xml:space="preserve">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proofErr w:type="spellStart"/>
      <w:r w:rsidRPr="00B02A0B">
        <w:t>MCData</w:t>
      </w:r>
      <w:proofErr w:type="spellEnd"/>
      <w:r w:rsidRPr="00B02A0B">
        <w:t xml:space="preserve"> </w:t>
      </w:r>
      <w:r w:rsidRPr="00B02A0B">
        <w:rPr>
          <w:lang w:eastAsia="ko-KR"/>
        </w:rPr>
        <w:t>function</w:t>
      </w:r>
      <w:r w:rsidRPr="00B02A0B">
        <w:t>.</w:t>
      </w:r>
      <w:bookmarkStart w:id="2853" w:name="_Toc27496115"/>
      <w:bookmarkStart w:id="2854" w:name="_Toc36107856"/>
      <w:r w:rsidRPr="00B02A0B">
        <w:t xml:space="preserve"> The </w:t>
      </w:r>
      <w:r w:rsidRPr="00B02A0B">
        <w:rPr>
          <w:lang w:eastAsia="ko-KR"/>
        </w:rPr>
        <w:t xml:space="preserve">participating </w:t>
      </w:r>
      <w:proofErr w:type="spellStart"/>
      <w:r w:rsidRPr="00B02A0B">
        <w:rPr>
          <w:lang w:eastAsia="ko-KR"/>
        </w:rPr>
        <w:t>MCData</w:t>
      </w:r>
      <w:proofErr w:type="spellEnd"/>
      <w:r w:rsidRPr="00B02A0B">
        <w:rPr>
          <w:lang w:eastAsia="ko-KR"/>
        </w:rPr>
        <w:t xml:space="preserve">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proofErr w:type="spellStart"/>
      <w:r w:rsidRPr="00B02A0B">
        <w:rPr>
          <w:lang w:val="en-US"/>
        </w:rPr>
        <w:t>MCData</w:t>
      </w:r>
      <w:proofErr w:type="spellEnd"/>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55" w:name="_Toc44598608"/>
      <w:bookmarkStart w:id="2856" w:name="_Toc44602463"/>
      <w:bookmarkStart w:id="2857" w:name="_Toc45197640"/>
      <w:bookmarkStart w:id="2858" w:name="_Toc45695673"/>
      <w:bookmarkStart w:id="2859" w:name="_Toc51851129"/>
      <w:bookmarkStart w:id="2860" w:name="_Toc92224744"/>
      <w:r w:rsidRPr="00B02A0B">
        <w:t>9.2.5.</w:t>
      </w:r>
      <w:r w:rsidRPr="00B02A0B">
        <w:rPr>
          <w:lang w:val="en-US"/>
        </w:rPr>
        <w:t>4.2.2</w:t>
      </w:r>
      <w:r w:rsidRPr="00B02A0B">
        <w:tab/>
      </w:r>
      <w:r w:rsidRPr="00B02A0B">
        <w:rPr>
          <w:lang w:val="en-US"/>
        </w:rPr>
        <w:t xml:space="preserve">Terminating </w:t>
      </w:r>
      <w:r w:rsidRPr="00B02A0B">
        <w:t>procedures</w:t>
      </w:r>
      <w:bookmarkEnd w:id="2853"/>
      <w:bookmarkEnd w:id="2854"/>
      <w:bookmarkEnd w:id="2855"/>
      <w:bookmarkEnd w:id="2856"/>
      <w:bookmarkEnd w:id="2857"/>
      <w:bookmarkEnd w:id="2858"/>
      <w:bookmarkEnd w:id="2859"/>
      <w:bookmarkEnd w:id="2860"/>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proofErr w:type="spellStart"/>
      <w:r w:rsidRPr="00B02A0B">
        <w:t>MCData</w:t>
      </w:r>
      <w:proofErr w:type="spellEnd"/>
      <w:r w:rsidRPr="00B02A0B">
        <w:t xml:space="preserve">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w:t>
      </w:r>
      <w:proofErr w:type="spellStart"/>
      <w:r w:rsidRPr="00B02A0B">
        <w:t>MCData</w:t>
      </w:r>
      <w:proofErr w:type="spellEnd"/>
      <w:r w:rsidRPr="00B02A0B">
        <w:t xml:space="preserve">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proofErr w:type="spellStart"/>
      <w:r w:rsidRPr="00B02A0B">
        <w:rPr>
          <w:lang w:val="en-US"/>
        </w:rPr>
        <w:t>MCData</w:t>
      </w:r>
      <w:proofErr w:type="spellEnd"/>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61" w:name="_Toc44598609"/>
      <w:bookmarkStart w:id="2862" w:name="_Toc44602464"/>
      <w:bookmarkStart w:id="2863" w:name="_Toc45197641"/>
      <w:bookmarkStart w:id="2864" w:name="_Toc45695674"/>
      <w:bookmarkStart w:id="2865" w:name="_Toc51851130"/>
      <w:bookmarkStart w:id="2866" w:name="_Toc92224745"/>
      <w:bookmarkStart w:id="2867" w:name="_Toc27496116"/>
      <w:bookmarkStart w:id="2868" w:name="_Toc36107857"/>
      <w:bookmarkStart w:id="2869" w:name="_Toc131378565"/>
      <w:r w:rsidRPr="00B02A0B">
        <w:rPr>
          <w:rFonts w:eastAsia="SimSun"/>
        </w:rPr>
        <w:t>9.2.6</w:t>
      </w:r>
      <w:r w:rsidRPr="00B02A0B">
        <w:rPr>
          <w:rFonts w:eastAsia="SimSun"/>
        </w:rPr>
        <w:tab/>
        <w:t>SDS session using MBMS delivery in the media plane</w:t>
      </w:r>
      <w:bookmarkEnd w:id="2861"/>
      <w:bookmarkEnd w:id="2862"/>
      <w:bookmarkEnd w:id="2863"/>
      <w:bookmarkEnd w:id="2864"/>
      <w:bookmarkEnd w:id="2865"/>
      <w:bookmarkEnd w:id="2866"/>
      <w:bookmarkEnd w:id="2869"/>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70" w:name="_Toc44598610"/>
      <w:bookmarkStart w:id="2871" w:name="_Toc44602465"/>
      <w:bookmarkStart w:id="2872" w:name="_Toc45197642"/>
      <w:bookmarkStart w:id="2873" w:name="_Toc45695675"/>
      <w:bookmarkStart w:id="2874" w:name="_Toc51851131"/>
      <w:bookmarkStart w:id="2875" w:name="_Toc92224746"/>
    </w:p>
    <w:p w14:paraId="0B0DDFF0" w14:textId="23F274FE" w:rsidR="005C310B" w:rsidRPr="00B02A0B" w:rsidRDefault="005C310B" w:rsidP="007D34FE">
      <w:pPr>
        <w:pStyle w:val="Heading2"/>
      </w:pPr>
      <w:bookmarkStart w:id="2876" w:name="_Toc131378566"/>
      <w:r w:rsidRPr="00B02A0B">
        <w:t>9.3</w:t>
      </w:r>
      <w:r w:rsidRPr="00B02A0B">
        <w:tab/>
        <w:t>Off-network SDS</w:t>
      </w:r>
      <w:bookmarkEnd w:id="2631"/>
      <w:bookmarkEnd w:id="2867"/>
      <w:bookmarkEnd w:id="2868"/>
      <w:bookmarkEnd w:id="2870"/>
      <w:bookmarkEnd w:id="2871"/>
      <w:bookmarkEnd w:id="2872"/>
      <w:bookmarkEnd w:id="2873"/>
      <w:bookmarkEnd w:id="2874"/>
      <w:bookmarkEnd w:id="2875"/>
      <w:bookmarkEnd w:id="2876"/>
    </w:p>
    <w:p w14:paraId="2E54A306" w14:textId="77777777" w:rsidR="005C310B" w:rsidRPr="00B02A0B" w:rsidRDefault="005C310B" w:rsidP="007D34FE">
      <w:pPr>
        <w:pStyle w:val="Heading3"/>
        <w:rPr>
          <w:rFonts w:eastAsia="SimSun"/>
        </w:rPr>
      </w:pPr>
      <w:bookmarkStart w:id="2877" w:name="_Toc20215624"/>
      <w:bookmarkStart w:id="2878" w:name="_Toc27496117"/>
      <w:bookmarkStart w:id="2879" w:name="_Toc36107858"/>
      <w:bookmarkStart w:id="2880" w:name="_Toc44598611"/>
      <w:bookmarkStart w:id="2881" w:name="_Toc44602466"/>
      <w:bookmarkStart w:id="2882" w:name="_Toc45197643"/>
      <w:bookmarkStart w:id="2883" w:name="_Toc45695676"/>
      <w:bookmarkStart w:id="2884" w:name="_Toc51851132"/>
      <w:bookmarkStart w:id="2885" w:name="_Toc92224747"/>
      <w:bookmarkStart w:id="2886" w:name="_Toc131378567"/>
      <w:r w:rsidRPr="00B02A0B">
        <w:rPr>
          <w:rFonts w:eastAsia="SimSun"/>
        </w:rPr>
        <w:t>9.3.1</w:t>
      </w:r>
      <w:r w:rsidRPr="00B02A0B">
        <w:rPr>
          <w:rFonts w:eastAsia="SimSun"/>
        </w:rPr>
        <w:tab/>
        <w:t>General</w:t>
      </w:r>
      <w:bookmarkEnd w:id="2877"/>
      <w:bookmarkEnd w:id="2878"/>
      <w:bookmarkEnd w:id="2879"/>
      <w:bookmarkEnd w:id="2880"/>
      <w:bookmarkEnd w:id="2881"/>
      <w:bookmarkEnd w:id="2882"/>
      <w:bookmarkEnd w:id="2883"/>
      <w:bookmarkEnd w:id="2884"/>
      <w:bookmarkEnd w:id="2885"/>
      <w:bookmarkEnd w:id="2886"/>
    </w:p>
    <w:p w14:paraId="7FFEF6CA" w14:textId="77777777" w:rsidR="005C310B" w:rsidRPr="00B02A0B" w:rsidRDefault="005C310B" w:rsidP="007D34FE">
      <w:pPr>
        <w:pStyle w:val="Heading4"/>
        <w:rPr>
          <w:lang w:val="en-IN" w:eastAsia="zh-CN"/>
        </w:rPr>
      </w:pPr>
      <w:bookmarkStart w:id="2887" w:name="_Toc20215625"/>
      <w:bookmarkStart w:id="2888" w:name="_Toc27496118"/>
      <w:bookmarkStart w:id="2889" w:name="_Toc36107859"/>
      <w:bookmarkStart w:id="2890" w:name="_Toc44598612"/>
      <w:bookmarkStart w:id="2891" w:name="_Toc44602467"/>
      <w:bookmarkStart w:id="2892" w:name="_Toc45197644"/>
      <w:bookmarkStart w:id="2893" w:name="_Toc45695677"/>
      <w:bookmarkStart w:id="2894" w:name="_Toc51851133"/>
      <w:bookmarkStart w:id="2895" w:name="_Toc92224748"/>
      <w:bookmarkStart w:id="2896" w:name="_Toc131378568"/>
      <w:r w:rsidRPr="00B02A0B">
        <w:rPr>
          <w:lang w:val="en-IN" w:eastAsia="zh-CN"/>
        </w:rPr>
        <w:t>9.3.1.1</w:t>
      </w:r>
      <w:r w:rsidRPr="00B02A0B">
        <w:rPr>
          <w:lang w:val="en-IN" w:eastAsia="zh-CN"/>
        </w:rPr>
        <w:tab/>
        <w:t xml:space="preserve">Message transport to a </w:t>
      </w:r>
      <w:proofErr w:type="spellStart"/>
      <w:r w:rsidRPr="00B02A0B">
        <w:rPr>
          <w:lang w:val="en-IN" w:eastAsia="zh-CN"/>
        </w:rPr>
        <w:t>MCData</w:t>
      </w:r>
      <w:proofErr w:type="spellEnd"/>
      <w:r w:rsidRPr="00B02A0B">
        <w:rPr>
          <w:lang w:val="en-IN" w:eastAsia="zh-CN"/>
        </w:rPr>
        <w:t xml:space="preserve"> Client</w:t>
      </w:r>
      <w:bookmarkEnd w:id="2887"/>
      <w:bookmarkEnd w:id="2888"/>
      <w:bookmarkEnd w:id="2889"/>
      <w:bookmarkEnd w:id="2890"/>
      <w:bookmarkEnd w:id="2891"/>
      <w:bookmarkEnd w:id="2892"/>
      <w:bookmarkEnd w:id="2893"/>
      <w:bookmarkEnd w:id="2894"/>
      <w:bookmarkEnd w:id="2895"/>
      <w:bookmarkEnd w:id="2896"/>
    </w:p>
    <w:p w14:paraId="734EACE0" w14:textId="77777777" w:rsidR="005C310B" w:rsidRPr="00B02A0B" w:rsidRDefault="005C310B" w:rsidP="005C310B">
      <w:pPr>
        <w:rPr>
          <w:lang w:eastAsia="ko-KR"/>
        </w:rPr>
      </w:pPr>
      <w:r w:rsidRPr="00B02A0B">
        <w:rPr>
          <w:lang w:eastAsia="ko-KR"/>
        </w:rPr>
        <w:t xml:space="preserve">In order to transmit an off-network SDS message or SDS notification to an </w:t>
      </w:r>
      <w:proofErr w:type="spellStart"/>
      <w:r w:rsidRPr="00B02A0B">
        <w:rPr>
          <w:lang w:eastAsia="ko-KR"/>
        </w:rPr>
        <w:t>MCData</w:t>
      </w:r>
      <w:proofErr w:type="spellEnd"/>
      <w:r w:rsidRPr="00B02A0B">
        <w:rPr>
          <w:lang w:eastAsia="ko-KR"/>
        </w:rPr>
        <w:t xml:space="preserve"> user, the </w:t>
      </w:r>
      <w:proofErr w:type="spellStart"/>
      <w:r w:rsidRPr="00B02A0B">
        <w:rPr>
          <w:lang w:eastAsia="ko-KR"/>
        </w:rPr>
        <w:t>MCData</w:t>
      </w:r>
      <w:proofErr w:type="spellEnd"/>
      <w:r w:rsidRPr="00B02A0B">
        <w:rPr>
          <w:lang w:eastAsia="ko-KR"/>
        </w:rPr>
        <w:t xml:space="preserve">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w:t>
      </w:r>
      <w:proofErr w:type="spellStart"/>
      <w:r w:rsidRPr="00B02A0B">
        <w:rPr>
          <w:lang w:eastAsia="ko-KR"/>
        </w:rPr>
        <w:t>MCData</w:t>
      </w:r>
      <w:proofErr w:type="spellEnd"/>
      <w:r w:rsidRPr="00B02A0B">
        <w:rPr>
          <w:lang w:eastAsia="ko-KR"/>
        </w:rPr>
        <w:t xml:space="preserve"> message transported in a MONP MCDATA MESSAGE CARRIER message, specified in 3GPP TS 24.379 [10], as a UDP message to the local IP address of the </w:t>
      </w:r>
      <w:proofErr w:type="spellStart"/>
      <w:r w:rsidRPr="00B02A0B">
        <w:rPr>
          <w:lang w:eastAsia="ko-KR"/>
        </w:rPr>
        <w:t>MCData</w:t>
      </w:r>
      <w:proofErr w:type="spellEnd"/>
      <w:r w:rsidRPr="00B02A0B">
        <w:rPr>
          <w:lang w:eastAsia="ko-KR"/>
        </w:rPr>
        <w:t xml:space="preserve">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An </w:t>
      </w:r>
      <w:proofErr w:type="spellStart"/>
      <w:r w:rsidRPr="00B02A0B">
        <w:rPr>
          <w:lang w:eastAsia="ko-KR"/>
        </w:rPr>
        <w:t>MCData</w:t>
      </w:r>
      <w:proofErr w:type="spellEnd"/>
      <w:r w:rsidRPr="00B02A0B">
        <w:rPr>
          <w:lang w:eastAsia="ko-KR"/>
        </w:rPr>
        <w:t xml:space="preserve"> client that supports IPv6 shall listen to the IPv6 addresses.</w:t>
      </w:r>
    </w:p>
    <w:p w14:paraId="5C944202" w14:textId="77777777" w:rsidR="005C310B" w:rsidRPr="00B02A0B" w:rsidRDefault="005C310B" w:rsidP="007D34FE">
      <w:pPr>
        <w:pStyle w:val="Heading4"/>
        <w:rPr>
          <w:lang w:val="en-IN" w:eastAsia="zh-CN"/>
        </w:rPr>
      </w:pPr>
      <w:bookmarkStart w:id="2897" w:name="_Toc20215626"/>
      <w:bookmarkStart w:id="2898" w:name="_Toc27496119"/>
      <w:bookmarkStart w:id="2899" w:name="_Toc36107860"/>
      <w:bookmarkStart w:id="2900" w:name="_Toc44598613"/>
      <w:bookmarkStart w:id="2901" w:name="_Toc44602468"/>
      <w:bookmarkStart w:id="2902" w:name="_Toc45197645"/>
      <w:bookmarkStart w:id="2903" w:name="_Toc45695678"/>
      <w:bookmarkStart w:id="2904" w:name="_Toc51851134"/>
      <w:bookmarkStart w:id="2905" w:name="_Toc92224749"/>
      <w:bookmarkStart w:id="2906" w:name="_Toc131378569"/>
      <w:r w:rsidRPr="00B02A0B">
        <w:rPr>
          <w:lang w:val="en-IN" w:eastAsia="zh-CN"/>
        </w:rPr>
        <w:t>9.3.1.2</w:t>
      </w:r>
      <w:r w:rsidRPr="00B02A0B">
        <w:rPr>
          <w:lang w:val="en-IN" w:eastAsia="zh-CN"/>
        </w:rPr>
        <w:tab/>
        <w:t xml:space="preserve">Message transport to a </w:t>
      </w:r>
      <w:proofErr w:type="spellStart"/>
      <w:r w:rsidRPr="00B02A0B">
        <w:rPr>
          <w:lang w:val="en-IN" w:eastAsia="zh-CN"/>
        </w:rPr>
        <w:t>MCData</w:t>
      </w:r>
      <w:proofErr w:type="spellEnd"/>
      <w:r w:rsidRPr="00B02A0B">
        <w:rPr>
          <w:lang w:val="en-IN" w:eastAsia="zh-CN"/>
        </w:rPr>
        <w:t xml:space="preserve"> Group</w:t>
      </w:r>
      <w:bookmarkEnd w:id="2897"/>
      <w:bookmarkEnd w:id="2898"/>
      <w:bookmarkEnd w:id="2899"/>
      <w:bookmarkEnd w:id="2900"/>
      <w:bookmarkEnd w:id="2901"/>
      <w:bookmarkEnd w:id="2902"/>
      <w:bookmarkEnd w:id="2903"/>
      <w:bookmarkEnd w:id="2904"/>
      <w:bookmarkEnd w:id="2905"/>
      <w:bookmarkEnd w:id="2906"/>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 xml:space="preserve">16.3 to an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w:t>
      </w:r>
      <w:proofErr w:type="spellStart"/>
      <w:r w:rsidRPr="00B02A0B">
        <w:rPr>
          <w:lang w:eastAsia="ko-KR"/>
        </w:rPr>
        <w:t>MCData</w:t>
      </w:r>
      <w:proofErr w:type="spellEnd"/>
      <w:r w:rsidRPr="00B02A0B">
        <w:rPr>
          <w:lang w:eastAsia="ko-KR"/>
        </w:rPr>
        <w:t xml:space="preserve"> message transported in a MONP MCDATA MESSAGE CARRIER message, specified in </w:t>
      </w:r>
      <w:r w:rsidRPr="00B02A0B">
        <w:t>3GPP </w:t>
      </w:r>
      <w:r w:rsidRPr="00B02A0B">
        <w:rPr>
          <w:lang w:eastAsia="ko-KR"/>
        </w:rPr>
        <w:t xml:space="preserve">TS 24.379 [10], as a UDP message to the multicast </w:t>
      </w:r>
      <w:r w:rsidRPr="00B02A0B">
        <w:t xml:space="preserve">IP address of the </w:t>
      </w:r>
      <w:proofErr w:type="spellStart"/>
      <w:r w:rsidRPr="00B02A0B">
        <w:t>MCData</w:t>
      </w:r>
      <w:proofErr w:type="spellEnd"/>
      <w:r w:rsidRPr="00B02A0B">
        <w:t xml:space="preserve">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w:t>
      </w:r>
      <w:proofErr w:type="spellStart"/>
      <w:r w:rsidRPr="00B02A0B">
        <w:t>MCData</w:t>
      </w:r>
      <w:proofErr w:type="spellEnd"/>
      <w:r w:rsidRPr="00B02A0B">
        <w:t xml:space="preserve"> group and </w:t>
      </w:r>
      <w:r w:rsidRPr="00B02A0B">
        <w:rPr>
          <w:lang w:eastAsia="ko-KR"/>
        </w:rPr>
        <w:t>on port 8809 as received MONP MCDATA MESSAGE CARRIER messages, with the IP address treated</w:t>
      </w:r>
      <w:r w:rsidRPr="00B02A0B">
        <w:t xml:space="preserve"> as mentioned in "/&lt;x&gt;/&lt;x&gt;/</w:t>
      </w:r>
      <w:proofErr w:type="spellStart"/>
      <w:r w:rsidRPr="00B02A0B">
        <w:t>OffNetwork</w:t>
      </w:r>
      <w:proofErr w:type="spellEnd"/>
      <w:r w:rsidRPr="00B02A0B">
        <w:t>/</w:t>
      </w:r>
      <w:proofErr w:type="spellStart"/>
      <w:r w:rsidRPr="00B02A0B">
        <w:t>MCPTTGroupParameter</w:t>
      </w:r>
      <w:proofErr w:type="spellEnd"/>
      <w:r w:rsidRPr="00B02A0B">
        <w:t>/&lt;x&gt;/</w:t>
      </w:r>
      <w:proofErr w:type="spellStart"/>
      <w:r w:rsidRPr="00B02A0B">
        <w:t>IPMulticastAddress</w:t>
      </w:r>
      <w:proofErr w:type="spellEnd"/>
      <w:r w:rsidRPr="00B02A0B">
        <w:t>"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07" w:name="_Toc20215627"/>
      <w:bookmarkStart w:id="2908" w:name="_Toc27496120"/>
      <w:bookmarkStart w:id="2909" w:name="_Toc36107861"/>
      <w:bookmarkStart w:id="2910" w:name="_Toc44598614"/>
      <w:bookmarkStart w:id="2911" w:name="_Toc44602469"/>
      <w:bookmarkStart w:id="2912" w:name="_Toc45197646"/>
      <w:bookmarkStart w:id="2913" w:name="_Toc45695679"/>
      <w:bookmarkStart w:id="2914" w:name="_Toc51851135"/>
      <w:bookmarkStart w:id="2915" w:name="_Toc92224750"/>
      <w:bookmarkStart w:id="2916" w:name="_Toc131378570"/>
      <w:r w:rsidRPr="00B02A0B">
        <w:rPr>
          <w:rFonts w:eastAsia="SimSun"/>
        </w:rPr>
        <w:t>9.3.2</w:t>
      </w:r>
      <w:r w:rsidRPr="00B02A0B">
        <w:rPr>
          <w:rFonts w:eastAsia="SimSun"/>
        </w:rPr>
        <w:tab/>
        <w:t>Standalone SDS using signalling control plane</w:t>
      </w:r>
      <w:bookmarkEnd w:id="2907"/>
      <w:bookmarkEnd w:id="2908"/>
      <w:bookmarkEnd w:id="2909"/>
      <w:bookmarkEnd w:id="2910"/>
      <w:bookmarkEnd w:id="2911"/>
      <w:bookmarkEnd w:id="2912"/>
      <w:bookmarkEnd w:id="2913"/>
      <w:bookmarkEnd w:id="2914"/>
      <w:bookmarkEnd w:id="2915"/>
      <w:bookmarkEnd w:id="2916"/>
    </w:p>
    <w:p w14:paraId="61539465" w14:textId="77777777" w:rsidR="005C310B" w:rsidRPr="00B02A0B" w:rsidRDefault="005C310B" w:rsidP="007D34FE">
      <w:pPr>
        <w:pStyle w:val="Heading4"/>
        <w:rPr>
          <w:lang w:val="en-IN" w:eastAsia="zh-CN"/>
        </w:rPr>
      </w:pPr>
      <w:bookmarkStart w:id="2917" w:name="_Toc20215628"/>
      <w:bookmarkStart w:id="2918" w:name="_Toc27496121"/>
      <w:bookmarkStart w:id="2919" w:name="_Toc36107862"/>
      <w:bookmarkStart w:id="2920" w:name="_Toc44598615"/>
      <w:bookmarkStart w:id="2921" w:name="_Toc44602470"/>
      <w:bookmarkStart w:id="2922" w:name="_Toc45197647"/>
      <w:bookmarkStart w:id="2923" w:name="_Toc45695680"/>
      <w:bookmarkStart w:id="2924" w:name="_Toc51851136"/>
      <w:bookmarkStart w:id="2925" w:name="_Toc92224751"/>
      <w:bookmarkStart w:id="2926" w:name="_Toc131378571"/>
      <w:r w:rsidRPr="00B02A0B">
        <w:rPr>
          <w:lang w:val="en-IN" w:eastAsia="zh-CN"/>
        </w:rPr>
        <w:t>9.3.2.1</w:t>
      </w:r>
      <w:r w:rsidRPr="00B02A0B">
        <w:rPr>
          <w:lang w:val="en-IN" w:eastAsia="zh-CN"/>
        </w:rPr>
        <w:tab/>
        <w:t>General</w:t>
      </w:r>
      <w:bookmarkEnd w:id="2917"/>
      <w:bookmarkEnd w:id="2918"/>
      <w:bookmarkEnd w:id="2919"/>
      <w:bookmarkEnd w:id="2920"/>
      <w:bookmarkEnd w:id="2921"/>
      <w:bookmarkEnd w:id="2922"/>
      <w:bookmarkEnd w:id="2923"/>
      <w:bookmarkEnd w:id="2924"/>
      <w:bookmarkEnd w:id="2925"/>
      <w:bookmarkEnd w:id="2926"/>
    </w:p>
    <w:p w14:paraId="5E70C2DA" w14:textId="77777777" w:rsidR="005C310B" w:rsidRPr="00B02A0B" w:rsidRDefault="005C310B" w:rsidP="007D34FE">
      <w:pPr>
        <w:pStyle w:val="Heading4"/>
        <w:rPr>
          <w:rFonts w:eastAsia="Malgun Gothic"/>
          <w:lang w:val="en-IN" w:eastAsia="zh-CN"/>
        </w:rPr>
      </w:pPr>
      <w:bookmarkStart w:id="2927" w:name="_Toc20215629"/>
      <w:bookmarkStart w:id="2928" w:name="_Toc27496122"/>
      <w:bookmarkStart w:id="2929" w:name="_Toc36107863"/>
      <w:bookmarkStart w:id="2930" w:name="_Toc44598616"/>
      <w:bookmarkStart w:id="2931" w:name="_Toc44602471"/>
      <w:bookmarkStart w:id="2932" w:name="_Toc45197648"/>
      <w:bookmarkStart w:id="2933" w:name="_Toc45695681"/>
      <w:bookmarkStart w:id="2934" w:name="_Toc51851137"/>
      <w:bookmarkStart w:id="2935" w:name="_Toc92224752"/>
      <w:bookmarkStart w:id="2936" w:name="_Toc131378572"/>
      <w:r w:rsidRPr="00B02A0B">
        <w:rPr>
          <w:lang w:val="en-IN" w:eastAsia="zh-CN"/>
        </w:rPr>
        <w:t>9.3.2.2</w:t>
      </w:r>
      <w:r w:rsidRPr="00B02A0B">
        <w:rPr>
          <w:rFonts w:eastAsia="Malgun Gothic"/>
          <w:lang w:val="en-IN" w:eastAsia="zh-CN"/>
        </w:rPr>
        <w:tab/>
        <w:t>Sending SDS message</w:t>
      </w:r>
      <w:bookmarkEnd w:id="2927"/>
      <w:bookmarkEnd w:id="2928"/>
      <w:bookmarkEnd w:id="2929"/>
      <w:bookmarkEnd w:id="2930"/>
      <w:bookmarkEnd w:id="2931"/>
      <w:bookmarkEnd w:id="2932"/>
      <w:bookmarkEnd w:id="2933"/>
      <w:bookmarkEnd w:id="2934"/>
      <w:bookmarkEnd w:id="2935"/>
      <w:bookmarkEnd w:id="2936"/>
    </w:p>
    <w:p w14:paraId="26F00F12" w14:textId="77777777" w:rsidR="005C310B" w:rsidRPr="00B02A0B" w:rsidRDefault="005C310B" w:rsidP="005C310B">
      <w:r w:rsidRPr="00B02A0B">
        <w:t xml:space="preserve">Upon receiving an indication to send an SDS message, the </w:t>
      </w:r>
      <w:proofErr w:type="spellStart"/>
      <w:r w:rsidRPr="00B02A0B">
        <w:t>MCData</w:t>
      </w:r>
      <w:proofErr w:type="spellEnd"/>
      <w:r w:rsidRPr="00B02A0B">
        <w:t xml:space="preserve"> client:</w:t>
      </w:r>
    </w:p>
    <w:p w14:paraId="627EF244" w14:textId="77777777" w:rsidR="005C310B" w:rsidRPr="00B02A0B" w:rsidRDefault="005C310B" w:rsidP="005C310B">
      <w:pPr>
        <w:pStyle w:val="B1"/>
        <w:rPr>
          <w:lang w:val="en-IN"/>
        </w:rPr>
      </w:pPr>
      <w:r w:rsidRPr="00B02A0B">
        <w:rPr>
          <w:lang w:val="en-IN"/>
        </w:rPr>
        <w:t>1)</w:t>
      </w:r>
      <w:r w:rsidRPr="00B02A0B">
        <w:rPr>
          <w:lang w:val="en-IN"/>
        </w:rPr>
        <w:tab/>
      </w:r>
      <w:proofErr w:type="spellStart"/>
      <w:r w:rsidRPr="00B02A0B">
        <w:rPr>
          <w:lang w:val="en-IN"/>
        </w:rPr>
        <w:t>i</w:t>
      </w:r>
      <w:proofErr w:type="spellEnd"/>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 xml:space="preserve">a one-to-one SDS message is to be sent then, shall store the </w:t>
      </w:r>
      <w:proofErr w:type="spellStart"/>
      <w:r w:rsidRPr="00B02A0B">
        <w:rPr>
          <w:lang w:eastAsia="ko-KR"/>
        </w:rPr>
        <w:t>MCData</w:t>
      </w:r>
      <w:proofErr w:type="spellEnd"/>
      <w:r w:rsidRPr="00B02A0B">
        <w:rPr>
          <w:lang w:eastAsia="ko-KR"/>
        </w:rPr>
        <w:t xml:space="preserve"> user ID of the intended recipient as the target </w:t>
      </w:r>
      <w:proofErr w:type="spellStart"/>
      <w:r w:rsidRPr="00B02A0B">
        <w:rPr>
          <w:lang w:eastAsia="ko-KR"/>
        </w:rPr>
        <w:t>MCData</w:t>
      </w:r>
      <w:proofErr w:type="spellEnd"/>
      <w:r w:rsidRPr="00B02A0B">
        <w:rPr>
          <w:lang w:eastAsia="ko-KR"/>
        </w:rPr>
        <w:t xml:space="preserve">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 xml:space="preserve">shall store the </w:t>
      </w:r>
      <w:proofErr w:type="spellStart"/>
      <w:r w:rsidRPr="00B02A0B">
        <w:t>MCData</w:t>
      </w:r>
      <w:proofErr w:type="spellEnd"/>
      <w:r w:rsidRPr="00B02A0B">
        <w:t xml:space="preserve"> group ID as the target </w:t>
      </w:r>
      <w:proofErr w:type="spellStart"/>
      <w:r w:rsidRPr="00B02A0B">
        <w:t>MCData</w:t>
      </w:r>
      <w:proofErr w:type="spellEnd"/>
      <w:r w:rsidRPr="00B02A0B">
        <w:t xml:space="preserve">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lastRenderedPageBreak/>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xml:space="preserve">, the </w:t>
      </w:r>
      <w:proofErr w:type="spellStart"/>
      <w:r w:rsidRPr="00B02A0B">
        <w:t>MCData</w:t>
      </w:r>
      <w:proofErr w:type="spellEnd"/>
      <w:r w:rsidRPr="00B02A0B">
        <w:t xml:space="preserve"> client:</w:t>
      </w:r>
    </w:p>
    <w:p w14:paraId="6135D7F1" w14:textId="77777777" w:rsidR="005C310B" w:rsidRPr="00B02A0B" w:rsidRDefault="005C310B" w:rsidP="005C310B">
      <w:pPr>
        <w:pStyle w:val="B2"/>
        <w:rPr>
          <w:lang w:eastAsia="ko-KR"/>
        </w:rPr>
      </w:pPr>
      <w:r w:rsidRPr="00B02A0B">
        <w:t>a)</w:t>
      </w:r>
      <w:r w:rsidRPr="00B02A0B">
        <w:tab/>
        <w:t xml:space="preserve">shall set the Sender </w:t>
      </w:r>
      <w:proofErr w:type="spellStart"/>
      <w:r w:rsidRPr="00B02A0B">
        <w:t>MCData</w:t>
      </w:r>
      <w:proofErr w:type="spellEnd"/>
      <w:r w:rsidRPr="00B02A0B">
        <w:t xml:space="preserve"> user ID IE to its own </w:t>
      </w:r>
      <w:proofErr w:type="spellStart"/>
      <w:r w:rsidRPr="00B02A0B">
        <w:t>MCData</w:t>
      </w:r>
      <w:proofErr w:type="spellEnd"/>
      <w:r w:rsidRPr="00B02A0B">
        <w:t xml:space="preserve">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proofErr w:type="spellStart"/>
      <w:r w:rsidRPr="00B02A0B">
        <w:t>i</w:t>
      </w:r>
      <w:proofErr w:type="spellEnd"/>
      <w:r w:rsidRPr="00B02A0B">
        <w:t>)</w:t>
      </w:r>
      <w:r w:rsidRPr="00B02A0B">
        <w:tab/>
      </w:r>
      <w:r w:rsidRPr="00B02A0B">
        <w:rPr>
          <w:lang w:eastAsia="ko-KR"/>
        </w:rPr>
        <w:t xml:space="preserve">a one-to-one SDS message is to be sent then </w:t>
      </w:r>
      <w:r w:rsidRPr="00B02A0B">
        <w:t xml:space="preserve">shall set the Recipient </w:t>
      </w:r>
      <w:proofErr w:type="spellStart"/>
      <w:r w:rsidRPr="00B02A0B">
        <w:t>MCData</w:t>
      </w:r>
      <w:proofErr w:type="spellEnd"/>
      <w:r w:rsidRPr="00B02A0B">
        <w:t xml:space="preserve"> user ID IE to the stored target </w:t>
      </w:r>
      <w:proofErr w:type="spellStart"/>
      <w:r w:rsidRPr="00B02A0B">
        <w:t>MCData</w:t>
      </w:r>
      <w:proofErr w:type="spellEnd"/>
      <w:r w:rsidRPr="00B02A0B">
        <w:t xml:space="preserve">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 xml:space="preserve">shall set the </w:t>
      </w:r>
      <w:proofErr w:type="spellStart"/>
      <w:r w:rsidRPr="00B02A0B">
        <w:t>MCData</w:t>
      </w:r>
      <w:proofErr w:type="spellEnd"/>
      <w:r w:rsidRPr="00B02A0B">
        <w:t xml:space="preserve"> group ID IE to the stored target </w:t>
      </w:r>
      <w:proofErr w:type="spellStart"/>
      <w:r w:rsidRPr="00B02A0B">
        <w:t>MCData</w:t>
      </w:r>
      <w:proofErr w:type="spellEnd"/>
      <w:r w:rsidRPr="00B02A0B">
        <w:t xml:space="preserve">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proofErr w:type="spellStart"/>
      <w:r w:rsidRPr="00B02A0B">
        <w:t>i</w:t>
      </w:r>
      <w:proofErr w:type="spellEnd"/>
      <w:r w:rsidRPr="00B02A0B">
        <w:t>)</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proofErr w:type="spellStart"/>
      <w:r w:rsidRPr="00B02A0B">
        <w:t>i</w:t>
      </w:r>
      <w:proofErr w:type="spellEnd"/>
      <w:r w:rsidRPr="00B02A0B">
        <w:t>)</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 xml:space="preserve">sending the SDS OFF-NETWORK MESSAGE </w:t>
      </w:r>
      <w:proofErr w:type="spellStart"/>
      <w:r w:rsidRPr="00B02A0B">
        <w:t>message</w:t>
      </w:r>
      <w:proofErr w:type="spellEnd"/>
      <w:r w:rsidRPr="00B02A0B">
        <w:t xml:space="preserve"> to a </w:t>
      </w:r>
      <w:proofErr w:type="spellStart"/>
      <w:r w:rsidRPr="00B02A0B">
        <w:t>MCData</w:t>
      </w:r>
      <w:proofErr w:type="spellEnd"/>
      <w:r w:rsidRPr="00B02A0B">
        <w:t xml:space="preserve">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proofErr w:type="spellStart"/>
      <w:r w:rsidRPr="00B02A0B">
        <w:t>i</w:t>
      </w:r>
      <w:proofErr w:type="spellEnd"/>
      <w:r w:rsidRPr="00B02A0B">
        <w:t>)</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 xml:space="preserve">shall send the SDS OFF-NETWORK MESSAGE </w:t>
      </w:r>
      <w:proofErr w:type="spellStart"/>
      <w:r w:rsidRPr="00B02A0B">
        <w:t>message</w:t>
      </w:r>
      <w:proofErr w:type="spellEnd"/>
      <w:r w:rsidRPr="00B02A0B">
        <w:t xml:space="preserv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w:t>
      </w:r>
      <w:proofErr w:type="spellStart"/>
      <w:r w:rsidRPr="00B02A0B">
        <w:t>message</w:t>
      </w:r>
      <w:proofErr w:type="spellEnd"/>
      <w:r w:rsidRPr="00B02A0B">
        <w:t xml:space="preserv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37" w:name="_Toc20215630"/>
      <w:bookmarkStart w:id="2938" w:name="_Toc27496123"/>
      <w:bookmarkStart w:id="2939" w:name="_Toc36107864"/>
      <w:bookmarkStart w:id="2940" w:name="_Toc44598617"/>
      <w:bookmarkStart w:id="2941" w:name="_Toc44602472"/>
      <w:bookmarkStart w:id="2942" w:name="_Toc45197649"/>
      <w:bookmarkStart w:id="2943" w:name="_Toc45695682"/>
      <w:bookmarkStart w:id="2944" w:name="_Toc51851138"/>
      <w:bookmarkStart w:id="2945" w:name="_Toc92224753"/>
      <w:bookmarkStart w:id="2946" w:name="_Toc131378573"/>
      <w:r w:rsidRPr="00B02A0B">
        <w:rPr>
          <w:lang w:val="en-IN" w:eastAsia="zh-CN"/>
        </w:rPr>
        <w:t>9.3.2.3</w:t>
      </w:r>
      <w:r w:rsidRPr="00B02A0B">
        <w:rPr>
          <w:rFonts w:eastAsia="Malgun Gothic"/>
          <w:lang w:val="en-IN" w:eastAsia="zh-CN"/>
        </w:rPr>
        <w:tab/>
        <w:t>Retransmitting SDS message</w:t>
      </w:r>
      <w:bookmarkEnd w:id="2937"/>
      <w:bookmarkEnd w:id="2938"/>
      <w:bookmarkEnd w:id="2939"/>
      <w:bookmarkEnd w:id="2940"/>
      <w:bookmarkEnd w:id="2941"/>
      <w:bookmarkEnd w:id="2942"/>
      <w:bookmarkEnd w:id="2943"/>
      <w:bookmarkEnd w:id="2944"/>
      <w:bookmarkEnd w:id="2945"/>
      <w:bookmarkEnd w:id="2946"/>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xml:space="preserve">, the </w:t>
      </w:r>
      <w:proofErr w:type="spellStart"/>
      <w:r w:rsidRPr="00B02A0B">
        <w:t>MCData</w:t>
      </w:r>
      <w:proofErr w:type="spellEnd"/>
      <w:r w:rsidRPr="00B02A0B">
        <w:t xml:space="preserve"> client:</w:t>
      </w:r>
    </w:p>
    <w:p w14:paraId="2C7D02CB" w14:textId="77777777" w:rsidR="005C310B" w:rsidRPr="00B02A0B" w:rsidRDefault="005C310B" w:rsidP="005C310B">
      <w:pPr>
        <w:pStyle w:val="B1"/>
      </w:pPr>
      <w:r w:rsidRPr="00B02A0B">
        <w:t>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xml:space="preserve">, the </w:t>
      </w:r>
      <w:proofErr w:type="spellStart"/>
      <w:r w:rsidRPr="00B02A0B">
        <w:t>MCData</w:t>
      </w:r>
      <w:proofErr w:type="spellEnd"/>
      <w:r w:rsidRPr="00B02A0B">
        <w:t xml:space="preserve"> client:</w:t>
      </w:r>
    </w:p>
    <w:p w14:paraId="52E0EB81" w14:textId="77777777" w:rsidR="005C310B" w:rsidRPr="00B02A0B" w:rsidRDefault="005C310B" w:rsidP="005C310B">
      <w:pPr>
        <w:pStyle w:val="B2"/>
        <w:rPr>
          <w:lang w:eastAsia="ko-KR"/>
        </w:rPr>
      </w:pPr>
      <w:r w:rsidRPr="00B02A0B">
        <w:lastRenderedPageBreak/>
        <w:t>a)</w:t>
      </w:r>
      <w:r w:rsidRPr="00B02A0B">
        <w:tab/>
        <w:t xml:space="preserve">shall set the Sender </w:t>
      </w:r>
      <w:proofErr w:type="spellStart"/>
      <w:r w:rsidRPr="00B02A0B">
        <w:t>MCData</w:t>
      </w:r>
      <w:proofErr w:type="spellEnd"/>
      <w:r w:rsidRPr="00B02A0B">
        <w:t xml:space="preserve"> user ID IE to its own </w:t>
      </w:r>
      <w:proofErr w:type="spellStart"/>
      <w:r w:rsidRPr="00B02A0B">
        <w:t>MCData</w:t>
      </w:r>
      <w:proofErr w:type="spellEnd"/>
      <w:r w:rsidRPr="00B02A0B">
        <w:t xml:space="preserve">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proofErr w:type="spellStart"/>
      <w:r w:rsidRPr="00B02A0B">
        <w:t>i</w:t>
      </w:r>
      <w:proofErr w:type="spellEnd"/>
      <w:r w:rsidRPr="00B02A0B">
        <w:t>)</w:t>
      </w:r>
      <w:r w:rsidRPr="00B02A0B">
        <w:tab/>
      </w:r>
      <w:r w:rsidRPr="00B02A0B">
        <w:rPr>
          <w:lang w:eastAsia="ko-KR"/>
        </w:rPr>
        <w:t xml:space="preserve">a one-to-one SDS message is to be sent then, </w:t>
      </w:r>
      <w:r w:rsidRPr="00B02A0B">
        <w:t xml:space="preserve">shall set the Recipient </w:t>
      </w:r>
      <w:proofErr w:type="spellStart"/>
      <w:r w:rsidRPr="00B02A0B">
        <w:t>MCData</w:t>
      </w:r>
      <w:proofErr w:type="spellEnd"/>
      <w:r w:rsidRPr="00B02A0B">
        <w:t xml:space="preserve"> user ID IE to the stored target </w:t>
      </w:r>
      <w:proofErr w:type="spellStart"/>
      <w:r w:rsidRPr="00B02A0B">
        <w:t>MCData</w:t>
      </w:r>
      <w:proofErr w:type="spellEnd"/>
      <w:r w:rsidRPr="00B02A0B">
        <w:t xml:space="preserve"> user ID</w:t>
      </w:r>
      <w:r w:rsidRPr="00B02A0B">
        <w:rPr>
          <w:lang w:eastAsia="ko-KR"/>
        </w:rPr>
        <w:t>; or</w:t>
      </w:r>
    </w:p>
    <w:p w14:paraId="78FD732F" w14:textId="77777777" w:rsidR="005C310B" w:rsidRPr="00B02A0B" w:rsidRDefault="005C310B" w:rsidP="005C310B">
      <w:pPr>
        <w:pStyle w:val="B3"/>
      </w:pPr>
      <w:r w:rsidRPr="00B02A0B">
        <w:t>ii)</w:t>
      </w:r>
      <w:r w:rsidRPr="00B02A0B">
        <w:tab/>
        <w:t xml:space="preserve">a group SDS message is to be sent then, shall set the </w:t>
      </w:r>
      <w:proofErr w:type="spellStart"/>
      <w:r w:rsidRPr="00B02A0B">
        <w:t>MCData</w:t>
      </w:r>
      <w:proofErr w:type="spellEnd"/>
      <w:r w:rsidRPr="00B02A0B">
        <w:t xml:space="preserve"> group ID IE to the stored target </w:t>
      </w:r>
      <w:proofErr w:type="spellStart"/>
      <w:r w:rsidRPr="00B02A0B">
        <w:t>MCData</w:t>
      </w:r>
      <w:proofErr w:type="spellEnd"/>
      <w:r w:rsidRPr="00B02A0B">
        <w:t xml:space="preserve">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proofErr w:type="spellStart"/>
      <w:r w:rsidRPr="00B02A0B">
        <w:t>i</w:t>
      </w:r>
      <w:proofErr w:type="spellEnd"/>
      <w:r w:rsidRPr="00B02A0B">
        <w:t>)</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proofErr w:type="spellStart"/>
      <w:r w:rsidRPr="00B02A0B">
        <w:t>i</w:t>
      </w:r>
      <w:proofErr w:type="spellEnd"/>
      <w:r w:rsidRPr="00B02A0B">
        <w:t>)</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 xml:space="preserve">sending the SDS OFF-NETWORK MESSAGE </w:t>
      </w:r>
      <w:proofErr w:type="spellStart"/>
      <w:r w:rsidRPr="00B02A0B">
        <w:t>message</w:t>
      </w:r>
      <w:proofErr w:type="spellEnd"/>
      <w:r w:rsidRPr="00B02A0B">
        <w:t xml:space="preserve"> to a </w:t>
      </w:r>
      <w:proofErr w:type="spellStart"/>
      <w:r w:rsidRPr="00B02A0B">
        <w:t>MCData</w:t>
      </w:r>
      <w:proofErr w:type="spellEnd"/>
      <w:r w:rsidRPr="00B02A0B">
        <w:t xml:space="preserve">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proofErr w:type="spellStart"/>
      <w:r w:rsidRPr="00B02A0B">
        <w:t>i</w:t>
      </w:r>
      <w:proofErr w:type="spellEnd"/>
      <w:r w:rsidRPr="00B02A0B">
        <w:t>)</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 xml:space="preserve">shall send the SDS OFF-NETWORK MESSAGE </w:t>
      </w:r>
      <w:proofErr w:type="spellStart"/>
      <w:r w:rsidRPr="00B02A0B">
        <w:t>message</w:t>
      </w:r>
      <w:proofErr w:type="spellEnd"/>
      <w:r w:rsidRPr="00B02A0B">
        <w:t xml:space="preserv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was sent then, shall send the SDS OFF-NETWORK MESSAGE </w:t>
      </w:r>
      <w:proofErr w:type="spellStart"/>
      <w:r w:rsidRPr="00B02A0B">
        <w:rPr>
          <w:lang w:eastAsia="ko-KR"/>
        </w:rPr>
        <w:t>message</w:t>
      </w:r>
      <w:proofErr w:type="spellEnd"/>
      <w:r w:rsidRPr="00B02A0B">
        <w:rPr>
          <w:lang w:eastAsia="ko-KR"/>
        </w:rPr>
        <w:t xml:space="preserv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47" w:name="_Toc20215631"/>
      <w:bookmarkStart w:id="2948" w:name="_Toc27496124"/>
      <w:bookmarkStart w:id="2949" w:name="_Toc36107865"/>
      <w:bookmarkStart w:id="2950" w:name="_Toc44598618"/>
      <w:bookmarkStart w:id="2951" w:name="_Toc44602473"/>
      <w:bookmarkStart w:id="2952" w:name="_Toc45197650"/>
      <w:bookmarkStart w:id="2953" w:name="_Toc45695683"/>
      <w:bookmarkStart w:id="2954" w:name="_Toc51851139"/>
      <w:bookmarkStart w:id="2955" w:name="_Toc92224754"/>
      <w:bookmarkStart w:id="2956" w:name="_Toc131378574"/>
      <w:r w:rsidRPr="00B02A0B">
        <w:rPr>
          <w:lang w:val="en-IN" w:eastAsia="zh-CN"/>
        </w:rPr>
        <w:t>9.3.2.4</w:t>
      </w:r>
      <w:r w:rsidRPr="00B02A0B">
        <w:rPr>
          <w:rFonts w:eastAsia="Malgun Gothic"/>
          <w:lang w:val="en-IN" w:eastAsia="zh-CN"/>
        </w:rPr>
        <w:tab/>
        <w:t>Receiving SDS message</w:t>
      </w:r>
      <w:bookmarkEnd w:id="2947"/>
      <w:bookmarkEnd w:id="2948"/>
      <w:bookmarkEnd w:id="2949"/>
      <w:bookmarkEnd w:id="2950"/>
      <w:bookmarkEnd w:id="2951"/>
      <w:bookmarkEnd w:id="2952"/>
      <w:bookmarkEnd w:id="2953"/>
      <w:bookmarkEnd w:id="2954"/>
      <w:bookmarkEnd w:id="2955"/>
      <w:bookmarkEnd w:id="2956"/>
    </w:p>
    <w:p w14:paraId="3A550C44" w14:textId="77777777" w:rsidR="005C310B" w:rsidRPr="00B02A0B" w:rsidRDefault="005C310B" w:rsidP="005C310B">
      <w:r w:rsidRPr="00B02A0B">
        <w:t xml:space="preserve">Upon receiving an SDS OFF-NETWORK MESSAGE </w:t>
      </w:r>
      <w:proofErr w:type="spellStart"/>
      <w:r w:rsidRPr="00B02A0B">
        <w:t>message</w:t>
      </w:r>
      <w:proofErr w:type="spellEnd"/>
      <w:r w:rsidRPr="00B02A0B">
        <w:t xml:space="preserve"> with a SDS disposition request type IE, the </w:t>
      </w:r>
      <w:proofErr w:type="spellStart"/>
      <w:r w:rsidRPr="00B02A0B">
        <w:t>MCData</w:t>
      </w:r>
      <w:proofErr w:type="spellEnd"/>
      <w:r w:rsidRPr="00B02A0B">
        <w:t xml:space="preserve">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 xml:space="preserve">Sender </w:t>
      </w:r>
      <w:proofErr w:type="spellStart"/>
      <w:r w:rsidRPr="00B02A0B">
        <w:t>MCData</w:t>
      </w:r>
      <w:proofErr w:type="spellEnd"/>
      <w:r w:rsidRPr="00B02A0B">
        <w:t xml:space="preserve"> user ID IE as the stored notification target </w:t>
      </w:r>
      <w:proofErr w:type="spellStart"/>
      <w:r w:rsidRPr="00B02A0B">
        <w:t>MCData</w:t>
      </w:r>
      <w:proofErr w:type="spellEnd"/>
      <w:r w:rsidRPr="00B02A0B">
        <w:t xml:space="preserve">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lastRenderedPageBreak/>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 xml:space="preserve">if present, shall store the value of </w:t>
      </w:r>
      <w:proofErr w:type="spellStart"/>
      <w:r w:rsidRPr="00B02A0B">
        <w:t>MCData</w:t>
      </w:r>
      <w:proofErr w:type="spellEnd"/>
      <w:r w:rsidRPr="00B02A0B">
        <w:t xml:space="preserve"> group ID IE to the stored target </w:t>
      </w:r>
      <w:proofErr w:type="spellStart"/>
      <w:r w:rsidRPr="00B02A0B">
        <w:t>MCData</w:t>
      </w:r>
      <w:proofErr w:type="spellEnd"/>
      <w:r w:rsidRPr="00B02A0B">
        <w:t xml:space="preserve">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 xml:space="preserve">NOTE: Duplicate messages (re-transmissions) that are received by the </w:t>
      </w:r>
      <w:proofErr w:type="spellStart"/>
      <w:r w:rsidRPr="00B02A0B">
        <w:t>MCData</w:t>
      </w:r>
      <w:proofErr w:type="spellEnd"/>
      <w:r w:rsidRPr="00B02A0B">
        <w:t xml:space="preserve"> client should not be processed again.</w:t>
      </w:r>
    </w:p>
    <w:p w14:paraId="35F40CC0" w14:textId="77777777" w:rsidR="005C310B" w:rsidRPr="00B02A0B" w:rsidRDefault="005C310B" w:rsidP="007D34FE">
      <w:pPr>
        <w:pStyle w:val="Heading4"/>
        <w:rPr>
          <w:lang w:val="en-IN" w:eastAsia="zh-CN"/>
        </w:rPr>
      </w:pPr>
      <w:bookmarkStart w:id="2957" w:name="_Toc20215632"/>
      <w:bookmarkStart w:id="2958" w:name="_Toc27496125"/>
      <w:bookmarkStart w:id="2959" w:name="_Toc36107866"/>
      <w:bookmarkStart w:id="2960" w:name="_Toc44598619"/>
      <w:bookmarkStart w:id="2961" w:name="_Toc44602474"/>
      <w:bookmarkStart w:id="2962" w:name="_Toc45197651"/>
      <w:bookmarkStart w:id="2963" w:name="_Toc45695684"/>
      <w:bookmarkStart w:id="2964" w:name="_Toc51851140"/>
      <w:bookmarkStart w:id="2965" w:name="_Toc92224755"/>
      <w:bookmarkStart w:id="2966" w:name="_Toc131378575"/>
      <w:r w:rsidRPr="00B02A0B">
        <w:rPr>
          <w:lang w:val="en-IN" w:eastAsia="zh-CN"/>
        </w:rPr>
        <w:t>9.3.2.5</w:t>
      </w:r>
      <w:r w:rsidRPr="00B02A0B">
        <w:rPr>
          <w:lang w:val="en-IN" w:eastAsia="zh-CN"/>
        </w:rPr>
        <w:tab/>
        <w:t>SDS Read while TFS3 (delivery and read) is running</w:t>
      </w:r>
      <w:bookmarkEnd w:id="2957"/>
      <w:bookmarkEnd w:id="2958"/>
      <w:bookmarkEnd w:id="2959"/>
      <w:bookmarkEnd w:id="2960"/>
      <w:bookmarkEnd w:id="2961"/>
      <w:bookmarkEnd w:id="2962"/>
      <w:bookmarkEnd w:id="2963"/>
      <w:bookmarkEnd w:id="2964"/>
      <w:bookmarkEnd w:id="2965"/>
      <w:bookmarkEnd w:id="2966"/>
    </w:p>
    <w:p w14:paraId="6E99E0E9" w14:textId="77777777" w:rsidR="005C310B" w:rsidRPr="00B02A0B" w:rsidRDefault="005C310B" w:rsidP="005C310B">
      <w:r w:rsidRPr="00B02A0B">
        <w:t xml:space="preserve">Upon receiving a display indication before timer TFS3 (delivery and read) expires, the </w:t>
      </w:r>
      <w:proofErr w:type="spellStart"/>
      <w:r w:rsidRPr="00B02A0B">
        <w:t>MCData</w:t>
      </w:r>
      <w:proofErr w:type="spellEnd"/>
      <w:r w:rsidRPr="00B02A0B">
        <w:t xml:space="preserve">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67" w:name="_Toc20215633"/>
      <w:bookmarkStart w:id="2968" w:name="_Toc27496126"/>
      <w:bookmarkStart w:id="2969" w:name="_Toc36107867"/>
      <w:bookmarkStart w:id="2970" w:name="_Toc44598620"/>
      <w:bookmarkStart w:id="2971" w:name="_Toc44602475"/>
      <w:bookmarkStart w:id="2972" w:name="_Toc45197652"/>
      <w:bookmarkStart w:id="2973" w:name="_Toc45695685"/>
      <w:bookmarkStart w:id="2974" w:name="_Toc51851141"/>
      <w:bookmarkStart w:id="2975" w:name="_Toc92224756"/>
      <w:bookmarkStart w:id="2976" w:name="_Toc131378576"/>
      <w:r w:rsidRPr="00B02A0B">
        <w:rPr>
          <w:lang w:val="en-IN" w:eastAsia="zh-CN"/>
        </w:rPr>
        <w:t>9.3.2.6</w:t>
      </w:r>
      <w:r w:rsidRPr="00B02A0B">
        <w:rPr>
          <w:rFonts w:eastAsia="Malgun Gothic"/>
          <w:lang w:val="en-IN" w:eastAsia="zh-CN"/>
        </w:rPr>
        <w:tab/>
        <w:t>Timer TFS3 (delivery and read) expires</w:t>
      </w:r>
      <w:bookmarkEnd w:id="2967"/>
      <w:bookmarkEnd w:id="2968"/>
      <w:bookmarkEnd w:id="2969"/>
      <w:bookmarkEnd w:id="2970"/>
      <w:bookmarkEnd w:id="2971"/>
      <w:bookmarkEnd w:id="2972"/>
      <w:bookmarkEnd w:id="2973"/>
      <w:bookmarkEnd w:id="2974"/>
      <w:bookmarkEnd w:id="2975"/>
      <w:bookmarkEnd w:id="2976"/>
    </w:p>
    <w:p w14:paraId="2718551C" w14:textId="77777777" w:rsidR="005C310B" w:rsidRPr="00B02A0B" w:rsidRDefault="005C310B" w:rsidP="005C310B">
      <w:r w:rsidRPr="00B02A0B">
        <w:t xml:space="preserve">Upon expiry of timer TFS3 (delivery and read), the </w:t>
      </w:r>
      <w:proofErr w:type="spellStart"/>
      <w:r w:rsidRPr="00B02A0B">
        <w:t>MCData</w:t>
      </w:r>
      <w:proofErr w:type="spellEnd"/>
      <w:r w:rsidRPr="00B02A0B">
        <w:t xml:space="preserve">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77" w:name="_Toc20215634"/>
      <w:bookmarkStart w:id="2978" w:name="_Toc27496127"/>
      <w:bookmarkStart w:id="2979" w:name="_Toc36107868"/>
      <w:bookmarkStart w:id="2980" w:name="_Toc44598621"/>
      <w:bookmarkStart w:id="2981" w:name="_Toc44602476"/>
      <w:bookmarkStart w:id="2982" w:name="_Toc45197653"/>
      <w:bookmarkStart w:id="2983" w:name="_Toc45695686"/>
      <w:bookmarkStart w:id="2984" w:name="_Toc51851142"/>
      <w:bookmarkStart w:id="2985" w:name="_Toc92224757"/>
      <w:bookmarkStart w:id="2986" w:name="_Toc131378577"/>
      <w:r w:rsidRPr="00B02A0B">
        <w:t>10</w:t>
      </w:r>
      <w:r w:rsidRPr="00B02A0B">
        <w:tab/>
        <w:t>File Distribution (FD)</w:t>
      </w:r>
      <w:bookmarkEnd w:id="2977"/>
      <w:bookmarkEnd w:id="2978"/>
      <w:bookmarkEnd w:id="2979"/>
      <w:bookmarkEnd w:id="2980"/>
      <w:bookmarkEnd w:id="2981"/>
      <w:bookmarkEnd w:id="2982"/>
      <w:bookmarkEnd w:id="2983"/>
      <w:bookmarkEnd w:id="2984"/>
      <w:bookmarkEnd w:id="2985"/>
      <w:bookmarkEnd w:id="2986"/>
    </w:p>
    <w:p w14:paraId="1AB576FC" w14:textId="77777777" w:rsidR="005C310B" w:rsidRPr="00B02A0B" w:rsidRDefault="005C310B" w:rsidP="007D34FE">
      <w:pPr>
        <w:pStyle w:val="Heading2"/>
      </w:pPr>
      <w:bookmarkStart w:id="2987" w:name="_Toc20215635"/>
      <w:bookmarkStart w:id="2988" w:name="_Toc27496128"/>
      <w:bookmarkStart w:id="2989" w:name="_Toc36107869"/>
      <w:bookmarkStart w:id="2990" w:name="_Toc44598622"/>
      <w:bookmarkStart w:id="2991" w:name="_Toc44602477"/>
      <w:bookmarkStart w:id="2992" w:name="_Toc45197654"/>
      <w:bookmarkStart w:id="2993" w:name="_Toc45695687"/>
      <w:bookmarkStart w:id="2994" w:name="_Toc51851143"/>
      <w:bookmarkStart w:id="2995" w:name="_Toc92224758"/>
      <w:bookmarkStart w:id="2996" w:name="_Toc131378578"/>
      <w:r w:rsidRPr="00B02A0B">
        <w:t>10.1</w:t>
      </w:r>
      <w:r w:rsidRPr="00B02A0B">
        <w:tab/>
        <w:t>General</w:t>
      </w:r>
      <w:bookmarkEnd w:id="2987"/>
      <w:bookmarkEnd w:id="2988"/>
      <w:bookmarkEnd w:id="2989"/>
      <w:bookmarkEnd w:id="2990"/>
      <w:bookmarkEnd w:id="2991"/>
      <w:bookmarkEnd w:id="2992"/>
      <w:bookmarkEnd w:id="2993"/>
      <w:bookmarkEnd w:id="2994"/>
      <w:bookmarkEnd w:id="2995"/>
      <w:bookmarkEnd w:id="2996"/>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w:t>
      </w:r>
      <w:proofErr w:type="spellStart"/>
      <w:r w:rsidRPr="00B02A0B">
        <w:t>mcdata</w:t>
      </w:r>
      <w:proofErr w:type="spellEnd"/>
      <w:r w:rsidRPr="00B02A0B">
        <w:t>-allow-file-distribution&gt;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w:t>
      </w:r>
      <w:proofErr w:type="spellStart"/>
      <w:r w:rsidRPr="00B02A0B">
        <w:t>mcdata</w:t>
      </w:r>
      <w:proofErr w:type="spellEnd"/>
      <w:r w:rsidRPr="00B02A0B">
        <w:t>-allow-file-distribution&gt; element under the &lt;list-service&gt; element</w:t>
      </w:r>
      <w:r w:rsidRPr="00B02A0B">
        <w:rPr>
          <w:lang w:eastAsia="ko-KR"/>
        </w:rPr>
        <w:t>,</w:t>
      </w:r>
      <w:r w:rsidRPr="00B02A0B">
        <w:t xml:space="preserve"> in the group document</w:t>
      </w:r>
      <w:r w:rsidRPr="00B02A0B">
        <w:rPr>
          <w:lang w:eastAsia="ko-KR"/>
        </w:rPr>
        <w:t xml:space="preserve">, is set to "false" for a </w:t>
      </w:r>
      <w:proofErr w:type="spellStart"/>
      <w:r w:rsidRPr="00B02A0B">
        <w:rPr>
          <w:lang w:eastAsia="ko-KR"/>
        </w:rPr>
        <w:t>MCData</w:t>
      </w:r>
      <w:proofErr w:type="spellEnd"/>
      <w:r w:rsidRPr="00B02A0B">
        <w:rPr>
          <w:lang w:eastAsia="ko-KR"/>
        </w:rPr>
        <w:t xml:space="preserve">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97" w:name="_Toc20215636"/>
      <w:bookmarkStart w:id="2998" w:name="_Toc27496129"/>
      <w:bookmarkStart w:id="2999" w:name="_Toc36107870"/>
      <w:bookmarkStart w:id="3000" w:name="_Toc44598623"/>
      <w:bookmarkStart w:id="3001" w:name="_Toc44602478"/>
      <w:bookmarkStart w:id="3002" w:name="_Toc45197655"/>
      <w:bookmarkStart w:id="3003" w:name="_Toc45695688"/>
      <w:bookmarkStart w:id="3004" w:name="_Toc51851144"/>
      <w:bookmarkStart w:id="3005" w:name="_Toc92224759"/>
      <w:bookmarkStart w:id="3006" w:name="_Toc131378579"/>
      <w:r w:rsidRPr="00B02A0B">
        <w:t>10.2</w:t>
      </w:r>
      <w:r w:rsidRPr="00B02A0B">
        <w:tab/>
        <w:t>On-network FD</w:t>
      </w:r>
      <w:bookmarkEnd w:id="2997"/>
      <w:bookmarkEnd w:id="2998"/>
      <w:bookmarkEnd w:id="2999"/>
      <w:bookmarkEnd w:id="3000"/>
      <w:bookmarkEnd w:id="3001"/>
      <w:bookmarkEnd w:id="3002"/>
      <w:bookmarkEnd w:id="3003"/>
      <w:bookmarkEnd w:id="3004"/>
      <w:bookmarkEnd w:id="3005"/>
      <w:bookmarkEnd w:id="3006"/>
    </w:p>
    <w:p w14:paraId="6861ED90" w14:textId="77777777" w:rsidR="005C310B" w:rsidRPr="00B02A0B" w:rsidRDefault="005C310B" w:rsidP="007D34FE">
      <w:pPr>
        <w:pStyle w:val="Heading3"/>
        <w:rPr>
          <w:rFonts w:eastAsia="SimSun"/>
        </w:rPr>
      </w:pPr>
      <w:bookmarkStart w:id="3007" w:name="_Toc20215637"/>
      <w:bookmarkStart w:id="3008" w:name="_Toc27496130"/>
      <w:bookmarkStart w:id="3009" w:name="_Toc36107871"/>
      <w:bookmarkStart w:id="3010" w:name="_Toc44598624"/>
      <w:bookmarkStart w:id="3011" w:name="_Toc44602479"/>
      <w:bookmarkStart w:id="3012" w:name="_Toc45197656"/>
      <w:bookmarkStart w:id="3013" w:name="_Toc45695689"/>
      <w:bookmarkStart w:id="3014" w:name="_Toc51851145"/>
      <w:bookmarkStart w:id="3015" w:name="_Toc92224760"/>
      <w:bookmarkStart w:id="3016" w:name="_Toc131378580"/>
      <w:r w:rsidRPr="00B02A0B">
        <w:rPr>
          <w:rFonts w:eastAsia="SimSun"/>
        </w:rPr>
        <w:t>10.2.1</w:t>
      </w:r>
      <w:r w:rsidRPr="00B02A0B">
        <w:rPr>
          <w:rFonts w:eastAsia="SimSun"/>
        </w:rPr>
        <w:tab/>
        <w:t>General</w:t>
      </w:r>
      <w:bookmarkEnd w:id="3007"/>
      <w:bookmarkEnd w:id="3008"/>
      <w:bookmarkEnd w:id="3009"/>
      <w:bookmarkEnd w:id="3010"/>
      <w:bookmarkEnd w:id="3011"/>
      <w:bookmarkEnd w:id="3012"/>
      <w:bookmarkEnd w:id="3013"/>
      <w:bookmarkEnd w:id="3014"/>
      <w:bookmarkEnd w:id="3015"/>
      <w:bookmarkEnd w:id="3016"/>
    </w:p>
    <w:p w14:paraId="0FE395EA" w14:textId="77777777" w:rsidR="005C310B" w:rsidRPr="00B02A0B" w:rsidRDefault="005C310B" w:rsidP="007D34FE">
      <w:pPr>
        <w:pStyle w:val="Heading4"/>
        <w:rPr>
          <w:noProof/>
          <w:lang w:val="en-US"/>
        </w:rPr>
      </w:pPr>
      <w:bookmarkStart w:id="3017" w:name="_Toc20215638"/>
      <w:bookmarkStart w:id="3018" w:name="_Toc27496131"/>
      <w:bookmarkStart w:id="3019" w:name="_Toc36107872"/>
      <w:bookmarkStart w:id="3020" w:name="_Toc44598625"/>
      <w:bookmarkStart w:id="3021" w:name="_Toc44602480"/>
      <w:bookmarkStart w:id="3022" w:name="_Toc45197657"/>
      <w:bookmarkStart w:id="3023" w:name="_Toc45695690"/>
      <w:bookmarkStart w:id="3024" w:name="_Toc51851146"/>
      <w:bookmarkStart w:id="3025" w:name="_Toc92224761"/>
      <w:bookmarkStart w:id="3026" w:name="_Toc131378581"/>
      <w:r w:rsidRPr="00B02A0B">
        <w:rPr>
          <w:noProof/>
          <w:lang w:val="en-US"/>
        </w:rPr>
        <w:t>10.2.1.1</w:t>
      </w:r>
      <w:r w:rsidRPr="00B02A0B">
        <w:rPr>
          <w:noProof/>
          <w:lang w:val="en-US"/>
        </w:rPr>
        <w:tab/>
        <w:t>Sending an FD message</w:t>
      </w:r>
      <w:bookmarkEnd w:id="3017"/>
      <w:bookmarkEnd w:id="3018"/>
      <w:bookmarkEnd w:id="3019"/>
      <w:bookmarkEnd w:id="3020"/>
      <w:bookmarkEnd w:id="3021"/>
      <w:bookmarkEnd w:id="3022"/>
      <w:bookmarkEnd w:id="3023"/>
      <w:bookmarkEnd w:id="3024"/>
      <w:bookmarkEnd w:id="3025"/>
      <w:bookmarkEnd w:id="3026"/>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lastRenderedPageBreak/>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27" w:name="_Toc20215639"/>
      <w:bookmarkStart w:id="3028" w:name="_Toc27496132"/>
      <w:bookmarkStart w:id="3029" w:name="_Toc36107873"/>
      <w:bookmarkStart w:id="3030" w:name="_Toc44598626"/>
      <w:bookmarkStart w:id="3031" w:name="_Toc44602481"/>
      <w:bookmarkStart w:id="3032" w:name="_Toc45197658"/>
      <w:bookmarkStart w:id="3033" w:name="_Toc45695691"/>
      <w:bookmarkStart w:id="3034"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35" w:name="_Toc92224762"/>
      <w:bookmarkStart w:id="3036" w:name="_Toc131378582"/>
      <w:r w:rsidRPr="00B02A0B">
        <w:rPr>
          <w:rFonts w:eastAsia="SimSun"/>
        </w:rPr>
        <w:t>10.2.1.2</w:t>
      </w:r>
      <w:r w:rsidRPr="00B02A0B">
        <w:rPr>
          <w:rFonts w:eastAsia="SimSun"/>
        </w:rPr>
        <w:tab/>
        <w:t>Handling of received FD messages</w:t>
      </w:r>
      <w:bookmarkEnd w:id="3027"/>
      <w:bookmarkEnd w:id="3028"/>
      <w:bookmarkEnd w:id="3029"/>
      <w:bookmarkEnd w:id="3030"/>
      <w:bookmarkEnd w:id="3031"/>
      <w:bookmarkEnd w:id="3032"/>
      <w:bookmarkEnd w:id="3033"/>
      <w:bookmarkEnd w:id="3034"/>
      <w:bookmarkEnd w:id="3035"/>
      <w:bookmarkEnd w:id="3036"/>
    </w:p>
    <w:p w14:paraId="24EB3D0B" w14:textId="77777777" w:rsidR="005C310B" w:rsidRPr="00B02A0B" w:rsidRDefault="005C310B" w:rsidP="007D34FE">
      <w:pPr>
        <w:pStyle w:val="Heading5"/>
        <w:rPr>
          <w:rFonts w:eastAsia="SimSun"/>
        </w:rPr>
      </w:pPr>
      <w:bookmarkStart w:id="3037" w:name="_Toc20215640"/>
      <w:bookmarkStart w:id="3038" w:name="_Toc27496133"/>
      <w:bookmarkStart w:id="3039" w:name="_Toc36107874"/>
      <w:bookmarkStart w:id="3040" w:name="_Toc44598627"/>
      <w:bookmarkStart w:id="3041" w:name="_Toc44602482"/>
      <w:bookmarkStart w:id="3042" w:name="_Toc45197659"/>
      <w:bookmarkStart w:id="3043" w:name="_Toc45695692"/>
      <w:bookmarkStart w:id="3044" w:name="_Toc51851148"/>
      <w:bookmarkStart w:id="3045" w:name="_Toc92224763"/>
      <w:bookmarkStart w:id="3046" w:name="_Toc131378583"/>
      <w:r w:rsidRPr="00B02A0B">
        <w:rPr>
          <w:rFonts w:eastAsia="SimSun"/>
        </w:rPr>
        <w:t>10.2.1.2.1</w:t>
      </w:r>
      <w:r w:rsidRPr="00B02A0B">
        <w:rPr>
          <w:rFonts w:eastAsia="SimSun"/>
        </w:rPr>
        <w:tab/>
        <w:t>Initial processing of the received FD message</w:t>
      </w:r>
      <w:bookmarkEnd w:id="3037"/>
      <w:bookmarkEnd w:id="3038"/>
      <w:bookmarkEnd w:id="3039"/>
      <w:bookmarkEnd w:id="3040"/>
      <w:bookmarkEnd w:id="3041"/>
      <w:bookmarkEnd w:id="3042"/>
      <w:bookmarkEnd w:id="3043"/>
      <w:bookmarkEnd w:id="3044"/>
      <w:bookmarkEnd w:id="3045"/>
      <w:bookmarkEnd w:id="3046"/>
    </w:p>
    <w:p w14:paraId="6F91A4A3" w14:textId="77777777" w:rsidR="005C310B" w:rsidRPr="00B02A0B" w:rsidRDefault="005C310B" w:rsidP="005C310B">
      <w:r w:rsidRPr="00B02A0B">
        <w:t xml:space="preserve">When a </w:t>
      </w:r>
      <w:proofErr w:type="spellStart"/>
      <w:r w:rsidRPr="00B02A0B">
        <w:t>MCData</w:t>
      </w:r>
      <w:proofErr w:type="spellEnd"/>
      <w:r w:rsidRPr="00B02A0B">
        <w:t xml:space="preserve"> client has received a SIP request containing an </w:t>
      </w:r>
      <w:r w:rsidRPr="00B02A0B">
        <w:rPr>
          <w:noProof/>
        </w:rPr>
        <w:t xml:space="preserve">application/vnd.3gpp.mcdata-signalling MIME body as specified in clause E.1, </w:t>
      </w:r>
      <w:r w:rsidRPr="00B02A0B">
        <w:t xml:space="preserve">the </w:t>
      </w:r>
      <w:proofErr w:type="spellStart"/>
      <w:r w:rsidRPr="00B02A0B">
        <w:t>MCData</w:t>
      </w:r>
      <w:proofErr w:type="spellEnd"/>
      <w:r w:rsidRPr="00B02A0B">
        <w:t xml:space="preserve">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47" w:name="_Toc20215641"/>
      <w:bookmarkStart w:id="3048" w:name="_Toc27496134"/>
      <w:bookmarkStart w:id="3049" w:name="_Toc36107875"/>
      <w:bookmarkStart w:id="3050" w:name="_Toc44598628"/>
      <w:bookmarkStart w:id="3051" w:name="_Toc44602483"/>
      <w:bookmarkStart w:id="3052" w:name="_Toc45197660"/>
      <w:bookmarkStart w:id="3053" w:name="_Toc45695693"/>
      <w:bookmarkStart w:id="3054"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55" w:name="_Toc92224764"/>
      <w:bookmarkStart w:id="3056" w:name="_Toc131378584"/>
      <w:r w:rsidRPr="00B02A0B">
        <w:rPr>
          <w:rFonts w:eastAsia="SimSun"/>
        </w:rPr>
        <w:t>10.2.1.2.2</w:t>
      </w:r>
      <w:r w:rsidRPr="00B02A0B">
        <w:rPr>
          <w:rFonts w:eastAsia="SimSun"/>
        </w:rPr>
        <w:tab/>
        <w:t>Mandatory Download</w:t>
      </w:r>
      <w:bookmarkEnd w:id="3047"/>
      <w:bookmarkEnd w:id="3048"/>
      <w:bookmarkEnd w:id="3049"/>
      <w:bookmarkEnd w:id="3050"/>
      <w:bookmarkEnd w:id="3051"/>
      <w:bookmarkEnd w:id="3052"/>
      <w:bookmarkEnd w:id="3053"/>
      <w:bookmarkEnd w:id="3054"/>
      <w:bookmarkEnd w:id="3055"/>
      <w:bookmarkEnd w:id="3056"/>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 xml:space="preserve">if the FD SIGNALLING PAYLOAD message does not contain an </w:t>
      </w:r>
      <w:proofErr w:type="spellStart"/>
      <w:r w:rsidRPr="00B02A0B">
        <w:t>InReplyTo</w:t>
      </w:r>
      <w:proofErr w:type="spellEnd"/>
      <w:r w:rsidRPr="00B02A0B">
        <w:t xml:space="preserve">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 xml:space="preserve">may store the Conversation ID, Message ID, </w:t>
      </w:r>
      <w:proofErr w:type="spellStart"/>
      <w:r w:rsidRPr="00B02A0B">
        <w:t>InReplyTo</w:t>
      </w:r>
      <w:proofErr w:type="spellEnd"/>
      <w:r w:rsidRPr="00B02A0B">
        <w:t xml:space="preserve">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If the FD request is addressed to a non-</w:t>
      </w:r>
      <w:proofErr w:type="spellStart"/>
      <w:r w:rsidRPr="00B02A0B">
        <w:t>MCData</w:t>
      </w:r>
      <w:proofErr w:type="spellEnd"/>
      <w:r w:rsidRPr="00B02A0B">
        <w:t xml:space="preserve"> application that is not running, the </w:t>
      </w:r>
      <w:proofErr w:type="spellStart"/>
      <w:r w:rsidRPr="00B02A0B">
        <w:t>MCData</w:t>
      </w:r>
      <w:proofErr w:type="spellEnd"/>
      <w:r w:rsidRPr="00B02A0B">
        <w:t xml:space="preserve"> client starts the local non-</w:t>
      </w:r>
      <w:proofErr w:type="spellStart"/>
      <w:r w:rsidRPr="00B02A0B">
        <w:t>MCData</w:t>
      </w:r>
      <w:proofErr w:type="spellEnd"/>
      <w:r w:rsidRPr="00B02A0B">
        <w:t xml:space="preserve">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If the FD request is addressed to a non-</w:t>
      </w:r>
      <w:proofErr w:type="spellStart"/>
      <w:r w:rsidRPr="00B02A0B">
        <w:t>MCData</w:t>
      </w:r>
      <w:proofErr w:type="spellEnd"/>
      <w:r w:rsidRPr="00B02A0B">
        <w:t xml:space="preserve"> application that is not running, the </w:t>
      </w:r>
      <w:proofErr w:type="spellStart"/>
      <w:r w:rsidRPr="00B02A0B">
        <w:t>MCData</w:t>
      </w:r>
      <w:proofErr w:type="spellEnd"/>
      <w:r w:rsidRPr="00B02A0B">
        <w:t xml:space="preserve"> client starts the local non-</w:t>
      </w:r>
      <w:proofErr w:type="spellStart"/>
      <w:r w:rsidRPr="00B02A0B">
        <w:t>MCData</w:t>
      </w:r>
      <w:proofErr w:type="spellEnd"/>
      <w:r w:rsidRPr="00B02A0B">
        <w:t xml:space="preserve">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57" w:name="_Toc20215642"/>
      <w:bookmarkStart w:id="3058" w:name="_Toc27496135"/>
      <w:bookmarkStart w:id="3059" w:name="_Toc36107876"/>
      <w:bookmarkStart w:id="3060" w:name="_Toc44598629"/>
      <w:bookmarkStart w:id="3061" w:name="_Toc44602484"/>
      <w:bookmarkStart w:id="3062" w:name="_Toc45197661"/>
      <w:bookmarkStart w:id="3063" w:name="_Toc45695694"/>
      <w:bookmarkStart w:id="3064"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 xml:space="preserve">if the received FD SIGNALLING PAYLOAD message is not requested for a file download completed update indication in an FD disposition request type IE, shall not include the target </w:t>
      </w:r>
      <w:proofErr w:type="spellStart"/>
      <w:r w:rsidRPr="00B02A0B">
        <w:t>MCData</w:t>
      </w:r>
      <w:proofErr w:type="spellEnd"/>
      <w:r w:rsidRPr="00B02A0B">
        <w:t xml:space="preserve">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65" w:name="_Toc92224765"/>
      <w:bookmarkStart w:id="3066" w:name="_Toc131378585"/>
      <w:r w:rsidRPr="00B02A0B">
        <w:rPr>
          <w:rFonts w:eastAsia="SimSun"/>
        </w:rPr>
        <w:lastRenderedPageBreak/>
        <w:t>10.2.1.2.3</w:t>
      </w:r>
      <w:r w:rsidRPr="00B02A0B">
        <w:rPr>
          <w:rFonts w:eastAsia="SimSun"/>
        </w:rPr>
        <w:tab/>
      </w:r>
      <w:r w:rsidRPr="00B02A0B">
        <w:rPr>
          <w:rFonts w:eastAsia="SimSun"/>
          <w:lang w:val="en-IN"/>
        </w:rPr>
        <w:t>Non-Mandatory download</w:t>
      </w:r>
      <w:bookmarkEnd w:id="3057"/>
      <w:bookmarkEnd w:id="3058"/>
      <w:bookmarkEnd w:id="3059"/>
      <w:bookmarkEnd w:id="3060"/>
      <w:bookmarkEnd w:id="3061"/>
      <w:bookmarkEnd w:id="3062"/>
      <w:bookmarkEnd w:id="3063"/>
      <w:bookmarkEnd w:id="3064"/>
      <w:bookmarkEnd w:id="3065"/>
      <w:bookmarkEnd w:id="3066"/>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w:t>
      </w:r>
      <w:proofErr w:type="spellStart"/>
      <w:r w:rsidRPr="00B02A0B">
        <w:t>MCData</w:t>
      </w:r>
      <w:proofErr w:type="spellEnd"/>
      <w:r w:rsidRPr="00B02A0B">
        <w:t xml:space="preserve"> application that is not running, the </w:t>
      </w:r>
      <w:proofErr w:type="spellStart"/>
      <w:r w:rsidRPr="00B02A0B">
        <w:t>MCData</w:t>
      </w:r>
      <w:proofErr w:type="spellEnd"/>
      <w:r w:rsidRPr="00B02A0B">
        <w:t xml:space="preserve"> client starts the local non-</w:t>
      </w:r>
      <w:proofErr w:type="spellStart"/>
      <w:r w:rsidRPr="00B02A0B">
        <w:t>MCData</w:t>
      </w:r>
      <w:proofErr w:type="spellEnd"/>
      <w:r w:rsidRPr="00B02A0B">
        <w:t xml:space="preserve">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w:t>
      </w:r>
      <w:proofErr w:type="spellStart"/>
      <w:r w:rsidRPr="00B02A0B">
        <w:t>MCData</w:t>
      </w:r>
      <w:proofErr w:type="spellEnd"/>
      <w:r w:rsidRPr="00B02A0B">
        <w:t xml:space="preserve"> application that is not running, the </w:t>
      </w:r>
      <w:proofErr w:type="spellStart"/>
      <w:r w:rsidRPr="00B02A0B">
        <w:t>MCData</w:t>
      </w:r>
      <w:proofErr w:type="spellEnd"/>
      <w:r w:rsidRPr="00B02A0B">
        <w:t xml:space="preserve"> client starts the local non-</w:t>
      </w:r>
      <w:proofErr w:type="spellStart"/>
      <w:r w:rsidRPr="00B02A0B">
        <w:t>MCData</w:t>
      </w:r>
      <w:proofErr w:type="spellEnd"/>
      <w:r w:rsidRPr="00B02A0B">
        <w:t xml:space="preserve">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lastRenderedPageBreak/>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proofErr w:type="spellStart"/>
      <w:r w:rsidRPr="00B02A0B">
        <w:t>i</w:t>
      </w:r>
      <w:proofErr w:type="spellEnd"/>
      <w:r w:rsidRPr="00B02A0B">
        <w:t>)</w:t>
      </w:r>
      <w:r w:rsidRPr="00B02A0B">
        <w:tab/>
        <w:t xml:space="preserve">if the FD SIGNALLING PAYLOAD message does not contain an </w:t>
      </w:r>
      <w:proofErr w:type="spellStart"/>
      <w:r w:rsidRPr="00B02A0B">
        <w:t>InReplyTo</w:t>
      </w:r>
      <w:proofErr w:type="spellEnd"/>
      <w:r w:rsidRPr="00B02A0B">
        <w:t xml:space="preserve">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 xml:space="preserve">may store the Conversation ID, Message ID, </w:t>
      </w:r>
      <w:proofErr w:type="spellStart"/>
      <w:r w:rsidRPr="00B02A0B">
        <w:t>InReplyTo</w:t>
      </w:r>
      <w:proofErr w:type="spellEnd"/>
      <w:r w:rsidRPr="00B02A0B">
        <w:t xml:space="preserve"> message ID and Date and time in local storage;</w:t>
      </w:r>
    </w:p>
    <w:p w14:paraId="43BA0D2C" w14:textId="77777777" w:rsidR="005C310B" w:rsidRPr="00B02A0B" w:rsidRDefault="005C310B" w:rsidP="005C310B">
      <w:pPr>
        <w:pStyle w:val="B2"/>
        <w:rPr>
          <w:noProof/>
        </w:rPr>
      </w:pPr>
      <w:bookmarkStart w:id="3067" w:name="_Toc20215643"/>
      <w:bookmarkStart w:id="3068" w:name="_Toc27496136"/>
      <w:bookmarkStart w:id="3069" w:name="_Toc36107877"/>
      <w:bookmarkStart w:id="3070" w:name="_Toc44598630"/>
      <w:bookmarkStart w:id="3071" w:name="_Toc44602485"/>
      <w:bookmarkStart w:id="3072" w:name="_Toc45197662"/>
      <w:bookmarkStart w:id="3073" w:name="_Toc45695695"/>
      <w:bookmarkStart w:id="3074"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proofErr w:type="spellStart"/>
      <w:r w:rsidRPr="00B02A0B">
        <w:t>i</w:t>
      </w:r>
      <w:proofErr w:type="spellEnd"/>
      <w:r w:rsidRPr="00B02A0B">
        <w:t>)</w:t>
      </w:r>
      <w:r w:rsidRPr="00B02A0B">
        <w:tab/>
        <w:t xml:space="preserve">if the received FD SIGNALLING PAYLOAD message is not requested for a file download completed update indication in an FD disposition request type IE, shall not include the target </w:t>
      </w:r>
      <w:proofErr w:type="spellStart"/>
      <w:r w:rsidRPr="00B02A0B">
        <w:t>MCData</w:t>
      </w:r>
      <w:proofErr w:type="spellEnd"/>
      <w:r w:rsidRPr="00B02A0B">
        <w:t xml:space="preserve">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75" w:name="_Toc92224766"/>
      <w:bookmarkStart w:id="3076" w:name="_Toc131378586"/>
      <w:r w:rsidRPr="00B02A0B">
        <w:rPr>
          <w:noProof/>
          <w:lang w:val="en-US"/>
        </w:rPr>
        <w:t>10.2.1.3</w:t>
      </w:r>
      <w:r w:rsidRPr="00B02A0B">
        <w:rPr>
          <w:noProof/>
          <w:lang w:val="en-US"/>
        </w:rPr>
        <w:tab/>
        <w:t>Discovery of the Absolute URI of the media storage function</w:t>
      </w:r>
      <w:bookmarkEnd w:id="3067"/>
      <w:bookmarkEnd w:id="3068"/>
      <w:bookmarkEnd w:id="3069"/>
      <w:bookmarkEnd w:id="3070"/>
      <w:bookmarkEnd w:id="3071"/>
      <w:bookmarkEnd w:id="3072"/>
      <w:bookmarkEnd w:id="3073"/>
      <w:bookmarkEnd w:id="3074"/>
      <w:bookmarkEnd w:id="3075"/>
      <w:bookmarkEnd w:id="3076"/>
    </w:p>
    <w:p w14:paraId="68CA8ECF" w14:textId="77777777" w:rsidR="005C310B" w:rsidRPr="00B02A0B" w:rsidRDefault="005C310B" w:rsidP="007D34FE">
      <w:pPr>
        <w:pStyle w:val="Heading5"/>
        <w:rPr>
          <w:rFonts w:eastAsia="SimSun"/>
        </w:rPr>
      </w:pPr>
      <w:bookmarkStart w:id="3077" w:name="_Toc20215644"/>
      <w:bookmarkStart w:id="3078" w:name="_Toc27496137"/>
      <w:bookmarkStart w:id="3079" w:name="_Toc36107878"/>
      <w:bookmarkStart w:id="3080" w:name="_Toc44598631"/>
      <w:bookmarkStart w:id="3081" w:name="_Toc44602486"/>
      <w:bookmarkStart w:id="3082" w:name="_Toc45197663"/>
      <w:bookmarkStart w:id="3083" w:name="_Toc45695696"/>
      <w:bookmarkStart w:id="3084" w:name="_Toc51851152"/>
      <w:bookmarkStart w:id="3085" w:name="_Toc92224767"/>
      <w:bookmarkStart w:id="3086" w:name="_Toc131378587"/>
      <w:r w:rsidRPr="00B02A0B">
        <w:rPr>
          <w:rFonts w:eastAsia="SimSun"/>
        </w:rPr>
        <w:t>10.2.1.3.1</w:t>
      </w:r>
      <w:r w:rsidRPr="00B02A0B">
        <w:rPr>
          <w:rFonts w:eastAsia="SimSun"/>
        </w:rPr>
        <w:tab/>
        <w:t>General</w:t>
      </w:r>
      <w:bookmarkEnd w:id="3077"/>
      <w:bookmarkEnd w:id="3078"/>
      <w:bookmarkEnd w:id="3079"/>
      <w:bookmarkEnd w:id="3080"/>
      <w:bookmarkEnd w:id="3081"/>
      <w:bookmarkEnd w:id="3082"/>
      <w:bookmarkEnd w:id="3083"/>
      <w:bookmarkEnd w:id="3084"/>
      <w:bookmarkEnd w:id="3085"/>
      <w:bookmarkEnd w:id="3086"/>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87" w:name="_Toc20215645"/>
      <w:bookmarkStart w:id="3088" w:name="_Toc27496138"/>
      <w:bookmarkStart w:id="3089" w:name="_Toc36107879"/>
      <w:bookmarkStart w:id="3090" w:name="_Toc44598632"/>
      <w:bookmarkStart w:id="3091" w:name="_Toc44602487"/>
      <w:bookmarkStart w:id="3092" w:name="_Toc45197664"/>
      <w:bookmarkStart w:id="3093" w:name="_Toc45695697"/>
      <w:bookmarkStart w:id="3094" w:name="_Toc51851153"/>
      <w:bookmarkStart w:id="3095" w:name="_Toc92224768"/>
      <w:bookmarkStart w:id="3096" w:name="_Toc131378588"/>
      <w:r w:rsidRPr="00B02A0B">
        <w:rPr>
          <w:rFonts w:eastAsia="SimSun"/>
        </w:rPr>
        <w:t>10.2.1.3.</w:t>
      </w:r>
      <w:r w:rsidRPr="00B02A0B">
        <w:rPr>
          <w:rFonts w:eastAsia="SimSun"/>
          <w:lang w:val="en-US"/>
        </w:rPr>
        <w:t>2</w:t>
      </w:r>
      <w:r w:rsidRPr="00B02A0B">
        <w:rPr>
          <w:rFonts w:eastAsia="SimSun"/>
        </w:rPr>
        <w:tab/>
        <w:t>Void</w:t>
      </w:r>
      <w:bookmarkEnd w:id="3087"/>
      <w:bookmarkEnd w:id="3088"/>
      <w:bookmarkEnd w:id="3089"/>
      <w:bookmarkEnd w:id="3090"/>
      <w:bookmarkEnd w:id="3091"/>
      <w:bookmarkEnd w:id="3092"/>
      <w:bookmarkEnd w:id="3093"/>
      <w:bookmarkEnd w:id="3094"/>
      <w:bookmarkEnd w:id="3095"/>
      <w:bookmarkEnd w:id="3096"/>
    </w:p>
    <w:p w14:paraId="155CBEB5" w14:textId="77777777" w:rsidR="005C310B" w:rsidRPr="00B02A0B" w:rsidRDefault="005C310B" w:rsidP="007D34FE">
      <w:pPr>
        <w:pStyle w:val="Heading5"/>
        <w:rPr>
          <w:rFonts w:eastAsia="SimSun"/>
        </w:rPr>
      </w:pPr>
      <w:bookmarkStart w:id="3097" w:name="_Toc20215646"/>
      <w:bookmarkStart w:id="3098" w:name="_Toc27496139"/>
      <w:bookmarkStart w:id="3099" w:name="_Toc36107880"/>
      <w:bookmarkStart w:id="3100" w:name="_Toc44598633"/>
      <w:bookmarkStart w:id="3101" w:name="_Toc44602488"/>
      <w:bookmarkStart w:id="3102" w:name="_Toc45197665"/>
      <w:bookmarkStart w:id="3103" w:name="_Toc45695698"/>
      <w:bookmarkStart w:id="3104" w:name="_Toc51851154"/>
      <w:bookmarkStart w:id="3105" w:name="_Toc92224769"/>
      <w:bookmarkStart w:id="3106" w:name="_Toc131378589"/>
      <w:r w:rsidRPr="00B02A0B">
        <w:rPr>
          <w:rFonts w:eastAsia="SimSun"/>
        </w:rPr>
        <w:t>10.2.1.3.3</w:t>
      </w:r>
      <w:r w:rsidRPr="00B02A0B">
        <w:rPr>
          <w:rFonts w:eastAsia="SimSun"/>
        </w:rPr>
        <w:tab/>
        <w:t xml:space="preserve">Participating </w:t>
      </w:r>
      <w:proofErr w:type="spellStart"/>
      <w:r w:rsidRPr="00B02A0B">
        <w:rPr>
          <w:rFonts w:eastAsia="SimSun"/>
        </w:rPr>
        <w:t>MCData</w:t>
      </w:r>
      <w:proofErr w:type="spellEnd"/>
      <w:r w:rsidRPr="00B02A0B">
        <w:rPr>
          <w:rFonts w:eastAsia="SimSun"/>
        </w:rPr>
        <w:t xml:space="preserve"> function procedures</w:t>
      </w:r>
      <w:bookmarkEnd w:id="3097"/>
      <w:bookmarkEnd w:id="3098"/>
      <w:bookmarkEnd w:id="3099"/>
      <w:bookmarkEnd w:id="3100"/>
      <w:bookmarkEnd w:id="3101"/>
      <w:bookmarkEnd w:id="3102"/>
      <w:bookmarkEnd w:id="3103"/>
      <w:bookmarkEnd w:id="3104"/>
      <w:bookmarkEnd w:id="3105"/>
      <w:bookmarkEnd w:id="3106"/>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w:t>
      </w:r>
      <w:proofErr w:type="spellStart"/>
      <w:r w:rsidRPr="00B02A0B">
        <w:rPr>
          <w:lang w:val="en-IN"/>
        </w:rPr>
        <w:t>MCData</w:t>
      </w:r>
      <w:proofErr w:type="spellEnd"/>
      <w:r w:rsidRPr="00B02A0B">
        <w:rPr>
          <w:lang w:val="en-IN"/>
        </w:rPr>
        <w:t xml:space="preserve"> function</w:t>
      </w:r>
      <w:r w:rsidRPr="00B02A0B">
        <w:t>", the</w:t>
      </w:r>
      <w:r w:rsidRPr="00B02A0B">
        <w:rPr>
          <w:lang w:val="en-IN"/>
        </w:rPr>
        <w:t xml:space="preserve"> originating</w:t>
      </w:r>
      <w:r w:rsidRPr="00B02A0B">
        <w:t xml:space="preserve"> participating </w:t>
      </w:r>
      <w:proofErr w:type="spellStart"/>
      <w:r w:rsidRPr="00B02A0B">
        <w:t>MCData</w:t>
      </w:r>
      <w:proofErr w:type="spellEnd"/>
      <w:r w:rsidRPr="00B02A0B">
        <w:t xml:space="preserve"> function:</w:t>
      </w:r>
    </w:p>
    <w:p w14:paraId="65ADF34C"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lastRenderedPageBreak/>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proofErr w:type="spellStart"/>
      <w:r w:rsidRPr="00B02A0B">
        <w:rPr>
          <w:lang w:val="en-IN"/>
        </w:rPr>
        <w:t>msf</w:t>
      </w:r>
      <w:proofErr w:type="spellEnd"/>
      <w:r w:rsidRPr="00B02A0B">
        <w:rPr>
          <w:lang w:val="en-IN"/>
        </w:rPr>
        <w:t>-disc-</w:t>
      </w:r>
      <w:proofErr w:type="spellStart"/>
      <w:r w:rsidRPr="00B02A0B">
        <w:rPr>
          <w:lang w:val="en-IN"/>
        </w:rPr>
        <w:t>req</w:t>
      </w:r>
      <w:proofErr w:type="spellEnd"/>
      <w:r w:rsidRPr="00B02A0B">
        <w:rPr>
          <w:lang w:val="en-IN"/>
        </w:rPr>
        <w:t>"</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w:t>
      </w:r>
      <w:proofErr w:type="spellStart"/>
      <w:r w:rsidRPr="00B02A0B">
        <w:rPr>
          <w:lang w:eastAsia="ko-KR"/>
        </w:rPr>
        <w:t>MCData</w:t>
      </w:r>
      <w:proofErr w:type="spellEnd"/>
      <w:r w:rsidRPr="00B02A0B">
        <w:rPr>
          <w:lang w:eastAsia="ko-KR"/>
        </w:rPr>
        <w:t xml:space="preserve"> group ID, </w:t>
      </w:r>
      <w:r w:rsidRPr="00B02A0B">
        <w:t xml:space="preserve">shall determine the public service identity of the controlling </w:t>
      </w:r>
      <w:proofErr w:type="spellStart"/>
      <w:r w:rsidRPr="00B02A0B">
        <w:t>MCData</w:t>
      </w:r>
      <w:proofErr w:type="spellEnd"/>
      <w:r w:rsidRPr="00B02A0B">
        <w:t xml:space="preserve">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w:t>
      </w:r>
      <w:proofErr w:type="spellStart"/>
      <w:r w:rsidRPr="00B02A0B">
        <w:rPr>
          <w:lang w:val="en-IN" w:eastAsia="ko-KR"/>
        </w:rPr>
        <w:t>MCData</w:t>
      </w:r>
      <w:proofErr w:type="spellEnd"/>
      <w:r w:rsidRPr="00B02A0B">
        <w:rPr>
          <w:lang w:val="en-IN" w:eastAsia="ko-KR"/>
        </w:rPr>
        <w:t xml:space="preserve"> group ID, </w:t>
      </w:r>
      <w:r w:rsidRPr="00B02A0B">
        <w:t xml:space="preserve">shall determine the public service identity of the controlling </w:t>
      </w:r>
      <w:proofErr w:type="spellStart"/>
      <w:r w:rsidRPr="00B02A0B">
        <w:t>MCData</w:t>
      </w:r>
      <w:proofErr w:type="spellEnd"/>
      <w:r w:rsidRPr="00B02A0B">
        <w:t xml:space="preserve"> function hosting the group standalone FD using HTTP service, associated with the </w:t>
      </w:r>
      <w:proofErr w:type="spellStart"/>
      <w:r w:rsidRPr="00B02A0B">
        <w:t>MCData</w:t>
      </w:r>
      <w:proofErr w:type="spellEnd"/>
      <w:r w:rsidRPr="00B02A0B">
        <w:t xml:space="preserve"> group identity in the </w:t>
      </w:r>
      <w:r w:rsidRPr="00B02A0B">
        <w:rPr>
          <w:lang w:val="en-IN"/>
        </w:rPr>
        <w:t>&lt;</w:t>
      </w:r>
      <w:proofErr w:type="spellStart"/>
      <w:r w:rsidRPr="00B02A0B">
        <w:rPr>
          <w:lang w:val="en-IN"/>
        </w:rPr>
        <w:t>mcdata</w:t>
      </w:r>
      <w:proofErr w:type="spellEnd"/>
      <w:r w:rsidRPr="00B02A0B">
        <w:rPr>
          <w:lang w:val="en-IN"/>
        </w:rPr>
        <w:t xml:space="preserve">-calling-group-id&gt;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C1D9657" w14:textId="77777777" w:rsidR="006E6D7D" w:rsidRDefault="006E6D7D" w:rsidP="006E6D7D">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61D432D" w14:textId="77777777" w:rsidR="006E6D7D" w:rsidRDefault="006E6D7D" w:rsidP="006E6D7D">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AC61D8D" w14:textId="77777777" w:rsidR="006E6D7D" w:rsidRDefault="006E6D7D" w:rsidP="0017634C">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484FB380" w14:textId="77777777" w:rsidR="005C310B" w:rsidRPr="00B02A0B" w:rsidRDefault="005C310B" w:rsidP="005C310B">
      <w:pPr>
        <w:pStyle w:val="B1"/>
      </w:pPr>
      <w:r w:rsidRPr="00B02A0B">
        <w:t>5)</w:t>
      </w:r>
      <w:r w:rsidRPr="00B02A0B">
        <w:tab/>
        <w:t xml:space="preserve">if unable to identify the controlling </w:t>
      </w:r>
      <w:proofErr w:type="spellStart"/>
      <w:r w:rsidRPr="00B02A0B">
        <w:t>MCData</w:t>
      </w:r>
      <w:proofErr w:type="spellEnd"/>
      <w:r w:rsidRPr="00B02A0B">
        <w:t xml:space="preserve">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&lt;</w:t>
      </w:r>
      <w:proofErr w:type="spellStart"/>
      <w:r w:rsidRPr="00B02A0B">
        <w:rPr>
          <w:lang w:val="en-IN"/>
        </w:rPr>
        <w:t>mcdata</w:t>
      </w:r>
      <w:proofErr w:type="spellEnd"/>
      <w:r w:rsidRPr="00B02A0B">
        <w:rPr>
          <w:lang w:val="en-IN"/>
        </w:rPr>
        <w:t xml:space="preserve">-calling-group-id&gt; element or the </w:t>
      </w:r>
      <w:r w:rsidRPr="00B02A0B">
        <w:t xml:space="preserve">procedures in clause 11.1 indicate that the user identified by the </w:t>
      </w:r>
      <w:proofErr w:type="spellStart"/>
      <w:r w:rsidRPr="00B02A0B">
        <w:t>MCData</w:t>
      </w:r>
      <w:proofErr w:type="spellEnd"/>
      <w:r w:rsidRPr="00B02A0B">
        <w:t xml:space="preserve"> ID is not allowed to </w:t>
      </w:r>
      <w:r w:rsidRPr="00B02A0B">
        <w:rPr>
          <w:lang w:val="en-US"/>
        </w:rPr>
        <w:t>send</w:t>
      </w:r>
      <w:r w:rsidRPr="00B02A0B">
        <w:t xml:space="preserve">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shall reject the "</w:t>
      </w:r>
      <w:r w:rsidRPr="00B02A0B">
        <w:rPr>
          <w:lang w:val="en-IN"/>
        </w:rPr>
        <w:t xml:space="preserve">SIP MESSAGE request for and absolute URI discovery request for participating </w:t>
      </w:r>
      <w:proofErr w:type="spellStart"/>
      <w:r w:rsidRPr="00B02A0B">
        <w:rPr>
          <w:lang w:val="en-IN"/>
        </w:rPr>
        <w:t>MCData</w:t>
      </w:r>
      <w:proofErr w:type="spellEnd"/>
      <w:r w:rsidRPr="00B02A0B">
        <w:rPr>
          <w:lang w:val="en-IN"/>
        </w:rPr>
        <w:t xml:space="preserve">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 xml:space="preserve">shall set the Request-URI of the outgoing SIP MESSAGE request to the public user identity of the controlling </w:t>
      </w:r>
      <w:proofErr w:type="spellStart"/>
      <w:r w:rsidRPr="00B02A0B">
        <w:t>MCData</w:t>
      </w:r>
      <w:proofErr w:type="spellEnd"/>
      <w:r w:rsidRPr="00B02A0B">
        <w:t xml:space="preserve"> function as determined by step 4) in this clause;</w:t>
      </w:r>
    </w:p>
    <w:p w14:paraId="77F53477" w14:textId="77777777" w:rsidR="00B02A0B" w:rsidRPr="00B02A0B" w:rsidRDefault="005C310B" w:rsidP="005C310B">
      <w:pPr>
        <w:pStyle w:val="B1"/>
      </w:pPr>
      <w:r w:rsidRPr="00B02A0B">
        <w:lastRenderedPageBreak/>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 xml:space="preserve">shall send the SIP 200 (OK) response to the originating </w:t>
      </w:r>
      <w:proofErr w:type="spellStart"/>
      <w:r w:rsidRPr="00B02A0B">
        <w:t>MCData</w:t>
      </w:r>
      <w:proofErr w:type="spellEnd"/>
      <w:r w:rsidRPr="00B02A0B">
        <w:t xml:space="preserve">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proofErr w:type="spellStart"/>
      <w:r w:rsidRPr="00B02A0B">
        <w:t>MCData</w:t>
      </w:r>
      <w:proofErr w:type="spellEnd"/>
      <w:r w:rsidRPr="00B02A0B">
        <w:t xml:space="preserve"> </w:t>
      </w:r>
      <w:r w:rsidRPr="00B02A0B">
        <w:rPr>
          <w:lang w:val="en-IN"/>
        </w:rPr>
        <w:t xml:space="preserve">function </w:t>
      </w:r>
      <w:r w:rsidRPr="00B02A0B">
        <w:t>shall</w:t>
      </w:r>
      <w:r w:rsidRPr="00B02A0B">
        <w:rPr>
          <w:lang w:val="en-IN"/>
        </w:rPr>
        <w:t>:</w:t>
      </w:r>
      <w:r w:rsidRPr="00B02A0B">
        <w:t xml:space="preserve"> </w:t>
      </w:r>
      <w:r w:rsidRPr="00B02A0B">
        <w:rPr>
          <w:lang w:val="en-IN"/>
        </w:rPr>
        <w:t xml:space="preserve">forward the SIP MESSAGE request to the originating </w:t>
      </w:r>
      <w:proofErr w:type="spellStart"/>
      <w:r w:rsidRPr="00B02A0B">
        <w:rPr>
          <w:lang w:val="en-IN"/>
        </w:rPr>
        <w:t>MCData</w:t>
      </w:r>
      <w:proofErr w:type="spellEnd"/>
      <w:r w:rsidRPr="00B02A0B">
        <w:rPr>
          <w:lang w:val="en-IN"/>
        </w:rPr>
        <w:t xml:space="preserve"> client</w:t>
      </w:r>
      <w:r w:rsidRPr="00B02A0B">
        <w:t>.</w:t>
      </w:r>
    </w:p>
    <w:p w14:paraId="75E94AF2" w14:textId="77777777" w:rsidR="005C310B" w:rsidRPr="00B02A0B" w:rsidRDefault="005C310B" w:rsidP="005C310B">
      <w:r w:rsidRPr="00B02A0B">
        <w:t xml:space="preserve">Upon receipt of a SIP 200 (OK) response in response to the forwarded SIP MESSAGE request, the participating </w:t>
      </w:r>
      <w:proofErr w:type="spellStart"/>
      <w:r w:rsidRPr="00B02A0B">
        <w:t>MCData</w:t>
      </w:r>
      <w:proofErr w:type="spellEnd"/>
      <w:r w:rsidRPr="00B02A0B">
        <w:t xml:space="preserve">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[5].</w:t>
      </w:r>
    </w:p>
    <w:p w14:paraId="0B1C185F" w14:textId="77777777" w:rsidR="005C310B" w:rsidRPr="00B02A0B" w:rsidRDefault="005C310B" w:rsidP="007D34FE">
      <w:pPr>
        <w:pStyle w:val="Heading5"/>
        <w:rPr>
          <w:rFonts w:eastAsia="SimSun"/>
        </w:rPr>
      </w:pPr>
      <w:bookmarkStart w:id="3107" w:name="_Toc20215647"/>
      <w:bookmarkStart w:id="3108" w:name="_Toc27496140"/>
      <w:bookmarkStart w:id="3109" w:name="_Toc36107881"/>
      <w:bookmarkStart w:id="3110" w:name="_Toc44598634"/>
      <w:bookmarkStart w:id="3111" w:name="_Toc44602489"/>
      <w:bookmarkStart w:id="3112" w:name="_Toc45197666"/>
      <w:bookmarkStart w:id="3113" w:name="_Toc45695699"/>
      <w:bookmarkStart w:id="3114" w:name="_Toc51851155"/>
      <w:bookmarkStart w:id="3115" w:name="_Toc92224770"/>
      <w:bookmarkStart w:id="3116" w:name="_Toc131378590"/>
      <w:r w:rsidRPr="00B02A0B">
        <w:rPr>
          <w:rFonts w:eastAsia="SimSun"/>
        </w:rPr>
        <w:t>10.2.1.3.4</w:t>
      </w:r>
      <w:r w:rsidRPr="00B02A0B">
        <w:rPr>
          <w:rFonts w:eastAsia="SimSun"/>
        </w:rPr>
        <w:tab/>
        <w:t xml:space="preserve">Controlling </w:t>
      </w:r>
      <w:proofErr w:type="spellStart"/>
      <w:r w:rsidRPr="00B02A0B">
        <w:rPr>
          <w:rFonts w:eastAsia="SimSun"/>
        </w:rPr>
        <w:t>MCData</w:t>
      </w:r>
      <w:proofErr w:type="spellEnd"/>
      <w:r w:rsidRPr="00B02A0B">
        <w:rPr>
          <w:rFonts w:eastAsia="SimSun"/>
        </w:rPr>
        <w:t xml:space="preserve"> function procedures</w:t>
      </w:r>
      <w:bookmarkEnd w:id="3107"/>
      <w:bookmarkEnd w:id="3108"/>
      <w:bookmarkEnd w:id="3109"/>
      <w:bookmarkEnd w:id="3110"/>
      <w:bookmarkEnd w:id="3111"/>
      <w:bookmarkEnd w:id="3112"/>
      <w:bookmarkEnd w:id="3113"/>
      <w:bookmarkEnd w:id="3114"/>
      <w:bookmarkEnd w:id="3115"/>
      <w:bookmarkEnd w:id="3116"/>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w:t>
      </w:r>
      <w:proofErr w:type="spellStart"/>
      <w:r w:rsidRPr="00B02A0B">
        <w:t>mcdata</w:t>
      </w:r>
      <w:proofErr w:type="spellEnd"/>
      <w:r w:rsidRPr="00B02A0B">
        <w:t xml:space="preserve">-allow-file-distribution&gt; element in the group document set to a value of "false", shall send a SIP 403 (Forbidden) response with the warning text set to "213 file </w:t>
      </w:r>
      <w:r w:rsidRPr="00B02A0B">
        <w:lastRenderedPageBreak/>
        <w:t>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1AB16E64" w14:textId="5A7EEF42" w:rsidR="005C310B" w:rsidRPr="00B02A0B" w:rsidRDefault="005C310B" w:rsidP="005C310B">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 xml:space="preserve">shall generate a SIP 200 (OK) response in response to the "SIP MESSAGE request for absolute URI discovery request for controlling </w:t>
      </w:r>
      <w:proofErr w:type="spellStart"/>
      <w:r w:rsidRPr="00B02A0B">
        <w:t>MCData</w:t>
      </w:r>
      <w:proofErr w:type="spellEnd"/>
      <w:r w:rsidRPr="00B02A0B">
        <w:t xml:space="preserve">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 xml:space="preserve">SIP 200 (OK) response towards the originating participating </w:t>
      </w:r>
      <w:proofErr w:type="spellStart"/>
      <w:r w:rsidRPr="00B02A0B">
        <w:t>MCData</w:t>
      </w:r>
      <w:proofErr w:type="spellEnd"/>
      <w:r w:rsidRPr="00B02A0B">
        <w:t xml:space="preserve">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a &lt;request-type&gt; element containing the value "</w:t>
      </w:r>
      <w:proofErr w:type="spellStart"/>
      <w:r w:rsidRPr="00B02A0B">
        <w:t>msf</w:t>
      </w:r>
      <w:proofErr w:type="spellEnd"/>
      <w:r w:rsidRPr="00B02A0B">
        <w:t>-disc-res";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an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A8E22B4" w14:textId="77777777" w:rsidR="006E6D7D" w:rsidRDefault="006E6D7D" w:rsidP="006E6D7D">
      <w:pPr>
        <w:pStyle w:val="NO"/>
      </w:pPr>
      <w:r>
        <w:t>NOTE 2:</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9D6169A" w14:textId="77777777" w:rsidR="006E6D7D" w:rsidRDefault="006E6D7D" w:rsidP="006E6D7D">
      <w:pPr>
        <w:pStyle w:val="NO"/>
      </w:pPr>
      <w:r>
        <w:t>NOTE 3:</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4D56B438" w14:textId="77777777" w:rsidR="006E6D7D" w:rsidRPr="008976FB" w:rsidRDefault="006E6D7D" w:rsidP="006E6D7D">
      <w:pPr>
        <w:pStyle w:val="NO"/>
      </w:pPr>
      <w:r>
        <w:lastRenderedPageBreak/>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 xml:space="preserve">shall send the SIP MESSAGE request towards the participating </w:t>
      </w:r>
      <w:proofErr w:type="spellStart"/>
      <w:r w:rsidRPr="00B02A0B">
        <w:t>MCData</w:t>
      </w:r>
      <w:proofErr w:type="spellEnd"/>
      <w:r w:rsidRPr="00B02A0B">
        <w:t xml:space="preserve"> function as specified in 3GPP TS 24.229 [5].</w:t>
      </w:r>
    </w:p>
    <w:p w14:paraId="75215997" w14:textId="77777777" w:rsidR="005C310B" w:rsidRPr="00B02A0B" w:rsidRDefault="005C310B" w:rsidP="007D34FE">
      <w:pPr>
        <w:pStyle w:val="Heading3"/>
        <w:rPr>
          <w:rFonts w:eastAsia="SimSun"/>
        </w:rPr>
      </w:pPr>
      <w:bookmarkStart w:id="3117" w:name="_Toc20215648"/>
      <w:bookmarkStart w:id="3118" w:name="_Toc27496141"/>
      <w:bookmarkStart w:id="3119" w:name="_Toc36107882"/>
      <w:bookmarkStart w:id="3120" w:name="_Toc44598635"/>
      <w:bookmarkStart w:id="3121" w:name="_Toc44602490"/>
      <w:bookmarkStart w:id="3122" w:name="_Toc45197667"/>
      <w:bookmarkStart w:id="3123" w:name="_Toc45695700"/>
      <w:bookmarkStart w:id="3124" w:name="_Toc51851156"/>
      <w:bookmarkStart w:id="3125" w:name="_Toc92224771"/>
      <w:bookmarkStart w:id="3126" w:name="_Toc131378591"/>
      <w:r w:rsidRPr="00B02A0B">
        <w:rPr>
          <w:rFonts w:eastAsia="SimSun"/>
        </w:rPr>
        <w:t>10.2.2</w:t>
      </w:r>
      <w:r w:rsidRPr="00B02A0B">
        <w:rPr>
          <w:rFonts w:eastAsia="SimSun"/>
        </w:rPr>
        <w:tab/>
        <w:t>File upload using HTTP</w:t>
      </w:r>
      <w:bookmarkEnd w:id="3117"/>
      <w:bookmarkEnd w:id="3118"/>
      <w:bookmarkEnd w:id="3119"/>
      <w:bookmarkEnd w:id="3120"/>
      <w:bookmarkEnd w:id="3121"/>
      <w:bookmarkEnd w:id="3122"/>
      <w:bookmarkEnd w:id="3123"/>
      <w:bookmarkEnd w:id="3124"/>
      <w:bookmarkEnd w:id="3125"/>
      <w:bookmarkEnd w:id="3126"/>
    </w:p>
    <w:p w14:paraId="1B76E786" w14:textId="77777777" w:rsidR="005C310B" w:rsidRPr="00B02A0B" w:rsidRDefault="005C310B" w:rsidP="007D34FE">
      <w:pPr>
        <w:pStyle w:val="Heading4"/>
        <w:rPr>
          <w:rFonts w:eastAsia="Malgun Gothic"/>
        </w:rPr>
      </w:pPr>
      <w:bookmarkStart w:id="3127" w:name="_Toc20215649"/>
      <w:bookmarkStart w:id="3128" w:name="_Toc27496142"/>
      <w:bookmarkStart w:id="3129" w:name="_Toc36107883"/>
      <w:bookmarkStart w:id="3130" w:name="_Toc44598636"/>
      <w:bookmarkStart w:id="3131" w:name="_Toc44602491"/>
      <w:bookmarkStart w:id="3132" w:name="_Toc45197668"/>
      <w:bookmarkStart w:id="3133" w:name="_Toc45695701"/>
      <w:bookmarkStart w:id="3134" w:name="_Toc51851157"/>
      <w:bookmarkStart w:id="3135" w:name="_Toc92224772"/>
      <w:bookmarkStart w:id="3136" w:name="_Toc131378592"/>
      <w:r w:rsidRPr="00B02A0B">
        <w:rPr>
          <w:rFonts w:eastAsia="Malgun Gothic"/>
        </w:rPr>
        <w:t>10.2.2.1</w:t>
      </w:r>
      <w:r w:rsidRPr="00B02A0B">
        <w:rPr>
          <w:rFonts w:eastAsia="Malgun Gothic"/>
        </w:rPr>
        <w:tab/>
        <w:t>Media storage client procedures</w:t>
      </w:r>
      <w:bookmarkEnd w:id="3127"/>
      <w:bookmarkEnd w:id="3128"/>
      <w:bookmarkEnd w:id="3129"/>
      <w:bookmarkEnd w:id="3130"/>
      <w:bookmarkEnd w:id="3131"/>
      <w:bookmarkEnd w:id="3132"/>
      <w:bookmarkEnd w:id="3133"/>
      <w:bookmarkEnd w:id="3134"/>
      <w:bookmarkEnd w:id="3135"/>
      <w:bookmarkEnd w:id="3136"/>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012E868A" w:rsidR="005C310B" w:rsidRPr="00B02A0B" w:rsidRDefault="005C310B" w:rsidP="005C310B">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lastRenderedPageBreak/>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9C194E">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37" w:name="_Toc20215650"/>
      <w:bookmarkStart w:id="3138" w:name="_Toc27496143"/>
      <w:bookmarkStart w:id="3139" w:name="_Toc36107884"/>
      <w:bookmarkStart w:id="3140" w:name="_Toc44598637"/>
      <w:bookmarkStart w:id="3141" w:name="_Toc44602492"/>
      <w:bookmarkStart w:id="3142" w:name="_Toc45197669"/>
      <w:bookmarkStart w:id="3143" w:name="_Toc45695702"/>
      <w:bookmarkStart w:id="3144" w:name="_Toc51851158"/>
      <w:bookmarkStart w:id="3145" w:name="_Toc92224773"/>
      <w:bookmarkStart w:id="3146" w:name="_Toc131378593"/>
      <w:r w:rsidRPr="00B02A0B">
        <w:rPr>
          <w:rFonts w:eastAsia="Malgun Gothic"/>
        </w:rPr>
        <w:t>10.2.2.2</w:t>
      </w:r>
      <w:r w:rsidRPr="00B02A0B">
        <w:rPr>
          <w:rFonts w:eastAsia="Malgun Gothic"/>
        </w:rPr>
        <w:tab/>
        <w:t>Media storage function procedures</w:t>
      </w:r>
      <w:bookmarkEnd w:id="3137"/>
      <w:bookmarkEnd w:id="3138"/>
      <w:bookmarkEnd w:id="3139"/>
      <w:bookmarkEnd w:id="3140"/>
      <w:bookmarkEnd w:id="3141"/>
      <w:bookmarkEnd w:id="3142"/>
      <w:bookmarkEnd w:id="3143"/>
      <w:bookmarkEnd w:id="3144"/>
      <w:bookmarkEnd w:id="3145"/>
      <w:bookmarkEnd w:id="3146"/>
    </w:p>
    <w:p w14:paraId="3B676182" w14:textId="77777777" w:rsidR="005C310B" w:rsidRPr="00B02A0B" w:rsidRDefault="005C310B" w:rsidP="005C310B">
      <w:pPr>
        <w:rPr>
          <w:lang w:eastAsia="x-none"/>
        </w:rPr>
      </w:pPr>
      <w:r w:rsidRPr="00B02A0B">
        <w:t xml:space="preserve">The media storage function on the </w:t>
      </w:r>
      <w:proofErr w:type="spellStart"/>
      <w:r w:rsidRPr="00B02A0B">
        <w:t>MCData</w:t>
      </w:r>
      <w:proofErr w:type="spellEnd"/>
      <w:r w:rsidRPr="00B02A0B">
        <w:t xml:space="preserve">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 xml:space="preserve">The HTTP server validates the </w:t>
      </w:r>
      <w:proofErr w:type="spellStart"/>
      <w:r w:rsidRPr="00B02A0B">
        <w:t>MCData</w:t>
      </w:r>
      <w:proofErr w:type="spellEnd"/>
      <w:r w:rsidRPr="00B02A0B">
        <w:t xml:space="preserve"> ID in the bearer access token of the Authorization header field of an HTTP request as specified in 3GPP TS 24.482 [24].</w:t>
      </w:r>
    </w:p>
    <w:p w14:paraId="1884E43B" w14:textId="4919C7BF" w:rsidR="005C310B" w:rsidRPr="00B02A0B" w:rsidRDefault="005C310B" w:rsidP="005C310B">
      <w:r w:rsidRPr="00B02A0B">
        <w:lastRenderedPageBreak/>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w:t>
      </w:r>
      <w:proofErr w:type="spellStart"/>
      <w:r w:rsidRPr="00B02A0B">
        <w:t>fd</w:t>
      </w:r>
      <w:proofErr w:type="spellEnd"/>
      <w:r w:rsidRPr="00B02A0B">
        <w:t>"</w:t>
      </w:r>
      <w:r w:rsidRPr="00B02A0B">
        <w:rPr>
          <w:lang w:val="en-US"/>
        </w:rPr>
        <w:t xml:space="preserve"> and</w:t>
      </w:r>
      <w:r w:rsidRPr="00B02A0B">
        <w:t xml:space="preserve"> the Content-Length header under application/octet-stream MIME is greater than &lt;max-data-size-</w:t>
      </w:r>
      <w:proofErr w:type="spellStart"/>
      <w:r w:rsidRPr="00B02A0B">
        <w:t>fd</w:t>
      </w:r>
      <w:proofErr w:type="spellEnd"/>
      <w:r w:rsidRPr="00B02A0B">
        <w:t xml:space="preserve">-bytes&gt; element present in the service configuration document as specified in 3GPP TS 24.484 [12], shall generate and send a HTTP 413 Payload Too Large response and not continue with the </w:t>
      </w:r>
      <w:proofErr w:type="spellStart"/>
      <w:r w:rsidRPr="00B02A0B">
        <w:t>remaing</w:t>
      </w:r>
      <w:proofErr w:type="spellEnd"/>
      <w:r w:rsidRPr="00B02A0B">
        <w:t xml:space="preserve"> steps in this clause;</w:t>
      </w:r>
    </w:p>
    <w:p w14:paraId="119D203C" w14:textId="77777777" w:rsidR="005C310B" w:rsidRPr="00B02A0B" w:rsidRDefault="005C310B" w:rsidP="005C310B">
      <w:pPr>
        <w:pStyle w:val="B3"/>
      </w:pPr>
      <w:r w:rsidRPr="00B02A0B">
        <w:t>b)</w:t>
      </w:r>
      <w:r w:rsidRPr="00B02A0B">
        <w:tab/>
        <w:t>"group-</w:t>
      </w:r>
      <w:proofErr w:type="spellStart"/>
      <w:r w:rsidRPr="00B02A0B">
        <w:t>fd</w:t>
      </w:r>
      <w:proofErr w:type="spellEnd"/>
      <w:r w:rsidRPr="00B02A0B">
        <w:t>":</w:t>
      </w:r>
    </w:p>
    <w:p w14:paraId="53EA51B9" w14:textId="77777777" w:rsidR="005C310B" w:rsidRPr="00B02A0B" w:rsidRDefault="005C310B" w:rsidP="005C310B">
      <w:pPr>
        <w:pStyle w:val="B4"/>
      </w:pPr>
      <w:proofErr w:type="spellStart"/>
      <w:r w:rsidRPr="00B02A0B">
        <w:t>i</w:t>
      </w:r>
      <w:proofErr w:type="spellEnd"/>
      <w:r w:rsidRPr="00B02A0B">
        <w:t>)</w:t>
      </w:r>
      <w:r w:rsidRPr="00B02A0B">
        <w:tab/>
        <w:t>shall retrieve the group document associated with the group identity indicated in the &lt;</w:t>
      </w:r>
      <w:proofErr w:type="spellStart"/>
      <w:r w:rsidRPr="00B02A0B">
        <w:t>mcdata</w:t>
      </w:r>
      <w:proofErr w:type="spellEnd"/>
      <w:r w:rsidRPr="00B02A0B">
        <w:t>-request-</w:t>
      </w:r>
      <w:proofErr w:type="spellStart"/>
      <w:r w:rsidRPr="00B02A0B">
        <w:t>uri</w:t>
      </w:r>
      <w:proofErr w:type="spellEnd"/>
      <w:r w:rsidRPr="00B02A0B">
        <w:t>&gt;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w:t>
      </w:r>
      <w:proofErr w:type="spellStart"/>
      <w:r w:rsidRPr="00B02A0B">
        <w:t>mcdata</w:t>
      </w:r>
      <w:proofErr w:type="spellEnd"/>
      <w:r w:rsidRPr="00B02A0B">
        <w:t xml:space="preserve">-on-network-max-data-size-for-FD&gt; element present in the group document retrieved in step </w:t>
      </w:r>
      <w:proofErr w:type="spellStart"/>
      <w:r w:rsidRPr="00B02A0B">
        <w:t>i</w:t>
      </w:r>
      <w:proofErr w:type="spellEnd"/>
      <w:r w:rsidRPr="00B02A0B">
        <w:t xml:space="preserve">), shall generate and send a HTTP 413 Payload Too Large response and not continue with the </w:t>
      </w:r>
      <w:proofErr w:type="spellStart"/>
      <w:r w:rsidRPr="00B02A0B">
        <w:t>remaing</w:t>
      </w:r>
      <w:proofErr w:type="spellEnd"/>
      <w:r w:rsidRPr="00B02A0B">
        <w:t xml:space="preserve"> steps in this clause;</w:t>
      </w:r>
    </w:p>
    <w:p w14:paraId="4DAF862E" w14:textId="77777777" w:rsidR="005C310B" w:rsidRPr="00B02A0B" w:rsidRDefault="005C310B" w:rsidP="005C310B">
      <w:pPr>
        <w:pStyle w:val="EditorsNote"/>
      </w:pPr>
      <w:r w:rsidRPr="00B02A0B">
        <w:t xml:space="preserve">Editor's Note: [CR 0133, WI eMCData2] it is FFS to determine how the </w:t>
      </w:r>
      <w:proofErr w:type="spellStart"/>
      <w:r w:rsidRPr="00B02A0B">
        <w:t>MCData</w:t>
      </w:r>
      <w:proofErr w:type="spellEnd"/>
      <w:r w:rsidRPr="00B02A0B">
        <w:t xml:space="preserve"> content server will apply transmission control policy by accessing the configuration documents (</w:t>
      </w:r>
      <w:proofErr w:type="spellStart"/>
      <w:r w:rsidRPr="00B02A0B">
        <w:t>e.g</w:t>
      </w:r>
      <w:proofErr w:type="spellEnd"/>
      <w:r w:rsidRPr="00B02A0B">
        <w:t xml:space="preserve"> service configuration and group configuration) from the </w:t>
      </w:r>
      <w:proofErr w:type="spellStart"/>
      <w:r w:rsidRPr="00B02A0B">
        <w:t>MCData</w:t>
      </w:r>
      <w:proofErr w:type="spellEnd"/>
      <w:r w:rsidRPr="00B02A0B">
        <w:t xml:space="preserve">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w:t>
      </w:r>
      <w:proofErr w:type="spellStart"/>
      <w:r>
        <w:t>MCData</w:t>
      </w:r>
      <w:proofErr w:type="spellEnd"/>
      <w:r>
        <w:t xml:space="preserve"> message store as described in clause</w:t>
      </w:r>
      <w:r w:rsidRPr="00A07E7A">
        <w:t> </w:t>
      </w:r>
      <w:r>
        <w:t xml:space="preserve">6.7, provided that the URL is pointing to a file in the </w:t>
      </w:r>
      <w:proofErr w:type="spellStart"/>
      <w:r>
        <w:t>MCData</w:t>
      </w:r>
      <w:proofErr w:type="spellEnd"/>
      <w:r>
        <w:t xml:space="preserve">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w:t>
      </w:r>
      <w:proofErr w:type="spellStart"/>
      <w:r>
        <w:t>fethcing</w:t>
      </w:r>
      <w:proofErr w:type="spellEnd"/>
      <w:r>
        <w:t xml:space="preserve"> a </w:t>
      </w:r>
      <w:r w:rsidRPr="00B02A0B">
        <w:t xml:space="preserve">file </w:t>
      </w:r>
      <w:r>
        <w:t xml:space="preserve">from the </w:t>
      </w:r>
      <w:proofErr w:type="spellStart"/>
      <w:r>
        <w:t>MCData</w:t>
      </w:r>
      <w:proofErr w:type="spellEnd"/>
      <w:r>
        <w:t xml:space="preserve">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w:t>
      </w:r>
      <w:proofErr w:type="spellStart"/>
      <w:r w:rsidRPr="00B02A0B">
        <w:t>MCData</w:t>
      </w:r>
      <w:proofErr w:type="spellEnd"/>
      <w:r w:rsidRPr="00B02A0B">
        <w:t xml:space="preserve"> content server.</w:t>
      </w:r>
    </w:p>
    <w:p w14:paraId="23985903" w14:textId="77777777" w:rsidR="005C310B" w:rsidRPr="00B02A0B" w:rsidRDefault="005C310B" w:rsidP="007D34FE">
      <w:pPr>
        <w:pStyle w:val="Heading3"/>
        <w:rPr>
          <w:rFonts w:eastAsia="SimSun"/>
        </w:rPr>
      </w:pPr>
      <w:bookmarkStart w:id="3147" w:name="_Toc20215651"/>
      <w:bookmarkStart w:id="3148" w:name="_Toc27496144"/>
      <w:bookmarkStart w:id="3149" w:name="_Toc36107885"/>
      <w:bookmarkStart w:id="3150" w:name="_Toc44598638"/>
      <w:bookmarkStart w:id="3151" w:name="_Toc44602493"/>
      <w:bookmarkStart w:id="3152" w:name="_Toc45197670"/>
      <w:bookmarkStart w:id="3153" w:name="_Toc45695703"/>
      <w:bookmarkStart w:id="3154" w:name="_Toc51851159"/>
      <w:bookmarkStart w:id="3155" w:name="_Toc92224774"/>
      <w:bookmarkStart w:id="3156" w:name="_Toc131378594"/>
      <w:r w:rsidRPr="00B02A0B">
        <w:rPr>
          <w:rFonts w:eastAsia="SimSun"/>
        </w:rPr>
        <w:lastRenderedPageBreak/>
        <w:t>10.2.3</w:t>
      </w:r>
      <w:r w:rsidRPr="00B02A0B">
        <w:rPr>
          <w:rFonts w:eastAsia="SimSun"/>
        </w:rPr>
        <w:tab/>
        <w:t>File download using HTTP</w:t>
      </w:r>
      <w:bookmarkEnd w:id="3147"/>
      <w:bookmarkEnd w:id="3148"/>
      <w:bookmarkEnd w:id="3149"/>
      <w:bookmarkEnd w:id="3150"/>
      <w:bookmarkEnd w:id="3151"/>
      <w:bookmarkEnd w:id="3152"/>
      <w:bookmarkEnd w:id="3153"/>
      <w:bookmarkEnd w:id="3154"/>
      <w:bookmarkEnd w:id="3155"/>
      <w:bookmarkEnd w:id="3156"/>
    </w:p>
    <w:p w14:paraId="269B7FB0" w14:textId="77777777" w:rsidR="005C310B" w:rsidRPr="00B02A0B" w:rsidRDefault="005C310B" w:rsidP="007D34FE">
      <w:pPr>
        <w:pStyle w:val="Heading4"/>
        <w:rPr>
          <w:rFonts w:eastAsia="Malgun Gothic"/>
        </w:rPr>
      </w:pPr>
      <w:bookmarkStart w:id="3157" w:name="_Toc20215652"/>
      <w:bookmarkStart w:id="3158" w:name="_Toc27496145"/>
      <w:bookmarkStart w:id="3159" w:name="_Toc36107886"/>
      <w:bookmarkStart w:id="3160" w:name="_Toc44598639"/>
      <w:bookmarkStart w:id="3161" w:name="_Toc44602494"/>
      <w:bookmarkStart w:id="3162" w:name="_Toc45197671"/>
      <w:bookmarkStart w:id="3163" w:name="_Toc45695704"/>
      <w:bookmarkStart w:id="3164" w:name="_Toc51851160"/>
      <w:bookmarkStart w:id="3165" w:name="_Toc92224775"/>
      <w:bookmarkStart w:id="3166" w:name="_Toc131378595"/>
      <w:r w:rsidRPr="00B02A0B">
        <w:rPr>
          <w:rFonts w:eastAsia="Malgun Gothic"/>
        </w:rPr>
        <w:t>10.2.3.1</w:t>
      </w:r>
      <w:r w:rsidRPr="00B02A0B">
        <w:rPr>
          <w:rFonts w:eastAsia="Malgun Gothic"/>
        </w:rPr>
        <w:tab/>
        <w:t>Media storage client procedures</w:t>
      </w:r>
      <w:bookmarkEnd w:id="3157"/>
      <w:bookmarkEnd w:id="3158"/>
      <w:bookmarkEnd w:id="3159"/>
      <w:bookmarkEnd w:id="3160"/>
      <w:bookmarkEnd w:id="3161"/>
      <w:bookmarkEnd w:id="3162"/>
      <w:bookmarkEnd w:id="3163"/>
      <w:bookmarkEnd w:id="3164"/>
      <w:bookmarkEnd w:id="3165"/>
      <w:bookmarkEnd w:id="3166"/>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 xml:space="preserve">To download a file from the media storage function on the </w:t>
      </w:r>
      <w:proofErr w:type="spellStart"/>
      <w:r w:rsidRPr="00B02A0B">
        <w:t>MCData</w:t>
      </w:r>
      <w:proofErr w:type="spellEnd"/>
      <w:r w:rsidRPr="00B02A0B">
        <w:t xml:space="preserve">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 xml:space="preserve">IETF RFC 7230 [22] and IETF RFC 7231 [23] with a Request-URI set to an absolute URI identifying the URL of the file being requested from the media storage function on the </w:t>
      </w:r>
      <w:proofErr w:type="spellStart"/>
      <w:r w:rsidRPr="00B02A0B">
        <w:t>MCData</w:t>
      </w:r>
      <w:proofErr w:type="spellEnd"/>
      <w:r w:rsidRPr="00B02A0B">
        <w:t xml:space="preserve">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 xml:space="preserve">media storage function on the </w:t>
      </w:r>
      <w:proofErr w:type="spellStart"/>
      <w:r w:rsidRPr="00B02A0B">
        <w:t>MCData</w:t>
      </w:r>
      <w:proofErr w:type="spellEnd"/>
      <w:r w:rsidRPr="00B02A0B">
        <w:t xml:space="preserve"> content server.</w:t>
      </w:r>
    </w:p>
    <w:p w14:paraId="21B415F2" w14:textId="77777777" w:rsidR="005C310B" w:rsidRPr="00B02A0B" w:rsidRDefault="005C310B" w:rsidP="005C310B">
      <w:r w:rsidRPr="00B02A0B">
        <w:t xml:space="preserve">On receipt of a HTTP 200 OK response containing the requested file, the </w:t>
      </w:r>
      <w:proofErr w:type="spellStart"/>
      <w:r w:rsidRPr="00B02A0B">
        <w:t>MCData</w:t>
      </w:r>
      <w:proofErr w:type="spellEnd"/>
      <w:r w:rsidRPr="00B02A0B">
        <w:t xml:space="preserve">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67" w:name="_Toc20215653"/>
      <w:bookmarkStart w:id="3168" w:name="_Toc27496146"/>
      <w:bookmarkStart w:id="3169" w:name="_Toc36107887"/>
      <w:bookmarkStart w:id="3170" w:name="_Toc44598640"/>
      <w:bookmarkStart w:id="3171" w:name="_Toc44602495"/>
      <w:bookmarkStart w:id="3172" w:name="_Toc45197672"/>
      <w:bookmarkStart w:id="3173" w:name="_Toc45695705"/>
      <w:bookmarkStart w:id="3174" w:name="_Toc51851161"/>
      <w:bookmarkStart w:id="3175" w:name="_Toc92224776"/>
      <w:bookmarkStart w:id="3176" w:name="_Toc131378596"/>
      <w:r w:rsidRPr="00B02A0B">
        <w:rPr>
          <w:rFonts w:eastAsia="Malgun Gothic"/>
        </w:rPr>
        <w:t>10.2.3.2</w:t>
      </w:r>
      <w:r w:rsidRPr="00B02A0B">
        <w:rPr>
          <w:rFonts w:eastAsia="Malgun Gothic"/>
        </w:rPr>
        <w:tab/>
        <w:t>Media storage function procedures</w:t>
      </w:r>
      <w:bookmarkEnd w:id="3167"/>
      <w:bookmarkEnd w:id="3168"/>
      <w:bookmarkEnd w:id="3169"/>
      <w:bookmarkEnd w:id="3170"/>
      <w:bookmarkEnd w:id="3171"/>
      <w:bookmarkEnd w:id="3172"/>
      <w:bookmarkEnd w:id="3173"/>
      <w:bookmarkEnd w:id="3174"/>
      <w:bookmarkEnd w:id="3175"/>
      <w:bookmarkEnd w:id="3176"/>
    </w:p>
    <w:p w14:paraId="55E800D3" w14:textId="77777777" w:rsidR="005C310B" w:rsidRPr="00B02A0B" w:rsidRDefault="005C310B" w:rsidP="005C310B">
      <w:pPr>
        <w:rPr>
          <w:lang w:eastAsia="x-none"/>
        </w:rPr>
      </w:pPr>
      <w:r w:rsidRPr="00B02A0B">
        <w:t xml:space="preserve">The media storage function on the </w:t>
      </w:r>
      <w:proofErr w:type="spellStart"/>
      <w:r w:rsidRPr="00B02A0B">
        <w:t>MCData</w:t>
      </w:r>
      <w:proofErr w:type="spellEnd"/>
      <w:r w:rsidRPr="00B02A0B">
        <w:t xml:space="preserve">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 xml:space="preserve">The HTTP server validates the </w:t>
      </w:r>
      <w:proofErr w:type="spellStart"/>
      <w:r w:rsidRPr="00B02A0B">
        <w:t>MCData</w:t>
      </w:r>
      <w:proofErr w:type="spellEnd"/>
      <w:r w:rsidRPr="00B02A0B">
        <w:t xml:space="preserve"> ID in the bearer access token of the Authorization header field of an HTTP request as specified in 3GPP TS 24.482 [24].</w:t>
      </w:r>
    </w:p>
    <w:p w14:paraId="5338DDAA" w14:textId="77777777" w:rsidR="005C310B" w:rsidRPr="00B02A0B" w:rsidRDefault="005C310B" w:rsidP="005C310B">
      <w:r w:rsidRPr="00B02A0B">
        <w:t xml:space="preserve">On receipt of an HTTP GET request with a Request-URI identifying a file, the media storage function on the </w:t>
      </w:r>
      <w:proofErr w:type="spellStart"/>
      <w:r w:rsidRPr="00B02A0B">
        <w:t>MCData</w:t>
      </w:r>
      <w:proofErr w:type="spellEnd"/>
      <w:r w:rsidRPr="00B02A0B">
        <w:t xml:space="preserve"> content server:</w:t>
      </w:r>
    </w:p>
    <w:p w14:paraId="479C9B19"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77" w:name="_Toc20215654"/>
      <w:bookmarkStart w:id="3178" w:name="_Toc27496147"/>
      <w:bookmarkStart w:id="3179" w:name="_Toc36107888"/>
      <w:r w:rsidRPr="00B02A0B">
        <w:t>Editor's Note:</w:t>
      </w:r>
      <w:r w:rsidRPr="00B02A0B">
        <w:rPr>
          <w:lang w:val="en-US"/>
        </w:rPr>
        <w:t xml:space="preserve"> [CR 0133, WI eMCData2] </w:t>
      </w:r>
      <w:r w:rsidRPr="00B02A0B">
        <w:t xml:space="preserve">it is FFS to determine how the </w:t>
      </w:r>
      <w:proofErr w:type="spellStart"/>
      <w:r w:rsidRPr="00B02A0B">
        <w:t>MCData</w:t>
      </w:r>
      <w:proofErr w:type="spellEnd"/>
      <w:r w:rsidRPr="00B02A0B">
        <w:t xml:space="preserve"> content server will apply reception control policy by accessing the configuration documents (</w:t>
      </w:r>
      <w:proofErr w:type="spellStart"/>
      <w:r w:rsidRPr="00B02A0B">
        <w:t>e.g</w:t>
      </w:r>
      <w:proofErr w:type="spellEnd"/>
      <w:r w:rsidRPr="00B02A0B">
        <w:t xml:space="preserve"> service configuration and group configuration) from the </w:t>
      </w:r>
      <w:proofErr w:type="spellStart"/>
      <w:r w:rsidRPr="00B02A0B">
        <w:t>MCData</w:t>
      </w:r>
      <w:proofErr w:type="spellEnd"/>
      <w:r w:rsidRPr="00B02A0B">
        <w:t xml:space="preserve"> server.</w:t>
      </w:r>
      <w:bookmarkStart w:id="3180" w:name="_Toc44598641"/>
      <w:bookmarkStart w:id="3181" w:name="_Toc44602496"/>
      <w:bookmarkStart w:id="3182" w:name="_Toc45197673"/>
      <w:bookmarkStart w:id="3183" w:name="_Toc45695706"/>
      <w:bookmarkStart w:id="3184" w:name="_Toc51851162"/>
      <w:bookmarkStart w:id="3185" w:name="_Toc92224777"/>
    </w:p>
    <w:p w14:paraId="12B88E89" w14:textId="2B53D82A" w:rsidR="005C310B" w:rsidRPr="00B02A0B" w:rsidRDefault="005C310B" w:rsidP="007D34FE">
      <w:pPr>
        <w:pStyle w:val="Heading3"/>
        <w:rPr>
          <w:rFonts w:eastAsia="SimSun"/>
        </w:rPr>
      </w:pPr>
      <w:bookmarkStart w:id="3186" w:name="_Toc131378597"/>
      <w:r w:rsidRPr="00B02A0B">
        <w:rPr>
          <w:rFonts w:eastAsia="SimSun"/>
        </w:rPr>
        <w:t>10.2.4</w:t>
      </w:r>
      <w:r w:rsidRPr="00B02A0B">
        <w:rPr>
          <w:rFonts w:eastAsia="SimSun"/>
        </w:rPr>
        <w:tab/>
        <w:t>FD using HTTP</w:t>
      </w:r>
      <w:bookmarkEnd w:id="3177"/>
      <w:bookmarkEnd w:id="3178"/>
      <w:bookmarkEnd w:id="3179"/>
      <w:bookmarkEnd w:id="3180"/>
      <w:bookmarkEnd w:id="3181"/>
      <w:bookmarkEnd w:id="3182"/>
      <w:bookmarkEnd w:id="3183"/>
      <w:bookmarkEnd w:id="3184"/>
      <w:bookmarkEnd w:id="3185"/>
      <w:bookmarkEnd w:id="3186"/>
    </w:p>
    <w:p w14:paraId="4D40E33A" w14:textId="77777777" w:rsidR="005C310B" w:rsidRPr="00B02A0B" w:rsidRDefault="005C310B" w:rsidP="007D34FE">
      <w:pPr>
        <w:pStyle w:val="Heading4"/>
        <w:rPr>
          <w:rFonts w:eastAsia="Malgun Gothic"/>
        </w:rPr>
      </w:pPr>
      <w:bookmarkStart w:id="3187" w:name="_Toc20215655"/>
      <w:bookmarkStart w:id="3188" w:name="_Toc27496148"/>
      <w:bookmarkStart w:id="3189" w:name="_Toc36107889"/>
      <w:bookmarkStart w:id="3190" w:name="_Toc44598642"/>
      <w:bookmarkStart w:id="3191" w:name="_Toc44602497"/>
      <w:bookmarkStart w:id="3192" w:name="_Toc45197674"/>
      <w:bookmarkStart w:id="3193" w:name="_Toc45695707"/>
      <w:bookmarkStart w:id="3194" w:name="_Toc51851163"/>
      <w:bookmarkStart w:id="3195" w:name="_Toc92224778"/>
      <w:bookmarkStart w:id="3196" w:name="_Toc131378598"/>
      <w:r w:rsidRPr="00B02A0B">
        <w:rPr>
          <w:rFonts w:eastAsia="Malgun Gothic"/>
        </w:rPr>
        <w:t>10.2.4.1</w:t>
      </w:r>
      <w:r w:rsidRPr="00B02A0B">
        <w:rPr>
          <w:rFonts w:eastAsia="Malgun Gothic"/>
        </w:rPr>
        <w:tab/>
        <w:t>General</w:t>
      </w:r>
      <w:bookmarkEnd w:id="3187"/>
      <w:bookmarkEnd w:id="3188"/>
      <w:bookmarkEnd w:id="3189"/>
      <w:bookmarkEnd w:id="3190"/>
      <w:bookmarkEnd w:id="3191"/>
      <w:bookmarkEnd w:id="3192"/>
      <w:bookmarkEnd w:id="3193"/>
      <w:bookmarkEnd w:id="3194"/>
      <w:bookmarkEnd w:id="3195"/>
      <w:bookmarkEnd w:id="3196"/>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 xml:space="preserve">When the </w:t>
      </w:r>
      <w:proofErr w:type="spellStart"/>
      <w:r w:rsidRPr="00B02A0B">
        <w:t>MCData</w:t>
      </w:r>
      <w:proofErr w:type="spellEnd"/>
      <w:r w:rsidRPr="00B02A0B">
        <w:t xml:space="preserve"> user wishes to perform file distribution via HTTP, the </w:t>
      </w:r>
      <w:proofErr w:type="spellStart"/>
      <w:r w:rsidRPr="00B02A0B">
        <w:t>MCData</w:t>
      </w:r>
      <w:proofErr w:type="spellEnd"/>
      <w:r w:rsidRPr="00B02A0B">
        <w:t xml:space="preserve">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w:t>
      </w:r>
      <w:proofErr w:type="spellStart"/>
      <w:r w:rsidRPr="00B02A0B">
        <w:t>mcdata</w:t>
      </w:r>
      <w:proofErr w:type="spellEnd"/>
      <w:r w:rsidRPr="00B02A0B">
        <w:t>-on-network-max-data-size-for-FD&gt;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proofErr w:type="spellStart"/>
      <w:r w:rsidRPr="00B02A0B">
        <w:rPr>
          <w:lang w:val="en-US" w:eastAsia="x-none"/>
        </w:rPr>
        <w:t>i</w:t>
      </w:r>
      <w:proofErr w:type="spellEnd"/>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&lt;max-data-size-</w:t>
      </w:r>
      <w:proofErr w:type="spellStart"/>
      <w:r w:rsidRPr="00B02A0B">
        <w:t>fd</w:t>
      </w:r>
      <w:proofErr w:type="spellEnd"/>
      <w:r w:rsidRPr="00B02A0B">
        <w:t>-bytes&gt; element present in the service configuration document as specified in 3GPP TS 24.</w:t>
      </w:r>
      <w:r w:rsidRPr="00B02A0B">
        <w:rPr>
          <w:lang w:val="en-US"/>
        </w:rPr>
        <w:t>4</w:t>
      </w:r>
      <w:r w:rsidRPr="00B02A0B">
        <w:t>84 </w:t>
      </w:r>
      <w:r w:rsidRPr="00B02A0B">
        <w:rPr>
          <w:lang w:val="en-US"/>
        </w:rPr>
        <w:t xml:space="preserve">[12], </w:t>
      </w:r>
      <w:proofErr w:type="spellStart"/>
      <w:r w:rsidRPr="00B02A0B">
        <w:rPr>
          <w:lang w:val="en-US"/>
        </w:rPr>
        <w:t>i</w:t>
      </w:r>
      <w:proofErr w:type="spellEnd"/>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 xml:space="preserve">is acceptable for upload as determined by step 1),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97" w:name="_Toc20215656"/>
      <w:bookmarkStart w:id="3198" w:name="_Toc27496149"/>
      <w:bookmarkStart w:id="3199" w:name="_Toc36107890"/>
      <w:bookmarkStart w:id="3200" w:name="_Toc44598643"/>
      <w:bookmarkStart w:id="3201" w:name="_Toc44602498"/>
      <w:bookmarkStart w:id="3202" w:name="_Toc45197675"/>
      <w:bookmarkStart w:id="3203" w:name="_Toc45695708"/>
      <w:bookmarkStart w:id="3204" w:name="_Toc51851164"/>
      <w:bookmarkStart w:id="3205" w:name="_Toc92224779"/>
      <w:bookmarkStart w:id="3206" w:name="_Toc131378599"/>
      <w:r w:rsidRPr="00B02A0B">
        <w:rPr>
          <w:rFonts w:eastAsia="Malgun Gothic"/>
        </w:rPr>
        <w:t>10.2.4.2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3197"/>
      <w:bookmarkEnd w:id="3198"/>
      <w:bookmarkEnd w:id="3199"/>
      <w:bookmarkEnd w:id="3200"/>
      <w:bookmarkEnd w:id="3201"/>
      <w:bookmarkEnd w:id="3202"/>
      <w:bookmarkEnd w:id="3203"/>
      <w:bookmarkEnd w:id="3204"/>
      <w:bookmarkEnd w:id="3205"/>
      <w:bookmarkEnd w:id="3206"/>
    </w:p>
    <w:p w14:paraId="53F8312B" w14:textId="77777777" w:rsidR="005C310B" w:rsidRPr="00B02A0B" w:rsidRDefault="005C310B" w:rsidP="007D34FE">
      <w:pPr>
        <w:pStyle w:val="Heading5"/>
        <w:rPr>
          <w:rFonts w:eastAsia="Malgun Gothic"/>
        </w:rPr>
      </w:pPr>
      <w:bookmarkStart w:id="3207" w:name="_Toc20215657"/>
      <w:bookmarkStart w:id="3208" w:name="_Toc27496150"/>
      <w:bookmarkStart w:id="3209" w:name="_Toc36107891"/>
      <w:bookmarkStart w:id="3210" w:name="_Toc44598644"/>
      <w:bookmarkStart w:id="3211" w:name="_Toc44602499"/>
      <w:bookmarkStart w:id="3212" w:name="_Toc45197676"/>
      <w:bookmarkStart w:id="3213" w:name="_Toc45695709"/>
      <w:bookmarkStart w:id="3214" w:name="_Toc51851165"/>
      <w:bookmarkStart w:id="3215" w:name="_Toc92224780"/>
      <w:bookmarkStart w:id="3216" w:name="_Toc131378600"/>
      <w:r w:rsidRPr="00B02A0B">
        <w:rPr>
          <w:rFonts w:eastAsia="Malgun Gothic"/>
        </w:rPr>
        <w:t>10.2.4.2.1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3207"/>
      <w:bookmarkEnd w:id="3208"/>
      <w:bookmarkEnd w:id="3209"/>
      <w:bookmarkEnd w:id="3210"/>
      <w:bookmarkEnd w:id="3211"/>
      <w:bookmarkEnd w:id="3212"/>
      <w:bookmarkEnd w:id="3213"/>
      <w:bookmarkEnd w:id="3214"/>
      <w:bookmarkEnd w:id="3215"/>
      <w:bookmarkEnd w:id="3216"/>
    </w:p>
    <w:p w14:paraId="73832B0A" w14:textId="77777777" w:rsidR="005C310B" w:rsidRPr="00B02A0B" w:rsidRDefault="005C310B" w:rsidP="005C310B">
      <w:r w:rsidRPr="00B02A0B">
        <w:rPr>
          <w:noProof/>
        </w:rPr>
        <w:t>If a group standalone FD message is to be sent</w:t>
      </w:r>
      <w:r w:rsidRPr="00B02A0B">
        <w:t xml:space="preserve">, the </w:t>
      </w:r>
      <w:proofErr w:type="spellStart"/>
      <w:r w:rsidRPr="00B02A0B">
        <w:t>MCData</w:t>
      </w:r>
      <w:proofErr w:type="spellEnd"/>
      <w:r w:rsidRPr="00B02A0B">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0A171878" w14:textId="77777777" w:rsidR="005C310B" w:rsidRPr="00B02A0B" w:rsidRDefault="005C310B" w:rsidP="005C310B">
      <w:pPr>
        <w:pStyle w:val="B1"/>
      </w:pPr>
      <w:r w:rsidRPr="00B02A0B">
        <w:t>1)</w:t>
      </w:r>
      <w:r w:rsidRPr="00B02A0B">
        <w:tab/>
        <w:t xml:space="preserve">should indicate to the </w:t>
      </w:r>
      <w:proofErr w:type="spellStart"/>
      <w:r w:rsidRPr="00B02A0B">
        <w:t>MCData</w:t>
      </w:r>
      <w:proofErr w:type="spellEnd"/>
      <w:r w:rsidRPr="00B02A0B">
        <w:t xml:space="preserve">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w:t>
      </w:r>
      <w:proofErr w:type="spellStart"/>
      <w:r w:rsidR="001015C7">
        <w:t>uri</w:t>
      </w:r>
      <w:proofErr w:type="spellEnd"/>
      <w:r w:rsidR="001015C7">
        <w:t xml:space="preserve">"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w:t>
      </w:r>
      <w:proofErr w:type="spellStart"/>
      <w:r w:rsidR="001015C7">
        <w:t>resource-lists+xml</w:t>
      </w:r>
      <w:proofErr w:type="spellEnd"/>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w:t>
      </w:r>
      <w:proofErr w:type="spellStart"/>
      <w:r w:rsidR="008E590E" w:rsidRPr="00B02A0B">
        <w:t>mcdatainfo</w:t>
      </w:r>
      <w:proofErr w:type="spellEnd"/>
      <w:r w:rsidR="008E590E" w:rsidRPr="00B02A0B">
        <w:t>&gt; element containing the &lt;</w:t>
      </w:r>
      <w:proofErr w:type="spellStart"/>
      <w:r w:rsidR="008E590E" w:rsidRPr="00B02A0B">
        <w:t>mcdata</w:t>
      </w:r>
      <w:proofErr w:type="spellEnd"/>
      <w:r w:rsidR="008E590E" w:rsidRPr="00B02A0B">
        <w:t>-Params&gt; element with</w:t>
      </w:r>
      <w:r w:rsidRPr="00B02A0B">
        <w:rPr>
          <w:lang w:eastAsia="ko-KR"/>
        </w:rPr>
        <w:t>:</w:t>
      </w:r>
    </w:p>
    <w:p w14:paraId="6A4C85C8" w14:textId="52412783"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fd</w:t>
      </w:r>
      <w:proofErr w:type="spellEnd"/>
      <w:r w:rsidRPr="00B02A0B">
        <w:rPr>
          <w:lang w:eastAsia="ko-KR"/>
        </w:rPr>
        <w:t>";</w:t>
      </w:r>
      <w:r w:rsidR="008E590E">
        <w:rPr>
          <w:lang w:eastAsia="ko-KR"/>
        </w:rPr>
        <w:t xml:space="preserve"> and</w:t>
      </w:r>
    </w:p>
    <w:p w14:paraId="0DA40D10" w14:textId="77777777" w:rsidR="008E590E" w:rsidRDefault="00AD6532" w:rsidP="00AD6532">
      <w:pPr>
        <w:pStyle w:val="B3"/>
      </w:pPr>
      <w:r w:rsidRPr="00C91445">
        <w:t>ii)</w:t>
      </w:r>
      <w:r w:rsidRPr="00C91445">
        <w:tab/>
      </w:r>
      <w:r w:rsidR="008E590E" w:rsidRPr="00E34E01">
        <w:t>an &lt;</w:t>
      </w:r>
      <w:proofErr w:type="spellStart"/>
      <w:r w:rsidR="008E590E" w:rsidRPr="00E34E01">
        <w:t>anyExt</w:t>
      </w:r>
      <w:proofErr w:type="spellEnd"/>
      <w:r w:rsidR="008E590E" w:rsidRPr="00E34E01">
        <w: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w:t>
      </w:r>
      <w:proofErr w:type="spellStart"/>
      <w:r w:rsidR="00AD6532">
        <w:rPr>
          <w:lang w:val="en-US"/>
        </w:rPr>
        <w:t>ind</w:t>
      </w:r>
      <w:proofErr w:type="spellEnd"/>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 xml:space="preserve">if the </w:t>
      </w:r>
      <w:proofErr w:type="spellStart"/>
      <w:r w:rsidR="0027751B" w:rsidRPr="00E47C42">
        <w:t>MC</w:t>
      </w:r>
      <w:r w:rsidR="0027751B" w:rsidRPr="00B02A0B">
        <w:t>Data</w:t>
      </w:r>
      <w:proofErr w:type="spellEnd"/>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lastRenderedPageBreak/>
        <w:t>b)</w:t>
      </w:r>
      <w:r w:rsidRPr="00B02A0B">
        <w:rPr>
          <w:noProof/>
        </w:rPr>
        <w:tab/>
        <w:t>shall insert in the SIP MESSAGE request an application/vnd.3gpp.mcdata-info+xml MIME body with</w:t>
      </w:r>
      <w:r w:rsidR="008E590E" w:rsidRPr="00530421">
        <w:t xml:space="preserve"> </w:t>
      </w:r>
      <w:r w:rsidR="008E590E" w:rsidRPr="00B02A0B">
        <w:t>the &lt;</w:t>
      </w:r>
      <w:proofErr w:type="spellStart"/>
      <w:r w:rsidR="008E590E" w:rsidRPr="00B02A0B">
        <w:t>mcdatainfo</w:t>
      </w:r>
      <w:proofErr w:type="spellEnd"/>
      <w:r w:rsidR="008E590E" w:rsidRPr="00B02A0B">
        <w:t>&gt; element containing the &lt;</w:t>
      </w:r>
      <w:proofErr w:type="spellStart"/>
      <w:r w:rsidR="008E590E" w:rsidRPr="00B02A0B">
        <w:t>mcdata</w:t>
      </w:r>
      <w:proofErr w:type="spellEnd"/>
      <w:r w:rsidR="008E590E" w:rsidRPr="00B02A0B">
        <w:t>-Params&gt;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w:t>
      </w:r>
      <w:proofErr w:type="spellStart"/>
      <w:r w:rsidR="008E590E">
        <w:t>anyExt</w:t>
      </w:r>
      <w:proofErr w:type="spellEnd"/>
      <w:r w:rsidR="008E590E">
        <w: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t>B</w:t>
      </w:r>
      <w:r w:rsidR="0027751B" w:rsidRPr="00E47C42">
        <w:t>)</w:t>
      </w:r>
      <w:r w:rsidR="0027751B" w:rsidRPr="00E47C42">
        <w:tab/>
        <w:t xml:space="preserve">if the </w:t>
      </w:r>
      <w:proofErr w:type="spellStart"/>
      <w:r w:rsidR="0027751B" w:rsidRPr="00E47C42">
        <w:t>MC</w:t>
      </w:r>
      <w:r w:rsidR="0027751B" w:rsidRPr="00B02A0B">
        <w:t>Data</w:t>
      </w:r>
      <w:proofErr w:type="spellEnd"/>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w:t>
      </w:r>
      <w:proofErr w:type="spellStart"/>
      <w:r>
        <w:t>resource-lists+xml</w:t>
      </w:r>
      <w:proofErr w:type="spellEnd"/>
      <w:r w:rsidRPr="0073469F">
        <w:rPr>
          <w:lang w:eastAsia="ko-KR"/>
        </w:rPr>
        <w:t xml:space="preserve"> MIME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w:t>
      </w:r>
      <w:proofErr w:type="spellStart"/>
      <w:r>
        <w:t>MCData</w:t>
      </w:r>
      <w:proofErr w:type="spellEnd"/>
      <w:r>
        <w:t xml:space="preserve"> ID is found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8E590E">
        <w:t>the &lt;</w:t>
      </w:r>
      <w:proofErr w:type="spellStart"/>
      <w:r w:rsidR="008E590E">
        <w:t>anyExt</w:t>
      </w:r>
      <w:proofErr w:type="spellEnd"/>
      <w:r w:rsidR="008E590E">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w:t>
      </w:r>
      <w:proofErr w:type="spellStart"/>
      <w:r w:rsidR="008E590E">
        <w:t>anyExt</w:t>
      </w:r>
      <w:proofErr w:type="spellEnd"/>
      <w:r w:rsidR="008E590E">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17" w:name="_Toc20215658"/>
      <w:bookmarkStart w:id="3218" w:name="_Toc27496151"/>
      <w:bookmarkStart w:id="3219" w:name="_Toc36107892"/>
      <w:bookmarkStart w:id="3220" w:name="_Toc44598645"/>
      <w:bookmarkStart w:id="3221" w:name="_Toc44602500"/>
      <w:bookmarkStart w:id="3222" w:name="_Toc45197677"/>
      <w:bookmarkStart w:id="3223" w:name="_Toc45695710"/>
      <w:bookmarkStart w:id="3224" w:name="_Toc51851166"/>
      <w:bookmarkStart w:id="3225" w:name="_Toc92224781"/>
      <w:bookmarkStart w:id="3226" w:name="_Toc131378601"/>
      <w:r w:rsidRPr="00B02A0B">
        <w:rPr>
          <w:rFonts w:eastAsia="Malgun Gothic"/>
        </w:rPr>
        <w:t>10.2.4.2.2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3217"/>
      <w:bookmarkEnd w:id="3218"/>
      <w:bookmarkEnd w:id="3219"/>
      <w:bookmarkEnd w:id="3220"/>
      <w:bookmarkEnd w:id="3221"/>
      <w:bookmarkEnd w:id="3222"/>
      <w:bookmarkEnd w:id="3223"/>
      <w:bookmarkEnd w:id="3224"/>
      <w:bookmarkEnd w:id="3225"/>
      <w:bookmarkEnd w:id="3226"/>
    </w:p>
    <w:p w14:paraId="7E67669A" w14:textId="77777777" w:rsidR="005C310B" w:rsidRPr="00B02A0B" w:rsidRDefault="005C310B" w:rsidP="005C310B">
      <w:r w:rsidRPr="00B02A0B">
        <w:t xml:space="preserve">Upon receipt of a "SIP MESSAGE request for FD using HTTP for terminating </w:t>
      </w:r>
      <w:proofErr w:type="spellStart"/>
      <w:r w:rsidRPr="00B02A0B">
        <w:t>MCData</w:t>
      </w:r>
      <w:proofErr w:type="spellEnd"/>
      <w:r w:rsidRPr="00B02A0B">
        <w:t xml:space="preserve"> client", the </w:t>
      </w:r>
      <w:proofErr w:type="spellStart"/>
      <w:r w:rsidRPr="00B02A0B">
        <w:t>MCData</w:t>
      </w:r>
      <w:proofErr w:type="spellEnd"/>
      <w:r w:rsidRPr="00B02A0B">
        <w:t xml:space="preserve">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SIP MESSAGE request is rejected in step 1), shall respond towards the participating </w:t>
      </w:r>
      <w:proofErr w:type="spellStart"/>
      <w:r w:rsidRPr="00B02A0B">
        <w:rPr>
          <w:lang w:eastAsia="ko-KR"/>
        </w:rPr>
        <w:t>MCData</w:t>
      </w:r>
      <w:proofErr w:type="spellEnd"/>
      <w:r w:rsidRPr="00B02A0B">
        <w:rPr>
          <w:lang w:eastAsia="ko-KR"/>
        </w:rPr>
        <w:t xml:space="preserve">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27" w:name="_Toc20215659"/>
      <w:bookmarkStart w:id="3228" w:name="_Toc27496152"/>
      <w:bookmarkStart w:id="3229" w:name="_Toc36107893"/>
      <w:bookmarkStart w:id="3230" w:name="_Toc44598646"/>
      <w:bookmarkStart w:id="3231" w:name="_Toc44602501"/>
      <w:bookmarkStart w:id="3232" w:name="_Toc45197678"/>
      <w:bookmarkStart w:id="3233" w:name="_Toc45695711"/>
      <w:bookmarkStart w:id="3234" w:name="_Toc51851167"/>
      <w:bookmarkStart w:id="3235" w:name="_Toc92224782"/>
      <w:bookmarkStart w:id="3236" w:name="_Toc131378602"/>
      <w:r w:rsidRPr="00B02A0B">
        <w:rPr>
          <w:rFonts w:eastAsia="Malgun Gothic"/>
        </w:rPr>
        <w:t>10.2.4.3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3227"/>
      <w:bookmarkEnd w:id="3228"/>
      <w:bookmarkEnd w:id="3229"/>
      <w:bookmarkEnd w:id="3230"/>
      <w:bookmarkEnd w:id="3231"/>
      <w:bookmarkEnd w:id="3232"/>
      <w:bookmarkEnd w:id="3233"/>
      <w:bookmarkEnd w:id="3234"/>
      <w:bookmarkEnd w:id="3235"/>
      <w:bookmarkEnd w:id="3236"/>
    </w:p>
    <w:p w14:paraId="1B41E593" w14:textId="77777777" w:rsidR="005C310B" w:rsidRPr="00B02A0B" w:rsidRDefault="005C310B" w:rsidP="007D34FE">
      <w:pPr>
        <w:pStyle w:val="Heading5"/>
        <w:rPr>
          <w:noProof/>
          <w:lang w:val="en-US"/>
        </w:rPr>
      </w:pPr>
      <w:bookmarkStart w:id="3237" w:name="_Toc20215660"/>
      <w:bookmarkStart w:id="3238" w:name="_Toc27496153"/>
      <w:bookmarkStart w:id="3239" w:name="_Toc36107894"/>
      <w:bookmarkStart w:id="3240" w:name="_Toc44598647"/>
      <w:bookmarkStart w:id="3241" w:name="_Toc44602502"/>
      <w:bookmarkStart w:id="3242" w:name="_Toc45197679"/>
      <w:bookmarkStart w:id="3243" w:name="_Toc45695712"/>
      <w:bookmarkStart w:id="3244" w:name="_Toc51851168"/>
      <w:bookmarkStart w:id="3245" w:name="_Toc92224783"/>
      <w:bookmarkStart w:id="3246" w:name="_Toc131378603"/>
      <w:r w:rsidRPr="00B02A0B">
        <w:rPr>
          <w:noProof/>
          <w:lang w:val="en-US"/>
        </w:rPr>
        <w:t>10.2.4.3.1</w:t>
      </w:r>
      <w:r w:rsidRPr="00B02A0B">
        <w:rPr>
          <w:noProof/>
          <w:lang w:val="en-US"/>
        </w:rPr>
        <w:tab/>
        <w:t>Originating participating MCData function procedures</w:t>
      </w:r>
      <w:bookmarkEnd w:id="3237"/>
      <w:bookmarkEnd w:id="3238"/>
      <w:bookmarkEnd w:id="3239"/>
      <w:bookmarkEnd w:id="3240"/>
      <w:bookmarkEnd w:id="3241"/>
      <w:bookmarkEnd w:id="3242"/>
      <w:bookmarkEnd w:id="3243"/>
      <w:bookmarkEnd w:id="3244"/>
      <w:bookmarkEnd w:id="3245"/>
      <w:bookmarkEnd w:id="3246"/>
    </w:p>
    <w:p w14:paraId="4A10F10C" w14:textId="77777777" w:rsidR="005C310B" w:rsidRPr="00B02A0B" w:rsidRDefault="005C310B" w:rsidP="005C310B">
      <w:r w:rsidRPr="00B02A0B">
        <w:t xml:space="preserve">Upon receipt of a "SIP MESSAGE request for FD using HTTP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06FC3F7E" w14:textId="77777777" w:rsidR="005C310B" w:rsidRPr="00B02A0B" w:rsidRDefault="005C310B" w:rsidP="005C310B">
      <w:pPr>
        <w:pStyle w:val="B1"/>
      </w:pPr>
      <w:r w:rsidRPr="00B02A0B">
        <w:lastRenderedPageBreak/>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w:t>
      </w:r>
      <w:proofErr w:type="spellStart"/>
      <w:r w:rsidRPr="00B02A0B">
        <w:t>mcdata</w:t>
      </w:r>
      <w:proofErr w:type="spellEnd"/>
      <w:r w:rsidRPr="00B02A0B">
        <w:t xml:space="preserve">-controller-psi&gt; element is present in the application/vnd.3gpp.mcdata-info+xml, shall use its value as public service identity of the controlling </w:t>
      </w:r>
      <w:proofErr w:type="spellStart"/>
      <w:r w:rsidRPr="00B02A0B">
        <w:t>MCData</w:t>
      </w:r>
      <w:proofErr w:type="spellEnd"/>
      <w:r w:rsidRPr="00B02A0B">
        <w:t xml:space="preserve">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w:t>
      </w:r>
      <w:proofErr w:type="spellStart"/>
      <w:r w:rsidRPr="00B02A0B">
        <w:t>fd</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group standalone FD using HTTP service,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set to a value of "one-to-one-</w:t>
      </w:r>
      <w:proofErr w:type="spellStart"/>
      <w:r w:rsidRPr="00B02A0B">
        <w:t>fd</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30746E4C" w14:textId="77777777" w:rsidR="006E6D7D" w:rsidRDefault="006E6D7D" w:rsidP="006E6D7D">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DB82B21" w14:textId="77777777" w:rsidR="006E6D7D" w:rsidRDefault="006E6D7D" w:rsidP="006E6D7D">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AB5EF60" w14:textId="77777777" w:rsidR="006E6D7D" w:rsidRDefault="006E6D7D" w:rsidP="002C04DD">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1AF7E4FB" w14:textId="77777777" w:rsidR="005C310B" w:rsidRPr="00B02A0B" w:rsidRDefault="005C310B" w:rsidP="005C310B">
      <w:pPr>
        <w:pStyle w:val="B1"/>
      </w:pPr>
      <w:r w:rsidRPr="00B02A0B">
        <w:t>5)</w:t>
      </w:r>
      <w:r w:rsidRPr="00B02A0B">
        <w:tab/>
        <w:t xml:space="preserve">if unable to identify the controlling </w:t>
      </w:r>
      <w:proofErr w:type="spellStart"/>
      <w:r w:rsidRPr="00B02A0B">
        <w:t>MCData</w:t>
      </w:r>
      <w:proofErr w:type="spellEnd"/>
      <w:r w:rsidRPr="00B02A0B">
        <w:t xml:space="preserve">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&lt;</w:t>
      </w:r>
      <w:proofErr w:type="spellStart"/>
      <w:r w:rsidRPr="00B02A0B">
        <w:rPr>
          <w:lang w:val="en-IN"/>
        </w:rPr>
        <w:t>mcdata</w:t>
      </w:r>
      <w:proofErr w:type="spellEnd"/>
      <w:r w:rsidRPr="00B02A0B">
        <w:rPr>
          <w:lang w:val="en-IN"/>
        </w:rPr>
        <w:t xml:space="preserve">-controller-psi&gt; in not present in the </w:t>
      </w:r>
      <w:r w:rsidRPr="00B02A0B">
        <w:t xml:space="preserve">application/vnd.3gpp.mcdata-info+xml and if the procedures in clause 11.1 indicate that the user identified by the </w:t>
      </w:r>
      <w:proofErr w:type="spellStart"/>
      <w:r w:rsidRPr="00B02A0B">
        <w:t>MCData</w:t>
      </w:r>
      <w:proofErr w:type="spellEnd"/>
      <w:r w:rsidRPr="00B02A0B">
        <w:t xml:space="preserve"> ID:</w:t>
      </w:r>
    </w:p>
    <w:p w14:paraId="16DAB8C4" w14:textId="77777777" w:rsidR="005C310B" w:rsidRPr="00B02A0B" w:rsidRDefault="005C310B" w:rsidP="005C310B">
      <w:pPr>
        <w:pStyle w:val="B2"/>
      </w:pPr>
      <w:r w:rsidRPr="00B02A0B">
        <w:t>a)</w:t>
      </w:r>
      <w:r w:rsidRPr="00B02A0B">
        <w:tab/>
        <w:t xml:space="preserve">is not allowed to initiate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xml:space="preserve">, shall reject the "SIP MESSAGE request for FD using HTTP for originating participating </w:t>
      </w:r>
      <w:proofErr w:type="spellStart"/>
      <w:r w:rsidRPr="00B02A0B">
        <w:t>MCData</w:t>
      </w:r>
      <w:proofErr w:type="spellEnd"/>
      <w:r w:rsidRPr="00B02A0B">
        <w:t xml:space="preserve">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 as determined by step 7) of clause 11.1</w:t>
      </w:r>
      <w:r w:rsidRPr="00B02A0B">
        <w:t xml:space="preserve">, shall reject the "SIP MESSAGE </w:t>
      </w:r>
      <w:r w:rsidRPr="00B02A0B">
        <w:lastRenderedPageBreak/>
        <w:t xml:space="preserve">request for FD using HTTP for originating participating </w:t>
      </w:r>
      <w:proofErr w:type="spellStart"/>
      <w:r w:rsidRPr="00B02A0B">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MESSAGE request for FD using HTTP 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 xml:space="preserve">if the incoming SIP MESSAGE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xml:space="preserve">) the participating </w:t>
      </w:r>
      <w:proofErr w:type="spellStart"/>
      <w:r w:rsidRPr="00B02A0B">
        <w:t>MCData</w:t>
      </w:r>
      <w:proofErr w:type="spellEnd"/>
      <w:r w:rsidRPr="00B02A0B">
        <w:t xml:space="preserve">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10327CB1" w14:textId="77777777" w:rsidR="005C310B" w:rsidRPr="00B02A0B" w:rsidRDefault="005C310B" w:rsidP="007D34FE">
      <w:pPr>
        <w:pStyle w:val="Heading5"/>
        <w:rPr>
          <w:rFonts w:eastAsia="Malgun Gothic"/>
        </w:rPr>
      </w:pPr>
      <w:bookmarkStart w:id="3247" w:name="_Toc20215661"/>
      <w:bookmarkStart w:id="3248" w:name="_Toc27496154"/>
      <w:bookmarkStart w:id="3249" w:name="_Toc36107895"/>
      <w:bookmarkStart w:id="3250" w:name="_Toc44598648"/>
      <w:bookmarkStart w:id="3251" w:name="_Toc44602503"/>
      <w:bookmarkStart w:id="3252" w:name="_Toc45197680"/>
      <w:bookmarkStart w:id="3253" w:name="_Toc45695713"/>
      <w:bookmarkStart w:id="3254" w:name="_Toc51851169"/>
      <w:bookmarkStart w:id="3255" w:name="_Toc92224784"/>
      <w:bookmarkStart w:id="3256" w:name="_Toc131378604"/>
      <w:r w:rsidRPr="00B02A0B">
        <w:rPr>
          <w:noProof/>
          <w:lang w:val="en-US"/>
        </w:rPr>
        <w:t>10.2.4.3</w:t>
      </w:r>
      <w:r w:rsidRPr="00B02A0B">
        <w:rPr>
          <w:rFonts w:eastAsia="Malgun Gothic"/>
        </w:rPr>
        <w:t>.2</w:t>
      </w:r>
      <w:r w:rsidRPr="00B02A0B">
        <w:rPr>
          <w:rFonts w:eastAsia="Malgun Gothic"/>
        </w:rPr>
        <w:tab/>
        <w:t xml:space="preserve">Terminating participating </w:t>
      </w:r>
      <w:proofErr w:type="spellStart"/>
      <w:r w:rsidRPr="00B02A0B">
        <w:rPr>
          <w:rFonts w:eastAsia="Malgun Gothic"/>
        </w:rPr>
        <w:t>MCData</w:t>
      </w:r>
      <w:proofErr w:type="spellEnd"/>
      <w:r w:rsidRPr="00B02A0B">
        <w:rPr>
          <w:rFonts w:eastAsia="Malgun Gothic"/>
        </w:rPr>
        <w:t xml:space="preserve"> function procedures</w:t>
      </w:r>
      <w:bookmarkEnd w:id="3247"/>
      <w:bookmarkEnd w:id="3248"/>
      <w:bookmarkEnd w:id="3249"/>
      <w:bookmarkEnd w:id="3250"/>
      <w:bookmarkEnd w:id="3251"/>
      <w:bookmarkEnd w:id="3252"/>
      <w:bookmarkEnd w:id="3253"/>
      <w:bookmarkEnd w:id="3254"/>
      <w:bookmarkEnd w:id="3255"/>
      <w:bookmarkEnd w:id="3256"/>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 xml:space="preserve">"SIP MESSAGE request for FD using HTTP for terminating participating </w:t>
      </w:r>
      <w:proofErr w:type="spellStart"/>
      <w:r w:rsidRPr="00B02A0B">
        <w:t>MCData</w:t>
      </w:r>
      <w:proofErr w:type="spellEnd"/>
      <w:r w:rsidRPr="00B02A0B">
        <w:t xml:space="preserve"> function"; or</w:t>
      </w:r>
    </w:p>
    <w:p w14:paraId="393C8CDD" w14:textId="77777777" w:rsidR="005C310B" w:rsidRPr="00B02A0B" w:rsidRDefault="005C310B" w:rsidP="005C310B">
      <w:pPr>
        <w:pStyle w:val="B1"/>
      </w:pPr>
      <w:r w:rsidRPr="00B02A0B">
        <w:t>-</w:t>
      </w:r>
      <w:r w:rsidRPr="00B02A0B">
        <w:tab/>
        <w:t xml:space="preserve">"SIP MESSAGE network notification for FD using HTTP for terminating participating </w:t>
      </w:r>
      <w:proofErr w:type="spellStart"/>
      <w:r w:rsidRPr="00B02A0B">
        <w:t>MCData</w:t>
      </w:r>
      <w:proofErr w:type="spellEnd"/>
      <w:r w:rsidRPr="00B02A0B">
        <w:t xml:space="preserve"> function";</w:t>
      </w:r>
    </w:p>
    <w:p w14:paraId="62F4C703" w14:textId="77777777" w:rsidR="005C310B" w:rsidRPr="00B02A0B" w:rsidRDefault="005C310B" w:rsidP="005C310B">
      <w:r w:rsidRPr="00B02A0B">
        <w:lastRenderedPageBreak/>
        <w:t xml:space="preserve">the participating </w:t>
      </w:r>
      <w:proofErr w:type="spellStart"/>
      <w:r w:rsidRPr="00B02A0B">
        <w:t>MCData</w:t>
      </w:r>
      <w:proofErr w:type="spellEnd"/>
      <w:r w:rsidRPr="00B02A0B">
        <w:t xml:space="preserve"> function:</w:t>
      </w:r>
    </w:p>
    <w:p w14:paraId="638397ED"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1FE38CBE" w14:textId="77777777" w:rsidR="005C310B" w:rsidRPr="00B02A0B" w:rsidRDefault="005C310B" w:rsidP="005C310B">
      <w:pPr>
        <w:pStyle w:val="B1"/>
      </w:pPr>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 xml:space="preserve">if the SIP MESSAGE is a "SIP MESSAGE request for FD using HTTP for terminating participating </w:t>
      </w:r>
      <w:proofErr w:type="spellStart"/>
      <w:r w:rsidRPr="00B02A0B">
        <w:t>MCData</w:t>
      </w:r>
      <w:proofErr w:type="spellEnd"/>
      <w:r w:rsidRPr="00B02A0B">
        <w:t xml:space="preserve">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w:t>
      </w:r>
      <w:proofErr w:type="spellStart"/>
      <w:r w:rsidRPr="00B02A0B">
        <w:t>MCData</w:t>
      </w:r>
      <w:proofErr w:type="spellEnd"/>
      <w:r w:rsidRPr="00B02A0B">
        <w:t xml:space="preserve">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proofErr w:type="spellStart"/>
      <w:r w:rsidRPr="00B02A0B">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[5].</w:t>
      </w:r>
    </w:p>
    <w:p w14:paraId="06277E7E" w14:textId="77777777" w:rsidR="005C310B" w:rsidRPr="00B02A0B" w:rsidRDefault="005C310B" w:rsidP="005C310B">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lastRenderedPageBreak/>
        <w:t>3)</w:t>
      </w:r>
      <w:r w:rsidRPr="00B02A0B">
        <w:tab/>
        <w:t xml:space="preserve">shall forward the SIP response to the controlling </w:t>
      </w:r>
      <w:proofErr w:type="spellStart"/>
      <w:r w:rsidRPr="00B02A0B">
        <w:t>MCData</w:t>
      </w:r>
      <w:proofErr w:type="spellEnd"/>
      <w:r w:rsidRPr="00B02A0B">
        <w:t xml:space="preserve"> function according to 3GPP TS 24.229 [5].</w:t>
      </w:r>
    </w:p>
    <w:p w14:paraId="4D1F54E2" w14:textId="77777777" w:rsidR="005C310B" w:rsidRPr="00B02A0B" w:rsidRDefault="005C310B" w:rsidP="007D34FE">
      <w:pPr>
        <w:pStyle w:val="Heading4"/>
        <w:rPr>
          <w:rFonts w:eastAsia="Malgun Gothic"/>
        </w:rPr>
      </w:pPr>
      <w:bookmarkStart w:id="3257" w:name="_Toc20215662"/>
      <w:bookmarkStart w:id="3258" w:name="_Toc27496155"/>
      <w:bookmarkStart w:id="3259" w:name="_Toc36107896"/>
      <w:bookmarkStart w:id="3260" w:name="_Toc44598649"/>
      <w:bookmarkStart w:id="3261" w:name="_Toc44602504"/>
      <w:bookmarkStart w:id="3262" w:name="_Toc45197681"/>
      <w:bookmarkStart w:id="3263" w:name="_Toc45695714"/>
      <w:bookmarkStart w:id="3264" w:name="_Toc51851170"/>
      <w:bookmarkStart w:id="3265" w:name="_Toc92224785"/>
      <w:bookmarkStart w:id="3266" w:name="_Toc131378605"/>
      <w:r w:rsidRPr="00B02A0B">
        <w:rPr>
          <w:rFonts w:eastAsia="Malgun Gothic"/>
        </w:rPr>
        <w:t>10.2.4.4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3257"/>
      <w:bookmarkEnd w:id="3258"/>
      <w:bookmarkEnd w:id="3259"/>
      <w:bookmarkEnd w:id="3260"/>
      <w:bookmarkEnd w:id="3261"/>
      <w:bookmarkEnd w:id="3262"/>
      <w:bookmarkEnd w:id="3263"/>
      <w:bookmarkEnd w:id="3264"/>
      <w:bookmarkEnd w:id="3265"/>
      <w:bookmarkEnd w:id="3266"/>
    </w:p>
    <w:p w14:paraId="460838F2" w14:textId="77777777" w:rsidR="005C310B" w:rsidRPr="00B02A0B" w:rsidRDefault="005C310B" w:rsidP="007D34FE">
      <w:pPr>
        <w:pStyle w:val="Heading5"/>
        <w:rPr>
          <w:rFonts w:eastAsia="Malgun Gothic"/>
        </w:rPr>
      </w:pPr>
      <w:bookmarkStart w:id="3267" w:name="_Toc20215663"/>
      <w:bookmarkStart w:id="3268" w:name="_Toc27496156"/>
      <w:bookmarkStart w:id="3269" w:name="_Toc36107897"/>
      <w:bookmarkStart w:id="3270" w:name="_Toc44598650"/>
      <w:bookmarkStart w:id="3271" w:name="_Toc44602505"/>
      <w:bookmarkStart w:id="3272" w:name="_Toc45197682"/>
      <w:bookmarkStart w:id="3273" w:name="_Toc45695715"/>
      <w:bookmarkStart w:id="3274" w:name="_Toc51851171"/>
      <w:bookmarkStart w:id="3275" w:name="_Toc92224786"/>
      <w:bookmarkStart w:id="3276" w:name="_Toc131378606"/>
      <w:r w:rsidRPr="00B02A0B">
        <w:rPr>
          <w:rFonts w:eastAsia="Malgun Gothic"/>
        </w:rPr>
        <w:t>10.2.4.4.1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3267"/>
      <w:bookmarkEnd w:id="3268"/>
      <w:bookmarkEnd w:id="3269"/>
      <w:bookmarkEnd w:id="3270"/>
      <w:bookmarkEnd w:id="3271"/>
      <w:bookmarkEnd w:id="3272"/>
      <w:bookmarkEnd w:id="3273"/>
      <w:bookmarkEnd w:id="3274"/>
      <w:bookmarkEnd w:id="3275"/>
      <w:bookmarkEnd w:id="3276"/>
    </w:p>
    <w:p w14:paraId="447D6365" w14:textId="77777777" w:rsidR="005C310B" w:rsidRPr="00B02A0B" w:rsidRDefault="005C310B" w:rsidP="005C310B">
      <w:r w:rsidRPr="00B02A0B">
        <w:t xml:space="preserve">This clause describes the procedures for sending a SIP MESSAGE from the controlling </w:t>
      </w:r>
      <w:proofErr w:type="spellStart"/>
      <w:r w:rsidRPr="00B02A0B">
        <w:t>MCData</w:t>
      </w:r>
      <w:proofErr w:type="spellEnd"/>
      <w:r w:rsidRPr="00B02A0B">
        <w:t xml:space="preserve"> function and is initiated by the controlling </w:t>
      </w:r>
      <w:proofErr w:type="spellStart"/>
      <w:r w:rsidRPr="00B02A0B">
        <w:t>MCData</w:t>
      </w:r>
      <w:proofErr w:type="spellEnd"/>
      <w:r w:rsidRPr="00B02A0B">
        <w:t xml:space="preserve"> function as a result of an action in clause 10.2.4.4.2.</w:t>
      </w:r>
    </w:p>
    <w:p w14:paraId="195AFE79"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w:t>
      </w:r>
      <w:proofErr w:type="spellStart"/>
      <w:r w:rsidRPr="00B02A0B">
        <w:t>fd</w:t>
      </w:r>
      <w:proofErr w:type="spellEnd"/>
      <w:r w:rsidRPr="00B02A0B">
        <w:t>", shall set the &lt;</w:t>
      </w:r>
      <w:proofErr w:type="spellStart"/>
      <w:r w:rsidRPr="00B02A0B">
        <w:t>mcdata</w:t>
      </w:r>
      <w:proofErr w:type="spellEnd"/>
      <w:r w:rsidRPr="00B02A0B">
        <w:t>-calling-group-id&gt; element to the group identity;</w:t>
      </w:r>
    </w:p>
    <w:p w14:paraId="0D4F1326" w14:textId="77777777" w:rsidR="005C310B" w:rsidRPr="00B02A0B" w:rsidRDefault="005C310B" w:rsidP="005C310B">
      <w:pPr>
        <w:pStyle w:val="B1"/>
      </w:pPr>
      <w:r w:rsidRPr="00B02A0B">
        <w:t>7)</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39D6A354" w14:textId="77777777" w:rsidR="006E6D7D" w:rsidRPr="008976FB" w:rsidRDefault="006E6D7D" w:rsidP="006E6D7D">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D9E4277" w14:textId="77777777" w:rsidR="005C310B" w:rsidRPr="00B02A0B" w:rsidRDefault="005C310B" w:rsidP="005C310B">
      <w:pPr>
        <w:pStyle w:val="B1"/>
      </w:pPr>
      <w:r w:rsidRPr="00B02A0B">
        <w:rPr>
          <w:lang w:eastAsia="ko-KR"/>
        </w:rPr>
        <w:lastRenderedPageBreak/>
        <w:t>8)</w:t>
      </w:r>
      <w:r w:rsidRPr="00B02A0B">
        <w:tab/>
        <w:t xml:space="preserve">shall 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77" w:name="_Toc20215664"/>
      <w:bookmarkStart w:id="3278" w:name="_Toc27496157"/>
      <w:bookmarkStart w:id="3279" w:name="_Toc36107898"/>
      <w:bookmarkStart w:id="3280" w:name="_Toc44598651"/>
      <w:bookmarkStart w:id="3281" w:name="_Toc44602506"/>
      <w:bookmarkStart w:id="3282" w:name="_Toc45197683"/>
      <w:bookmarkStart w:id="3283" w:name="_Toc45695716"/>
      <w:bookmarkStart w:id="3284" w:name="_Toc51851172"/>
      <w:bookmarkStart w:id="3285" w:name="_Toc92224787"/>
      <w:bookmarkStart w:id="3286" w:name="_Toc131378607"/>
      <w:r w:rsidRPr="00B02A0B">
        <w:rPr>
          <w:rFonts w:eastAsia="Malgun Gothic"/>
        </w:rPr>
        <w:t>10.2.4.4.2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3277"/>
      <w:bookmarkEnd w:id="3278"/>
      <w:bookmarkEnd w:id="3279"/>
      <w:bookmarkEnd w:id="3280"/>
      <w:bookmarkEnd w:id="3281"/>
      <w:bookmarkEnd w:id="3282"/>
      <w:bookmarkEnd w:id="3283"/>
      <w:bookmarkEnd w:id="3284"/>
      <w:bookmarkEnd w:id="3285"/>
      <w:bookmarkEnd w:id="3286"/>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 xml:space="preserve">receipt of a "SIP MESSAGE request for FD using HTTP for controlling </w:t>
      </w:r>
      <w:proofErr w:type="spellStart"/>
      <w:r w:rsidRPr="00B02A0B">
        <w:t>MCData</w:t>
      </w:r>
      <w:proofErr w:type="spellEnd"/>
      <w:r w:rsidRPr="00B02A0B">
        <w:t xml:space="preserve">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 xml:space="preserve">"SIP MESSAGE request for FD using HTTP for controlling </w:t>
      </w:r>
      <w:proofErr w:type="spellStart"/>
      <w:r w:rsidRPr="00B02A0B">
        <w:t>MCData</w:t>
      </w:r>
      <w:proofErr w:type="spellEnd"/>
      <w:r w:rsidRPr="00B02A0B">
        <w:t xml:space="preserve">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HTTP procedure by queuing the received "SIP MESSAGE request for FD using HTTP for controlling </w:t>
      </w:r>
      <w:proofErr w:type="spellStart"/>
      <w:r w:rsidRPr="00B02A0B">
        <w:t>MCData</w:t>
      </w:r>
      <w:proofErr w:type="spellEnd"/>
      <w:r w:rsidRPr="00B02A0B">
        <w:t xml:space="preserve">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0F0B010C" w14:textId="674A3A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lastRenderedPageBreak/>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 xml:space="preserve">The controlling </w:t>
      </w:r>
      <w:proofErr w:type="spellStart"/>
      <w:r w:rsidRPr="00B02A0B">
        <w:t>MCData</w:t>
      </w:r>
      <w:proofErr w:type="spellEnd"/>
      <w:r w:rsidRPr="00B02A0B">
        <w:t xml:space="preserve">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proofErr w:type="spellStart"/>
      <w:r w:rsidRPr="00B02A0B">
        <w:rPr>
          <w:rFonts w:eastAsia="Malgun Gothic"/>
          <w:lang w:val="en-IN"/>
        </w:rPr>
        <w:t>MCData</w:t>
      </w:r>
      <w:proofErr w:type="spellEnd"/>
      <w:r w:rsidRPr="00B02A0B">
        <w:rPr>
          <w:rFonts w:eastAsia="Malgun Gothic"/>
          <w:lang w:val="en-IN"/>
        </w:rPr>
        <w:t xml:space="preserve">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proofErr w:type="spellStart"/>
      <w:r w:rsidRPr="00B02A0B">
        <w:rPr>
          <w:rFonts w:eastAsia="Malgun Gothic"/>
          <w:lang w:val="en-IN"/>
        </w:rPr>
        <w:t>MCData</w:t>
      </w:r>
      <w:proofErr w:type="spellEnd"/>
      <w:r w:rsidRPr="00B02A0B">
        <w:rPr>
          <w:rFonts w:eastAsia="Malgun Gothic"/>
          <w:lang w:val="en-IN"/>
        </w:rPr>
        <w:t xml:space="preserve">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7AE07833" w14:textId="77777777" w:rsidR="00391818" w:rsidRPr="00B02A0B" w:rsidRDefault="00391818" w:rsidP="00391818">
      <w:pPr>
        <w:pStyle w:val="B2"/>
      </w:pPr>
      <w:r w:rsidRPr="00B02A0B">
        <w:t>a)</w:t>
      </w:r>
      <w:r w:rsidRPr="00B02A0B">
        <w:tab/>
        <w:t>does not contain an application/</w:t>
      </w:r>
      <w:proofErr w:type="spellStart"/>
      <w:r w:rsidRPr="00B02A0B">
        <w:t>resource-lists</w:t>
      </w:r>
      <w:r>
        <w:t>+xml</w:t>
      </w:r>
      <w:proofErr w:type="spellEnd"/>
      <w:r w:rsidRPr="00B02A0B">
        <w:t xml:space="preserve"> MIME body or contains an application/</w:t>
      </w:r>
      <w:proofErr w:type="spellStart"/>
      <w:r w:rsidRPr="00B02A0B">
        <w:t>resource-lists</w:t>
      </w:r>
      <w:r>
        <w:t>+xml</w:t>
      </w:r>
      <w:proofErr w:type="spellEnd"/>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the &lt;</w:t>
      </w:r>
      <w:proofErr w:type="spellStart"/>
      <w:r w:rsidR="008E590E">
        <w:t>anyExt</w:t>
      </w:r>
      <w:proofErr w:type="spellEnd"/>
      <w:r w:rsidR="008E590E">
        <w:t xml:space="preserve">&gt; element of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7459FB5F" w14:textId="3A751011" w:rsidR="00391818" w:rsidRPr="000E3614" w:rsidRDefault="00391818" w:rsidP="00391818">
      <w:pPr>
        <w:pStyle w:val="B3"/>
        <w:rPr>
          <w:lang w:eastAsia="ko-KR"/>
        </w:rPr>
      </w:pPr>
      <w:proofErr w:type="spellStart"/>
      <w:r>
        <w:rPr>
          <w:rFonts w:eastAsia="SimSun"/>
        </w:rPr>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proofErr w:type="spellStart"/>
      <w:r>
        <w:t>MCData</w:t>
      </w:r>
      <w:proofErr w:type="spellEnd"/>
      <w:r>
        <w:t xml:space="preserve"> function selects the </w:t>
      </w:r>
      <w:proofErr w:type="spellStart"/>
      <w:r w:rsidRPr="00723572">
        <w:t>MC</w:t>
      </w:r>
      <w:r>
        <w:t>Data</w:t>
      </w:r>
      <w:proofErr w:type="spellEnd"/>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w:t>
      </w:r>
      <w:proofErr w:type="spellStart"/>
      <w:r w:rsidRPr="00B02A0B">
        <w:t>MCData</w:t>
      </w:r>
      <w:proofErr w:type="spellEnd"/>
      <w:r w:rsidRPr="00B02A0B">
        <w:t xml:space="preserve"> user 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lastRenderedPageBreak/>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0553086B" w14:textId="5D4E5513" w:rsidR="005C310B" w:rsidRPr="00B02A0B" w:rsidRDefault="005C310B" w:rsidP="005C310B">
      <w:pPr>
        <w:pStyle w:val="B3"/>
      </w:pPr>
      <w:proofErr w:type="spellStart"/>
      <w:r w:rsidRPr="00B02A0B">
        <w:t>i</w:t>
      </w:r>
      <w:proofErr w:type="spellEnd"/>
      <w:r w:rsidRPr="00B02A0B">
        <w:t>)</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 xml:space="preserve">is not allowed to initiate group </w:t>
      </w:r>
      <w:proofErr w:type="spellStart"/>
      <w:r w:rsidRPr="00B02A0B">
        <w:t>MCData</w:t>
      </w:r>
      <w:proofErr w:type="spellEnd"/>
      <w:r w:rsidRPr="00B02A0B">
        <w:t xml:space="preserve"> communications on this group identity due to exceeding the maximum allowed file size as determined by step 6) of clause 11.1,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lastRenderedPageBreak/>
        <w:t>g)</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5A56DD91" w14:textId="2ACB875F" w:rsidR="005C310B" w:rsidRPr="00B02A0B" w:rsidRDefault="005C310B" w:rsidP="005C310B">
      <w:pPr>
        <w:pStyle w:val="B2"/>
      </w:pPr>
      <w:proofErr w:type="spellStart"/>
      <w:r w:rsidRPr="00B02A0B">
        <w:t>i</w:t>
      </w:r>
      <w:proofErr w:type="spellEnd"/>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 xml:space="preserve">shall generate a SIP 202 (Accepted) response in response to the "SIP MESSAGE request for FD using HTTP for controlling </w:t>
      </w:r>
      <w:proofErr w:type="spellStart"/>
      <w:r w:rsidRPr="00B02A0B">
        <w:t>MCData</w:t>
      </w:r>
      <w:proofErr w:type="spellEnd"/>
      <w:r w:rsidRPr="00B02A0B">
        <w:t xml:space="preserve">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 xml:space="preserve">SIP 202 (Accepted) response towards the originating participating </w:t>
      </w:r>
      <w:proofErr w:type="spellStart"/>
      <w:r w:rsidRPr="00B02A0B">
        <w:t>MCData</w:t>
      </w:r>
      <w:proofErr w:type="spellEnd"/>
      <w:r w:rsidRPr="00B02A0B">
        <w:t xml:space="preserve">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proofErr w:type="spellStart"/>
      <w:r w:rsidRPr="00B02A0B">
        <w:t>i</w:t>
      </w:r>
      <w:proofErr w:type="spellEnd"/>
      <w:r w:rsidRPr="00B02A0B">
        <w:t>)</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proofErr w:type="spellStart"/>
      <w:r w:rsidRPr="00B02A0B">
        <w:t>i</w:t>
      </w:r>
      <w:proofErr w:type="spellEnd"/>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623BA326" w14:textId="547EE686" w:rsidR="006A6F37" w:rsidRPr="00BE4B01" w:rsidRDefault="006A6F37" w:rsidP="006A6F37">
      <w:pPr>
        <w:pStyle w:val="NO"/>
      </w:pPr>
      <w:r>
        <w:lastRenderedPageBreak/>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4EED261" w14:textId="0F750807" w:rsidR="006A6F37" w:rsidRPr="008976FB" w:rsidRDefault="006A6F37" w:rsidP="006A6F37">
      <w:pPr>
        <w:pStyle w:val="NO"/>
      </w:pPr>
      <w:r>
        <w:t>NOTE </w:t>
      </w:r>
      <w:r w:rsidR="00B96AFB">
        <w:t>9</w:t>
      </w:r>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 xml:space="preserve">send the SIP MESSAGE request towards the originating participating </w:t>
      </w:r>
      <w:proofErr w:type="spellStart"/>
      <w:r w:rsidRPr="00B02A0B">
        <w:t>MCData</w:t>
      </w:r>
      <w:proofErr w:type="spellEnd"/>
      <w:r w:rsidRPr="00B02A0B">
        <w:t xml:space="preserve">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87" w:name="_Toc20215665"/>
      <w:bookmarkStart w:id="3288" w:name="_Toc27496158"/>
      <w:bookmarkStart w:id="3289" w:name="_Toc36107899"/>
      <w:bookmarkStart w:id="3290" w:name="_Toc44598652"/>
      <w:bookmarkStart w:id="3291" w:name="_Toc44602507"/>
      <w:bookmarkStart w:id="3292" w:name="_Toc45197684"/>
      <w:bookmarkStart w:id="3293" w:name="_Toc45695717"/>
      <w:bookmarkStart w:id="3294" w:name="_Toc51851173"/>
      <w:bookmarkStart w:id="3295" w:name="_Toc92224788"/>
      <w:bookmarkStart w:id="3296" w:name="_Toc131378608"/>
      <w:r w:rsidRPr="00B02A0B">
        <w:rPr>
          <w:rFonts w:eastAsia="SimSun"/>
        </w:rPr>
        <w:t>10.2.5</w:t>
      </w:r>
      <w:r w:rsidRPr="00B02A0B">
        <w:rPr>
          <w:rFonts w:eastAsia="SimSun"/>
        </w:rPr>
        <w:tab/>
        <w:t>FD using media plane</w:t>
      </w:r>
      <w:bookmarkEnd w:id="3287"/>
      <w:bookmarkEnd w:id="3288"/>
      <w:bookmarkEnd w:id="3289"/>
      <w:bookmarkEnd w:id="3290"/>
      <w:bookmarkEnd w:id="3291"/>
      <w:bookmarkEnd w:id="3292"/>
      <w:bookmarkEnd w:id="3293"/>
      <w:bookmarkEnd w:id="3294"/>
      <w:bookmarkEnd w:id="3295"/>
      <w:bookmarkEnd w:id="3296"/>
    </w:p>
    <w:p w14:paraId="64062AED" w14:textId="77777777" w:rsidR="005C310B" w:rsidRPr="00B02A0B" w:rsidRDefault="005C310B" w:rsidP="007D34FE">
      <w:pPr>
        <w:pStyle w:val="Heading4"/>
        <w:rPr>
          <w:rFonts w:eastAsia="Malgun Gothic"/>
        </w:rPr>
      </w:pPr>
      <w:bookmarkStart w:id="3297" w:name="_Toc20215666"/>
      <w:bookmarkStart w:id="3298" w:name="_Toc27496159"/>
      <w:bookmarkStart w:id="3299" w:name="_Toc36107900"/>
      <w:bookmarkStart w:id="3300" w:name="_Toc44598653"/>
      <w:bookmarkStart w:id="3301" w:name="_Toc44602508"/>
      <w:bookmarkStart w:id="3302" w:name="_Toc45197685"/>
      <w:bookmarkStart w:id="3303" w:name="_Toc45695718"/>
      <w:bookmarkStart w:id="3304" w:name="_Toc51851174"/>
      <w:bookmarkStart w:id="3305" w:name="_Toc92224789"/>
      <w:bookmarkStart w:id="3306" w:name="_Toc131378609"/>
      <w:r w:rsidRPr="00B02A0B">
        <w:rPr>
          <w:rFonts w:eastAsia="Malgun Gothic"/>
        </w:rPr>
        <w:t>10.2.5.1</w:t>
      </w:r>
      <w:r w:rsidRPr="00B02A0B">
        <w:rPr>
          <w:rFonts w:eastAsia="Malgun Gothic"/>
        </w:rPr>
        <w:tab/>
        <w:t>General</w:t>
      </w:r>
      <w:bookmarkEnd w:id="3297"/>
      <w:bookmarkEnd w:id="3298"/>
      <w:bookmarkEnd w:id="3299"/>
      <w:bookmarkEnd w:id="3300"/>
      <w:bookmarkEnd w:id="3301"/>
      <w:bookmarkEnd w:id="3302"/>
      <w:bookmarkEnd w:id="3303"/>
      <w:bookmarkEnd w:id="3304"/>
      <w:bookmarkEnd w:id="3305"/>
      <w:bookmarkEnd w:id="3306"/>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307" w:name="_Toc20215667"/>
      <w:bookmarkStart w:id="3308" w:name="_Toc27496160"/>
      <w:bookmarkStart w:id="3309" w:name="_Toc36107901"/>
      <w:bookmarkStart w:id="3310" w:name="_Toc44598654"/>
      <w:bookmarkStart w:id="3311" w:name="_Toc44602509"/>
      <w:bookmarkStart w:id="3312" w:name="_Toc45197686"/>
      <w:bookmarkStart w:id="3313" w:name="_Toc45695719"/>
      <w:bookmarkStart w:id="3314" w:name="_Toc51851175"/>
      <w:bookmarkStart w:id="3315" w:name="_Toc92224790"/>
      <w:bookmarkStart w:id="3316" w:name="_Toc131378610"/>
      <w:r w:rsidRPr="00B02A0B">
        <w:rPr>
          <w:rFonts w:eastAsia="Malgun Gothic"/>
        </w:rPr>
        <w:t>10.2.5.2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3307"/>
      <w:bookmarkEnd w:id="3308"/>
      <w:bookmarkEnd w:id="3309"/>
      <w:bookmarkEnd w:id="3310"/>
      <w:bookmarkEnd w:id="3311"/>
      <w:bookmarkEnd w:id="3312"/>
      <w:bookmarkEnd w:id="3313"/>
      <w:bookmarkEnd w:id="3314"/>
      <w:bookmarkEnd w:id="3315"/>
      <w:bookmarkEnd w:id="3316"/>
    </w:p>
    <w:p w14:paraId="79A911E5" w14:textId="77777777" w:rsidR="005C310B" w:rsidRPr="00B02A0B" w:rsidRDefault="005C310B" w:rsidP="007D34FE">
      <w:pPr>
        <w:pStyle w:val="Heading5"/>
        <w:rPr>
          <w:rFonts w:eastAsia="Malgun Gothic"/>
        </w:rPr>
      </w:pPr>
      <w:bookmarkStart w:id="3317" w:name="_Toc20215668"/>
      <w:bookmarkStart w:id="3318" w:name="_Toc27496161"/>
      <w:bookmarkStart w:id="3319" w:name="_Toc36107902"/>
      <w:bookmarkStart w:id="3320" w:name="_Toc44598655"/>
      <w:bookmarkStart w:id="3321" w:name="_Toc44602510"/>
      <w:bookmarkStart w:id="3322" w:name="_Toc45197687"/>
      <w:bookmarkStart w:id="3323" w:name="_Toc45695720"/>
      <w:bookmarkStart w:id="3324" w:name="_Toc51851176"/>
      <w:bookmarkStart w:id="3325" w:name="_Toc92224791"/>
      <w:bookmarkStart w:id="3326" w:name="_Toc131378611"/>
      <w:r w:rsidRPr="00B02A0B">
        <w:rPr>
          <w:rFonts w:eastAsia="Malgun Gothic"/>
        </w:rPr>
        <w:t>10.2.5.2.1</w:t>
      </w:r>
      <w:r w:rsidRPr="00B02A0B">
        <w:rPr>
          <w:rFonts w:eastAsia="Malgun Gothic"/>
        </w:rPr>
        <w:tab/>
        <w:t>SDP offer generation</w:t>
      </w:r>
      <w:bookmarkEnd w:id="3317"/>
      <w:bookmarkEnd w:id="3318"/>
      <w:bookmarkEnd w:id="3319"/>
      <w:bookmarkEnd w:id="3320"/>
      <w:bookmarkEnd w:id="3321"/>
      <w:bookmarkEnd w:id="3322"/>
      <w:bookmarkEnd w:id="3323"/>
      <w:bookmarkEnd w:id="3324"/>
      <w:bookmarkEnd w:id="3325"/>
      <w:bookmarkEnd w:id="3326"/>
    </w:p>
    <w:p w14:paraId="66207387" w14:textId="77777777" w:rsidR="005C310B" w:rsidRPr="00B02A0B" w:rsidRDefault="005C310B" w:rsidP="005C310B">
      <w:r w:rsidRPr="00B02A0B">
        <w:t xml:space="preserve">When composing an SDP offer according to 3GPP TS 24.229 [5], IETF RFC 5547 [69], IETF RFC 6135 [19], and IETF RFC 6714 [20], the </w:t>
      </w:r>
      <w:proofErr w:type="spellStart"/>
      <w:r w:rsidRPr="00B02A0B">
        <w:t>MCData</w:t>
      </w:r>
      <w:proofErr w:type="spellEnd"/>
      <w:r w:rsidRPr="00B02A0B">
        <w:t xml:space="preserve"> client:</w:t>
      </w:r>
    </w:p>
    <w:p w14:paraId="05FCED45"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w:t>
      </w:r>
      <w:proofErr w:type="spellStart"/>
      <w:r w:rsidRPr="00B02A0B">
        <w:t>sendonly</w:t>
      </w:r>
      <w:proofErr w:type="spellEnd"/>
      <w:r w:rsidRPr="00B02A0B">
        <w:t>"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w:t>
      </w:r>
      <w:r w:rsidRPr="00B02A0B">
        <w:rPr>
          <w:noProof/>
        </w:rPr>
        <w:t>application</w:t>
      </w:r>
      <w:proofErr w:type="spellEnd"/>
      <w:r w:rsidRPr="00B02A0B">
        <w:rPr>
          <w:noProof/>
        </w:rPr>
        <w:t>/vnd.3gpp.mcdata-signalling"</w:t>
      </w:r>
      <w:r w:rsidRPr="00B02A0B">
        <w:rPr>
          <w:lang w:eastAsia="ko-KR"/>
        </w:rPr>
        <w:t>;</w:t>
      </w:r>
    </w:p>
    <w:p w14:paraId="13644527" w14:textId="77777777" w:rsidR="005C310B" w:rsidRPr="00B02A0B" w:rsidRDefault="005C310B" w:rsidP="005C310B">
      <w:pPr>
        <w:pStyle w:val="B2"/>
        <w:rPr>
          <w:lang w:eastAsia="ko-KR"/>
        </w:rPr>
      </w:pPr>
      <w:r w:rsidRPr="00B02A0B">
        <w:lastRenderedPageBreak/>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3D87664A" w14:textId="77777777" w:rsidR="005C310B" w:rsidRPr="00B02A0B" w:rsidRDefault="005C310B" w:rsidP="007D34FE">
      <w:pPr>
        <w:pStyle w:val="Heading5"/>
        <w:rPr>
          <w:rFonts w:eastAsia="Malgun Gothic"/>
        </w:rPr>
      </w:pPr>
      <w:bookmarkStart w:id="3327" w:name="_Toc20215669"/>
      <w:bookmarkStart w:id="3328" w:name="_Toc27496162"/>
      <w:bookmarkStart w:id="3329" w:name="_Toc36107903"/>
      <w:bookmarkStart w:id="3330" w:name="_Toc44598656"/>
      <w:bookmarkStart w:id="3331" w:name="_Toc44602511"/>
      <w:bookmarkStart w:id="3332" w:name="_Toc45197688"/>
      <w:bookmarkStart w:id="3333" w:name="_Toc45695721"/>
      <w:bookmarkStart w:id="3334" w:name="_Toc51851177"/>
      <w:bookmarkStart w:id="3335" w:name="_Toc92224792"/>
      <w:bookmarkStart w:id="3336" w:name="_Toc131378612"/>
      <w:r w:rsidRPr="00B02A0B">
        <w:rPr>
          <w:rFonts w:eastAsia="Malgun Gothic"/>
        </w:rPr>
        <w:t>10.2.5.2.2</w:t>
      </w:r>
      <w:r w:rsidRPr="00B02A0B">
        <w:rPr>
          <w:rFonts w:eastAsia="Malgun Gothic"/>
        </w:rPr>
        <w:tab/>
        <w:t>SDP answer generation</w:t>
      </w:r>
      <w:bookmarkEnd w:id="3327"/>
      <w:bookmarkEnd w:id="3328"/>
      <w:bookmarkEnd w:id="3329"/>
      <w:bookmarkEnd w:id="3330"/>
      <w:bookmarkEnd w:id="3331"/>
      <w:bookmarkEnd w:id="3332"/>
      <w:bookmarkEnd w:id="3333"/>
      <w:bookmarkEnd w:id="3334"/>
      <w:bookmarkEnd w:id="3335"/>
      <w:bookmarkEnd w:id="3336"/>
    </w:p>
    <w:p w14:paraId="0E6BE88C" w14:textId="77777777" w:rsidR="005C310B" w:rsidRPr="00B02A0B" w:rsidRDefault="005C310B" w:rsidP="005C310B">
      <w:r w:rsidRPr="00B02A0B">
        <w:t xml:space="preserve">When the </w:t>
      </w:r>
      <w:proofErr w:type="spellStart"/>
      <w:r w:rsidRPr="00B02A0B">
        <w:t>MCData</w:t>
      </w:r>
      <w:proofErr w:type="spellEnd"/>
      <w:r w:rsidRPr="00B02A0B">
        <w:t xml:space="preserve"> </w:t>
      </w:r>
      <w:r w:rsidRPr="00B02A0B">
        <w:rPr>
          <w:lang w:eastAsia="ko-KR"/>
        </w:rPr>
        <w:t>c</w:t>
      </w:r>
      <w:r w:rsidRPr="00B02A0B">
        <w:t xml:space="preserve">lient receives an initial SDP offer for file distribution, the </w:t>
      </w:r>
      <w:proofErr w:type="spellStart"/>
      <w:r w:rsidRPr="00B02A0B">
        <w:t>MCData</w:t>
      </w:r>
      <w:proofErr w:type="spellEnd"/>
      <w:r w:rsidRPr="00B02A0B">
        <w:t xml:space="preserve"> client shall process the SDP offer and shall compose an SDP answer according to 3GPP TS 24.229 [5] and IETF RFC 5547 [69].</w:t>
      </w:r>
    </w:p>
    <w:p w14:paraId="5CC4F728" w14:textId="77777777" w:rsidR="005C310B" w:rsidRPr="00B02A0B" w:rsidRDefault="005C310B" w:rsidP="005C310B">
      <w:r w:rsidRPr="00B02A0B">
        <w:t xml:space="preserve">When composing an SDP answer, the </w:t>
      </w:r>
      <w:proofErr w:type="spellStart"/>
      <w:r w:rsidRPr="00B02A0B">
        <w:t>MCData</w:t>
      </w:r>
      <w:proofErr w:type="spellEnd"/>
      <w:r w:rsidRPr="00B02A0B">
        <w:t xml:space="preserve">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w:t>
      </w:r>
      <w:proofErr w:type="spellStart"/>
      <w:r w:rsidRPr="00B02A0B">
        <w:t>recvonly</w:t>
      </w:r>
      <w:proofErr w:type="spellEnd"/>
      <w:r w:rsidRPr="00B02A0B">
        <w:t>"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37" w:name="_Toc20215670"/>
      <w:bookmarkStart w:id="3338" w:name="_Toc27496163"/>
      <w:bookmarkStart w:id="3339" w:name="_Toc36107904"/>
      <w:bookmarkStart w:id="3340" w:name="_Toc44598657"/>
      <w:bookmarkStart w:id="3341" w:name="_Toc44602512"/>
      <w:bookmarkStart w:id="3342" w:name="_Toc45197689"/>
      <w:bookmarkStart w:id="3343" w:name="_Toc45695722"/>
      <w:bookmarkStart w:id="3344" w:name="_Toc51851178"/>
      <w:bookmarkStart w:id="3345" w:name="_Toc92224793"/>
      <w:bookmarkStart w:id="3346" w:name="_Toc131378613"/>
      <w:r w:rsidRPr="00B02A0B">
        <w:rPr>
          <w:rFonts w:eastAsia="Malgun Gothic"/>
        </w:rPr>
        <w:t>10.2.5.2.3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3337"/>
      <w:bookmarkEnd w:id="3338"/>
      <w:bookmarkEnd w:id="3339"/>
      <w:bookmarkEnd w:id="3340"/>
      <w:bookmarkEnd w:id="3341"/>
      <w:bookmarkEnd w:id="3342"/>
      <w:bookmarkEnd w:id="3343"/>
      <w:bookmarkEnd w:id="3344"/>
      <w:bookmarkEnd w:id="3345"/>
      <w:bookmarkEnd w:id="3346"/>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has requested the origination of an </w:t>
      </w:r>
      <w:proofErr w:type="spellStart"/>
      <w:r w:rsidRPr="00B02A0B">
        <w:rPr>
          <w:lang w:eastAsia="ko-KR"/>
        </w:rPr>
        <w:t>MCData</w:t>
      </w:r>
      <w:proofErr w:type="spellEnd"/>
      <w:r w:rsidRPr="00B02A0B">
        <w:rPr>
          <w:lang w:eastAsia="ko-KR"/>
        </w:rPr>
        <w:t xml:space="preserve"> emergency one-to-one communication or is originating an </w:t>
      </w:r>
      <w:proofErr w:type="spellStart"/>
      <w:r w:rsidRPr="00B02A0B">
        <w:rPr>
          <w:lang w:eastAsia="ko-KR"/>
        </w:rPr>
        <w:t>MCData</w:t>
      </w:r>
      <w:proofErr w:type="spellEnd"/>
      <w:r w:rsidRPr="00B02A0B">
        <w:rPr>
          <w:lang w:eastAsia="ko-KR"/>
        </w:rPr>
        <w:t xml:space="preserve"> one-to-one communication and the </w:t>
      </w:r>
      <w:proofErr w:type="spellStart"/>
      <w:r w:rsidRPr="00B02A0B">
        <w:rPr>
          <w:lang w:eastAsia="ko-KR"/>
        </w:rPr>
        <w:t>MCData</w:t>
      </w:r>
      <w:proofErr w:type="spellEnd"/>
      <w:r w:rsidRPr="00B02A0B">
        <w:rPr>
          <w:lang w:eastAsia="ko-KR"/>
        </w:rPr>
        <w:t xml:space="preserve"> emergency state is already set, then:</w:t>
      </w:r>
    </w:p>
    <w:p w14:paraId="614DEC48"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this is an authorised request for an </w:t>
      </w:r>
      <w:proofErr w:type="spellStart"/>
      <w:r w:rsidRPr="00B02A0B">
        <w:rPr>
          <w:lang w:eastAsia="ko-KR"/>
        </w:rPr>
        <w:t>MCData</w:t>
      </w:r>
      <w:proofErr w:type="spellEnd"/>
      <w:r w:rsidRPr="00B02A0B">
        <w:rPr>
          <w:lang w:eastAsia="ko-KR"/>
        </w:rPr>
        <w:t xml:space="preserve">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 xml:space="preserve">if this is an unauthorised request for an </w:t>
      </w:r>
      <w:proofErr w:type="spellStart"/>
      <w:r w:rsidRPr="00B02A0B">
        <w:t>MCData</w:t>
      </w:r>
      <w:proofErr w:type="spellEnd"/>
      <w:r w:rsidRPr="00B02A0B">
        <w:t xml:space="preserve"> emergency one-to-one communication as determined in step </w:t>
      </w:r>
      <w:proofErr w:type="spellStart"/>
      <w:r w:rsidRPr="00B02A0B">
        <w:t>i</w:t>
      </w:r>
      <w:proofErr w:type="spellEnd"/>
      <w:r w:rsidRPr="00B02A0B">
        <w:t xml:space="preserve">) above, should indicate to the </w:t>
      </w:r>
      <w:proofErr w:type="spellStart"/>
      <w:r w:rsidRPr="00B02A0B">
        <w:t>MCData</w:t>
      </w:r>
      <w:proofErr w:type="spellEnd"/>
      <w:r w:rsidRPr="00B02A0B">
        <w:t xml:space="preserve"> user that initiation of an </w:t>
      </w:r>
      <w:proofErr w:type="spellStart"/>
      <w:r w:rsidRPr="00B02A0B">
        <w:t>MCData</w:t>
      </w:r>
      <w:proofErr w:type="spellEnd"/>
      <w:r w:rsidRPr="00B02A0B">
        <w:t xml:space="preserve">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Pr="003D5A8E">
        <w:rPr>
          <w:lang w:eastAsia="ko-KR"/>
        </w:rPr>
        <w:t xml:space="preserve"> or the functional alias to be called</w:t>
      </w:r>
      <w:r w:rsidRPr="00762861">
        <w:rPr>
          <w:lang w:eastAsia="ko-KR"/>
        </w:rPr>
        <w:t xml:space="preserve"> </w:t>
      </w:r>
      <w:r>
        <w:rPr>
          <w:lang w:eastAsia="ko-KR"/>
        </w:rPr>
        <w:t xml:space="preserve">in the </w:t>
      </w:r>
      <w:r>
        <w:t>"</w:t>
      </w:r>
      <w:proofErr w:type="spellStart"/>
      <w:r>
        <w:t>uri</w:t>
      </w:r>
      <w:proofErr w:type="spellEnd"/>
      <w:r>
        <w:t xml:space="preserve">"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 xml:space="preserve">The </w:t>
      </w:r>
      <w:proofErr w:type="spellStart"/>
      <w:r w:rsidRPr="003D5A8E">
        <w:t>MCData</w:t>
      </w:r>
      <w:proofErr w:type="spellEnd"/>
      <w:r w:rsidRPr="003D5A8E">
        <w:t xml:space="preserve"> client indicates whether an </w:t>
      </w:r>
      <w:proofErr w:type="spellStart"/>
      <w:r w:rsidRPr="003D5A8E">
        <w:t>MCData</w:t>
      </w:r>
      <w:proofErr w:type="spellEnd"/>
      <w:r w:rsidRPr="003D5A8E">
        <w:t xml:space="preserve">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9D2B1BD" w14:textId="2C4AEC67"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r w:rsidRPr="00B02A0B">
        <w:t>";</w:t>
      </w:r>
      <w:r w:rsidR="008E590E">
        <w:t xml:space="preserve"> and</w:t>
      </w:r>
    </w:p>
    <w:p w14:paraId="40E61DD6" w14:textId="77777777" w:rsidR="008E590E" w:rsidRDefault="003D5A8E" w:rsidP="003D5A8E">
      <w:pPr>
        <w:pStyle w:val="B3"/>
      </w:pPr>
      <w:r w:rsidRPr="00C91445">
        <w:t>ii)</w:t>
      </w:r>
      <w:r w:rsidRPr="00C91445">
        <w:tab/>
      </w:r>
      <w:r w:rsidR="008E590E" w:rsidRPr="00E34E01">
        <w:t>an &lt;</w:t>
      </w:r>
      <w:proofErr w:type="spellStart"/>
      <w:r w:rsidR="008E590E" w:rsidRPr="00E34E01">
        <w:t>anyExt</w:t>
      </w:r>
      <w:proofErr w:type="spellEnd"/>
      <w:r w:rsidR="008E590E" w:rsidRPr="00E34E01">
        <w: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w:t>
      </w:r>
      <w:proofErr w:type="spellStart"/>
      <w:r w:rsidR="003D5A8E">
        <w:rPr>
          <w:lang w:val="en-US"/>
        </w:rPr>
        <w:t>ind</w:t>
      </w:r>
      <w:proofErr w:type="spellEnd"/>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t>B</w:t>
      </w:r>
      <w:r w:rsidR="005C310B" w:rsidRPr="00B02A0B">
        <w:t>)</w:t>
      </w:r>
      <w:r w:rsidR="005C310B" w:rsidRPr="00B02A0B">
        <w:ta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 xml:space="preserve">if the </w:t>
      </w:r>
      <w:proofErr w:type="spellStart"/>
      <w:r w:rsidR="0027751B" w:rsidRPr="00E47C42">
        <w:t>MC</w:t>
      </w:r>
      <w:r w:rsidR="0027751B" w:rsidRPr="00B02A0B">
        <w:t>Data</w:t>
      </w:r>
      <w:proofErr w:type="spellEnd"/>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lastRenderedPageBreak/>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29F59D28" w14:textId="77777777" w:rsidR="005C310B" w:rsidRPr="00B02A0B" w:rsidRDefault="005C310B" w:rsidP="005C310B">
      <w:pPr>
        <w:pStyle w:val="B3"/>
        <w:rPr>
          <w:lang w:val="en-US"/>
        </w:rPr>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w:t>
      </w:r>
      <w:proofErr w:type="spellStart"/>
      <w:r w:rsidRPr="00B02A0B">
        <w:rPr>
          <w:lang w:eastAsia="ko-KR"/>
        </w:rPr>
        <w:t>MCData</w:t>
      </w:r>
      <w:proofErr w:type="spellEnd"/>
      <w:r w:rsidRPr="00B02A0B">
        <w:rPr>
          <w:lang w:eastAsia="ko-KR"/>
        </w:rPr>
        <w:t xml:space="preserve">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w:t>
      </w:r>
      <w:proofErr w:type="spellStart"/>
      <w:r w:rsidRPr="00B02A0B">
        <w:t>MCData</w:t>
      </w:r>
      <w:proofErr w:type="spellEnd"/>
      <w:r w:rsidRPr="00B02A0B">
        <w:t xml:space="preserve">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w:t>
      </w:r>
      <w:proofErr w:type="spellStart"/>
      <w:r w:rsidRPr="00B02A0B">
        <w:t>MCData</w:t>
      </w:r>
      <w:proofErr w:type="spellEnd"/>
      <w:r w:rsidRPr="00B02A0B">
        <w:t xml:space="preserve">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 xml:space="preserve">if the group document contains a &lt;list-service&gt; element that contains a &lt;preconfigured-group-use-only&gt; element. If a &lt;preconfigured-group-use-only&gt; element exists and is set to the value "true", then the </w:t>
      </w:r>
      <w:proofErr w:type="spellStart"/>
      <w:r w:rsidRPr="00B02A0B">
        <w:t>MCData</w:t>
      </w:r>
      <w:proofErr w:type="spellEnd"/>
      <w:r w:rsidRPr="00B02A0B">
        <w:t xml:space="preserve"> client:</w:t>
      </w:r>
    </w:p>
    <w:p w14:paraId="38EA8506" w14:textId="77777777" w:rsidR="005C310B" w:rsidRPr="00B02A0B" w:rsidRDefault="005C310B" w:rsidP="005C310B">
      <w:pPr>
        <w:pStyle w:val="B3"/>
      </w:pPr>
      <w:proofErr w:type="spellStart"/>
      <w:r w:rsidRPr="00B02A0B">
        <w:t>i</w:t>
      </w:r>
      <w:proofErr w:type="spellEnd"/>
      <w:r w:rsidRPr="00B02A0B">
        <w:t>)</w:t>
      </w:r>
      <w:r w:rsidRPr="00B02A0B">
        <w:tab/>
        <w:t xml:space="preserve">should indicate to the </w:t>
      </w:r>
      <w:proofErr w:type="spellStart"/>
      <w:r w:rsidRPr="00B02A0B">
        <w:t>MCData</w:t>
      </w:r>
      <w:proofErr w:type="spellEnd"/>
      <w:r w:rsidRPr="00B02A0B">
        <w:t xml:space="preserve">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267346C"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6C52E6DA"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436F2E4F" w14:textId="23F81586" w:rsidR="005C310B" w:rsidRPr="00B02A0B" w:rsidRDefault="005C310B" w:rsidP="005C310B">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r w:rsidR="002071E0">
        <w:t xml:space="preserve"> and</w:t>
      </w:r>
    </w:p>
    <w:p w14:paraId="1B5062F2"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client does not include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in the body, as this will be inserted into the body of the SIP INVITE request that is sent from the originating participating </w:t>
      </w:r>
      <w:proofErr w:type="spellStart"/>
      <w:r w:rsidRPr="00B02A0B">
        <w:t>MCData</w:t>
      </w:r>
      <w:proofErr w:type="spellEnd"/>
      <w:r w:rsidRPr="00B02A0B">
        <w:t xml:space="preserve"> function.</w:t>
      </w:r>
    </w:p>
    <w:p w14:paraId="19768B58" w14:textId="77777777" w:rsidR="002071E0" w:rsidRDefault="005C310B" w:rsidP="00E47C42">
      <w:pPr>
        <w:pStyle w:val="B3"/>
      </w:pPr>
      <w:r w:rsidRPr="00B02A0B">
        <w:t>iv)</w:t>
      </w:r>
      <w:r w:rsidRPr="00B02A0B">
        <w:tab/>
      </w:r>
      <w:r w:rsidR="002071E0" w:rsidRPr="00E34E01">
        <w:t>an &lt;</w:t>
      </w:r>
      <w:proofErr w:type="spellStart"/>
      <w:r w:rsidR="002071E0" w:rsidRPr="00E34E01">
        <w:t>anyExt</w:t>
      </w:r>
      <w:proofErr w:type="spellEnd"/>
      <w:r w:rsidR="002071E0" w:rsidRPr="00E34E01">
        <w:t>&gt; element containing:</w:t>
      </w:r>
    </w:p>
    <w:p w14:paraId="224699F2" w14:textId="03A7ADCC" w:rsidR="0027751B" w:rsidRDefault="002071E0" w:rsidP="009C194E">
      <w:pPr>
        <w:pStyle w:val="B4"/>
      </w:pPr>
      <w:r>
        <w:t>A)</w:t>
      </w:r>
      <w:r>
        <w:tab/>
      </w:r>
      <w:r w:rsidR="005C310B" w:rsidRPr="00B02A0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 xml:space="preserve">if the </w:t>
      </w:r>
      <w:proofErr w:type="spellStart"/>
      <w:r w:rsidR="0027751B" w:rsidRPr="00E47C42">
        <w:t>MC</w:t>
      </w:r>
      <w:r w:rsidR="0027751B" w:rsidRPr="00B02A0B">
        <w:t>Data</w:t>
      </w:r>
      <w:proofErr w:type="spellEnd"/>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emergency group communication or is originating an </w:t>
      </w:r>
      <w:proofErr w:type="spellStart"/>
      <w:r w:rsidRPr="00B02A0B">
        <w:t>MCData</w:t>
      </w:r>
      <w:proofErr w:type="spellEnd"/>
      <w:r w:rsidRPr="00B02A0B">
        <w:t xml:space="preserve"> pre-arranged group communication and the </w:t>
      </w:r>
      <w:proofErr w:type="spellStart"/>
      <w:r w:rsidRPr="00B02A0B">
        <w:t>MCData</w:t>
      </w:r>
      <w:proofErr w:type="spellEnd"/>
      <w:r w:rsidRPr="00B02A0B">
        <w:t xml:space="preserve"> emergency state is already set, the </w:t>
      </w:r>
      <w:proofErr w:type="spellStart"/>
      <w:r w:rsidRPr="00B02A0B">
        <w:t>MCData</w:t>
      </w:r>
      <w:proofErr w:type="spellEnd"/>
      <w:r w:rsidRPr="00B02A0B">
        <w:t xml:space="preserve"> client shall execute the procedures in clause 6.2.8.1.1;</w:t>
      </w:r>
    </w:p>
    <w:p w14:paraId="0C4A02A4" w14:textId="77777777" w:rsidR="005C310B" w:rsidRPr="00B02A0B" w:rsidRDefault="005C310B" w:rsidP="005C310B">
      <w:pPr>
        <w:pStyle w:val="B2"/>
      </w:pPr>
      <w:r w:rsidRPr="00B02A0B">
        <w:t>d)</w:t>
      </w:r>
      <w:r w:rsidRPr="00B02A0B">
        <w:tab/>
        <w:t xml:space="preserve">if the </w:t>
      </w:r>
      <w:proofErr w:type="spellStart"/>
      <w:r w:rsidRPr="00B02A0B">
        <w:t>MCData</w:t>
      </w:r>
      <w:proofErr w:type="spellEnd"/>
      <w:r w:rsidRPr="00B02A0B">
        <w:t xml:space="preserve"> user has requested the origination of an </w:t>
      </w:r>
      <w:proofErr w:type="spellStart"/>
      <w:r w:rsidRPr="00B02A0B">
        <w:t>MCData</w:t>
      </w:r>
      <w:proofErr w:type="spellEnd"/>
      <w:r w:rsidRPr="00B02A0B">
        <w:t xml:space="preserve"> imminent peril group communication, the </w:t>
      </w:r>
      <w:proofErr w:type="spellStart"/>
      <w:r w:rsidRPr="00B02A0B">
        <w:t>MCData</w:t>
      </w:r>
      <w:proofErr w:type="spellEnd"/>
      <w:r w:rsidRPr="00B02A0B">
        <w:t xml:space="preserve"> client shall execute the procedures in clause 6.2.8.1.9;</w:t>
      </w:r>
    </w:p>
    <w:p w14:paraId="0E540986" w14:textId="77777777" w:rsidR="005C310B" w:rsidRPr="00B02A0B" w:rsidRDefault="005C310B" w:rsidP="005C310B">
      <w:pPr>
        <w:pStyle w:val="B2"/>
      </w:pPr>
      <w:r w:rsidRPr="00B02A0B">
        <w:t>e)</w:t>
      </w:r>
      <w:r w:rsidRPr="00B02A0B">
        <w:tab/>
        <w:t xml:space="preserve">if the </w:t>
      </w:r>
      <w:proofErr w:type="spellStart"/>
      <w:r w:rsidRPr="00B02A0B">
        <w:t>MCData</w:t>
      </w:r>
      <w:proofErr w:type="spellEnd"/>
      <w:r w:rsidRPr="00B02A0B">
        <w:t xml:space="preserve"> client emergency group state for this group is set to "MDEG 2: in-progress" or "MDEG 4: confirm-pending", the </w:t>
      </w:r>
      <w:proofErr w:type="spellStart"/>
      <w:r w:rsidRPr="00B02A0B">
        <w:t>MCData</w:t>
      </w:r>
      <w:proofErr w:type="spellEnd"/>
      <w:r w:rsidRPr="00B02A0B">
        <w:t xml:space="preserve"> client shall execute the procedures in clause 6.2.8.1.2 to include the Resource-Priority header field; and</w:t>
      </w:r>
    </w:p>
    <w:p w14:paraId="48FE1925" w14:textId="77777777" w:rsidR="005C310B" w:rsidRPr="00B02A0B" w:rsidRDefault="005C310B" w:rsidP="005C310B">
      <w:pPr>
        <w:pStyle w:val="B2"/>
      </w:pPr>
      <w:r w:rsidRPr="00B02A0B">
        <w:lastRenderedPageBreak/>
        <w:t>f)</w:t>
      </w:r>
      <w:r w:rsidRPr="00B02A0B">
        <w:tab/>
        <w:t xml:space="preserve">if the </w:t>
      </w:r>
      <w:proofErr w:type="spellStart"/>
      <w:r w:rsidRPr="00B02A0B">
        <w:t>MCData</w:t>
      </w:r>
      <w:proofErr w:type="spellEnd"/>
      <w:r w:rsidRPr="00B02A0B">
        <w:t xml:space="preserve">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39DD97C9" w14:textId="77777777" w:rsidR="005C310B" w:rsidRPr="00B02A0B" w:rsidRDefault="005C310B" w:rsidP="005C310B">
      <w:pPr>
        <w:pStyle w:val="NO"/>
        <w:rPr>
          <w:lang w:val="en-US"/>
        </w:rPr>
      </w:pPr>
      <w:r w:rsidRPr="00B02A0B">
        <w:t>NOTE 2:</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of </w:t>
      </w:r>
      <w:proofErr w:type="spellStart"/>
      <w:r w:rsidRPr="00B02A0B">
        <w:t>MCData</w:t>
      </w:r>
      <w:proofErr w:type="spellEnd"/>
      <w:r w:rsidRPr="00B02A0B">
        <w:t xml:space="preserve">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an initial SIP </w:t>
      </w:r>
      <w:proofErr w:type="spellStart"/>
      <w:r w:rsidRPr="00B02A0B">
        <w:t>MCData</w:t>
      </w:r>
      <w:proofErr w:type="spellEnd"/>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30379E9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w:t>
      </w:r>
      <w:proofErr w:type="spellStart"/>
      <w:r>
        <w:t>MCData</w:t>
      </w:r>
      <w:proofErr w:type="spellEnd"/>
      <w:r>
        <w:t xml:space="preserve"> ID is found </w:t>
      </w:r>
      <w:r w:rsidRPr="00B44BE1">
        <w:rPr>
          <w:lang w:eastAsia="ko-KR"/>
        </w:rPr>
        <w:t>in the &lt;</w:t>
      </w:r>
      <w:proofErr w:type="spellStart"/>
      <w:r w:rsidRPr="00B44BE1">
        <w:rPr>
          <w:lang w:eastAsia="ko-KR"/>
        </w:rPr>
        <w:t>mcdata</w:t>
      </w:r>
      <w:proofErr w:type="spellEnd"/>
      <w:r w:rsidRPr="00B44BE1">
        <w:rPr>
          <w:lang w:eastAsia="ko-KR"/>
        </w:rPr>
        <w:t>-request-</w:t>
      </w:r>
      <w:proofErr w:type="spellStart"/>
      <w:r w:rsidRPr="00B44BE1">
        <w:rPr>
          <w:lang w:eastAsia="ko-KR"/>
        </w:rPr>
        <w:t>uri</w:t>
      </w:r>
      <w:proofErr w:type="spellEnd"/>
      <w:r w:rsidRPr="00B44BE1">
        <w:rPr>
          <w:lang w:eastAsia="ko-KR"/>
        </w:rPr>
        <w:t xml:space="preserve">&gt;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2071E0">
        <w:t>the &lt;</w:t>
      </w:r>
      <w:proofErr w:type="spellStart"/>
      <w:r w:rsidR="002071E0">
        <w:t>anyExt</w:t>
      </w:r>
      <w:proofErr w:type="spellEnd"/>
      <w:r w:rsidR="002071E0">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the &lt;</w:t>
      </w:r>
      <w:proofErr w:type="spellStart"/>
      <w:r w:rsidR="002071E0">
        <w:t>anyExt</w:t>
      </w:r>
      <w:proofErr w:type="spellEnd"/>
      <w:r w:rsidR="002071E0">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 xml:space="preserve">On receipt of a SIP 2xx response to the SIP INVITE request, the </w:t>
      </w:r>
      <w:proofErr w:type="spellStart"/>
      <w:r w:rsidRPr="00B02A0B">
        <w:t>MCData</w:t>
      </w:r>
      <w:proofErr w:type="spellEnd"/>
      <w:r w:rsidRPr="00B02A0B">
        <w:t xml:space="preserve"> client:</w:t>
      </w:r>
    </w:p>
    <w:p w14:paraId="22A2AD63" w14:textId="77777777" w:rsidR="005C310B" w:rsidRPr="00B02A0B" w:rsidRDefault="005C310B" w:rsidP="005C310B">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an </w:t>
      </w:r>
      <w:proofErr w:type="spellStart"/>
      <w:r w:rsidRPr="00B02A0B">
        <w:t>MCData</w:t>
      </w:r>
      <w:proofErr w:type="spellEnd"/>
      <w:r w:rsidRPr="00B02A0B">
        <w:t xml:space="preserve">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239541E4" w14:textId="77777777" w:rsidR="005C310B" w:rsidRPr="00B02A0B" w:rsidRDefault="005C310B" w:rsidP="005C310B">
      <w:pPr>
        <w:pStyle w:val="B1"/>
      </w:pPr>
      <w:r w:rsidRPr="00B02A0B">
        <w:t>0)</w:t>
      </w:r>
      <w:r w:rsidRPr="00B02A0B">
        <w:tab/>
        <w:t xml:space="preserve">if the response is to a SIP INVITE request for an </w:t>
      </w:r>
      <w:proofErr w:type="spellStart"/>
      <w:r w:rsidRPr="00B02A0B">
        <w:t>MCData</w:t>
      </w:r>
      <w:proofErr w:type="spellEnd"/>
      <w:r w:rsidRPr="00B02A0B">
        <w:t xml:space="preserve"> emergency group communication an </w:t>
      </w:r>
      <w:proofErr w:type="spellStart"/>
      <w:r w:rsidRPr="00B02A0B">
        <w:t>MCData</w:t>
      </w:r>
      <w:proofErr w:type="spellEnd"/>
      <w:r w:rsidRPr="00B02A0B">
        <w:t xml:space="preserve">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 xml:space="preserve">if the response is to a SIP INVITE request for an </w:t>
      </w:r>
      <w:proofErr w:type="spellStart"/>
      <w:r w:rsidRPr="00B02A0B">
        <w:t>MCData</w:t>
      </w:r>
      <w:proofErr w:type="spellEnd"/>
      <w:r w:rsidRPr="00B02A0B">
        <w:t xml:space="preserve">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 xml:space="preserve">shall indicate to the </w:t>
      </w:r>
      <w:proofErr w:type="spellStart"/>
      <w:r w:rsidRPr="00B02A0B">
        <w:t>MCData</w:t>
      </w:r>
      <w:proofErr w:type="spellEnd"/>
      <w:r w:rsidRPr="00B02A0B">
        <w:t xml:space="preserve">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w:t>
      </w:r>
      <w:proofErr w:type="spellStart"/>
      <w:r w:rsidRPr="00B02A0B">
        <w:rPr>
          <w:lang w:val="en-US"/>
        </w:rPr>
        <w:t>MCData</w:t>
      </w:r>
      <w:proofErr w:type="spellEnd"/>
      <w:r w:rsidRPr="00B02A0B">
        <w:rPr>
          <w:lang w:val="en-US"/>
        </w:rPr>
        <w:t xml:space="preserve"> session ID identifying an ongoing group session, </w:t>
      </w:r>
      <w:r w:rsidRPr="00B02A0B">
        <w:t xml:space="preserve">the </w:t>
      </w:r>
      <w:proofErr w:type="spellStart"/>
      <w:r w:rsidRPr="00B02A0B">
        <w:t>MCData</w:t>
      </w:r>
      <w:proofErr w:type="spellEnd"/>
      <w:r w:rsidRPr="00B02A0B">
        <w:t xml:space="preserve"> client shall follow the actions specified in clause 6.2.8.1.13.</w:t>
      </w:r>
    </w:p>
    <w:p w14:paraId="20E316D3" w14:textId="77777777" w:rsidR="005C310B" w:rsidRPr="00B02A0B" w:rsidRDefault="005C310B" w:rsidP="005C310B">
      <w:r w:rsidRPr="00B02A0B">
        <w:lastRenderedPageBreak/>
        <w:t xml:space="preserve">On receipt of a SIP INFO request where the Request-URI contains an </w:t>
      </w:r>
      <w:proofErr w:type="spellStart"/>
      <w:r w:rsidRPr="00B02A0B">
        <w:t>MCData</w:t>
      </w:r>
      <w:proofErr w:type="spellEnd"/>
      <w:r w:rsidRPr="00B02A0B">
        <w:t xml:space="preserve"> session ID identifying an ongoing one to-one session, the </w:t>
      </w:r>
      <w:proofErr w:type="spellStart"/>
      <w:r w:rsidRPr="00B02A0B">
        <w:t>MCData</w:t>
      </w:r>
      <w:proofErr w:type="spellEnd"/>
      <w:r w:rsidRPr="00B02A0B">
        <w:t xml:space="preserve"> client shall follow the actions specified in clause 6.2.8.3.7.</w:t>
      </w:r>
    </w:p>
    <w:p w14:paraId="42EF69AE" w14:textId="77777777" w:rsidR="005C310B" w:rsidRPr="00B02A0B" w:rsidRDefault="005C310B" w:rsidP="005C310B">
      <w:r w:rsidRPr="00B02A0B">
        <w:t xml:space="preserve">On receipt of an indication from the media plane indicating that the file was not sent successfully, the </w:t>
      </w:r>
      <w:proofErr w:type="spellStart"/>
      <w:r w:rsidRPr="00B02A0B">
        <w:t>MCData</w:t>
      </w:r>
      <w:proofErr w:type="spellEnd"/>
      <w:r w:rsidRPr="00B02A0B">
        <w:t xml:space="preserve">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0CAE408C" w14:textId="77777777" w:rsidR="005C310B" w:rsidRPr="00B02A0B" w:rsidRDefault="005C310B" w:rsidP="005C310B">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13EEF4A2" w14:textId="77777777" w:rsidR="005C310B" w:rsidRPr="00B02A0B" w:rsidRDefault="005C310B" w:rsidP="007D34FE">
      <w:pPr>
        <w:pStyle w:val="Heading5"/>
        <w:rPr>
          <w:rFonts w:eastAsia="Malgun Gothic"/>
        </w:rPr>
      </w:pPr>
      <w:bookmarkStart w:id="3347" w:name="_Toc20215671"/>
      <w:bookmarkStart w:id="3348" w:name="_Toc27496164"/>
      <w:bookmarkStart w:id="3349" w:name="_Toc36107905"/>
      <w:bookmarkStart w:id="3350" w:name="_Toc44598658"/>
      <w:bookmarkStart w:id="3351" w:name="_Toc44602513"/>
      <w:bookmarkStart w:id="3352" w:name="_Toc45197690"/>
      <w:bookmarkStart w:id="3353" w:name="_Toc45695723"/>
      <w:bookmarkStart w:id="3354" w:name="_Toc51851179"/>
      <w:bookmarkStart w:id="3355" w:name="_Toc92224794"/>
      <w:bookmarkStart w:id="3356" w:name="_Toc131378614"/>
      <w:r w:rsidRPr="00B02A0B">
        <w:rPr>
          <w:rFonts w:eastAsia="Malgun Gothic"/>
        </w:rPr>
        <w:t>10.2.5.2.4</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3347"/>
      <w:bookmarkEnd w:id="3348"/>
      <w:bookmarkEnd w:id="3349"/>
      <w:bookmarkEnd w:id="3350"/>
      <w:bookmarkEnd w:id="3351"/>
      <w:bookmarkEnd w:id="3352"/>
      <w:bookmarkEnd w:id="3353"/>
      <w:bookmarkEnd w:id="3354"/>
      <w:bookmarkEnd w:id="3355"/>
      <w:bookmarkEnd w:id="3356"/>
    </w:p>
    <w:p w14:paraId="512BA00D" w14:textId="77777777" w:rsidR="005C310B" w:rsidRPr="00B02A0B" w:rsidRDefault="005C310B" w:rsidP="005C310B">
      <w:r w:rsidRPr="00B02A0B">
        <w:t xml:space="preserve">Upon receipt of a "SIP INVITE request for file distribution for terminating </w:t>
      </w:r>
      <w:proofErr w:type="spellStart"/>
      <w:r w:rsidRPr="00B02A0B">
        <w:t>MCData</w:t>
      </w:r>
      <w:proofErr w:type="spellEnd"/>
      <w:r w:rsidRPr="00B02A0B">
        <w:t xml:space="preserve"> client" request, the </w:t>
      </w:r>
      <w:proofErr w:type="spellStart"/>
      <w:r w:rsidRPr="00B02A0B">
        <w:t>MCData</w:t>
      </w:r>
      <w:proofErr w:type="spellEnd"/>
      <w:r w:rsidRPr="00B02A0B">
        <w:t xml:space="preserve">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r>
      <w:proofErr w:type="spellStart"/>
      <w:r w:rsidRPr="00B02A0B">
        <w:rPr>
          <w:lang w:eastAsia="ko-KR"/>
        </w:rPr>
        <w:t>MCData</w:t>
      </w:r>
      <w:proofErr w:type="spellEnd"/>
      <w:r w:rsidRPr="00B02A0B">
        <w:rPr>
          <w:lang w:eastAsia="ko-KR"/>
        </w:rPr>
        <w:t xml:space="preserve">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&gt; element within the &lt;</w:t>
      </w:r>
      <w:proofErr w:type="spellStart"/>
      <w:r w:rsidRPr="00B02A0B">
        <w:t>FunctionalAliasList</w:t>
      </w:r>
      <w:proofErr w:type="spellEnd"/>
      <w:r w:rsidRPr="00B02A0B">
        <w:t xml:space="preserve">&gt; list element of the </w:t>
      </w:r>
      <w:proofErr w:type="spellStart"/>
      <w:r w:rsidRPr="00B02A0B">
        <w:t>MCData</w:t>
      </w:r>
      <w:proofErr w:type="spellEnd"/>
      <w:r w:rsidRPr="00B02A0B">
        <w:t xml:space="preserve"> user profile document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 xml:space="preserve">if the SIP INVITE request is rejected in step 1), shall respond toward the participating </w:t>
      </w:r>
      <w:proofErr w:type="spellStart"/>
      <w:r w:rsidRPr="00B02A0B">
        <w:t>MCData</w:t>
      </w:r>
      <w:proofErr w:type="spellEnd"/>
      <w:r w:rsidRPr="00B02A0B">
        <w:t xml:space="preserve">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user from the initiator field (</w:t>
      </w:r>
      <w:proofErr w:type="spellStart"/>
      <w:r w:rsidRPr="00B02A0B">
        <w:t>IDRi</w:t>
      </w:r>
      <w:proofErr w:type="spellEnd"/>
      <w:r w:rsidRPr="00B02A0B">
        <w:t>) of the I_MESSAGE as described in 3GPP TS 33.180 [26];</w:t>
      </w:r>
    </w:p>
    <w:p w14:paraId="66748F6C" w14:textId="77777777" w:rsidR="005C310B" w:rsidRPr="00B02A0B" w:rsidRDefault="005C310B" w:rsidP="005C310B">
      <w:pPr>
        <w:pStyle w:val="B2"/>
      </w:pPr>
      <w:r w:rsidRPr="00B02A0B">
        <w:t>b)</w:t>
      </w:r>
      <w:r w:rsidRPr="00B02A0B">
        <w:tab/>
        <w:t xml:space="preserve">shall convert the </w:t>
      </w:r>
      <w:proofErr w:type="spellStart"/>
      <w:r w:rsidRPr="00B02A0B">
        <w:t>MCData</w:t>
      </w:r>
      <w:proofErr w:type="spellEnd"/>
      <w:r w:rsidRPr="00B02A0B">
        <w:t xml:space="preserve">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lastRenderedPageBreak/>
        <w:t>NOTE 1:</w:t>
      </w:r>
      <w:r w:rsidRPr="00B02A0B">
        <w:tab/>
        <w:t xml:space="preserve">With the PCK successfully shared between the originating </w:t>
      </w:r>
      <w:proofErr w:type="spellStart"/>
      <w:r w:rsidRPr="00B02A0B">
        <w:t>MCData</w:t>
      </w:r>
      <w:proofErr w:type="spellEnd"/>
      <w:r w:rsidRPr="00B02A0B">
        <w:t xml:space="preserve"> client and the terminating </w:t>
      </w:r>
      <w:proofErr w:type="spellStart"/>
      <w:r w:rsidRPr="00B02A0B">
        <w:t>MCData</w:t>
      </w:r>
      <w:proofErr w:type="spellEnd"/>
      <w:r w:rsidRPr="00B02A0B">
        <w:t xml:space="preserve">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w:t>
      </w:r>
      <w:proofErr w:type="spellStart"/>
      <w:r w:rsidRPr="00B02A0B">
        <w:t>MCData</w:t>
      </w:r>
      <w:proofErr w:type="spellEnd"/>
      <w:r w:rsidRPr="00B02A0B">
        <w:t xml:space="preserve"> </w:t>
      </w:r>
      <w:r w:rsidRPr="00B02A0B">
        <w:rPr>
          <w:lang w:eastAsia="ko-KR"/>
        </w:rPr>
        <w:t>ID</w:t>
      </w:r>
      <w:r w:rsidRPr="00B02A0B">
        <w:t xml:space="preserve">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functional alias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fd</w:t>
      </w:r>
      <w:proofErr w:type="spellEnd"/>
      <w:r w:rsidRPr="00B02A0B">
        <w:t>" and also containing the an the &lt;emergency-</w:t>
      </w:r>
      <w:proofErr w:type="spellStart"/>
      <w:r w:rsidRPr="00B02A0B">
        <w:t>ind</w:t>
      </w:r>
      <w:proofErr w:type="spellEnd"/>
      <w:r w:rsidRPr="00B02A0B">
        <w:t>&gt; element set to a value of "true":</w:t>
      </w:r>
    </w:p>
    <w:p w14:paraId="03A56F83"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INVITE request for an </w:t>
      </w:r>
      <w:proofErr w:type="spellStart"/>
      <w:r w:rsidRPr="00B02A0B">
        <w:t>MCData</w:t>
      </w:r>
      <w:proofErr w:type="spellEnd"/>
      <w:r w:rsidRPr="00B02A0B">
        <w:t xml:space="preserve"> emergency group communication and:</w:t>
      </w:r>
    </w:p>
    <w:p w14:paraId="7CB3A776"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w:t>
      </w:r>
    </w:p>
    <w:p w14:paraId="132C66E3" w14:textId="77777777" w:rsidR="005C310B" w:rsidRPr="00B02A0B" w:rsidRDefault="005C310B" w:rsidP="005C310B">
      <w:pPr>
        <w:pStyle w:val="B3"/>
      </w:pPr>
      <w:r w:rsidRPr="00B02A0B">
        <w:t>ii)</w:t>
      </w:r>
      <w:r w:rsidRPr="00B02A0B">
        <w:tab/>
        <w:t xml:space="preserve">should display the </w:t>
      </w:r>
      <w:proofErr w:type="spellStart"/>
      <w:r w:rsidRPr="00B02A0B">
        <w:t>MCData</w:t>
      </w:r>
      <w:proofErr w:type="spellEnd"/>
      <w:r w:rsidRPr="00B02A0B">
        <w:t xml:space="preserve"> group identity of the group with the emergency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of the application/vnd.3gpp.mcdata-info+xml MIME body; and</w:t>
      </w:r>
    </w:p>
    <w:p w14:paraId="2973C03F" w14:textId="77777777" w:rsidR="005C310B" w:rsidRPr="00B02A0B" w:rsidRDefault="005C310B" w:rsidP="005C310B">
      <w:pPr>
        <w:pStyle w:val="B3"/>
      </w:pPr>
      <w:r w:rsidRPr="00B02A0B">
        <w:t>iii)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 xml:space="preserve">-Params&gt; element of the application/vnd.3gpp.mcdata-info+xml MIME body is set to "true",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w:t>
      </w:r>
    </w:p>
    <w:p w14:paraId="58A30A0D"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group state to "MDEG 2: in-progress";</w:t>
      </w:r>
    </w:p>
    <w:p w14:paraId="01C57469" w14:textId="77777777" w:rsidR="005C310B" w:rsidRPr="00B02A0B" w:rsidRDefault="005C310B" w:rsidP="005C310B">
      <w:pPr>
        <w:pStyle w:val="B2"/>
      </w:pPr>
      <w:r w:rsidRPr="00B02A0B">
        <w:t>c)</w:t>
      </w:r>
      <w:r w:rsidRPr="00B02A0B">
        <w:tab/>
        <w:t xml:space="preserve">shall set the </w:t>
      </w:r>
      <w:proofErr w:type="spellStart"/>
      <w:r w:rsidRPr="00B02A0B">
        <w:t>MCData</w:t>
      </w:r>
      <w:proofErr w:type="spellEnd"/>
      <w:r w:rsidRPr="00B02A0B">
        <w:t xml:space="preserve"> imminent peril group state to "MDIG 1: no-imminent-peril"; and</w:t>
      </w:r>
    </w:p>
    <w:p w14:paraId="0F0F91E6" w14:textId="77777777" w:rsidR="005C310B" w:rsidRPr="00B02A0B" w:rsidRDefault="005C310B" w:rsidP="005C310B">
      <w:pPr>
        <w:pStyle w:val="B2"/>
      </w:pPr>
      <w:r w:rsidRPr="00B02A0B">
        <w:t>d)</w:t>
      </w:r>
      <w:r w:rsidRPr="00B02A0B">
        <w:tab/>
        <w:t xml:space="preserve">shall set the </w:t>
      </w:r>
      <w:proofErr w:type="spellStart"/>
      <w:r w:rsidRPr="00B02A0B">
        <w:t>MCData</w:t>
      </w:r>
      <w:proofErr w:type="spellEnd"/>
      <w:r w:rsidRPr="00B02A0B">
        <w:t xml:space="preserve"> imminent peril group communication state to "MDIGC 1: imminent-peril-</w:t>
      </w:r>
      <w:proofErr w:type="spellStart"/>
      <w:r w:rsidRPr="00B02A0B">
        <w:t>gc</w:t>
      </w:r>
      <w:proofErr w:type="spellEnd"/>
      <w:r w:rsidRPr="00B02A0B">
        <w:t>-capable";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fd</w:t>
      </w:r>
      <w:proofErr w:type="spellEnd"/>
      <w:r w:rsidRPr="00B02A0B">
        <w:t>" and also containing an &lt;</w:t>
      </w:r>
      <w:proofErr w:type="spellStart"/>
      <w:r w:rsidRPr="00B02A0B">
        <w:t>imminentperil-ind</w:t>
      </w:r>
      <w:proofErr w:type="spellEnd"/>
      <w:r w:rsidRPr="00B02A0B">
        <w:t>&gt; element set to a value of "true":</w:t>
      </w:r>
    </w:p>
    <w:p w14:paraId="7F596B3A"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INVITE request for an </w:t>
      </w:r>
      <w:proofErr w:type="spellStart"/>
      <w:r w:rsidRPr="00B02A0B">
        <w:t>MCData</w:t>
      </w:r>
      <w:proofErr w:type="spellEnd"/>
      <w:r w:rsidRPr="00B02A0B">
        <w:t xml:space="preserve"> imminent peril group communication and:</w:t>
      </w:r>
    </w:p>
    <w:p w14:paraId="24739957"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imminent peril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 of the application/vnd.3gpp.mcdata-info+xml MIME body; and</w:t>
      </w:r>
    </w:p>
    <w:p w14:paraId="01CE6F75" w14:textId="77777777" w:rsidR="005C310B" w:rsidRPr="00B02A0B" w:rsidRDefault="005C310B" w:rsidP="005C310B">
      <w:pPr>
        <w:pStyle w:val="B3"/>
      </w:pPr>
      <w:r w:rsidRPr="00B02A0B">
        <w:t>ii)</w:t>
      </w:r>
      <w:r w:rsidRPr="00B02A0B">
        <w:tab/>
        <w:t xml:space="preserve">should display the </w:t>
      </w:r>
      <w:proofErr w:type="spellStart"/>
      <w:r w:rsidRPr="00B02A0B">
        <w:t>MCData</w:t>
      </w:r>
      <w:proofErr w:type="spellEnd"/>
      <w:r w:rsidRPr="00B02A0B">
        <w:t xml:space="preserve"> group identity of the group with the imminent peril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 xml:space="preserve">shall set the </w:t>
      </w:r>
      <w:proofErr w:type="spellStart"/>
      <w:r w:rsidRPr="00B02A0B">
        <w:t>MCData</w:t>
      </w:r>
      <w:proofErr w:type="spellEnd"/>
      <w:r w:rsidRPr="00B02A0B">
        <w:t xml:space="preserve">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a &lt;request-type&gt; element set to a value of "one-to-one-</w:t>
      </w:r>
      <w:proofErr w:type="spellStart"/>
      <w:r w:rsidRPr="00B02A0B">
        <w:t>fd</w:t>
      </w:r>
      <w:proofErr w:type="spellEnd"/>
      <w:r w:rsidRPr="00B02A0B">
        <w:t>" and also containing an &lt;emergency-</w:t>
      </w:r>
      <w:proofErr w:type="spellStart"/>
      <w:r w:rsidRPr="00B02A0B">
        <w:t>ind</w:t>
      </w:r>
      <w:proofErr w:type="spellEnd"/>
      <w:r w:rsidRPr="00B02A0B">
        <w:t>&gt; element set to a value of "true":</w:t>
      </w:r>
    </w:p>
    <w:p w14:paraId="3F7F2480"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w:t>
      </w:r>
      <w:r w:rsidRPr="00B02A0B">
        <w:rPr>
          <w:lang w:eastAsia="ko-KR"/>
        </w:rPr>
        <w:t>u</w:t>
      </w:r>
      <w:r w:rsidRPr="00B02A0B">
        <w:t xml:space="preserve">ser an indication that this is a SIP INVITE request for an </w:t>
      </w:r>
      <w:proofErr w:type="spellStart"/>
      <w:r w:rsidRPr="00B02A0B">
        <w:t>MCData</w:t>
      </w:r>
      <w:proofErr w:type="spellEnd"/>
      <w:r w:rsidRPr="00B02A0B">
        <w:t xml:space="preserve"> emergency private communication and:</w:t>
      </w:r>
    </w:p>
    <w:p w14:paraId="0BA805CA" w14:textId="77777777" w:rsidR="005C310B" w:rsidRPr="00B02A0B" w:rsidRDefault="005C310B" w:rsidP="005C310B">
      <w:pPr>
        <w:pStyle w:val="B3"/>
      </w:pPr>
      <w:proofErr w:type="spellStart"/>
      <w:r w:rsidRPr="00B02A0B">
        <w:t>i</w:t>
      </w:r>
      <w:proofErr w:type="spellEnd"/>
      <w:r w:rsidRPr="00B02A0B">
        <w:t>)</w:t>
      </w:r>
      <w:r w:rsidRPr="00B02A0B">
        <w:tab/>
        <w:t xml:space="preserve">should display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private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lastRenderedPageBreak/>
        <w:t>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 xml:space="preserve">-Params&gt; element of the application/vnd.3gpp.mcdata-info+xml MIME body is set to "true",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 and</w:t>
      </w:r>
    </w:p>
    <w:p w14:paraId="48DD8718"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57" w:name="_Toc20215672"/>
      <w:bookmarkStart w:id="3358" w:name="_Toc27496165"/>
      <w:bookmarkStart w:id="3359" w:name="_Toc36107906"/>
      <w:bookmarkStart w:id="3360" w:name="_Toc44598659"/>
      <w:bookmarkStart w:id="3361" w:name="_Toc44602514"/>
      <w:bookmarkStart w:id="3362" w:name="_Toc45197691"/>
      <w:bookmarkStart w:id="3363" w:name="_Toc45695724"/>
      <w:bookmarkStart w:id="3364" w:name="_Toc51851180"/>
      <w:r w:rsidRPr="00B02A0B">
        <w:rPr>
          <w:lang w:eastAsia="ko-KR"/>
        </w:rPr>
        <w:t>h)</w:t>
      </w:r>
      <w:r w:rsidRPr="00B02A0B">
        <w:rPr>
          <w:lang w:eastAsia="ko-KR"/>
        </w:rPr>
        <w:tab/>
        <w:t xml:space="preserve">If the SIP 200 (OK) response to the received SIP INVITE request was sent, on receipt of an SIP ACK message to the sent SIP 200 (OK) message, the </w:t>
      </w:r>
      <w:proofErr w:type="spellStart"/>
      <w:r w:rsidRPr="00B02A0B">
        <w:rPr>
          <w:lang w:eastAsia="ko-KR"/>
        </w:rPr>
        <w:t>MCData</w:t>
      </w:r>
      <w:proofErr w:type="spellEnd"/>
      <w:r w:rsidRPr="00B02A0B">
        <w:rPr>
          <w:lang w:eastAsia="ko-KR"/>
        </w:rPr>
        <w:t xml:space="preserve">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send a SIP 403 (Forbidden) response towards the </w:t>
      </w:r>
      <w:proofErr w:type="spellStart"/>
      <w:r w:rsidRPr="00B02A0B">
        <w:rPr>
          <w:lang w:eastAsia="ko-KR"/>
        </w:rPr>
        <w:t>MCData</w:t>
      </w:r>
      <w:proofErr w:type="spellEnd"/>
      <w:r w:rsidRPr="00B02A0B">
        <w:rPr>
          <w:lang w:eastAsia="ko-KR"/>
        </w:rPr>
        <w:t xml:space="preserve">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proofErr w:type="spellStart"/>
      <w:r w:rsidRPr="00B02A0B">
        <w:rPr>
          <w:lang w:eastAsia="ko-KR"/>
        </w:rPr>
        <w:t>MCData</w:t>
      </w:r>
      <w:proofErr w:type="spellEnd"/>
      <w:r w:rsidRPr="00B02A0B">
        <w:rPr>
          <w:lang w:eastAsia="ko-KR"/>
        </w:rPr>
        <w:t xml:space="preserve"> </w:t>
      </w:r>
      <w:r w:rsidRPr="00B02A0B">
        <w:rPr>
          <w:noProof/>
        </w:rPr>
        <w:t>user about the incoming FD request</w:t>
      </w:r>
      <w:r w:rsidRPr="00B02A0B">
        <w:rPr>
          <w:lang w:val="en-IN"/>
        </w:rPr>
        <w:t xml:space="preserve"> and wait for the </w:t>
      </w:r>
      <w:proofErr w:type="spellStart"/>
      <w:r w:rsidRPr="00B02A0B">
        <w:rPr>
          <w:lang w:eastAsia="ko-KR"/>
        </w:rPr>
        <w:t>MCData</w:t>
      </w:r>
      <w:proofErr w:type="spellEnd"/>
      <w:r w:rsidRPr="00B02A0B">
        <w:rPr>
          <w:lang w:eastAsia="ko-KR"/>
        </w:rPr>
        <w:t xml:space="preserve">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declines the FD session invitation:</w:t>
      </w:r>
    </w:p>
    <w:p w14:paraId="118DD2A8" w14:textId="77777777" w:rsidR="00B02A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shall send a SIP 480 (Temporarily Unavailable) response towards the </w:t>
      </w:r>
      <w:proofErr w:type="spellStart"/>
      <w:r w:rsidRPr="00B02A0B">
        <w:rPr>
          <w:lang w:eastAsia="ko-KR"/>
        </w:rPr>
        <w:t>MCData</w:t>
      </w:r>
      <w:proofErr w:type="spellEnd"/>
      <w:r w:rsidRPr="00B02A0B">
        <w:rPr>
          <w:lang w:eastAsia="ko-KR"/>
        </w:rPr>
        <w:t xml:space="preserve">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defers the FD session invitation:</w:t>
      </w:r>
    </w:p>
    <w:p w14:paraId="29E4014E" w14:textId="77777777" w:rsidR="00B02A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shall send a SIP 480 (Temporarily Unavailable) response towards the </w:t>
      </w:r>
      <w:proofErr w:type="spellStart"/>
      <w:r w:rsidRPr="00B02A0B">
        <w:rPr>
          <w:lang w:eastAsia="ko-KR"/>
        </w:rPr>
        <w:t>MCData</w:t>
      </w:r>
      <w:proofErr w:type="spellEnd"/>
      <w:r w:rsidRPr="00B02A0B">
        <w:rPr>
          <w:lang w:eastAsia="ko-KR"/>
        </w:rPr>
        <w:t xml:space="preserve">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lastRenderedPageBreak/>
        <w:t>d)</w:t>
      </w:r>
      <w:r w:rsidRPr="00B02A0B">
        <w:rPr>
          <w:lang w:eastAsia="ko-KR"/>
        </w:rPr>
        <w:tab/>
        <w:t xml:space="preserve">if the </w:t>
      </w:r>
      <w:proofErr w:type="spellStart"/>
      <w:r w:rsidRPr="00B02A0B">
        <w:rPr>
          <w:lang w:eastAsia="ko-KR"/>
        </w:rPr>
        <w:t>MCData</w:t>
      </w:r>
      <w:proofErr w:type="spellEnd"/>
      <w:r w:rsidRPr="00B02A0B">
        <w:rPr>
          <w:lang w:eastAsia="ko-KR"/>
        </w:rPr>
        <w:t xml:space="preserve"> user accepts the FD session invitation:</w:t>
      </w:r>
    </w:p>
    <w:p w14:paraId="25714F6F" w14:textId="776F8E62" w:rsidR="005C310B" w:rsidRPr="00B02A0B" w:rsidRDefault="005C310B" w:rsidP="005C310B">
      <w:pPr>
        <w:pStyle w:val="B3"/>
      </w:pPr>
      <w:proofErr w:type="spellStart"/>
      <w:r w:rsidRPr="00B02A0B">
        <w:t>i</w:t>
      </w:r>
      <w:proofErr w:type="spellEnd"/>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 xml:space="preserve">if a SIP CANCEL request associated with the SIP INVITE request was received, shall execute the procedure in clause 6.2.8.4.1, otherwise 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 xml:space="preserve">may store the Conversation ID, Message ID, </w:t>
      </w:r>
      <w:proofErr w:type="spellStart"/>
      <w:r w:rsidRPr="00B02A0B">
        <w:t>InReplyTo</w:t>
      </w:r>
      <w:proofErr w:type="spellEnd"/>
      <w:r w:rsidRPr="00B02A0B">
        <w:t xml:space="preserve">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 xml:space="preserve">if the SIP 200 (OK) response to the received SIP INVITE request was sent, on receipt of an SIP ACK message to the sent SIP 200 (OK) message, the </w:t>
      </w:r>
      <w:proofErr w:type="spellStart"/>
      <w:r w:rsidRPr="00B02A0B">
        <w:rPr>
          <w:lang w:eastAsia="ko-KR"/>
        </w:rPr>
        <w:t>MCData</w:t>
      </w:r>
      <w:proofErr w:type="spellEnd"/>
      <w:r w:rsidRPr="00B02A0B">
        <w:rPr>
          <w:lang w:eastAsia="ko-KR"/>
        </w:rPr>
        <w:t xml:space="preserve">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proofErr w:type="spellStart"/>
      <w:r w:rsidRPr="00B02A0B">
        <w:t>i</w:t>
      </w:r>
      <w:proofErr w:type="spellEnd"/>
      <w:r w:rsidRPr="00B02A0B">
        <w:rPr>
          <w:lang w:eastAsia="ko-KR"/>
        </w:rPr>
        <w:t>)</w:t>
      </w:r>
      <w:r w:rsidRPr="00B02A0B">
        <w:tab/>
      </w:r>
      <w:r w:rsidRPr="00B02A0B">
        <w:rPr>
          <w:lang w:eastAsia="ko-KR"/>
        </w:rPr>
        <w:t xml:space="preserve">shall send a SIP 403 (Forbidden)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w:t>
      </w:r>
      <w:proofErr w:type="spellStart"/>
      <w:r w:rsidRPr="00B02A0B">
        <w:rPr>
          <w:lang w:eastAsia="ko-KR"/>
        </w:rPr>
        <w:t>MCData</w:t>
      </w:r>
      <w:proofErr w:type="spellEnd"/>
      <w:r w:rsidRPr="00B02A0B">
        <w:rPr>
          <w:lang w:eastAsia="ko-KR"/>
        </w:rPr>
        <w:t xml:space="preserve">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65" w:name="_Toc131378615"/>
      <w:r>
        <w:t>10.2.5.2.5</w:t>
      </w:r>
      <w:r>
        <w:tab/>
      </w:r>
      <w:proofErr w:type="spellStart"/>
      <w:r w:rsidRPr="00E13810">
        <w:t>MCData</w:t>
      </w:r>
      <w:proofErr w:type="spellEnd"/>
      <w:r w:rsidRPr="0073469F">
        <w:t xml:space="preserve"> </w:t>
      </w:r>
      <w:r>
        <w:t xml:space="preserve">client initiates cancellation for an </w:t>
      </w:r>
      <w:r w:rsidRPr="0073469F">
        <w:t xml:space="preserve">in-progress emergency </w:t>
      </w:r>
      <w:r>
        <w:t>one-to-one communication using FD media plane</w:t>
      </w:r>
      <w:bookmarkEnd w:id="3365"/>
    </w:p>
    <w:p w14:paraId="186C6361" w14:textId="77777777" w:rsidR="00EF5464" w:rsidRDefault="00EF5464" w:rsidP="00EF5464">
      <w:pPr>
        <w:rPr>
          <w:lang w:eastAsia="ko-KR"/>
        </w:rPr>
      </w:pPr>
      <w:r>
        <w:t>T</w:t>
      </w:r>
      <w:r w:rsidRPr="008448A4">
        <w:t xml:space="preserve">he </w:t>
      </w:r>
      <w:proofErr w:type="spellStart"/>
      <w:r>
        <w:t>MCData</w:t>
      </w:r>
      <w:proofErr w:type="spellEnd"/>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66" w:name="_Toc131378616"/>
      <w:r>
        <w:t>10.2.5.2.6</w:t>
      </w:r>
      <w:r>
        <w:tab/>
      </w:r>
      <w:proofErr w:type="spellStart"/>
      <w:r>
        <w:t>MCData</w:t>
      </w:r>
      <w:proofErr w:type="spellEnd"/>
      <w:r w:rsidRPr="0073469F">
        <w:t xml:space="preserve"> </w:t>
      </w:r>
      <w:r>
        <w:t>client initiates upgrade to emergency for an ongoing</w:t>
      </w:r>
      <w:r w:rsidRPr="0073469F">
        <w:t xml:space="preserve"> </w:t>
      </w:r>
      <w:r>
        <w:t>one-to-one communication using FD media plane</w:t>
      </w:r>
      <w:bookmarkEnd w:id="3366"/>
    </w:p>
    <w:p w14:paraId="0F6D766A" w14:textId="77777777" w:rsidR="00EF5464" w:rsidRDefault="00EF5464" w:rsidP="00EF5464">
      <w:pPr>
        <w:rPr>
          <w:lang w:eastAsia="ko-KR"/>
        </w:rPr>
      </w:pPr>
      <w:r>
        <w:t>T</w:t>
      </w:r>
      <w:r w:rsidRPr="0073469F">
        <w:t xml:space="preserve">he </w:t>
      </w:r>
      <w:proofErr w:type="spellStart"/>
      <w:r w:rsidRPr="0073469F">
        <w:t>MC</w:t>
      </w:r>
      <w:r>
        <w:t>Data</w:t>
      </w:r>
      <w:proofErr w:type="spellEnd"/>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67" w:name="_Toc131378617"/>
      <w:r>
        <w:t>10.2.5</w:t>
      </w:r>
      <w:r w:rsidRPr="00BC379A">
        <w:t>.2.</w:t>
      </w:r>
      <w:r>
        <w:t>7</w:t>
      </w:r>
      <w:r w:rsidRPr="00BC379A">
        <w:tab/>
        <w:t>T</w:t>
      </w:r>
      <w:r w:rsidRPr="00BC379A">
        <w:rPr>
          <w:lang w:eastAsia="ko-KR"/>
        </w:rPr>
        <w:t xml:space="preserve">erminating procedures for </w:t>
      </w:r>
      <w:proofErr w:type="spellStart"/>
      <w:r w:rsidRPr="00BC379A">
        <w:rPr>
          <w:lang w:eastAsia="ko-KR"/>
        </w:rPr>
        <w:t>MCData</w:t>
      </w:r>
      <w:proofErr w:type="spellEnd"/>
      <w:r w:rsidRPr="00BC379A">
        <w:rPr>
          <w:lang w:eastAsia="ko-KR"/>
        </w:rPr>
        <w:t xml:space="preserve">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67"/>
    </w:p>
    <w:p w14:paraId="2846ED4B" w14:textId="77777777" w:rsidR="00EF5464" w:rsidRPr="00BC379A" w:rsidRDefault="00EF5464" w:rsidP="00EF5464">
      <w:pPr>
        <w:rPr>
          <w:lang w:val="en-US"/>
        </w:rPr>
      </w:pPr>
      <w:r w:rsidRPr="00BC379A">
        <w:t xml:space="preserve">The </w:t>
      </w:r>
      <w:proofErr w:type="spellStart"/>
      <w:r w:rsidRPr="00BC379A">
        <w:t>MCData</w:t>
      </w:r>
      <w:proofErr w:type="spellEnd"/>
      <w:r w:rsidRPr="00BC379A">
        <w:t xml:space="preserve">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68" w:name="_Toc92224795"/>
      <w:bookmarkStart w:id="3369" w:name="_Toc131378618"/>
      <w:r w:rsidRPr="00B02A0B">
        <w:rPr>
          <w:rFonts w:eastAsia="Malgun Gothic"/>
        </w:rPr>
        <w:lastRenderedPageBreak/>
        <w:t>10.2.5.3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3357"/>
      <w:bookmarkEnd w:id="3358"/>
      <w:bookmarkEnd w:id="3359"/>
      <w:bookmarkEnd w:id="3360"/>
      <w:bookmarkEnd w:id="3361"/>
      <w:bookmarkEnd w:id="3362"/>
      <w:bookmarkEnd w:id="3363"/>
      <w:bookmarkEnd w:id="3364"/>
      <w:bookmarkEnd w:id="3368"/>
      <w:bookmarkEnd w:id="3369"/>
    </w:p>
    <w:p w14:paraId="020CCB45" w14:textId="77777777" w:rsidR="005C310B" w:rsidRPr="00B02A0B" w:rsidRDefault="005C310B" w:rsidP="007D34FE">
      <w:pPr>
        <w:pStyle w:val="Heading5"/>
        <w:rPr>
          <w:rFonts w:eastAsia="Malgun Gothic"/>
        </w:rPr>
      </w:pPr>
      <w:bookmarkStart w:id="3370" w:name="_Toc20215673"/>
      <w:bookmarkStart w:id="3371" w:name="_Toc27496166"/>
      <w:bookmarkStart w:id="3372" w:name="_Toc36107907"/>
      <w:bookmarkStart w:id="3373" w:name="_Toc44598660"/>
      <w:bookmarkStart w:id="3374" w:name="_Toc44602515"/>
      <w:bookmarkStart w:id="3375" w:name="_Toc45197692"/>
      <w:bookmarkStart w:id="3376" w:name="_Toc45695725"/>
      <w:bookmarkStart w:id="3377" w:name="_Toc51851181"/>
      <w:bookmarkStart w:id="3378" w:name="_Toc92224796"/>
      <w:bookmarkStart w:id="3379" w:name="_Toc131378619"/>
      <w:r w:rsidRPr="00B02A0B">
        <w:rPr>
          <w:rFonts w:eastAsia="Malgun Gothic"/>
        </w:rPr>
        <w:t>10.2.5.3.1</w:t>
      </w:r>
      <w:r w:rsidRPr="00B02A0B">
        <w:rPr>
          <w:rFonts w:eastAsia="Malgun Gothic"/>
        </w:rPr>
        <w:tab/>
        <w:t>SDP offer generation</w:t>
      </w:r>
      <w:bookmarkEnd w:id="3370"/>
      <w:bookmarkEnd w:id="3371"/>
      <w:bookmarkEnd w:id="3372"/>
      <w:bookmarkEnd w:id="3373"/>
      <w:bookmarkEnd w:id="3374"/>
      <w:bookmarkEnd w:id="3375"/>
      <w:bookmarkEnd w:id="3376"/>
      <w:bookmarkEnd w:id="3377"/>
      <w:bookmarkEnd w:id="3378"/>
      <w:bookmarkEnd w:id="3379"/>
    </w:p>
    <w:p w14:paraId="3FDED0A9" w14:textId="77777777" w:rsidR="005C310B" w:rsidRPr="00B02A0B" w:rsidRDefault="005C310B" w:rsidP="005C310B">
      <w:r w:rsidRPr="00B02A0B">
        <w:t xml:space="preserve">The SDP offer is generated based on the received SDP offer. The SDP offer generated by the participating </w:t>
      </w:r>
      <w:proofErr w:type="spellStart"/>
      <w:r w:rsidRPr="00B02A0B">
        <w:t>MCData</w:t>
      </w:r>
      <w:proofErr w:type="spellEnd"/>
      <w:r w:rsidRPr="00B02A0B">
        <w:t xml:space="preserve">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0150FEE1" w14:textId="77777777" w:rsidR="005C310B" w:rsidRPr="00B02A0B" w:rsidRDefault="005C310B" w:rsidP="005C310B">
      <w:r w:rsidRPr="00B02A0B">
        <w:t xml:space="preserve">When composing the SDP offer according to 3GPP TS 24.229 [5], the participating </w:t>
      </w:r>
      <w:proofErr w:type="spellStart"/>
      <w:r w:rsidRPr="00B02A0B">
        <w:t>MCData</w:t>
      </w:r>
      <w:proofErr w:type="spellEnd"/>
      <w:r w:rsidRPr="00B02A0B">
        <w:t xml:space="preserve"> function:</w:t>
      </w:r>
    </w:p>
    <w:p w14:paraId="1B4EAED2" w14:textId="77777777" w:rsidR="005C310B" w:rsidRPr="00B02A0B" w:rsidRDefault="005C310B" w:rsidP="005C310B">
      <w:pPr>
        <w:pStyle w:val="B1"/>
      </w:pPr>
      <w:r w:rsidRPr="00B02A0B">
        <w:t>1)</w:t>
      </w:r>
      <w:r w:rsidRPr="00B02A0B">
        <w:tab/>
        <w:t xml:space="preserve">shall replace the IP address and port number for the offered media stream in the received SDP offer with the IP address and port number of the participating </w:t>
      </w:r>
      <w:proofErr w:type="spellStart"/>
      <w:r w:rsidRPr="00B02A0B">
        <w:t>MCData</w:t>
      </w:r>
      <w:proofErr w:type="spellEnd"/>
      <w:r w:rsidRPr="00B02A0B">
        <w:t xml:space="preserve">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 xml:space="preserve">Requirements can exist for the participating </w:t>
      </w:r>
      <w:proofErr w:type="spellStart"/>
      <w:r w:rsidRPr="00B02A0B">
        <w:t>MCData</w:t>
      </w:r>
      <w:proofErr w:type="spellEnd"/>
      <w:r w:rsidRPr="00B02A0B">
        <w:t xml:space="preserve">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 xml:space="preserve">If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are in the same </w:t>
      </w:r>
      <w:proofErr w:type="spellStart"/>
      <w:r w:rsidRPr="00B02A0B">
        <w:t>MCData</w:t>
      </w:r>
      <w:proofErr w:type="spellEnd"/>
      <w:r w:rsidRPr="00B02A0B">
        <w:t xml:space="preserve"> server, and the participating </w:t>
      </w:r>
      <w:proofErr w:type="spellStart"/>
      <w:r w:rsidRPr="00B02A0B">
        <w:t>MCData</w:t>
      </w:r>
      <w:proofErr w:type="spellEnd"/>
      <w:r w:rsidRPr="00B02A0B">
        <w:t xml:space="preserve">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80" w:name="_Toc20215674"/>
      <w:bookmarkStart w:id="3381" w:name="_Toc27496167"/>
      <w:bookmarkStart w:id="3382" w:name="_Toc36107908"/>
      <w:bookmarkStart w:id="3383" w:name="_Toc44598661"/>
      <w:bookmarkStart w:id="3384" w:name="_Toc44602516"/>
      <w:bookmarkStart w:id="3385" w:name="_Toc45197693"/>
      <w:bookmarkStart w:id="3386" w:name="_Toc45695726"/>
      <w:bookmarkStart w:id="3387" w:name="_Toc51851182"/>
      <w:bookmarkStart w:id="3388" w:name="_Toc92224797"/>
      <w:bookmarkStart w:id="3389" w:name="_Toc131378620"/>
      <w:r w:rsidRPr="00B02A0B">
        <w:rPr>
          <w:rFonts w:eastAsia="Malgun Gothic"/>
        </w:rPr>
        <w:t>10.2.5.3.2</w:t>
      </w:r>
      <w:r w:rsidRPr="00B02A0B">
        <w:rPr>
          <w:rFonts w:eastAsia="Malgun Gothic"/>
        </w:rPr>
        <w:tab/>
        <w:t>SDP answer generation</w:t>
      </w:r>
      <w:bookmarkEnd w:id="3380"/>
      <w:bookmarkEnd w:id="3381"/>
      <w:bookmarkEnd w:id="3382"/>
      <w:bookmarkEnd w:id="3383"/>
      <w:bookmarkEnd w:id="3384"/>
      <w:bookmarkEnd w:id="3385"/>
      <w:bookmarkEnd w:id="3386"/>
      <w:bookmarkEnd w:id="3387"/>
      <w:bookmarkEnd w:id="3388"/>
      <w:bookmarkEnd w:id="3389"/>
    </w:p>
    <w:p w14:paraId="0734B31C" w14:textId="77777777" w:rsidR="005C310B" w:rsidRPr="00B02A0B" w:rsidRDefault="005C310B" w:rsidP="005C310B">
      <w:r w:rsidRPr="00B02A0B">
        <w:t xml:space="preserve">When composing the SDP answer according to 3GPP TS 24.229 [5], the participating </w:t>
      </w:r>
      <w:proofErr w:type="spellStart"/>
      <w:r w:rsidRPr="00B02A0B">
        <w:t>MCData</w:t>
      </w:r>
      <w:proofErr w:type="spellEnd"/>
      <w:r w:rsidRPr="00B02A0B">
        <w:t xml:space="preserve"> function:</w:t>
      </w:r>
    </w:p>
    <w:p w14:paraId="0BC7EFDF" w14:textId="77777777" w:rsidR="005C310B" w:rsidRPr="00B02A0B" w:rsidRDefault="005C310B" w:rsidP="005C310B">
      <w:pPr>
        <w:pStyle w:val="B1"/>
      </w:pPr>
      <w:r w:rsidRPr="00B02A0B">
        <w:t>1)</w:t>
      </w:r>
      <w:r w:rsidRPr="00B02A0B">
        <w:tab/>
        <w:t xml:space="preserve">shall replace the IP address and port number in the received SDP answer with the IP address and port number of the participating </w:t>
      </w:r>
      <w:proofErr w:type="spellStart"/>
      <w:r w:rsidRPr="00B02A0B">
        <w:t>MCData</w:t>
      </w:r>
      <w:proofErr w:type="spellEnd"/>
      <w:r w:rsidRPr="00B02A0B">
        <w:t xml:space="preserve">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 xml:space="preserve">Requirements can exist for the participating </w:t>
      </w:r>
      <w:proofErr w:type="spellStart"/>
      <w:r w:rsidRPr="00B02A0B">
        <w:t>MCData</w:t>
      </w:r>
      <w:proofErr w:type="spellEnd"/>
      <w:r w:rsidRPr="00B02A0B">
        <w:t xml:space="preserve">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 xml:space="preserve">If the participating </w:t>
      </w:r>
      <w:proofErr w:type="spellStart"/>
      <w:r w:rsidRPr="00B02A0B">
        <w:t>MCData</w:t>
      </w:r>
      <w:proofErr w:type="spellEnd"/>
      <w:r w:rsidRPr="00B02A0B">
        <w:t xml:space="preserve"> function and the controlling </w:t>
      </w:r>
      <w:proofErr w:type="spellStart"/>
      <w:r w:rsidRPr="00B02A0B">
        <w:t>MCData</w:t>
      </w:r>
      <w:proofErr w:type="spellEnd"/>
      <w:r w:rsidRPr="00B02A0B">
        <w:t xml:space="preserve"> function are in the same </w:t>
      </w:r>
      <w:proofErr w:type="spellStart"/>
      <w:r w:rsidRPr="00B02A0B">
        <w:t>MCData</w:t>
      </w:r>
      <w:proofErr w:type="spellEnd"/>
      <w:r w:rsidRPr="00B02A0B">
        <w:t xml:space="preserve"> server, and the participating </w:t>
      </w:r>
      <w:proofErr w:type="spellStart"/>
      <w:r w:rsidRPr="00B02A0B">
        <w:t>MCData</w:t>
      </w:r>
      <w:proofErr w:type="spellEnd"/>
      <w:r w:rsidRPr="00B02A0B">
        <w:t xml:space="preserve">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90" w:name="_Toc20215675"/>
      <w:bookmarkStart w:id="3391" w:name="_Toc27496168"/>
      <w:bookmarkStart w:id="3392" w:name="_Toc36107909"/>
      <w:bookmarkStart w:id="3393" w:name="_Toc44598662"/>
      <w:bookmarkStart w:id="3394" w:name="_Toc44602517"/>
      <w:bookmarkStart w:id="3395" w:name="_Toc45197694"/>
      <w:bookmarkStart w:id="3396" w:name="_Toc45695727"/>
      <w:bookmarkStart w:id="3397" w:name="_Toc51851183"/>
      <w:bookmarkStart w:id="3398" w:name="_Toc92224798"/>
      <w:bookmarkStart w:id="3399" w:name="_Toc131378621"/>
      <w:r w:rsidRPr="00B02A0B">
        <w:rPr>
          <w:rFonts w:eastAsia="Malgun Gothic"/>
        </w:rPr>
        <w:t>10.2.5.3.3</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3390"/>
      <w:bookmarkEnd w:id="3391"/>
      <w:bookmarkEnd w:id="3392"/>
      <w:bookmarkEnd w:id="3393"/>
      <w:bookmarkEnd w:id="3394"/>
      <w:bookmarkEnd w:id="3395"/>
      <w:bookmarkEnd w:id="3396"/>
      <w:bookmarkEnd w:id="3397"/>
      <w:bookmarkEnd w:id="3398"/>
      <w:bookmarkEnd w:id="3399"/>
    </w:p>
    <w:p w14:paraId="3F3D46AA" w14:textId="77777777" w:rsidR="005C310B" w:rsidRPr="00B02A0B" w:rsidRDefault="005C310B" w:rsidP="005C310B">
      <w:r w:rsidRPr="00B02A0B">
        <w:t xml:space="preserve">Upon receipt of a "SIP INVITE request for file distribution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2CCCC366"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4670D926" w14:textId="26E361F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r w:rsidR="00E64319">
        <w:t xml:space="preserve"> or </w:t>
      </w:r>
      <w:r w:rsidR="00E64319" w:rsidRPr="00B02A0B">
        <w:t>clause 6.3.7.2.</w:t>
      </w:r>
      <w:r w:rsidR="00E64319">
        <w:t>4</w:t>
      </w:r>
      <w:r w:rsidRPr="00B02A0B">
        <w:t xml:space="preserve">, the participating </w:t>
      </w:r>
      <w:proofErr w:type="spellStart"/>
      <w:r w:rsidRPr="00B02A0B">
        <w:t>MCData</w:t>
      </w:r>
      <w:proofErr w:type="spellEnd"/>
      <w:r w:rsidRPr="00B02A0B">
        <w:t xml:space="preserve"> function can, according to local policy, choose to accept the request.</w:t>
      </w:r>
    </w:p>
    <w:p w14:paraId="72477060"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lastRenderedPageBreak/>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w:t>
      </w:r>
      <w:proofErr w:type="spellStart"/>
      <w:r w:rsidRPr="00B02A0B">
        <w:t>fd</w:t>
      </w:r>
      <w:proofErr w:type="spellEnd"/>
      <w:r w:rsidRPr="00B02A0B">
        <w:t xml:space="preserve">", shall determine the public service identity of the controlling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w:t>
      </w:r>
      <w:proofErr w:type="spellStart"/>
      <w:r w:rsidRPr="00B02A0B">
        <w:t>fd</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4C1ED41" w14:textId="77777777" w:rsidR="006A6F37" w:rsidRDefault="006A6F37" w:rsidP="006A6F37">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EB7BC24" w14:textId="77777777" w:rsidR="006A6F37" w:rsidRDefault="006A6F37" w:rsidP="006A6F37">
      <w:pPr>
        <w:pStyle w:val="NO"/>
      </w:pPr>
      <w:r>
        <w:t>NOTE 5:</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EC842E5" w14:textId="77777777" w:rsidR="006A6F37" w:rsidRPr="008976FB" w:rsidRDefault="006A6F37" w:rsidP="006A6F37">
      <w:pPr>
        <w:pStyle w:val="NO"/>
      </w:pPr>
      <w:r>
        <w:t>NOTE 7:</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C1308BD" w14:textId="77777777" w:rsidR="005C310B" w:rsidRPr="00B02A0B" w:rsidRDefault="005C310B" w:rsidP="005C310B">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 xml:space="preserve">is not allowed to initiate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xml:space="preserve">, shall reject the "SIP INVITE request for file distribution for originating participating </w:t>
      </w:r>
      <w:proofErr w:type="spellStart"/>
      <w:r w:rsidRPr="00B02A0B">
        <w:t>MCData</w:t>
      </w:r>
      <w:proofErr w:type="spellEnd"/>
      <w:r w:rsidRPr="00B02A0B">
        <w:t xml:space="preserve">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due to exceeding the maximum amount of data that can be sent in a single request as determined by step 7) of clause 11.1, shall reject the "SIP INVITE request for file distribution for originating participating </w:t>
      </w:r>
      <w:proofErr w:type="spellStart"/>
      <w:r w:rsidRPr="00B02A0B">
        <w:t>MCData</w:t>
      </w:r>
      <w:proofErr w:type="spellEnd"/>
      <w:r w:rsidRPr="00B02A0B">
        <w:t xml:space="preserve"> function" with a SIP 403 (Forbidden) response to the SIP INVITE request, with warning text set to "202 user not authorised for one-to-one </w:t>
      </w:r>
      <w:proofErr w:type="spellStart"/>
      <w:r w:rsidRPr="00B02A0B">
        <w:t>MCData</w:t>
      </w:r>
      <w:proofErr w:type="spellEnd"/>
      <w:r w:rsidRPr="00B02A0B">
        <w:t xml:space="preserve">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INVITE request for file distribution 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35A7DD35" w:rsidR="005C310B" w:rsidRDefault="005C310B" w:rsidP="005C310B">
      <w:pPr>
        <w:pStyle w:val="B1"/>
      </w:pPr>
      <w:r w:rsidRPr="00B02A0B">
        <w:t>7A)</w:t>
      </w:r>
      <w:r w:rsidRPr="00B02A0B">
        <w:tab/>
        <w:t xml:space="preserve">if the user identified by the </w:t>
      </w:r>
      <w:proofErr w:type="spellStart"/>
      <w:r w:rsidRPr="00B02A0B">
        <w:t>MCData</w:t>
      </w:r>
      <w:proofErr w:type="spellEnd"/>
      <w:r w:rsidRPr="00B02A0B">
        <w:t xml:space="preserve"> ID requests to initiate an emergency communication, but is not allowed to do so, </w:t>
      </w:r>
      <w:r w:rsidRPr="00B02A0B">
        <w:rPr>
          <w:lang w:val="en-IN"/>
        </w:rPr>
        <w:t>as determined by executing the procedures in clause 6.</w:t>
      </w:r>
      <w:r w:rsidR="00E64319">
        <w:rPr>
          <w:lang w:val="en-IN"/>
        </w:rPr>
        <w:t>3.7</w:t>
      </w:r>
      <w:r w:rsidRPr="00B02A0B">
        <w:rPr>
          <w:lang w:val="en-IN"/>
        </w:rPr>
        <w:t>.2.6</w:t>
      </w:r>
      <w:r w:rsidRPr="00B02A0B">
        <w:t xml:space="preserve">, shall reject the "SIP INVITE request for </w:t>
      </w:r>
      <w:r w:rsidRPr="00B02A0B">
        <w:lastRenderedPageBreak/>
        <w:t xml:space="preserve">file distribution for originating participating </w:t>
      </w:r>
      <w:proofErr w:type="spellStart"/>
      <w:r w:rsidRPr="00B02A0B">
        <w:t>MCData</w:t>
      </w:r>
      <w:proofErr w:type="spellEnd"/>
      <w:r w:rsidRPr="00B02A0B">
        <w:t xml:space="preserve">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6B87660" w14:textId="28DFC693" w:rsidR="00E64319" w:rsidRPr="00B02A0B" w:rsidRDefault="00E64319" w:rsidP="005C310B">
      <w:pPr>
        <w:pStyle w:val="B1"/>
      </w:pPr>
      <w:r w:rsidRPr="00B02A0B">
        <w:t>7</w:t>
      </w:r>
      <w:r>
        <w:t>B</w:t>
      </w:r>
      <w:r w:rsidRPr="00B02A0B">
        <w:t>)</w:t>
      </w:r>
      <w:r w:rsidRPr="00B02A0B">
        <w:tab/>
        <w:t xml:space="preserve">if the user identified by the </w:t>
      </w:r>
      <w:proofErr w:type="spellStart"/>
      <w:r w:rsidRPr="00B02A0B">
        <w:t>MCData</w:t>
      </w:r>
      <w:proofErr w:type="spellEnd"/>
      <w:r w:rsidRPr="00B02A0B">
        <w:t xml:space="preserve">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xml:space="preserve">, shall reject the "SIP INVITE request for file distribution for originating participating </w:t>
      </w:r>
      <w:proofErr w:type="spellStart"/>
      <w:r w:rsidRPr="00B02A0B">
        <w:t>MCData</w:t>
      </w:r>
      <w:proofErr w:type="spellEnd"/>
      <w:r w:rsidRPr="00B02A0B">
        <w:t xml:space="preserve">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76F94CB" w14:textId="77777777" w:rsidR="005C310B" w:rsidRPr="00B02A0B" w:rsidRDefault="005C310B" w:rsidP="005C310B">
      <w:pPr>
        <w:pStyle w:val="B1"/>
      </w:pPr>
      <w:r w:rsidRPr="00B02A0B">
        <w:t>11)</w:t>
      </w:r>
      <w:r w:rsidRPr="00B02A0B">
        <w:tab/>
        <w:t xml:space="preserve">shall set the Request-URI of the outgoing SIP INVITE request to the public service identity of the controlling </w:t>
      </w:r>
      <w:proofErr w:type="spellStart"/>
      <w:r w:rsidRPr="00B02A0B">
        <w:t>MCData</w:t>
      </w:r>
      <w:proofErr w:type="spellEnd"/>
      <w:r w:rsidRPr="00B02A0B">
        <w:t xml:space="preserve">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 xml:space="preserve">if the incoming SIP INVITE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w:t>
      </w:r>
      <w:proofErr w:type="spellStart"/>
      <w:r w:rsidRPr="00B02A0B">
        <w:t>MCData</w:t>
      </w:r>
      <w:proofErr w:type="spellEnd"/>
      <w:r w:rsidRPr="00B02A0B">
        <w:t xml:space="preserve">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 xml:space="preserve">shall include in the SIP INVITE request an SDP offer based on the SDP offer in the received SIP INVITE request from the </w:t>
      </w:r>
      <w:proofErr w:type="spellStart"/>
      <w:r w:rsidRPr="00B02A0B">
        <w:t>MCData</w:t>
      </w:r>
      <w:proofErr w:type="spellEnd"/>
      <w:r w:rsidRPr="00B02A0B">
        <w:t xml:space="preserve">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 xml:space="preserve">shall send the SIP 200 (OK) response to the </w:t>
      </w:r>
      <w:proofErr w:type="spellStart"/>
      <w:r w:rsidRPr="00B02A0B">
        <w:t>MCData</w:t>
      </w:r>
      <w:proofErr w:type="spellEnd"/>
      <w:r w:rsidRPr="00B02A0B">
        <w:t xml:space="preserve">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 xml:space="preserve">Upon receipt of a SIP 4xx, 5xx or 6xx response to the SIP INVITE request in step 16) the participating </w:t>
      </w:r>
      <w:proofErr w:type="spellStart"/>
      <w:r w:rsidRPr="00B02A0B">
        <w:t>MCData</w:t>
      </w:r>
      <w:proofErr w:type="spellEnd"/>
      <w:r w:rsidRPr="00B02A0B">
        <w:t xml:space="preserve">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2AA13D2D" w14:textId="77777777" w:rsidR="005C310B" w:rsidRPr="00B02A0B" w:rsidRDefault="005C310B" w:rsidP="007D34FE">
      <w:pPr>
        <w:pStyle w:val="Heading5"/>
        <w:rPr>
          <w:rFonts w:eastAsia="Malgun Gothic"/>
        </w:rPr>
      </w:pPr>
      <w:bookmarkStart w:id="3400" w:name="_Toc20215676"/>
      <w:bookmarkStart w:id="3401" w:name="_Toc27496169"/>
      <w:bookmarkStart w:id="3402" w:name="_Toc36107910"/>
      <w:bookmarkStart w:id="3403" w:name="_Toc44598663"/>
      <w:bookmarkStart w:id="3404" w:name="_Toc44602518"/>
      <w:bookmarkStart w:id="3405" w:name="_Toc45197695"/>
      <w:bookmarkStart w:id="3406" w:name="_Toc45695728"/>
      <w:bookmarkStart w:id="3407" w:name="_Toc51851184"/>
      <w:bookmarkStart w:id="3408" w:name="_Toc92224799"/>
      <w:bookmarkStart w:id="3409" w:name="_Toc131378622"/>
      <w:r w:rsidRPr="00B02A0B">
        <w:rPr>
          <w:rFonts w:eastAsia="Malgun Gothic"/>
        </w:rPr>
        <w:t>10.2.5.3.4</w:t>
      </w:r>
      <w:r w:rsidRPr="00B02A0B">
        <w:rPr>
          <w:rFonts w:eastAsia="Malgun Gothic"/>
        </w:rPr>
        <w:tab/>
        <w:t xml:space="preserve">Terminating participating </w:t>
      </w:r>
      <w:proofErr w:type="spellStart"/>
      <w:r w:rsidRPr="00B02A0B">
        <w:rPr>
          <w:rFonts w:eastAsia="Malgun Gothic"/>
        </w:rPr>
        <w:t>MCData</w:t>
      </w:r>
      <w:proofErr w:type="spellEnd"/>
      <w:r w:rsidRPr="00B02A0B">
        <w:rPr>
          <w:rFonts w:eastAsia="Malgun Gothic"/>
        </w:rPr>
        <w:t xml:space="preserve"> function procedures</w:t>
      </w:r>
      <w:bookmarkEnd w:id="3400"/>
      <w:bookmarkEnd w:id="3401"/>
      <w:bookmarkEnd w:id="3402"/>
      <w:bookmarkEnd w:id="3403"/>
      <w:bookmarkEnd w:id="3404"/>
      <w:bookmarkEnd w:id="3405"/>
      <w:bookmarkEnd w:id="3406"/>
      <w:bookmarkEnd w:id="3407"/>
      <w:bookmarkEnd w:id="3408"/>
      <w:bookmarkEnd w:id="3409"/>
    </w:p>
    <w:p w14:paraId="06B4AFBB" w14:textId="77777777" w:rsidR="005C310B" w:rsidRPr="00B02A0B" w:rsidRDefault="005C310B" w:rsidP="005C310B">
      <w:r w:rsidRPr="00B02A0B">
        <w:t xml:space="preserve">Upon receipt of a "SIP INVITE request for file distribution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5CC65E3E"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 xml:space="preserve">If the SIP INVITE request contains an emergency indication or an imminent peril indication set to a value of "true", the participating </w:t>
      </w:r>
      <w:proofErr w:type="spellStart"/>
      <w:r w:rsidRPr="00B02A0B">
        <w:t>MCData</w:t>
      </w:r>
      <w:proofErr w:type="spellEnd"/>
      <w:r w:rsidRPr="00B02A0B">
        <w:t xml:space="preserve">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w:t>
      </w:r>
      <w:proofErr w:type="spellStart"/>
      <w:r w:rsidRPr="00B02A0B">
        <w:t>MCData</w:t>
      </w:r>
      <w:proofErr w:type="spellEnd"/>
      <w:r w:rsidRPr="00B02A0B">
        <w:t xml:space="preserve">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3D8318B5" w14:textId="77777777" w:rsidR="00B02A0B" w:rsidRPr="00B02A0B" w:rsidRDefault="005C310B" w:rsidP="005C310B">
      <w:pPr>
        <w:pStyle w:val="B1"/>
      </w:pPr>
      <w:r w:rsidRPr="00B02A0B">
        <w:t>3A)</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(i.e. </w:t>
      </w:r>
      <w:proofErr w:type="spellStart"/>
      <w:r w:rsidRPr="00B02A0B">
        <w:t>MCData</w:t>
      </w:r>
      <w:proofErr w:type="spellEnd"/>
      <w:r w:rsidRPr="00B02A0B">
        <w:t xml:space="preserve"> user is </w:t>
      </w:r>
      <w:r w:rsidRPr="00B02A0B">
        <w:rPr>
          <w:lang w:eastAsia="zh-CN"/>
        </w:rPr>
        <w:t>not available</w:t>
      </w:r>
      <w:r w:rsidRPr="00B02A0B">
        <w:t xml:space="preserve">) or network congestion exists, and if later delivery is required, then the participating </w:t>
      </w:r>
      <w:proofErr w:type="spellStart"/>
      <w:r w:rsidRPr="00B02A0B">
        <w:t>MCData</w:t>
      </w:r>
      <w:proofErr w:type="spellEnd"/>
      <w:r w:rsidRPr="00B02A0B">
        <w:t xml:space="preserve"> function shall store the communication for later delivery with following additional </w:t>
      </w:r>
      <w:proofErr w:type="spellStart"/>
      <w:r w:rsidRPr="00B02A0B">
        <w:t>informations</w:t>
      </w:r>
      <w:proofErr w:type="spellEnd"/>
      <w:r w:rsidRPr="00B02A0B">
        <w:t xml:space="preserve">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w:t>
      </w:r>
      <w:proofErr w:type="spellStart"/>
      <w:r w:rsidRPr="00B02A0B">
        <w:rPr>
          <w:lang w:eastAsia="zh-CN"/>
        </w:rPr>
        <w:t>MCData</w:t>
      </w:r>
      <w:proofErr w:type="spellEnd"/>
      <w:r w:rsidRPr="00B02A0B">
        <w:rPr>
          <w:lang w:eastAsia="zh-CN"/>
        </w:rPr>
        <w:t xml:space="preserve"> server or in the </w:t>
      </w:r>
      <w:proofErr w:type="spellStart"/>
      <w:r w:rsidRPr="00B02A0B">
        <w:t>MCData</w:t>
      </w:r>
      <w:proofErr w:type="spellEnd"/>
      <w:r w:rsidRPr="00B02A0B">
        <w:t xml:space="preserve"> content server. The URL of the stored file for later delivery is updated accordingly.</w:t>
      </w:r>
    </w:p>
    <w:p w14:paraId="06EB152C" w14:textId="77777777" w:rsidR="005C310B" w:rsidRPr="00B02A0B" w:rsidRDefault="005C310B" w:rsidP="005C310B">
      <w:pPr>
        <w:pStyle w:val="B2"/>
      </w:pPr>
      <w:r w:rsidRPr="00B02A0B">
        <w:lastRenderedPageBreak/>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 xml:space="preserve">then the participating </w:t>
      </w:r>
      <w:proofErr w:type="spellStart"/>
      <w:r w:rsidRPr="00B02A0B">
        <w:t>MCData</w:t>
      </w:r>
      <w:proofErr w:type="spellEnd"/>
      <w:r w:rsidRPr="00B02A0B">
        <w:t xml:space="preserve">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proofErr w:type="spellStart"/>
      <w:r w:rsidRPr="00B02A0B">
        <w:t>i</w:t>
      </w:r>
      <w:proofErr w:type="spellEnd"/>
      <w:r w:rsidRPr="00B02A0B">
        <w:t>)</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w:t>
      </w:r>
      <w:proofErr w:type="spellStart"/>
      <w:r w:rsidRPr="00B02A0B">
        <w:rPr>
          <w:lang w:eastAsia="ko-KR"/>
        </w:rPr>
        <w:t>MCData</w:t>
      </w:r>
      <w:proofErr w:type="spellEnd"/>
      <w:r w:rsidRPr="00B02A0B">
        <w:rPr>
          <w:lang w:eastAsia="ko-KR"/>
        </w:rPr>
        <w:t xml:space="preserve"> media stream consisting of:</w:t>
      </w:r>
    </w:p>
    <w:p w14:paraId="605FAD20" w14:textId="77777777" w:rsidR="00B02A0B" w:rsidRPr="00B02A0B" w:rsidRDefault="005C310B" w:rsidP="005C310B">
      <w:pPr>
        <w:pStyle w:val="B5"/>
        <w:rPr>
          <w:noProof/>
        </w:rPr>
      </w:pPr>
      <w:r w:rsidRPr="00B02A0B">
        <w:rPr>
          <w:noProof/>
        </w:rPr>
        <w:t xml:space="preserve">I) </w:t>
      </w:r>
      <w:r w:rsidRPr="00B02A0B">
        <w:t xml:space="preserve">the IP address and port number of the participating </w:t>
      </w:r>
      <w:proofErr w:type="spellStart"/>
      <w:r w:rsidRPr="00B02A0B">
        <w:t>MCData</w:t>
      </w:r>
      <w:proofErr w:type="spellEnd"/>
      <w:r w:rsidRPr="00B02A0B">
        <w:t xml:space="preserve">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w:t>
      </w:r>
      <w:proofErr w:type="spellStart"/>
      <w:r w:rsidRPr="00B02A0B">
        <w:t>recvonly</w:t>
      </w:r>
      <w:proofErr w:type="spellEnd"/>
      <w:r w:rsidRPr="00B02A0B">
        <w:t>"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w:t>
      </w:r>
      <w:proofErr w:type="spellStart"/>
      <w:r w:rsidRPr="00B02A0B">
        <w:t>accept-types:application</w:t>
      </w:r>
      <w:proofErr w:type="spellEnd"/>
      <w:r w:rsidRPr="00B02A0B">
        <w:t>/vnd.3gpp.mcdata-signalling;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 xml:space="preserve">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 xml:space="preserve">an </w:t>
      </w:r>
      <w:proofErr w:type="spellStart"/>
      <w:r w:rsidRPr="00B02A0B">
        <w:rPr>
          <w:lang w:eastAsia="ko-KR"/>
        </w:rPr>
        <w:t>MCData</w:t>
      </w:r>
      <w:proofErr w:type="spellEnd"/>
      <w:r w:rsidRPr="00B02A0B">
        <w:rPr>
          <w:lang w:eastAsia="ko-KR"/>
        </w:rPr>
        <w:t xml:space="preserve"> session identity mapped to the </w:t>
      </w:r>
      <w:proofErr w:type="spellStart"/>
      <w:r w:rsidRPr="00B02A0B">
        <w:rPr>
          <w:lang w:eastAsia="ko-KR"/>
        </w:rPr>
        <w:t>MCData</w:t>
      </w:r>
      <w:proofErr w:type="spellEnd"/>
      <w:r w:rsidRPr="00B02A0B">
        <w:rPr>
          <w:lang w:eastAsia="ko-KR"/>
        </w:rPr>
        <w:t xml:space="preserve"> session identity provided in the Contact header field of the received SIP INVITE request from the controlling </w:t>
      </w:r>
      <w:proofErr w:type="spellStart"/>
      <w:r w:rsidRPr="00B02A0B">
        <w:rPr>
          <w:lang w:eastAsia="ko-KR"/>
        </w:rPr>
        <w:t>MCData</w:t>
      </w:r>
      <w:proofErr w:type="spellEnd"/>
      <w:r w:rsidRPr="00B02A0B">
        <w:rPr>
          <w:lang w:eastAsia="ko-KR"/>
        </w:rPr>
        <w:t xml:space="preserve">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 xml:space="preserve">interact with the media plane as specified in 3GPP TS 24.582 [15] clause 7.2.5.1 to receive the file from controlling </w:t>
      </w:r>
      <w:proofErr w:type="spellStart"/>
      <w:r w:rsidRPr="00B02A0B">
        <w:t>MCData</w:t>
      </w:r>
      <w:proofErr w:type="spellEnd"/>
      <w:r w:rsidRPr="00B02A0B">
        <w:t xml:space="preserve"> function and clause 7.1.3.2 to receive the file content; and</w:t>
      </w:r>
    </w:p>
    <w:p w14:paraId="1568D8E5" w14:textId="77777777" w:rsidR="005C310B" w:rsidRPr="00B02A0B" w:rsidRDefault="005C310B" w:rsidP="005C310B">
      <w:pPr>
        <w:pStyle w:val="B3"/>
      </w:pPr>
      <w:r w:rsidRPr="00B02A0B">
        <w:t>viii)</w:t>
      </w:r>
      <w:r w:rsidRPr="00B02A0B">
        <w:tab/>
        <w:t xml:space="preserve">shall send the SIP 200 (OK) response to the controlling </w:t>
      </w:r>
      <w:proofErr w:type="spellStart"/>
      <w:r w:rsidRPr="00B02A0B">
        <w:t>MCData</w:t>
      </w:r>
      <w:proofErr w:type="spellEnd"/>
      <w:r w:rsidRPr="00B02A0B">
        <w:t xml:space="preserve">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proofErr w:type="spellStart"/>
      <w:r w:rsidRPr="00B02A0B">
        <w:t>i</w:t>
      </w:r>
      <w:proofErr w:type="spellEnd"/>
      <w:r w:rsidRPr="00B02A0B">
        <w:t>)</w:t>
      </w:r>
      <w:r w:rsidRPr="00B02A0B">
        <w:tab/>
        <w:t xml:space="preserve">shall reject the SIP INVITE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0B7F8CAA" w14:textId="77777777" w:rsidR="005C310B" w:rsidRPr="00B02A0B" w:rsidRDefault="005C310B" w:rsidP="005C310B">
      <w:pPr>
        <w:pStyle w:val="B2"/>
      </w:pPr>
      <w:r w:rsidRPr="00B02A0B">
        <w:t>d)</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 xml:space="preserve">shall set the Request-URI of the outgoing SIP INVITE request to the public user identity associated to the </w:t>
      </w:r>
      <w:proofErr w:type="spellStart"/>
      <w:r w:rsidRPr="00B02A0B">
        <w:t>MCData</w:t>
      </w:r>
      <w:proofErr w:type="spellEnd"/>
      <w:r w:rsidRPr="00B02A0B">
        <w:t xml:space="preserve"> ID of the terminating </w:t>
      </w:r>
      <w:proofErr w:type="spellStart"/>
      <w:r w:rsidRPr="00B02A0B">
        <w:t>MCData</w:t>
      </w:r>
      <w:proofErr w:type="spellEnd"/>
      <w:r w:rsidRPr="00B02A0B">
        <w:t xml:space="preserve">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 xml:space="preserve">shall include in the SIP INVITE request an SDP offer based on the SDP offer in the received "SIP INVITE request for file distribution for terminating participating </w:t>
      </w:r>
      <w:proofErr w:type="spellStart"/>
      <w:r w:rsidRPr="00B02A0B">
        <w:t>MCData</w:t>
      </w:r>
      <w:proofErr w:type="spellEnd"/>
      <w:r w:rsidRPr="00B02A0B">
        <w:t xml:space="preserve">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 xml:space="preserve">Upon receipt of a SIP 200 (OK) response in response to the above SIP INVITE request, the participating </w:t>
      </w:r>
      <w:proofErr w:type="spellStart"/>
      <w:r w:rsidRPr="00B02A0B">
        <w:t>MCData</w:t>
      </w:r>
      <w:proofErr w:type="spellEnd"/>
      <w:r w:rsidRPr="00B02A0B">
        <w:t xml:space="preserve">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1DC0FC4" w14:textId="77777777" w:rsidR="005C310B" w:rsidRPr="00B02A0B" w:rsidRDefault="005C310B" w:rsidP="005C310B">
      <w:pPr>
        <w:pStyle w:val="B1"/>
      </w:pPr>
      <w:r w:rsidRPr="00B02A0B">
        <w:lastRenderedPageBreak/>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w:t>
      </w:r>
      <w:r w:rsidRPr="00B02A0B">
        <w:rPr>
          <w:lang w:eastAsia="ko-KR"/>
        </w:rPr>
        <w:t xml:space="preserve">received SIP INVITE request from the controlling </w:t>
      </w:r>
      <w:proofErr w:type="spellStart"/>
      <w:r w:rsidRPr="00B02A0B">
        <w:rPr>
          <w:lang w:eastAsia="ko-KR"/>
        </w:rPr>
        <w:t>MCData</w:t>
      </w:r>
      <w:proofErr w:type="spellEnd"/>
      <w:r w:rsidRPr="00B02A0B">
        <w:rPr>
          <w:lang w:eastAsia="ko-KR"/>
        </w:rPr>
        <w:t xml:space="preserve">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 xml:space="preserve">shall send the SIP 200 (OK) response to the controlling </w:t>
      </w:r>
      <w:proofErr w:type="spellStart"/>
      <w:r w:rsidRPr="00B02A0B">
        <w:t>MCData</w:t>
      </w:r>
      <w:proofErr w:type="spellEnd"/>
      <w:r w:rsidRPr="00B02A0B">
        <w:t xml:space="preserve">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 xml:space="preserve">4.9 to the above SIP INVITE request and if later delivery is required, the participating </w:t>
      </w:r>
      <w:proofErr w:type="spellStart"/>
      <w:r w:rsidRPr="00B02A0B">
        <w:t>MCData</w:t>
      </w:r>
      <w:proofErr w:type="spellEnd"/>
      <w:r w:rsidRPr="00B02A0B">
        <w:t xml:space="preserve">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w:t>
      </w:r>
      <w:proofErr w:type="spellStart"/>
      <w:r w:rsidRPr="00B02A0B">
        <w:rPr>
          <w:lang w:eastAsia="zh-CN"/>
        </w:rPr>
        <w:t>MCData</w:t>
      </w:r>
      <w:proofErr w:type="spellEnd"/>
      <w:r w:rsidRPr="00B02A0B">
        <w:rPr>
          <w:lang w:eastAsia="zh-CN"/>
        </w:rPr>
        <w:t xml:space="preserve"> server or </w:t>
      </w:r>
      <w:proofErr w:type="spellStart"/>
      <w:r w:rsidRPr="00B02A0B">
        <w:t>MCData</w:t>
      </w:r>
      <w:proofErr w:type="spellEnd"/>
      <w:r w:rsidRPr="00B02A0B">
        <w:t xml:space="preserve">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 xml:space="preserve">the IP address and port number of the participating </w:t>
      </w:r>
      <w:proofErr w:type="spellStart"/>
      <w:r w:rsidRPr="00B02A0B">
        <w:t>MCData</w:t>
      </w:r>
      <w:proofErr w:type="spellEnd"/>
      <w:r w:rsidRPr="00B02A0B">
        <w:t xml:space="preserve">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w:t>
      </w:r>
      <w:proofErr w:type="spellStart"/>
      <w:r w:rsidRPr="00B02A0B">
        <w:t>recvonly</w:t>
      </w:r>
      <w:proofErr w:type="spellEnd"/>
      <w:r w:rsidRPr="00B02A0B">
        <w:t>"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w:t>
      </w:r>
      <w:proofErr w:type="spellStart"/>
      <w:r w:rsidRPr="00B02A0B">
        <w:t>accept-types:application</w:t>
      </w:r>
      <w:proofErr w:type="spellEnd"/>
      <w:r w:rsidRPr="00B02A0B">
        <w:t>/vnd.3gpp.mcdata-signalling;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lastRenderedPageBreak/>
        <w:t>c)</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 xml:space="preserve">an </w:t>
      </w:r>
      <w:proofErr w:type="spellStart"/>
      <w:r w:rsidRPr="00B02A0B">
        <w:rPr>
          <w:lang w:eastAsia="ko-KR"/>
        </w:rPr>
        <w:t>MCData</w:t>
      </w:r>
      <w:proofErr w:type="spellEnd"/>
      <w:r w:rsidRPr="00B02A0B">
        <w:rPr>
          <w:lang w:eastAsia="ko-KR"/>
        </w:rPr>
        <w:t xml:space="preserve"> session identity mapped to the </w:t>
      </w:r>
      <w:proofErr w:type="spellStart"/>
      <w:r w:rsidRPr="00B02A0B">
        <w:rPr>
          <w:lang w:eastAsia="ko-KR"/>
        </w:rPr>
        <w:t>MCData</w:t>
      </w:r>
      <w:proofErr w:type="spellEnd"/>
      <w:r w:rsidRPr="00B02A0B">
        <w:rPr>
          <w:lang w:eastAsia="ko-KR"/>
        </w:rPr>
        <w:t xml:space="preserve"> session identity provided in the Contact header field of the received SIP INVITE request from the controlling </w:t>
      </w:r>
      <w:proofErr w:type="spellStart"/>
      <w:r w:rsidRPr="00B02A0B">
        <w:rPr>
          <w:lang w:eastAsia="ko-KR"/>
        </w:rPr>
        <w:t>MCData</w:t>
      </w:r>
      <w:proofErr w:type="spellEnd"/>
      <w:r w:rsidRPr="00B02A0B">
        <w:rPr>
          <w:lang w:eastAsia="ko-KR"/>
        </w:rPr>
        <w:t xml:space="preserve">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 xml:space="preserve">shall interact with the media plane as specified in 3GPP TS 24.582 [15] clause 7.2.5.1 to receive the file from controlling </w:t>
      </w:r>
      <w:proofErr w:type="spellStart"/>
      <w:r w:rsidRPr="00B02A0B">
        <w:t>MCData</w:t>
      </w:r>
      <w:proofErr w:type="spellEnd"/>
      <w:r w:rsidRPr="00B02A0B">
        <w:t xml:space="preserve"> function and clause 7.1.3.2 to receive the file content; and</w:t>
      </w:r>
    </w:p>
    <w:p w14:paraId="74E16472" w14:textId="77777777" w:rsidR="005C310B" w:rsidRPr="00B02A0B" w:rsidRDefault="005C310B" w:rsidP="005C310B">
      <w:pPr>
        <w:pStyle w:val="B2"/>
      </w:pPr>
      <w:r w:rsidRPr="00B02A0B">
        <w:t>h)</w:t>
      </w:r>
      <w:r w:rsidRPr="00B02A0B">
        <w:tab/>
        <w:t xml:space="preserve">shall send the SIP 200 (OK) response to the controlling </w:t>
      </w:r>
      <w:proofErr w:type="spellStart"/>
      <w:r w:rsidRPr="00B02A0B">
        <w:t>MCData</w:t>
      </w:r>
      <w:proofErr w:type="spellEnd"/>
      <w:r w:rsidRPr="00B02A0B">
        <w:t xml:space="preserve">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 xml:space="preserve">Upon receipt of a SIP 4xx, 5xx or 6xx response to the above SIP INVITE request, the participating </w:t>
      </w:r>
      <w:proofErr w:type="spellStart"/>
      <w:r w:rsidRPr="00B02A0B">
        <w:t>MCData</w:t>
      </w:r>
      <w:proofErr w:type="spellEnd"/>
      <w:r w:rsidRPr="00B02A0B">
        <w:t xml:space="preserve">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or on successful download of the file after </w:t>
      </w:r>
      <w:proofErr w:type="spellStart"/>
      <w:r w:rsidRPr="00B02A0B">
        <w:rPr>
          <w:lang w:eastAsia="ko-KR"/>
        </w:rPr>
        <w:t>retrival</w:t>
      </w:r>
      <w:proofErr w:type="spellEnd"/>
      <w:r w:rsidRPr="00B02A0B">
        <w:rPr>
          <w:lang w:eastAsia="ko-KR"/>
        </w:rPr>
        <w:t xml:space="preserve"> of deferred FD request by the receiving </w:t>
      </w:r>
      <w:proofErr w:type="spellStart"/>
      <w:r w:rsidRPr="00B02A0B">
        <w:rPr>
          <w:lang w:eastAsia="ko-KR"/>
        </w:rPr>
        <w:t>MCData</w:t>
      </w:r>
      <w:proofErr w:type="spellEnd"/>
      <w:r w:rsidRPr="00B02A0B">
        <w:rPr>
          <w:lang w:eastAsia="ko-KR"/>
        </w:rPr>
        <w:t xml:space="preserve">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 xml:space="preserve">participating </w:t>
      </w:r>
      <w:proofErr w:type="spellStart"/>
      <w:r w:rsidRPr="00B02A0B">
        <w:t>MCData</w:t>
      </w:r>
      <w:proofErr w:type="spellEnd"/>
      <w:r w:rsidRPr="00B02A0B">
        <w:t xml:space="preserve">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proofErr w:type="spellStart"/>
      <w:r w:rsidRPr="00B02A0B">
        <w:rPr>
          <w:lang w:eastAsia="ko-KR"/>
        </w:rPr>
        <w:t>MCData</w:t>
      </w:r>
      <w:proofErr w:type="spellEnd"/>
      <w:r w:rsidRPr="00B02A0B">
        <w:rPr>
          <w:lang w:eastAsia="ko-KR"/>
        </w:rPr>
        <w:t xml:space="preserve">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410" w:name="_Toc20215677"/>
      <w:bookmarkStart w:id="3411" w:name="_Toc27496170"/>
      <w:bookmarkStart w:id="3412" w:name="_Toc36107911"/>
      <w:bookmarkStart w:id="3413" w:name="_Toc44598664"/>
      <w:bookmarkStart w:id="3414" w:name="_Toc44602519"/>
      <w:bookmarkStart w:id="3415" w:name="_Toc45197696"/>
      <w:bookmarkStart w:id="3416" w:name="_Toc45695729"/>
      <w:bookmarkStart w:id="3417" w:name="_Toc51851185"/>
      <w:bookmarkStart w:id="3418" w:name="_Toc92224800"/>
      <w:bookmarkStart w:id="3419" w:name="_Toc131378623"/>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19"/>
    </w:p>
    <w:p w14:paraId="67EBB439" w14:textId="77777777" w:rsidR="00EF5464" w:rsidRDefault="00EF5464" w:rsidP="00EF5464">
      <w:pPr>
        <w:rPr>
          <w:lang w:eastAsia="ko-KR"/>
        </w:rPr>
      </w:pPr>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20" w:name="_Toc131378624"/>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 xml:space="preserve">controlling </w:t>
      </w:r>
      <w:proofErr w:type="spellStart"/>
      <w:r>
        <w:rPr>
          <w:lang w:eastAsia="ko-KR"/>
        </w:rPr>
        <w:t>MCData</w:t>
      </w:r>
      <w:proofErr w:type="spellEnd"/>
      <w:r>
        <w:rPr>
          <w:lang w:eastAsia="ko-KR"/>
        </w:rPr>
        <w:t xml:space="preserve">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20"/>
    </w:p>
    <w:p w14:paraId="0B95DC47" w14:textId="77777777" w:rsidR="00EF5464" w:rsidRDefault="00EF5464" w:rsidP="00EF5464">
      <w:pPr>
        <w:rPr>
          <w:lang w:eastAsia="ko-KR"/>
        </w:rPr>
      </w:pPr>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21" w:name="_Toc131378625"/>
      <w:r w:rsidRPr="00B02A0B">
        <w:rPr>
          <w:rFonts w:eastAsia="Malgun Gothic"/>
        </w:rPr>
        <w:lastRenderedPageBreak/>
        <w:t>10.2.5.4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3410"/>
      <w:bookmarkEnd w:id="3411"/>
      <w:bookmarkEnd w:id="3412"/>
      <w:bookmarkEnd w:id="3413"/>
      <w:bookmarkEnd w:id="3414"/>
      <w:bookmarkEnd w:id="3415"/>
      <w:bookmarkEnd w:id="3416"/>
      <w:bookmarkEnd w:id="3417"/>
      <w:bookmarkEnd w:id="3418"/>
      <w:bookmarkEnd w:id="3421"/>
    </w:p>
    <w:p w14:paraId="3865016D" w14:textId="77777777" w:rsidR="005C310B" w:rsidRPr="00B02A0B" w:rsidRDefault="005C310B" w:rsidP="007D34FE">
      <w:pPr>
        <w:pStyle w:val="Heading5"/>
        <w:rPr>
          <w:lang w:eastAsia="ko-KR"/>
        </w:rPr>
      </w:pPr>
      <w:bookmarkStart w:id="3422" w:name="_Toc20215678"/>
      <w:bookmarkStart w:id="3423" w:name="_Toc27496171"/>
      <w:bookmarkStart w:id="3424" w:name="_Toc36107912"/>
      <w:bookmarkStart w:id="3425" w:name="_Toc44598665"/>
      <w:bookmarkStart w:id="3426" w:name="_Toc44602520"/>
      <w:bookmarkStart w:id="3427" w:name="_Toc45197697"/>
      <w:bookmarkStart w:id="3428" w:name="_Toc45695730"/>
      <w:bookmarkStart w:id="3429" w:name="_Toc51851186"/>
      <w:bookmarkStart w:id="3430" w:name="_Toc92224801"/>
      <w:bookmarkStart w:id="3431" w:name="_Toc131378626"/>
      <w:r w:rsidRPr="00B02A0B">
        <w:rPr>
          <w:lang w:eastAsia="ko-KR"/>
        </w:rPr>
        <w:t>10.2.5.4.1</w:t>
      </w:r>
      <w:r w:rsidRPr="00B02A0B">
        <w:rPr>
          <w:lang w:eastAsia="ko-KR"/>
        </w:rPr>
        <w:tab/>
        <w:t>SDP offer generation</w:t>
      </w:r>
      <w:bookmarkEnd w:id="3422"/>
      <w:bookmarkEnd w:id="3423"/>
      <w:bookmarkEnd w:id="3424"/>
      <w:bookmarkEnd w:id="3425"/>
      <w:bookmarkEnd w:id="3426"/>
      <w:bookmarkEnd w:id="3427"/>
      <w:bookmarkEnd w:id="3428"/>
      <w:bookmarkEnd w:id="3429"/>
      <w:bookmarkEnd w:id="3430"/>
      <w:bookmarkEnd w:id="3431"/>
    </w:p>
    <w:p w14:paraId="15F492CF" w14:textId="77777777" w:rsidR="005C310B" w:rsidRPr="00B02A0B" w:rsidRDefault="005C310B" w:rsidP="005C310B">
      <w:r w:rsidRPr="00B02A0B">
        <w:t xml:space="preserve">When composing an SDP offer according to 3GPP TS 24.229 [5], IETF RFC 5547 [69], IETF RFC 6135 [19], and IETF RFC 6714 [20], the </w:t>
      </w:r>
      <w:proofErr w:type="spellStart"/>
      <w:r w:rsidRPr="00B02A0B">
        <w:t>MCData</w:t>
      </w:r>
      <w:proofErr w:type="spellEnd"/>
      <w:r w:rsidRPr="00B02A0B">
        <w:t xml:space="preserve"> client:</w:t>
      </w:r>
    </w:p>
    <w:p w14:paraId="62B0CB5D"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w:t>
      </w:r>
      <w:proofErr w:type="spellStart"/>
      <w:r w:rsidRPr="00B02A0B">
        <w:t>sendonly</w:t>
      </w:r>
      <w:proofErr w:type="spellEnd"/>
      <w:r w:rsidRPr="00B02A0B">
        <w:t>"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w:t>
      </w:r>
      <w:r w:rsidRPr="00B02A0B">
        <w:rPr>
          <w:noProof/>
        </w:rPr>
        <w:t>application</w:t>
      </w:r>
      <w:proofErr w:type="spellEnd"/>
      <w:r w:rsidRPr="00B02A0B">
        <w:rPr>
          <w:noProof/>
        </w:rPr>
        <w:t>/vnd.3gpp.mcdata-signalling"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proofErr w:type="spellStart"/>
      <w:r w:rsidRPr="00B02A0B">
        <w:rPr>
          <w:lang w:eastAsia="ko-KR"/>
        </w:rPr>
        <w:t>i</w:t>
      </w:r>
      <w:proofErr w:type="spellEnd"/>
      <w:r w:rsidRPr="00B02A0B">
        <w:rPr>
          <w:lang w:eastAsia="ko-KR"/>
        </w:rPr>
        <w:t>)</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32" w:name="_Toc20215679"/>
      <w:bookmarkStart w:id="3433" w:name="_Toc27496172"/>
      <w:bookmarkStart w:id="3434" w:name="_Toc36107913"/>
      <w:bookmarkStart w:id="3435" w:name="_Toc44598666"/>
      <w:bookmarkStart w:id="3436" w:name="_Toc44602521"/>
      <w:bookmarkStart w:id="3437" w:name="_Toc45197698"/>
      <w:bookmarkStart w:id="3438" w:name="_Toc45695731"/>
      <w:bookmarkStart w:id="3439" w:name="_Toc51851187"/>
      <w:bookmarkStart w:id="3440" w:name="_Toc92224802"/>
      <w:bookmarkStart w:id="3441" w:name="_Toc131378627"/>
      <w:r w:rsidRPr="00B02A0B">
        <w:rPr>
          <w:lang w:eastAsia="ko-KR"/>
        </w:rPr>
        <w:t>10.2.5.4.2</w:t>
      </w:r>
      <w:r w:rsidRPr="00B02A0B">
        <w:rPr>
          <w:lang w:eastAsia="ko-KR"/>
        </w:rPr>
        <w:tab/>
        <w:t>SDP answer generation</w:t>
      </w:r>
      <w:bookmarkEnd w:id="3432"/>
      <w:bookmarkEnd w:id="3433"/>
      <w:bookmarkEnd w:id="3434"/>
      <w:bookmarkEnd w:id="3435"/>
      <w:bookmarkEnd w:id="3436"/>
      <w:bookmarkEnd w:id="3437"/>
      <w:bookmarkEnd w:id="3438"/>
      <w:bookmarkEnd w:id="3439"/>
      <w:bookmarkEnd w:id="3440"/>
      <w:bookmarkEnd w:id="3441"/>
    </w:p>
    <w:p w14:paraId="4D06E255" w14:textId="77777777" w:rsidR="005C310B" w:rsidRPr="00B02A0B" w:rsidRDefault="005C310B" w:rsidP="005C310B">
      <w:r w:rsidRPr="00B02A0B">
        <w:t xml:space="preserve">When composing the SDP answer according to 3GPP TS 24.229 [5], the controlling </w:t>
      </w:r>
      <w:proofErr w:type="spellStart"/>
      <w:r w:rsidRPr="00B02A0B">
        <w:t>MCData</w:t>
      </w:r>
      <w:proofErr w:type="spellEnd"/>
      <w:r w:rsidRPr="00B02A0B">
        <w:t xml:space="preserve">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include an "m=message" media-level section for the accepted </w:t>
      </w:r>
      <w:proofErr w:type="spellStart"/>
      <w:r w:rsidRPr="00B02A0B">
        <w:rPr>
          <w:lang w:eastAsia="ko-KR"/>
        </w:rPr>
        <w:t>MCData</w:t>
      </w:r>
      <w:proofErr w:type="spellEnd"/>
      <w:r w:rsidRPr="00B02A0B">
        <w:rPr>
          <w:lang w:eastAsia="ko-KR"/>
        </w:rPr>
        <w:t xml:space="preserve">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42" w:name="_Toc20215680"/>
      <w:bookmarkStart w:id="3443" w:name="_Toc27496173"/>
      <w:bookmarkStart w:id="3444" w:name="_Toc36107914"/>
      <w:bookmarkStart w:id="3445" w:name="_Toc44598667"/>
      <w:bookmarkStart w:id="3446" w:name="_Toc44602522"/>
      <w:bookmarkStart w:id="3447" w:name="_Toc45197699"/>
      <w:bookmarkStart w:id="3448" w:name="_Toc45695732"/>
      <w:bookmarkStart w:id="3449" w:name="_Toc51851188"/>
      <w:bookmarkStart w:id="3450" w:name="_Toc92224803"/>
      <w:bookmarkStart w:id="3451" w:name="_Toc131378628"/>
      <w:r w:rsidRPr="00B02A0B">
        <w:rPr>
          <w:noProof/>
        </w:rPr>
        <w:lastRenderedPageBreak/>
        <w:t>10.2.5.4.3</w:t>
      </w:r>
      <w:r w:rsidRPr="00B02A0B">
        <w:rPr>
          <w:noProof/>
        </w:rPr>
        <w:tab/>
        <w:t xml:space="preserve">Originating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3442"/>
      <w:bookmarkEnd w:id="3443"/>
      <w:bookmarkEnd w:id="3444"/>
      <w:bookmarkEnd w:id="3445"/>
      <w:bookmarkEnd w:id="3446"/>
      <w:bookmarkEnd w:id="3447"/>
      <w:bookmarkEnd w:id="3448"/>
      <w:bookmarkEnd w:id="3449"/>
      <w:bookmarkEnd w:id="3450"/>
      <w:bookmarkEnd w:id="3451"/>
    </w:p>
    <w:p w14:paraId="4A8B6721" w14:textId="77777777" w:rsidR="005C310B" w:rsidRPr="00B02A0B" w:rsidRDefault="005C310B" w:rsidP="005C310B">
      <w:r w:rsidRPr="00B02A0B">
        <w:t xml:space="preserve">This clause describes the procedures for inviting an </w:t>
      </w:r>
      <w:proofErr w:type="spellStart"/>
      <w:r w:rsidRPr="00B02A0B">
        <w:t>MCData</w:t>
      </w:r>
      <w:proofErr w:type="spellEnd"/>
      <w:r w:rsidRPr="00B02A0B">
        <w:t xml:space="preserve"> user to an </w:t>
      </w:r>
      <w:proofErr w:type="spellStart"/>
      <w:r w:rsidRPr="00B02A0B">
        <w:t>MCData</w:t>
      </w:r>
      <w:proofErr w:type="spellEnd"/>
      <w:r w:rsidRPr="00B02A0B">
        <w:t xml:space="preserve"> session. The procedure is initiated by the controlling </w:t>
      </w:r>
      <w:proofErr w:type="spellStart"/>
      <w:r w:rsidRPr="00B02A0B">
        <w:t>MCData</w:t>
      </w:r>
      <w:proofErr w:type="spellEnd"/>
      <w:r w:rsidRPr="00B02A0B">
        <w:t xml:space="preserve"> function as the result of an action in clause 10.2.5.4.4.</w:t>
      </w:r>
    </w:p>
    <w:p w14:paraId="61004005"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 xml:space="preserve">if the received SIP INVITE request contains an authorised request for an </w:t>
      </w:r>
      <w:proofErr w:type="spellStart"/>
      <w:r w:rsidRPr="00B02A0B">
        <w:t>MCData</w:t>
      </w:r>
      <w:proofErr w:type="spellEnd"/>
      <w:r w:rsidRPr="00B02A0B">
        <w:t xml:space="preserve">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w:t>
      </w:r>
      <w:proofErr w:type="spellStart"/>
      <w:r w:rsidR="005C310B" w:rsidRPr="007D34FE">
        <w:t>ind</w:t>
      </w:r>
      <w:proofErr w:type="spellEnd"/>
      <w:r w:rsidR="005C310B" w:rsidRPr="007D34FE">
        <w:t>&gt;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 xml:space="preserve">include a Resource-Priority header field populated with the values for an </w:t>
      </w:r>
      <w:proofErr w:type="spellStart"/>
      <w:r w:rsidR="005C310B" w:rsidRPr="007D34FE">
        <w:t>MCData</w:t>
      </w:r>
      <w:proofErr w:type="spellEnd"/>
      <w:r w:rsidR="005C310B" w:rsidRPr="007D34FE">
        <w:t xml:space="preserve"> emergency communication as specified in clause 6.3.7.1.4;</w:t>
      </w:r>
    </w:p>
    <w:p w14:paraId="30B8EB99"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 xml:space="preserve">&gt; element is set to "true" in the received SIP INVITE request and the initiation of </w:t>
      </w:r>
      <w:proofErr w:type="spellStart"/>
      <w:r w:rsidRPr="00B02A0B">
        <w:t>MCData</w:t>
      </w:r>
      <w:proofErr w:type="spellEnd"/>
      <w:r w:rsidRPr="00B02A0B">
        <w:t xml:space="preserve">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w:t>
      </w:r>
      <w:proofErr w:type="spellStart"/>
      <w:r w:rsidRPr="00B02A0B">
        <w:t>ind</w:t>
      </w:r>
      <w:proofErr w:type="spellEnd"/>
      <w:r w:rsidRPr="00B02A0B">
        <w:t>&gt;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w:t>
      </w:r>
      <w:proofErr w:type="spellStart"/>
      <w:r w:rsidRPr="00B02A0B">
        <w:t>imminentperil-ind</w:t>
      </w:r>
      <w:proofErr w:type="spellEnd"/>
      <w:r w:rsidRPr="00B02A0B">
        <w:t>&gt;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 xml:space="preserve">for a group communication, if the in-progress emergency state of the group is set to a value of "false" and the in-progress imminent peril state of the group is set to a value of "true", the controlling </w:t>
      </w:r>
      <w:proofErr w:type="spellStart"/>
      <w:r w:rsidRPr="00B02A0B">
        <w:t>MCData</w:t>
      </w:r>
      <w:proofErr w:type="spellEnd"/>
      <w:r w:rsidRPr="00B02A0B">
        <w:t xml:space="preserve"> function:</w:t>
      </w:r>
    </w:p>
    <w:p w14:paraId="67E4AE76" w14:textId="77777777" w:rsidR="005C310B" w:rsidRPr="00B02A0B" w:rsidRDefault="005C310B" w:rsidP="005C310B">
      <w:pPr>
        <w:pStyle w:val="B2"/>
      </w:pPr>
      <w:r w:rsidRPr="00B02A0B">
        <w:t>a)</w:t>
      </w:r>
      <w:r w:rsidRPr="00B02A0B">
        <w:tab/>
        <w:t xml:space="preserve">shall include a Resource-Priority header field populated with the values for an </w:t>
      </w:r>
      <w:proofErr w:type="spellStart"/>
      <w:r w:rsidRPr="00B02A0B">
        <w:t>MCData</w:t>
      </w:r>
      <w:proofErr w:type="spellEnd"/>
      <w:r w:rsidRPr="00B02A0B">
        <w:t xml:space="preserve">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w:t>
      </w:r>
      <w:proofErr w:type="spellStart"/>
      <w:r w:rsidRPr="00B02A0B">
        <w:rPr>
          <w:lang w:eastAsia="ko-KR"/>
        </w:rPr>
        <w:t>MCData</w:t>
      </w:r>
      <w:proofErr w:type="spellEnd"/>
      <w:r w:rsidRPr="00B02A0B">
        <w:rPr>
          <w:lang w:eastAsia="ko-KR"/>
        </w:rPr>
        <w:t xml:space="preserve"> session identity for the </w:t>
      </w:r>
      <w:proofErr w:type="spellStart"/>
      <w:r w:rsidRPr="00B02A0B">
        <w:rPr>
          <w:lang w:eastAsia="ko-KR"/>
        </w:rPr>
        <w:t>MCData</w:t>
      </w:r>
      <w:proofErr w:type="spellEnd"/>
      <w:r w:rsidRPr="00B02A0B">
        <w:rPr>
          <w:lang w:eastAsia="ko-KR"/>
        </w:rPr>
        <w:t xml:space="preserve"> session with the </w:t>
      </w:r>
      <w:r w:rsidRPr="00B02A0B">
        <w:t xml:space="preserve">g.3gpp.mcdata.fd </w:t>
      </w:r>
      <w:r w:rsidRPr="00B02A0B">
        <w:rPr>
          <w:lang w:eastAsia="ko-KR"/>
        </w:rPr>
        <w:t xml:space="preserve">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terminating user;</w:t>
      </w:r>
    </w:p>
    <w:p w14:paraId="5F7B3EA0" w14:textId="77777777" w:rsidR="005C310B" w:rsidRPr="00B02A0B" w:rsidRDefault="005C310B" w:rsidP="005C310B">
      <w:pPr>
        <w:pStyle w:val="B2"/>
        <w:rPr>
          <w:lang w:val="en-US"/>
        </w:rPr>
      </w:pPr>
      <w:r w:rsidRPr="00B02A0B">
        <w:lastRenderedPageBreak/>
        <w:t>b)</w:t>
      </w:r>
      <w:r w:rsidRPr="00B02A0B">
        <w:tab/>
        <w:t>the &lt;</w:t>
      </w:r>
      <w:proofErr w:type="spellStart"/>
      <w:r w:rsidRPr="00B02A0B">
        <w:t>mcdata</w:t>
      </w:r>
      <w:proofErr w:type="spellEnd"/>
      <w:r w:rsidRPr="00B02A0B">
        <w:t>-calling-group-id&gt;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 xml:space="preserve">-calling-user-id&gt; element set to the calling user </w:t>
      </w:r>
      <w:proofErr w:type="spellStart"/>
      <w:r w:rsidRPr="00B02A0B">
        <w:t>MCData</w:t>
      </w:r>
      <w:proofErr w:type="spellEnd"/>
      <w:r w:rsidRPr="00B02A0B">
        <w:t xml:space="preserve">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3D56D6F3" w14:textId="77777777" w:rsidR="002F2973" w:rsidRDefault="006A6F37" w:rsidP="002F2973">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 xml:space="preserve">P-Asserted-Identity header field to the public service identity of the controlling </w:t>
      </w:r>
      <w:proofErr w:type="spellStart"/>
      <w:r w:rsidRPr="00B02A0B">
        <w:rPr>
          <w:lang w:eastAsia="ko-KR"/>
        </w:rPr>
        <w:t>MCData</w:t>
      </w:r>
      <w:proofErr w:type="spellEnd"/>
      <w:r w:rsidRPr="00B02A0B">
        <w:rPr>
          <w:lang w:eastAsia="ko-KR"/>
        </w:rPr>
        <w:t xml:space="preserve">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 xml:space="preserve">Upon receiving a SIP 200 (OK) response for the SIP INVITE request the controlling </w:t>
      </w:r>
      <w:proofErr w:type="spellStart"/>
      <w:r w:rsidRPr="00B02A0B">
        <w:t>MCData</w:t>
      </w:r>
      <w:proofErr w:type="spellEnd"/>
      <w:r w:rsidRPr="00B02A0B">
        <w:t xml:space="preserve">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 xml:space="preserve">The procedures executed by the controlling </w:t>
      </w:r>
      <w:proofErr w:type="spellStart"/>
      <w:r w:rsidRPr="00B02A0B">
        <w:t>MCData</w:t>
      </w:r>
      <w:proofErr w:type="spellEnd"/>
      <w:r w:rsidRPr="00B02A0B">
        <w:t xml:space="preserve"> function prior to sending a response to the inviting </w:t>
      </w:r>
      <w:proofErr w:type="spellStart"/>
      <w:r w:rsidRPr="00B02A0B">
        <w:t>MCData</w:t>
      </w:r>
      <w:proofErr w:type="spellEnd"/>
      <w:r w:rsidRPr="00B02A0B">
        <w:t xml:space="preserve"> client are specified in clause 10.2.5.4.4.</w:t>
      </w:r>
    </w:p>
    <w:p w14:paraId="0DA416EF" w14:textId="77777777" w:rsidR="005C310B" w:rsidRPr="00B02A0B" w:rsidRDefault="005C310B" w:rsidP="007D34FE">
      <w:pPr>
        <w:pStyle w:val="Heading5"/>
        <w:rPr>
          <w:noProof/>
        </w:rPr>
      </w:pPr>
      <w:bookmarkStart w:id="3452" w:name="_Toc20215681"/>
      <w:bookmarkStart w:id="3453" w:name="_Toc27496174"/>
      <w:bookmarkStart w:id="3454" w:name="_Toc36107915"/>
      <w:bookmarkStart w:id="3455" w:name="_Toc44598668"/>
      <w:bookmarkStart w:id="3456" w:name="_Toc44602523"/>
      <w:bookmarkStart w:id="3457" w:name="_Toc45197700"/>
      <w:bookmarkStart w:id="3458" w:name="_Toc45695733"/>
      <w:bookmarkStart w:id="3459" w:name="_Toc51851189"/>
      <w:bookmarkStart w:id="3460" w:name="_Toc92224804"/>
      <w:bookmarkStart w:id="3461" w:name="_Toc131378629"/>
      <w:r w:rsidRPr="00B02A0B">
        <w:rPr>
          <w:noProof/>
        </w:rPr>
        <w:t>10.2.5.4.4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3452"/>
      <w:bookmarkEnd w:id="3453"/>
      <w:bookmarkEnd w:id="3454"/>
      <w:bookmarkEnd w:id="3455"/>
      <w:bookmarkEnd w:id="3456"/>
      <w:bookmarkEnd w:id="3457"/>
      <w:bookmarkEnd w:id="3458"/>
      <w:bookmarkEnd w:id="3459"/>
      <w:bookmarkEnd w:id="3460"/>
      <w:bookmarkEnd w:id="3461"/>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59EFE71B" w14:textId="60CC7B45" w:rsidR="005C310B" w:rsidRPr="00B02A0B" w:rsidRDefault="005C310B" w:rsidP="005C310B">
      <w:pPr>
        <w:pStyle w:val="B1"/>
      </w:pPr>
      <w:r w:rsidRPr="00B02A0B">
        <w:lastRenderedPageBreak/>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 xml:space="preserve">receipt of a "SIP INVITE request for controlling </w:t>
      </w:r>
      <w:proofErr w:type="spellStart"/>
      <w:r w:rsidRPr="00B02A0B">
        <w:t>MCData</w:t>
      </w:r>
      <w:proofErr w:type="spellEnd"/>
      <w:r w:rsidRPr="00B02A0B">
        <w:t xml:space="preserve">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 xml:space="preserve">a decision to now process a previously received "SIP INVITE request for controlling </w:t>
      </w:r>
      <w:proofErr w:type="spellStart"/>
      <w:r w:rsidRPr="00B02A0B">
        <w:t>MCData</w:t>
      </w:r>
      <w:proofErr w:type="spellEnd"/>
      <w:r w:rsidRPr="00B02A0B">
        <w:t xml:space="preserve">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w:t>
      </w:r>
      <w:r w:rsidRPr="00B02A0B">
        <w:rPr>
          <w:lang w:val="en-US"/>
        </w:rPr>
        <w:t xml:space="preserve">media plane </w:t>
      </w:r>
      <w:r w:rsidRPr="00B02A0B">
        <w:t xml:space="preserve">procedure by queuing the received "SIP INVITE request for controlling </w:t>
      </w:r>
      <w:proofErr w:type="spellStart"/>
      <w:r w:rsidRPr="00B02A0B">
        <w:t>MCData</w:t>
      </w:r>
      <w:proofErr w:type="spellEnd"/>
      <w:r w:rsidRPr="00B02A0B">
        <w:t xml:space="preserve">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586C70B7" w14:textId="77777777" w:rsidR="005C310B" w:rsidRPr="00B02A0B" w:rsidRDefault="005C310B" w:rsidP="005C310B">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1B14FDF" w14:textId="77777777" w:rsidR="005C310B" w:rsidRPr="00B02A0B" w:rsidRDefault="005C310B" w:rsidP="005C310B">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lastRenderedPageBreak/>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003A7BAA" w14:textId="77777777" w:rsidR="005C310B" w:rsidRPr="00B02A0B" w:rsidRDefault="005C310B" w:rsidP="005C310B">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the &lt;</w:t>
      </w:r>
      <w:proofErr w:type="spellStart"/>
      <w:r w:rsidR="002071E0">
        <w:t>anyExt</w:t>
      </w:r>
      <w:proofErr w:type="spellEnd"/>
      <w:r w:rsidR="002071E0">
        <w:t xml:space="preserve">&gt; element of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w:t>
      </w:r>
      <w:proofErr w:type="spellStart"/>
      <w:r w:rsidR="001F3177" w:rsidRPr="001F3177">
        <w:rPr>
          <w:rFonts w:eastAsia="SimSun"/>
          <w:lang w:val="en-US"/>
        </w:rPr>
        <w:t>MCData</w:t>
      </w:r>
      <w:proofErr w:type="spellEnd"/>
      <w:r w:rsidR="001F3177" w:rsidRPr="001F3177">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1F3177" w:rsidRPr="001F3177">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proofErr w:type="spellStart"/>
      <w:r>
        <w:t>MCData</w:t>
      </w:r>
      <w:proofErr w:type="spellEnd"/>
      <w:r>
        <w:t xml:space="preserve"> function determines the</w:t>
      </w:r>
      <w:r w:rsidRPr="00723572">
        <w:t xml:space="preserve"> appropriate </w:t>
      </w:r>
      <w:proofErr w:type="spellStart"/>
      <w:r w:rsidRPr="00723572">
        <w:t>MC</w:t>
      </w:r>
      <w:r>
        <w:t>Data</w:t>
      </w:r>
      <w:proofErr w:type="spellEnd"/>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proofErr w:type="spellStart"/>
      <w:r w:rsidRPr="00B02A0B">
        <w:t>i</w:t>
      </w:r>
      <w:proofErr w:type="spellEnd"/>
      <w:r w:rsidRPr="00B02A0B">
        <w:t>)</w:t>
      </w:r>
      <w:r w:rsidRPr="00B02A0B">
        <w:tab/>
        <w:t>does not contain an application/</w:t>
      </w:r>
      <w:proofErr w:type="spellStart"/>
      <w:r w:rsidRPr="00B02A0B">
        <w:t>resource-lists</w:t>
      </w:r>
      <w:r>
        <w:t>+xml</w:t>
      </w:r>
      <w:proofErr w:type="spellEnd"/>
      <w:r w:rsidRPr="00B02A0B">
        <w:t xml:space="preserve"> MIME body or contains an application/</w:t>
      </w:r>
      <w:proofErr w:type="spellStart"/>
      <w:r w:rsidRPr="00B02A0B">
        <w:t>resource-lists</w:t>
      </w:r>
      <w:r>
        <w:t>+xml</w:t>
      </w:r>
      <w:proofErr w:type="spellEnd"/>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lastRenderedPageBreak/>
        <w:t>ii)</w:t>
      </w:r>
      <w:r w:rsidRPr="00B02A0B">
        <w:tab/>
        <w:t>contains an application/</w:t>
      </w:r>
      <w:proofErr w:type="spellStart"/>
      <w:r w:rsidRPr="00B02A0B">
        <w:t>resource-lists</w:t>
      </w:r>
      <w:r>
        <w:t>+xml</w:t>
      </w:r>
      <w:proofErr w:type="spellEnd"/>
      <w:r w:rsidRPr="00B02A0B">
        <w:t xml:space="preserve"> MIME body with exactly one &lt;entry&gt; element</w:t>
      </w:r>
      <w:r>
        <w:t xml:space="preserve"> in a &lt;list&gt; element in the &lt;resource-lists&gt; element</w:t>
      </w:r>
      <w:r w:rsidRPr="00B02A0B">
        <w:t xml:space="preserve">, shall invite the </w:t>
      </w:r>
      <w:proofErr w:type="spellStart"/>
      <w:r w:rsidRPr="00B02A0B">
        <w:t>MCData</w:t>
      </w:r>
      <w:proofErr w:type="spellEnd"/>
      <w:r w:rsidRPr="00B02A0B">
        <w:t xml:space="preserve"> user identified by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 xml:space="preserve">if the user identified by the </w:t>
      </w:r>
      <w:proofErr w:type="spellStart"/>
      <w:r w:rsidRPr="00B02A0B">
        <w:t>MCData</w:t>
      </w:r>
      <w:proofErr w:type="spellEnd"/>
      <w:r w:rsidRPr="00B02A0B">
        <w:t xml:space="preserve"> ID:</w:t>
      </w:r>
    </w:p>
    <w:p w14:paraId="59F1E670" w14:textId="77777777" w:rsidR="005C310B" w:rsidRPr="00B02A0B" w:rsidRDefault="005C310B" w:rsidP="005C310B">
      <w:pPr>
        <w:pStyle w:val="B3"/>
      </w:pPr>
      <w:proofErr w:type="spellStart"/>
      <w:r w:rsidRPr="00B02A0B">
        <w:t>i</w:t>
      </w:r>
      <w:proofErr w:type="spellEnd"/>
      <w:r w:rsidRPr="00B02A0B">
        <w:t>)</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w:t>
      </w:r>
      <w:proofErr w:type="spellStart"/>
      <w:r w:rsidRPr="00B02A0B">
        <w:t>MCData</w:t>
      </w:r>
      <w:proofErr w:type="spellEnd"/>
      <w:r w:rsidRPr="00B02A0B">
        <w:t xml:space="preserve">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lastRenderedPageBreak/>
        <w:t>g)</w:t>
      </w:r>
      <w:r w:rsidRPr="00B02A0B">
        <w:tab/>
        <w:t xml:space="preserve">if 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31632BB6" w14:textId="467F8483" w:rsidR="005C310B" w:rsidRPr="00B02A0B" w:rsidRDefault="005C310B" w:rsidP="005C310B">
      <w:pPr>
        <w:pStyle w:val="B2"/>
      </w:pPr>
      <w:proofErr w:type="spellStart"/>
      <w:r w:rsidRPr="00B02A0B">
        <w:t>i</w:t>
      </w:r>
      <w:proofErr w:type="spellEnd"/>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w:t>
      </w:r>
      <w:proofErr w:type="spellStart"/>
      <w:r w:rsidR="001F501F">
        <w:t>MCData</w:t>
      </w:r>
      <w:proofErr w:type="spellEnd"/>
      <w:r w:rsidR="001F501F">
        <w:t xml:space="preserve">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 xml:space="preserve">SIP INVITE request contains an alert indication set to a value of "true" and this is an unauthorised request for an </w:t>
      </w:r>
      <w:proofErr w:type="spellStart"/>
      <w:r w:rsidR="005C310B" w:rsidRPr="00B02A0B">
        <w:t>MCData</w:t>
      </w:r>
      <w:proofErr w:type="spellEnd"/>
      <w:r w:rsidR="005C310B" w:rsidRPr="00B02A0B">
        <w:t xml:space="preserve">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w:t>
      </w:r>
      <w:proofErr w:type="spellStart"/>
      <w:r w:rsidR="005C310B" w:rsidRPr="00B02A0B">
        <w:t>MCData</w:t>
      </w:r>
      <w:proofErr w:type="spellEnd"/>
      <w:r w:rsidR="005C310B" w:rsidRPr="00B02A0B">
        <w:t xml:space="preserve">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xml:space="preserve">, the controlling </w:t>
      </w:r>
      <w:proofErr w:type="spellStart"/>
      <w:r w:rsidR="00BD7144">
        <w:t>MCData</w:t>
      </w:r>
      <w:proofErr w:type="spellEnd"/>
      <w:r w:rsidR="00BD7144">
        <w:t xml:space="preserve">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w:t>
      </w:r>
      <w:proofErr w:type="spellStart"/>
      <w:r w:rsidR="00BD7144">
        <w:t>MCData</w:t>
      </w:r>
      <w:proofErr w:type="spellEnd"/>
      <w:r w:rsidR="00BD7144">
        <w:t xml:space="preserve"> subservice is File Distribution, in order to </w:t>
      </w:r>
      <w:r w:rsidRPr="00B02A0B">
        <w:t xml:space="preserve">generate a SIP 200 (OK) response to the </w:t>
      </w:r>
      <w:proofErr w:type="spellStart"/>
      <w:r w:rsidR="00BD7144">
        <w:t>received</w:t>
      </w:r>
      <w:r w:rsidRPr="00B02A0B">
        <w:t>SIP</w:t>
      </w:r>
      <w:proofErr w:type="spellEnd"/>
      <w:r w:rsidRPr="00B02A0B">
        <w:t xml:space="preserve">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 xml:space="preserve">if the SIP INVITE request contains an alert indication set to a value of "true" and this is an unauthorised request for an </w:t>
      </w:r>
      <w:proofErr w:type="spellStart"/>
      <w:r w:rsidR="005C310B" w:rsidRPr="00B02A0B">
        <w:t>MCData</w:t>
      </w:r>
      <w:proofErr w:type="spellEnd"/>
      <w:r w:rsidR="005C310B" w:rsidRPr="00B02A0B">
        <w:t xml:space="preserve">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 xml:space="preserve">SIP 200 (OK) response to the inviting </w:t>
      </w:r>
      <w:proofErr w:type="spellStart"/>
      <w:r w:rsidR="005C310B" w:rsidRPr="00B02A0B">
        <w:t>MCData</w:t>
      </w:r>
      <w:proofErr w:type="spellEnd"/>
      <w:r w:rsidR="005C310B" w:rsidRPr="00B02A0B">
        <w:t xml:space="preserve"> client according to 3GPP TS 24.229 [5].</w:t>
      </w:r>
    </w:p>
    <w:p w14:paraId="6152390B" w14:textId="77777777" w:rsidR="005C310B" w:rsidRPr="00B02A0B" w:rsidRDefault="005C310B" w:rsidP="005C310B">
      <w:pPr>
        <w:pStyle w:val="NO"/>
      </w:pPr>
      <w:r w:rsidRPr="00B02A0B">
        <w:t>NOTE 4:</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62" w:name="_Toc92224805"/>
      <w:bookmarkStart w:id="3463" w:name="_Toc131378630"/>
      <w:r>
        <w:lastRenderedPageBreak/>
        <w:t>10.2.5.4.5</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3"/>
    </w:p>
    <w:p w14:paraId="1B07D35F" w14:textId="77777777" w:rsidR="00EF5464" w:rsidRDefault="00EF5464" w:rsidP="00EF5464">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 xml:space="preserve">with an indication that the applicable </w:t>
      </w:r>
      <w:proofErr w:type="spellStart"/>
      <w:r>
        <w:t>MCData</w:t>
      </w:r>
      <w:proofErr w:type="spellEnd"/>
      <w:r>
        <w:t xml:space="preserve"> subservice is File Distribution.</w:t>
      </w:r>
    </w:p>
    <w:p w14:paraId="1644B017" w14:textId="77777777" w:rsidR="00EF5464" w:rsidRPr="00BC379A" w:rsidRDefault="00EF5464" w:rsidP="002F2973">
      <w:pPr>
        <w:pStyle w:val="Heading5"/>
      </w:pPr>
      <w:bookmarkStart w:id="3464" w:name="_Toc131378631"/>
      <w:r>
        <w:t>10.2.5.4.6</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4"/>
    </w:p>
    <w:p w14:paraId="64242E42" w14:textId="77777777" w:rsidR="00EF5464" w:rsidRPr="00BC379A" w:rsidRDefault="00EF5464" w:rsidP="00EF5464">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 xml:space="preserve">with an indication that the applicable </w:t>
      </w:r>
      <w:proofErr w:type="spellStart"/>
      <w:r>
        <w:t>MCData</w:t>
      </w:r>
      <w:proofErr w:type="spellEnd"/>
      <w:r>
        <w:t xml:space="preserve"> subservice is File Distribution.</w:t>
      </w:r>
    </w:p>
    <w:p w14:paraId="5B0F73E4" w14:textId="77777777" w:rsidR="00EF5464" w:rsidRPr="00BC379A" w:rsidRDefault="00EF5464" w:rsidP="002F2973">
      <w:pPr>
        <w:pStyle w:val="Heading5"/>
      </w:pPr>
      <w:bookmarkStart w:id="3465" w:name="_Toc131378632"/>
      <w:r>
        <w:t>10.2.5.4.7</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5"/>
    </w:p>
    <w:p w14:paraId="7ADDCA77" w14:textId="77777777" w:rsidR="00EF5464" w:rsidRPr="00BC379A" w:rsidRDefault="00EF5464" w:rsidP="00EF5464">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66" w:name="_Toc131378633"/>
      <w:r>
        <w:t>10.2.5.4.8</w:t>
      </w:r>
      <w:r w:rsidRPr="00BC379A">
        <w:tab/>
      </w:r>
      <w:r w:rsidRPr="00BC379A">
        <w:rPr>
          <w:lang w:eastAsia="ko-KR"/>
        </w:rPr>
        <w:t xml:space="preserve">Controlling </w:t>
      </w:r>
      <w:proofErr w:type="spellStart"/>
      <w:r w:rsidRPr="00BC379A">
        <w:rPr>
          <w:lang w:eastAsia="ko-KR"/>
        </w:rPr>
        <w:t>MCData</w:t>
      </w:r>
      <w:proofErr w:type="spellEnd"/>
      <w:r w:rsidRPr="00BC379A">
        <w:rPr>
          <w:lang w:eastAsia="ko-KR"/>
        </w:rPr>
        <w:t xml:space="preserve">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6"/>
    </w:p>
    <w:p w14:paraId="74851708" w14:textId="77777777" w:rsidR="00EF5464" w:rsidRPr="00A07E7A" w:rsidRDefault="00EF5464" w:rsidP="002F2973">
      <w:pPr>
        <w:rPr>
          <w:lang w:eastAsia="ko-KR"/>
        </w:rPr>
      </w:pPr>
      <w:r w:rsidRPr="00BC379A">
        <w:t xml:space="preserve">The controlling </w:t>
      </w:r>
      <w:proofErr w:type="spellStart"/>
      <w:r w:rsidRPr="00BC379A">
        <w:t>MCData</w:t>
      </w:r>
      <w:proofErr w:type="spellEnd"/>
      <w:r w:rsidRPr="00BC379A">
        <w:t xml:space="preserve">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67" w:name="_Toc131378634"/>
      <w:r w:rsidRPr="00B02A0B">
        <w:rPr>
          <w:rFonts w:eastAsia="SimSun"/>
        </w:rPr>
        <w:t>10.2.6</w:t>
      </w:r>
      <w:r w:rsidRPr="00B02A0B">
        <w:rPr>
          <w:rFonts w:eastAsia="SimSun"/>
        </w:rPr>
        <w:tab/>
        <w:t>FD using MBMS delivery via MB2 interface</w:t>
      </w:r>
      <w:bookmarkEnd w:id="3462"/>
      <w:bookmarkEnd w:id="3467"/>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68" w:name="14f4399e2adfb55a__Toc427698780"/>
      <w:bookmarkStart w:id="3469" w:name="_Toc20215682"/>
      <w:bookmarkStart w:id="3470" w:name="_Toc27496175"/>
      <w:bookmarkStart w:id="3471" w:name="_Toc36107916"/>
      <w:bookmarkStart w:id="3472" w:name="_Toc44598669"/>
      <w:bookmarkStart w:id="3473" w:name="_Toc44602524"/>
      <w:bookmarkStart w:id="3474" w:name="_Toc45197701"/>
      <w:bookmarkStart w:id="3475" w:name="_Toc45695734"/>
      <w:bookmarkStart w:id="3476" w:name="_Toc51851190"/>
      <w:bookmarkStart w:id="3477" w:name="_Toc92224806"/>
      <w:bookmarkStart w:id="3478" w:name="_Toc131378635"/>
      <w:r w:rsidRPr="00B02A0B">
        <w:rPr>
          <w:rFonts w:eastAsia="Malgun Gothic"/>
        </w:rPr>
        <w:t>11</w:t>
      </w:r>
      <w:r w:rsidRPr="00B02A0B">
        <w:rPr>
          <w:rFonts w:eastAsia="Malgun Gothic"/>
        </w:rPr>
        <w:tab/>
      </w:r>
      <w:bookmarkEnd w:id="3468"/>
      <w:r w:rsidRPr="00B02A0B">
        <w:rPr>
          <w:rFonts w:eastAsia="Malgun Gothic"/>
        </w:rPr>
        <w:t>Transmission and Reception Control</w:t>
      </w:r>
      <w:bookmarkEnd w:id="3469"/>
      <w:bookmarkEnd w:id="3470"/>
      <w:bookmarkEnd w:id="3471"/>
      <w:bookmarkEnd w:id="3472"/>
      <w:bookmarkEnd w:id="3473"/>
      <w:bookmarkEnd w:id="3474"/>
      <w:bookmarkEnd w:id="3475"/>
      <w:bookmarkEnd w:id="3476"/>
      <w:bookmarkEnd w:id="3477"/>
      <w:bookmarkEnd w:id="3478"/>
    </w:p>
    <w:p w14:paraId="62508D89" w14:textId="77777777" w:rsidR="005C310B" w:rsidRPr="00B02A0B" w:rsidRDefault="005C310B" w:rsidP="007D34FE">
      <w:pPr>
        <w:pStyle w:val="Heading2"/>
        <w:rPr>
          <w:lang w:eastAsia="ko-KR"/>
        </w:rPr>
      </w:pPr>
      <w:bookmarkStart w:id="3479" w:name="_Toc20215683"/>
      <w:bookmarkStart w:id="3480" w:name="_Toc27496176"/>
      <w:bookmarkStart w:id="3481" w:name="_Toc36107917"/>
      <w:bookmarkStart w:id="3482" w:name="_Toc44598670"/>
      <w:bookmarkStart w:id="3483" w:name="_Toc44602525"/>
      <w:bookmarkStart w:id="3484" w:name="_Toc45197702"/>
      <w:bookmarkStart w:id="3485" w:name="_Toc45695735"/>
      <w:bookmarkStart w:id="3486" w:name="_Toc51851191"/>
      <w:bookmarkStart w:id="3487" w:name="_Toc92224807"/>
      <w:bookmarkStart w:id="3488" w:name="_Toc131378636"/>
      <w:r w:rsidRPr="00B02A0B">
        <w:rPr>
          <w:rFonts w:hint="eastAsia"/>
          <w:lang w:eastAsia="ko-KR"/>
        </w:rPr>
        <w:t>1</w:t>
      </w:r>
      <w:r w:rsidRPr="00B02A0B">
        <w:rPr>
          <w:lang w:eastAsia="ko-KR"/>
        </w:rPr>
        <w:t>1.1</w:t>
      </w:r>
      <w:r w:rsidRPr="00B02A0B">
        <w:rPr>
          <w:rFonts w:hint="eastAsia"/>
          <w:lang w:eastAsia="ko-KR"/>
        </w:rPr>
        <w:tab/>
        <w:t>General</w:t>
      </w:r>
      <w:bookmarkEnd w:id="3479"/>
      <w:bookmarkEnd w:id="3480"/>
      <w:bookmarkEnd w:id="3481"/>
      <w:bookmarkEnd w:id="3482"/>
      <w:bookmarkEnd w:id="3483"/>
      <w:bookmarkEnd w:id="3484"/>
      <w:bookmarkEnd w:id="3485"/>
      <w:bookmarkEnd w:id="3486"/>
      <w:bookmarkEnd w:id="3487"/>
      <w:bookmarkEnd w:id="3488"/>
    </w:p>
    <w:p w14:paraId="4752A9E5" w14:textId="77777777" w:rsidR="005C310B" w:rsidRPr="00B02A0B" w:rsidRDefault="005C310B" w:rsidP="005C310B">
      <w:r w:rsidRPr="00B02A0B">
        <w:t xml:space="preserve">The </w:t>
      </w:r>
      <w:proofErr w:type="spellStart"/>
      <w:r w:rsidRPr="00B02A0B">
        <w:t>MCData</w:t>
      </w:r>
      <w:proofErr w:type="spellEnd"/>
      <w:r w:rsidRPr="00B02A0B">
        <w:t xml:space="preserve"> functional entities (as specified in clause 5.2 and clause 5.3) check if the </w:t>
      </w:r>
      <w:proofErr w:type="spellStart"/>
      <w:r w:rsidRPr="00B02A0B">
        <w:t>MCData</w:t>
      </w:r>
      <w:proofErr w:type="spellEnd"/>
      <w:r w:rsidRPr="00B02A0B">
        <w:t xml:space="preserve"> </w:t>
      </w:r>
      <w:r w:rsidRPr="00B02A0B">
        <w:rPr>
          <w:lang w:val="en-IN"/>
        </w:rPr>
        <w:t xml:space="preserve">user </w:t>
      </w:r>
      <w:r w:rsidRPr="00B02A0B">
        <w:t xml:space="preserve">is allowed to initiate </w:t>
      </w:r>
      <w:proofErr w:type="spellStart"/>
      <w:r w:rsidRPr="00B02A0B">
        <w:t>MCData</w:t>
      </w:r>
      <w:proofErr w:type="spellEnd"/>
      <w:r w:rsidRPr="00B02A0B">
        <w:t xml:space="preserve">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user wishes to send one-to-one </w:t>
      </w:r>
      <w:proofErr w:type="spellStart"/>
      <w:r w:rsidRPr="00B02A0B">
        <w:t>MCData</w:t>
      </w:r>
      <w:proofErr w:type="spellEnd"/>
      <w:r w:rsidRPr="00B02A0B">
        <w:t xml:space="preserve"> communications and the &lt;allow-transmit-data&gt; element of an &lt;actions&gt; element is not present in the </w:t>
      </w:r>
      <w:proofErr w:type="spellStart"/>
      <w:r w:rsidRPr="00B02A0B">
        <w:t>MCData</w:t>
      </w:r>
      <w:proofErr w:type="spellEnd"/>
      <w:r w:rsidRPr="00B02A0B">
        <w:t xml:space="preserve"> user profile document or is present with the value "false" (see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 3GPP TS 24.484 [12]), </w:t>
      </w:r>
      <w:r w:rsidRPr="00B02A0B">
        <w:t xml:space="preserve">, the </w:t>
      </w:r>
      <w:proofErr w:type="spellStart"/>
      <w:r w:rsidRPr="00B02A0B">
        <w:t>MCData</w:t>
      </w:r>
      <w:proofErr w:type="spellEnd"/>
      <w:r w:rsidRPr="00B02A0B">
        <w:t xml:space="preserve"> client and participating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send </w:t>
      </w:r>
      <w:proofErr w:type="spellStart"/>
      <w:r w:rsidRPr="00B02A0B">
        <w:t>MCData</w:t>
      </w:r>
      <w:proofErr w:type="spellEnd"/>
      <w:r w:rsidRPr="00B02A0B">
        <w:t xml:space="preserve">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proofErr w:type="spellStart"/>
      <w:r w:rsidRPr="00B02A0B">
        <w:rPr>
          <w:lang w:val="en-IN"/>
        </w:rPr>
        <w:t>MCData</w:t>
      </w:r>
      <w:proofErr w:type="spellEnd"/>
      <w:r w:rsidRPr="00B02A0B">
        <w:rPr>
          <w:lang w:val="en-IN"/>
        </w:rPr>
        <w:t xml:space="preserve"> user wishes to initiate one-to-one </w:t>
      </w:r>
      <w:proofErr w:type="spellStart"/>
      <w:r w:rsidRPr="00B02A0B">
        <w:rPr>
          <w:lang w:val="en-IN"/>
        </w:rPr>
        <w:t>MCData</w:t>
      </w:r>
      <w:proofErr w:type="spellEnd"/>
      <w:r w:rsidRPr="00B02A0B">
        <w:rPr>
          <w:lang w:val="en-IN"/>
        </w:rPr>
        <w:t xml:space="preserve"> communications, </w:t>
      </w:r>
      <w:r w:rsidRPr="00B02A0B">
        <w:rPr>
          <w:lang w:eastAsia="ko-KR"/>
        </w:rPr>
        <w:t>the &lt;</w:t>
      </w:r>
      <w:r w:rsidRPr="00B02A0B">
        <w:t>One-to-One-Communication</w:t>
      </w:r>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more &lt;entry&gt; elements, and the "</w:t>
      </w:r>
      <w:proofErr w:type="spellStart"/>
      <w:r w:rsidRPr="00B02A0B">
        <w:rPr>
          <w:lang w:eastAsia="ko-KR"/>
        </w:rPr>
        <w:t>uri</w:t>
      </w:r>
      <w:proofErr w:type="spellEnd"/>
      <w:r w:rsidRPr="00B02A0B">
        <w:rPr>
          <w:lang w:eastAsia="ko-KR"/>
        </w:rPr>
        <w:t xml:space="preserve">" attribute of the &lt;entry&gt; element </w:t>
      </w:r>
      <w:r w:rsidR="00391818">
        <w:rPr>
          <w:lang w:eastAsia="ko-KR"/>
        </w:rPr>
        <w:t xml:space="preserve">in a &lt;list&gt; element of the &lt;resource-lists&gt; element </w:t>
      </w:r>
      <w:r w:rsidRPr="00B02A0B">
        <w:rPr>
          <w:lang w:eastAsia="ko-KR"/>
        </w:rPr>
        <w:t>of the application/</w:t>
      </w:r>
      <w:proofErr w:type="spellStart"/>
      <w:r w:rsidRPr="00B02A0B">
        <w:rPr>
          <w:lang w:eastAsia="ko-KR"/>
        </w:rPr>
        <w:t>resource-lists</w:t>
      </w:r>
      <w:r w:rsidR="00391818">
        <w:rPr>
          <w:lang w:eastAsia="ko-KR"/>
        </w:rPr>
        <w:t>+xml</w:t>
      </w:r>
      <w:proofErr w:type="spellEnd"/>
      <w:r w:rsidRPr="00B02A0B">
        <w:rPr>
          <w:lang w:eastAsia="ko-KR"/>
        </w:rPr>
        <w:t xml:space="preserve"> MIME body does not match with one of the &lt;entry&gt; elements of the &lt;</w:t>
      </w:r>
      <w:r w:rsidRPr="00B02A0B">
        <w:t>One-to-</w:t>
      </w:r>
      <w:r w:rsidRPr="00B02A0B">
        <w:lastRenderedPageBreak/>
        <w:t>One-Communication</w:t>
      </w:r>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[12]),</w:t>
      </w:r>
      <w:r w:rsidRPr="00B02A0B">
        <w:t xml:space="preserve"> the </w:t>
      </w:r>
      <w:proofErr w:type="spellStart"/>
      <w:r w:rsidRPr="00B02A0B">
        <w:t>MCData</w:t>
      </w:r>
      <w:proofErr w:type="spellEnd"/>
      <w:r w:rsidRPr="00B02A0B">
        <w:t xml:space="preserve"> </w:t>
      </w:r>
      <w:r w:rsidRPr="00B02A0B">
        <w:rPr>
          <w:lang w:val="en-IN"/>
        </w:rPr>
        <w:t xml:space="preserve">client and participating </w:t>
      </w:r>
      <w:proofErr w:type="spellStart"/>
      <w:r w:rsidRPr="00B02A0B">
        <w:rPr>
          <w:lang w:val="en-IN"/>
        </w:rPr>
        <w:t>MCData</w:t>
      </w:r>
      <w:proofErr w:type="spellEnd"/>
      <w:r w:rsidRPr="00B02A0B">
        <w:rPr>
          <w:lang w:val="en-IN"/>
        </w:rPr>
        <w:t xml:space="preserve"> function</w:t>
      </w:r>
      <w:r w:rsidRPr="00B02A0B">
        <w:t xml:space="preserve"> shall determine that the </w:t>
      </w:r>
      <w:proofErr w:type="spellStart"/>
      <w:r w:rsidRPr="00B02A0B">
        <w:t>MCData</w:t>
      </w:r>
      <w:proofErr w:type="spellEnd"/>
      <w:r w:rsidRPr="00B02A0B">
        <w:t xml:space="preserve"> user is not allowed to </w:t>
      </w:r>
      <w:r w:rsidRPr="00B02A0B">
        <w:rPr>
          <w:lang w:val="en-IN"/>
        </w:rPr>
        <w:t xml:space="preserve">initiate </w:t>
      </w:r>
      <w:proofErr w:type="spellStart"/>
      <w:r w:rsidRPr="00B02A0B">
        <w:t>MCData</w:t>
      </w:r>
      <w:proofErr w:type="spellEnd"/>
      <w:r w:rsidRPr="00B02A0B">
        <w:t xml:space="preserve">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user wishes to send group </w:t>
      </w:r>
      <w:proofErr w:type="spellStart"/>
      <w:r w:rsidRPr="00B02A0B">
        <w:t>MCData</w:t>
      </w:r>
      <w:proofErr w:type="spellEnd"/>
      <w:r w:rsidRPr="00B02A0B">
        <w:t xml:space="preserve"> communications on an </w:t>
      </w:r>
      <w:proofErr w:type="spellStart"/>
      <w:r w:rsidRPr="00B02A0B">
        <w:t>MCData</w:t>
      </w:r>
      <w:proofErr w:type="spellEnd"/>
      <w:r w:rsidRPr="00B02A0B">
        <w:t xml:space="preserve"> group identity and the &lt;</w:t>
      </w:r>
      <w:proofErr w:type="spellStart"/>
      <w:r w:rsidRPr="00B02A0B">
        <w:t>mcdata</w:t>
      </w:r>
      <w:proofErr w:type="spellEnd"/>
      <w:r w:rsidRPr="00B02A0B">
        <w:t xml:space="preserve">-allow-transmit-data-in-this-group&gt; element of an &lt;actions&gt; element is not present in the </w:t>
      </w:r>
      <w:proofErr w:type="spellStart"/>
      <w:r w:rsidRPr="00B02A0B">
        <w:t>MCData</w:t>
      </w:r>
      <w:proofErr w:type="spellEnd"/>
      <w:r w:rsidRPr="00B02A0B">
        <w:t xml:space="preserve"> group document or is present with the value "false" as specified in </w:t>
      </w:r>
      <w:r w:rsidRPr="00B02A0B">
        <w:rPr>
          <w:rFonts w:eastAsia="Malgun Gothic"/>
        </w:rPr>
        <w:t>3GPP TS 24.481 [11]</w:t>
      </w:r>
      <w:r w:rsidRPr="00B02A0B">
        <w:t xml:space="preserve">, the </w:t>
      </w:r>
      <w:proofErr w:type="spellStart"/>
      <w:r w:rsidRPr="00B02A0B">
        <w:t>MCData</w:t>
      </w:r>
      <w:proofErr w:type="spellEnd"/>
      <w:r w:rsidRPr="00B02A0B">
        <w:t xml:space="preserve"> client and controlling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send group </w:t>
      </w:r>
      <w:proofErr w:type="spellStart"/>
      <w:r w:rsidRPr="00B02A0B">
        <w:t>MCData</w:t>
      </w:r>
      <w:proofErr w:type="spellEnd"/>
      <w:r w:rsidRPr="00B02A0B">
        <w:t xml:space="preserve">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user wishes to send one-to-one SDS communications and the size of the payload is greater than the value contained in the &lt;max-data-size-</w:t>
      </w:r>
      <w:proofErr w:type="spellStart"/>
      <w:r w:rsidRPr="00B02A0B">
        <w:t>sds</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the </w:t>
      </w:r>
      <w:proofErr w:type="spellStart"/>
      <w:r w:rsidRPr="00B02A0B">
        <w:t>MCData</w:t>
      </w:r>
      <w:proofErr w:type="spellEnd"/>
      <w:r w:rsidRPr="00B02A0B">
        <w:t xml:space="preserve"> client and controlling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user wishes to send one-to-one FD communications and the size of the data </w:t>
      </w:r>
      <w:r w:rsidRPr="00B02A0B">
        <w:rPr>
          <w:rFonts w:eastAsia="Malgun Gothic"/>
        </w:rPr>
        <w:t xml:space="preserve">that the </w:t>
      </w:r>
      <w:proofErr w:type="spellStart"/>
      <w:r w:rsidRPr="00B02A0B">
        <w:rPr>
          <w:rFonts w:eastAsia="Malgun Gothic"/>
        </w:rPr>
        <w:t>MCData</w:t>
      </w:r>
      <w:proofErr w:type="spellEnd"/>
      <w:r w:rsidRPr="00B02A0B">
        <w:rPr>
          <w:rFonts w:eastAsia="Malgun Gothic"/>
        </w:rPr>
        <w:t xml:space="preserve"> user wishes to send </w:t>
      </w:r>
      <w:r w:rsidRPr="00B02A0B">
        <w:t>is greater than the value contained in the &lt;max-data-size-</w:t>
      </w:r>
      <w:proofErr w:type="spellStart"/>
      <w:r w:rsidRPr="00B02A0B">
        <w:t>fd</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the </w:t>
      </w:r>
      <w:proofErr w:type="spellStart"/>
      <w:r w:rsidRPr="00B02A0B">
        <w:rPr>
          <w:rFonts w:eastAsia="Malgun Gothic"/>
        </w:rPr>
        <w:t>MCData</w:t>
      </w:r>
      <w:proofErr w:type="spellEnd"/>
      <w:r w:rsidRPr="00B02A0B">
        <w:rPr>
          <w:rFonts w:eastAsia="Malgun Gothic"/>
        </w:rPr>
        <w:t xml:space="preserve"> client and controlling </w:t>
      </w:r>
      <w:proofErr w:type="spellStart"/>
      <w:r w:rsidRPr="00B02A0B">
        <w:rPr>
          <w:rFonts w:eastAsia="Malgun Gothic"/>
        </w:rPr>
        <w:t>MCData</w:t>
      </w:r>
      <w:proofErr w:type="spellEnd"/>
      <w:r w:rsidRPr="00B02A0B">
        <w:rPr>
          <w:rFonts w:eastAsia="Malgun Gothic"/>
        </w:rPr>
        <w:t xml:space="preserve"> function </w:t>
      </w:r>
      <w:r w:rsidRPr="00B02A0B">
        <w:t xml:space="preserve">shall determine that the </w:t>
      </w:r>
      <w:proofErr w:type="spellStart"/>
      <w:r w:rsidRPr="00B02A0B">
        <w:t>MCData</w:t>
      </w:r>
      <w:proofErr w:type="spellEnd"/>
      <w:r w:rsidRPr="00B02A0B">
        <w:t xml:space="preserve">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user wishes to send group SDS communications on an </w:t>
      </w:r>
      <w:proofErr w:type="spellStart"/>
      <w:r w:rsidRPr="00B02A0B">
        <w:t>MCData</w:t>
      </w:r>
      <w:proofErr w:type="spellEnd"/>
      <w:r w:rsidRPr="00B02A0B">
        <w:t xml:space="preserve"> group identity and the size of the data that the </w:t>
      </w:r>
      <w:proofErr w:type="spellStart"/>
      <w:r w:rsidRPr="00B02A0B">
        <w:t>MCData</w:t>
      </w:r>
      <w:proofErr w:type="spellEnd"/>
      <w:r w:rsidRPr="00B02A0B">
        <w:t xml:space="preserve"> user wishes to send is greater than the value contained in the &lt;</w:t>
      </w:r>
      <w:proofErr w:type="spellStart"/>
      <w:r w:rsidRPr="00B02A0B">
        <w:t>mcdata</w:t>
      </w:r>
      <w:proofErr w:type="spellEnd"/>
      <w:r w:rsidRPr="00B02A0B">
        <w:t xml:space="preserve">-on-network-max-data-size-for-SDS&gt; element in the </w:t>
      </w:r>
      <w:proofErr w:type="spellStart"/>
      <w:r w:rsidRPr="00B02A0B">
        <w:t>MCData</w:t>
      </w:r>
      <w:proofErr w:type="spellEnd"/>
      <w:r w:rsidRPr="00B02A0B">
        <w:t xml:space="preserve"> group document for the </w:t>
      </w:r>
      <w:proofErr w:type="spellStart"/>
      <w:r w:rsidRPr="00B02A0B">
        <w:t>MCData</w:t>
      </w:r>
      <w:proofErr w:type="spellEnd"/>
      <w:r w:rsidRPr="00B02A0B">
        <w:t xml:space="preserve"> group ID as specified in 3GPP TS 24.481 [11], then the </w:t>
      </w:r>
      <w:proofErr w:type="spellStart"/>
      <w:r w:rsidRPr="00B02A0B">
        <w:t>MCData</w:t>
      </w:r>
      <w:proofErr w:type="spellEnd"/>
      <w:r w:rsidRPr="00B02A0B">
        <w:t xml:space="preserve"> client and the controlling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 xml:space="preserve">if the </w:t>
      </w:r>
      <w:proofErr w:type="spellStart"/>
      <w:r w:rsidRPr="00B02A0B">
        <w:t>MCData</w:t>
      </w:r>
      <w:proofErr w:type="spellEnd"/>
      <w:r w:rsidRPr="00B02A0B">
        <w:t xml:space="preserve"> user wishes to send group FD communications on an </w:t>
      </w:r>
      <w:proofErr w:type="spellStart"/>
      <w:r w:rsidRPr="00B02A0B">
        <w:t>MCData</w:t>
      </w:r>
      <w:proofErr w:type="spellEnd"/>
      <w:r w:rsidRPr="00B02A0B">
        <w:t xml:space="preserve"> group identity and the size of the data that the </w:t>
      </w:r>
      <w:proofErr w:type="spellStart"/>
      <w:r w:rsidRPr="00B02A0B">
        <w:t>MCData</w:t>
      </w:r>
      <w:proofErr w:type="spellEnd"/>
      <w:r w:rsidRPr="00B02A0B">
        <w:t xml:space="preserve"> user wishes to send is greater than the value contained in the &lt;</w:t>
      </w:r>
      <w:proofErr w:type="spellStart"/>
      <w:r w:rsidRPr="00B02A0B">
        <w:t>mcdata</w:t>
      </w:r>
      <w:proofErr w:type="spellEnd"/>
      <w:r w:rsidRPr="00B02A0B">
        <w:t xml:space="preserve">-on-network-max-data-size-for-FD&gt; element in the </w:t>
      </w:r>
      <w:proofErr w:type="spellStart"/>
      <w:r w:rsidRPr="00B02A0B">
        <w:t>MCData</w:t>
      </w:r>
      <w:proofErr w:type="spellEnd"/>
      <w:r w:rsidRPr="00B02A0B">
        <w:t xml:space="preserve"> group document for the </w:t>
      </w:r>
      <w:proofErr w:type="spellStart"/>
      <w:r w:rsidRPr="00B02A0B">
        <w:t>MCData</w:t>
      </w:r>
      <w:proofErr w:type="spellEnd"/>
      <w:r w:rsidRPr="00B02A0B">
        <w:t xml:space="preserve"> group ID as specified in 3GPP TS 24.481 [11], then the </w:t>
      </w:r>
      <w:proofErr w:type="spellStart"/>
      <w:r w:rsidRPr="00B02A0B">
        <w:t>MCData</w:t>
      </w:r>
      <w:proofErr w:type="spellEnd"/>
      <w:r w:rsidRPr="00B02A0B">
        <w:t xml:space="preserve"> client and the controlling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w:t>
      </w:r>
      <w:proofErr w:type="spellStart"/>
      <w:r w:rsidRPr="00B02A0B">
        <w:t>MCData</w:t>
      </w:r>
      <w:proofErr w:type="spellEnd"/>
      <w:r w:rsidRPr="00B02A0B">
        <w:t xml:space="preserve"> user wishes to </w:t>
      </w:r>
      <w:r w:rsidRPr="00B02A0B">
        <w:rPr>
          <w:lang w:val="en-IN"/>
        </w:rPr>
        <w:t>send</w:t>
      </w:r>
      <w:r w:rsidRPr="00B02A0B">
        <w:t xml:space="preserve"> one-to-one </w:t>
      </w:r>
      <w:proofErr w:type="spellStart"/>
      <w:r w:rsidRPr="00B02A0B">
        <w:t>MCData</w:t>
      </w:r>
      <w:proofErr w:type="spellEnd"/>
      <w:r w:rsidRPr="00B02A0B">
        <w:t xml:space="preserve"> communications to another </w:t>
      </w:r>
      <w:proofErr w:type="spellStart"/>
      <w:r w:rsidRPr="00B02A0B">
        <w:t>MCData</w:t>
      </w:r>
      <w:proofErr w:type="spellEnd"/>
      <w:r w:rsidRPr="00B02A0B">
        <w:t xml:space="preserve"> user and the size of the payload is greater than the maximum amount of data that the </w:t>
      </w:r>
      <w:proofErr w:type="spellStart"/>
      <w:r w:rsidRPr="00B02A0B">
        <w:t>MCData</w:t>
      </w:r>
      <w:proofErr w:type="spellEnd"/>
      <w:r w:rsidRPr="00B02A0B">
        <w:t xml:space="preserve"> user can transmit in a single request during one-to-one communications</w:t>
      </w:r>
      <w:r w:rsidRPr="00B02A0B">
        <w:rPr>
          <w:lang w:val="en-IN"/>
        </w:rPr>
        <w:t xml:space="preserve"> contained in the &lt;MaxData1To1&gt; element of the </w:t>
      </w:r>
      <w:proofErr w:type="spellStart"/>
      <w:r w:rsidRPr="00B02A0B">
        <w:rPr>
          <w:lang w:val="en-IN"/>
        </w:rPr>
        <w:t>MCData</w:t>
      </w:r>
      <w:proofErr w:type="spellEnd"/>
      <w:r w:rsidRPr="00B02A0B">
        <w:rPr>
          <w:lang w:val="en-IN"/>
        </w:rPr>
        <w:t xml:space="preserve"> user profile document (see </w:t>
      </w:r>
      <w:r w:rsidRPr="00B02A0B">
        <w:rPr>
          <w:lang w:val="en-IN" w:eastAsia="ko-KR"/>
        </w:rPr>
        <w:t xml:space="preserve">the </w:t>
      </w:r>
      <w:proofErr w:type="spellStart"/>
      <w:r w:rsidRPr="00B02A0B">
        <w:rPr>
          <w:lang w:val="en-IN" w:eastAsia="ko-KR"/>
        </w:rPr>
        <w:t>MCData</w:t>
      </w:r>
      <w:proofErr w:type="spellEnd"/>
      <w:r w:rsidRPr="00B02A0B">
        <w:rPr>
          <w:lang w:val="en-IN" w:eastAsia="ko-KR"/>
        </w:rPr>
        <w:t xml:space="preserve"> user profile document in 3GPP TS 24.484 [12])</w:t>
      </w:r>
      <w:r w:rsidRPr="00B02A0B">
        <w:t xml:space="preserve">, the </w:t>
      </w:r>
      <w:proofErr w:type="spellStart"/>
      <w:r w:rsidRPr="00B02A0B">
        <w:t>MCData</w:t>
      </w:r>
      <w:proofErr w:type="spellEnd"/>
      <w:r w:rsidRPr="00B02A0B">
        <w:t xml:space="preserve"> </w:t>
      </w:r>
      <w:r w:rsidRPr="00B02A0B">
        <w:rPr>
          <w:lang w:val="en-IN"/>
        </w:rPr>
        <w:t xml:space="preserve">client and participating </w:t>
      </w:r>
      <w:proofErr w:type="spellStart"/>
      <w:r w:rsidRPr="00B02A0B">
        <w:rPr>
          <w:lang w:val="en-IN"/>
        </w:rPr>
        <w:t>MCData</w:t>
      </w:r>
      <w:proofErr w:type="spellEnd"/>
      <w:r w:rsidRPr="00B02A0B">
        <w:rPr>
          <w:lang w:val="en-IN"/>
        </w:rPr>
        <w:t xml:space="preserve"> function</w:t>
      </w:r>
      <w:r w:rsidRPr="00B02A0B">
        <w:t xml:space="preserve"> shall determine that the </w:t>
      </w:r>
      <w:proofErr w:type="spellStart"/>
      <w:r w:rsidRPr="00B02A0B">
        <w:t>MCData</w:t>
      </w:r>
      <w:proofErr w:type="spellEnd"/>
      <w:r w:rsidRPr="00B02A0B">
        <w:t xml:space="preserve"> user is not allowed to </w:t>
      </w:r>
      <w:r w:rsidRPr="00B02A0B">
        <w:rPr>
          <w:lang w:val="en-IN"/>
        </w:rPr>
        <w:t>send</w:t>
      </w:r>
      <w:r w:rsidRPr="00B02A0B">
        <w:t xml:space="preserv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w:t>
      </w:r>
      <w:proofErr w:type="spellStart"/>
      <w:r w:rsidRPr="00B02A0B">
        <w:t>MCData</w:t>
      </w:r>
      <w:proofErr w:type="spellEnd"/>
      <w:r w:rsidRPr="00B02A0B">
        <w:t xml:space="preserve"> user wishes to </w:t>
      </w:r>
      <w:r w:rsidRPr="00B02A0B">
        <w:rPr>
          <w:lang w:val="en-IN"/>
        </w:rPr>
        <w:t>send</w:t>
      </w:r>
      <w:r w:rsidRPr="00B02A0B">
        <w:t xml:space="preserve"> group </w:t>
      </w:r>
      <w:proofErr w:type="spellStart"/>
      <w:r w:rsidRPr="00B02A0B">
        <w:t>MCData</w:t>
      </w:r>
      <w:proofErr w:type="spellEnd"/>
      <w:r w:rsidRPr="00B02A0B">
        <w:t xml:space="preserve"> communications </w:t>
      </w:r>
      <w:r w:rsidRPr="00B02A0B">
        <w:rPr>
          <w:lang w:val="en-IN"/>
        </w:rPr>
        <w:t xml:space="preserve">on an </w:t>
      </w:r>
      <w:proofErr w:type="spellStart"/>
      <w:r w:rsidRPr="00B02A0B">
        <w:rPr>
          <w:lang w:val="en-IN"/>
        </w:rPr>
        <w:t>MCData</w:t>
      </w:r>
      <w:proofErr w:type="spellEnd"/>
      <w:r w:rsidRPr="00B02A0B">
        <w:rPr>
          <w:lang w:val="en-IN"/>
        </w:rPr>
        <w:t xml:space="preserve"> group identity </w:t>
      </w:r>
      <w:r w:rsidRPr="00B02A0B">
        <w:t xml:space="preserve">and the size of the payload is greater than the maximum amount of data that the </w:t>
      </w:r>
      <w:proofErr w:type="spellStart"/>
      <w:r w:rsidRPr="00B02A0B">
        <w:t>MCData</w:t>
      </w:r>
      <w:proofErr w:type="spellEnd"/>
      <w:r w:rsidRPr="00B02A0B">
        <w:t xml:space="preserve"> user can transmit in a single request during group communications in the group identified by the </w:t>
      </w:r>
      <w:proofErr w:type="spellStart"/>
      <w:r w:rsidRPr="00B02A0B">
        <w:t>MCData</w:t>
      </w:r>
      <w:proofErr w:type="spellEnd"/>
      <w:r w:rsidRPr="00B02A0B">
        <w:t xml:space="preserve"> group identity in the request</w:t>
      </w:r>
      <w:r w:rsidRPr="00B02A0B">
        <w:rPr>
          <w:lang w:val="en-IN"/>
        </w:rPr>
        <w:t xml:space="preserve"> contained in the &lt;</w:t>
      </w:r>
      <w:proofErr w:type="spellStart"/>
      <w:r w:rsidRPr="00B02A0B">
        <w:rPr>
          <w:lang w:val="en-IN"/>
        </w:rPr>
        <w:t>mcdata</w:t>
      </w:r>
      <w:proofErr w:type="spellEnd"/>
      <w:r w:rsidRPr="00B02A0B">
        <w:rPr>
          <w:lang w:val="en-IN"/>
        </w:rPr>
        <w:t xml:space="preserve">-max-data-in-single-request&gt; element of the &lt;entry&gt; element of the </w:t>
      </w:r>
      <w:proofErr w:type="spellStart"/>
      <w:r w:rsidRPr="00B02A0B">
        <w:rPr>
          <w:lang w:val="en-IN"/>
        </w:rPr>
        <w:t>MCData</w:t>
      </w:r>
      <w:proofErr w:type="spellEnd"/>
      <w:r w:rsidRPr="00B02A0B">
        <w:rPr>
          <w:lang w:val="en-IN"/>
        </w:rPr>
        <w:t xml:space="preserve"> group document as specified in </w:t>
      </w:r>
      <w:r w:rsidRPr="00B02A0B">
        <w:rPr>
          <w:rFonts w:eastAsia="Malgun Gothic"/>
          <w:lang w:val="en-IN"/>
        </w:rPr>
        <w:t>3GPP TS 24.481 [11]</w:t>
      </w:r>
      <w:r w:rsidRPr="00B02A0B">
        <w:t xml:space="preserve">, the </w:t>
      </w:r>
      <w:proofErr w:type="spellStart"/>
      <w:r w:rsidRPr="00B02A0B">
        <w:t>MCData</w:t>
      </w:r>
      <w:proofErr w:type="spellEnd"/>
      <w:r w:rsidRPr="00B02A0B">
        <w:t xml:space="preserve"> </w:t>
      </w:r>
      <w:r w:rsidRPr="00B02A0B">
        <w:rPr>
          <w:lang w:val="en-IN"/>
        </w:rPr>
        <w:t xml:space="preserve">client and the controlling </w:t>
      </w:r>
      <w:proofErr w:type="spellStart"/>
      <w:r w:rsidRPr="00B02A0B">
        <w:rPr>
          <w:lang w:val="en-IN"/>
        </w:rPr>
        <w:t>MCData</w:t>
      </w:r>
      <w:proofErr w:type="spellEnd"/>
      <w:r w:rsidRPr="00B02A0B">
        <w:rPr>
          <w:lang w:val="en-IN"/>
        </w:rPr>
        <w:t xml:space="preserve"> function</w:t>
      </w:r>
      <w:r w:rsidRPr="00B02A0B">
        <w:t xml:space="preserve"> shall determine that the </w:t>
      </w:r>
      <w:proofErr w:type="spellStart"/>
      <w:r w:rsidRPr="00B02A0B">
        <w:t>MCData</w:t>
      </w:r>
      <w:proofErr w:type="spellEnd"/>
      <w:r w:rsidRPr="00B02A0B">
        <w:t xml:space="preserve"> user is not allowed to </w:t>
      </w:r>
      <w:r w:rsidRPr="00B02A0B">
        <w:rPr>
          <w:lang w:val="en-IN"/>
        </w:rPr>
        <w:t>send</w:t>
      </w:r>
      <w:r w:rsidRPr="00B02A0B">
        <w:t xml:space="preserv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w:t>
      </w:r>
      <w:proofErr w:type="spellStart"/>
      <w:r w:rsidRPr="00B02A0B">
        <w:t>MCData</w:t>
      </w:r>
      <w:proofErr w:type="spellEnd"/>
      <w:r w:rsidRPr="00B02A0B">
        <w:t xml:space="preserve"> user wishes to initiate a SDS session for later use with one-to-one </w:t>
      </w:r>
      <w:proofErr w:type="spellStart"/>
      <w:r w:rsidRPr="00B02A0B">
        <w:t>MCData</w:t>
      </w:r>
      <w:proofErr w:type="spellEnd"/>
      <w:r w:rsidRPr="00B02A0B">
        <w:t xml:space="preserve"> communications there are no further checks for the </w:t>
      </w:r>
      <w:proofErr w:type="spellStart"/>
      <w:r w:rsidRPr="00B02A0B">
        <w:t>MCData</w:t>
      </w:r>
      <w:proofErr w:type="spellEnd"/>
      <w:r w:rsidRPr="00B02A0B">
        <w:t xml:space="preserve"> client which shall continue at step 11). If, for either the originating user or the terminating user, the &lt;allow-transmit-data&gt; element of an &lt;actions&gt; element is not present in the </w:t>
      </w:r>
      <w:proofErr w:type="spellStart"/>
      <w:r w:rsidRPr="00B02A0B">
        <w:t>MCData</w:t>
      </w:r>
      <w:proofErr w:type="spellEnd"/>
      <w:r w:rsidRPr="00B02A0B">
        <w:t xml:space="preserve"> user profile document or is present with the value "false" (see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 3GPP TS 24.484 [12]),</w:t>
      </w:r>
      <w:r w:rsidRPr="00B02A0B">
        <w:t xml:space="preserve"> the participating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w:t>
      </w:r>
      <w:proofErr w:type="spellStart"/>
      <w:r w:rsidRPr="00B02A0B">
        <w:rPr>
          <w:lang w:val="en-IN"/>
        </w:rPr>
        <w:t>MCData</w:t>
      </w:r>
      <w:proofErr w:type="spellEnd"/>
      <w:r w:rsidRPr="00B02A0B">
        <w:rPr>
          <w:lang w:val="en-IN"/>
        </w:rPr>
        <w:t xml:space="preserve"> user wishes to initiate a SDS session on an </w:t>
      </w:r>
      <w:proofErr w:type="spellStart"/>
      <w:r w:rsidRPr="00B02A0B">
        <w:rPr>
          <w:lang w:val="en-IN"/>
        </w:rPr>
        <w:t>MCData</w:t>
      </w:r>
      <w:proofErr w:type="spellEnd"/>
      <w:r w:rsidRPr="00B02A0B">
        <w:rPr>
          <w:lang w:val="en-IN"/>
        </w:rPr>
        <w:t xml:space="preserve"> group identity and the </w:t>
      </w:r>
      <w:r w:rsidRPr="00B02A0B">
        <w:t>&lt;</w:t>
      </w:r>
      <w:proofErr w:type="spellStart"/>
      <w:r w:rsidRPr="00B02A0B">
        <w:t>mcdata</w:t>
      </w:r>
      <w:proofErr w:type="spellEnd"/>
      <w:r w:rsidRPr="00B02A0B">
        <w:t xml:space="preserve">-allow- short-data-service&gt; element of a &lt;list-service&gt; element is not present in the </w:t>
      </w:r>
      <w:proofErr w:type="spellStart"/>
      <w:r w:rsidRPr="00B02A0B">
        <w:t>MCData</w:t>
      </w:r>
      <w:proofErr w:type="spellEnd"/>
      <w:r w:rsidRPr="00B02A0B">
        <w:t xml:space="preserve"> group document or is present with the value "false" as specified in </w:t>
      </w:r>
      <w:r w:rsidRPr="00B02A0B">
        <w:rPr>
          <w:rFonts w:eastAsia="Malgun Gothic"/>
        </w:rPr>
        <w:t>3GPP TS 24.481 [11]</w:t>
      </w:r>
      <w:r w:rsidRPr="00B02A0B">
        <w:t xml:space="preserve">, the </w:t>
      </w:r>
      <w:proofErr w:type="spellStart"/>
      <w:r w:rsidRPr="00B02A0B">
        <w:t>MCData</w:t>
      </w:r>
      <w:proofErr w:type="spellEnd"/>
      <w:r w:rsidRPr="00B02A0B">
        <w:t xml:space="preserve"> client and controlling </w:t>
      </w:r>
      <w:proofErr w:type="spellStart"/>
      <w:r w:rsidRPr="00B02A0B">
        <w:t>MCData</w:t>
      </w:r>
      <w:proofErr w:type="spellEnd"/>
      <w:r w:rsidRPr="00B02A0B">
        <w:t xml:space="preserve"> function </w:t>
      </w:r>
      <w:r w:rsidRPr="00B02A0B">
        <w:lastRenderedPageBreak/>
        <w:t xml:space="preserve">shall determine that the </w:t>
      </w:r>
      <w:proofErr w:type="spellStart"/>
      <w:r w:rsidRPr="00B02A0B">
        <w:t>MCData</w:t>
      </w:r>
      <w:proofErr w:type="spellEnd"/>
      <w:r w:rsidRPr="00B02A0B">
        <w:t xml:space="preserve">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 xml:space="preserve">if the </w:t>
      </w:r>
      <w:proofErr w:type="spellStart"/>
      <w:r w:rsidRPr="00B02A0B">
        <w:t>MCData</w:t>
      </w:r>
      <w:proofErr w:type="spellEnd"/>
      <w:r w:rsidRPr="00B02A0B">
        <w:t xml:space="preserve"> user wishes to initiate an IP Connectivity session with one-to-one </w:t>
      </w:r>
      <w:proofErr w:type="spellStart"/>
      <w:r w:rsidRPr="00B02A0B">
        <w:t>MCData</w:t>
      </w:r>
      <w:proofErr w:type="spellEnd"/>
      <w:r w:rsidRPr="00B02A0B">
        <w:t xml:space="preserve"> communications and the &lt;allow-transmit-data&gt; element of an &lt;actions&gt; element is not present in the </w:t>
      </w:r>
      <w:proofErr w:type="spellStart"/>
      <w:r w:rsidRPr="00B02A0B">
        <w:t>MCData</w:t>
      </w:r>
      <w:proofErr w:type="spellEnd"/>
      <w:r w:rsidRPr="00B02A0B">
        <w:t xml:space="preserve">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 xml:space="preserve">[12], the </w:t>
      </w:r>
      <w:proofErr w:type="spellStart"/>
      <w:r w:rsidRPr="00B02A0B">
        <w:t>MCData</w:t>
      </w:r>
      <w:proofErr w:type="spellEnd"/>
      <w:r w:rsidRPr="00B02A0B">
        <w:t xml:space="preserve"> client and controlling </w:t>
      </w:r>
      <w:proofErr w:type="spellStart"/>
      <w:r w:rsidRPr="00B02A0B">
        <w:t>MCData</w:t>
      </w:r>
      <w:proofErr w:type="spellEnd"/>
      <w:r w:rsidRPr="00B02A0B">
        <w:t xml:space="preserve"> function shall determine that the </w:t>
      </w:r>
      <w:proofErr w:type="spellStart"/>
      <w:r w:rsidRPr="00B02A0B">
        <w:t>MCData</w:t>
      </w:r>
      <w:proofErr w:type="spellEnd"/>
      <w:r w:rsidRPr="00B02A0B">
        <w:t xml:space="preserve">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 xml:space="preserve">the </w:t>
      </w:r>
      <w:proofErr w:type="spellStart"/>
      <w:r w:rsidRPr="00B02A0B">
        <w:t>MCData</w:t>
      </w:r>
      <w:proofErr w:type="spellEnd"/>
      <w:r w:rsidRPr="00B02A0B">
        <w:t xml:space="preserve"> functional entity shall determine that the </w:t>
      </w:r>
      <w:proofErr w:type="spellStart"/>
      <w:r w:rsidRPr="00B02A0B">
        <w:t>MCData</w:t>
      </w:r>
      <w:proofErr w:type="spellEnd"/>
      <w:r w:rsidRPr="00B02A0B">
        <w:t xml:space="preserve"> user is allowed to initiate </w:t>
      </w:r>
      <w:proofErr w:type="spellStart"/>
      <w:r w:rsidRPr="00B02A0B">
        <w:t>MCData</w:t>
      </w:r>
      <w:proofErr w:type="spellEnd"/>
      <w:r w:rsidRPr="00B02A0B">
        <w:t xml:space="preserve"> communications.</w:t>
      </w:r>
    </w:p>
    <w:p w14:paraId="3AEBD11C" w14:textId="77777777" w:rsidR="005C310B" w:rsidRPr="00B02A0B" w:rsidRDefault="005C310B" w:rsidP="007D34FE">
      <w:pPr>
        <w:pStyle w:val="Heading2"/>
        <w:rPr>
          <w:rFonts w:eastAsia="Malgun Gothic"/>
        </w:rPr>
      </w:pPr>
      <w:bookmarkStart w:id="3489" w:name="14f4399e2adfb55a__Toc427698223"/>
      <w:bookmarkStart w:id="3490" w:name="14f4399e2adfb55a__Toc427695823"/>
      <w:bookmarkStart w:id="3491" w:name="14f4399e2adfb55a__Toc427696223"/>
      <w:bookmarkStart w:id="3492" w:name="14f4399e2adfb55a__Toc427696622"/>
      <w:bookmarkStart w:id="3493" w:name="14f4399e2adfb55a__Toc427698224"/>
      <w:bookmarkStart w:id="3494" w:name="_Toc20215684"/>
      <w:bookmarkStart w:id="3495" w:name="_Toc27496177"/>
      <w:bookmarkStart w:id="3496" w:name="_Toc36107918"/>
      <w:bookmarkStart w:id="3497" w:name="_Toc44598671"/>
      <w:bookmarkStart w:id="3498" w:name="_Toc44602526"/>
      <w:bookmarkStart w:id="3499" w:name="_Toc45197703"/>
      <w:bookmarkStart w:id="3500" w:name="_Toc45695736"/>
      <w:bookmarkStart w:id="3501" w:name="_Toc51851192"/>
      <w:bookmarkStart w:id="3502" w:name="_Toc92224808"/>
      <w:bookmarkStart w:id="3503" w:name="14f4399e2adfb55a__Toc427698782"/>
      <w:bookmarkStart w:id="3504" w:name="_Toc131378637"/>
      <w:bookmarkEnd w:id="3489"/>
      <w:bookmarkEnd w:id="3490"/>
      <w:bookmarkEnd w:id="3491"/>
      <w:bookmarkEnd w:id="3492"/>
      <w:bookmarkEnd w:id="3493"/>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94"/>
      <w:bookmarkEnd w:id="3495"/>
      <w:bookmarkEnd w:id="3496"/>
      <w:bookmarkEnd w:id="3497"/>
      <w:bookmarkEnd w:id="3498"/>
      <w:bookmarkEnd w:id="3499"/>
      <w:bookmarkEnd w:id="3500"/>
      <w:bookmarkEnd w:id="3501"/>
      <w:bookmarkEnd w:id="3502"/>
      <w:bookmarkEnd w:id="3504"/>
    </w:p>
    <w:p w14:paraId="03C1E323" w14:textId="77777777" w:rsidR="005C310B" w:rsidRPr="00B02A0B" w:rsidRDefault="005C310B" w:rsidP="005C310B">
      <w:pPr>
        <w:rPr>
          <w:lang w:val="en-IN"/>
        </w:rPr>
      </w:pPr>
      <w:r w:rsidRPr="00B02A0B">
        <w:rPr>
          <w:lang w:val="en-IN"/>
        </w:rPr>
        <w:t xml:space="preserve">If the controlling </w:t>
      </w:r>
      <w:proofErr w:type="spellStart"/>
      <w:r w:rsidRPr="00B02A0B">
        <w:rPr>
          <w:lang w:val="en-IN"/>
        </w:rPr>
        <w:t>MCData</w:t>
      </w:r>
      <w:proofErr w:type="spellEnd"/>
      <w:r w:rsidRPr="00B02A0B">
        <w:rPr>
          <w:lang w:val="en-IN"/>
        </w:rPr>
        <w:t xml:space="preserve"> function receives a one-to-one file distribution using HTTP or a group standalone file distribution using HTTP without the mandatory download indication the controlling </w:t>
      </w:r>
      <w:proofErr w:type="spellStart"/>
      <w:r w:rsidRPr="00B02A0B">
        <w:rPr>
          <w:lang w:val="en-IN"/>
        </w:rPr>
        <w:t>MCData</w:t>
      </w:r>
      <w:proofErr w:type="spellEnd"/>
      <w:r w:rsidRPr="00B02A0B">
        <w:rPr>
          <w:lang w:val="en-IN"/>
        </w:rPr>
        <w:t xml:space="preserve"> function:</w:t>
      </w:r>
    </w:p>
    <w:p w14:paraId="40335F86" w14:textId="77777777" w:rsidR="005C310B" w:rsidRPr="00B02A0B" w:rsidRDefault="005C310B" w:rsidP="005C310B">
      <w:pPr>
        <w:pStyle w:val="B1"/>
      </w:pPr>
      <w:r w:rsidRPr="00B02A0B">
        <w:t>1)</w:t>
      </w:r>
      <w:r w:rsidRPr="00B02A0B">
        <w:tab/>
        <w:t xml:space="preserve">if the file distribution request contained metadata, shall retrieve the </w:t>
      </w:r>
      <w:proofErr w:type="spellStart"/>
      <w:r w:rsidRPr="00B02A0B">
        <w:t>filesize</w:t>
      </w:r>
      <w:proofErr w:type="spellEnd"/>
      <w:r w:rsidRPr="00B02A0B">
        <w:t xml:space="preserve"> contained in the </w:t>
      </w:r>
      <w:proofErr w:type="spellStart"/>
      <w:r w:rsidRPr="00B02A0B">
        <w:t>fileselector</w:t>
      </w:r>
      <w:proofErr w:type="spellEnd"/>
      <w:r w:rsidRPr="00B02A0B">
        <w:t xml:space="preserve">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 xml:space="preserve">for one-to-one file distribution using HTTP, shall determine if the </w:t>
      </w:r>
      <w:proofErr w:type="spellStart"/>
      <w:r w:rsidRPr="00B02A0B">
        <w:t>filesize</w:t>
      </w:r>
      <w:proofErr w:type="spellEnd"/>
      <w:r w:rsidRPr="00B02A0B">
        <w:t xml:space="preserve"> is less than or equal to the value contained in the &lt;max-data-size-auto-</w:t>
      </w:r>
      <w:proofErr w:type="spellStart"/>
      <w:r w:rsidRPr="00B02A0B">
        <w:t>recv</w:t>
      </w:r>
      <w:proofErr w:type="spellEnd"/>
      <w:r w:rsidRPr="00B02A0B">
        <w:t xml:space="preserve">-bytes&gt; element of the </w:t>
      </w:r>
      <w:proofErr w:type="spellStart"/>
      <w:r w:rsidRPr="00B02A0B">
        <w:t>MCData</w:t>
      </w:r>
      <w:proofErr w:type="spellEnd"/>
      <w:r w:rsidRPr="00B02A0B">
        <w:t xml:space="preserve"> service configuration document as specified in 3GPP TS 24.484 [12];</w:t>
      </w:r>
    </w:p>
    <w:p w14:paraId="174B2767" w14:textId="77777777" w:rsidR="005C310B" w:rsidRPr="00B02A0B" w:rsidRDefault="005C310B" w:rsidP="005C310B">
      <w:pPr>
        <w:pStyle w:val="B1"/>
      </w:pPr>
      <w:r w:rsidRPr="00B02A0B">
        <w:t>4)</w:t>
      </w:r>
      <w:r w:rsidRPr="00B02A0B">
        <w:tab/>
        <w:t xml:space="preserve">for group standalone file distribution using HTTP, shall determine if the </w:t>
      </w:r>
      <w:proofErr w:type="spellStart"/>
      <w:r w:rsidRPr="00B02A0B">
        <w:t>filesize</w:t>
      </w:r>
      <w:proofErr w:type="spellEnd"/>
      <w:r w:rsidRPr="00B02A0B">
        <w:t xml:space="preserve"> is less than or equal to the value contained in the &lt;</w:t>
      </w:r>
      <w:proofErr w:type="spellStart"/>
      <w:r w:rsidRPr="00B02A0B">
        <w:t>mcdata</w:t>
      </w:r>
      <w:proofErr w:type="spellEnd"/>
      <w:r w:rsidRPr="00B02A0B">
        <w:t>-on-network-max-data-size-auto-</w:t>
      </w:r>
      <w:proofErr w:type="spellStart"/>
      <w:r w:rsidRPr="00B02A0B">
        <w:t>recv</w:t>
      </w:r>
      <w:proofErr w:type="spellEnd"/>
      <w:r w:rsidRPr="00B02A0B">
        <w:t xml:space="preserve">&gt; element of the </w:t>
      </w:r>
      <w:proofErr w:type="spellStart"/>
      <w:r w:rsidRPr="00B02A0B">
        <w:t>MCData</w:t>
      </w:r>
      <w:proofErr w:type="spellEnd"/>
      <w:r w:rsidRPr="00B02A0B">
        <w:t xml:space="preserve"> group document associated with the </w:t>
      </w:r>
      <w:proofErr w:type="spellStart"/>
      <w:r w:rsidRPr="00B02A0B">
        <w:t>MCData</w:t>
      </w:r>
      <w:proofErr w:type="spellEnd"/>
      <w:r w:rsidRPr="00B02A0B">
        <w:t xml:space="preserve"> group identity in the request, as specified in 3GPP TS 24.481 [11]; and</w:t>
      </w:r>
    </w:p>
    <w:p w14:paraId="3933601A" w14:textId="77777777" w:rsidR="005C310B" w:rsidRPr="00B02A0B" w:rsidRDefault="005C310B" w:rsidP="005C310B">
      <w:pPr>
        <w:pStyle w:val="B1"/>
      </w:pPr>
      <w:r w:rsidRPr="00B02A0B">
        <w:t>5)</w:t>
      </w:r>
      <w:r w:rsidRPr="00B02A0B">
        <w:tab/>
      </w:r>
      <w:proofErr w:type="spellStart"/>
      <w:r w:rsidRPr="00B02A0B">
        <w:t>ifcondition</w:t>
      </w:r>
      <w:proofErr w:type="spellEnd"/>
      <w:r w:rsidRPr="00B02A0B">
        <w:t xml:space="preserve"> 3) or 4) is true, shall determine that the mandatory download indication needs to be included in the file distribution request sent to the terminating </w:t>
      </w:r>
      <w:proofErr w:type="spellStart"/>
      <w:r w:rsidRPr="00B02A0B">
        <w:t>MCData</w:t>
      </w:r>
      <w:proofErr w:type="spellEnd"/>
      <w:r w:rsidRPr="00B02A0B">
        <w:t xml:space="preserve"> client.</w:t>
      </w:r>
    </w:p>
    <w:p w14:paraId="02FA9C71" w14:textId="77777777" w:rsidR="005C310B" w:rsidRPr="00B02A0B" w:rsidRDefault="005C310B" w:rsidP="005C310B">
      <w:pPr>
        <w:rPr>
          <w:lang w:val="en-IN"/>
        </w:rPr>
      </w:pPr>
      <w:r w:rsidRPr="00B02A0B">
        <w:rPr>
          <w:lang w:val="en-IN"/>
        </w:rPr>
        <w:t xml:space="preserve">If the controlling </w:t>
      </w:r>
      <w:proofErr w:type="spellStart"/>
      <w:r w:rsidRPr="00B02A0B">
        <w:rPr>
          <w:lang w:val="en-IN"/>
        </w:rPr>
        <w:t>MCData</w:t>
      </w:r>
      <w:proofErr w:type="spellEnd"/>
      <w:r w:rsidRPr="00B02A0B">
        <w:rPr>
          <w:lang w:val="en-IN"/>
        </w:rPr>
        <w:t xml:space="preserve"> function receives a one-to-one file distribution using media plane or a group standalone file distribution using media plane without the mandatory download indication the controlling </w:t>
      </w:r>
      <w:proofErr w:type="spellStart"/>
      <w:r w:rsidRPr="00B02A0B">
        <w:rPr>
          <w:lang w:val="en-IN"/>
        </w:rPr>
        <w:t>MCData</w:t>
      </w:r>
      <w:proofErr w:type="spellEnd"/>
      <w:r w:rsidRPr="00B02A0B">
        <w:rPr>
          <w:lang w:val="en-IN"/>
        </w:rPr>
        <w:t xml:space="preserve"> function:</w:t>
      </w:r>
    </w:p>
    <w:p w14:paraId="63504A1B" w14:textId="77777777" w:rsidR="005C310B" w:rsidRPr="00B02A0B" w:rsidRDefault="005C310B" w:rsidP="005C310B">
      <w:pPr>
        <w:pStyle w:val="B1"/>
      </w:pPr>
      <w:r w:rsidRPr="00B02A0B">
        <w:t>1)</w:t>
      </w:r>
      <w:r w:rsidRPr="00B02A0B">
        <w:tab/>
        <w:t xml:space="preserve">if the file distribution request contained metadata, shall retrieve the </w:t>
      </w:r>
      <w:proofErr w:type="spellStart"/>
      <w:r w:rsidRPr="00B02A0B">
        <w:t>filesize</w:t>
      </w:r>
      <w:proofErr w:type="spellEnd"/>
      <w:r w:rsidRPr="00B02A0B">
        <w:t xml:space="preserve"> contained in the </w:t>
      </w:r>
      <w:proofErr w:type="spellStart"/>
      <w:r w:rsidRPr="00B02A0B">
        <w:t>fileselector</w:t>
      </w:r>
      <w:proofErr w:type="spellEnd"/>
      <w:r w:rsidRPr="00B02A0B">
        <w:t xml:space="preserve"> attribute contained in the "m=message" media-level section for the </w:t>
      </w:r>
      <w:proofErr w:type="spellStart"/>
      <w:r w:rsidRPr="00B02A0B">
        <w:t>MCData</w:t>
      </w:r>
      <w:proofErr w:type="spellEnd"/>
      <w:r w:rsidRPr="00B02A0B">
        <w:t xml:space="preserve"> media stream of SDP offer in the FD request;</w:t>
      </w:r>
    </w:p>
    <w:p w14:paraId="1A37CA5A" w14:textId="77777777" w:rsidR="005C310B" w:rsidRPr="00B02A0B" w:rsidRDefault="005C310B" w:rsidP="005C310B">
      <w:pPr>
        <w:pStyle w:val="B1"/>
      </w:pPr>
      <w:r w:rsidRPr="00B02A0B">
        <w:t>2)</w:t>
      </w:r>
      <w:r w:rsidRPr="00B02A0B">
        <w:tab/>
        <w:t xml:space="preserve">for one-to-one file distribution using media plane, shall determine if the </w:t>
      </w:r>
      <w:proofErr w:type="spellStart"/>
      <w:r w:rsidRPr="00B02A0B">
        <w:t>filesize</w:t>
      </w:r>
      <w:proofErr w:type="spellEnd"/>
      <w:r w:rsidRPr="00B02A0B">
        <w:t xml:space="preserve"> is less than or equal to the value contained in the &lt;max-data-size-auto-</w:t>
      </w:r>
      <w:proofErr w:type="spellStart"/>
      <w:r w:rsidRPr="00B02A0B">
        <w:t>recv</w:t>
      </w:r>
      <w:proofErr w:type="spellEnd"/>
      <w:r w:rsidRPr="00B02A0B">
        <w:t xml:space="preserve">-bytes&gt; element of the </w:t>
      </w:r>
      <w:proofErr w:type="spellStart"/>
      <w:r w:rsidRPr="00B02A0B">
        <w:t>MCData</w:t>
      </w:r>
      <w:proofErr w:type="spellEnd"/>
      <w:r w:rsidRPr="00B02A0B">
        <w:t xml:space="preserve"> service configuration document as specified in 3GPP TS 24.484 [12];</w:t>
      </w:r>
    </w:p>
    <w:p w14:paraId="695A8F52" w14:textId="77777777" w:rsidR="005C310B" w:rsidRPr="00B02A0B" w:rsidRDefault="005C310B" w:rsidP="005C310B">
      <w:pPr>
        <w:pStyle w:val="B1"/>
      </w:pPr>
      <w:r w:rsidRPr="00B02A0B">
        <w:t>3)</w:t>
      </w:r>
      <w:r w:rsidRPr="00B02A0B">
        <w:tab/>
        <w:t xml:space="preserve">for group standalone file distribution using media plane, shall determine if the </w:t>
      </w:r>
      <w:proofErr w:type="spellStart"/>
      <w:r w:rsidRPr="00B02A0B">
        <w:t>filesize</w:t>
      </w:r>
      <w:proofErr w:type="spellEnd"/>
      <w:r w:rsidRPr="00B02A0B">
        <w:t xml:space="preserve"> is less than or equal to the value contained in the &lt;</w:t>
      </w:r>
      <w:proofErr w:type="spellStart"/>
      <w:r w:rsidRPr="00B02A0B">
        <w:t>mcdata</w:t>
      </w:r>
      <w:proofErr w:type="spellEnd"/>
      <w:r w:rsidRPr="00B02A0B">
        <w:t>-on-network-max-data-size-auto-</w:t>
      </w:r>
      <w:proofErr w:type="spellStart"/>
      <w:r w:rsidRPr="00B02A0B">
        <w:t>recv</w:t>
      </w:r>
      <w:proofErr w:type="spellEnd"/>
      <w:r w:rsidRPr="00B02A0B">
        <w:t xml:space="preserve">&gt; element of the </w:t>
      </w:r>
      <w:proofErr w:type="spellStart"/>
      <w:r w:rsidRPr="00B02A0B">
        <w:t>MCData</w:t>
      </w:r>
      <w:proofErr w:type="spellEnd"/>
      <w:r w:rsidRPr="00B02A0B">
        <w:t xml:space="preserve"> group document associated with the </w:t>
      </w:r>
      <w:proofErr w:type="spellStart"/>
      <w:r w:rsidRPr="00B02A0B">
        <w:t>MCData</w:t>
      </w:r>
      <w:proofErr w:type="spellEnd"/>
      <w:r w:rsidRPr="00B02A0B">
        <w:t xml:space="preserve"> group identity in the request, as specified in 3GPP TS 24.481 [11]; and</w:t>
      </w:r>
    </w:p>
    <w:p w14:paraId="52393892" w14:textId="77777777" w:rsidR="005C310B" w:rsidRPr="00B02A0B" w:rsidRDefault="005C310B" w:rsidP="005C310B">
      <w:pPr>
        <w:pStyle w:val="B1"/>
      </w:pPr>
      <w:r w:rsidRPr="00B02A0B">
        <w:t>4)</w:t>
      </w:r>
      <w:r w:rsidRPr="00B02A0B">
        <w:tab/>
        <w:t xml:space="preserve">if condition 1) is true and 2) or 3) is true, shall determine that the mandatory download indication needs to be included in the file distribution request sent to the terminating </w:t>
      </w:r>
      <w:proofErr w:type="spellStart"/>
      <w:r w:rsidRPr="00B02A0B">
        <w:t>MCData</w:t>
      </w:r>
      <w:proofErr w:type="spellEnd"/>
      <w:r w:rsidRPr="00B02A0B">
        <w:t xml:space="preserve"> client.</w:t>
      </w:r>
    </w:p>
    <w:p w14:paraId="783C1593" w14:textId="77777777" w:rsidR="005C310B" w:rsidRPr="00B02A0B" w:rsidRDefault="005C310B" w:rsidP="007D34FE">
      <w:pPr>
        <w:pStyle w:val="Heading2"/>
      </w:pPr>
      <w:bookmarkStart w:id="3505" w:name="_Toc20215685"/>
      <w:bookmarkStart w:id="3506" w:name="_Toc27496178"/>
      <w:bookmarkStart w:id="3507" w:name="_Toc36107919"/>
      <w:bookmarkStart w:id="3508" w:name="_Toc44598672"/>
      <w:bookmarkStart w:id="3509" w:name="_Toc44602527"/>
      <w:bookmarkStart w:id="3510" w:name="_Toc45197704"/>
      <w:bookmarkStart w:id="3511" w:name="_Toc45695737"/>
      <w:bookmarkStart w:id="3512" w:name="_Toc51851193"/>
      <w:bookmarkStart w:id="3513" w:name="_Toc92224809"/>
      <w:bookmarkStart w:id="3514" w:name="_Toc131378638"/>
      <w:r w:rsidRPr="00B02A0B">
        <w:t>1</w:t>
      </w:r>
      <w:r w:rsidRPr="00B02A0B">
        <w:rPr>
          <w:lang w:val="en-US"/>
        </w:rPr>
        <w:t>1</w:t>
      </w:r>
      <w:r w:rsidRPr="00B02A0B">
        <w:t>.</w:t>
      </w:r>
      <w:r w:rsidRPr="00B02A0B">
        <w:rPr>
          <w:lang w:val="en-US"/>
        </w:rPr>
        <w:t>3</w:t>
      </w:r>
      <w:r w:rsidRPr="00B02A0B">
        <w:tab/>
        <w:t>Accessing list of deferred data group communications</w:t>
      </w:r>
      <w:bookmarkEnd w:id="3505"/>
      <w:bookmarkEnd w:id="3506"/>
      <w:bookmarkEnd w:id="3507"/>
      <w:bookmarkEnd w:id="3508"/>
      <w:bookmarkEnd w:id="3509"/>
      <w:bookmarkEnd w:id="3510"/>
      <w:bookmarkEnd w:id="3511"/>
      <w:bookmarkEnd w:id="3512"/>
      <w:bookmarkEnd w:id="3513"/>
      <w:bookmarkEnd w:id="3514"/>
    </w:p>
    <w:p w14:paraId="34148EC1" w14:textId="77777777" w:rsidR="005C310B" w:rsidRPr="00B02A0B" w:rsidRDefault="005C310B" w:rsidP="007D34FE">
      <w:pPr>
        <w:pStyle w:val="Heading3"/>
      </w:pPr>
      <w:bookmarkStart w:id="3515" w:name="_Toc20215686"/>
      <w:bookmarkStart w:id="3516" w:name="_Toc27496179"/>
      <w:bookmarkStart w:id="3517" w:name="_Toc36107920"/>
      <w:bookmarkStart w:id="3518" w:name="_Toc44598673"/>
      <w:bookmarkStart w:id="3519" w:name="_Toc44602528"/>
      <w:bookmarkStart w:id="3520" w:name="_Toc45197705"/>
      <w:bookmarkStart w:id="3521" w:name="_Toc45695738"/>
      <w:bookmarkStart w:id="3522" w:name="_Toc51851194"/>
      <w:bookmarkStart w:id="3523" w:name="_Toc92224810"/>
      <w:bookmarkStart w:id="3524" w:name="_Toc131378639"/>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15"/>
      <w:bookmarkEnd w:id="3516"/>
      <w:bookmarkEnd w:id="3517"/>
      <w:bookmarkEnd w:id="3518"/>
      <w:bookmarkEnd w:id="3519"/>
      <w:bookmarkEnd w:id="3520"/>
      <w:bookmarkEnd w:id="3521"/>
      <w:bookmarkEnd w:id="3522"/>
      <w:bookmarkEnd w:id="3523"/>
      <w:bookmarkEnd w:id="3524"/>
    </w:p>
    <w:p w14:paraId="13B560C0" w14:textId="77777777" w:rsidR="005C310B" w:rsidRPr="00B02A0B" w:rsidRDefault="005C310B" w:rsidP="005C310B">
      <w:r w:rsidRPr="00B02A0B">
        <w:t xml:space="preserve">Accessing list of deferred data group communication allows a </w:t>
      </w:r>
      <w:proofErr w:type="spellStart"/>
      <w:r w:rsidRPr="00B02A0B">
        <w:t>MCData</w:t>
      </w:r>
      <w:proofErr w:type="spellEnd"/>
      <w:r w:rsidRPr="00B02A0B">
        <w:t xml:space="preserve">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25" w:name="_Toc20215687"/>
      <w:bookmarkStart w:id="3526" w:name="_Toc27496180"/>
      <w:bookmarkStart w:id="3527" w:name="_Toc36107921"/>
      <w:bookmarkStart w:id="3528" w:name="_Toc44598674"/>
      <w:bookmarkStart w:id="3529" w:name="_Toc44602529"/>
      <w:bookmarkStart w:id="3530" w:name="_Toc45197706"/>
      <w:bookmarkStart w:id="3531" w:name="_Toc45695739"/>
      <w:bookmarkStart w:id="3532" w:name="_Toc51851195"/>
      <w:bookmarkStart w:id="3533" w:name="_Toc92224811"/>
      <w:bookmarkStart w:id="3534" w:name="_Toc131378640"/>
      <w:r w:rsidRPr="00B02A0B">
        <w:rPr>
          <w:rFonts w:eastAsia="SimSun"/>
        </w:rPr>
        <w:lastRenderedPageBreak/>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r>
      <w:proofErr w:type="spellStart"/>
      <w:r w:rsidRPr="00B02A0B">
        <w:rPr>
          <w:rFonts w:eastAsia="SimSun"/>
        </w:rPr>
        <w:t>MCData</w:t>
      </w:r>
      <w:proofErr w:type="spellEnd"/>
      <w:r w:rsidRPr="00B02A0B">
        <w:rPr>
          <w:rFonts w:eastAsia="SimSun"/>
        </w:rPr>
        <w:t xml:space="preserve"> client procedures</w:t>
      </w:r>
      <w:bookmarkEnd w:id="3525"/>
      <w:bookmarkEnd w:id="3526"/>
      <w:bookmarkEnd w:id="3527"/>
      <w:bookmarkEnd w:id="3528"/>
      <w:bookmarkEnd w:id="3529"/>
      <w:bookmarkEnd w:id="3530"/>
      <w:bookmarkEnd w:id="3531"/>
      <w:bookmarkEnd w:id="3532"/>
      <w:bookmarkEnd w:id="3533"/>
      <w:bookmarkEnd w:id="3534"/>
    </w:p>
    <w:p w14:paraId="24C35C75" w14:textId="77777777" w:rsidR="005C310B" w:rsidRPr="00B02A0B" w:rsidRDefault="005C310B" w:rsidP="007D34FE">
      <w:pPr>
        <w:pStyle w:val="Heading4"/>
        <w:rPr>
          <w:rFonts w:eastAsia="Malgun Gothic"/>
          <w:lang w:val="en-US"/>
        </w:rPr>
      </w:pPr>
      <w:bookmarkStart w:id="3535" w:name="_Toc20215688"/>
      <w:bookmarkStart w:id="3536" w:name="_Toc27496181"/>
      <w:bookmarkStart w:id="3537" w:name="_Toc36107922"/>
      <w:bookmarkStart w:id="3538" w:name="_Toc44598675"/>
      <w:bookmarkStart w:id="3539" w:name="_Toc44602530"/>
      <w:bookmarkStart w:id="3540" w:name="_Toc45197707"/>
      <w:bookmarkStart w:id="3541" w:name="_Toc45695740"/>
      <w:bookmarkStart w:id="3542" w:name="_Toc51851196"/>
      <w:bookmarkStart w:id="3543" w:name="_Toc92224812"/>
      <w:bookmarkStart w:id="3544" w:name="_Toc131378641"/>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35"/>
      <w:bookmarkEnd w:id="3536"/>
      <w:bookmarkEnd w:id="3537"/>
      <w:bookmarkEnd w:id="3538"/>
      <w:bookmarkEnd w:id="3539"/>
      <w:bookmarkEnd w:id="3540"/>
      <w:bookmarkEnd w:id="3541"/>
      <w:bookmarkEnd w:id="3542"/>
      <w:bookmarkEnd w:id="3543"/>
      <w:bookmarkEnd w:id="3544"/>
    </w:p>
    <w:p w14:paraId="75BEB457" w14:textId="77777777" w:rsidR="005C310B" w:rsidRPr="00B02A0B" w:rsidRDefault="005C310B" w:rsidP="005C310B">
      <w:pPr>
        <w:rPr>
          <w:lang w:val="en-US"/>
        </w:rPr>
      </w:pPr>
      <w:r w:rsidRPr="00B02A0B">
        <w:rPr>
          <w:lang w:val="en-US"/>
        </w:rPr>
        <w:t xml:space="preserve">Upon receiving a request from the </w:t>
      </w:r>
      <w:proofErr w:type="spellStart"/>
      <w:r w:rsidRPr="00B02A0B">
        <w:rPr>
          <w:lang w:val="en-US"/>
        </w:rPr>
        <w:t>MCData</w:t>
      </w:r>
      <w:proofErr w:type="spellEnd"/>
      <w:r w:rsidRPr="00B02A0B">
        <w:rPr>
          <w:lang w:val="en-US"/>
        </w:rPr>
        <w:t xml:space="preserve"> user to access the list of deferred data group communications, the </w:t>
      </w:r>
      <w:proofErr w:type="spellStart"/>
      <w:r w:rsidRPr="00B02A0B">
        <w:rPr>
          <w:lang w:val="en-US"/>
        </w:rPr>
        <w:t>MCData</w:t>
      </w:r>
      <w:proofErr w:type="spellEnd"/>
      <w:r w:rsidRPr="00B02A0B">
        <w:rPr>
          <w:lang w:val="en-US"/>
        </w:rPr>
        <w:t xml:space="preserve">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w:t>
      </w:r>
      <w:proofErr w:type="spellStart"/>
      <w:r w:rsidRPr="00B02A0B">
        <w:rPr>
          <w:lang w:val="en-US"/>
        </w:rPr>
        <w:t>MCData</w:t>
      </w:r>
      <w:proofErr w:type="spellEnd"/>
      <w:r w:rsidRPr="00B02A0B">
        <w:rPr>
          <w:lang w:val="en-US"/>
        </w:rPr>
        <w:t xml:space="preserve">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45" w:name="_Toc20215689"/>
      <w:bookmarkStart w:id="3546" w:name="_Toc27496182"/>
      <w:bookmarkStart w:id="3547" w:name="_Toc36107923"/>
      <w:bookmarkStart w:id="3548" w:name="_Toc44598676"/>
      <w:bookmarkStart w:id="3549" w:name="_Toc44602531"/>
      <w:bookmarkStart w:id="3550" w:name="_Toc45197708"/>
      <w:bookmarkStart w:id="3551" w:name="_Toc45695741"/>
      <w:bookmarkStart w:id="3552" w:name="_Toc51851197"/>
      <w:bookmarkStart w:id="3553" w:name="_Toc92224813"/>
      <w:bookmarkStart w:id="3554" w:name="_Toc131378642"/>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45"/>
      <w:bookmarkEnd w:id="3546"/>
      <w:bookmarkEnd w:id="3547"/>
      <w:bookmarkEnd w:id="3548"/>
      <w:bookmarkEnd w:id="3549"/>
      <w:bookmarkEnd w:id="3550"/>
      <w:bookmarkEnd w:id="3551"/>
      <w:bookmarkEnd w:id="3552"/>
      <w:bookmarkEnd w:id="3553"/>
      <w:bookmarkEnd w:id="3554"/>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xml:space="preserve">", the </w:t>
      </w:r>
      <w:proofErr w:type="spellStart"/>
      <w:r w:rsidRPr="00B02A0B">
        <w:t>MCData</w:t>
      </w:r>
      <w:proofErr w:type="spellEnd"/>
      <w:r w:rsidRPr="00B02A0B">
        <w:t xml:space="preserve">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w:t>
      </w:r>
      <w:proofErr w:type="spellStart"/>
      <w:r w:rsidRPr="00B02A0B">
        <w:rPr>
          <w:lang w:eastAsia="ko-KR"/>
        </w:rPr>
        <w:t>MCData</w:t>
      </w:r>
      <w:proofErr w:type="spellEnd"/>
      <w:r w:rsidRPr="00B02A0B">
        <w:rPr>
          <w:lang w:eastAsia="ko-KR"/>
        </w:rPr>
        <w:t xml:space="preserve"> user, the list of file URLs which were deferred with other information optional such as Originator, Group ID, </w:t>
      </w:r>
      <w:r w:rsidRPr="00B02A0B">
        <w:rPr>
          <w:rFonts w:eastAsia="Malgun Gothic"/>
        </w:rPr>
        <w:t xml:space="preserve">Conversation ID, Message ID, </w:t>
      </w:r>
      <w:proofErr w:type="spellStart"/>
      <w:r w:rsidRPr="00B02A0B">
        <w:rPr>
          <w:rFonts w:eastAsia="Malgun Gothic"/>
        </w:rPr>
        <w:t>InReplyTo</w:t>
      </w:r>
      <w:proofErr w:type="spellEnd"/>
      <w:r w:rsidRPr="00B02A0B">
        <w:rPr>
          <w:rFonts w:eastAsia="Malgun Gothic"/>
        </w:rPr>
        <w:t xml:space="preserve"> message ID and Date and time etc</w:t>
      </w:r>
      <w:r w:rsidRPr="00B02A0B">
        <w:rPr>
          <w:lang w:eastAsia="ko-KR"/>
        </w:rPr>
        <w:t>.</w:t>
      </w:r>
    </w:p>
    <w:p w14:paraId="30CFB382" w14:textId="77777777" w:rsidR="005C310B" w:rsidRPr="00B02A0B" w:rsidRDefault="005C310B" w:rsidP="007D34FE">
      <w:pPr>
        <w:pStyle w:val="Heading3"/>
      </w:pPr>
      <w:bookmarkStart w:id="3555" w:name="_Toc20215690"/>
      <w:bookmarkStart w:id="3556" w:name="_Toc27496183"/>
      <w:bookmarkStart w:id="3557" w:name="_Toc36107924"/>
      <w:bookmarkStart w:id="3558" w:name="_Toc44598677"/>
      <w:bookmarkStart w:id="3559" w:name="_Toc44602532"/>
      <w:bookmarkStart w:id="3560" w:name="_Toc45197709"/>
      <w:bookmarkStart w:id="3561" w:name="_Toc45695742"/>
      <w:bookmarkStart w:id="3562" w:name="_Toc51851198"/>
      <w:bookmarkStart w:id="3563" w:name="_Toc92224814"/>
      <w:bookmarkStart w:id="3564" w:name="_Toc131378643"/>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proofErr w:type="spellStart"/>
      <w:r w:rsidRPr="00B02A0B">
        <w:rPr>
          <w:rFonts w:eastAsia="SimSun"/>
        </w:rPr>
        <w:t>MCData</w:t>
      </w:r>
      <w:proofErr w:type="spellEnd"/>
      <w:r w:rsidRPr="00B02A0B">
        <w:rPr>
          <w:rFonts w:eastAsia="SimSun"/>
        </w:rPr>
        <w:t xml:space="preserve"> </w:t>
      </w:r>
      <w:r w:rsidRPr="00B02A0B">
        <w:rPr>
          <w:rFonts w:eastAsia="SimSun"/>
          <w:lang w:val="en-US"/>
        </w:rPr>
        <w:t>function</w:t>
      </w:r>
      <w:r w:rsidRPr="00B02A0B">
        <w:rPr>
          <w:rFonts w:eastAsia="SimSun"/>
        </w:rPr>
        <w:t xml:space="preserve"> procedures</w:t>
      </w:r>
      <w:bookmarkEnd w:id="3555"/>
      <w:bookmarkEnd w:id="3556"/>
      <w:bookmarkEnd w:id="3557"/>
      <w:bookmarkEnd w:id="3558"/>
      <w:bookmarkEnd w:id="3559"/>
      <w:bookmarkEnd w:id="3560"/>
      <w:bookmarkEnd w:id="3561"/>
      <w:bookmarkEnd w:id="3562"/>
      <w:bookmarkEnd w:id="3563"/>
      <w:bookmarkEnd w:id="3564"/>
    </w:p>
    <w:p w14:paraId="2B265938" w14:textId="77777777" w:rsidR="005C310B" w:rsidRPr="00B02A0B" w:rsidRDefault="005C310B" w:rsidP="007D34FE">
      <w:pPr>
        <w:pStyle w:val="Heading4"/>
        <w:rPr>
          <w:rFonts w:eastAsia="Malgun Gothic"/>
        </w:rPr>
      </w:pPr>
      <w:bookmarkStart w:id="3565" w:name="_Toc20215691"/>
      <w:bookmarkStart w:id="3566" w:name="_Toc27496184"/>
      <w:bookmarkStart w:id="3567" w:name="_Toc36107925"/>
      <w:bookmarkStart w:id="3568" w:name="_Toc44598678"/>
      <w:bookmarkStart w:id="3569" w:name="_Toc44602533"/>
      <w:bookmarkStart w:id="3570" w:name="_Toc45197710"/>
      <w:bookmarkStart w:id="3571" w:name="_Toc45695743"/>
      <w:bookmarkStart w:id="3572" w:name="_Toc51851199"/>
      <w:bookmarkStart w:id="3573" w:name="_Toc92224815"/>
      <w:bookmarkStart w:id="3574" w:name="_Toc131378644"/>
      <w:r w:rsidRPr="00B02A0B">
        <w:rPr>
          <w:rFonts w:eastAsia="Malgun Gothic"/>
        </w:rPr>
        <w:t>11.3.3.1</w:t>
      </w:r>
      <w:r w:rsidRPr="00B02A0B">
        <w:rPr>
          <w:rFonts w:eastAsia="Malgun Gothic"/>
        </w:rPr>
        <w:tab/>
        <w:t>Receiving a request to access a list of deferred group communications</w:t>
      </w:r>
      <w:bookmarkEnd w:id="3565"/>
      <w:bookmarkEnd w:id="3566"/>
      <w:bookmarkEnd w:id="3567"/>
      <w:bookmarkEnd w:id="3568"/>
      <w:bookmarkEnd w:id="3569"/>
      <w:bookmarkEnd w:id="3570"/>
      <w:bookmarkEnd w:id="3571"/>
      <w:bookmarkEnd w:id="3572"/>
      <w:bookmarkEnd w:id="3573"/>
      <w:bookmarkEnd w:id="3574"/>
    </w:p>
    <w:p w14:paraId="79398EC2" w14:textId="77777777" w:rsidR="005C310B" w:rsidRPr="00B02A0B" w:rsidRDefault="005C310B" w:rsidP="005C310B">
      <w:pPr>
        <w:rPr>
          <w:lang w:bidi="he-IL"/>
        </w:rPr>
      </w:pPr>
      <w:r w:rsidRPr="00B02A0B">
        <w:rPr>
          <w:lang w:bidi="he-IL"/>
        </w:rPr>
        <w:t xml:space="preserve">Upon receipt of a "SIP MESSAGE request for the list of deferred group communications", the participating </w:t>
      </w:r>
      <w:proofErr w:type="spellStart"/>
      <w:r w:rsidRPr="00B02A0B">
        <w:rPr>
          <w:lang w:bidi="he-IL"/>
        </w:rPr>
        <w:t>MCData</w:t>
      </w:r>
      <w:proofErr w:type="spellEnd"/>
      <w:r w:rsidRPr="00B02A0B">
        <w:rPr>
          <w:lang w:bidi="he-IL"/>
        </w:rPr>
        <w:t xml:space="preserve">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 xml:space="preserve">shall send SIP 200 (OK) response towards </w:t>
      </w:r>
      <w:proofErr w:type="spellStart"/>
      <w:r w:rsidRPr="00B02A0B">
        <w:t>MCData</w:t>
      </w:r>
      <w:proofErr w:type="spellEnd"/>
      <w:r w:rsidRPr="00B02A0B">
        <w:t xml:space="preserve">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75" w:name="_Toc20215692"/>
      <w:bookmarkStart w:id="3576" w:name="_Toc27496185"/>
      <w:bookmarkStart w:id="3577" w:name="_Toc36107926"/>
      <w:bookmarkStart w:id="3578" w:name="_Toc44598679"/>
      <w:bookmarkStart w:id="3579" w:name="_Toc44602534"/>
      <w:bookmarkStart w:id="3580" w:name="_Toc45197711"/>
      <w:bookmarkStart w:id="3581" w:name="_Toc45695744"/>
      <w:bookmarkStart w:id="3582" w:name="_Toc51851200"/>
      <w:bookmarkStart w:id="3583" w:name="_Toc92224816"/>
      <w:bookmarkStart w:id="3584" w:name="_Toc131378645"/>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75"/>
      <w:bookmarkEnd w:id="3576"/>
      <w:bookmarkEnd w:id="3577"/>
      <w:bookmarkEnd w:id="3578"/>
      <w:bookmarkEnd w:id="3579"/>
      <w:bookmarkEnd w:id="3580"/>
      <w:bookmarkEnd w:id="3581"/>
      <w:bookmarkEnd w:id="3582"/>
      <w:bookmarkEnd w:id="3583"/>
      <w:bookmarkEnd w:id="3584"/>
    </w:p>
    <w:p w14:paraId="2C6CA051" w14:textId="77777777" w:rsidR="005C310B" w:rsidRPr="00B02A0B" w:rsidRDefault="005C310B" w:rsidP="005C310B">
      <w:r w:rsidRPr="00B02A0B">
        <w:t xml:space="preserve">To send the list of deferred group communications, the participating </w:t>
      </w:r>
      <w:proofErr w:type="spellStart"/>
      <w:r w:rsidRPr="00B02A0B">
        <w:t>MCData</w:t>
      </w:r>
      <w:proofErr w:type="spellEnd"/>
      <w:r w:rsidRPr="00B02A0B">
        <w:t xml:space="preserve">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lastRenderedPageBreak/>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w:t>
      </w:r>
      <w:proofErr w:type="spellStart"/>
      <w:r w:rsidRPr="00B02A0B">
        <w:t>MCData</w:t>
      </w:r>
      <w:proofErr w:type="spellEnd"/>
      <w:r w:rsidRPr="00B02A0B">
        <w:t xml:space="preserve"> group ID(s) from the stored list to the </w:t>
      </w:r>
      <w:proofErr w:type="spellStart"/>
      <w:r w:rsidRPr="00B02A0B">
        <w:rPr>
          <w:lang w:eastAsia="zh-CN"/>
        </w:rPr>
        <w:t>MCData</w:t>
      </w:r>
      <w:proofErr w:type="spellEnd"/>
      <w:r w:rsidRPr="00B02A0B">
        <w:rPr>
          <w:lang w:eastAsia="zh-CN"/>
        </w:rPr>
        <w:t xml:space="preserve">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85" w:name="_Toc20215693"/>
      <w:bookmarkStart w:id="3586" w:name="_Toc27496186"/>
      <w:bookmarkStart w:id="3587" w:name="_Toc36107927"/>
      <w:bookmarkStart w:id="3588" w:name="_Toc44598680"/>
      <w:bookmarkStart w:id="3589" w:name="_Toc44602535"/>
      <w:bookmarkStart w:id="3590" w:name="_Toc45197712"/>
      <w:bookmarkStart w:id="3591" w:name="_Toc45695745"/>
      <w:bookmarkStart w:id="3592" w:name="_Toc51851201"/>
      <w:bookmarkStart w:id="3593" w:name="_Toc92224817"/>
      <w:bookmarkStart w:id="3594" w:name="_Toc131378646"/>
      <w:r w:rsidRPr="00B02A0B">
        <w:t>12</w:t>
      </w:r>
      <w:r w:rsidRPr="00B02A0B">
        <w:tab/>
        <w:t>Dispositions and Notifications</w:t>
      </w:r>
      <w:bookmarkEnd w:id="3585"/>
      <w:bookmarkEnd w:id="3586"/>
      <w:bookmarkEnd w:id="3587"/>
      <w:bookmarkEnd w:id="3588"/>
      <w:bookmarkEnd w:id="3589"/>
      <w:bookmarkEnd w:id="3590"/>
      <w:bookmarkEnd w:id="3591"/>
      <w:bookmarkEnd w:id="3592"/>
      <w:bookmarkEnd w:id="3593"/>
      <w:bookmarkEnd w:id="3594"/>
    </w:p>
    <w:p w14:paraId="5AA76A4F" w14:textId="77777777" w:rsidR="005C310B" w:rsidRPr="00B02A0B" w:rsidRDefault="005C310B" w:rsidP="007D34FE">
      <w:pPr>
        <w:pStyle w:val="Heading2"/>
      </w:pPr>
      <w:bookmarkStart w:id="3595" w:name="_Toc20215694"/>
      <w:bookmarkStart w:id="3596" w:name="_Toc27496187"/>
      <w:bookmarkStart w:id="3597" w:name="_Toc36107928"/>
      <w:bookmarkStart w:id="3598" w:name="_Toc44598681"/>
      <w:bookmarkStart w:id="3599" w:name="_Toc44602536"/>
      <w:bookmarkStart w:id="3600" w:name="_Toc45197713"/>
      <w:bookmarkStart w:id="3601" w:name="_Toc45695746"/>
      <w:bookmarkStart w:id="3602" w:name="_Toc51851202"/>
      <w:bookmarkStart w:id="3603" w:name="_Toc92224818"/>
      <w:bookmarkStart w:id="3604" w:name="_Toc131378647"/>
      <w:r w:rsidRPr="00B02A0B">
        <w:t>12.1</w:t>
      </w:r>
      <w:r w:rsidRPr="00B02A0B">
        <w:tab/>
        <w:t>General</w:t>
      </w:r>
      <w:bookmarkEnd w:id="3595"/>
      <w:bookmarkEnd w:id="3596"/>
      <w:bookmarkEnd w:id="3597"/>
      <w:bookmarkEnd w:id="3598"/>
      <w:bookmarkEnd w:id="3599"/>
      <w:bookmarkEnd w:id="3600"/>
      <w:bookmarkEnd w:id="3601"/>
      <w:bookmarkEnd w:id="3602"/>
      <w:bookmarkEnd w:id="3603"/>
      <w:bookmarkEnd w:id="3604"/>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 xml:space="preserve">The </w:t>
      </w:r>
      <w:proofErr w:type="spellStart"/>
      <w:r w:rsidRPr="00B02A0B">
        <w:t>MCData</w:t>
      </w:r>
      <w:proofErr w:type="spellEnd"/>
      <w:r w:rsidRPr="00B02A0B">
        <w:t xml:space="preserve"> client can send a disposition notification as a direct result of receiving an </w:t>
      </w:r>
      <w:proofErr w:type="spellStart"/>
      <w:r w:rsidRPr="00B02A0B">
        <w:t>MCData</w:t>
      </w:r>
      <w:proofErr w:type="spellEnd"/>
      <w:r w:rsidRPr="00B02A0B">
        <w:t xml:space="preserve">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605" w:name="_Toc20215695"/>
      <w:bookmarkStart w:id="3606" w:name="_Toc27496188"/>
      <w:bookmarkStart w:id="3607" w:name="_Toc36107929"/>
      <w:bookmarkStart w:id="3608" w:name="_Toc44598682"/>
      <w:bookmarkStart w:id="3609" w:name="_Toc44602537"/>
      <w:bookmarkStart w:id="3610" w:name="_Toc45197714"/>
      <w:bookmarkStart w:id="3611" w:name="_Toc45695747"/>
      <w:bookmarkStart w:id="3612" w:name="_Toc51851203"/>
      <w:bookmarkStart w:id="3613" w:name="_Toc92224819"/>
      <w:bookmarkStart w:id="3614" w:name="_Toc131378648"/>
      <w:r w:rsidRPr="00B02A0B">
        <w:t>12.2</w:t>
      </w:r>
      <w:r w:rsidRPr="00B02A0B">
        <w:tab/>
        <w:t>On-network disposition notifications</w:t>
      </w:r>
      <w:bookmarkEnd w:id="3605"/>
      <w:bookmarkEnd w:id="3606"/>
      <w:bookmarkEnd w:id="3607"/>
      <w:bookmarkEnd w:id="3608"/>
      <w:bookmarkEnd w:id="3609"/>
      <w:bookmarkEnd w:id="3610"/>
      <w:bookmarkEnd w:id="3611"/>
      <w:bookmarkEnd w:id="3612"/>
      <w:bookmarkEnd w:id="3613"/>
      <w:bookmarkEnd w:id="3614"/>
    </w:p>
    <w:p w14:paraId="21DA90EF" w14:textId="77777777" w:rsidR="005C310B" w:rsidRPr="00B02A0B" w:rsidRDefault="005C310B" w:rsidP="007D34FE">
      <w:pPr>
        <w:pStyle w:val="Heading3"/>
        <w:rPr>
          <w:rFonts w:eastAsia="SimSun"/>
        </w:rPr>
      </w:pPr>
      <w:bookmarkStart w:id="3615" w:name="_Toc20215696"/>
      <w:bookmarkStart w:id="3616" w:name="_Toc27496189"/>
      <w:bookmarkStart w:id="3617" w:name="_Toc36107930"/>
      <w:bookmarkStart w:id="3618" w:name="_Toc44598683"/>
      <w:bookmarkStart w:id="3619" w:name="_Toc44602538"/>
      <w:bookmarkStart w:id="3620" w:name="_Toc45197715"/>
      <w:bookmarkStart w:id="3621" w:name="_Toc45695748"/>
      <w:bookmarkStart w:id="3622" w:name="_Toc51851204"/>
      <w:bookmarkStart w:id="3623" w:name="_Toc92224820"/>
      <w:bookmarkStart w:id="3624" w:name="_Toc131378649"/>
      <w:r w:rsidRPr="00B02A0B">
        <w:rPr>
          <w:rFonts w:eastAsia="SimSun"/>
        </w:rPr>
        <w:t>12.2.1</w:t>
      </w:r>
      <w:r w:rsidRPr="00B02A0B">
        <w:rPr>
          <w:rFonts w:eastAsia="SimSun"/>
        </w:rPr>
        <w:tab/>
      </w:r>
      <w:proofErr w:type="spellStart"/>
      <w:r w:rsidRPr="00B02A0B">
        <w:rPr>
          <w:rFonts w:eastAsia="SimSun"/>
        </w:rPr>
        <w:t>MCData</w:t>
      </w:r>
      <w:proofErr w:type="spellEnd"/>
      <w:r w:rsidRPr="00B02A0B">
        <w:rPr>
          <w:rFonts w:eastAsia="SimSun"/>
        </w:rPr>
        <w:t xml:space="preserve"> client procedures</w:t>
      </w:r>
      <w:bookmarkEnd w:id="3615"/>
      <w:bookmarkEnd w:id="3616"/>
      <w:bookmarkEnd w:id="3617"/>
      <w:bookmarkEnd w:id="3618"/>
      <w:bookmarkEnd w:id="3619"/>
      <w:bookmarkEnd w:id="3620"/>
      <w:bookmarkEnd w:id="3621"/>
      <w:bookmarkEnd w:id="3622"/>
      <w:bookmarkEnd w:id="3623"/>
      <w:bookmarkEnd w:id="3624"/>
    </w:p>
    <w:p w14:paraId="58F6D6B2" w14:textId="77777777" w:rsidR="005C310B" w:rsidRPr="00B02A0B" w:rsidRDefault="005C310B" w:rsidP="007D34FE">
      <w:pPr>
        <w:pStyle w:val="Heading4"/>
        <w:rPr>
          <w:rFonts w:eastAsia="Malgun Gothic"/>
        </w:rPr>
      </w:pPr>
      <w:bookmarkStart w:id="3625" w:name="_Toc20215697"/>
      <w:bookmarkStart w:id="3626" w:name="_Toc27496190"/>
      <w:bookmarkStart w:id="3627" w:name="_Toc36107931"/>
      <w:bookmarkStart w:id="3628" w:name="_Toc44598684"/>
      <w:bookmarkStart w:id="3629" w:name="_Toc44602539"/>
      <w:bookmarkStart w:id="3630" w:name="_Toc45197716"/>
      <w:bookmarkStart w:id="3631" w:name="_Toc45695749"/>
      <w:bookmarkStart w:id="3632" w:name="_Toc51851205"/>
      <w:bookmarkStart w:id="3633" w:name="_Toc92224821"/>
      <w:bookmarkStart w:id="3634" w:name="_Toc131378650"/>
      <w:r w:rsidRPr="00B02A0B">
        <w:rPr>
          <w:rFonts w:eastAsia="Malgun Gothic"/>
        </w:rPr>
        <w:t>12.2.1.1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sends a disposition notification message</w:t>
      </w:r>
      <w:bookmarkEnd w:id="3625"/>
      <w:bookmarkEnd w:id="3626"/>
      <w:bookmarkEnd w:id="3627"/>
      <w:bookmarkEnd w:id="3628"/>
      <w:bookmarkEnd w:id="3629"/>
      <w:bookmarkEnd w:id="3630"/>
      <w:bookmarkEnd w:id="3631"/>
      <w:bookmarkEnd w:id="3632"/>
      <w:bookmarkEnd w:id="3633"/>
      <w:bookmarkEnd w:id="3634"/>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lastRenderedPageBreak/>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 xml:space="preserve">MIME body containing the </w:t>
      </w:r>
      <w:proofErr w:type="spellStart"/>
      <w:r w:rsidRPr="00B02A0B">
        <w:rPr>
          <w:lang w:eastAsia="ko-KR"/>
        </w:rPr>
        <w:t>MCData</w:t>
      </w:r>
      <w:proofErr w:type="spellEnd"/>
      <w:r w:rsidRPr="00B02A0B">
        <w:rPr>
          <w:lang w:eastAsia="ko-KR"/>
        </w:rPr>
        <w:t xml:space="preserve"> ID of the targeted </w:t>
      </w:r>
      <w:proofErr w:type="spellStart"/>
      <w:r w:rsidRPr="00B02A0B">
        <w:rPr>
          <w:lang w:eastAsia="ko-KR"/>
        </w:rPr>
        <w:t>MCData</w:t>
      </w:r>
      <w:proofErr w:type="spellEnd"/>
      <w:r w:rsidRPr="00B02A0B">
        <w:rPr>
          <w:lang w:eastAsia="ko-KR"/>
        </w:rPr>
        <w:t xml:space="preserve"> user</w:t>
      </w:r>
      <w:r w:rsidRPr="00FE590C">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 xml:space="preserve">if sending a disposition notification in response to an </w:t>
      </w:r>
      <w:proofErr w:type="spellStart"/>
      <w:r w:rsidRPr="00B02A0B">
        <w:rPr>
          <w:lang w:eastAsia="ko-KR"/>
        </w:rPr>
        <w:t>MCData</w:t>
      </w:r>
      <w:proofErr w:type="spellEnd"/>
      <w:r w:rsidRPr="00B02A0B">
        <w:rPr>
          <w:lang w:eastAsia="ko-KR"/>
        </w:rPr>
        <w:t xml:space="preserve"> group data request, shall include an &lt;</w:t>
      </w:r>
      <w:proofErr w:type="spellStart"/>
      <w:r w:rsidRPr="00B02A0B">
        <w:rPr>
          <w:lang w:eastAsia="ko-KR"/>
        </w:rPr>
        <w:t>mcdata</w:t>
      </w:r>
      <w:proofErr w:type="spellEnd"/>
      <w:r w:rsidRPr="00B02A0B">
        <w:rPr>
          <w:lang w:eastAsia="ko-KR"/>
        </w:rPr>
        <w:t xml:space="preserve">-calling-group-id&gt; element set to the </w:t>
      </w:r>
      <w:proofErr w:type="spellStart"/>
      <w:r w:rsidRPr="00B02A0B">
        <w:rPr>
          <w:lang w:eastAsia="ko-KR"/>
        </w:rPr>
        <w:t>MCData</w:t>
      </w:r>
      <w:proofErr w:type="spellEnd"/>
      <w:r w:rsidRPr="00B02A0B">
        <w:rPr>
          <w:lang w:eastAsia="ko-KR"/>
        </w:rPr>
        <w:t xml:space="preserve">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35" w:name="_Toc20215698"/>
      <w:bookmarkStart w:id="3636" w:name="_Toc27496191"/>
      <w:bookmarkStart w:id="3637" w:name="_Toc36107932"/>
      <w:bookmarkStart w:id="3638" w:name="_Toc44598685"/>
      <w:bookmarkStart w:id="3639" w:name="_Toc44602540"/>
      <w:bookmarkStart w:id="3640" w:name="_Toc45197717"/>
      <w:bookmarkStart w:id="3641" w:name="_Toc45695750"/>
      <w:bookmarkStart w:id="3642" w:name="_Toc51851206"/>
      <w:bookmarkStart w:id="3643" w:name="_Toc92224822"/>
      <w:bookmarkStart w:id="3644" w:name="_Toc131378651"/>
      <w:r w:rsidRPr="00B02A0B">
        <w:rPr>
          <w:rFonts w:eastAsia="Malgun Gothic"/>
        </w:rPr>
        <w:t>12.2.1.2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receives a disposition notification message</w:t>
      </w:r>
      <w:bookmarkEnd w:id="3635"/>
      <w:bookmarkEnd w:id="3636"/>
      <w:bookmarkEnd w:id="3637"/>
      <w:bookmarkEnd w:id="3638"/>
      <w:bookmarkEnd w:id="3639"/>
      <w:bookmarkEnd w:id="3640"/>
      <w:bookmarkEnd w:id="3641"/>
      <w:bookmarkEnd w:id="3642"/>
      <w:bookmarkEnd w:id="3643"/>
      <w:bookmarkEnd w:id="3644"/>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 xml:space="preserve">"SIP MESSAGE request for SDS disposition notification for terminating </w:t>
      </w:r>
      <w:proofErr w:type="spellStart"/>
      <w:r w:rsidRPr="00B02A0B">
        <w:t>MCData</w:t>
      </w:r>
      <w:proofErr w:type="spellEnd"/>
      <w:r w:rsidRPr="00B02A0B">
        <w:t xml:space="preserve"> client"; or</w:t>
      </w:r>
    </w:p>
    <w:p w14:paraId="0783254D" w14:textId="77777777" w:rsidR="005C310B" w:rsidRPr="00B02A0B" w:rsidRDefault="005C310B" w:rsidP="005C310B">
      <w:pPr>
        <w:pStyle w:val="B1"/>
      </w:pPr>
      <w:r w:rsidRPr="00B02A0B">
        <w:t xml:space="preserve">"SIP MESSAGE request for FD disposition notification for terminating </w:t>
      </w:r>
      <w:proofErr w:type="spellStart"/>
      <w:r w:rsidRPr="00B02A0B">
        <w:t>MCData</w:t>
      </w:r>
      <w:proofErr w:type="spellEnd"/>
      <w:r w:rsidRPr="00B02A0B">
        <w:t xml:space="preserve"> client";</w:t>
      </w:r>
    </w:p>
    <w:p w14:paraId="4D3AB6C4"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45" w:name="_Toc20215699"/>
      <w:bookmarkStart w:id="3646" w:name="_Toc27496192"/>
      <w:bookmarkStart w:id="3647" w:name="_Toc36107933"/>
      <w:bookmarkStart w:id="3648" w:name="_Toc44598686"/>
      <w:bookmarkStart w:id="3649" w:name="_Toc44602541"/>
      <w:bookmarkStart w:id="3650" w:name="_Toc45197718"/>
      <w:bookmarkStart w:id="3651" w:name="_Toc45695751"/>
      <w:bookmarkStart w:id="3652" w:name="_Toc51851207"/>
      <w:bookmarkStart w:id="3653" w:name="_Toc92224823"/>
      <w:bookmarkStart w:id="3654" w:name="_Toc131378652"/>
      <w:r w:rsidRPr="00B02A0B">
        <w:rPr>
          <w:rFonts w:eastAsia="Malgun Gothic"/>
        </w:rPr>
        <w:t>12.2.2</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3645"/>
      <w:bookmarkEnd w:id="3646"/>
      <w:bookmarkEnd w:id="3647"/>
      <w:bookmarkEnd w:id="3648"/>
      <w:bookmarkEnd w:id="3649"/>
      <w:bookmarkEnd w:id="3650"/>
      <w:bookmarkEnd w:id="3651"/>
      <w:bookmarkEnd w:id="3652"/>
      <w:bookmarkEnd w:id="3653"/>
      <w:bookmarkEnd w:id="3654"/>
    </w:p>
    <w:p w14:paraId="790A618B" w14:textId="77777777" w:rsidR="005C310B" w:rsidRPr="00B02A0B" w:rsidRDefault="005C310B" w:rsidP="007D34FE">
      <w:pPr>
        <w:pStyle w:val="Heading4"/>
        <w:rPr>
          <w:rFonts w:eastAsia="Malgun Gothic"/>
        </w:rPr>
      </w:pPr>
      <w:bookmarkStart w:id="3655" w:name="_Toc20215700"/>
      <w:bookmarkStart w:id="3656" w:name="_Toc27496193"/>
      <w:bookmarkStart w:id="3657" w:name="_Toc36107934"/>
      <w:bookmarkStart w:id="3658" w:name="_Toc44598687"/>
      <w:bookmarkStart w:id="3659" w:name="_Toc44602542"/>
      <w:bookmarkStart w:id="3660" w:name="_Toc45197719"/>
      <w:bookmarkStart w:id="3661" w:name="_Toc45695752"/>
      <w:bookmarkStart w:id="3662" w:name="_Toc51851208"/>
      <w:bookmarkStart w:id="3663" w:name="_Toc92224824"/>
      <w:bookmarkStart w:id="3664" w:name="_Toc131378653"/>
      <w:r w:rsidRPr="00B02A0B">
        <w:rPr>
          <w:rFonts w:eastAsia="Malgun Gothic"/>
        </w:rPr>
        <w:t>12.2.2.1</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receives disposition notification from a </w:t>
      </w:r>
      <w:proofErr w:type="spellStart"/>
      <w:r w:rsidRPr="00B02A0B">
        <w:rPr>
          <w:rFonts w:eastAsia="Malgun Gothic"/>
        </w:rPr>
        <w:t>MCData</w:t>
      </w:r>
      <w:proofErr w:type="spellEnd"/>
      <w:r w:rsidRPr="00B02A0B">
        <w:rPr>
          <w:rFonts w:eastAsia="Malgun Gothic"/>
        </w:rPr>
        <w:t xml:space="preserve"> user</w:t>
      </w:r>
      <w:bookmarkEnd w:id="3655"/>
      <w:bookmarkEnd w:id="3656"/>
      <w:bookmarkEnd w:id="3657"/>
      <w:bookmarkEnd w:id="3658"/>
      <w:bookmarkEnd w:id="3659"/>
      <w:bookmarkEnd w:id="3660"/>
      <w:bookmarkEnd w:id="3661"/>
      <w:bookmarkEnd w:id="3662"/>
      <w:bookmarkEnd w:id="3663"/>
      <w:bookmarkEnd w:id="3664"/>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 xml:space="preserve">"SIP MESSAGE request for SDS disposition notification for </w:t>
      </w:r>
      <w:proofErr w:type="spellStart"/>
      <w:r w:rsidRPr="00B02A0B">
        <w:t>MCData</w:t>
      </w:r>
      <w:proofErr w:type="spellEnd"/>
      <w:r w:rsidRPr="00B02A0B">
        <w:t xml:space="preserve"> server"; or</w:t>
      </w:r>
    </w:p>
    <w:p w14:paraId="3A52F0BD" w14:textId="77777777" w:rsidR="005C310B" w:rsidRPr="00B02A0B" w:rsidRDefault="005C310B" w:rsidP="005C310B">
      <w:pPr>
        <w:pStyle w:val="B1"/>
      </w:pPr>
      <w:r w:rsidRPr="00B02A0B">
        <w:t>-</w:t>
      </w:r>
      <w:r w:rsidRPr="00B02A0B">
        <w:tab/>
        <w:t xml:space="preserve">"SIP MESSAGE request for FD disposition notification for </w:t>
      </w:r>
      <w:proofErr w:type="spellStart"/>
      <w:r w:rsidRPr="00B02A0B">
        <w:t>MCData</w:t>
      </w:r>
      <w:proofErr w:type="spellEnd"/>
      <w:r w:rsidRPr="00B02A0B">
        <w:t xml:space="preserve"> server";</w:t>
      </w:r>
    </w:p>
    <w:p w14:paraId="1AEA548F"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w:t>
      </w:r>
    </w:p>
    <w:p w14:paraId="2ABAB9E2" w14:textId="77777777" w:rsidR="005C310B" w:rsidRPr="00B02A0B" w:rsidRDefault="005C310B" w:rsidP="005C310B">
      <w:pPr>
        <w:pStyle w:val="B1"/>
      </w:pPr>
      <w:r w:rsidRPr="00B02A0B">
        <w:lastRenderedPageBreak/>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w:t>
      </w:r>
      <w:proofErr w:type="spellStart"/>
      <w:r w:rsidRPr="00B02A0B">
        <w:t>MCData</w:t>
      </w:r>
      <w:proofErr w:type="spellEnd"/>
      <w:r w:rsidRPr="00B02A0B">
        <w:t xml:space="preserve">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 xml:space="preserve">The participating </w:t>
      </w:r>
      <w:proofErr w:type="spellStart"/>
      <w:r w:rsidRPr="00B02A0B">
        <w:rPr>
          <w:lang w:eastAsia="ko-KR"/>
        </w:rPr>
        <w:t>MCData</w:t>
      </w:r>
      <w:proofErr w:type="spellEnd"/>
      <w:r w:rsidRPr="00B02A0B">
        <w:rPr>
          <w:lang w:eastAsia="ko-KR"/>
        </w:rPr>
        <w:t xml:space="preserve">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w:t>
      </w:r>
      <w:proofErr w:type="spellStart"/>
      <w:r w:rsidRPr="00B02A0B">
        <w:t>MCData</w:t>
      </w:r>
      <w:proofErr w:type="spellEnd"/>
      <w:r w:rsidRPr="00B02A0B">
        <w:t xml:space="preserve">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w:t>
      </w:r>
      <w:proofErr w:type="spellStart"/>
      <w:r w:rsidRPr="00B02A0B">
        <w:t>MCData</w:t>
      </w:r>
      <w:proofErr w:type="spellEnd"/>
      <w:r w:rsidRPr="00B02A0B">
        <w:t xml:space="preserve"> server", and the FD disposition notification type IE is set as "FILE DOWNLOAD COMPLETED" as specified in clause 15.2.6 and </w:t>
      </w:r>
      <w:r w:rsidRPr="00B02A0B">
        <w:rPr>
          <w:rFonts w:eastAsia="Malgun Gothic"/>
        </w:rPr>
        <w:t xml:space="preserve">target </w:t>
      </w:r>
      <w:proofErr w:type="spellStart"/>
      <w:r w:rsidRPr="00B02A0B">
        <w:rPr>
          <w:rFonts w:eastAsia="Malgun Gothic"/>
        </w:rPr>
        <w:t>MCData</w:t>
      </w:r>
      <w:proofErr w:type="spellEnd"/>
      <w:r w:rsidRPr="00B02A0B">
        <w:rPr>
          <w:rFonts w:eastAsia="Malgun Gothic"/>
        </w:rPr>
        <w:t xml:space="preserve">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 xml:space="preserve">shall send the SIP 200 (OK) response to the </w:t>
      </w:r>
      <w:proofErr w:type="spellStart"/>
      <w:r w:rsidRPr="00B02A0B">
        <w:t>MCData</w:t>
      </w:r>
      <w:proofErr w:type="spellEnd"/>
      <w:r w:rsidRPr="00B02A0B">
        <w:t xml:space="preserve"> client according to 3GPP TS 24.229 [5]; and</w:t>
      </w:r>
    </w:p>
    <w:p w14:paraId="5879DA97" w14:textId="77777777" w:rsidR="005C310B" w:rsidRPr="00B02A0B" w:rsidRDefault="005C310B" w:rsidP="005C310B">
      <w:pPr>
        <w:pStyle w:val="B2"/>
      </w:pPr>
      <w:r w:rsidRPr="00B02A0B">
        <w:t>c)</w:t>
      </w:r>
      <w:r w:rsidRPr="00B02A0B">
        <w:tab/>
        <w:t xml:space="preserve">shall clear the corresponding stored deferred group </w:t>
      </w:r>
      <w:proofErr w:type="spellStart"/>
      <w:r w:rsidRPr="00B02A0B">
        <w:t>comunication</w:t>
      </w:r>
      <w:proofErr w:type="spellEnd"/>
      <w:r w:rsidRPr="00B02A0B">
        <w:t>;</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B929329" w14:textId="77777777" w:rsidR="00FE0FC5" w:rsidRDefault="00FE0FC5" w:rsidP="00FE0FC5">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6124504D" w14:textId="77777777" w:rsidR="00FE0FC5" w:rsidRDefault="00FE0FC5" w:rsidP="00FE0FC5">
      <w:pPr>
        <w:pStyle w:val="NO"/>
      </w:pPr>
      <w:r>
        <w:t>NOTE 5:</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92993F5" w14:textId="77777777" w:rsidR="00FE0FC5" w:rsidRPr="00BE4B01" w:rsidRDefault="00FE0FC5" w:rsidP="00FE0FC5">
      <w:pPr>
        <w:pStyle w:val="NO"/>
      </w:pPr>
      <w:r>
        <w:t>NOTE 6:</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B1DECC1" w14:textId="77777777" w:rsidR="00FE0FC5" w:rsidRDefault="00FE0FC5" w:rsidP="00FE0FC5">
      <w:pPr>
        <w:pStyle w:val="NO"/>
      </w:pPr>
      <w:r>
        <w:t>NOTE 7:</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0CB422F8" w14:textId="77777777" w:rsidR="005C310B" w:rsidRPr="00B02A0B" w:rsidRDefault="005C310B" w:rsidP="005C310B">
      <w:pPr>
        <w:pStyle w:val="B1"/>
      </w:pPr>
      <w:r w:rsidRPr="00B02A0B">
        <w:lastRenderedPageBreak/>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w:t>
      </w:r>
      <w:proofErr w:type="spellStart"/>
      <w:r w:rsidRPr="00B02A0B">
        <w:t>mcdata</w:t>
      </w:r>
      <w:proofErr w:type="spellEnd"/>
      <w:r w:rsidRPr="00B02A0B">
        <w:t xml:space="preserve">-calling-user-id&gt; element set to the </w:t>
      </w:r>
      <w:proofErr w:type="spellStart"/>
      <w:r w:rsidRPr="00B02A0B">
        <w:t>MCData</w:t>
      </w:r>
      <w:proofErr w:type="spellEnd"/>
      <w:r w:rsidRPr="00B02A0B">
        <w:t xml:space="preserve"> ID of the originating user;</w:t>
      </w:r>
    </w:p>
    <w:p w14:paraId="39571989" w14:textId="77777777" w:rsidR="005C310B" w:rsidRPr="00B02A0B" w:rsidRDefault="005C310B" w:rsidP="005C310B">
      <w:pPr>
        <w:pStyle w:val="B1"/>
      </w:pPr>
      <w:r w:rsidRPr="00B02A0B">
        <w:t>11)</w:t>
      </w:r>
      <w:r w:rsidRPr="00B02A0B">
        <w:tab/>
        <w:t xml:space="preserve">if the SIP MESSAGE is a "SIP MESSAGE request for SDS disposition notification for </w:t>
      </w:r>
      <w:proofErr w:type="spellStart"/>
      <w:r w:rsidRPr="00B02A0B">
        <w:t>MCData</w:t>
      </w:r>
      <w:proofErr w:type="spellEnd"/>
      <w:r w:rsidRPr="00B02A0B">
        <w:t xml:space="preserve">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 xml:space="preserve">if the SIP MESSAGE is a "SIP MESSAGE request for FD disposition notification for </w:t>
      </w:r>
      <w:proofErr w:type="spellStart"/>
      <w:r w:rsidRPr="00B02A0B">
        <w:t>MCData</w:t>
      </w:r>
      <w:proofErr w:type="spellEnd"/>
      <w:r w:rsidRPr="00B02A0B">
        <w:t xml:space="preserve">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 xml:space="preserve">if the SIP MESSAGE is a "SIP MESSAGE request for FD disposition notification for </w:t>
      </w:r>
      <w:proofErr w:type="spellStart"/>
      <w:r w:rsidRPr="00B02A0B">
        <w:t>MCData</w:t>
      </w:r>
      <w:proofErr w:type="spellEnd"/>
      <w:r w:rsidRPr="00B02A0B">
        <w:t xml:space="preserve"> server", and the FD disposition notification type IE is set as "FILE DOWNLOAD REQUEST ACCEPTED" or "FILE DOWNLOAD REQUEST </w:t>
      </w:r>
      <w:proofErr w:type="spellStart"/>
      <w:r w:rsidRPr="00B02A0B">
        <w:t>REJECTED"as</w:t>
      </w:r>
      <w:proofErr w:type="spellEnd"/>
      <w:r w:rsidRPr="00B02A0B">
        <w:t xml:space="preserve">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 xml:space="preserve">Upon receipt of a SIP 202 (Accepted) response in response to the above SIP MESSAGE request, the participating </w:t>
      </w:r>
      <w:proofErr w:type="spellStart"/>
      <w:r w:rsidRPr="00B02A0B">
        <w:t>MCData</w:t>
      </w:r>
      <w:proofErr w:type="spellEnd"/>
      <w:r w:rsidRPr="00B02A0B">
        <w:t xml:space="preserve">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[5].</w:t>
      </w:r>
    </w:p>
    <w:p w14:paraId="1809DAB8" w14:textId="77777777" w:rsidR="005C310B" w:rsidRPr="00B02A0B" w:rsidRDefault="005C310B" w:rsidP="005C310B">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[5].</w:t>
      </w:r>
    </w:p>
    <w:p w14:paraId="43D06C4C" w14:textId="77777777" w:rsidR="005C310B" w:rsidRPr="00B02A0B" w:rsidRDefault="005C310B" w:rsidP="005C310B">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669908B0" w14:textId="77777777" w:rsidR="005C310B" w:rsidRPr="00B02A0B" w:rsidRDefault="005C310B" w:rsidP="007D34FE">
      <w:pPr>
        <w:pStyle w:val="Heading4"/>
        <w:rPr>
          <w:rFonts w:eastAsia="Malgun Gothic"/>
        </w:rPr>
      </w:pPr>
      <w:bookmarkStart w:id="3665" w:name="_Toc20215701"/>
      <w:bookmarkStart w:id="3666" w:name="_Toc27496194"/>
      <w:bookmarkStart w:id="3667" w:name="_Toc36107935"/>
      <w:bookmarkStart w:id="3668" w:name="_Toc44598688"/>
      <w:bookmarkStart w:id="3669" w:name="_Toc44602543"/>
      <w:bookmarkStart w:id="3670" w:name="_Toc45197720"/>
      <w:bookmarkStart w:id="3671" w:name="_Toc45695753"/>
      <w:bookmarkStart w:id="3672" w:name="_Toc51851209"/>
      <w:bookmarkStart w:id="3673" w:name="_Toc92224825"/>
      <w:bookmarkStart w:id="3674" w:name="_Toc131378654"/>
      <w:r w:rsidRPr="00B02A0B">
        <w:rPr>
          <w:rFonts w:eastAsia="Malgun Gothic"/>
        </w:rPr>
        <w:t>12.2.2.2</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receives disposition notification from a Controlling </w:t>
      </w:r>
      <w:proofErr w:type="spellStart"/>
      <w:r w:rsidRPr="00B02A0B">
        <w:rPr>
          <w:rFonts w:eastAsia="Malgun Gothic"/>
        </w:rPr>
        <w:t>MCData</w:t>
      </w:r>
      <w:proofErr w:type="spellEnd"/>
      <w:r w:rsidRPr="00B02A0B">
        <w:rPr>
          <w:rFonts w:eastAsia="Malgun Gothic"/>
        </w:rPr>
        <w:t xml:space="preserve"> function</w:t>
      </w:r>
      <w:bookmarkEnd w:id="3665"/>
      <w:bookmarkEnd w:id="3666"/>
      <w:bookmarkEnd w:id="3667"/>
      <w:bookmarkEnd w:id="3668"/>
      <w:bookmarkEnd w:id="3669"/>
      <w:bookmarkEnd w:id="3670"/>
      <w:bookmarkEnd w:id="3671"/>
      <w:bookmarkEnd w:id="3672"/>
      <w:bookmarkEnd w:id="3673"/>
      <w:bookmarkEnd w:id="3674"/>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 xml:space="preserve">"SIP MESSAGE request for SDS disposition notification for terminating </w:t>
      </w:r>
      <w:proofErr w:type="spellStart"/>
      <w:r w:rsidRPr="00B02A0B">
        <w:t>MCData</w:t>
      </w:r>
      <w:proofErr w:type="spellEnd"/>
      <w:r w:rsidRPr="00B02A0B">
        <w:t xml:space="preserve"> client"; or</w:t>
      </w:r>
    </w:p>
    <w:p w14:paraId="6FD5808C" w14:textId="77777777" w:rsidR="005C310B" w:rsidRPr="00B02A0B" w:rsidRDefault="005C310B" w:rsidP="005C310B">
      <w:pPr>
        <w:pStyle w:val="B1"/>
      </w:pPr>
      <w:r w:rsidRPr="00B02A0B">
        <w:t>-</w:t>
      </w:r>
      <w:r w:rsidRPr="00B02A0B">
        <w:tab/>
        <w:t xml:space="preserve">"SIP MESSAGE request for FD disposition notification for terminating </w:t>
      </w:r>
      <w:proofErr w:type="spellStart"/>
      <w:r w:rsidRPr="00B02A0B">
        <w:t>MCData</w:t>
      </w:r>
      <w:proofErr w:type="spellEnd"/>
      <w:r w:rsidRPr="00B02A0B">
        <w:t xml:space="preserve"> client";</w:t>
      </w:r>
    </w:p>
    <w:p w14:paraId="6CB17DC2" w14:textId="77777777" w:rsidR="005C310B" w:rsidRPr="00B02A0B" w:rsidRDefault="005C310B" w:rsidP="005C310B">
      <w:pPr>
        <w:pStyle w:val="B1"/>
      </w:pPr>
      <w:r w:rsidRPr="00B02A0B">
        <w:t xml:space="preserve">the participating </w:t>
      </w:r>
      <w:proofErr w:type="spellStart"/>
      <w:r w:rsidRPr="00B02A0B">
        <w:t>MCData</w:t>
      </w:r>
      <w:proofErr w:type="spellEnd"/>
      <w:r w:rsidRPr="00B02A0B">
        <w:t xml:space="preserve"> function:</w:t>
      </w:r>
    </w:p>
    <w:p w14:paraId="703261E7" w14:textId="77777777" w:rsidR="005C310B" w:rsidRPr="00B02A0B" w:rsidRDefault="005C310B" w:rsidP="005C310B">
      <w:pPr>
        <w:pStyle w:val="B1"/>
      </w:pPr>
      <w:r w:rsidRPr="00B02A0B">
        <w:t>1)</w:t>
      </w:r>
      <w:r w:rsidRPr="00B02A0B">
        <w:tab/>
        <w:t xml:space="preserve">if unable to process the request due to a lack of resources or if a risk of congestion exists, may reject the SIP MESSAGE request with a SIP 500 (Server Internal Error) response , optionally containing a Retry-After header field as specified in IETF RFC 3261 [4] . In this case, the </w:t>
      </w:r>
      <w:proofErr w:type="spellStart"/>
      <w:r w:rsidRPr="00B02A0B">
        <w:t>participati</w:t>
      </w:r>
      <w:proofErr w:type="spellEnd"/>
      <w:r w:rsidRPr="00B02A0B">
        <w:t xml:space="preserve"> ng </w:t>
      </w:r>
      <w:proofErr w:type="spellStart"/>
      <w:r w:rsidRPr="00B02A0B">
        <w:t>MCData</w:t>
      </w:r>
      <w:proofErr w:type="spellEnd"/>
      <w:r w:rsidRPr="00B02A0B">
        <w:t xml:space="preserve"> function shall skip the rest of the steps;</w:t>
      </w:r>
    </w:p>
    <w:p w14:paraId="57E2C072" w14:textId="77777777" w:rsidR="005C310B" w:rsidRPr="00B02A0B" w:rsidRDefault="005C310B" w:rsidP="005C310B">
      <w:pPr>
        <w:pStyle w:val="B1"/>
      </w:pPr>
      <w:r w:rsidRPr="00B02A0B">
        <w:lastRenderedPageBreak/>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the public user identity;</w:t>
      </w:r>
    </w:p>
    <w:p w14:paraId="30FDB40D" w14:textId="77777777" w:rsidR="005C310B" w:rsidRPr="00B02A0B" w:rsidRDefault="005C310B" w:rsidP="005C310B">
      <w:pPr>
        <w:pStyle w:val="B1"/>
      </w:pPr>
      <w:r w:rsidRPr="00B02A0B">
        <w:t>3)</w:t>
      </w:r>
      <w:r w:rsidRPr="00B02A0B">
        <w:tab/>
        <w:t xml:space="preserve">if the binding between the </w:t>
      </w:r>
      <w:proofErr w:type="spellStart"/>
      <w:r w:rsidRPr="00B02A0B">
        <w:t>MCData</w:t>
      </w:r>
      <w:proofErr w:type="spellEnd"/>
      <w:r w:rsidRPr="00B02A0B">
        <w:t xml:space="preserve"> ID and the public user identity does not exist, then the participating </w:t>
      </w:r>
      <w:proofErr w:type="spellStart"/>
      <w:r w:rsidRPr="00B02A0B">
        <w:t>MCData</w:t>
      </w:r>
      <w:proofErr w:type="spellEnd"/>
      <w:r w:rsidRPr="00B02A0B">
        <w:t xml:space="preserve">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 xml:space="preserve">Upon receipt of a SIP 2xx, 4xx, 5xx or 6xx response to the outgoing SIP MESSAGE request, the participating </w:t>
      </w:r>
      <w:proofErr w:type="spellStart"/>
      <w:r w:rsidRPr="00B02A0B">
        <w:t>MCData</w:t>
      </w:r>
      <w:proofErr w:type="spellEnd"/>
      <w:r w:rsidRPr="00B02A0B">
        <w:t xml:space="preserve"> function shall forward the SIP response to the controlling </w:t>
      </w:r>
      <w:proofErr w:type="spellStart"/>
      <w:r w:rsidRPr="00B02A0B">
        <w:t>MCData</w:t>
      </w:r>
      <w:proofErr w:type="spellEnd"/>
      <w:r w:rsidRPr="00B02A0B">
        <w:t xml:space="preserve"> function.</w:t>
      </w:r>
    </w:p>
    <w:p w14:paraId="30F2FFA1" w14:textId="77777777" w:rsidR="005C310B" w:rsidRPr="00B02A0B" w:rsidRDefault="005C310B" w:rsidP="007D34FE">
      <w:pPr>
        <w:pStyle w:val="Heading4"/>
        <w:rPr>
          <w:rFonts w:eastAsia="Malgun Gothic"/>
        </w:rPr>
      </w:pPr>
      <w:bookmarkStart w:id="3675" w:name="_Toc92224826"/>
      <w:bookmarkStart w:id="3676" w:name="_Toc131378655"/>
      <w:r w:rsidRPr="00B02A0B">
        <w:rPr>
          <w:rFonts w:eastAsia="Malgun Gothic"/>
        </w:rPr>
        <w:t>12.2.2.</w:t>
      </w:r>
      <w:r w:rsidRPr="00B02A0B">
        <w:rPr>
          <w:rFonts w:eastAsia="Malgun Gothic"/>
          <w:lang w:val="en-US"/>
        </w:rPr>
        <w:t>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sends a disposition notification message</w:t>
      </w:r>
      <w:bookmarkEnd w:id="3675"/>
      <w:bookmarkEnd w:id="3676"/>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w:t>
      </w:r>
      <w:proofErr w:type="spellStart"/>
      <w:r w:rsidRPr="00B02A0B">
        <w:rPr>
          <w:rFonts w:eastAsia="Malgun Gothic"/>
        </w:rPr>
        <w:t>MCData</w:t>
      </w:r>
      <w:proofErr w:type="spellEnd"/>
      <w:r w:rsidRPr="00B02A0B">
        <w:rPr>
          <w:rFonts w:eastAsia="Malgun Gothic"/>
        </w:rPr>
        <w:t xml:space="preserve">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 xml:space="preserve">participating </w:t>
      </w:r>
      <w:proofErr w:type="spellStart"/>
      <w:r w:rsidRPr="00B02A0B">
        <w:rPr>
          <w:rFonts w:eastAsia="Malgun Gothic"/>
        </w:rPr>
        <w:t>MCData</w:t>
      </w:r>
      <w:proofErr w:type="spellEnd"/>
      <w:r w:rsidRPr="00B02A0B">
        <w:rPr>
          <w:rFonts w:eastAsia="Malgun Gothic"/>
        </w:rPr>
        <w:t xml:space="preserve">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 xml:space="preserve">participating </w:t>
      </w:r>
      <w:proofErr w:type="spellStart"/>
      <w:r w:rsidRPr="00B02A0B">
        <w:rPr>
          <w:rFonts w:eastAsia="Malgun Gothic"/>
        </w:rPr>
        <w:t>MCData</w:t>
      </w:r>
      <w:proofErr w:type="spellEnd"/>
      <w:r w:rsidRPr="00B02A0B">
        <w:rPr>
          <w:rFonts w:eastAsia="Malgun Gothic"/>
        </w:rPr>
        <w:t xml:space="preserve">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 xml:space="preserve">participating </w:t>
      </w:r>
      <w:proofErr w:type="spellStart"/>
      <w:r w:rsidRPr="00B02A0B">
        <w:rPr>
          <w:rFonts w:eastAsia="Malgun Gothic"/>
        </w:rPr>
        <w:t>MCData</w:t>
      </w:r>
      <w:proofErr w:type="spellEnd"/>
      <w:r w:rsidRPr="00B02A0B">
        <w:rPr>
          <w:rFonts w:eastAsia="Malgun Gothic"/>
        </w:rPr>
        <w:t xml:space="preserve">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 xml:space="preserve">participating </w:t>
      </w:r>
      <w:proofErr w:type="spellStart"/>
      <w:r w:rsidRPr="00B02A0B">
        <w:t>MCData</w:t>
      </w:r>
      <w:proofErr w:type="spellEnd"/>
      <w:r w:rsidRPr="00B02A0B">
        <w:t xml:space="preserve">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 xml:space="preserve">MIME body containing the </w:t>
      </w:r>
      <w:proofErr w:type="spellStart"/>
      <w:r w:rsidRPr="00B02A0B">
        <w:rPr>
          <w:lang w:eastAsia="ko-KR"/>
        </w:rPr>
        <w:t>MCData</w:t>
      </w:r>
      <w:proofErr w:type="spellEnd"/>
      <w:r w:rsidRPr="00B02A0B">
        <w:rPr>
          <w:lang w:eastAsia="ko-KR"/>
        </w:rPr>
        <w:t xml:space="preserve"> ID of the targeted </w:t>
      </w:r>
      <w:proofErr w:type="spellStart"/>
      <w:r w:rsidRPr="00B02A0B">
        <w:rPr>
          <w:lang w:eastAsia="ko-KR"/>
        </w:rPr>
        <w:t>MCData</w:t>
      </w:r>
      <w:proofErr w:type="spellEnd"/>
      <w:r w:rsidRPr="00B02A0B">
        <w:rPr>
          <w:lang w:eastAsia="ko-KR"/>
        </w:rPr>
        <w:t xml:space="preserve"> user</w:t>
      </w:r>
      <w:r w:rsidRPr="00FE590C">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 xml:space="preserve">if sending a disposition notification in response to an </w:t>
      </w:r>
      <w:proofErr w:type="spellStart"/>
      <w:r w:rsidRPr="00B02A0B">
        <w:rPr>
          <w:lang w:eastAsia="ko-KR"/>
        </w:rPr>
        <w:t>MCData</w:t>
      </w:r>
      <w:proofErr w:type="spellEnd"/>
      <w:r w:rsidRPr="00B02A0B">
        <w:rPr>
          <w:lang w:eastAsia="ko-KR"/>
        </w:rPr>
        <w:t xml:space="preserve"> group data request, shall include an &lt;</w:t>
      </w:r>
      <w:proofErr w:type="spellStart"/>
      <w:r w:rsidRPr="00B02A0B">
        <w:rPr>
          <w:lang w:eastAsia="ko-KR"/>
        </w:rPr>
        <w:t>mcdata</w:t>
      </w:r>
      <w:proofErr w:type="spellEnd"/>
      <w:r w:rsidRPr="00B02A0B">
        <w:rPr>
          <w:lang w:eastAsia="ko-KR"/>
        </w:rPr>
        <w:t xml:space="preserve">-calling-group-id&gt; element set to the </w:t>
      </w:r>
      <w:proofErr w:type="spellStart"/>
      <w:r w:rsidRPr="00B02A0B">
        <w:rPr>
          <w:lang w:eastAsia="ko-KR"/>
        </w:rPr>
        <w:t>MCData</w:t>
      </w:r>
      <w:proofErr w:type="spellEnd"/>
      <w:r w:rsidRPr="00B02A0B">
        <w:rPr>
          <w:lang w:eastAsia="ko-KR"/>
        </w:rPr>
        <w:t xml:space="preserve">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w:t>
      </w:r>
      <w:proofErr w:type="spellStart"/>
      <w:r w:rsidRPr="00B02A0B">
        <w:t>mcdata</w:t>
      </w:r>
      <w:proofErr w:type="spellEnd"/>
      <w:r w:rsidRPr="00B02A0B">
        <w:t xml:space="preserve">-calling-user-id&gt; element set to the </w:t>
      </w:r>
      <w:proofErr w:type="spellStart"/>
      <w:r w:rsidRPr="00B02A0B">
        <w:t>MCData</w:t>
      </w:r>
      <w:proofErr w:type="spellEnd"/>
      <w:r w:rsidRPr="00B02A0B">
        <w:t xml:space="preserve"> ID of the associated disposition notification of the </w:t>
      </w:r>
      <w:proofErr w:type="spellStart"/>
      <w:r w:rsidRPr="00B02A0B">
        <w:t>MCData</w:t>
      </w:r>
      <w:proofErr w:type="spellEnd"/>
      <w:r w:rsidRPr="00B02A0B">
        <w:t xml:space="preserve"> user;</w:t>
      </w:r>
    </w:p>
    <w:p w14:paraId="04ABEAAE" w14:textId="77777777" w:rsidR="005C310B" w:rsidRPr="00B02A0B" w:rsidRDefault="005C310B" w:rsidP="005C310B">
      <w:pPr>
        <w:pStyle w:val="B1"/>
      </w:pPr>
      <w:r w:rsidRPr="00B02A0B">
        <w:lastRenderedPageBreak/>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77" w:name="_Toc20215702"/>
      <w:bookmarkStart w:id="3678" w:name="_Toc27496195"/>
      <w:bookmarkStart w:id="3679" w:name="_Toc36107936"/>
      <w:bookmarkStart w:id="3680" w:name="_Toc44598689"/>
      <w:bookmarkStart w:id="3681" w:name="_Toc44602544"/>
      <w:bookmarkStart w:id="3682" w:name="_Toc45197721"/>
      <w:bookmarkStart w:id="3683" w:name="_Toc45695754"/>
      <w:bookmarkStart w:id="3684" w:name="_Toc51851210"/>
      <w:bookmarkStart w:id="3685" w:name="_Toc92224827"/>
      <w:bookmarkStart w:id="3686" w:name="_Toc131378656"/>
      <w:r w:rsidRPr="00B02A0B">
        <w:rPr>
          <w:rFonts w:eastAsia="Malgun Gothic"/>
        </w:rPr>
        <w:t>12.2.3</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3677"/>
      <w:bookmarkEnd w:id="3678"/>
      <w:bookmarkEnd w:id="3679"/>
      <w:bookmarkEnd w:id="3680"/>
      <w:bookmarkEnd w:id="3681"/>
      <w:bookmarkEnd w:id="3682"/>
      <w:bookmarkEnd w:id="3683"/>
      <w:bookmarkEnd w:id="3684"/>
      <w:bookmarkEnd w:id="3685"/>
      <w:bookmarkEnd w:id="3686"/>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 xml:space="preserve">"SIP MESSAGE request for SDS disposition notification for </w:t>
      </w:r>
      <w:proofErr w:type="spellStart"/>
      <w:r w:rsidRPr="00B02A0B">
        <w:t>MCData</w:t>
      </w:r>
      <w:proofErr w:type="spellEnd"/>
      <w:r w:rsidRPr="00B02A0B">
        <w:t xml:space="preserve"> server"; or</w:t>
      </w:r>
    </w:p>
    <w:p w14:paraId="5EB3A161" w14:textId="77777777" w:rsidR="005C310B" w:rsidRPr="00B02A0B" w:rsidRDefault="005C310B" w:rsidP="005C310B">
      <w:pPr>
        <w:pStyle w:val="B1"/>
      </w:pPr>
      <w:r w:rsidRPr="00B02A0B">
        <w:t>-</w:t>
      </w:r>
      <w:r w:rsidRPr="00B02A0B">
        <w:tab/>
        <w:t xml:space="preserve">"SIP MESSAGE request for FD disposition notification for </w:t>
      </w:r>
      <w:proofErr w:type="spellStart"/>
      <w:r w:rsidRPr="00B02A0B">
        <w:t>MCData</w:t>
      </w:r>
      <w:proofErr w:type="spellEnd"/>
      <w:r w:rsidRPr="00B02A0B">
        <w:t xml:space="preserve"> server";</w:t>
      </w:r>
    </w:p>
    <w:p w14:paraId="2C42F429"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1F9D8E48"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t>3)</w:t>
      </w:r>
      <w:r w:rsidRPr="00B02A0B">
        <w:tab/>
        <w:t>if the incoming SIP MESSAGE request does not contain an application/</w:t>
      </w:r>
      <w:proofErr w:type="spellStart"/>
      <w:r w:rsidRPr="00B02A0B">
        <w:t>resource-lists</w:t>
      </w:r>
      <w:r>
        <w:t>+xml</w:t>
      </w:r>
      <w:proofErr w:type="spellEnd"/>
      <w:r w:rsidRPr="00B02A0B">
        <w:t xml:space="preserve"> MIME body or contains an application/</w:t>
      </w:r>
      <w:proofErr w:type="spellStart"/>
      <w:r w:rsidRPr="00B02A0B">
        <w:t>resource-lists</w:t>
      </w:r>
      <w:r>
        <w:t>+xml</w:t>
      </w:r>
      <w:proofErr w:type="spellEnd"/>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 xml:space="preserve">a "SIP MESSAGE request for FD disposition notification for </w:t>
      </w:r>
      <w:proofErr w:type="spellStart"/>
      <w:r w:rsidRPr="00B02A0B">
        <w:t>MCData</w:t>
      </w:r>
      <w:proofErr w:type="spellEnd"/>
      <w:r w:rsidRPr="00B02A0B">
        <w:t xml:space="preserve">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w:t>
      </w:r>
      <w:proofErr w:type="spellStart"/>
      <w:r w:rsidRPr="00B02A0B">
        <w:t>mcdata</w:t>
      </w:r>
      <w:proofErr w:type="spellEnd"/>
      <w:r w:rsidRPr="00B02A0B">
        <w:t>-calling-group-id&gt; element, or the SIP MESSAGE contains an application/vnd.3gpp.mcdata-info+xml MIME body with an &lt;</w:t>
      </w:r>
      <w:proofErr w:type="spellStart"/>
      <w:r w:rsidRPr="00B02A0B">
        <w:t>mcdata</w:t>
      </w:r>
      <w:proofErr w:type="spellEnd"/>
      <w:r w:rsidRPr="00B02A0B">
        <w:t>-calling-group-id&gt;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lastRenderedPageBreak/>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6BEF3A00" w14:textId="77777777" w:rsidR="00FE0FC5" w:rsidRPr="00BE4B01" w:rsidRDefault="00FE0FC5" w:rsidP="00FE0FC5">
      <w:pPr>
        <w:pStyle w:val="NO"/>
      </w:pPr>
      <w:r>
        <w:t>NOTE 4:</w:t>
      </w:r>
      <w:r>
        <w:tab/>
        <w:t xml:space="preserve">How the </w:t>
      </w:r>
      <w:r w:rsidRPr="00A07E7A">
        <w:t xml:space="preserve">controlling </w:t>
      </w:r>
      <w:proofErr w:type="spellStart"/>
      <w:r w:rsidRPr="00A07E7A">
        <w:t>MCData</w:t>
      </w:r>
      <w:proofErr w:type="spellEnd"/>
      <w:r w:rsidRPr="00A07E7A">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37057FC" w14:textId="77777777" w:rsidR="00391818" w:rsidRDefault="00FE0FC5" w:rsidP="009C194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w:t>
      </w:r>
      <w:proofErr w:type="spellStart"/>
      <w:r w:rsidRPr="00B02A0B">
        <w:rPr>
          <w:lang w:eastAsia="ko-KR"/>
        </w:rPr>
        <w:t>MCData</w:t>
      </w:r>
      <w:proofErr w:type="spellEnd"/>
      <w:r w:rsidRPr="00B02A0B">
        <w:rPr>
          <w:lang w:eastAsia="ko-KR"/>
        </w:rPr>
        <w:t xml:space="preserve"> ID of the </w:t>
      </w:r>
      <w:proofErr w:type="spellStart"/>
      <w:r w:rsidRPr="00B02A0B">
        <w:rPr>
          <w:lang w:eastAsia="ko-KR"/>
        </w:rPr>
        <w:t>MCData</w:t>
      </w:r>
      <w:proofErr w:type="spellEnd"/>
      <w:r w:rsidRPr="00B02A0B">
        <w:rPr>
          <w:lang w:eastAsia="ko-KR"/>
        </w:rPr>
        <w:t xml:space="preserve"> user listed in the MIME resources body of the incoming SIP MESSAGE request, into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w:t>
      </w:r>
      <w:proofErr w:type="spellStart"/>
      <w:r w:rsidRPr="00B02A0B">
        <w:t>mcdata</w:t>
      </w:r>
      <w:proofErr w:type="spellEnd"/>
      <w:r w:rsidRPr="00B02A0B">
        <w:t>-calling-group-id&gt; element:</w:t>
      </w:r>
    </w:p>
    <w:p w14:paraId="72AD96A3" w14:textId="77777777" w:rsidR="005C310B" w:rsidRPr="00B02A0B" w:rsidRDefault="005C310B" w:rsidP="005C310B">
      <w:pPr>
        <w:pStyle w:val="B2"/>
      </w:pPr>
      <w:r w:rsidRPr="00B02A0B">
        <w:t>a)</w:t>
      </w:r>
      <w:r w:rsidRPr="00B02A0B">
        <w:tab/>
        <w:t xml:space="preserve">shall retrieve the group document for the </w:t>
      </w:r>
      <w:proofErr w:type="spellStart"/>
      <w:r w:rsidRPr="00B02A0B">
        <w:t>MCData</w:t>
      </w:r>
      <w:proofErr w:type="spellEnd"/>
      <w:r w:rsidRPr="00B02A0B">
        <w:t xml:space="preserve"> group id contained in the &lt;</w:t>
      </w:r>
      <w:proofErr w:type="spellStart"/>
      <w:r w:rsidRPr="00B02A0B">
        <w:t>mcdata</w:t>
      </w:r>
      <w:proofErr w:type="spellEnd"/>
      <w:r w:rsidRPr="00B02A0B">
        <w:t>-calling-group-id&gt;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w:t>
      </w:r>
      <w:proofErr w:type="spellStart"/>
      <w:r w:rsidRPr="00B02A0B">
        <w:t>MCData</w:t>
      </w:r>
      <w:proofErr w:type="spellEnd"/>
      <w:r w:rsidRPr="00B02A0B">
        <w:t xml:space="preserve"> ID contained in the &lt;</w:t>
      </w:r>
      <w:proofErr w:type="spellStart"/>
      <w:r w:rsidRPr="00B02A0B">
        <w:t>mcdata</w:t>
      </w:r>
      <w:proofErr w:type="spellEnd"/>
      <w:r w:rsidRPr="00B02A0B">
        <w:t xml:space="preserve">-calling-user-id&gt; element matches to a group member. If there is no match, the controlling </w:t>
      </w:r>
      <w:proofErr w:type="spellStart"/>
      <w:r w:rsidRPr="00B02A0B">
        <w:t>MCData</w:t>
      </w:r>
      <w:proofErr w:type="spellEnd"/>
      <w:r w:rsidRPr="00B02A0B">
        <w:t xml:space="preserve"> function shall reject the SIP request with a SIP 403 (Forbidden) response </w:t>
      </w:r>
      <w:r w:rsidRPr="00B02A0B">
        <w:rPr>
          <w:lang w:eastAsia="ko-KR"/>
        </w:rPr>
        <w:t>including</w:t>
      </w:r>
      <w:r w:rsidRPr="00B02A0B">
        <w:t xml:space="preserv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1D9F4B14" w14:textId="77777777" w:rsidR="005C310B" w:rsidRPr="00B02A0B" w:rsidRDefault="005C310B" w:rsidP="005C310B">
      <w:pPr>
        <w:pStyle w:val="B2"/>
      </w:pPr>
      <w:r w:rsidRPr="00B02A0B">
        <w:lastRenderedPageBreak/>
        <w:t>c)</w:t>
      </w:r>
      <w:r w:rsidRPr="00B02A0B">
        <w:tab/>
        <w:t xml:space="preserve">if </w:t>
      </w:r>
      <w:proofErr w:type="spellStart"/>
      <w:r w:rsidRPr="00B02A0B">
        <w:t>MCData</w:t>
      </w:r>
      <w:proofErr w:type="spellEnd"/>
      <w:r w:rsidRPr="00B02A0B">
        <w:t xml:space="preserve">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proofErr w:type="spellStart"/>
      <w:r w:rsidRPr="00B02A0B">
        <w:t>i</w:t>
      </w:r>
      <w:proofErr w:type="spellEnd"/>
      <w:r w:rsidRPr="00B02A0B">
        <w:t>)</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 xml:space="preserve">If the aggregated </w:t>
      </w:r>
      <w:proofErr w:type="spellStart"/>
      <w:r w:rsidRPr="00B02A0B">
        <w:t>MCData</w:t>
      </w:r>
      <w:proofErr w:type="spellEnd"/>
      <w:r w:rsidRPr="00B02A0B">
        <w:t xml:space="preserve"> disposition notifications do not fit into one SIP MESSAGE request, then the controlling </w:t>
      </w:r>
      <w:proofErr w:type="spellStart"/>
      <w:r w:rsidRPr="00B02A0B">
        <w:t>MCData</w:t>
      </w:r>
      <w:proofErr w:type="spellEnd"/>
      <w:r w:rsidRPr="00B02A0B">
        <w:t xml:space="preserve">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 xml:space="preserve">if all </w:t>
      </w:r>
      <w:proofErr w:type="spellStart"/>
      <w:r w:rsidRPr="00B02A0B">
        <w:t>MCData</w:t>
      </w:r>
      <w:proofErr w:type="spellEnd"/>
      <w:r w:rsidRPr="00B02A0B">
        <w:t xml:space="preserve">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 xml:space="preserve">if </w:t>
      </w:r>
      <w:proofErr w:type="spellStart"/>
      <w:r w:rsidRPr="00B02A0B">
        <w:t>MCData</w:t>
      </w:r>
      <w:proofErr w:type="spellEnd"/>
      <w:r w:rsidRPr="00B02A0B">
        <w:t xml:space="preserve">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w:t>
      </w:r>
      <w:proofErr w:type="spellStart"/>
      <w:r w:rsidRPr="00B02A0B">
        <w:t>mcdata</w:t>
      </w:r>
      <w:proofErr w:type="spellEnd"/>
      <w:r w:rsidRPr="00B02A0B">
        <w:t>-calling-group-id&gt;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 xml:space="preserve">"SIP MESSAGE request for SDS disposition notification for </w:t>
      </w:r>
      <w:proofErr w:type="spellStart"/>
      <w:r w:rsidRPr="00B02A0B">
        <w:t>MCData</w:t>
      </w:r>
      <w:proofErr w:type="spellEnd"/>
      <w:r w:rsidRPr="00B02A0B">
        <w:t xml:space="preserve"> server"; or</w:t>
      </w:r>
    </w:p>
    <w:p w14:paraId="57DDD6C0" w14:textId="77777777" w:rsidR="005C310B" w:rsidRPr="00B02A0B" w:rsidRDefault="005C310B" w:rsidP="005C310B">
      <w:pPr>
        <w:pStyle w:val="B2"/>
      </w:pPr>
      <w:r w:rsidRPr="00B02A0B">
        <w:t>-</w:t>
      </w:r>
      <w:r w:rsidRPr="00B02A0B">
        <w:tab/>
        <w:t xml:space="preserve">"SIP MESSAGE request for FD disposition notification for </w:t>
      </w:r>
      <w:proofErr w:type="spellStart"/>
      <w:r w:rsidRPr="00B02A0B">
        <w:t>MCData</w:t>
      </w:r>
      <w:proofErr w:type="spellEnd"/>
      <w:r w:rsidRPr="00B02A0B">
        <w:t xml:space="preserve"> server"; and</w:t>
      </w:r>
    </w:p>
    <w:p w14:paraId="74845DBC" w14:textId="77777777" w:rsidR="005C310B" w:rsidRPr="00B02A0B" w:rsidRDefault="005C310B" w:rsidP="005C310B">
      <w:pPr>
        <w:pStyle w:val="B1"/>
      </w:pPr>
      <w:r w:rsidRPr="00B02A0B">
        <w:t>19)</w:t>
      </w:r>
      <w:r w:rsidRPr="00B02A0B">
        <w:tab/>
        <w:t xml:space="preserve">shall send the SIP 202 (Accepted) response towards the originating participating </w:t>
      </w:r>
      <w:proofErr w:type="spellStart"/>
      <w:r w:rsidRPr="00B02A0B">
        <w:t>MCData</w:t>
      </w:r>
      <w:proofErr w:type="spellEnd"/>
      <w:r w:rsidRPr="00B02A0B">
        <w:t xml:space="preserve"> function according to 3GPP TS 24.229 [5].</w:t>
      </w:r>
    </w:p>
    <w:p w14:paraId="150CFB46" w14:textId="77777777" w:rsidR="005C310B" w:rsidRPr="00B02A0B" w:rsidRDefault="005C310B" w:rsidP="007D34FE">
      <w:pPr>
        <w:pStyle w:val="Heading2"/>
      </w:pPr>
      <w:bookmarkStart w:id="3687" w:name="_Toc20215703"/>
      <w:bookmarkStart w:id="3688" w:name="_Toc27496196"/>
      <w:bookmarkStart w:id="3689" w:name="_Toc36107937"/>
      <w:bookmarkStart w:id="3690" w:name="_Toc44598690"/>
      <w:bookmarkStart w:id="3691" w:name="_Toc44602545"/>
      <w:bookmarkStart w:id="3692" w:name="_Toc45197722"/>
      <w:bookmarkStart w:id="3693" w:name="_Toc45695755"/>
      <w:bookmarkStart w:id="3694" w:name="_Toc51851211"/>
      <w:bookmarkStart w:id="3695" w:name="_Toc92224828"/>
      <w:bookmarkStart w:id="3696" w:name="_Toc131378657"/>
      <w:r w:rsidRPr="00B02A0B">
        <w:t>12.3</w:t>
      </w:r>
      <w:r w:rsidRPr="00B02A0B">
        <w:tab/>
        <w:t>Off-network dispositions</w:t>
      </w:r>
      <w:bookmarkStart w:id="3697" w:name="14f4399e2adfb55a__Toc427698807"/>
      <w:bookmarkEnd w:id="3687"/>
      <w:bookmarkEnd w:id="3688"/>
      <w:bookmarkEnd w:id="3689"/>
      <w:bookmarkEnd w:id="3690"/>
      <w:bookmarkEnd w:id="3691"/>
      <w:bookmarkEnd w:id="3692"/>
      <w:bookmarkEnd w:id="3693"/>
      <w:bookmarkEnd w:id="3694"/>
      <w:bookmarkEnd w:id="3695"/>
      <w:bookmarkEnd w:id="3696"/>
    </w:p>
    <w:p w14:paraId="2E105737" w14:textId="77777777" w:rsidR="005C310B" w:rsidRPr="00B02A0B" w:rsidRDefault="005C310B" w:rsidP="007D34FE">
      <w:pPr>
        <w:pStyle w:val="Heading3"/>
        <w:rPr>
          <w:lang w:eastAsia="zh-CN"/>
        </w:rPr>
      </w:pPr>
      <w:bookmarkStart w:id="3698" w:name="_Toc20215704"/>
      <w:bookmarkStart w:id="3699" w:name="_Toc27496197"/>
      <w:bookmarkStart w:id="3700" w:name="_Toc36107938"/>
      <w:bookmarkStart w:id="3701" w:name="_Toc44598691"/>
      <w:bookmarkStart w:id="3702" w:name="_Toc44602546"/>
      <w:bookmarkStart w:id="3703" w:name="_Toc45197723"/>
      <w:bookmarkStart w:id="3704" w:name="_Toc45695756"/>
      <w:bookmarkStart w:id="3705" w:name="_Toc51851212"/>
      <w:bookmarkStart w:id="3706" w:name="_Toc92224829"/>
      <w:bookmarkStart w:id="3707" w:name="_Toc131378658"/>
      <w:r w:rsidRPr="00B02A0B">
        <w:rPr>
          <w:lang w:eastAsia="zh-CN"/>
        </w:rPr>
        <w:t>12.3.1</w:t>
      </w:r>
      <w:r w:rsidRPr="00B02A0B">
        <w:rPr>
          <w:lang w:eastAsia="zh-CN"/>
        </w:rPr>
        <w:tab/>
        <w:t>General</w:t>
      </w:r>
      <w:bookmarkEnd w:id="3698"/>
      <w:bookmarkEnd w:id="3699"/>
      <w:bookmarkEnd w:id="3700"/>
      <w:bookmarkEnd w:id="3701"/>
      <w:bookmarkEnd w:id="3702"/>
      <w:bookmarkEnd w:id="3703"/>
      <w:bookmarkEnd w:id="3704"/>
      <w:bookmarkEnd w:id="3705"/>
      <w:bookmarkEnd w:id="3706"/>
      <w:bookmarkEnd w:id="3707"/>
    </w:p>
    <w:p w14:paraId="43EEA7F4" w14:textId="77777777" w:rsidR="005C310B" w:rsidRPr="00B02A0B" w:rsidRDefault="005C310B" w:rsidP="007D34FE">
      <w:pPr>
        <w:pStyle w:val="Heading3"/>
        <w:rPr>
          <w:rFonts w:eastAsia="Malgun Gothic"/>
          <w:lang w:eastAsia="zh-CN"/>
        </w:rPr>
      </w:pPr>
      <w:bookmarkStart w:id="3708" w:name="_Toc20215705"/>
      <w:bookmarkStart w:id="3709" w:name="_Toc27496198"/>
      <w:bookmarkStart w:id="3710" w:name="_Toc36107939"/>
      <w:bookmarkStart w:id="3711" w:name="_Toc44598692"/>
      <w:bookmarkStart w:id="3712" w:name="_Toc44602547"/>
      <w:bookmarkStart w:id="3713" w:name="_Toc45197724"/>
      <w:bookmarkStart w:id="3714" w:name="_Toc45695757"/>
      <w:bookmarkStart w:id="3715" w:name="_Toc51851213"/>
      <w:bookmarkStart w:id="3716" w:name="_Toc92224830"/>
      <w:bookmarkStart w:id="3717" w:name="_Toc131378659"/>
      <w:r w:rsidRPr="00B02A0B">
        <w:rPr>
          <w:lang w:val="en-IN" w:eastAsia="zh-CN"/>
        </w:rPr>
        <w:t>12.3.2</w:t>
      </w:r>
      <w:r w:rsidRPr="00B02A0B">
        <w:rPr>
          <w:rFonts w:eastAsia="Malgun Gothic"/>
          <w:lang w:eastAsia="zh-CN"/>
        </w:rPr>
        <w:tab/>
        <w:t>Sending off-network SDS delivery notification</w:t>
      </w:r>
      <w:bookmarkEnd w:id="3708"/>
      <w:bookmarkEnd w:id="3709"/>
      <w:bookmarkEnd w:id="3710"/>
      <w:bookmarkEnd w:id="3711"/>
      <w:bookmarkEnd w:id="3712"/>
      <w:bookmarkEnd w:id="3713"/>
      <w:bookmarkEnd w:id="3714"/>
      <w:bookmarkEnd w:id="3715"/>
      <w:bookmarkEnd w:id="3716"/>
      <w:bookmarkEnd w:id="3717"/>
    </w:p>
    <w:p w14:paraId="35AE26B7" w14:textId="77777777" w:rsidR="005C310B" w:rsidRPr="00B02A0B" w:rsidRDefault="005C310B" w:rsidP="005C310B">
      <w:r w:rsidRPr="00B02A0B">
        <w:t xml:space="preserve">To send an off-network SDS delivery notification, the </w:t>
      </w:r>
      <w:proofErr w:type="spellStart"/>
      <w:r w:rsidRPr="00B02A0B">
        <w:t>MCData</w:t>
      </w:r>
      <w:proofErr w:type="spellEnd"/>
      <w:r w:rsidRPr="00B02A0B">
        <w:t xml:space="preserve">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w:t>
      </w:r>
      <w:proofErr w:type="spellStart"/>
      <w:r w:rsidRPr="00B02A0B">
        <w:t>MCData</w:t>
      </w:r>
      <w:proofErr w:type="spellEnd"/>
      <w:r w:rsidRPr="00B02A0B">
        <w:t xml:space="preserve">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 xml:space="preserve">Sender </w:t>
      </w:r>
      <w:proofErr w:type="spellStart"/>
      <w:r w:rsidRPr="00B02A0B">
        <w:t>MCData</w:t>
      </w:r>
      <w:proofErr w:type="spellEnd"/>
      <w:r w:rsidRPr="00B02A0B">
        <w:t xml:space="preserve"> user ID IE to its own </w:t>
      </w:r>
      <w:proofErr w:type="spellStart"/>
      <w:r w:rsidRPr="00B02A0B">
        <w:t>MCData</w:t>
      </w:r>
      <w:proofErr w:type="spellEnd"/>
      <w:r w:rsidRPr="00B02A0B">
        <w:t xml:space="preserve">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lastRenderedPageBreak/>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 xml:space="preserve">shall send the SDS OFF-NETWORK NOTIFICATION message to the stored notification target </w:t>
      </w:r>
      <w:proofErr w:type="spellStart"/>
      <w:r w:rsidRPr="00B02A0B">
        <w:t>MCData</w:t>
      </w:r>
      <w:proofErr w:type="spellEnd"/>
      <w:r w:rsidRPr="00B02A0B">
        <w:t xml:space="preserve">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18" w:name="_Toc20215706"/>
      <w:bookmarkStart w:id="3719" w:name="_Toc27496199"/>
      <w:bookmarkStart w:id="3720" w:name="_Toc36107940"/>
      <w:bookmarkStart w:id="3721" w:name="_Toc44598693"/>
      <w:bookmarkStart w:id="3722" w:name="_Toc44602548"/>
      <w:bookmarkStart w:id="3723" w:name="_Toc45197725"/>
      <w:bookmarkStart w:id="3724" w:name="_Toc45695758"/>
      <w:bookmarkStart w:id="3725" w:name="_Toc51851214"/>
      <w:bookmarkStart w:id="3726" w:name="_Toc92224831"/>
      <w:bookmarkStart w:id="3727" w:name="_Toc131378660"/>
      <w:r w:rsidRPr="00B02A0B">
        <w:rPr>
          <w:lang w:val="en-IN" w:eastAsia="zh-CN"/>
        </w:rPr>
        <w:t>12.3.3</w:t>
      </w:r>
      <w:r w:rsidRPr="00B02A0B">
        <w:rPr>
          <w:rFonts w:eastAsia="Malgun Gothic"/>
          <w:lang w:eastAsia="zh-CN"/>
        </w:rPr>
        <w:tab/>
        <w:t>Sending off-network SDS read notification</w:t>
      </w:r>
      <w:bookmarkEnd w:id="3718"/>
      <w:bookmarkEnd w:id="3719"/>
      <w:bookmarkEnd w:id="3720"/>
      <w:bookmarkEnd w:id="3721"/>
      <w:bookmarkEnd w:id="3722"/>
      <w:bookmarkEnd w:id="3723"/>
      <w:bookmarkEnd w:id="3724"/>
      <w:bookmarkEnd w:id="3725"/>
      <w:bookmarkEnd w:id="3726"/>
      <w:bookmarkEnd w:id="3727"/>
    </w:p>
    <w:p w14:paraId="1FEC538C" w14:textId="77777777" w:rsidR="005C310B" w:rsidRPr="00B02A0B" w:rsidRDefault="005C310B" w:rsidP="005C310B">
      <w:r w:rsidRPr="00B02A0B">
        <w:t xml:space="preserve">Upon receiving a display indication for the payload to the user or processing of the payload by the target application, the </w:t>
      </w:r>
      <w:proofErr w:type="spellStart"/>
      <w:r w:rsidRPr="00B02A0B">
        <w:t>MCData</w:t>
      </w:r>
      <w:proofErr w:type="spellEnd"/>
      <w:r w:rsidRPr="00B02A0B">
        <w:t xml:space="preserve">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w:t>
      </w:r>
      <w:proofErr w:type="spellStart"/>
      <w:r w:rsidRPr="00B02A0B">
        <w:t>MCData</w:t>
      </w:r>
      <w:proofErr w:type="spellEnd"/>
      <w:r w:rsidRPr="00B02A0B">
        <w:t xml:space="preserve">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 xml:space="preserve">Sender </w:t>
      </w:r>
      <w:proofErr w:type="spellStart"/>
      <w:r w:rsidRPr="00B02A0B">
        <w:t>MCData</w:t>
      </w:r>
      <w:proofErr w:type="spellEnd"/>
      <w:r w:rsidRPr="00B02A0B">
        <w:t xml:space="preserve"> user ID IE to its own</w:t>
      </w:r>
      <w:r w:rsidRPr="00B02A0B" w:rsidDel="00A40086">
        <w:t xml:space="preserve"> </w:t>
      </w:r>
      <w:proofErr w:type="spellStart"/>
      <w:r w:rsidRPr="00B02A0B">
        <w:t>MCData</w:t>
      </w:r>
      <w:proofErr w:type="spellEnd"/>
      <w:r w:rsidRPr="00B02A0B">
        <w:t xml:space="preserve">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 xml:space="preserve">shall send the SDS OFF-NETWORK NOTIFICATION message to the stored sender </w:t>
      </w:r>
      <w:proofErr w:type="spellStart"/>
      <w:r w:rsidRPr="00B02A0B">
        <w:t>MCData</w:t>
      </w:r>
      <w:proofErr w:type="spellEnd"/>
      <w:r w:rsidRPr="00B02A0B">
        <w:t xml:space="preserve">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28" w:name="_Toc20215707"/>
      <w:bookmarkStart w:id="3729" w:name="_Toc27496200"/>
      <w:bookmarkStart w:id="3730" w:name="_Toc36107941"/>
      <w:bookmarkStart w:id="3731" w:name="_Toc44598694"/>
      <w:bookmarkStart w:id="3732" w:name="_Toc44602549"/>
      <w:bookmarkStart w:id="3733" w:name="_Toc45197726"/>
      <w:bookmarkStart w:id="3734" w:name="_Toc45695759"/>
      <w:bookmarkStart w:id="3735" w:name="_Toc51851215"/>
      <w:bookmarkStart w:id="3736" w:name="_Toc92224832"/>
      <w:bookmarkStart w:id="3737" w:name="_Toc131378661"/>
      <w:r w:rsidRPr="00B02A0B">
        <w:rPr>
          <w:lang w:val="en-IN" w:eastAsia="zh-CN"/>
        </w:rPr>
        <w:t>12.3.4</w:t>
      </w:r>
      <w:r w:rsidRPr="00B02A0B">
        <w:rPr>
          <w:lang w:val="en-IN" w:eastAsia="zh-CN"/>
        </w:rPr>
        <w:tab/>
        <w:t>Sending off-network SDS delivered and read notification</w:t>
      </w:r>
      <w:bookmarkEnd w:id="3728"/>
      <w:bookmarkEnd w:id="3729"/>
      <w:bookmarkEnd w:id="3730"/>
      <w:bookmarkEnd w:id="3731"/>
      <w:bookmarkEnd w:id="3732"/>
      <w:bookmarkEnd w:id="3733"/>
      <w:bookmarkEnd w:id="3734"/>
      <w:bookmarkEnd w:id="3735"/>
      <w:bookmarkEnd w:id="3736"/>
      <w:bookmarkEnd w:id="3737"/>
    </w:p>
    <w:p w14:paraId="27D229E2" w14:textId="77777777" w:rsidR="005C310B" w:rsidRPr="00B02A0B" w:rsidRDefault="005C310B" w:rsidP="005C310B">
      <w:r w:rsidRPr="00B02A0B">
        <w:t xml:space="preserve">Upon receiving a display indication for the payload to the user or processing of the payload by the target application, the </w:t>
      </w:r>
      <w:proofErr w:type="spellStart"/>
      <w:r w:rsidRPr="00B02A0B">
        <w:t>MCData</w:t>
      </w:r>
      <w:proofErr w:type="spellEnd"/>
      <w:r w:rsidRPr="00B02A0B">
        <w:t xml:space="preserve">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 xml:space="preserve">shall generate SDS OFF-NETWORK NOTIFICATION message. In the SDS OFF-NETWORK NOTIFICATION message, the </w:t>
      </w:r>
      <w:proofErr w:type="spellStart"/>
      <w:r w:rsidRPr="00B02A0B">
        <w:t>MCData</w:t>
      </w:r>
      <w:proofErr w:type="spellEnd"/>
      <w:r w:rsidRPr="00B02A0B">
        <w:t xml:space="preserve">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 xml:space="preserve">Sender </w:t>
      </w:r>
      <w:proofErr w:type="spellStart"/>
      <w:r w:rsidRPr="00B02A0B">
        <w:t>MCData</w:t>
      </w:r>
      <w:proofErr w:type="spellEnd"/>
      <w:r w:rsidRPr="00B02A0B">
        <w:t xml:space="preserve"> user ID IE to its own</w:t>
      </w:r>
      <w:r w:rsidRPr="00B02A0B" w:rsidDel="00A40086">
        <w:t xml:space="preserve"> </w:t>
      </w:r>
      <w:proofErr w:type="spellStart"/>
      <w:r w:rsidRPr="00B02A0B">
        <w:t>MCData</w:t>
      </w:r>
      <w:proofErr w:type="spellEnd"/>
      <w:r w:rsidRPr="00B02A0B">
        <w:t xml:space="preserve">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lastRenderedPageBreak/>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 xml:space="preserve">shall send the SDS OFF-NETWORK NOTIFICATION message to the stored sender </w:t>
      </w:r>
      <w:proofErr w:type="spellStart"/>
      <w:r w:rsidRPr="00B02A0B">
        <w:t>MCData</w:t>
      </w:r>
      <w:proofErr w:type="spellEnd"/>
      <w:r w:rsidRPr="00B02A0B">
        <w:t xml:space="preserve">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38" w:name="_Toc20215708"/>
      <w:bookmarkStart w:id="3739" w:name="_Toc27496201"/>
      <w:bookmarkStart w:id="3740" w:name="_Toc36107942"/>
      <w:bookmarkStart w:id="3741" w:name="_Toc44598695"/>
      <w:bookmarkStart w:id="3742" w:name="_Toc44602550"/>
      <w:bookmarkStart w:id="3743" w:name="_Toc45197727"/>
      <w:bookmarkStart w:id="3744" w:name="_Toc45695760"/>
      <w:bookmarkStart w:id="3745" w:name="_Toc51851216"/>
      <w:bookmarkStart w:id="3746" w:name="_Toc92224833"/>
      <w:bookmarkStart w:id="3747" w:name="_Toc131378662"/>
      <w:r w:rsidRPr="00B02A0B">
        <w:rPr>
          <w:lang w:val="en-IN" w:eastAsia="zh-CN"/>
        </w:rPr>
        <w:t>12.3.5</w:t>
      </w:r>
      <w:r w:rsidRPr="00B02A0B">
        <w:rPr>
          <w:rFonts w:eastAsia="Malgun Gothic"/>
          <w:lang w:eastAsia="zh-CN"/>
        </w:rPr>
        <w:tab/>
        <w:t>Off-network SDS notification retransmission</w:t>
      </w:r>
      <w:bookmarkEnd w:id="3738"/>
      <w:bookmarkEnd w:id="3739"/>
      <w:bookmarkEnd w:id="3740"/>
      <w:bookmarkEnd w:id="3741"/>
      <w:bookmarkEnd w:id="3742"/>
      <w:bookmarkEnd w:id="3743"/>
      <w:bookmarkEnd w:id="3744"/>
      <w:bookmarkEnd w:id="3745"/>
      <w:bookmarkEnd w:id="3746"/>
      <w:bookmarkEnd w:id="3747"/>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xml:space="preserve">, the </w:t>
      </w:r>
      <w:proofErr w:type="spellStart"/>
      <w:r w:rsidRPr="00B02A0B">
        <w:t>MCData</w:t>
      </w:r>
      <w:proofErr w:type="spellEnd"/>
      <w:r w:rsidRPr="00B02A0B">
        <w:t xml:space="preserve">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 xml:space="preserve">NOTIFICATION message, the </w:t>
      </w:r>
      <w:proofErr w:type="spellStart"/>
      <w:r w:rsidRPr="00B02A0B">
        <w:t>MCData</w:t>
      </w:r>
      <w:proofErr w:type="spellEnd"/>
      <w:r w:rsidRPr="00B02A0B">
        <w:t xml:space="preserve">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 xml:space="preserve">Sender </w:t>
      </w:r>
      <w:proofErr w:type="spellStart"/>
      <w:r w:rsidRPr="00B02A0B">
        <w:t>MCData</w:t>
      </w:r>
      <w:proofErr w:type="spellEnd"/>
      <w:r w:rsidRPr="00B02A0B">
        <w:t xml:space="preserve"> user ID IE to its own</w:t>
      </w:r>
      <w:r w:rsidRPr="00B02A0B" w:rsidDel="00A40086">
        <w:t xml:space="preserve"> </w:t>
      </w:r>
      <w:proofErr w:type="spellStart"/>
      <w:r w:rsidRPr="00B02A0B">
        <w:t>MCData</w:t>
      </w:r>
      <w:proofErr w:type="spellEnd"/>
      <w:r w:rsidRPr="00B02A0B">
        <w:t xml:space="preserve">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 xml:space="preserve">shall send the SDS OFF-NETWORK NOTIFICATION message to the stored sender </w:t>
      </w:r>
      <w:proofErr w:type="spellStart"/>
      <w:r w:rsidRPr="00B02A0B">
        <w:t>MCData</w:t>
      </w:r>
      <w:proofErr w:type="spellEnd"/>
      <w:r w:rsidRPr="00B02A0B">
        <w:t xml:space="preserve">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97"/>
    </w:p>
    <w:p w14:paraId="27BD7D4E" w14:textId="77777777" w:rsidR="005C310B" w:rsidRPr="00B02A0B" w:rsidRDefault="005C310B" w:rsidP="007D34FE">
      <w:pPr>
        <w:pStyle w:val="Heading2"/>
        <w:rPr>
          <w:rFonts w:eastAsia="Malgun Gothic"/>
        </w:rPr>
      </w:pPr>
      <w:bookmarkStart w:id="3748" w:name="_Toc20215709"/>
      <w:bookmarkStart w:id="3749" w:name="_Toc27496202"/>
      <w:bookmarkStart w:id="3750" w:name="_Toc36107943"/>
      <w:bookmarkStart w:id="3751" w:name="_Toc44598696"/>
      <w:bookmarkStart w:id="3752" w:name="_Toc44602551"/>
      <w:bookmarkStart w:id="3753" w:name="_Toc45197728"/>
      <w:bookmarkStart w:id="3754" w:name="_Toc45695761"/>
      <w:bookmarkStart w:id="3755" w:name="_Toc51851217"/>
      <w:bookmarkStart w:id="3756" w:name="_Toc92224834"/>
      <w:bookmarkStart w:id="3757" w:name="_Toc131378663"/>
      <w:r w:rsidRPr="00B02A0B">
        <w:rPr>
          <w:rFonts w:eastAsia="Malgun Gothic"/>
        </w:rPr>
        <w:t>12.4</w:t>
      </w:r>
      <w:r w:rsidRPr="00B02A0B">
        <w:rPr>
          <w:rFonts w:eastAsia="Malgun Gothic"/>
        </w:rPr>
        <w:tab/>
        <w:t>Network-triggered notifications for FD</w:t>
      </w:r>
      <w:bookmarkEnd w:id="3748"/>
      <w:bookmarkEnd w:id="3749"/>
      <w:bookmarkEnd w:id="3750"/>
      <w:bookmarkEnd w:id="3751"/>
      <w:bookmarkEnd w:id="3752"/>
      <w:bookmarkEnd w:id="3753"/>
      <w:bookmarkEnd w:id="3754"/>
      <w:bookmarkEnd w:id="3755"/>
      <w:bookmarkEnd w:id="3756"/>
      <w:bookmarkEnd w:id="3757"/>
    </w:p>
    <w:p w14:paraId="2B7CDC79" w14:textId="77777777" w:rsidR="005C310B" w:rsidRPr="00B02A0B" w:rsidRDefault="005C310B" w:rsidP="007D34FE">
      <w:pPr>
        <w:pStyle w:val="Heading3"/>
        <w:rPr>
          <w:rFonts w:eastAsia="Malgun Gothic"/>
        </w:rPr>
      </w:pPr>
      <w:bookmarkStart w:id="3758" w:name="_Toc20215710"/>
      <w:bookmarkStart w:id="3759" w:name="_Toc27496203"/>
      <w:bookmarkStart w:id="3760" w:name="_Toc36107944"/>
      <w:bookmarkStart w:id="3761" w:name="_Toc44598697"/>
      <w:bookmarkStart w:id="3762" w:name="_Toc44602552"/>
      <w:bookmarkStart w:id="3763" w:name="_Toc45197729"/>
      <w:bookmarkStart w:id="3764" w:name="_Toc45695762"/>
      <w:bookmarkStart w:id="3765" w:name="_Toc51851218"/>
      <w:bookmarkStart w:id="3766" w:name="_Toc92224835"/>
      <w:bookmarkStart w:id="3767" w:name="_Toc131378664"/>
      <w:r w:rsidRPr="00B02A0B">
        <w:rPr>
          <w:rFonts w:eastAsia="Malgun Gothic"/>
        </w:rPr>
        <w:t>12.4.1</w:t>
      </w:r>
      <w:r w:rsidRPr="00B02A0B">
        <w:rPr>
          <w:rFonts w:eastAsia="Malgun Gothic"/>
        </w:rPr>
        <w:tab/>
        <w:t>General</w:t>
      </w:r>
      <w:bookmarkEnd w:id="3758"/>
      <w:bookmarkEnd w:id="3759"/>
      <w:bookmarkEnd w:id="3760"/>
      <w:bookmarkEnd w:id="3761"/>
      <w:bookmarkEnd w:id="3762"/>
      <w:bookmarkEnd w:id="3763"/>
      <w:bookmarkEnd w:id="3764"/>
      <w:bookmarkEnd w:id="3765"/>
      <w:bookmarkEnd w:id="3766"/>
      <w:bookmarkEnd w:id="3767"/>
    </w:p>
    <w:p w14:paraId="7022DE34" w14:textId="77777777" w:rsidR="005C310B" w:rsidRPr="00B02A0B" w:rsidRDefault="005C310B" w:rsidP="007D34FE">
      <w:pPr>
        <w:pStyle w:val="Heading4"/>
        <w:rPr>
          <w:rFonts w:eastAsia="Malgun Gothic"/>
        </w:rPr>
      </w:pPr>
      <w:bookmarkStart w:id="3768" w:name="_Toc20215711"/>
      <w:bookmarkStart w:id="3769" w:name="_Toc27496204"/>
      <w:bookmarkStart w:id="3770" w:name="_Toc36107945"/>
      <w:bookmarkStart w:id="3771" w:name="_Toc44598698"/>
      <w:bookmarkStart w:id="3772" w:name="_Toc44602553"/>
      <w:bookmarkStart w:id="3773" w:name="_Toc45197730"/>
      <w:bookmarkStart w:id="3774" w:name="_Toc45695763"/>
      <w:bookmarkStart w:id="3775" w:name="_Toc51851219"/>
      <w:bookmarkStart w:id="3776" w:name="_Toc92224836"/>
      <w:bookmarkStart w:id="3777" w:name="_Toc131378665"/>
      <w:r w:rsidRPr="00B02A0B">
        <w:rPr>
          <w:rFonts w:eastAsia="Malgun Gothic"/>
        </w:rPr>
        <w:t>12.4.1.1</w:t>
      </w:r>
      <w:r w:rsidRPr="00B02A0B">
        <w:rPr>
          <w:rFonts w:eastAsia="Malgun Gothic"/>
        </w:rPr>
        <w:tab/>
        <w:t>File availability expiry</w:t>
      </w:r>
      <w:bookmarkEnd w:id="3768"/>
      <w:bookmarkEnd w:id="3769"/>
      <w:bookmarkEnd w:id="3770"/>
      <w:bookmarkEnd w:id="3771"/>
      <w:bookmarkEnd w:id="3772"/>
      <w:bookmarkEnd w:id="3773"/>
      <w:bookmarkEnd w:id="3774"/>
      <w:bookmarkEnd w:id="3775"/>
      <w:bookmarkEnd w:id="3776"/>
      <w:bookmarkEnd w:id="3777"/>
    </w:p>
    <w:p w14:paraId="04B35F57" w14:textId="77777777" w:rsidR="005C310B" w:rsidRPr="00B02A0B" w:rsidRDefault="005C310B" w:rsidP="005C310B">
      <w:pPr>
        <w:rPr>
          <w:noProof/>
        </w:rPr>
      </w:pPr>
      <w:r w:rsidRPr="00B02A0B">
        <w:rPr>
          <w:rFonts w:eastAsia="Malgun Gothic"/>
          <w:lang w:bidi="he-IL"/>
        </w:rPr>
        <w:t xml:space="preserve">When the controlling </w:t>
      </w:r>
      <w:proofErr w:type="spellStart"/>
      <w:r w:rsidRPr="00B02A0B">
        <w:rPr>
          <w:rFonts w:eastAsia="Malgun Gothic"/>
          <w:lang w:bidi="he-IL"/>
        </w:rPr>
        <w:t>MCData</w:t>
      </w:r>
      <w:proofErr w:type="spellEnd"/>
      <w:r w:rsidRPr="00B02A0B">
        <w:rPr>
          <w:rFonts w:eastAsia="Malgun Gothic"/>
          <w:lang w:bidi="he-IL"/>
        </w:rPr>
        <w:t xml:space="preserve"> function receives a </w:t>
      </w:r>
      <w:r w:rsidRPr="00B02A0B">
        <w:t xml:space="preserve">"SIP MESSAGE request for FD using HTTP for controlling </w:t>
      </w:r>
      <w:proofErr w:type="spellStart"/>
      <w:r w:rsidRPr="00B02A0B">
        <w:t>MCData</w:t>
      </w:r>
      <w:proofErr w:type="spellEnd"/>
      <w:r w:rsidRPr="00B02A0B">
        <w:t xml:space="preserve">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 xml:space="preserve">FILE EXPIRED UNAVAILABLE TO DOWNLOAD". The </w:t>
      </w:r>
      <w:proofErr w:type="spellStart"/>
      <w:r w:rsidRPr="00B02A0B">
        <w:t>MCData</w:t>
      </w:r>
      <w:proofErr w:type="spellEnd"/>
      <w:r w:rsidRPr="00B02A0B">
        <w:t xml:space="preserve">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78" w:name="_Toc20215712"/>
      <w:bookmarkStart w:id="3779" w:name="_Toc27496205"/>
      <w:bookmarkStart w:id="3780" w:name="_Toc36107946"/>
      <w:bookmarkStart w:id="3781" w:name="_Toc44598699"/>
      <w:bookmarkStart w:id="3782" w:name="_Toc44602554"/>
      <w:bookmarkStart w:id="3783" w:name="_Toc45197731"/>
      <w:bookmarkStart w:id="3784" w:name="_Toc45695764"/>
      <w:bookmarkStart w:id="3785" w:name="_Toc51851220"/>
      <w:bookmarkStart w:id="3786" w:name="_Toc92224837"/>
      <w:bookmarkStart w:id="3787" w:name="_Toc131378666"/>
      <w:r w:rsidRPr="00B02A0B">
        <w:rPr>
          <w:rFonts w:eastAsia="Malgun Gothic"/>
        </w:rPr>
        <w:lastRenderedPageBreak/>
        <w:t>12.4.2</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3778"/>
      <w:bookmarkEnd w:id="3779"/>
      <w:bookmarkEnd w:id="3780"/>
      <w:bookmarkEnd w:id="3781"/>
      <w:bookmarkEnd w:id="3782"/>
      <w:bookmarkEnd w:id="3783"/>
      <w:bookmarkEnd w:id="3784"/>
      <w:bookmarkEnd w:id="3785"/>
      <w:bookmarkEnd w:id="3786"/>
      <w:bookmarkEnd w:id="3787"/>
    </w:p>
    <w:p w14:paraId="43B7C4F2" w14:textId="77777777" w:rsidR="005C310B" w:rsidRPr="00B02A0B" w:rsidRDefault="005C310B" w:rsidP="007D34FE">
      <w:pPr>
        <w:pStyle w:val="Heading4"/>
        <w:rPr>
          <w:rFonts w:eastAsia="Malgun Gothic"/>
        </w:rPr>
      </w:pPr>
      <w:bookmarkStart w:id="3788" w:name="_Toc20215713"/>
      <w:bookmarkStart w:id="3789" w:name="_Toc27496206"/>
      <w:bookmarkStart w:id="3790" w:name="_Toc36107947"/>
      <w:bookmarkStart w:id="3791" w:name="_Toc44598700"/>
      <w:bookmarkStart w:id="3792" w:name="_Toc44602555"/>
      <w:bookmarkStart w:id="3793" w:name="_Toc45197732"/>
      <w:bookmarkStart w:id="3794" w:name="_Toc45695765"/>
      <w:bookmarkStart w:id="3795" w:name="_Toc51851221"/>
      <w:bookmarkStart w:id="3796" w:name="_Toc92224838"/>
      <w:bookmarkStart w:id="3797" w:name="_Toc131378667"/>
      <w:r w:rsidRPr="00B02A0B">
        <w:rPr>
          <w:rFonts w:eastAsia="Malgun Gothic"/>
        </w:rPr>
        <w:t>12.4.2.1</w:t>
      </w:r>
      <w:r w:rsidRPr="00B02A0B">
        <w:rPr>
          <w:rFonts w:eastAsia="Malgun Gothic"/>
        </w:rPr>
        <w:tab/>
        <w:t>Generation of a SIP MESSAGE request for notification</w:t>
      </w:r>
      <w:bookmarkEnd w:id="3788"/>
      <w:bookmarkEnd w:id="3789"/>
      <w:bookmarkEnd w:id="3790"/>
      <w:bookmarkEnd w:id="3791"/>
      <w:bookmarkEnd w:id="3792"/>
      <w:bookmarkEnd w:id="3793"/>
      <w:bookmarkEnd w:id="3794"/>
      <w:bookmarkEnd w:id="3795"/>
      <w:bookmarkEnd w:id="3796"/>
      <w:bookmarkEnd w:id="3797"/>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 xml:space="preserve">The controlling </w:t>
      </w:r>
      <w:proofErr w:type="spellStart"/>
      <w:r w:rsidRPr="00B02A0B">
        <w:t>MCData</w:t>
      </w:r>
      <w:proofErr w:type="spellEnd"/>
      <w:r w:rsidRPr="00B02A0B">
        <w:t xml:space="preserve">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36B54DCB" w14:textId="77777777" w:rsidR="00FE0FC5" w:rsidRPr="00BE4B01" w:rsidRDefault="00FE0FC5" w:rsidP="00FE0FC5">
      <w:pPr>
        <w:pStyle w:val="NO"/>
      </w:pPr>
      <w:r>
        <w:t>NOTE 4:</w:t>
      </w:r>
      <w:r>
        <w:tab/>
        <w:t xml:space="preserve">How the </w:t>
      </w:r>
      <w:r w:rsidRPr="00A07E7A">
        <w:t xml:space="preserve">controlling </w:t>
      </w:r>
      <w:proofErr w:type="spellStart"/>
      <w:r w:rsidRPr="00A07E7A">
        <w:t>MCData</w:t>
      </w:r>
      <w:proofErr w:type="spellEnd"/>
      <w:r w:rsidRPr="00A07E7A">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47630CC" w14:textId="77777777" w:rsidR="00FE0FC5" w:rsidRPr="008976FB" w:rsidRDefault="00FE0FC5" w:rsidP="00FE0FC5">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w:t>
      </w:r>
      <w:proofErr w:type="spellStart"/>
      <w:r w:rsidRPr="00B02A0B">
        <w:rPr>
          <w:lang w:eastAsia="ko-KR"/>
        </w:rPr>
        <w:t>MCData</w:t>
      </w:r>
      <w:proofErr w:type="spellEnd"/>
      <w:r w:rsidRPr="00B02A0B">
        <w:rPr>
          <w:lang w:eastAsia="ko-KR"/>
        </w:rPr>
        <w:t xml:space="preserve">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98" w:name="_Toc20215714"/>
      <w:bookmarkStart w:id="3799" w:name="_Toc27496207"/>
      <w:bookmarkStart w:id="3800" w:name="_Toc36107948"/>
      <w:bookmarkStart w:id="3801" w:name="_Toc44598701"/>
      <w:bookmarkStart w:id="3802" w:name="_Toc44602556"/>
      <w:bookmarkStart w:id="3803" w:name="_Toc45197733"/>
      <w:bookmarkStart w:id="3804" w:name="_Toc45695766"/>
      <w:bookmarkStart w:id="3805" w:name="_Toc51851222"/>
      <w:bookmarkStart w:id="3806" w:name="_Toc92224839"/>
      <w:bookmarkStart w:id="3807" w:name="_Toc131378668"/>
      <w:r w:rsidRPr="00B02A0B">
        <w:rPr>
          <w:rFonts w:eastAsia="Malgun Gothic"/>
        </w:rPr>
        <w:t>12.4.2.2</w:t>
      </w:r>
      <w:r w:rsidRPr="00B02A0B">
        <w:rPr>
          <w:rFonts w:eastAsia="Malgun Gothic"/>
        </w:rPr>
        <w:tab/>
        <w:t xml:space="preserve">Expiry of timer </w:t>
      </w:r>
      <w:r w:rsidRPr="00B02A0B">
        <w:t>TDC2 (file availability timer)</w:t>
      </w:r>
      <w:bookmarkEnd w:id="3798"/>
      <w:bookmarkEnd w:id="3799"/>
      <w:bookmarkEnd w:id="3800"/>
      <w:bookmarkEnd w:id="3801"/>
      <w:bookmarkEnd w:id="3802"/>
      <w:bookmarkEnd w:id="3803"/>
      <w:bookmarkEnd w:id="3804"/>
      <w:bookmarkEnd w:id="3805"/>
      <w:bookmarkEnd w:id="3806"/>
      <w:bookmarkEnd w:id="3807"/>
    </w:p>
    <w:p w14:paraId="0C2894C2" w14:textId="77777777" w:rsidR="005C310B" w:rsidRPr="00B02A0B" w:rsidRDefault="005C310B" w:rsidP="005C310B">
      <w:r w:rsidRPr="00B02A0B">
        <w:t xml:space="preserve">When timer TDC2 (file availability timer) associated to a specific Conversation ID and Message ID expires, the controlling </w:t>
      </w:r>
      <w:proofErr w:type="spellStart"/>
      <w:r w:rsidRPr="00B02A0B">
        <w:t>MCData</w:t>
      </w:r>
      <w:proofErr w:type="spellEnd"/>
      <w:r w:rsidRPr="00B02A0B">
        <w:t xml:space="preserve"> function shall identify a target set of </w:t>
      </w:r>
      <w:proofErr w:type="spellStart"/>
      <w:r w:rsidRPr="00B02A0B">
        <w:t>MCData</w:t>
      </w:r>
      <w:proofErr w:type="spellEnd"/>
      <w:r w:rsidRPr="00B02A0B">
        <w:t xml:space="preserve"> client(s) as being:</w:t>
      </w:r>
    </w:p>
    <w:p w14:paraId="0BDF82FD" w14:textId="77777777" w:rsidR="005C310B" w:rsidRPr="00B02A0B" w:rsidRDefault="005C310B" w:rsidP="005C310B">
      <w:pPr>
        <w:pStyle w:val="B1"/>
      </w:pPr>
      <w:r w:rsidRPr="00B02A0B">
        <w:t>-</w:t>
      </w:r>
      <w:r w:rsidRPr="00B02A0B">
        <w:tab/>
        <w:t xml:space="preserve">the </w:t>
      </w:r>
      <w:proofErr w:type="spellStart"/>
      <w:r w:rsidRPr="00B02A0B">
        <w:t>MCData</w:t>
      </w:r>
      <w:proofErr w:type="spellEnd"/>
      <w:r w:rsidRPr="00B02A0B">
        <w:t xml:space="preserve">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 xml:space="preserve">each </w:t>
      </w:r>
      <w:proofErr w:type="spellStart"/>
      <w:r w:rsidRPr="00B02A0B">
        <w:t>MCData</w:t>
      </w:r>
      <w:proofErr w:type="spellEnd"/>
      <w:r w:rsidRPr="00B02A0B">
        <w:t xml:space="preserve">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 xml:space="preserve">TDC2 (file availability timer), for each identified </w:t>
      </w:r>
      <w:proofErr w:type="spellStart"/>
      <w:r w:rsidRPr="00B02A0B">
        <w:t>MCData</w:t>
      </w:r>
      <w:proofErr w:type="spellEnd"/>
      <w:r w:rsidRPr="00B02A0B">
        <w:t xml:space="preserve"> client, the controlling </w:t>
      </w:r>
      <w:proofErr w:type="spellStart"/>
      <w:r w:rsidRPr="00B02A0B">
        <w:t>MCData</w:t>
      </w:r>
      <w:proofErr w:type="spellEnd"/>
      <w:r w:rsidRPr="00B02A0B">
        <w:t xml:space="preserve"> function:</w:t>
      </w:r>
    </w:p>
    <w:p w14:paraId="26B46A83" w14:textId="77777777" w:rsidR="005C310B" w:rsidRPr="00B02A0B" w:rsidRDefault="005C310B" w:rsidP="005C310B">
      <w:pPr>
        <w:pStyle w:val="NO"/>
      </w:pPr>
      <w:r w:rsidRPr="00B02A0B">
        <w:lastRenderedPageBreak/>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808" w:name="_Toc20215715"/>
      <w:bookmarkStart w:id="3809" w:name="_Toc27496208"/>
      <w:bookmarkStart w:id="3810" w:name="_Toc36107949"/>
      <w:bookmarkStart w:id="3811" w:name="_Toc44598702"/>
      <w:bookmarkStart w:id="3812" w:name="_Toc44602557"/>
      <w:bookmarkStart w:id="3813" w:name="_Toc45197734"/>
      <w:bookmarkStart w:id="3814" w:name="_Toc45695767"/>
      <w:bookmarkStart w:id="3815" w:name="_Toc51851223"/>
      <w:bookmarkStart w:id="3816" w:name="_Toc92224840"/>
      <w:bookmarkStart w:id="3817" w:name="_Toc131378669"/>
      <w:r w:rsidRPr="00B02A0B">
        <w:rPr>
          <w:rFonts w:eastAsia="Malgun Gothic"/>
        </w:rPr>
        <w:t>12.4.3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3808"/>
      <w:bookmarkEnd w:id="3809"/>
      <w:bookmarkEnd w:id="3810"/>
      <w:bookmarkEnd w:id="3811"/>
      <w:bookmarkEnd w:id="3812"/>
      <w:bookmarkEnd w:id="3813"/>
      <w:bookmarkEnd w:id="3814"/>
      <w:bookmarkEnd w:id="3815"/>
      <w:bookmarkEnd w:id="3816"/>
      <w:bookmarkEnd w:id="3817"/>
    </w:p>
    <w:p w14:paraId="75EE7610"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shall follow the procedures in clause 10.2.4.3.2.</w:t>
      </w:r>
    </w:p>
    <w:p w14:paraId="583430AF" w14:textId="77777777" w:rsidR="005C310B" w:rsidRPr="00B02A0B" w:rsidRDefault="005C310B" w:rsidP="007D34FE">
      <w:pPr>
        <w:pStyle w:val="Heading3"/>
        <w:rPr>
          <w:rFonts w:eastAsia="Malgun Gothic"/>
        </w:rPr>
      </w:pPr>
      <w:bookmarkStart w:id="3818" w:name="_Toc20215716"/>
      <w:bookmarkStart w:id="3819" w:name="_Toc27496209"/>
      <w:bookmarkStart w:id="3820" w:name="_Toc36107950"/>
      <w:bookmarkStart w:id="3821" w:name="_Toc44598703"/>
      <w:bookmarkStart w:id="3822" w:name="_Toc44602558"/>
      <w:bookmarkStart w:id="3823" w:name="_Toc45197735"/>
      <w:bookmarkStart w:id="3824" w:name="_Toc45695768"/>
      <w:bookmarkStart w:id="3825" w:name="_Toc51851224"/>
      <w:bookmarkStart w:id="3826" w:name="_Toc92224841"/>
      <w:bookmarkStart w:id="3827" w:name="_Toc131378670"/>
      <w:r w:rsidRPr="00B02A0B">
        <w:rPr>
          <w:rFonts w:eastAsia="Malgun Gothic"/>
        </w:rPr>
        <w:t>12.4.4</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3818"/>
      <w:bookmarkEnd w:id="3819"/>
      <w:bookmarkEnd w:id="3820"/>
      <w:bookmarkEnd w:id="3821"/>
      <w:bookmarkEnd w:id="3822"/>
      <w:bookmarkEnd w:id="3823"/>
      <w:bookmarkEnd w:id="3824"/>
      <w:bookmarkEnd w:id="3825"/>
      <w:bookmarkEnd w:id="3826"/>
      <w:bookmarkEnd w:id="3827"/>
    </w:p>
    <w:p w14:paraId="653C8090" w14:textId="77777777" w:rsidR="005C310B" w:rsidRPr="00B02A0B" w:rsidRDefault="005C310B" w:rsidP="005C310B">
      <w:r w:rsidRPr="00B02A0B">
        <w:t xml:space="preserve">On receipt of a SIP MESSAGE request containing an application/vnd.3gpp.mcdata-signalling MIME body with a FD NETWORK NOTIFICATION message, the </w:t>
      </w:r>
      <w:proofErr w:type="spellStart"/>
      <w:r w:rsidRPr="00B02A0B">
        <w:t>MCData</w:t>
      </w:r>
      <w:proofErr w:type="spellEnd"/>
      <w:r w:rsidRPr="00B02A0B">
        <w:t xml:space="preserve">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SIP MESSAGE request is rejected in step 1), shall respond towards the participating </w:t>
      </w:r>
      <w:proofErr w:type="spellStart"/>
      <w:r w:rsidRPr="00B02A0B">
        <w:rPr>
          <w:lang w:eastAsia="ko-KR"/>
        </w:rPr>
        <w:t>MCData</w:t>
      </w:r>
      <w:proofErr w:type="spellEnd"/>
      <w:r w:rsidRPr="00B02A0B">
        <w:rPr>
          <w:lang w:eastAsia="ko-KR"/>
        </w:rPr>
        <w:t xml:space="preserve">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28" w:name="_Toc20215717"/>
      <w:bookmarkStart w:id="3829" w:name="_Toc27496210"/>
      <w:bookmarkStart w:id="3830" w:name="_Toc36107951"/>
      <w:bookmarkStart w:id="3831" w:name="_Toc44598704"/>
      <w:bookmarkStart w:id="3832" w:name="_Toc44602559"/>
      <w:bookmarkStart w:id="3833" w:name="_Toc45197736"/>
      <w:bookmarkStart w:id="3834" w:name="_Toc45695769"/>
      <w:bookmarkStart w:id="3835" w:name="_Toc51851225"/>
      <w:bookmarkStart w:id="3836" w:name="_Toc92224842"/>
      <w:bookmarkStart w:id="3837" w:name="_Toc131378671"/>
      <w:bookmarkEnd w:id="3503"/>
      <w:r w:rsidRPr="00B02A0B">
        <w:t>13</w:t>
      </w:r>
      <w:r w:rsidRPr="00B02A0B">
        <w:tab/>
        <w:t>Communication Release</w:t>
      </w:r>
      <w:bookmarkEnd w:id="3828"/>
      <w:bookmarkEnd w:id="3829"/>
      <w:bookmarkEnd w:id="3830"/>
      <w:bookmarkEnd w:id="3831"/>
      <w:bookmarkEnd w:id="3832"/>
      <w:bookmarkEnd w:id="3833"/>
      <w:bookmarkEnd w:id="3834"/>
      <w:bookmarkEnd w:id="3835"/>
      <w:bookmarkEnd w:id="3836"/>
      <w:bookmarkEnd w:id="3837"/>
    </w:p>
    <w:p w14:paraId="071F155F" w14:textId="77777777" w:rsidR="005C310B" w:rsidRPr="00B02A0B" w:rsidRDefault="005C310B" w:rsidP="007D34FE">
      <w:pPr>
        <w:pStyle w:val="Heading2"/>
        <w:rPr>
          <w:lang w:eastAsia="ko-KR"/>
        </w:rPr>
      </w:pPr>
      <w:bookmarkStart w:id="3838" w:name="_Toc20215718"/>
      <w:bookmarkStart w:id="3839" w:name="_Toc27496211"/>
      <w:bookmarkStart w:id="3840" w:name="_Toc36107952"/>
      <w:bookmarkStart w:id="3841" w:name="_Toc44598705"/>
      <w:bookmarkStart w:id="3842" w:name="_Toc44602560"/>
      <w:bookmarkStart w:id="3843" w:name="_Toc45197737"/>
      <w:bookmarkStart w:id="3844" w:name="_Toc45695770"/>
      <w:bookmarkStart w:id="3845" w:name="_Toc51851226"/>
      <w:bookmarkStart w:id="3846" w:name="_Toc92224843"/>
      <w:bookmarkStart w:id="3847" w:name="_Toc131378672"/>
      <w:r w:rsidRPr="00B02A0B">
        <w:rPr>
          <w:rFonts w:hint="eastAsia"/>
          <w:lang w:eastAsia="ko-KR"/>
        </w:rPr>
        <w:t>1</w:t>
      </w:r>
      <w:r w:rsidRPr="00B02A0B">
        <w:rPr>
          <w:lang w:eastAsia="ko-KR"/>
        </w:rPr>
        <w:t>3.1</w:t>
      </w:r>
      <w:r w:rsidRPr="00B02A0B">
        <w:rPr>
          <w:rFonts w:hint="eastAsia"/>
          <w:lang w:eastAsia="ko-KR"/>
        </w:rPr>
        <w:tab/>
        <w:t>General</w:t>
      </w:r>
      <w:bookmarkEnd w:id="3838"/>
      <w:bookmarkEnd w:id="3839"/>
      <w:bookmarkEnd w:id="3840"/>
      <w:bookmarkEnd w:id="3841"/>
      <w:bookmarkEnd w:id="3842"/>
      <w:bookmarkEnd w:id="3843"/>
      <w:bookmarkEnd w:id="3844"/>
      <w:bookmarkEnd w:id="3845"/>
      <w:bookmarkEnd w:id="3846"/>
      <w:bookmarkEnd w:id="3847"/>
    </w:p>
    <w:p w14:paraId="4E839914" w14:textId="77777777" w:rsidR="005C310B" w:rsidRPr="00B02A0B" w:rsidRDefault="005C310B" w:rsidP="005C310B">
      <w:r w:rsidRPr="00B02A0B">
        <w:t xml:space="preserve">Communication Release allows </w:t>
      </w:r>
      <w:proofErr w:type="spellStart"/>
      <w:r w:rsidRPr="00B02A0B">
        <w:t>MCData</w:t>
      </w:r>
      <w:proofErr w:type="spellEnd"/>
      <w:r w:rsidRPr="00B02A0B">
        <w:t xml:space="preserve"> user or </w:t>
      </w:r>
      <w:proofErr w:type="spellStart"/>
      <w:r w:rsidRPr="00B02A0B">
        <w:t>MCData</w:t>
      </w:r>
      <w:proofErr w:type="spellEnd"/>
      <w:r w:rsidRPr="00B02A0B">
        <w:t xml:space="preserve"> server to release </w:t>
      </w:r>
      <w:proofErr w:type="spellStart"/>
      <w:r w:rsidRPr="00B02A0B">
        <w:t>MCData</w:t>
      </w:r>
      <w:proofErr w:type="spellEnd"/>
      <w:r w:rsidRPr="00B02A0B">
        <w:t xml:space="preserve"> communications on-demand or based on policies. These procedures are applicable for SDS and FD and can be initiated by communication originator or </w:t>
      </w:r>
      <w:proofErr w:type="spellStart"/>
      <w:r w:rsidRPr="00B02A0B">
        <w:t>MCData</w:t>
      </w:r>
      <w:proofErr w:type="spellEnd"/>
      <w:r w:rsidRPr="00B02A0B">
        <w:t xml:space="preserve"> server.</w:t>
      </w:r>
    </w:p>
    <w:p w14:paraId="29947D9E" w14:textId="77777777" w:rsidR="005C310B" w:rsidRPr="00B02A0B" w:rsidRDefault="005C310B" w:rsidP="007D34FE">
      <w:pPr>
        <w:pStyle w:val="Heading2"/>
      </w:pPr>
      <w:bookmarkStart w:id="3848" w:name="_Toc20215719"/>
      <w:bookmarkStart w:id="3849" w:name="_Toc27496212"/>
      <w:bookmarkStart w:id="3850" w:name="_Toc36107953"/>
      <w:bookmarkStart w:id="3851" w:name="_Toc44598706"/>
      <w:bookmarkStart w:id="3852" w:name="_Toc44602561"/>
      <w:bookmarkStart w:id="3853" w:name="_Toc45197738"/>
      <w:bookmarkStart w:id="3854" w:name="_Toc45695771"/>
      <w:bookmarkStart w:id="3855" w:name="_Toc51851227"/>
      <w:bookmarkStart w:id="3856" w:name="_Toc92224844"/>
      <w:bookmarkStart w:id="3857" w:name="_Toc131378673"/>
      <w:r w:rsidRPr="00B02A0B">
        <w:lastRenderedPageBreak/>
        <w:t>13.2</w:t>
      </w:r>
      <w:r w:rsidRPr="00B02A0B">
        <w:tab/>
        <w:t>On-network</w:t>
      </w:r>
      <w:bookmarkEnd w:id="3848"/>
      <w:bookmarkEnd w:id="3849"/>
      <w:bookmarkEnd w:id="3850"/>
      <w:bookmarkEnd w:id="3851"/>
      <w:bookmarkEnd w:id="3852"/>
      <w:bookmarkEnd w:id="3853"/>
      <w:bookmarkEnd w:id="3854"/>
      <w:bookmarkEnd w:id="3855"/>
      <w:bookmarkEnd w:id="3856"/>
      <w:bookmarkEnd w:id="3857"/>
    </w:p>
    <w:p w14:paraId="40A3D8B6" w14:textId="77777777" w:rsidR="005C310B" w:rsidRPr="00B02A0B" w:rsidRDefault="005C310B" w:rsidP="007D34FE">
      <w:pPr>
        <w:pStyle w:val="Heading3"/>
        <w:rPr>
          <w:rFonts w:eastAsia="SimSun"/>
        </w:rPr>
      </w:pPr>
      <w:bookmarkStart w:id="3858" w:name="_Toc20215720"/>
      <w:bookmarkStart w:id="3859" w:name="_Toc27496213"/>
      <w:bookmarkStart w:id="3860" w:name="_Toc36107954"/>
      <w:bookmarkStart w:id="3861" w:name="_Toc44598707"/>
      <w:bookmarkStart w:id="3862" w:name="_Toc44602562"/>
      <w:bookmarkStart w:id="3863" w:name="_Toc45197739"/>
      <w:bookmarkStart w:id="3864" w:name="_Toc45695772"/>
      <w:bookmarkStart w:id="3865" w:name="_Toc51851228"/>
      <w:bookmarkStart w:id="3866" w:name="_Toc92224845"/>
      <w:bookmarkStart w:id="3867" w:name="_Toc131378674"/>
      <w:r w:rsidRPr="00B02A0B">
        <w:rPr>
          <w:rFonts w:eastAsia="SimSun"/>
        </w:rPr>
        <w:t>13.2.1</w:t>
      </w:r>
      <w:r w:rsidRPr="00B02A0B">
        <w:rPr>
          <w:rFonts w:eastAsia="SimSun"/>
        </w:rPr>
        <w:tab/>
        <w:t>General</w:t>
      </w:r>
      <w:bookmarkEnd w:id="3858"/>
      <w:bookmarkEnd w:id="3859"/>
      <w:bookmarkEnd w:id="3860"/>
      <w:bookmarkEnd w:id="3861"/>
      <w:bookmarkEnd w:id="3862"/>
      <w:bookmarkEnd w:id="3863"/>
      <w:bookmarkEnd w:id="3864"/>
      <w:bookmarkEnd w:id="3865"/>
      <w:bookmarkEnd w:id="3866"/>
      <w:bookmarkEnd w:id="3867"/>
    </w:p>
    <w:p w14:paraId="68BD8E70" w14:textId="77777777" w:rsidR="005C310B" w:rsidRPr="00B02A0B" w:rsidRDefault="005C310B" w:rsidP="007D34FE">
      <w:pPr>
        <w:pStyle w:val="Heading4"/>
      </w:pPr>
      <w:bookmarkStart w:id="3868" w:name="_Toc20215721"/>
      <w:bookmarkStart w:id="3869" w:name="_Toc27496214"/>
      <w:bookmarkStart w:id="3870" w:name="_Toc36107955"/>
      <w:bookmarkStart w:id="3871" w:name="_Toc44598708"/>
      <w:bookmarkStart w:id="3872" w:name="_Toc44602563"/>
      <w:bookmarkStart w:id="3873" w:name="_Toc45197740"/>
      <w:bookmarkStart w:id="3874" w:name="_Toc45695773"/>
      <w:bookmarkStart w:id="3875" w:name="_Toc51851229"/>
      <w:bookmarkStart w:id="3876" w:name="_Toc92224846"/>
      <w:bookmarkStart w:id="3877" w:name="_Toc131378675"/>
      <w:r w:rsidRPr="00B02A0B">
        <w:t>13.2.1.1</w:t>
      </w:r>
      <w:r w:rsidRPr="00B02A0B">
        <w:tab/>
        <w:t xml:space="preserve">Server generating message for release of communication over HTTP towards participating </w:t>
      </w:r>
      <w:proofErr w:type="spellStart"/>
      <w:r w:rsidRPr="00B02A0B">
        <w:t>MCData</w:t>
      </w:r>
      <w:proofErr w:type="spellEnd"/>
      <w:r w:rsidRPr="00B02A0B">
        <w:t xml:space="preserve"> function</w:t>
      </w:r>
      <w:bookmarkEnd w:id="3868"/>
      <w:bookmarkEnd w:id="3869"/>
      <w:bookmarkEnd w:id="3870"/>
      <w:bookmarkEnd w:id="3871"/>
      <w:bookmarkEnd w:id="3872"/>
      <w:bookmarkEnd w:id="3873"/>
      <w:bookmarkEnd w:id="3874"/>
      <w:bookmarkEnd w:id="3875"/>
      <w:bookmarkEnd w:id="3876"/>
      <w:bookmarkEnd w:id="3877"/>
    </w:p>
    <w:p w14:paraId="4B0E541A" w14:textId="77777777" w:rsidR="005C310B" w:rsidRPr="00B02A0B" w:rsidRDefault="005C310B" w:rsidP="005C310B">
      <w:pPr>
        <w:rPr>
          <w:lang w:bidi="he-IL"/>
        </w:rPr>
      </w:pPr>
      <w:r w:rsidRPr="00B02A0B">
        <w:rPr>
          <w:lang w:bidi="he-IL"/>
        </w:rPr>
        <w:t xml:space="preserve">This procedure is only referenced from other procedures. In order to generate a SIP MESSAGE towards the participating </w:t>
      </w:r>
      <w:proofErr w:type="spellStart"/>
      <w:r w:rsidRPr="00B02A0B">
        <w:rPr>
          <w:lang w:bidi="he-IL"/>
        </w:rPr>
        <w:t>MCData</w:t>
      </w:r>
      <w:proofErr w:type="spellEnd"/>
      <w:r w:rsidRPr="00B02A0B">
        <w:rPr>
          <w:lang w:bidi="he-IL"/>
        </w:rPr>
        <w:t xml:space="preserve"> function, the </w:t>
      </w:r>
      <w:proofErr w:type="spellStart"/>
      <w:r w:rsidRPr="00B02A0B">
        <w:rPr>
          <w:lang w:bidi="he-IL"/>
        </w:rPr>
        <w:t>MCData</w:t>
      </w:r>
      <w:proofErr w:type="spellEnd"/>
      <w:r w:rsidRPr="00B02A0B">
        <w:rPr>
          <w:lang w:bidi="he-IL"/>
        </w:rPr>
        <w:t xml:space="preserve">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 xml:space="preserve">set the Request-URI of the outgoing SIP MESSAGE request to the public service identity of the participating </w:t>
      </w:r>
      <w:proofErr w:type="spellStart"/>
      <w:r w:rsidRPr="00B02A0B">
        <w:t>MCData</w:t>
      </w:r>
      <w:proofErr w:type="spellEnd"/>
      <w:r w:rsidRPr="00B02A0B">
        <w:t xml:space="preserve"> function associated to the originating </w:t>
      </w:r>
      <w:proofErr w:type="spellStart"/>
      <w:r w:rsidRPr="00B02A0B">
        <w:t>MCData</w:t>
      </w:r>
      <w:proofErr w:type="spellEnd"/>
      <w:r w:rsidRPr="00B02A0B">
        <w:t xml:space="preserve">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78" w:name="_Toc20215722"/>
      <w:bookmarkStart w:id="3879" w:name="_Toc27496215"/>
      <w:bookmarkStart w:id="3880" w:name="_Toc36107956"/>
      <w:bookmarkStart w:id="3881" w:name="_Toc44598709"/>
      <w:bookmarkStart w:id="3882" w:name="_Toc44602564"/>
      <w:bookmarkStart w:id="3883" w:name="_Toc45197741"/>
      <w:bookmarkStart w:id="3884" w:name="_Toc45695774"/>
      <w:bookmarkStart w:id="3885" w:name="_Toc51851230"/>
      <w:bookmarkStart w:id="3886" w:name="_Toc92224847"/>
      <w:bookmarkStart w:id="3887" w:name="_Toc131378676"/>
      <w:r w:rsidRPr="00B02A0B">
        <w:t>13.2.1.2</w:t>
      </w:r>
      <w:r w:rsidRPr="00B02A0B">
        <w:tab/>
        <w:t xml:space="preserve">Authorised user generating FD HTTP TERMINATION MESSAGE towards participating </w:t>
      </w:r>
      <w:proofErr w:type="spellStart"/>
      <w:r w:rsidRPr="00B02A0B">
        <w:t>MCData</w:t>
      </w:r>
      <w:proofErr w:type="spellEnd"/>
      <w:r w:rsidRPr="00B02A0B">
        <w:t xml:space="preserve"> function</w:t>
      </w:r>
      <w:bookmarkEnd w:id="3878"/>
      <w:bookmarkEnd w:id="3879"/>
      <w:bookmarkEnd w:id="3880"/>
      <w:bookmarkEnd w:id="3881"/>
      <w:bookmarkEnd w:id="3882"/>
      <w:bookmarkEnd w:id="3883"/>
      <w:bookmarkEnd w:id="3884"/>
      <w:bookmarkEnd w:id="3885"/>
      <w:bookmarkEnd w:id="3886"/>
      <w:bookmarkEnd w:id="3887"/>
    </w:p>
    <w:p w14:paraId="56ED8CDD" w14:textId="77777777" w:rsidR="005C310B" w:rsidRPr="00B02A0B" w:rsidRDefault="005C310B" w:rsidP="005C310B">
      <w:pPr>
        <w:rPr>
          <w:lang w:bidi="he-IL"/>
        </w:rPr>
      </w:pPr>
      <w:r w:rsidRPr="00B02A0B">
        <w:rPr>
          <w:lang w:bidi="he-IL"/>
        </w:rPr>
        <w:t xml:space="preserve">This clause is referred from other clause only. In order to generate a SIP MESSAGE towards participating </w:t>
      </w:r>
      <w:proofErr w:type="spellStart"/>
      <w:r w:rsidRPr="00B02A0B">
        <w:rPr>
          <w:lang w:bidi="he-IL"/>
        </w:rPr>
        <w:t>MCData</w:t>
      </w:r>
      <w:proofErr w:type="spellEnd"/>
      <w:r w:rsidRPr="00B02A0B">
        <w:rPr>
          <w:lang w:bidi="he-IL"/>
        </w:rPr>
        <w:t xml:space="preserve">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 xml:space="preserve">set the Request-URI of the outgoing SIP MESSAGE request to the public service identity of the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ID user; and</w:t>
      </w:r>
    </w:p>
    <w:p w14:paraId="18C6E6E0"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88" w:name="_Toc20215723"/>
      <w:bookmarkStart w:id="3889" w:name="_Toc27496216"/>
      <w:bookmarkStart w:id="3890" w:name="_Toc36107957"/>
      <w:bookmarkStart w:id="3891" w:name="_Toc44598710"/>
      <w:bookmarkStart w:id="3892" w:name="_Toc44602565"/>
      <w:bookmarkStart w:id="3893" w:name="_Toc45197742"/>
      <w:bookmarkStart w:id="3894" w:name="_Toc45695775"/>
      <w:bookmarkStart w:id="3895" w:name="_Toc51851231"/>
      <w:bookmarkStart w:id="3896" w:name="_Toc92224848"/>
      <w:bookmarkStart w:id="3897" w:name="_Toc131378677"/>
      <w:r w:rsidRPr="00B02A0B">
        <w:t>13.2.2</w:t>
      </w:r>
      <w:r w:rsidRPr="00B02A0B">
        <w:tab/>
      </w:r>
      <w:proofErr w:type="spellStart"/>
      <w:r w:rsidRPr="00B02A0B">
        <w:t>MCData</w:t>
      </w:r>
      <w:proofErr w:type="spellEnd"/>
      <w:r w:rsidRPr="00B02A0B">
        <w:t xml:space="preserve"> originating user initiated communication release</w:t>
      </w:r>
      <w:bookmarkEnd w:id="3888"/>
      <w:bookmarkEnd w:id="3889"/>
      <w:bookmarkEnd w:id="3890"/>
      <w:bookmarkEnd w:id="3891"/>
      <w:bookmarkEnd w:id="3892"/>
      <w:bookmarkEnd w:id="3893"/>
      <w:bookmarkEnd w:id="3894"/>
      <w:bookmarkEnd w:id="3895"/>
      <w:bookmarkEnd w:id="3896"/>
      <w:bookmarkEnd w:id="3897"/>
    </w:p>
    <w:p w14:paraId="3D3CA274" w14:textId="77777777" w:rsidR="005C310B" w:rsidRPr="00B02A0B" w:rsidRDefault="005C310B" w:rsidP="007D34FE">
      <w:pPr>
        <w:pStyle w:val="Heading4"/>
        <w:rPr>
          <w:rFonts w:eastAsia="SimSun"/>
        </w:rPr>
      </w:pPr>
      <w:bookmarkStart w:id="3898" w:name="_Toc20215724"/>
      <w:bookmarkStart w:id="3899" w:name="_Toc27496217"/>
      <w:bookmarkStart w:id="3900" w:name="_Toc36107958"/>
      <w:bookmarkStart w:id="3901" w:name="_Toc44598711"/>
      <w:bookmarkStart w:id="3902" w:name="_Toc44602566"/>
      <w:bookmarkStart w:id="3903" w:name="_Toc45197743"/>
      <w:bookmarkStart w:id="3904" w:name="_Toc45695776"/>
      <w:bookmarkStart w:id="3905" w:name="_Toc51851232"/>
      <w:bookmarkStart w:id="3906" w:name="_Toc92224849"/>
      <w:bookmarkStart w:id="3907" w:name="_Toc131378678"/>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98"/>
      <w:bookmarkEnd w:id="3899"/>
      <w:bookmarkEnd w:id="3900"/>
      <w:bookmarkEnd w:id="3901"/>
      <w:bookmarkEnd w:id="3902"/>
      <w:bookmarkEnd w:id="3903"/>
      <w:bookmarkEnd w:id="3904"/>
      <w:bookmarkEnd w:id="3905"/>
      <w:bookmarkEnd w:id="3906"/>
      <w:bookmarkEnd w:id="3907"/>
    </w:p>
    <w:p w14:paraId="5A30FFF3" w14:textId="77777777" w:rsidR="005C310B" w:rsidRPr="00B02A0B" w:rsidRDefault="005C310B" w:rsidP="005C310B">
      <w:r w:rsidRPr="00B02A0B">
        <w:t xml:space="preserve">The </w:t>
      </w:r>
      <w:proofErr w:type="spellStart"/>
      <w:r w:rsidRPr="00B02A0B">
        <w:t>MCData</w:t>
      </w:r>
      <w:proofErr w:type="spellEnd"/>
      <w:r w:rsidRPr="00B02A0B">
        <w:t xml:space="preserve"> client can release the communication to indicate </w:t>
      </w:r>
      <w:proofErr w:type="spellStart"/>
      <w:r w:rsidRPr="00B02A0B">
        <w:t>MCData</w:t>
      </w:r>
      <w:proofErr w:type="spellEnd"/>
      <w:r w:rsidRPr="00B02A0B">
        <w:t xml:space="preserve"> service that the user no longer wants to transmit.</w:t>
      </w:r>
    </w:p>
    <w:p w14:paraId="24D7F5E1" w14:textId="77777777" w:rsidR="005C310B" w:rsidRPr="00B02A0B" w:rsidRDefault="005C310B" w:rsidP="007D34FE">
      <w:pPr>
        <w:pStyle w:val="Heading4"/>
      </w:pPr>
      <w:bookmarkStart w:id="3908" w:name="_Toc20215725"/>
      <w:bookmarkStart w:id="3909" w:name="_Toc27496218"/>
      <w:bookmarkStart w:id="3910" w:name="_Toc36107959"/>
      <w:bookmarkStart w:id="3911" w:name="_Toc44598712"/>
      <w:bookmarkStart w:id="3912" w:name="_Toc44602567"/>
      <w:bookmarkStart w:id="3913" w:name="_Toc45197744"/>
      <w:bookmarkStart w:id="3914" w:name="_Toc45695777"/>
      <w:bookmarkStart w:id="3915" w:name="_Toc51851233"/>
      <w:bookmarkStart w:id="3916" w:name="_Toc92224850"/>
      <w:bookmarkStart w:id="3917" w:name="_Toc131378679"/>
      <w:r w:rsidRPr="00B02A0B">
        <w:rPr>
          <w:rFonts w:eastAsia="Malgun Gothic"/>
        </w:rPr>
        <w:t>13.2.2.</w:t>
      </w:r>
      <w:r w:rsidRPr="00B02A0B">
        <w:rPr>
          <w:rFonts w:eastAsia="Malgun Gothic"/>
          <w:lang w:val="en-US"/>
        </w:rPr>
        <w:t>2</w:t>
      </w:r>
      <w:r w:rsidRPr="00B02A0B">
        <w:rPr>
          <w:rFonts w:eastAsia="Malgun Gothic"/>
        </w:rPr>
        <w:tab/>
      </w:r>
      <w:r w:rsidRPr="00B02A0B">
        <w:t xml:space="preserve">Release of </w:t>
      </w:r>
      <w:proofErr w:type="spellStart"/>
      <w:r w:rsidRPr="00B02A0B">
        <w:t>MCData</w:t>
      </w:r>
      <w:proofErr w:type="spellEnd"/>
      <w:r w:rsidRPr="00B02A0B">
        <w:t xml:space="preserve"> communication over media plane</w:t>
      </w:r>
      <w:bookmarkEnd w:id="3908"/>
      <w:bookmarkEnd w:id="3909"/>
      <w:bookmarkEnd w:id="3910"/>
      <w:bookmarkEnd w:id="3911"/>
      <w:bookmarkEnd w:id="3912"/>
      <w:bookmarkEnd w:id="3913"/>
      <w:bookmarkEnd w:id="3914"/>
      <w:bookmarkEnd w:id="3915"/>
      <w:bookmarkEnd w:id="3916"/>
      <w:bookmarkEnd w:id="3917"/>
    </w:p>
    <w:p w14:paraId="0C008219" w14:textId="77777777" w:rsidR="005C310B" w:rsidRPr="00B02A0B" w:rsidRDefault="005C310B" w:rsidP="007D34FE">
      <w:pPr>
        <w:pStyle w:val="Heading5"/>
        <w:rPr>
          <w:rFonts w:eastAsia="Malgun Gothic"/>
        </w:rPr>
      </w:pPr>
      <w:bookmarkStart w:id="3918" w:name="_Toc20215726"/>
      <w:bookmarkStart w:id="3919" w:name="_Toc27496219"/>
      <w:bookmarkStart w:id="3920" w:name="_Toc36107960"/>
      <w:bookmarkStart w:id="3921" w:name="_Toc44598713"/>
      <w:bookmarkStart w:id="3922" w:name="_Toc44602568"/>
      <w:bookmarkStart w:id="3923" w:name="_Toc45197745"/>
      <w:bookmarkStart w:id="3924" w:name="_Toc45695778"/>
      <w:bookmarkStart w:id="3925" w:name="_Toc51851234"/>
      <w:bookmarkStart w:id="3926" w:name="_Toc92224851"/>
      <w:bookmarkStart w:id="3927" w:name="_Toc131378680"/>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18"/>
      <w:bookmarkEnd w:id="3919"/>
      <w:bookmarkEnd w:id="3920"/>
      <w:bookmarkEnd w:id="3921"/>
      <w:bookmarkEnd w:id="3922"/>
      <w:bookmarkEnd w:id="3923"/>
      <w:bookmarkEnd w:id="3924"/>
      <w:bookmarkEnd w:id="3925"/>
      <w:bookmarkEnd w:id="3926"/>
      <w:bookmarkEnd w:id="3927"/>
    </w:p>
    <w:p w14:paraId="0A8BA5E5" w14:textId="77777777" w:rsidR="005C310B" w:rsidRPr="00B02A0B" w:rsidRDefault="005C310B" w:rsidP="005C310B">
      <w:pPr>
        <w:rPr>
          <w:lang w:val="en-US"/>
        </w:rPr>
      </w:pPr>
      <w:r w:rsidRPr="00B02A0B">
        <w:rPr>
          <w:lang w:val="en-US"/>
        </w:rPr>
        <w:t xml:space="preserve">The procedures described in this clause are applicable to </w:t>
      </w:r>
      <w:proofErr w:type="spellStart"/>
      <w:r w:rsidRPr="00B02A0B">
        <w:rPr>
          <w:lang w:val="en-US"/>
        </w:rPr>
        <w:t>MCData</w:t>
      </w:r>
      <w:proofErr w:type="spellEnd"/>
      <w:r w:rsidRPr="00B02A0B">
        <w:rPr>
          <w:lang w:val="en-US"/>
        </w:rPr>
        <w:t xml:space="preserve"> SDS and </w:t>
      </w:r>
      <w:proofErr w:type="spellStart"/>
      <w:r w:rsidRPr="00B02A0B">
        <w:rPr>
          <w:lang w:val="en-US"/>
        </w:rPr>
        <w:t>MCData</w:t>
      </w:r>
      <w:proofErr w:type="spellEnd"/>
      <w:r w:rsidRPr="00B02A0B">
        <w:rPr>
          <w:lang w:val="en-US"/>
        </w:rPr>
        <w:t xml:space="preserve"> FD using media plane where originating </w:t>
      </w:r>
      <w:proofErr w:type="spellStart"/>
      <w:r w:rsidRPr="00B02A0B">
        <w:rPr>
          <w:lang w:val="en-US"/>
        </w:rPr>
        <w:t>MCData</w:t>
      </w:r>
      <w:proofErr w:type="spellEnd"/>
      <w:r w:rsidRPr="00B02A0B">
        <w:rPr>
          <w:lang w:val="en-US"/>
        </w:rPr>
        <w:t xml:space="preserve"> user initiates the communication release.</w:t>
      </w:r>
    </w:p>
    <w:p w14:paraId="2A67E722" w14:textId="77777777" w:rsidR="005C310B" w:rsidRPr="00B02A0B" w:rsidRDefault="005C310B" w:rsidP="007D34FE">
      <w:pPr>
        <w:pStyle w:val="Heading5"/>
        <w:rPr>
          <w:rFonts w:eastAsia="Malgun Gothic"/>
        </w:rPr>
      </w:pPr>
      <w:bookmarkStart w:id="3928" w:name="_Toc20215727"/>
      <w:bookmarkStart w:id="3929" w:name="_Toc27496220"/>
      <w:bookmarkStart w:id="3930" w:name="_Toc36107961"/>
      <w:bookmarkStart w:id="3931" w:name="_Toc44598714"/>
      <w:bookmarkStart w:id="3932" w:name="_Toc44602569"/>
      <w:bookmarkStart w:id="3933" w:name="_Toc45197746"/>
      <w:bookmarkStart w:id="3934" w:name="_Toc45695779"/>
      <w:bookmarkStart w:id="3935" w:name="_Toc51851235"/>
      <w:bookmarkStart w:id="3936" w:name="_Toc92224852"/>
      <w:bookmarkStart w:id="3937" w:name="_Toc131378681"/>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3928"/>
      <w:bookmarkEnd w:id="3929"/>
      <w:bookmarkEnd w:id="3930"/>
      <w:bookmarkEnd w:id="3931"/>
      <w:bookmarkEnd w:id="3932"/>
      <w:bookmarkEnd w:id="3933"/>
      <w:bookmarkEnd w:id="3934"/>
      <w:bookmarkEnd w:id="3935"/>
      <w:bookmarkEnd w:id="3936"/>
      <w:bookmarkEnd w:id="3937"/>
    </w:p>
    <w:p w14:paraId="6F1ACBE1" w14:textId="77777777" w:rsidR="005C310B" w:rsidRPr="00B02A0B" w:rsidRDefault="005C310B" w:rsidP="007D34FE">
      <w:pPr>
        <w:pStyle w:val="Heading6"/>
        <w:numPr>
          <w:ilvl w:val="5"/>
          <w:numId w:val="0"/>
        </w:numPr>
        <w:ind w:left="1152" w:hanging="432"/>
      </w:pPr>
      <w:bookmarkStart w:id="3938" w:name="_Toc20215728"/>
      <w:bookmarkStart w:id="3939" w:name="_Toc27496221"/>
      <w:bookmarkStart w:id="3940" w:name="_Toc36107962"/>
      <w:bookmarkStart w:id="3941" w:name="_Toc44598715"/>
      <w:bookmarkStart w:id="3942" w:name="_Toc44602570"/>
      <w:bookmarkStart w:id="3943" w:name="_Toc45197747"/>
      <w:bookmarkStart w:id="3944" w:name="_Toc45695780"/>
      <w:bookmarkStart w:id="3945" w:name="_Toc51851236"/>
      <w:bookmarkStart w:id="3946" w:name="_Toc92224853"/>
      <w:bookmarkStart w:id="3947" w:name="_Toc131378682"/>
      <w:r w:rsidRPr="00B02A0B">
        <w:t>13.2.2.</w:t>
      </w:r>
      <w:r w:rsidRPr="00B02A0B">
        <w:rPr>
          <w:lang w:val="en-US"/>
        </w:rPr>
        <w:t>2</w:t>
      </w:r>
      <w:r w:rsidRPr="00B02A0B">
        <w:t>.2</w:t>
      </w:r>
      <w:r w:rsidRPr="00B02A0B">
        <w:rPr>
          <w:lang w:val="en-US"/>
        </w:rPr>
        <w:t>.1</w:t>
      </w:r>
      <w:r w:rsidRPr="00B02A0B">
        <w:tab/>
      </w:r>
      <w:proofErr w:type="spellStart"/>
      <w:r w:rsidRPr="00B02A0B">
        <w:t>MCData</w:t>
      </w:r>
      <w:proofErr w:type="spellEnd"/>
      <w:r w:rsidRPr="00B02A0B">
        <w:t xml:space="preserve"> client originating procedures</w:t>
      </w:r>
      <w:bookmarkEnd w:id="3938"/>
      <w:bookmarkEnd w:id="3939"/>
      <w:bookmarkEnd w:id="3940"/>
      <w:bookmarkEnd w:id="3941"/>
      <w:bookmarkEnd w:id="3942"/>
      <w:bookmarkEnd w:id="3943"/>
      <w:bookmarkEnd w:id="3944"/>
      <w:bookmarkEnd w:id="3945"/>
      <w:bookmarkEnd w:id="3946"/>
      <w:bookmarkEnd w:id="3947"/>
    </w:p>
    <w:p w14:paraId="720C7058" w14:textId="77777777" w:rsidR="005C310B" w:rsidRPr="00B02A0B" w:rsidRDefault="005C310B" w:rsidP="005C310B">
      <w:pPr>
        <w:rPr>
          <w:lang w:eastAsia="ko-KR"/>
        </w:rPr>
      </w:pPr>
      <w:r w:rsidRPr="00B02A0B">
        <w:rPr>
          <w:lang w:eastAsia="ko-KR"/>
        </w:rPr>
        <w:t xml:space="preserve">When the </w:t>
      </w:r>
      <w:proofErr w:type="spellStart"/>
      <w:r w:rsidRPr="00B02A0B">
        <w:rPr>
          <w:lang w:eastAsia="ko-KR"/>
        </w:rPr>
        <w:t>MCData</w:t>
      </w:r>
      <w:proofErr w:type="spellEnd"/>
      <w:r w:rsidRPr="00B02A0B">
        <w:rPr>
          <w:lang w:eastAsia="ko-KR"/>
        </w:rPr>
        <w:t xml:space="preserve"> client wants to release a </w:t>
      </w:r>
      <w:proofErr w:type="spellStart"/>
      <w:r w:rsidRPr="00B02A0B">
        <w:rPr>
          <w:lang w:eastAsia="ko-KR"/>
        </w:rPr>
        <w:t>MCData</w:t>
      </w:r>
      <w:proofErr w:type="spellEnd"/>
      <w:r w:rsidRPr="00B02A0B">
        <w:rPr>
          <w:lang w:eastAsia="ko-KR"/>
        </w:rPr>
        <w:t xml:space="preserve"> communication established over the media plane, the </w:t>
      </w:r>
      <w:proofErr w:type="spellStart"/>
      <w:r w:rsidRPr="00B02A0B">
        <w:rPr>
          <w:lang w:eastAsia="ko-KR"/>
        </w:rPr>
        <w:t>MCData</w:t>
      </w:r>
      <w:proofErr w:type="spellEnd"/>
      <w:r w:rsidRPr="00B02A0B">
        <w:rPr>
          <w:lang w:eastAsia="ko-KR"/>
        </w:rPr>
        <w:t xml:space="preserve">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 xml:space="preserve">shall set the Request-URI to the </w:t>
      </w:r>
      <w:proofErr w:type="spellStart"/>
      <w:r w:rsidRPr="00B02A0B">
        <w:rPr>
          <w:lang w:eastAsia="ko-KR"/>
        </w:rPr>
        <w:t>MCData</w:t>
      </w:r>
      <w:proofErr w:type="spellEnd"/>
      <w:r w:rsidRPr="00B02A0B">
        <w:rPr>
          <w:lang w:eastAsia="ko-KR"/>
        </w:rPr>
        <w:t xml:space="preserve">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 xml:space="preserve">shall send the SIP BYE request towards </w:t>
      </w:r>
      <w:proofErr w:type="spellStart"/>
      <w:r w:rsidRPr="00B02A0B">
        <w:rPr>
          <w:lang w:eastAsia="ko-KR"/>
        </w:rPr>
        <w:t>MCData</w:t>
      </w:r>
      <w:proofErr w:type="spellEnd"/>
      <w:r w:rsidRPr="00B02A0B">
        <w:rPr>
          <w:lang w:eastAsia="ko-KR"/>
        </w:rPr>
        <w:t xml:space="preserve">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w:t>
      </w:r>
      <w:proofErr w:type="spellStart"/>
      <w:r w:rsidRPr="00B02A0B">
        <w:t>MCData</w:t>
      </w:r>
      <w:proofErr w:type="spellEnd"/>
      <w:r w:rsidRPr="00B02A0B">
        <w:t xml:space="preserve"> client shall </w:t>
      </w:r>
      <w:r w:rsidRPr="00B02A0B">
        <w:rPr>
          <w:lang w:val="en-US"/>
        </w:rPr>
        <w:t xml:space="preserve">release all media plane resources corresponding to the </w:t>
      </w:r>
      <w:proofErr w:type="spellStart"/>
      <w:r w:rsidRPr="00B02A0B">
        <w:rPr>
          <w:lang w:val="en-US"/>
        </w:rPr>
        <w:t>MCData</w:t>
      </w:r>
      <w:proofErr w:type="spellEnd"/>
      <w:r w:rsidRPr="00B02A0B">
        <w:rPr>
          <w:lang w:val="en-US"/>
        </w:rPr>
        <w:t xml:space="preserve"> communication being released.</w:t>
      </w:r>
    </w:p>
    <w:p w14:paraId="49D335FF" w14:textId="77777777" w:rsidR="005C310B" w:rsidRPr="00B02A0B" w:rsidRDefault="005C310B" w:rsidP="007D34FE">
      <w:pPr>
        <w:pStyle w:val="Heading6"/>
        <w:numPr>
          <w:ilvl w:val="5"/>
          <w:numId w:val="0"/>
        </w:numPr>
        <w:ind w:left="1152" w:hanging="432"/>
      </w:pPr>
      <w:bookmarkStart w:id="3948" w:name="_Toc20215729"/>
      <w:bookmarkStart w:id="3949" w:name="_Toc27496222"/>
      <w:bookmarkStart w:id="3950" w:name="_Toc36107963"/>
      <w:bookmarkStart w:id="3951" w:name="_Toc44598716"/>
      <w:bookmarkStart w:id="3952" w:name="_Toc44602571"/>
      <w:bookmarkStart w:id="3953" w:name="_Toc45197748"/>
      <w:bookmarkStart w:id="3954" w:name="_Toc45695781"/>
      <w:bookmarkStart w:id="3955" w:name="_Toc51851237"/>
      <w:bookmarkStart w:id="3956" w:name="_Toc92224854"/>
      <w:bookmarkStart w:id="3957" w:name="_Toc131378683"/>
      <w:r w:rsidRPr="00B02A0B">
        <w:t>13.2.2.</w:t>
      </w:r>
      <w:r w:rsidRPr="00B02A0B">
        <w:rPr>
          <w:lang w:val="en-US"/>
        </w:rPr>
        <w:t>2</w:t>
      </w:r>
      <w:r w:rsidRPr="00B02A0B">
        <w:t>.2</w:t>
      </w:r>
      <w:r w:rsidRPr="00B02A0B">
        <w:rPr>
          <w:lang w:val="en-US"/>
        </w:rPr>
        <w:t>.2</w:t>
      </w:r>
      <w:r w:rsidRPr="00B02A0B">
        <w:tab/>
      </w:r>
      <w:proofErr w:type="spellStart"/>
      <w:r w:rsidRPr="00B02A0B">
        <w:t>MCData</w:t>
      </w:r>
      <w:proofErr w:type="spellEnd"/>
      <w:r w:rsidRPr="00B02A0B">
        <w:t xml:space="preserve"> client terminating procedures</w:t>
      </w:r>
      <w:bookmarkEnd w:id="3948"/>
      <w:bookmarkEnd w:id="3949"/>
      <w:bookmarkEnd w:id="3950"/>
      <w:bookmarkEnd w:id="3951"/>
      <w:bookmarkEnd w:id="3952"/>
      <w:bookmarkEnd w:id="3953"/>
      <w:bookmarkEnd w:id="3954"/>
      <w:bookmarkEnd w:id="3955"/>
      <w:bookmarkEnd w:id="3956"/>
      <w:bookmarkEnd w:id="3957"/>
    </w:p>
    <w:p w14:paraId="46CB6256" w14:textId="77777777" w:rsidR="005C310B" w:rsidRPr="00B02A0B" w:rsidRDefault="005C310B" w:rsidP="005C310B">
      <w:r w:rsidRPr="00B02A0B">
        <w:t xml:space="preserve">Upon receiving a SIP BYE request, the </w:t>
      </w:r>
      <w:proofErr w:type="spellStart"/>
      <w:r w:rsidRPr="00B02A0B">
        <w:t>MCData</w:t>
      </w:r>
      <w:proofErr w:type="spellEnd"/>
      <w:r w:rsidRPr="00B02A0B">
        <w:t xml:space="preserve">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SIP 200 (OK) response towards </w:t>
      </w:r>
      <w:proofErr w:type="spellStart"/>
      <w:r w:rsidRPr="00B02A0B">
        <w:rPr>
          <w:lang w:eastAsia="ko-KR"/>
        </w:rPr>
        <w:t>MCData</w:t>
      </w:r>
      <w:proofErr w:type="spellEnd"/>
      <w:r w:rsidRPr="00B02A0B">
        <w:rPr>
          <w:lang w:eastAsia="ko-KR"/>
        </w:rPr>
        <w:t xml:space="preserve">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release all media plane resources corresponding to the </w:t>
      </w:r>
      <w:proofErr w:type="spellStart"/>
      <w:r w:rsidRPr="00B02A0B">
        <w:rPr>
          <w:lang w:eastAsia="ko-KR"/>
        </w:rPr>
        <w:t>MCData</w:t>
      </w:r>
      <w:proofErr w:type="spellEnd"/>
      <w:r w:rsidRPr="00B02A0B">
        <w:rPr>
          <w:lang w:eastAsia="ko-KR"/>
        </w:rPr>
        <w:t xml:space="preserve"> communication being released.</w:t>
      </w:r>
    </w:p>
    <w:p w14:paraId="556DA09B" w14:textId="77777777" w:rsidR="005C310B" w:rsidRPr="00B02A0B" w:rsidRDefault="005C310B" w:rsidP="005C310B">
      <w:pPr>
        <w:pStyle w:val="NO"/>
      </w:pPr>
      <w:r w:rsidRPr="00B02A0B">
        <w:lastRenderedPageBreak/>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58" w:name="_Toc20215730"/>
      <w:bookmarkStart w:id="3959" w:name="_Toc27496223"/>
      <w:bookmarkStart w:id="3960" w:name="_Toc36107964"/>
      <w:bookmarkStart w:id="3961" w:name="_Toc44598717"/>
      <w:bookmarkStart w:id="3962" w:name="_Toc44602572"/>
      <w:bookmarkStart w:id="3963" w:name="_Toc45197749"/>
      <w:bookmarkStart w:id="3964" w:name="_Toc45695782"/>
      <w:bookmarkStart w:id="3965" w:name="_Toc51851238"/>
      <w:bookmarkStart w:id="3966" w:name="_Toc92224855"/>
      <w:bookmarkStart w:id="3967" w:name="_Toc131378684"/>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3958"/>
      <w:bookmarkEnd w:id="3959"/>
      <w:bookmarkEnd w:id="3960"/>
      <w:bookmarkEnd w:id="3961"/>
      <w:bookmarkEnd w:id="3962"/>
      <w:bookmarkEnd w:id="3963"/>
      <w:bookmarkEnd w:id="3964"/>
      <w:bookmarkEnd w:id="3965"/>
      <w:bookmarkEnd w:id="3966"/>
      <w:bookmarkEnd w:id="3967"/>
    </w:p>
    <w:p w14:paraId="3438C8E6" w14:textId="77777777" w:rsidR="005C310B" w:rsidRPr="00B02A0B" w:rsidRDefault="005C310B" w:rsidP="007D34FE">
      <w:pPr>
        <w:pStyle w:val="Heading6"/>
        <w:numPr>
          <w:ilvl w:val="5"/>
          <w:numId w:val="0"/>
        </w:numPr>
        <w:ind w:left="1152" w:hanging="432"/>
      </w:pPr>
      <w:bookmarkStart w:id="3968" w:name="_Toc20215731"/>
      <w:bookmarkStart w:id="3969" w:name="_Toc27496224"/>
      <w:bookmarkStart w:id="3970" w:name="_Toc36107965"/>
      <w:bookmarkStart w:id="3971" w:name="_Toc44598718"/>
      <w:bookmarkStart w:id="3972" w:name="_Toc44602573"/>
      <w:bookmarkStart w:id="3973" w:name="_Toc45197750"/>
      <w:bookmarkStart w:id="3974" w:name="_Toc45695783"/>
      <w:bookmarkStart w:id="3975" w:name="_Toc51851239"/>
      <w:bookmarkStart w:id="3976" w:name="_Toc92224856"/>
      <w:bookmarkStart w:id="3977" w:name="_Toc131378685"/>
      <w:r w:rsidRPr="00B02A0B">
        <w:t>13.2.2.</w:t>
      </w:r>
      <w:r w:rsidRPr="00B02A0B">
        <w:rPr>
          <w:lang w:val="en-US"/>
        </w:rPr>
        <w:t>2</w:t>
      </w:r>
      <w:r w:rsidRPr="00B02A0B">
        <w:t>.3</w:t>
      </w:r>
      <w:r w:rsidRPr="00B02A0B">
        <w:rPr>
          <w:lang w:val="en-US"/>
        </w:rPr>
        <w:t>.1</w:t>
      </w:r>
      <w:r w:rsidRPr="00B02A0B">
        <w:tab/>
        <w:t xml:space="preserve">Originating participating </w:t>
      </w:r>
      <w:proofErr w:type="spellStart"/>
      <w:r w:rsidRPr="00B02A0B">
        <w:t>MCData</w:t>
      </w:r>
      <w:proofErr w:type="spellEnd"/>
      <w:r w:rsidRPr="00B02A0B">
        <w:t xml:space="preserve"> function procedures</w:t>
      </w:r>
      <w:bookmarkEnd w:id="3968"/>
      <w:bookmarkEnd w:id="3969"/>
      <w:bookmarkEnd w:id="3970"/>
      <w:bookmarkEnd w:id="3971"/>
      <w:bookmarkEnd w:id="3972"/>
      <w:bookmarkEnd w:id="3973"/>
      <w:bookmarkEnd w:id="3974"/>
      <w:bookmarkEnd w:id="3975"/>
      <w:bookmarkEnd w:id="3976"/>
      <w:bookmarkEnd w:id="3977"/>
    </w:p>
    <w:p w14:paraId="017FFFEB" w14:textId="77777777" w:rsidR="005C310B" w:rsidRPr="00B02A0B" w:rsidRDefault="005C310B" w:rsidP="005C310B">
      <w:pPr>
        <w:rPr>
          <w:lang w:eastAsia="ko-KR"/>
        </w:rPr>
      </w:pPr>
      <w:r w:rsidRPr="00B02A0B">
        <w:t xml:space="preserve">Upon receiving a SIP BYE request from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the originating participating </w:t>
      </w:r>
      <w:proofErr w:type="spellStart"/>
      <w:r w:rsidRPr="00B02A0B">
        <w:rPr>
          <w:lang w:eastAsia="ko-KR"/>
        </w:rPr>
        <w:t>MCData</w:t>
      </w:r>
      <w:proofErr w:type="spellEnd"/>
      <w:r w:rsidRPr="00B02A0B">
        <w:rPr>
          <w:lang w:eastAsia="ko-KR"/>
        </w:rPr>
        <w:t xml:space="preserve">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set the Request-URI to the </w:t>
      </w:r>
      <w:proofErr w:type="spellStart"/>
      <w:r w:rsidRPr="00B02A0B">
        <w:rPr>
          <w:lang w:eastAsia="ko-KR"/>
        </w:rPr>
        <w:t>MCData</w:t>
      </w:r>
      <w:proofErr w:type="spellEnd"/>
      <w:r w:rsidRPr="00B02A0B">
        <w:rPr>
          <w:lang w:eastAsia="ko-KR"/>
        </w:rPr>
        <w:t xml:space="preserve">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 xml:space="preserve">shall send the SIP BYE request toward the controlling </w:t>
      </w:r>
      <w:proofErr w:type="spellStart"/>
      <w:r w:rsidRPr="00B02A0B">
        <w:t>MCData</w:t>
      </w:r>
      <w:proofErr w:type="spellEnd"/>
      <w:r w:rsidRPr="00B02A0B">
        <w:t xml:space="preserve">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 xml:space="preserve">shall forward the SIP 200 (OK) response to the originating </w:t>
      </w:r>
      <w:proofErr w:type="spellStart"/>
      <w:r w:rsidRPr="00B02A0B">
        <w:t>MCData</w:t>
      </w:r>
      <w:proofErr w:type="spellEnd"/>
      <w:r w:rsidRPr="00B02A0B">
        <w:t xml:space="preserve"> client and release all media plane resources corresponding to the </w:t>
      </w:r>
      <w:proofErr w:type="spellStart"/>
      <w:r w:rsidRPr="00B02A0B">
        <w:t>MCData</w:t>
      </w:r>
      <w:proofErr w:type="spellEnd"/>
      <w:r w:rsidRPr="00B02A0B">
        <w:t xml:space="preserve"> communication with the originating </w:t>
      </w:r>
      <w:proofErr w:type="spellStart"/>
      <w:r w:rsidRPr="00B02A0B">
        <w:t>MCData</w:t>
      </w:r>
      <w:proofErr w:type="spellEnd"/>
      <w:r w:rsidRPr="00B02A0B">
        <w:t xml:space="preserve"> client; and</w:t>
      </w:r>
    </w:p>
    <w:p w14:paraId="1B8D3FF1" w14:textId="2C377848" w:rsidR="005C310B" w:rsidRPr="00B02A0B" w:rsidRDefault="005C310B" w:rsidP="005C310B">
      <w:pPr>
        <w:pStyle w:val="B1"/>
      </w:pPr>
      <w:r w:rsidRPr="00B02A0B">
        <w:t>2)</w:t>
      </w:r>
      <w:r w:rsidRPr="00B02A0B">
        <w:tab/>
        <w:t xml:space="preserve">shall release all media plane resources corresponding to the </w:t>
      </w:r>
      <w:proofErr w:type="spellStart"/>
      <w:r w:rsidRPr="00B02A0B">
        <w:t>MCData</w:t>
      </w:r>
      <w:proofErr w:type="spellEnd"/>
      <w:r w:rsidRPr="00B02A0B">
        <w:t xml:space="preserve"> communication with the controlling </w:t>
      </w:r>
      <w:proofErr w:type="spellStart"/>
      <w:r w:rsidRPr="00B02A0B">
        <w:t>MCData</w:t>
      </w:r>
      <w:proofErr w:type="spellEnd"/>
      <w:r w:rsidRPr="00B02A0B">
        <w:t xml:space="preserve"> function.</w:t>
      </w:r>
    </w:p>
    <w:p w14:paraId="14DAB72D" w14:textId="77777777" w:rsidR="005C310B" w:rsidRPr="00B02A0B" w:rsidRDefault="005C310B" w:rsidP="007D34FE">
      <w:pPr>
        <w:pStyle w:val="Heading6"/>
        <w:numPr>
          <w:ilvl w:val="5"/>
          <w:numId w:val="0"/>
        </w:numPr>
        <w:ind w:left="1152" w:hanging="432"/>
      </w:pPr>
      <w:bookmarkStart w:id="3978" w:name="_Toc20215732"/>
      <w:bookmarkStart w:id="3979" w:name="_Toc27496225"/>
      <w:bookmarkStart w:id="3980" w:name="_Toc36107966"/>
      <w:bookmarkStart w:id="3981" w:name="_Toc44598719"/>
      <w:bookmarkStart w:id="3982" w:name="_Toc44602574"/>
      <w:bookmarkStart w:id="3983" w:name="_Toc45197751"/>
      <w:bookmarkStart w:id="3984" w:name="_Toc45695784"/>
      <w:bookmarkStart w:id="3985" w:name="_Toc51851240"/>
      <w:bookmarkStart w:id="3986" w:name="_Toc92224857"/>
      <w:bookmarkStart w:id="3987" w:name="_Toc131378686"/>
      <w:r w:rsidRPr="00B02A0B">
        <w:t>13.2.2.</w:t>
      </w:r>
      <w:r w:rsidRPr="00B02A0B">
        <w:rPr>
          <w:lang w:val="en-US"/>
        </w:rPr>
        <w:t>2</w:t>
      </w:r>
      <w:r w:rsidRPr="00B02A0B">
        <w:t>.3</w:t>
      </w:r>
      <w:r w:rsidRPr="00B02A0B">
        <w:rPr>
          <w:lang w:val="en-US"/>
        </w:rPr>
        <w:t>.2</w:t>
      </w:r>
      <w:r w:rsidRPr="00B02A0B">
        <w:tab/>
        <w:t xml:space="preserve">Terminating participating </w:t>
      </w:r>
      <w:proofErr w:type="spellStart"/>
      <w:r w:rsidRPr="00B02A0B">
        <w:t>MCData</w:t>
      </w:r>
      <w:proofErr w:type="spellEnd"/>
      <w:r w:rsidRPr="00B02A0B">
        <w:t xml:space="preserve"> function procedures</w:t>
      </w:r>
      <w:bookmarkEnd w:id="3978"/>
      <w:bookmarkEnd w:id="3979"/>
      <w:bookmarkEnd w:id="3980"/>
      <w:bookmarkEnd w:id="3981"/>
      <w:bookmarkEnd w:id="3982"/>
      <w:bookmarkEnd w:id="3983"/>
      <w:bookmarkEnd w:id="3984"/>
      <w:bookmarkEnd w:id="3985"/>
      <w:bookmarkEnd w:id="3986"/>
      <w:bookmarkEnd w:id="3987"/>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 xml:space="preserve">controlling </w:t>
      </w:r>
      <w:proofErr w:type="spellStart"/>
      <w:r w:rsidRPr="00B02A0B">
        <w:rPr>
          <w:lang w:eastAsia="ko-KR"/>
        </w:rPr>
        <w:t>MCData</w:t>
      </w:r>
      <w:proofErr w:type="spellEnd"/>
      <w:r w:rsidRPr="00B02A0B">
        <w:rPr>
          <w:lang w:eastAsia="ko-KR"/>
        </w:rPr>
        <w:t xml:space="preserve"> function, the participating </w:t>
      </w:r>
      <w:proofErr w:type="spellStart"/>
      <w:r w:rsidRPr="00B02A0B">
        <w:rPr>
          <w:lang w:eastAsia="ko-KR"/>
        </w:rPr>
        <w:t>MCData</w:t>
      </w:r>
      <w:proofErr w:type="spellEnd"/>
      <w:r w:rsidRPr="00B02A0B">
        <w:rPr>
          <w:lang w:eastAsia="ko-KR"/>
        </w:rPr>
        <w:t xml:space="preserve">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w:t>
      </w:r>
      <w:proofErr w:type="spellStart"/>
      <w:r w:rsidRPr="00B02A0B">
        <w:t>MCData</w:t>
      </w:r>
      <w:proofErr w:type="spellEnd"/>
      <w:r w:rsidRPr="00B02A0B">
        <w:t xml:space="preserve">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 xml:space="preserve">shall send the SIP 200 (OK) response to the SIP BYE request received from the controlling </w:t>
      </w:r>
      <w:proofErr w:type="spellStart"/>
      <w:r w:rsidRPr="007D34FE">
        <w:t>MCData</w:t>
      </w:r>
      <w:proofErr w:type="spellEnd"/>
      <w:r w:rsidRPr="007D34FE">
        <w:t xml:space="preserve"> function according to 3GPP TS 24.229 [5] and release all media plane resources corresponding to the </w:t>
      </w:r>
      <w:proofErr w:type="spellStart"/>
      <w:r w:rsidRPr="007D34FE">
        <w:t>MCData</w:t>
      </w:r>
      <w:proofErr w:type="spellEnd"/>
      <w:r w:rsidRPr="007D34FE">
        <w:t xml:space="preserve"> communication with the controlling </w:t>
      </w:r>
      <w:proofErr w:type="spellStart"/>
      <w:r w:rsidRPr="007D34FE">
        <w:t>MCData</w:t>
      </w:r>
      <w:proofErr w:type="spellEnd"/>
      <w:r w:rsidRPr="007D34FE">
        <w:t xml:space="preserve"> function; and</w:t>
      </w:r>
    </w:p>
    <w:p w14:paraId="008179C1" w14:textId="77777777" w:rsidR="005C310B" w:rsidRPr="00B02A0B" w:rsidRDefault="005C310B" w:rsidP="005C310B">
      <w:pPr>
        <w:pStyle w:val="B1"/>
      </w:pPr>
      <w:r w:rsidRPr="00B02A0B">
        <w:t>2)</w:t>
      </w:r>
      <w:r w:rsidRPr="00B02A0B">
        <w:tab/>
        <w:t xml:space="preserve">shall release all media plane resources corresponding to the </w:t>
      </w:r>
      <w:proofErr w:type="spellStart"/>
      <w:r w:rsidRPr="00B02A0B">
        <w:t>MCData</w:t>
      </w:r>
      <w:proofErr w:type="spellEnd"/>
      <w:r w:rsidRPr="00B02A0B">
        <w:t xml:space="preserve"> communication with the terminating </w:t>
      </w:r>
      <w:proofErr w:type="spellStart"/>
      <w:r w:rsidRPr="00B02A0B">
        <w:t>MCData</w:t>
      </w:r>
      <w:proofErr w:type="spellEnd"/>
      <w:r w:rsidRPr="00B02A0B">
        <w:t xml:space="preserve"> client.</w:t>
      </w:r>
    </w:p>
    <w:p w14:paraId="02289857" w14:textId="77777777" w:rsidR="005C310B" w:rsidRPr="00B02A0B" w:rsidRDefault="005C310B" w:rsidP="007D34FE">
      <w:pPr>
        <w:pStyle w:val="Heading5"/>
        <w:rPr>
          <w:rFonts w:eastAsia="Malgun Gothic"/>
        </w:rPr>
      </w:pPr>
      <w:bookmarkStart w:id="3988" w:name="_Toc20215733"/>
      <w:bookmarkStart w:id="3989" w:name="_Toc27496226"/>
      <w:bookmarkStart w:id="3990" w:name="_Toc36107967"/>
      <w:bookmarkStart w:id="3991" w:name="_Toc44598720"/>
      <w:bookmarkStart w:id="3992" w:name="_Toc44602575"/>
      <w:bookmarkStart w:id="3993" w:name="_Toc45197752"/>
      <w:bookmarkStart w:id="3994" w:name="_Toc45695785"/>
      <w:bookmarkStart w:id="3995" w:name="_Toc51851241"/>
      <w:bookmarkStart w:id="3996" w:name="_Toc92224858"/>
      <w:bookmarkStart w:id="3997" w:name="_Toc131378687"/>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3988"/>
      <w:bookmarkEnd w:id="3989"/>
      <w:bookmarkEnd w:id="3990"/>
      <w:bookmarkEnd w:id="3991"/>
      <w:bookmarkEnd w:id="3992"/>
      <w:bookmarkEnd w:id="3993"/>
      <w:bookmarkEnd w:id="3994"/>
      <w:bookmarkEnd w:id="3995"/>
      <w:bookmarkEnd w:id="3996"/>
      <w:bookmarkEnd w:id="3997"/>
    </w:p>
    <w:p w14:paraId="6A68F00F" w14:textId="77777777" w:rsidR="005C310B" w:rsidRPr="00B02A0B" w:rsidRDefault="005C310B" w:rsidP="007D34FE">
      <w:pPr>
        <w:pStyle w:val="Heading6"/>
        <w:numPr>
          <w:ilvl w:val="5"/>
          <w:numId w:val="0"/>
        </w:numPr>
        <w:ind w:left="1152" w:hanging="432"/>
      </w:pPr>
      <w:bookmarkStart w:id="3998" w:name="_Toc20215734"/>
      <w:bookmarkStart w:id="3999" w:name="_Toc27496227"/>
      <w:bookmarkStart w:id="4000" w:name="_Toc36107968"/>
      <w:bookmarkStart w:id="4001" w:name="_Toc44598721"/>
      <w:bookmarkStart w:id="4002" w:name="_Toc44602576"/>
      <w:bookmarkStart w:id="4003" w:name="_Toc45197753"/>
      <w:bookmarkStart w:id="4004" w:name="_Toc45695786"/>
      <w:bookmarkStart w:id="4005" w:name="_Toc51851242"/>
      <w:bookmarkStart w:id="4006" w:name="_Toc92224859"/>
      <w:bookmarkStart w:id="4007" w:name="_Toc131378688"/>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w:t>
      </w:r>
      <w:proofErr w:type="spellStart"/>
      <w:r w:rsidRPr="00B02A0B">
        <w:t>MCData</w:t>
      </w:r>
      <w:proofErr w:type="spellEnd"/>
      <w:r w:rsidRPr="00B02A0B">
        <w:t xml:space="preserve"> communication</w:t>
      </w:r>
      <w:bookmarkEnd w:id="3998"/>
      <w:bookmarkEnd w:id="3999"/>
      <w:bookmarkEnd w:id="4000"/>
      <w:bookmarkEnd w:id="4001"/>
      <w:bookmarkEnd w:id="4002"/>
      <w:bookmarkEnd w:id="4003"/>
      <w:bookmarkEnd w:id="4004"/>
      <w:bookmarkEnd w:id="4005"/>
      <w:bookmarkEnd w:id="4006"/>
      <w:bookmarkEnd w:id="4007"/>
    </w:p>
    <w:p w14:paraId="56CE6C77" w14:textId="77777777" w:rsidR="005C310B" w:rsidRPr="00B02A0B" w:rsidRDefault="005C310B" w:rsidP="005C310B">
      <w:r w:rsidRPr="00B02A0B">
        <w:rPr>
          <w:lang w:val="en-US"/>
        </w:rPr>
        <w:t>T</w:t>
      </w:r>
      <w:r w:rsidRPr="00B02A0B">
        <w:t xml:space="preserve">he controlling </w:t>
      </w:r>
      <w:proofErr w:type="spellStart"/>
      <w:r w:rsidRPr="00B02A0B">
        <w:t>MCData</w:t>
      </w:r>
      <w:proofErr w:type="spellEnd"/>
      <w:r w:rsidRPr="00B02A0B">
        <w:t xml:space="preserve"> function shall release the group </w:t>
      </w:r>
      <w:proofErr w:type="spellStart"/>
      <w:r w:rsidRPr="00B02A0B">
        <w:t>MCData</w:t>
      </w:r>
      <w:proofErr w:type="spellEnd"/>
      <w:r w:rsidRPr="00B02A0B">
        <w:t xml:space="preserve"> communication</w:t>
      </w:r>
      <w:r w:rsidRPr="00B02A0B">
        <w:rPr>
          <w:lang w:val="en-US"/>
        </w:rPr>
        <w:t>,</w:t>
      </w:r>
      <w:r w:rsidRPr="00B02A0B">
        <w:t xml:space="preserve"> </w:t>
      </w:r>
      <w:proofErr w:type="spellStart"/>
      <w:r w:rsidRPr="00B02A0B">
        <w:rPr>
          <w:lang w:val="en-US"/>
        </w:rPr>
        <w:t>i</w:t>
      </w:r>
      <w:proofErr w:type="spellEnd"/>
      <w:r w:rsidRPr="00B02A0B">
        <w:t>f:</w:t>
      </w:r>
    </w:p>
    <w:p w14:paraId="4823E9DF" w14:textId="77777777" w:rsidR="005C310B" w:rsidRPr="00B02A0B" w:rsidRDefault="005C310B" w:rsidP="005C310B">
      <w:pPr>
        <w:pStyle w:val="B1"/>
      </w:pPr>
      <w:r w:rsidRPr="00B02A0B">
        <w:t>1)</w:t>
      </w:r>
      <w:r w:rsidRPr="00B02A0B">
        <w:tab/>
        <w:t xml:space="preserve">the controlling </w:t>
      </w:r>
      <w:proofErr w:type="spellStart"/>
      <w:r w:rsidRPr="00B02A0B">
        <w:t>MCData</w:t>
      </w:r>
      <w:proofErr w:type="spellEnd"/>
      <w:r w:rsidRPr="00B02A0B">
        <w:t xml:space="preserve">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 xml:space="preserve">the controlling </w:t>
      </w:r>
      <w:proofErr w:type="spellStart"/>
      <w:r w:rsidRPr="00B02A0B">
        <w:t>MCData</w:t>
      </w:r>
      <w:proofErr w:type="spellEnd"/>
      <w:r w:rsidRPr="00B02A0B">
        <w:t xml:space="preserve">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 xml:space="preserve">there are only one or no participants in the </w:t>
      </w:r>
      <w:proofErr w:type="spellStart"/>
      <w:r w:rsidRPr="00B02A0B">
        <w:t>MCData</w:t>
      </w:r>
      <w:proofErr w:type="spellEnd"/>
      <w:r w:rsidRPr="00B02A0B">
        <w:t xml:space="preserve"> communication;</w:t>
      </w:r>
    </w:p>
    <w:p w14:paraId="3197DFB5" w14:textId="77777777" w:rsidR="005C310B" w:rsidRPr="00B02A0B" w:rsidRDefault="005C310B" w:rsidP="005C310B">
      <w:pPr>
        <w:pStyle w:val="B1"/>
      </w:pPr>
      <w:r w:rsidRPr="00B02A0B">
        <w:t>4)</w:t>
      </w:r>
      <w:r w:rsidRPr="00B02A0B">
        <w:tab/>
        <w:t xml:space="preserve">according to a local policy, the initiator of the group call leaves the </w:t>
      </w:r>
      <w:proofErr w:type="spellStart"/>
      <w:r w:rsidRPr="00B02A0B">
        <w:t>MCData</w:t>
      </w:r>
      <w:proofErr w:type="spellEnd"/>
      <w:r w:rsidRPr="00B02A0B">
        <w:t xml:space="preserve"> communication; or</w:t>
      </w:r>
    </w:p>
    <w:p w14:paraId="2A6E007E" w14:textId="77777777" w:rsidR="005C310B" w:rsidRPr="00B02A0B" w:rsidRDefault="005C310B" w:rsidP="005C310B">
      <w:pPr>
        <w:pStyle w:val="B1"/>
      </w:pPr>
      <w:r w:rsidRPr="00B02A0B">
        <w:t>5)</w:t>
      </w:r>
      <w:r w:rsidRPr="00B02A0B">
        <w:tab/>
        <w:t xml:space="preserve">the minimum number of affiliated </w:t>
      </w:r>
      <w:proofErr w:type="spellStart"/>
      <w:r w:rsidRPr="00B02A0B">
        <w:t>MCData</w:t>
      </w:r>
      <w:proofErr w:type="spellEnd"/>
      <w:r w:rsidRPr="00B02A0B">
        <w:t xml:space="preserve"> group members is not present;</w:t>
      </w:r>
    </w:p>
    <w:p w14:paraId="59159E2A" w14:textId="77777777" w:rsidR="005C310B" w:rsidRPr="00B02A0B" w:rsidRDefault="005C310B" w:rsidP="007D34FE">
      <w:pPr>
        <w:pStyle w:val="Heading6"/>
        <w:numPr>
          <w:ilvl w:val="5"/>
          <w:numId w:val="0"/>
        </w:numPr>
        <w:ind w:left="1152" w:hanging="432"/>
      </w:pPr>
      <w:bookmarkStart w:id="4008" w:name="_Toc20215735"/>
      <w:bookmarkStart w:id="4009" w:name="_Toc27496228"/>
      <w:bookmarkStart w:id="4010" w:name="_Toc36107969"/>
      <w:bookmarkStart w:id="4011" w:name="_Toc44598722"/>
      <w:bookmarkStart w:id="4012" w:name="_Toc44602577"/>
      <w:bookmarkStart w:id="4013" w:name="_Toc45197754"/>
      <w:bookmarkStart w:id="4014" w:name="_Toc45695787"/>
      <w:bookmarkStart w:id="4015" w:name="_Toc51851243"/>
      <w:bookmarkStart w:id="4016" w:name="_Toc92224860"/>
      <w:bookmarkStart w:id="4017" w:name="_Toc131378689"/>
      <w:r w:rsidRPr="00B02A0B">
        <w:lastRenderedPageBreak/>
        <w:t>13.2.2.</w:t>
      </w:r>
      <w:r w:rsidRPr="00B02A0B">
        <w:rPr>
          <w:lang w:val="en-US"/>
        </w:rPr>
        <w:t>2</w:t>
      </w:r>
      <w:r w:rsidRPr="00B02A0B">
        <w:t>.4.2</w:t>
      </w:r>
      <w:r w:rsidRPr="00B02A0B">
        <w:tab/>
      </w:r>
      <w:r w:rsidRPr="00B02A0B">
        <w:rPr>
          <w:lang w:val="en-US"/>
        </w:rPr>
        <w:t>Communication</w:t>
      </w:r>
      <w:r w:rsidRPr="00B02A0B">
        <w:t xml:space="preserve"> release policy for one-to-one </w:t>
      </w:r>
      <w:proofErr w:type="spellStart"/>
      <w:r w:rsidRPr="00B02A0B">
        <w:t>MCData</w:t>
      </w:r>
      <w:proofErr w:type="spellEnd"/>
      <w:r w:rsidRPr="00B02A0B">
        <w:t xml:space="preserve"> communication</w:t>
      </w:r>
      <w:bookmarkEnd w:id="4008"/>
      <w:bookmarkEnd w:id="4009"/>
      <w:bookmarkEnd w:id="4010"/>
      <w:bookmarkEnd w:id="4011"/>
      <w:bookmarkEnd w:id="4012"/>
      <w:bookmarkEnd w:id="4013"/>
      <w:bookmarkEnd w:id="4014"/>
      <w:bookmarkEnd w:id="4015"/>
      <w:bookmarkEnd w:id="4016"/>
      <w:bookmarkEnd w:id="4017"/>
    </w:p>
    <w:p w14:paraId="2D619A89" w14:textId="77777777" w:rsidR="005C310B" w:rsidRPr="00B02A0B" w:rsidRDefault="005C310B" w:rsidP="005C310B">
      <w:pPr>
        <w:rPr>
          <w:lang w:val="en-US"/>
        </w:rPr>
      </w:pPr>
      <w:r w:rsidRPr="00B02A0B">
        <w:rPr>
          <w:lang w:val="en-US"/>
        </w:rPr>
        <w:t xml:space="preserve">The controlling </w:t>
      </w:r>
      <w:proofErr w:type="spellStart"/>
      <w:r w:rsidRPr="00B02A0B">
        <w:rPr>
          <w:lang w:val="en-US"/>
        </w:rPr>
        <w:t>MCData</w:t>
      </w:r>
      <w:proofErr w:type="spellEnd"/>
      <w:r w:rsidRPr="00B02A0B">
        <w:rPr>
          <w:lang w:val="en-US"/>
        </w:rPr>
        <w:t xml:space="preserve"> function shall release the one-to-one </w:t>
      </w:r>
      <w:proofErr w:type="spellStart"/>
      <w:r w:rsidRPr="00B02A0B">
        <w:rPr>
          <w:lang w:val="en-US"/>
        </w:rPr>
        <w:t>MCData</w:t>
      </w:r>
      <w:proofErr w:type="spellEnd"/>
      <w:r w:rsidRPr="00B02A0B">
        <w:rPr>
          <w:lang w:val="en-US"/>
        </w:rPr>
        <w:t xml:space="preserve"> communication if:</w:t>
      </w:r>
    </w:p>
    <w:p w14:paraId="1472351E" w14:textId="77777777" w:rsidR="005C310B" w:rsidRPr="00B02A0B" w:rsidRDefault="005C310B" w:rsidP="005C310B">
      <w:pPr>
        <w:pStyle w:val="B1"/>
      </w:pPr>
      <w:r w:rsidRPr="00B02A0B">
        <w:t>1)</w:t>
      </w:r>
      <w:r w:rsidRPr="00B02A0B">
        <w:tab/>
        <w:t xml:space="preserve">the controlling </w:t>
      </w:r>
      <w:proofErr w:type="spellStart"/>
      <w:r w:rsidRPr="00B02A0B">
        <w:t>MCData</w:t>
      </w:r>
      <w:proofErr w:type="spellEnd"/>
      <w:r w:rsidRPr="00B02A0B">
        <w:t xml:space="preserve">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 xml:space="preserve">the controlling </w:t>
      </w:r>
      <w:proofErr w:type="spellStart"/>
      <w:r w:rsidRPr="00B02A0B">
        <w:t>MCData</w:t>
      </w:r>
      <w:proofErr w:type="spellEnd"/>
      <w:r w:rsidRPr="00B02A0B">
        <w:t xml:space="preserve">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 xml:space="preserve">there are only one or no participants in the </w:t>
      </w:r>
      <w:proofErr w:type="spellStart"/>
      <w:r w:rsidRPr="00B02A0B">
        <w:t>MCData</w:t>
      </w:r>
      <w:proofErr w:type="spellEnd"/>
      <w:r w:rsidRPr="00B02A0B">
        <w:t xml:space="preserve"> communication.</w:t>
      </w:r>
    </w:p>
    <w:p w14:paraId="08FB3B46" w14:textId="77777777" w:rsidR="005C310B" w:rsidRPr="00B02A0B" w:rsidRDefault="005C310B" w:rsidP="007D34FE">
      <w:pPr>
        <w:pStyle w:val="Heading6"/>
        <w:numPr>
          <w:ilvl w:val="5"/>
          <w:numId w:val="0"/>
        </w:numPr>
        <w:ind w:left="1152" w:hanging="432"/>
        <w:rPr>
          <w:lang w:eastAsia="ko-KR"/>
        </w:rPr>
      </w:pPr>
      <w:bookmarkStart w:id="4018" w:name="_Toc20215736"/>
      <w:bookmarkStart w:id="4019" w:name="_Toc27496229"/>
      <w:bookmarkStart w:id="4020" w:name="_Toc36107970"/>
      <w:bookmarkStart w:id="4021" w:name="_Toc44598723"/>
      <w:bookmarkStart w:id="4022" w:name="_Toc44602578"/>
      <w:bookmarkStart w:id="4023" w:name="_Toc45197755"/>
      <w:bookmarkStart w:id="4024" w:name="_Toc45695788"/>
      <w:bookmarkStart w:id="4025" w:name="_Toc51851244"/>
      <w:bookmarkStart w:id="4026" w:name="_Toc92224861"/>
      <w:bookmarkStart w:id="4027" w:name="_Toc131378690"/>
      <w:r w:rsidRPr="00B02A0B">
        <w:t>13.2.2.</w:t>
      </w:r>
      <w:r w:rsidRPr="00B02A0B">
        <w:rPr>
          <w:lang w:val="en-US"/>
        </w:rPr>
        <w:t>2</w:t>
      </w:r>
      <w:r w:rsidRPr="00B02A0B">
        <w:t>.4.3</w:t>
      </w:r>
      <w:r w:rsidRPr="00B02A0B">
        <w:tab/>
      </w:r>
      <w:r w:rsidRPr="00B02A0B">
        <w:rPr>
          <w:lang w:eastAsia="ko-KR"/>
        </w:rPr>
        <w:t>Receiving a SIP BYE request</w:t>
      </w:r>
      <w:bookmarkEnd w:id="4018"/>
      <w:bookmarkEnd w:id="4019"/>
      <w:bookmarkEnd w:id="4020"/>
      <w:bookmarkEnd w:id="4021"/>
      <w:bookmarkEnd w:id="4022"/>
      <w:bookmarkEnd w:id="4023"/>
      <w:bookmarkEnd w:id="4024"/>
      <w:bookmarkEnd w:id="4025"/>
      <w:bookmarkEnd w:id="4026"/>
      <w:bookmarkEnd w:id="4027"/>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proofErr w:type="spellStart"/>
      <w:r w:rsidRPr="00B02A0B">
        <w:t>MCData</w:t>
      </w:r>
      <w:proofErr w:type="spellEnd"/>
      <w:r w:rsidRPr="00B02A0B">
        <w:t xml:space="preserve">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w:t>
      </w:r>
      <w:proofErr w:type="spellStart"/>
      <w:r w:rsidRPr="00B02A0B">
        <w:t>MCData</w:t>
      </w:r>
      <w:proofErr w:type="spellEnd"/>
      <w:r w:rsidRPr="00B02A0B">
        <w:t xml:space="preserve"> communication with the originating participating </w:t>
      </w:r>
      <w:proofErr w:type="spellStart"/>
      <w:r w:rsidRPr="00B02A0B">
        <w:rPr>
          <w:lang w:eastAsia="ko-KR"/>
        </w:rPr>
        <w:t>MCData</w:t>
      </w:r>
      <w:proofErr w:type="spellEnd"/>
      <w:r w:rsidRPr="00B02A0B">
        <w:rPr>
          <w:lang w:eastAsia="ko-KR"/>
        </w:rPr>
        <w:t xml:space="preserve">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 xml:space="preserve">towards the originating </w:t>
      </w:r>
      <w:proofErr w:type="spellStart"/>
      <w:r w:rsidRPr="00B02A0B">
        <w:rPr>
          <w:lang w:eastAsia="ko-KR"/>
        </w:rPr>
        <w:t>MCData</w:t>
      </w:r>
      <w:proofErr w:type="spellEnd"/>
      <w:r w:rsidRPr="00B02A0B">
        <w:rPr>
          <w:lang w:eastAsia="ko-KR"/>
        </w:rPr>
        <w:t xml:space="preserve">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 xml:space="preserve">whether the </w:t>
      </w:r>
      <w:proofErr w:type="spellStart"/>
      <w:r w:rsidRPr="00B02A0B">
        <w:t>MCData</w:t>
      </w:r>
      <w:proofErr w:type="spellEnd"/>
      <w:r w:rsidRPr="00B02A0B">
        <w:t xml:space="preserve"> communication needs to be released for each participant of the </w:t>
      </w:r>
      <w:proofErr w:type="spellStart"/>
      <w:r w:rsidRPr="00B02A0B">
        <w:t>MCData</w:t>
      </w:r>
      <w:proofErr w:type="spellEnd"/>
      <w:r w:rsidRPr="00B02A0B">
        <w:t xml:space="preserve"> communication; and</w:t>
      </w:r>
    </w:p>
    <w:p w14:paraId="0AD427A2" w14:textId="77777777" w:rsidR="005C310B" w:rsidRPr="00B02A0B" w:rsidRDefault="005C310B" w:rsidP="005C310B">
      <w:pPr>
        <w:pStyle w:val="B1"/>
      </w:pPr>
      <w:r w:rsidRPr="00B02A0B">
        <w:t>4)</w:t>
      </w:r>
      <w:r w:rsidRPr="00B02A0B">
        <w:tab/>
        <w:t xml:space="preserve">if release of the </w:t>
      </w:r>
      <w:proofErr w:type="spellStart"/>
      <w:r w:rsidRPr="00B02A0B">
        <w:t>MCData</w:t>
      </w:r>
      <w:proofErr w:type="spellEnd"/>
      <w:r w:rsidRPr="00B02A0B">
        <w:t xml:space="preserve">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28" w:name="_Toc20215737"/>
      <w:bookmarkStart w:id="4029" w:name="_Toc27496230"/>
      <w:bookmarkStart w:id="4030" w:name="_Toc36107971"/>
      <w:bookmarkStart w:id="4031" w:name="_Toc44598724"/>
      <w:bookmarkStart w:id="4032" w:name="_Toc44602579"/>
      <w:bookmarkStart w:id="4033" w:name="_Toc45197756"/>
      <w:bookmarkStart w:id="4034" w:name="_Toc45695789"/>
      <w:bookmarkStart w:id="4035" w:name="_Toc51851245"/>
      <w:bookmarkStart w:id="4036" w:name="_Toc92224862"/>
      <w:bookmarkStart w:id="4037" w:name="_Toc131378691"/>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28"/>
      <w:bookmarkEnd w:id="4029"/>
      <w:bookmarkEnd w:id="4030"/>
      <w:bookmarkEnd w:id="4031"/>
      <w:bookmarkEnd w:id="4032"/>
      <w:bookmarkEnd w:id="4033"/>
      <w:bookmarkEnd w:id="4034"/>
      <w:bookmarkEnd w:id="4035"/>
      <w:bookmarkEnd w:id="4036"/>
      <w:bookmarkEnd w:id="4037"/>
    </w:p>
    <w:p w14:paraId="3101822B" w14:textId="77777777" w:rsidR="005C310B" w:rsidRPr="00B02A0B" w:rsidRDefault="005C310B" w:rsidP="005C310B">
      <w:pPr>
        <w:rPr>
          <w:lang w:eastAsia="ko-KR"/>
        </w:rPr>
      </w:pPr>
      <w:r w:rsidRPr="00B02A0B">
        <w:rPr>
          <w:lang w:eastAsia="ko-KR"/>
        </w:rPr>
        <w:t xml:space="preserve">When a participant needs to be removed from the </w:t>
      </w:r>
      <w:proofErr w:type="spellStart"/>
      <w:r w:rsidRPr="00B02A0B">
        <w:rPr>
          <w:lang w:eastAsia="ko-KR"/>
        </w:rPr>
        <w:t>MCData</w:t>
      </w:r>
      <w:proofErr w:type="spellEnd"/>
      <w:r w:rsidRPr="00B02A0B">
        <w:rPr>
          <w:lang w:eastAsia="ko-KR"/>
        </w:rPr>
        <w:t xml:space="preserve"> communication, the controlling </w:t>
      </w:r>
      <w:proofErr w:type="spellStart"/>
      <w:r w:rsidRPr="00B02A0B">
        <w:rPr>
          <w:lang w:eastAsia="ko-KR"/>
        </w:rPr>
        <w:t>MCData</w:t>
      </w:r>
      <w:proofErr w:type="spellEnd"/>
      <w:r w:rsidRPr="00B02A0B">
        <w:rPr>
          <w:lang w:eastAsia="ko-KR"/>
        </w:rPr>
        <w:t xml:space="preserve">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 xml:space="preserve">3GPP TS 24.582 [15] for the </w:t>
      </w:r>
      <w:proofErr w:type="spellStart"/>
      <w:r w:rsidRPr="00B02A0B">
        <w:rPr>
          <w:lang w:eastAsia="ko-KR"/>
        </w:rPr>
        <w:t>MCData</w:t>
      </w:r>
      <w:proofErr w:type="spellEnd"/>
      <w:r w:rsidRPr="00B02A0B">
        <w:rPr>
          <w:lang w:eastAsia="ko-KR"/>
        </w:rPr>
        <w:t xml:space="preserve">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w:t>
      </w:r>
      <w:proofErr w:type="spellStart"/>
      <w:r w:rsidRPr="00B02A0B">
        <w:t>MCData</w:t>
      </w:r>
      <w:proofErr w:type="spellEnd"/>
      <w:r w:rsidRPr="00B02A0B">
        <w:t xml:space="preserve">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 xml:space="preserve">If group </w:t>
      </w:r>
      <w:proofErr w:type="spellStart"/>
      <w:r w:rsidRPr="00B02A0B">
        <w:t>MCData</w:t>
      </w:r>
      <w:proofErr w:type="spellEnd"/>
      <w:r w:rsidRPr="00B02A0B">
        <w:t xml:space="preserve"> communication needs to be released, the controlling </w:t>
      </w:r>
      <w:proofErr w:type="spellStart"/>
      <w:r w:rsidRPr="00B02A0B">
        <w:t>MCData</w:t>
      </w:r>
      <w:proofErr w:type="spellEnd"/>
      <w:r w:rsidRPr="00B02A0B">
        <w:t xml:space="preserve">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 xml:space="preserve">Upon receiving a SIP 200 (OK) response to a SIP BYE request, the controlling </w:t>
      </w:r>
      <w:proofErr w:type="spellStart"/>
      <w:r w:rsidRPr="007D34FE">
        <w:t>MCData</w:t>
      </w:r>
      <w:proofErr w:type="spellEnd"/>
      <w:r w:rsidRPr="007D34FE">
        <w:t xml:space="preserve"> function shall release all media plane resources corresponding to the </w:t>
      </w:r>
      <w:proofErr w:type="spellStart"/>
      <w:r w:rsidRPr="007D34FE">
        <w:t>MCData</w:t>
      </w:r>
      <w:proofErr w:type="spellEnd"/>
      <w:r w:rsidRPr="007D34FE">
        <w:t xml:space="preserve"> communication with the terminating participating </w:t>
      </w:r>
      <w:proofErr w:type="spellStart"/>
      <w:r w:rsidRPr="007D34FE">
        <w:t>MCData</w:t>
      </w:r>
      <w:proofErr w:type="spellEnd"/>
      <w:r w:rsidRPr="007D34FE">
        <w:t xml:space="preserve"> function.</w:t>
      </w:r>
    </w:p>
    <w:p w14:paraId="2B73659C" w14:textId="77777777" w:rsidR="005C310B" w:rsidRPr="00B02A0B" w:rsidRDefault="005C310B" w:rsidP="007D34FE">
      <w:pPr>
        <w:pStyle w:val="Heading4"/>
      </w:pPr>
      <w:bookmarkStart w:id="4038" w:name="_Toc20215738"/>
      <w:bookmarkStart w:id="4039" w:name="_Toc27496231"/>
      <w:bookmarkStart w:id="4040" w:name="_Toc36107972"/>
      <w:bookmarkStart w:id="4041" w:name="_Toc44598725"/>
      <w:bookmarkStart w:id="4042" w:name="_Toc44602580"/>
      <w:bookmarkStart w:id="4043" w:name="_Toc45197757"/>
      <w:bookmarkStart w:id="4044" w:name="_Toc45695790"/>
      <w:bookmarkStart w:id="4045" w:name="_Toc51851246"/>
      <w:bookmarkStart w:id="4046" w:name="_Toc92224863"/>
      <w:bookmarkStart w:id="4047" w:name="_Toc131378692"/>
      <w:r w:rsidRPr="00B02A0B">
        <w:rPr>
          <w:rFonts w:eastAsia="Malgun Gothic"/>
        </w:rPr>
        <w:t>13.2.2.3</w:t>
      </w:r>
      <w:r w:rsidRPr="00B02A0B">
        <w:rPr>
          <w:rFonts w:eastAsia="Malgun Gothic"/>
        </w:rPr>
        <w:tab/>
      </w:r>
      <w:r w:rsidRPr="00B02A0B">
        <w:t xml:space="preserve">Release of </w:t>
      </w:r>
      <w:proofErr w:type="spellStart"/>
      <w:r w:rsidRPr="00B02A0B">
        <w:t>MCData</w:t>
      </w:r>
      <w:proofErr w:type="spellEnd"/>
      <w:r w:rsidRPr="00B02A0B">
        <w:t xml:space="preserve"> communication over HTTP</w:t>
      </w:r>
      <w:bookmarkEnd w:id="4038"/>
      <w:bookmarkEnd w:id="4039"/>
      <w:bookmarkEnd w:id="4040"/>
      <w:bookmarkEnd w:id="4041"/>
      <w:bookmarkEnd w:id="4042"/>
      <w:bookmarkEnd w:id="4043"/>
      <w:bookmarkEnd w:id="4044"/>
      <w:bookmarkEnd w:id="4045"/>
      <w:bookmarkEnd w:id="4046"/>
      <w:bookmarkEnd w:id="4047"/>
    </w:p>
    <w:p w14:paraId="050DE645" w14:textId="77777777" w:rsidR="005C310B" w:rsidRPr="00B02A0B" w:rsidRDefault="005C310B" w:rsidP="007D34FE">
      <w:pPr>
        <w:pStyle w:val="Heading5"/>
        <w:rPr>
          <w:rFonts w:eastAsia="Malgun Gothic"/>
        </w:rPr>
      </w:pPr>
      <w:bookmarkStart w:id="4048" w:name="_Toc20215739"/>
      <w:bookmarkStart w:id="4049" w:name="_Toc27496232"/>
      <w:bookmarkStart w:id="4050" w:name="_Toc36107973"/>
      <w:bookmarkStart w:id="4051" w:name="_Toc44598726"/>
      <w:bookmarkStart w:id="4052" w:name="_Toc44602581"/>
      <w:bookmarkStart w:id="4053" w:name="_Toc45197758"/>
      <w:bookmarkStart w:id="4054" w:name="_Toc45695791"/>
      <w:bookmarkStart w:id="4055" w:name="_Toc51851247"/>
      <w:bookmarkStart w:id="4056" w:name="_Toc92224864"/>
      <w:bookmarkStart w:id="4057" w:name="_Toc131378693"/>
      <w:r w:rsidRPr="00B02A0B">
        <w:rPr>
          <w:rFonts w:eastAsia="Malgun Gothic"/>
        </w:rPr>
        <w:t>13.2.2.3.1</w:t>
      </w:r>
      <w:r w:rsidRPr="00B02A0B">
        <w:rPr>
          <w:rFonts w:eastAsia="Malgun Gothic"/>
        </w:rPr>
        <w:tab/>
        <w:t>General</w:t>
      </w:r>
      <w:bookmarkEnd w:id="4048"/>
      <w:bookmarkEnd w:id="4049"/>
      <w:bookmarkEnd w:id="4050"/>
      <w:bookmarkEnd w:id="4051"/>
      <w:bookmarkEnd w:id="4052"/>
      <w:bookmarkEnd w:id="4053"/>
      <w:bookmarkEnd w:id="4054"/>
      <w:bookmarkEnd w:id="4055"/>
      <w:bookmarkEnd w:id="4056"/>
      <w:bookmarkEnd w:id="4057"/>
    </w:p>
    <w:p w14:paraId="01479B52" w14:textId="77777777" w:rsidR="005C310B" w:rsidRPr="00B02A0B" w:rsidRDefault="005C310B" w:rsidP="005C310B">
      <w:r w:rsidRPr="00B02A0B">
        <w:t xml:space="preserve">The procedures described in this clause are applicable to </w:t>
      </w:r>
      <w:proofErr w:type="spellStart"/>
      <w:r w:rsidRPr="00B02A0B">
        <w:t>MCData</w:t>
      </w:r>
      <w:proofErr w:type="spellEnd"/>
      <w:r w:rsidRPr="00B02A0B">
        <w:t xml:space="preserve"> FD using HTTP where originating </w:t>
      </w:r>
      <w:proofErr w:type="spellStart"/>
      <w:r w:rsidRPr="00B02A0B">
        <w:t>MCData</w:t>
      </w:r>
      <w:proofErr w:type="spellEnd"/>
      <w:r w:rsidRPr="00B02A0B">
        <w:t xml:space="preserve">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58" w:name="_Toc20215740"/>
      <w:bookmarkStart w:id="4059" w:name="_Toc27496233"/>
      <w:bookmarkStart w:id="4060" w:name="_Toc36107974"/>
      <w:bookmarkStart w:id="4061" w:name="_Toc44598727"/>
      <w:bookmarkStart w:id="4062" w:name="_Toc44602582"/>
      <w:bookmarkStart w:id="4063" w:name="_Toc45197759"/>
      <w:bookmarkStart w:id="4064" w:name="_Toc45695792"/>
      <w:bookmarkStart w:id="4065" w:name="_Toc51851248"/>
      <w:bookmarkStart w:id="4066" w:name="_Toc92224865"/>
      <w:bookmarkStart w:id="4067" w:name="_Toc131378694"/>
      <w:r w:rsidRPr="00B02A0B">
        <w:rPr>
          <w:rFonts w:eastAsia="Malgun Gothic"/>
        </w:rPr>
        <w:t>13.2.2.3.2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4058"/>
      <w:bookmarkEnd w:id="4059"/>
      <w:bookmarkEnd w:id="4060"/>
      <w:bookmarkEnd w:id="4061"/>
      <w:bookmarkEnd w:id="4062"/>
      <w:bookmarkEnd w:id="4063"/>
      <w:bookmarkEnd w:id="4064"/>
      <w:bookmarkEnd w:id="4065"/>
      <w:bookmarkEnd w:id="4066"/>
      <w:bookmarkEnd w:id="4067"/>
    </w:p>
    <w:p w14:paraId="298C3EF8" w14:textId="77777777" w:rsidR="005C310B" w:rsidRPr="00B02A0B" w:rsidRDefault="005C310B" w:rsidP="007D34FE">
      <w:pPr>
        <w:pStyle w:val="Heading6"/>
        <w:numPr>
          <w:ilvl w:val="5"/>
          <w:numId w:val="0"/>
        </w:numPr>
        <w:ind w:left="1152" w:hanging="432"/>
      </w:pPr>
      <w:bookmarkStart w:id="4068" w:name="_Toc20215741"/>
      <w:bookmarkStart w:id="4069" w:name="_Toc27496234"/>
      <w:bookmarkStart w:id="4070" w:name="_Toc36107975"/>
      <w:bookmarkStart w:id="4071" w:name="_Toc44598728"/>
      <w:bookmarkStart w:id="4072" w:name="_Toc44602583"/>
      <w:bookmarkStart w:id="4073" w:name="_Toc45197760"/>
      <w:bookmarkStart w:id="4074" w:name="_Toc45695793"/>
      <w:bookmarkStart w:id="4075" w:name="_Toc51851249"/>
      <w:bookmarkStart w:id="4076" w:name="_Toc92224866"/>
      <w:bookmarkStart w:id="4077" w:name="_Toc131378695"/>
      <w:r w:rsidRPr="00B02A0B">
        <w:t>13.2.2.3.2.1</w:t>
      </w:r>
      <w:r w:rsidRPr="00B02A0B">
        <w:tab/>
      </w:r>
      <w:proofErr w:type="spellStart"/>
      <w:r w:rsidRPr="00B02A0B">
        <w:t>MCData</w:t>
      </w:r>
      <w:proofErr w:type="spellEnd"/>
      <w:r w:rsidRPr="00B02A0B">
        <w:t xml:space="preserve"> client originating procedures</w:t>
      </w:r>
      <w:bookmarkEnd w:id="4068"/>
      <w:bookmarkEnd w:id="4069"/>
      <w:bookmarkEnd w:id="4070"/>
      <w:bookmarkEnd w:id="4071"/>
      <w:bookmarkEnd w:id="4072"/>
      <w:bookmarkEnd w:id="4073"/>
      <w:bookmarkEnd w:id="4074"/>
      <w:bookmarkEnd w:id="4075"/>
      <w:bookmarkEnd w:id="4076"/>
      <w:bookmarkEnd w:id="4077"/>
    </w:p>
    <w:p w14:paraId="04587153" w14:textId="77777777" w:rsidR="005C310B" w:rsidRPr="00B02A0B" w:rsidRDefault="005C310B" w:rsidP="007D34FE">
      <w:pPr>
        <w:pStyle w:val="Heading7"/>
        <w:numPr>
          <w:ilvl w:val="6"/>
          <w:numId w:val="0"/>
        </w:numPr>
        <w:ind w:left="1296" w:hanging="288"/>
      </w:pPr>
      <w:bookmarkStart w:id="4078" w:name="_Toc20215742"/>
      <w:bookmarkStart w:id="4079" w:name="_Toc27496235"/>
      <w:bookmarkStart w:id="4080" w:name="_Toc36107976"/>
      <w:bookmarkStart w:id="4081" w:name="_Toc44598729"/>
      <w:bookmarkStart w:id="4082" w:name="_Toc44602584"/>
      <w:bookmarkStart w:id="4083" w:name="_Toc45197761"/>
      <w:bookmarkStart w:id="4084" w:name="_Toc45695794"/>
      <w:bookmarkStart w:id="4085" w:name="_Toc51851250"/>
      <w:bookmarkStart w:id="4086" w:name="_Toc92224867"/>
      <w:bookmarkStart w:id="4087" w:name="_Toc131378696"/>
      <w:r w:rsidRPr="00B02A0B">
        <w:t>13.2.2.3.2.1.1</w:t>
      </w:r>
      <w:r w:rsidRPr="00B02A0B">
        <w:tab/>
        <w:t>Initiating Release</w:t>
      </w:r>
      <w:bookmarkEnd w:id="4078"/>
      <w:bookmarkEnd w:id="4079"/>
      <w:bookmarkEnd w:id="4080"/>
      <w:bookmarkEnd w:id="4081"/>
      <w:bookmarkEnd w:id="4082"/>
      <w:bookmarkEnd w:id="4083"/>
      <w:bookmarkEnd w:id="4084"/>
      <w:bookmarkEnd w:id="4085"/>
      <w:bookmarkEnd w:id="4086"/>
      <w:bookmarkEnd w:id="4087"/>
    </w:p>
    <w:p w14:paraId="500021FB" w14:textId="77777777" w:rsidR="005C310B" w:rsidRPr="00B02A0B" w:rsidRDefault="005C310B" w:rsidP="005C310B">
      <w:r w:rsidRPr="00B02A0B">
        <w:t xml:space="preserve">When </w:t>
      </w:r>
      <w:proofErr w:type="spellStart"/>
      <w:r w:rsidRPr="00B02A0B">
        <w:t>MCData</w:t>
      </w:r>
      <w:proofErr w:type="spellEnd"/>
      <w:r w:rsidRPr="00B02A0B">
        <w:t xml:space="preserve"> client wants to release </w:t>
      </w:r>
      <w:proofErr w:type="spellStart"/>
      <w:r w:rsidRPr="00B02A0B">
        <w:t>MCData</w:t>
      </w:r>
      <w:proofErr w:type="spellEnd"/>
      <w:r w:rsidRPr="00B02A0B">
        <w:t xml:space="preserve"> communication either one-to-one FD or group-FD established over HTTP, the </w:t>
      </w:r>
      <w:proofErr w:type="spellStart"/>
      <w:r w:rsidRPr="00B02A0B">
        <w:t>MCData</w:t>
      </w:r>
      <w:proofErr w:type="spellEnd"/>
      <w:r w:rsidRPr="00B02A0B">
        <w:t xml:space="preserve"> client shall generate a SIP MESSAGE request in accordance with 3GPP TS 24.229 [5] and IETF RFC 3428 [6] with the clarifications given below.</w:t>
      </w:r>
    </w:p>
    <w:p w14:paraId="30246B72"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003ABAB3" w14:textId="77777777" w:rsidR="005C310B" w:rsidRPr="00B02A0B" w:rsidRDefault="005C310B" w:rsidP="005C310B">
      <w:pPr>
        <w:pStyle w:val="B1"/>
      </w:pPr>
      <w:r w:rsidRPr="00B02A0B">
        <w:lastRenderedPageBreak/>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w:t>
      </w:r>
      <w:proofErr w:type="spellStart"/>
      <w:r w:rsidRPr="00B02A0B">
        <w:t>resource-lists+xml</w:t>
      </w:r>
      <w:proofErr w:type="spellEnd"/>
      <w:r w:rsidRPr="00B02A0B">
        <w:t xml:space="preserve"> MIME body with the </w:t>
      </w:r>
      <w:proofErr w:type="spellStart"/>
      <w:r w:rsidRPr="00B02A0B">
        <w:t>MCData</w:t>
      </w:r>
      <w:proofErr w:type="spellEnd"/>
      <w:r w:rsidRPr="00B02A0B">
        <w:t xml:space="preserve"> ID of the recipient of FD transmission</w:t>
      </w:r>
      <w:r w:rsidR="00391818" w:rsidRPr="00FE590C">
        <w:rPr>
          <w:lang w:eastAsia="ko-KR"/>
        </w:rPr>
        <w:t xml:space="preserve"> </w:t>
      </w:r>
      <w:r w:rsidR="00391818">
        <w:rPr>
          <w:lang w:eastAsia="ko-KR"/>
        </w:rPr>
        <w:t xml:space="preserve">in the </w:t>
      </w:r>
      <w:r w:rsidR="00391818">
        <w:t>"</w:t>
      </w:r>
      <w:proofErr w:type="spellStart"/>
      <w:r w:rsidR="00391818">
        <w:t>uri</w:t>
      </w:r>
      <w:proofErr w:type="spellEnd"/>
      <w:r w:rsidR="00391818">
        <w:t xml:space="preserve">"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w:t>
      </w:r>
      <w:proofErr w:type="spellStart"/>
      <w:r w:rsidR="00391818">
        <w:t>resource-lists+xml</w:t>
      </w:r>
      <w:proofErr w:type="spellEnd"/>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w:t>
      </w:r>
      <w:proofErr w:type="spellStart"/>
      <w:r w:rsidRPr="00B02A0B">
        <w:t>fd</w:t>
      </w:r>
      <w:proofErr w:type="spellEnd"/>
      <w:r w:rsidRPr="00B02A0B">
        <w:t>";</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5C1C356F"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 for which FD transmission happening; and</w:t>
      </w:r>
    </w:p>
    <w:p w14:paraId="413AD883"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 xml:space="preserve">shall send the SIP MESSAGE request according to rules and procedures of 3GPP TS 24.229 [5] towards originating </w:t>
      </w:r>
      <w:proofErr w:type="spellStart"/>
      <w:r w:rsidRPr="00B02A0B">
        <w:t>particiapting</w:t>
      </w:r>
      <w:proofErr w:type="spellEnd"/>
      <w:r w:rsidRPr="00B02A0B">
        <w:t xml:space="preserve"> function.</w:t>
      </w:r>
    </w:p>
    <w:p w14:paraId="1588176F" w14:textId="77777777" w:rsidR="005C310B" w:rsidRPr="00B02A0B" w:rsidRDefault="005C310B" w:rsidP="007D34FE">
      <w:pPr>
        <w:pStyle w:val="Heading7"/>
        <w:numPr>
          <w:ilvl w:val="6"/>
          <w:numId w:val="0"/>
        </w:numPr>
        <w:ind w:left="1296" w:hanging="288"/>
      </w:pPr>
      <w:bookmarkStart w:id="4088" w:name="_Toc20215743"/>
      <w:bookmarkStart w:id="4089" w:name="_Toc27496236"/>
      <w:bookmarkStart w:id="4090" w:name="_Toc36107977"/>
      <w:bookmarkStart w:id="4091" w:name="_Toc44598730"/>
      <w:bookmarkStart w:id="4092" w:name="_Toc44602585"/>
      <w:bookmarkStart w:id="4093" w:name="_Toc45197762"/>
      <w:bookmarkStart w:id="4094" w:name="_Toc45695795"/>
      <w:bookmarkStart w:id="4095" w:name="_Toc51851251"/>
      <w:bookmarkStart w:id="4096" w:name="_Toc92224868"/>
      <w:bookmarkStart w:id="4097" w:name="_Toc131378697"/>
      <w:r w:rsidRPr="00B02A0B">
        <w:t>13.2.2.3.2.1.2</w:t>
      </w:r>
      <w:r w:rsidRPr="00B02A0B">
        <w:tab/>
        <w:t>Receiving Release Response Type from server</w:t>
      </w:r>
      <w:bookmarkEnd w:id="4088"/>
      <w:bookmarkEnd w:id="4089"/>
      <w:bookmarkEnd w:id="4090"/>
      <w:bookmarkEnd w:id="4091"/>
      <w:bookmarkEnd w:id="4092"/>
      <w:bookmarkEnd w:id="4093"/>
      <w:bookmarkEnd w:id="4094"/>
      <w:bookmarkEnd w:id="4095"/>
      <w:bookmarkEnd w:id="4096"/>
      <w:bookmarkEnd w:id="4097"/>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 xml:space="preserve">shall send SIP 200 (OK) response towards participating </w:t>
      </w:r>
      <w:proofErr w:type="spellStart"/>
      <w:r w:rsidRPr="00B02A0B">
        <w:t>MCData</w:t>
      </w:r>
      <w:proofErr w:type="spellEnd"/>
      <w:r w:rsidRPr="00B02A0B">
        <w:t xml:space="preserve">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98" w:name="_Toc20215744"/>
      <w:bookmarkStart w:id="4099" w:name="_Toc27496237"/>
      <w:bookmarkStart w:id="4100" w:name="_Toc36107978"/>
      <w:bookmarkStart w:id="4101" w:name="_Toc44598731"/>
      <w:bookmarkStart w:id="4102" w:name="_Toc44602586"/>
      <w:bookmarkStart w:id="4103" w:name="_Toc45197763"/>
      <w:bookmarkStart w:id="4104" w:name="_Toc45695796"/>
      <w:bookmarkStart w:id="4105" w:name="_Toc51851252"/>
      <w:bookmarkStart w:id="4106" w:name="_Toc92224869"/>
      <w:bookmarkStart w:id="4107" w:name="_Toc131378698"/>
      <w:r w:rsidRPr="00B02A0B">
        <w:t>13.2.2.3.2.2</w:t>
      </w:r>
      <w:r w:rsidRPr="00B02A0B">
        <w:tab/>
      </w:r>
      <w:proofErr w:type="spellStart"/>
      <w:r w:rsidRPr="00B02A0B">
        <w:t>MCData</w:t>
      </w:r>
      <w:proofErr w:type="spellEnd"/>
      <w:r w:rsidRPr="00B02A0B">
        <w:t xml:space="preserve"> client terminating procedures</w:t>
      </w:r>
      <w:bookmarkEnd w:id="4098"/>
      <w:bookmarkEnd w:id="4099"/>
      <w:bookmarkEnd w:id="4100"/>
      <w:bookmarkEnd w:id="4101"/>
      <w:bookmarkEnd w:id="4102"/>
      <w:bookmarkEnd w:id="4103"/>
      <w:bookmarkEnd w:id="4104"/>
      <w:bookmarkEnd w:id="4105"/>
      <w:bookmarkEnd w:id="4106"/>
      <w:bookmarkEnd w:id="4107"/>
    </w:p>
    <w:p w14:paraId="277A1D94" w14:textId="77777777" w:rsidR="005C310B" w:rsidRPr="00B02A0B" w:rsidRDefault="005C310B" w:rsidP="005C310B">
      <w:r w:rsidRPr="00B02A0B">
        <w:t xml:space="preserve">On receipt of a SIP MESSAGE request containing an application/vnd.3gpp.mcdata-signalling MIME body with a FD NETWORK NOTIFICATION message, the </w:t>
      </w:r>
      <w:proofErr w:type="spellStart"/>
      <w:r w:rsidRPr="00B02A0B">
        <w:t>MCData</w:t>
      </w:r>
      <w:proofErr w:type="spellEnd"/>
      <w:r w:rsidRPr="00B02A0B">
        <w:t xml:space="preserve"> client shall follow the procedure as described in clause 12.4.4.</w:t>
      </w:r>
    </w:p>
    <w:p w14:paraId="12CD8E96" w14:textId="77777777" w:rsidR="005C310B" w:rsidRPr="00B02A0B" w:rsidRDefault="005C310B" w:rsidP="007D34FE">
      <w:pPr>
        <w:pStyle w:val="Heading5"/>
        <w:rPr>
          <w:rFonts w:eastAsia="Malgun Gothic"/>
        </w:rPr>
      </w:pPr>
      <w:bookmarkStart w:id="4108" w:name="_Toc20215745"/>
      <w:bookmarkStart w:id="4109" w:name="_Toc27496238"/>
      <w:bookmarkStart w:id="4110" w:name="_Toc36107979"/>
      <w:bookmarkStart w:id="4111" w:name="_Toc44598732"/>
      <w:bookmarkStart w:id="4112" w:name="_Toc44602587"/>
      <w:bookmarkStart w:id="4113" w:name="_Toc45197764"/>
      <w:bookmarkStart w:id="4114" w:name="_Toc45695797"/>
      <w:bookmarkStart w:id="4115" w:name="_Toc51851253"/>
      <w:bookmarkStart w:id="4116" w:name="_Toc92224870"/>
      <w:bookmarkStart w:id="4117" w:name="_Toc131378699"/>
      <w:r w:rsidRPr="00B02A0B">
        <w:rPr>
          <w:rFonts w:eastAsia="Malgun Gothic"/>
        </w:rPr>
        <w:t>13.2.2.3.3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4108"/>
      <w:bookmarkEnd w:id="4109"/>
      <w:bookmarkEnd w:id="4110"/>
      <w:bookmarkEnd w:id="4111"/>
      <w:bookmarkEnd w:id="4112"/>
      <w:bookmarkEnd w:id="4113"/>
      <w:bookmarkEnd w:id="4114"/>
      <w:bookmarkEnd w:id="4115"/>
      <w:bookmarkEnd w:id="4116"/>
      <w:bookmarkEnd w:id="4117"/>
    </w:p>
    <w:p w14:paraId="72E3BF78" w14:textId="77777777" w:rsidR="005C310B" w:rsidRPr="00B02A0B" w:rsidRDefault="005C310B" w:rsidP="007D34FE">
      <w:pPr>
        <w:pStyle w:val="Heading6"/>
        <w:numPr>
          <w:ilvl w:val="5"/>
          <w:numId w:val="0"/>
        </w:numPr>
        <w:ind w:left="1152" w:hanging="432"/>
      </w:pPr>
      <w:bookmarkStart w:id="4118" w:name="_Toc20215746"/>
      <w:bookmarkStart w:id="4119" w:name="_Toc27496239"/>
      <w:bookmarkStart w:id="4120" w:name="_Toc36107980"/>
      <w:bookmarkStart w:id="4121" w:name="_Toc44598733"/>
      <w:bookmarkStart w:id="4122" w:name="_Toc44602588"/>
      <w:bookmarkStart w:id="4123" w:name="_Toc45197765"/>
      <w:bookmarkStart w:id="4124" w:name="_Toc45695798"/>
      <w:bookmarkStart w:id="4125" w:name="_Toc51851254"/>
      <w:bookmarkStart w:id="4126" w:name="_Toc92224871"/>
      <w:bookmarkStart w:id="4127" w:name="_Toc131378700"/>
      <w:r w:rsidRPr="00B02A0B">
        <w:t>13.2.2.3.3.1</w:t>
      </w:r>
      <w:r w:rsidRPr="00B02A0B">
        <w:tab/>
        <w:t xml:space="preserve">Originating participating </w:t>
      </w:r>
      <w:proofErr w:type="spellStart"/>
      <w:r w:rsidRPr="00B02A0B">
        <w:t>MCData</w:t>
      </w:r>
      <w:proofErr w:type="spellEnd"/>
      <w:r w:rsidRPr="00B02A0B">
        <w:t xml:space="preserve"> function procedures</w:t>
      </w:r>
      <w:bookmarkEnd w:id="4118"/>
      <w:bookmarkEnd w:id="4119"/>
      <w:bookmarkEnd w:id="4120"/>
      <w:bookmarkEnd w:id="4121"/>
      <w:bookmarkEnd w:id="4122"/>
      <w:bookmarkEnd w:id="4123"/>
      <w:bookmarkEnd w:id="4124"/>
      <w:bookmarkEnd w:id="4125"/>
      <w:bookmarkEnd w:id="4126"/>
      <w:bookmarkEnd w:id="4127"/>
    </w:p>
    <w:p w14:paraId="26355A87" w14:textId="77777777" w:rsidR="005C310B" w:rsidRPr="00B02A0B" w:rsidRDefault="005C310B" w:rsidP="005C310B">
      <w:r w:rsidRPr="00B02A0B">
        <w:t xml:space="preserve">Upon receipt of a "SIP MESSAGE request for FD using HTTP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28" w:name="_Toc20215747"/>
      <w:bookmarkStart w:id="4129" w:name="_Toc27496240"/>
      <w:bookmarkStart w:id="4130" w:name="_Toc36107981"/>
      <w:bookmarkStart w:id="4131" w:name="_Toc44598734"/>
      <w:bookmarkStart w:id="4132" w:name="_Toc44602589"/>
      <w:bookmarkStart w:id="4133" w:name="_Toc45197766"/>
      <w:bookmarkStart w:id="4134" w:name="_Toc45695799"/>
      <w:bookmarkStart w:id="4135" w:name="_Toc51851255"/>
      <w:bookmarkStart w:id="4136" w:name="_Toc92224872"/>
      <w:bookmarkStart w:id="4137" w:name="_Toc131378701"/>
      <w:r w:rsidRPr="00B02A0B">
        <w:t>13.2.2.3.3.2</w:t>
      </w:r>
      <w:r w:rsidRPr="00B02A0B">
        <w:tab/>
        <w:t xml:space="preserve">Terminating participating </w:t>
      </w:r>
      <w:proofErr w:type="spellStart"/>
      <w:r w:rsidRPr="00B02A0B">
        <w:t>MCData</w:t>
      </w:r>
      <w:proofErr w:type="spellEnd"/>
      <w:r w:rsidRPr="00B02A0B">
        <w:t xml:space="preserve"> function procedures</w:t>
      </w:r>
      <w:bookmarkEnd w:id="4128"/>
      <w:bookmarkEnd w:id="4129"/>
      <w:bookmarkEnd w:id="4130"/>
      <w:bookmarkEnd w:id="4131"/>
      <w:bookmarkEnd w:id="4132"/>
      <w:bookmarkEnd w:id="4133"/>
      <w:bookmarkEnd w:id="4134"/>
      <w:bookmarkEnd w:id="4135"/>
      <w:bookmarkEnd w:id="4136"/>
      <w:bookmarkEnd w:id="4137"/>
    </w:p>
    <w:p w14:paraId="6544C304" w14:textId="77777777" w:rsidR="005C310B" w:rsidRPr="00B02A0B" w:rsidRDefault="005C310B" w:rsidP="005C310B">
      <w:r w:rsidRPr="00B02A0B">
        <w:t xml:space="preserve">Upon receipt of a "SIP MESSAGE request for FD using HTTP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38" w:name="_Toc20215748"/>
      <w:bookmarkStart w:id="4139" w:name="_Toc27496241"/>
      <w:bookmarkStart w:id="4140" w:name="_Toc36107982"/>
      <w:bookmarkStart w:id="4141" w:name="_Toc44598735"/>
      <w:bookmarkStart w:id="4142" w:name="_Toc44602590"/>
      <w:bookmarkStart w:id="4143" w:name="_Toc45197767"/>
      <w:bookmarkStart w:id="4144" w:name="_Toc45695800"/>
      <w:bookmarkStart w:id="4145" w:name="_Toc51851256"/>
      <w:bookmarkStart w:id="4146" w:name="_Toc92224873"/>
      <w:bookmarkStart w:id="4147" w:name="_Toc131378702"/>
      <w:r w:rsidRPr="00B02A0B">
        <w:rPr>
          <w:rFonts w:eastAsia="Malgun Gothic"/>
        </w:rPr>
        <w:lastRenderedPageBreak/>
        <w:t>13.2.2.3.4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4138"/>
      <w:bookmarkEnd w:id="4139"/>
      <w:bookmarkEnd w:id="4140"/>
      <w:bookmarkEnd w:id="4141"/>
      <w:bookmarkEnd w:id="4142"/>
      <w:bookmarkEnd w:id="4143"/>
      <w:bookmarkEnd w:id="4144"/>
      <w:bookmarkEnd w:id="4145"/>
      <w:bookmarkEnd w:id="4146"/>
      <w:bookmarkEnd w:id="4147"/>
    </w:p>
    <w:p w14:paraId="3753739E" w14:textId="77777777" w:rsidR="005C310B" w:rsidRPr="00B02A0B" w:rsidRDefault="005C310B" w:rsidP="005C310B">
      <w:r w:rsidRPr="00B02A0B">
        <w:t xml:space="preserve">Upon receipt of a "SIP MESSAGE request for FD using HTTP for controlling </w:t>
      </w:r>
      <w:proofErr w:type="spellStart"/>
      <w:r w:rsidRPr="00B02A0B">
        <w:t>MCData</w:t>
      </w:r>
      <w:proofErr w:type="spellEnd"/>
      <w:r w:rsidRPr="00B02A0B">
        <w:t xml:space="preserve"> function", the controlling </w:t>
      </w:r>
      <w:proofErr w:type="spellStart"/>
      <w:r w:rsidRPr="00B02A0B">
        <w:t>MCData</w:t>
      </w:r>
      <w:proofErr w:type="spellEnd"/>
      <w:r w:rsidRPr="00B02A0B">
        <w:t xml:space="preserve">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48" w:name="_Toc20215749"/>
      <w:bookmarkStart w:id="4149" w:name="_Toc27496242"/>
      <w:bookmarkStart w:id="4150" w:name="_Toc36107983"/>
      <w:bookmarkStart w:id="4151" w:name="_Toc44598736"/>
      <w:bookmarkStart w:id="4152" w:name="_Toc44602591"/>
      <w:bookmarkStart w:id="4153" w:name="_Toc45197768"/>
      <w:bookmarkStart w:id="4154" w:name="_Toc45695801"/>
      <w:bookmarkStart w:id="4155" w:name="_Toc51851257"/>
      <w:bookmarkStart w:id="4156" w:name="_Toc92224874"/>
      <w:bookmarkStart w:id="4157" w:name="_Toc131378703"/>
      <w:r w:rsidRPr="00B02A0B">
        <w:t>13.2.3</w:t>
      </w:r>
      <w:r w:rsidRPr="00B02A0B">
        <w:tab/>
      </w:r>
      <w:proofErr w:type="spellStart"/>
      <w:r w:rsidRPr="00B02A0B">
        <w:t>MCData</w:t>
      </w:r>
      <w:proofErr w:type="spellEnd"/>
      <w:r w:rsidRPr="00B02A0B">
        <w:t xml:space="preserve"> server initiated communication release without prior indication</w:t>
      </w:r>
      <w:bookmarkEnd w:id="4148"/>
      <w:bookmarkEnd w:id="4149"/>
      <w:bookmarkEnd w:id="4150"/>
      <w:bookmarkEnd w:id="4151"/>
      <w:bookmarkEnd w:id="4152"/>
      <w:bookmarkEnd w:id="4153"/>
      <w:bookmarkEnd w:id="4154"/>
      <w:bookmarkEnd w:id="4155"/>
      <w:bookmarkEnd w:id="4156"/>
      <w:bookmarkEnd w:id="4157"/>
    </w:p>
    <w:p w14:paraId="3D38C72D" w14:textId="77777777" w:rsidR="005C310B" w:rsidRPr="00B02A0B" w:rsidRDefault="005C310B" w:rsidP="007D34FE">
      <w:pPr>
        <w:pStyle w:val="Heading4"/>
        <w:rPr>
          <w:rFonts w:eastAsia="SimSun"/>
        </w:rPr>
      </w:pPr>
      <w:bookmarkStart w:id="4158" w:name="_Toc20215750"/>
      <w:bookmarkStart w:id="4159" w:name="_Toc27496243"/>
      <w:bookmarkStart w:id="4160" w:name="_Toc36107984"/>
      <w:bookmarkStart w:id="4161" w:name="_Toc44598737"/>
      <w:bookmarkStart w:id="4162" w:name="_Toc44602592"/>
      <w:bookmarkStart w:id="4163" w:name="_Toc45197769"/>
      <w:bookmarkStart w:id="4164" w:name="_Toc45695802"/>
      <w:bookmarkStart w:id="4165" w:name="_Toc51851258"/>
      <w:bookmarkStart w:id="4166" w:name="_Toc92224875"/>
      <w:bookmarkStart w:id="4167" w:name="_Toc131378704"/>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58"/>
      <w:bookmarkEnd w:id="4159"/>
      <w:bookmarkEnd w:id="4160"/>
      <w:bookmarkEnd w:id="4161"/>
      <w:bookmarkEnd w:id="4162"/>
      <w:bookmarkEnd w:id="4163"/>
      <w:bookmarkEnd w:id="4164"/>
      <w:bookmarkEnd w:id="4165"/>
      <w:bookmarkEnd w:id="4166"/>
      <w:bookmarkEnd w:id="4167"/>
    </w:p>
    <w:p w14:paraId="463DE7D5" w14:textId="77777777" w:rsidR="005C310B" w:rsidRPr="00B02A0B" w:rsidRDefault="005C310B" w:rsidP="005C310B">
      <w:r w:rsidRPr="00B02A0B">
        <w:t xml:space="preserve">Based on local policies and conditions explained in clause 13.2.2.2.4.1 and clause 13.2.2.2.4.2, </w:t>
      </w:r>
      <w:proofErr w:type="spellStart"/>
      <w:r w:rsidRPr="00B02A0B">
        <w:t>MCData</w:t>
      </w:r>
      <w:proofErr w:type="spellEnd"/>
      <w:r w:rsidRPr="00B02A0B">
        <w:t xml:space="preserve"> server can release an ongoing </w:t>
      </w:r>
      <w:proofErr w:type="spellStart"/>
      <w:r w:rsidRPr="00B02A0B">
        <w:t>MCData</w:t>
      </w:r>
      <w:proofErr w:type="spellEnd"/>
      <w:r w:rsidRPr="00B02A0B">
        <w:t xml:space="preserve"> communication. Based on the configuration, </w:t>
      </w:r>
      <w:proofErr w:type="spellStart"/>
      <w:r w:rsidRPr="00B02A0B">
        <w:t>MCData</w:t>
      </w:r>
      <w:proofErr w:type="spellEnd"/>
      <w:r w:rsidRPr="00B02A0B">
        <w:t xml:space="preserve"> server can decide to </w:t>
      </w:r>
      <w:r w:rsidRPr="00B02A0B">
        <w:rPr>
          <w:lang w:val="en-US"/>
        </w:rPr>
        <w:t>release</w:t>
      </w:r>
      <w:r w:rsidRPr="00B02A0B">
        <w:t xml:space="preserve"> the communication without prior notification to </w:t>
      </w:r>
      <w:proofErr w:type="spellStart"/>
      <w:r w:rsidRPr="00B02A0B">
        <w:t>MCData</w:t>
      </w:r>
      <w:proofErr w:type="spellEnd"/>
      <w:r w:rsidRPr="00B02A0B">
        <w:t xml:space="preserve"> client.</w:t>
      </w:r>
    </w:p>
    <w:p w14:paraId="4FF3B217" w14:textId="77777777" w:rsidR="005C310B" w:rsidRPr="00B02A0B" w:rsidRDefault="005C310B" w:rsidP="007D34FE">
      <w:pPr>
        <w:pStyle w:val="Heading4"/>
      </w:pPr>
      <w:bookmarkStart w:id="4168" w:name="_Toc20215751"/>
      <w:bookmarkStart w:id="4169" w:name="_Toc27496244"/>
      <w:bookmarkStart w:id="4170" w:name="_Toc36107985"/>
      <w:bookmarkStart w:id="4171" w:name="_Toc44598738"/>
      <w:bookmarkStart w:id="4172" w:name="_Toc44602593"/>
      <w:bookmarkStart w:id="4173" w:name="_Toc45197770"/>
      <w:bookmarkStart w:id="4174" w:name="_Toc45695803"/>
      <w:bookmarkStart w:id="4175" w:name="_Toc51851259"/>
      <w:bookmarkStart w:id="4176" w:name="_Toc92224876"/>
      <w:bookmarkStart w:id="4177" w:name="_Toc131378705"/>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 xml:space="preserve">Release of </w:t>
      </w:r>
      <w:proofErr w:type="spellStart"/>
      <w:r w:rsidRPr="00B02A0B">
        <w:t>MCData</w:t>
      </w:r>
      <w:proofErr w:type="spellEnd"/>
      <w:r w:rsidRPr="00B02A0B">
        <w:t xml:space="preserve"> communication over media plane</w:t>
      </w:r>
      <w:bookmarkEnd w:id="4168"/>
      <w:bookmarkEnd w:id="4169"/>
      <w:bookmarkEnd w:id="4170"/>
      <w:bookmarkEnd w:id="4171"/>
      <w:bookmarkEnd w:id="4172"/>
      <w:bookmarkEnd w:id="4173"/>
      <w:bookmarkEnd w:id="4174"/>
      <w:bookmarkEnd w:id="4175"/>
      <w:bookmarkEnd w:id="4176"/>
      <w:bookmarkEnd w:id="4177"/>
    </w:p>
    <w:p w14:paraId="530402C8" w14:textId="77777777" w:rsidR="005C310B" w:rsidRPr="00B02A0B" w:rsidRDefault="005C310B" w:rsidP="007D34FE">
      <w:pPr>
        <w:pStyle w:val="Heading5"/>
        <w:rPr>
          <w:rFonts w:eastAsia="Malgun Gothic"/>
        </w:rPr>
      </w:pPr>
      <w:bookmarkStart w:id="4178" w:name="_Toc20215752"/>
      <w:bookmarkStart w:id="4179" w:name="_Toc27496245"/>
      <w:bookmarkStart w:id="4180" w:name="_Toc36107986"/>
      <w:bookmarkStart w:id="4181" w:name="_Toc44598739"/>
      <w:bookmarkStart w:id="4182" w:name="_Toc44602594"/>
      <w:bookmarkStart w:id="4183" w:name="_Toc45197771"/>
      <w:bookmarkStart w:id="4184" w:name="_Toc45695804"/>
      <w:bookmarkStart w:id="4185" w:name="_Toc51851260"/>
      <w:bookmarkStart w:id="4186" w:name="_Toc92224877"/>
      <w:bookmarkStart w:id="4187" w:name="_Toc131378706"/>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78"/>
      <w:bookmarkEnd w:id="4179"/>
      <w:bookmarkEnd w:id="4180"/>
      <w:bookmarkEnd w:id="4181"/>
      <w:bookmarkEnd w:id="4182"/>
      <w:bookmarkEnd w:id="4183"/>
      <w:bookmarkEnd w:id="4184"/>
      <w:bookmarkEnd w:id="4185"/>
      <w:bookmarkEnd w:id="4186"/>
      <w:bookmarkEnd w:id="4187"/>
    </w:p>
    <w:p w14:paraId="5BEB981C" w14:textId="77777777" w:rsidR="005C310B" w:rsidRPr="00B02A0B" w:rsidRDefault="005C310B" w:rsidP="005C310B">
      <w:pPr>
        <w:rPr>
          <w:lang w:val="en-US"/>
        </w:rPr>
      </w:pPr>
      <w:r w:rsidRPr="00B02A0B">
        <w:rPr>
          <w:lang w:val="en-US"/>
        </w:rPr>
        <w:t xml:space="preserve">The procedures described in this clause are applicable to </w:t>
      </w:r>
      <w:proofErr w:type="spellStart"/>
      <w:r w:rsidRPr="00B02A0B">
        <w:rPr>
          <w:lang w:val="en-US"/>
        </w:rPr>
        <w:t>MCData</w:t>
      </w:r>
      <w:proofErr w:type="spellEnd"/>
      <w:r w:rsidRPr="00B02A0B">
        <w:rPr>
          <w:lang w:val="en-US"/>
        </w:rPr>
        <w:t xml:space="preserve"> SDS and </w:t>
      </w:r>
      <w:proofErr w:type="spellStart"/>
      <w:r w:rsidRPr="00B02A0B">
        <w:rPr>
          <w:lang w:val="en-US"/>
        </w:rPr>
        <w:t>MCData</w:t>
      </w:r>
      <w:proofErr w:type="spellEnd"/>
      <w:r w:rsidRPr="00B02A0B">
        <w:rPr>
          <w:lang w:val="en-US"/>
        </w:rPr>
        <w:t xml:space="preserve"> FD using media plane where </w:t>
      </w:r>
      <w:proofErr w:type="spellStart"/>
      <w:r w:rsidRPr="00B02A0B">
        <w:rPr>
          <w:lang w:val="en-US"/>
        </w:rPr>
        <w:t>MCData</w:t>
      </w:r>
      <w:proofErr w:type="spellEnd"/>
      <w:r w:rsidRPr="00B02A0B">
        <w:rPr>
          <w:lang w:val="en-US"/>
        </w:rPr>
        <w:t xml:space="preserve"> server initiates communication release.</w:t>
      </w:r>
    </w:p>
    <w:p w14:paraId="783741C3" w14:textId="77777777" w:rsidR="005C310B" w:rsidRPr="00B02A0B" w:rsidRDefault="005C310B" w:rsidP="007D34FE">
      <w:pPr>
        <w:pStyle w:val="Heading5"/>
        <w:rPr>
          <w:rFonts w:eastAsia="Malgun Gothic"/>
        </w:rPr>
      </w:pPr>
      <w:bookmarkStart w:id="4188" w:name="_Toc20215753"/>
      <w:bookmarkStart w:id="4189" w:name="_Toc27496246"/>
      <w:bookmarkStart w:id="4190" w:name="_Toc36107987"/>
      <w:bookmarkStart w:id="4191" w:name="_Toc44598740"/>
      <w:bookmarkStart w:id="4192" w:name="_Toc44602595"/>
      <w:bookmarkStart w:id="4193" w:name="_Toc45197772"/>
      <w:bookmarkStart w:id="4194" w:name="_Toc45695805"/>
      <w:bookmarkStart w:id="4195" w:name="_Toc51851261"/>
      <w:bookmarkStart w:id="4196" w:name="_Toc92224878"/>
      <w:bookmarkStart w:id="4197" w:name="_Toc131378707"/>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4188"/>
      <w:bookmarkEnd w:id="4189"/>
      <w:bookmarkEnd w:id="4190"/>
      <w:bookmarkEnd w:id="4191"/>
      <w:bookmarkEnd w:id="4192"/>
      <w:bookmarkEnd w:id="4193"/>
      <w:bookmarkEnd w:id="4194"/>
      <w:bookmarkEnd w:id="4195"/>
      <w:bookmarkEnd w:id="4196"/>
      <w:bookmarkEnd w:id="4197"/>
    </w:p>
    <w:p w14:paraId="7AE2BCA3" w14:textId="77777777" w:rsidR="005C310B" w:rsidRPr="00B02A0B" w:rsidRDefault="005C310B" w:rsidP="005C310B">
      <w:pPr>
        <w:rPr>
          <w:lang w:val="en-US"/>
        </w:rPr>
      </w:pPr>
      <w:r w:rsidRPr="00B02A0B">
        <w:rPr>
          <w:lang w:val="en-US"/>
        </w:rPr>
        <w:t xml:space="preserve">Upon receiving a SIP BYE request from the </w:t>
      </w:r>
      <w:proofErr w:type="spellStart"/>
      <w:r w:rsidRPr="00B02A0B">
        <w:rPr>
          <w:lang w:val="en-US"/>
        </w:rPr>
        <w:t>MCData</w:t>
      </w:r>
      <w:proofErr w:type="spellEnd"/>
      <w:r w:rsidRPr="00B02A0B">
        <w:rPr>
          <w:lang w:val="en-US"/>
        </w:rPr>
        <w:t xml:space="preserve"> server, the </w:t>
      </w:r>
      <w:proofErr w:type="spellStart"/>
      <w:r w:rsidRPr="00B02A0B">
        <w:rPr>
          <w:lang w:val="en-US"/>
        </w:rPr>
        <w:t>MCData</w:t>
      </w:r>
      <w:proofErr w:type="spellEnd"/>
      <w:r w:rsidRPr="00B02A0B">
        <w:rPr>
          <w:lang w:val="en-US"/>
        </w:rPr>
        <w:t xml:space="preserve">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 xml:space="preserve">shall notify the </w:t>
      </w:r>
      <w:proofErr w:type="spellStart"/>
      <w:r w:rsidRPr="00B02A0B">
        <w:t>MCData</w:t>
      </w:r>
      <w:proofErr w:type="spellEnd"/>
      <w:r w:rsidRPr="00B02A0B">
        <w:t xml:space="preserve">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98" w:name="_Toc20215754"/>
      <w:bookmarkStart w:id="4199" w:name="_Toc27496247"/>
      <w:bookmarkStart w:id="4200" w:name="_Toc36107988"/>
      <w:bookmarkStart w:id="4201" w:name="_Toc44598741"/>
      <w:bookmarkStart w:id="4202" w:name="_Toc44602596"/>
      <w:bookmarkStart w:id="4203" w:name="_Toc45197773"/>
      <w:bookmarkStart w:id="4204" w:name="_Toc45695806"/>
      <w:bookmarkStart w:id="4205" w:name="_Toc51851262"/>
      <w:bookmarkStart w:id="4206" w:name="_Toc92224879"/>
      <w:bookmarkStart w:id="4207" w:name="_Toc131378708"/>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4198"/>
      <w:bookmarkEnd w:id="4199"/>
      <w:bookmarkEnd w:id="4200"/>
      <w:bookmarkEnd w:id="4201"/>
      <w:bookmarkEnd w:id="4202"/>
      <w:bookmarkEnd w:id="4203"/>
      <w:bookmarkEnd w:id="4204"/>
      <w:bookmarkEnd w:id="4205"/>
      <w:bookmarkEnd w:id="4206"/>
      <w:bookmarkEnd w:id="4207"/>
    </w:p>
    <w:p w14:paraId="04D9ACF4" w14:textId="77777777" w:rsidR="005C310B" w:rsidRPr="00B02A0B" w:rsidRDefault="005C310B" w:rsidP="005C310B">
      <w:pPr>
        <w:rPr>
          <w:lang w:val="en-US"/>
        </w:rPr>
      </w:pPr>
      <w:r w:rsidRPr="00B02A0B">
        <w:rPr>
          <w:lang w:val="en-US"/>
        </w:rPr>
        <w:t xml:space="preserve">Upon receiving SIP BYE request from controlling </w:t>
      </w:r>
      <w:proofErr w:type="spellStart"/>
      <w:r w:rsidRPr="00B02A0B">
        <w:rPr>
          <w:lang w:val="en-US"/>
        </w:rPr>
        <w:t>MCData</w:t>
      </w:r>
      <w:proofErr w:type="spellEnd"/>
      <w:r w:rsidRPr="00B02A0B">
        <w:rPr>
          <w:lang w:val="en-US"/>
        </w:rPr>
        <w:t xml:space="preserve"> function, the participating </w:t>
      </w:r>
      <w:proofErr w:type="spellStart"/>
      <w:r w:rsidRPr="00B02A0B">
        <w:rPr>
          <w:lang w:val="en-US"/>
        </w:rPr>
        <w:t>MCData</w:t>
      </w:r>
      <w:proofErr w:type="spellEnd"/>
      <w:r w:rsidRPr="00B02A0B">
        <w:rPr>
          <w:lang w:val="en-US"/>
        </w:rPr>
        <w:t xml:space="preserve">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208" w:name="_Toc20215755"/>
      <w:bookmarkStart w:id="4209" w:name="_Toc27496248"/>
      <w:bookmarkStart w:id="4210" w:name="_Toc36107989"/>
      <w:bookmarkStart w:id="4211" w:name="_Toc44598742"/>
      <w:bookmarkStart w:id="4212" w:name="_Toc44602597"/>
      <w:bookmarkStart w:id="4213" w:name="_Toc45197774"/>
      <w:bookmarkStart w:id="4214" w:name="_Toc45695807"/>
      <w:bookmarkStart w:id="4215" w:name="_Toc51851263"/>
      <w:bookmarkStart w:id="4216" w:name="_Toc92224880"/>
      <w:bookmarkStart w:id="4217" w:name="_Toc131378709"/>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4208"/>
      <w:bookmarkEnd w:id="4209"/>
      <w:bookmarkEnd w:id="4210"/>
      <w:bookmarkEnd w:id="4211"/>
      <w:bookmarkEnd w:id="4212"/>
      <w:bookmarkEnd w:id="4213"/>
      <w:bookmarkEnd w:id="4214"/>
      <w:bookmarkEnd w:id="4215"/>
      <w:bookmarkEnd w:id="4216"/>
      <w:bookmarkEnd w:id="4217"/>
    </w:p>
    <w:p w14:paraId="7BC04253" w14:textId="77777777" w:rsidR="005C310B" w:rsidRPr="00B02A0B" w:rsidRDefault="005C310B" w:rsidP="005C310B">
      <w:r w:rsidRPr="00B02A0B">
        <w:rPr>
          <w:lang w:val="en-US"/>
        </w:rPr>
        <w:t xml:space="preserve">Based on communication release policies and configuration, when controlling </w:t>
      </w:r>
      <w:proofErr w:type="spellStart"/>
      <w:r w:rsidRPr="00B02A0B">
        <w:rPr>
          <w:lang w:val="en-US"/>
        </w:rPr>
        <w:t>MCData</w:t>
      </w:r>
      <w:proofErr w:type="spellEnd"/>
      <w:r w:rsidRPr="00B02A0B">
        <w:rPr>
          <w:lang w:val="en-US"/>
        </w:rPr>
        <w:t xml:space="preserve"> function wants to release communication, the controlling </w:t>
      </w:r>
      <w:proofErr w:type="spellStart"/>
      <w:r w:rsidRPr="00B02A0B">
        <w:rPr>
          <w:lang w:val="en-US"/>
        </w:rPr>
        <w:t>MCData</w:t>
      </w:r>
      <w:proofErr w:type="spellEnd"/>
      <w:r w:rsidRPr="00B02A0B">
        <w:rPr>
          <w:lang w:val="en-US"/>
        </w:rPr>
        <w:t xml:space="preserve">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18" w:name="_Toc20215756"/>
      <w:bookmarkStart w:id="4219" w:name="_Toc27496249"/>
      <w:bookmarkStart w:id="4220" w:name="_Toc36107990"/>
      <w:bookmarkStart w:id="4221" w:name="_Toc44598743"/>
      <w:bookmarkStart w:id="4222" w:name="_Toc44602598"/>
      <w:bookmarkStart w:id="4223" w:name="_Toc45197775"/>
      <w:bookmarkStart w:id="4224" w:name="_Toc45695808"/>
      <w:bookmarkStart w:id="4225" w:name="_Toc51851264"/>
      <w:bookmarkStart w:id="4226" w:name="_Toc92224881"/>
      <w:bookmarkStart w:id="4227" w:name="_Toc131378710"/>
      <w:r w:rsidRPr="00B02A0B">
        <w:rPr>
          <w:rFonts w:eastAsia="Malgun Gothic"/>
        </w:rPr>
        <w:t>13.2.3.3</w:t>
      </w:r>
      <w:r w:rsidRPr="00B02A0B">
        <w:rPr>
          <w:rFonts w:eastAsia="Malgun Gothic"/>
        </w:rPr>
        <w:tab/>
      </w:r>
      <w:r w:rsidRPr="00B02A0B">
        <w:t xml:space="preserve">Release of </w:t>
      </w:r>
      <w:proofErr w:type="spellStart"/>
      <w:r w:rsidRPr="00B02A0B">
        <w:t>MCData</w:t>
      </w:r>
      <w:proofErr w:type="spellEnd"/>
      <w:r w:rsidRPr="00B02A0B">
        <w:t xml:space="preserve"> communication over HTTP</w:t>
      </w:r>
      <w:bookmarkEnd w:id="4218"/>
      <w:bookmarkEnd w:id="4219"/>
      <w:bookmarkEnd w:id="4220"/>
      <w:bookmarkEnd w:id="4221"/>
      <w:bookmarkEnd w:id="4222"/>
      <w:bookmarkEnd w:id="4223"/>
      <w:bookmarkEnd w:id="4224"/>
      <w:bookmarkEnd w:id="4225"/>
      <w:bookmarkEnd w:id="4226"/>
      <w:bookmarkEnd w:id="4227"/>
    </w:p>
    <w:p w14:paraId="5AB6078C" w14:textId="77777777" w:rsidR="005C310B" w:rsidRPr="00B02A0B" w:rsidRDefault="005C310B" w:rsidP="007D34FE">
      <w:pPr>
        <w:pStyle w:val="Heading5"/>
        <w:rPr>
          <w:rFonts w:eastAsia="Malgun Gothic"/>
        </w:rPr>
      </w:pPr>
      <w:bookmarkStart w:id="4228" w:name="_Toc20215757"/>
      <w:bookmarkStart w:id="4229" w:name="_Toc27496250"/>
      <w:bookmarkStart w:id="4230" w:name="_Toc36107991"/>
      <w:bookmarkStart w:id="4231" w:name="_Toc44598744"/>
      <w:bookmarkStart w:id="4232" w:name="_Toc44602599"/>
      <w:bookmarkStart w:id="4233" w:name="_Toc45197776"/>
      <w:bookmarkStart w:id="4234" w:name="_Toc45695809"/>
      <w:bookmarkStart w:id="4235" w:name="_Toc51851265"/>
      <w:bookmarkStart w:id="4236" w:name="_Toc92224882"/>
      <w:bookmarkStart w:id="4237" w:name="_Toc131378711"/>
      <w:r w:rsidRPr="00B02A0B">
        <w:rPr>
          <w:rFonts w:eastAsia="Malgun Gothic"/>
        </w:rPr>
        <w:t>13.2.3.3.1</w:t>
      </w:r>
      <w:r w:rsidRPr="00B02A0B">
        <w:rPr>
          <w:rFonts w:eastAsia="Malgun Gothic"/>
        </w:rPr>
        <w:tab/>
        <w:t>General</w:t>
      </w:r>
      <w:bookmarkEnd w:id="4228"/>
      <w:bookmarkEnd w:id="4229"/>
      <w:bookmarkEnd w:id="4230"/>
      <w:bookmarkEnd w:id="4231"/>
      <w:bookmarkEnd w:id="4232"/>
      <w:bookmarkEnd w:id="4233"/>
      <w:bookmarkEnd w:id="4234"/>
      <w:bookmarkEnd w:id="4235"/>
      <w:bookmarkEnd w:id="4236"/>
      <w:bookmarkEnd w:id="4237"/>
    </w:p>
    <w:p w14:paraId="144C62D9" w14:textId="77777777" w:rsidR="005C310B" w:rsidRPr="00B02A0B" w:rsidRDefault="005C310B" w:rsidP="005C310B">
      <w:r w:rsidRPr="00B02A0B">
        <w:t xml:space="preserve">This procedure described in this clause are applicable to </w:t>
      </w:r>
      <w:proofErr w:type="spellStart"/>
      <w:r w:rsidRPr="00B02A0B">
        <w:t>MCData</w:t>
      </w:r>
      <w:proofErr w:type="spellEnd"/>
      <w:r w:rsidRPr="00B02A0B">
        <w:t xml:space="preserve"> FD using HTTP where </w:t>
      </w:r>
      <w:proofErr w:type="spellStart"/>
      <w:r w:rsidRPr="00B02A0B">
        <w:t>MCData</w:t>
      </w:r>
      <w:proofErr w:type="spellEnd"/>
      <w:r w:rsidRPr="00B02A0B">
        <w:t xml:space="preserve"> server initiates communication release.</w:t>
      </w:r>
    </w:p>
    <w:p w14:paraId="5178E244" w14:textId="77777777" w:rsidR="005C310B" w:rsidRPr="00B02A0B" w:rsidRDefault="005C310B" w:rsidP="007D34FE">
      <w:pPr>
        <w:pStyle w:val="Heading5"/>
      </w:pPr>
      <w:bookmarkStart w:id="4238" w:name="_Toc20215758"/>
      <w:bookmarkStart w:id="4239" w:name="_Toc27496251"/>
      <w:bookmarkStart w:id="4240" w:name="_Toc36107992"/>
      <w:bookmarkStart w:id="4241" w:name="_Toc44598745"/>
      <w:bookmarkStart w:id="4242" w:name="_Toc44602600"/>
      <w:bookmarkStart w:id="4243" w:name="_Toc45197777"/>
      <w:bookmarkStart w:id="4244" w:name="_Toc45695810"/>
      <w:bookmarkStart w:id="4245" w:name="_Toc51851266"/>
      <w:bookmarkStart w:id="4246" w:name="_Toc92224883"/>
      <w:bookmarkStart w:id="4247" w:name="_Toc131378712"/>
      <w:r w:rsidRPr="00B02A0B">
        <w:t>13.2.3.3.2</w:t>
      </w:r>
      <w:r w:rsidRPr="00B02A0B">
        <w:tab/>
      </w:r>
      <w:proofErr w:type="spellStart"/>
      <w:r w:rsidRPr="00B02A0B">
        <w:t>MCData</w:t>
      </w:r>
      <w:proofErr w:type="spellEnd"/>
      <w:r w:rsidRPr="00B02A0B">
        <w:t xml:space="preserve"> client procedures</w:t>
      </w:r>
      <w:bookmarkEnd w:id="4238"/>
      <w:bookmarkEnd w:id="4239"/>
      <w:bookmarkEnd w:id="4240"/>
      <w:bookmarkEnd w:id="4241"/>
      <w:bookmarkEnd w:id="4242"/>
      <w:bookmarkEnd w:id="4243"/>
      <w:bookmarkEnd w:id="4244"/>
      <w:bookmarkEnd w:id="4245"/>
      <w:bookmarkEnd w:id="4246"/>
      <w:bookmarkEnd w:id="4247"/>
    </w:p>
    <w:p w14:paraId="258D36D4" w14:textId="77777777" w:rsidR="005C310B" w:rsidRPr="00B02A0B" w:rsidRDefault="005C310B" w:rsidP="007D34FE">
      <w:pPr>
        <w:pStyle w:val="Heading6"/>
        <w:numPr>
          <w:ilvl w:val="5"/>
          <w:numId w:val="0"/>
        </w:numPr>
        <w:ind w:left="1152" w:hanging="432"/>
      </w:pPr>
      <w:bookmarkStart w:id="4248" w:name="_Toc20215759"/>
      <w:bookmarkStart w:id="4249" w:name="_Toc27496252"/>
      <w:bookmarkStart w:id="4250" w:name="_Toc36107993"/>
      <w:bookmarkStart w:id="4251" w:name="_Toc44598746"/>
      <w:bookmarkStart w:id="4252" w:name="_Toc44602601"/>
      <w:bookmarkStart w:id="4253" w:name="_Toc45197778"/>
      <w:bookmarkStart w:id="4254" w:name="_Toc45695811"/>
      <w:bookmarkStart w:id="4255" w:name="_Toc51851267"/>
      <w:bookmarkStart w:id="4256" w:name="_Toc92224884"/>
      <w:bookmarkStart w:id="4257" w:name="_Toc131378713"/>
      <w:r w:rsidRPr="00B02A0B">
        <w:t>13.2.3.3.2.1</w:t>
      </w:r>
      <w:r w:rsidRPr="00B02A0B">
        <w:tab/>
      </w:r>
      <w:proofErr w:type="spellStart"/>
      <w:r w:rsidRPr="00B02A0B">
        <w:t>MCData</w:t>
      </w:r>
      <w:proofErr w:type="spellEnd"/>
      <w:r w:rsidRPr="00B02A0B">
        <w:t xml:space="preserve"> client originating procedure</w:t>
      </w:r>
      <w:bookmarkEnd w:id="4248"/>
      <w:bookmarkEnd w:id="4249"/>
      <w:bookmarkEnd w:id="4250"/>
      <w:bookmarkEnd w:id="4251"/>
      <w:bookmarkEnd w:id="4252"/>
      <w:bookmarkEnd w:id="4253"/>
      <w:bookmarkEnd w:id="4254"/>
      <w:bookmarkEnd w:id="4255"/>
      <w:bookmarkEnd w:id="4256"/>
      <w:bookmarkEnd w:id="4257"/>
    </w:p>
    <w:p w14:paraId="357D1A9D" w14:textId="77777777" w:rsidR="005C310B" w:rsidRPr="00B02A0B" w:rsidRDefault="005C310B" w:rsidP="005C310B">
      <w:r w:rsidRPr="00B02A0B">
        <w:t xml:space="preserve">Upon receiving SIP MESSAGE from </w:t>
      </w:r>
      <w:proofErr w:type="spellStart"/>
      <w:r w:rsidRPr="00B02A0B">
        <w:t>MCData</w:t>
      </w:r>
      <w:proofErr w:type="spellEnd"/>
      <w:r w:rsidRPr="00B02A0B">
        <w:t xml:space="preserve"> server containing an application/vnd.3gpp.mcdata-signalling MIME body, the </w:t>
      </w:r>
      <w:proofErr w:type="spellStart"/>
      <w:r w:rsidRPr="00B02A0B">
        <w:t>MCData</w:t>
      </w:r>
      <w:proofErr w:type="spellEnd"/>
      <w:r w:rsidRPr="00B02A0B">
        <w:t xml:space="preserve"> client:</w:t>
      </w:r>
    </w:p>
    <w:p w14:paraId="1B72CA56" w14:textId="77777777" w:rsidR="005C310B" w:rsidRPr="00B02A0B" w:rsidRDefault="005C310B" w:rsidP="005C310B">
      <w:pPr>
        <w:pStyle w:val="B1"/>
      </w:pPr>
      <w:r w:rsidRPr="00B02A0B">
        <w:lastRenderedPageBreak/>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 xml:space="preserve">shall send the SIP 200 (OK) response towards </w:t>
      </w:r>
      <w:proofErr w:type="spellStart"/>
      <w:r w:rsidRPr="00B02A0B">
        <w:t>MCData</w:t>
      </w:r>
      <w:proofErr w:type="spellEnd"/>
      <w:r w:rsidRPr="00B02A0B">
        <w:t xml:space="preserve"> server according to 3GPP TS 24.229 [5]; and</w:t>
      </w:r>
    </w:p>
    <w:p w14:paraId="144AAF83" w14:textId="77777777" w:rsidR="005C310B" w:rsidRPr="00B02A0B" w:rsidRDefault="005C310B" w:rsidP="005C310B">
      <w:pPr>
        <w:pStyle w:val="B1"/>
      </w:pPr>
      <w:r w:rsidRPr="00B02A0B">
        <w:t>3)</w:t>
      </w:r>
      <w:r w:rsidRPr="00B02A0B">
        <w:tab/>
        <w:t xml:space="preserve">shall notify </w:t>
      </w:r>
      <w:proofErr w:type="spellStart"/>
      <w:r w:rsidRPr="00B02A0B">
        <w:t>MCData</w:t>
      </w:r>
      <w:proofErr w:type="spellEnd"/>
      <w:r w:rsidRPr="00B02A0B">
        <w:t xml:space="preserve">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58" w:name="_Toc20215760"/>
      <w:bookmarkStart w:id="4259" w:name="_Toc27496253"/>
      <w:bookmarkStart w:id="4260" w:name="_Toc36107994"/>
      <w:bookmarkStart w:id="4261" w:name="_Toc44598747"/>
      <w:bookmarkStart w:id="4262" w:name="_Toc44602602"/>
      <w:bookmarkStart w:id="4263" w:name="_Toc45197779"/>
      <w:bookmarkStart w:id="4264" w:name="_Toc45695812"/>
      <w:bookmarkStart w:id="4265" w:name="_Toc51851268"/>
      <w:bookmarkStart w:id="4266" w:name="_Toc92224885"/>
      <w:bookmarkStart w:id="4267" w:name="_Toc131378714"/>
      <w:r w:rsidRPr="00B02A0B">
        <w:t>13.2.3.3.2.2</w:t>
      </w:r>
      <w:r w:rsidRPr="00B02A0B">
        <w:tab/>
      </w:r>
      <w:proofErr w:type="spellStart"/>
      <w:r w:rsidRPr="00B02A0B">
        <w:t>MCData</w:t>
      </w:r>
      <w:proofErr w:type="spellEnd"/>
      <w:r w:rsidRPr="00B02A0B">
        <w:t xml:space="preserve"> client terminating procedure</w:t>
      </w:r>
      <w:bookmarkEnd w:id="4258"/>
      <w:bookmarkEnd w:id="4259"/>
      <w:bookmarkEnd w:id="4260"/>
      <w:bookmarkEnd w:id="4261"/>
      <w:bookmarkEnd w:id="4262"/>
      <w:bookmarkEnd w:id="4263"/>
      <w:bookmarkEnd w:id="4264"/>
      <w:bookmarkEnd w:id="4265"/>
      <w:bookmarkEnd w:id="4266"/>
      <w:bookmarkEnd w:id="4267"/>
    </w:p>
    <w:p w14:paraId="6484EE62" w14:textId="77777777" w:rsidR="005C310B" w:rsidRPr="00B02A0B" w:rsidRDefault="005C310B" w:rsidP="005C310B">
      <w:r w:rsidRPr="00B02A0B">
        <w:t xml:space="preserve">On receipt of a SIP MESSAGE request containing an application/vnd.3gpp.mcdata-signalling MIME body with a FD NETWORK NOTIFICATION message, the </w:t>
      </w:r>
      <w:proofErr w:type="spellStart"/>
      <w:r w:rsidRPr="00B02A0B">
        <w:t>MCData</w:t>
      </w:r>
      <w:proofErr w:type="spellEnd"/>
      <w:r w:rsidRPr="00B02A0B">
        <w:t xml:space="preserve">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68" w:name="_Toc20215761"/>
      <w:bookmarkStart w:id="4269" w:name="_Toc27496254"/>
      <w:bookmarkStart w:id="4270" w:name="_Toc36107995"/>
      <w:bookmarkStart w:id="4271" w:name="_Toc44598748"/>
      <w:bookmarkStart w:id="4272" w:name="_Toc44602603"/>
      <w:bookmarkStart w:id="4273" w:name="_Toc45197780"/>
      <w:bookmarkStart w:id="4274" w:name="_Toc45695813"/>
      <w:bookmarkStart w:id="4275" w:name="_Toc51851269"/>
      <w:bookmarkStart w:id="4276" w:name="_Toc92224886"/>
      <w:bookmarkStart w:id="4277" w:name="_Toc131378715"/>
      <w:r w:rsidRPr="00B02A0B">
        <w:t>13.2.3.3.3</w:t>
      </w:r>
      <w:r w:rsidRPr="00B02A0B">
        <w:tab/>
        <w:t xml:space="preserve">Participating </w:t>
      </w:r>
      <w:proofErr w:type="spellStart"/>
      <w:r w:rsidRPr="00B02A0B">
        <w:t>MCData</w:t>
      </w:r>
      <w:proofErr w:type="spellEnd"/>
      <w:r w:rsidRPr="00B02A0B">
        <w:t xml:space="preserve"> function procedures</w:t>
      </w:r>
      <w:bookmarkEnd w:id="4268"/>
      <w:bookmarkEnd w:id="4269"/>
      <w:bookmarkEnd w:id="4270"/>
      <w:bookmarkEnd w:id="4271"/>
      <w:bookmarkEnd w:id="4272"/>
      <w:bookmarkEnd w:id="4273"/>
      <w:bookmarkEnd w:id="4274"/>
      <w:bookmarkEnd w:id="4275"/>
      <w:bookmarkEnd w:id="4276"/>
      <w:bookmarkEnd w:id="4277"/>
    </w:p>
    <w:p w14:paraId="2CFC5E8D" w14:textId="77777777" w:rsidR="005C310B" w:rsidRPr="00B02A0B" w:rsidRDefault="005C310B" w:rsidP="005C310B">
      <w:r w:rsidRPr="00B02A0B">
        <w:t xml:space="preserve">Upon receipt of a "SIP MESSAGE request for FD using HTTP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78" w:name="_Toc20215762"/>
      <w:bookmarkStart w:id="4279" w:name="_Toc27496255"/>
      <w:bookmarkStart w:id="4280" w:name="_Toc36107996"/>
      <w:bookmarkStart w:id="4281" w:name="_Toc44598749"/>
      <w:bookmarkStart w:id="4282" w:name="_Toc44602604"/>
      <w:bookmarkStart w:id="4283" w:name="_Toc45197781"/>
      <w:bookmarkStart w:id="4284" w:name="_Toc45695814"/>
      <w:bookmarkStart w:id="4285" w:name="_Toc51851270"/>
      <w:bookmarkStart w:id="4286" w:name="_Toc92224887"/>
      <w:bookmarkStart w:id="4287" w:name="_Toc131378716"/>
      <w:r w:rsidRPr="00B02A0B">
        <w:t>13.2.3.3.4</w:t>
      </w:r>
      <w:r w:rsidRPr="00B02A0B">
        <w:tab/>
        <w:t xml:space="preserve">Controlling </w:t>
      </w:r>
      <w:proofErr w:type="spellStart"/>
      <w:r w:rsidRPr="00B02A0B">
        <w:t>MCData</w:t>
      </w:r>
      <w:proofErr w:type="spellEnd"/>
      <w:r w:rsidRPr="00B02A0B">
        <w:t xml:space="preserve"> function procedures</w:t>
      </w:r>
      <w:bookmarkEnd w:id="4278"/>
      <w:bookmarkEnd w:id="4279"/>
      <w:bookmarkEnd w:id="4280"/>
      <w:bookmarkEnd w:id="4281"/>
      <w:bookmarkEnd w:id="4282"/>
      <w:bookmarkEnd w:id="4283"/>
      <w:bookmarkEnd w:id="4284"/>
      <w:bookmarkEnd w:id="4285"/>
      <w:bookmarkEnd w:id="4286"/>
      <w:bookmarkEnd w:id="4287"/>
    </w:p>
    <w:p w14:paraId="3A1C8A69" w14:textId="77777777" w:rsidR="00B02A0B" w:rsidRPr="00B02A0B" w:rsidRDefault="005C310B" w:rsidP="005C310B">
      <w:r w:rsidRPr="00B02A0B">
        <w:t xml:space="preserve">Base on communication release policies and configuration, when controlling </w:t>
      </w:r>
      <w:proofErr w:type="spellStart"/>
      <w:r w:rsidRPr="00B02A0B">
        <w:t>MCData</w:t>
      </w:r>
      <w:proofErr w:type="spellEnd"/>
      <w:r w:rsidRPr="00B02A0B">
        <w:t xml:space="preserve"> function wants to release communication, the controlling </w:t>
      </w:r>
      <w:proofErr w:type="spellStart"/>
      <w:r w:rsidRPr="00B02A0B">
        <w:t>MCData</w:t>
      </w:r>
      <w:proofErr w:type="spellEnd"/>
      <w:r w:rsidRPr="00B02A0B">
        <w:t xml:space="preserve">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 xml:space="preserve">shall send the SIP MESSAGE to </w:t>
      </w:r>
      <w:proofErr w:type="spellStart"/>
      <w:r w:rsidRPr="00B02A0B">
        <w:t>MCData</w:t>
      </w:r>
      <w:proofErr w:type="spellEnd"/>
      <w:r w:rsidRPr="00B02A0B">
        <w:t xml:space="preserve"> user who initiated the communication according to according to rules and procedures of 3GPP TS 24.229 [5].</w:t>
      </w:r>
    </w:p>
    <w:p w14:paraId="32833B6E" w14:textId="77777777" w:rsidR="005C310B" w:rsidRPr="00B02A0B" w:rsidRDefault="005C310B" w:rsidP="007D34FE">
      <w:pPr>
        <w:pStyle w:val="Heading3"/>
      </w:pPr>
      <w:bookmarkStart w:id="4288" w:name="_Toc20215763"/>
      <w:bookmarkStart w:id="4289" w:name="_Toc27496256"/>
      <w:bookmarkStart w:id="4290" w:name="_Toc36107997"/>
      <w:bookmarkStart w:id="4291" w:name="_Toc44598750"/>
      <w:bookmarkStart w:id="4292" w:name="_Toc44602605"/>
      <w:bookmarkStart w:id="4293" w:name="_Toc45197782"/>
      <w:bookmarkStart w:id="4294" w:name="_Toc45695815"/>
      <w:bookmarkStart w:id="4295" w:name="_Toc51851271"/>
      <w:bookmarkStart w:id="4296" w:name="_Toc92224888"/>
      <w:bookmarkStart w:id="4297" w:name="_Toc131378717"/>
      <w:r w:rsidRPr="00B02A0B">
        <w:t>13.2.4</w:t>
      </w:r>
      <w:r w:rsidRPr="00B02A0B">
        <w:tab/>
      </w:r>
      <w:proofErr w:type="spellStart"/>
      <w:r w:rsidRPr="00B02A0B">
        <w:t>MCData</w:t>
      </w:r>
      <w:proofErr w:type="spellEnd"/>
      <w:r w:rsidRPr="00B02A0B">
        <w:t xml:space="preserve"> server initiated communication release with prior indication</w:t>
      </w:r>
      <w:bookmarkEnd w:id="4288"/>
      <w:bookmarkEnd w:id="4289"/>
      <w:bookmarkEnd w:id="4290"/>
      <w:bookmarkEnd w:id="4291"/>
      <w:bookmarkEnd w:id="4292"/>
      <w:bookmarkEnd w:id="4293"/>
      <w:bookmarkEnd w:id="4294"/>
      <w:bookmarkEnd w:id="4295"/>
      <w:bookmarkEnd w:id="4296"/>
      <w:bookmarkEnd w:id="4297"/>
    </w:p>
    <w:p w14:paraId="6F8BC65F" w14:textId="77777777" w:rsidR="005C310B" w:rsidRPr="00B02A0B" w:rsidRDefault="005C310B" w:rsidP="007D34FE">
      <w:pPr>
        <w:pStyle w:val="Heading4"/>
        <w:rPr>
          <w:rFonts w:eastAsia="Malgun Gothic"/>
        </w:rPr>
      </w:pPr>
      <w:bookmarkStart w:id="4298" w:name="_Toc20215764"/>
      <w:bookmarkStart w:id="4299" w:name="_Toc27496257"/>
      <w:bookmarkStart w:id="4300" w:name="_Toc36107998"/>
      <w:bookmarkStart w:id="4301" w:name="_Toc44598751"/>
      <w:bookmarkStart w:id="4302" w:name="_Toc44602606"/>
      <w:bookmarkStart w:id="4303" w:name="_Toc45197783"/>
      <w:bookmarkStart w:id="4304" w:name="_Toc45695816"/>
      <w:bookmarkStart w:id="4305" w:name="_Toc51851272"/>
      <w:bookmarkStart w:id="4306" w:name="_Toc92224889"/>
      <w:bookmarkStart w:id="4307" w:name="_Toc131378718"/>
      <w:r w:rsidRPr="00B02A0B">
        <w:rPr>
          <w:rFonts w:eastAsia="SimSun"/>
        </w:rPr>
        <w:t>13.2.4</w:t>
      </w:r>
      <w:r w:rsidRPr="00B02A0B">
        <w:rPr>
          <w:rFonts w:eastAsia="Malgun Gothic"/>
        </w:rPr>
        <w:t>.1</w:t>
      </w:r>
      <w:r w:rsidRPr="00B02A0B">
        <w:rPr>
          <w:rFonts w:eastAsia="Malgun Gothic"/>
        </w:rPr>
        <w:tab/>
        <w:t>General</w:t>
      </w:r>
      <w:bookmarkEnd w:id="4298"/>
      <w:bookmarkEnd w:id="4299"/>
      <w:bookmarkEnd w:id="4300"/>
      <w:bookmarkEnd w:id="4301"/>
      <w:bookmarkEnd w:id="4302"/>
      <w:bookmarkEnd w:id="4303"/>
      <w:bookmarkEnd w:id="4304"/>
      <w:bookmarkEnd w:id="4305"/>
      <w:bookmarkEnd w:id="4306"/>
      <w:bookmarkEnd w:id="4307"/>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proofErr w:type="spellStart"/>
      <w:r w:rsidRPr="00B02A0B">
        <w:t>MCData</w:t>
      </w:r>
      <w:proofErr w:type="spellEnd"/>
      <w:r w:rsidRPr="00B02A0B">
        <w:t xml:space="preserve"> server can release an ongoing </w:t>
      </w:r>
      <w:proofErr w:type="spellStart"/>
      <w:r w:rsidRPr="00B02A0B">
        <w:t>MCData</w:t>
      </w:r>
      <w:proofErr w:type="spellEnd"/>
      <w:r w:rsidRPr="00B02A0B">
        <w:t xml:space="preserve"> communication.</w:t>
      </w:r>
    </w:p>
    <w:p w14:paraId="7C971A9B" w14:textId="726B1D52" w:rsidR="005C310B" w:rsidRPr="00B02A0B" w:rsidRDefault="005C310B" w:rsidP="005C310B">
      <w:r w:rsidRPr="00B02A0B">
        <w:rPr>
          <w:lang w:val="en-US"/>
        </w:rPr>
        <w:t xml:space="preserve">If configured to, the </w:t>
      </w:r>
      <w:proofErr w:type="spellStart"/>
      <w:r w:rsidRPr="00B02A0B">
        <w:rPr>
          <w:lang w:val="en-US"/>
        </w:rPr>
        <w:t>MCData</w:t>
      </w:r>
      <w:proofErr w:type="spellEnd"/>
      <w:r w:rsidRPr="00B02A0B">
        <w:rPr>
          <w:lang w:val="en-US"/>
        </w:rPr>
        <w:t xml:space="preserve"> server can notify the originating </w:t>
      </w:r>
      <w:proofErr w:type="spellStart"/>
      <w:r w:rsidRPr="00B02A0B">
        <w:rPr>
          <w:lang w:val="en-US"/>
        </w:rPr>
        <w:t>MCData</w:t>
      </w:r>
      <w:proofErr w:type="spellEnd"/>
      <w:r w:rsidRPr="00B02A0B">
        <w:rPr>
          <w:lang w:val="en-US"/>
        </w:rPr>
        <w:t xml:space="preserve"> user about the intent to release communication and may request for more data about the communication it intends to release. The procedures described in this clause are applicable to </w:t>
      </w:r>
      <w:proofErr w:type="spellStart"/>
      <w:r w:rsidRPr="00B02A0B">
        <w:rPr>
          <w:lang w:val="en-US"/>
        </w:rPr>
        <w:t>MCData</w:t>
      </w:r>
      <w:proofErr w:type="spellEnd"/>
      <w:r w:rsidRPr="00B02A0B">
        <w:rPr>
          <w:lang w:val="en-US"/>
        </w:rPr>
        <w:t xml:space="preserve"> SDS and </w:t>
      </w:r>
      <w:proofErr w:type="spellStart"/>
      <w:r w:rsidRPr="00B02A0B">
        <w:rPr>
          <w:lang w:val="en-US"/>
        </w:rPr>
        <w:t>MCData</w:t>
      </w:r>
      <w:proofErr w:type="spellEnd"/>
      <w:r w:rsidRPr="00B02A0B">
        <w:rPr>
          <w:lang w:val="en-US"/>
        </w:rPr>
        <w:t xml:space="preserve"> FD using media plane where the </w:t>
      </w:r>
      <w:proofErr w:type="spellStart"/>
      <w:r w:rsidRPr="00B02A0B">
        <w:rPr>
          <w:lang w:val="en-US"/>
        </w:rPr>
        <w:t>MCData</w:t>
      </w:r>
      <w:proofErr w:type="spellEnd"/>
      <w:r w:rsidRPr="00B02A0B">
        <w:rPr>
          <w:lang w:val="en-US"/>
        </w:rPr>
        <w:t xml:space="preserve"> server initiates the communication release.</w:t>
      </w:r>
    </w:p>
    <w:p w14:paraId="4BE4AFBC" w14:textId="77777777" w:rsidR="005C310B" w:rsidRPr="00B02A0B" w:rsidRDefault="005C310B" w:rsidP="007D34FE">
      <w:pPr>
        <w:pStyle w:val="Heading4"/>
        <w:rPr>
          <w:rFonts w:eastAsia="Malgun Gothic"/>
        </w:rPr>
      </w:pPr>
      <w:bookmarkStart w:id="4308" w:name="_Toc20215765"/>
      <w:bookmarkStart w:id="4309" w:name="_Toc27496258"/>
      <w:bookmarkStart w:id="4310" w:name="_Toc36107999"/>
      <w:bookmarkStart w:id="4311" w:name="_Toc44598752"/>
      <w:bookmarkStart w:id="4312" w:name="_Toc44602607"/>
      <w:bookmarkStart w:id="4313" w:name="_Toc45197784"/>
      <w:bookmarkStart w:id="4314" w:name="_Toc45695817"/>
      <w:bookmarkStart w:id="4315" w:name="_Toc51851273"/>
      <w:bookmarkStart w:id="4316" w:name="_Toc92224890"/>
      <w:bookmarkStart w:id="4317" w:name="_Toc131378719"/>
      <w:r w:rsidRPr="00B02A0B">
        <w:rPr>
          <w:rFonts w:eastAsia="SimSun"/>
        </w:rPr>
        <w:lastRenderedPageBreak/>
        <w:t>13.2.4</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 for communication over media plane</w:t>
      </w:r>
      <w:bookmarkEnd w:id="4308"/>
      <w:bookmarkEnd w:id="4309"/>
      <w:bookmarkEnd w:id="4310"/>
      <w:bookmarkEnd w:id="4311"/>
      <w:bookmarkEnd w:id="4312"/>
      <w:bookmarkEnd w:id="4313"/>
      <w:bookmarkEnd w:id="4314"/>
      <w:bookmarkEnd w:id="4315"/>
      <w:bookmarkEnd w:id="4316"/>
      <w:bookmarkEnd w:id="4317"/>
    </w:p>
    <w:p w14:paraId="1F3689DA" w14:textId="77777777" w:rsidR="005C310B" w:rsidRPr="00B02A0B" w:rsidRDefault="005C310B" w:rsidP="007D34FE">
      <w:pPr>
        <w:pStyle w:val="Heading5"/>
      </w:pPr>
      <w:bookmarkStart w:id="4318" w:name="_Toc20215766"/>
      <w:bookmarkStart w:id="4319" w:name="_Toc27496259"/>
      <w:bookmarkStart w:id="4320" w:name="_Toc36108000"/>
      <w:bookmarkStart w:id="4321" w:name="_Toc44598753"/>
      <w:bookmarkStart w:id="4322" w:name="_Toc44602608"/>
      <w:bookmarkStart w:id="4323" w:name="_Toc45197785"/>
      <w:bookmarkStart w:id="4324" w:name="_Toc45695818"/>
      <w:bookmarkStart w:id="4325" w:name="_Toc51851274"/>
      <w:bookmarkStart w:id="4326" w:name="_Toc92224891"/>
      <w:bookmarkStart w:id="4327" w:name="_Toc131378720"/>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18"/>
      <w:bookmarkEnd w:id="4319"/>
      <w:bookmarkEnd w:id="4320"/>
      <w:bookmarkEnd w:id="4321"/>
      <w:bookmarkEnd w:id="4322"/>
      <w:bookmarkEnd w:id="4323"/>
      <w:bookmarkEnd w:id="4324"/>
      <w:bookmarkEnd w:id="4325"/>
      <w:bookmarkEnd w:id="4326"/>
      <w:bookmarkEnd w:id="4327"/>
    </w:p>
    <w:p w14:paraId="0A533FC6" w14:textId="77777777" w:rsidR="005C310B" w:rsidRPr="00B02A0B" w:rsidRDefault="005C310B" w:rsidP="005C310B">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 xml:space="preserve">he </w:t>
      </w:r>
      <w:proofErr w:type="spellStart"/>
      <w:r w:rsidRPr="00B02A0B">
        <w:rPr>
          <w:lang w:val="en-US"/>
        </w:rPr>
        <w:t>MCData</w:t>
      </w:r>
      <w:proofErr w:type="spellEnd"/>
      <w:r w:rsidRPr="00B02A0B">
        <w:rPr>
          <w:lang w:val="en-US"/>
        </w:rPr>
        <w:t xml:space="preserve">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 xml:space="preserve">shall send SIP 200 (OK) response towards </w:t>
      </w:r>
      <w:proofErr w:type="spellStart"/>
      <w:r w:rsidRPr="00B02A0B">
        <w:t>MCData</w:t>
      </w:r>
      <w:proofErr w:type="spellEnd"/>
      <w:r w:rsidRPr="00B02A0B">
        <w:t xml:space="preserve">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proofErr w:type="spellStart"/>
      <w:r w:rsidRPr="00B02A0B">
        <w:t>i</w:t>
      </w:r>
      <w:proofErr w:type="spellEnd"/>
      <w:r w:rsidRPr="00B02A0B">
        <w:t>)</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 xml:space="preserve">shall send the SIP INFO request within the SIP dialog of the </w:t>
      </w:r>
      <w:proofErr w:type="spellStart"/>
      <w:r w:rsidRPr="00B02A0B">
        <w:t>MCData</w:t>
      </w:r>
      <w:proofErr w:type="spellEnd"/>
      <w:r w:rsidRPr="00B02A0B">
        <w:t xml:space="preserve"> communication, towards the participating </w:t>
      </w:r>
      <w:proofErr w:type="spellStart"/>
      <w:r w:rsidRPr="00B02A0B">
        <w:t>MCData</w:t>
      </w:r>
      <w:proofErr w:type="spellEnd"/>
      <w:r w:rsidRPr="00B02A0B">
        <w:t xml:space="preserve"> function according to 3GPP TS 24.229 [5]; and</w:t>
      </w:r>
    </w:p>
    <w:p w14:paraId="5514BD0E" w14:textId="77777777" w:rsidR="005C310B" w:rsidRPr="00B02A0B" w:rsidRDefault="005C310B" w:rsidP="005C310B">
      <w:pPr>
        <w:pStyle w:val="B1"/>
      </w:pPr>
      <w:r w:rsidRPr="00B02A0B">
        <w:t>3)</w:t>
      </w:r>
      <w:r w:rsidRPr="00B02A0B">
        <w:tab/>
        <w:t xml:space="preserve">shall notify </w:t>
      </w:r>
      <w:proofErr w:type="spellStart"/>
      <w:r w:rsidRPr="00B02A0B">
        <w:t>MCData</w:t>
      </w:r>
      <w:proofErr w:type="spellEnd"/>
      <w:r w:rsidRPr="00B02A0B">
        <w:t xml:space="preserve">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28" w:name="_Toc20215767"/>
      <w:bookmarkStart w:id="4329" w:name="_Toc27496260"/>
      <w:bookmarkStart w:id="4330" w:name="_Toc36108001"/>
      <w:bookmarkStart w:id="4331" w:name="_Toc44598754"/>
      <w:bookmarkStart w:id="4332" w:name="_Toc44602609"/>
      <w:bookmarkStart w:id="4333" w:name="_Toc45197786"/>
      <w:bookmarkStart w:id="4334" w:name="_Toc45695819"/>
      <w:bookmarkStart w:id="4335" w:name="_Toc51851275"/>
      <w:bookmarkStart w:id="4336" w:name="_Toc92224892"/>
      <w:bookmarkStart w:id="4337" w:name="_Toc131378721"/>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28"/>
      <w:bookmarkEnd w:id="4329"/>
      <w:bookmarkEnd w:id="4330"/>
      <w:bookmarkEnd w:id="4331"/>
      <w:bookmarkEnd w:id="4332"/>
      <w:bookmarkEnd w:id="4333"/>
      <w:bookmarkEnd w:id="4334"/>
      <w:bookmarkEnd w:id="4335"/>
      <w:bookmarkEnd w:id="4336"/>
      <w:bookmarkEnd w:id="4337"/>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38" w:name="_Toc20215768"/>
      <w:bookmarkStart w:id="4339" w:name="_Toc27496261"/>
      <w:bookmarkStart w:id="4340" w:name="_Toc36108002"/>
      <w:bookmarkStart w:id="4341" w:name="_Toc44598755"/>
      <w:bookmarkStart w:id="4342" w:name="_Toc44602610"/>
      <w:bookmarkStart w:id="4343" w:name="_Toc45197787"/>
      <w:bookmarkStart w:id="4344" w:name="_Toc45695820"/>
      <w:bookmarkStart w:id="4345" w:name="_Toc51851276"/>
      <w:bookmarkStart w:id="4346" w:name="_Toc92224893"/>
      <w:bookmarkStart w:id="4347" w:name="_Toc131378722"/>
      <w:r w:rsidRPr="00B02A0B">
        <w:rPr>
          <w:rFonts w:eastAsia="SimSun"/>
        </w:rPr>
        <w:lastRenderedPageBreak/>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38"/>
      <w:bookmarkEnd w:id="4339"/>
      <w:bookmarkEnd w:id="4340"/>
      <w:bookmarkEnd w:id="4341"/>
      <w:bookmarkEnd w:id="4342"/>
      <w:bookmarkEnd w:id="4343"/>
      <w:bookmarkEnd w:id="4344"/>
      <w:bookmarkEnd w:id="4345"/>
      <w:bookmarkEnd w:id="4346"/>
      <w:bookmarkEnd w:id="4347"/>
    </w:p>
    <w:p w14:paraId="00092A51" w14:textId="77777777" w:rsidR="005C310B" w:rsidRPr="00B02A0B" w:rsidRDefault="005C310B" w:rsidP="005C310B">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 xml:space="preserve">he </w:t>
      </w:r>
      <w:proofErr w:type="spellStart"/>
      <w:r w:rsidRPr="00B02A0B">
        <w:rPr>
          <w:lang w:val="en-US"/>
        </w:rPr>
        <w:t>MCData</w:t>
      </w:r>
      <w:proofErr w:type="spellEnd"/>
      <w:r w:rsidRPr="00B02A0B">
        <w:rPr>
          <w:lang w:val="en-US"/>
        </w:rPr>
        <w:t xml:space="preserve">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 xml:space="preserve">shall send SIP 200 (OK) response towards </w:t>
      </w:r>
      <w:proofErr w:type="spellStart"/>
      <w:r w:rsidRPr="00B02A0B">
        <w:t>MCData</w:t>
      </w:r>
      <w:proofErr w:type="spellEnd"/>
      <w:r w:rsidRPr="00B02A0B">
        <w:t xml:space="preserve">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48" w:name="_Toc20215769"/>
      <w:bookmarkStart w:id="4349" w:name="_Toc27496262"/>
      <w:bookmarkStart w:id="4350" w:name="_Toc36108003"/>
      <w:bookmarkStart w:id="4351" w:name="_Toc44598756"/>
      <w:bookmarkStart w:id="4352" w:name="_Toc44602611"/>
      <w:bookmarkStart w:id="4353" w:name="_Toc45197788"/>
      <w:bookmarkStart w:id="4354" w:name="_Toc45695821"/>
      <w:bookmarkStart w:id="4355" w:name="_Toc51851277"/>
      <w:bookmarkStart w:id="4356" w:name="_Toc92224894"/>
      <w:bookmarkStart w:id="4357" w:name="_Toc131378723"/>
      <w:r w:rsidRPr="00B02A0B">
        <w:rPr>
          <w:rFonts w:eastAsia="SimSun"/>
        </w:rPr>
        <w:t>13.2.4</w:t>
      </w:r>
      <w:r w:rsidRPr="00B02A0B">
        <w:rPr>
          <w:rFonts w:eastAsia="Malgun Gothic"/>
        </w:rPr>
        <w:t>.3</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 for communication over media plane</w:t>
      </w:r>
      <w:bookmarkEnd w:id="4348"/>
      <w:bookmarkEnd w:id="4349"/>
      <w:bookmarkEnd w:id="4350"/>
      <w:bookmarkEnd w:id="4351"/>
      <w:bookmarkEnd w:id="4352"/>
      <w:bookmarkEnd w:id="4353"/>
      <w:bookmarkEnd w:id="4354"/>
      <w:bookmarkEnd w:id="4355"/>
      <w:bookmarkEnd w:id="4356"/>
      <w:bookmarkEnd w:id="4357"/>
    </w:p>
    <w:p w14:paraId="5ADAA616" w14:textId="77777777" w:rsidR="005C310B" w:rsidRPr="00B02A0B" w:rsidRDefault="005C310B" w:rsidP="007D34FE">
      <w:pPr>
        <w:pStyle w:val="Heading5"/>
        <w:rPr>
          <w:rFonts w:eastAsia="SimSun"/>
        </w:rPr>
      </w:pPr>
      <w:bookmarkStart w:id="4358" w:name="_Toc20215770"/>
      <w:bookmarkStart w:id="4359" w:name="_Toc27496263"/>
      <w:bookmarkStart w:id="4360" w:name="_Toc36108004"/>
      <w:bookmarkStart w:id="4361" w:name="_Toc44598757"/>
      <w:bookmarkStart w:id="4362" w:name="_Toc44602612"/>
      <w:bookmarkStart w:id="4363" w:name="_Toc45197789"/>
      <w:bookmarkStart w:id="4364" w:name="_Toc45695822"/>
      <w:bookmarkStart w:id="4365" w:name="_Toc51851278"/>
      <w:bookmarkStart w:id="4366" w:name="_Toc92224895"/>
      <w:bookmarkStart w:id="4367" w:name="_Toc131378724"/>
      <w:r w:rsidRPr="00B02A0B">
        <w:rPr>
          <w:rFonts w:eastAsia="SimSun"/>
        </w:rPr>
        <w:t>13.2.4.3.1</w:t>
      </w:r>
      <w:r w:rsidRPr="00B02A0B">
        <w:rPr>
          <w:rFonts w:eastAsia="SimSun"/>
        </w:rPr>
        <w:tab/>
        <w:t xml:space="preserve">Receiving SIP INFO request from the controlling </w:t>
      </w:r>
      <w:proofErr w:type="spellStart"/>
      <w:r w:rsidRPr="00B02A0B">
        <w:rPr>
          <w:rFonts w:eastAsia="SimSun"/>
        </w:rPr>
        <w:t>MCData</w:t>
      </w:r>
      <w:proofErr w:type="spellEnd"/>
      <w:r w:rsidRPr="00B02A0B">
        <w:rPr>
          <w:rFonts w:eastAsia="SimSun"/>
        </w:rPr>
        <w:t xml:space="preserve"> function</w:t>
      </w:r>
      <w:bookmarkEnd w:id="4358"/>
      <w:bookmarkEnd w:id="4359"/>
      <w:bookmarkEnd w:id="4360"/>
      <w:bookmarkEnd w:id="4361"/>
      <w:bookmarkEnd w:id="4362"/>
      <w:bookmarkEnd w:id="4363"/>
      <w:bookmarkEnd w:id="4364"/>
      <w:bookmarkEnd w:id="4365"/>
      <w:bookmarkEnd w:id="4366"/>
      <w:bookmarkEnd w:id="4367"/>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 xml:space="preserve">package, from controlling </w:t>
      </w:r>
      <w:proofErr w:type="spellStart"/>
      <w:r w:rsidRPr="00B02A0B">
        <w:t>MCData</w:t>
      </w:r>
      <w:proofErr w:type="spellEnd"/>
      <w:r w:rsidRPr="00B02A0B">
        <w:t xml:space="preserve"> function within the SIP dialog of the </w:t>
      </w:r>
      <w:proofErr w:type="spellStart"/>
      <w:r w:rsidRPr="00B02A0B">
        <w:t>MCData</w:t>
      </w:r>
      <w:proofErr w:type="spellEnd"/>
      <w:r w:rsidRPr="00B02A0B">
        <w:t xml:space="preserve"> communication, the participating </w:t>
      </w:r>
      <w:proofErr w:type="spellStart"/>
      <w:r w:rsidRPr="00B02A0B">
        <w:t>MCData</w:t>
      </w:r>
      <w:proofErr w:type="spellEnd"/>
      <w:r w:rsidRPr="00B02A0B">
        <w:t xml:space="preserve">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 xml:space="preserve">shall send the SIP INFO request to the </w:t>
      </w:r>
      <w:proofErr w:type="spellStart"/>
      <w:r w:rsidRPr="00B02A0B">
        <w:t>MCData</w:t>
      </w:r>
      <w:proofErr w:type="spellEnd"/>
      <w:r w:rsidRPr="00B02A0B">
        <w:t xml:space="preserve"> client within the SIP dialog of the </w:t>
      </w:r>
      <w:proofErr w:type="spellStart"/>
      <w:r w:rsidRPr="00B02A0B">
        <w:t>MCData</w:t>
      </w:r>
      <w:proofErr w:type="spellEnd"/>
      <w:r w:rsidRPr="00B02A0B">
        <w:t xml:space="preserve">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w:t>
      </w:r>
      <w:proofErr w:type="spellStart"/>
      <w:r w:rsidRPr="00B02A0B">
        <w:t>MCData</w:t>
      </w:r>
      <w:proofErr w:type="spellEnd"/>
      <w:r w:rsidRPr="00B02A0B">
        <w:t xml:space="preserve"> client to the SIP INFO request, 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 xml:space="preserve">shall send a SIP 200 (OK) response to the SIP INFO request received from the controlling </w:t>
      </w:r>
      <w:proofErr w:type="spellStart"/>
      <w:r w:rsidRPr="00B02A0B">
        <w:t>MCData</w:t>
      </w:r>
      <w:proofErr w:type="spellEnd"/>
      <w:r w:rsidRPr="00B02A0B">
        <w:t xml:space="preserve"> function according to 3GPP TS 24.229 [5].</w:t>
      </w:r>
    </w:p>
    <w:p w14:paraId="23F0A890" w14:textId="77777777" w:rsidR="005C310B" w:rsidRPr="00B02A0B" w:rsidRDefault="005C310B" w:rsidP="007D34FE">
      <w:pPr>
        <w:pStyle w:val="Heading5"/>
        <w:rPr>
          <w:rFonts w:eastAsia="SimSun"/>
        </w:rPr>
      </w:pPr>
      <w:bookmarkStart w:id="4368" w:name="_Toc20215771"/>
      <w:bookmarkStart w:id="4369" w:name="_Toc27496264"/>
      <w:bookmarkStart w:id="4370" w:name="_Toc36108005"/>
      <w:bookmarkStart w:id="4371" w:name="_Toc44598758"/>
      <w:bookmarkStart w:id="4372" w:name="_Toc44602613"/>
      <w:bookmarkStart w:id="4373" w:name="_Toc45197790"/>
      <w:bookmarkStart w:id="4374" w:name="_Toc45695823"/>
      <w:bookmarkStart w:id="4375" w:name="_Toc51851279"/>
      <w:bookmarkStart w:id="4376" w:name="_Toc92224896"/>
      <w:bookmarkStart w:id="4377" w:name="_Toc131378725"/>
      <w:r w:rsidRPr="00B02A0B">
        <w:rPr>
          <w:rFonts w:eastAsia="SimSun"/>
        </w:rPr>
        <w:t>13.2.4.3.2</w:t>
      </w:r>
      <w:r w:rsidRPr="00B02A0B">
        <w:rPr>
          <w:rFonts w:eastAsia="SimSun"/>
        </w:rPr>
        <w:tab/>
        <w:t xml:space="preserve">Receiving SIP INFO request from the </w:t>
      </w:r>
      <w:proofErr w:type="spellStart"/>
      <w:r w:rsidRPr="00B02A0B">
        <w:rPr>
          <w:rFonts w:eastAsia="SimSun"/>
        </w:rPr>
        <w:t>MCData</w:t>
      </w:r>
      <w:proofErr w:type="spellEnd"/>
      <w:r w:rsidRPr="00B02A0B">
        <w:rPr>
          <w:rFonts w:eastAsia="SimSun"/>
        </w:rPr>
        <w:t xml:space="preserve"> client</w:t>
      </w:r>
      <w:bookmarkEnd w:id="4368"/>
      <w:bookmarkEnd w:id="4369"/>
      <w:bookmarkEnd w:id="4370"/>
      <w:bookmarkEnd w:id="4371"/>
      <w:bookmarkEnd w:id="4372"/>
      <w:bookmarkEnd w:id="4373"/>
      <w:bookmarkEnd w:id="4374"/>
      <w:bookmarkEnd w:id="4375"/>
      <w:bookmarkEnd w:id="4376"/>
      <w:bookmarkEnd w:id="4377"/>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 xml:space="preserve">package, from </w:t>
      </w:r>
      <w:proofErr w:type="spellStart"/>
      <w:r w:rsidRPr="00B02A0B">
        <w:t>MCData</w:t>
      </w:r>
      <w:proofErr w:type="spellEnd"/>
      <w:r w:rsidRPr="00B02A0B">
        <w:t xml:space="preserve"> client within the SIP dialog of the </w:t>
      </w:r>
      <w:proofErr w:type="spellStart"/>
      <w:r w:rsidRPr="00B02A0B">
        <w:t>MCData</w:t>
      </w:r>
      <w:proofErr w:type="spellEnd"/>
      <w:r w:rsidRPr="00B02A0B">
        <w:t xml:space="preserve"> communication, t</w:t>
      </w:r>
      <w:r w:rsidRPr="00B02A0B">
        <w:rPr>
          <w:lang w:val="en-US"/>
        </w:rPr>
        <w:t xml:space="preserve">he participating </w:t>
      </w:r>
      <w:proofErr w:type="spellStart"/>
      <w:r w:rsidRPr="00B02A0B">
        <w:rPr>
          <w:lang w:val="en-US"/>
        </w:rPr>
        <w:t>MCData</w:t>
      </w:r>
      <w:proofErr w:type="spellEnd"/>
      <w:r w:rsidRPr="00B02A0B">
        <w:rPr>
          <w:lang w:val="en-US"/>
        </w:rPr>
        <w:t xml:space="preserve">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 xml:space="preserve">shall send the SIP INFO request to the controlling </w:t>
      </w:r>
      <w:proofErr w:type="spellStart"/>
      <w:r w:rsidRPr="00B02A0B">
        <w:t>MCData</w:t>
      </w:r>
      <w:proofErr w:type="spellEnd"/>
      <w:r w:rsidRPr="00B02A0B">
        <w:t xml:space="preserve"> function, within the SIP dialog of the </w:t>
      </w:r>
      <w:proofErr w:type="spellStart"/>
      <w:r w:rsidRPr="00B02A0B">
        <w:t>MCData</w:t>
      </w:r>
      <w:proofErr w:type="spellEnd"/>
      <w:r w:rsidRPr="00B02A0B">
        <w:t xml:space="preserve">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w:t>
      </w:r>
      <w:proofErr w:type="spellStart"/>
      <w:r w:rsidRPr="00B02A0B">
        <w:t>MCData</w:t>
      </w:r>
      <w:proofErr w:type="spellEnd"/>
      <w:r w:rsidRPr="00B02A0B">
        <w:t xml:space="preserve"> function to the SIP INFO request, 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lastRenderedPageBreak/>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78" w:name="_Toc20215772"/>
      <w:bookmarkStart w:id="4379" w:name="_Toc27496265"/>
      <w:bookmarkStart w:id="4380" w:name="_Toc36108006"/>
      <w:bookmarkStart w:id="4381" w:name="_Toc44598759"/>
      <w:bookmarkStart w:id="4382" w:name="_Toc44602614"/>
      <w:bookmarkStart w:id="4383" w:name="_Toc45197791"/>
      <w:bookmarkStart w:id="4384" w:name="_Toc45695824"/>
      <w:bookmarkStart w:id="4385" w:name="_Toc51851280"/>
      <w:bookmarkStart w:id="4386" w:name="_Toc92224897"/>
      <w:bookmarkStart w:id="4387" w:name="_Toc131378726"/>
      <w:r w:rsidRPr="00B02A0B">
        <w:rPr>
          <w:rFonts w:eastAsia="SimSun"/>
        </w:rPr>
        <w:t>13.2.4</w:t>
      </w:r>
      <w:r w:rsidRPr="00B02A0B">
        <w:rPr>
          <w:rFonts w:eastAsia="Malgun Gothic"/>
        </w:rPr>
        <w:t>.4</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 for communication over media plane</w:t>
      </w:r>
      <w:bookmarkEnd w:id="4378"/>
      <w:bookmarkEnd w:id="4379"/>
      <w:bookmarkEnd w:id="4380"/>
      <w:bookmarkEnd w:id="4381"/>
      <w:bookmarkEnd w:id="4382"/>
      <w:bookmarkEnd w:id="4383"/>
      <w:bookmarkEnd w:id="4384"/>
      <w:bookmarkEnd w:id="4385"/>
      <w:bookmarkEnd w:id="4386"/>
      <w:bookmarkEnd w:id="4387"/>
    </w:p>
    <w:p w14:paraId="640E9A7F" w14:textId="77777777" w:rsidR="005C310B" w:rsidRPr="00B02A0B" w:rsidRDefault="005C310B" w:rsidP="007D34FE">
      <w:pPr>
        <w:pStyle w:val="Heading5"/>
        <w:rPr>
          <w:lang w:val="en-US"/>
        </w:rPr>
      </w:pPr>
      <w:bookmarkStart w:id="4388" w:name="_Toc20215773"/>
      <w:bookmarkStart w:id="4389" w:name="_Toc27496266"/>
      <w:bookmarkStart w:id="4390" w:name="_Toc36108007"/>
      <w:bookmarkStart w:id="4391" w:name="_Toc44598760"/>
      <w:bookmarkStart w:id="4392" w:name="_Toc44602615"/>
      <w:bookmarkStart w:id="4393" w:name="_Toc45197792"/>
      <w:bookmarkStart w:id="4394" w:name="_Toc45695825"/>
      <w:bookmarkStart w:id="4395" w:name="_Toc51851281"/>
      <w:bookmarkStart w:id="4396" w:name="_Toc92224898"/>
      <w:bookmarkStart w:id="4397" w:name="_Toc131378727"/>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88"/>
      <w:bookmarkEnd w:id="4389"/>
      <w:bookmarkEnd w:id="4390"/>
      <w:bookmarkEnd w:id="4391"/>
      <w:bookmarkEnd w:id="4392"/>
      <w:bookmarkEnd w:id="4393"/>
      <w:bookmarkEnd w:id="4394"/>
      <w:bookmarkEnd w:id="4395"/>
      <w:bookmarkEnd w:id="4396"/>
      <w:bookmarkEnd w:id="4397"/>
    </w:p>
    <w:p w14:paraId="1F49DCD2" w14:textId="77777777" w:rsidR="005C310B" w:rsidRPr="00B02A0B" w:rsidRDefault="005C310B" w:rsidP="005C310B">
      <w:pPr>
        <w:rPr>
          <w:lang w:val="en-US"/>
        </w:rPr>
      </w:pPr>
      <w:r w:rsidRPr="00B02A0B">
        <w:rPr>
          <w:lang w:val="en-US"/>
        </w:rPr>
        <w:t xml:space="preserve">To send an intent to release a </w:t>
      </w:r>
      <w:proofErr w:type="spellStart"/>
      <w:r w:rsidRPr="00B02A0B">
        <w:rPr>
          <w:lang w:val="en-US"/>
        </w:rPr>
        <w:t>MCData</w:t>
      </w:r>
      <w:proofErr w:type="spellEnd"/>
      <w:r w:rsidRPr="00B02A0B">
        <w:rPr>
          <w:lang w:val="en-US"/>
        </w:rPr>
        <w:t xml:space="preserve"> communication, the controlling </w:t>
      </w:r>
      <w:proofErr w:type="spellStart"/>
      <w:r w:rsidRPr="00B02A0B">
        <w:rPr>
          <w:lang w:val="en-US"/>
        </w:rPr>
        <w:t>MCData</w:t>
      </w:r>
      <w:proofErr w:type="spellEnd"/>
      <w:r w:rsidRPr="00B02A0B">
        <w:rPr>
          <w:lang w:val="en-US"/>
        </w:rPr>
        <w:t xml:space="preserve">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a SIP request towards participating </w:t>
      </w:r>
      <w:proofErr w:type="spellStart"/>
      <w:r w:rsidRPr="00B02A0B">
        <w:rPr>
          <w:lang w:eastAsia="ko-KR"/>
        </w:rPr>
        <w:t>MCData</w:t>
      </w:r>
      <w:proofErr w:type="spellEnd"/>
      <w:r w:rsidRPr="00B02A0B">
        <w:rPr>
          <w:lang w:eastAsia="ko-KR"/>
        </w:rPr>
        <w:t xml:space="preserve"> function within the SIP dialog of the </w:t>
      </w:r>
      <w:proofErr w:type="spellStart"/>
      <w:r w:rsidRPr="00B02A0B">
        <w:rPr>
          <w:lang w:eastAsia="ko-KR"/>
        </w:rPr>
        <w:t>MCData</w:t>
      </w:r>
      <w:proofErr w:type="spellEnd"/>
      <w:r w:rsidRPr="00B02A0B">
        <w:rPr>
          <w:lang w:eastAsia="ko-KR"/>
        </w:rPr>
        <w:t xml:space="preserve"> communication, according to 3GPP TS 24.229 [5].</w:t>
      </w:r>
    </w:p>
    <w:p w14:paraId="5A434335" w14:textId="77777777" w:rsidR="005C310B" w:rsidRPr="00B02A0B" w:rsidRDefault="005C310B" w:rsidP="005C310B">
      <w:r w:rsidRPr="00B02A0B">
        <w:t xml:space="preserve">When generating a COMMUNICATION RELEASE message, the controlling </w:t>
      </w:r>
      <w:proofErr w:type="spellStart"/>
      <w:r w:rsidRPr="00B02A0B">
        <w:t>MCData</w:t>
      </w:r>
      <w:proofErr w:type="spellEnd"/>
      <w:r w:rsidRPr="00B02A0B">
        <w:t xml:space="preserve">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controlling </w:t>
      </w:r>
      <w:proofErr w:type="spellStart"/>
      <w:r w:rsidRPr="00B02A0B">
        <w:rPr>
          <w:lang w:eastAsia="ko-KR"/>
        </w:rPr>
        <w:t>MCData</w:t>
      </w:r>
      <w:proofErr w:type="spellEnd"/>
      <w:r w:rsidRPr="00B02A0B">
        <w:rPr>
          <w:lang w:eastAsia="ko-KR"/>
        </w:rPr>
        <w:t xml:space="preserve">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 xml:space="preserve">Upon receiving SIP 200 OK, the controlling </w:t>
      </w:r>
      <w:proofErr w:type="spellStart"/>
      <w:r w:rsidRPr="00B02A0B">
        <w:t>MCData</w:t>
      </w:r>
      <w:proofErr w:type="spellEnd"/>
      <w:r w:rsidRPr="00B02A0B">
        <w:t xml:space="preserve">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 xml:space="preserve">If timer TDC3 (request for extension) expires before controlling </w:t>
      </w:r>
      <w:proofErr w:type="spellStart"/>
      <w:r w:rsidRPr="00B02A0B">
        <w:t>MCData</w:t>
      </w:r>
      <w:proofErr w:type="spellEnd"/>
      <w:r w:rsidRPr="00B02A0B">
        <w:t xml:space="preserve"> function receives a request for extension of communication from the </w:t>
      </w:r>
      <w:proofErr w:type="spellStart"/>
      <w:r w:rsidRPr="00B02A0B">
        <w:t>MCData</w:t>
      </w:r>
      <w:proofErr w:type="spellEnd"/>
      <w:r w:rsidRPr="00B02A0B">
        <w:t xml:space="preserve"> client, the controlling </w:t>
      </w:r>
      <w:proofErr w:type="spellStart"/>
      <w:r w:rsidRPr="00B02A0B">
        <w:t>MCData</w:t>
      </w:r>
      <w:proofErr w:type="spellEnd"/>
      <w:r w:rsidRPr="00B02A0B">
        <w:t xml:space="preserve"> function shall release </w:t>
      </w:r>
      <w:proofErr w:type="spellStart"/>
      <w:r w:rsidRPr="00B02A0B">
        <w:t>MCData</w:t>
      </w:r>
      <w:proofErr w:type="spellEnd"/>
      <w:r w:rsidRPr="00B02A0B">
        <w:t xml:space="preserve"> communication as described in clause 13.2.2.2.4.4.</w:t>
      </w:r>
    </w:p>
    <w:p w14:paraId="7E9440E2" w14:textId="77777777" w:rsidR="005C310B" w:rsidRPr="00B02A0B" w:rsidRDefault="005C310B" w:rsidP="007D34FE">
      <w:pPr>
        <w:pStyle w:val="Heading5"/>
      </w:pPr>
      <w:bookmarkStart w:id="4398" w:name="_Toc20215774"/>
      <w:bookmarkStart w:id="4399" w:name="_Toc27496267"/>
      <w:bookmarkStart w:id="4400" w:name="_Toc36108008"/>
      <w:bookmarkStart w:id="4401" w:name="_Toc44598761"/>
      <w:bookmarkStart w:id="4402" w:name="_Toc44602616"/>
      <w:bookmarkStart w:id="4403" w:name="_Toc45197793"/>
      <w:bookmarkStart w:id="4404" w:name="_Toc45695826"/>
      <w:bookmarkStart w:id="4405" w:name="_Toc51851282"/>
      <w:bookmarkStart w:id="4406" w:name="_Toc92224899"/>
      <w:bookmarkStart w:id="4407" w:name="_Toc131378728"/>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98"/>
      <w:bookmarkEnd w:id="4399"/>
      <w:bookmarkEnd w:id="4400"/>
      <w:bookmarkEnd w:id="4401"/>
      <w:bookmarkEnd w:id="4402"/>
      <w:bookmarkEnd w:id="4403"/>
      <w:bookmarkEnd w:id="4404"/>
      <w:bookmarkEnd w:id="4405"/>
      <w:bookmarkEnd w:id="4406"/>
      <w:bookmarkEnd w:id="4407"/>
    </w:p>
    <w:p w14:paraId="188A1E4E" w14:textId="77777777" w:rsidR="005C310B" w:rsidRPr="00B02A0B" w:rsidRDefault="005C310B" w:rsidP="005C310B">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 xml:space="preserve">he controlling </w:t>
      </w:r>
      <w:proofErr w:type="spellStart"/>
      <w:r w:rsidRPr="00B02A0B">
        <w:rPr>
          <w:lang w:val="en-US"/>
        </w:rPr>
        <w:t>MCData</w:t>
      </w:r>
      <w:proofErr w:type="spellEnd"/>
      <w:r w:rsidRPr="00B02A0B">
        <w:rPr>
          <w:lang w:val="en-US"/>
        </w:rPr>
        <w:t xml:space="preserve">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proofErr w:type="spellStart"/>
      <w:r w:rsidRPr="00B02A0B">
        <w:t>i</w:t>
      </w:r>
      <w:proofErr w:type="spellEnd"/>
      <w:r w:rsidRPr="00B02A0B">
        <w:t>)</w:t>
      </w:r>
      <w:r w:rsidRPr="00B02A0B">
        <w:tab/>
        <w:t xml:space="preserve">shall store the contents of the Payload IE as remaining data information associated with ongoing </w:t>
      </w:r>
      <w:proofErr w:type="spellStart"/>
      <w:r w:rsidRPr="00B02A0B">
        <w:t>MCData</w:t>
      </w:r>
      <w:proofErr w:type="spellEnd"/>
      <w:r w:rsidRPr="00B02A0B">
        <w:t xml:space="preserve"> communication;</w:t>
      </w:r>
    </w:p>
    <w:p w14:paraId="71202295" w14:textId="77777777" w:rsidR="005C310B" w:rsidRPr="00B02A0B" w:rsidRDefault="005C310B" w:rsidP="007D34FE">
      <w:pPr>
        <w:pStyle w:val="Heading5"/>
      </w:pPr>
      <w:bookmarkStart w:id="4408" w:name="_Toc20215775"/>
      <w:bookmarkStart w:id="4409" w:name="_Toc27496268"/>
      <w:bookmarkStart w:id="4410" w:name="_Toc36108009"/>
      <w:bookmarkStart w:id="4411" w:name="_Toc44598762"/>
      <w:bookmarkStart w:id="4412" w:name="_Toc44602617"/>
      <w:bookmarkStart w:id="4413" w:name="_Toc45197794"/>
      <w:bookmarkStart w:id="4414" w:name="_Toc45695827"/>
      <w:bookmarkStart w:id="4415" w:name="_Toc51851283"/>
      <w:bookmarkStart w:id="4416" w:name="_Toc92224900"/>
      <w:bookmarkStart w:id="4417" w:name="_Toc131378729"/>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408"/>
      <w:bookmarkEnd w:id="4409"/>
      <w:bookmarkEnd w:id="4410"/>
      <w:bookmarkEnd w:id="4411"/>
      <w:bookmarkEnd w:id="4412"/>
      <w:bookmarkEnd w:id="4413"/>
      <w:bookmarkEnd w:id="4414"/>
      <w:bookmarkEnd w:id="4415"/>
      <w:bookmarkEnd w:id="4416"/>
      <w:bookmarkEnd w:id="4417"/>
    </w:p>
    <w:p w14:paraId="78DBA0D7" w14:textId="77777777" w:rsidR="005C310B" w:rsidRPr="00B02A0B" w:rsidRDefault="005C310B" w:rsidP="005C310B">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 xml:space="preserve">he controlling </w:t>
      </w:r>
      <w:proofErr w:type="spellStart"/>
      <w:r w:rsidRPr="00B02A0B">
        <w:rPr>
          <w:lang w:val="en-US"/>
        </w:rPr>
        <w:t>MCData</w:t>
      </w:r>
      <w:proofErr w:type="spellEnd"/>
      <w:r w:rsidRPr="00B02A0B">
        <w:rPr>
          <w:lang w:val="en-US"/>
        </w:rPr>
        <w:t xml:space="preserve"> function:</w:t>
      </w:r>
    </w:p>
    <w:p w14:paraId="1CB65BE8" w14:textId="77777777" w:rsidR="005C310B" w:rsidRPr="00B02A0B" w:rsidRDefault="005C310B" w:rsidP="005C310B">
      <w:pPr>
        <w:pStyle w:val="B1"/>
      </w:pPr>
      <w:r w:rsidRPr="00B02A0B">
        <w:lastRenderedPageBreak/>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proofErr w:type="spellStart"/>
      <w:r w:rsidRPr="00B02A0B">
        <w:rPr>
          <w:rFonts w:eastAsia="Malgun Gothic"/>
          <w:lang w:val="en-US"/>
        </w:rPr>
        <w:t>MCData</w:t>
      </w:r>
      <w:proofErr w:type="spellEnd"/>
      <w:r w:rsidRPr="00B02A0B">
        <w:rPr>
          <w:rFonts w:eastAsia="Malgun Gothic"/>
          <w:lang w:val="en-US"/>
        </w:rPr>
        <w:t xml:space="preserve">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 xml:space="preserve">shall generate SIP 200 (OK) response and send it towards participating </w:t>
      </w:r>
      <w:proofErr w:type="spellStart"/>
      <w:r w:rsidRPr="00B02A0B">
        <w:t>MCData</w:t>
      </w:r>
      <w:proofErr w:type="spellEnd"/>
      <w:r w:rsidRPr="00B02A0B">
        <w:t xml:space="preserve">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18" w:name="_Toc20215776"/>
      <w:bookmarkStart w:id="4419" w:name="_Toc27496269"/>
      <w:bookmarkStart w:id="4420" w:name="_Toc36108010"/>
      <w:bookmarkStart w:id="4421" w:name="_Toc44598763"/>
      <w:bookmarkStart w:id="4422" w:name="_Toc44602618"/>
      <w:bookmarkStart w:id="4423" w:name="_Toc45197795"/>
      <w:bookmarkStart w:id="4424" w:name="_Toc45695828"/>
      <w:bookmarkStart w:id="4425" w:name="_Toc51851284"/>
      <w:bookmarkStart w:id="4426" w:name="_Toc92224901"/>
      <w:bookmarkStart w:id="4427" w:name="_Toc131378730"/>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18"/>
      <w:bookmarkEnd w:id="4419"/>
      <w:bookmarkEnd w:id="4420"/>
      <w:bookmarkEnd w:id="4421"/>
      <w:bookmarkEnd w:id="4422"/>
      <w:bookmarkEnd w:id="4423"/>
      <w:bookmarkEnd w:id="4424"/>
      <w:bookmarkEnd w:id="4425"/>
      <w:bookmarkEnd w:id="4426"/>
      <w:bookmarkEnd w:id="4427"/>
    </w:p>
    <w:p w14:paraId="52B72248" w14:textId="77777777" w:rsidR="005C310B" w:rsidRPr="00B02A0B" w:rsidRDefault="005C310B" w:rsidP="005C310B">
      <w:pPr>
        <w:rPr>
          <w:lang w:val="en-US"/>
        </w:rPr>
      </w:pPr>
      <w:r w:rsidRPr="00B02A0B">
        <w:rPr>
          <w:lang w:val="en-US"/>
        </w:rPr>
        <w:t xml:space="preserve">To send a response to communication extension request from </w:t>
      </w:r>
      <w:proofErr w:type="spellStart"/>
      <w:r w:rsidRPr="00B02A0B">
        <w:rPr>
          <w:lang w:val="en-US"/>
        </w:rPr>
        <w:t>MCData</w:t>
      </w:r>
      <w:proofErr w:type="spellEnd"/>
      <w:r w:rsidRPr="00B02A0B">
        <w:rPr>
          <w:lang w:val="en-US"/>
        </w:rPr>
        <w:t xml:space="preserve"> client, the controlling </w:t>
      </w:r>
      <w:proofErr w:type="spellStart"/>
      <w:r w:rsidRPr="00B02A0B">
        <w:rPr>
          <w:lang w:val="en-US"/>
        </w:rPr>
        <w:t>MCData</w:t>
      </w:r>
      <w:proofErr w:type="spellEnd"/>
      <w:r w:rsidRPr="00B02A0B">
        <w:rPr>
          <w:lang w:val="en-US"/>
        </w:rPr>
        <w:t xml:space="preserve">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a SIP request towards participating </w:t>
      </w:r>
      <w:proofErr w:type="spellStart"/>
      <w:r w:rsidRPr="00B02A0B">
        <w:rPr>
          <w:lang w:eastAsia="ko-KR"/>
        </w:rPr>
        <w:t>MCData</w:t>
      </w:r>
      <w:proofErr w:type="spellEnd"/>
      <w:r w:rsidRPr="00B02A0B">
        <w:rPr>
          <w:lang w:eastAsia="ko-KR"/>
        </w:rPr>
        <w:t xml:space="preserve"> function within the SIP dialog of the </w:t>
      </w:r>
      <w:proofErr w:type="spellStart"/>
      <w:r w:rsidRPr="00B02A0B">
        <w:rPr>
          <w:lang w:eastAsia="ko-KR"/>
        </w:rPr>
        <w:t>MCData</w:t>
      </w:r>
      <w:proofErr w:type="spellEnd"/>
      <w:r w:rsidRPr="00B02A0B">
        <w:rPr>
          <w:lang w:eastAsia="ko-KR"/>
        </w:rPr>
        <w:t xml:space="preserve"> communication, according to 3GPP TS 24.229 [5].</w:t>
      </w:r>
    </w:p>
    <w:p w14:paraId="740493C4" w14:textId="77777777" w:rsidR="005C310B" w:rsidRPr="00B02A0B" w:rsidRDefault="005C310B" w:rsidP="005C310B">
      <w:r w:rsidRPr="00B02A0B">
        <w:t xml:space="preserve">When generating a COMMUNICATION RELEASE message, the controlling </w:t>
      </w:r>
      <w:proofErr w:type="spellStart"/>
      <w:r w:rsidRPr="00B02A0B">
        <w:t>MCData</w:t>
      </w:r>
      <w:proofErr w:type="spellEnd"/>
      <w:r w:rsidRPr="00B02A0B">
        <w:t xml:space="preserve"> function:</w:t>
      </w:r>
    </w:p>
    <w:p w14:paraId="6EA5CCC6"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controlling </w:t>
      </w:r>
      <w:proofErr w:type="spellStart"/>
      <w:r w:rsidRPr="00B02A0B">
        <w:t>MCData</w:t>
      </w:r>
      <w:proofErr w:type="spellEnd"/>
      <w:r w:rsidRPr="00B02A0B">
        <w:t xml:space="preserve">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 xml:space="preserve">shall assert the local policy along with already stored remaining data information associated with the </w:t>
      </w:r>
      <w:proofErr w:type="spellStart"/>
      <w:r w:rsidRPr="00B02A0B">
        <w:t>MCData</w:t>
      </w:r>
      <w:proofErr w:type="spellEnd"/>
      <w:r w:rsidRPr="00B02A0B">
        <w:t xml:space="preserve"> communication:</w:t>
      </w:r>
    </w:p>
    <w:p w14:paraId="027CDCBE" w14:textId="77777777" w:rsidR="005C310B" w:rsidRPr="00B02A0B" w:rsidRDefault="005C310B" w:rsidP="005C310B">
      <w:pPr>
        <w:pStyle w:val="B3"/>
      </w:pPr>
      <w:proofErr w:type="spellStart"/>
      <w:r w:rsidRPr="00B02A0B">
        <w:t>i</w:t>
      </w:r>
      <w:proofErr w:type="spellEnd"/>
      <w:r w:rsidRPr="00B02A0B">
        <w:t>)</w:t>
      </w:r>
      <w:r w:rsidRPr="00B02A0B">
        <w:tab/>
        <w:t xml:space="preserve">If controlling </w:t>
      </w:r>
      <w:proofErr w:type="spellStart"/>
      <w:r w:rsidRPr="00B02A0B">
        <w:t>MCData</w:t>
      </w:r>
      <w:proofErr w:type="spellEnd"/>
      <w:r w:rsidRPr="00B02A0B">
        <w:t xml:space="preserve">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 xml:space="preserve">If controlling </w:t>
      </w:r>
      <w:proofErr w:type="spellStart"/>
      <w:r w:rsidRPr="00B02A0B">
        <w:t>MCData</w:t>
      </w:r>
      <w:proofErr w:type="spellEnd"/>
      <w:r w:rsidRPr="00B02A0B">
        <w:t xml:space="preserve">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 xml:space="preserve">shall release the </w:t>
      </w:r>
      <w:proofErr w:type="spellStart"/>
      <w:r w:rsidRPr="00B02A0B">
        <w:t>MCData</w:t>
      </w:r>
      <w:proofErr w:type="spellEnd"/>
      <w:r w:rsidRPr="00B02A0B">
        <w:t xml:space="preserve"> communication as described in clause 13.2.2.2.4.4, if controlling </w:t>
      </w:r>
      <w:proofErr w:type="spellStart"/>
      <w:r w:rsidRPr="00B02A0B">
        <w:t>MCData</w:t>
      </w:r>
      <w:proofErr w:type="spellEnd"/>
      <w:r w:rsidRPr="00B02A0B">
        <w:t xml:space="preserve"> function, decides to reject the request for extension.</w:t>
      </w:r>
    </w:p>
    <w:p w14:paraId="29D05598" w14:textId="77777777" w:rsidR="005C310B" w:rsidRPr="00B02A0B" w:rsidRDefault="005C310B" w:rsidP="007D34FE">
      <w:pPr>
        <w:pStyle w:val="Heading4"/>
      </w:pPr>
      <w:bookmarkStart w:id="4428" w:name="_Toc20215777"/>
      <w:bookmarkStart w:id="4429" w:name="_Toc27496270"/>
      <w:bookmarkStart w:id="4430" w:name="_Toc36108011"/>
      <w:bookmarkStart w:id="4431" w:name="_Toc44598764"/>
      <w:bookmarkStart w:id="4432" w:name="_Toc44602619"/>
      <w:bookmarkStart w:id="4433" w:name="_Toc45197796"/>
      <w:bookmarkStart w:id="4434" w:name="_Toc45695829"/>
      <w:bookmarkStart w:id="4435" w:name="_Toc51851285"/>
      <w:bookmarkStart w:id="4436" w:name="_Toc92224902"/>
      <w:bookmarkStart w:id="4437" w:name="_Toc131378731"/>
      <w:r w:rsidRPr="00B02A0B">
        <w:t>13.2.4.5</w:t>
      </w:r>
      <w:r w:rsidRPr="00B02A0B">
        <w:tab/>
        <w:t xml:space="preserve">Release of </w:t>
      </w:r>
      <w:proofErr w:type="spellStart"/>
      <w:r w:rsidRPr="00B02A0B">
        <w:t>MCData</w:t>
      </w:r>
      <w:proofErr w:type="spellEnd"/>
      <w:r w:rsidRPr="00B02A0B">
        <w:t xml:space="preserve"> communication over HTTP</w:t>
      </w:r>
      <w:bookmarkEnd w:id="4428"/>
      <w:bookmarkEnd w:id="4429"/>
      <w:bookmarkEnd w:id="4430"/>
      <w:bookmarkEnd w:id="4431"/>
      <w:bookmarkEnd w:id="4432"/>
      <w:bookmarkEnd w:id="4433"/>
      <w:bookmarkEnd w:id="4434"/>
      <w:bookmarkEnd w:id="4435"/>
      <w:bookmarkEnd w:id="4436"/>
      <w:bookmarkEnd w:id="4437"/>
    </w:p>
    <w:p w14:paraId="3870740C" w14:textId="77777777" w:rsidR="005C310B" w:rsidRPr="00B02A0B" w:rsidRDefault="005C310B" w:rsidP="007D34FE">
      <w:pPr>
        <w:pStyle w:val="Heading5"/>
        <w:rPr>
          <w:rFonts w:eastAsia="Malgun Gothic"/>
        </w:rPr>
      </w:pPr>
      <w:bookmarkStart w:id="4438" w:name="_Toc20215778"/>
      <w:bookmarkStart w:id="4439" w:name="_Toc27496271"/>
      <w:bookmarkStart w:id="4440" w:name="_Toc36108012"/>
      <w:bookmarkStart w:id="4441" w:name="_Toc44598765"/>
      <w:bookmarkStart w:id="4442" w:name="_Toc44602620"/>
      <w:bookmarkStart w:id="4443" w:name="_Toc45197797"/>
      <w:bookmarkStart w:id="4444" w:name="_Toc45695830"/>
      <w:bookmarkStart w:id="4445" w:name="_Toc51851286"/>
      <w:bookmarkStart w:id="4446" w:name="_Toc92224903"/>
      <w:bookmarkStart w:id="4447" w:name="_Toc131378732"/>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38"/>
      <w:bookmarkEnd w:id="4439"/>
      <w:bookmarkEnd w:id="4440"/>
      <w:bookmarkEnd w:id="4441"/>
      <w:bookmarkEnd w:id="4442"/>
      <w:bookmarkEnd w:id="4443"/>
      <w:bookmarkEnd w:id="4444"/>
      <w:bookmarkEnd w:id="4445"/>
      <w:bookmarkEnd w:id="4446"/>
      <w:bookmarkEnd w:id="4447"/>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proofErr w:type="spellStart"/>
      <w:r w:rsidRPr="00B02A0B">
        <w:t>MCData</w:t>
      </w:r>
      <w:proofErr w:type="spellEnd"/>
      <w:r w:rsidRPr="00B02A0B">
        <w:t xml:space="preserve"> server can release an ongoing </w:t>
      </w:r>
      <w:proofErr w:type="spellStart"/>
      <w:r w:rsidRPr="00B02A0B">
        <w:t>MCData</w:t>
      </w:r>
      <w:proofErr w:type="spellEnd"/>
      <w:r w:rsidRPr="00B02A0B">
        <w:t xml:space="preserve"> communication.</w:t>
      </w:r>
    </w:p>
    <w:p w14:paraId="7CF16418" w14:textId="77777777" w:rsidR="005C310B" w:rsidRPr="00B02A0B" w:rsidRDefault="005C310B" w:rsidP="005C310B">
      <w:pPr>
        <w:rPr>
          <w:lang w:val="en-US"/>
        </w:rPr>
      </w:pPr>
      <w:r w:rsidRPr="00B02A0B">
        <w:rPr>
          <w:lang w:val="en-US"/>
        </w:rPr>
        <w:t xml:space="preserve">If configured, the </w:t>
      </w:r>
      <w:proofErr w:type="spellStart"/>
      <w:r w:rsidRPr="00B02A0B">
        <w:rPr>
          <w:lang w:val="en-US"/>
        </w:rPr>
        <w:t>MCData</w:t>
      </w:r>
      <w:proofErr w:type="spellEnd"/>
      <w:r w:rsidRPr="00B02A0B">
        <w:rPr>
          <w:lang w:val="en-US"/>
        </w:rPr>
        <w:t xml:space="preserve"> server can notify the originating </w:t>
      </w:r>
      <w:proofErr w:type="spellStart"/>
      <w:r w:rsidRPr="00B02A0B">
        <w:rPr>
          <w:lang w:val="en-US"/>
        </w:rPr>
        <w:t>MCData</w:t>
      </w:r>
      <w:proofErr w:type="spellEnd"/>
      <w:r w:rsidRPr="00B02A0B">
        <w:rPr>
          <w:lang w:val="en-US"/>
        </w:rPr>
        <w:t xml:space="preserve"> user about the intent to release communication and may request for more data about the communication it intends to release. The procedures described in this clause are applicable to </w:t>
      </w:r>
      <w:proofErr w:type="spellStart"/>
      <w:r w:rsidRPr="00B02A0B">
        <w:rPr>
          <w:lang w:val="en-US"/>
        </w:rPr>
        <w:t>MCData</w:t>
      </w:r>
      <w:proofErr w:type="spellEnd"/>
      <w:r w:rsidRPr="00B02A0B">
        <w:rPr>
          <w:lang w:val="en-US"/>
        </w:rPr>
        <w:t xml:space="preserve"> FD using HTTP where the </w:t>
      </w:r>
      <w:proofErr w:type="spellStart"/>
      <w:r w:rsidRPr="00B02A0B">
        <w:rPr>
          <w:lang w:val="en-US"/>
        </w:rPr>
        <w:t>MCData</w:t>
      </w:r>
      <w:proofErr w:type="spellEnd"/>
      <w:r w:rsidRPr="00B02A0B">
        <w:rPr>
          <w:lang w:val="en-US"/>
        </w:rPr>
        <w:t xml:space="preserve"> server initiates the communication release.</w:t>
      </w:r>
    </w:p>
    <w:p w14:paraId="5399E7FA" w14:textId="77777777" w:rsidR="005C310B" w:rsidRPr="00B02A0B" w:rsidRDefault="005C310B" w:rsidP="007D34FE">
      <w:pPr>
        <w:pStyle w:val="Heading5"/>
      </w:pPr>
      <w:bookmarkStart w:id="4448" w:name="_Toc20215779"/>
      <w:bookmarkStart w:id="4449" w:name="_Toc27496272"/>
      <w:bookmarkStart w:id="4450" w:name="_Toc36108013"/>
      <w:bookmarkStart w:id="4451" w:name="_Toc44598766"/>
      <w:bookmarkStart w:id="4452" w:name="_Toc44602621"/>
      <w:bookmarkStart w:id="4453" w:name="_Toc45197798"/>
      <w:bookmarkStart w:id="4454" w:name="_Toc45695831"/>
      <w:bookmarkStart w:id="4455" w:name="_Toc51851287"/>
      <w:bookmarkStart w:id="4456" w:name="_Toc92224904"/>
      <w:bookmarkStart w:id="4457" w:name="_Toc131378733"/>
      <w:r w:rsidRPr="00B02A0B">
        <w:lastRenderedPageBreak/>
        <w:t>13.2.4.5.2</w:t>
      </w:r>
      <w:r w:rsidRPr="00B02A0B">
        <w:tab/>
      </w:r>
      <w:proofErr w:type="spellStart"/>
      <w:r w:rsidRPr="00B02A0B">
        <w:t>MCData</w:t>
      </w:r>
      <w:proofErr w:type="spellEnd"/>
      <w:r w:rsidRPr="00B02A0B">
        <w:t xml:space="preserve"> client procedures</w:t>
      </w:r>
      <w:bookmarkEnd w:id="4448"/>
      <w:bookmarkEnd w:id="4449"/>
      <w:bookmarkEnd w:id="4450"/>
      <w:bookmarkEnd w:id="4451"/>
      <w:bookmarkEnd w:id="4452"/>
      <w:bookmarkEnd w:id="4453"/>
      <w:bookmarkEnd w:id="4454"/>
      <w:bookmarkEnd w:id="4455"/>
      <w:bookmarkEnd w:id="4456"/>
      <w:bookmarkEnd w:id="4457"/>
    </w:p>
    <w:p w14:paraId="52653404" w14:textId="77777777" w:rsidR="005C310B" w:rsidRPr="00B02A0B" w:rsidRDefault="005C310B" w:rsidP="007D34FE">
      <w:pPr>
        <w:pStyle w:val="Heading6"/>
        <w:numPr>
          <w:ilvl w:val="5"/>
          <w:numId w:val="0"/>
        </w:numPr>
        <w:ind w:left="1152" w:hanging="432"/>
      </w:pPr>
      <w:bookmarkStart w:id="4458" w:name="_Toc20215780"/>
      <w:bookmarkStart w:id="4459" w:name="_Toc27496273"/>
      <w:bookmarkStart w:id="4460" w:name="_Toc36108014"/>
      <w:bookmarkStart w:id="4461" w:name="_Toc44598767"/>
      <w:bookmarkStart w:id="4462" w:name="_Toc44602622"/>
      <w:bookmarkStart w:id="4463" w:name="_Toc45197799"/>
      <w:bookmarkStart w:id="4464" w:name="_Toc45695832"/>
      <w:bookmarkStart w:id="4465" w:name="_Toc51851288"/>
      <w:bookmarkStart w:id="4466" w:name="_Toc92224905"/>
      <w:bookmarkStart w:id="4467" w:name="_Toc131378734"/>
      <w:r w:rsidRPr="00B02A0B">
        <w:t>13.2.4.5.2.1</w:t>
      </w:r>
      <w:r w:rsidRPr="00B02A0B">
        <w:tab/>
        <w:t>Receiving intent to release the communication</w:t>
      </w:r>
      <w:bookmarkEnd w:id="4458"/>
      <w:bookmarkEnd w:id="4459"/>
      <w:bookmarkEnd w:id="4460"/>
      <w:bookmarkEnd w:id="4461"/>
      <w:bookmarkEnd w:id="4462"/>
      <w:bookmarkEnd w:id="4463"/>
      <w:bookmarkEnd w:id="4464"/>
      <w:bookmarkEnd w:id="4465"/>
      <w:bookmarkEnd w:id="4466"/>
      <w:bookmarkEnd w:id="4467"/>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w:t>
      </w:r>
      <w:proofErr w:type="spellStart"/>
      <w:r w:rsidRPr="00B02A0B">
        <w:t>MCData</w:t>
      </w:r>
      <w:proofErr w:type="spellEnd"/>
      <w:r w:rsidRPr="00B02A0B">
        <w:t xml:space="preserve">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proofErr w:type="spellStart"/>
      <w:r w:rsidRPr="00B02A0B">
        <w:t>i</w:t>
      </w:r>
      <w:proofErr w:type="spellEnd"/>
      <w:r w:rsidRPr="00B02A0B">
        <w:t>)</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 xml:space="preserve">shall send SIP 200 (OK) response towards </w:t>
      </w:r>
      <w:proofErr w:type="spellStart"/>
      <w:r w:rsidRPr="00B02A0B">
        <w:t>MCData</w:t>
      </w:r>
      <w:proofErr w:type="spellEnd"/>
      <w:r w:rsidRPr="00B02A0B">
        <w:t xml:space="preserve">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 xml:space="preserve">of the controlling </w:t>
      </w:r>
      <w:proofErr w:type="spellStart"/>
      <w:r w:rsidRPr="00B02A0B">
        <w:rPr>
          <w:lang w:eastAsia="ko-KR"/>
        </w:rPr>
        <w:t>MCData</w:t>
      </w:r>
      <w:proofErr w:type="spellEnd"/>
      <w:r w:rsidRPr="00B02A0B">
        <w:rPr>
          <w:lang w:eastAsia="ko-KR"/>
        </w:rPr>
        <w:t xml:space="preserve"> function</w:t>
      </w:r>
      <w:r w:rsidRPr="00B02A0B">
        <w:rPr>
          <w:lang w:val="en-US"/>
        </w:rPr>
        <w:t xml:space="preserve"> from &lt;</w:t>
      </w:r>
      <w:proofErr w:type="spellStart"/>
      <w:r w:rsidRPr="00B02A0B">
        <w:rPr>
          <w:lang w:val="en-US"/>
        </w:rPr>
        <w:t>mcdata</w:t>
      </w:r>
      <w:proofErr w:type="spellEnd"/>
      <w:r w:rsidRPr="00B02A0B">
        <w:rPr>
          <w:lang w:val="en-US"/>
        </w:rPr>
        <w:t xml:space="preserve">-controller-psi&gt;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 xml:space="preserve">shall notify </w:t>
      </w:r>
      <w:proofErr w:type="spellStart"/>
      <w:r w:rsidRPr="00B02A0B">
        <w:t>MCData</w:t>
      </w:r>
      <w:proofErr w:type="spellEnd"/>
      <w:r w:rsidRPr="00B02A0B">
        <w:t xml:space="preserve">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68" w:name="_Toc20215781"/>
      <w:bookmarkStart w:id="4469" w:name="_Toc27496274"/>
      <w:bookmarkStart w:id="4470" w:name="_Toc36108015"/>
      <w:bookmarkStart w:id="4471" w:name="_Toc44598768"/>
      <w:bookmarkStart w:id="4472" w:name="_Toc44602623"/>
      <w:bookmarkStart w:id="4473" w:name="_Toc45197800"/>
      <w:bookmarkStart w:id="4474" w:name="_Toc45695833"/>
      <w:bookmarkStart w:id="4475" w:name="_Toc51851289"/>
      <w:bookmarkStart w:id="4476" w:name="_Toc92224906"/>
      <w:bookmarkStart w:id="4477" w:name="_Toc131378735"/>
      <w:r w:rsidRPr="00B02A0B">
        <w:t>13.2.4.5.2.2</w:t>
      </w:r>
      <w:r w:rsidRPr="00B02A0B">
        <w:tab/>
        <w:t>Request for extension of communication</w:t>
      </w:r>
      <w:bookmarkEnd w:id="4468"/>
      <w:bookmarkEnd w:id="4469"/>
      <w:bookmarkEnd w:id="4470"/>
      <w:bookmarkEnd w:id="4471"/>
      <w:bookmarkEnd w:id="4472"/>
      <w:bookmarkEnd w:id="4473"/>
      <w:bookmarkEnd w:id="4474"/>
      <w:bookmarkEnd w:id="4475"/>
      <w:bookmarkEnd w:id="4476"/>
      <w:bookmarkEnd w:id="4477"/>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w:t>
      </w:r>
      <w:proofErr w:type="spellStart"/>
      <w:r w:rsidRPr="00B02A0B">
        <w:t>mcdata</w:t>
      </w:r>
      <w:proofErr w:type="spellEnd"/>
      <w:r w:rsidRPr="00B02A0B">
        <w:t xml:space="preserve">-controller-psi&gt; element to the store public service identity of controlling </w:t>
      </w:r>
      <w:proofErr w:type="spellStart"/>
      <w:r w:rsidRPr="00B02A0B">
        <w:t>MCData</w:t>
      </w:r>
      <w:proofErr w:type="spellEnd"/>
      <w:r w:rsidRPr="00B02A0B">
        <w:t xml:space="preserve">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78" w:name="_Toc20215782"/>
      <w:bookmarkStart w:id="4479" w:name="_Toc27496275"/>
      <w:bookmarkStart w:id="4480" w:name="_Toc36108016"/>
      <w:bookmarkStart w:id="4481" w:name="_Toc44598769"/>
      <w:bookmarkStart w:id="4482" w:name="_Toc44602624"/>
      <w:bookmarkStart w:id="4483" w:name="_Toc45197801"/>
      <w:bookmarkStart w:id="4484" w:name="_Toc45695834"/>
      <w:bookmarkStart w:id="4485" w:name="_Toc51851290"/>
      <w:bookmarkStart w:id="4486" w:name="_Toc92224907"/>
      <w:bookmarkStart w:id="4487" w:name="_Toc131378736"/>
      <w:r w:rsidRPr="00B02A0B">
        <w:t>13.2.4.5.2.3</w:t>
      </w:r>
      <w:r w:rsidRPr="00B02A0B">
        <w:tab/>
        <w:t>Receiving response to communication extension request</w:t>
      </w:r>
      <w:bookmarkEnd w:id="4478"/>
      <w:bookmarkEnd w:id="4479"/>
      <w:bookmarkEnd w:id="4480"/>
      <w:bookmarkEnd w:id="4481"/>
      <w:bookmarkEnd w:id="4482"/>
      <w:bookmarkEnd w:id="4483"/>
      <w:bookmarkEnd w:id="4484"/>
      <w:bookmarkEnd w:id="4485"/>
      <w:bookmarkEnd w:id="4486"/>
      <w:bookmarkEnd w:id="4487"/>
    </w:p>
    <w:p w14:paraId="37A659C6" w14:textId="77777777" w:rsidR="005C310B" w:rsidRPr="00B02A0B" w:rsidRDefault="005C310B" w:rsidP="005C310B">
      <w:r w:rsidRPr="00B02A0B">
        <w:rPr>
          <w:lang w:val="en-US"/>
        </w:rPr>
        <w:t xml:space="preserve">Upon receiving a SIP MESSAGE request from </w:t>
      </w:r>
      <w:proofErr w:type="spellStart"/>
      <w:r w:rsidRPr="00B02A0B">
        <w:rPr>
          <w:lang w:val="en-US"/>
        </w:rPr>
        <w:t>MCData</w:t>
      </w:r>
      <w:proofErr w:type="spellEnd"/>
      <w:r w:rsidRPr="00B02A0B">
        <w:rPr>
          <w:lang w:val="en-US"/>
        </w:rPr>
        <w:t xml:space="preserve"> server containing </w:t>
      </w:r>
      <w:r w:rsidRPr="00B02A0B">
        <w:rPr>
          <w:lang w:eastAsia="ko-KR"/>
        </w:rPr>
        <w:t>application/vnd.3gpp.mcdata-signalling</w:t>
      </w:r>
      <w:r w:rsidRPr="00B02A0B">
        <w:t xml:space="preserve"> MIME body, the </w:t>
      </w:r>
      <w:proofErr w:type="spellStart"/>
      <w:r w:rsidRPr="00B02A0B">
        <w:t>MCData</w:t>
      </w:r>
      <w:proofErr w:type="spellEnd"/>
      <w:r w:rsidRPr="00B02A0B">
        <w:t xml:space="preserve">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 xml:space="preserve">shall send SIP 200 (OK) response towards </w:t>
      </w:r>
      <w:proofErr w:type="spellStart"/>
      <w:r w:rsidRPr="00B02A0B">
        <w:t>MCData</w:t>
      </w:r>
      <w:proofErr w:type="spellEnd"/>
      <w:r w:rsidRPr="00B02A0B">
        <w:t xml:space="preserve">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88" w:name="_Toc20215783"/>
      <w:bookmarkStart w:id="4489" w:name="_Toc27496276"/>
      <w:bookmarkStart w:id="4490" w:name="_Toc36108017"/>
      <w:bookmarkStart w:id="4491" w:name="_Toc44598770"/>
      <w:bookmarkStart w:id="4492" w:name="_Toc44602625"/>
      <w:bookmarkStart w:id="4493" w:name="_Toc45197802"/>
      <w:bookmarkStart w:id="4494" w:name="_Toc45695835"/>
      <w:bookmarkStart w:id="4495" w:name="_Toc51851291"/>
      <w:bookmarkStart w:id="4496" w:name="_Toc92224908"/>
      <w:bookmarkStart w:id="4497" w:name="_Toc131378737"/>
      <w:r w:rsidRPr="00B02A0B">
        <w:lastRenderedPageBreak/>
        <w:t>13.2.4.5.3</w:t>
      </w:r>
      <w:r w:rsidRPr="00B02A0B">
        <w:tab/>
        <w:t xml:space="preserve">Participating </w:t>
      </w:r>
      <w:proofErr w:type="spellStart"/>
      <w:r w:rsidRPr="00B02A0B">
        <w:t>MCData</w:t>
      </w:r>
      <w:proofErr w:type="spellEnd"/>
      <w:r w:rsidRPr="00B02A0B">
        <w:t xml:space="preserve"> function procedures</w:t>
      </w:r>
      <w:bookmarkEnd w:id="4488"/>
      <w:bookmarkEnd w:id="4489"/>
      <w:bookmarkEnd w:id="4490"/>
      <w:bookmarkEnd w:id="4491"/>
      <w:bookmarkEnd w:id="4492"/>
      <w:bookmarkEnd w:id="4493"/>
      <w:bookmarkEnd w:id="4494"/>
      <w:bookmarkEnd w:id="4495"/>
      <w:bookmarkEnd w:id="4496"/>
      <w:bookmarkEnd w:id="4497"/>
    </w:p>
    <w:p w14:paraId="400C4D7A" w14:textId="77777777" w:rsidR="005C310B" w:rsidRPr="00B02A0B" w:rsidRDefault="005C310B" w:rsidP="007D34FE">
      <w:pPr>
        <w:pStyle w:val="Heading6"/>
        <w:numPr>
          <w:ilvl w:val="5"/>
          <w:numId w:val="0"/>
        </w:numPr>
        <w:ind w:left="1152" w:hanging="432"/>
      </w:pPr>
      <w:bookmarkStart w:id="4498" w:name="_Toc20215784"/>
      <w:bookmarkStart w:id="4499" w:name="_Toc27496277"/>
      <w:bookmarkStart w:id="4500" w:name="_Toc36108018"/>
      <w:bookmarkStart w:id="4501" w:name="_Toc44598771"/>
      <w:bookmarkStart w:id="4502" w:name="_Toc44602626"/>
      <w:bookmarkStart w:id="4503" w:name="_Toc45197803"/>
      <w:bookmarkStart w:id="4504" w:name="_Toc45695836"/>
      <w:bookmarkStart w:id="4505" w:name="_Toc51851292"/>
      <w:bookmarkStart w:id="4506" w:name="_Toc92224909"/>
      <w:bookmarkStart w:id="4507" w:name="_Toc131378738"/>
      <w:r w:rsidRPr="00B02A0B">
        <w:t>13.2.4.5.3.1</w:t>
      </w:r>
      <w:r w:rsidRPr="00B02A0B">
        <w:tab/>
        <w:t xml:space="preserve">Originating participating </w:t>
      </w:r>
      <w:proofErr w:type="spellStart"/>
      <w:r w:rsidRPr="00B02A0B">
        <w:t>MCData</w:t>
      </w:r>
      <w:proofErr w:type="spellEnd"/>
      <w:r w:rsidRPr="00B02A0B">
        <w:t xml:space="preserve"> function procedures</w:t>
      </w:r>
      <w:bookmarkEnd w:id="4498"/>
      <w:bookmarkEnd w:id="4499"/>
      <w:bookmarkEnd w:id="4500"/>
      <w:bookmarkEnd w:id="4501"/>
      <w:bookmarkEnd w:id="4502"/>
      <w:bookmarkEnd w:id="4503"/>
      <w:bookmarkEnd w:id="4504"/>
      <w:bookmarkEnd w:id="4505"/>
      <w:bookmarkEnd w:id="4506"/>
      <w:bookmarkEnd w:id="4507"/>
    </w:p>
    <w:p w14:paraId="33050A60" w14:textId="77777777" w:rsidR="005C310B" w:rsidRPr="00B02A0B" w:rsidRDefault="005C310B" w:rsidP="005C310B">
      <w:pPr>
        <w:rPr>
          <w:noProof/>
          <w:lang w:val="en-US"/>
        </w:rPr>
      </w:pPr>
      <w:r w:rsidRPr="00B02A0B">
        <w:t xml:space="preserve">Upon receipt of a "SIP MESSAGE request for FD using HTTP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508" w:name="_Toc20215785"/>
      <w:bookmarkStart w:id="4509" w:name="_Toc27496278"/>
      <w:bookmarkStart w:id="4510" w:name="_Toc36108019"/>
      <w:bookmarkStart w:id="4511" w:name="_Toc44598772"/>
      <w:bookmarkStart w:id="4512" w:name="_Toc44602627"/>
      <w:bookmarkStart w:id="4513" w:name="_Toc45197804"/>
      <w:bookmarkStart w:id="4514" w:name="_Toc45695837"/>
      <w:bookmarkStart w:id="4515" w:name="_Toc51851293"/>
      <w:bookmarkStart w:id="4516" w:name="_Toc92224910"/>
      <w:bookmarkStart w:id="4517" w:name="_Toc131378739"/>
      <w:r w:rsidRPr="00B02A0B">
        <w:t>13.2.4.5.3.2</w:t>
      </w:r>
      <w:r w:rsidRPr="00B02A0B">
        <w:tab/>
        <w:t xml:space="preserve">Terminating participating </w:t>
      </w:r>
      <w:proofErr w:type="spellStart"/>
      <w:r w:rsidRPr="00B02A0B">
        <w:t>MCData</w:t>
      </w:r>
      <w:proofErr w:type="spellEnd"/>
      <w:r w:rsidRPr="00B02A0B">
        <w:t xml:space="preserve"> function procedures</w:t>
      </w:r>
      <w:bookmarkEnd w:id="4508"/>
      <w:bookmarkEnd w:id="4509"/>
      <w:bookmarkEnd w:id="4510"/>
      <w:bookmarkEnd w:id="4511"/>
      <w:bookmarkEnd w:id="4512"/>
      <w:bookmarkEnd w:id="4513"/>
      <w:bookmarkEnd w:id="4514"/>
      <w:bookmarkEnd w:id="4515"/>
      <w:bookmarkEnd w:id="4516"/>
      <w:bookmarkEnd w:id="4517"/>
    </w:p>
    <w:p w14:paraId="3CDE7D8F" w14:textId="77777777" w:rsidR="005C310B" w:rsidRPr="00B02A0B" w:rsidRDefault="005C310B" w:rsidP="005C310B">
      <w:pPr>
        <w:rPr>
          <w:lang w:val="en-US" w:eastAsia="x-none" w:bidi="he-IL"/>
        </w:rPr>
      </w:pPr>
      <w:r w:rsidRPr="00B02A0B">
        <w:t xml:space="preserve">Upon receipt of a "SIP MESSAGE network notification for FD using HTTP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18" w:name="_Toc20215786"/>
      <w:bookmarkStart w:id="4519" w:name="_Toc27496279"/>
      <w:bookmarkStart w:id="4520" w:name="_Toc36108020"/>
      <w:bookmarkStart w:id="4521" w:name="_Toc44598773"/>
      <w:bookmarkStart w:id="4522" w:name="_Toc44602628"/>
      <w:bookmarkStart w:id="4523" w:name="_Toc45197805"/>
      <w:bookmarkStart w:id="4524" w:name="_Toc45695838"/>
      <w:bookmarkStart w:id="4525" w:name="_Toc51851294"/>
      <w:bookmarkStart w:id="4526" w:name="_Toc92224911"/>
      <w:bookmarkStart w:id="4527" w:name="_Toc131378740"/>
      <w:r w:rsidRPr="00B02A0B">
        <w:t>13.2.4.5.4</w:t>
      </w:r>
      <w:r w:rsidRPr="00B02A0B">
        <w:tab/>
        <w:t xml:space="preserve">Controlling </w:t>
      </w:r>
      <w:proofErr w:type="spellStart"/>
      <w:r w:rsidRPr="00B02A0B">
        <w:t>MCData</w:t>
      </w:r>
      <w:proofErr w:type="spellEnd"/>
      <w:r w:rsidRPr="00B02A0B">
        <w:t xml:space="preserve"> function procedures</w:t>
      </w:r>
      <w:bookmarkEnd w:id="4518"/>
      <w:bookmarkEnd w:id="4519"/>
      <w:bookmarkEnd w:id="4520"/>
      <w:bookmarkEnd w:id="4521"/>
      <w:bookmarkEnd w:id="4522"/>
      <w:bookmarkEnd w:id="4523"/>
      <w:bookmarkEnd w:id="4524"/>
      <w:bookmarkEnd w:id="4525"/>
      <w:bookmarkEnd w:id="4526"/>
      <w:bookmarkEnd w:id="4527"/>
    </w:p>
    <w:p w14:paraId="5A508784" w14:textId="77777777" w:rsidR="005C310B" w:rsidRPr="00B02A0B" w:rsidRDefault="005C310B" w:rsidP="007D34FE">
      <w:pPr>
        <w:pStyle w:val="Heading6"/>
        <w:numPr>
          <w:ilvl w:val="5"/>
          <w:numId w:val="0"/>
        </w:numPr>
        <w:ind w:left="1152" w:hanging="432"/>
      </w:pPr>
      <w:bookmarkStart w:id="4528" w:name="_Toc20215787"/>
      <w:bookmarkStart w:id="4529" w:name="_Toc27496280"/>
      <w:bookmarkStart w:id="4530" w:name="_Toc36108021"/>
      <w:bookmarkStart w:id="4531" w:name="_Toc44598774"/>
      <w:bookmarkStart w:id="4532" w:name="_Toc44602629"/>
      <w:bookmarkStart w:id="4533" w:name="_Toc45197806"/>
      <w:bookmarkStart w:id="4534" w:name="_Toc45695839"/>
      <w:bookmarkStart w:id="4535" w:name="_Toc51851295"/>
      <w:bookmarkStart w:id="4536" w:name="_Toc92224912"/>
      <w:bookmarkStart w:id="4537" w:name="_Toc131378741"/>
      <w:r w:rsidRPr="00B02A0B">
        <w:t>13.2.4.5.4.1</w:t>
      </w:r>
      <w:r w:rsidRPr="00B02A0B">
        <w:tab/>
        <w:t>Sending intent to release a communication</w:t>
      </w:r>
      <w:bookmarkEnd w:id="4528"/>
      <w:bookmarkEnd w:id="4529"/>
      <w:bookmarkEnd w:id="4530"/>
      <w:bookmarkEnd w:id="4531"/>
      <w:bookmarkEnd w:id="4532"/>
      <w:bookmarkEnd w:id="4533"/>
      <w:bookmarkEnd w:id="4534"/>
      <w:bookmarkEnd w:id="4535"/>
      <w:bookmarkEnd w:id="4536"/>
      <w:bookmarkEnd w:id="4537"/>
    </w:p>
    <w:p w14:paraId="5E6BAAEB" w14:textId="77777777" w:rsidR="005C310B" w:rsidRPr="00B02A0B" w:rsidRDefault="005C310B" w:rsidP="005C310B">
      <w:pPr>
        <w:rPr>
          <w:lang w:bidi="he-IL"/>
        </w:rPr>
      </w:pPr>
      <w:r w:rsidRPr="00B02A0B">
        <w:rPr>
          <w:lang w:bidi="he-IL"/>
        </w:rPr>
        <w:t xml:space="preserve">To send an intent to release a </w:t>
      </w:r>
      <w:proofErr w:type="spellStart"/>
      <w:r w:rsidRPr="00B02A0B">
        <w:rPr>
          <w:lang w:bidi="he-IL"/>
        </w:rPr>
        <w:t>MCData</w:t>
      </w:r>
      <w:proofErr w:type="spellEnd"/>
      <w:r w:rsidRPr="00B02A0B">
        <w:rPr>
          <w:lang w:bidi="he-IL"/>
        </w:rPr>
        <w:t xml:space="preserve"> communication, the controlling </w:t>
      </w:r>
      <w:proofErr w:type="spellStart"/>
      <w:r w:rsidRPr="00B02A0B">
        <w:rPr>
          <w:lang w:bidi="he-IL"/>
        </w:rPr>
        <w:t>MCData</w:t>
      </w:r>
      <w:proofErr w:type="spellEnd"/>
      <w:r w:rsidRPr="00B02A0B">
        <w:rPr>
          <w:lang w:bidi="he-IL"/>
        </w:rPr>
        <w:t xml:space="preserve">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shall include &lt;</w:t>
      </w:r>
      <w:proofErr w:type="spellStart"/>
      <w:r w:rsidRPr="00B02A0B">
        <w:t>mcdata</w:t>
      </w:r>
      <w:proofErr w:type="spellEnd"/>
      <w:r w:rsidRPr="00B02A0B">
        <w:t xml:space="preserve">-controller-psi&gt;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 xml:space="preserve">shall send a SIP request towards participating </w:t>
      </w:r>
      <w:proofErr w:type="spellStart"/>
      <w:r w:rsidRPr="00B02A0B">
        <w:rPr>
          <w:lang w:eastAsia="ko-KR"/>
        </w:rPr>
        <w:t>MCData</w:t>
      </w:r>
      <w:proofErr w:type="spellEnd"/>
      <w:r w:rsidRPr="00B02A0B">
        <w:rPr>
          <w:lang w:eastAsia="ko-KR"/>
        </w:rPr>
        <w:t xml:space="preserve"> function according to 3GPP TS 24.229 [5].</w:t>
      </w:r>
    </w:p>
    <w:p w14:paraId="652C1435" w14:textId="77777777" w:rsidR="005C310B" w:rsidRPr="00B02A0B" w:rsidRDefault="005C310B" w:rsidP="005C310B">
      <w:r w:rsidRPr="00B02A0B">
        <w:t xml:space="preserve">Upon receiving SIP 200 OK, the controlling </w:t>
      </w:r>
      <w:proofErr w:type="spellStart"/>
      <w:r w:rsidRPr="00B02A0B">
        <w:t>MCData</w:t>
      </w:r>
      <w:proofErr w:type="spellEnd"/>
      <w:r w:rsidRPr="00B02A0B">
        <w:t xml:space="preserve">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38" w:name="_Toc20215788"/>
      <w:bookmarkStart w:id="4539" w:name="_Toc27496281"/>
      <w:bookmarkStart w:id="4540" w:name="_Toc36108022"/>
      <w:bookmarkStart w:id="4541" w:name="_Toc44598775"/>
      <w:bookmarkStart w:id="4542" w:name="_Toc44602630"/>
      <w:bookmarkStart w:id="4543" w:name="_Toc45197807"/>
      <w:bookmarkStart w:id="4544" w:name="_Toc45695840"/>
      <w:bookmarkStart w:id="4545" w:name="_Toc51851296"/>
      <w:bookmarkStart w:id="4546" w:name="_Toc92224913"/>
      <w:bookmarkStart w:id="4547" w:name="_Toc131378742"/>
      <w:r w:rsidRPr="00B02A0B">
        <w:t>13.2.4.5.4.2</w:t>
      </w:r>
      <w:r w:rsidRPr="00B02A0B">
        <w:tab/>
        <w:t>Receiving request for extension of communication</w:t>
      </w:r>
      <w:bookmarkEnd w:id="4538"/>
      <w:bookmarkEnd w:id="4539"/>
      <w:bookmarkEnd w:id="4540"/>
      <w:bookmarkEnd w:id="4541"/>
      <w:bookmarkEnd w:id="4542"/>
      <w:bookmarkEnd w:id="4543"/>
      <w:bookmarkEnd w:id="4544"/>
      <w:bookmarkEnd w:id="4545"/>
      <w:bookmarkEnd w:id="4546"/>
      <w:bookmarkEnd w:id="4547"/>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 xml:space="preserve">the controlling </w:t>
      </w:r>
      <w:proofErr w:type="spellStart"/>
      <w:r w:rsidRPr="00B02A0B">
        <w:rPr>
          <w:rFonts w:eastAsia="Malgun Gothic"/>
          <w:lang w:val="en-US"/>
        </w:rPr>
        <w:t>MCData</w:t>
      </w:r>
      <w:proofErr w:type="spellEnd"/>
      <w:r w:rsidRPr="00B02A0B">
        <w:rPr>
          <w:rFonts w:eastAsia="Malgun Gothic"/>
          <w:lang w:val="en-US"/>
        </w:rPr>
        <w:t xml:space="preserve">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proofErr w:type="spellStart"/>
      <w:r w:rsidRPr="00B02A0B">
        <w:rPr>
          <w:rFonts w:eastAsia="Malgun Gothic"/>
          <w:lang w:val="en-US"/>
        </w:rPr>
        <w:t>MCData</w:t>
      </w:r>
      <w:proofErr w:type="spellEnd"/>
      <w:r w:rsidRPr="00B02A0B">
        <w:rPr>
          <w:rFonts w:eastAsia="Malgun Gothic"/>
          <w:lang w:val="en-US"/>
        </w:rPr>
        <w:t xml:space="preserve">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 xml:space="preserve">shall generate SIP 200 (OK) response and send it towards participating </w:t>
      </w:r>
      <w:proofErr w:type="spellStart"/>
      <w:r w:rsidRPr="00B02A0B">
        <w:t>MCData</w:t>
      </w:r>
      <w:proofErr w:type="spellEnd"/>
      <w:r w:rsidRPr="00B02A0B">
        <w:t xml:space="preserve">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48" w:name="_Toc20215789"/>
      <w:bookmarkStart w:id="4549" w:name="_Toc27496282"/>
      <w:bookmarkStart w:id="4550" w:name="_Toc36108023"/>
      <w:bookmarkStart w:id="4551" w:name="_Toc44598776"/>
      <w:bookmarkStart w:id="4552" w:name="_Toc44602631"/>
      <w:bookmarkStart w:id="4553" w:name="_Toc45197808"/>
      <w:bookmarkStart w:id="4554" w:name="_Toc45695841"/>
      <w:bookmarkStart w:id="4555" w:name="_Toc51851297"/>
      <w:bookmarkStart w:id="4556" w:name="_Toc92224914"/>
      <w:bookmarkStart w:id="4557" w:name="_Toc131378743"/>
      <w:r w:rsidRPr="00B02A0B">
        <w:t>13.2.4.5.4.3</w:t>
      </w:r>
      <w:r w:rsidRPr="00B02A0B">
        <w:tab/>
        <w:t>Sending response to communication extension request</w:t>
      </w:r>
      <w:bookmarkEnd w:id="4548"/>
      <w:bookmarkEnd w:id="4549"/>
      <w:bookmarkEnd w:id="4550"/>
      <w:bookmarkEnd w:id="4551"/>
      <w:bookmarkEnd w:id="4552"/>
      <w:bookmarkEnd w:id="4553"/>
      <w:bookmarkEnd w:id="4554"/>
      <w:bookmarkEnd w:id="4555"/>
      <w:bookmarkEnd w:id="4556"/>
      <w:bookmarkEnd w:id="4557"/>
    </w:p>
    <w:p w14:paraId="1EBDCE05" w14:textId="77777777" w:rsidR="005C310B" w:rsidRPr="00B02A0B" w:rsidRDefault="005C310B" w:rsidP="005C310B">
      <w:pPr>
        <w:rPr>
          <w:lang w:val="en-US"/>
        </w:rPr>
      </w:pPr>
      <w:r w:rsidRPr="00B02A0B">
        <w:rPr>
          <w:lang w:val="en-US"/>
        </w:rPr>
        <w:t xml:space="preserve">To send a response to communication extension request from </w:t>
      </w:r>
      <w:proofErr w:type="spellStart"/>
      <w:r w:rsidRPr="00B02A0B">
        <w:rPr>
          <w:lang w:val="en-US"/>
        </w:rPr>
        <w:t>MCData</w:t>
      </w:r>
      <w:proofErr w:type="spellEnd"/>
      <w:r w:rsidRPr="00B02A0B">
        <w:rPr>
          <w:lang w:val="en-US"/>
        </w:rPr>
        <w:t xml:space="preserve"> client, the controlling </w:t>
      </w:r>
      <w:proofErr w:type="spellStart"/>
      <w:r w:rsidRPr="00B02A0B">
        <w:rPr>
          <w:lang w:val="en-US"/>
        </w:rPr>
        <w:t>MCData</w:t>
      </w:r>
      <w:proofErr w:type="spellEnd"/>
      <w:r w:rsidRPr="00B02A0B">
        <w:rPr>
          <w:lang w:val="en-US"/>
        </w:rPr>
        <w:t xml:space="preserve">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lastRenderedPageBreak/>
        <w:t>3)</w:t>
      </w:r>
      <w:r w:rsidRPr="00B02A0B">
        <w:tab/>
        <w:t xml:space="preserve">shall assert the local policy associated with the </w:t>
      </w:r>
      <w:proofErr w:type="spellStart"/>
      <w:r w:rsidRPr="00B02A0B">
        <w:t>MCData</w:t>
      </w:r>
      <w:proofErr w:type="spellEnd"/>
      <w:r w:rsidRPr="00B02A0B">
        <w:t xml:space="preserve"> communication:</w:t>
      </w:r>
    </w:p>
    <w:p w14:paraId="65A8257E" w14:textId="77777777" w:rsidR="005C310B" w:rsidRPr="00B02A0B" w:rsidRDefault="005C310B" w:rsidP="005C310B">
      <w:pPr>
        <w:pStyle w:val="B2"/>
      </w:pPr>
      <w:r w:rsidRPr="00B02A0B">
        <w:t>a)</w:t>
      </w:r>
      <w:r w:rsidRPr="00B02A0B">
        <w:tab/>
        <w:t xml:space="preserve">If controlling </w:t>
      </w:r>
      <w:proofErr w:type="spellStart"/>
      <w:r w:rsidRPr="00B02A0B">
        <w:t>MCData</w:t>
      </w:r>
      <w:proofErr w:type="spellEnd"/>
      <w:r w:rsidRPr="00B02A0B">
        <w:t xml:space="preserve">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 xml:space="preserve">If controlling </w:t>
      </w:r>
      <w:proofErr w:type="spellStart"/>
      <w:r w:rsidRPr="00B02A0B">
        <w:t>MCData</w:t>
      </w:r>
      <w:proofErr w:type="spellEnd"/>
      <w:r w:rsidRPr="00B02A0B">
        <w:t xml:space="preserve">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 xml:space="preserve">shall send SIP MESSAGE towards participating </w:t>
      </w:r>
      <w:proofErr w:type="spellStart"/>
      <w:r w:rsidRPr="00B02A0B">
        <w:t>MCData</w:t>
      </w:r>
      <w:proofErr w:type="spellEnd"/>
      <w:r w:rsidRPr="00B02A0B">
        <w:t xml:space="preserve">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 xml:space="preserve">shall release the </w:t>
      </w:r>
      <w:proofErr w:type="spellStart"/>
      <w:r w:rsidRPr="00B02A0B">
        <w:rPr>
          <w:rFonts w:eastAsia="Malgun Gothic"/>
        </w:rPr>
        <w:t>MCData</w:t>
      </w:r>
      <w:proofErr w:type="spellEnd"/>
      <w:r w:rsidRPr="00B02A0B">
        <w:rPr>
          <w:rFonts w:eastAsia="Malgun Gothic"/>
        </w:rPr>
        <w:t xml:space="preserve"> communication as described in clause </w:t>
      </w:r>
      <w:r w:rsidRPr="00B02A0B">
        <w:t xml:space="preserve">13.2.3.3.4; if controlling </w:t>
      </w:r>
      <w:proofErr w:type="spellStart"/>
      <w:r w:rsidRPr="00B02A0B">
        <w:t>MCData</w:t>
      </w:r>
      <w:proofErr w:type="spellEnd"/>
      <w:r w:rsidRPr="00B02A0B">
        <w:t xml:space="preserve"> function decides to reject the request for extension.</w:t>
      </w:r>
      <w:bookmarkStart w:id="4558" w:name="_Toc20215790"/>
      <w:bookmarkStart w:id="4559" w:name="_Toc27496283"/>
      <w:bookmarkStart w:id="4560" w:name="_Toc36108024"/>
      <w:bookmarkStart w:id="4561" w:name="_Toc44598777"/>
      <w:bookmarkStart w:id="4562" w:name="_Toc44602632"/>
      <w:bookmarkStart w:id="4563" w:name="_Toc45197809"/>
      <w:bookmarkStart w:id="4564" w:name="_Toc45695842"/>
      <w:bookmarkStart w:id="4565" w:name="_Toc51851298"/>
      <w:bookmarkStart w:id="4566" w:name="_Toc92224915"/>
    </w:p>
    <w:p w14:paraId="23AE23D7" w14:textId="2CAC6CF4" w:rsidR="005C310B" w:rsidRPr="00B02A0B" w:rsidRDefault="005C310B" w:rsidP="007D34FE">
      <w:pPr>
        <w:pStyle w:val="Heading3"/>
      </w:pPr>
      <w:bookmarkStart w:id="4567" w:name="_Toc131378744"/>
      <w:r w:rsidRPr="00B02A0B">
        <w:t>13.2.5</w:t>
      </w:r>
      <w:r w:rsidRPr="00B02A0B">
        <w:tab/>
        <w:t xml:space="preserve">Authorized </w:t>
      </w:r>
      <w:proofErr w:type="spellStart"/>
      <w:r w:rsidRPr="00B02A0B">
        <w:t>MCData</w:t>
      </w:r>
      <w:proofErr w:type="spellEnd"/>
      <w:r w:rsidRPr="00B02A0B">
        <w:t xml:space="preserve"> user initiated communication release without prior indication</w:t>
      </w:r>
      <w:bookmarkEnd w:id="4558"/>
      <w:bookmarkEnd w:id="4559"/>
      <w:bookmarkEnd w:id="4560"/>
      <w:bookmarkEnd w:id="4561"/>
      <w:bookmarkEnd w:id="4562"/>
      <w:bookmarkEnd w:id="4563"/>
      <w:bookmarkEnd w:id="4564"/>
      <w:bookmarkEnd w:id="4565"/>
      <w:bookmarkEnd w:id="4566"/>
      <w:bookmarkEnd w:id="4567"/>
    </w:p>
    <w:p w14:paraId="6AA1BA08" w14:textId="77777777" w:rsidR="005C310B" w:rsidRPr="00B02A0B" w:rsidRDefault="005C310B" w:rsidP="007D34FE">
      <w:pPr>
        <w:pStyle w:val="Heading4"/>
        <w:rPr>
          <w:rFonts w:eastAsia="SimSun"/>
        </w:rPr>
      </w:pPr>
      <w:bookmarkStart w:id="4568" w:name="_Toc20215791"/>
      <w:bookmarkStart w:id="4569" w:name="_Toc27496284"/>
      <w:bookmarkStart w:id="4570" w:name="_Toc36108025"/>
      <w:bookmarkStart w:id="4571" w:name="_Toc44598778"/>
      <w:bookmarkStart w:id="4572" w:name="_Toc44602633"/>
      <w:bookmarkStart w:id="4573" w:name="_Toc45197810"/>
      <w:bookmarkStart w:id="4574" w:name="_Toc45695843"/>
      <w:bookmarkStart w:id="4575" w:name="_Toc51851299"/>
      <w:bookmarkStart w:id="4576" w:name="_Toc92224916"/>
      <w:bookmarkStart w:id="4577" w:name="_Toc131378745"/>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68"/>
      <w:bookmarkEnd w:id="4569"/>
      <w:bookmarkEnd w:id="4570"/>
      <w:bookmarkEnd w:id="4571"/>
      <w:bookmarkEnd w:id="4572"/>
      <w:bookmarkEnd w:id="4573"/>
      <w:bookmarkEnd w:id="4574"/>
      <w:bookmarkEnd w:id="4575"/>
      <w:bookmarkEnd w:id="4576"/>
      <w:bookmarkEnd w:id="4577"/>
    </w:p>
    <w:p w14:paraId="0A35B656" w14:textId="77777777" w:rsidR="00B02A0B" w:rsidRPr="00B02A0B" w:rsidRDefault="005C310B" w:rsidP="005C310B">
      <w:pPr>
        <w:rPr>
          <w:lang w:val="en-US"/>
        </w:rPr>
      </w:pPr>
      <w:r w:rsidRPr="00B02A0B">
        <w:rPr>
          <w:lang w:eastAsia="zh-CN"/>
        </w:rPr>
        <w:t xml:space="preserve">An authorized </w:t>
      </w:r>
      <w:proofErr w:type="spellStart"/>
      <w:r w:rsidRPr="00B02A0B">
        <w:rPr>
          <w:lang w:eastAsia="zh-CN"/>
        </w:rPr>
        <w:t>MCData</w:t>
      </w:r>
      <w:proofErr w:type="spellEnd"/>
      <w:r w:rsidRPr="00B02A0B">
        <w:rPr>
          <w:lang w:eastAsia="zh-CN"/>
        </w:rPr>
        <w:t xml:space="preserve"> user at any point of time during an ongoing </w:t>
      </w:r>
      <w:proofErr w:type="spellStart"/>
      <w:r w:rsidRPr="00B02A0B">
        <w:rPr>
          <w:lang w:eastAsia="zh-CN"/>
        </w:rPr>
        <w:t>MCData</w:t>
      </w:r>
      <w:proofErr w:type="spellEnd"/>
      <w:r w:rsidRPr="00B02A0B">
        <w:rPr>
          <w:lang w:eastAsia="zh-CN"/>
        </w:rPr>
        <w:t xml:space="preserve"> communication decides to release communication. An authorized </w:t>
      </w:r>
      <w:proofErr w:type="spellStart"/>
      <w:r w:rsidRPr="00B02A0B">
        <w:rPr>
          <w:lang w:eastAsia="zh-CN"/>
        </w:rPr>
        <w:t>MCData</w:t>
      </w:r>
      <w:proofErr w:type="spellEnd"/>
      <w:r w:rsidRPr="00B02A0B">
        <w:rPr>
          <w:lang w:eastAsia="zh-CN"/>
        </w:rPr>
        <w:t xml:space="preserve"> user should be part of the ongoing </w:t>
      </w:r>
      <w:proofErr w:type="spellStart"/>
      <w:r w:rsidRPr="00B02A0B">
        <w:rPr>
          <w:lang w:eastAsia="zh-CN"/>
        </w:rPr>
        <w:t>MCData</w:t>
      </w:r>
      <w:proofErr w:type="spellEnd"/>
      <w:r w:rsidRPr="00B02A0B">
        <w:rPr>
          <w:lang w:eastAsia="zh-CN"/>
        </w:rPr>
        <w:t xml:space="preserve"> communication. The procedure in this clause describes the case where an authorized </w:t>
      </w:r>
      <w:proofErr w:type="spellStart"/>
      <w:r w:rsidRPr="00B02A0B">
        <w:rPr>
          <w:lang w:eastAsia="zh-CN"/>
        </w:rPr>
        <w:t>MCData</w:t>
      </w:r>
      <w:proofErr w:type="spellEnd"/>
      <w:r w:rsidRPr="00B02A0B">
        <w:rPr>
          <w:lang w:eastAsia="zh-CN"/>
        </w:rPr>
        <w:t xml:space="preserve"> user decides to release the communication without providing prior indication to originator </w:t>
      </w:r>
      <w:proofErr w:type="spellStart"/>
      <w:r w:rsidRPr="00B02A0B">
        <w:rPr>
          <w:lang w:eastAsia="zh-CN"/>
        </w:rPr>
        <w:t>MCData</w:t>
      </w:r>
      <w:proofErr w:type="spellEnd"/>
      <w:r w:rsidRPr="00B02A0B">
        <w:rPr>
          <w:lang w:eastAsia="zh-CN"/>
        </w:rPr>
        <w:t xml:space="preserve"> user.</w:t>
      </w:r>
      <w:bookmarkStart w:id="4578" w:name="_Toc20215792"/>
      <w:bookmarkStart w:id="4579" w:name="_Toc27496285"/>
      <w:bookmarkStart w:id="4580" w:name="_Toc36108026"/>
      <w:bookmarkStart w:id="4581" w:name="_Toc44598779"/>
      <w:bookmarkStart w:id="4582" w:name="_Toc44602634"/>
      <w:bookmarkStart w:id="4583" w:name="_Toc45197811"/>
      <w:bookmarkStart w:id="4584" w:name="_Toc45695844"/>
      <w:bookmarkStart w:id="4585" w:name="_Toc51851300"/>
      <w:bookmarkStart w:id="4586" w:name="_Toc92224917"/>
    </w:p>
    <w:p w14:paraId="6E07ACA3" w14:textId="49A0C188" w:rsidR="005C310B" w:rsidRPr="00B02A0B" w:rsidRDefault="005C310B" w:rsidP="007D34FE">
      <w:pPr>
        <w:pStyle w:val="Heading4"/>
      </w:pPr>
      <w:bookmarkStart w:id="4587" w:name="_Toc13137874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 xml:space="preserve">Release of </w:t>
      </w:r>
      <w:proofErr w:type="spellStart"/>
      <w:r w:rsidRPr="00B02A0B">
        <w:t>MCData</w:t>
      </w:r>
      <w:proofErr w:type="spellEnd"/>
      <w:r w:rsidRPr="00B02A0B">
        <w:t xml:space="preserve"> communication over media plane</w:t>
      </w:r>
      <w:bookmarkEnd w:id="4578"/>
      <w:bookmarkEnd w:id="4579"/>
      <w:bookmarkEnd w:id="4580"/>
      <w:bookmarkEnd w:id="4581"/>
      <w:bookmarkEnd w:id="4582"/>
      <w:bookmarkEnd w:id="4583"/>
      <w:bookmarkEnd w:id="4584"/>
      <w:bookmarkEnd w:id="4585"/>
      <w:bookmarkEnd w:id="4586"/>
      <w:bookmarkEnd w:id="4587"/>
    </w:p>
    <w:p w14:paraId="3776DFFA" w14:textId="77777777" w:rsidR="005C310B" w:rsidRPr="00B02A0B" w:rsidRDefault="005C310B" w:rsidP="007D34FE">
      <w:pPr>
        <w:pStyle w:val="Heading5"/>
        <w:rPr>
          <w:rFonts w:eastAsia="Malgun Gothic"/>
        </w:rPr>
      </w:pPr>
      <w:bookmarkStart w:id="4588" w:name="_Toc20215793"/>
      <w:bookmarkStart w:id="4589" w:name="_Toc27496286"/>
      <w:bookmarkStart w:id="4590" w:name="_Toc36108027"/>
      <w:bookmarkStart w:id="4591" w:name="_Toc44598780"/>
      <w:bookmarkStart w:id="4592" w:name="_Toc44602635"/>
      <w:bookmarkStart w:id="4593" w:name="_Toc45197812"/>
      <w:bookmarkStart w:id="4594" w:name="_Toc45695845"/>
      <w:bookmarkStart w:id="4595" w:name="_Toc51851301"/>
      <w:bookmarkStart w:id="4596" w:name="_Toc92224918"/>
      <w:bookmarkStart w:id="4597" w:name="_Toc131378747"/>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88"/>
      <w:bookmarkEnd w:id="4589"/>
      <w:bookmarkEnd w:id="4590"/>
      <w:bookmarkEnd w:id="4591"/>
      <w:bookmarkEnd w:id="4592"/>
      <w:bookmarkEnd w:id="4593"/>
      <w:bookmarkEnd w:id="4594"/>
      <w:bookmarkEnd w:id="4595"/>
      <w:bookmarkEnd w:id="4596"/>
      <w:bookmarkEnd w:id="4597"/>
    </w:p>
    <w:p w14:paraId="667B4FE9" w14:textId="77777777" w:rsidR="005C310B" w:rsidRPr="00B02A0B" w:rsidRDefault="005C310B" w:rsidP="005C310B">
      <w:pPr>
        <w:rPr>
          <w:lang w:val="en-US"/>
        </w:rPr>
      </w:pPr>
      <w:r w:rsidRPr="00B02A0B">
        <w:rPr>
          <w:lang w:val="en-US"/>
        </w:rPr>
        <w:t xml:space="preserve">The procedures described in this clause are applicable to </w:t>
      </w:r>
      <w:proofErr w:type="spellStart"/>
      <w:r w:rsidRPr="00B02A0B">
        <w:rPr>
          <w:lang w:val="en-US"/>
        </w:rPr>
        <w:t>MCData</w:t>
      </w:r>
      <w:proofErr w:type="spellEnd"/>
      <w:r w:rsidRPr="00B02A0B">
        <w:rPr>
          <w:lang w:val="en-US"/>
        </w:rPr>
        <w:t xml:space="preserve"> SDS and </w:t>
      </w:r>
      <w:proofErr w:type="spellStart"/>
      <w:r w:rsidRPr="00B02A0B">
        <w:rPr>
          <w:lang w:val="en-US"/>
        </w:rPr>
        <w:t>MCData</w:t>
      </w:r>
      <w:proofErr w:type="spellEnd"/>
      <w:r w:rsidRPr="00B02A0B">
        <w:rPr>
          <w:lang w:val="en-US"/>
        </w:rPr>
        <w:t xml:space="preserve"> FD established using media plane.</w:t>
      </w:r>
    </w:p>
    <w:p w14:paraId="23B59289" w14:textId="77777777" w:rsidR="005C310B" w:rsidRPr="00B02A0B" w:rsidRDefault="005C310B" w:rsidP="007D34FE">
      <w:pPr>
        <w:pStyle w:val="Heading5"/>
        <w:rPr>
          <w:rFonts w:eastAsia="SimSun"/>
        </w:rPr>
      </w:pPr>
      <w:bookmarkStart w:id="4598" w:name="_Toc20215794"/>
      <w:bookmarkStart w:id="4599" w:name="_Toc27496287"/>
      <w:bookmarkStart w:id="4600" w:name="_Toc36108028"/>
      <w:bookmarkStart w:id="4601" w:name="_Toc44598781"/>
      <w:bookmarkStart w:id="4602" w:name="_Toc44602636"/>
      <w:bookmarkStart w:id="4603" w:name="_Toc45197813"/>
      <w:bookmarkStart w:id="4604" w:name="_Toc45695846"/>
      <w:bookmarkStart w:id="4605" w:name="_Toc51851302"/>
      <w:bookmarkStart w:id="4606" w:name="_Toc92224919"/>
      <w:bookmarkStart w:id="4607" w:name="_Toc13137874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 xml:space="preserve">Authorized </w:t>
      </w:r>
      <w:proofErr w:type="spellStart"/>
      <w:r w:rsidRPr="00B02A0B">
        <w:rPr>
          <w:rFonts w:eastAsia="SimSun"/>
        </w:rPr>
        <w:t>MCData</w:t>
      </w:r>
      <w:proofErr w:type="spellEnd"/>
      <w:r w:rsidRPr="00B02A0B">
        <w:rPr>
          <w:rFonts w:eastAsia="SimSun"/>
        </w:rPr>
        <w:t xml:space="preserve"> client procedures</w:t>
      </w:r>
      <w:bookmarkEnd w:id="4598"/>
      <w:bookmarkEnd w:id="4599"/>
      <w:bookmarkEnd w:id="4600"/>
      <w:bookmarkEnd w:id="4601"/>
      <w:bookmarkEnd w:id="4602"/>
      <w:bookmarkEnd w:id="4603"/>
      <w:bookmarkEnd w:id="4604"/>
      <w:bookmarkEnd w:id="4605"/>
      <w:bookmarkEnd w:id="4606"/>
      <w:bookmarkEnd w:id="4607"/>
    </w:p>
    <w:p w14:paraId="07C35309" w14:textId="77777777" w:rsidR="005C310B" w:rsidRPr="00B02A0B" w:rsidRDefault="005C310B" w:rsidP="007D34FE">
      <w:pPr>
        <w:pStyle w:val="Heading6"/>
        <w:numPr>
          <w:ilvl w:val="5"/>
          <w:numId w:val="0"/>
        </w:numPr>
        <w:ind w:left="1152" w:hanging="432"/>
        <w:rPr>
          <w:lang w:val="en-US"/>
        </w:rPr>
      </w:pPr>
      <w:bookmarkStart w:id="4608" w:name="_Toc20215795"/>
      <w:bookmarkStart w:id="4609" w:name="_Toc27496288"/>
      <w:bookmarkStart w:id="4610" w:name="_Toc36108029"/>
      <w:bookmarkStart w:id="4611" w:name="_Toc44598782"/>
      <w:bookmarkStart w:id="4612" w:name="_Toc44602637"/>
      <w:bookmarkStart w:id="4613" w:name="_Toc45197814"/>
      <w:bookmarkStart w:id="4614" w:name="_Toc45695847"/>
      <w:bookmarkStart w:id="4615" w:name="_Toc51851303"/>
      <w:bookmarkStart w:id="4616" w:name="_Toc92224920"/>
      <w:bookmarkStart w:id="4617" w:name="_Toc131378749"/>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08"/>
      <w:bookmarkEnd w:id="4609"/>
      <w:bookmarkEnd w:id="4610"/>
      <w:bookmarkEnd w:id="4611"/>
      <w:bookmarkEnd w:id="4612"/>
      <w:bookmarkEnd w:id="4613"/>
      <w:bookmarkEnd w:id="4614"/>
      <w:bookmarkEnd w:id="4615"/>
      <w:bookmarkEnd w:id="4616"/>
      <w:bookmarkEnd w:id="4617"/>
    </w:p>
    <w:p w14:paraId="6B553BC3" w14:textId="77777777" w:rsidR="005C310B" w:rsidRPr="00B02A0B" w:rsidRDefault="005C310B" w:rsidP="005C310B">
      <w:pPr>
        <w:rPr>
          <w:lang w:val="en-US"/>
        </w:rPr>
      </w:pPr>
      <w:r w:rsidRPr="00B02A0B">
        <w:rPr>
          <w:lang w:val="en-US"/>
        </w:rPr>
        <w:t xml:space="preserve">Upon receiving request from an authorized </w:t>
      </w:r>
      <w:proofErr w:type="spellStart"/>
      <w:r w:rsidRPr="00B02A0B">
        <w:rPr>
          <w:lang w:val="en-US"/>
        </w:rPr>
        <w:t>MCData</w:t>
      </w:r>
      <w:proofErr w:type="spellEnd"/>
      <w:r w:rsidRPr="00B02A0B">
        <w:rPr>
          <w:lang w:val="en-US"/>
        </w:rPr>
        <w:t xml:space="preserve"> user to release the communication without prior indication to originating </w:t>
      </w:r>
      <w:proofErr w:type="spellStart"/>
      <w:r w:rsidRPr="00B02A0B">
        <w:rPr>
          <w:lang w:val="en-US"/>
        </w:rPr>
        <w:t>MCData</w:t>
      </w:r>
      <w:proofErr w:type="spellEnd"/>
      <w:r w:rsidRPr="00B02A0B">
        <w:rPr>
          <w:lang w:val="en-US"/>
        </w:rPr>
        <w:t xml:space="preserve"> user, the </w:t>
      </w:r>
      <w:proofErr w:type="spellStart"/>
      <w:r w:rsidRPr="00B02A0B">
        <w:rPr>
          <w:lang w:val="en-US"/>
        </w:rPr>
        <w:t>MCData</w:t>
      </w:r>
      <w:proofErr w:type="spellEnd"/>
      <w:r w:rsidRPr="00B02A0B">
        <w:rPr>
          <w:lang w:val="en-US"/>
        </w:rPr>
        <w:t xml:space="preserve">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w:t>
      </w:r>
      <w:proofErr w:type="spellStart"/>
      <w:r w:rsidRPr="00B02A0B">
        <w:rPr>
          <w:lang w:eastAsia="ko-KR"/>
        </w:rPr>
        <w:t>mcdata</w:t>
      </w:r>
      <w:proofErr w:type="spellEnd"/>
      <w:r w:rsidRPr="00B02A0B">
        <w:rPr>
          <w:lang w:eastAsia="ko-KR"/>
        </w:rPr>
        <w:t xml:space="preserve">-client-id&gt; element set to the </w:t>
      </w:r>
      <w:proofErr w:type="spellStart"/>
      <w:r w:rsidRPr="00B02A0B">
        <w:rPr>
          <w:lang w:eastAsia="ko-KR"/>
        </w:rPr>
        <w:t>MCData</w:t>
      </w:r>
      <w:proofErr w:type="spellEnd"/>
      <w:r w:rsidRPr="00B02A0B">
        <w:rPr>
          <w:lang w:eastAsia="ko-KR"/>
        </w:rPr>
        <w:t xml:space="preserve"> client ID of the authorized </w:t>
      </w:r>
      <w:proofErr w:type="spellStart"/>
      <w:r w:rsidRPr="00B02A0B">
        <w:rPr>
          <w:lang w:eastAsia="ko-KR"/>
        </w:rPr>
        <w:t>MCData</w:t>
      </w:r>
      <w:proofErr w:type="spellEnd"/>
      <w:r w:rsidRPr="00B02A0B">
        <w:rPr>
          <w:lang w:eastAsia="ko-KR"/>
        </w:rPr>
        <w:t xml:space="preserve">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send a SIP request towards participating </w:t>
      </w:r>
      <w:proofErr w:type="spellStart"/>
      <w:r w:rsidRPr="00B02A0B">
        <w:rPr>
          <w:lang w:eastAsia="ko-KR"/>
        </w:rPr>
        <w:t>MCData</w:t>
      </w:r>
      <w:proofErr w:type="spellEnd"/>
      <w:r w:rsidRPr="00B02A0B">
        <w:rPr>
          <w:lang w:eastAsia="ko-KR"/>
        </w:rPr>
        <w:t xml:space="preserve"> function within the SIP dialog of the </w:t>
      </w:r>
      <w:proofErr w:type="spellStart"/>
      <w:r w:rsidRPr="00B02A0B">
        <w:rPr>
          <w:lang w:eastAsia="ko-KR"/>
        </w:rPr>
        <w:t>MCData</w:t>
      </w:r>
      <w:proofErr w:type="spellEnd"/>
      <w:r w:rsidRPr="00B02A0B">
        <w:rPr>
          <w:lang w:eastAsia="ko-KR"/>
        </w:rPr>
        <w:t xml:space="preserve"> communication, according to 3GPP TS 24.229 [5].</w:t>
      </w:r>
    </w:p>
    <w:p w14:paraId="0EC80C1F" w14:textId="77777777" w:rsidR="005C310B" w:rsidRPr="00B02A0B" w:rsidRDefault="005C310B" w:rsidP="005C310B">
      <w:r w:rsidRPr="00B02A0B">
        <w:t xml:space="preserve">When generating a COMMUNICATION RELEASE message, the </w:t>
      </w:r>
      <w:proofErr w:type="spellStart"/>
      <w:r w:rsidRPr="00B02A0B">
        <w:rPr>
          <w:rFonts w:eastAsia="Malgun Gothic"/>
          <w:lang w:val="en-US"/>
        </w:rPr>
        <w:t>MCData</w:t>
      </w:r>
      <w:proofErr w:type="spellEnd"/>
      <w:r w:rsidRPr="00B02A0B">
        <w:rPr>
          <w:rFonts w:eastAsia="Malgun Gothic"/>
          <w:lang w:val="en-US"/>
        </w:rPr>
        <w:t xml:space="preserve">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proofErr w:type="spellStart"/>
      <w:r w:rsidRPr="00B02A0B">
        <w:rPr>
          <w:rFonts w:eastAsia="Malgun Gothic"/>
          <w:lang w:val="en-US"/>
        </w:rPr>
        <w:t>MCData</w:t>
      </w:r>
      <w:proofErr w:type="spellEnd"/>
      <w:r w:rsidRPr="00B02A0B">
        <w:rPr>
          <w:rFonts w:eastAsia="Malgun Gothic"/>
          <w:lang w:val="en-US"/>
        </w:rPr>
        <w:t xml:space="preserve">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lastRenderedPageBreak/>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to the SIP INFO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 acceptance of communication release request by </w:t>
      </w:r>
      <w:proofErr w:type="spellStart"/>
      <w:r w:rsidRPr="00B02A0B">
        <w:rPr>
          <w:lang w:eastAsia="ko-KR"/>
        </w:rPr>
        <w:t>MCData</w:t>
      </w:r>
      <w:proofErr w:type="spellEnd"/>
      <w:r w:rsidRPr="00B02A0B">
        <w:rPr>
          <w:lang w:eastAsia="ko-KR"/>
        </w:rPr>
        <w:t xml:space="preserve">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proofErr w:type="spellStart"/>
      <w:r w:rsidRPr="00B02A0B">
        <w:t>MCData</w:t>
      </w:r>
      <w:proofErr w:type="spellEnd"/>
      <w:r w:rsidRPr="00B02A0B">
        <w:t xml:space="preserve"> </w:t>
      </w:r>
      <w:r w:rsidRPr="00B02A0B">
        <w:rPr>
          <w:lang w:val="en-US"/>
        </w:rPr>
        <w:t>function</w:t>
      </w:r>
      <w:r w:rsidRPr="00B02A0B">
        <w:t xml:space="preserve"> to the SIP INFO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w:t>
      </w:r>
      <w:r w:rsidRPr="00B02A0B">
        <w:rPr>
          <w:lang w:val="en-US" w:eastAsia="ko-KR"/>
        </w:rPr>
        <w:t xml:space="preserve"> rejection of</w:t>
      </w:r>
      <w:r w:rsidRPr="00B02A0B">
        <w:rPr>
          <w:lang w:eastAsia="ko-KR"/>
        </w:rPr>
        <w:t xml:space="preserve"> communication release request by </w:t>
      </w:r>
      <w:proofErr w:type="spellStart"/>
      <w:r w:rsidRPr="00B02A0B">
        <w:rPr>
          <w:lang w:eastAsia="ko-KR"/>
        </w:rPr>
        <w:t>MCData</w:t>
      </w:r>
      <w:proofErr w:type="spellEnd"/>
      <w:r w:rsidRPr="00B02A0B">
        <w:rPr>
          <w:lang w:eastAsia="ko-KR"/>
        </w:rPr>
        <w:t xml:space="preserve"> server</w:t>
      </w:r>
      <w:r w:rsidRPr="00B02A0B">
        <w:rPr>
          <w:lang w:val="en-US" w:eastAsia="ko-KR"/>
        </w:rPr>
        <w:t>.</w:t>
      </w:r>
    </w:p>
    <w:p w14:paraId="745FCFD1" w14:textId="77777777" w:rsidR="005C310B" w:rsidRPr="00B02A0B" w:rsidRDefault="005C310B" w:rsidP="007D34FE">
      <w:pPr>
        <w:pStyle w:val="Heading5"/>
        <w:rPr>
          <w:rFonts w:eastAsia="SimSun"/>
        </w:rPr>
      </w:pPr>
      <w:bookmarkStart w:id="4618" w:name="_Toc20215796"/>
      <w:bookmarkStart w:id="4619" w:name="_Toc27496289"/>
      <w:bookmarkStart w:id="4620" w:name="_Toc36108030"/>
      <w:bookmarkStart w:id="4621" w:name="_Toc44598783"/>
      <w:bookmarkStart w:id="4622" w:name="_Toc44602638"/>
      <w:bookmarkStart w:id="4623" w:name="_Toc45197815"/>
      <w:bookmarkStart w:id="4624" w:name="_Toc45695848"/>
      <w:bookmarkStart w:id="4625" w:name="_Toc51851304"/>
      <w:bookmarkStart w:id="4626" w:name="_Toc92224921"/>
      <w:bookmarkStart w:id="4627" w:name="_Toc131378750"/>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 xml:space="preserve">Participating </w:t>
      </w:r>
      <w:proofErr w:type="spellStart"/>
      <w:r w:rsidRPr="00B02A0B">
        <w:rPr>
          <w:rFonts w:eastAsia="SimSun"/>
        </w:rPr>
        <w:t>MCData</w:t>
      </w:r>
      <w:proofErr w:type="spellEnd"/>
      <w:r w:rsidRPr="00B02A0B">
        <w:rPr>
          <w:rFonts w:eastAsia="SimSun"/>
        </w:rPr>
        <w:t xml:space="preserve"> function procedures</w:t>
      </w:r>
      <w:bookmarkEnd w:id="4618"/>
      <w:bookmarkEnd w:id="4619"/>
      <w:bookmarkEnd w:id="4620"/>
      <w:bookmarkEnd w:id="4621"/>
      <w:bookmarkEnd w:id="4622"/>
      <w:bookmarkEnd w:id="4623"/>
      <w:bookmarkEnd w:id="4624"/>
      <w:bookmarkEnd w:id="4625"/>
      <w:bookmarkEnd w:id="4626"/>
      <w:bookmarkEnd w:id="4627"/>
    </w:p>
    <w:p w14:paraId="1AB46835" w14:textId="77777777" w:rsidR="005C310B" w:rsidRPr="00B02A0B" w:rsidRDefault="005C310B" w:rsidP="007D34FE">
      <w:pPr>
        <w:pStyle w:val="Heading6"/>
        <w:numPr>
          <w:ilvl w:val="5"/>
          <w:numId w:val="0"/>
        </w:numPr>
        <w:ind w:left="1152" w:hanging="432"/>
        <w:rPr>
          <w:lang w:eastAsia="ko-KR"/>
        </w:rPr>
      </w:pPr>
      <w:bookmarkStart w:id="4628" w:name="_Toc20215797"/>
      <w:bookmarkStart w:id="4629" w:name="_Toc27496290"/>
      <w:bookmarkStart w:id="4630" w:name="_Toc36108031"/>
      <w:bookmarkStart w:id="4631" w:name="_Toc44598784"/>
      <w:bookmarkStart w:id="4632" w:name="_Toc44602639"/>
      <w:bookmarkStart w:id="4633" w:name="_Toc45197816"/>
      <w:bookmarkStart w:id="4634" w:name="_Toc45695849"/>
      <w:bookmarkStart w:id="4635" w:name="_Toc51851305"/>
      <w:bookmarkStart w:id="4636" w:name="_Toc92224922"/>
      <w:bookmarkStart w:id="4637" w:name="_Toc131378751"/>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proofErr w:type="spellStart"/>
      <w:r w:rsidRPr="00B02A0B">
        <w:rPr>
          <w:rFonts w:eastAsia="SimSun"/>
        </w:rPr>
        <w:t>MCData</w:t>
      </w:r>
      <w:proofErr w:type="spellEnd"/>
      <w:r w:rsidRPr="00B02A0B">
        <w:rPr>
          <w:rFonts w:eastAsia="SimSun"/>
        </w:rPr>
        <w:t xml:space="preserve"> client</w:t>
      </w:r>
      <w:bookmarkEnd w:id="4628"/>
      <w:bookmarkEnd w:id="4629"/>
      <w:bookmarkEnd w:id="4630"/>
      <w:bookmarkEnd w:id="4631"/>
      <w:bookmarkEnd w:id="4632"/>
      <w:bookmarkEnd w:id="4633"/>
      <w:bookmarkEnd w:id="4634"/>
      <w:bookmarkEnd w:id="4635"/>
      <w:bookmarkEnd w:id="4636"/>
      <w:bookmarkEnd w:id="4637"/>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 xml:space="preserve">package, from </w:t>
      </w:r>
      <w:proofErr w:type="spellStart"/>
      <w:r w:rsidRPr="00B02A0B">
        <w:t>MCData</w:t>
      </w:r>
      <w:proofErr w:type="spellEnd"/>
      <w:r w:rsidRPr="00B02A0B">
        <w:t xml:space="preserve"> client within the SIP dialog of the </w:t>
      </w:r>
      <w:proofErr w:type="spellStart"/>
      <w:r w:rsidRPr="00B02A0B">
        <w:t>MCData</w:t>
      </w:r>
      <w:proofErr w:type="spellEnd"/>
      <w:r w:rsidRPr="00B02A0B">
        <w:t xml:space="preserve"> communication, t</w:t>
      </w:r>
      <w:r w:rsidRPr="00B02A0B">
        <w:rPr>
          <w:lang w:val="en-US"/>
        </w:rPr>
        <w:t xml:space="preserve">he participating </w:t>
      </w:r>
      <w:proofErr w:type="spellStart"/>
      <w:r w:rsidRPr="00B02A0B">
        <w:rPr>
          <w:lang w:val="en-US"/>
        </w:rPr>
        <w:t>MCData</w:t>
      </w:r>
      <w:proofErr w:type="spellEnd"/>
      <w:r w:rsidRPr="00B02A0B">
        <w:rPr>
          <w:lang w:val="en-US"/>
        </w:rPr>
        <w:t xml:space="preserve">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w:t>
      </w:r>
      <w:proofErr w:type="spellStart"/>
      <w:r w:rsidRPr="00B02A0B">
        <w:t>MCData</w:t>
      </w:r>
      <w:proofErr w:type="spellEnd"/>
      <w:r w:rsidRPr="00B02A0B">
        <w:t xml:space="preserve"> function to the SIP INFO request, 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38" w:name="_Toc20215798"/>
      <w:bookmarkStart w:id="4639" w:name="_Toc27496291"/>
      <w:bookmarkStart w:id="4640" w:name="_Toc36108032"/>
      <w:bookmarkStart w:id="4641" w:name="_Toc44598785"/>
      <w:bookmarkStart w:id="4642" w:name="_Toc44602640"/>
      <w:bookmarkStart w:id="4643" w:name="_Toc45197817"/>
      <w:bookmarkStart w:id="4644" w:name="_Toc45695850"/>
      <w:bookmarkStart w:id="4645" w:name="_Toc51851306"/>
      <w:bookmarkStart w:id="4646" w:name="_Toc92224923"/>
      <w:bookmarkStart w:id="4647" w:name="_Toc13137875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 xml:space="preserve">Controlling </w:t>
      </w:r>
      <w:proofErr w:type="spellStart"/>
      <w:r w:rsidRPr="00B02A0B">
        <w:rPr>
          <w:rFonts w:eastAsia="SimSun"/>
        </w:rPr>
        <w:t>MCData</w:t>
      </w:r>
      <w:proofErr w:type="spellEnd"/>
      <w:r w:rsidRPr="00B02A0B">
        <w:rPr>
          <w:rFonts w:eastAsia="SimSun"/>
        </w:rPr>
        <w:t xml:space="preserve"> function procedures</w:t>
      </w:r>
      <w:bookmarkEnd w:id="4638"/>
      <w:bookmarkEnd w:id="4639"/>
      <w:bookmarkEnd w:id="4640"/>
      <w:bookmarkEnd w:id="4641"/>
      <w:bookmarkEnd w:id="4642"/>
      <w:bookmarkEnd w:id="4643"/>
      <w:bookmarkEnd w:id="4644"/>
      <w:bookmarkEnd w:id="4645"/>
      <w:bookmarkEnd w:id="4646"/>
      <w:bookmarkEnd w:id="4647"/>
    </w:p>
    <w:p w14:paraId="1CE05FC2" w14:textId="77777777" w:rsidR="005C310B" w:rsidRPr="00B02A0B" w:rsidRDefault="005C310B" w:rsidP="007D34FE">
      <w:pPr>
        <w:pStyle w:val="Heading6"/>
        <w:numPr>
          <w:ilvl w:val="5"/>
          <w:numId w:val="0"/>
        </w:numPr>
        <w:ind w:left="1152" w:hanging="432"/>
        <w:rPr>
          <w:lang w:val="en-US"/>
        </w:rPr>
      </w:pPr>
      <w:bookmarkStart w:id="4648" w:name="_Toc20215799"/>
      <w:bookmarkStart w:id="4649" w:name="_Toc27496292"/>
      <w:bookmarkStart w:id="4650" w:name="_Toc36108033"/>
      <w:bookmarkStart w:id="4651" w:name="_Toc44598786"/>
      <w:bookmarkStart w:id="4652" w:name="_Toc44602641"/>
      <w:bookmarkStart w:id="4653" w:name="_Toc45197818"/>
      <w:bookmarkStart w:id="4654" w:name="_Toc45695851"/>
      <w:bookmarkStart w:id="4655" w:name="_Toc51851307"/>
      <w:bookmarkStart w:id="4656" w:name="_Toc92224924"/>
      <w:bookmarkStart w:id="4657" w:name="_Toc131378753"/>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w:t>
      </w:r>
      <w:proofErr w:type="spellStart"/>
      <w:r w:rsidRPr="00B02A0B">
        <w:rPr>
          <w:lang w:val="en-US"/>
        </w:rPr>
        <w:t>MCData</w:t>
      </w:r>
      <w:proofErr w:type="spellEnd"/>
      <w:r w:rsidRPr="00B02A0B">
        <w:rPr>
          <w:lang w:val="en-US"/>
        </w:rPr>
        <w:t xml:space="preserve"> user</w:t>
      </w:r>
      <w:bookmarkEnd w:id="4648"/>
      <w:bookmarkEnd w:id="4649"/>
      <w:bookmarkEnd w:id="4650"/>
      <w:bookmarkEnd w:id="4651"/>
      <w:bookmarkEnd w:id="4652"/>
      <w:bookmarkEnd w:id="4653"/>
      <w:bookmarkEnd w:id="4654"/>
      <w:bookmarkEnd w:id="4655"/>
      <w:bookmarkEnd w:id="4656"/>
      <w:bookmarkEnd w:id="4657"/>
    </w:p>
    <w:p w14:paraId="66C64BF3" w14:textId="77777777" w:rsidR="005C310B" w:rsidRPr="00B02A0B" w:rsidRDefault="005C310B" w:rsidP="005C310B">
      <w:pPr>
        <w:rPr>
          <w:lang w:val="en-US"/>
        </w:rPr>
      </w:pPr>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w:t>
      </w:r>
      <w:proofErr w:type="spellStart"/>
      <w:r w:rsidRPr="00B02A0B">
        <w:t>MCData</w:t>
      </w:r>
      <w:proofErr w:type="spellEnd"/>
      <w:r w:rsidRPr="00B02A0B">
        <w:t xml:space="preserve">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 xml:space="preserve">shall validate whether </w:t>
      </w:r>
      <w:proofErr w:type="spellStart"/>
      <w:r w:rsidRPr="00B02A0B">
        <w:t>MCData</w:t>
      </w:r>
      <w:proofErr w:type="spellEnd"/>
      <w:r w:rsidRPr="00B02A0B">
        <w:t xml:space="preserve">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 xml:space="preserve">if </w:t>
      </w:r>
      <w:proofErr w:type="spellStart"/>
      <w:r w:rsidRPr="00B02A0B">
        <w:t>MCData</w:t>
      </w:r>
      <w:proofErr w:type="spellEnd"/>
      <w:r w:rsidRPr="00B02A0B">
        <w:t xml:space="preserve">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 xml:space="preserve">shall send SIP 403 (Forbidden) response towards participating </w:t>
      </w:r>
      <w:proofErr w:type="spellStart"/>
      <w:r w:rsidRPr="00B02A0B">
        <w:t>MCData</w:t>
      </w:r>
      <w:proofErr w:type="spellEnd"/>
      <w:r w:rsidRPr="00B02A0B">
        <w:t xml:space="preserve">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 xml:space="preserve">if </w:t>
      </w:r>
      <w:proofErr w:type="spellStart"/>
      <w:r w:rsidRPr="00B02A0B">
        <w:t>MCData</w:t>
      </w:r>
      <w:proofErr w:type="spellEnd"/>
      <w:r w:rsidRPr="00B02A0B">
        <w:t xml:space="preserve">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 xml:space="preserve">shall send SIP 200 (OK) response towards </w:t>
      </w:r>
      <w:proofErr w:type="spellStart"/>
      <w:r w:rsidRPr="00B02A0B">
        <w:t>MCData</w:t>
      </w:r>
      <w:proofErr w:type="spellEnd"/>
      <w:r w:rsidRPr="00B02A0B">
        <w:t xml:space="preserve">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58" w:name="_Toc20215800"/>
      <w:bookmarkStart w:id="4659" w:name="_Toc27496293"/>
      <w:bookmarkStart w:id="4660" w:name="_Toc36108034"/>
      <w:bookmarkStart w:id="4661" w:name="_Toc44598787"/>
      <w:bookmarkStart w:id="4662" w:name="_Toc44602642"/>
      <w:bookmarkStart w:id="4663" w:name="_Toc45197819"/>
      <w:bookmarkStart w:id="4664" w:name="_Toc45695852"/>
      <w:bookmarkStart w:id="4665" w:name="_Toc51851308"/>
      <w:bookmarkStart w:id="4666" w:name="_Toc92224925"/>
      <w:bookmarkStart w:id="4667" w:name="_Toc131378754"/>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 xml:space="preserve">Release of </w:t>
      </w:r>
      <w:proofErr w:type="spellStart"/>
      <w:r w:rsidRPr="00B02A0B">
        <w:t>MCData</w:t>
      </w:r>
      <w:proofErr w:type="spellEnd"/>
      <w:r w:rsidRPr="00B02A0B">
        <w:t xml:space="preserve"> communication over HTTP</w:t>
      </w:r>
      <w:bookmarkEnd w:id="4658"/>
      <w:bookmarkEnd w:id="4659"/>
      <w:bookmarkEnd w:id="4660"/>
      <w:bookmarkEnd w:id="4661"/>
      <w:bookmarkEnd w:id="4662"/>
      <w:bookmarkEnd w:id="4663"/>
      <w:bookmarkEnd w:id="4664"/>
      <w:bookmarkEnd w:id="4665"/>
      <w:bookmarkEnd w:id="4666"/>
      <w:bookmarkEnd w:id="4667"/>
    </w:p>
    <w:p w14:paraId="6A967157" w14:textId="77777777" w:rsidR="005C310B" w:rsidRPr="00B02A0B" w:rsidRDefault="005C310B" w:rsidP="007D34FE">
      <w:pPr>
        <w:pStyle w:val="Heading5"/>
        <w:rPr>
          <w:rFonts w:eastAsia="Malgun Gothic"/>
        </w:rPr>
      </w:pPr>
      <w:bookmarkStart w:id="4668" w:name="_Toc20215801"/>
      <w:bookmarkStart w:id="4669" w:name="_Toc27496294"/>
      <w:bookmarkStart w:id="4670" w:name="_Toc36108035"/>
      <w:bookmarkStart w:id="4671" w:name="_Toc44598788"/>
      <w:bookmarkStart w:id="4672" w:name="_Toc44602643"/>
      <w:bookmarkStart w:id="4673" w:name="_Toc45197820"/>
      <w:bookmarkStart w:id="4674" w:name="_Toc45695853"/>
      <w:bookmarkStart w:id="4675" w:name="_Toc51851309"/>
      <w:bookmarkStart w:id="4676" w:name="_Toc92224926"/>
      <w:bookmarkStart w:id="4677" w:name="_Toc131378755"/>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68"/>
      <w:bookmarkEnd w:id="4669"/>
      <w:bookmarkEnd w:id="4670"/>
      <w:bookmarkEnd w:id="4671"/>
      <w:bookmarkEnd w:id="4672"/>
      <w:bookmarkEnd w:id="4673"/>
      <w:bookmarkEnd w:id="4674"/>
      <w:bookmarkEnd w:id="4675"/>
      <w:bookmarkEnd w:id="4676"/>
      <w:bookmarkEnd w:id="4677"/>
    </w:p>
    <w:p w14:paraId="28870174" w14:textId="77777777" w:rsidR="005C310B" w:rsidRPr="00B02A0B" w:rsidRDefault="005C310B" w:rsidP="005C310B">
      <w:pPr>
        <w:rPr>
          <w:lang w:val="en-US"/>
        </w:rPr>
      </w:pPr>
      <w:r w:rsidRPr="00B02A0B">
        <w:rPr>
          <w:lang w:val="en-US"/>
        </w:rPr>
        <w:t xml:space="preserve">The procedures described in this clause are applicable to </w:t>
      </w:r>
      <w:proofErr w:type="spellStart"/>
      <w:r w:rsidRPr="00B02A0B">
        <w:rPr>
          <w:lang w:val="en-US"/>
        </w:rPr>
        <w:t>MCData</w:t>
      </w:r>
      <w:proofErr w:type="spellEnd"/>
      <w:r w:rsidRPr="00B02A0B">
        <w:rPr>
          <w:lang w:val="en-US"/>
        </w:rPr>
        <w:t xml:space="preserve"> FD over HTTP.</w:t>
      </w:r>
    </w:p>
    <w:p w14:paraId="5E4F99BA" w14:textId="77777777" w:rsidR="005C310B" w:rsidRPr="00B02A0B" w:rsidRDefault="005C310B" w:rsidP="007D34FE">
      <w:pPr>
        <w:pStyle w:val="Heading5"/>
        <w:rPr>
          <w:rFonts w:eastAsia="SimSun"/>
        </w:rPr>
      </w:pPr>
      <w:bookmarkStart w:id="4678" w:name="_Toc20215802"/>
      <w:bookmarkStart w:id="4679" w:name="_Toc27496295"/>
      <w:bookmarkStart w:id="4680" w:name="_Toc36108036"/>
      <w:bookmarkStart w:id="4681" w:name="_Toc44598789"/>
      <w:bookmarkStart w:id="4682" w:name="_Toc44602644"/>
      <w:bookmarkStart w:id="4683" w:name="_Toc45197821"/>
      <w:bookmarkStart w:id="4684" w:name="_Toc45695854"/>
      <w:bookmarkStart w:id="4685" w:name="_Toc51851310"/>
      <w:bookmarkStart w:id="4686" w:name="_Toc92224927"/>
      <w:bookmarkStart w:id="4687" w:name="_Toc131378756"/>
      <w:r w:rsidRPr="00B02A0B">
        <w:rPr>
          <w:rFonts w:eastAsia="Malgun Gothic"/>
        </w:rPr>
        <w:lastRenderedPageBreak/>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 xml:space="preserve">Authorized </w:t>
      </w:r>
      <w:proofErr w:type="spellStart"/>
      <w:r w:rsidRPr="00B02A0B">
        <w:rPr>
          <w:rFonts w:eastAsia="SimSun"/>
        </w:rPr>
        <w:t>MCData</w:t>
      </w:r>
      <w:proofErr w:type="spellEnd"/>
      <w:r w:rsidRPr="00B02A0B">
        <w:rPr>
          <w:rFonts w:eastAsia="SimSun"/>
        </w:rPr>
        <w:t xml:space="preserve"> client procedures</w:t>
      </w:r>
      <w:bookmarkEnd w:id="4678"/>
      <w:bookmarkEnd w:id="4679"/>
      <w:bookmarkEnd w:id="4680"/>
      <w:bookmarkEnd w:id="4681"/>
      <w:bookmarkEnd w:id="4682"/>
      <w:bookmarkEnd w:id="4683"/>
      <w:bookmarkEnd w:id="4684"/>
      <w:bookmarkEnd w:id="4685"/>
      <w:bookmarkEnd w:id="4686"/>
      <w:bookmarkEnd w:id="4687"/>
    </w:p>
    <w:p w14:paraId="2EC96590" w14:textId="77777777" w:rsidR="005C310B" w:rsidRPr="00B02A0B" w:rsidRDefault="005C310B" w:rsidP="007D34FE">
      <w:pPr>
        <w:pStyle w:val="Heading6"/>
        <w:numPr>
          <w:ilvl w:val="5"/>
          <w:numId w:val="0"/>
        </w:numPr>
        <w:ind w:left="1152" w:hanging="432"/>
        <w:rPr>
          <w:lang w:val="en-US"/>
        </w:rPr>
      </w:pPr>
      <w:bookmarkStart w:id="4688" w:name="_Toc20215803"/>
      <w:bookmarkStart w:id="4689" w:name="_Toc27496296"/>
      <w:bookmarkStart w:id="4690" w:name="_Toc36108037"/>
      <w:bookmarkStart w:id="4691" w:name="_Toc44598790"/>
      <w:bookmarkStart w:id="4692" w:name="_Toc44602645"/>
      <w:bookmarkStart w:id="4693" w:name="_Toc45197822"/>
      <w:bookmarkStart w:id="4694" w:name="_Toc45695855"/>
      <w:bookmarkStart w:id="4695" w:name="_Toc51851311"/>
      <w:bookmarkStart w:id="4696" w:name="_Toc92224928"/>
      <w:bookmarkStart w:id="4697" w:name="_Toc131378757"/>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88"/>
      <w:bookmarkEnd w:id="4689"/>
      <w:bookmarkEnd w:id="4690"/>
      <w:bookmarkEnd w:id="4691"/>
      <w:bookmarkEnd w:id="4692"/>
      <w:bookmarkEnd w:id="4693"/>
      <w:bookmarkEnd w:id="4694"/>
      <w:bookmarkEnd w:id="4695"/>
      <w:bookmarkEnd w:id="4696"/>
      <w:bookmarkEnd w:id="4697"/>
    </w:p>
    <w:p w14:paraId="7F4A1BDA" w14:textId="77777777" w:rsidR="005C310B" w:rsidRPr="00B02A0B" w:rsidRDefault="005C310B" w:rsidP="005C310B">
      <w:pPr>
        <w:rPr>
          <w:lang w:val="en-US"/>
        </w:rPr>
      </w:pPr>
      <w:r w:rsidRPr="00B02A0B">
        <w:rPr>
          <w:lang w:val="en-US"/>
        </w:rPr>
        <w:t xml:space="preserve">Upon receiving request from an authorized </w:t>
      </w:r>
      <w:proofErr w:type="spellStart"/>
      <w:r w:rsidRPr="00B02A0B">
        <w:rPr>
          <w:lang w:val="en-US"/>
        </w:rPr>
        <w:t>MCData</w:t>
      </w:r>
      <w:proofErr w:type="spellEnd"/>
      <w:r w:rsidRPr="00B02A0B">
        <w:rPr>
          <w:lang w:val="en-US"/>
        </w:rPr>
        <w:t xml:space="preserve"> user to release the communication without prior indication to originating </w:t>
      </w:r>
      <w:proofErr w:type="spellStart"/>
      <w:r w:rsidRPr="00B02A0B">
        <w:rPr>
          <w:lang w:val="en-US"/>
        </w:rPr>
        <w:t>MCData</w:t>
      </w:r>
      <w:proofErr w:type="spellEnd"/>
      <w:r w:rsidRPr="00B02A0B">
        <w:rPr>
          <w:lang w:val="en-US"/>
        </w:rPr>
        <w:t xml:space="preserve"> user, the </w:t>
      </w:r>
      <w:proofErr w:type="spellStart"/>
      <w:r w:rsidRPr="00B02A0B">
        <w:rPr>
          <w:lang w:val="en-US"/>
        </w:rPr>
        <w:t>MCData</w:t>
      </w:r>
      <w:proofErr w:type="spellEnd"/>
      <w:r w:rsidRPr="00B02A0B">
        <w:rPr>
          <w:lang w:val="en-US"/>
        </w:rPr>
        <w:t xml:space="preserve">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authorized </w:t>
      </w:r>
      <w:proofErr w:type="spellStart"/>
      <w:r w:rsidRPr="00B02A0B">
        <w:t>MCData</w:t>
      </w:r>
      <w:proofErr w:type="spellEnd"/>
      <w:r w:rsidRPr="00B02A0B">
        <w:t xml:space="preserve">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to the SIP MESSAGE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 acceptance of communication release request by </w:t>
      </w:r>
      <w:proofErr w:type="spellStart"/>
      <w:r w:rsidRPr="00B02A0B">
        <w:rPr>
          <w:lang w:eastAsia="ko-KR"/>
        </w:rPr>
        <w:t>MCData</w:t>
      </w:r>
      <w:proofErr w:type="spellEnd"/>
      <w:r w:rsidRPr="00B02A0B">
        <w:rPr>
          <w:lang w:eastAsia="ko-KR"/>
        </w:rPr>
        <w:t xml:space="preserve">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proofErr w:type="spellStart"/>
      <w:r w:rsidRPr="00B02A0B">
        <w:t>MCData</w:t>
      </w:r>
      <w:proofErr w:type="spellEnd"/>
      <w:r w:rsidRPr="00B02A0B">
        <w:t xml:space="preserve"> </w:t>
      </w:r>
      <w:r w:rsidRPr="00B02A0B">
        <w:rPr>
          <w:lang w:val="en-US"/>
        </w:rPr>
        <w:t>function</w:t>
      </w:r>
      <w:r w:rsidRPr="00B02A0B">
        <w:t xml:space="preserve"> to the SIP MESSAGE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w:t>
      </w:r>
      <w:r w:rsidRPr="00B02A0B">
        <w:rPr>
          <w:lang w:val="en-US" w:eastAsia="ko-KR"/>
        </w:rPr>
        <w:t xml:space="preserve"> rejection of</w:t>
      </w:r>
      <w:r w:rsidRPr="00B02A0B">
        <w:rPr>
          <w:lang w:eastAsia="ko-KR"/>
        </w:rPr>
        <w:t xml:space="preserve"> communication release request by </w:t>
      </w:r>
      <w:proofErr w:type="spellStart"/>
      <w:r w:rsidRPr="00B02A0B">
        <w:rPr>
          <w:lang w:eastAsia="ko-KR"/>
        </w:rPr>
        <w:t>MCData</w:t>
      </w:r>
      <w:proofErr w:type="spellEnd"/>
      <w:r w:rsidRPr="00B02A0B">
        <w:rPr>
          <w:lang w:eastAsia="ko-KR"/>
        </w:rPr>
        <w:t xml:space="preserve">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98" w:name="_Toc20215804"/>
      <w:bookmarkStart w:id="4699" w:name="_Toc27496297"/>
      <w:bookmarkStart w:id="4700" w:name="_Toc36108038"/>
      <w:bookmarkStart w:id="4701" w:name="_Toc44598791"/>
      <w:bookmarkStart w:id="4702" w:name="_Toc44602646"/>
      <w:bookmarkStart w:id="4703" w:name="_Toc45197823"/>
      <w:bookmarkStart w:id="4704" w:name="_Toc45695856"/>
      <w:bookmarkStart w:id="4705" w:name="_Toc51851312"/>
      <w:bookmarkStart w:id="4706" w:name="_Toc92224929"/>
      <w:bookmarkStart w:id="4707" w:name="_Toc131378758"/>
      <w:r w:rsidRPr="00B02A0B">
        <w:rPr>
          <w:rFonts w:eastAsia="SimSun"/>
        </w:rPr>
        <w:t>13.2.5.3.2.2</w:t>
      </w:r>
      <w:r w:rsidRPr="00B02A0B">
        <w:rPr>
          <w:rFonts w:eastAsia="SimSun"/>
        </w:rPr>
        <w:tab/>
        <w:t>Receiving Release Response Type from server</w:t>
      </w:r>
      <w:bookmarkEnd w:id="4698"/>
      <w:bookmarkEnd w:id="4699"/>
      <w:bookmarkEnd w:id="4700"/>
      <w:bookmarkEnd w:id="4701"/>
      <w:bookmarkEnd w:id="4702"/>
      <w:bookmarkEnd w:id="4703"/>
      <w:bookmarkEnd w:id="4704"/>
      <w:bookmarkEnd w:id="4705"/>
      <w:bookmarkEnd w:id="4706"/>
      <w:bookmarkEnd w:id="4707"/>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 xml:space="preserve">FD HTTP TERMINATION as described in clause 15.2.2, the authorized </w:t>
      </w:r>
      <w:proofErr w:type="spellStart"/>
      <w:r w:rsidRPr="00B02A0B">
        <w:rPr>
          <w:lang w:val="en-US"/>
        </w:rPr>
        <w:t>MCData</w:t>
      </w:r>
      <w:proofErr w:type="spellEnd"/>
      <w:r w:rsidRPr="00B02A0B">
        <w:rPr>
          <w:lang w:val="en-US"/>
        </w:rPr>
        <w:t xml:space="preserve">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708" w:name="_Toc20215805"/>
      <w:bookmarkStart w:id="4709" w:name="_Toc27496298"/>
      <w:bookmarkStart w:id="4710" w:name="_Toc36108039"/>
      <w:bookmarkStart w:id="4711" w:name="_Toc44598792"/>
      <w:bookmarkStart w:id="4712" w:name="_Toc44602647"/>
      <w:bookmarkStart w:id="4713" w:name="_Toc45197824"/>
      <w:bookmarkStart w:id="4714" w:name="_Toc45695857"/>
      <w:bookmarkStart w:id="4715" w:name="_Toc51851313"/>
      <w:bookmarkStart w:id="4716" w:name="_Toc92224930"/>
      <w:bookmarkStart w:id="4717" w:name="_Toc131378759"/>
      <w:r w:rsidRPr="00B02A0B">
        <w:rPr>
          <w:rFonts w:eastAsia="Malgun Gothic"/>
        </w:rPr>
        <w:t>13.2.5.3.3</w:t>
      </w:r>
      <w:r w:rsidRPr="00B02A0B">
        <w:rPr>
          <w:rFonts w:eastAsia="Malgun Gothic"/>
        </w:rPr>
        <w:tab/>
      </w:r>
      <w:r w:rsidRPr="00B02A0B">
        <w:rPr>
          <w:rFonts w:eastAsia="SimSun"/>
        </w:rPr>
        <w:t xml:space="preserve">Participating </w:t>
      </w:r>
      <w:proofErr w:type="spellStart"/>
      <w:r w:rsidRPr="00B02A0B">
        <w:rPr>
          <w:rFonts w:eastAsia="SimSun"/>
        </w:rPr>
        <w:t>MCData</w:t>
      </w:r>
      <w:proofErr w:type="spellEnd"/>
      <w:r w:rsidRPr="00B02A0B">
        <w:rPr>
          <w:rFonts w:eastAsia="SimSun"/>
        </w:rPr>
        <w:t xml:space="preserve"> function procedures</w:t>
      </w:r>
      <w:bookmarkEnd w:id="4708"/>
      <w:bookmarkEnd w:id="4709"/>
      <w:bookmarkEnd w:id="4710"/>
      <w:bookmarkEnd w:id="4711"/>
      <w:bookmarkEnd w:id="4712"/>
      <w:bookmarkEnd w:id="4713"/>
      <w:bookmarkEnd w:id="4714"/>
      <w:bookmarkEnd w:id="4715"/>
      <w:bookmarkEnd w:id="4716"/>
      <w:bookmarkEnd w:id="4717"/>
    </w:p>
    <w:p w14:paraId="46343A95" w14:textId="77777777" w:rsidR="005C310B" w:rsidRPr="00B02A0B" w:rsidRDefault="005C310B" w:rsidP="007D34FE">
      <w:pPr>
        <w:pStyle w:val="Heading6"/>
        <w:numPr>
          <w:ilvl w:val="5"/>
          <w:numId w:val="0"/>
        </w:numPr>
        <w:ind w:left="1152" w:hanging="432"/>
      </w:pPr>
      <w:bookmarkStart w:id="4718" w:name="_Toc20215806"/>
      <w:bookmarkStart w:id="4719" w:name="_Toc27496299"/>
      <w:bookmarkStart w:id="4720" w:name="_Toc36108040"/>
      <w:bookmarkStart w:id="4721" w:name="_Toc44598793"/>
      <w:bookmarkStart w:id="4722" w:name="_Toc44602648"/>
      <w:bookmarkStart w:id="4723" w:name="_Toc45197825"/>
      <w:bookmarkStart w:id="4724" w:name="_Toc45695858"/>
      <w:bookmarkStart w:id="4725" w:name="_Toc51851314"/>
      <w:bookmarkStart w:id="4726" w:name="_Toc92224931"/>
      <w:bookmarkStart w:id="4727" w:name="_Toc131378760"/>
      <w:r w:rsidRPr="00B02A0B">
        <w:t>13.2.5.3.3.1</w:t>
      </w:r>
      <w:r w:rsidRPr="00B02A0B">
        <w:tab/>
        <w:t xml:space="preserve">Originating participating </w:t>
      </w:r>
      <w:proofErr w:type="spellStart"/>
      <w:r w:rsidRPr="00B02A0B">
        <w:t>MCData</w:t>
      </w:r>
      <w:proofErr w:type="spellEnd"/>
      <w:r w:rsidRPr="00B02A0B">
        <w:t xml:space="preserve"> function procedures</w:t>
      </w:r>
      <w:bookmarkEnd w:id="4718"/>
      <w:bookmarkEnd w:id="4719"/>
      <w:bookmarkEnd w:id="4720"/>
      <w:bookmarkEnd w:id="4721"/>
      <w:bookmarkEnd w:id="4722"/>
      <w:bookmarkEnd w:id="4723"/>
      <w:bookmarkEnd w:id="4724"/>
      <w:bookmarkEnd w:id="4725"/>
      <w:bookmarkEnd w:id="4726"/>
      <w:bookmarkEnd w:id="4727"/>
    </w:p>
    <w:p w14:paraId="5CB8436A" w14:textId="77777777" w:rsidR="005C310B" w:rsidRPr="00B02A0B" w:rsidRDefault="005C310B" w:rsidP="005C310B">
      <w:pPr>
        <w:rPr>
          <w:noProof/>
          <w:lang w:val="en-US"/>
        </w:rPr>
      </w:pPr>
      <w:r w:rsidRPr="00B02A0B">
        <w:rPr>
          <w:lang w:val="en-US" w:bidi="he-IL"/>
        </w:rPr>
        <w:t xml:space="preserve">Upon receipt of a "SIP MESSAGE request for FD using HTTP for originating participating </w:t>
      </w:r>
      <w:proofErr w:type="spellStart"/>
      <w:r w:rsidRPr="00B02A0B">
        <w:rPr>
          <w:lang w:val="en-US" w:bidi="he-IL"/>
        </w:rPr>
        <w:t>MCData</w:t>
      </w:r>
      <w:proofErr w:type="spellEnd"/>
      <w:r w:rsidRPr="00B02A0B">
        <w:rPr>
          <w:lang w:val="en-US" w:bidi="he-IL"/>
        </w:rPr>
        <w:t xml:space="preserve"> function", the participating </w:t>
      </w:r>
      <w:proofErr w:type="spellStart"/>
      <w:r w:rsidRPr="00B02A0B">
        <w:rPr>
          <w:lang w:val="en-US" w:bidi="he-IL"/>
        </w:rPr>
        <w:t>MCData</w:t>
      </w:r>
      <w:proofErr w:type="spellEnd"/>
      <w:r w:rsidRPr="00B02A0B">
        <w:rPr>
          <w:lang w:val="en-US" w:bidi="he-IL"/>
        </w:rPr>
        <w:t xml:space="preserve">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28" w:name="_Toc20215807"/>
      <w:bookmarkStart w:id="4729" w:name="_Toc27496300"/>
      <w:bookmarkStart w:id="4730" w:name="_Toc36108041"/>
      <w:bookmarkStart w:id="4731" w:name="_Toc44598794"/>
      <w:bookmarkStart w:id="4732" w:name="_Toc44602649"/>
      <w:bookmarkStart w:id="4733" w:name="_Toc45197826"/>
      <w:bookmarkStart w:id="4734" w:name="_Toc45695859"/>
      <w:bookmarkStart w:id="4735" w:name="_Toc51851315"/>
      <w:bookmarkStart w:id="4736" w:name="_Toc92224932"/>
      <w:bookmarkStart w:id="4737" w:name="_Toc131378761"/>
      <w:r w:rsidRPr="00B02A0B">
        <w:t>13.2.5.3.3.2</w:t>
      </w:r>
      <w:r w:rsidRPr="00B02A0B">
        <w:tab/>
        <w:t xml:space="preserve">Terminating participating </w:t>
      </w:r>
      <w:proofErr w:type="spellStart"/>
      <w:r w:rsidRPr="00B02A0B">
        <w:t>MCData</w:t>
      </w:r>
      <w:proofErr w:type="spellEnd"/>
      <w:r w:rsidRPr="00B02A0B">
        <w:t xml:space="preserve"> function procedures</w:t>
      </w:r>
      <w:bookmarkEnd w:id="4728"/>
      <w:bookmarkEnd w:id="4729"/>
      <w:bookmarkEnd w:id="4730"/>
      <w:bookmarkEnd w:id="4731"/>
      <w:bookmarkEnd w:id="4732"/>
      <w:bookmarkEnd w:id="4733"/>
      <w:bookmarkEnd w:id="4734"/>
      <w:bookmarkEnd w:id="4735"/>
      <w:bookmarkEnd w:id="4736"/>
      <w:bookmarkEnd w:id="4737"/>
    </w:p>
    <w:p w14:paraId="0C67E591" w14:textId="77777777" w:rsidR="005C310B" w:rsidRPr="00B02A0B" w:rsidRDefault="005C310B" w:rsidP="005C310B">
      <w:r w:rsidRPr="00B02A0B">
        <w:t xml:space="preserve">Upon receipt of a "SIP MESSAGE network notification for FD using HTTP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38" w:name="_Toc20215808"/>
      <w:bookmarkStart w:id="4739" w:name="_Toc27496301"/>
      <w:bookmarkStart w:id="4740" w:name="_Toc36108042"/>
      <w:bookmarkStart w:id="4741" w:name="_Toc44598795"/>
      <w:bookmarkStart w:id="4742" w:name="_Toc44602650"/>
      <w:bookmarkStart w:id="4743" w:name="_Toc45197827"/>
      <w:bookmarkStart w:id="4744" w:name="_Toc45695860"/>
      <w:bookmarkStart w:id="4745" w:name="_Toc51851316"/>
      <w:bookmarkStart w:id="4746" w:name="_Toc92224933"/>
      <w:bookmarkStart w:id="4747" w:name="_Toc131378762"/>
      <w:r w:rsidRPr="00B02A0B">
        <w:rPr>
          <w:rFonts w:eastAsia="Malgun Gothic"/>
        </w:rPr>
        <w:t>13.2.5.3.4</w:t>
      </w:r>
      <w:r w:rsidRPr="00B02A0B">
        <w:rPr>
          <w:rFonts w:eastAsia="Malgun Gothic"/>
        </w:rPr>
        <w:tab/>
      </w:r>
      <w:r w:rsidRPr="00B02A0B">
        <w:rPr>
          <w:rFonts w:eastAsia="SimSun"/>
        </w:rPr>
        <w:t xml:space="preserve">Controlling </w:t>
      </w:r>
      <w:proofErr w:type="spellStart"/>
      <w:r w:rsidRPr="00B02A0B">
        <w:rPr>
          <w:rFonts w:eastAsia="SimSun"/>
        </w:rPr>
        <w:t>MCData</w:t>
      </w:r>
      <w:proofErr w:type="spellEnd"/>
      <w:r w:rsidRPr="00B02A0B">
        <w:rPr>
          <w:rFonts w:eastAsia="SimSun"/>
        </w:rPr>
        <w:t xml:space="preserve"> function procedures</w:t>
      </w:r>
      <w:bookmarkEnd w:id="4738"/>
      <w:bookmarkEnd w:id="4739"/>
      <w:bookmarkEnd w:id="4740"/>
      <w:bookmarkEnd w:id="4741"/>
      <w:bookmarkEnd w:id="4742"/>
      <w:bookmarkEnd w:id="4743"/>
      <w:bookmarkEnd w:id="4744"/>
      <w:bookmarkEnd w:id="4745"/>
      <w:bookmarkEnd w:id="4746"/>
      <w:bookmarkEnd w:id="4747"/>
    </w:p>
    <w:p w14:paraId="60640324" w14:textId="77777777" w:rsidR="005C310B" w:rsidRPr="00B02A0B" w:rsidRDefault="005C310B" w:rsidP="007D34FE">
      <w:pPr>
        <w:pStyle w:val="Heading6"/>
        <w:numPr>
          <w:ilvl w:val="5"/>
          <w:numId w:val="0"/>
        </w:numPr>
        <w:ind w:left="1152" w:hanging="432"/>
      </w:pPr>
      <w:bookmarkStart w:id="4748" w:name="_Toc20215809"/>
      <w:bookmarkStart w:id="4749" w:name="_Toc27496302"/>
      <w:bookmarkStart w:id="4750" w:name="_Toc36108043"/>
      <w:bookmarkStart w:id="4751" w:name="_Toc44598796"/>
      <w:bookmarkStart w:id="4752" w:name="_Toc44602651"/>
      <w:bookmarkStart w:id="4753" w:name="_Toc45197828"/>
      <w:bookmarkStart w:id="4754" w:name="_Toc45695861"/>
      <w:bookmarkStart w:id="4755" w:name="_Toc51851317"/>
      <w:bookmarkStart w:id="4756" w:name="_Toc92224934"/>
      <w:bookmarkStart w:id="4757" w:name="_Toc131378763"/>
      <w:r w:rsidRPr="00B02A0B">
        <w:t>13.2.5.3.4.1</w:t>
      </w:r>
      <w:r w:rsidRPr="00B02A0B">
        <w:tab/>
        <w:t xml:space="preserve">Receiving request to release the communication from authorized </w:t>
      </w:r>
      <w:proofErr w:type="spellStart"/>
      <w:r w:rsidRPr="00B02A0B">
        <w:t>MCData</w:t>
      </w:r>
      <w:proofErr w:type="spellEnd"/>
      <w:r w:rsidRPr="00B02A0B">
        <w:t xml:space="preserve"> user</w:t>
      </w:r>
      <w:bookmarkEnd w:id="4748"/>
      <w:bookmarkEnd w:id="4749"/>
      <w:bookmarkEnd w:id="4750"/>
      <w:bookmarkEnd w:id="4751"/>
      <w:bookmarkEnd w:id="4752"/>
      <w:bookmarkEnd w:id="4753"/>
      <w:bookmarkEnd w:id="4754"/>
      <w:bookmarkEnd w:id="4755"/>
      <w:bookmarkEnd w:id="4756"/>
      <w:bookmarkEnd w:id="4757"/>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w:t>
      </w:r>
      <w:proofErr w:type="spellStart"/>
      <w:r w:rsidRPr="00B02A0B">
        <w:t>MCData</w:t>
      </w:r>
      <w:proofErr w:type="spellEnd"/>
      <w:r w:rsidRPr="00B02A0B">
        <w:t xml:space="preserve">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lastRenderedPageBreak/>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proofErr w:type="spellStart"/>
      <w:r w:rsidRPr="00B02A0B">
        <w:t>i</w:t>
      </w:r>
      <w:proofErr w:type="spellEnd"/>
      <w:r w:rsidRPr="00B02A0B">
        <w:t>)</w:t>
      </w:r>
      <w:r w:rsidRPr="00B02A0B">
        <w:tab/>
        <w:t xml:space="preserve">shall validate whether </w:t>
      </w:r>
      <w:proofErr w:type="spellStart"/>
      <w:r w:rsidRPr="00B02A0B">
        <w:t>MCData</w:t>
      </w:r>
      <w:proofErr w:type="spellEnd"/>
      <w:r w:rsidRPr="00B02A0B">
        <w:t xml:space="preserve"> user identified in &lt;</w:t>
      </w:r>
      <w:proofErr w:type="spellStart"/>
      <w:r w:rsidRPr="00B02A0B">
        <w:t>mcdata</w:t>
      </w:r>
      <w:proofErr w:type="spellEnd"/>
      <w:r w:rsidRPr="00B02A0B">
        <w:t>-calling-</w:t>
      </w:r>
      <w:proofErr w:type="spellStart"/>
      <w:r w:rsidRPr="00B02A0B">
        <w:t>userid</w:t>
      </w:r>
      <w:proofErr w:type="spellEnd"/>
      <w:r w:rsidRPr="00B02A0B">
        <w:t xml:space="preserve">&gt;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 xml:space="preserve">if </w:t>
      </w:r>
      <w:proofErr w:type="spellStart"/>
      <w:r w:rsidRPr="00B02A0B">
        <w:t>MCData</w:t>
      </w:r>
      <w:proofErr w:type="spellEnd"/>
      <w:r w:rsidRPr="00B02A0B">
        <w:t xml:space="preserve"> user validation is not successful:</w:t>
      </w:r>
    </w:p>
    <w:p w14:paraId="1174BA60" w14:textId="77777777" w:rsidR="005C310B" w:rsidRPr="00B02A0B" w:rsidRDefault="005C310B" w:rsidP="005C310B">
      <w:pPr>
        <w:pStyle w:val="B3"/>
      </w:pPr>
      <w:proofErr w:type="spellStart"/>
      <w:r w:rsidRPr="00B02A0B">
        <w:t>i</w:t>
      </w:r>
      <w:proofErr w:type="spellEnd"/>
      <w:r w:rsidRPr="00B02A0B">
        <w:t>)</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 xml:space="preserve">shall send SIP 403 (Forbidden) response towards participating </w:t>
      </w:r>
      <w:proofErr w:type="spellStart"/>
      <w:r w:rsidRPr="00B02A0B">
        <w:t>MCData</w:t>
      </w:r>
      <w:proofErr w:type="spellEnd"/>
      <w:r w:rsidRPr="00B02A0B">
        <w:t xml:space="preserve">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 xml:space="preserve">if </w:t>
      </w:r>
      <w:proofErr w:type="spellStart"/>
      <w:r w:rsidRPr="00B02A0B">
        <w:t>MCData</w:t>
      </w:r>
      <w:proofErr w:type="spellEnd"/>
      <w:r w:rsidRPr="00B02A0B">
        <w:t xml:space="preserve"> user validation is successful:</w:t>
      </w:r>
    </w:p>
    <w:p w14:paraId="5353507E" w14:textId="77777777" w:rsidR="005C310B" w:rsidRPr="00B02A0B" w:rsidRDefault="005C310B" w:rsidP="005C310B">
      <w:pPr>
        <w:pStyle w:val="B3"/>
      </w:pPr>
      <w:proofErr w:type="spellStart"/>
      <w:r w:rsidRPr="00B02A0B">
        <w:rPr>
          <w:lang w:val="en-US"/>
        </w:rPr>
        <w:t>i</w:t>
      </w:r>
      <w:proofErr w:type="spellEnd"/>
      <w:r w:rsidRPr="00B02A0B">
        <w:rPr>
          <w:lang w:val="en-US"/>
        </w:rPr>
        <w:t>)</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 xml:space="preserve">shall send SIP 200 (OK) response towards </w:t>
      </w:r>
      <w:proofErr w:type="spellStart"/>
      <w:r w:rsidRPr="00B02A0B">
        <w:t>MCData</w:t>
      </w:r>
      <w:proofErr w:type="spellEnd"/>
      <w:r w:rsidRPr="00B02A0B">
        <w:t xml:space="preserve">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 xml:space="preserve">The controlling </w:t>
      </w:r>
      <w:proofErr w:type="spellStart"/>
      <w:r w:rsidRPr="00B02A0B">
        <w:t>MCData</w:t>
      </w:r>
      <w:proofErr w:type="spellEnd"/>
      <w:r w:rsidRPr="00B02A0B">
        <w:t xml:space="preserve"> function should follow procedure as described in clause 6.3.6.1 to generate response to the authorized user initiated request for release of </w:t>
      </w:r>
      <w:proofErr w:type="spellStart"/>
      <w:r w:rsidRPr="00B02A0B">
        <w:t>MCData</w:t>
      </w:r>
      <w:proofErr w:type="spellEnd"/>
      <w:r w:rsidRPr="00B02A0B">
        <w:t xml:space="preserve">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 xml:space="preserve">send the SIP MESSAGE request towards the authorized </w:t>
      </w:r>
      <w:proofErr w:type="spellStart"/>
      <w:r w:rsidRPr="00B02A0B">
        <w:t>MCData</w:t>
      </w:r>
      <w:proofErr w:type="spellEnd"/>
      <w:r w:rsidRPr="00B02A0B">
        <w:t xml:space="preserve"> client as specified in 3GPP TS 24.229 [5].</w:t>
      </w:r>
    </w:p>
    <w:p w14:paraId="1893E326" w14:textId="77777777" w:rsidR="005C310B" w:rsidRPr="00B02A0B" w:rsidRDefault="005C310B" w:rsidP="007D34FE">
      <w:pPr>
        <w:pStyle w:val="Heading3"/>
      </w:pPr>
      <w:bookmarkStart w:id="4758" w:name="_Toc20215810"/>
      <w:bookmarkStart w:id="4759" w:name="_Toc27496303"/>
      <w:bookmarkStart w:id="4760" w:name="_Toc36108044"/>
      <w:bookmarkStart w:id="4761" w:name="_Toc44598797"/>
      <w:bookmarkStart w:id="4762" w:name="_Toc44602652"/>
      <w:bookmarkStart w:id="4763" w:name="_Toc45197829"/>
      <w:bookmarkStart w:id="4764" w:name="_Toc45695862"/>
      <w:bookmarkStart w:id="4765" w:name="_Toc51851318"/>
      <w:bookmarkStart w:id="4766" w:name="_Toc92224935"/>
      <w:bookmarkStart w:id="4767" w:name="_Toc131378764"/>
      <w:r w:rsidRPr="00B02A0B">
        <w:t>13.2.6</w:t>
      </w:r>
      <w:r w:rsidRPr="00B02A0B">
        <w:tab/>
        <w:t xml:space="preserve">Authorized </w:t>
      </w:r>
      <w:proofErr w:type="spellStart"/>
      <w:r w:rsidRPr="00B02A0B">
        <w:t>MCData</w:t>
      </w:r>
      <w:proofErr w:type="spellEnd"/>
      <w:r w:rsidRPr="00B02A0B">
        <w:t xml:space="preserve"> user initiated communication release with prior indication</w:t>
      </w:r>
      <w:bookmarkEnd w:id="4758"/>
      <w:bookmarkEnd w:id="4759"/>
      <w:bookmarkEnd w:id="4760"/>
      <w:bookmarkEnd w:id="4761"/>
      <w:bookmarkEnd w:id="4762"/>
      <w:bookmarkEnd w:id="4763"/>
      <w:bookmarkEnd w:id="4764"/>
      <w:bookmarkEnd w:id="4765"/>
      <w:bookmarkEnd w:id="4766"/>
      <w:bookmarkEnd w:id="4767"/>
    </w:p>
    <w:p w14:paraId="7C7DE066" w14:textId="77777777" w:rsidR="005C310B" w:rsidRPr="00B02A0B" w:rsidRDefault="005C310B" w:rsidP="007D34FE">
      <w:pPr>
        <w:pStyle w:val="Heading4"/>
        <w:rPr>
          <w:rFonts w:eastAsia="SimSun"/>
        </w:rPr>
      </w:pPr>
      <w:bookmarkStart w:id="4768" w:name="_Toc20215811"/>
      <w:bookmarkStart w:id="4769" w:name="_Toc27496304"/>
      <w:bookmarkStart w:id="4770" w:name="_Toc36108045"/>
      <w:bookmarkStart w:id="4771" w:name="_Toc44598798"/>
      <w:bookmarkStart w:id="4772" w:name="_Toc44602653"/>
      <w:bookmarkStart w:id="4773" w:name="_Toc45197830"/>
      <w:bookmarkStart w:id="4774" w:name="_Toc45695863"/>
      <w:bookmarkStart w:id="4775" w:name="_Toc51851319"/>
      <w:bookmarkStart w:id="4776" w:name="_Toc92224936"/>
      <w:bookmarkStart w:id="4777" w:name="_Toc131378765"/>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68"/>
      <w:bookmarkEnd w:id="4769"/>
      <w:bookmarkEnd w:id="4770"/>
      <w:bookmarkEnd w:id="4771"/>
      <w:bookmarkEnd w:id="4772"/>
      <w:bookmarkEnd w:id="4773"/>
      <w:bookmarkEnd w:id="4774"/>
      <w:bookmarkEnd w:id="4775"/>
      <w:bookmarkEnd w:id="4776"/>
      <w:bookmarkEnd w:id="4777"/>
    </w:p>
    <w:p w14:paraId="624FFEFA" w14:textId="77777777" w:rsidR="00B02A0B" w:rsidRPr="00B02A0B" w:rsidRDefault="005C310B" w:rsidP="005C310B">
      <w:pPr>
        <w:rPr>
          <w:lang w:val="en-US"/>
        </w:rPr>
      </w:pPr>
      <w:r w:rsidRPr="00B02A0B">
        <w:rPr>
          <w:lang w:eastAsia="zh-CN"/>
        </w:rPr>
        <w:t xml:space="preserve">An authorized </w:t>
      </w:r>
      <w:proofErr w:type="spellStart"/>
      <w:r w:rsidRPr="00B02A0B">
        <w:rPr>
          <w:lang w:eastAsia="zh-CN"/>
        </w:rPr>
        <w:t>MCData</w:t>
      </w:r>
      <w:proofErr w:type="spellEnd"/>
      <w:r w:rsidRPr="00B02A0B">
        <w:rPr>
          <w:lang w:eastAsia="zh-CN"/>
        </w:rPr>
        <w:t xml:space="preserve"> user at any point of time during an ongoing </w:t>
      </w:r>
      <w:proofErr w:type="spellStart"/>
      <w:r w:rsidRPr="00B02A0B">
        <w:rPr>
          <w:lang w:eastAsia="zh-CN"/>
        </w:rPr>
        <w:t>MCData</w:t>
      </w:r>
      <w:proofErr w:type="spellEnd"/>
      <w:r w:rsidRPr="00B02A0B">
        <w:rPr>
          <w:lang w:eastAsia="zh-CN"/>
        </w:rPr>
        <w:t xml:space="preserve"> communication decides to release communication. An authorized </w:t>
      </w:r>
      <w:proofErr w:type="spellStart"/>
      <w:r w:rsidRPr="00B02A0B">
        <w:rPr>
          <w:lang w:eastAsia="zh-CN"/>
        </w:rPr>
        <w:t>MCData</w:t>
      </w:r>
      <w:proofErr w:type="spellEnd"/>
      <w:r w:rsidRPr="00B02A0B">
        <w:rPr>
          <w:lang w:eastAsia="zh-CN"/>
        </w:rPr>
        <w:t xml:space="preserve"> user should be part of the ongoing </w:t>
      </w:r>
      <w:proofErr w:type="spellStart"/>
      <w:r w:rsidRPr="00B02A0B">
        <w:rPr>
          <w:lang w:eastAsia="zh-CN"/>
        </w:rPr>
        <w:t>MCData</w:t>
      </w:r>
      <w:proofErr w:type="spellEnd"/>
      <w:r w:rsidRPr="00B02A0B">
        <w:rPr>
          <w:lang w:eastAsia="zh-CN"/>
        </w:rPr>
        <w:t xml:space="preserve"> communication. The procedure in this clause describes the case where an authorized </w:t>
      </w:r>
      <w:proofErr w:type="spellStart"/>
      <w:r w:rsidRPr="00B02A0B">
        <w:rPr>
          <w:lang w:eastAsia="zh-CN"/>
        </w:rPr>
        <w:t>MCData</w:t>
      </w:r>
      <w:proofErr w:type="spellEnd"/>
      <w:r w:rsidRPr="00B02A0B">
        <w:rPr>
          <w:lang w:eastAsia="zh-CN"/>
        </w:rPr>
        <w:t xml:space="preserve"> user decides to release the communication with providing prior indication to originator </w:t>
      </w:r>
      <w:proofErr w:type="spellStart"/>
      <w:r w:rsidRPr="00B02A0B">
        <w:rPr>
          <w:lang w:eastAsia="zh-CN"/>
        </w:rPr>
        <w:t>MCData</w:t>
      </w:r>
      <w:proofErr w:type="spellEnd"/>
      <w:r w:rsidRPr="00B02A0B">
        <w:rPr>
          <w:lang w:eastAsia="zh-CN"/>
        </w:rPr>
        <w:t xml:space="preserve"> user.</w:t>
      </w:r>
      <w:bookmarkStart w:id="4778" w:name="_Toc20215812"/>
      <w:bookmarkStart w:id="4779" w:name="_Toc27496305"/>
      <w:bookmarkStart w:id="4780" w:name="_Toc36108046"/>
      <w:bookmarkStart w:id="4781" w:name="_Toc44598799"/>
      <w:bookmarkStart w:id="4782" w:name="_Toc44602654"/>
      <w:bookmarkStart w:id="4783" w:name="_Toc45197831"/>
      <w:bookmarkStart w:id="4784" w:name="_Toc45695864"/>
      <w:bookmarkStart w:id="4785" w:name="_Toc51851320"/>
      <w:bookmarkStart w:id="4786" w:name="_Toc92224937"/>
    </w:p>
    <w:p w14:paraId="73206977" w14:textId="31F5AB1E" w:rsidR="005C310B" w:rsidRPr="00B02A0B" w:rsidRDefault="005C310B" w:rsidP="007D34FE">
      <w:pPr>
        <w:pStyle w:val="Heading4"/>
      </w:pPr>
      <w:bookmarkStart w:id="4787" w:name="_Toc131378766"/>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 xml:space="preserve">Release of </w:t>
      </w:r>
      <w:proofErr w:type="spellStart"/>
      <w:r w:rsidRPr="00B02A0B">
        <w:t>MCData</w:t>
      </w:r>
      <w:proofErr w:type="spellEnd"/>
      <w:r w:rsidRPr="00B02A0B">
        <w:t xml:space="preserve"> communication over media plane</w:t>
      </w:r>
      <w:bookmarkEnd w:id="4778"/>
      <w:bookmarkEnd w:id="4779"/>
      <w:bookmarkEnd w:id="4780"/>
      <w:bookmarkEnd w:id="4781"/>
      <w:bookmarkEnd w:id="4782"/>
      <w:bookmarkEnd w:id="4783"/>
      <w:bookmarkEnd w:id="4784"/>
      <w:bookmarkEnd w:id="4785"/>
      <w:bookmarkEnd w:id="4786"/>
      <w:bookmarkEnd w:id="4787"/>
    </w:p>
    <w:p w14:paraId="3D7AE408" w14:textId="77777777" w:rsidR="005C310B" w:rsidRPr="00B02A0B" w:rsidRDefault="005C310B" w:rsidP="007D34FE">
      <w:pPr>
        <w:pStyle w:val="Heading5"/>
        <w:rPr>
          <w:rFonts w:eastAsia="Malgun Gothic"/>
        </w:rPr>
      </w:pPr>
      <w:bookmarkStart w:id="4788" w:name="_Toc20215813"/>
      <w:bookmarkStart w:id="4789" w:name="_Toc27496306"/>
      <w:bookmarkStart w:id="4790" w:name="_Toc36108047"/>
      <w:bookmarkStart w:id="4791" w:name="_Toc44598800"/>
      <w:bookmarkStart w:id="4792" w:name="_Toc44602655"/>
      <w:bookmarkStart w:id="4793" w:name="_Toc45197832"/>
      <w:bookmarkStart w:id="4794" w:name="_Toc45695865"/>
      <w:bookmarkStart w:id="4795" w:name="_Toc51851321"/>
      <w:bookmarkStart w:id="4796" w:name="_Toc92224938"/>
      <w:bookmarkStart w:id="4797" w:name="_Toc131378767"/>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88"/>
      <w:bookmarkEnd w:id="4789"/>
      <w:bookmarkEnd w:id="4790"/>
      <w:bookmarkEnd w:id="4791"/>
      <w:bookmarkEnd w:id="4792"/>
      <w:bookmarkEnd w:id="4793"/>
      <w:bookmarkEnd w:id="4794"/>
      <w:bookmarkEnd w:id="4795"/>
      <w:bookmarkEnd w:id="4796"/>
      <w:bookmarkEnd w:id="4797"/>
    </w:p>
    <w:p w14:paraId="2E8ACCAA" w14:textId="77777777" w:rsidR="005C310B" w:rsidRPr="00B02A0B" w:rsidRDefault="005C310B" w:rsidP="005C310B">
      <w:pPr>
        <w:rPr>
          <w:lang w:val="en-US"/>
        </w:rPr>
      </w:pPr>
      <w:r w:rsidRPr="00B02A0B">
        <w:rPr>
          <w:lang w:val="en-US"/>
        </w:rPr>
        <w:t xml:space="preserve">The procedures described in this clause are applicable to </w:t>
      </w:r>
      <w:proofErr w:type="spellStart"/>
      <w:r w:rsidRPr="00B02A0B">
        <w:rPr>
          <w:lang w:val="en-US"/>
        </w:rPr>
        <w:t>MCData</w:t>
      </w:r>
      <w:proofErr w:type="spellEnd"/>
      <w:r w:rsidRPr="00B02A0B">
        <w:rPr>
          <w:lang w:val="en-US"/>
        </w:rPr>
        <w:t xml:space="preserve"> SDS and </w:t>
      </w:r>
      <w:proofErr w:type="spellStart"/>
      <w:r w:rsidRPr="00B02A0B">
        <w:rPr>
          <w:lang w:val="en-US"/>
        </w:rPr>
        <w:t>MCData</w:t>
      </w:r>
      <w:proofErr w:type="spellEnd"/>
      <w:r w:rsidRPr="00B02A0B">
        <w:rPr>
          <w:lang w:val="en-US"/>
        </w:rPr>
        <w:t xml:space="preserve"> FD established using media plane.</w:t>
      </w:r>
    </w:p>
    <w:p w14:paraId="1DDA73B8" w14:textId="77777777" w:rsidR="005C310B" w:rsidRPr="00B02A0B" w:rsidRDefault="005C310B" w:rsidP="007D34FE">
      <w:pPr>
        <w:pStyle w:val="Heading5"/>
        <w:rPr>
          <w:rFonts w:eastAsia="SimSun"/>
        </w:rPr>
      </w:pPr>
      <w:bookmarkStart w:id="4798" w:name="_Toc20215814"/>
      <w:bookmarkStart w:id="4799" w:name="_Toc27496307"/>
      <w:bookmarkStart w:id="4800" w:name="_Toc36108048"/>
      <w:bookmarkStart w:id="4801" w:name="_Toc44598801"/>
      <w:bookmarkStart w:id="4802" w:name="_Toc44602656"/>
      <w:bookmarkStart w:id="4803" w:name="_Toc45197833"/>
      <w:bookmarkStart w:id="4804" w:name="_Toc45695866"/>
      <w:bookmarkStart w:id="4805" w:name="_Toc51851322"/>
      <w:bookmarkStart w:id="4806" w:name="_Toc92224939"/>
      <w:bookmarkStart w:id="4807" w:name="_Toc13137876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 xml:space="preserve">Authorized </w:t>
      </w:r>
      <w:proofErr w:type="spellStart"/>
      <w:r w:rsidRPr="00B02A0B">
        <w:rPr>
          <w:rFonts w:eastAsia="SimSun"/>
        </w:rPr>
        <w:t>MCData</w:t>
      </w:r>
      <w:proofErr w:type="spellEnd"/>
      <w:r w:rsidRPr="00B02A0B">
        <w:rPr>
          <w:rFonts w:eastAsia="SimSun"/>
        </w:rPr>
        <w:t xml:space="preserve"> client procedures</w:t>
      </w:r>
      <w:bookmarkEnd w:id="4798"/>
      <w:bookmarkEnd w:id="4799"/>
      <w:bookmarkEnd w:id="4800"/>
      <w:bookmarkEnd w:id="4801"/>
      <w:bookmarkEnd w:id="4802"/>
      <w:bookmarkEnd w:id="4803"/>
      <w:bookmarkEnd w:id="4804"/>
      <w:bookmarkEnd w:id="4805"/>
      <w:bookmarkEnd w:id="4806"/>
      <w:bookmarkEnd w:id="4807"/>
    </w:p>
    <w:p w14:paraId="60962B24" w14:textId="77777777" w:rsidR="005C310B" w:rsidRPr="00B02A0B" w:rsidRDefault="005C310B" w:rsidP="007D34FE">
      <w:pPr>
        <w:pStyle w:val="Heading6"/>
        <w:numPr>
          <w:ilvl w:val="5"/>
          <w:numId w:val="0"/>
        </w:numPr>
        <w:ind w:left="1152" w:hanging="432"/>
        <w:rPr>
          <w:lang w:val="en-US"/>
        </w:rPr>
      </w:pPr>
      <w:bookmarkStart w:id="4808" w:name="_Toc20215815"/>
      <w:bookmarkStart w:id="4809" w:name="_Toc27496308"/>
      <w:bookmarkStart w:id="4810" w:name="_Toc36108049"/>
      <w:bookmarkStart w:id="4811" w:name="_Toc44598802"/>
      <w:bookmarkStart w:id="4812" w:name="_Toc44602657"/>
      <w:bookmarkStart w:id="4813" w:name="_Toc45197834"/>
      <w:bookmarkStart w:id="4814" w:name="_Toc45695867"/>
      <w:bookmarkStart w:id="4815" w:name="_Toc51851323"/>
      <w:bookmarkStart w:id="4816" w:name="_Toc92224940"/>
      <w:bookmarkStart w:id="4817" w:name="_Toc131378769"/>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808"/>
      <w:bookmarkEnd w:id="4809"/>
      <w:bookmarkEnd w:id="4810"/>
      <w:bookmarkEnd w:id="4811"/>
      <w:bookmarkEnd w:id="4812"/>
      <w:bookmarkEnd w:id="4813"/>
      <w:bookmarkEnd w:id="4814"/>
      <w:bookmarkEnd w:id="4815"/>
      <w:bookmarkEnd w:id="4816"/>
      <w:bookmarkEnd w:id="4817"/>
    </w:p>
    <w:p w14:paraId="7C01E0FC" w14:textId="77777777" w:rsidR="005C310B" w:rsidRPr="00B02A0B" w:rsidRDefault="005C310B" w:rsidP="005C310B">
      <w:pPr>
        <w:rPr>
          <w:lang w:val="en-US"/>
        </w:rPr>
      </w:pPr>
      <w:r w:rsidRPr="00B02A0B">
        <w:rPr>
          <w:lang w:val="en-US"/>
        </w:rPr>
        <w:t xml:space="preserve">Upon receiving request from an authorized </w:t>
      </w:r>
      <w:proofErr w:type="spellStart"/>
      <w:r w:rsidRPr="00B02A0B">
        <w:rPr>
          <w:lang w:val="en-US"/>
        </w:rPr>
        <w:t>MCData</w:t>
      </w:r>
      <w:proofErr w:type="spellEnd"/>
      <w:r w:rsidRPr="00B02A0B">
        <w:rPr>
          <w:lang w:val="en-US"/>
        </w:rPr>
        <w:t xml:space="preserve"> user to release the communication without prior indication to originating </w:t>
      </w:r>
      <w:proofErr w:type="spellStart"/>
      <w:r w:rsidRPr="00B02A0B">
        <w:rPr>
          <w:lang w:val="en-US"/>
        </w:rPr>
        <w:t>MCData</w:t>
      </w:r>
      <w:proofErr w:type="spellEnd"/>
      <w:r w:rsidRPr="00B02A0B">
        <w:rPr>
          <w:lang w:val="en-US"/>
        </w:rPr>
        <w:t xml:space="preserve"> user, the </w:t>
      </w:r>
      <w:proofErr w:type="spellStart"/>
      <w:r w:rsidRPr="00B02A0B">
        <w:rPr>
          <w:lang w:val="en-US"/>
        </w:rPr>
        <w:t>MCData</w:t>
      </w:r>
      <w:proofErr w:type="spellEnd"/>
      <w:r w:rsidRPr="00B02A0B">
        <w:rPr>
          <w:lang w:val="en-US"/>
        </w:rPr>
        <w:t xml:space="preserve">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w:t>
      </w:r>
      <w:proofErr w:type="spellStart"/>
      <w:r w:rsidRPr="00B02A0B">
        <w:rPr>
          <w:lang w:eastAsia="ko-KR"/>
        </w:rPr>
        <w:t>mcdata</w:t>
      </w:r>
      <w:proofErr w:type="spellEnd"/>
      <w:r w:rsidRPr="00B02A0B">
        <w:rPr>
          <w:lang w:eastAsia="ko-KR"/>
        </w:rPr>
        <w:t xml:space="preserve">-client-id&gt; element set to the </w:t>
      </w:r>
      <w:proofErr w:type="spellStart"/>
      <w:r w:rsidRPr="00B02A0B">
        <w:rPr>
          <w:lang w:eastAsia="ko-KR"/>
        </w:rPr>
        <w:t>MCData</w:t>
      </w:r>
      <w:proofErr w:type="spellEnd"/>
      <w:r w:rsidRPr="00B02A0B">
        <w:rPr>
          <w:lang w:eastAsia="ko-KR"/>
        </w:rPr>
        <w:t xml:space="preserve"> client ID of the authorized </w:t>
      </w:r>
      <w:proofErr w:type="spellStart"/>
      <w:r w:rsidRPr="00B02A0B">
        <w:rPr>
          <w:lang w:eastAsia="ko-KR"/>
        </w:rPr>
        <w:t>MCData</w:t>
      </w:r>
      <w:proofErr w:type="spellEnd"/>
      <w:r w:rsidRPr="00B02A0B">
        <w:rPr>
          <w:lang w:eastAsia="ko-KR"/>
        </w:rPr>
        <w:t xml:space="preserve">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send a SIP request towards participating </w:t>
      </w:r>
      <w:proofErr w:type="spellStart"/>
      <w:r w:rsidRPr="00B02A0B">
        <w:rPr>
          <w:lang w:eastAsia="ko-KR"/>
        </w:rPr>
        <w:t>MCData</w:t>
      </w:r>
      <w:proofErr w:type="spellEnd"/>
      <w:r w:rsidRPr="00B02A0B">
        <w:rPr>
          <w:lang w:eastAsia="ko-KR"/>
        </w:rPr>
        <w:t xml:space="preserve"> function within the SIP dialog of the </w:t>
      </w:r>
      <w:proofErr w:type="spellStart"/>
      <w:r w:rsidRPr="00B02A0B">
        <w:rPr>
          <w:lang w:eastAsia="ko-KR"/>
        </w:rPr>
        <w:t>MCData</w:t>
      </w:r>
      <w:proofErr w:type="spellEnd"/>
      <w:r w:rsidRPr="00B02A0B">
        <w:rPr>
          <w:lang w:eastAsia="ko-KR"/>
        </w:rPr>
        <w:t xml:space="preserve"> communication, according to 3GPP TS 24.229 [5].</w:t>
      </w:r>
    </w:p>
    <w:p w14:paraId="277C64FE" w14:textId="77777777" w:rsidR="005C310B" w:rsidRPr="00B02A0B" w:rsidRDefault="005C310B" w:rsidP="005C310B">
      <w:r w:rsidRPr="00B02A0B">
        <w:t xml:space="preserve">When generating a COMMUNICATION RELEASE message, the </w:t>
      </w:r>
      <w:proofErr w:type="spellStart"/>
      <w:r w:rsidRPr="00B02A0B">
        <w:rPr>
          <w:rFonts w:eastAsia="Malgun Gothic"/>
          <w:lang w:val="en-US"/>
        </w:rPr>
        <w:t>MCData</w:t>
      </w:r>
      <w:proofErr w:type="spellEnd"/>
      <w:r w:rsidRPr="00B02A0B">
        <w:rPr>
          <w:rFonts w:eastAsia="Malgun Gothic"/>
          <w:lang w:val="en-US"/>
        </w:rPr>
        <w:t xml:space="preserve">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proofErr w:type="spellStart"/>
      <w:r w:rsidRPr="00B02A0B">
        <w:rPr>
          <w:rFonts w:eastAsia="Malgun Gothic"/>
          <w:lang w:val="en-US"/>
        </w:rPr>
        <w:t>MCData</w:t>
      </w:r>
      <w:proofErr w:type="spellEnd"/>
      <w:r w:rsidRPr="00B02A0B">
        <w:rPr>
          <w:rFonts w:eastAsia="Malgun Gothic"/>
          <w:lang w:val="en-US"/>
        </w:rPr>
        <w:t xml:space="preserve">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to the SIP INFO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 acceptance of communication release request by </w:t>
      </w:r>
      <w:proofErr w:type="spellStart"/>
      <w:r w:rsidRPr="00B02A0B">
        <w:rPr>
          <w:lang w:eastAsia="ko-KR"/>
        </w:rPr>
        <w:t>MCData</w:t>
      </w:r>
      <w:proofErr w:type="spellEnd"/>
      <w:r w:rsidRPr="00B02A0B">
        <w:rPr>
          <w:lang w:eastAsia="ko-KR"/>
        </w:rPr>
        <w:t xml:space="preserve">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proofErr w:type="spellStart"/>
      <w:r w:rsidRPr="00B02A0B">
        <w:t>MCData</w:t>
      </w:r>
      <w:proofErr w:type="spellEnd"/>
      <w:r w:rsidRPr="00B02A0B">
        <w:t xml:space="preserve"> </w:t>
      </w:r>
      <w:r w:rsidRPr="00B02A0B">
        <w:rPr>
          <w:lang w:val="en-US"/>
        </w:rPr>
        <w:t>function</w:t>
      </w:r>
      <w:r w:rsidRPr="00B02A0B">
        <w:t xml:space="preserve"> to the SIP INFO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w:t>
      </w:r>
      <w:r w:rsidRPr="00B02A0B">
        <w:rPr>
          <w:lang w:val="en-US" w:eastAsia="ko-KR"/>
        </w:rPr>
        <w:t xml:space="preserve"> rejection of</w:t>
      </w:r>
      <w:r w:rsidRPr="00B02A0B">
        <w:rPr>
          <w:lang w:eastAsia="ko-KR"/>
        </w:rPr>
        <w:t xml:space="preserve"> communication release request by </w:t>
      </w:r>
      <w:proofErr w:type="spellStart"/>
      <w:r w:rsidRPr="00B02A0B">
        <w:rPr>
          <w:lang w:eastAsia="ko-KR"/>
        </w:rPr>
        <w:t>MCData</w:t>
      </w:r>
      <w:proofErr w:type="spellEnd"/>
      <w:r w:rsidRPr="00B02A0B">
        <w:rPr>
          <w:lang w:eastAsia="ko-KR"/>
        </w:rPr>
        <w:t xml:space="preserve">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18" w:name="_Toc20215816"/>
      <w:bookmarkStart w:id="4819" w:name="_Toc27496309"/>
      <w:bookmarkStart w:id="4820" w:name="_Toc36108050"/>
      <w:bookmarkStart w:id="4821" w:name="_Toc44598803"/>
      <w:bookmarkStart w:id="4822" w:name="_Toc44602658"/>
      <w:bookmarkStart w:id="4823" w:name="_Toc45197835"/>
      <w:bookmarkStart w:id="4824" w:name="_Toc45695868"/>
      <w:bookmarkStart w:id="4825" w:name="_Toc51851324"/>
      <w:bookmarkStart w:id="4826" w:name="_Toc92224941"/>
      <w:bookmarkStart w:id="4827" w:name="_Toc131378770"/>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18"/>
      <w:bookmarkEnd w:id="4819"/>
      <w:bookmarkEnd w:id="4820"/>
      <w:bookmarkEnd w:id="4821"/>
      <w:bookmarkEnd w:id="4822"/>
      <w:bookmarkEnd w:id="4823"/>
      <w:bookmarkEnd w:id="4824"/>
      <w:bookmarkEnd w:id="4825"/>
      <w:bookmarkEnd w:id="4826"/>
      <w:bookmarkEnd w:id="4827"/>
    </w:p>
    <w:p w14:paraId="5F17F71A" w14:textId="77777777" w:rsidR="005C310B" w:rsidRPr="00B02A0B" w:rsidRDefault="005C310B" w:rsidP="005C310B">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 xml:space="preserve">he authorized </w:t>
      </w:r>
      <w:proofErr w:type="spellStart"/>
      <w:r w:rsidRPr="00B02A0B">
        <w:rPr>
          <w:lang w:val="en-US"/>
        </w:rPr>
        <w:t>MCData</w:t>
      </w:r>
      <w:proofErr w:type="spellEnd"/>
      <w:r w:rsidRPr="00B02A0B">
        <w:rPr>
          <w:lang w:val="en-US"/>
        </w:rPr>
        <w:t xml:space="preserve">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proofErr w:type="spellStart"/>
      <w:r w:rsidRPr="00B02A0B">
        <w:t>MCData</w:t>
      </w:r>
      <w:proofErr w:type="spellEnd"/>
      <w:r w:rsidRPr="00B02A0B">
        <w:t xml:space="preserve">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proofErr w:type="spellStart"/>
      <w:r w:rsidRPr="00B02A0B">
        <w:t>i</w:t>
      </w:r>
      <w:proofErr w:type="spellEnd"/>
      <w:r w:rsidRPr="00B02A0B">
        <w:t>)</w:t>
      </w:r>
      <w:r w:rsidRPr="00B02A0B">
        <w:tab/>
        <w:t xml:space="preserve">shall store the contents of the Payload IE as remaining data information associated with ongoing </w:t>
      </w:r>
      <w:proofErr w:type="spellStart"/>
      <w:r w:rsidRPr="00B02A0B">
        <w:t>MCData</w:t>
      </w:r>
      <w:proofErr w:type="spellEnd"/>
      <w:r w:rsidRPr="00B02A0B">
        <w:t xml:space="preserve"> communication.</w:t>
      </w:r>
    </w:p>
    <w:p w14:paraId="046E5D8B" w14:textId="77777777" w:rsidR="005C310B" w:rsidRPr="00B02A0B" w:rsidRDefault="005C310B" w:rsidP="007D34FE">
      <w:pPr>
        <w:pStyle w:val="Heading6"/>
        <w:numPr>
          <w:ilvl w:val="5"/>
          <w:numId w:val="0"/>
        </w:numPr>
        <w:ind w:left="1152" w:hanging="432"/>
      </w:pPr>
      <w:bookmarkStart w:id="4828" w:name="_Toc20215817"/>
      <w:bookmarkStart w:id="4829" w:name="_Toc27496310"/>
      <w:bookmarkStart w:id="4830" w:name="_Toc36108051"/>
      <w:bookmarkStart w:id="4831" w:name="_Toc44598804"/>
      <w:bookmarkStart w:id="4832" w:name="_Toc44602659"/>
      <w:bookmarkStart w:id="4833" w:name="_Toc45197836"/>
      <w:bookmarkStart w:id="4834" w:name="_Toc45695869"/>
      <w:bookmarkStart w:id="4835" w:name="_Toc51851325"/>
      <w:bookmarkStart w:id="4836" w:name="_Toc92224942"/>
      <w:bookmarkStart w:id="4837" w:name="_Toc131378771"/>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28"/>
      <w:bookmarkEnd w:id="4829"/>
      <w:bookmarkEnd w:id="4830"/>
      <w:bookmarkEnd w:id="4831"/>
      <w:bookmarkEnd w:id="4832"/>
      <w:bookmarkEnd w:id="4833"/>
      <w:bookmarkEnd w:id="4834"/>
      <w:bookmarkEnd w:id="4835"/>
      <w:bookmarkEnd w:id="4836"/>
      <w:bookmarkEnd w:id="4837"/>
    </w:p>
    <w:p w14:paraId="19074057" w14:textId="77777777" w:rsidR="005C310B" w:rsidRPr="00B02A0B" w:rsidRDefault="005C310B" w:rsidP="005C310B">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 xml:space="preserve">he authorized </w:t>
      </w:r>
      <w:proofErr w:type="spellStart"/>
      <w:r w:rsidRPr="00B02A0B">
        <w:rPr>
          <w:lang w:val="en-US"/>
        </w:rPr>
        <w:t>MCData</w:t>
      </w:r>
      <w:proofErr w:type="spellEnd"/>
      <w:r w:rsidRPr="00B02A0B">
        <w:rPr>
          <w:lang w:val="en-US"/>
        </w:rPr>
        <w:t xml:space="preserve">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proofErr w:type="spellStart"/>
      <w:r w:rsidRPr="00B02A0B">
        <w:rPr>
          <w:rFonts w:eastAsia="Malgun Gothic"/>
          <w:lang w:val="en-US"/>
        </w:rPr>
        <w:t>MCData</w:t>
      </w:r>
      <w:proofErr w:type="spellEnd"/>
      <w:r w:rsidRPr="00B02A0B">
        <w:rPr>
          <w:rFonts w:eastAsia="Malgun Gothic"/>
          <w:lang w:val="en-US"/>
        </w:rPr>
        <w:t xml:space="preserve"> client:</w:t>
      </w:r>
    </w:p>
    <w:p w14:paraId="17A1CB74" w14:textId="77777777" w:rsidR="005C310B" w:rsidRPr="00B02A0B" w:rsidRDefault="005C310B" w:rsidP="005C310B">
      <w:pPr>
        <w:pStyle w:val="B2"/>
      </w:pPr>
      <w:r w:rsidRPr="00B02A0B">
        <w:t>a)</w:t>
      </w:r>
      <w:r w:rsidRPr="00B02A0B">
        <w:tab/>
        <w:t xml:space="preserve">shall generate SIP 200 (OK) response and send it towards participating </w:t>
      </w:r>
      <w:proofErr w:type="spellStart"/>
      <w:r w:rsidRPr="00B02A0B">
        <w:t>MCData</w:t>
      </w:r>
      <w:proofErr w:type="spellEnd"/>
      <w:r w:rsidRPr="00B02A0B">
        <w:t xml:space="preserve"> function according to 3GPP TS 24.229 [5]; and</w:t>
      </w:r>
    </w:p>
    <w:p w14:paraId="3506D511" w14:textId="77777777" w:rsidR="005C310B" w:rsidRPr="00B02A0B" w:rsidRDefault="005C310B" w:rsidP="005C310B">
      <w:pPr>
        <w:pStyle w:val="B2"/>
      </w:pPr>
      <w:r w:rsidRPr="00B02A0B">
        <w:lastRenderedPageBreak/>
        <w:t>b)</w:t>
      </w:r>
      <w:r w:rsidRPr="00B02A0B">
        <w:tab/>
        <w:t xml:space="preserve">shall notify authorized </w:t>
      </w:r>
      <w:proofErr w:type="spellStart"/>
      <w:r w:rsidRPr="00B02A0B">
        <w:t>MCData</w:t>
      </w:r>
      <w:proofErr w:type="spellEnd"/>
      <w:r w:rsidRPr="00B02A0B">
        <w:t xml:space="preserve"> user about extension request and also present more information received previously to authorized </w:t>
      </w:r>
      <w:proofErr w:type="spellStart"/>
      <w:r w:rsidRPr="00B02A0B">
        <w:t>MCData</w:t>
      </w:r>
      <w:proofErr w:type="spellEnd"/>
      <w:r w:rsidRPr="00B02A0B">
        <w:t xml:space="preserve"> user; and</w:t>
      </w:r>
    </w:p>
    <w:p w14:paraId="6228C24B" w14:textId="6B857DAE" w:rsidR="005C310B" w:rsidRPr="00B02A0B" w:rsidRDefault="005C310B" w:rsidP="005C310B">
      <w:pPr>
        <w:pStyle w:val="B1"/>
      </w:pPr>
      <w:r w:rsidRPr="00B02A0B">
        <w:t>3)</w:t>
      </w:r>
      <w:r w:rsidRPr="00B02A0B">
        <w:tab/>
        <w:t xml:space="preserve">based on authorized </w:t>
      </w:r>
      <w:proofErr w:type="spellStart"/>
      <w:r w:rsidRPr="00B02A0B">
        <w:t>MCData</w:t>
      </w:r>
      <w:proofErr w:type="spellEnd"/>
      <w:r w:rsidRPr="00B02A0B">
        <w:t xml:space="preserve">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38" w:name="_Toc20215818"/>
      <w:bookmarkStart w:id="4839" w:name="_Toc27496311"/>
      <w:bookmarkStart w:id="4840" w:name="_Toc36108052"/>
      <w:bookmarkStart w:id="4841" w:name="_Toc44598805"/>
      <w:bookmarkStart w:id="4842" w:name="_Toc44602660"/>
      <w:bookmarkStart w:id="4843" w:name="_Toc45197837"/>
      <w:bookmarkStart w:id="4844" w:name="_Toc45695870"/>
      <w:bookmarkStart w:id="4845" w:name="_Toc51851326"/>
      <w:bookmarkStart w:id="4846" w:name="_Toc92224943"/>
      <w:bookmarkStart w:id="4847" w:name="_Toc131378772"/>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38"/>
      <w:bookmarkEnd w:id="4839"/>
      <w:bookmarkEnd w:id="4840"/>
      <w:bookmarkEnd w:id="4841"/>
      <w:bookmarkEnd w:id="4842"/>
      <w:bookmarkEnd w:id="4843"/>
      <w:bookmarkEnd w:id="4844"/>
      <w:bookmarkEnd w:id="4845"/>
      <w:bookmarkEnd w:id="4846"/>
      <w:bookmarkEnd w:id="4847"/>
    </w:p>
    <w:p w14:paraId="6F6EB3E6" w14:textId="77777777" w:rsidR="005C310B" w:rsidRPr="00B02A0B" w:rsidRDefault="005C310B" w:rsidP="005C310B">
      <w:pPr>
        <w:rPr>
          <w:lang w:val="en-US"/>
        </w:rPr>
      </w:pPr>
      <w:r w:rsidRPr="00B02A0B">
        <w:rPr>
          <w:lang w:val="en-US"/>
        </w:rPr>
        <w:t xml:space="preserve">To send a response to communication extension request from originator </w:t>
      </w:r>
      <w:proofErr w:type="spellStart"/>
      <w:r w:rsidRPr="00B02A0B">
        <w:rPr>
          <w:lang w:val="en-US"/>
        </w:rPr>
        <w:t>MCData</w:t>
      </w:r>
      <w:proofErr w:type="spellEnd"/>
      <w:r w:rsidRPr="00B02A0B">
        <w:rPr>
          <w:lang w:val="en-US"/>
        </w:rPr>
        <w:t xml:space="preserve"> client, the authorized </w:t>
      </w:r>
      <w:proofErr w:type="spellStart"/>
      <w:r w:rsidRPr="00B02A0B">
        <w:rPr>
          <w:lang w:val="en-US"/>
        </w:rPr>
        <w:t>MCData</w:t>
      </w:r>
      <w:proofErr w:type="spellEnd"/>
      <w:r w:rsidRPr="00B02A0B">
        <w:rPr>
          <w:lang w:val="en-US"/>
        </w:rPr>
        <w:t xml:space="preserve">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a SIP request towards participating </w:t>
      </w:r>
      <w:proofErr w:type="spellStart"/>
      <w:r w:rsidRPr="00B02A0B">
        <w:rPr>
          <w:lang w:eastAsia="ko-KR"/>
        </w:rPr>
        <w:t>MCData</w:t>
      </w:r>
      <w:proofErr w:type="spellEnd"/>
      <w:r w:rsidRPr="00B02A0B">
        <w:rPr>
          <w:lang w:eastAsia="ko-KR"/>
        </w:rPr>
        <w:t xml:space="preserve"> function within the SIP dialog of the </w:t>
      </w:r>
      <w:proofErr w:type="spellStart"/>
      <w:r w:rsidRPr="00B02A0B">
        <w:rPr>
          <w:lang w:eastAsia="ko-KR"/>
        </w:rPr>
        <w:t>MCData</w:t>
      </w:r>
      <w:proofErr w:type="spellEnd"/>
      <w:r w:rsidRPr="00B02A0B">
        <w:rPr>
          <w:lang w:eastAsia="ko-KR"/>
        </w:rPr>
        <w:t xml:space="preserve"> communication, according to 3GPP TS 24.229 [5].</w:t>
      </w:r>
    </w:p>
    <w:p w14:paraId="45C3980C" w14:textId="77777777" w:rsidR="005C310B" w:rsidRPr="00B02A0B" w:rsidRDefault="005C310B" w:rsidP="005C310B">
      <w:r w:rsidRPr="00B02A0B">
        <w:t xml:space="preserve">When generating a COMMUNICATION RELEASE message, the </w:t>
      </w:r>
      <w:proofErr w:type="spellStart"/>
      <w:r w:rsidRPr="00B02A0B">
        <w:rPr>
          <w:rFonts w:eastAsia="Malgun Gothic"/>
          <w:lang w:val="en-US"/>
        </w:rPr>
        <w:t>MCData</w:t>
      </w:r>
      <w:proofErr w:type="spellEnd"/>
      <w:r w:rsidRPr="00B02A0B">
        <w:rPr>
          <w:rFonts w:eastAsia="Malgun Gothic"/>
          <w:lang w:val="en-US"/>
        </w:rPr>
        <w:t xml:space="preserve">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proofErr w:type="spellStart"/>
      <w:r w:rsidRPr="00B02A0B">
        <w:rPr>
          <w:rFonts w:eastAsia="Malgun Gothic"/>
          <w:lang w:val="en-US"/>
        </w:rPr>
        <w:t>MCData</w:t>
      </w:r>
      <w:proofErr w:type="spellEnd"/>
      <w:r w:rsidRPr="00B02A0B">
        <w:rPr>
          <w:rFonts w:eastAsia="Malgun Gothic"/>
          <w:lang w:val="en-US"/>
        </w:rPr>
        <w:t xml:space="preserve">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proofErr w:type="spellStart"/>
      <w:r w:rsidRPr="00B02A0B">
        <w:rPr>
          <w:rFonts w:eastAsia="Malgun Gothic"/>
          <w:lang w:val="en-US"/>
        </w:rPr>
        <w:t>i</w:t>
      </w:r>
      <w:proofErr w:type="spellEnd"/>
      <w:r w:rsidRPr="00B02A0B">
        <w:rPr>
          <w:rFonts w:eastAsia="Malgun Gothic"/>
          <w:lang w:val="en-US"/>
        </w:rPr>
        <w:t>)</w:t>
      </w:r>
      <w:r w:rsidRPr="00B02A0B">
        <w:rPr>
          <w:rFonts w:eastAsia="Malgun Gothic"/>
          <w:lang w:val="en-US"/>
        </w:rPr>
        <w:tab/>
        <w:t xml:space="preserve">if authorized </w:t>
      </w:r>
      <w:proofErr w:type="spellStart"/>
      <w:r w:rsidRPr="00B02A0B">
        <w:rPr>
          <w:rFonts w:eastAsia="Malgun Gothic"/>
          <w:lang w:val="en-US"/>
        </w:rPr>
        <w:t>MCData</w:t>
      </w:r>
      <w:proofErr w:type="spellEnd"/>
      <w:r w:rsidRPr="00B02A0B">
        <w:rPr>
          <w:rFonts w:eastAsia="Malgun Gothic"/>
          <w:lang w:val="en-US"/>
        </w:rPr>
        <w:t xml:space="preserve">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 xml:space="preserve">if authorized </w:t>
      </w:r>
      <w:proofErr w:type="spellStart"/>
      <w:r w:rsidRPr="00B02A0B">
        <w:t>MCData</w:t>
      </w:r>
      <w:proofErr w:type="spellEnd"/>
      <w:r w:rsidRPr="00B02A0B">
        <w:t xml:space="preserve">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48" w:name="_Toc20215819"/>
      <w:bookmarkStart w:id="4849" w:name="_Toc27496312"/>
      <w:bookmarkStart w:id="4850" w:name="_Toc36108053"/>
      <w:bookmarkStart w:id="4851" w:name="_Toc44598806"/>
      <w:bookmarkStart w:id="4852" w:name="_Toc44602661"/>
      <w:bookmarkStart w:id="4853" w:name="_Toc45197838"/>
      <w:bookmarkStart w:id="4854" w:name="_Toc45695871"/>
      <w:bookmarkStart w:id="4855" w:name="_Toc51851327"/>
      <w:bookmarkStart w:id="4856" w:name="_Toc92224944"/>
      <w:bookmarkStart w:id="4857" w:name="_Toc13137877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 xml:space="preserve">Participating </w:t>
      </w:r>
      <w:proofErr w:type="spellStart"/>
      <w:r w:rsidRPr="00B02A0B">
        <w:rPr>
          <w:rFonts w:eastAsia="SimSun"/>
        </w:rPr>
        <w:t>MCData</w:t>
      </w:r>
      <w:proofErr w:type="spellEnd"/>
      <w:r w:rsidRPr="00B02A0B">
        <w:rPr>
          <w:rFonts w:eastAsia="SimSun"/>
        </w:rPr>
        <w:t xml:space="preserve"> function procedures</w:t>
      </w:r>
      <w:bookmarkEnd w:id="4848"/>
      <w:bookmarkEnd w:id="4849"/>
      <w:bookmarkEnd w:id="4850"/>
      <w:bookmarkEnd w:id="4851"/>
      <w:bookmarkEnd w:id="4852"/>
      <w:bookmarkEnd w:id="4853"/>
      <w:bookmarkEnd w:id="4854"/>
      <w:bookmarkEnd w:id="4855"/>
      <w:bookmarkEnd w:id="4856"/>
      <w:bookmarkEnd w:id="4857"/>
    </w:p>
    <w:p w14:paraId="49CDAAA7" w14:textId="77777777" w:rsidR="005C310B" w:rsidRPr="00B02A0B" w:rsidRDefault="005C310B" w:rsidP="007D34FE">
      <w:pPr>
        <w:pStyle w:val="Heading6"/>
        <w:numPr>
          <w:ilvl w:val="5"/>
          <w:numId w:val="0"/>
        </w:numPr>
        <w:ind w:left="1152" w:hanging="432"/>
        <w:rPr>
          <w:lang w:eastAsia="ko-KR"/>
        </w:rPr>
      </w:pPr>
      <w:bookmarkStart w:id="4858" w:name="_Toc20215820"/>
      <w:bookmarkStart w:id="4859" w:name="_Toc27496313"/>
      <w:bookmarkStart w:id="4860" w:name="_Toc36108054"/>
      <w:bookmarkStart w:id="4861" w:name="_Toc44598807"/>
      <w:bookmarkStart w:id="4862" w:name="_Toc44602662"/>
      <w:bookmarkStart w:id="4863" w:name="_Toc45197839"/>
      <w:bookmarkStart w:id="4864" w:name="_Toc45695872"/>
      <w:bookmarkStart w:id="4865" w:name="_Toc51851328"/>
      <w:bookmarkStart w:id="4866" w:name="_Toc92224945"/>
      <w:bookmarkStart w:id="4867" w:name="_Toc131378774"/>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proofErr w:type="spellStart"/>
      <w:r w:rsidRPr="00B02A0B">
        <w:rPr>
          <w:rFonts w:eastAsia="SimSun"/>
        </w:rPr>
        <w:t>MCData</w:t>
      </w:r>
      <w:proofErr w:type="spellEnd"/>
      <w:r w:rsidRPr="00B02A0B">
        <w:rPr>
          <w:rFonts w:eastAsia="SimSun"/>
        </w:rPr>
        <w:t xml:space="preserve"> client</w:t>
      </w:r>
      <w:bookmarkEnd w:id="4858"/>
      <w:bookmarkEnd w:id="4859"/>
      <w:bookmarkEnd w:id="4860"/>
      <w:bookmarkEnd w:id="4861"/>
      <w:bookmarkEnd w:id="4862"/>
      <w:bookmarkEnd w:id="4863"/>
      <w:bookmarkEnd w:id="4864"/>
      <w:bookmarkEnd w:id="4865"/>
      <w:bookmarkEnd w:id="4866"/>
      <w:bookmarkEnd w:id="4867"/>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 xml:space="preserve">package, from </w:t>
      </w:r>
      <w:proofErr w:type="spellStart"/>
      <w:r w:rsidRPr="00B02A0B">
        <w:t>MCData</w:t>
      </w:r>
      <w:proofErr w:type="spellEnd"/>
      <w:r w:rsidRPr="00B02A0B">
        <w:t xml:space="preserve"> client within the SIP dialog of the </w:t>
      </w:r>
      <w:proofErr w:type="spellStart"/>
      <w:r w:rsidRPr="00B02A0B">
        <w:t>MCData</w:t>
      </w:r>
      <w:proofErr w:type="spellEnd"/>
      <w:r w:rsidRPr="00B02A0B">
        <w:t xml:space="preserve"> communication, t</w:t>
      </w:r>
      <w:r w:rsidRPr="00B02A0B">
        <w:rPr>
          <w:lang w:val="en-US"/>
        </w:rPr>
        <w:t xml:space="preserve">he participating </w:t>
      </w:r>
      <w:proofErr w:type="spellStart"/>
      <w:r w:rsidRPr="00B02A0B">
        <w:rPr>
          <w:lang w:val="en-US"/>
        </w:rPr>
        <w:t>MCData</w:t>
      </w:r>
      <w:proofErr w:type="spellEnd"/>
      <w:r w:rsidRPr="00B02A0B">
        <w:rPr>
          <w:lang w:val="en-US"/>
        </w:rPr>
        <w:t xml:space="preserve">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w:t>
      </w:r>
      <w:proofErr w:type="spellStart"/>
      <w:r w:rsidRPr="00B02A0B">
        <w:t>MCData</w:t>
      </w:r>
      <w:proofErr w:type="spellEnd"/>
      <w:r w:rsidRPr="00B02A0B">
        <w:t xml:space="preserve"> function to the SIP INFO request, the </w:t>
      </w:r>
      <w:r w:rsidRPr="00B02A0B">
        <w:rPr>
          <w:lang w:eastAsia="ko-KR"/>
        </w:rPr>
        <w:t xml:space="preserve">participating </w:t>
      </w:r>
      <w:proofErr w:type="spellStart"/>
      <w:r w:rsidRPr="00B02A0B">
        <w:t>MCData</w:t>
      </w:r>
      <w:proofErr w:type="spellEnd"/>
      <w:r w:rsidRPr="00B02A0B">
        <w:t xml:space="preserve">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68" w:name="_Toc20215821"/>
      <w:bookmarkStart w:id="4869" w:name="_Toc27496314"/>
      <w:bookmarkStart w:id="4870" w:name="_Toc36108055"/>
      <w:bookmarkStart w:id="4871" w:name="_Toc44598808"/>
      <w:bookmarkStart w:id="4872" w:name="_Toc44602663"/>
      <w:bookmarkStart w:id="4873" w:name="_Toc45197840"/>
      <w:bookmarkStart w:id="4874" w:name="_Toc45695873"/>
      <w:bookmarkStart w:id="4875" w:name="_Toc51851329"/>
      <w:bookmarkStart w:id="4876" w:name="_Toc92224946"/>
      <w:bookmarkStart w:id="4877" w:name="_Toc131378775"/>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 xml:space="preserve">Receiving SIP INFO request from the controlling </w:t>
      </w:r>
      <w:proofErr w:type="spellStart"/>
      <w:r w:rsidRPr="00B02A0B">
        <w:rPr>
          <w:rFonts w:eastAsia="SimSun"/>
        </w:rPr>
        <w:t>MCData</w:t>
      </w:r>
      <w:proofErr w:type="spellEnd"/>
      <w:r w:rsidRPr="00B02A0B">
        <w:rPr>
          <w:rFonts w:eastAsia="SimSun"/>
        </w:rPr>
        <w:t xml:space="preserve"> function</w:t>
      </w:r>
      <w:bookmarkEnd w:id="4868"/>
      <w:bookmarkEnd w:id="4869"/>
      <w:bookmarkEnd w:id="4870"/>
      <w:bookmarkEnd w:id="4871"/>
      <w:bookmarkEnd w:id="4872"/>
      <w:bookmarkEnd w:id="4873"/>
      <w:bookmarkEnd w:id="4874"/>
      <w:bookmarkEnd w:id="4875"/>
      <w:bookmarkEnd w:id="4876"/>
      <w:bookmarkEnd w:id="4877"/>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 xml:space="preserve">package, from controlling </w:t>
      </w:r>
      <w:proofErr w:type="spellStart"/>
      <w:r w:rsidRPr="00B02A0B">
        <w:t>MCData</w:t>
      </w:r>
      <w:proofErr w:type="spellEnd"/>
      <w:r w:rsidRPr="00B02A0B">
        <w:t xml:space="preserve"> function within the SIP dialog of the </w:t>
      </w:r>
      <w:proofErr w:type="spellStart"/>
      <w:r w:rsidRPr="00B02A0B">
        <w:t>MCData</w:t>
      </w:r>
      <w:proofErr w:type="spellEnd"/>
      <w:r w:rsidRPr="00B02A0B">
        <w:t xml:space="preserve"> communication, the participating </w:t>
      </w:r>
      <w:proofErr w:type="spellStart"/>
      <w:r w:rsidRPr="00B02A0B">
        <w:t>MCData</w:t>
      </w:r>
      <w:proofErr w:type="spellEnd"/>
      <w:r w:rsidRPr="00B02A0B">
        <w:t xml:space="preserve"> function shall follow the procedure described in clause 13.2.4.3.1.</w:t>
      </w:r>
    </w:p>
    <w:p w14:paraId="4A873A9E" w14:textId="77777777" w:rsidR="005C310B" w:rsidRPr="00B02A0B" w:rsidRDefault="005C310B" w:rsidP="007D34FE">
      <w:pPr>
        <w:pStyle w:val="Heading5"/>
        <w:rPr>
          <w:rFonts w:eastAsia="SimSun"/>
        </w:rPr>
      </w:pPr>
      <w:bookmarkStart w:id="4878" w:name="_Toc20215822"/>
      <w:bookmarkStart w:id="4879" w:name="_Toc27496315"/>
      <w:bookmarkStart w:id="4880" w:name="_Toc36108056"/>
      <w:bookmarkStart w:id="4881" w:name="_Toc44598809"/>
      <w:bookmarkStart w:id="4882" w:name="_Toc44602664"/>
      <w:bookmarkStart w:id="4883" w:name="_Toc45197841"/>
      <w:bookmarkStart w:id="4884" w:name="_Toc45695874"/>
      <w:bookmarkStart w:id="4885" w:name="_Toc51851330"/>
      <w:bookmarkStart w:id="4886" w:name="_Toc92224947"/>
      <w:bookmarkStart w:id="4887" w:name="_Toc131378776"/>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 xml:space="preserve">Controlling </w:t>
      </w:r>
      <w:proofErr w:type="spellStart"/>
      <w:r w:rsidRPr="00B02A0B">
        <w:rPr>
          <w:rFonts w:eastAsia="SimSun"/>
        </w:rPr>
        <w:t>MCData</w:t>
      </w:r>
      <w:proofErr w:type="spellEnd"/>
      <w:r w:rsidRPr="00B02A0B">
        <w:rPr>
          <w:rFonts w:eastAsia="SimSun"/>
        </w:rPr>
        <w:t xml:space="preserve"> function procedures</w:t>
      </w:r>
      <w:bookmarkEnd w:id="4878"/>
      <w:bookmarkEnd w:id="4879"/>
      <w:bookmarkEnd w:id="4880"/>
      <w:bookmarkEnd w:id="4881"/>
      <w:bookmarkEnd w:id="4882"/>
      <w:bookmarkEnd w:id="4883"/>
      <w:bookmarkEnd w:id="4884"/>
      <w:bookmarkEnd w:id="4885"/>
      <w:bookmarkEnd w:id="4886"/>
      <w:bookmarkEnd w:id="4887"/>
    </w:p>
    <w:p w14:paraId="40E0AD52" w14:textId="77777777" w:rsidR="005C310B" w:rsidRPr="00B02A0B" w:rsidRDefault="005C310B" w:rsidP="007D34FE">
      <w:pPr>
        <w:pStyle w:val="Heading6"/>
        <w:numPr>
          <w:ilvl w:val="5"/>
          <w:numId w:val="0"/>
        </w:numPr>
        <w:ind w:left="1152" w:hanging="432"/>
        <w:rPr>
          <w:lang w:val="en-US"/>
        </w:rPr>
      </w:pPr>
      <w:bookmarkStart w:id="4888" w:name="_Toc20215823"/>
      <w:bookmarkStart w:id="4889" w:name="_Toc27496316"/>
      <w:bookmarkStart w:id="4890" w:name="_Toc36108057"/>
      <w:bookmarkStart w:id="4891" w:name="_Toc44598810"/>
      <w:bookmarkStart w:id="4892" w:name="_Toc44602665"/>
      <w:bookmarkStart w:id="4893" w:name="_Toc45197842"/>
      <w:bookmarkStart w:id="4894" w:name="_Toc45695875"/>
      <w:bookmarkStart w:id="4895" w:name="_Toc51851331"/>
      <w:bookmarkStart w:id="4896" w:name="_Toc92224948"/>
      <w:bookmarkStart w:id="4897" w:name="_Toc131378777"/>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w:t>
      </w:r>
      <w:proofErr w:type="spellStart"/>
      <w:r w:rsidRPr="00B02A0B">
        <w:rPr>
          <w:lang w:val="en-US"/>
        </w:rPr>
        <w:t>MCData</w:t>
      </w:r>
      <w:proofErr w:type="spellEnd"/>
      <w:r w:rsidRPr="00B02A0B">
        <w:rPr>
          <w:lang w:val="en-US"/>
        </w:rPr>
        <w:t xml:space="preserve"> user</w:t>
      </w:r>
      <w:bookmarkEnd w:id="4888"/>
      <w:bookmarkEnd w:id="4889"/>
      <w:bookmarkEnd w:id="4890"/>
      <w:bookmarkEnd w:id="4891"/>
      <w:bookmarkEnd w:id="4892"/>
      <w:bookmarkEnd w:id="4893"/>
      <w:bookmarkEnd w:id="4894"/>
      <w:bookmarkEnd w:id="4895"/>
      <w:bookmarkEnd w:id="4896"/>
      <w:bookmarkEnd w:id="4897"/>
    </w:p>
    <w:p w14:paraId="0665E82D" w14:textId="77777777" w:rsidR="005C310B" w:rsidRPr="00B02A0B" w:rsidRDefault="005C310B" w:rsidP="005C310B">
      <w:pPr>
        <w:rPr>
          <w:lang w:val="en-US"/>
        </w:rPr>
      </w:pPr>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w:t>
      </w:r>
      <w:proofErr w:type="spellStart"/>
      <w:r w:rsidRPr="00B02A0B">
        <w:t>MCData</w:t>
      </w:r>
      <w:proofErr w:type="spellEnd"/>
      <w:r w:rsidRPr="00B02A0B">
        <w:t xml:space="preserve">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 xml:space="preserve">shall validate whether </w:t>
      </w:r>
      <w:proofErr w:type="spellStart"/>
      <w:r w:rsidRPr="00B02A0B">
        <w:t>MCData</w:t>
      </w:r>
      <w:proofErr w:type="spellEnd"/>
      <w:r w:rsidRPr="00B02A0B">
        <w:t xml:space="preserve">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 xml:space="preserve">if </w:t>
      </w:r>
      <w:proofErr w:type="spellStart"/>
      <w:r w:rsidRPr="00B02A0B">
        <w:t>MCData</w:t>
      </w:r>
      <w:proofErr w:type="spellEnd"/>
      <w:r w:rsidRPr="00B02A0B">
        <w:t xml:space="preserve"> user is not authorized to release the </w:t>
      </w:r>
      <w:proofErr w:type="spellStart"/>
      <w:r w:rsidRPr="00B02A0B">
        <w:t>MCData</w:t>
      </w:r>
      <w:proofErr w:type="spellEnd"/>
      <w:r w:rsidRPr="00B02A0B">
        <w:t xml:space="preserve">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 xml:space="preserve">shall send SIP 403 (Forbidden) response towards participating </w:t>
      </w:r>
      <w:proofErr w:type="spellStart"/>
      <w:r w:rsidRPr="00B02A0B">
        <w:t>MCData</w:t>
      </w:r>
      <w:proofErr w:type="spellEnd"/>
      <w:r w:rsidRPr="00B02A0B">
        <w:t xml:space="preserve">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 xml:space="preserve">if </w:t>
      </w:r>
      <w:proofErr w:type="spellStart"/>
      <w:r w:rsidRPr="00B02A0B">
        <w:t>MCData</w:t>
      </w:r>
      <w:proofErr w:type="spellEnd"/>
      <w:r w:rsidRPr="00B02A0B">
        <w:t xml:space="preserve"> user is authorized to release the </w:t>
      </w:r>
      <w:proofErr w:type="spellStart"/>
      <w:r w:rsidRPr="00B02A0B">
        <w:t>MCData</w:t>
      </w:r>
      <w:proofErr w:type="spellEnd"/>
      <w:r w:rsidRPr="00B02A0B">
        <w:t xml:space="preserve">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proofErr w:type="spellStart"/>
      <w:r w:rsidRPr="00B02A0B">
        <w:t>MCData</w:t>
      </w:r>
      <w:proofErr w:type="spellEnd"/>
      <w:r w:rsidRPr="00B02A0B">
        <w:t xml:space="preserve">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 xml:space="preserve">shall copy reason header from SIP INFO message received from participant </w:t>
      </w:r>
      <w:proofErr w:type="spellStart"/>
      <w:r w:rsidRPr="00B02A0B">
        <w:t>MCData</w:t>
      </w:r>
      <w:proofErr w:type="spellEnd"/>
      <w:r w:rsidRPr="00B02A0B">
        <w:t xml:space="preserve"> function.</w:t>
      </w:r>
    </w:p>
    <w:p w14:paraId="73B945F0" w14:textId="77777777" w:rsidR="005C310B" w:rsidRPr="00B02A0B" w:rsidRDefault="005C310B" w:rsidP="005C310B">
      <w:pPr>
        <w:rPr>
          <w:lang w:val="en-US"/>
        </w:rPr>
      </w:pPr>
      <w:r w:rsidRPr="00B02A0B">
        <w:rPr>
          <w:lang w:val="en-US"/>
        </w:rPr>
        <w:t xml:space="preserve">The controlling </w:t>
      </w:r>
      <w:proofErr w:type="spellStart"/>
      <w:r w:rsidRPr="00B02A0B">
        <w:rPr>
          <w:lang w:val="en-US"/>
        </w:rPr>
        <w:t>MCData</w:t>
      </w:r>
      <w:proofErr w:type="spellEnd"/>
      <w:r w:rsidRPr="00B02A0B">
        <w:rPr>
          <w:lang w:val="en-US"/>
        </w:rPr>
        <w:t xml:space="preserve"> function should store the information related to </w:t>
      </w:r>
      <w:r w:rsidRPr="00B02A0B">
        <w:t>initiator</w:t>
      </w:r>
      <w:r w:rsidRPr="00B02A0B" w:rsidDel="00F5540A">
        <w:rPr>
          <w:lang w:val="en-US"/>
        </w:rPr>
        <w:t xml:space="preserve"> </w:t>
      </w:r>
      <w:r w:rsidRPr="00B02A0B">
        <w:rPr>
          <w:lang w:val="en-US"/>
        </w:rPr>
        <w:t xml:space="preserve">of </w:t>
      </w:r>
      <w:proofErr w:type="spellStart"/>
      <w:r w:rsidRPr="00B02A0B">
        <w:rPr>
          <w:lang w:val="en-US"/>
        </w:rPr>
        <w:t>MCData</w:t>
      </w:r>
      <w:proofErr w:type="spellEnd"/>
      <w:r w:rsidRPr="00B02A0B">
        <w:rPr>
          <w:lang w:val="en-US"/>
        </w:rPr>
        <w:t xml:space="preserve">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98" w:name="_Toc20215824"/>
      <w:bookmarkStart w:id="4899" w:name="_Toc27496317"/>
      <w:bookmarkStart w:id="4900" w:name="_Toc36108058"/>
      <w:bookmarkStart w:id="4901" w:name="_Toc44598811"/>
      <w:bookmarkStart w:id="4902" w:name="_Toc44602666"/>
      <w:bookmarkStart w:id="4903" w:name="_Toc45197843"/>
      <w:bookmarkStart w:id="4904" w:name="_Toc45695876"/>
      <w:bookmarkStart w:id="4905" w:name="_Toc51851332"/>
      <w:bookmarkStart w:id="4906" w:name="_Toc92224949"/>
      <w:bookmarkStart w:id="4907" w:name="_Toc131378778"/>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98"/>
      <w:bookmarkEnd w:id="4899"/>
      <w:bookmarkEnd w:id="4900"/>
      <w:bookmarkEnd w:id="4901"/>
      <w:bookmarkEnd w:id="4902"/>
      <w:bookmarkEnd w:id="4903"/>
      <w:bookmarkEnd w:id="4904"/>
      <w:bookmarkEnd w:id="4905"/>
      <w:bookmarkEnd w:id="4906"/>
      <w:bookmarkEnd w:id="4907"/>
    </w:p>
    <w:p w14:paraId="60A719A6" w14:textId="65689CB2" w:rsidR="005C310B" w:rsidRPr="00B02A0B" w:rsidRDefault="005C310B" w:rsidP="005C310B">
      <w:pPr>
        <w:rPr>
          <w:lang w:val="en-US"/>
        </w:rPr>
      </w:pPr>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 xml:space="preserve">he controlling </w:t>
      </w:r>
      <w:proofErr w:type="spellStart"/>
      <w:r w:rsidRPr="00B02A0B">
        <w:rPr>
          <w:lang w:val="en-US"/>
        </w:rPr>
        <w:t>MCData</w:t>
      </w:r>
      <w:proofErr w:type="spellEnd"/>
      <w:r w:rsidRPr="00B02A0B">
        <w:rPr>
          <w:lang w:val="en-US"/>
        </w:rPr>
        <w:t xml:space="preserve">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proofErr w:type="spellStart"/>
      <w:r w:rsidRPr="00B02A0B">
        <w:t>MCData</w:t>
      </w:r>
      <w:proofErr w:type="spellEnd"/>
      <w:r w:rsidRPr="00B02A0B">
        <w:t xml:space="preserve"> server according to 3GPP TS 24.229 [5].</w:t>
      </w:r>
    </w:p>
    <w:p w14:paraId="2CC3F513"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MCDta</w:t>
      </w:r>
      <w:proofErr w:type="spellEnd"/>
      <w:r w:rsidRPr="00B02A0B">
        <w:rPr>
          <w:lang w:val="en-US"/>
        </w:rPr>
        <w:t xml:space="preserve"> function is not the initiator of the </w:t>
      </w:r>
      <w:proofErr w:type="spellStart"/>
      <w:r w:rsidRPr="00B02A0B">
        <w:rPr>
          <w:lang w:val="en-US"/>
        </w:rPr>
        <w:t>MCData</w:t>
      </w:r>
      <w:proofErr w:type="spellEnd"/>
      <w:r w:rsidRPr="00B02A0B">
        <w:rPr>
          <w:lang w:val="en-US"/>
        </w:rPr>
        <w:t xml:space="preserve"> communication release process, the controlling </w:t>
      </w:r>
      <w:proofErr w:type="spellStart"/>
      <w:r w:rsidRPr="00B02A0B">
        <w:rPr>
          <w:lang w:val="en-US"/>
        </w:rPr>
        <w:t>MCData</w:t>
      </w:r>
      <w:proofErr w:type="spellEnd"/>
      <w:r w:rsidRPr="00B02A0B">
        <w:rPr>
          <w:lang w:val="en-US"/>
        </w:rPr>
        <w:t xml:space="preserve"> function should send more information received in SIP INFO message to authorized </w:t>
      </w:r>
      <w:proofErr w:type="spellStart"/>
      <w:r w:rsidRPr="00B02A0B">
        <w:rPr>
          <w:lang w:val="en-US"/>
        </w:rPr>
        <w:t>MCData</w:t>
      </w:r>
      <w:proofErr w:type="spellEnd"/>
      <w:r w:rsidRPr="00B02A0B">
        <w:rPr>
          <w:lang w:val="en-US"/>
        </w:rPr>
        <w:t xml:space="preserve"> user who is the initiator of the </w:t>
      </w:r>
      <w:proofErr w:type="spellStart"/>
      <w:r w:rsidRPr="00B02A0B">
        <w:rPr>
          <w:lang w:val="en-US"/>
        </w:rPr>
        <w:t>MCData</w:t>
      </w:r>
      <w:proofErr w:type="spellEnd"/>
      <w:r w:rsidRPr="00B02A0B">
        <w:rPr>
          <w:lang w:val="en-US"/>
        </w:rPr>
        <w:t xml:space="preserve"> communication release process. The controlling </w:t>
      </w:r>
      <w:proofErr w:type="spellStart"/>
      <w:r w:rsidRPr="00B02A0B">
        <w:rPr>
          <w:lang w:val="en-US"/>
        </w:rPr>
        <w:t>MCData</w:t>
      </w:r>
      <w:proofErr w:type="spellEnd"/>
      <w:r w:rsidRPr="00B02A0B">
        <w:rPr>
          <w:lang w:val="en-US"/>
        </w:rPr>
        <w:t xml:space="preserve">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authorized </w:t>
      </w:r>
      <w:proofErr w:type="spellStart"/>
      <w:r w:rsidRPr="00B02A0B">
        <w:t>MCData</w:t>
      </w:r>
      <w:proofErr w:type="spellEnd"/>
      <w:r w:rsidRPr="00B02A0B">
        <w:t xml:space="preserve"> user; and</w:t>
      </w:r>
    </w:p>
    <w:p w14:paraId="463E42D5" w14:textId="77777777" w:rsidR="00B02A0B" w:rsidRPr="00B02A0B" w:rsidRDefault="005C310B" w:rsidP="005C310B">
      <w:pPr>
        <w:pStyle w:val="B1"/>
      </w:pPr>
      <w:r w:rsidRPr="00B02A0B">
        <w:lastRenderedPageBreak/>
        <w:t>5)</w:t>
      </w:r>
      <w:r w:rsidRPr="00B02A0B">
        <w:tab/>
        <w:t xml:space="preserve">shall send the SIP INFO request within the SIP dialog of the </w:t>
      </w:r>
      <w:proofErr w:type="spellStart"/>
      <w:r w:rsidRPr="00B02A0B">
        <w:t>MCData</w:t>
      </w:r>
      <w:proofErr w:type="spellEnd"/>
      <w:r w:rsidRPr="00B02A0B">
        <w:t xml:space="preserve"> communication, towards the participating </w:t>
      </w:r>
      <w:proofErr w:type="spellStart"/>
      <w:r w:rsidRPr="00B02A0B">
        <w:t>MCData</w:t>
      </w:r>
      <w:proofErr w:type="spellEnd"/>
      <w:r w:rsidRPr="00B02A0B">
        <w:t xml:space="preserve">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908" w:name="_Toc20215825"/>
      <w:bookmarkStart w:id="4909" w:name="_Toc27496318"/>
      <w:bookmarkStart w:id="4910" w:name="_Toc36108059"/>
      <w:bookmarkStart w:id="4911" w:name="_Toc44598812"/>
      <w:bookmarkStart w:id="4912" w:name="_Toc44602667"/>
      <w:bookmarkStart w:id="4913" w:name="_Toc45197844"/>
      <w:bookmarkStart w:id="4914" w:name="_Toc45695877"/>
      <w:bookmarkStart w:id="4915" w:name="_Toc51851333"/>
      <w:bookmarkStart w:id="4916" w:name="_Toc92224950"/>
      <w:bookmarkStart w:id="4917" w:name="_Toc131378779"/>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908"/>
      <w:bookmarkEnd w:id="4909"/>
      <w:bookmarkEnd w:id="4910"/>
      <w:bookmarkEnd w:id="4911"/>
      <w:bookmarkEnd w:id="4912"/>
      <w:bookmarkEnd w:id="4913"/>
      <w:bookmarkEnd w:id="4914"/>
      <w:bookmarkEnd w:id="4915"/>
      <w:bookmarkEnd w:id="4916"/>
      <w:bookmarkEnd w:id="4917"/>
    </w:p>
    <w:p w14:paraId="46F5B2E2" w14:textId="77777777" w:rsidR="005C310B" w:rsidRPr="00B02A0B" w:rsidRDefault="005C310B" w:rsidP="005C310B">
      <w:pPr>
        <w:rPr>
          <w:lang w:val="en-US"/>
        </w:rPr>
      </w:pPr>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 xml:space="preserve">he controlling </w:t>
      </w:r>
      <w:proofErr w:type="spellStart"/>
      <w:r w:rsidRPr="00B02A0B">
        <w:rPr>
          <w:lang w:val="en-US"/>
        </w:rPr>
        <w:t>MCData</w:t>
      </w:r>
      <w:proofErr w:type="spellEnd"/>
      <w:r w:rsidRPr="00B02A0B">
        <w:rPr>
          <w:lang w:val="en-US"/>
        </w:rPr>
        <w:t xml:space="preserve">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proofErr w:type="spellStart"/>
      <w:r w:rsidRPr="00B02A0B">
        <w:t>MCData</w:t>
      </w:r>
      <w:proofErr w:type="spellEnd"/>
      <w:r w:rsidRPr="00B02A0B">
        <w:t xml:space="preserve"> function according to 3GPP TS 24.229 [5].</w:t>
      </w:r>
    </w:p>
    <w:p w14:paraId="5C222141"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MCDta</w:t>
      </w:r>
      <w:proofErr w:type="spellEnd"/>
      <w:r w:rsidRPr="00B02A0B">
        <w:rPr>
          <w:lang w:val="en-US"/>
        </w:rPr>
        <w:t xml:space="preserve"> function is not the initiator of the </w:t>
      </w:r>
      <w:proofErr w:type="spellStart"/>
      <w:r w:rsidRPr="00B02A0B">
        <w:rPr>
          <w:lang w:val="en-US"/>
        </w:rPr>
        <w:t>MCData</w:t>
      </w:r>
      <w:proofErr w:type="spellEnd"/>
      <w:r w:rsidRPr="00B02A0B">
        <w:rPr>
          <w:lang w:val="en-US"/>
        </w:rPr>
        <w:t xml:space="preserve"> communication release process, the controlling </w:t>
      </w:r>
      <w:proofErr w:type="spellStart"/>
      <w:r w:rsidRPr="00B02A0B">
        <w:rPr>
          <w:lang w:val="en-US"/>
        </w:rPr>
        <w:t>MCData</w:t>
      </w:r>
      <w:proofErr w:type="spellEnd"/>
      <w:r w:rsidRPr="00B02A0B">
        <w:rPr>
          <w:lang w:val="en-US"/>
        </w:rPr>
        <w:t xml:space="preserve"> function should send request for extension of communication received in SIP INFO message to authorized </w:t>
      </w:r>
      <w:proofErr w:type="spellStart"/>
      <w:r w:rsidRPr="00B02A0B">
        <w:rPr>
          <w:lang w:val="en-US"/>
        </w:rPr>
        <w:t>MCData</w:t>
      </w:r>
      <w:proofErr w:type="spellEnd"/>
      <w:r w:rsidRPr="00B02A0B">
        <w:rPr>
          <w:lang w:val="en-US"/>
        </w:rPr>
        <w:t xml:space="preserve"> user who is the initiator of the </w:t>
      </w:r>
      <w:proofErr w:type="spellStart"/>
      <w:r w:rsidRPr="00B02A0B">
        <w:rPr>
          <w:lang w:val="en-US"/>
        </w:rPr>
        <w:t>MCData</w:t>
      </w:r>
      <w:proofErr w:type="spellEnd"/>
      <w:r w:rsidRPr="00B02A0B">
        <w:rPr>
          <w:lang w:val="en-US"/>
        </w:rPr>
        <w:t xml:space="preserve"> communication release process. The controlling </w:t>
      </w:r>
      <w:proofErr w:type="spellStart"/>
      <w:r w:rsidRPr="00B02A0B">
        <w:rPr>
          <w:lang w:val="en-US"/>
        </w:rPr>
        <w:t>MCData</w:t>
      </w:r>
      <w:proofErr w:type="spellEnd"/>
      <w:r w:rsidRPr="00B02A0B">
        <w:rPr>
          <w:lang w:val="en-US"/>
        </w:rPr>
        <w:t xml:space="preserve">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w:t>
      </w:r>
      <w:r w:rsidRPr="00B02A0B">
        <w:rPr>
          <w:lang w:val="en-US"/>
        </w:rPr>
        <w:t xml:space="preserve">authorized </w:t>
      </w:r>
      <w:proofErr w:type="spellStart"/>
      <w:r w:rsidRPr="00B02A0B">
        <w:rPr>
          <w:lang w:val="en-US"/>
        </w:rPr>
        <w:t>MCData</w:t>
      </w:r>
      <w:proofErr w:type="spellEnd"/>
      <w:r w:rsidRPr="00B02A0B">
        <w:rPr>
          <w:lang w:val="en-US"/>
        </w:rPr>
        <w:t xml:space="preserve">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18" w:name="_Toc20215826"/>
      <w:bookmarkStart w:id="4919" w:name="_Toc27496319"/>
      <w:bookmarkStart w:id="4920" w:name="_Toc36108060"/>
      <w:bookmarkStart w:id="4921" w:name="_Toc44598813"/>
      <w:bookmarkStart w:id="4922" w:name="_Toc44602668"/>
      <w:bookmarkStart w:id="4923" w:name="_Toc45197845"/>
      <w:bookmarkStart w:id="4924" w:name="_Toc45695878"/>
      <w:bookmarkStart w:id="4925" w:name="_Toc51851334"/>
      <w:bookmarkStart w:id="4926" w:name="_Toc92224951"/>
      <w:bookmarkStart w:id="4927" w:name="_Toc131378780"/>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18"/>
      <w:bookmarkEnd w:id="4919"/>
      <w:bookmarkEnd w:id="4920"/>
      <w:bookmarkEnd w:id="4921"/>
      <w:bookmarkEnd w:id="4922"/>
      <w:bookmarkEnd w:id="4923"/>
      <w:bookmarkEnd w:id="4924"/>
      <w:bookmarkEnd w:id="4925"/>
      <w:bookmarkEnd w:id="4926"/>
      <w:bookmarkEnd w:id="4927"/>
    </w:p>
    <w:p w14:paraId="0C894871" w14:textId="77777777" w:rsidR="005C310B" w:rsidRPr="00B02A0B" w:rsidRDefault="005C310B" w:rsidP="005C310B">
      <w:pPr>
        <w:rPr>
          <w:lang w:val="en-US"/>
        </w:rPr>
      </w:pPr>
      <w:r w:rsidRPr="00B02A0B">
        <w:t xml:space="preserve">Upon receiving a SIP INFO request within the SIP dialog of a </w:t>
      </w:r>
      <w:proofErr w:type="spellStart"/>
      <w:r w:rsidRPr="00B02A0B">
        <w:t>MCData</w:t>
      </w:r>
      <w:proofErr w:type="spellEnd"/>
      <w:r w:rsidRPr="00B02A0B">
        <w:t xml:space="preserve">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 xml:space="preserve">he controlling </w:t>
      </w:r>
      <w:proofErr w:type="spellStart"/>
      <w:r w:rsidRPr="00B02A0B">
        <w:rPr>
          <w:lang w:val="en-US"/>
        </w:rPr>
        <w:t>MCData</w:t>
      </w:r>
      <w:proofErr w:type="spellEnd"/>
      <w:r w:rsidRPr="00B02A0B">
        <w:rPr>
          <w:lang w:val="en-US"/>
        </w:rPr>
        <w:t xml:space="preserve">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according to 3GPP TS 24.229 [5].</w:t>
      </w:r>
    </w:p>
    <w:p w14:paraId="49945A1E" w14:textId="77777777" w:rsidR="005C310B" w:rsidRPr="00B02A0B" w:rsidRDefault="005C310B" w:rsidP="005C310B">
      <w:r w:rsidRPr="00B02A0B">
        <w:t xml:space="preserve">If controlling </w:t>
      </w:r>
      <w:proofErr w:type="spellStart"/>
      <w:r w:rsidRPr="00B02A0B">
        <w:t>MCDta</w:t>
      </w:r>
      <w:proofErr w:type="spellEnd"/>
      <w:r w:rsidRPr="00B02A0B">
        <w:t xml:space="preserve"> function is not the initiator of the </w:t>
      </w:r>
      <w:proofErr w:type="spellStart"/>
      <w:r w:rsidRPr="00B02A0B">
        <w:t>MCData</w:t>
      </w:r>
      <w:proofErr w:type="spellEnd"/>
      <w:r w:rsidRPr="00B02A0B">
        <w:t xml:space="preserve"> communication release process, the controlling </w:t>
      </w:r>
      <w:proofErr w:type="spellStart"/>
      <w:r w:rsidRPr="00B02A0B">
        <w:t>MCData</w:t>
      </w:r>
      <w:proofErr w:type="spellEnd"/>
      <w:r w:rsidRPr="00B02A0B">
        <w:t xml:space="preserve"> function should send response to request for extension of communication received in SIP INFO message to originator </w:t>
      </w:r>
      <w:proofErr w:type="spellStart"/>
      <w:r w:rsidRPr="00B02A0B">
        <w:t>MCData</w:t>
      </w:r>
      <w:proofErr w:type="spellEnd"/>
      <w:r w:rsidRPr="00B02A0B">
        <w:t xml:space="preserve"> user. The controlling </w:t>
      </w:r>
      <w:proofErr w:type="spellStart"/>
      <w:r w:rsidRPr="00B02A0B">
        <w:t>MCData</w:t>
      </w:r>
      <w:proofErr w:type="spellEnd"/>
      <w:r w:rsidRPr="00B02A0B">
        <w:t xml:space="preserve">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lastRenderedPageBreak/>
        <w:t>a)</w:t>
      </w:r>
      <w:r w:rsidRPr="00B02A0B">
        <w:tab/>
        <w:t xml:space="preserve">shall copy the extension request type information element from SIP INFO message received from authorized </w:t>
      </w:r>
      <w:proofErr w:type="spellStart"/>
      <w:r w:rsidRPr="00B02A0B">
        <w:t>MCData</w:t>
      </w:r>
      <w:proofErr w:type="spellEnd"/>
      <w:r w:rsidRPr="00B02A0B">
        <w:t xml:space="preserve"> client.</w:t>
      </w:r>
    </w:p>
    <w:p w14:paraId="5EC3FC19" w14:textId="77777777" w:rsidR="005C310B" w:rsidRPr="00B02A0B" w:rsidRDefault="005C310B" w:rsidP="005C310B">
      <w:r w:rsidRPr="00B02A0B">
        <w:t xml:space="preserve">After sending response to originator </w:t>
      </w:r>
      <w:proofErr w:type="spellStart"/>
      <w:r w:rsidRPr="00B02A0B">
        <w:t>MCData</w:t>
      </w:r>
      <w:proofErr w:type="spellEnd"/>
      <w:r w:rsidRPr="00B02A0B">
        <w:t xml:space="preserve"> user, the controlling </w:t>
      </w:r>
      <w:proofErr w:type="spellStart"/>
      <w:r w:rsidRPr="00B02A0B">
        <w:t>MCData</w:t>
      </w:r>
      <w:proofErr w:type="spellEnd"/>
      <w:r w:rsidRPr="00B02A0B">
        <w:t xml:space="preserve"> function:</w:t>
      </w:r>
    </w:p>
    <w:p w14:paraId="1FAB3C4D" w14:textId="77777777" w:rsidR="005C310B" w:rsidRPr="00B02A0B" w:rsidRDefault="005C310B" w:rsidP="005C310B">
      <w:pPr>
        <w:pStyle w:val="B1"/>
        <w:rPr>
          <w:noProof/>
        </w:rPr>
      </w:pPr>
      <w:r w:rsidRPr="00B02A0B">
        <w:t>1)</w:t>
      </w:r>
      <w:r w:rsidRPr="00B02A0B">
        <w:tab/>
        <w:t xml:space="preserve">shall release the </w:t>
      </w:r>
      <w:proofErr w:type="spellStart"/>
      <w:r w:rsidRPr="00B02A0B">
        <w:t>MCData</w:t>
      </w:r>
      <w:proofErr w:type="spellEnd"/>
      <w:r w:rsidRPr="00B02A0B">
        <w:t xml:space="preserve"> communication as described in clause 13.2.2.2.4.4, if authorized </w:t>
      </w:r>
      <w:proofErr w:type="spellStart"/>
      <w:r w:rsidRPr="00B02A0B">
        <w:t>MCData</w:t>
      </w:r>
      <w:proofErr w:type="spellEnd"/>
      <w:r w:rsidRPr="00B02A0B">
        <w:t xml:space="preserve"> user has rejected the request for extension.</w:t>
      </w:r>
    </w:p>
    <w:p w14:paraId="07351B0F" w14:textId="77777777" w:rsidR="005C310B" w:rsidRPr="00B02A0B" w:rsidRDefault="005C310B" w:rsidP="007D34FE">
      <w:pPr>
        <w:pStyle w:val="Heading4"/>
      </w:pPr>
      <w:bookmarkStart w:id="4928" w:name="_Toc20215827"/>
      <w:bookmarkStart w:id="4929" w:name="_Toc27496320"/>
      <w:bookmarkStart w:id="4930" w:name="_Toc36108061"/>
      <w:bookmarkStart w:id="4931" w:name="_Toc44598814"/>
      <w:bookmarkStart w:id="4932" w:name="_Toc44602669"/>
      <w:bookmarkStart w:id="4933" w:name="_Toc45197846"/>
      <w:bookmarkStart w:id="4934" w:name="_Toc45695879"/>
      <w:bookmarkStart w:id="4935" w:name="_Toc51851335"/>
      <w:bookmarkStart w:id="4936" w:name="_Toc92224952"/>
      <w:bookmarkStart w:id="4937" w:name="_Toc131378781"/>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 xml:space="preserve">Release of </w:t>
      </w:r>
      <w:proofErr w:type="spellStart"/>
      <w:r w:rsidRPr="00B02A0B">
        <w:t>MCData</w:t>
      </w:r>
      <w:proofErr w:type="spellEnd"/>
      <w:r w:rsidRPr="00B02A0B">
        <w:t xml:space="preserve"> communication over HTTP</w:t>
      </w:r>
      <w:bookmarkEnd w:id="4928"/>
      <w:bookmarkEnd w:id="4929"/>
      <w:bookmarkEnd w:id="4930"/>
      <w:bookmarkEnd w:id="4931"/>
      <w:bookmarkEnd w:id="4932"/>
      <w:bookmarkEnd w:id="4933"/>
      <w:bookmarkEnd w:id="4934"/>
      <w:bookmarkEnd w:id="4935"/>
      <w:bookmarkEnd w:id="4936"/>
      <w:bookmarkEnd w:id="4937"/>
    </w:p>
    <w:p w14:paraId="1B5BD40F" w14:textId="77777777" w:rsidR="005C310B" w:rsidRPr="00B02A0B" w:rsidRDefault="005C310B" w:rsidP="007D34FE">
      <w:pPr>
        <w:pStyle w:val="Heading5"/>
        <w:rPr>
          <w:rFonts w:eastAsia="Malgun Gothic"/>
        </w:rPr>
      </w:pPr>
      <w:bookmarkStart w:id="4938" w:name="_Toc20215828"/>
      <w:bookmarkStart w:id="4939" w:name="_Toc27496321"/>
      <w:bookmarkStart w:id="4940" w:name="_Toc36108062"/>
      <w:bookmarkStart w:id="4941" w:name="_Toc44598815"/>
      <w:bookmarkStart w:id="4942" w:name="_Toc44602670"/>
      <w:bookmarkStart w:id="4943" w:name="_Toc45197847"/>
      <w:bookmarkStart w:id="4944" w:name="_Toc45695880"/>
      <w:bookmarkStart w:id="4945" w:name="_Toc51851336"/>
      <w:bookmarkStart w:id="4946" w:name="_Toc92224953"/>
      <w:bookmarkStart w:id="4947" w:name="_Toc131378782"/>
      <w:r w:rsidRPr="00B02A0B">
        <w:rPr>
          <w:rFonts w:eastAsia="Malgun Gothic"/>
        </w:rPr>
        <w:t>13.2.6.3.1</w:t>
      </w:r>
      <w:r w:rsidRPr="00B02A0B">
        <w:rPr>
          <w:rFonts w:eastAsia="Malgun Gothic"/>
        </w:rPr>
        <w:tab/>
        <w:t>General</w:t>
      </w:r>
      <w:bookmarkEnd w:id="4938"/>
      <w:bookmarkEnd w:id="4939"/>
      <w:bookmarkEnd w:id="4940"/>
      <w:bookmarkEnd w:id="4941"/>
      <w:bookmarkEnd w:id="4942"/>
      <w:bookmarkEnd w:id="4943"/>
      <w:bookmarkEnd w:id="4944"/>
      <w:bookmarkEnd w:id="4945"/>
      <w:bookmarkEnd w:id="4946"/>
      <w:bookmarkEnd w:id="4947"/>
    </w:p>
    <w:p w14:paraId="2CE31379" w14:textId="77777777" w:rsidR="005C310B" w:rsidRPr="00B02A0B" w:rsidRDefault="005C310B" w:rsidP="005C310B">
      <w:pPr>
        <w:rPr>
          <w:lang w:val="en-US"/>
        </w:rPr>
      </w:pPr>
      <w:r w:rsidRPr="00B02A0B">
        <w:rPr>
          <w:lang w:val="en-US"/>
        </w:rPr>
        <w:t xml:space="preserve">The procedures described in this clause are applicable to </w:t>
      </w:r>
      <w:proofErr w:type="spellStart"/>
      <w:r w:rsidRPr="00B02A0B">
        <w:rPr>
          <w:lang w:val="en-US"/>
        </w:rPr>
        <w:t>MCData</w:t>
      </w:r>
      <w:proofErr w:type="spellEnd"/>
      <w:r w:rsidRPr="00B02A0B">
        <w:rPr>
          <w:lang w:val="en-US"/>
        </w:rPr>
        <w:t xml:space="preserve"> FD over HTTP.</w:t>
      </w:r>
    </w:p>
    <w:p w14:paraId="1E6EE280" w14:textId="77777777" w:rsidR="005C310B" w:rsidRPr="00B02A0B" w:rsidRDefault="005C310B" w:rsidP="007D34FE">
      <w:pPr>
        <w:pStyle w:val="Heading5"/>
        <w:rPr>
          <w:rFonts w:eastAsia="SimSun"/>
        </w:rPr>
      </w:pPr>
      <w:bookmarkStart w:id="4948" w:name="_Toc20215829"/>
      <w:bookmarkStart w:id="4949" w:name="_Toc27496322"/>
      <w:bookmarkStart w:id="4950" w:name="_Toc36108063"/>
      <w:bookmarkStart w:id="4951" w:name="_Toc44598816"/>
      <w:bookmarkStart w:id="4952" w:name="_Toc44602671"/>
      <w:bookmarkStart w:id="4953" w:name="_Toc45197848"/>
      <w:bookmarkStart w:id="4954" w:name="_Toc45695881"/>
      <w:bookmarkStart w:id="4955" w:name="_Toc51851337"/>
      <w:bookmarkStart w:id="4956" w:name="_Toc92224954"/>
      <w:bookmarkStart w:id="4957" w:name="_Toc131378783"/>
      <w:r w:rsidRPr="00B02A0B">
        <w:rPr>
          <w:rFonts w:eastAsia="Malgun Gothic"/>
        </w:rPr>
        <w:t>13.2.6.3.2</w:t>
      </w:r>
      <w:r w:rsidRPr="00B02A0B">
        <w:rPr>
          <w:rFonts w:eastAsia="Malgun Gothic"/>
        </w:rPr>
        <w:tab/>
      </w:r>
      <w:r w:rsidRPr="00B02A0B">
        <w:rPr>
          <w:rFonts w:eastAsia="SimSun"/>
        </w:rPr>
        <w:t xml:space="preserve">Authorized </w:t>
      </w:r>
      <w:proofErr w:type="spellStart"/>
      <w:r w:rsidRPr="00B02A0B">
        <w:rPr>
          <w:rFonts w:eastAsia="SimSun"/>
        </w:rPr>
        <w:t>MCData</w:t>
      </w:r>
      <w:proofErr w:type="spellEnd"/>
      <w:r w:rsidRPr="00B02A0B">
        <w:rPr>
          <w:rFonts w:eastAsia="SimSun"/>
        </w:rPr>
        <w:t xml:space="preserve"> client procedures</w:t>
      </w:r>
      <w:bookmarkEnd w:id="4948"/>
      <w:bookmarkEnd w:id="4949"/>
      <w:bookmarkEnd w:id="4950"/>
      <w:bookmarkEnd w:id="4951"/>
      <w:bookmarkEnd w:id="4952"/>
      <w:bookmarkEnd w:id="4953"/>
      <w:bookmarkEnd w:id="4954"/>
      <w:bookmarkEnd w:id="4955"/>
      <w:bookmarkEnd w:id="4956"/>
      <w:bookmarkEnd w:id="4957"/>
    </w:p>
    <w:p w14:paraId="1EF3FE4D" w14:textId="77777777" w:rsidR="005C310B" w:rsidRPr="00B02A0B" w:rsidRDefault="005C310B" w:rsidP="007D34FE">
      <w:pPr>
        <w:pStyle w:val="Heading6"/>
        <w:numPr>
          <w:ilvl w:val="5"/>
          <w:numId w:val="0"/>
        </w:numPr>
        <w:ind w:left="1152" w:hanging="432"/>
      </w:pPr>
      <w:bookmarkStart w:id="4958" w:name="_Toc20215830"/>
      <w:bookmarkStart w:id="4959" w:name="_Toc27496323"/>
      <w:bookmarkStart w:id="4960" w:name="_Toc36108064"/>
      <w:bookmarkStart w:id="4961" w:name="_Toc44598817"/>
      <w:bookmarkStart w:id="4962" w:name="_Toc44602672"/>
      <w:bookmarkStart w:id="4963" w:name="_Toc45197849"/>
      <w:bookmarkStart w:id="4964" w:name="_Toc45695882"/>
      <w:bookmarkStart w:id="4965" w:name="_Toc51851338"/>
      <w:bookmarkStart w:id="4966" w:name="_Toc92224955"/>
      <w:bookmarkStart w:id="4967" w:name="_Toc131378784"/>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58"/>
      <w:bookmarkEnd w:id="4959"/>
      <w:bookmarkEnd w:id="4960"/>
      <w:bookmarkEnd w:id="4961"/>
      <w:bookmarkEnd w:id="4962"/>
      <w:bookmarkEnd w:id="4963"/>
      <w:bookmarkEnd w:id="4964"/>
      <w:bookmarkEnd w:id="4965"/>
      <w:bookmarkEnd w:id="4966"/>
      <w:bookmarkEnd w:id="4967"/>
    </w:p>
    <w:p w14:paraId="116F937C" w14:textId="77777777" w:rsidR="005C310B" w:rsidRPr="00B02A0B" w:rsidRDefault="005C310B" w:rsidP="005C310B">
      <w:pPr>
        <w:rPr>
          <w:lang w:val="en-US"/>
        </w:rPr>
      </w:pPr>
      <w:r w:rsidRPr="00B02A0B">
        <w:rPr>
          <w:lang w:val="en-US"/>
        </w:rPr>
        <w:t xml:space="preserve">Upon receiving request from an authorized </w:t>
      </w:r>
      <w:proofErr w:type="spellStart"/>
      <w:r w:rsidRPr="00B02A0B">
        <w:rPr>
          <w:lang w:val="en-US"/>
        </w:rPr>
        <w:t>MCData</w:t>
      </w:r>
      <w:proofErr w:type="spellEnd"/>
      <w:r w:rsidRPr="00B02A0B">
        <w:rPr>
          <w:lang w:val="en-US"/>
        </w:rPr>
        <w:t xml:space="preserve"> user to release the communication without prior indication to originating </w:t>
      </w:r>
      <w:proofErr w:type="spellStart"/>
      <w:r w:rsidRPr="00B02A0B">
        <w:rPr>
          <w:lang w:val="en-US"/>
        </w:rPr>
        <w:t>MCData</w:t>
      </w:r>
      <w:proofErr w:type="spellEnd"/>
      <w:r w:rsidRPr="00B02A0B">
        <w:rPr>
          <w:lang w:val="en-US"/>
        </w:rPr>
        <w:t xml:space="preserve"> user, the </w:t>
      </w:r>
      <w:proofErr w:type="spellStart"/>
      <w:r w:rsidRPr="00B02A0B">
        <w:rPr>
          <w:lang w:val="en-US"/>
        </w:rPr>
        <w:t>MCData</w:t>
      </w:r>
      <w:proofErr w:type="spellEnd"/>
      <w:r w:rsidRPr="00B02A0B">
        <w:rPr>
          <w:lang w:val="en-US"/>
        </w:rPr>
        <w:t xml:space="preserve">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shall add &lt;</w:t>
      </w:r>
      <w:proofErr w:type="spellStart"/>
      <w:r w:rsidRPr="00B02A0B">
        <w:t>mcdata</w:t>
      </w:r>
      <w:proofErr w:type="spellEnd"/>
      <w:r w:rsidRPr="00B02A0B">
        <w:t xml:space="preserve">-client-id&gt; </w:t>
      </w:r>
      <w:r w:rsidRPr="00B02A0B">
        <w:rPr>
          <w:lang w:eastAsia="ko-KR"/>
        </w:rPr>
        <w:t xml:space="preserve">element set to the </w:t>
      </w:r>
      <w:proofErr w:type="spellStart"/>
      <w:r w:rsidRPr="00B02A0B">
        <w:rPr>
          <w:lang w:eastAsia="ko-KR"/>
        </w:rPr>
        <w:t>MCData</w:t>
      </w:r>
      <w:proofErr w:type="spellEnd"/>
      <w:r w:rsidRPr="00B02A0B">
        <w:rPr>
          <w:lang w:eastAsia="ko-KR"/>
        </w:rPr>
        <w:t xml:space="preserve"> client ID of the authorized </w:t>
      </w:r>
      <w:proofErr w:type="spellStart"/>
      <w:r w:rsidRPr="00B02A0B">
        <w:rPr>
          <w:lang w:eastAsia="ko-KR"/>
        </w:rPr>
        <w:t>MCData</w:t>
      </w:r>
      <w:proofErr w:type="spellEnd"/>
      <w:r w:rsidRPr="00B02A0B">
        <w:rPr>
          <w:lang w:eastAsia="ko-KR"/>
        </w:rPr>
        <w:t xml:space="preserve">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to the SIP MESSAGE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 acceptance of communication release request by </w:t>
      </w:r>
      <w:proofErr w:type="spellStart"/>
      <w:r w:rsidRPr="00B02A0B">
        <w:rPr>
          <w:lang w:eastAsia="ko-KR"/>
        </w:rPr>
        <w:t>MCData</w:t>
      </w:r>
      <w:proofErr w:type="spellEnd"/>
      <w:r w:rsidRPr="00B02A0B">
        <w:rPr>
          <w:lang w:eastAsia="ko-KR"/>
        </w:rPr>
        <w:t xml:space="preserve">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proofErr w:type="spellStart"/>
      <w:r w:rsidRPr="00B02A0B">
        <w:t>MCData</w:t>
      </w:r>
      <w:proofErr w:type="spellEnd"/>
      <w:r w:rsidRPr="00B02A0B">
        <w:t xml:space="preserve"> </w:t>
      </w:r>
      <w:r w:rsidRPr="00B02A0B">
        <w:rPr>
          <w:lang w:val="en-US"/>
        </w:rPr>
        <w:t>function</w:t>
      </w:r>
      <w:r w:rsidRPr="00B02A0B">
        <w:t xml:space="preserve"> to the SIP MESSAGE request, the </w:t>
      </w:r>
      <w:proofErr w:type="spellStart"/>
      <w:r w:rsidRPr="00B02A0B">
        <w:t>MCData</w:t>
      </w:r>
      <w:proofErr w:type="spellEnd"/>
      <w:r w:rsidRPr="00B02A0B">
        <w:t xml:space="preserve"> </w:t>
      </w:r>
      <w:r w:rsidRPr="00B02A0B">
        <w:rPr>
          <w:lang w:eastAsia="ko-KR"/>
        </w:rPr>
        <w:t xml:space="preserve">client should inform the authorized </w:t>
      </w:r>
      <w:proofErr w:type="spellStart"/>
      <w:r w:rsidRPr="00B02A0B">
        <w:rPr>
          <w:lang w:eastAsia="ko-KR"/>
        </w:rPr>
        <w:t>MCData</w:t>
      </w:r>
      <w:proofErr w:type="spellEnd"/>
      <w:r w:rsidRPr="00B02A0B">
        <w:rPr>
          <w:lang w:eastAsia="ko-KR"/>
        </w:rPr>
        <w:t xml:space="preserve"> user about</w:t>
      </w:r>
      <w:r w:rsidRPr="00B02A0B">
        <w:rPr>
          <w:lang w:val="en-US" w:eastAsia="ko-KR"/>
        </w:rPr>
        <w:t xml:space="preserve"> rejection of</w:t>
      </w:r>
      <w:r w:rsidRPr="00B02A0B">
        <w:rPr>
          <w:lang w:eastAsia="ko-KR"/>
        </w:rPr>
        <w:t xml:space="preserve"> communication release request by </w:t>
      </w:r>
      <w:proofErr w:type="spellStart"/>
      <w:r w:rsidRPr="00B02A0B">
        <w:rPr>
          <w:lang w:eastAsia="ko-KR"/>
        </w:rPr>
        <w:t>MCData</w:t>
      </w:r>
      <w:proofErr w:type="spellEnd"/>
      <w:r w:rsidRPr="00B02A0B">
        <w:rPr>
          <w:lang w:eastAsia="ko-KR"/>
        </w:rPr>
        <w:t xml:space="preserve">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68" w:name="_Toc20215831"/>
      <w:bookmarkStart w:id="4969" w:name="_Toc27496324"/>
      <w:bookmarkStart w:id="4970" w:name="_Toc36108065"/>
      <w:bookmarkStart w:id="4971" w:name="_Toc44598818"/>
      <w:bookmarkStart w:id="4972" w:name="_Toc44602673"/>
      <w:bookmarkStart w:id="4973" w:name="_Toc45197850"/>
      <w:bookmarkStart w:id="4974" w:name="_Toc45695883"/>
      <w:bookmarkStart w:id="4975" w:name="_Toc51851339"/>
      <w:bookmarkStart w:id="4976" w:name="_Toc92224956"/>
      <w:bookmarkStart w:id="4977" w:name="_Toc131378785"/>
      <w:r w:rsidRPr="00B02A0B">
        <w:rPr>
          <w:rFonts w:eastAsia="SimSun"/>
        </w:rPr>
        <w:t>13.2.6</w:t>
      </w:r>
      <w:r w:rsidRPr="00B02A0B">
        <w:t>.3.2.2</w:t>
      </w:r>
      <w:r w:rsidRPr="00B02A0B">
        <w:tab/>
        <w:t>Receiving request for extension of communication</w:t>
      </w:r>
      <w:bookmarkEnd w:id="4968"/>
      <w:bookmarkEnd w:id="4969"/>
      <w:bookmarkEnd w:id="4970"/>
      <w:bookmarkEnd w:id="4971"/>
      <w:bookmarkEnd w:id="4972"/>
      <w:bookmarkEnd w:id="4973"/>
      <w:bookmarkEnd w:id="4974"/>
      <w:bookmarkEnd w:id="4975"/>
      <w:bookmarkEnd w:id="4976"/>
      <w:bookmarkEnd w:id="4977"/>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w:t>
      </w:r>
      <w:proofErr w:type="spellStart"/>
      <w:r w:rsidRPr="00B02A0B">
        <w:t>MCData</w:t>
      </w:r>
      <w:proofErr w:type="spellEnd"/>
      <w:r w:rsidRPr="00B02A0B">
        <w:t xml:space="preserve">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xml:space="preserve">, the authorized </w:t>
      </w:r>
      <w:proofErr w:type="spellStart"/>
      <w:r w:rsidRPr="00B02A0B">
        <w:rPr>
          <w:lang w:val="en-US"/>
        </w:rPr>
        <w:t>MCData</w:t>
      </w:r>
      <w:proofErr w:type="spellEnd"/>
      <w:r w:rsidRPr="00B02A0B">
        <w:rPr>
          <w:lang w:val="en-US"/>
        </w:rPr>
        <w:t xml:space="preserve">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w:t>
      </w:r>
      <w:proofErr w:type="spellStart"/>
      <w:r w:rsidRPr="00B02A0B">
        <w:t>MCData</w:t>
      </w:r>
      <w:proofErr w:type="spellEnd"/>
      <w:r w:rsidRPr="00B02A0B">
        <w:t xml:space="preserve">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 xml:space="preserve">shall notify authorized </w:t>
      </w:r>
      <w:proofErr w:type="spellStart"/>
      <w:r w:rsidRPr="00B02A0B">
        <w:t>MCData</w:t>
      </w:r>
      <w:proofErr w:type="spellEnd"/>
      <w:r w:rsidRPr="00B02A0B">
        <w:t xml:space="preserve"> user about extension request to authorized </w:t>
      </w:r>
      <w:proofErr w:type="spellStart"/>
      <w:r w:rsidRPr="00B02A0B">
        <w:t>MCData</w:t>
      </w:r>
      <w:proofErr w:type="spellEnd"/>
      <w:r w:rsidRPr="00B02A0B">
        <w:t xml:space="preserve"> user; and</w:t>
      </w:r>
    </w:p>
    <w:p w14:paraId="0C0A6880" w14:textId="7FEE2F0C" w:rsidR="005C310B" w:rsidRPr="00B02A0B" w:rsidRDefault="005C310B" w:rsidP="005C310B">
      <w:pPr>
        <w:pStyle w:val="B1"/>
      </w:pPr>
      <w:r w:rsidRPr="00B02A0B">
        <w:t>3)</w:t>
      </w:r>
      <w:r w:rsidRPr="00B02A0B">
        <w:tab/>
        <w:t xml:space="preserve">based on authorized </w:t>
      </w:r>
      <w:proofErr w:type="spellStart"/>
      <w:r w:rsidRPr="00B02A0B">
        <w:t>MCData</w:t>
      </w:r>
      <w:proofErr w:type="spellEnd"/>
      <w:r w:rsidRPr="00B02A0B">
        <w:t xml:space="preserve">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78" w:name="_Toc20215832"/>
      <w:bookmarkStart w:id="4979" w:name="_Toc27496325"/>
      <w:bookmarkStart w:id="4980" w:name="_Toc36108066"/>
      <w:bookmarkStart w:id="4981" w:name="_Toc44598819"/>
      <w:bookmarkStart w:id="4982" w:name="_Toc44602674"/>
      <w:bookmarkStart w:id="4983" w:name="_Toc45197851"/>
      <w:bookmarkStart w:id="4984" w:name="_Toc45695884"/>
      <w:bookmarkStart w:id="4985" w:name="_Toc51851340"/>
      <w:bookmarkStart w:id="4986" w:name="_Toc92224957"/>
      <w:bookmarkStart w:id="4987" w:name="_Toc131378786"/>
      <w:r w:rsidRPr="00B02A0B">
        <w:lastRenderedPageBreak/>
        <w:t>13.2.6.3.2.3</w:t>
      </w:r>
      <w:r w:rsidRPr="00B02A0B">
        <w:tab/>
        <w:t>Sending response to communication extension request</w:t>
      </w:r>
      <w:bookmarkEnd w:id="4978"/>
      <w:bookmarkEnd w:id="4979"/>
      <w:bookmarkEnd w:id="4980"/>
      <w:bookmarkEnd w:id="4981"/>
      <w:bookmarkEnd w:id="4982"/>
      <w:bookmarkEnd w:id="4983"/>
      <w:bookmarkEnd w:id="4984"/>
      <w:bookmarkEnd w:id="4985"/>
      <w:bookmarkEnd w:id="4986"/>
      <w:bookmarkEnd w:id="4987"/>
    </w:p>
    <w:p w14:paraId="6C266D3B" w14:textId="77777777" w:rsidR="005C310B" w:rsidRPr="00B02A0B" w:rsidRDefault="005C310B" w:rsidP="005C310B">
      <w:pPr>
        <w:rPr>
          <w:lang w:val="en-US"/>
        </w:rPr>
      </w:pPr>
      <w:r w:rsidRPr="00B02A0B">
        <w:rPr>
          <w:lang w:val="en-US"/>
        </w:rPr>
        <w:t xml:space="preserve">To send a response to communication extension request from originator </w:t>
      </w:r>
      <w:proofErr w:type="spellStart"/>
      <w:r w:rsidRPr="00B02A0B">
        <w:rPr>
          <w:lang w:val="en-US"/>
        </w:rPr>
        <w:t>MCData</w:t>
      </w:r>
      <w:proofErr w:type="spellEnd"/>
      <w:r w:rsidRPr="00B02A0B">
        <w:rPr>
          <w:lang w:val="en-US"/>
        </w:rPr>
        <w:t xml:space="preserve"> client, the authorized </w:t>
      </w:r>
      <w:proofErr w:type="spellStart"/>
      <w:r w:rsidRPr="00B02A0B">
        <w:rPr>
          <w:lang w:val="en-US"/>
        </w:rPr>
        <w:t>MCData</w:t>
      </w:r>
      <w:proofErr w:type="spellEnd"/>
      <w:r w:rsidRPr="00B02A0B">
        <w:rPr>
          <w:lang w:val="en-US"/>
        </w:rPr>
        <w:t xml:space="preserve">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proofErr w:type="spellStart"/>
      <w:r w:rsidRPr="00B02A0B">
        <w:t>i</w:t>
      </w:r>
      <w:proofErr w:type="spellEnd"/>
      <w:r w:rsidRPr="00B02A0B">
        <w:t>)</w:t>
      </w:r>
      <w:r w:rsidRPr="00B02A0B">
        <w:tab/>
        <w:t xml:space="preserve">if authorized </w:t>
      </w:r>
      <w:proofErr w:type="spellStart"/>
      <w:r w:rsidRPr="00B02A0B">
        <w:t>MCData</w:t>
      </w:r>
      <w:proofErr w:type="spellEnd"/>
      <w:r w:rsidRPr="00B02A0B">
        <w:t xml:space="preserve">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 xml:space="preserve">if authorized </w:t>
      </w:r>
      <w:proofErr w:type="spellStart"/>
      <w:r w:rsidRPr="00B02A0B">
        <w:t>MCData</w:t>
      </w:r>
      <w:proofErr w:type="spellEnd"/>
      <w:r w:rsidRPr="00B02A0B">
        <w:t xml:space="preserve">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shall add &lt;</w:t>
      </w:r>
      <w:proofErr w:type="spellStart"/>
      <w:r w:rsidRPr="00B02A0B">
        <w:t>mcdata</w:t>
      </w:r>
      <w:proofErr w:type="spellEnd"/>
      <w:r w:rsidRPr="00B02A0B">
        <w:t xml:space="preserve">-client-id&gt; </w:t>
      </w:r>
      <w:r w:rsidRPr="00B02A0B">
        <w:rPr>
          <w:lang w:eastAsia="ko-KR"/>
        </w:rPr>
        <w:t xml:space="preserve">element set to the </w:t>
      </w:r>
      <w:proofErr w:type="spellStart"/>
      <w:r w:rsidRPr="00B02A0B">
        <w:rPr>
          <w:lang w:eastAsia="ko-KR"/>
        </w:rPr>
        <w:t>MCData</w:t>
      </w:r>
      <w:proofErr w:type="spellEnd"/>
      <w:r w:rsidRPr="00B02A0B">
        <w:rPr>
          <w:lang w:eastAsia="ko-KR"/>
        </w:rPr>
        <w:t xml:space="preserve"> client ID of the authorized </w:t>
      </w:r>
      <w:proofErr w:type="spellStart"/>
      <w:r w:rsidRPr="00B02A0B">
        <w:rPr>
          <w:lang w:eastAsia="ko-KR"/>
        </w:rPr>
        <w:t>MCData</w:t>
      </w:r>
      <w:proofErr w:type="spellEnd"/>
      <w:r w:rsidRPr="00B02A0B">
        <w:rPr>
          <w:lang w:eastAsia="ko-KR"/>
        </w:rPr>
        <w:t xml:space="preserve">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88" w:name="_Toc20215833"/>
      <w:bookmarkStart w:id="4989" w:name="_Toc27496326"/>
      <w:bookmarkStart w:id="4990" w:name="_Toc36108067"/>
      <w:bookmarkStart w:id="4991" w:name="_Toc44598820"/>
      <w:bookmarkStart w:id="4992" w:name="_Toc44602675"/>
      <w:bookmarkStart w:id="4993" w:name="_Toc45197852"/>
      <w:bookmarkStart w:id="4994" w:name="_Toc45695885"/>
      <w:bookmarkStart w:id="4995" w:name="_Toc51851341"/>
      <w:bookmarkStart w:id="4996" w:name="_Toc92224958"/>
      <w:bookmarkStart w:id="4997" w:name="_Toc131378787"/>
      <w:r w:rsidRPr="00B02A0B">
        <w:rPr>
          <w:rFonts w:eastAsia="SimSun"/>
        </w:rPr>
        <w:t>13.2.6</w:t>
      </w:r>
      <w:r w:rsidRPr="00B02A0B">
        <w:t>.3.2.4</w:t>
      </w:r>
      <w:r w:rsidRPr="00B02A0B">
        <w:tab/>
        <w:t>Receiving Release Response from server</w:t>
      </w:r>
      <w:bookmarkEnd w:id="4988"/>
      <w:bookmarkEnd w:id="4989"/>
      <w:bookmarkEnd w:id="4990"/>
      <w:bookmarkEnd w:id="4991"/>
      <w:bookmarkEnd w:id="4992"/>
      <w:bookmarkEnd w:id="4993"/>
      <w:bookmarkEnd w:id="4994"/>
      <w:bookmarkEnd w:id="4995"/>
      <w:bookmarkEnd w:id="4996"/>
      <w:bookmarkEnd w:id="4997"/>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 xml:space="preserve">FD HTTP TERMINATION as described in clause 15.2.2, the authorized </w:t>
      </w:r>
      <w:proofErr w:type="spellStart"/>
      <w:r w:rsidRPr="00B02A0B">
        <w:rPr>
          <w:lang w:val="en-US"/>
        </w:rPr>
        <w:t>MCData</w:t>
      </w:r>
      <w:proofErr w:type="spellEnd"/>
      <w:r w:rsidRPr="00B02A0B">
        <w:rPr>
          <w:lang w:val="en-US"/>
        </w:rPr>
        <w:t xml:space="preserve">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98" w:name="_Toc20215834"/>
      <w:bookmarkStart w:id="4999" w:name="_Toc27496327"/>
      <w:bookmarkStart w:id="5000" w:name="_Toc36108068"/>
      <w:bookmarkStart w:id="5001" w:name="_Toc44598821"/>
      <w:bookmarkStart w:id="5002" w:name="_Toc44602676"/>
      <w:bookmarkStart w:id="5003" w:name="_Toc45197853"/>
      <w:bookmarkStart w:id="5004" w:name="_Toc45695886"/>
      <w:bookmarkStart w:id="5005" w:name="_Toc51851342"/>
      <w:bookmarkStart w:id="5006" w:name="_Toc92224959"/>
      <w:bookmarkStart w:id="5007" w:name="_Toc131378788"/>
      <w:r w:rsidRPr="00B02A0B">
        <w:rPr>
          <w:rFonts w:eastAsia="Malgun Gothic"/>
        </w:rPr>
        <w:t>13.2.6.3.3</w:t>
      </w:r>
      <w:r w:rsidRPr="00B02A0B">
        <w:rPr>
          <w:rFonts w:eastAsia="Malgun Gothic"/>
        </w:rPr>
        <w:tab/>
      </w:r>
      <w:r w:rsidRPr="00B02A0B">
        <w:rPr>
          <w:rFonts w:eastAsia="SimSun"/>
        </w:rPr>
        <w:t xml:space="preserve">Participating </w:t>
      </w:r>
      <w:proofErr w:type="spellStart"/>
      <w:r w:rsidRPr="00B02A0B">
        <w:rPr>
          <w:rFonts w:eastAsia="SimSun"/>
        </w:rPr>
        <w:t>MCData</w:t>
      </w:r>
      <w:proofErr w:type="spellEnd"/>
      <w:r w:rsidRPr="00B02A0B">
        <w:rPr>
          <w:rFonts w:eastAsia="SimSun"/>
        </w:rPr>
        <w:t xml:space="preserve"> function procedures</w:t>
      </w:r>
      <w:bookmarkEnd w:id="4998"/>
      <w:bookmarkEnd w:id="4999"/>
      <w:bookmarkEnd w:id="5000"/>
      <w:bookmarkEnd w:id="5001"/>
      <w:bookmarkEnd w:id="5002"/>
      <w:bookmarkEnd w:id="5003"/>
      <w:bookmarkEnd w:id="5004"/>
      <w:bookmarkEnd w:id="5005"/>
      <w:bookmarkEnd w:id="5006"/>
      <w:bookmarkEnd w:id="5007"/>
    </w:p>
    <w:p w14:paraId="320E7EFE" w14:textId="77777777" w:rsidR="005C310B" w:rsidRPr="00B02A0B" w:rsidRDefault="005C310B" w:rsidP="007D34FE">
      <w:pPr>
        <w:pStyle w:val="Heading6"/>
        <w:numPr>
          <w:ilvl w:val="5"/>
          <w:numId w:val="0"/>
        </w:numPr>
        <w:ind w:left="1152" w:hanging="432"/>
      </w:pPr>
      <w:bookmarkStart w:id="5008" w:name="_Toc20215835"/>
      <w:bookmarkStart w:id="5009" w:name="_Toc27496328"/>
      <w:bookmarkStart w:id="5010" w:name="_Toc36108069"/>
      <w:bookmarkStart w:id="5011" w:name="_Toc44598822"/>
      <w:bookmarkStart w:id="5012" w:name="_Toc44602677"/>
      <w:bookmarkStart w:id="5013" w:name="_Toc45197854"/>
      <w:bookmarkStart w:id="5014" w:name="_Toc45695887"/>
      <w:bookmarkStart w:id="5015" w:name="_Toc51851343"/>
      <w:bookmarkStart w:id="5016" w:name="_Toc92224960"/>
      <w:bookmarkStart w:id="5017" w:name="_Toc131378789"/>
      <w:r w:rsidRPr="00B02A0B">
        <w:rPr>
          <w:rFonts w:eastAsia="SimSun"/>
        </w:rPr>
        <w:t>13.2.6</w:t>
      </w:r>
      <w:r w:rsidRPr="00B02A0B">
        <w:t>.3.3.1</w:t>
      </w:r>
      <w:r w:rsidRPr="00B02A0B">
        <w:tab/>
        <w:t xml:space="preserve">Originating participating </w:t>
      </w:r>
      <w:proofErr w:type="spellStart"/>
      <w:r w:rsidRPr="00B02A0B">
        <w:t>MCData</w:t>
      </w:r>
      <w:proofErr w:type="spellEnd"/>
      <w:r w:rsidRPr="00B02A0B">
        <w:t xml:space="preserve"> function procedures</w:t>
      </w:r>
      <w:bookmarkEnd w:id="5008"/>
      <w:bookmarkEnd w:id="5009"/>
      <w:bookmarkEnd w:id="5010"/>
      <w:bookmarkEnd w:id="5011"/>
      <w:bookmarkEnd w:id="5012"/>
      <w:bookmarkEnd w:id="5013"/>
      <w:bookmarkEnd w:id="5014"/>
      <w:bookmarkEnd w:id="5015"/>
      <w:bookmarkEnd w:id="5016"/>
      <w:bookmarkEnd w:id="5017"/>
    </w:p>
    <w:p w14:paraId="712A9AD5" w14:textId="77777777" w:rsidR="005C310B" w:rsidRPr="00B02A0B" w:rsidRDefault="005C310B" w:rsidP="005C310B">
      <w:pPr>
        <w:rPr>
          <w:noProof/>
          <w:lang w:val="en-US"/>
        </w:rPr>
      </w:pPr>
      <w:r w:rsidRPr="00B02A0B">
        <w:rPr>
          <w:lang w:val="en-US" w:bidi="he-IL"/>
        </w:rPr>
        <w:t xml:space="preserve">Upon receipt of a "SIP MESSAGE request for FD using HTTP for originating participating </w:t>
      </w:r>
      <w:proofErr w:type="spellStart"/>
      <w:r w:rsidRPr="00B02A0B">
        <w:rPr>
          <w:lang w:val="en-US" w:bidi="he-IL"/>
        </w:rPr>
        <w:t>MCData</w:t>
      </w:r>
      <w:proofErr w:type="spellEnd"/>
      <w:r w:rsidRPr="00B02A0B">
        <w:rPr>
          <w:lang w:val="en-US" w:bidi="he-IL"/>
        </w:rPr>
        <w:t xml:space="preserve"> function", the originating participating </w:t>
      </w:r>
      <w:proofErr w:type="spellStart"/>
      <w:r w:rsidRPr="00B02A0B">
        <w:rPr>
          <w:lang w:val="en-US" w:bidi="he-IL"/>
        </w:rPr>
        <w:t>MCData</w:t>
      </w:r>
      <w:proofErr w:type="spellEnd"/>
      <w:r w:rsidRPr="00B02A0B">
        <w:rPr>
          <w:lang w:val="en-US" w:bidi="he-IL"/>
        </w:rPr>
        <w:t xml:space="preserve">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18" w:name="_Toc20215836"/>
      <w:bookmarkStart w:id="5019" w:name="_Toc27496329"/>
      <w:bookmarkStart w:id="5020" w:name="_Toc36108070"/>
      <w:bookmarkStart w:id="5021" w:name="_Toc44598823"/>
      <w:bookmarkStart w:id="5022" w:name="_Toc44602678"/>
      <w:bookmarkStart w:id="5023" w:name="_Toc45197855"/>
      <w:bookmarkStart w:id="5024" w:name="_Toc45695888"/>
      <w:bookmarkStart w:id="5025" w:name="_Toc51851344"/>
      <w:bookmarkStart w:id="5026" w:name="_Toc92224961"/>
      <w:bookmarkStart w:id="5027" w:name="_Toc131378790"/>
      <w:r w:rsidRPr="00B02A0B">
        <w:rPr>
          <w:rFonts w:eastAsia="SimSun"/>
        </w:rPr>
        <w:t>13.2.6</w:t>
      </w:r>
      <w:r w:rsidRPr="00B02A0B">
        <w:t>.3.3.2</w:t>
      </w:r>
      <w:r w:rsidRPr="00B02A0B">
        <w:tab/>
        <w:t xml:space="preserve">Terminating participating </w:t>
      </w:r>
      <w:proofErr w:type="spellStart"/>
      <w:r w:rsidRPr="00B02A0B">
        <w:t>MCData</w:t>
      </w:r>
      <w:proofErr w:type="spellEnd"/>
      <w:r w:rsidRPr="00B02A0B">
        <w:t xml:space="preserve"> function procedures</w:t>
      </w:r>
      <w:bookmarkEnd w:id="5018"/>
      <w:bookmarkEnd w:id="5019"/>
      <w:bookmarkEnd w:id="5020"/>
      <w:bookmarkEnd w:id="5021"/>
      <w:bookmarkEnd w:id="5022"/>
      <w:bookmarkEnd w:id="5023"/>
      <w:bookmarkEnd w:id="5024"/>
      <w:bookmarkEnd w:id="5025"/>
      <w:bookmarkEnd w:id="5026"/>
      <w:bookmarkEnd w:id="5027"/>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w:t>
      </w:r>
      <w:proofErr w:type="spellStart"/>
      <w:r w:rsidRPr="00B02A0B">
        <w:t>MCData</w:t>
      </w:r>
      <w:proofErr w:type="spellEnd"/>
      <w:r w:rsidRPr="00B02A0B">
        <w:t xml:space="preserve"> function", the terminating participating </w:t>
      </w:r>
      <w:proofErr w:type="spellStart"/>
      <w:r w:rsidRPr="00B02A0B">
        <w:t>MCData</w:t>
      </w:r>
      <w:proofErr w:type="spellEnd"/>
      <w:r w:rsidRPr="00B02A0B">
        <w:t xml:space="preserve">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28" w:name="_Toc20215837"/>
      <w:bookmarkStart w:id="5029" w:name="_Toc27496330"/>
      <w:bookmarkStart w:id="5030" w:name="_Toc36108071"/>
      <w:bookmarkStart w:id="5031" w:name="_Toc44598824"/>
      <w:bookmarkStart w:id="5032" w:name="_Toc44602679"/>
      <w:bookmarkStart w:id="5033" w:name="_Toc45197856"/>
      <w:bookmarkStart w:id="5034" w:name="_Toc45695889"/>
      <w:bookmarkStart w:id="5035" w:name="_Toc51851345"/>
      <w:bookmarkStart w:id="5036" w:name="_Toc92224962"/>
      <w:bookmarkStart w:id="5037" w:name="_Toc131378791"/>
      <w:r w:rsidRPr="00B02A0B">
        <w:rPr>
          <w:rFonts w:eastAsia="Malgun Gothic"/>
        </w:rPr>
        <w:t>13.2.6.3.4</w:t>
      </w:r>
      <w:r w:rsidRPr="00B02A0B">
        <w:rPr>
          <w:rFonts w:eastAsia="Malgun Gothic"/>
        </w:rPr>
        <w:tab/>
      </w:r>
      <w:r w:rsidRPr="00B02A0B">
        <w:rPr>
          <w:rFonts w:eastAsia="SimSun"/>
        </w:rPr>
        <w:t xml:space="preserve">Controlling </w:t>
      </w:r>
      <w:proofErr w:type="spellStart"/>
      <w:r w:rsidRPr="00B02A0B">
        <w:rPr>
          <w:rFonts w:eastAsia="SimSun"/>
        </w:rPr>
        <w:t>MCData</w:t>
      </w:r>
      <w:proofErr w:type="spellEnd"/>
      <w:r w:rsidRPr="00B02A0B">
        <w:rPr>
          <w:rFonts w:eastAsia="SimSun"/>
        </w:rPr>
        <w:t xml:space="preserve"> function procedures</w:t>
      </w:r>
      <w:bookmarkEnd w:id="5028"/>
      <w:bookmarkEnd w:id="5029"/>
      <w:bookmarkEnd w:id="5030"/>
      <w:bookmarkEnd w:id="5031"/>
      <w:bookmarkEnd w:id="5032"/>
      <w:bookmarkEnd w:id="5033"/>
      <w:bookmarkEnd w:id="5034"/>
      <w:bookmarkEnd w:id="5035"/>
      <w:bookmarkEnd w:id="5036"/>
      <w:bookmarkEnd w:id="5037"/>
    </w:p>
    <w:p w14:paraId="7D47A85B" w14:textId="77777777" w:rsidR="005C310B" w:rsidRPr="00B02A0B" w:rsidRDefault="005C310B" w:rsidP="007D34FE">
      <w:pPr>
        <w:pStyle w:val="Heading6"/>
        <w:numPr>
          <w:ilvl w:val="5"/>
          <w:numId w:val="0"/>
        </w:numPr>
        <w:ind w:left="1152" w:hanging="432"/>
      </w:pPr>
      <w:bookmarkStart w:id="5038" w:name="_Toc20215838"/>
      <w:bookmarkStart w:id="5039" w:name="_Toc27496331"/>
      <w:bookmarkStart w:id="5040" w:name="_Toc36108072"/>
      <w:bookmarkStart w:id="5041" w:name="_Toc44598825"/>
      <w:bookmarkStart w:id="5042" w:name="_Toc44602680"/>
      <w:bookmarkStart w:id="5043" w:name="_Toc45197857"/>
      <w:bookmarkStart w:id="5044" w:name="_Toc45695890"/>
      <w:bookmarkStart w:id="5045" w:name="_Toc51851346"/>
      <w:bookmarkStart w:id="5046" w:name="_Toc92224963"/>
      <w:bookmarkStart w:id="5047" w:name="_Toc131378792"/>
      <w:r w:rsidRPr="00B02A0B">
        <w:rPr>
          <w:rFonts w:eastAsia="SimSun"/>
        </w:rPr>
        <w:t>13.2.6</w:t>
      </w:r>
      <w:r w:rsidRPr="00B02A0B">
        <w:t>.3.4.1</w:t>
      </w:r>
      <w:r w:rsidRPr="00B02A0B">
        <w:tab/>
        <w:t xml:space="preserve">Receiving request to release the communication from authorized </w:t>
      </w:r>
      <w:proofErr w:type="spellStart"/>
      <w:r w:rsidRPr="00B02A0B">
        <w:t>MCData</w:t>
      </w:r>
      <w:proofErr w:type="spellEnd"/>
      <w:r w:rsidRPr="00B02A0B">
        <w:t xml:space="preserve"> user</w:t>
      </w:r>
      <w:bookmarkEnd w:id="5038"/>
      <w:bookmarkEnd w:id="5039"/>
      <w:bookmarkEnd w:id="5040"/>
      <w:bookmarkEnd w:id="5041"/>
      <w:bookmarkEnd w:id="5042"/>
      <w:bookmarkEnd w:id="5043"/>
      <w:bookmarkEnd w:id="5044"/>
      <w:bookmarkEnd w:id="5045"/>
      <w:bookmarkEnd w:id="5046"/>
      <w:bookmarkEnd w:id="5047"/>
    </w:p>
    <w:p w14:paraId="4112B2D4" w14:textId="77777777" w:rsidR="005C310B" w:rsidRPr="00B02A0B" w:rsidRDefault="005C310B" w:rsidP="005C310B">
      <w:r w:rsidRPr="00B02A0B">
        <w:rPr>
          <w:lang w:val="en-US" w:eastAsia="x-none" w:bidi="he-IL"/>
        </w:rPr>
        <w:t xml:space="preserve">Upon receiving SIP MESSAGE from authorized </w:t>
      </w:r>
      <w:proofErr w:type="spellStart"/>
      <w:r w:rsidRPr="00B02A0B">
        <w:rPr>
          <w:lang w:val="en-US" w:eastAsia="x-none" w:bidi="he-IL"/>
        </w:rPr>
        <w:t>MCData</w:t>
      </w:r>
      <w:proofErr w:type="spellEnd"/>
      <w:r w:rsidRPr="00B02A0B">
        <w:rPr>
          <w:lang w:val="en-US" w:eastAsia="x-none" w:bidi="he-IL"/>
        </w:rPr>
        <w:t xml:space="preserve"> client </w:t>
      </w:r>
      <w:r w:rsidRPr="00B02A0B">
        <w:t xml:space="preserve">containing an </w:t>
      </w:r>
      <w:r w:rsidRPr="00B02A0B">
        <w:rPr>
          <w:lang w:eastAsia="ko-KR"/>
        </w:rPr>
        <w:t>application/vnd.3gpp.mcdata-signalling</w:t>
      </w:r>
      <w:r w:rsidRPr="00B02A0B">
        <w:t xml:space="preserve"> MIME body; the controlling </w:t>
      </w:r>
      <w:proofErr w:type="spellStart"/>
      <w:r w:rsidRPr="00B02A0B">
        <w:t>MCData</w:t>
      </w:r>
      <w:proofErr w:type="spellEnd"/>
      <w:r w:rsidRPr="00B02A0B">
        <w:t xml:space="preserve">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w:t>
      </w:r>
      <w:proofErr w:type="spellStart"/>
      <w:r w:rsidRPr="00B02A0B">
        <w:t>MCData</w:t>
      </w:r>
      <w:proofErr w:type="spellEnd"/>
      <w:r w:rsidRPr="00B02A0B">
        <w:t xml:space="preserve"> user identity from &lt;</w:t>
      </w:r>
      <w:proofErr w:type="spellStart"/>
      <w:r w:rsidRPr="00B02A0B">
        <w:t>mcdata</w:t>
      </w:r>
      <w:proofErr w:type="spellEnd"/>
      <w:r w:rsidRPr="00B02A0B">
        <w:t>-calling-</w:t>
      </w:r>
      <w:proofErr w:type="spellStart"/>
      <w:r w:rsidRPr="00B02A0B">
        <w:t>userid</w:t>
      </w:r>
      <w:proofErr w:type="spellEnd"/>
      <w:r w:rsidRPr="00B02A0B">
        <w:t xml:space="preserve">&gt; element of </w:t>
      </w:r>
      <w:r w:rsidRPr="00B02A0B">
        <w:rPr>
          <w:lang w:eastAsia="ko-KR"/>
        </w:rPr>
        <w:t xml:space="preserve">application/vnd.3gpp.mcdata-info+xml MIME body and </w:t>
      </w:r>
      <w:r w:rsidRPr="00B02A0B">
        <w:t xml:space="preserve">validate whether authorized </w:t>
      </w:r>
      <w:proofErr w:type="spellStart"/>
      <w:r w:rsidRPr="00B02A0B">
        <w:t>MCData</w:t>
      </w:r>
      <w:proofErr w:type="spellEnd"/>
      <w:r w:rsidRPr="00B02A0B">
        <w:t xml:space="preserve">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 xml:space="preserve">if </w:t>
      </w:r>
      <w:proofErr w:type="spellStart"/>
      <w:r w:rsidRPr="00B02A0B">
        <w:t>MCData</w:t>
      </w:r>
      <w:proofErr w:type="spellEnd"/>
      <w:r w:rsidRPr="00B02A0B">
        <w:t xml:space="preserve"> user is not authorized to release the </w:t>
      </w:r>
      <w:proofErr w:type="spellStart"/>
      <w:r w:rsidRPr="00B02A0B">
        <w:t>MCData</w:t>
      </w:r>
      <w:proofErr w:type="spellEnd"/>
      <w:r w:rsidRPr="00B02A0B">
        <w:t xml:space="preserve"> communication,</w:t>
      </w:r>
    </w:p>
    <w:p w14:paraId="4C4C1B95" w14:textId="3BFFB635" w:rsidR="005C310B" w:rsidRPr="00B02A0B" w:rsidRDefault="005C310B" w:rsidP="005C310B">
      <w:pPr>
        <w:pStyle w:val="B2"/>
      </w:pPr>
      <w:r w:rsidRPr="00B02A0B">
        <w:lastRenderedPageBreak/>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 xml:space="preserve">shall send SIP 403 (Forbidden) response towards participating </w:t>
      </w:r>
      <w:proofErr w:type="spellStart"/>
      <w:r w:rsidRPr="00B02A0B">
        <w:t>MCData</w:t>
      </w:r>
      <w:proofErr w:type="spellEnd"/>
      <w:r w:rsidRPr="00B02A0B">
        <w:t xml:space="preserve">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 xml:space="preserve">if </w:t>
      </w:r>
      <w:proofErr w:type="spellStart"/>
      <w:r w:rsidRPr="00B02A0B">
        <w:t>MCData</w:t>
      </w:r>
      <w:proofErr w:type="spellEnd"/>
      <w:r w:rsidRPr="00B02A0B">
        <w:t xml:space="preserve"> user is authorized to release the </w:t>
      </w:r>
      <w:proofErr w:type="spellStart"/>
      <w:r w:rsidRPr="00B02A0B">
        <w:t>MCData</w:t>
      </w:r>
      <w:proofErr w:type="spellEnd"/>
      <w:r w:rsidRPr="00B02A0B">
        <w:t xml:space="preserve">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proofErr w:type="spellStart"/>
      <w:r w:rsidRPr="00B02A0B">
        <w:t>MCData</w:t>
      </w:r>
      <w:proofErr w:type="spellEnd"/>
      <w:r w:rsidRPr="00B02A0B">
        <w:t xml:space="preserve">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 xml:space="preserve">shall copy reason header from SIP MESSAGE received from participant </w:t>
      </w:r>
      <w:proofErr w:type="spellStart"/>
      <w:r w:rsidRPr="00B02A0B">
        <w:t>MCData</w:t>
      </w:r>
      <w:proofErr w:type="spellEnd"/>
      <w:r w:rsidRPr="00B02A0B">
        <w:t xml:space="preserve"> function.</w:t>
      </w:r>
    </w:p>
    <w:p w14:paraId="05445037" w14:textId="77777777" w:rsidR="005C310B" w:rsidRPr="00B02A0B" w:rsidRDefault="005C310B" w:rsidP="005C310B">
      <w:pPr>
        <w:rPr>
          <w:lang w:val="en-US"/>
        </w:rPr>
      </w:pPr>
      <w:r w:rsidRPr="00B02A0B">
        <w:rPr>
          <w:lang w:val="en-US"/>
        </w:rPr>
        <w:t xml:space="preserve">The controlling </w:t>
      </w:r>
      <w:proofErr w:type="spellStart"/>
      <w:r w:rsidRPr="00B02A0B">
        <w:rPr>
          <w:lang w:val="en-US"/>
        </w:rPr>
        <w:t>MCData</w:t>
      </w:r>
      <w:proofErr w:type="spellEnd"/>
      <w:r w:rsidRPr="00B02A0B">
        <w:rPr>
          <w:lang w:val="en-US"/>
        </w:rPr>
        <w:t xml:space="preserve"> function should store the information related to </w:t>
      </w:r>
      <w:r w:rsidRPr="00B02A0B">
        <w:t>initiator</w:t>
      </w:r>
      <w:r w:rsidRPr="00B02A0B" w:rsidDel="00F5540A">
        <w:rPr>
          <w:lang w:val="en-US"/>
        </w:rPr>
        <w:t xml:space="preserve"> </w:t>
      </w:r>
      <w:r w:rsidRPr="00B02A0B">
        <w:rPr>
          <w:lang w:val="en-US"/>
        </w:rPr>
        <w:t xml:space="preserve">of </w:t>
      </w:r>
      <w:proofErr w:type="spellStart"/>
      <w:r w:rsidRPr="00B02A0B">
        <w:rPr>
          <w:lang w:val="en-US"/>
        </w:rPr>
        <w:t>MCData</w:t>
      </w:r>
      <w:proofErr w:type="spellEnd"/>
      <w:r w:rsidRPr="00B02A0B">
        <w:rPr>
          <w:lang w:val="en-US"/>
        </w:rPr>
        <w:t xml:space="preserve"> communication release process.</w:t>
      </w:r>
    </w:p>
    <w:p w14:paraId="28C61277" w14:textId="77777777" w:rsidR="005C310B" w:rsidRPr="00B02A0B" w:rsidRDefault="005C310B" w:rsidP="007D34FE">
      <w:pPr>
        <w:pStyle w:val="Heading6"/>
        <w:numPr>
          <w:ilvl w:val="5"/>
          <w:numId w:val="0"/>
        </w:numPr>
        <w:ind w:left="1152" w:hanging="432"/>
      </w:pPr>
      <w:bookmarkStart w:id="5048" w:name="_Toc20215839"/>
      <w:bookmarkStart w:id="5049" w:name="_Toc27496332"/>
      <w:bookmarkStart w:id="5050" w:name="_Toc36108073"/>
      <w:bookmarkStart w:id="5051" w:name="_Toc44598826"/>
      <w:bookmarkStart w:id="5052" w:name="_Toc44602681"/>
      <w:bookmarkStart w:id="5053" w:name="_Toc45197858"/>
      <w:bookmarkStart w:id="5054" w:name="_Toc45695891"/>
      <w:bookmarkStart w:id="5055" w:name="_Toc51851347"/>
      <w:bookmarkStart w:id="5056" w:name="_Toc92224964"/>
      <w:bookmarkStart w:id="5057" w:name="_Toc131378793"/>
      <w:r w:rsidRPr="00B02A0B">
        <w:t>13.2.6.3.4.2</w:t>
      </w:r>
      <w:r w:rsidRPr="00B02A0B">
        <w:tab/>
        <w:t>Receiving request for extension of communication</w:t>
      </w:r>
      <w:bookmarkEnd w:id="5048"/>
      <w:bookmarkEnd w:id="5049"/>
      <w:bookmarkEnd w:id="5050"/>
      <w:bookmarkEnd w:id="5051"/>
      <w:bookmarkEnd w:id="5052"/>
      <w:bookmarkEnd w:id="5053"/>
      <w:bookmarkEnd w:id="5054"/>
      <w:bookmarkEnd w:id="5055"/>
      <w:bookmarkEnd w:id="5056"/>
      <w:bookmarkEnd w:id="5057"/>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w:t>
      </w:r>
      <w:proofErr w:type="spellStart"/>
      <w:r w:rsidRPr="00B02A0B">
        <w:t>MCData</w:t>
      </w:r>
      <w:proofErr w:type="spellEnd"/>
      <w:r w:rsidRPr="00B02A0B">
        <w:t xml:space="preserve">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proofErr w:type="spellStart"/>
      <w:r w:rsidRPr="00B02A0B">
        <w:t>MCData</w:t>
      </w:r>
      <w:proofErr w:type="spellEnd"/>
      <w:r w:rsidRPr="00B02A0B">
        <w:t xml:space="preserve"> function according to 3GPP TS 24.229 [5].</w:t>
      </w:r>
    </w:p>
    <w:p w14:paraId="298D5F7A"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MCData</w:t>
      </w:r>
      <w:proofErr w:type="spellEnd"/>
      <w:r w:rsidRPr="00B02A0B">
        <w:rPr>
          <w:lang w:val="en-US"/>
        </w:rPr>
        <w:t xml:space="preserve"> function is not the initiator of the </w:t>
      </w:r>
      <w:proofErr w:type="spellStart"/>
      <w:r w:rsidRPr="00B02A0B">
        <w:rPr>
          <w:lang w:val="en-US"/>
        </w:rPr>
        <w:t>MCData</w:t>
      </w:r>
      <w:proofErr w:type="spellEnd"/>
      <w:r w:rsidRPr="00B02A0B">
        <w:rPr>
          <w:lang w:val="en-US"/>
        </w:rPr>
        <w:t xml:space="preserve"> communication release process, the controlling </w:t>
      </w:r>
      <w:proofErr w:type="spellStart"/>
      <w:r w:rsidRPr="00B02A0B">
        <w:rPr>
          <w:lang w:val="en-US"/>
        </w:rPr>
        <w:t>MCData</w:t>
      </w:r>
      <w:proofErr w:type="spellEnd"/>
      <w:r w:rsidRPr="00B02A0B">
        <w:rPr>
          <w:lang w:val="en-US"/>
        </w:rPr>
        <w:t xml:space="preserve"> function should send request for extension of communication received in SIP MESSAGE to authorized </w:t>
      </w:r>
      <w:proofErr w:type="spellStart"/>
      <w:r w:rsidRPr="00B02A0B">
        <w:rPr>
          <w:lang w:val="en-US"/>
        </w:rPr>
        <w:t>MCData</w:t>
      </w:r>
      <w:proofErr w:type="spellEnd"/>
      <w:r w:rsidRPr="00B02A0B">
        <w:rPr>
          <w:lang w:val="en-US"/>
        </w:rPr>
        <w:t xml:space="preserve"> user who is the initiator of the </w:t>
      </w:r>
      <w:proofErr w:type="spellStart"/>
      <w:r w:rsidRPr="00B02A0B">
        <w:rPr>
          <w:lang w:val="en-US"/>
        </w:rPr>
        <w:t>MCData</w:t>
      </w:r>
      <w:proofErr w:type="spellEnd"/>
      <w:r w:rsidRPr="00B02A0B">
        <w:rPr>
          <w:lang w:val="en-US"/>
        </w:rPr>
        <w:t xml:space="preserve"> communication release process. The controlling </w:t>
      </w:r>
      <w:proofErr w:type="spellStart"/>
      <w:r w:rsidRPr="00B02A0B">
        <w:rPr>
          <w:lang w:val="en-US"/>
        </w:rPr>
        <w:t>MCData</w:t>
      </w:r>
      <w:proofErr w:type="spellEnd"/>
      <w:r w:rsidRPr="00B02A0B">
        <w:rPr>
          <w:lang w:val="en-US"/>
        </w:rPr>
        <w:t xml:space="preserve">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-request-</w:t>
      </w:r>
      <w:proofErr w:type="spellStart"/>
      <w:r w:rsidRPr="00B02A0B">
        <w:t>uri</w:t>
      </w:r>
      <w:proofErr w:type="spellEnd"/>
      <w:r w:rsidRPr="00B02A0B">
        <w:t xml:space="preserve">&gt; element to authorized user </w:t>
      </w:r>
      <w:proofErr w:type="spellStart"/>
      <w:r w:rsidRPr="00B02A0B">
        <w:t>MCData</w:t>
      </w:r>
      <w:proofErr w:type="spellEnd"/>
      <w:r w:rsidRPr="00B02A0B">
        <w:t xml:space="preserve">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58" w:name="_Toc20215840"/>
      <w:bookmarkStart w:id="5059" w:name="_Toc27496333"/>
      <w:bookmarkStart w:id="5060" w:name="_Toc36108074"/>
      <w:bookmarkStart w:id="5061" w:name="_Toc44598827"/>
      <w:bookmarkStart w:id="5062" w:name="_Toc44602682"/>
      <w:bookmarkStart w:id="5063" w:name="_Toc45197859"/>
      <w:bookmarkStart w:id="5064" w:name="_Toc45695892"/>
      <w:bookmarkStart w:id="5065" w:name="_Toc51851348"/>
      <w:bookmarkStart w:id="5066" w:name="_Toc92224965"/>
      <w:bookmarkStart w:id="5067" w:name="_Toc131378794"/>
      <w:r w:rsidRPr="00B02A0B">
        <w:t>13.2.6.3.4.3</w:t>
      </w:r>
      <w:r w:rsidRPr="00B02A0B">
        <w:tab/>
        <w:t>Receiving response to communication extension request</w:t>
      </w:r>
      <w:bookmarkEnd w:id="5058"/>
      <w:bookmarkEnd w:id="5059"/>
      <w:bookmarkEnd w:id="5060"/>
      <w:bookmarkEnd w:id="5061"/>
      <w:bookmarkEnd w:id="5062"/>
      <w:bookmarkEnd w:id="5063"/>
      <w:bookmarkEnd w:id="5064"/>
      <w:bookmarkEnd w:id="5065"/>
      <w:bookmarkEnd w:id="5066"/>
      <w:bookmarkEnd w:id="5067"/>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 xml:space="preserve">he controlling </w:t>
      </w:r>
      <w:proofErr w:type="spellStart"/>
      <w:r w:rsidRPr="00B02A0B">
        <w:rPr>
          <w:lang w:val="en-US"/>
        </w:rPr>
        <w:t>MCData</w:t>
      </w:r>
      <w:proofErr w:type="spellEnd"/>
      <w:r w:rsidRPr="00B02A0B">
        <w:rPr>
          <w:lang w:val="en-US"/>
        </w:rPr>
        <w:t xml:space="preserve">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proofErr w:type="spellStart"/>
      <w:r w:rsidRPr="00B02A0B">
        <w:t>MCData</w:t>
      </w:r>
      <w:proofErr w:type="spellEnd"/>
      <w:r w:rsidRPr="00B02A0B">
        <w:t xml:space="preserve"> </w:t>
      </w:r>
      <w:r w:rsidRPr="00B02A0B">
        <w:rPr>
          <w:lang w:val="en-US"/>
        </w:rPr>
        <w:t>function</w:t>
      </w:r>
      <w:r w:rsidRPr="00B02A0B">
        <w:t xml:space="preserve"> according to 3GPP TS 24.229 [5].</w:t>
      </w:r>
    </w:p>
    <w:p w14:paraId="43E46782" w14:textId="77777777" w:rsidR="005C310B" w:rsidRPr="00B02A0B" w:rsidRDefault="005C310B" w:rsidP="005C310B">
      <w:r w:rsidRPr="00B02A0B">
        <w:lastRenderedPageBreak/>
        <w:t xml:space="preserve">If controlling </w:t>
      </w:r>
      <w:proofErr w:type="spellStart"/>
      <w:r w:rsidRPr="00B02A0B">
        <w:t>MCData</w:t>
      </w:r>
      <w:proofErr w:type="spellEnd"/>
      <w:r w:rsidRPr="00B02A0B">
        <w:t xml:space="preserve"> function is not the initiator of the </w:t>
      </w:r>
      <w:proofErr w:type="spellStart"/>
      <w:r w:rsidRPr="00B02A0B">
        <w:t>MCData</w:t>
      </w:r>
      <w:proofErr w:type="spellEnd"/>
      <w:r w:rsidRPr="00B02A0B">
        <w:t xml:space="preserve"> communication release process, the controlling </w:t>
      </w:r>
      <w:proofErr w:type="spellStart"/>
      <w:r w:rsidRPr="00B02A0B">
        <w:t>MCData</w:t>
      </w:r>
      <w:proofErr w:type="spellEnd"/>
      <w:r w:rsidRPr="00B02A0B">
        <w:t xml:space="preserve"> function should send response to request for extension of communication received in SIP MESSAGE to originator </w:t>
      </w:r>
      <w:proofErr w:type="spellStart"/>
      <w:r w:rsidRPr="00B02A0B">
        <w:t>MCData</w:t>
      </w:r>
      <w:proofErr w:type="spellEnd"/>
      <w:r w:rsidRPr="00B02A0B">
        <w:t xml:space="preserve"> user. The controlling </w:t>
      </w:r>
      <w:proofErr w:type="spellStart"/>
      <w:r w:rsidRPr="00B02A0B">
        <w:t>MCData</w:t>
      </w:r>
      <w:proofErr w:type="spellEnd"/>
      <w:r w:rsidRPr="00B02A0B">
        <w:t xml:space="preserve">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 xml:space="preserve">shall copy the Extension response type information element from SIP MESSAGE received from authorized </w:t>
      </w:r>
      <w:proofErr w:type="spellStart"/>
      <w:r w:rsidRPr="00B02A0B">
        <w:t>MCData</w:t>
      </w:r>
      <w:proofErr w:type="spellEnd"/>
      <w:r w:rsidRPr="00B02A0B">
        <w:t xml:space="preserve"> client.</w:t>
      </w:r>
    </w:p>
    <w:p w14:paraId="4B35D36D" w14:textId="77777777" w:rsidR="005C310B" w:rsidRPr="00B02A0B" w:rsidRDefault="005C310B" w:rsidP="005C310B">
      <w:r w:rsidRPr="00B02A0B">
        <w:t xml:space="preserve">After sending response to originator </w:t>
      </w:r>
      <w:proofErr w:type="spellStart"/>
      <w:r w:rsidRPr="00B02A0B">
        <w:t>MCData</w:t>
      </w:r>
      <w:proofErr w:type="spellEnd"/>
      <w:r w:rsidRPr="00B02A0B">
        <w:t xml:space="preserve"> user, the controlling </w:t>
      </w:r>
      <w:proofErr w:type="spellStart"/>
      <w:r w:rsidRPr="00B02A0B">
        <w:t>MCData</w:t>
      </w:r>
      <w:proofErr w:type="spellEnd"/>
      <w:r w:rsidRPr="00B02A0B">
        <w:t xml:space="preserve">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w:t>
      </w:r>
      <w:proofErr w:type="spellStart"/>
      <w:r w:rsidRPr="00B02A0B">
        <w:t>MCData</w:t>
      </w:r>
      <w:proofErr w:type="spellEnd"/>
      <w:r w:rsidRPr="00B02A0B">
        <w:t xml:space="preserve"> communication as described in clause 13.2.3.3.4, </w:t>
      </w:r>
      <w:r w:rsidRPr="00B02A0B">
        <w:rPr>
          <w:lang w:val="en-US"/>
        </w:rPr>
        <w:t xml:space="preserve">if authorized </w:t>
      </w:r>
      <w:proofErr w:type="spellStart"/>
      <w:r w:rsidRPr="00B02A0B">
        <w:rPr>
          <w:lang w:val="en-US"/>
        </w:rPr>
        <w:t>MCData</w:t>
      </w:r>
      <w:proofErr w:type="spellEnd"/>
      <w:r w:rsidRPr="00B02A0B">
        <w:rPr>
          <w:lang w:val="en-US"/>
        </w:rPr>
        <w:t xml:space="preserve"> user has rejected the request for extension.</w:t>
      </w:r>
    </w:p>
    <w:p w14:paraId="01F78A23" w14:textId="77777777" w:rsidR="005C310B" w:rsidRPr="00B02A0B" w:rsidRDefault="005C310B" w:rsidP="005C310B">
      <w:pPr>
        <w:rPr>
          <w:lang w:val="en-US"/>
        </w:rPr>
      </w:pPr>
      <w:r w:rsidRPr="00B02A0B">
        <w:rPr>
          <w:lang w:val="en-US"/>
        </w:rPr>
        <w:t xml:space="preserve">The controlling </w:t>
      </w:r>
      <w:proofErr w:type="spellStart"/>
      <w:r w:rsidRPr="00B02A0B">
        <w:rPr>
          <w:lang w:val="en-US"/>
        </w:rPr>
        <w:t>MCData</w:t>
      </w:r>
      <w:proofErr w:type="spellEnd"/>
      <w:r w:rsidRPr="00B02A0B">
        <w:rPr>
          <w:lang w:val="en-US"/>
        </w:rPr>
        <w:t xml:space="preserve"> function should follow procedure as described in clause 6.3.6.1 to generate response to the authorized user initiated request for release of </w:t>
      </w:r>
      <w:proofErr w:type="spellStart"/>
      <w:r w:rsidRPr="00B02A0B">
        <w:rPr>
          <w:lang w:val="en-US"/>
        </w:rPr>
        <w:t>MCData</w:t>
      </w:r>
      <w:proofErr w:type="spellEnd"/>
      <w:r w:rsidRPr="00B02A0B">
        <w:rPr>
          <w:lang w:val="en-US"/>
        </w:rPr>
        <w:t xml:space="preserve">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 xml:space="preserve">send the SIP MESSAGE request towards the authorized </w:t>
      </w:r>
      <w:proofErr w:type="spellStart"/>
      <w:r w:rsidRPr="00B02A0B">
        <w:t>MCData</w:t>
      </w:r>
      <w:proofErr w:type="spellEnd"/>
      <w:r w:rsidRPr="00B02A0B">
        <w:t xml:space="preserve"> client as specified in 3GPP TS 24.229 [5].</w:t>
      </w:r>
    </w:p>
    <w:p w14:paraId="564A869B" w14:textId="7924BA41" w:rsidR="005C310B" w:rsidRPr="00B02A0B" w:rsidRDefault="005C310B" w:rsidP="00ED13D8">
      <w:pPr>
        <w:pStyle w:val="Heading1"/>
        <w:rPr>
          <w:rFonts w:eastAsia="Malgun Gothic"/>
        </w:rPr>
      </w:pPr>
      <w:bookmarkStart w:id="5068" w:name="_Toc20215841"/>
      <w:bookmarkStart w:id="5069" w:name="_Toc27496334"/>
      <w:bookmarkStart w:id="5070" w:name="_Toc36108075"/>
      <w:bookmarkStart w:id="5071" w:name="_Toc44598828"/>
      <w:bookmarkStart w:id="5072" w:name="_Toc44602683"/>
      <w:bookmarkStart w:id="5073" w:name="_Toc45197860"/>
      <w:bookmarkStart w:id="5074" w:name="_Toc45695893"/>
      <w:bookmarkStart w:id="5075" w:name="_Toc51851349"/>
      <w:bookmarkStart w:id="5076" w:name="_Toc92224966"/>
      <w:bookmarkStart w:id="5077" w:name="_Toc131378795"/>
      <w:r w:rsidRPr="00B02A0B">
        <w:rPr>
          <w:rFonts w:eastAsia="Malgun Gothic"/>
        </w:rPr>
        <w:t>14</w:t>
      </w:r>
      <w:r w:rsidRPr="00B02A0B">
        <w:rPr>
          <w:rFonts w:eastAsia="Malgun Gothic"/>
        </w:rPr>
        <w:tab/>
        <w:t>Enhanced Status (ES)</w:t>
      </w:r>
      <w:bookmarkEnd w:id="5068"/>
      <w:bookmarkEnd w:id="5069"/>
      <w:bookmarkEnd w:id="5070"/>
      <w:bookmarkEnd w:id="5071"/>
      <w:bookmarkEnd w:id="5072"/>
      <w:bookmarkEnd w:id="5073"/>
      <w:bookmarkEnd w:id="5074"/>
      <w:bookmarkEnd w:id="5075"/>
      <w:bookmarkEnd w:id="5076"/>
      <w:bookmarkEnd w:id="5077"/>
    </w:p>
    <w:p w14:paraId="041AD063" w14:textId="77777777" w:rsidR="005C310B" w:rsidRPr="00B02A0B" w:rsidRDefault="005C310B" w:rsidP="007D34FE">
      <w:pPr>
        <w:pStyle w:val="Heading2"/>
      </w:pPr>
      <w:bookmarkStart w:id="5078" w:name="_Toc20215842"/>
      <w:bookmarkStart w:id="5079" w:name="_Toc27496335"/>
      <w:bookmarkStart w:id="5080" w:name="_Toc36108076"/>
      <w:bookmarkStart w:id="5081" w:name="_Toc44598829"/>
      <w:bookmarkStart w:id="5082" w:name="_Toc44602684"/>
      <w:bookmarkStart w:id="5083" w:name="_Toc45197861"/>
      <w:bookmarkStart w:id="5084" w:name="_Toc45695894"/>
      <w:bookmarkStart w:id="5085" w:name="_Toc51851350"/>
      <w:bookmarkStart w:id="5086" w:name="_Toc92224967"/>
      <w:bookmarkStart w:id="5087" w:name="_Toc131378796"/>
      <w:r w:rsidRPr="00B02A0B">
        <w:t>14.1</w:t>
      </w:r>
      <w:r w:rsidRPr="00B02A0B">
        <w:tab/>
        <w:t>General</w:t>
      </w:r>
      <w:bookmarkEnd w:id="5078"/>
      <w:bookmarkEnd w:id="5079"/>
      <w:bookmarkEnd w:id="5080"/>
      <w:bookmarkEnd w:id="5081"/>
      <w:bookmarkEnd w:id="5082"/>
      <w:bookmarkEnd w:id="5083"/>
      <w:bookmarkEnd w:id="5084"/>
      <w:bookmarkEnd w:id="5085"/>
      <w:bookmarkEnd w:id="5086"/>
      <w:bookmarkEnd w:id="5087"/>
    </w:p>
    <w:p w14:paraId="13B924E8" w14:textId="77777777" w:rsidR="005C310B" w:rsidRPr="00B02A0B" w:rsidRDefault="005C310B" w:rsidP="007D34FE">
      <w:pPr>
        <w:pStyle w:val="Heading2"/>
        <w:rPr>
          <w:lang w:val="en-IN"/>
        </w:rPr>
      </w:pPr>
      <w:bookmarkStart w:id="5088" w:name="_Toc20215843"/>
      <w:bookmarkStart w:id="5089" w:name="_Toc27496336"/>
      <w:bookmarkStart w:id="5090" w:name="_Toc36108077"/>
      <w:bookmarkStart w:id="5091" w:name="_Toc44598830"/>
      <w:bookmarkStart w:id="5092" w:name="_Toc44602685"/>
      <w:bookmarkStart w:id="5093" w:name="_Toc45197862"/>
      <w:bookmarkStart w:id="5094" w:name="_Toc45695895"/>
      <w:bookmarkStart w:id="5095" w:name="_Toc51851351"/>
      <w:bookmarkStart w:id="5096" w:name="_Toc92224968"/>
      <w:bookmarkStart w:id="5097" w:name="_Toc131378797"/>
      <w:r w:rsidRPr="00B02A0B">
        <w:t>14.2</w:t>
      </w:r>
      <w:r w:rsidRPr="00B02A0B">
        <w:tab/>
        <w:t>On-network ES</w:t>
      </w:r>
      <w:bookmarkEnd w:id="5088"/>
      <w:bookmarkEnd w:id="5089"/>
      <w:bookmarkEnd w:id="5090"/>
      <w:bookmarkEnd w:id="5091"/>
      <w:bookmarkEnd w:id="5092"/>
      <w:bookmarkEnd w:id="5093"/>
      <w:bookmarkEnd w:id="5094"/>
      <w:bookmarkEnd w:id="5095"/>
      <w:bookmarkEnd w:id="5096"/>
      <w:bookmarkEnd w:id="5097"/>
    </w:p>
    <w:p w14:paraId="40C9A1F0" w14:textId="77777777" w:rsidR="005C310B" w:rsidRPr="00B02A0B" w:rsidRDefault="005C310B" w:rsidP="007D34FE">
      <w:pPr>
        <w:pStyle w:val="Heading3"/>
        <w:rPr>
          <w:rFonts w:eastAsia="Malgun Gothic"/>
        </w:rPr>
      </w:pPr>
      <w:bookmarkStart w:id="5098" w:name="_Toc20215844"/>
      <w:bookmarkStart w:id="5099" w:name="_Toc27496337"/>
      <w:bookmarkStart w:id="5100" w:name="_Toc36108078"/>
      <w:bookmarkStart w:id="5101" w:name="_Toc44598831"/>
      <w:bookmarkStart w:id="5102" w:name="_Toc44602686"/>
      <w:bookmarkStart w:id="5103" w:name="_Toc45197863"/>
      <w:bookmarkStart w:id="5104" w:name="_Toc45695896"/>
      <w:bookmarkStart w:id="5105" w:name="_Toc51851352"/>
      <w:bookmarkStart w:id="5106" w:name="_Toc92224969"/>
      <w:bookmarkStart w:id="5107" w:name="_Toc131378798"/>
      <w:r w:rsidRPr="00B02A0B">
        <w:t>14</w:t>
      </w:r>
      <w:r w:rsidRPr="00B02A0B">
        <w:rPr>
          <w:rFonts w:eastAsia="Malgun Gothic"/>
        </w:rPr>
        <w:t>.2.1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5098"/>
      <w:bookmarkEnd w:id="5099"/>
      <w:bookmarkEnd w:id="5100"/>
      <w:bookmarkEnd w:id="5101"/>
      <w:bookmarkEnd w:id="5102"/>
      <w:bookmarkEnd w:id="5103"/>
      <w:bookmarkEnd w:id="5104"/>
      <w:bookmarkEnd w:id="5105"/>
      <w:bookmarkEnd w:id="5106"/>
      <w:bookmarkEnd w:id="5107"/>
    </w:p>
    <w:p w14:paraId="12563CDF" w14:textId="77777777" w:rsidR="005C310B" w:rsidRPr="00B02A0B" w:rsidRDefault="005C310B" w:rsidP="007D34FE">
      <w:pPr>
        <w:pStyle w:val="Heading4"/>
        <w:rPr>
          <w:rFonts w:eastAsia="Malgun Gothic"/>
        </w:rPr>
      </w:pPr>
      <w:bookmarkStart w:id="5108" w:name="_Toc20215845"/>
      <w:bookmarkStart w:id="5109" w:name="_Toc27496338"/>
      <w:bookmarkStart w:id="5110" w:name="_Toc36108079"/>
      <w:bookmarkStart w:id="5111" w:name="_Toc44598832"/>
      <w:bookmarkStart w:id="5112" w:name="_Toc44602687"/>
      <w:bookmarkStart w:id="5113" w:name="_Toc45197864"/>
      <w:bookmarkStart w:id="5114" w:name="_Toc45695897"/>
      <w:bookmarkStart w:id="5115" w:name="_Toc51851353"/>
      <w:bookmarkStart w:id="5116" w:name="_Toc92224970"/>
      <w:bookmarkStart w:id="5117" w:name="_Toc131378799"/>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5108"/>
      <w:bookmarkEnd w:id="5109"/>
      <w:bookmarkEnd w:id="5110"/>
      <w:bookmarkEnd w:id="5111"/>
      <w:bookmarkEnd w:id="5112"/>
      <w:bookmarkEnd w:id="5113"/>
      <w:bookmarkEnd w:id="5114"/>
      <w:bookmarkEnd w:id="5115"/>
      <w:bookmarkEnd w:id="5116"/>
      <w:bookmarkEnd w:id="5117"/>
    </w:p>
    <w:p w14:paraId="1169F1D5" w14:textId="77777777" w:rsidR="005C310B" w:rsidRPr="00B02A0B" w:rsidRDefault="005C310B" w:rsidP="005C310B">
      <w:pPr>
        <w:rPr>
          <w:rFonts w:eastAsia="Malgun Gothic"/>
        </w:rPr>
      </w:pPr>
      <w:r w:rsidRPr="00B02A0B">
        <w:t xml:space="preserve">Upon receiving a request from the </w:t>
      </w:r>
      <w:proofErr w:type="spellStart"/>
      <w:r w:rsidRPr="00B02A0B">
        <w:t>MCData</w:t>
      </w:r>
      <w:proofErr w:type="spellEnd"/>
      <w:r w:rsidRPr="00B02A0B">
        <w:t xml:space="preserve"> user to send an enhanced status to an </w:t>
      </w:r>
      <w:proofErr w:type="spellStart"/>
      <w:r w:rsidRPr="00B02A0B">
        <w:t>MCData</w:t>
      </w:r>
      <w:proofErr w:type="spellEnd"/>
      <w:r w:rsidRPr="00B02A0B">
        <w:t xml:space="preserve"> group and the &lt;</w:t>
      </w:r>
      <w:proofErr w:type="spellStart"/>
      <w:r w:rsidRPr="00B02A0B">
        <w:t>mcdata</w:t>
      </w:r>
      <w:proofErr w:type="spellEnd"/>
      <w:r w:rsidRPr="00B02A0B">
        <w:t xml:space="preserve">-allow-enhanced-status&gt; element under the &lt;list-service&gt; element as defined in 3GPP TS 24.481 [11] is set to </w:t>
      </w:r>
      <w:r w:rsidRPr="00B02A0B">
        <w:rPr>
          <w:lang w:eastAsia="ko-KR"/>
        </w:rPr>
        <w:t>"true"</w:t>
      </w:r>
      <w:r w:rsidRPr="00B02A0B">
        <w:t xml:space="preserve">, the </w:t>
      </w:r>
      <w:proofErr w:type="spellStart"/>
      <w:r w:rsidRPr="00B02A0B">
        <w:t>MCData</w:t>
      </w:r>
      <w:proofErr w:type="spellEnd"/>
      <w:r w:rsidRPr="00B02A0B">
        <w:t xml:space="preserve">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w:t>
      </w:r>
      <w:proofErr w:type="spellStart"/>
      <w:r w:rsidRPr="00B02A0B">
        <w:rPr>
          <w:lang w:eastAsia="ko-KR"/>
        </w:rPr>
        <w:t>MCData</w:t>
      </w:r>
      <w:proofErr w:type="spellEnd"/>
      <w:r w:rsidRPr="00B02A0B">
        <w:rPr>
          <w:lang w:eastAsia="ko-KR"/>
        </w:rPr>
        <w:t xml:space="preserve"> user selected operation value from &lt;</w:t>
      </w:r>
      <w:proofErr w:type="spellStart"/>
      <w:r w:rsidRPr="00B02A0B">
        <w:rPr>
          <w:lang w:eastAsia="ko-KR"/>
        </w:rPr>
        <w:t>mcdata</w:t>
      </w:r>
      <w:proofErr w:type="spellEnd"/>
      <w:r w:rsidRPr="00B02A0B">
        <w:rPr>
          <w:lang w:eastAsia="ko-KR"/>
        </w:rPr>
        <w:t xml:space="preserve">-enhanced-status-operational-values&gt;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18" w:name="_Toc20215846"/>
      <w:bookmarkStart w:id="5119" w:name="_Toc27496339"/>
      <w:bookmarkStart w:id="5120" w:name="_Toc36108080"/>
      <w:bookmarkStart w:id="5121" w:name="_Toc44598833"/>
      <w:bookmarkStart w:id="5122" w:name="_Toc44602688"/>
      <w:bookmarkStart w:id="5123" w:name="_Toc45197865"/>
      <w:bookmarkStart w:id="5124" w:name="_Toc45695898"/>
      <w:bookmarkStart w:id="5125" w:name="_Toc51851354"/>
      <w:bookmarkStart w:id="5126" w:name="_Toc92224971"/>
      <w:bookmarkStart w:id="5127" w:name="_Toc131378800"/>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terminating procedures</w:t>
      </w:r>
      <w:bookmarkEnd w:id="5118"/>
      <w:bookmarkEnd w:id="5119"/>
      <w:bookmarkEnd w:id="5120"/>
      <w:bookmarkEnd w:id="5121"/>
      <w:bookmarkEnd w:id="5122"/>
      <w:bookmarkEnd w:id="5123"/>
      <w:bookmarkEnd w:id="5124"/>
      <w:bookmarkEnd w:id="5125"/>
      <w:bookmarkEnd w:id="5126"/>
      <w:bookmarkEnd w:id="5127"/>
    </w:p>
    <w:p w14:paraId="50AE2BE9" w14:textId="77777777" w:rsidR="005C310B" w:rsidRPr="00B02A0B" w:rsidRDefault="005C310B" w:rsidP="005C310B">
      <w:r w:rsidRPr="00B02A0B">
        <w:t xml:space="preserve">Upon receiving a "SIP MESSAGE request for standalone SDS for terminating </w:t>
      </w:r>
      <w:proofErr w:type="spellStart"/>
      <w:r w:rsidRPr="00B02A0B">
        <w:t>MCData</w:t>
      </w:r>
      <w:proofErr w:type="spellEnd"/>
      <w:r w:rsidRPr="00B02A0B">
        <w:t xml:space="preserve"> client", the </w:t>
      </w:r>
      <w:proofErr w:type="spellStart"/>
      <w:r w:rsidRPr="00B02A0B">
        <w:t>MCData</w:t>
      </w:r>
      <w:proofErr w:type="spellEnd"/>
      <w:r w:rsidRPr="00B02A0B">
        <w:t xml:space="preserve">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w:t>
      </w:r>
      <w:proofErr w:type="spellStart"/>
      <w:r w:rsidRPr="00B02A0B">
        <w:t>mcdata</w:t>
      </w:r>
      <w:proofErr w:type="spellEnd"/>
      <w:r w:rsidRPr="00B02A0B">
        <w:t xml:space="preserve">-enhanced-status-operational-values&gt; element of the </w:t>
      </w:r>
      <w:proofErr w:type="spellStart"/>
      <w:r w:rsidRPr="00B02A0B">
        <w:t>MCData</w:t>
      </w:r>
      <w:proofErr w:type="spellEnd"/>
      <w:r w:rsidRPr="00B02A0B">
        <w:t xml:space="preserve"> group document as defined in 3GPP TS 24.481 [11]; and</w:t>
      </w:r>
    </w:p>
    <w:p w14:paraId="7A930D96" w14:textId="77777777" w:rsidR="005C310B" w:rsidRPr="00B02A0B" w:rsidRDefault="005C310B" w:rsidP="005C310B">
      <w:pPr>
        <w:pStyle w:val="B1"/>
      </w:pPr>
      <w:r w:rsidRPr="00B02A0B">
        <w:t>3)</w:t>
      </w:r>
      <w:r w:rsidRPr="00B02A0B">
        <w:tab/>
        <w:t xml:space="preserve">if a match is found, shall render the operational value as enhanced status to the </w:t>
      </w:r>
      <w:proofErr w:type="spellStart"/>
      <w:r w:rsidRPr="00B02A0B">
        <w:t>MCData</w:t>
      </w:r>
      <w:proofErr w:type="spellEnd"/>
      <w:r w:rsidRPr="00B02A0B">
        <w:t xml:space="preserve"> user. Otherwise shall discard the received message.</w:t>
      </w:r>
    </w:p>
    <w:p w14:paraId="767D2F1F" w14:textId="77777777" w:rsidR="005C310B" w:rsidRPr="00B02A0B" w:rsidRDefault="005C310B" w:rsidP="007D34FE">
      <w:pPr>
        <w:pStyle w:val="Heading3"/>
        <w:rPr>
          <w:rFonts w:eastAsia="Malgun Gothic"/>
        </w:rPr>
      </w:pPr>
      <w:bookmarkStart w:id="5128" w:name="_Toc20215847"/>
      <w:bookmarkStart w:id="5129" w:name="_Toc27496340"/>
      <w:bookmarkStart w:id="5130" w:name="_Toc36108081"/>
      <w:bookmarkStart w:id="5131" w:name="_Toc44598834"/>
      <w:bookmarkStart w:id="5132" w:name="_Toc44602689"/>
      <w:bookmarkStart w:id="5133" w:name="_Toc45197866"/>
      <w:bookmarkStart w:id="5134" w:name="_Toc45695899"/>
      <w:bookmarkStart w:id="5135" w:name="_Toc51851355"/>
      <w:bookmarkStart w:id="5136" w:name="_Toc92224972"/>
      <w:bookmarkStart w:id="5137" w:name="_Toc131378801"/>
      <w:r w:rsidRPr="00B02A0B">
        <w:lastRenderedPageBreak/>
        <w:t>14</w:t>
      </w:r>
      <w:r w:rsidRPr="00B02A0B">
        <w:rPr>
          <w:rFonts w:eastAsia="Malgun Gothic"/>
        </w:rPr>
        <w:t>.2.2</w:t>
      </w:r>
      <w:r w:rsidRPr="00B02A0B">
        <w:rPr>
          <w:rFonts w:eastAsia="Malgun Gothic"/>
        </w:rPr>
        <w:tab/>
        <w:t xml:space="preserve">Participating </w:t>
      </w:r>
      <w:proofErr w:type="spellStart"/>
      <w:r w:rsidRPr="00B02A0B">
        <w:rPr>
          <w:rFonts w:eastAsia="Malgun Gothic"/>
        </w:rPr>
        <w:t>MCData</w:t>
      </w:r>
      <w:proofErr w:type="spellEnd"/>
      <w:r w:rsidRPr="00B02A0B">
        <w:rPr>
          <w:rFonts w:eastAsia="Malgun Gothic"/>
        </w:rPr>
        <w:t xml:space="preserve"> function procedures</w:t>
      </w:r>
      <w:bookmarkEnd w:id="5128"/>
      <w:bookmarkEnd w:id="5129"/>
      <w:bookmarkEnd w:id="5130"/>
      <w:bookmarkEnd w:id="5131"/>
      <w:bookmarkEnd w:id="5132"/>
      <w:bookmarkEnd w:id="5133"/>
      <w:bookmarkEnd w:id="5134"/>
      <w:bookmarkEnd w:id="5135"/>
      <w:bookmarkEnd w:id="5136"/>
      <w:bookmarkEnd w:id="5137"/>
    </w:p>
    <w:p w14:paraId="3B85AD60" w14:textId="77777777" w:rsidR="005C310B" w:rsidRPr="00B02A0B" w:rsidRDefault="005C310B" w:rsidP="007D34FE">
      <w:pPr>
        <w:pStyle w:val="Heading4"/>
        <w:rPr>
          <w:rFonts w:eastAsia="Malgun Gothic"/>
        </w:rPr>
      </w:pPr>
      <w:bookmarkStart w:id="5138" w:name="_Toc20215848"/>
      <w:bookmarkStart w:id="5139" w:name="_Toc27496341"/>
      <w:bookmarkStart w:id="5140" w:name="_Toc36108082"/>
      <w:bookmarkStart w:id="5141" w:name="_Toc44598835"/>
      <w:bookmarkStart w:id="5142" w:name="_Toc44602690"/>
      <w:bookmarkStart w:id="5143" w:name="_Toc45197867"/>
      <w:bookmarkStart w:id="5144" w:name="_Toc45695900"/>
      <w:bookmarkStart w:id="5145" w:name="_Toc51851356"/>
      <w:bookmarkStart w:id="5146" w:name="_Toc92224973"/>
      <w:bookmarkStart w:id="5147" w:name="_Toc131378802"/>
      <w:r w:rsidRPr="00B02A0B">
        <w:t>14</w:t>
      </w:r>
      <w:r w:rsidRPr="00B02A0B">
        <w:rPr>
          <w:rFonts w:eastAsia="Malgun Gothic"/>
        </w:rPr>
        <w:t>.2.2.1</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5138"/>
      <w:bookmarkEnd w:id="5139"/>
      <w:bookmarkEnd w:id="5140"/>
      <w:bookmarkEnd w:id="5141"/>
      <w:bookmarkEnd w:id="5142"/>
      <w:bookmarkEnd w:id="5143"/>
      <w:bookmarkEnd w:id="5144"/>
      <w:bookmarkEnd w:id="5145"/>
      <w:bookmarkEnd w:id="5146"/>
      <w:bookmarkEnd w:id="5147"/>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48" w:name="_Toc20215849"/>
      <w:bookmarkStart w:id="5149" w:name="_Toc27496342"/>
      <w:bookmarkStart w:id="5150" w:name="_Toc36108083"/>
      <w:bookmarkStart w:id="5151" w:name="_Toc44598836"/>
      <w:bookmarkStart w:id="5152" w:name="_Toc44602691"/>
      <w:bookmarkStart w:id="5153" w:name="_Toc45197868"/>
      <w:bookmarkStart w:id="5154" w:name="_Toc45695901"/>
      <w:bookmarkStart w:id="5155" w:name="_Toc51851357"/>
      <w:bookmarkStart w:id="5156" w:name="_Toc92224974"/>
      <w:bookmarkStart w:id="5157" w:name="_Toc131378803"/>
      <w:r w:rsidRPr="00B02A0B">
        <w:t>14</w:t>
      </w:r>
      <w:r w:rsidRPr="00B02A0B">
        <w:rPr>
          <w:rFonts w:eastAsia="Malgun Gothic"/>
        </w:rPr>
        <w:t>.2.2.2</w:t>
      </w:r>
      <w:r w:rsidRPr="00B02A0B">
        <w:rPr>
          <w:rFonts w:eastAsia="Malgun Gothic"/>
        </w:rPr>
        <w:tab/>
        <w:t xml:space="preserve">Terminating participating </w:t>
      </w:r>
      <w:proofErr w:type="spellStart"/>
      <w:r w:rsidRPr="00B02A0B">
        <w:rPr>
          <w:rFonts w:eastAsia="Malgun Gothic"/>
        </w:rPr>
        <w:t>MCData</w:t>
      </w:r>
      <w:proofErr w:type="spellEnd"/>
      <w:r w:rsidRPr="00B02A0B">
        <w:rPr>
          <w:rFonts w:eastAsia="Malgun Gothic"/>
        </w:rPr>
        <w:t xml:space="preserve"> function procedures</w:t>
      </w:r>
      <w:bookmarkEnd w:id="5148"/>
      <w:bookmarkEnd w:id="5149"/>
      <w:bookmarkEnd w:id="5150"/>
      <w:bookmarkEnd w:id="5151"/>
      <w:bookmarkEnd w:id="5152"/>
      <w:bookmarkEnd w:id="5153"/>
      <w:bookmarkEnd w:id="5154"/>
      <w:bookmarkEnd w:id="5155"/>
      <w:bookmarkEnd w:id="5156"/>
      <w:bookmarkEnd w:id="5157"/>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58" w:name="_Toc20215850"/>
      <w:bookmarkStart w:id="5159" w:name="_Toc27496343"/>
      <w:bookmarkStart w:id="5160" w:name="_Toc36108084"/>
      <w:bookmarkStart w:id="5161" w:name="_Toc44598837"/>
      <w:bookmarkStart w:id="5162" w:name="_Toc44602692"/>
      <w:bookmarkStart w:id="5163" w:name="_Toc45197869"/>
      <w:bookmarkStart w:id="5164" w:name="_Toc45695902"/>
      <w:bookmarkStart w:id="5165" w:name="_Toc51851358"/>
      <w:bookmarkStart w:id="5166" w:name="_Toc92224975"/>
      <w:bookmarkStart w:id="5167" w:name="_Toc131378804"/>
      <w:r w:rsidRPr="00B02A0B">
        <w:t>14</w:t>
      </w:r>
      <w:r w:rsidRPr="00B02A0B">
        <w:rPr>
          <w:rFonts w:eastAsia="Malgun Gothic"/>
        </w:rPr>
        <w:t>.2.3</w:t>
      </w:r>
      <w:r w:rsidRPr="00B02A0B">
        <w:rPr>
          <w:rFonts w:eastAsia="Malgun Gothic"/>
        </w:rPr>
        <w:tab/>
        <w:t xml:space="preserve">Controlling </w:t>
      </w:r>
      <w:proofErr w:type="spellStart"/>
      <w:r w:rsidRPr="00B02A0B">
        <w:rPr>
          <w:rFonts w:eastAsia="Malgun Gothic"/>
        </w:rPr>
        <w:t>MCData</w:t>
      </w:r>
      <w:proofErr w:type="spellEnd"/>
      <w:r w:rsidRPr="00B02A0B">
        <w:rPr>
          <w:rFonts w:eastAsia="Malgun Gothic"/>
        </w:rPr>
        <w:t xml:space="preserve"> function procedures</w:t>
      </w:r>
      <w:bookmarkEnd w:id="5158"/>
      <w:bookmarkEnd w:id="5159"/>
      <w:bookmarkEnd w:id="5160"/>
      <w:bookmarkEnd w:id="5161"/>
      <w:bookmarkEnd w:id="5162"/>
      <w:bookmarkEnd w:id="5163"/>
      <w:bookmarkEnd w:id="5164"/>
      <w:bookmarkEnd w:id="5165"/>
      <w:bookmarkEnd w:id="5166"/>
      <w:bookmarkEnd w:id="5167"/>
    </w:p>
    <w:p w14:paraId="6F062842" w14:textId="77777777" w:rsidR="005C310B" w:rsidRPr="00B02A0B" w:rsidRDefault="005C310B" w:rsidP="007D34FE">
      <w:pPr>
        <w:pStyle w:val="Heading4"/>
        <w:rPr>
          <w:rFonts w:eastAsia="Malgun Gothic"/>
        </w:rPr>
      </w:pPr>
      <w:bookmarkStart w:id="5168" w:name="_Toc20215851"/>
      <w:bookmarkStart w:id="5169" w:name="_Toc27496344"/>
      <w:bookmarkStart w:id="5170" w:name="_Toc36108085"/>
      <w:bookmarkStart w:id="5171" w:name="_Toc44598838"/>
      <w:bookmarkStart w:id="5172" w:name="_Toc44602693"/>
      <w:bookmarkStart w:id="5173" w:name="_Toc45197870"/>
      <w:bookmarkStart w:id="5174" w:name="_Toc45695903"/>
      <w:bookmarkStart w:id="5175" w:name="_Toc51851359"/>
      <w:bookmarkStart w:id="5176" w:name="_Toc92224976"/>
      <w:bookmarkStart w:id="5177" w:name="_Toc131378805"/>
      <w:r w:rsidRPr="00B02A0B">
        <w:t>14</w:t>
      </w:r>
      <w:r w:rsidRPr="00B02A0B">
        <w:rPr>
          <w:rFonts w:eastAsia="Malgun Gothic"/>
        </w:rPr>
        <w:t>.2.3.1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5168"/>
      <w:bookmarkEnd w:id="5169"/>
      <w:bookmarkEnd w:id="5170"/>
      <w:bookmarkEnd w:id="5171"/>
      <w:bookmarkEnd w:id="5172"/>
      <w:bookmarkEnd w:id="5173"/>
      <w:bookmarkEnd w:id="5174"/>
      <w:bookmarkEnd w:id="5175"/>
      <w:bookmarkEnd w:id="5176"/>
      <w:bookmarkEnd w:id="5177"/>
    </w:p>
    <w:p w14:paraId="5A4351CE" w14:textId="200A2EF8" w:rsidR="005C310B" w:rsidRPr="00B02A0B" w:rsidRDefault="005C310B" w:rsidP="005C310B">
      <w:pPr>
        <w:rPr>
          <w:rFonts w:eastAsia="Malgun Gothic"/>
          <w:lang w:val="x-none"/>
        </w:rPr>
      </w:pPr>
      <w:r w:rsidRPr="00B02A0B">
        <w:t xml:space="preserve">Upon receipt of a "SIP MESSAGE request for standalone SDS for controlling </w:t>
      </w:r>
      <w:proofErr w:type="spellStart"/>
      <w:r w:rsidRPr="00B02A0B">
        <w:t>MCData</w:t>
      </w:r>
      <w:proofErr w:type="spellEnd"/>
      <w:r w:rsidRPr="00B02A0B">
        <w:t xml:space="preserve">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5178" w:name="_Toc20215852"/>
      <w:bookmarkStart w:id="5179" w:name="_Toc27496345"/>
      <w:bookmarkStart w:id="5180" w:name="_Toc36108086"/>
      <w:bookmarkStart w:id="5181" w:name="_Toc44598839"/>
      <w:bookmarkStart w:id="5182" w:name="_Toc44602694"/>
      <w:bookmarkStart w:id="5183" w:name="_Toc45197871"/>
      <w:bookmarkStart w:id="5184" w:name="_Toc45695904"/>
      <w:bookmarkStart w:id="5185" w:name="_Toc51851360"/>
      <w:bookmarkStart w:id="5186" w:name="_Toc92224977"/>
      <w:bookmarkStart w:id="5187" w:name="_Toc131378806"/>
      <w:r w:rsidRPr="00B02A0B">
        <w:t>14</w:t>
      </w:r>
      <w:r w:rsidRPr="00B02A0B">
        <w:rPr>
          <w:rFonts w:eastAsia="Malgun Gothic"/>
        </w:rPr>
        <w:t>.2.3.2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5178"/>
      <w:bookmarkEnd w:id="5179"/>
      <w:bookmarkEnd w:id="5180"/>
      <w:bookmarkEnd w:id="5181"/>
      <w:bookmarkEnd w:id="5182"/>
      <w:bookmarkEnd w:id="5183"/>
      <w:bookmarkEnd w:id="5184"/>
      <w:bookmarkEnd w:id="5185"/>
      <w:bookmarkEnd w:id="5186"/>
      <w:bookmarkEnd w:id="5187"/>
    </w:p>
    <w:p w14:paraId="7725B958" w14:textId="77777777" w:rsidR="005C310B" w:rsidRPr="00B02A0B" w:rsidRDefault="005C310B" w:rsidP="005C310B">
      <w:pPr>
        <w:rPr>
          <w:noProof/>
        </w:rPr>
      </w:pPr>
      <w:r w:rsidRPr="00B02A0B">
        <w:t xml:space="preserve">Upon receipt of a "SIP MESSAGE request for standalone SDS for controlling </w:t>
      </w:r>
      <w:proofErr w:type="spellStart"/>
      <w:r w:rsidRPr="00B02A0B">
        <w:t>MCData</w:t>
      </w:r>
      <w:proofErr w:type="spellEnd"/>
      <w:r w:rsidRPr="00B02A0B">
        <w:t xml:space="preserve">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88" w:name="_Toc20215853"/>
      <w:bookmarkStart w:id="5189" w:name="_Toc27496346"/>
      <w:bookmarkStart w:id="5190" w:name="_Toc36108087"/>
      <w:bookmarkStart w:id="5191" w:name="_Toc44598840"/>
      <w:bookmarkStart w:id="5192" w:name="_Toc44602695"/>
      <w:bookmarkStart w:id="5193" w:name="_Toc45197872"/>
      <w:bookmarkStart w:id="5194" w:name="_Toc45695905"/>
      <w:bookmarkStart w:id="5195" w:name="_Toc51851361"/>
      <w:bookmarkStart w:id="5196" w:name="_Toc92224978"/>
      <w:bookmarkStart w:id="5197" w:name="_Toc131378807"/>
      <w:r w:rsidRPr="00B02A0B">
        <w:t>14.3</w:t>
      </w:r>
      <w:r w:rsidRPr="00B02A0B">
        <w:tab/>
        <w:t>Off-network ES</w:t>
      </w:r>
      <w:bookmarkEnd w:id="5188"/>
      <w:bookmarkEnd w:id="5189"/>
      <w:bookmarkEnd w:id="5190"/>
      <w:bookmarkEnd w:id="5191"/>
      <w:bookmarkEnd w:id="5192"/>
      <w:bookmarkEnd w:id="5193"/>
      <w:bookmarkEnd w:id="5194"/>
      <w:bookmarkEnd w:id="5195"/>
      <w:bookmarkEnd w:id="5196"/>
      <w:bookmarkEnd w:id="5197"/>
    </w:p>
    <w:p w14:paraId="44CA50A5" w14:textId="77777777" w:rsidR="005C310B" w:rsidRPr="00B02A0B" w:rsidRDefault="005C310B" w:rsidP="007D34FE">
      <w:pPr>
        <w:pStyle w:val="Heading3"/>
        <w:rPr>
          <w:rFonts w:eastAsia="Malgun Gothic"/>
          <w:lang w:val="en-IN" w:eastAsia="zh-CN"/>
        </w:rPr>
      </w:pPr>
      <w:bookmarkStart w:id="5198" w:name="_Toc20215854"/>
      <w:bookmarkStart w:id="5199" w:name="_Toc27496347"/>
      <w:bookmarkStart w:id="5200" w:name="_Toc36108088"/>
      <w:bookmarkStart w:id="5201" w:name="_Toc44598841"/>
      <w:bookmarkStart w:id="5202" w:name="_Toc44602696"/>
      <w:bookmarkStart w:id="5203" w:name="_Toc45197873"/>
      <w:bookmarkStart w:id="5204" w:name="_Toc45695906"/>
      <w:bookmarkStart w:id="5205" w:name="_Toc51851362"/>
      <w:bookmarkStart w:id="5206" w:name="_Toc92224979"/>
      <w:bookmarkStart w:id="5207" w:name="_Toc131378808"/>
      <w:r w:rsidRPr="00B02A0B">
        <w:rPr>
          <w:rFonts w:eastAsia="Malgun Gothic"/>
          <w:lang w:val="en-IN" w:eastAsia="zh-CN"/>
        </w:rPr>
        <w:t>14.3.1</w:t>
      </w:r>
      <w:r w:rsidRPr="00B02A0B">
        <w:rPr>
          <w:rFonts w:eastAsia="Malgun Gothic"/>
          <w:lang w:val="en-IN" w:eastAsia="zh-CN"/>
        </w:rPr>
        <w:tab/>
        <w:t>Sending enhanced status message</w:t>
      </w:r>
      <w:bookmarkEnd w:id="5198"/>
      <w:bookmarkEnd w:id="5199"/>
      <w:bookmarkEnd w:id="5200"/>
      <w:bookmarkEnd w:id="5201"/>
      <w:bookmarkEnd w:id="5202"/>
      <w:bookmarkEnd w:id="5203"/>
      <w:bookmarkEnd w:id="5204"/>
      <w:bookmarkEnd w:id="5205"/>
      <w:bookmarkEnd w:id="5206"/>
      <w:bookmarkEnd w:id="5207"/>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AllowedEnhSvc</w:t>
      </w:r>
      <w:proofErr w:type="spellEnd"/>
      <w:r w:rsidRPr="00B02A0B">
        <w:rPr>
          <w:lang w:eastAsia="ko-KR"/>
        </w:rPr>
        <w:t xml:space="preserve">" leaf node present in the group configuration as specified in 3GPP TS 24.483 [4] is set to "true" for the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208" w:name="_Toc20215855"/>
      <w:bookmarkStart w:id="5209" w:name="_Toc27496348"/>
      <w:bookmarkStart w:id="5210" w:name="_Toc36108089"/>
      <w:bookmarkStart w:id="5211" w:name="_Toc44598842"/>
      <w:bookmarkStart w:id="5212" w:name="_Toc44602697"/>
      <w:bookmarkStart w:id="5213" w:name="_Toc45197874"/>
      <w:bookmarkStart w:id="5214" w:name="_Toc45695907"/>
      <w:bookmarkStart w:id="5215" w:name="_Toc51851363"/>
      <w:bookmarkStart w:id="5216" w:name="_Toc92224980"/>
      <w:bookmarkStart w:id="5217" w:name="_Toc131378809"/>
      <w:r w:rsidRPr="00B02A0B">
        <w:rPr>
          <w:rFonts w:eastAsia="Malgun Gothic"/>
          <w:lang w:val="en-IN" w:eastAsia="zh-CN"/>
        </w:rPr>
        <w:t>14.3.2</w:t>
      </w:r>
      <w:r w:rsidRPr="00B02A0B">
        <w:rPr>
          <w:rFonts w:eastAsia="Malgun Gothic"/>
          <w:lang w:val="en-IN" w:eastAsia="zh-CN"/>
        </w:rPr>
        <w:tab/>
        <w:t>Receiving enhanced status message</w:t>
      </w:r>
      <w:bookmarkEnd w:id="5208"/>
      <w:bookmarkEnd w:id="5209"/>
      <w:bookmarkEnd w:id="5210"/>
      <w:bookmarkEnd w:id="5211"/>
      <w:bookmarkEnd w:id="5212"/>
      <w:bookmarkEnd w:id="5213"/>
      <w:bookmarkEnd w:id="5214"/>
      <w:bookmarkEnd w:id="5215"/>
      <w:bookmarkEnd w:id="5216"/>
      <w:bookmarkEnd w:id="5217"/>
    </w:p>
    <w:p w14:paraId="68EA4FDD" w14:textId="77777777" w:rsidR="005C310B" w:rsidRPr="00B02A0B" w:rsidRDefault="005C310B" w:rsidP="005C310B">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w:t>
      </w:r>
      <w:proofErr w:type="spellStart"/>
      <w:r w:rsidRPr="00B02A0B">
        <w:rPr>
          <w:noProof/>
        </w:rPr>
        <w:t>MCData</w:t>
      </w:r>
      <w:proofErr w:type="spellEnd"/>
      <w:r w:rsidRPr="00B02A0B">
        <w:rPr>
          <w:noProof/>
        </w:rPr>
        <w:t>/EnhSvcOpValues/&lt;x&gt;/EnhSvcOpValue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18" w:name="_Toc20215856"/>
      <w:bookmarkStart w:id="5219" w:name="_Toc27496349"/>
      <w:bookmarkStart w:id="5220" w:name="_Toc36108090"/>
      <w:bookmarkStart w:id="5221" w:name="_Toc44598843"/>
      <w:bookmarkStart w:id="5222" w:name="_Toc44602698"/>
      <w:bookmarkStart w:id="5223" w:name="_Toc45197875"/>
      <w:bookmarkStart w:id="5224" w:name="_Toc45695908"/>
      <w:bookmarkStart w:id="5225" w:name="_Toc51851364"/>
      <w:bookmarkStart w:id="5226" w:name="_Toc92224981"/>
      <w:bookmarkStart w:id="5227" w:name="_Toc131378810"/>
      <w:r w:rsidRPr="00B02A0B">
        <w:lastRenderedPageBreak/>
        <w:t>15</w:t>
      </w:r>
      <w:r w:rsidRPr="00B02A0B">
        <w:tab/>
        <w:t>Message Formats</w:t>
      </w:r>
      <w:bookmarkEnd w:id="5218"/>
      <w:bookmarkEnd w:id="5219"/>
      <w:bookmarkEnd w:id="5220"/>
      <w:bookmarkEnd w:id="5221"/>
      <w:bookmarkEnd w:id="5222"/>
      <w:bookmarkEnd w:id="5223"/>
      <w:bookmarkEnd w:id="5224"/>
      <w:bookmarkEnd w:id="5225"/>
      <w:bookmarkEnd w:id="5226"/>
      <w:bookmarkEnd w:id="5227"/>
    </w:p>
    <w:p w14:paraId="60C18B66" w14:textId="77777777" w:rsidR="005C310B" w:rsidRPr="00B02A0B" w:rsidRDefault="005C310B" w:rsidP="00ED13D8">
      <w:pPr>
        <w:pStyle w:val="Heading2"/>
      </w:pPr>
      <w:bookmarkStart w:id="5228" w:name="_Toc20215857"/>
      <w:bookmarkStart w:id="5229" w:name="_Toc27496350"/>
      <w:bookmarkStart w:id="5230" w:name="_Toc36108091"/>
      <w:bookmarkStart w:id="5231" w:name="_Toc44598844"/>
      <w:bookmarkStart w:id="5232" w:name="_Toc44602699"/>
      <w:bookmarkStart w:id="5233" w:name="_Toc45197876"/>
      <w:bookmarkStart w:id="5234" w:name="_Toc45695909"/>
      <w:bookmarkStart w:id="5235" w:name="_Toc51851365"/>
      <w:bookmarkStart w:id="5236" w:name="_Toc92224982"/>
      <w:bookmarkStart w:id="5237" w:name="_Toc131378811"/>
      <w:r w:rsidRPr="00B02A0B">
        <w:t>15.1</w:t>
      </w:r>
      <w:r w:rsidRPr="00B02A0B">
        <w:tab/>
      </w:r>
      <w:proofErr w:type="spellStart"/>
      <w:r w:rsidRPr="00B02A0B">
        <w:t>MCData</w:t>
      </w:r>
      <w:proofErr w:type="spellEnd"/>
      <w:r w:rsidRPr="00B02A0B">
        <w:t xml:space="preserve"> message functional definitions and contents</w:t>
      </w:r>
      <w:bookmarkEnd w:id="5228"/>
      <w:bookmarkEnd w:id="5229"/>
      <w:bookmarkEnd w:id="5230"/>
      <w:bookmarkEnd w:id="5231"/>
      <w:bookmarkEnd w:id="5232"/>
      <w:bookmarkEnd w:id="5233"/>
      <w:bookmarkEnd w:id="5234"/>
      <w:bookmarkEnd w:id="5235"/>
      <w:bookmarkEnd w:id="5236"/>
      <w:bookmarkEnd w:id="5237"/>
    </w:p>
    <w:p w14:paraId="7C0DBD50" w14:textId="77777777" w:rsidR="005C310B" w:rsidRPr="00B02A0B" w:rsidRDefault="005C310B" w:rsidP="007D34FE">
      <w:pPr>
        <w:pStyle w:val="Heading3"/>
      </w:pPr>
      <w:bookmarkStart w:id="5238" w:name="_Toc20215858"/>
      <w:bookmarkStart w:id="5239" w:name="_Toc27496351"/>
      <w:bookmarkStart w:id="5240" w:name="_Toc36108092"/>
      <w:bookmarkStart w:id="5241" w:name="_Toc44598845"/>
      <w:bookmarkStart w:id="5242" w:name="_Toc44602700"/>
      <w:bookmarkStart w:id="5243" w:name="_Toc45197877"/>
      <w:bookmarkStart w:id="5244" w:name="_Toc45695910"/>
      <w:bookmarkStart w:id="5245" w:name="_Toc51851366"/>
      <w:bookmarkStart w:id="5246" w:name="_Toc92224983"/>
      <w:bookmarkStart w:id="5247" w:name="_Toc131378812"/>
      <w:r w:rsidRPr="00B02A0B">
        <w:rPr>
          <w:lang w:eastAsia="ko-KR"/>
        </w:rPr>
        <w:t>15.1.1</w:t>
      </w:r>
      <w:r w:rsidRPr="00B02A0B">
        <w:tab/>
        <w:t>General</w:t>
      </w:r>
      <w:bookmarkEnd w:id="5238"/>
      <w:bookmarkEnd w:id="5239"/>
      <w:bookmarkEnd w:id="5240"/>
      <w:bookmarkEnd w:id="5241"/>
      <w:bookmarkEnd w:id="5242"/>
      <w:bookmarkEnd w:id="5243"/>
      <w:bookmarkEnd w:id="5244"/>
      <w:bookmarkEnd w:id="5245"/>
      <w:bookmarkEnd w:id="5246"/>
      <w:bookmarkEnd w:id="5247"/>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48" w:name="_Toc20215859"/>
      <w:bookmarkStart w:id="5249" w:name="_Toc27496352"/>
      <w:bookmarkStart w:id="5250" w:name="_Toc36108093"/>
      <w:bookmarkStart w:id="5251" w:name="_Toc44598846"/>
      <w:bookmarkStart w:id="5252" w:name="_Toc44602701"/>
      <w:bookmarkStart w:id="5253" w:name="_Toc45197878"/>
      <w:bookmarkStart w:id="5254" w:name="_Toc45695911"/>
      <w:bookmarkStart w:id="5255"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56" w:name="_Toc92224984"/>
      <w:bookmarkStart w:id="5257" w:name="_Toc131378813"/>
      <w:r w:rsidRPr="00B02A0B">
        <w:rPr>
          <w:lang w:eastAsia="ko-KR"/>
        </w:rPr>
        <w:t>15.1.2</w:t>
      </w:r>
      <w:r w:rsidRPr="00B02A0B">
        <w:tab/>
        <w:t>SDS SIGNALLING PAYLOAD</w:t>
      </w:r>
      <w:r w:rsidRPr="00B02A0B">
        <w:rPr>
          <w:lang w:eastAsia="ko-KR"/>
        </w:rPr>
        <w:t xml:space="preserve"> message</w:t>
      </w:r>
      <w:bookmarkEnd w:id="5248"/>
      <w:bookmarkEnd w:id="5249"/>
      <w:bookmarkEnd w:id="5250"/>
      <w:bookmarkEnd w:id="5251"/>
      <w:bookmarkEnd w:id="5252"/>
      <w:bookmarkEnd w:id="5253"/>
      <w:bookmarkEnd w:id="5254"/>
      <w:bookmarkEnd w:id="5255"/>
      <w:bookmarkEnd w:id="5256"/>
      <w:bookmarkEnd w:id="5257"/>
    </w:p>
    <w:p w14:paraId="04AC86B6" w14:textId="77777777" w:rsidR="005C310B" w:rsidRPr="00B02A0B" w:rsidRDefault="005C310B" w:rsidP="007D34FE">
      <w:pPr>
        <w:pStyle w:val="Heading4"/>
        <w:rPr>
          <w:lang w:eastAsia="zh-CN"/>
        </w:rPr>
      </w:pPr>
      <w:bookmarkStart w:id="5258" w:name="_Toc20215860"/>
      <w:bookmarkStart w:id="5259" w:name="_Toc27496353"/>
      <w:bookmarkStart w:id="5260" w:name="_Toc36108094"/>
      <w:bookmarkStart w:id="5261" w:name="_Toc44598847"/>
      <w:bookmarkStart w:id="5262" w:name="_Toc44602702"/>
      <w:bookmarkStart w:id="5263" w:name="_Toc45197879"/>
      <w:bookmarkStart w:id="5264" w:name="_Toc45695912"/>
      <w:bookmarkStart w:id="5265" w:name="_Toc51851368"/>
      <w:bookmarkStart w:id="5266" w:name="_Toc92224985"/>
      <w:bookmarkStart w:id="5267" w:name="_Toc131378814"/>
      <w:r w:rsidRPr="00B02A0B">
        <w:rPr>
          <w:lang w:eastAsia="zh-CN"/>
        </w:rPr>
        <w:t>15.1.2.1</w:t>
      </w:r>
      <w:r w:rsidRPr="00B02A0B">
        <w:rPr>
          <w:lang w:eastAsia="zh-CN"/>
        </w:rPr>
        <w:tab/>
        <w:t>Message definition</w:t>
      </w:r>
      <w:bookmarkEnd w:id="5258"/>
      <w:bookmarkEnd w:id="5259"/>
      <w:bookmarkEnd w:id="5260"/>
      <w:bookmarkEnd w:id="5261"/>
      <w:bookmarkEnd w:id="5262"/>
      <w:bookmarkEnd w:id="5263"/>
      <w:bookmarkEnd w:id="5264"/>
      <w:bookmarkEnd w:id="5265"/>
      <w:bookmarkEnd w:id="5266"/>
      <w:bookmarkEnd w:id="5267"/>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 xml:space="preserve">Sender </w:t>
            </w:r>
            <w:proofErr w:type="spellStart"/>
            <w:r w:rsidRPr="00B02A0B">
              <w:t>MCData</w:t>
            </w:r>
            <w:proofErr w:type="spellEnd"/>
            <w:r w:rsidRPr="00B02A0B">
              <w:t xml:space="preserve">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proofErr w:type="spellStart"/>
            <w:r w:rsidRPr="00B02A0B">
              <w:t>MCData</w:t>
            </w:r>
            <w:proofErr w:type="spellEnd"/>
            <w:r w:rsidRPr="00B02A0B">
              <w:t xml:space="preserve">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68" w:name="_Toc20215861"/>
      <w:bookmarkStart w:id="5269" w:name="_Toc27496354"/>
      <w:bookmarkStart w:id="5270" w:name="_Toc36108095"/>
      <w:bookmarkStart w:id="5271" w:name="_Toc44598848"/>
      <w:bookmarkStart w:id="5272" w:name="_Toc44602703"/>
      <w:bookmarkStart w:id="5273" w:name="_Toc45197880"/>
      <w:bookmarkStart w:id="5274" w:name="_Toc45695913"/>
      <w:bookmarkStart w:id="5275" w:name="_Toc51851369"/>
      <w:bookmarkStart w:id="5276" w:name="_Toc92224986"/>
      <w:bookmarkStart w:id="5277" w:name="_Toc131378815"/>
      <w:r w:rsidRPr="00B02A0B">
        <w:rPr>
          <w:lang w:eastAsia="ko-KR"/>
        </w:rPr>
        <w:t>15.1.3</w:t>
      </w:r>
      <w:r w:rsidRPr="00B02A0B">
        <w:tab/>
        <w:t>FD SIGNALLING PAYLOAD</w:t>
      </w:r>
      <w:r w:rsidRPr="00B02A0B">
        <w:rPr>
          <w:lang w:eastAsia="ko-KR"/>
        </w:rPr>
        <w:t xml:space="preserve"> message</w:t>
      </w:r>
      <w:bookmarkEnd w:id="5268"/>
      <w:bookmarkEnd w:id="5269"/>
      <w:bookmarkEnd w:id="5270"/>
      <w:bookmarkEnd w:id="5271"/>
      <w:bookmarkEnd w:id="5272"/>
      <w:bookmarkEnd w:id="5273"/>
      <w:bookmarkEnd w:id="5274"/>
      <w:bookmarkEnd w:id="5275"/>
      <w:bookmarkEnd w:id="5276"/>
      <w:bookmarkEnd w:id="5277"/>
    </w:p>
    <w:p w14:paraId="3B32AFB8" w14:textId="77777777" w:rsidR="005C310B" w:rsidRPr="00B02A0B" w:rsidRDefault="005C310B" w:rsidP="007D34FE">
      <w:pPr>
        <w:pStyle w:val="Heading4"/>
        <w:rPr>
          <w:lang w:eastAsia="zh-CN"/>
        </w:rPr>
      </w:pPr>
      <w:bookmarkStart w:id="5278" w:name="_Toc20215862"/>
      <w:bookmarkStart w:id="5279" w:name="_Toc27496355"/>
      <w:bookmarkStart w:id="5280" w:name="_Toc36108096"/>
      <w:bookmarkStart w:id="5281" w:name="_Toc44598849"/>
      <w:bookmarkStart w:id="5282" w:name="_Toc44602704"/>
      <w:bookmarkStart w:id="5283" w:name="_Toc45197881"/>
      <w:bookmarkStart w:id="5284" w:name="_Toc45695914"/>
      <w:bookmarkStart w:id="5285" w:name="_Toc51851370"/>
      <w:bookmarkStart w:id="5286" w:name="_Toc92224987"/>
      <w:bookmarkStart w:id="5287" w:name="_Toc131378816"/>
      <w:r w:rsidRPr="00B02A0B">
        <w:rPr>
          <w:lang w:eastAsia="zh-CN"/>
        </w:rPr>
        <w:t>15.1.3.1</w:t>
      </w:r>
      <w:r w:rsidRPr="00B02A0B">
        <w:rPr>
          <w:lang w:eastAsia="zh-CN"/>
        </w:rPr>
        <w:tab/>
        <w:t>Message definition</w:t>
      </w:r>
      <w:bookmarkEnd w:id="5278"/>
      <w:bookmarkEnd w:id="5279"/>
      <w:bookmarkEnd w:id="5280"/>
      <w:bookmarkEnd w:id="5281"/>
      <w:bookmarkEnd w:id="5282"/>
      <w:bookmarkEnd w:id="5283"/>
      <w:bookmarkEnd w:id="5284"/>
      <w:bookmarkEnd w:id="5285"/>
      <w:bookmarkEnd w:id="5286"/>
      <w:bookmarkEnd w:id="5287"/>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lastRenderedPageBreak/>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 xml:space="preserve">Sender </w:t>
            </w:r>
            <w:proofErr w:type="spellStart"/>
            <w:r w:rsidRPr="00B02A0B">
              <w:rPr>
                <w:lang w:eastAsia="zh-CN"/>
              </w:rPr>
              <w:t>MCData</w:t>
            </w:r>
            <w:proofErr w:type="spellEnd"/>
            <w:r w:rsidRPr="00B02A0B">
              <w:rPr>
                <w:lang w:eastAsia="zh-CN"/>
              </w:rPr>
              <w:t xml:space="preserve">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88" w:name="_Toc20215863"/>
      <w:bookmarkStart w:id="5289" w:name="_Toc27496356"/>
      <w:bookmarkStart w:id="5290" w:name="_Toc36108097"/>
      <w:bookmarkStart w:id="5291" w:name="_Toc44598850"/>
      <w:bookmarkStart w:id="5292" w:name="_Toc44602705"/>
      <w:bookmarkStart w:id="5293" w:name="_Toc45197882"/>
      <w:bookmarkStart w:id="5294" w:name="_Toc45695915"/>
      <w:bookmarkStart w:id="5295" w:name="_Toc51851371"/>
      <w:bookmarkStart w:id="5296" w:name="_Toc92224988"/>
      <w:bookmarkStart w:id="5297" w:name="_Toc131378817"/>
      <w:r w:rsidRPr="00B02A0B">
        <w:rPr>
          <w:lang w:eastAsia="ko-KR"/>
        </w:rPr>
        <w:t>15.1.4</w:t>
      </w:r>
      <w:r w:rsidRPr="00B02A0B">
        <w:tab/>
        <w:t>DATA PAYLOAD</w:t>
      </w:r>
      <w:r w:rsidRPr="00B02A0B">
        <w:rPr>
          <w:lang w:eastAsia="ko-KR"/>
        </w:rPr>
        <w:t xml:space="preserve"> message</w:t>
      </w:r>
      <w:bookmarkEnd w:id="5288"/>
      <w:bookmarkEnd w:id="5289"/>
      <w:bookmarkEnd w:id="5290"/>
      <w:bookmarkEnd w:id="5291"/>
      <w:bookmarkEnd w:id="5292"/>
      <w:bookmarkEnd w:id="5293"/>
      <w:bookmarkEnd w:id="5294"/>
      <w:bookmarkEnd w:id="5295"/>
      <w:bookmarkEnd w:id="5296"/>
      <w:bookmarkEnd w:id="5297"/>
    </w:p>
    <w:p w14:paraId="162F7F6C" w14:textId="77777777" w:rsidR="005C310B" w:rsidRPr="00B02A0B" w:rsidRDefault="005C310B" w:rsidP="007D34FE">
      <w:pPr>
        <w:pStyle w:val="Heading4"/>
        <w:rPr>
          <w:lang w:eastAsia="zh-CN"/>
        </w:rPr>
      </w:pPr>
      <w:bookmarkStart w:id="5298" w:name="_Toc20215864"/>
      <w:bookmarkStart w:id="5299" w:name="_Toc27496357"/>
      <w:bookmarkStart w:id="5300" w:name="_Toc36108098"/>
      <w:bookmarkStart w:id="5301" w:name="_Toc44598851"/>
      <w:bookmarkStart w:id="5302" w:name="_Toc44602706"/>
      <w:bookmarkStart w:id="5303" w:name="_Toc45197883"/>
      <w:bookmarkStart w:id="5304" w:name="_Toc45695916"/>
      <w:bookmarkStart w:id="5305" w:name="_Toc51851372"/>
      <w:bookmarkStart w:id="5306" w:name="_Toc92224989"/>
      <w:bookmarkStart w:id="5307" w:name="_Toc131378818"/>
      <w:r w:rsidRPr="00B02A0B">
        <w:rPr>
          <w:lang w:eastAsia="zh-CN"/>
        </w:rPr>
        <w:t>15.1.4.1</w:t>
      </w:r>
      <w:r w:rsidRPr="00B02A0B">
        <w:rPr>
          <w:lang w:eastAsia="zh-CN"/>
        </w:rPr>
        <w:tab/>
        <w:t>Message definition</w:t>
      </w:r>
      <w:bookmarkEnd w:id="5298"/>
      <w:bookmarkEnd w:id="5299"/>
      <w:bookmarkEnd w:id="5300"/>
      <w:bookmarkEnd w:id="5301"/>
      <w:bookmarkEnd w:id="5302"/>
      <w:bookmarkEnd w:id="5303"/>
      <w:bookmarkEnd w:id="5304"/>
      <w:bookmarkEnd w:id="5305"/>
      <w:bookmarkEnd w:id="5306"/>
      <w:bookmarkEnd w:id="5307"/>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proofErr w:type="spellStart"/>
            <w:r w:rsidRPr="00B02A0B">
              <w:t>MCData</w:t>
            </w:r>
            <w:proofErr w:type="spellEnd"/>
            <w:r w:rsidRPr="00B02A0B">
              <w:t xml:space="preserve">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lastRenderedPageBreak/>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proofErr w:type="spellStart"/>
      <w:r w:rsidR="00896819" w:rsidRPr="00B019A5">
        <w:t>MCData</w:t>
      </w:r>
      <w:proofErr w:type="spellEnd"/>
      <w:r w:rsidR="00896819" w:rsidRPr="00B019A5">
        <w:t xml:space="preserve">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proofErr w:type="spellStart"/>
      <w:r w:rsidR="00896819" w:rsidRPr="00B019A5">
        <w:t>MCData</w:t>
      </w:r>
      <w:proofErr w:type="spellEnd"/>
      <w:r w:rsidR="00896819" w:rsidRPr="00B019A5">
        <w:t xml:space="preserve">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proofErr w:type="spellStart"/>
      <w:r w:rsidR="00896819" w:rsidRPr="00B019A5">
        <w:t>MCData</w:t>
      </w:r>
      <w:proofErr w:type="spellEnd"/>
      <w:r w:rsidR="00896819" w:rsidRPr="00B019A5">
        <w:t xml:space="preserve">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proofErr w:type="spellStart"/>
      <w:r w:rsidR="00896819" w:rsidRPr="00D10C69">
        <w:t>MCData</w:t>
      </w:r>
      <w:proofErr w:type="spellEnd"/>
      <w:r w:rsidR="00896819" w:rsidRPr="00D10C69">
        <w:t xml:space="preserve">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w:t>
      </w:r>
      <w:proofErr w:type="spellStart"/>
      <w:r w:rsidRPr="00F40DE0">
        <w:t>MCData</w:t>
      </w:r>
      <w:proofErr w:type="spellEnd"/>
      <w:r w:rsidRPr="00F40DE0">
        <w:t xml:space="preserve">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308" w:name="_Toc20215865"/>
      <w:bookmarkStart w:id="5309" w:name="_Toc27496358"/>
      <w:bookmarkStart w:id="5310" w:name="_Toc36108099"/>
      <w:bookmarkStart w:id="5311" w:name="_Toc44598852"/>
      <w:bookmarkStart w:id="5312" w:name="_Toc44602707"/>
      <w:bookmarkStart w:id="5313" w:name="_Toc45197884"/>
      <w:bookmarkStart w:id="5314" w:name="_Toc45695917"/>
      <w:bookmarkStart w:id="5315" w:name="_Toc51851373"/>
      <w:bookmarkStart w:id="5316" w:name="_Toc92224990"/>
      <w:bookmarkStart w:id="5317" w:name="_Toc131378819"/>
      <w:r w:rsidRPr="00B02A0B">
        <w:rPr>
          <w:lang w:eastAsia="ko-KR"/>
        </w:rPr>
        <w:t>15.1.5</w:t>
      </w:r>
      <w:r w:rsidRPr="00B02A0B">
        <w:tab/>
        <w:t>SDS NOTIFICATION</w:t>
      </w:r>
      <w:r w:rsidRPr="00B02A0B">
        <w:rPr>
          <w:lang w:eastAsia="ko-KR"/>
        </w:rPr>
        <w:t xml:space="preserve"> message</w:t>
      </w:r>
      <w:bookmarkEnd w:id="5308"/>
      <w:bookmarkEnd w:id="5309"/>
      <w:bookmarkEnd w:id="5310"/>
      <w:bookmarkEnd w:id="5311"/>
      <w:bookmarkEnd w:id="5312"/>
      <w:bookmarkEnd w:id="5313"/>
      <w:bookmarkEnd w:id="5314"/>
      <w:bookmarkEnd w:id="5315"/>
      <w:bookmarkEnd w:id="5316"/>
      <w:bookmarkEnd w:id="5317"/>
    </w:p>
    <w:p w14:paraId="6D4AF0D2" w14:textId="77777777" w:rsidR="005C310B" w:rsidRPr="00B02A0B" w:rsidRDefault="005C310B" w:rsidP="007D34FE">
      <w:pPr>
        <w:pStyle w:val="Heading4"/>
        <w:rPr>
          <w:lang w:eastAsia="zh-CN"/>
        </w:rPr>
      </w:pPr>
      <w:bookmarkStart w:id="5318" w:name="_Toc20215866"/>
      <w:bookmarkStart w:id="5319" w:name="_Toc27496359"/>
      <w:bookmarkStart w:id="5320" w:name="_Toc36108100"/>
      <w:bookmarkStart w:id="5321" w:name="_Toc44598853"/>
      <w:bookmarkStart w:id="5322" w:name="_Toc44602708"/>
      <w:bookmarkStart w:id="5323" w:name="_Toc45197885"/>
      <w:bookmarkStart w:id="5324" w:name="_Toc45695918"/>
      <w:bookmarkStart w:id="5325" w:name="_Toc51851374"/>
      <w:bookmarkStart w:id="5326" w:name="_Toc92224991"/>
      <w:bookmarkStart w:id="5327" w:name="_Toc131378820"/>
      <w:r w:rsidRPr="00B02A0B">
        <w:rPr>
          <w:lang w:eastAsia="zh-CN"/>
        </w:rPr>
        <w:t>15.1.5.1</w:t>
      </w:r>
      <w:r w:rsidRPr="00B02A0B">
        <w:rPr>
          <w:lang w:eastAsia="zh-CN"/>
        </w:rPr>
        <w:tab/>
        <w:t>Message definition</w:t>
      </w:r>
      <w:bookmarkEnd w:id="5318"/>
      <w:bookmarkEnd w:id="5319"/>
      <w:bookmarkEnd w:id="5320"/>
      <w:bookmarkEnd w:id="5321"/>
      <w:bookmarkEnd w:id="5322"/>
      <w:bookmarkEnd w:id="5323"/>
      <w:bookmarkEnd w:id="5324"/>
      <w:bookmarkEnd w:id="5325"/>
      <w:bookmarkEnd w:id="5326"/>
      <w:bookmarkEnd w:id="5327"/>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 xml:space="preserve">Sender </w:t>
            </w:r>
            <w:proofErr w:type="spellStart"/>
            <w:r w:rsidRPr="00B02A0B">
              <w:rPr>
                <w:lang w:eastAsia="zh-CN"/>
              </w:rPr>
              <w:t>MCData</w:t>
            </w:r>
            <w:proofErr w:type="spellEnd"/>
            <w:r w:rsidRPr="00B02A0B">
              <w:rPr>
                <w:lang w:eastAsia="zh-CN"/>
              </w:rPr>
              <w:t xml:space="preserve">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28" w:name="_Toc20215867"/>
      <w:bookmarkStart w:id="5329" w:name="_Toc27496360"/>
      <w:bookmarkStart w:id="5330" w:name="_Toc36108101"/>
      <w:bookmarkStart w:id="5331" w:name="_Toc44598854"/>
      <w:bookmarkStart w:id="5332" w:name="_Toc44602709"/>
      <w:bookmarkStart w:id="5333" w:name="_Toc45197886"/>
      <w:bookmarkStart w:id="5334" w:name="_Toc45695919"/>
      <w:bookmarkStart w:id="5335" w:name="_Toc51851375"/>
      <w:bookmarkStart w:id="5336" w:name="_Toc92224992"/>
      <w:bookmarkStart w:id="5337" w:name="_Toc131378821"/>
      <w:r w:rsidRPr="00B02A0B">
        <w:rPr>
          <w:lang w:eastAsia="ko-KR"/>
        </w:rPr>
        <w:lastRenderedPageBreak/>
        <w:t>15.1.6</w:t>
      </w:r>
      <w:r w:rsidRPr="00B02A0B">
        <w:tab/>
        <w:t>FD NOTIFICATION</w:t>
      </w:r>
      <w:r w:rsidRPr="00B02A0B">
        <w:rPr>
          <w:lang w:eastAsia="ko-KR"/>
        </w:rPr>
        <w:t xml:space="preserve"> message</w:t>
      </w:r>
      <w:bookmarkEnd w:id="5328"/>
      <w:bookmarkEnd w:id="5329"/>
      <w:bookmarkEnd w:id="5330"/>
      <w:bookmarkEnd w:id="5331"/>
      <w:bookmarkEnd w:id="5332"/>
      <w:bookmarkEnd w:id="5333"/>
      <w:bookmarkEnd w:id="5334"/>
      <w:bookmarkEnd w:id="5335"/>
      <w:bookmarkEnd w:id="5336"/>
      <w:bookmarkEnd w:id="5337"/>
    </w:p>
    <w:p w14:paraId="3CB7520D" w14:textId="77777777" w:rsidR="005C310B" w:rsidRPr="00B02A0B" w:rsidRDefault="005C310B" w:rsidP="007D34FE">
      <w:pPr>
        <w:pStyle w:val="Heading4"/>
        <w:rPr>
          <w:lang w:eastAsia="zh-CN"/>
        </w:rPr>
      </w:pPr>
      <w:bookmarkStart w:id="5338" w:name="_Toc20215868"/>
      <w:bookmarkStart w:id="5339" w:name="_Toc27496361"/>
      <w:bookmarkStart w:id="5340" w:name="_Toc36108102"/>
      <w:bookmarkStart w:id="5341" w:name="_Toc44598855"/>
      <w:bookmarkStart w:id="5342" w:name="_Toc44602710"/>
      <w:bookmarkStart w:id="5343" w:name="_Toc45197887"/>
      <w:bookmarkStart w:id="5344" w:name="_Toc45695920"/>
      <w:bookmarkStart w:id="5345" w:name="_Toc51851376"/>
      <w:bookmarkStart w:id="5346" w:name="_Toc92224993"/>
      <w:bookmarkStart w:id="5347" w:name="_Toc131378822"/>
      <w:r w:rsidRPr="00B02A0B">
        <w:rPr>
          <w:lang w:eastAsia="zh-CN"/>
        </w:rPr>
        <w:t>15.1.6.1</w:t>
      </w:r>
      <w:r w:rsidRPr="00B02A0B">
        <w:rPr>
          <w:lang w:eastAsia="zh-CN"/>
        </w:rPr>
        <w:tab/>
        <w:t>Message definition</w:t>
      </w:r>
      <w:bookmarkEnd w:id="5338"/>
      <w:bookmarkEnd w:id="5339"/>
      <w:bookmarkEnd w:id="5340"/>
      <w:bookmarkEnd w:id="5341"/>
      <w:bookmarkEnd w:id="5342"/>
      <w:bookmarkEnd w:id="5343"/>
      <w:bookmarkEnd w:id="5344"/>
      <w:bookmarkEnd w:id="5345"/>
      <w:bookmarkEnd w:id="5346"/>
      <w:bookmarkEnd w:id="5347"/>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 xml:space="preserve">Sender </w:t>
            </w:r>
            <w:proofErr w:type="spellStart"/>
            <w:r w:rsidRPr="00B02A0B">
              <w:rPr>
                <w:lang w:eastAsia="zh-CN"/>
              </w:rPr>
              <w:t>MCData</w:t>
            </w:r>
            <w:proofErr w:type="spellEnd"/>
            <w:r w:rsidRPr="00B02A0B">
              <w:rPr>
                <w:lang w:eastAsia="zh-CN"/>
              </w:rPr>
              <w:t xml:space="preserve">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48" w:name="_Toc20215869"/>
      <w:bookmarkStart w:id="5349" w:name="_Toc27496362"/>
      <w:bookmarkStart w:id="5350" w:name="_Toc36108103"/>
      <w:bookmarkStart w:id="5351" w:name="_Toc44598856"/>
      <w:bookmarkStart w:id="5352" w:name="_Toc44602711"/>
      <w:bookmarkStart w:id="5353" w:name="_Toc45197888"/>
      <w:bookmarkStart w:id="5354" w:name="_Toc45695921"/>
      <w:bookmarkStart w:id="5355" w:name="_Toc51851377"/>
      <w:bookmarkStart w:id="5356" w:name="_Toc92224994"/>
      <w:bookmarkStart w:id="5357" w:name="_Toc131378823"/>
      <w:r w:rsidRPr="00B02A0B">
        <w:rPr>
          <w:lang w:eastAsia="ko-KR"/>
        </w:rPr>
        <w:t>15.1.7</w:t>
      </w:r>
      <w:r w:rsidRPr="00B02A0B">
        <w:tab/>
        <w:t xml:space="preserve">SDS OFF-NETWORK MESSAGE </w:t>
      </w:r>
      <w:proofErr w:type="spellStart"/>
      <w:r w:rsidRPr="00B02A0B">
        <w:rPr>
          <w:lang w:eastAsia="ko-KR"/>
        </w:rPr>
        <w:t>message</w:t>
      </w:r>
      <w:bookmarkEnd w:id="5348"/>
      <w:bookmarkEnd w:id="5349"/>
      <w:bookmarkEnd w:id="5350"/>
      <w:bookmarkEnd w:id="5351"/>
      <w:bookmarkEnd w:id="5352"/>
      <w:bookmarkEnd w:id="5353"/>
      <w:bookmarkEnd w:id="5354"/>
      <w:bookmarkEnd w:id="5355"/>
      <w:bookmarkEnd w:id="5356"/>
      <w:bookmarkEnd w:id="5357"/>
      <w:proofErr w:type="spellEnd"/>
    </w:p>
    <w:p w14:paraId="36293098" w14:textId="77777777" w:rsidR="005C310B" w:rsidRPr="00B02A0B" w:rsidRDefault="005C310B" w:rsidP="007D34FE">
      <w:pPr>
        <w:pStyle w:val="Heading4"/>
        <w:rPr>
          <w:lang w:eastAsia="zh-CN"/>
        </w:rPr>
      </w:pPr>
      <w:bookmarkStart w:id="5358" w:name="_Toc20215870"/>
      <w:bookmarkStart w:id="5359" w:name="_Toc27496363"/>
      <w:bookmarkStart w:id="5360" w:name="_Toc36108104"/>
      <w:bookmarkStart w:id="5361" w:name="_Toc44598857"/>
      <w:bookmarkStart w:id="5362" w:name="_Toc44602712"/>
      <w:bookmarkStart w:id="5363" w:name="_Toc45197889"/>
      <w:bookmarkStart w:id="5364" w:name="_Toc45695922"/>
      <w:bookmarkStart w:id="5365" w:name="_Toc51851378"/>
      <w:bookmarkStart w:id="5366" w:name="_Toc92224995"/>
      <w:bookmarkStart w:id="5367" w:name="_Toc131378824"/>
      <w:r w:rsidRPr="00B02A0B">
        <w:rPr>
          <w:lang w:eastAsia="zh-CN"/>
        </w:rPr>
        <w:t>15.1.7.1</w:t>
      </w:r>
      <w:r w:rsidRPr="00B02A0B">
        <w:rPr>
          <w:lang w:eastAsia="zh-CN"/>
        </w:rPr>
        <w:tab/>
        <w:t>Message definition</w:t>
      </w:r>
      <w:bookmarkEnd w:id="5358"/>
      <w:bookmarkEnd w:id="5359"/>
      <w:bookmarkEnd w:id="5360"/>
      <w:bookmarkEnd w:id="5361"/>
      <w:bookmarkEnd w:id="5362"/>
      <w:bookmarkEnd w:id="5363"/>
      <w:bookmarkEnd w:id="5364"/>
      <w:bookmarkEnd w:id="5365"/>
      <w:bookmarkEnd w:id="5366"/>
      <w:bookmarkEnd w:id="5367"/>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xml:space="preserve">: SDS OFF-NETWORK MESSAGE </w:t>
      </w:r>
      <w:proofErr w:type="spellStart"/>
      <w:r w:rsidRPr="00B02A0B">
        <w:t>message</w:t>
      </w:r>
      <w:proofErr w:type="spellEnd"/>
      <w:r w:rsidRPr="00B02A0B">
        <w:t xml:space="preserv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 xml:space="preserve">SDS off-network message </w:t>
            </w:r>
            <w:proofErr w:type="spellStart"/>
            <w:r w:rsidRPr="00B02A0B">
              <w:t>message</w:t>
            </w:r>
            <w:proofErr w:type="spellEnd"/>
            <w:r w:rsidRPr="00B02A0B">
              <w:t xml:space="preserv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 xml:space="preserve">Sender </w:t>
            </w:r>
            <w:proofErr w:type="spellStart"/>
            <w:r w:rsidRPr="00B02A0B">
              <w:t>MCData</w:t>
            </w:r>
            <w:proofErr w:type="spellEnd"/>
            <w:r w:rsidRPr="00B02A0B">
              <w:t xml:space="preserve">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proofErr w:type="spellStart"/>
            <w:r w:rsidRPr="00B02A0B">
              <w:rPr>
                <w:lang w:eastAsia="zh-CN"/>
              </w:rPr>
              <w:t>InReplyTo</w:t>
            </w:r>
            <w:proofErr w:type="spellEnd"/>
            <w:r w:rsidRPr="00B02A0B">
              <w:rPr>
                <w:lang w:eastAsia="zh-CN"/>
              </w:rPr>
              <w:t xml:space="preserve">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proofErr w:type="spellStart"/>
            <w:r w:rsidRPr="00B02A0B">
              <w:t>MCData</w:t>
            </w:r>
            <w:proofErr w:type="spellEnd"/>
            <w:r w:rsidRPr="00B02A0B">
              <w:t xml:space="preserve">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proofErr w:type="spellStart"/>
            <w:r w:rsidRPr="00B02A0B">
              <w:t>MCData</w:t>
            </w:r>
            <w:proofErr w:type="spellEnd"/>
            <w:r w:rsidRPr="00B02A0B">
              <w:t xml:space="preserve">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 xml:space="preserve">Recipient </w:t>
            </w:r>
            <w:proofErr w:type="spellStart"/>
            <w:r w:rsidRPr="00B02A0B">
              <w:t>MCData</w:t>
            </w:r>
            <w:proofErr w:type="spellEnd"/>
            <w:r w:rsidRPr="00B02A0B">
              <w:t xml:space="preserve">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68" w:name="_Toc20215871"/>
      <w:bookmarkStart w:id="5369" w:name="_Toc27496364"/>
      <w:bookmarkStart w:id="5370" w:name="_Toc36108105"/>
      <w:bookmarkStart w:id="5371" w:name="_Toc44598858"/>
      <w:bookmarkStart w:id="5372" w:name="_Toc44602713"/>
      <w:bookmarkStart w:id="5373" w:name="_Toc45197890"/>
      <w:bookmarkStart w:id="5374" w:name="_Toc45695923"/>
      <w:bookmarkStart w:id="5375" w:name="_Toc51851379"/>
      <w:bookmarkStart w:id="5376" w:name="_Toc92224996"/>
      <w:bookmarkStart w:id="5377" w:name="_Toc131378825"/>
      <w:r w:rsidRPr="00B02A0B">
        <w:rPr>
          <w:lang w:eastAsia="ko-KR"/>
        </w:rPr>
        <w:t>15.1.8</w:t>
      </w:r>
      <w:r w:rsidRPr="00B02A0B">
        <w:tab/>
        <w:t xml:space="preserve">SDS OFF-NETWORK NOTIFICATION </w:t>
      </w:r>
      <w:r w:rsidRPr="00B02A0B">
        <w:rPr>
          <w:lang w:eastAsia="ko-KR"/>
        </w:rPr>
        <w:t>message</w:t>
      </w:r>
      <w:bookmarkEnd w:id="5368"/>
      <w:bookmarkEnd w:id="5369"/>
      <w:bookmarkEnd w:id="5370"/>
      <w:bookmarkEnd w:id="5371"/>
      <w:bookmarkEnd w:id="5372"/>
      <w:bookmarkEnd w:id="5373"/>
      <w:bookmarkEnd w:id="5374"/>
      <w:bookmarkEnd w:id="5375"/>
      <w:bookmarkEnd w:id="5376"/>
      <w:bookmarkEnd w:id="5377"/>
    </w:p>
    <w:p w14:paraId="09B48D48" w14:textId="77777777" w:rsidR="005C310B" w:rsidRPr="00B02A0B" w:rsidRDefault="005C310B" w:rsidP="007D34FE">
      <w:pPr>
        <w:pStyle w:val="Heading4"/>
        <w:rPr>
          <w:lang w:eastAsia="zh-CN"/>
        </w:rPr>
      </w:pPr>
      <w:bookmarkStart w:id="5378" w:name="_Toc20215872"/>
      <w:bookmarkStart w:id="5379" w:name="_Toc27496365"/>
      <w:bookmarkStart w:id="5380" w:name="_Toc36108106"/>
      <w:bookmarkStart w:id="5381" w:name="_Toc44598859"/>
      <w:bookmarkStart w:id="5382" w:name="_Toc44602714"/>
      <w:bookmarkStart w:id="5383" w:name="_Toc45197891"/>
      <w:bookmarkStart w:id="5384" w:name="_Toc45695924"/>
      <w:bookmarkStart w:id="5385" w:name="_Toc51851380"/>
      <w:bookmarkStart w:id="5386" w:name="_Toc92224997"/>
      <w:bookmarkStart w:id="5387" w:name="_Toc131378826"/>
      <w:r w:rsidRPr="00B02A0B">
        <w:rPr>
          <w:lang w:eastAsia="zh-CN"/>
        </w:rPr>
        <w:t>15.1.8.1</w:t>
      </w:r>
      <w:r w:rsidRPr="00B02A0B">
        <w:rPr>
          <w:lang w:eastAsia="zh-CN"/>
        </w:rPr>
        <w:tab/>
        <w:t>Message definition</w:t>
      </w:r>
      <w:bookmarkEnd w:id="5378"/>
      <w:bookmarkEnd w:id="5379"/>
      <w:bookmarkEnd w:id="5380"/>
      <w:bookmarkEnd w:id="5381"/>
      <w:bookmarkEnd w:id="5382"/>
      <w:bookmarkEnd w:id="5383"/>
      <w:bookmarkEnd w:id="5384"/>
      <w:bookmarkEnd w:id="5385"/>
      <w:bookmarkEnd w:id="5386"/>
      <w:bookmarkEnd w:id="5387"/>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 xml:space="preserve">Sender </w:t>
            </w:r>
            <w:proofErr w:type="spellStart"/>
            <w:r w:rsidRPr="00B02A0B">
              <w:t>MCData</w:t>
            </w:r>
            <w:proofErr w:type="spellEnd"/>
            <w:r w:rsidRPr="00B02A0B">
              <w:t xml:space="preserve">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88" w:name="_Toc20215873"/>
      <w:bookmarkStart w:id="5389" w:name="_Toc27496366"/>
      <w:bookmarkStart w:id="5390" w:name="_Toc36108107"/>
      <w:bookmarkStart w:id="5391" w:name="_Toc44598860"/>
      <w:bookmarkStart w:id="5392" w:name="_Toc44602715"/>
      <w:bookmarkStart w:id="5393" w:name="_Toc45197892"/>
      <w:bookmarkStart w:id="5394" w:name="_Toc45695925"/>
      <w:bookmarkStart w:id="5395" w:name="_Toc51851381"/>
      <w:bookmarkStart w:id="5396" w:name="_Toc92224998"/>
      <w:bookmarkStart w:id="5397" w:name="_Toc131378827"/>
      <w:r w:rsidRPr="00B02A0B">
        <w:t>15.1.9</w:t>
      </w:r>
      <w:r w:rsidRPr="00B02A0B">
        <w:tab/>
        <w:t>FD NETWORK NOTIFICATION message</w:t>
      </w:r>
      <w:bookmarkEnd w:id="5388"/>
      <w:bookmarkEnd w:id="5389"/>
      <w:bookmarkEnd w:id="5390"/>
      <w:bookmarkEnd w:id="5391"/>
      <w:bookmarkEnd w:id="5392"/>
      <w:bookmarkEnd w:id="5393"/>
      <w:bookmarkEnd w:id="5394"/>
      <w:bookmarkEnd w:id="5395"/>
      <w:bookmarkEnd w:id="5396"/>
      <w:bookmarkEnd w:id="5397"/>
    </w:p>
    <w:p w14:paraId="0FA4AFF5" w14:textId="77777777" w:rsidR="005C310B" w:rsidRPr="00B02A0B" w:rsidRDefault="005C310B" w:rsidP="007D34FE">
      <w:pPr>
        <w:pStyle w:val="Heading4"/>
        <w:rPr>
          <w:lang w:eastAsia="zh-CN"/>
        </w:rPr>
      </w:pPr>
      <w:bookmarkStart w:id="5398" w:name="_Toc20215874"/>
      <w:bookmarkStart w:id="5399" w:name="_Toc27496367"/>
      <w:bookmarkStart w:id="5400" w:name="_Toc36108108"/>
      <w:bookmarkStart w:id="5401" w:name="_Toc44598861"/>
      <w:bookmarkStart w:id="5402" w:name="_Toc44602716"/>
      <w:bookmarkStart w:id="5403" w:name="_Toc45197893"/>
      <w:bookmarkStart w:id="5404" w:name="_Toc45695926"/>
      <w:bookmarkStart w:id="5405" w:name="_Toc51851382"/>
      <w:bookmarkStart w:id="5406" w:name="_Toc92224999"/>
      <w:bookmarkStart w:id="5407" w:name="_Toc131378828"/>
      <w:r w:rsidRPr="00B02A0B">
        <w:rPr>
          <w:lang w:eastAsia="zh-CN"/>
        </w:rPr>
        <w:t>15.1.9.1</w:t>
      </w:r>
      <w:r w:rsidRPr="00B02A0B">
        <w:rPr>
          <w:lang w:eastAsia="zh-CN"/>
        </w:rPr>
        <w:tab/>
        <w:t>Message definition</w:t>
      </w:r>
      <w:bookmarkEnd w:id="5398"/>
      <w:bookmarkEnd w:id="5399"/>
      <w:bookmarkEnd w:id="5400"/>
      <w:bookmarkEnd w:id="5401"/>
      <w:bookmarkEnd w:id="5402"/>
      <w:bookmarkEnd w:id="5403"/>
      <w:bookmarkEnd w:id="5404"/>
      <w:bookmarkEnd w:id="5405"/>
      <w:bookmarkEnd w:id="5406"/>
      <w:bookmarkEnd w:id="5407"/>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408" w:name="_Toc20215875"/>
      <w:bookmarkStart w:id="5409" w:name="_Toc27496368"/>
      <w:bookmarkStart w:id="5410" w:name="_Toc36108109"/>
      <w:bookmarkStart w:id="5411" w:name="_Toc44598862"/>
      <w:bookmarkStart w:id="5412" w:name="_Toc44602717"/>
      <w:bookmarkStart w:id="5413" w:name="_Toc45197894"/>
      <w:bookmarkStart w:id="5414" w:name="_Toc45695927"/>
      <w:bookmarkStart w:id="5415" w:name="_Toc51851383"/>
      <w:bookmarkStart w:id="5416" w:name="_Toc92225000"/>
      <w:bookmarkStart w:id="5417" w:name="_Toc131378829"/>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408"/>
      <w:bookmarkEnd w:id="5409"/>
      <w:bookmarkEnd w:id="5410"/>
      <w:bookmarkEnd w:id="5411"/>
      <w:bookmarkEnd w:id="5412"/>
      <w:bookmarkEnd w:id="5413"/>
      <w:bookmarkEnd w:id="5414"/>
      <w:bookmarkEnd w:id="5415"/>
      <w:bookmarkEnd w:id="5416"/>
      <w:bookmarkEnd w:id="5417"/>
    </w:p>
    <w:p w14:paraId="71DAAF2C" w14:textId="77777777" w:rsidR="005C310B" w:rsidRPr="00B02A0B" w:rsidRDefault="005C310B" w:rsidP="007D34FE">
      <w:pPr>
        <w:pStyle w:val="Heading4"/>
        <w:rPr>
          <w:lang w:eastAsia="zh-CN"/>
        </w:rPr>
      </w:pPr>
      <w:bookmarkStart w:id="5418" w:name="_Toc20215876"/>
      <w:bookmarkStart w:id="5419" w:name="_Toc27496369"/>
      <w:bookmarkStart w:id="5420" w:name="_Toc36108110"/>
      <w:bookmarkStart w:id="5421" w:name="_Toc44598863"/>
      <w:bookmarkStart w:id="5422" w:name="_Toc44602718"/>
      <w:bookmarkStart w:id="5423" w:name="_Toc45197895"/>
      <w:bookmarkStart w:id="5424" w:name="_Toc45695928"/>
      <w:bookmarkStart w:id="5425" w:name="_Toc51851384"/>
      <w:bookmarkStart w:id="5426" w:name="_Toc92225001"/>
      <w:bookmarkStart w:id="5427" w:name="_Toc131378830"/>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18"/>
      <w:bookmarkEnd w:id="5419"/>
      <w:bookmarkEnd w:id="5420"/>
      <w:bookmarkEnd w:id="5421"/>
      <w:bookmarkEnd w:id="5422"/>
      <w:bookmarkEnd w:id="5423"/>
      <w:bookmarkEnd w:id="5424"/>
      <w:bookmarkEnd w:id="5425"/>
      <w:bookmarkEnd w:id="5426"/>
      <w:bookmarkEnd w:id="5427"/>
    </w:p>
    <w:p w14:paraId="6D7F2B09" w14:textId="77777777" w:rsidR="005C310B" w:rsidRPr="00B02A0B" w:rsidRDefault="005C310B" w:rsidP="005C310B">
      <w:r w:rsidRPr="00B02A0B">
        <w:t xml:space="preserve">This message is sent by the </w:t>
      </w:r>
      <w:proofErr w:type="spellStart"/>
      <w:r w:rsidRPr="00B02A0B">
        <w:t>MCData</w:t>
      </w:r>
      <w:proofErr w:type="spellEnd"/>
      <w:r w:rsidRPr="00B02A0B">
        <w:t xml:space="preserve"> server to </w:t>
      </w:r>
      <w:proofErr w:type="spellStart"/>
      <w:r w:rsidRPr="00B02A0B">
        <w:t>MCData</w:t>
      </w:r>
      <w:proofErr w:type="spellEnd"/>
      <w:r w:rsidRPr="00B02A0B">
        <w:t xml:space="preserve"> UE to indicate about intension to release the </w:t>
      </w:r>
      <w:proofErr w:type="spellStart"/>
      <w:r w:rsidRPr="00B02A0B">
        <w:t>MCData</w:t>
      </w:r>
      <w:proofErr w:type="spellEnd"/>
      <w:r w:rsidRPr="00B02A0B">
        <w:t xml:space="preserve"> communication. This message is also sent by the </w:t>
      </w:r>
      <w:proofErr w:type="spellStart"/>
      <w:r w:rsidRPr="00B02A0B">
        <w:t>MCData</w:t>
      </w:r>
      <w:proofErr w:type="spellEnd"/>
      <w:r w:rsidRPr="00B02A0B">
        <w:t xml:space="preserve"> UE to </w:t>
      </w:r>
      <w:proofErr w:type="spellStart"/>
      <w:r w:rsidRPr="00B02A0B">
        <w:t>MCData</w:t>
      </w:r>
      <w:proofErr w:type="spellEnd"/>
      <w:r w:rsidRPr="00B02A0B">
        <w:t xml:space="preserve"> server to request extension for the </w:t>
      </w:r>
      <w:proofErr w:type="spellStart"/>
      <w:r w:rsidRPr="00B02A0B">
        <w:t>MCData</w:t>
      </w:r>
      <w:proofErr w:type="spellEnd"/>
      <w:r w:rsidRPr="00B02A0B">
        <w:t xml:space="preserve"> communication. The </w:t>
      </w:r>
      <w:proofErr w:type="spellStart"/>
      <w:r w:rsidRPr="00B02A0B">
        <w:t>MCData</w:t>
      </w:r>
      <w:proofErr w:type="spellEnd"/>
      <w:r w:rsidRPr="00B02A0B">
        <w:t xml:space="preserve">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28" w:name="_Toc20215877"/>
      <w:bookmarkStart w:id="5429" w:name="_Toc27496370"/>
      <w:bookmarkStart w:id="5430" w:name="_Toc36108111"/>
      <w:bookmarkStart w:id="5431" w:name="_Toc44598864"/>
      <w:bookmarkStart w:id="5432" w:name="_Toc44602719"/>
      <w:bookmarkStart w:id="5433" w:name="_Toc45197896"/>
      <w:bookmarkStart w:id="5434" w:name="_Toc45695929"/>
      <w:bookmarkStart w:id="5435" w:name="_Toc51851385"/>
      <w:bookmarkStart w:id="5436" w:name="_Toc92225002"/>
      <w:bookmarkStart w:id="5437" w:name="_Toc131378831"/>
      <w:r w:rsidRPr="00B02A0B">
        <w:rPr>
          <w:lang w:eastAsia="ko-KR"/>
        </w:rPr>
        <w:t>15.1.</w:t>
      </w:r>
      <w:r w:rsidRPr="00B02A0B">
        <w:rPr>
          <w:lang w:val="en-US" w:eastAsia="ko-KR"/>
        </w:rPr>
        <w:t>11</w:t>
      </w:r>
      <w:r w:rsidRPr="00B02A0B">
        <w:tab/>
      </w:r>
      <w:r w:rsidRPr="00B02A0B">
        <w:rPr>
          <w:lang w:val="en-US"/>
        </w:rPr>
        <w:t>DEFERRED DATA REQUEST m</w:t>
      </w:r>
      <w:proofErr w:type="spellStart"/>
      <w:r w:rsidRPr="00B02A0B">
        <w:rPr>
          <w:lang w:eastAsia="ko-KR"/>
        </w:rPr>
        <w:t>essage</w:t>
      </w:r>
      <w:bookmarkEnd w:id="5428"/>
      <w:bookmarkEnd w:id="5429"/>
      <w:bookmarkEnd w:id="5430"/>
      <w:bookmarkEnd w:id="5431"/>
      <w:bookmarkEnd w:id="5432"/>
      <w:bookmarkEnd w:id="5433"/>
      <w:bookmarkEnd w:id="5434"/>
      <w:bookmarkEnd w:id="5435"/>
      <w:bookmarkEnd w:id="5436"/>
      <w:bookmarkEnd w:id="5437"/>
      <w:proofErr w:type="spellEnd"/>
    </w:p>
    <w:p w14:paraId="6FF754F0" w14:textId="77777777" w:rsidR="005C310B" w:rsidRPr="00B02A0B" w:rsidRDefault="005C310B" w:rsidP="007D34FE">
      <w:pPr>
        <w:pStyle w:val="Heading4"/>
        <w:rPr>
          <w:lang w:eastAsia="zh-CN"/>
        </w:rPr>
      </w:pPr>
      <w:bookmarkStart w:id="5438" w:name="_Toc20215878"/>
      <w:bookmarkStart w:id="5439" w:name="_Toc27496371"/>
      <w:bookmarkStart w:id="5440" w:name="_Toc36108112"/>
      <w:bookmarkStart w:id="5441" w:name="_Toc44598865"/>
      <w:bookmarkStart w:id="5442" w:name="_Toc44602720"/>
      <w:bookmarkStart w:id="5443" w:name="_Toc45197897"/>
      <w:bookmarkStart w:id="5444" w:name="_Toc45695930"/>
      <w:bookmarkStart w:id="5445" w:name="_Toc51851386"/>
      <w:bookmarkStart w:id="5446" w:name="_Toc92225003"/>
      <w:bookmarkStart w:id="5447" w:name="_Toc131378832"/>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38"/>
      <w:bookmarkEnd w:id="5439"/>
      <w:bookmarkEnd w:id="5440"/>
      <w:bookmarkEnd w:id="5441"/>
      <w:bookmarkEnd w:id="5442"/>
      <w:bookmarkEnd w:id="5443"/>
      <w:bookmarkEnd w:id="5444"/>
      <w:bookmarkEnd w:id="5445"/>
      <w:bookmarkEnd w:id="5446"/>
      <w:bookmarkEnd w:id="5447"/>
    </w:p>
    <w:p w14:paraId="4D185C91" w14:textId="77777777" w:rsidR="00B02A0B" w:rsidRPr="00B02A0B" w:rsidRDefault="005C310B" w:rsidP="005C310B">
      <w:r w:rsidRPr="00B02A0B">
        <w:t xml:space="preserve">This message is sent by the </w:t>
      </w:r>
      <w:proofErr w:type="spellStart"/>
      <w:r w:rsidRPr="00B02A0B">
        <w:t>MCData</w:t>
      </w:r>
      <w:proofErr w:type="spellEnd"/>
      <w:r w:rsidRPr="00B02A0B">
        <w:t xml:space="preserve"> UE to </w:t>
      </w:r>
      <w:proofErr w:type="spellStart"/>
      <w:r w:rsidRPr="00B02A0B">
        <w:t>MCData</w:t>
      </w:r>
      <w:proofErr w:type="spellEnd"/>
      <w:r w:rsidRPr="00B02A0B">
        <w:t xml:space="preserve"> server to request the list of group communications which was deferred by the </w:t>
      </w:r>
      <w:proofErr w:type="spellStart"/>
      <w:r w:rsidRPr="00B02A0B">
        <w:t>MCData</w:t>
      </w:r>
      <w:proofErr w:type="spellEnd"/>
      <w:r w:rsidRPr="00B02A0B">
        <w:t xml:space="preserve">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48" w:name="_Toc20215879"/>
      <w:bookmarkStart w:id="5449" w:name="_Toc27496372"/>
      <w:bookmarkStart w:id="5450" w:name="_Toc36108113"/>
      <w:bookmarkStart w:id="5451" w:name="_Toc44598866"/>
      <w:bookmarkStart w:id="5452" w:name="_Toc44602721"/>
      <w:bookmarkStart w:id="5453" w:name="_Toc45197898"/>
      <w:bookmarkStart w:id="5454" w:name="_Toc45695931"/>
      <w:bookmarkStart w:id="5455" w:name="_Toc51851387"/>
      <w:bookmarkStart w:id="5456" w:name="_Toc92225004"/>
      <w:bookmarkStart w:id="5457" w:name="_Toc131378833"/>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48"/>
      <w:bookmarkEnd w:id="5449"/>
      <w:bookmarkEnd w:id="5450"/>
      <w:bookmarkEnd w:id="5451"/>
      <w:bookmarkEnd w:id="5452"/>
      <w:bookmarkEnd w:id="5453"/>
      <w:bookmarkEnd w:id="5454"/>
      <w:bookmarkEnd w:id="5455"/>
      <w:bookmarkEnd w:id="5456"/>
      <w:bookmarkEnd w:id="5457"/>
    </w:p>
    <w:p w14:paraId="5E6D30B3" w14:textId="77777777" w:rsidR="005C310B" w:rsidRPr="00B02A0B" w:rsidRDefault="005C310B" w:rsidP="007D34FE">
      <w:pPr>
        <w:pStyle w:val="Heading4"/>
        <w:rPr>
          <w:lang w:eastAsia="zh-CN"/>
        </w:rPr>
      </w:pPr>
      <w:bookmarkStart w:id="5458" w:name="_Toc20215880"/>
      <w:bookmarkStart w:id="5459" w:name="_Toc27496373"/>
      <w:bookmarkStart w:id="5460" w:name="_Toc36108114"/>
      <w:bookmarkStart w:id="5461" w:name="_Toc44598867"/>
      <w:bookmarkStart w:id="5462" w:name="_Toc44602722"/>
      <w:bookmarkStart w:id="5463" w:name="_Toc45197899"/>
      <w:bookmarkStart w:id="5464" w:name="_Toc45695932"/>
      <w:bookmarkStart w:id="5465" w:name="_Toc51851388"/>
      <w:bookmarkStart w:id="5466" w:name="_Toc92225005"/>
      <w:bookmarkStart w:id="5467" w:name="_Toc131378834"/>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58"/>
      <w:bookmarkEnd w:id="5459"/>
      <w:bookmarkEnd w:id="5460"/>
      <w:bookmarkEnd w:id="5461"/>
      <w:bookmarkEnd w:id="5462"/>
      <w:bookmarkEnd w:id="5463"/>
      <w:bookmarkEnd w:id="5464"/>
      <w:bookmarkEnd w:id="5465"/>
      <w:bookmarkEnd w:id="5466"/>
      <w:bookmarkEnd w:id="5467"/>
    </w:p>
    <w:p w14:paraId="6D59616C" w14:textId="77777777" w:rsidR="00B02A0B" w:rsidRPr="00B02A0B" w:rsidRDefault="005C310B" w:rsidP="005C310B">
      <w:r w:rsidRPr="00B02A0B">
        <w:t xml:space="preserve">This message is sent by the </w:t>
      </w:r>
      <w:proofErr w:type="spellStart"/>
      <w:r w:rsidRPr="00B02A0B">
        <w:t>MCData</w:t>
      </w:r>
      <w:proofErr w:type="spellEnd"/>
      <w:r w:rsidRPr="00B02A0B">
        <w:t xml:space="preserve"> server to the </w:t>
      </w:r>
      <w:proofErr w:type="spellStart"/>
      <w:r w:rsidRPr="00B02A0B">
        <w:t>MCData</w:t>
      </w:r>
      <w:proofErr w:type="spellEnd"/>
      <w:r w:rsidRPr="00B02A0B">
        <w:t xml:space="preserve"> UE as response to the list of deferred group communications request from the </w:t>
      </w:r>
      <w:proofErr w:type="spellStart"/>
      <w:r w:rsidRPr="00B02A0B">
        <w:t>MCData</w:t>
      </w:r>
      <w:proofErr w:type="spellEnd"/>
      <w:r w:rsidRPr="00B02A0B">
        <w:t xml:space="preserve">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proofErr w:type="spellStart"/>
            <w:r w:rsidRPr="00B02A0B">
              <w:t>MCData</w:t>
            </w:r>
            <w:proofErr w:type="spellEnd"/>
            <w:r w:rsidRPr="00B02A0B">
              <w:t xml:space="preserve">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proofErr w:type="spellStart"/>
            <w:r w:rsidRPr="00B02A0B">
              <w:rPr>
                <w:lang w:eastAsia="zh-CN"/>
              </w:rPr>
              <w:t>MCData</w:t>
            </w:r>
            <w:proofErr w:type="spellEnd"/>
            <w:r w:rsidRPr="00B02A0B">
              <w:rPr>
                <w:lang w:eastAsia="zh-CN"/>
              </w:rPr>
              <w:t xml:space="preserve">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proofErr w:type="spellStart"/>
            <w:r w:rsidRPr="00B02A0B">
              <w:rPr>
                <w:lang w:eastAsia="zh-CN"/>
              </w:rPr>
              <w:t>MCData</w:t>
            </w:r>
            <w:proofErr w:type="spellEnd"/>
            <w:r w:rsidRPr="00B02A0B">
              <w:rPr>
                <w:lang w:eastAsia="zh-CN"/>
              </w:rPr>
              <w:t xml:space="preserve">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w:t>
      </w:r>
      <w:proofErr w:type="spellStart"/>
      <w:r w:rsidRPr="00B02A0B">
        <w:t>i.e</w:t>
      </w:r>
      <w:proofErr w:type="spellEnd"/>
      <w:r w:rsidRPr="00B02A0B">
        <w:t xml:space="preserv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68" w:name="_Toc20215881"/>
      <w:bookmarkStart w:id="5469" w:name="_Toc27496374"/>
      <w:bookmarkStart w:id="5470" w:name="_Toc36108115"/>
      <w:bookmarkStart w:id="5471" w:name="_Toc44598868"/>
      <w:bookmarkStart w:id="5472" w:name="_Toc44602723"/>
      <w:bookmarkStart w:id="5473" w:name="_Toc45197900"/>
      <w:bookmarkStart w:id="5474" w:name="_Toc45695933"/>
      <w:bookmarkStart w:id="5475" w:name="_Toc51851389"/>
      <w:bookmarkStart w:id="5476" w:name="_Toc92225006"/>
      <w:bookmarkStart w:id="5477" w:name="_Toc131378835"/>
      <w:r w:rsidRPr="00B02A0B">
        <w:t>15.1.13</w:t>
      </w:r>
      <w:r w:rsidRPr="00B02A0B">
        <w:tab/>
        <w:t>FD HTTP TERMINATION</w:t>
      </w:r>
      <w:bookmarkEnd w:id="5468"/>
      <w:bookmarkEnd w:id="5469"/>
      <w:bookmarkEnd w:id="5470"/>
      <w:bookmarkEnd w:id="5471"/>
      <w:bookmarkEnd w:id="5472"/>
      <w:bookmarkEnd w:id="5473"/>
      <w:bookmarkEnd w:id="5474"/>
      <w:bookmarkEnd w:id="5475"/>
      <w:bookmarkEnd w:id="5476"/>
      <w:bookmarkEnd w:id="5477"/>
    </w:p>
    <w:p w14:paraId="1F386E33" w14:textId="77777777" w:rsidR="005C310B" w:rsidRPr="00B02A0B" w:rsidRDefault="005C310B" w:rsidP="007D34FE">
      <w:pPr>
        <w:pStyle w:val="Heading4"/>
      </w:pPr>
      <w:bookmarkStart w:id="5478" w:name="_Toc20215882"/>
      <w:bookmarkStart w:id="5479" w:name="_Toc27496375"/>
      <w:bookmarkStart w:id="5480" w:name="_Toc36108116"/>
      <w:bookmarkStart w:id="5481" w:name="_Toc44598869"/>
      <w:bookmarkStart w:id="5482" w:name="_Toc44602724"/>
      <w:bookmarkStart w:id="5483" w:name="_Toc45197901"/>
      <w:bookmarkStart w:id="5484" w:name="_Toc45695934"/>
      <w:bookmarkStart w:id="5485" w:name="_Toc51851390"/>
      <w:bookmarkStart w:id="5486" w:name="_Toc92225007"/>
      <w:bookmarkStart w:id="5487" w:name="_Toc131378836"/>
      <w:r w:rsidRPr="00B02A0B">
        <w:t>15.1.13.1</w:t>
      </w:r>
      <w:r w:rsidRPr="00B02A0B">
        <w:tab/>
        <w:t>Message definition</w:t>
      </w:r>
      <w:bookmarkEnd w:id="5478"/>
      <w:bookmarkEnd w:id="5479"/>
      <w:bookmarkEnd w:id="5480"/>
      <w:bookmarkEnd w:id="5481"/>
      <w:bookmarkEnd w:id="5482"/>
      <w:bookmarkEnd w:id="5483"/>
      <w:bookmarkEnd w:id="5484"/>
      <w:bookmarkEnd w:id="5485"/>
      <w:bookmarkEnd w:id="5486"/>
      <w:bookmarkEnd w:id="5487"/>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88" w:name="_Toc20153066"/>
      <w:bookmarkStart w:id="5489" w:name="_Toc27496376"/>
      <w:bookmarkStart w:id="5490" w:name="_Toc36108117"/>
      <w:bookmarkStart w:id="5491" w:name="_Toc44598870"/>
      <w:bookmarkStart w:id="5492" w:name="_Toc44602725"/>
      <w:bookmarkStart w:id="5493" w:name="_Toc45197902"/>
      <w:bookmarkStart w:id="5494" w:name="_Toc45695935"/>
      <w:bookmarkStart w:id="5495" w:name="_Toc51851391"/>
      <w:bookmarkStart w:id="5496" w:name="_Toc92225008"/>
      <w:bookmarkStart w:id="5497" w:name="_Toc20215883"/>
      <w:bookmarkStart w:id="5498" w:name="_Toc131378837"/>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88"/>
      <w:bookmarkEnd w:id="5489"/>
      <w:bookmarkEnd w:id="5490"/>
      <w:bookmarkEnd w:id="5491"/>
      <w:bookmarkEnd w:id="5492"/>
      <w:bookmarkEnd w:id="5493"/>
      <w:bookmarkEnd w:id="5494"/>
      <w:bookmarkEnd w:id="5495"/>
      <w:bookmarkEnd w:id="5496"/>
      <w:bookmarkEnd w:id="5498"/>
    </w:p>
    <w:p w14:paraId="567A7906" w14:textId="77777777" w:rsidR="005C310B" w:rsidRPr="00B02A0B" w:rsidRDefault="005C310B" w:rsidP="007D34FE">
      <w:pPr>
        <w:pStyle w:val="Heading4"/>
        <w:rPr>
          <w:lang w:eastAsia="zh-CN"/>
        </w:rPr>
      </w:pPr>
      <w:bookmarkStart w:id="5499" w:name="_Toc20153067"/>
      <w:bookmarkStart w:id="5500" w:name="_Toc27496377"/>
      <w:bookmarkStart w:id="5501" w:name="_Toc36108118"/>
      <w:bookmarkStart w:id="5502" w:name="_Toc44598871"/>
      <w:bookmarkStart w:id="5503" w:name="_Toc44602726"/>
      <w:bookmarkStart w:id="5504" w:name="_Toc45197903"/>
      <w:bookmarkStart w:id="5505" w:name="_Toc45695936"/>
      <w:bookmarkStart w:id="5506" w:name="_Toc51851392"/>
      <w:bookmarkStart w:id="5507" w:name="_Toc92225009"/>
      <w:bookmarkStart w:id="5508" w:name="_Toc131378838"/>
      <w:r w:rsidRPr="00B02A0B">
        <w:rPr>
          <w:lang w:eastAsia="zh-CN"/>
        </w:rPr>
        <w:t>15.1.14.1</w:t>
      </w:r>
      <w:r w:rsidRPr="00B02A0B">
        <w:rPr>
          <w:lang w:eastAsia="zh-CN"/>
        </w:rPr>
        <w:tab/>
        <w:t>Message definition</w:t>
      </w:r>
      <w:bookmarkEnd w:id="5499"/>
      <w:bookmarkEnd w:id="5500"/>
      <w:bookmarkEnd w:id="5501"/>
      <w:bookmarkEnd w:id="5502"/>
      <w:bookmarkEnd w:id="5503"/>
      <w:bookmarkEnd w:id="5504"/>
      <w:bookmarkEnd w:id="5505"/>
      <w:bookmarkEnd w:id="5506"/>
      <w:bookmarkEnd w:id="5507"/>
      <w:bookmarkEnd w:id="5508"/>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proofErr w:type="spellStart"/>
            <w:r w:rsidRPr="00B02A0B">
              <w:rPr>
                <w:lang w:eastAsia="zh-CN"/>
              </w:rPr>
              <w:t>MCData</w:t>
            </w:r>
            <w:proofErr w:type="spellEnd"/>
            <w:r w:rsidRPr="00B02A0B">
              <w:rPr>
                <w:lang w:eastAsia="zh-CN"/>
              </w:rPr>
              <w:t xml:space="preserve">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509" w:name="_Toc20153068"/>
      <w:bookmarkStart w:id="5510" w:name="_Toc27496378"/>
      <w:bookmarkStart w:id="5511" w:name="_Toc36108119"/>
      <w:bookmarkStart w:id="5512" w:name="_Toc44598872"/>
      <w:bookmarkStart w:id="5513" w:name="_Toc44602727"/>
      <w:bookmarkStart w:id="5514" w:name="_Toc45197904"/>
      <w:bookmarkStart w:id="5515" w:name="_Toc45695937"/>
      <w:bookmarkStart w:id="5516" w:name="_Toc51851393"/>
      <w:bookmarkStart w:id="5517" w:name="_Toc92225010"/>
      <w:bookmarkStart w:id="5518" w:name="_Toc131378839"/>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509"/>
      <w:bookmarkEnd w:id="5510"/>
      <w:bookmarkEnd w:id="5511"/>
      <w:bookmarkEnd w:id="5512"/>
      <w:bookmarkEnd w:id="5513"/>
      <w:bookmarkEnd w:id="5514"/>
      <w:bookmarkEnd w:id="5515"/>
      <w:bookmarkEnd w:id="5516"/>
      <w:bookmarkEnd w:id="5517"/>
      <w:bookmarkEnd w:id="5518"/>
    </w:p>
    <w:p w14:paraId="4472B048" w14:textId="77777777" w:rsidR="005C310B" w:rsidRPr="00B02A0B" w:rsidRDefault="005C310B" w:rsidP="007D34FE">
      <w:pPr>
        <w:pStyle w:val="Heading4"/>
        <w:rPr>
          <w:lang w:eastAsia="zh-CN"/>
        </w:rPr>
      </w:pPr>
      <w:bookmarkStart w:id="5519" w:name="_Toc20153069"/>
      <w:bookmarkStart w:id="5520" w:name="_Toc27496379"/>
      <w:bookmarkStart w:id="5521" w:name="_Toc36108120"/>
      <w:bookmarkStart w:id="5522" w:name="_Toc44598873"/>
      <w:bookmarkStart w:id="5523" w:name="_Toc44602728"/>
      <w:bookmarkStart w:id="5524" w:name="_Toc45197905"/>
      <w:bookmarkStart w:id="5525" w:name="_Toc45695938"/>
      <w:bookmarkStart w:id="5526" w:name="_Toc51851394"/>
      <w:bookmarkStart w:id="5527" w:name="_Toc92225011"/>
      <w:bookmarkStart w:id="5528" w:name="_Toc131378840"/>
      <w:r w:rsidRPr="00B02A0B">
        <w:rPr>
          <w:lang w:eastAsia="zh-CN"/>
        </w:rPr>
        <w:t>15.1.15.1</w:t>
      </w:r>
      <w:r w:rsidRPr="00B02A0B">
        <w:rPr>
          <w:lang w:eastAsia="zh-CN"/>
        </w:rPr>
        <w:tab/>
        <w:t>Message definition</w:t>
      </w:r>
      <w:bookmarkEnd w:id="5519"/>
      <w:bookmarkEnd w:id="5520"/>
      <w:bookmarkEnd w:id="5521"/>
      <w:bookmarkEnd w:id="5522"/>
      <w:bookmarkEnd w:id="5523"/>
      <w:bookmarkEnd w:id="5524"/>
      <w:bookmarkEnd w:id="5525"/>
      <w:bookmarkEnd w:id="5526"/>
      <w:bookmarkEnd w:id="5527"/>
      <w:bookmarkEnd w:id="5528"/>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 xml:space="preserve">Originating </w:t>
            </w:r>
            <w:proofErr w:type="spellStart"/>
            <w:r w:rsidRPr="00B02A0B">
              <w:rPr>
                <w:lang w:eastAsia="zh-CN"/>
              </w:rPr>
              <w:t>MCData</w:t>
            </w:r>
            <w:proofErr w:type="spellEnd"/>
            <w:r w:rsidRPr="00B02A0B">
              <w:rPr>
                <w:lang w:eastAsia="zh-CN"/>
              </w:rPr>
              <w:t xml:space="preserve">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 xml:space="preserve">Sending </w:t>
            </w:r>
            <w:proofErr w:type="spellStart"/>
            <w:r w:rsidRPr="00B02A0B">
              <w:rPr>
                <w:lang w:eastAsia="zh-CN"/>
              </w:rPr>
              <w:t>MCData</w:t>
            </w:r>
            <w:proofErr w:type="spellEnd"/>
            <w:r w:rsidRPr="00B02A0B">
              <w:rPr>
                <w:lang w:eastAsia="zh-CN"/>
              </w:rPr>
              <w:t xml:space="preserve">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29" w:name="_Toc20153070"/>
      <w:bookmarkStart w:id="5530" w:name="_Toc27496380"/>
      <w:bookmarkStart w:id="5531" w:name="_Toc36108121"/>
      <w:bookmarkStart w:id="5532" w:name="_Toc44598874"/>
      <w:bookmarkStart w:id="5533" w:name="_Toc44602729"/>
      <w:bookmarkStart w:id="5534" w:name="_Toc45197906"/>
      <w:bookmarkStart w:id="5535" w:name="_Toc45695939"/>
      <w:bookmarkStart w:id="5536" w:name="_Toc51851395"/>
      <w:bookmarkStart w:id="5537" w:name="_Toc92225012"/>
      <w:bookmarkStart w:id="5538" w:name="_Toc131378841"/>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29"/>
      <w:bookmarkEnd w:id="5530"/>
      <w:bookmarkEnd w:id="5531"/>
      <w:bookmarkEnd w:id="5532"/>
      <w:bookmarkEnd w:id="5533"/>
      <w:bookmarkEnd w:id="5534"/>
      <w:bookmarkEnd w:id="5535"/>
      <w:bookmarkEnd w:id="5536"/>
      <w:bookmarkEnd w:id="5537"/>
      <w:bookmarkEnd w:id="5538"/>
    </w:p>
    <w:p w14:paraId="12C0B4CB" w14:textId="77777777" w:rsidR="005C310B" w:rsidRPr="00B02A0B" w:rsidRDefault="005C310B" w:rsidP="007D34FE">
      <w:pPr>
        <w:pStyle w:val="Heading4"/>
        <w:rPr>
          <w:lang w:eastAsia="zh-CN"/>
        </w:rPr>
      </w:pPr>
      <w:bookmarkStart w:id="5539" w:name="_Toc20153071"/>
      <w:bookmarkStart w:id="5540" w:name="_Toc27496381"/>
      <w:bookmarkStart w:id="5541" w:name="_Toc36108122"/>
      <w:bookmarkStart w:id="5542" w:name="_Toc44598875"/>
      <w:bookmarkStart w:id="5543" w:name="_Toc44602730"/>
      <w:bookmarkStart w:id="5544" w:name="_Toc45197907"/>
      <w:bookmarkStart w:id="5545" w:name="_Toc45695940"/>
      <w:bookmarkStart w:id="5546" w:name="_Toc51851396"/>
      <w:bookmarkStart w:id="5547" w:name="_Toc92225013"/>
      <w:bookmarkStart w:id="5548" w:name="_Toc131378842"/>
      <w:r w:rsidRPr="00B02A0B">
        <w:rPr>
          <w:lang w:eastAsia="zh-CN"/>
        </w:rPr>
        <w:t>15.1.16.1</w:t>
      </w:r>
      <w:r w:rsidRPr="00B02A0B">
        <w:rPr>
          <w:lang w:eastAsia="zh-CN"/>
        </w:rPr>
        <w:tab/>
        <w:t>Message definition</w:t>
      </w:r>
      <w:bookmarkEnd w:id="5539"/>
      <w:bookmarkEnd w:id="5540"/>
      <w:bookmarkEnd w:id="5541"/>
      <w:bookmarkEnd w:id="5542"/>
      <w:bookmarkEnd w:id="5543"/>
      <w:bookmarkEnd w:id="5544"/>
      <w:bookmarkEnd w:id="5545"/>
      <w:bookmarkEnd w:id="5546"/>
      <w:bookmarkEnd w:id="5547"/>
      <w:bookmarkEnd w:id="5548"/>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 xml:space="preserve">Originating </w:t>
            </w:r>
            <w:proofErr w:type="spellStart"/>
            <w:r w:rsidRPr="00B02A0B">
              <w:rPr>
                <w:lang w:eastAsia="zh-CN"/>
              </w:rPr>
              <w:t>MCData</w:t>
            </w:r>
            <w:proofErr w:type="spellEnd"/>
            <w:r w:rsidRPr="00B02A0B">
              <w:rPr>
                <w:lang w:eastAsia="zh-CN"/>
              </w:rPr>
              <w:t xml:space="preserve">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49" w:name="_Toc20153072"/>
      <w:bookmarkStart w:id="5550" w:name="_Toc27496382"/>
      <w:bookmarkStart w:id="5551" w:name="_Toc36108123"/>
      <w:bookmarkStart w:id="5552" w:name="_Toc44598876"/>
      <w:bookmarkStart w:id="5553" w:name="_Toc44602731"/>
      <w:bookmarkStart w:id="5554" w:name="_Toc45197908"/>
      <w:bookmarkStart w:id="5555" w:name="_Toc45695941"/>
      <w:bookmarkStart w:id="5556" w:name="_Toc51851397"/>
      <w:bookmarkStart w:id="5557" w:name="_Toc92225014"/>
      <w:bookmarkStart w:id="5558" w:name="_Toc131378843"/>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49"/>
      <w:bookmarkEnd w:id="5550"/>
      <w:bookmarkEnd w:id="5551"/>
      <w:bookmarkEnd w:id="5552"/>
      <w:bookmarkEnd w:id="5553"/>
      <w:bookmarkEnd w:id="5554"/>
      <w:bookmarkEnd w:id="5555"/>
      <w:bookmarkEnd w:id="5556"/>
      <w:bookmarkEnd w:id="5557"/>
      <w:bookmarkEnd w:id="5558"/>
    </w:p>
    <w:p w14:paraId="0B502345" w14:textId="77777777" w:rsidR="005C310B" w:rsidRPr="00B02A0B" w:rsidRDefault="005C310B" w:rsidP="007D34FE">
      <w:pPr>
        <w:pStyle w:val="Heading4"/>
        <w:rPr>
          <w:lang w:eastAsia="zh-CN"/>
        </w:rPr>
      </w:pPr>
      <w:bookmarkStart w:id="5559" w:name="_Toc20153073"/>
      <w:bookmarkStart w:id="5560" w:name="_Toc27496383"/>
      <w:bookmarkStart w:id="5561" w:name="_Toc36108124"/>
      <w:bookmarkStart w:id="5562" w:name="_Toc44598877"/>
      <w:bookmarkStart w:id="5563" w:name="_Toc44602732"/>
      <w:bookmarkStart w:id="5564" w:name="_Toc45197909"/>
      <w:bookmarkStart w:id="5565" w:name="_Toc45695942"/>
      <w:bookmarkStart w:id="5566" w:name="_Toc51851398"/>
      <w:bookmarkStart w:id="5567" w:name="_Toc92225015"/>
      <w:bookmarkStart w:id="5568" w:name="_Toc131378844"/>
      <w:r w:rsidRPr="00B02A0B">
        <w:rPr>
          <w:lang w:eastAsia="zh-CN"/>
        </w:rPr>
        <w:t>15.1.17.1</w:t>
      </w:r>
      <w:r w:rsidRPr="00B02A0B">
        <w:rPr>
          <w:lang w:eastAsia="zh-CN"/>
        </w:rPr>
        <w:tab/>
        <w:t>Message definition</w:t>
      </w:r>
      <w:bookmarkEnd w:id="5559"/>
      <w:bookmarkEnd w:id="5560"/>
      <w:bookmarkEnd w:id="5561"/>
      <w:bookmarkEnd w:id="5562"/>
      <w:bookmarkEnd w:id="5563"/>
      <w:bookmarkEnd w:id="5564"/>
      <w:bookmarkEnd w:id="5565"/>
      <w:bookmarkEnd w:id="5566"/>
      <w:bookmarkEnd w:id="5567"/>
      <w:bookmarkEnd w:id="5568"/>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 xml:space="preserve">Originating </w:t>
            </w:r>
            <w:proofErr w:type="spellStart"/>
            <w:r w:rsidRPr="00B02A0B">
              <w:rPr>
                <w:lang w:eastAsia="zh-CN"/>
              </w:rPr>
              <w:t>MCData</w:t>
            </w:r>
            <w:proofErr w:type="spellEnd"/>
            <w:r w:rsidRPr="00B02A0B">
              <w:rPr>
                <w:lang w:eastAsia="zh-CN"/>
              </w:rPr>
              <w:t xml:space="preserve">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 xml:space="preserve">Sending </w:t>
            </w:r>
            <w:proofErr w:type="spellStart"/>
            <w:r w:rsidRPr="00B02A0B">
              <w:rPr>
                <w:lang w:eastAsia="zh-CN"/>
              </w:rPr>
              <w:t>MCData</w:t>
            </w:r>
            <w:proofErr w:type="spellEnd"/>
            <w:r w:rsidRPr="00B02A0B">
              <w:rPr>
                <w:lang w:eastAsia="zh-CN"/>
              </w:rPr>
              <w:t xml:space="preserve">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proofErr w:type="spellStart"/>
            <w:r w:rsidRPr="00B02A0B">
              <w:rPr>
                <w:lang w:eastAsia="zh-CN"/>
              </w:rPr>
              <w:t>MCData</w:t>
            </w:r>
            <w:proofErr w:type="spellEnd"/>
            <w:r w:rsidRPr="00B02A0B">
              <w:rPr>
                <w:lang w:eastAsia="zh-CN"/>
              </w:rPr>
              <w:t xml:space="preserve">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69" w:name="_Toc27496384"/>
      <w:bookmarkStart w:id="5570" w:name="_Toc36108125"/>
      <w:bookmarkStart w:id="5571" w:name="_Toc44598878"/>
      <w:bookmarkStart w:id="5572" w:name="_Toc44602733"/>
      <w:bookmarkStart w:id="5573" w:name="_Toc45197910"/>
      <w:bookmarkStart w:id="5574" w:name="_Toc45695943"/>
      <w:bookmarkStart w:id="5575" w:name="_Toc51851399"/>
      <w:bookmarkStart w:id="5576" w:name="_Toc92225016"/>
      <w:bookmarkStart w:id="5577" w:name="_Toc131378845"/>
      <w:r w:rsidRPr="00B02A0B">
        <w:t>15.2</w:t>
      </w:r>
      <w:r w:rsidRPr="00B02A0B">
        <w:tab/>
        <w:t>General message format and information elements coding</w:t>
      </w:r>
      <w:bookmarkEnd w:id="5497"/>
      <w:bookmarkEnd w:id="5569"/>
      <w:bookmarkEnd w:id="5570"/>
      <w:bookmarkEnd w:id="5571"/>
      <w:bookmarkEnd w:id="5572"/>
      <w:bookmarkEnd w:id="5573"/>
      <w:bookmarkEnd w:id="5574"/>
      <w:bookmarkEnd w:id="5575"/>
      <w:bookmarkEnd w:id="5576"/>
      <w:bookmarkEnd w:id="5577"/>
    </w:p>
    <w:p w14:paraId="7255E431" w14:textId="77777777" w:rsidR="005C310B" w:rsidRPr="00B02A0B" w:rsidRDefault="005C310B" w:rsidP="007D34FE">
      <w:pPr>
        <w:pStyle w:val="Heading3"/>
        <w:rPr>
          <w:lang w:eastAsia="ko-KR"/>
        </w:rPr>
      </w:pPr>
      <w:bookmarkStart w:id="5578" w:name="_Toc20215884"/>
      <w:bookmarkStart w:id="5579" w:name="_Toc27496385"/>
      <w:bookmarkStart w:id="5580" w:name="_Toc36108126"/>
      <w:bookmarkStart w:id="5581" w:name="_Toc44598879"/>
      <w:bookmarkStart w:id="5582" w:name="_Toc44602734"/>
      <w:bookmarkStart w:id="5583" w:name="_Toc45197911"/>
      <w:bookmarkStart w:id="5584" w:name="_Toc45695944"/>
      <w:bookmarkStart w:id="5585" w:name="_Toc51851400"/>
      <w:bookmarkStart w:id="5586" w:name="_Toc92225017"/>
      <w:bookmarkStart w:id="5587" w:name="_Toc131378846"/>
      <w:r w:rsidRPr="00B02A0B">
        <w:t>15.2.1</w:t>
      </w:r>
      <w:r w:rsidRPr="00B02A0B">
        <w:rPr>
          <w:lang w:eastAsia="ko-KR"/>
        </w:rPr>
        <w:tab/>
        <w:t>General</w:t>
      </w:r>
      <w:bookmarkEnd w:id="5578"/>
      <w:bookmarkEnd w:id="5579"/>
      <w:bookmarkEnd w:id="5580"/>
      <w:bookmarkEnd w:id="5581"/>
      <w:bookmarkEnd w:id="5582"/>
      <w:bookmarkEnd w:id="5583"/>
      <w:bookmarkEnd w:id="5584"/>
      <w:bookmarkEnd w:id="5585"/>
      <w:bookmarkEnd w:id="5586"/>
      <w:bookmarkEnd w:id="5587"/>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88" w:name="_Toc20215885"/>
      <w:bookmarkStart w:id="5589" w:name="_Toc27496386"/>
      <w:bookmarkStart w:id="5590" w:name="_Toc36108127"/>
      <w:bookmarkStart w:id="5591" w:name="_Toc44598880"/>
      <w:bookmarkStart w:id="5592" w:name="_Toc44602735"/>
      <w:bookmarkStart w:id="5593" w:name="_Toc45197912"/>
      <w:bookmarkStart w:id="5594" w:name="_Toc45695945"/>
      <w:bookmarkStart w:id="5595" w:name="_Toc51851401"/>
      <w:bookmarkStart w:id="5596" w:name="_Toc92225018"/>
      <w:bookmarkStart w:id="5597" w:name="_Toc131378847"/>
      <w:r w:rsidRPr="00B02A0B">
        <w:t>15.2.2</w:t>
      </w:r>
      <w:r w:rsidRPr="00B02A0B">
        <w:rPr>
          <w:lang w:eastAsia="ko-KR"/>
        </w:rPr>
        <w:tab/>
        <w:t>Message type</w:t>
      </w:r>
      <w:bookmarkEnd w:id="5588"/>
      <w:bookmarkEnd w:id="5589"/>
      <w:bookmarkEnd w:id="5590"/>
      <w:bookmarkEnd w:id="5591"/>
      <w:bookmarkEnd w:id="5592"/>
      <w:bookmarkEnd w:id="5593"/>
      <w:bookmarkEnd w:id="5594"/>
      <w:bookmarkEnd w:id="5595"/>
      <w:bookmarkEnd w:id="5596"/>
      <w:bookmarkEnd w:id="5597"/>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98" w:name="_Toc20215886"/>
      <w:bookmarkStart w:id="5599" w:name="_Toc27496387"/>
      <w:bookmarkStart w:id="5600" w:name="_Toc36108128"/>
      <w:bookmarkStart w:id="5601" w:name="_Toc44598881"/>
      <w:bookmarkStart w:id="5602" w:name="_Toc44602736"/>
      <w:bookmarkStart w:id="5603" w:name="_Toc45197913"/>
      <w:bookmarkStart w:id="5604" w:name="_Toc45695946"/>
      <w:bookmarkStart w:id="5605" w:name="_Toc51851402"/>
      <w:bookmarkStart w:id="5606" w:name="_Toc92225019"/>
      <w:bookmarkStart w:id="5607" w:name="_Toc131378848"/>
      <w:r w:rsidRPr="00B02A0B">
        <w:t>15.2.3</w:t>
      </w:r>
      <w:r w:rsidRPr="00B02A0B">
        <w:rPr>
          <w:lang w:eastAsia="ko-KR"/>
        </w:rPr>
        <w:tab/>
        <w:t>SDS disposition request type</w:t>
      </w:r>
      <w:bookmarkEnd w:id="5598"/>
      <w:bookmarkEnd w:id="5599"/>
      <w:bookmarkEnd w:id="5600"/>
      <w:bookmarkEnd w:id="5601"/>
      <w:bookmarkEnd w:id="5602"/>
      <w:bookmarkEnd w:id="5603"/>
      <w:bookmarkEnd w:id="5604"/>
      <w:bookmarkEnd w:id="5605"/>
      <w:bookmarkEnd w:id="5606"/>
      <w:bookmarkEnd w:id="5607"/>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 xml:space="preserve">SDS disposition </w:t>
            </w:r>
            <w:proofErr w:type="spellStart"/>
            <w:r w:rsidRPr="009C194E">
              <w:rPr>
                <w:lang w:val="fr-FR"/>
              </w:rPr>
              <w:t>request</w:t>
            </w:r>
            <w:proofErr w:type="spellEnd"/>
            <w:r w:rsidRPr="009C194E">
              <w:rPr>
                <w:lang w:val="fr-FR"/>
              </w:rPr>
              <w:t xml:space="preserve">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608" w:name="_Toc20215887"/>
      <w:bookmarkStart w:id="5609" w:name="_Toc27496388"/>
      <w:bookmarkStart w:id="5610" w:name="_Toc36108129"/>
      <w:bookmarkStart w:id="5611" w:name="_Toc44598882"/>
      <w:bookmarkStart w:id="5612" w:name="_Toc44602737"/>
      <w:bookmarkStart w:id="5613" w:name="_Toc45197914"/>
      <w:bookmarkStart w:id="5614" w:name="_Toc45695947"/>
      <w:bookmarkStart w:id="5615" w:name="_Toc51851403"/>
      <w:bookmarkStart w:id="5616" w:name="_Toc92225020"/>
      <w:bookmarkStart w:id="5617" w:name="_Toc131378849"/>
      <w:r w:rsidRPr="00B02A0B">
        <w:t>15.2.4</w:t>
      </w:r>
      <w:r w:rsidRPr="00B02A0B">
        <w:rPr>
          <w:lang w:eastAsia="ko-KR"/>
        </w:rPr>
        <w:tab/>
        <w:t>FD disposition request type</w:t>
      </w:r>
      <w:bookmarkEnd w:id="5608"/>
      <w:bookmarkEnd w:id="5609"/>
      <w:bookmarkEnd w:id="5610"/>
      <w:bookmarkEnd w:id="5611"/>
      <w:bookmarkEnd w:id="5612"/>
      <w:bookmarkEnd w:id="5613"/>
      <w:bookmarkEnd w:id="5614"/>
      <w:bookmarkEnd w:id="5615"/>
      <w:bookmarkEnd w:id="5616"/>
      <w:bookmarkEnd w:id="5617"/>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 xml:space="preserve">FD disposition </w:t>
            </w:r>
            <w:proofErr w:type="spellStart"/>
            <w:r w:rsidRPr="009C194E">
              <w:rPr>
                <w:lang w:val="fr-FR"/>
              </w:rPr>
              <w:t>request</w:t>
            </w:r>
            <w:proofErr w:type="spellEnd"/>
            <w:r w:rsidRPr="009C194E">
              <w:rPr>
                <w:lang w:val="fr-FR"/>
              </w:rPr>
              <w:t xml:space="preserve">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18" w:name="_Toc20215888"/>
      <w:bookmarkStart w:id="5619" w:name="_Toc27496389"/>
      <w:bookmarkStart w:id="5620" w:name="_Toc36108130"/>
      <w:bookmarkStart w:id="5621" w:name="_Toc44598883"/>
      <w:bookmarkStart w:id="5622" w:name="_Toc44602738"/>
      <w:bookmarkStart w:id="5623" w:name="_Toc45197915"/>
      <w:bookmarkStart w:id="5624" w:name="_Toc45695948"/>
      <w:bookmarkStart w:id="5625" w:name="_Toc51851404"/>
      <w:bookmarkStart w:id="5626" w:name="_Toc92225021"/>
      <w:bookmarkStart w:id="5627" w:name="_Toc131378850"/>
      <w:r w:rsidRPr="00B02A0B">
        <w:t>15.2.5</w:t>
      </w:r>
      <w:r w:rsidRPr="00B02A0B">
        <w:rPr>
          <w:lang w:eastAsia="ko-KR"/>
        </w:rPr>
        <w:tab/>
        <w:t>SDS disposition notification type</w:t>
      </w:r>
      <w:bookmarkEnd w:id="5618"/>
      <w:bookmarkEnd w:id="5619"/>
      <w:bookmarkEnd w:id="5620"/>
      <w:bookmarkEnd w:id="5621"/>
      <w:bookmarkEnd w:id="5622"/>
      <w:bookmarkEnd w:id="5623"/>
      <w:bookmarkEnd w:id="5624"/>
      <w:bookmarkEnd w:id="5625"/>
      <w:bookmarkEnd w:id="5626"/>
      <w:bookmarkEnd w:id="5627"/>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28" w:name="_Toc20215889"/>
      <w:bookmarkStart w:id="5629" w:name="_Toc27496390"/>
      <w:bookmarkStart w:id="5630" w:name="_Toc36108131"/>
      <w:bookmarkStart w:id="5631" w:name="_Toc44598884"/>
      <w:bookmarkStart w:id="5632" w:name="_Toc44602739"/>
      <w:bookmarkStart w:id="5633" w:name="_Toc45197916"/>
      <w:bookmarkStart w:id="5634" w:name="_Toc45695949"/>
      <w:bookmarkStart w:id="5635" w:name="_Toc51851405"/>
      <w:bookmarkStart w:id="5636" w:name="_Toc92225022"/>
      <w:bookmarkStart w:id="5637" w:name="_Toc131378851"/>
      <w:r w:rsidRPr="00B02A0B">
        <w:lastRenderedPageBreak/>
        <w:t>15.2.6</w:t>
      </w:r>
      <w:r w:rsidRPr="00B02A0B">
        <w:rPr>
          <w:lang w:eastAsia="ko-KR"/>
        </w:rPr>
        <w:tab/>
        <w:t>FD disposition notification type</w:t>
      </w:r>
      <w:bookmarkEnd w:id="5628"/>
      <w:bookmarkEnd w:id="5629"/>
      <w:bookmarkEnd w:id="5630"/>
      <w:bookmarkEnd w:id="5631"/>
      <w:bookmarkEnd w:id="5632"/>
      <w:bookmarkEnd w:id="5633"/>
      <w:bookmarkEnd w:id="5634"/>
      <w:bookmarkEnd w:id="5635"/>
      <w:bookmarkEnd w:id="5636"/>
      <w:bookmarkEnd w:id="5637"/>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38" w:name="_Toc20215890"/>
      <w:bookmarkStart w:id="5639" w:name="_Toc27496391"/>
      <w:bookmarkStart w:id="5640" w:name="_Toc36108132"/>
      <w:bookmarkStart w:id="5641" w:name="_Toc44598885"/>
      <w:bookmarkStart w:id="5642" w:name="_Toc44602740"/>
      <w:bookmarkStart w:id="5643" w:name="_Toc45197917"/>
      <w:bookmarkStart w:id="5644" w:name="_Toc45695950"/>
      <w:bookmarkStart w:id="5645" w:name="_Toc51851406"/>
      <w:bookmarkStart w:id="5646" w:name="_Toc92225023"/>
      <w:bookmarkStart w:id="5647" w:name="_Toc131378852"/>
      <w:r w:rsidRPr="00B02A0B">
        <w:t>15.2.7</w:t>
      </w:r>
      <w:r w:rsidRPr="00B02A0B">
        <w:tab/>
        <w:t>Application ID</w:t>
      </w:r>
      <w:bookmarkEnd w:id="5638"/>
      <w:bookmarkEnd w:id="5639"/>
      <w:bookmarkEnd w:id="5640"/>
      <w:bookmarkEnd w:id="5641"/>
      <w:bookmarkEnd w:id="5642"/>
      <w:bookmarkEnd w:id="5643"/>
      <w:bookmarkEnd w:id="5644"/>
      <w:bookmarkEnd w:id="5645"/>
      <w:bookmarkEnd w:id="5646"/>
      <w:bookmarkEnd w:id="5647"/>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48" w:name="_Toc20215891"/>
      <w:bookmarkStart w:id="5649" w:name="_Toc27496392"/>
      <w:bookmarkStart w:id="5650" w:name="_Toc36108133"/>
      <w:bookmarkStart w:id="5651" w:name="_Toc44598886"/>
      <w:bookmarkStart w:id="5652" w:name="_Toc44602741"/>
      <w:bookmarkStart w:id="5653" w:name="_Toc45197918"/>
      <w:bookmarkStart w:id="5654" w:name="_Toc45695951"/>
      <w:bookmarkStart w:id="5655" w:name="_Toc51851407"/>
      <w:bookmarkStart w:id="5656" w:name="_Toc92225024"/>
      <w:bookmarkStart w:id="5657" w:name="_Toc131378853"/>
      <w:r w:rsidRPr="00B02A0B">
        <w:t>15.2.8</w:t>
      </w:r>
      <w:r w:rsidRPr="00B02A0B">
        <w:tab/>
      </w:r>
      <w:r w:rsidRPr="00B02A0B">
        <w:rPr>
          <w:lang w:eastAsia="zh-CN"/>
        </w:rPr>
        <w:t>Date and time</w:t>
      </w:r>
      <w:bookmarkEnd w:id="5648"/>
      <w:bookmarkEnd w:id="5649"/>
      <w:bookmarkEnd w:id="5650"/>
      <w:bookmarkEnd w:id="5651"/>
      <w:bookmarkEnd w:id="5652"/>
      <w:bookmarkEnd w:id="5653"/>
      <w:bookmarkEnd w:id="5654"/>
      <w:bookmarkEnd w:id="5655"/>
      <w:bookmarkEnd w:id="5656"/>
      <w:bookmarkEnd w:id="5657"/>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58" w:name="_Toc20215892"/>
      <w:bookmarkStart w:id="5659" w:name="_Toc27496393"/>
      <w:bookmarkStart w:id="5660" w:name="_Toc36108134"/>
      <w:bookmarkStart w:id="5661" w:name="_Toc44598887"/>
      <w:bookmarkStart w:id="5662" w:name="_Toc44602742"/>
      <w:bookmarkStart w:id="5663" w:name="_Toc45197919"/>
      <w:bookmarkStart w:id="5664" w:name="_Toc45695952"/>
      <w:bookmarkStart w:id="5665" w:name="_Toc51851408"/>
      <w:bookmarkStart w:id="5666" w:name="_Toc92225025"/>
      <w:bookmarkStart w:id="5667" w:name="_Toc131378854"/>
      <w:r w:rsidRPr="00B02A0B">
        <w:lastRenderedPageBreak/>
        <w:t>15.2.9</w:t>
      </w:r>
      <w:r w:rsidRPr="00B02A0B">
        <w:tab/>
      </w:r>
      <w:r w:rsidRPr="00B02A0B">
        <w:rPr>
          <w:lang w:eastAsia="zh-CN"/>
        </w:rPr>
        <w:t>Conversation ID</w:t>
      </w:r>
      <w:bookmarkEnd w:id="5658"/>
      <w:bookmarkEnd w:id="5659"/>
      <w:bookmarkEnd w:id="5660"/>
      <w:bookmarkEnd w:id="5661"/>
      <w:bookmarkEnd w:id="5662"/>
      <w:bookmarkEnd w:id="5663"/>
      <w:bookmarkEnd w:id="5664"/>
      <w:bookmarkEnd w:id="5665"/>
      <w:bookmarkEnd w:id="5666"/>
      <w:bookmarkEnd w:id="5667"/>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68" w:name="_Toc20215893"/>
      <w:bookmarkStart w:id="5669" w:name="_Toc27496394"/>
      <w:bookmarkStart w:id="5670" w:name="_Toc36108135"/>
      <w:bookmarkStart w:id="5671" w:name="_Toc44598888"/>
      <w:bookmarkStart w:id="5672" w:name="_Toc44602743"/>
    </w:p>
    <w:p w14:paraId="070920ED" w14:textId="77777777" w:rsidR="005C310B" w:rsidRPr="00B02A0B" w:rsidRDefault="005C310B" w:rsidP="007D34FE">
      <w:pPr>
        <w:pStyle w:val="Heading3"/>
      </w:pPr>
      <w:bookmarkStart w:id="5673" w:name="_Toc45197920"/>
      <w:bookmarkStart w:id="5674" w:name="_Toc45695953"/>
      <w:bookmarkStart w:id="5675" w:name="_Toc51851409"/>
      <w:bookmarkStart w:id="5676" w:name="_Toc92225026"/>
      <w:bookmarkStart w:id="5677" w:name="_Toc131378855"/>
      <w:r w:rsidRPr="00B02A0B">
        <w:t>15.2.10</w:t>
      </w:r>
      <w:r w:rsidRPr="00B02A0B">
        <w:tab/>
      </w:r>
      <w:r w:rsidRPr="00B02A0B">
        <w:rPr>
          <w:lang w:eastAsia="zh-CN"/>
        </w:rPr>
        <w:t>Message ID</w:t>
      </w:r>
      <w:bookmarkEnd w:id="5668"/>
      <w:bookmarkEnd w:id="5669"/>
      <w:bookmarkEnd w:id="5670"/>
      <w:bookmarkEnd w:id="5671"/>
      <w:bookmarkEnd w:id="5672"/>
      <w:bookmarkEnd w:id="5673"/>
      <w:bookmarkEnd w:id="5674"/>
      <w:bookmarkEnd w:id="5675"/>
      <w:bookmarkEnd w:id="5676"/>
      <w:bookmarkEnd w:id="5677"/>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78" w:name="_Toc20215894"/>
      <w:bookmarkStart w:id="5679" w:name="_Toc27496395"/>
      <w:bookmarkStart w:id="5680" w:name="_Toc36108136"/>
      <w:bookmarkStart w:id="5681" w:name="_Toc44598889"/>
      <w:bookmarkStart w:id="5682" w:name="_Toc44602744"/>
      <w:bookmarkStart w:id="5683" w:name="_Toc45197921"/>
      <w:bookmarkStart w:id="5684" w:name="_Toc45695954"/>
      <w:bookmarkStart w:id="5685" w:name="_Toc51851410"/>
      <w:bookmarkStart w:id="5686" w:name="_Toc92225027"/>
      <w:bookmarkStart w:id="5687" w:name="_Toc131378856"/>
      <w:r w:rsidRPr="00B02A0B">
        <w:t>15.2.11</w:t>
      </w:r>
      <w:r w:rsidRPr="00B02A0B">
        <w:tab/>
      </w:r>
      <w:proofErr w:type="spellStart"/>
      <w:r w:rsidRPr="00B02A0B">
        <w:t>InReplyTo</w:t>
      </w:r>
      <w:proofErr w:type="spellEnd"/>
      <w:r w:rsidRPr="00B02A0B">
        <w:t xml:space="preserve"> </w:t>
      </w:r>
      <w:r w:rsidRPr="00B02A0B">
        <w:rPr>
          <w:lang w:eastAsia="zh-CN"/>
        </w:rPr>
        <w:t>message ID</w:t>
      </w:r>
      <w:bookmarkEnd w:id="5678"/>
      <w:bookmarkEnd w:id="5679"/>
      <w:bookmarkEnd w:id="5680"/>
      <w:bookmarkEnd w:id="5681"/>
      <w:bookmarkEnd w:id="5682"/>
      <w:bookmarkEnd w:id="5683"/>
      <w:bookmarkEnd w:id="5684"/>
      <w:bookmarkEnd w:id="5685"/>
      <w:bookmarkEnd w:id="5686"/>
      <w:bookmarkEnd w:id="5687"/>
    </w:p>
    <w:p w14:paraId="53A19197"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coded as shown in Figure 15.2.11-1 and Table 15.2.11-1.</w:t>
      </w:r>
    </w:p>
    <w:p w14:paraId="5C22C86E"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proofErr w:type="spellStart"/>
            <w:r w:rsidRPr="00B02A0B">
              <w:t>InReplyTo</w:t>
            </w:r>
            <w:proofErr w:type="spellEnd"/>
            <w:r w:rsidRPr="00B02A0B">
              <w:t xml:space="preserve">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proofErr w:type="spellStart"/>
            <w:r w:rsidRPr="00B02A0B">
              <w:t>InReplyTo</w:t>
            </w:r>
            <w:proofErr w:type="spellEnd"/>
            <w:r w:rsidRPr="00B02A0B">
              <w:t xml:space="preserve">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 xml:space="preserve">Figure 15.2.11-1: </w:t>
      </w:r>
      <w:proofErr w:type="spellStart"/>
      <w:r w:rsidRPr="00B02A0B">
        <w:t>InReplyTo</w:t>
      </w:r>
      <w:proofErr w:type="spellEnd"/>
      <w:r w:rsidRPr="00B02A0B">
        <w:t xml:space="preserve"> message ID value</w:t>
      </w:r>
    </w:p>
    <w:p w14:paraId="432FEE5E" w14:textId="77777777" w:rsidR="005C310B" w:rsidRPr="00B02A0B" w:rsidRDefault="005C310B" w:rsidP="005C310B">
      <w:pPr>
        <w:pStyle w:val="TH"/>
      </w:pPr>
      <w:r w:rsidRPr="00B02A0B">
        <w:t xml:space="preserve">Table 15.2.11-1: </w:t>
      </w:r>
      <w:proofErr w:type="spellStart"/>
      <w:r w:rsidRPr="00B02A0B">
        <w:t>InReplyTo</w:t>
      </w:r>
      <w:proofErr w:type="spellEnd"/>
      <w:r w:rsidRPr="00B02A0B">
        <w:t xml:space="preserve">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proofErr w:type="spellStart"/>
            <w:r w:rsidRPr="00B02A0B">
              <w:rPr>
                <w:lang w:eastAsia="ko-KR"/>
              </w:rPr>
              <w:t>InReplyTo</w:t>
            </w:r>
            <w:proofErr w:type="spellEnd"/>
            <w:r w:rsidRPr="00B02A0B">
              <w:rPr>
                <w:lang w:eastAsia="ko-KR"/>
              </w:rPr>
              <w:t xml:space="preserve">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 xml:space="preserve">The </w:t>
            </w:r>
            <w:proofErr w:type="spellStart"/>
            <w:r w:rsidRPr="00B02A0B">
              <w:t>InReplyTo</w:t>
            </w:r>
            <w:proofErr w:type="spellEnd"/>
            <w:r w:rsidRPr="00B02A0B">
              <w:t xml:space="preserve">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88" w:name="_Toc20215895"/>
      <w:bookmarkStart w:id="5689" w:name="_Toc27496396"/>
      <w:bookmarkStart w:id="5690" w:name="_Toc36108137"/>
      <w:bookmarkStart w:id="5691" w:name="_Toc44598890"/>
      <w:bookmarkStart w:id="5692" w:name="_Toc44602745"/>
      <w:bookmarkStart w:id="5693" w:name="_Toc45197922"/>
      <w:bookmarkStart w:id="5694" w:name="_Toc45695955"/>
      <w:bookmarkStart w:id="5695" w:name="_Toc51851411"/>
      <w:bookmarkStart w:id="5696" w:name="_Toc92225028"/>
      <w:bookmarkStart w:id="5697" w:name="_Toc131378857"/>
      <w:r w:rsidRPr="00B02A0B">
        <w:lastRenderedPageBreak/>
        <w:t>15.2.12</w:t>
      </w:r>
      <w:r w:rsidRPr="00B02A0B">
        <w:rPr>
          <w:lang w:eastAsia="ko-KR"/>
        </w:rPr>
        <w:tab/>
        <w:t>Number of payloads</w:t>
      </w:r>
      <w:bookmarkEnd w:id="5688"/>
      <w:bookmarkEnd w:id="5689"/>
      <w:bookmarkEnd w:id="5690"/>
      <w:bookmarkEnd w:id="5691"/>
      <w:bookmarkEnd w:id="5692"/>
      <w:bookmarkEnd w:id="5693"/>
      <w:bookmarkEnd w:id="5694"/>
      <w:bookmarkEnd w:id="5695"/>
      <w:bookmarkEnd w:id="5696"/>
      <w:bookmarkEnd w:id="5697"/>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98" w:name="_Toc20215896"/>
      <w:bookmarkStart w:id="5699" w:name="_Toc27496397"/>
      <w:bookmarkStart w:id="5700" w:name="_Toc36108138"/>
      <w:bookmarkStart w:id="5701" w:name="_Toc44598891"/>
      <w:bookmarkStart w:id="5702" w:name="_Toc44602746"/>
      <w:bookmarkStart w:id="5703" w:name="_Toc45197923"/>
      <w:bookmarkStart w:id="5704" w:name="_Toc45695956"/>
      <w:bookmarkStart w:id="5705" w:name="_Toc51851412"/>
      <w:bookmarkStart w:id="5706" w:name="_Toc92225029"/>
      <w:bookmarkStart w:id="5707" w:name="_Toc131378858"/>
      <w:r w:rsidRPr="00B02A0B">
        <w:t>15.2.13</w:t>
      </w:r>
      <w:r w:rsidRPr="00B02A0B">
        <w:rPr>
          <w:lang w:eastAsia="ko-KR"/>
        </w:rPr>
        <w:tab/>
        <w:t>Payload</w:t>
      </w:r>
      <w:bookmarkEnd w:id="5698"/>
      <w:bookmarkEnd w:id="5699"/>
      <w:bookmarkEnd w:id="5700"/>
      <w:bookmarkEnd w:id="5701"/>
      <w:bookmarkEnd w:id="5702"/>
      <w:bookmarkEnd w:id="5703"/>
      <w:bookmarkEnd w:id="5704"/>
      <w:bookmarkEnd w:id="5705"/>
      <w:bookmarkEnd w:id="5706"/>
      <w:bookmarkEnd w:id="5707"/>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w:t>
            </w:r>
            <w:proofErr w:type="spellStart"/>
            <w:r w:rsidRPr="00B02A0B">
              <w:t>yyyy</w:t>
            </w:r>
            <w:proofErr w:type="spellEnd"/>
            <w:r w:rsidRPr="00B02A0B">
              <w:t xml:space="preserve">-mm-dd </w:t>
            </w:r>
            <w:proofErr w:type="spellStart"/>
            <w:r w:rsidRPr="00B02A0B">
              <w:t>hh:mm:ss.fffff</w:t>
            </w:r>
            <w:proofErr w:type="spellEnd"/>
            <w:r w:rsidRPr="00B02A0B">
              <w:t>"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708" w:name="_Toc20215897"/>
      <w:bookmarkStart w:id="5709" w:name="_Toc27496398"/>
      <w:bookmarkStart w:id="5710" w:name="_Toc36108139"/>
      <w:bookmarkStart w:id="5711" w:name="_Toc44598892"/>
      <w:bookmarkStart w:id="5712" w:name="_Toc44602747"/>
      <w:bookmarkStart w:id="5713" w:name="_Toc45197924"/>
      <w:bookmarkStart w:id="5714" w:name="_Toc45695957"/>
      <w:bookmarkStart w:id="5715" w:name="_Toc51851413"/>
      <w:bookmarkStart w:id="5716" w:name="_Toc92225030"/>
      <w:bookmarkStart w:id="5717" w:name="_Toc131378859"/>
      <w:r w:rsidRPr="00B02A0B">
        <w:t>15.2.14</w:t>
      </w:r>
      <w:r w:rsidRPr="00B02A0B">
        <w:tab/>
      </w:r>
      <w:proofErr w:type="spellStart"/>
      <w:r w:rsidRPr="00B02A0B">
        <w:t>MCData</w:t>
      </w:r>
      <w:proofErr w:type="spellEnd"/>
      <w:r w:rsidRPr="00B02A0B">
        <w:t xml:space="preserve"> group ID</w:t>
      </w:r>
      <w:bookmarkEnd w:id="5708"/>
      <w:bookmarkEnd w:id="5709"/>
      <w:bookmarkEnd w:id="5710"/>
      <w:bookmarkEnd w:id="5711"/>
      <w:bookmarkEnd w:id="5712"/>
      <w:bookmarkEnd w:id="5713"/>
      <w:bookmarkEnd w:id="5714"/>
      <w:bookmarkEnd w:id="5715"/>
      <w:bookmarkEnd w:id="5716"/>
      <w:bookmarkEnd w:id="5717"/>
    </w:p>
    <w:p w14:paraId="6B4A64BC" w14:textId="77777777" w:rsidR="005C310B" w:rsidRPr="00B02A0B" w:rsidRDefault="005C310B" w:rsidP="005C310B">
      <w:pPr>
        <w:rPr>
          <w:lang w:eastAsia="ko-KR"/>
        </w:rPr>
      </w:pPr>
      <w:r w:rsidRPr="00B02A0B">
        <w:t xml:space="preserve">The </w:t>
      </w:r>
      <w:proofErr w:type="spellStart"/>
      <w:r w:rsidRPr="00B02A0B">
        <w:t>MCData</w:t>
      </w:r>
      <w:proofErr w:type="spellEnd"/>
      <w:r w:rsidRPr="00B02A0B">
        <w:t xml:space="preserve"> group ID information element is used to indicate</w:t>
      </w:r>
      <w:r w:rsidRPr="00B02A0B">
        <w:rPr>
          <w:lang w:eastAsia="ko-KR"/>
        </w:rPr>
        <w:t xml:space="preserve"> the destination </w:t>
      </w:r>
      <w:proofErr w:type="spellStart"/>
      <w:r w:rsidRPr="00B02A0B">
        <w:rPr>
          <w:lang w:eastAsia="ko-KR"/>
        </w:rPr>
        <w:t>MCData</w:t>
      </w:r>
      <w:proofErr w:type="spellEnd"/>
      <w:r w:rsidRPr="00B02A0B">
        <w:rPr>
          <w:lang w:eastAsia="ko-KR"/>
        </w:rPr>
        <w:t xml:space="preserve"> group identifier;</w:t>
      </w:r>
    </w:p>
    <w:p w14:paraId="200782D3" w14:textId="77777777" w:rsidR="005C310B" w:rsidRPr="00B02A0B" w:rsidRDefault="005C310B" w:rsidP="005C310B">
      <w:r w:rsidRPr="00B02A0B">
        <w:t xml:space="preserve">The </w:t>
      </w:r>
      <w:proofErr w:type="spellStart"/>
      <w:r w:rsidRPr="00B02A0B">
        <w:t>MCData</w:t>
      </w:r>
      <w:proofErr w:type="spellEnd"/>
      <w:r w:rsidRPr="00B02A0B">
        <w:t xml:space="preserve">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 xml:space="preserve">The </w:t>
      </w:r>
      <w:proofErr w:type="spellStart"/>
      <w:r w:rsidRPr="00B02A0B">
        <w:t>MCData</w:t>
      </w:r>
      <w:proofErr w:type="spellEnd"/>
      <w:r w:rsidRPr="00B02A0B">
        <w:t xml:space="preserve">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proofErr w:type="spellStart"/>
            <w:r w:rsidRPr="00B02A0B">
              <w:t>MCData</w:t>
            </w:r>
            <w:proofErr w:type="spellEnd"/>
            <w:r w:rsidRPr="00B02A0B">
              <w:t xml:space="preserve">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 xml:space="preserve">Length of </w:t>
            </w:r>
            <w:proofErr w:type="spellStart"/>
            <w:r w:rsidRPr="00B02A0B">
              <w:t>MCData</w:t>
            </w:r>
            <w:proofErr w:type="spellEnd"/>
            <w:r w:rsidRPr="00B02A0B">
              <w:t xml:space="preserve">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proofErr w:type="spellStart"/>
            <w:r w:rsidRPr="00B02A0B">
              <w:t>MCData</w:t>
            </w:r>
            <w:proofErr w:type="spellEnd"/>
            <w:r w:rsidRPr="00B02A0B">
              <w:t xml:space="preserve">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 xml:space="preserve">Figure 15.2.14-1: </w:t>
      </w:r>
      <w:proofErr w:type="spellStart"/>
      <w:r w:rsidRPr="00B02A0B">
        <w:t>MCData</w:t>
      </w:r>
      <w:proofErr w:type="spellEnd"/>
      <w:r w:rsidRPr="00B02A0B">
        <w:t xml:space="preserve"> group ID information element</w:t>
      </w:r>
    </w:p>
    <w:p w14:paraId="1462AE7A" w14:textId="77777777" w:rsidR="005C310B" w:rsidRPr="00B02A0B" w:rsidRDefault="005C310B" w:rsidP="005C310B">
      <w:pPr>
        <w:pStyle w:val="TH"/>
      </w:pPr>
      <w:r w:rsidRPr="00B02A0B">
        <w:t xml:space="preserve">Table 15.2.14-1: </w:t>
      </w:r>
      <w:proofErr w:type="spellStart"/>
      <w:r w:rsidRPr="00B02A0B">
        <w:t>MCData</w:t>
      </w:r>
      <w:proofErr w:type="spellEnd"/>
      <w:r w:rsidRPr="00B02A0B">
        <w:t xml:space="preserve">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proofErr w:type="spellStart"/>
            <w:r w:rsidRPr="00B02A0B">
              <w:t>MCData</w:t>
            </w:r>
            <w:proofErr w:type="spellEnd"/>
            <w:r w:rsidRPr="00B02A0B">
              <w:t xml:space="preserve">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18" w:name="_Toc20215898"/>
      <w:bookmarkStart w:id="5719" w:name="_Toc27496399"/>
      <w:bookmarkStart w:id="5720" w:name="_Toc36108140"/>
      <w:bookmarkStart w:id="5721" w:name="_Toc44598893"/>
      <w:bookmarkStart w:id="5722" w:name="_Toc44602748"/>
      <w:bookmarkStart w:id="5723" w:name="_Toc45197925"/>
      <w:bookmarkStart w:id="5724" w:name="_Toc45695958"/>
      <w:bookmarkStart w:id="5725" w:name="_Toc51851414"/>
      <w:bookmarkStart w:id="5726" w:name="_Toc92225031"/>
      <w:bookmarkStart w:id="5727" w:name="_Toc131378860"/>
      <w:r w:rsidRPr="00B02A0B">
        <w:lastRenderedPageBreak/>
        <w:t>15.2.15</w:t>
      </w:r>
      <w:r w:rsidRPr="00B02A0B">
        <w:tab/>
      </w:r>
      <w:proofErr w:type="spellStart"/>
      <w:r w:rsidRPr="00B02A0B">
        <w:t>MCData</w:t>
      </w:r>
      <w:proofErr w:type="spellEnd"/>
      <w:r w:rsidRPr="00B02A0B">
        <w:t xml:space="preserve"> user ID</w:t>
      </w:r>
      <w:bookmarkEnd w:id="5718"/>
      <w:bookmarkEnd w:id="5719"/>
      <w:bookmarkEnd w:id="5720"/>
      <w:bookmarkEnd w:id="5721"/>
      <w:bookmarkEnd w:id="5722"/>
      <w:bookmarkEnd w:id="5723"/>
      <w:bookmarkEnd w:id="5724"/>
      <w:bookmarkEnd w:id="5725"/>
      <w:bookmarkEnd w:id="5726"/>
      <w:bookmarkEnd w:id="5727"/>
    </w:p>
    <w:p w14:paraId="43F40DAF" w14:textId="77777777" w:rsidR="005C310B" w:rsidRPr="00B02A0B" w:rsidRDefault="005C310B" w:rsidP="005C310B">
      <w:pPr>
        <w:rPr>
          <w:lang w:eastAsia="ko-KR"/>
        </w:rPr>
      </w:pPr>
      <w:r w:rsidRPr="00B02A0B">
        <w:t xml:space="preserve">The </w:t>
      </w:r>
      <w:proofErr w:type="spellStart"/>
      <w:r w:rsidRPr="00B02A0B">
        <w:t>MCData</w:t>
      </w:r>
      <w:proofErr w:type="spellEnd"/>
      <w:r w:rsidRPr="00B02A0B">
        <w:t xml:space="preserve"> user ID information element is used to indicate</w:t>
      </w:r>
      <w:r w:rsidRPr="00B02A0B">
        <w:rPr>
          <w:lang w:eastAsia="ko-KR"/>
        </w:rPr>
        <w:t xml:space="preserve"> an </w:t>
      </w:r>
      <w:proofErr w:type="spellStart"/>
      <w:r w:rsidRPr="00B02A0B">
        <w:rPr>
          <w:lang w:eastAsia="ko-KR"/>
        </w:rPr>
        <w:t>MCData</w:t>
      </w:r>
      <w:proofErr w:type="spellEnd"/>
      <w:r w:rsidRPr="00B02A0B">
        <w:rPr>
          <w:lang w:eastAsia="ko-KR"/>
        </w:rPr>
        <w:t xml:space="preserve"> user ID.</w:t>
      </w:r>
    </w:p>
    <w:p w14:paraId="04BDD51C" w14:textId="77777777" w:rsidR="005C310B" w:rsidRPr="00B02A0B" w:rsidRDefault="005C310B" w:rsidP="005C310B">
      <w:r w:rsidRPr="00B02A0B">
        <w:t xml:space="preserve">The </w:t>
      </w:r>
      <w:proofErr w:type="spellStart"/>
      <w:r w:rsidRPr="00B02A0B">
        <w:t>MCData</w:t>
      </w:r>
      <w:proofErr w:type="spellEnd"/>
      <w:r w:rsidRPr="00B02A0B">
        <w:t xml:space="preserve"> user ID information element is coded as shown in Figure 15.2.15-1 and Table 15.2.15-1.</w:t>
      </w:r>
    </w:p>
    <w:p w14:paraId="01A5412F" w14:textId="77777777" w:rsidR="005C310B" w:rsidRPr="00B02A0B" w:rsidRDefault="005C310B" w:rsidP="005C310B">
      <w:r w:rsidRPr="00B02A0B">
        <w:t xml:space="preserve">The </w:t>
      </w:r>
      <w:proofErr w:type="spellStart"/>
      <w:r w:rsidRPr="00B02A0B">
        <w:t>MCData</w:t>
      </w:r>
      <w:proofErr w:type="spellEnd"/>
      <w:r w:rsidRPr="00B02A0B">
        <w:t xml:space="preserve">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proofErr w:type="spellStart"/>
            <w:r w:rsidRPr="00B02A0B">
              <w:t>MCData</w:t>
            </w:r>
            <w:proofErr w:type="spellEnd"/>
            <w:r w:rsidRPr="00B02A0B">
              <w:t xml:space="preserve">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 xml:space="preserve">Length of </w:t>
            </w:r>
            <w:proofErr w:type="spellStart"/>
            <w:r w:rsidRPr="00B02A0B">
              <w:t>MCData</w:t>
            </w:r>
            <w:proofErr w:type="spellEnd"/>
            <w:r w:rsidRPr="00B02A0B">
              <w:t xml:space="preserve">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proofErr w:type="spellStart"/>
            <w:r w:rsidRPr="00B02A0B">
              <w:t>MCData</w:t>
            </w:r>
            <w:proofErr w:type="spellEnd"/>
            <w:r w:rsidRPr="00B02A0B">
              <w:t xml:space="preserve">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 xml:space="preserve">Figure 15.2.15-1: </w:t>
      </w:r>
      <w:proofErr w:type="spellStart"/>
      <w:r w:rsidRPr="00B02A0B">
        <w:t>MCData</w:t>
      </w:r>
      <w:proofErr w:type="spellEnd"/>
      <w:r w:rsidRPr="00B02A0B">
        <w:t xml:space="preserve"> user ID information element</w:t>
      </w:r>
    </w:p>
    <w:p w14:paraId="628E21CB" w14:textId="77777777" w:rsidR="005C310B" w:rsidRPr="00B02A0B" w:rsidRDefault="005C310B" w:rsidP="005C310B">
      <w:pPr>
        <w:pStyle w:val="TH"/>
      </w:pPr>
      <w:r w:rsidRPr="00B02A0B">
        <w:t xml:space="preserve">Table 15.2.15-1: </w:t>
      </w:r>
      <w:proofErr w:type="spellStart"/>
      <w:r w:rsidRPr="00B02A0B">
        <w:t>MCData</w:t>
      </w:r>
      <w:proofErr w:type="spellEnd"/>
      <w:r w:rsidRPr="00B02A0B">
        <w:t xml:space="preserve">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proofErr w:type="spellStart"/>
            <w:r w:rsidRPr="00B02A0B">
              <w:t>MCData</w:t>
            </w:r>
            <w:proofErr w:type="spellEnd"/>
            <w:r w:rsidRPr="00B02A0B">
              <w:t xml:space="preserve"> user ID is contained in octet 4 to octet n if the IE is used as an optional IE.</w:t>
            </w:r>
            <w:r w:rsidRPr="00B02A0B">
              <w:br/>
              <w:t xml:space="preserve">If used as a mandatory IE, </w:t>
            </w:r>
            <w:proofErr w:type="spellStart"/>
            <w:r w:rsidRPr="00B02A0B">
              <w:t>MCData</w:t>
            </w:r>
            <w:proofErr w:type="spellEnd"/>
            <w:r w:rsidRPr="00B02A0B">
              <w:t xml:space="preserve"> user ID IEI is omitted and </w:t>
            </w:r>
            <w:proofErr w:type="spellStart"/>
            <w:r w:rsidRPr="00B02A0B">
              <w:t>MCData</w:t>
            </w:r>
            <w:proofErr w:type="spellEnd"/>
            <w:r w:rsidRPr="00B02A0B">
              <w:t xml:space="preserve">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28" w:name="_Toc20215899"/>
      <w:bookmarkStart w:id="5729" w:name="_Toc27496400"/>
      <w:bookmarkStart w:id="5730" w:name="_Toc36108141"/>
      <w:bookmarkStart w:id="5731" w:name="_Toc44598894"/>
      <w:bookmarkStart w:id="5732" w:name="_Toc44602749"/>
      <w:bookmarkStart w:id="5733" w:name="_Toc45197926"/>
      <w:bookmarkStart w:id="5734" w:name="_Toc45695959"/>
      <w:bookmarkStart w:id="5735" w:name="_Toc51851415"/>
      <w:bookmarkStart w:id="5736" w:name="_Toc92225032"/>
      <w:bookmarkStart w:id="5737" w:name="_Toc131378861"/>
      <w:r w:rsidRPr="00B02A0B">
        <w:t>15.2.16</w:t>
      </w:r>
      <w:r w:rsidRPr="00B02A0B">
        <w:tab/>
        <w:t>Mandatory download</w:t>
      </w:r>
      <w:bookmarkEnd w:id="5728"/>
      <w:bookmarkEnd w:id="5729"/>
      <w:bookmarkEnd w:id="5730"/>
      <w:bookmarkEnd w:id="5731"/>
      <w:bookmarkEnd w:id="5732"/>
      <w:bookmarkEnd w:id="5733"/>
      <w:bookmarkEnd w:id="5734"/>
      <w:bookmarkEnd w:id="5735"/>
      <w:bookmarkEnd w:id="5736"/>
      <w:bookmarkEnd w:id="5737"/>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38" w:name="_Toc20215900"/>
      <w:bookmarkStart w:id="5739" w:name="_Toc27496401"/>
      <w:bookmarkStart w:id="5740" w:name="_Toc36108142"/>
      <w:bookmarkStart w:id="5741" w:name="_Toc44598895"/>
      <w:bookmarkStart w:id="5742" w:name="_Toc44602750"/>
      <w:bookmarkStart w:id="5743" w:name="_Toc45197927"/>
      <w:bookmarkStart w:id="5744" w:name="_Toc45695960"/>
      <w:bookmarkStart w:id="5745" w:name="_Toc51851416"/>
      <w:bookmarkStart w:id="5746" w:name="_Toc92225033"/>
      <w:bookmarkStart w:id="5747" w:name="_Toc131378862"/>
      <w:r w:rsidRPr="00B02A0B">
        <w:t>15.2.17</w:t>
      </w:r>
      <w:r w:rsidRPr="00B02A0B">
        <w:tab/>
        <w:t>Metadata</w:t>
      </w:r>
      <w:bookmarkEnd w:id="5738"/>
      <w:bookmarkEnd w:id="5739"/>
      <w:bookmarkEnd w:id="5740"/>
      <w:bookmarkEnd w:id="5741"/>
      <w:bookmarkEnd w:id="5742"/>
      <w:bookmarkEnd w:id="5743"/>
      <w:bookmarkEnd w:id="5744"/>
      <w:bookmarkEnd w:id="5745"/>
      <w:bookmarkEnd w:id="5746"/>
      <w:bookmarkEnd w:id="5747"/>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xml:space="preserve">- </w:t>
            </w:r>
            <w:proofErr w:type="spellStart"/>
            <w:r w:rsidRPr="00B02A0B">
              <w:rPr>
                <w:b/>
              </w:rPr>
              <w:t>fileselector</w:t>
            </w:r>
            <w:proofErr w:type="spellEnd"/>
            <w:r w:rsidRPr="00B02A0B">
              <w:t xml:space="preserve"> (which is a concatenation of filename, </w:t>
            </w:r>
            <w:proofErr w:type="spellStart"/>
            <w:r w:rsidRPr="00B02A0B">
              <w:t>filesize</w:t>
            </w:r>
            <w:proofErr w:type="spellEnd"/>
            <w:r w:rsidRPr="00B02A0B">
              <w:t>,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w:t>
            </w:r>
            <w:proofErr w:type="spellStart"/>
            <w:r w:rsidRPr="00B02A0B">
              <w:t>attr</w:t>
            </w:r>
            <w:proofErr w:type="spellEnd"/>
            <w:r w:rsidRPr="00B02A0B">
              <w:t>"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w:t>
            </w:r>
            <w:proofErr w:type="spellStart"/>
            <w:r w:rsidRPr="00B02A0B">
              <w:t>attr</w:t>
            </w:r>
            <w:proofErr w:type="spellEnd"/>
            <w:r w:rsidRPr="00B02A0B">
              <w:t>"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48" w:name="_Toc20215901"/>
      <w:bookmarkStart w:id="5749" w:name="_Toc27496402"/>
      <w:bookmarkStart w:id="5750" w:name="_Toc36108143"/>
      <w:bookmarkStart w:id="5751" w:name="_Toc44598896"/>
      <w:bookmarkStart w:id="5752" w:name="_Toc44602751"/>
      <w:bookmarkStart w:id="5753" w:name="_Toc45197928"/>
      <w:bookmarkStart w:id="5754" w:name="_Toc45695961"/>
      <w:bookmarkStart w:id="5755" w:name="_Toc51851417"/>
      <w:bookmarkStart w:id="5756" w:name="_Toc92225034"/>
      <w:bookmarkStart w:id="5757" w:name="_Toc131378863"/>
      <w:r w:rsidRPr="00B02A0B">
        <w:t>15.2.18</w:t>
      </w:r>
      <w:r w:rsidRPr="00B02A0B">
        <w:tab/>
        <w:t>Notification type</w:t>
      </w:r>
      <w:bookmarkEnd w:id="5748"/>
      <w:bookmarkEnd w:id="5749"/>
      <w:bookmarkEnd w:id="5750"/>
      <w:bookmarkEnd w:id="5751"/>
      <w:bookmarkEnd w:id="5752"/>
      <w:bookmarkEnd w:id="5753"/>
      <w:bookmarkEnd w:id="5754"/>
      <w:bookmarkEnd w:id="5755"/>
      <w:bookmarkEnd w:id="5756"/>
      <w:bookmarkEnd w:id="5757"/>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58" w:name="_Toc20215902"/>
      <w:bookmarkStart w:id="5759" w:name="_Toc27496403"/>
      <w:bookmarkStart w:id="5760" w:name="_Toc36108144"/>
      <w:bookmarkStart w:id="5761" w:name="_Toc44598897"/>
      <w:bookmarkStart w:id="5762" w:name="_Toc44602752"/>
      <w:bookmarkStart w:id="5763" w:name="_Toc45197929"/>
      <w:bookmarkStart w:id="5764" w:name="_Toc45695962"/>
      <w:bookmarkStart w:id="5765" w:name="_Toc51851418"/>
      <w:bookmarkStart w:id="5766" w:name="_Toc92225035"/>
      <w:bookmarkStart w:id="5767" w:name="_Toc131378864"/>
      <w:r w:rsidRPr="00B02A0B">
        <w:t>15.2.19</w:t>
      </w:r>
      <w:r w:rsidRPr="00B02A0B">
        <w:rPr>
          <w:lang w:eastAsia="ko-KR"/>
        </w:rPr>
        <w:tab/>
      </w:r>
      <w:r w:rsidRPr="00B02A0B">
        <w:rPr>
          <w:lang w:val="en-US" w:eastAsia="ko-KR"/>
        </w:rPr>
        <w:t>Data query</w:t>
      </w:r>
      <w:r w:rsidRPr="00B02A0B">
        <w:rPr>
          <w:lang w:eastAsia="ko-KR"/>
        </w:rPr>
        <w:t xml:space="preserve"> type</w:t>
      </w:r>
      <w:bookmarkEnd w:id="5758"/>
      <w:bookmarkEnd w:id="5759"/>
      <w:bookmarkEnd w:id="5760"/>
      <w:bookmarkEnd w:id="5761"/>
      <w:bookmarkEnd w:id="5762"/>
      <w:bookmarkEnd w:id="5763"/>
      <w:bookmarkEnd w:id="5764"/>
      <w:bookmarkEnd w:id="5765"/>
      <w:bookmarkEnd w:id="5766"/>
      <w:bookmarkEnd w:id="5767"/>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68" w:name="_Toc20215903"/>
      <w:bookmarkStart w:id="5769" w:name="_Toc27496404"/>
      <w:bookmarkStart w:id="5770" w:name="_Toc36108145"/>
      <w:bookmarkStart w:id="5771" w:name="_Toc44598898"/>
      <w:bookmarkStart w:id="5772" w:name="_Toc44602753"/>
      <w:bookmarkStart w:id="5773" w:name="_Toc45197930"/>
      <w:bookmarkStart w:id="5774" w:name="_Toc45695963"/>
      <w:bookmarkStart w:id="5775" w:name="_Toc51851419"/>
      <w:bookmarkStart w:id="5776" w:name="_Toc92225036"/>
      <w:bookmarkStart w:id="5777" w:name="_Toc131378865"/>
      <w:r w:rsidRPr="00B02A0B">
        <w:t>15.2.20</w:t>
      </w:r>
      <w:r w:rsidRPr="00B02A0B">
        <w:rPr>
          <w:lang w:eastAsia="ko-KR"/>
        </w:rPr>
        <w:tab/>
      </w:r>
      <w:r w:rsidRPr="00B02A0B">
        <w:rPr>
          <w:lang w:val="en-US"/>
        </w:rPr>
        <w:t xml:space="preserve">Comm release Information </w:t>
      </w:r>
      <w:r w:rsidRPr="00B02A0B">
        <w:rPr>
          <w:lang w:eastAsia="ko-KR"/>
        </w:rPr>
        <w:t>type</w:t>
      </w:r>
      <w:bookmarkEnd w:id="5768"/>
      <w:bookmarkEnd w:id="5769"/>
      <w:bookmarkEnd w:id="5770"/>
      <w:bookmarkEnd w:id="5771"/>
      <w:bookmarkEnd w:id="5772"/>
      <w:bookmarkEnd w:id="5773"/>
      <w:bookmarkEnd w:id="5774"/>
      <w:bookmarkEnd w:id="5775"/>
      <w:bookmarkEnd w:id="5776"/>
      <w:bookmarkEnd w:id="5777"/>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78" w:name="_Toc20215904"/>
      <w:bookmarkStart w:id="5779" w:name="_Toc27496405"/>
      <w:bookmarkStart w:id="5780" w:name="_Toc36108146"/>
      <w:bookmarkStart w:id="5781" w:name="_Toc44598899"/>
      <w:bookmarkStart w:id="5782" w:name="_Toc44602754"/>
      <w:bookmarkStart w:id="5783" w:name="_Toc45197931"/>
      <w:bookmarkStart w:id="5784" w:name="_Toc45695964"/>
      <w:bookmarkStart w:id="5785" w:name="_Toc51851420"/>
      <w:bookmarkStart w:id="5786" w:name="_Toc92225037"/>
      <w:bookmarkStart w:id="5787" w:name="_Toc131378866"/>
      <w:r w:rsidRPr="00B02A0B">
        <w:t>15.2.21</w:t>
      </w:r>
      <w:r w:rsidRPr="00B02A0B">
        <w:rPr>
          <w:lang w:eastAsia="ko-KR"/>
        </w:rPr>
        <w:tab/>
      </w:r>
      <w:r w:rsidRPr="00B02A0B">
        <w:rPr>
          <w:lang w:val="en-US"/>
        </w:rPr>
        <w:t>Extension response type</w:t>
      </w:r>
      <w:bookmarkEnd w:id="5778"/>
      <w:bookmarkEnd w:id="5779"/>
      <w:bookmarkEnd w:id="5780"/>
      <w:bookmarkEnd w:id="5781"/>
      <w:bookmarkEnd w:id="5782"/>
      <w:bookmarkEnd w:id="5783"/>
      <w:bookmarkEnd w:id="5784"/>
      <w:bookmarkEnd w:id="5785"/>
      <w:bookmarkEnd w:id="5786"/>
      <w:bookmarkEnd w:id="5787"/>
    </w:p>
    <w:p w14:paraId="6D1D2EF8" w14:textId="211586F0" w:rsidR="005C310B" w:rsidRPr="00B02A0B" w:rsidRDefault="005C310B" w:rsidP="005C310B">
      <w:r w:rsidRPr="00B02A0B">
        <w:t xml:space="preserve">The purpose of the extension request type information element is to inform </w:t>
      </w:r>
      <w:proofErr w:type="spellStart"/>
      <w:r w:rsidRPr="00B02A0B">
        <w:t>MCData</w:t>
      </w:r>
      <w:proofErr w:type="spellEnd"/>
      <w:r w:rsidRPr="00B02A0B">
        <w:t xml:space="preserve"> server</w:t>
      </w:r>
      <w:r w:rsidR="00C15C28">
        <w:t>'</w:t>
      </w:r>
      <w:r w:rsidRPr="00B02A0B">
        <w:t xml:space="preserve">s response towards </w:t>
      </w:r>
      <w:proofErr w:type="spellStart"/>
      <w:r w:rsidRPr="00B02A0B">
        <w:t>MCData</w:t>
      </w:r>
      <w:proofErr w:type="spellEnd"/>
      <w:r w:rsidRPr="00B02A0B">
        <w:t xml:space="preserve"> client</w:t>
      </w:r>
      <w:r w:rsidR="00C15C28">
        <w:t>'</w:t>
      </w:r>
      <w:r w:rsidRPr="00B02A0B">
        <w:t xml:space="preserve">s request for extension of the </w:t>
      </w:r>
      <w:proofErr w:type="spellStart"/>
      <w:r w:rsidRPr="00B02A0B">
        <w:t>MCData</w:t>
      </w:r>
      <w:proofErr w:type="spellEnd"/>
      <w:r w:rsidRPr="00B02A0B">
        <w:t xml:space="preserve">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88" w:name="_Toc20215905"/>
      <w:bookmarkStart w:id="5789" w:name="_Toc27496406"/>
      <w:bookmarkStart w:id="5790" w:name="_Toc36108147"/>
      <w:bookmarkStart w:id="5791" w:name="_Toc44598900"/>
      <w:bookmarkStart w:id="5792" w:name="_Toc44602755"/>
      <w:bookmarkStart w:id="5793" w:name="_Toc45197932"/>
      <w:bookmarkStart w:id="5794" w:name="_Toc45695965"/>
      <w:bookmarkStart w:id="5795" w:name="_Toc51851421"/>
      <w:bookmarkStart w:id="5796" w:name="_Toc92225038"/>
      <w:bookmarkStart w:id="5797" w:name="_Toc131378867"/>
      <w:r w:rsidRPr="00B02A0B">
        <w:t>15.2.22</w:t>
      </w:r>
      <w:r w:rsidRPr="00B02A0B">
        <w:tab/>
        <w:t>Termination Information type</w:t>
      </w:r>
      <w:bookmarkEnd w:id="5788"/>
      <w:bookmarkEnd w:id="5789"/>
      <w:bookmarkEnd w:id="5790"/>
      <w:bookmarkEnd w:id="5791"/>
      <w:bookmarkEnd w:id="5792"/>
      <w:bookmarkEnd w:id="5793"/>
      <w:bookmarkEnd w:id="5794"/>
      <w:bookmarkEnd w:id="5795"/>
      <w:bookmarkEnd w:id="5796"/>
      <w:bookmarkEnd w:id="5797"/>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98" w:name="_Toc20215906"/>
      <w:bookmarkStart w:id="5799" w:name="_Toc27496407"/>
      <w:bookmarkStart w:id="5800" w:name="_Toc36108148"/>
      <w:bookmarkStart w:id="5801" w:name="_Toc44598901"/>
      <w:bookmarkStart w:id="5802" w:name="_Toc44602756"/>
      <w:bookmarkStart w:id="5803" w:name="_Toc45197933"/>
      <w:bookmarkStart w:id="5804" w:name="_Toc45695966"/>
      <w:bookmarkStart w:id="5805" w:name="_Toc51851422"/>
      <w:bookmarkStart w:id="5806" w:name="_Toc92225039"/>
      <w:bookmarkStart w:id="5807" w:name="_Toc131378868"/>
      <w:r w:rsidRPr="00B02A0B">
        <w:t>15.2.23</w:t>
      </w:r>
      <w:r w:rsidRPr="00B02A0B">
        <w:tab/>
      </w:r>
      <w:r w:rsidRPr="00B02A0B">
        <w:rPr>
          <w:noProof/>
        </w:rPr>
        <w:t>Release Response Type</w:t>
      </w:r>
      <w:bookmarkEnd w:id="5798"/>
      <w:bookmarkEnd w:id="5799"/>
      <w:bookmarkEnd w:id="5800"/>
      <w:bookmarkEnd w:id="5801"/>
      <w:bookmarkEnd w:id="5802"/>
      <w:bookmarkEnd w:id="5803"/>
      <w:bookmarkEnd w:id="5804"/>
      <w:bookmarkEnd w:id="5805"/>
      <w:bookmarkEnd w:id="5806"/>
      <w:bookmarkEnd w:id="5807"/>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 xml:space="preserve">information element is to inform </w:t>
      </w:r>
      <w:proofErr w:type="spellStart"/>
      <w:r w:rsidRPr="00B02A0B">
        <w:t>MCData</w:t>
      </w:r>
      <w:proofErr w:type="spellEnd"/>
      <w:r w:rsidRPr="00B02A0B">
        <w:t xml:space="preserve"> server</w:t>
      </w:r>
      <w:r w:rsidR="00C15C28">
        <w:t>'</w:t>
      </w:r>
      <w:r w:rsidRPr="00B02A0B">
        <w:t xml:space="preserve">s response towards </w:t>
      </w:r>
      <w:proofErr w:type="spellStart"/>
      <w:r w:rsidRPr="00B02A0B">
        <w:t>MCData</w:t>
      </w:r>
      <w:proofErr w:type="spellEnd"/>
      <w:r w:rsidRPr="00B02A0B">
        <w:t xml:space="preserve"> client</w:t>
      </w:r>
      <w:r w:rsidR="00C15C28">
        <w:t>'</w:t>
      </w:r>
      <w:r w:rsidRPr="00B02A0B">
        <w:t xml:space="preserve">s request for termination of the </w:t>
      </w:r>
      <w:proofErr w:type="spellStart"/>
      <w:r w:rsidRPr="00B02A0B">
        <w:t>MCData</w:t>
      </w:r>
      <w:proofErr w:type="spellEnd"/>
      <w:r w:rsidRPr="00B02A0B">
        <w:t xml:space="preserve">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808" w:name="_Toc20215907"/>
      <w:bookmarkStart w:id="5809" w:name="_Toc27496408"/>
      <w:bookmarkStart w:id="5810" w:name="_Toc36108149"/>
      <w:bookmarkStart w:id="5811" w:name="_Toc44598902"/>
      <w:bookmarkStart w:id="5812" w:name="_Toc44602757"/>
      <w:bookmarkStart w:id="5813" w:name="_Toc45197934"/>
      <w:bookmarkStart w:id="5814" w:name="_Toc45695967"/>
      <w:bookmarkStart w:id="5815" w:name="_Toc51851423"/>
      <w:bookmarkStart w:id="5816" w:name="_Toc92225040"/>
      <w:bookmarkStart w:id="5817" w:name="_Toc131378869"/>
      <w:r w:rsidRPr="00B02A0B">
        <w:lastRenderedPageBreak/>
        <w:t>15.2.24</w:t>
      </w:r>
      <w:r w:rsidRPr="00B02A0B">
        <w:tab/>
        <w:t>Extended application ID</w:t>
      </w:r>
      <w:bookmarkEnd w:id="5808"/>
      <w:bookmarkEnd w:id="5809"/>
      <w:bookmarkEnd w:id="5810"/>
      <w:bookmarkEnd w:id="5811"/>
      <w:bookmarkEnd w:id="5812"/>
      <w:bookmarkEnd w:id="5813"/>
      <w:bookmarkEnd w:id="5814"/>
      <w:bookmarkEnd w:id="5815"/>
      <w:bookmarkEnd w:id="5816"/>
      <w:bookmarkEnd w:id="5817"/>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18" w:name="_Toc20153098"/>
      <w:bookmarkStart w:id="5819" w:name="_Toc27496409"/>
      <w:bookmarkStart w:id="5820" w:name="_Toc36108150"/>
      <w:bookmarkStart w:id="5821" w:name="_Toc44598903"/>
      <w:bookmarkStart w:id="5822" w:name="_Toc44602758"/>
      <w:bookmarkStart w:id="5823" w:name="_Toc45197935"/>
      <w:bookmarkStart w:id="5824" w:name="_Toc45695968"/>
      <w:bookmarkStart w:id="5825" w:name="_Toc51851424"/>
      <w:bookmarkStart w:id="5826" w:name="_Toc92225041"/>
      <w:bookmarkStart w:id="5827" w:name="_Toc20153099"/>
      <w:bookmarkStart w:id="5828" w:name="_Toc20215908"/>
      <w:bookmarkStart w:id="5829" w:name="_Toc131378870"/>
      <w:r w:rsidRPr="00B02A0B">
        <w:t>15.2.25</w:t>
      </w:r>
      <w:r w:rsidRPr="00B02A0B">
        <w:rPr>
          <w:lang w:eastAsia="ko-KR"/>
        </w:rPr>
        <w:tab/>
        <w:t xml:space="preserve">User </w:t>
      </w:r>
      <w:r w:rsidRPr="00B02A0B">
        <w:t>location</w:t>
      </w:r>
      <w:bookmarkEnd w:id="5818"/>
      <w:bookmarkEnd w:id="5819"/>
      <w:bookmarkEnd w:id="5820"/>
      <w:bookmarkEnd w:id="5821"/>
      <w:bookmarkEnd w:id="5822"/>
      <w:bookmarkEnd w:id="5823"/>
      <w:bookmarkEnd w:id="5824"/>
      <w:bookmarkEnd w:id="5825"/>
      <w:bookmarkEnd w:id="5826"/>
      <w:bookmarkEnd w:id="5829"/>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w:t>
      </w:r>
      <w:proofErr w:type="spellStart"/>
      <w:r w:rsidRPr="00B02A0B">
        <w:rPr>
          <w:lang w:eastAsia="ko-KR"/>
        </w:rPr>
        <w:t>MCData</w:t>
      </w:r>
      <w:proofErr w:type="spellEnd"/>
      <w:r w:rsidRPr="00B02A0B">
        <w:rPr>
          <w:lang w:eastAsia="ko-KR"/>
        </w:rPr>
        <w:t xml:space="preserve">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 xml:space="preserve">The User location information element contains the </w:t>
      </w:r>
      <w:proofErr w:type="spellStart"/>
      <w:r w:rsidRPr="00B02A0B">
        <w:t>LocationInfo</w:t>
      </w:r>
      <w:proofErr w:type="spellEnd"/>
      <w:r w:rsidRPr="00B02A0B">
        <w:t xml:space="preserve">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30" w:name="_Toc27496410"/>
      <w:bookmarkStart w:id="5831" w:name="_Toc36108151"/>
      <w:bookmarkStart w:id="5832" w:name="_Toc44598904"/>
      <w:bookmarkStart w:id="5833" w:name="_Toc44602759"/>
      <w:bookmarkStart w:id="5834" w:name="_Toc45197936"/>
      <w:bookmarkStart w:id="5835" w:name="_Toc45695969"/>
      <w:bookmarkStart w:id="5836" w:name="_Toc51851425"/>
      <w:bookmarkStart w:id="5837" w:name="_Toc92225042"/>
      <w:bookmarkStart w:id="5838" w:name="_Toc131378871"/>
      <w:r w:rsidRPr="00B02A0B">
        <w:t>15.2.26</w:t>
      </w:r>
      <w:r w:rsidRPr="00B02A0B">
        <w:rPr>
          <w:lang w:eastAsia="ko-KR"/>
        </w:rPr>
        <w:tab/>
      </w:r>
      <w:r w:rsidRPr="00B02A0B">
        <w:t>Organization</w:t>
      </w:r>
      <w:r w:rsidRPr="00B02A0B">
        <w:rPr>
          <w:lang w:eastAsia="ko-KR"/>
        </w:rPr>
        <w:t xml:space="preserve"> name</w:t>
      </w:r>
      <w:bookmarkEnd w:id="5827"/>
      <w:bookmarkEnd w:id="5830"/>
      <w:bookmarkEnd w:id="5831"/>
      <w:bookmarkEnd w:id="5832"/>
      <w:bookmarkEnd w:id="5833"/>
      <w:bookmarkEnd w:id="5834"/>
      <w:bookmarkEnd w:id="5835"/>
      <w:bookmarkEnd w:id="5836"/>
      <w:bookmarkEnd w:id="5837"/>
      <w:bookmarkEnd w:id="5838"/>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39" w:name="_Toc92225043"/>
      <w:bookmarkStart w:id="5840" w:name="_Toc27496411"/>
      <w:bookmarkStart w:id="5841" w:name="_Toc36108152"/>
      <w:bookmarkStart w:id="5842" w:name="_Toc44598905"/>
      <w:bookmarkStart w:id="5843" w:name="_Toc44602760"/>
      <w:bookmarkStart w:id="5844" w:name="_Toc45197937"/>
      <w:bookmarkStart w:id="5845" w:name="_Toc45695970"/>
      <w:bookmarkStart w:id="5846" w:name="_Toc51851426"/>
      <w:bookmarkStart w:id="5847" w:name="_Toc131378872"/>
      <w:r w:rsidRPr="00B02A0B">
        <w:t>15.2.27</w:t>
      </w:r>
      <w:r w:rsidRPr="00B02A0B">
        <w:rPr>
          <w:lang w:eastAsia="ko-KR"/>
        </w:rPr>
        <w:tab/>
      </w:r>
      <w:r w:rsidRPr="00B02A0B">
        <w:t>Deferred FD signalling payload</w:t>
      </w:r>
      <w:bookmarkEnd w:id="5839"/>
      <w:bookmarkEnd w:id="5847"/>
    </w:p>
    <w:p w14:paraId="61D83F99" w14:textId="77777777" w:rsidR="005C310B" w:rsidRPr="00B02A0B" w:rsidRDefault="005C310B" w:rsidP="005C310B">
      <w:pPr>
        <w:rPr>
          <w:lang w:eastAsia="ko-KR"/>
        </w:rPr>
      </w:pPr>
      <w:r w:rsidRPr="00B02A0B">
        <w:t xml:space="preserve">The Deferred FD </w:t>
      </w:r>
      <w:proofErr w:type="spellStart"/>
      <w:r w:rsidRPr="00B02A0B">
        <w:t>signaling</w:t>
      </w:r>
      <w:proofErr w:type="spellEnd"/>
      <w:r w:rsidRPr="00B02A0B">
        <w:t xml:space="preserve"> payload information element contains the </w:t>
      </w:r>
      <w:proofErr w:type="spellStart"/>
      <w:r w:rsidRPr="00B02A0B">
        <w:rPr>
          <w:lang w:eastAsia="ko-KR"/>
        </w:rPr>
        <w:t>signaling</w:t>
      </w:r>
      <w:proofErr w:type="spellEnd"/>
      <w:r w:rsidRPr="00B02A0B">
        <w:rPr>
          <w:lang w:eastAsia="ko-KR"/>
        </w:rPr>
        <w:t xml:space="preserve"> data payload of the FD request of the </w:t>
      </w:r>
      <w:proofErr w:type="spellStart"/>
      <w:r w:rsidRPr="00B02A0B">
        <w:rPr>
          <w:lang w:eastAsia="ko-KR"/>
        </w:rPr>
        <w:t>MCData</w:t>
      </w:r>
      <w:proofErr w:type="spellEnd"/>
      <w:r w:rsidRPr="00B02A0B">
        <w:rPr>
          <w:lang w:eastAsia="ko-KR"/>
        </w:rPr>
        <w:t xml:space="preserve">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48" w:name="_Toc92225044"/>
      <w:bookmarkStart w:id="5849" w:name="_Toc131378873"/>
      <w:r w:rsidRPr="00B02A0B">
        <w:t>15.2.</w:t>
      </w:r>
      <w:r w:rsidRPr="00B02A0B">
        <w:rPr>
          <w:lang w:val="hr-HR"/>
        </w:rPr>
        <w:t>28</w:t>
      </w:r>
      <w:r w:rsidRPr="00B02A0B">
        <w:rPr>
          <w:lang w:eastAsia="ko-KR"/>
        </w:rPr>
        <w:tab/>
      </w:r>
      <w:r w:rsidRPr="00B02A0B">
        <w:t>Application metadata container</w:t>
      </w:r>
      <w:bookmarkEnd w:id="5848"/>
      <w:bookmarkEnd w:id="5849"/>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 xml:space="preserve">-1: Application </w:t>
      </w:r>
      <w:proofErr w:type="spellStart"/>
      <w:r w:rsidRPr="009C194E">
        <w:rPr>
          <w:lang w:val="fr-FR"/>
        </w:rPr>
        <w:t>metadata</w:t>
      </w:r>
      <w:proofErr w:type="spellEnd"/>
      <w:r w:rsidRPr="009C194E">
        <w:rPr>
          <w:lang w:val="fr-FR"/>
        </w:rPr>
        <w:t xml:space="preserve"> container information </w:t>
      </w:r>
      <w:proofErr w:type="spellStart"/>
      <w:r w:rsidRPr="009C194E">
        <w:rPr>
          <w:lang w:val="fr-FR"/>
        </w:rPr>
        <w:t>element</w:t>
      </w:r>
      <w:proofErr w:type="spellEnd"/>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Appl</w:t>
      </w:r>
      <w:proofErr w:type="spellEnd"/>
      <w:r w:rsidRPr="00B02A0B">
        <w:t>-metadata-content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 xml:space="preserve">{}officer-name=John </w:t>
      </w:r>
      <w:proofErr w:type="spellStart"/>
      <w:r w:rsidRPr="00B02A0B">
        <w:t>Smith;incident</w:t>
      </w:r>
      <w:proofErr w:type="spellEnd"/>
      <w:r w:rsidRPr="00B02A0B">
        <w:t>=123abc;</w:t>
      </w:r>
    </w:p>
    <w:p w14:paraId="33E5AF50" w14:textId="77777777" w:rsidR="005C310B" w:rsidRPr="00B02A0B" w:rsidRDefault="005C310B" w:rsidP="005C310B">
      <w:pPr>
        <w:pStyle w:val="EX"/>
      </w:pPr>
      <w:r w:rsidRPr="00B02A0B">
        <w:t>{tag-delimiter#}</w:t>
      </w:r>
      <w:proofErr w:type="spellStart"/>
      <w:r w:rsidRPr="00B02A0B">
        <w:t>name#John</w:t>
      </w:r>
      <w:proofErr w:type="spellEnd"/>
      <w:r w:rsidRPr="00B02A0B">
        <w:t xml:space="preserve"> Smith;incident#123abc;</w:t>
      </w:r>
    </w:p>
    <w:p w14:paraId="0D836F86" w14:textId="77777777" w:rsidR="005C310B" w:rsidRPr="00B02A0B" w:rsidRDefault="005C310B" w:rsidP="005C310B">
      <w:pPr>
        <w:pStyle w:val="EX"/>
      </w:pPr>
      <w:r w:rsidRPr="00B02A0B">
        <w:t>{tag-</w:t>
      </w:r>
      <w:proofErr w:type="spellStart"/>
      <w:r w:rsidRPr="00B02A0B">
        <w:t>delimitere</w:t>
      </w:r>
      <w:proofErr w:type="spellEnd"/>
      <w:r w:rsidRPr="00B02A0B">
        <w:t>}</w:t>
      </w:r>
      <w:proofErr w:type="spellStart"/>
      <w:r w:rsidRPr="00B02A0B">
        <w:t>nam</w:t>
      </w:r>
      <w:proofErr w:type="spellEnd"/>
      <w:r w:rsidRPr="00B02A0B">
        <w:t>\</w:t>
      </w:r>
      <w:proofErr w:type="spellStart"/>
      <w:r w:rsidRPr="00B02A0B">
        <w:t>eeJohn</w:t>
      </w:r>
      <w:proofErr w:type="spellEnd"/>
      <w:r w:rsidRPr="00B02A0B">
        <w:t xml:space="preserve"> </w:t>
      </w:r>
      <w:proofErr w:type="spellStart"/>
      <w:r w:rsidRPr="00B02A0B">
        <w:t>Smith;incid</w:t>
      </w:r>
      <w:proofErr w:type="spellEnd"/>
      <w:r w:rsidRPr="00B02A0B">
        <w:t>\ente123abcd\</w:t>
      </w:r>
      <w:proofErr w:type="spellStart"/>
      <w:r w:rsidRPr="00B02A0B">
        <w:t>ef</w:t>
      </w:r>
      <w:proofErr w:type="spellEnd"/>
      <w:r w:rsidRPr="00B02A0B">
        <w:t>;</w:t>
      </w:r>
    </w:p>
    <w:p w14:paraId="065A2AE5" w14:textId="77777777" w:rsidR="005C310B" w:rsidRPr="00B02A0B" w:rsidRDefault="005C310B" w:rsidP="005C310B">
      <w:pPr>
        <w:pStyle w:val="EX"/>
      </w:pPr>
      <w:r w:rsidRPr="00B02A0B">
        <w:t xml:space="preserve">{value-delimiter%}name=John </w:t>
      </w:r>
      <w:proofErr w:type="spellStart"/>
      <w:r w:rsidRPr="00B02A0B">
        <w:t>Smith%incident</w:t>
      </w:r>
      <w:proofErr w:type="spellEnd"/>
      <w:r w:rsidRPr="00B02A0B">
        <w:t>=123abc%</w:t>
      </w:r>
    </w:p>
    <w:p w14:paraId="4C2C440B" w14:textId="77777777" w:rsidR="005C310B" w:rsidRPr="00B02A0B" w:rsidRDefault="005C310B" w:rsidP="005C310B">
      <w:pPr>
        <w:pStyle w:val="EX"/>
        <w:rPr>
          <w:noProof/>
        </w:rPr>
      </w:pPr>
      <w:r w:rsidRPr="00B02A0B">
        <w:t>{</w:t>
      </w:r>
      <w:proofErr w:type="spellStart"/>
      <w:r w:rsidRPr="00B02A0B">
        <w:t>tag-delimiter:value-delimiter</w:t>
      </w:r>
      <w:proofErr w:type="spellEnd"/>
      <w:r w:rsidRPr="00B02A0B">
        <w:t>|}</w:t>
      </w:r>
      <w:proofErr w:type="spellStart"/>
      <w:r w:rsidRPr="00B02A0B">
        <w:t>FirstName:John|LastName:Smith</w:t>
      </w:r>
      <w:proofErr w:type="spellEnd"/>
      <w:r w:rsidRPr="00B02A0B">
        <w:t>|</w:t>
      </w:r>
    </w:p>
    <w:p w14:paraId="593B4451" w14:textId="77777777" w:rsidR="005C310B" w:rsidRPr="00B02A0B" w:rsidRDefault="005C310B" w:rsidP="007D34FE">
      <w:pPr>
        <w:pStyle w:val="Heading1"/>
      </w:pPr>
      <w:bookmarkStart w:id="5850" w:name="_Toc92225045"/>
      <w:bookmarkStart w:id="5851" w:name="_Toc131378874"/>
      <w:r w:rsidRPr="00B02A0B">
        <w:t>16</w:t>
      </w:r>
      <w:r w:rsidRPr="00B02A0B">
        <w:tab/>
        <w:t>Emergency Alert</w:t>
      </w:r>
      <w:bookmarkEnd w:id="5828"/>
      <w:bookmarkEnd w:id="5840"/>
      <w:bookmarkEnd w:id="5841"/>
      <w:bookmarkEnd w:id="5842"/>
      <w:bookmarkEnd w:id="5843"/>
      <w:bookmarkEnd w:id="5844"/>
      <w:bookmarkEnd w:id="5845"/>
      <w:bookmarkEnd w:id="5846"/>
      <w:bookmarkEnd w:id="5850"/>
      <w:bookmarkEnd w:id="5851"/>
    </w:p>
    <w:p w14:paraId="51B8CDF6" w14:textId="77777777" w:rsidR="005C310B" w:rsidRPr="00B02A0B" w:rsidRDefault="005C310B" w:rsidP="007D34FE">
      <w:pPr>
        <w:pStyle w:val="Heading2"/>
      </w:pPr>
      <w:bookmarkStart w:id="5852" w:name="_Toc20215909"/>
      <w:bookmarkStart w:id="5853" w:name="_Toc27496412"/>
      <w:bookmarkStart w:id="5854" w:name="_Toc36108153"/>
      <w:bookmarkStart w:id="5855" w:name="_Toc44598906"/>
      <w:bookmarkStart w:id="5856" w:name="_Toc44602761"/>
      <w:bookmarkStart w:id="5857" w:name="_Toc45197938"/>
      <w:bookmarkStart w:id="5858" w:name="_Toc45695971"/>
      <w:bookmarkStart w:id="5859" w:name="_Toc51851427"/>
      <w:bookmarkStart w:id="5860" w:name="_Toc92225046"/>
      <w:bookmarkStart w:id="5861" w:name="_Toc131378875"/>
      <w:r w:rsidRPr="00B02A0B">
        <w:t>16.1</w:t>
      </w:r>
      <w:r w:rsidRPr="00B02A0B">
        <w:tab/>
        <w:t>General</w:t>
      </w:r>
      <w:bookmarkEnd w:id="5852"/>
      <w:bookmarkEnd w:id="5853"/>
      <w:bookmarkEnd w:id="5854"/>
      <w:bookmarkEnd w:id="5855"/>
      <w:bookmarkEnd w:id="5856"/>
      <w:bookmarkEnd w:id="5857"/>
      <w:bookmarkEnd w:id="5858"/>
      <w:bookmarkEnd w:id="5859"/>
      <w:bookmarkEnd w:id="5860"/>
      <w:bookmarkEnd w:id="5861"/>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 xml:space="preserve">and terminating </w:t>
      </w:r>
      <w:proofErr w:type="spellStart"/>
      <w:r w:rsidRPr="00B02A0B">
        <w:rPr>
          <w:lang w:eastAsia="ko-KR"/>
        </w:rPr>
        <w:t>MCData</w:t>
      </w:r>
      <w:proofErr w:type="spellEnd"/>
      <w:r w:rsidRPr="00B02A0B">
        <w:rPr>
          <w:rFonts w:hint="eastAsia"/>
          <w:lang w:eastAsia="ko-KR"/>
        </w:rPr>
        <w:t xml:space="preserve"> client</w:t>
      </w:r>
      <w:r w:rsidRPr="00B02A0B">
        <w:rPr>
          <w:lang w:eastAsia="ko-KR"/>
        </w:rPr>
        <w:t xml:space="preserve">s, participating </w:t>
      </w:r>
      <w:proofErr w:type="spellStart"/>
      <w:r w:rsidRPr="00B02A0B">
        <w:rPr>
          <w:lang w:eastAsia="ko-KR"/>
        </w:rPr>
        <w:t>MCData</w:t>
      </w:r>
      <w:proofErr w:type="spellEnd"/>
      <w:r w:rsidRPr="00B02A0B">
        <w:rPr>
          <w:lang w:eastAsia="ko-KR"/>
        </w:rPr>
        <w:t xml:space="preserve"> function and controlling </w:t>
      </w:r>
      <w:proofErr w:type="spellStart"/>
      <w:r w:rsidRPr="00B02A0B">
        <w:rPr>
          <w:lang w:eastAsia="ko-KR"/>
        </w:rPr>
        <w:t>MCData</w:t>
      </w:r>
      <w:proofErr w:type="spellEnd"/>
      <w:r w:rsidRPr="00B02A0B">
        <w:rPr>
          <w:lang w:eastAsia="ko-KR"/>
        </w:rPr>
        <w:t xml:space="preserve">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62"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63" w:name="_Toc27496413"/>
      <w:bookmarkStart w:id="5864" w:name="_Toc36108154"/>
      <w:bookmarkStart w:id="5865" w:name="_Toc44598907"/>
      <w:bookmarkStart w:id="5866" w:name="_Toc44602762"/>
      <w:bookmarkStart w:id="5867" w:name="_Toc45197939"/>
      <w:bookmarkStart w:id="5868" w:name="_Toc45695972"/>
      <w:bookmarkStart w:id="5869" w:name="_Toc51851428"/>
      <w:bookmarkStart w:id="5870" w:name="_Toc92225047"/>
      <w:bookmarkStart w:id="5871" w:name="_Toc131378876"/>
      <w:r w:rsidRPr="00B02A0B">
        <w:t>16.2</w:t>
      </w:r>
      <w:r w:rsidRPr="00B02A0B">
        <w:tab/>
        <w:t>On-network emergency alert</w:t>
      </w:r>
      <w:bookmarkEnd w:id="5862"/>
      <w:bookmarkEnd w:id="5863"/>
      <w:bookmarkEnd w:id="5864"/>
      <w:bookmarkEnd w:id="5865"/>
      <w:bookmarkEnd w:id="5866"/>
      <w:bookmarkEnd w:id="5867"/>
      <w:bookmarkEnd w:id="5868"/>
      <w:bookmarkEnd w:id="5869"/>
      <w:bookmarkEnd w:id="5870"/>
      <w:bookmarkEnd w:id="5871"/>
    </w:p>
    <w:p w14:paraId="38BEFA12" w14:textId="77777777" w:rsidR="005C310B" w:rsidRPr="00B02A0B" w:rsidRDefault="005C310B" w:rsidP="007D34FE">
      <w:pPr>
        <w:pStyle w:val="Heading3"/>
        <w:rPr>
          <w:rFonts w:eastAsia="Malgun Gothic"/>
        </w:rPr>
      </w:pPr>
      <w:bookmarkStart w:id="5872" w:name="_Toc20215911"/>
      <w:bookmarkStart w:id="5873" w:name="_Toc27496414"/>
      <w:bookmarkStart w:id="5874" w:name="_Toc36108155"/>
      <w:bookmarkStart w:id="5875" w:name="_Toc44598908"/>
      <w:bookmarkStart w:id="5876" w:name="_Toc44602763"/>
      <w:bookmarkStart w:id="5877" w:name="_Toc45197940"/>
      <w:bookmarkStart w:id="5878" w:name="_Toc45695973"/>
      <w:bookmarkStart w:id="5879" w:name="_Toc51851429"/>
      <w:bookmarkStart w:id="5880" w:name="_Toc92225048"/>
      <w:bookmarkStart w:id="5881" w:name="_Toc131378877"/>
      <w:r w:rsidRPr="00B02A0B">
        <w:rPr>
          <w:rFonts w:eastAsia="Malgun Gothic"/>
        </w:rPr>
        <w:t>16.2.1</w:t>
      </w:r>
      <w:r w:rsidRPr="00B02A0B">
        <w:rPr>
          <w:rFonts w:eastAsia="Malgun Gothic"/>
        </w:rPr>
        <w:tab/>
        <w:t>Client procedures</w:t>
      </w:r>
      <w:bookmarkEnd w:id="5872"/>
      <w:bookmarkEnd w:id="5873"/>
      <w:bookmarkEnd w:id="5874"/>
      <w:bookmarkEnd w:id="5875"/>
      <w:bookmarkEnd w:id="5876"/>
      <w:bookmarkEnd w:id="5877"/>
      <w:bookmarkEnd w:id="5878"/>
      <w:bookmarkEnd w:id="5879"/>
      <w:bookmarkEnd w:id="5880"/>
      <w:bookmarkEnd w:id="5881"/>
    </w:p>
    <w:p w14:paraId="118C5CCF" w14:textId="77777777" w:rsidR="005C310B" w:rsidRPr="00B02A0B" w:rsidRDefault="005C310B" w:rsidP="007D34FE">
      <w:pPr>
        <w:pStyle w:val="Heading4"/>
      </w:pPr>
      <w:bookmarkStart w:id="5882" w:name="_Toc20215912"/>
      <w:bookmarkStart w:id="5883" w:name="_Toc27496415"/>
      <w:bookmarkStart w:id="5884" w:name="_Toc36108156"/>
      <w:bookmarkStart w:id="5885" w:name="_Toc44598909"/>
      <w:bookmarkStart w:id="5886" w:name="_Toc44602764"/>
      <w:bookmarkStart w:id="5887" w:name="_Toc45197941"/>
      <w:bookmarkStart w:id="5888" w:name="_Toc45695974"/>
      <w:bookmarkStart w:id="5889" w:name="_Toc51851430"/>
      <w:bookmarkStart w:id="5890" w:name="_Toc92225049"/>
      <w:bookmarkStart w:id="5891" w:name="_Toc131378878"/>
      <w:r w:rsidRPr="00B02A0B">
        <w:rPr>
          <w:rFonts w:eastAsia="Malgun Gothic"/>
        </w:rPr>
        <w:t>16.2.1.1</w:t>
      </w:r>
      <w:r w:rsidRPr="00B02A0B">
        <w:rPr>
          <w:rFonts w:eastAsia="Malgun Gothic"/>
        </w:rPr>
        <w:tab/>
        <w:t>Emergency alert origination</w:t>
      </w:r>
      <w:bookmarkEnd w:id="5882"/>
      <w:bookmarkEnd w:id="5883"/>
      <w:bookmarkEnd w:id="5884"/>
      <w:bookmarkEnd w:id="5885"/>
      <w:bookmarkEnd w:id="5886"/>
      <w:bookmarkEnd w:id="5887"/>
      <w:bookmarkEnd w:id="5888"/>
      <w:bookmarkEnd w:id="5889"/>
      <w:bookmarkEnd w:id="5890"/>
      <w:bookmarkEnd w:id="5891"/>
    </w:p>
    <w:p w14:paraId="50D123A0" w14:textId="77777777" w:rsidR="005C310B" w:rsidRPr="00B02A0B" w:rsidRDefault="005C310B" w:rsidP="005C310B">
      <w:r w:rsidRPr="00B02A0B">
        <w:t xml:space="preserve">Upon receiving a request from the </w:t>
      </w:r>
      <w:proofErr w:type="spellStart"/>
      <w:r w:rsidRPr="00B02A0B">
        <w:t>MCData</w:t>
      </w:r>
      <w:proofErr w:type="spellEnd"/>
      <w:r w:rsidRPr="00B02A0B">
        <w:t xml:space="preserve"> user to send an </w:t>
      </w:r>
      <w:proofErr w:type="spellStart"/>
      <w:r w:rsidRPr="00B02A0B">
        <w:t>MCData</w:t>
      </w:r>
      <w:proofErr w:type="spellEnd"/>
      <w:r w:rsidRPr="00B02A0B">
        <w:t xml:space="preserve"> emergency alert, the </w:t>
      </w:r>
      <w:proofErr w:type="spellStart"/>
      <w:r w:rsidRPr="00B02A0B">
        <w:t>MCData</w:t>
      </w:r>
      <w:proofErr w:type="spellEnd"/>
      <w:r w:rsidRPr="00B02A0B">
        <w:t xml:space="preserve">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proofErr w:type="spellStart"/>
      <w:r w:rsidRPr="00B02A0B">
        <w:rPr>
          <w:lang w:eastAsia="ko-KR"/>
        </w:rPr>
        <w:t>MCData</w:t>
      </w:r>
      <w:proofErr w:type="spellEnd"/>
      <w:r w:rsidRPr="00B02A0B">
        <w:rPr>
          <w:lang w:eastAsia="ko-KR"/>
        </w:rPr>
        <w:t xml:space="preserve"> emergency alert origination request is considered an unauthorised request for an </w:t>
      </w:r>
      <w:proofErr w:type="spellStart"/>
      <w:r w:rsidRPr="00B02A0B">
        <w:rPr>
          <w:lang w:eastAsia="ko-KR"/>
        </w:rPr>
        <w:t>MCData</w:t>
      </w:r>
      <w:proofErr w:type="spellEnd"/>
      <w:r w:rsidRPr="00B02A0B">
        <w:rPr>
          <w:lang w:eastAsia="ko-KR"/>
        </w:rPr>
        <w:t xml:space="preserve"> emergency alert, the </w:t>
      </w:r>
      <w:proofErr w:type="spellStart"/>
      <w:r w:rsidRPr="00B02A0B">
        <w:rPr>
          <w:lang w:eastAsia="ko-KR"/>
        </w:rPr>
        <w:t>MCData</w:t>
      </w:r>
      <w:proofErr w:type="spellEnd"/>
      <w:r w:rsidRPr="00B02A0B">
        <w:rPr>
          <w:lang w:eastAsia="ko-KR"/>
        </w:rPr>
        <w:t xml:space="preserve"> client shall indicate to the </w:t>
      </w:r>
      <w:proofErr w:type="spellStart"/>
      <w:r w:rsidRPr="00B02A0B">
        <w:rPr>
          <w:lang w:eastAsia="ko-KR"/>
        </w:rPr>
        <w:t>MCData</w:t>
      </w:r>
      <w:proofErr w:type="spellEnd"/>
      <w:r w:rsidRPr="00B02A0B">
        <w:rPr>
          <w:lang w:eastAsia="ko-KR"/>
        </w:rPr>
        <w:t xml:space="preserve"> user that an </w:t>
      </w:r>
      <w:proofErr w:type="spellStart"/>
      <w:r w:rsidRPr="00B02A0B">
        <w:rPr>
          <w:lang w:eastAsia="ko-KR"/>
        </w:rPr>
        <w:t>MCData</w:t>
      </w:r>
      <w:proofErr w:type="spellEnd"/>
      <w:r w:rsidRPr="00B02A0B">
        <w:rPr>
          <w:lang w:eastAsia="ko-KR"/>
        </w:rPr>
        <w:t xml:space="preserve">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w:t>
      </w:r>
      <w:proofErr w:type="spellStart"/>
      <w:r w:rsidRPr="00B02A0B">
        <w:t>MCData</w:t>
      </w:r>
      <w:proofErr w:type="spellEnd"/>
      <w:r w:rsidRPr="00B02A0B">
        <w:t xml:space="preserve"> user has not indicated the identity of the </w:t>
      </w:r>
      <w:proofErr w:type="spellStart"/>
      <w:r w:rsidRPr="00B02A0B">
        <w:t>MCData</w:t>
      </w:r>
      <w:proofErr w:type="spellEnd"/>
      <w:r w:rsidRPr="00B02A0B">
        <w:t xml:space="preserve"> group to receive the emergency alert, the </w:t>
      </w:r>
      <w:proofErr w:type="spellStart"/>
      <w:r w:rsidRPr="00B02A0B">
        <w:t>MCData</w:t>
      </w:r>
      <w:proofErr w:type="spellEnd"/>
      <w:r w:rsidRPr="00B02A0B">
        <w:t xml:space="preserve"> client shall use, in descending order of preference, one of the following: the value of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&lt;entry&gt; element of the &lt;</w:t>
      </w:r>
      <w:proofErr w:type="spellStart"/>
      <w:r w:rsidRPr="00B02A0B">
        <w:t>GroupEmergencyAlert</w:t>
      </w:r>
      <w:proofErr w:type="spellEnd"/>
      <w:r w:rsidRPr="00B02A0B">
        <w:t xml:space="preserve">&gt; element of the &lt;Common&gt; element in the </w:t>
      </w:r>
      <w:proofErr w:type="spellStart"/>
      <w:r w:rsidRPr="00B02A0B">
        <w:t>MCData</w:t>
      </w:r>
      <w:proofErr w:type="spellEnd"/>
      <w:r w:rsidRPr="00B02A0B">
        <w:t xml:space="preserve"> user profile, if present; if not, the identity of the </w:t>
      </w:r>
      <w:proofErr w:type="spellStart"/>
      <w:r w:rsidRPr="00B02A0B">
        <w:t>MCData</w:t>
      </w:r>
      <w:proofErr w:type="spellEnd"/>
      <w:r w:rsidRPr="00B02A0B">
        <w:t xml:space="preserve"> group to which the most recent communication or affiliation request was made by the </w:t>
      </w:r>
      <w:proofErr w:type="spellStart"/>
      <w:r w:rsidRPr="00B02A0B">
        <w:t>MCData</w:t>
      </w:r>
      <w:proofErr w:type="spellEnd"/>
      <w:r w:rsidRPr="00B02A0B">
        <w:t xml:space="preserve"> client since last acquiring the </w:t>
      </w:r>
      <w:proofErr w:type="spellStart"/>
      <w:r w:rsidRPr="00B02A0B">
        <w:t>MCData</w:t>
      </w:r>
      <w:proofErr w:type="spellEnd"/>
      <w:r w:rsidRPr="00B02A0B">
        <w:t xml:space="preserve"> service. If an </w:t>
      </w:r>
      <w:proofErr w:type="spellStart"/>
      <w:r w:rsidRPr="00B02A0B">
        <w:t>MCData</w:t>
      </w:r>
      <w:proofErr w:type="spellEnd"/>
      <w:r w:rsidRPr="00B02A0B">
        <w:t xml:space="preserve"> group identity cannot be determined, the </w:t>
      </w:r>
      <w:proofErr w:type="spellStart"/>
      <w:r w:rsidRPr="00B02A0B">
        <w:t>MCData</w:t>
      </w:r>
      <w:proofErr w:type="spellEnd"/>
      <w:r w:rsidRPr="00B02A0B">
        <w:t xml:space="preserve"> client </w:t>
      </w:r>
      <w:r w:rsidRPr="00B02A0B">
        <w:rPr>
          <w:lang w:eastAsia="ko-KR"/>
        </w:rPr>
        <w:t xml:space="preserve">shall indicate the fact to the </w:t>
      </w:r>
      <w:proofErr w:type="spellStart"/>
      <w:r w:rsidRPr="00B02A0B">
        <w:rPr>
          <w:lang w:eastAsia="ko-KR"/>
        </w:rPr>
        <w:t>MCData</w:t>
      </w:r>
      <w:proofErr w:type="spellEnd"/>
      <w:r w:rsidRPr="00B02A0B">
        <w:rPr>
          <w:lang w:eastAsia="ko-KR"/>
        </w:rPr>
        <w:t xml:space="preserve"> user and shall terminate this procedure.</w:t>
      </w:r>
    </w:p>
    <w:p w14:paraId="7754B824"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48D2E2A4"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"true";</w:t>
      </w:r>
    </w:p>
    <w:p w14:paraId="5D4D8804"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2A6ED793" w14:textId="3FAE8B44" w:rsidR="0027751B" w:rsidRDefault="005C310B" w:rsidP="0027751B">
      <w:pPr>
        <w:pStyle w:val="B2"/>
      </w:pPr>
      <w:r w:rsidRPr="00B02A0B">
        <w:t>d)</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w:t>
      </w:r>
      <w:r w:rsidR="002071E0">
        <w:t>the &lt;</w:t>
      </w:r>
      <w:proofErr w:type="spellStart"/>
      <w:r w:rsidR="002071E0">
        <w:t>anyExt</w:t>
      </w:r>
      <w:proofErr w:type="spellEnd"/>
      <w:r w:rsidR="002071E0">
        <w:t xml:space="preserve">&gt;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 xml:space="preserve">if the </w:t>
      </w:r>
      <w:proofErr w:type="spellStart"/>
      <w:r>
        <w:t>MCData</w:t>
      </w:r>
      <w:proofErr w:type="spellEnd"/>
      <w:r>
        <w:t xml:space="preserve"> user has requested an application priority, the &lt;</w:t>
      </w:r>
      <w:proofErr w:type="spellStart"/>
      <w:r>
        <w:t>anyExt</w:t>
      </w:r>
      <w:proofErr w:type="spellEnd"/>
      <w:r>
        <w: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 xml:space="preserve">shall include in the &lt;Report&gt; element the specific location information configured for the </w:t>
      </w:r>
      <w:proofErr w:type="spellStart"/>
      <w:r w:rsidRPr="00B02A0B">
        <w:t>MCData</w:t>
      </w:r>
      <w:proofErr w:type="spellEnd"/>
      <w:r w:rsidRPr="00B02A0B">
        <w:t xml:space="preserve">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 xml:space="preserve">shall set the </w:t>
      </w:r>
      <w:proofErr w:type="spellStart"/>
      <w:r w:rsidRPr="00B02A0B">
        <w:rPr>
          <w:lang w:eastAsia="ko-KR"/>
        </w:rPr>
        <w:t>MCData</w:t>
      </w:r>
      <w:proofErr w:type="spellEnd"/>
      <w:r w:rsidRPr="00B02A0B">
        <w:rPr>
          <w:lang w:eastAsia="ko-KR"/>
        </w:rPr>
        <w:t xml:space="preserve">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 xml:space="preserve">shall set the </w:t>
      </w:r>
      <w:proofErr w:type="spellStart"/>
      <w:r w:rsidRPr="00B02A0B">
        <w:rPr>
          <w:lang w:eastAsia="ko-KR"/>
        </w:rPr>
        <w:t>MCData</w:t>
      </w:r>
      <w:proofErr w:type="spellEnd"/>
      <w:r w:rsidRPr="00B02A0B">
        <w:rPr>
          <w:lang w:eastAsia="ko-KR"/>
        </w:rPr>
        <w:t xml:space="preserve">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 xml:space="preserve">shall set the Request-URI to the public service identity identifying the participating </w:t>
      </w:r>
      <w:proofErr w:type="spellStart"/>
      <w:r w:rsidRPr="00B02A0B">
        <w:t>MCData</w:t>
      </w:r>
      <w:proofErr w:type="spellEnd"/>
      <w:r w:rsidRPr="00B02A0B">
        <w:t xml:space="preserve">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w:t>
      </w:r>
      <w:proofErr w:type="spellStart"/>
      <w:r w:rsidRPr="00B02A0B">
        <w:t>MCData</w:t>
      </w:r>
      <w:proofErr w:type="spellEnd"/>
      <w:r w:rsidRPr="00B02A0B">
        <w:t xml:space="preserve"> client </w:t>
      </w:r>
      <w:r w:rsidRPr="00B02A0B">
        <w:rPr>
          <w:lang w:eastAsia="ko-KR"/>
        </w:rPr>
        <w:t xml:space="preserve">shall set the </w:t>
      </w:r>
      <w:proofErr w:type="spellStart"/>
      <w:r w:rsidRPr="00B02A0B">
        <w:rPr>
          <w:lang w:eastAsia="ko-KR"/>
        </w:rPr>
        <w:t>MCData</w:t>
      </w:r>
      <w:proofErr w:type="spellEnd"/>
      <w:r w:rsidRPr="00B02A0B">
        <w:rPr>
          <w:lang w:eastAsia="ko-KR"/>
        </w:rPr>
        <w:t xml:space="preserve"> emergency alert state to "MDEA 3: emergency-alert-initiated" and shall give the </w:t>
      </w:r>
      <w:proofErr w:type="spellStart"/>
      <w:r w:rsidRPr="00B02A0B">
        <w:rPr>
          <w:lang w:eastAsia="ko-KR"/>
        </w:rPr>
        <w:t>MCData</w:t>
      </w:r>
      <w:proofErr w:type="spellEnd"/>
      <w:r w:rsidRPr="00B02A0B">
        <w:rPr>
          <w:lang w:eastAsia="ko-KR"/>
        </w:rPr>
        <w:t xml:space="preserve">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w:t>
      </w:r>
      <w:proofErr w:type="spellStart"/>
      <w:r w:rsidRPr="00B02A0B">
        <w:t>MCData</w:t>
      </w:r>
      <w:proofErr w:type="spellEnd"/>
      <w:r w:rsidRPr="00B02A0B">
        <w:t xml:space="preserve"> client </w:t>
      </w:r>
      <w:r w:rsidRPr="00B02A0B">
        <w:rPr>
          <w:lang w:eastAsia="ko-KR"/>
        </w:rPr>
        <w:t xml:space="preserve">shall set the </w:t>
      </w:r>
      <w:proofErr w:type="spellStart"/>
      <w:r w:rsidRPr="00B02A0B">
        <w:rPr>
          <w:lang w:eastAsia="ko-KR"/>
        </w:rPr>
        <w:t>MCData</w:t>
      </w:r>
      <w:proofErr w:type="spellEnd"/>
      <w:r w:rsidRPr="00B02A0B">
        <w:rPr>
          <w:lang w:eastAsia="ko-KR"/>
        </w:rPr>
        <w:t xml:space="preserve"> emergency alert state to "MDEA 1: no-alert" and shall indicate the failure to the </w:t>
      </w:r>
      <w:proofErr w:type="spellStart"/>
      <w:r w:rsidRPr="00B02A0B">
        <w:rPr>
          <w:lang w:eastAsia="ko-KR"/>
        </w:rPr>
        <w:t>MCData</w:t>
      </w:r>
      <w:proofErr w:type="spellEnd"/>
      <w:r w:rsidRPr="00B02A0B">
        <w:rPr>
          <w:lang w:eastAsia="ko-KR"/>
        </w:rPr>
        <w:t xml:space="preserve">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w:t>
      </w:r>
      <w:proofErr w:type="spellStart"/>
      <w:r w:rsidRPr="00B02A0B">
        <w:rPr>
          <w:lang w:eastAsia="ko-KR"/>
        </w:rPr>
        <w:t>MCData</w:t>
      </w:r>
      <w:proofErr w:type="spellEnd"/>
      <w:r w:rsidRPr="00B02A0B">
        <w:rPr>
          <w:lang w:eastAsia="ko-KR"/>
        </w:rPr>
        <w:t xml:space="preserve"> client can inform the user, and can clear the </w:t>
      </w:r>
      <w:proofErr w:type="spellStart"/>
      <w:r w:rsidRPr="00B02A0B">
        <w:rPr>
          <w:lang w:eastAsia="ko-KR"/>
        </w:rPr>
        <w:t>MCData</w:t>
      </w:r>
      <w:proofErr w:type="spellEnd"/>
      <w:r w:rsidRPr="00B02A0B">
        <w:rPr>
          <w:lang w:eastAsia="ko-KR"/>
        </w:rPr>
        <w:t xml:space="preserve"> emergency alert state or can retry sending the emergency alert to the </w:t>
      </w:r>
      <w:proofErr w:type="spellStart"/>
      <w:r w:rsidRPr="00B02A0B">
        <w:rPr>
          <w:lang w:eastAsia="ko-KR"/>
        </w:rPr>
        <w:t>MCData</w:t>
      </w:r>
      <w:proofErr w:type="spellEnd"/>
      <w:r w:rsidRPr="00B02A0B">
        <w:rPr>
          <w:lang w:eastAsia="ko-KR"/>
        </w:rPr>
        <w:t xml:space="preserve"> participating server. The </w:t>
      </w:r>
      <w:proofErr w:type="spellStart"/>
      <w:r w:rsidRPr="00B02A0B">
        <w:rPr>
          <w:lang w:eastAsia="ko-KR"/>
        </w:rPr>
        <w:t>MCData</w:t>
      </w:r>
      <w:proofErr w:type="spellEnd"/>
      <w:r w:rsidRPr="00B02A0B">
        <w:rPr>
          <w:lang w:eastAsia="ko-KR"/>
        </w:rPr>
        <w:t xml:space="preserve"> emergency state is left unchanged, as the </w:t>
      </w:r>
      <w:proofErr w:type="spellStart"/>
      <w:r w:rsidRPr="00B02A0B">
        <w:rPr>
          <w:lang w:eastAsia="ko-KR"/>
        </w:rPr>
        <w:t>MCData</w:t>
      </w:r>
      <w:proofErr w:type="spellEnd"/>
      <w:r w:rsidRPr="00B02A0B">
        <w:rPr>
          <w:lang w:eastAsia="ko-KR"/>
        </w:rPr>
        <w:t xml:space="preserve">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92" w:name="_Toc20215913"/>
      <w:bookmarkStart w:id="5893" w:name="_Toc27496416"/>
      <w:bookmarkStart w:id="5894" w:name="_Toc36108157"/>
      <w:bookmarkStart w:id="5895" w:name="_Toc44598910"/>
      <w:bookmarkStart w:id="5896" w:name="_Toc44602765"/>
      <w:bookmarkStart w:id="5897" w:name="_Toc45197942"/>
      <w:bookmarkStart w:id="5898" w:name="_Toc45695975"/>
      <w:bookmarkStart w:id="5899" w:name="_Toc51851431"/>
      <w:bookmarkStart w:id="5900" w:name="_Toc92225050"/>
      <w:bookmarkStart w:id="5901" w:name="_Toc131378879"/>
      <w:r w:rsidRPr="00B02A0B">
        <w:rPr>
          <w:rFonts w:eastAsia="Malgun Gothic"/>
        </w:rPr>
        <w:lastRenderedPageBreak/>
        <w:t>16.2.1.2</w:t>
      </w:r>
      <w:r w:rsidRPr="00B02A0B">
        <w:rPr>
          <w:rFonts w:eastAsia="Malgun Gothic"/>
        </w:rPr>
        <w:tab/>
        <w:t>Emergency alert cancellation</w:t>
      </w:r>
      <w:bookmarkEnd w:id="5892"/>
      <w:bookmarkEnd w:id="5893"/>
      <w:bookmarkEnd w:id="5894"/>
      <w:bookmarkEnd w:id="5895"/>
      <w:bookmarkEnd w:id="5896"/>
      <w:bookmarkEnd w:id="5897"/>
      <w:bookmarkEnd w:id="5898"/>
      <w:bookmarkEnd w:id="5899"/>
      <w:bookmarkEnd w:id="5900"/>
      <w:bookmarkEnd w:id="5901"/>
    </w:p>
    <w:p w14:paraId="6C4979B3" w14:textId="77777777" w:rsidR="00B02A0B" w:rsidRPr="00B02A0B" w:rsidRDefault="005C310B" w:rsidP="005C310B">
      <w:r w:rsidRPr="00B02A0B">
        <w:t xml:space="preserve">Upon receiving a request from the </w:t>
      </w:r>
      <w:proofErr w:type="spellStart"/>
      <w:r w:rsidRPr="00B02A0B">
        <w:t>MCData</w:t>
      </w:r>
      <w:proofErr w:type="spellEnd"/>
      <w:r w:rsidRPr="00B02A0B">
        <w:t xml:space="preserve"> user to send an </w:t>
      </w:r>
      <w:proofErr w:type="spellStart"/>
      <w:r w:rsidRPr="00B02A0B">
        <w:t>MCData</w:t>
      </w:r>
      <w:proofErr w:type="spellEnd"/>
      <w:r w:rsidRPr="00B02A0B">
        <w:t xml:space="preserve"> emergency alert cancellation, the </w:t>
      </w:r>
      <w:proofErr w:type="spellStart"/>
      <w:r w:rsidRPr="00B02A0B">
        <w:t>MCData</w:t>
      </w:r>
      <w:proofErr w:type="spellEnd"/>
      <w:r w:rsidRPr="00B02A0B">
        <w:t xml:space="preserve">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emergency cancellation request is for an </w:t>
      </w:r>
      <w:proofErr w:type="spellStart"/>
      <w:r w:rsidRPr="00B02A0B">
        <w:t>MCData</w:t>
      </w:r>
      <w:proofErr w:type="spellEnd"/>
      <w:r w:rsidRPr="00B02A0B">
        <w:t xml:space="preserve"> emergency alert originated by this </w:t>
      </w:r>
      <w:proofErr w:type="spellStart"/>
      <w:r w:rsidRPr="00B02A0B">
        <w:t>MCData</w:t>
      </w:r>
      <w:proofErr w:type="spellEnd"/>
      <w:r w:rsidRPr="00B02A0B">
        <w:t xml:space="preserve">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and profile index associated with </w:t>
      </w:r>
      <w:proofErr w:type="spellStart"/>
      <w:r w:rsidRPr="00B02A0B">
        <w:t>MCData</w:t>
      </w:r>
      <w:proofErr w:type="spellEnd"/>
      <w:r w:rsidRPr="00B02A0B">
        <w:t xml:space="preserve">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emergency cancellation request is for an </w:t>
      </w:r>
      <w:proofErr w:type="spellStart"/>
      <w:r w:rsidRPr="00B02A0B">
        <w:t>MCData</w:t>
      </w:r>
      <w:proofErr w:type="spellEnd"/>
      <w:r w:rsidRPr="00B02A0B">
        <w:t xml:space="preserve"> emergency alert originated by a different </w:t>
      </w:r>
      <w:proofErr w:type="spellStart"/>
      <w:r w:rsidRPr="00B02A0B">
        <w:t>MCData</w:t>
      </w:r>
      <w:proofErr w:type="spellEnd"/>
      <w:r w:rsidRPr="00B02A0B">
        <w:t xml:space="preserve">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and profile index associated with </w:t>
      </w:r>
      <w:proofErr w:type="spellStart"/>
      <w:r w:rsidRPr="00B02A0B">
        <w:t>MCData</w:t>
      </w:r>
      <w:proofErr w:type="spellEnd"/>
      <w:r w:rsidRPr="00B02A0B">
        <w:t xml:space="preserve">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proofErr w:type="spellStart"/>
      <w:r w:rsidRPr="00B02A0B">
        <w:t>MCData</w:t>
      </w:r>
      <w:proofErr w:type="spellEnd"/>
      <w:r w:rsidRPr="00B02A0B">
        <w:t xml:space="preserve"> emergency cancellation </w:t>
      </w:r>
      <w:r w:rsidRPr="00B02A0B">
        <w:rPr>
          <w:lang w:eastAsia="ko-KR"/>
        </w:rPr>
        <w:t xml:space="preserve">request is not considered authorised, the </w:t>
      </w:r>
      <w:proofErr w:type="spellStart"/>
      <w:r w:rsidRPr="00B02A0B">
        <w:rPr>
          <w:lang w:eastAsia="ko-KR"/>
        </w:rPr>
        <w:t>MCData</w:t>
      </w:r>
      <w:proofErr w:type="spellEnd"/>
      <w:r w:rsidRPr="00B02A0B">
        <w:rPr>
          <w:lang w:eastAsia="ko-KR"/>
        </w:rPr>
        <w:t xml:space="preserve"> client shall indicate this fact to the requesting </w:t>
      </w:r>
      <w:proofErr w:type="spellStart"/>
      <w:r w:rsidRPr="00B02A0B">
        <w:rPr>
          <w:lang w:eastAsia="ko-KR"/>
        </w:rPr>
        <w:t>MCData</w:t>
      </w:r>
      <w:proofErr w:type="spellEnd"/>
      <w:r w:rsidRPr="00B02A0B">
        <w:rPr>
          <w:lang w:eastAsia="ko-KR"/>
        </w:rPr>
        <w:t xml:space="preserve"> user and shall terminate this procedure.</w:t>
      </w:r>
    </w:p>
    <w:p w14:paraId="7B6E926F" w14:textId="77777777" w:rsidR="005C310B" w:rsidRPr="00B02A0B" w:rsidRDefault="005C310B" w:rsidP="005C310B">
      <w:r w:rsidRPr="00B02A0B">
        <w:t xml:space="preserve">If the authorised </w:t>
      </w:r>
      <w:proofErr w:type="spellStart"/>
      <w:r w:rsidRPr="00B02A0B">
        <w:t>MCData</w:t>
      </w:r>
      <w:proofErr w:type="spellEnd"/>
      <w:r w:rsidRPr="00B02A0B">
        <w:t xml:space="preserve"> emergency cancellation request is for an </w:t>
      </w:r>
      <w:proofErr w:type="spellStart"/>
      <w:r w:rsidRPr="00B02A0B">
        <w:t>MCData</w:t>
      </w:r>
      <w:proofErr w:type="spellEnd"/>
      <w:r w:rsidRPr="00B02A0B">
        <w:t xml:space="preserve"> emergency alert originated by this </w:t>
      </w:r>
      <w:proofErr w:type="spellStart"/>
      <w:r w:rsidRPr="00B02A0B">
        <w:t>MCData</w:t>
      </w:r>
      <w:proofErr w:type="spellEnd"/>
      <w:r w:rsidRPr="00B02A0B">
        <w:t xml:space="preserve"> user and if there are more than one outstanding emergency alerts from this </w:t>
      </w:r>
      <w:proofErr w:type="spellStart"/>
      <w:r w:rsidRPr="00B02A0B">
        <w:t>MCData</w:t>
      </w:r>
      <w:proofErr w:type="spellEnd"/>
      <w:r w:rsidRPr="00B02A0B">
        <w:t xml:space="preserve"> user and the </w:t>
      </w:r>
      <w:proofErr w:type="spellStart"/>
      <w:r w:rsidRPr="00B02A0B">
        <w:t>MCData</w:t>
      </w:r>
      <w:proofErr w:type="spellEnd"/>
      <w:r w:rsidRPr="00B02A0B">
        <w:t xml:space="preserve"> user has not indicated which one to cancel, the </w:t>
      </w:r>
      <w:proofErr w:type="spellStart"/>
      <w:r w:rsidRPr="00B02A0B">
        <w:t>MCData</w:t>
      </w:r>
      <w:proofErr w:type="spellEnd"/>
      <w:r w:rsidRPr="00B02A0B">
        <w:t xml:space="preserve"> client shall terminate this procedure after giving an indication of the condition to the </w:t>
      </w:r>
      <w:proofErr w:type="spellStart"/>
      <w:r w:rsidRPr="00B02A0B">
        <w:t>MCData</w:t>
      </w:r>
      <w:proofErr w:type="spellEnd"/>
      <w:r w:rsidRPr="00B02A0B">
        <w:t xml:space="preserve"> user.</w:t>
      </w:r>
    </w:p>
    <w:p w14:paraId="5BF49F0A"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 SIP MESSAGE </w:t>
      </w:r>
      <w:proofErr w:type="spellStart"/>
      <w:r w:rsidRPr="00B02A0B">
        <w:t>out-of</w:t>
      </w:r>
      <w:proofErr w:type="spellEnd"/>
      <w:r w:rsidRPr="00B02A0B">
        <w:t xml:space="preserve">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emergency alert was originated by this </w:t>
      </w:r>
      <w:proofErr w:type="spellStart"/>
      <w:r w:rsidRPr="00B02A0B">
        <w:t>MCData</w:t>
      </w:r>
      <w:proofErr w:type="spellEnd"/>
      <w:r w:rsidRPr="00B02A0B">
        <w:t xml:space="preserve"> user, 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5521025E"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"false";</w:t>
      </w:r>
    </w:p>
    <w:p w14:paraId="6E64C170"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this </w:t>
      </w:r>
      <w:proofErr w:type="spellStart"/>
      <w:r w:rsidRPr="00B02A0B">
        <w:t>MCData</w:t>
      </w:r>
      <w:proofErr w:type="spellEnd"/>
      <w:r w:rsidRPr="00B02A0B">
        <w:t xml:space="preserve"> client; </w:t>
      </w:r>
      <w:proofErr w:type="spellStart"/>
      <w:r w:rsidRPr="00B02A0B">
        <w:t>amd</w:t>
      </w:r>
      <w:proofErr w:type="spellEnd"/>
    </w:p>
    <w:p w14:paraId="2A5DD81B" w14:textId="678F2335" w:rsidR="005C310B" w:rsidRPr="00B02A0B" w:rsidRDefault="005C310B" w:rsidP="005C310B">
      <w:pPr>
        <w:pStyle w:val="B2"/>
      </w:pPr>
      <w:r w:rsidRPr="00B02A0B">
        <w:t>d)</w:t>
      </w:r>
      <w:r w:rsidRPr="00B02A0B">
        <w:ta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w:t>
      </w:r>
      <w:r w:rsidR="002071E0">
        <w:t>the &lt;</w:t>
      </w:r>
      <w:proofErr w:type="spellStart"/>
      <w:r w:rsidR="002071E0">
        <w:t>anyExt</w:t>
      </w:r>
      <w:proofErr w:type="spellEnd"/>
      <w:r w:rsidR="002071E0">
        <w:t xml:space="preserve">&gt;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emergency alert was originated by a different </w:t>
      </w:r>
      <w:proofErr w:type="spellStart"/>
      <w:r w:rsidRPr="00B02A0B">
        <w:t>MCData</w:t>
      </w:r>
      <w:proofErr w:type="spellEnd"/>
      <w:r w:rsidRPr="00B02A0B">
        <w:t xml:space="preserve"> user, 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3FF59DC9"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"false";</w:t>
      </w:r>
    </w:p>
    <w:p w14:paraId="4CB2FDE3" w14:textId="77777777" w:rsidR="005C310B" w:rsidRPr="00B02A0B" w:rsidRDefault="005C310B" w:rsidP="005C310B">
      <w:pPr>
        <w:pStyle w:val="B2"/>
      </w:pPr>
      <w:r w:rsidRPr="00B02A0B">
        <w:t>c)</w:t>
      </w:r>
      <w:r w:rsidRPr="00B02A0B">
        <w:tab/>
        <w:t xml:space="preserve">the &lt;originated-by&gt;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who originated the </w:t>
      </w:r>
      <w:proofErr w:type="spellStart"/>
      <w:r w:rsidRPr="00B02A0B">
        <w:t>MCData</w:t>
      </w:r>
      <w:proofErr w:type="spellEnd"/>
      <w:r w:rsidRPr="00B02A0B">
        <w:t xml:space="preserve"> emergency alert; and</w:t>
      </w:r>
    </w:p>
    <w:p w14:paraId="09C2CD74" w14:textId="20A5AF3B" w:rsidR="005C310B" w:rsidRPr="00B02A0B" w:rsidRDefault="005C310B" w:rsidP="005C310B">
      <w:pPr>
        <w:pStyle w:val="B2"/>
      </w:pPr>
      <w:r w:rsidRPr="00B02A0B">
        <w:t>d)</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rsidR="002071E0">
        <w:t>the &lt;</w:t>
      </w:r>
      <w:proofErr w:type="spellStart"/>
      <w:r w:rsidR="002071E0">
        <w:t>anyExt</w:t>
      </w:r>
      <w:proofErr w:type="spellEnd"/>
      <w:r w:rsidR="002071E0">
        <w:t xml:space="preserve">&gt;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w:t>
      </w:r>
      <w:proofErr w:type="spellStart"/>
      <w:r w:rsidRPr="00B02A0B">
        <w:t>MCData</w:t>
      </w:r>
      <w:proofErr w:type="spellEnd"/>
      <w:r w:rsidRPr="00B02A0B">
        <w:t xml:space="preserve"> user has additionally requested the cancellation of the in-progress emergency state of the </w:t>
      </w:r>
      <w:proofErr w:type="spellStart"/>
      <w:r w:rsidRPr="00B02A0B">
        <w:t>MCData</w:t>
      </w:r>
      <w:proofErr w:type="spellEnd"/>
      <w:r w:rsidRPr="00B02A0B">
        <w:t xml:space="preserve"> group and this is an </w:t>
      </w:r>
      <w:r w:rsidRPr="00B02A0B">
        <w:rPr>
          <w:lang w:eastAsia="ko-KR"/>
        </w:rPr>
        <w:t>authorised request for an in-progress emergency group state cancellation as determined by clause 6.2.8.1.7, shall include an &lt;emergency-</w:t>
      </w:r>
      <w:proofErr w:type="spellStart"/>
      <w:r w:rsidRPr="00B02A0B">
        <w:rPr>
          <w:lang w:eastAsia="ko-KR"/>
        </w:rPr>
        <w:t>ind</w:t>
      </w:r>
      <w:proofErr w:type="spellEnd"/>
      <w:r w:rsidRPr="00B02A0B">
        <w:rPr>
          <w:lang w:eastAsia="ko-KR"/>
        </w:rPr>
        <w:t xml:space="preserve">&gt; element set to a value of "false" in the </w:t>
      </w:r>
      <w:r w:rsidRPr="00B02A0B">
        <w:t>&lt;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 xml:space="preserve">shall set the Request-URI to the public service identity identifying the participating </w:t>
      </w:r>
      <w:proofErr w:type="spellStart"/>
      <w:r w:rsidRPr="00B02A0B">
        <w:t>MCData</w:t>
      </w:r>
      <w:proofErr w:type="spellEnd"/>
      <w:r w:rsidRPr="00B02A0B">
        <w:t xml:space="preserve">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w:t>
      </w:r>
      <w:proofErr w:type="spellStart"/>
      <w:r w:rsidRPr="00B02A0B">
        <w:t>MCData</w:t>
      </w:r>
      <w:proofErr w:type="spellEnd"/>
      <w:r w:rsidRPr="00B02A0B">
        <w:t xml:space="preserve"> emergency alert state to "MDEA 4: </w:t>
      </w:r>
      <w:r w:rsidRPr="00B02A0B">
        <w:rPr>
          <w:lang w:val="en-US"/>
        </w:rPr>
        <w:t>e</w:t>
      </w:r>
      <w:proofErr w:type="spellStart"/>
      <w:r w:rsidRPr="00B02A0B">
        <w:t>mergency</w:t>
      </w:r>
      <w:proofErr w:type="spellEnd"/>
      <w:r w:rsidRPr="00B02A0B">
        <w:t>-alert-cancel-pending";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w:t>
      </w:r>
      <w:proofErr w:type="spellStart"/>
      <w:r w:rsidRPr="00B02A0B">
        <w:t>ind</w:t>
      </w:r>
      <w:proofErr w:type="spellEnd"/>
      <w:r w:rsidRPr="00B02A0B">
        <w:t>-</w:t>
      </w:r>
      <w:proofErr w:type="spellStart"/>
      <w:r w:rsidRPr="00B02A0B">
        <w:t>rcvd</w:t>
      </w:r>
      <w:proofErr w:type="spellEnd"/>
      <w:r w:rsidRPr="00B02A0B">
        <w:t>&gt; element set to "true" and an &lt;</w:t>
      </w:r>
      <w:proofErr w:type="spellStart"/>
      <w:r w:rsidRPr="00B02A0B">
        <w:t>mcdata</w:t>
      </w:r>
      <w:proofErr w:type="spellEnd"/>
      <w:r w:rsidRPr="00B02A0B">
        <w:t xml:space="preserve">-client-id&gt; matching the </w:t>
      </w:r>
      <w:proofErr w:type="spellStart"/>
      <w:r w:rsidRPr="00B02A0B">
        <w:t>MCData</w:t>
      </w:r>
      <w:proofErr w:type="spellEnd"/>
      <w:r w:rsidRPr="00B02A0B">
        <w:t xml:space="preserve"> client ID included in the sent SIP MESSAGE request and if the sent SIP MESSAGE request did not contain an &lt;originated-by&gt; element in its application/vnd.3gpp.mcdata-info+xml MIME body, the </w:t>
      </w:r>
      <w:proofErr w:type="spellStart"/>
      <w:r w:rsidRPr="00B02A0B">
        <w:t>MCData</w:t>
      </w:r>
      <w:proofErr w:type="spellEnd"/>
      <w:r w:rsidRPr="00B02A0B">
        <w:t xml:space="preserve"> client shall:</w:t>
      </w:r>
    </w:p>
    <w:p w14:paraId="01F36B88" w14:textId="77777777" w:rsidR="005C310B" w:rsidRPr="00B02A0B" w:rsidRDefault="005C310B" w:rsidP="005C310B">
      <w:pPr>
        <w:pStyle w:val="B1"/>
      </w:pPr>
      <w:r w:rsidRPr="00B02A0B">
        <w:t>1)</w:t>
      </w:r>
      <w:r w:rsidRPr="00B02A0B">
        <w:tab/>
        <w:t>if the &lt;alert-</w:t>
      </w:r>
      <w:proofErr w:type="spellStart"/>
      <w:r w:rsidRPr="00B02A0B">
        <w:t>ind</w:t>
      </w:r>
      <w:proofErr w:type="spellEnd"/>
      <w:r w:rsidRPr="00B02A0B">
        <w:t>&gt;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 xml:space="preserve">set the </w:t>
      </w:r>
      <w:proofErr w:type="spellStart"/>
      <w:r w:rsidRPr="00B02A0B">
        <w:t>MCData</w:t>
      </w:r>
      <w:proofErr w:type="spellEnd"/>
      <w:r w:rsidRPr="00B02A0B">
        <w:t xml:space="preserve">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w:t>
      </w:r>
      <w:proofErr w:type="spellStart"/>
      <w:r w:rsidRPr="00B02A0B">
        <w:rPr>
          <w:lang w:eastAsia="ko-KR"/>
        </w:rPr>
        <w:t>MCData</w:t>
      </w:r>
      <w:proofErr w:type="spellEnd"/>
      <w:r w:rsidRPr="00B02A0B">
        <w:rPr>
          <w:lang w:eastAsia="ko-KR"/>
        </w:rPr>
        <w:t xml:space="preserve">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if the &lt;alert-</w:t>
      </w:r>
      <w:proofErr w:type="spellStart"/>
      <w:r w:rsidRPr="00B02A0B">
        <w:t>ind</w:t>
      </w:r>
      <w:proofErr w:type="spellEnd"/>
      <w:r w:rsidRPr="00B02A0B">
        <w:t xml:space="preserve">&gt; element in the application/vnd.3gpp.mcdata-info+xml MIME body of the received SIP MESSAGE request is set to a value of "true" and if the </w:t>
      </w:r>
      <w:proofErr w:type="spellStart"/>
      <w:r w:rsidRPr="00B02A0B">
        <w:t>MCData</w:t>
      </w:r>
      <w:proofErr w:type="spellEnd"/>
      <w:r w:rsidRPr="00B02A0B">
        <w:t xml:space="preserve"> emergency alert state is set to "MDEA 4: </w:t>
      </w:r>
      <w:r w:rsidRPr="00B02A0B">
        <w:rPr>
          <w:lang w:val="en-US"/>
        </w:rPr>
        <w:t>e</w:t>
      </w:r>
      <w:proofErr w:type="spellStart"/>
      <w:r w:rsidRPr="00B02A0B">
        <w:t>mergency</w:t>
      </w:r>
      <w:proofErr w:type="spellEnd"/>
      <w:r w:rsidRPr="00B02A0B">
        <w:t>-alert-cancel-pending":</w:t>
      </w:r>
    </w:p>
    <w:p w14:paraId="6AEB0EB4" w14:textId="77777777" w:rsidR="005C310B" w:rsidRPr="00B02A0B" w:rsidRDefault="005C310B" w:rsidP="005C310B">
      <w:pPr>
        <w:pStyle w:val="B2"/>
        <w:rPr>
          <w:lang w:val="en-US"/>
        </w:rPr>
      </w:pPr>
      <w:r w:rsidRPr="00B02A0B">
        <w:t>a)</w:t>
      </w:r>
      <w:r w:rsidRPr="00B02A0B">
        <w:tab/>
        <w:t xml:space="preserve">set the </w:t>
      </w:r>
      <w:proofErr w:type="spellStart"/>
      <w:r w:rsidRPr="00B02A0B">
        <w:t>MCData</w:t>
      </w:r>
      <w:proofErr w:type="spellEnd"/>
      <w:r w:rsidRPr="00B02A0B">
        <w:t xml:space="preserve">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 xml:space="preserve">It would appear to be an unusual situation for the initiator of an </w:t>
      </w:r>
      <w:proofErr w:type="spellStart"/>
      <w:r w:rsidRPr="00B02A0B">
        <w:t>MCData</w:t>
      </w:r>
      <w:proofErr w:type="spellEnd"/>
      <w:r w:rsidRPr="00B02A0B">
        <w:t xml:space="preserve"> emergency alert to not be able to clear their own alert. Nevertheless, an </w:t>
      </w:r>
      <w:proofErr w:type="spellStart"/>
      <w:r w:rsidRPr="00B02A0B">
        <w:t>MCData</w:t>
      </w:r>
      <w:proofErr w:type="spellEnd"/>
      <w:r w:rsidRPr="00B02A0B">
        <w:t xml:space="preserve"> user can be configured to be authorised to initiate </w:t>
      </w:r>
      <w:proofErr w:type="spellStart"/>
      <w:r w:rsidRPr="00B02A0B">
        <w:t>MCData</w:t>
      </w:r>
      <w:proofErr w:type="spellEnd"/>
      <w:r w:rsidRPr="00B02A0B">
        <w:t xml:space="preserve">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w:t>
      </w:r>
      <w:proofErr w:type="spellStart"/>
      <w:r w:rsidRPr="00B02A0B">
        <w:t>ind</w:t>
      </w:r>
      <w:proofErr w:type="spellEnd"/>
      <w:r w:rsidRPr="00B02A0B">
        <w:t>&gt; element is present in the application/vnd.3gpp.mcdata-info+xml MIME body of received SIP MESSAGE request is set to a value of "false" and the sent SIP MESSAGE request contains an &lt;</w:t>
      </w:r>
      <w:r w:rsidRPr="00B02A0B">
        <w:rPr>
          <w:lang w:eastAsia="ko-KR"/>
        </w:rPr>
        <w:t>emergency-</w:t>
      </w:r>
      <w:proofErr w:type="spellStart"/>
      <w:r w:rsidRPr="00B02A0B">
        <w:rPr>
          <w:lang w:eastAsia="ko-KR"/>
        </w:rPr>
        <w:t>ind</w:t>
      </w:r>
      <w:proofErr w:type="spellEnd"/>
      <w:r w:rsidRPr="00B02A0B">
        <w:t>&gt; element set to a value of "false":</w:t>
      </w:r>
    </w:p>
    <w:p w14:paraId="1A36AB54" w14:textId="77777777" w:rsidR="005C310B" w:rsidRPr="00B02A0B" w:rsidRDefault="005C310B" w:rsidP="005C310B">
      <w:pPr>
        <w:pStyle w:val="B2"/>
      </w:pPr>
      <w:r w:rsidRPr="00B02A0B">
        <w:t>a)</w:t>
      </w:r>
      <w:r w:rsidRPr="00B02A0B">
        <w:tab/>
        <w:t xml:space="preserve">shall set the </w:t>
      </w:r>
      <w:proofErr w:type="spellStart"/>
      <w:r w:rsidRPr="00B02A0B">
        <w:t>MCData</w:t>
      </w:r>
      <w:proofErr w:type="spellEnd"/>
      <w:r w:rsidRPr="00B02A0B">
        <w:t xml:space="preserve"> emergency group communication state of the group to "MDEGC 1: emergency-</w:t>
      </w:r>
      <w:proofErr w:type="spellStart"/>
      <w:r w:rsidRPr="00B02A0B">
        <w:t>gc</w:t>
      </w:r>
      <w:proofErr w:type="spellEnd"/>
      <w:r w:rsidRPr="00B02A0B">
        <w:t>-capable"; and</w:t>
      </w:r>
    </w:p>
    <w:p w14:paraId="3E5768D8"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w:t>
      </w:r>
      <w:proofErr w:type="spellStart"/>
      <w:r w:rsidRPr="00B02A0B">
        <w:t>ind</w:t>
      </w:r>
      <w:proofErr w:type="spellEnd"/>
      <w:r w:rsidRPr="00B02A0B">
        <w:t>&gt; element is set to true is possible but not handled specifically above as it results in no state changes.</w:t>
      </w:r>
    </w:p>
    <w:p w14:paraId="3FEEAE86" w14:textId="77777777" w:rsidR="005C310B" w:rsidRPr="00B02A0B" w:rsidRDefault="005C310B" w:rsidP="005C310B">
      <w:r w:rsidRPr="00B02A0B">
        <w:t xml:space="preserve">On receiving a SIP 4xx response, SIP 5xx response or SIP 6xx response to the sent SIP MESSAGE emergency alert cancellation request, if the sent SIP MESSAGE request did not contain an &lt;originated-by&gt; element in the application/vnd.3gpp.mcdata-info+xml MIME body and the </w:t>
      </w:r>
      <w:proofErr w:type="spellStart"/>
      <w:r w:rsidRPr="00B02A0B">
        <w:t>MCData</w:t>
      </w:r>
      <w:proofErr w:type="spellEnd"/>
      <w:r w:rsidRPr="00B02A0B">
        <w:t xml:space="preserve"> emergency alert state is set to "MDEA 4: emergency-alert-cancel-pending":</w:t>
      </w:r>
    </w:p>
    <w:p w14:paraId="42AA1828" w14:textId="77777777" w:rsidR="005C310B" w:rsidRPr="00B02A0B" w:rsidRDefault="005C310B" w:rsidP="005C310B">
      <w:pPr>
        <w:pStyle w:val="B1"/>
      </w:pPr>
      <w:r w:rsidRPr="00B02A0B">
        <w:t>1)</w:t>
      </w:r>
      <w:r w:rsidRPr="00B02A0B">
        <w:tab/>
        <w:t>if the received SIP 4xx response, SIP 5xx response or SIP 6xx response does not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the  &lt;alert-</w:t>
      </w:r>
      <w:proofErr w:type="spellStart"/>
      <w:r w:rsidRPr="00B02A0B">
        <w:t>ind</w:t>
      </w:r>
      <w:proofErr w:type="spellEnd"/>
      <w:r w:rsidRPr="00B02A0B">
        <w:t>&gt; element OR if it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&lt;alert-</w:t>
      </w:r>
      <w:proofErr w:type="spellStart"/>
      <w:r w:rsidRPr="00B02A0B">
        <w:t>ind</w:t>
      </w:r>
      <w:proofErr w:type="spellEnd"/>
      <w:r w:rsidRPr="00B02A0B">
        <w:t xml:space="preserve">&gt; element set to a value of "true" (see </w:t>
      </w:r>
      <w:r w:rsidRPr="00B02A0B">
        <w:rPr>
          <w:lang w:val="en-US"/>
        </w:rPr>
        <w:t>clause</w:t>
      </w:r>
      <w:r w:rsidRPr="00B02A0B">
        <w:t xml:space="preserve"> D.1), the </w:t>
      </w:r>
      <w:proofErr w:type="spellStart"/>
      <w:r w:rsidRPr="00B02A0B">
        <w:t>MCData</w:t>
      </w:r>
      <w:proofErr w:type="spellEnd"/>
      <w:r w:rsidRPr="00B02A0B">
        <w:t xml:space="preserve"> client shall set the </w:t>
      </w:r>
      <w:proofErr w:type="spellStart"/>
      <w:r w:rsidRPr="00B02A0B">
        <w:t>MCData</w:t>
      </w:r>
      <w:proofErr w:type="spellEnd"/>
      <w:r w:rsidRPr="00B02A0B">
        <w:t xml:space="preserve"> emergency alert state to "MDEA 3: emergency-alert-initiated".</w:t>
      </w:r>
    </w:p>
    <w:p w14:paraId="126D8955" w14:textId="77777777" w:rsidR="005C310B" w:rsidRPr="00B02A0B" w:rsidRDefault="005C310B" w:rsidP="007D34FE">
      <w:pPr>
        <w:pStyle w:val="Heading4"/>
        <w:rPr>
          <w:rFonts w:eastAsia="Malgun Gothic"/>
        </w:rPr>
      </w:pPr>
      <w:bookmarkStart w:id="5902" w:name="_Toc20152877"/>
      <w:bookmarkStart w:id="5903" w:name="_Toc27495542"/>
      <w:bookmarkStart w:id="5904" w:name="_Toc44598911"/>
      <w:bookmarkStart w:id="5905" w:name="_Toc44602766"/>
      <w:bookmarkStart w:id="5906" w:name="_Toc45197943"/>
      <w:bookmarkStart w:id="5907" w:name="_Toc45695976"/>
      <w:bookmarkStart w:id="5908" w:name="_Toc51851432"/>
      <w:bookmarkStart w:id="5909" w:name="_Toc92225051"/>
      <w:bookmarkStart w:id="5910" w:name="_Toc20152885"/>
      <w:bookmarkStart w:id="5911" w:name="_Toc27496417"/>
      <w:bookmarkStart w:id="5912" w:name="_Toc36108158"/>
      <w:bookmarkStart w:id="5913" w:name="_Toc20215914"/>
      <w:bookmarkStart w:id="5914" w:name="_Toc131378880"/>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receives an </w:t>
      </w:r>
      <w:proofErr w:type="spellStart"/>
      <w:r w:rsidRPr="00B02A0B">
        <w:rPr>
          <w:rFonts w:eastAsia="Malgun Gothic"/>
        </w:rPr>
        <w:t>MCData</w:t>
      </w:r>
      <w:proofErr w:type="spellEnd"/>
      <w:r w:rsidRPr="00B02A0B">
        <w:rPr>
          <w:rFonts w:eastAsia="Malgun Gothic"/>
        </w:rPr>
        <w:t xml:space="preserve"> emergency alert or communication notification</w:t>
      </w:r>
      <w:bookmarkEnd w:id="5902"/>
      <w:bookmarkEnd w:id="5903"/>
      <w:bookmarkEnd w:id="5904"/>
      <w:bookmarkEnd w:id="5905"/>
      <w:bookmarkEnd w:id="5906"/>
      <w:bookmarkEnd w:id="5907"/>
      <w:bookmarkEnd w:id="5908"/>
      <w:bookmarkEnd w:id="5909"/>
      <w:bookmarkEnd w:id="5914"/>
    </w:p>
    <w:p w14:paraId="0F3A2A58" w14:textId="77777777" w:rsidR="005C310B" w:rsidRPr="00B02A0B" w:rsidRDefault="005C310B" w:rsidP="005C310B">
      <w:r w:rsidRPr="00B02A0B">
        <w:t xml:space="preserve">Upon receipt of a "SIP MESSAGE request for emergency notification", the </w:t>
      </w:r>
      <w:proofErr w:type="spellStart"/>
      <w:r w:rsidRPr="00B02A0B">
        <w:t>MCData</w:t>
      </w:r>
      <w:proofErr w:type="spellEnd"/>
      <w:r w:rsidRPr="00B02A0B">
        <w:t xml:space="preserve"> client:</w:t>
      </w:r>
    </w:p>
    <w:p w14:paraId="457728BE" w14:textId="77777777" w:rsidR="005C310B" w:rsidRPr="00B02A0B" w:rsidRDefault="005C310B" w:rsidP="005C310B">
      <w:pPr>
        <w:pStyle w:val="B1"/>
      </w:pPr>
      <w:r w:rsidRPr="00B02A0B">
        <w:lastRenderedPageBreak/>
        <w:t>1)</w:t>
      </w:r>
      <w:r w:rsidRPr="00B02A0B">
        <w:tab/>
        <w:t>if the received SIP MESSAGE request contains an application/vnd.3gpp.mcdata-info+xml MIME body with the &lt;alert-</w:t>
      </w:r>
      <w:proofErr w:type="spellStart"/>
      <w:r w:rsidRPr="00B02A0B">
        <w:t>ind</w:t>
      </w:r>
      <w:proofErr w:type="spellEnd"/>
      <w:r w:rsidRPr="00B02A0B">
        <w:t xml:space="preserve">&gt; element set to a value of "true", may display to the </w:t>
      </w:r>
      <w:proofErr w:type="spellStart"/>
      <w:r w:rsidRPr="00B02A0B">
        <w:t>MCData</w:t>
      </w:r>
      <w:proofErr w:type="spellEnd"/>
      <w:r w:rsidRPr="00B02A0B">
        <w:t xml:space="preserve"> </w:t>
      </w:r>
      <w:r w:rsidRPr="00B02A0B">
        <w:rPr>
          <w:lang w:eastAsia="ko-KR"/>
        </w:rPr>
        <w:t>u</w:t>
      </w:r>
      <w:r w:rsidRPr="00B02A0B">
        <w:t xml:space="preserve">ser the functional alias of the </w:t>
      </w:r>
      <w:r w:rsidRPr="00B02A0B">
        <w:rPr>
          <w:lang w:eastAsia="ko-KR"/>
        </w:rPr>
        <w:t>originating</w:t>
      </w:r>
      <w:r w:rsidRPr="00B02A0B">
        <w:t xml:space="preserve"> </w:t>
      </w:r>
      <w:proofErr w:type="spellStart"/>
      <w:r w:rsidRPr="00B02A0B">
        <w:t>MCData</w:t>
      </w:r>
      <w:proofErr w:type="spellEnd"/>
      <w:r w:rsidRPr="00B02A0B">
        <w:t xml:space="preserve"> </w:t>
      </w:r>
      <w:r w:rsidRPr="00B02A0B">
        <w:rPr>
          <w:lang w:eastAsia="ko-KR"/>
        </w:rPr>
        <w:t>u</w:t>
      </w:r>
      <w:r w:rsidRPr="00B02A0B">
        <w:t xml:space="preserve">ser, if provided, and 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and associated information, including:</w:t>
      </w:r>
    </w:p>
    <w:p w14:paraId="0762D266" w14:textId="77777777" w:rsidR="005C310B" w:rsidRPr="00B02A0B" w:rsidRDefault="005C310B" w:rsidP="005C310B">
      <w:pPr>
        <w:pStyle w:val="B2"/>
        <w:rPr>
          <w:lang w:val="en-US"/>
        </w:rPr>
      </w:pPr>
      <w:r w:rsidRPr="00B02A0B">
        <w:t>a)</w:t>
      </w:r>
      <w:r w:rsidRPr="00B02A0B">
        <w:tab/>
        <w:t xml:space="preserve">the </w:t>
      </w:r>
      <w:proofErr w:type="spellStart"/>
      <w:r w:rsidRPr="00B02A0B">
        <w:t>MCData</w:t>
      </w:r>
      <w:proofErr w:type="spellEnd"/>
      <w:r w:rsidRPr="00B02A0B">
        <w:t xml:space="preserve"> group identity contained in &lt;</w:t>
      </w:r>
      <w:proofErr w:type="spellStart"/>
      <w:r w:rsidRPr="00B02A0B">
        <w:t>mcdata</w:t>
      </w:r>
      <w:proofErr w:type="spellEnd"/>
      <w:r w:rsidRPr="00B02A0B">
        <w:t>-calling-group-id&gt; element of the application/vnd.3gpp.mcdata-info+xml MIME body;</w:t>
      </w:r>
    </w:p>
    <w:p w14:paraId="38EDAAC2" w14:textId="77777777" w:rsidR="00B02A0B" w:rsidRPr="00B02A0B" w:rsidRDefault="005C310B" w:rsidP="005C310B">
      <w:pPr>
        <w:pStyle w:val="B2"/>
      </w:pPr>
      <w:r w:rsidRPr="00B02A0B">
        <w:t>b)</w:t>
      </w:r>
      <w:r w:rsidRPr="00B02A0B">
        <w:tab/>
        <w:t xml:space="preserve">the originator of the </w:t>
      </w:r>
      <w:proofErr w:type="spellStart"/>
      <w:r w:rsidRPr="00B02A0B">
        <w:t>MCData</w:t>
      </w:r>
      <w:proofErr w:type="spellEnd"/>
      <w:r w:rsidRPr="00B02A0B">
        <w:t xml:space="preserve"> emergency alert contained in the &lt;</w:t>
      </w:r>
      <w:proofErr w:type="spellStart"/>
      <w:r w:rsidRPr="00B02A0B">
        <w:t>mcdata</w:t>
      </w:r>
      <w:proofErr w:type="spellEnd"/>
      <w:r w:rsidRPr="00B02A0B">
        <w:t>-calling-user-id&gt;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w:t>
      </w:r>
      <w:proofErr w:type="spellStart"/>
      <w:r w:rsidRPr="00B02A0B">
        <w:t>info+xml</w:t>
      </w:r>
      <w:proofErr w:type="spellEnd"/>
      <w:r w:rsidRPr="00B02A0B">
        <w:t xml:space="preserve"> MIME body;</w:t>
      </w:r>
    </w:p>
    <w:p w14:paraId="018FC302" w14:textId="77777777" w:rsidR="005C310B" w:rsidRPr="00B02A0B" w:rsidRDefault="005C310B" w:rsidP="005C310B">
      <w:pPr>
        <w:pStyle w:val="NO"/>
      </w:pPr>
      <w:r w:rsidRPr="00B02A0B">
        <w:t>NOTE 1:</w:t>
      </w:r>
      <w:r w:rsidRPr="00B02A0B">
        <w:tab/>
        <w:t xml:space="preserve">This is the case of the </w:t>
      </w:r>
      <w:proofErr w:type="spellStart"/>
      <w:r w:rsidRPr="00B02A0B">
        <w:t>MCData</w:t>
      </w:r>
      <w:proofErr w:type="spellEnd"/>
      <w:r w:rsidRPr="00B02A0B">
        <w:t xml:space="preserve"> client receiving the notification of another </w:t>
      </w:r>
      <w:proofErr w:type="spellStart"/>
      <w:r w:rsidRPr="00B02A0B">
        <w:t>MCData</w:t>
      </w:r>
      <w:proofErr w:type="spellEnd"/>
      <w:r w:rsidRPr="00B02A0B">
        <w:t xml:space="preserve">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w:t>
      </w:r>
      <w:proofErr w:type="spellStart"/>
      <w:r w:rsidRPr="00B02A0B">
        <w:t>ind</w:t>
      </w:r>
      <w:proofErr w:type="spellEnd"/>
      <w:r w:rsidRPr="00B02A0B">
        <w:t>&gt; element set to a value of "false":</w:t>
      </w:r>
    </w:p>
    <w:p w14:paraId="36AD572D"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emergency alert cancellation and associated information, including:</w:t>
      </w:r>
    </w:p>
    <w:p w14:paraId="32F631E0" w14:textId="77777777" w:rsidR="005C310B" w:rsidRPr="00B02A0B" w:rsidRDefault="005C310B" w:rsidP="005C310B">
      <w:pPr>
        <w:pStyle w:val="B3"/>
        <w:rPr>
          <w:lang w:val="en-US"/>
        </w:rPr>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group identity contained in the &lt;</w:t>
      </w:r>
      <w:proofErr w:type="spellStart"/>
      <w:r w:rsidRPr="00B02A0B">
        <w:t>mcdata</w:t>
      </w:r>
      <w:proofErr w:type="spellEnd"/>
      <w:r w:rsidRPr="00B02A0B">
        <w:t>-calling-group-id&gt;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 xml:space="preserve">the originator of the </w:t>
      </w:r>
      <w:proofErr w:type="spellStart"/>
      <w:r w:rsidRPr="00B02A0B">
        <w:t>MCData</w:t>
      </w:r>
      <w:proofErr w:type="spellEnd"/>
      <w:r w:rsidRPr="00B02A0B">
        <w:t xml:space="preserve">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w:t>
      </w:r>
      <w:proofErr w:type="spellStart"/>
      <w:r w:rsidRPr="00B02A0B">
        <w:t>mcdata</w:t>
      </w:r>
      <w:proofErr w:type="spellEnd"/>
      <w:r w:rsidRPr="00B02A0B">
        <w:t>-calling-user-id&gt; element of the application/vnd.3gpp.mcdata-info+xml MIME body;</w:t>
      </w:r>
    </w:p>
    <w:p w14:paraId="210FA9C8" w14:textId="77777777" w:rsidR="005C31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ID contained in the &lt;originated-by&gt; element is the </w:t>
      </w:r>
      <w:proofErr w:type="spellStart"/>
      <w:r w:rsidRPr="00B02A0B">
        <w:t>MCData</w:t>
      </w:r>
      <w:proofErr w:type="spellEnd"/>
      <w:r w:rsidRPr="00B02A0B">
        <w:t xml:space="preserve"> ID of the receiving </w:t>
      </w:r>
      <w:proofErr w:type="spellStart"/>
      <w:r w:rsidRPr="00B02A0B">
        <w:t>MCData</w:t>
      </w:r>
      <w:proofErr w:type="spellEnd"/>
      <w:r w:rsidRPr="00B02A0B">
        <w:t xml:space="preserve"> user, shall set the </w:t>
      </w:r>
      <w:proofErr w:type="spellStart"/>
      <w:r w:rsidRPr="00B02A0B">
        <w:t>MCData</w:t>
      </w:r>
      <w:proofErr w:type="spellEnd"/>
      <w:r w:rsidRPr="00B02A0B">
        <w:t xml:space="preserve">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w:t>
      </w:r>
      <w:proofErr w:type="spellStart"/>
      <w:r w:rsidRPr="00B02A0B">
        <w:t>ind</w:t>
      </w:r>
      <w:proofErr w:type="spellEnd"/>
      <w:r w:rsidRPr="00B02A0B">
        <w:t>&gt; element is set to a value of "false":</w:t>
      </w:r>
    </w:p>
    <w:p w14:paraId="6F0ACA67" w14:textId="77777777" w:rsidR="005C310B" w:rsidRPr="00B02A0B" w:rsidRDefault="005C310B" w:rsidP="005C310B">
      <w:pPr>
        <w:pStyle w:val="B3"/>
      </w:pPr>
      <w:proofErr w:type="spellStart"/>
      <w:r w:rsidRPr="00B02A0B">
        <w:t>i</w:t>
      </w:r>
      <w:proofErr w:type="spellEnd"/>
      <w:r w:rsidRPr="00B02A0B">
        <w:t>)</w:t>
      </w:r>
      <w:r w:rsidRPr="00B02A0B">
        <w:tab/>
        <w:t xml:space="preserve">shall set the </w:t>
      </w:r>
      <w:proofErr w:type="spellStart"/>
      <w:r w:rsidRPr="00B02A0B">
        <w:t>MCData</w:t>
      </w:r>
      <w:proofErr w:type="spellEnd"/>
      <w:r w:rsidRPr="00B02A0B">
        <w:t xml:space="preserve">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 xml:space="preserve">the </w:t>
      </w:r>
      <w:proofErr w:type="spellStart"/>
      <w:r w:rsidRPr="00B02A0B">
        <w:t>MCData</w:t>
      </w:r>
      <w:proofErr w:type="spellEnd"/>
      <w:r w:rsidRPr="00B02A0B">
        <w:t xml:space="preserve"> emergency group communication state to "MDEGC 1: emergency-</w:t>
      </w:r>
      <w:proofErr w:type="spellStart"/>
      <w:r w:rsidRPr="00B02A0B">
        <w:t>gc</w:t>
      </w:r>
      <w:proofErr w:type="spellEnd"/>
      <w:r w:rsidRPr="00B02A0B">
        <w:t>-capable";</w:t>
      </w:r>
    </w:p>
    <w:p w14:paraId="0926172B" w14:textId="77777777" w:rsidR="005C310B" w:rsidRPr="00B02A0B" w:rsidRDefault="005C310B" w:rsidP="005C310B">
      <w:pPr>
        <w:pStyle w:val="NO"/>
      </w:pPr>
      <w:r w:rsidRPr="00B02A0B">
        <w:t>NOTE 2:</w:t>
      </w:r>
      <w:r w:rsidRPr="00B02A0B">
        <w:tab/>
        <w:t xml:space="preserve">This is the case of the </w:t>
      </w:r>
      <w:proofErr w:type="spellStart"/>
      <w:r w:rsidRPr="00B02A0B">
        <w:t>MCData</w:t>
      </w:r>
      <w:proofErr w:type="spellEnd"/>
      <w:r w:rsidRPr="00B02A0B">
        <w:t xml:space="preserve"> client receiving the notification of the cancellation by a third party of an </w:t>
      </w:r>
      <w:proofErr w:type="spellStart"/>
      <w:r w:rsidRPr="00B02A0B">
        <w:t>MCData</w:t>
      </w:r>
      <w:proofErr w:type="spellEnd"/>
      <w:r w:rsidRPr="00B02A0B">
        <w:t xml:space="preserve"> emergency alert. This can be the </w:t>
      </w:r>
      <w:proofErr w:type="spellStart"/>
      <w:r w:rsidRPr="00B02A0B">
        <w:t>MCData</w:t>
      </w:r>
      <w:proofErr w:type="spellEnd"/>
      <w:r w:rsidRPr="00B02A0B">
        <w:t xml:space="preserve"> emergency alert of another </w:t>
      </w:r>
      <w:proofErr w:type="spellStart"/>
      <w:r w:rsidRPr="00B02A0B">
        <w:t>MCData</w:t>
      </w:r>
      <w:proofErr w:type="spellEnd"/>
      <w:r w:rsidRPr="00B02A0B">
        <w:t xml:space="preserve"> user or the </w:t>
      </w:r>
      <w:proofErr w:type="spellStart"/>
      <w:r w:rsidRPr="00B02A0B">
        <w:t>MCData</w:t>
      </w:r>
      <w:proofErr w:type="spellEnd"/>
      <w:r w:rsidRPr="00B02A0B">
        <w:t xml:space="preserve"> emergency alert of the recipient, as determined by the contents of the &lt;originated-by&gt; element. Optionally, notification of the cancellation of the in-progress emergency state of the </w:t>
      </w:r>
      <w:proofErr w:type="spellStart"/>
      <w:r w:rsidRPr="00B02A0B">
        <w:t>MCData</w:t>
      </w:r>
      <w:proofErr w:type="spellEnd"/>
      <w:r w:rsidRPr="00B02A0B">
        <w:t xml:space="preserve">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w:t>
      </w:r>
      <w:proofErr w:type="spellStart"/>
      <w:r w:rsidRPr="00B02A0B">
        <w:t>ind</w:t>
      </w:r>
      <w:proofErr w:type="spellEnd"/>
      <w:r w:rsidRPr="00B02A0B">
        <w:t>&gt; element set to a value of "true":</w:t>
      </w:r>
    </w:p>
    <w:p w14:paraId="3F9CAE4C"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user an indication of the additional emergency </w:t>
      </w:r>
      <w:proofErr w:type="spellStart"/>
      <w:r w:rsidRPr="00B02A0B">
        <w:t>MCData</w:t>
      </w:r>
      <w:proofErr w:type="spellEnd"/>
      <w:r w:rsidRPr="00B02A0B">
        <w:t xml:space="preserve"> user participating in the </w:t>
      </w:r>
      <w:proofErr w:type="spellStart"/>
      <w:r w:rsidRPr="00B02A0B">
        <w:t>MCData</w:t>
      </w:r>
      <w:proofErr w:type="spellEnd"/>
      <w:r w:rsidRPr="00B02A0B">
        <w:t xml:space="preserve">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group identity contained in the &lt;</w:t>
      </w:r>
      <w:proofErr w:type="spellStart"/>
      <w:r w:rsidRPr="00B02A0B">
        <w:t>mcdata</w:t>
      </w:r>
      <w:proofErr w:type="spellEnd"/>
      <w:r w:rsidRPr="00B02A0B">
        <w:t>-calling-group-id&gt;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w:t>
      </w:r>
      <w:proofErr w:type="spellStart"/>
      <w:r w:rsidRPr="00B02A0B">
        <w:t>mcdata</w:t>
      </w:r>
      <w:proofErr w:type="spellEnd"/>
      <w:r w:rsidRPr="00B02A0B">
        <w:t>-calling-user-id&gt;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group state to "MDEG 2: in-progress" if not already set to that value;</w:t>
      </w:r>
    </w:p>
    <w:p w14:paraId="3753BF51" w14:textId="77777777" w:rsidR="005C310B" w:rsidRPr="00B02A0B" w:rsidRDefault="005C310B" w:rsidP="005C310B">
      <w:pPr>
        <w:pStyle w:val="NO"/>
      </w:pPr>
      <w:r w:rsidRPr="00B02A0B">
        <w:t>NOTE 3:</w:t>
      </w:r>
      <w:r w:rsidRPr="00B02A0B">
        <w:tab/>
        <w:t xml:space="preserve">This is the case of the </w:t>
      </w:r>
      <w:proofErr w:type="spellStart"/>
      <w:r w:rsidRPr="00B02A0B">
        <w:t>MCData</w:t>
      </w:r>
      <w:proofErr w:type="spellEnd"/>
      <w:r w:rsidRPr="00B02A0B">
        <w:t xml:space="preserve"> client receiving notification of an additional </w:t>
      </w:r>
      <w:proofErr w:type="spellStart"/>
      <w:r w:rsidRPr="00B02A0B">
        <w:t>MCData</w:t>
      </w:r>
      <w:proofErr w:type="spellEnd"/>
      <w:r w:rsidRPr="00B02A0B">
        <w:t xml:space="preserve"> user in an </w:t>
      </w:r>
      <w:proofErr w:type="spellStart"/>
      <w:r w:rsidRPr="00B02A0B">
        <w:t>MCData</w:t>
      </w:r>
      <w:proofErr w:type="spellEnd"/>
      <w:r w:rsidRPr="00B02A0B">
        <w:t xml:space="preserve"> emergency state (i.e., not the </w:t>
      </w:r>
      <w:proofErr w:type="spellStart"/>
      <w:r w:rsidRPr="00B02A0B">
        <w:t>MCData</w:t>
      </w:r>
      <w:proofErr w:type="spellEnd"/>
      <w:r w:rsidRPr="00B02A0B">
        <w:t xml:space="preserve">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w:t>
      </w:r>
      <w:proofErr w:type="spellStart"/>
      <w:r w:rsidRPr="00B02A0B">
        <w:t>ind</w:t>
      </w:r>
      <w:proofErr w:type="spellEnd"/>
      <w:r w:rsidRPr="00B02A0B">
        <w:t>&gt; element set to a value of "false":</w:t>
      </w:r>
    </w:p>
    <w:p w14:paraId="6F8DF616"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user an indication of the cancellation of the in-progress emergency state of the </w:t>
      </w:r>
      <w:proofErr w:type="spellStart"/>
      <w:r w:rsidRPr="00B02A0B">
        <w:t>MCData</w:t>
      </w:r>
      <w:proofErr w:type="spellEnd"/>
      <w:r w:rsidRPr="00B02A0B">
        <w:t xml:space="preserve"> group communication including the following if not already displayed as part of step 2):</w:t>
      </w:r>
    </w:p>
    <w:p w14:paraId="3426A1E1"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group identity contained in the &lt;</w:t>
      </w:r>
      <w:proofErr w:type="spellStart"/>
      <w:r w:rsidRPr="00B02A0B">
        <w:t>mcdata</w:t>
      </w:r>
      <w:proofErr w:type="spellEnd"/>
      <w:r w:rsidRPr="00B02A0B">
        <w:t>-calling-group-id&gt;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w:t>
      </w:r>
    </w:p>
    <w:p w14:paraId="789D2E44"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 xml:space="preserve">the </w:t>
      </w:r>
      <w:proofErr w:type="spellStart"/>
      <w:r w:rsidRPr="00B02A0B">
        <w:t>MCData</w:t>
      </w:r>
      <w:proofErr w:type="spellEnd"/>
      <w:r w:rsidRPr="00B02A0B">
        <w:t xml:space="preserve"> emergency group communication state to "MDEGC 1: emergency-</w:t>
      </w:r>
      <w:proofErr w:type="spellStart"/>
      <w:r w:rsidRPr="00B02A0B">
        <w:t>gc</w:t>
      </w:r>
      <w:proofErr w:type="spellEnd"/>
      <w:r w:rsidRPr="00B02A0B">
        <w:t>-capable";</w:t>
      </w:r>
    </w:p>
    <w:p w14:paraId="3C479E39" w14:textId="77777777" w:rsidR="00B02A0B" w:rsidRPr="00B02A0B" w:rsidRDefault="005C310B" w:rsidP="005C310B">
      <w:pPr>
        <w:pStyle w:val="NO"/>
      </w:pPr>
      <w:r w:rsidRPr="00B02A0B">
        <w:t>NOTE 4:</w:t>
      </w:r>
      <w:r w:rsidRPr="00B02A0B">
        <w:tab/>
        <w:t xml:space="preserve">This is the case of the </w:t>
      </w:r>
      <w:proofErr w:type="spellStart"/>
      <w:r w:rsidRPr="00B02A0B">
        <w:t>MCData</w:t>
      </w:r>
      <w:proofErr w:type="spellEnd"/>
      <w:r w:rsidRPr="00B02A0B">
        <w:t xml:space="preserve"> client receiving the notification of the cancellation of the in-progress emergency state of the </w:t>
      </w:r>
      <w:proofErr w:type="spellStart"/>
      <w:r w:rsidRPr="00B02A0B">
        <w:t>MCData</w:t>
      </w:r>
      <w:proofErr w:type="spellEnd"/>
      <w:r w:rsidRPr="00B02A0B">
        <w:t xml:space="preserve"> group. In this case, the receiving </w:t>
      </w:r>
      <w:proofErr w:type="spellStart"/>
      <w:r w:rsidRPr="00B02A0B">
        <w:t>MCData</w:t>
      </w:r>
      <w:proofErr w:type="spellEnd"/>
      <w:r w:rsidRPr="00B02A0B">
        <w:t xml:space="preserve"> client is affiliated with the </w:t>
      </w:r>
      <w:proofErr w:type="spellStart"/>
      <w:r w:rsidRPr="00B02A0B">
        <w:t>MCData</w:t>
      </w:r>
      <w:proofErr w:type="spellEnd"/>
      <w:r w:rsidRPr="00B02A0B">
        <w:t xml:space="preserve">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w:t>
      </w:r>
      <w:proofErr w:type="spellStart"/>
      <w:r w:rsidRPr="00B02A0B">
        <w:t>imminentperil-ind</w:t>
      </w:r>
      <w:proofErr w:type="spellEnd"/>
      <w:r w:rsidRPr="00B02A0B">
        <w:t>&gt; element set to a value of "true":</w:t>
      </w:r>
    </w:p>
    <w:p w14:paraId="02235FE1"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user an indication of the </w:t>
      </w:r>
      <w:proofErr w:type="spellStart"/>
      <w:r w:rsidRPr="00B02A0B">
        <w:t>MCData</w:t>
      </w:r>
      <w:proofErr w:type="spellEnd"/>
      <w:r w:rsidRPr="00B02A0B">
        <w:t xml:space="preserve"> user participating in the </w:t>
      </w:r>
      <w:proofErr w:type="spellStart"/>
      <w:r w:rsidRPr="00B02A0B">
        <w:t>MCData</w:t>
      </w:r>
      <w:proofErr w:type="spellEnd"/>
      <w:r w:rsidRPr="00B02A0B">
        <w:t xml:space="preserve"> imminent peril group communication including the following if not already displayed as part of step 1):</w:t>
      </w:r>
    </w:p>
    <w:p w14:paraId="2221E73F"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group identity contained in the &lt;</w:t>
      </w:r>
      <w:proofErr w:type="spellStart"/>
      <w:r w:rsidRPr="00B02A0B">
        <w:t>mcdata</w:t>
      </w:r>
      <w:proofErr w:type="spellEnd"/>
      <w:r w:rsidRPr="00B02A0B">
        <w:t>-calling-group-id&gt; element application/vnd.3gpp.mcdata-info+xml MIME body; and</w:t>
      </w:r>
    </w:p>
    <w:p w14:paraId="09B131B0"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 and</w:t>
      </w:r>
    </w:p>
    <w:p w14:paraId="6DCBD03A"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 xml:space="preserve">This is the case of the </w:t>
      </w:r>
      <w:proofErr w:type="spellStart"/>
      <w:r w:rsidRPr="00B02A0B">
        <w:t>MCData</w:t>
      </w:r>
      <w:proofErr w:type="spellEnd"/>
      <w:r w:rsidRPr="00B02A0B">
        <w:t xml:space="preserve"> client receiving notification of an additional </w:t>
      </w:r>
      <w:proofErr w:type="spellStart"/>
      <w:r w:rsidRPr="00B02A0B">
        <w:t>MCData</w:t>
      </w:r>
      <w:proofErr w:type="spellEnd"/>
      <w:r w:rsidRPr="00B02A0B">
        <w:t xml:space="preserve">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w:t>
      </w:r>
      <w:proofErr w:type="spellStart"/>
      <w:r w:rsidRPr="00B02A0B">
        <w:t>imminentperil-ind</w:t>
      </w:r>
      <w:proofErr w:type="spellEnd"/>
      <w:r w:rsidRPr="00B02A0B">
        <w:t>&gt; element set to a value of "false":</w:t>
      </w:r>
    </w:p>
    <w:p w14:paraId="697B819D" w14:textId="77777777" w:rsidR="005C310B" w:rsidRPr="00B02A0B" w:rsidRDefault="005C310B" w:rsidP="005C310B">
      <w:pPr>
        <w:pStyle w:val="B2"/>
      </w:pPr>
      <w:r w:rsidRPr="00B02A0B">
        <w:t>a)</w:t>
      </w:r>
      <w:r w:rsidRPr="00B02A0B">
        <w:tab/>
        <w:t xml:space="preserve">should display to the </w:t>
      </w:r>
      <w:proofErr w:type="spellStart"/>
      <w:r w:rsidRPr="00B02A0B">
        <w:t>MCData</w:t>
      </w:r>
      <w:proofErr w:type="spellEnd"/>
      <w:r w:rsidRPr="00B02A0B">
        <w:t xml:space="preserve"> user an indication of the cancellation of the in-progress imminent peril state of the </w:t>
      </w:r>
      <w:proofErr w:type="spellStart"/>
      <w:r w:rsidRPr="00B02A0B">
        <w:t>MCData</w:t>
      </w:r>
      <w:proofErr w:type="spellEnd"/>
      <w:r w:rsidRPr="00B02A0B">
        <w:t xml:space="preserve"> group including the following if not already displayed as part of step 2):</w:t>
      </w:r>
    </w:p>
    <w:p w14:paraId="42284751"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group identity contained in the &lt;</w:t>
      </w:r>
      <w:proofErr w:type="spellStart"/>
      <w:r w:rsidRPr="00B02A0B">
        <w:t>mcdata</w:t>
      </w:r>
      <w:proofErr w:type="spellEnd"/>
      <w:r w:rsidRPr="00B02A0B">
        <w:t>-calling-group-id&gt; element application/vnd.3gpp.mcdata-info+xml MIME body; and</w:t>
      </w:r>
    </w:p>
    <w:p w14:paraId="1E44BBC1"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w:t>
      </w:r>
    </w:p>
    <w:p w14:paraId="4DE39FF9" w14:textId="77777777" w:rsidR="005C310B" w:rsidRPr="00B02A0B" w:rsidRDefault="005C310B" w:rsidP="005C310B">
      <w:pPr>
        <w:pStyle w:val="B2"/>
      </w:pPr>
      <w:r w:rsidRPr="00B02A0B">
        <w:t>b)</w:t>
      </w:r>
      <w:r w:rsidRPr="00B02A0B">
        <w:tab/>
        <w:t xml:space="preserve">shall set the </w:t>
      </w:r>
      <w:proofErr w:type="spellStart"/>
      <w:r w:rsidRPr="00B02A0B">
        <w:t>MCData</w:t>
      </w:r>
      <w:proofErr w:type="spellEnd"/>
      <w:r w:rsidRPr="00B02A0B">
        <w:t xml:space="preserve">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proofErr w:type="spellStart"/>
      <w:r w:rsidRPr="00B02A0B">
        <w:t>MCData</w:t>
      </w:r>
      <w:proofErr w:type="spellEnd"/>
      <w:r w:rsidRPr="00B02A0B">
        <w:t xml:space="preserve"> imminent peril group communication state to "MDIGC 1: imminent-peril-</w:t>
      </w:r>
      <w:proofErr w:type="spellStart"/>
      <w:r w:rsidRPr="00B02A0B">
        <w:t>gc</w:t>
      </w:r>
      <w:proofErr w:type="spellEnd"/>
      <w:r w:rsidRPr="00B02A0B">
        <w:t>-capable";</w:t>
      </w:r>
    </w:p>
    <w:p w14:paraId="433DF311" w14:textId="77777777" w:rsidR="005C310B" w:rsidRPr="00B02A0B" w:rsidRDefault="005C310B" w:rsidP="005C310B">
      <w:pPr>
        <w:pStyle w:val="NO"/>
      </w:pPr>
      <w:r w:rsidRPr="00B02A0B">
        <w:t>NOTE 6:</w:t>
      </w:r>
      <w:r w:rsidRPr="00B02A0B">
        <w:tab/>
        <w:t xml:space="preserve">This is the case of the </w:t>
      </w:r>
      <w:proofErr w:type="spellStart"/>
      <w:r w:rsidRPr="00B02A0B">
        <w:t>MCData</w:t>
      </w:r>
      <w:proofErr w:type="spellEnd"/>
      <w:r w:rsidRPr="00B02A0B">
        <w:t xml:space="preserve">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15" w:name="_Toc92225052"/>
      <w:bookmarkStart w:id="5916" w:name="_Toc20156333"/>
      <w:bookmarkStart w:id="5917" w:name="_Toc27501491"/>
      <w:bookmarkStart w:id="5918" w:name="_Toc44598912"/>
      <w:bookmarkStart w:id="5919" w:name="_Toc44602767"/>
      <w:bookmarkStart w:id="5920" w:name="_Toc45197944"/>
      <w:bookmarkStart w:id="5921" w:name="_Toc45695977"/>
      <w:bookmarkStart w:id="5922" w:name="_Toc51851433"/>
      <w:bookmarkStart w:id="5923" w:name="_Toc131378881"/>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proofErr w:type="spellStart"/>
      <w:r w:rsidRPr="00B02A0B">
        <w:rPr>
          <w:rFonts w:eastAsia="Calibri"/>
        </w:rPr>
        <w:t>MCData</w:t>
      </w:r>
      <w:proofErr w:type="spellEnd"/>
      <w:r w:rsidRPr="00B02A0B">
        <w:rPr>
          <w:rFonts w:eastAsia="Malgun Gothic"/>
        </w:rPr>
        <w:t xml:space="preserve"> client receives notification of entry into or exit from a group geographic area</w:t>
      </w:r>
      <w:bookmarkEnd w:id="5915"/>
      <w:bookmarkEnd w:id="5923"/>
    </w:p>
    <w:p w14:paraId="1E27C8D4" w14:textId="77777777" w:rsidR="005C310B" w:rsidRPr="00B02A0B" w:rsidRDefault="005C310B" w:rsidP="005C310B">
      <w:r w:rsidRPr="00B02A0B">
        <w:t xml:space="preserve">Upon receipt of a "SIP MESSAGE request for notification of entry into or exit from a group geographic area", the </w:t>
      </w:r>
      <w:proofErr w:type="spellStart"/>
      <w:r w:rsidRPr="00B02A0B">
        <w:t>MCData</w:t>
      </w:r>
      <w:proofErr w:type="spellEnd"/>
      <w:r w:rsidRPr="00B02A0B">
        <w:t xml:space="preserve">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proofErr w:type="spellStart"/>
      <w:r w:rsidRPr="00B02A0B">
        <w:rPr>
          <w:rFonts w:eastAsia="Calibri"/>
        </w:rPr>
        <w:t>MCData</w:t>
      </w:r>
      <w:proofErr w:type="spellEnd"/>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w:t>
      </w:r>
      <w:proofErr w:type="spellStart"/>
      <w:r w:rsidRPr="00B02A0B">
        <w:t>ind</w:t>
      </w:r>
      <w:proofErr w:type="spellEnd"/>
      <w:r w:rsidRPr="00B02A0B">
        <w:t>&gt;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proofErr w:type="spellStart"/>
      <w:r w:rsidRPr="00B02A0B">
        <w:rPr>
          <w:rFonts w:eastAsia="Calibri"/>
        </w:rPr>
        <w:t>MCData</w:t>
      </w:r>
      <w:proofErr w:type="spellEnd"/>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proofErr w:type="spellStart"/>
      <w:r w:rsidRPr="00B02A0B">
        <w:rPr>
          <w:rFonts w:eastAsia="Calibri"/>
        </w:rPr>
        <w:t>MCData</w:t>
      </w:r>
      <w:proofErr w:type="spellEnd"/>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proofErr w:type="spellStart"/>
      <w:r w:rsidRPr="00B02A0B">
        <w:rPr>
          <w:rFonts w:eastAsia="Calibri"/>
        </w:rPr>
        <w:t>MCData</w:t>
      </w:r>
      <w:proofErr w:type="spellEnd"/>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proofErr w:type="spellStart"/>
      <w:r w:rsidRPr="00B02A0B">
        <w:rPr>
          <w:rFonts w:eastAsia="Calibri"/>
        </w:rPr>
        <w:t>MCData</w:t>
      </w:r>
      <w:proofErr w:type="spellEnd"/>
      <w:r w:rsidRPr="00B02A0B">
        <w:t xml:space="preserve"> function.</w:t>
      </w:r>
    </w:p>
    <w:p w14:paraId="279BA763" w14:textId="77777777" w:rsidR="005C310B" w:rsidRPr="00B02A0B" w:rsidRDefault="005C310B" w:rsidP="007D34FE">
      <w:pPr>
        <w:pStyle w:val="Heading4"/>
        <w:rPr>
          <w:rFonts w:eastAsia="Malgun Gothic"/>
        </w:rPr>
      </w:pPr>
      <w:bookmarkStart w:id="5924" w:name="_Toc20156332"/>
      <w:bookmarkStart w:id="5925" w:name="_Toc27501490"/>
      <w:bookmarkStart w:id="5926" w:name="_Toc36049616"/>
      <w:bookmarkStart w:id="5927" w:name="_Toc45210382"/>
      <w:bookmarkStart w:id="5928" w:name="_Toc51861207"/>
      <w:bookmarkStart w:id="5929" w:name="_Toc59212531"/>
      <w:bookmarkStart w:id="5930" w:name="_Toc92225053"/>
      <w:bookmarkStart w:id="5931" w:name="_Toc131378882"/>
      <w:r w:rsidRPr="00B02A0B">
        <w:rPr>
          <w:rFonts w:eastAsia="Malgun Gothic"/>
        </w:rPr>
        <w:t>16.2.1.5</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receives notification of entry into or exit from </w:t>
      </w:r>
      <w:bookmarkEnd w:id="5924"/>
      <w:bookmarkEnd w:id="5925"/>
      <w:bookmarkEnd w:id="5926"/>
      <w:bookmarkEnd w:id="5927"/>
      <w:bookmarkEnd w:id="5928"/>
      <w:bookmarkEnd w:id="5929"/>
      <w:r w:rsidRPr="00B02A0B">
        <w:rPr>
          <w:lang w:eastAsia="ko-KR"/>
        </w:rPr>
        <w:t xml:space="preserve">an emergency </w:t>
      </w:r>
      <w:r w:rsidRPr="00B02A0B">
        <w:rPr>
          <w:lang w:val="en-US" w:eastAsia="ko-KR"/>
        </w:rPr>
        <w:t>alert area</w:t>
      </w:r>
      <w:bookmarkEnd w:id="5930"/>
      <w:bookmarkEnd w:id="5931"/>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xml:space="preserve">", the </w:t>
      </w:r>
      <w:proofErr w:type="spellStart"/>
      <w:r w:rsidRPr="00B02A0B">
        <w:rPr>
          <w:rFonts w:eastAsia="Malgun Gothic"/>
        </w:rPr>
        <w:t>MCData</w:t>
      </w:r>
      <w:proofErr w:type="spellEnd"/>
      <w:r w:rsidRPr="00B02A0B">
        <w:rPr>
          <w:rFonts w:eastAsia="Malgun Gothic"/>
        </w:rPr>
        <w:t xml:space="preserve">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w:t>
      </w:r>
      <w:proofErr w:type="spellStart"/>
      <w:r w:rsidRPr="00B02A0B">
        <w:t>ind</w:t>
      </w:r>
      <w:proofErr w:type="spellEnd"/>
      <w:r w:rsidRPr="00B02A0B">
        <w:t>&gt;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proofErr w:type="spellStart"/>
      <w:r w:rsidRPr="00B02A0B">
        <w:t>MCData</w:t>
      </w:r>
      <w:proofErr w:type="spellEnd"/>
      <w:r w:rsidRPr="00B02A0B">
        <w:t xml:space="preserve"> user an indication that </w:t>
      </w:r>
      <w:proofErr w:type="spellStart"/>
      <w:r w:rsidRPr="00B02A0B">
        <w:t>MCData</w:t>
      </w:r>
      <w:proofErr w:type="spellEnd"/>
      <w:r w:rsidRPr="00B02A0B">
        <w:t xml:space="preserve">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w:t>
      </w:r>
      <w:proofErr w:type="spellStart"/>
      <w:r w:rsidRPr="00B02A0B">
        <w:rPr>
          <w:rFonts w:eastAsia="Malgun Gothic"/>
        </w:rPr>
        <w:t>MCData</w:t>
      </w:r>
      <w:proofErr w:type="spellEnd"/>
      <w:r w:rsidRPr="00B02A0B">
        <w:rPr>
          <w:rFonts w:eastAsia="Malgun Gothic"/>
        </w:rPr>
        <w:t xml:space="preserve">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proofErr w:type="spellStart"/>
      <w:r w:rsidRPr="00B02A0B">
        <w:t>MCData</w:t>
      </w:r>
      <w:proofErr w:type="spellEnd"/>
      <w:r w:rsidRPr="00B02A0B">
        <w:t xml:space="preserve"> user an indication that </w:t>
      </w:r>
      <w:proofErr w:type="spellStart"/>
      <w:r w:rsidRPr="00B02A0B">
        <w:t>MCData</w:t>
      </w:r>
      <w:proofErr w:type="spellEnd"/>
      <w:r w:rsidRPr="00B02A0B">
        <w:t xml:space="preserve">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In this case, the </w:t>
      </w:r>
      <w:proofErr w:type="spellStart"/>
      <w:r w:rsidRPr="00B02A0B">
        <w:rPr>
          <w:lang w:eastAsia="ko-KR"/>
        </w:rPr>
        <w:t>MC</w:t>
      </w:r>
      <w:r w:rsidRPr="00B02A0B">
        <w:t>Data</w:t>
      </w:r>
      <w:proofErr w:type="spellEnd"/>
      <w:r w:rsidRPr="00B02A0B">
        <w:rPr>
          <w:lang w:eastAsia="ko-KR"/>
        </w:rPr>
        <w:t xml:space="preserve"> emergency state remains set, as the </w:t>
      </w:r>
      <w:proofErr w:type="spellStart"/>
      <w:r w:rsidRPr="00B02A0B">
        <w:rPr>
          <w:lang w:eastAsia="ko-KR"/>
        </w:rPr>
        <w:t>MC</w:t>
      </w:r>
      <w:r w:rsidRPr="00B02A0B">
        <w:t>Data</w:t>
      </w:r>
      <w:proofErr w:type="spellEnd"/>
      <w:r w:rsidRPr="00B02A0B">
        <w:rPr>
          <w:lang w:eastAsia="ko-KR"/>
        </w:rPr>
        <w:t xml:space="preserve"> user is in the best position to determine whether or not they are in a life-threatening condition. The </w:t>
      </w:r>
      <w:proofErr w:type="spellStart"/>
      <w:r w:rsidRPr="00B02A0B">
        <w:rPr>
          <w:lang w:eastAsia="ko-KR"/>
        </w:rPr>
        <w:t>MC</w:t>
      </w:r>
      <w:r w:rsidRPr="00B02A0B">
        <w:t>Data</w:t>
      </w:r>
      <w:proofErr w:type="spellEnd"/>
      <w:r w:rsidRPr="00B02A0B">
        <w:rPr>
          <w:lang w:eastAsia="ko-KR"/>
        </w:rPr>
        <w:t xml:space="preserve"> user can clear the </w:t>
      </w:r>
      <w:proofErr w:type="spellStart"/>
      <w:r w:rsidRPr="00B02A0B">
        <w:rPr>
          <w:lang w:eastAsia="ko-KR"/>
        </w:rPr>
        <w:t>MC</w:t>
      </w:r>
      <w:r w:rsidRPr="00B02A0B">
        <w:t>Data</w:t>
      </w:r>
      <w:proofErr w:type="spellEnd"/>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 xml:space="preserve">shall send the SIP 200 (OK) response towards the </w:t>
      </w:r>
      <w:proofErr w:type="spellStart"/>
      <w:r w:rsidRPr="00B02A0B">
        <w:rPr>
          <w:lang w:eastAsia="ko-KR"/>
        </w:rPr>
        <w:t>MC</w:t>
      </w:r>
      <w:r w:rsidRPr="00B02A0B">
        <w:rPr>
          <w:rFonts w:eastAsia="Malgun Gothic"/>
        </w:rPr>
        <w:t>Data</w:t>
      </w:r>
      <w:proofErr w:type="spellEnd"/>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32" w:name="_Toc92225054"/>
      <w:bookmarkStart w:id="5933" w:name="_Toc131378883"/>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16"/>
      <w:bookmarkEnd w:id="5917"/>
      <w:bookmarkEnd w:id="5918"/>
      <w:bookmarkEnd w:id="5919"/>
      <w:bookmarkEnd w:id="5920"/>
      <w:bookmarkEnd w:id="5921"/>
      <w:bookmarkEnd w:id="5922"/>
      <w:bookmarkEnd w:id="5932"/>
      <w:bookmarkEnd w:id="5933"/>
    </w:p>
    <w:p w14:paraId="65189E68" w14:textId="77777777" w:rsidR="005C310B" w:rsidRPr="00B02A0B" w:rsidRDefault="005C310B" w:rsidP="007D34FE">
      <w:pPr>
        <w:pStyle w:val="Heading4"/>
      </w:pPr>
      <w:bookmarkStart w:id="5934" w:name="_Toc20156334"/>
      <w:bookmarkStart w:id="5935" w:name="_Toc27501492"/>
      <w:bookmarkStart w:id="5936" w:name="_Toc44598913"/>
      <w:bookmarkStart w:id="5937" w:name="_Toc44602768"/>
      <w:bookmarkStart w:id="5938" w:name="_Toc45197945"/>
      <w:bookmarkStart w:id="5939" w:name="_Toc45695978"/>
      <w:bookmarkStart w:id="5940" w:name="_Toc51851434"/>
      <w:bookmarkStart w:id="5941" w:name="_Toc92225055"/>
      <w:bookmarkStart w:id="5942" w:name="_Toc131378884"/>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34"/>
      <w:bookmarkEnd w:id="5935"/>
      <w:bookmarkEnd w:id="5936"/>
      <w:bookmarkEnd w:id="5937"/>
      <w:bookmarkEnd w:id="5938"/>
      <w:bookmarkEnd w:id="5939"/>
      <w:bookmarkEnd w:id="5940"/>
      <w:bookmarkEnd w:id="5941"/>
      <w:bookmarkEnd w:id="5942"/>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 xml:space="preserve">Upon receipt of a "SIP MESSAGE request for emergency notification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associated with the group identified by the &lt;</w:t>
      </w:r>
      <w:proofErr w:type="spellStart"/>
      <w:r w:rsidRPr="00B02A0B">
        <w:t>mcdata</w:t>
      </w:r>
      <w:proofErr w:type="spellEnd"/>
      <w:r w:rsidRPr="00B02A0B">
        <w:t>-request-</w:t>
      </w:r>
      <w:proofErr w:type="spellStart"/>
      <w:r w:rsidRPr="00B02A0B">
        <w:t>uri</w:t>
      </w:r>
      <w:proofErr w:type="spellEnd"/>
      <w:r w:rsidRPr="00B02A0B">
        <w:t>&gt; element contained in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372AADC" w14:textId="77777777" w:rsidR="006E6D7D" w:rsidRDefault="006E6D7D" w:rsidP="006E6D7D">
      <w:pPr>
        <w:pStyle w:val="NO"/>
      </w:pPr>
      <w:r>
        <w:t>NOTE 6:</w:t>
      </w:r>
      <w:r>
        <w:tab/>
        <w:t xml:space="preserve">If the </w:t>
      </w:r>
      <w:r w:rsidRPr="00FC2F13">
        <w:rPr>
          <w:lang w:val="en-US"/>
        </w:rPr>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1118958" w14:textId="77777777" w:rsidR="006E6D7D" w:rsidRDefault="006E6D7D" w:rsidP="006E6D7D">
      <w:pPr>
        <w:pStyle w:val="NO"/>
      </w:pPr>
      <w:r>
        <w:t>NOTE 7:</w:t>
      </w:r>
      <w:r>
        <w:tab/>
        <w:t xml:space="preserve">If the </w:t>
      </w:r>
      <w:r w:rsidRPr="00FC2F13">
        <w:rPr>
          <w:lang w:val="en-US"/>
        </w:rPr>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48CEE37D" w14:textId="77777777" w:rsidR="006E6D7D" w:rsidRPr="00BE4B01" w:rsidRDefault="006E6D7D" w:rsidP="006E6D7D">
      <w:pPr>
        <w:pStyle w:val="NO"/>
      </w:pPr>
      <w:r>
        <w:t>NOTE 8:</w:t>
      </w:r>
      <w:r>
        <w:tab/>
        <w:t xml:space="preserve">How the </w:t>
      </w:r>
      <w:r w:rsidRPr="00A07E7A">
        <w:t xml:space="preserve">participating </w:t>
      </w:r>
      <w:proofErr w:type="spellStart"/>
      <w:r>
        <w:t>MCData</w:t>
      </w:r>
      <w:proofErr w:type="spellEnd"/>
      <w:r>
        <w:t xml:space="preserve"> function determines the public service identity of the </w:t>
      </w:r>
      <w:r w:rsidRPr="00FC2F13">
        <w:rPr>
          <w:lang w:val="en-US"/>
        </w:rPr>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43FA0941" w14:textId="77777777" w:rsidR="006E6D7D" w:rsidRPr="008976FB" w:rsidRDefault="006E6D7D" w:rsidP="006E6D7D">
      <w:pPr>
        <w:pStyle w:val="NO"/>
      </w:pPr>
      <w:r>
        <w:t>NOTE 9:</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w:t>
      </w:r>
      <w:proofErr w:type="spellStart"/>
      <w:r w:rsidRPr="00B02A0B">
        <w:t>info+xml</w:t>
      </w:r>
      <w:proofErr w:type="spellEnd"/>
      <w:r w:rsidRPr="00B02A0B">
        <w:t xml:space="preserve"> MIME body in the received SIP MESSAGE request into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as specified in clause</w:t>
      </w:r>
      <w:r w:rsidRPr="00B02A0B">
        <w:rPr>
          <w:lang w:val="en-US"/>
        </w:rPr>
        <w:t> D.4,</w:t>
      </w:r>
      <w:r w:rsidRPr="00B02A0B">
        <w:t xml:space="preserve"> shall copy the contents of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 the received SIP MESSAGE request into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 xml:space="preserve">if the received SIP MESSAGE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 xml:space="preserve">Upon receipt of a SIP 4xx, 5xx or 6xx response to the sent SIP MESSAGE request and if the implicit affiliation procedures of clause 8.3.2.12 were invoked in the present clause, the participating </w:t>
      </w:r>
      <w:proofErr w:type="spellStart"/>
      <w:r w:rsidRPr="00B02A0B">
        <w:t>MCData</w:t>
      </w:r>
      <w:proofErr w:type="spellEnd"/>
      <w:r w:rsidRPr="00B02A0B">
        <w:t xml:space="preserve"> function shall perform the procedures of clause 8.3.2.14.</w:t>
      </w:r>
    </w:p>
    <w:p w14:paraId="583D756F" w14:textId="77777777" w:rsidR="005C310B" w:rsidRPr="00B02A0B" w:rsidRDefault="005C310B" w:rsidP="007D34FE">
      <w:pPr>
        <w:pStyle w:val="Heading4"/>
      </w:pPr>
      <w:bookmarkStart w:id="5943" w:name="_Toc20156335"/>
      <w:bookmarkStart w:id="5944" w:name="_Toc27501493"/>
      <w:bookmarkStart w:id="5945" w:name="_Toc44598914"/>
      <w:bookmarkStart w:id="5946" w:name="_Toc44602769"/>
      <w:bookmarkStart w:id="5947" w:name="_Toc45197946"/>
      <w:bookmarkStart w:id="5948" w:name="_Toc45695979"/>
      <w:bookmarkStart w:id="5949" w:name="_Toc51851435"/>
      <w:bookmarkStart w:id="5950" w:name="_Toc92225056"/>
      <w:bookmarkStart w:id="5951" w:name="_Toc131378885"/>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43"/>
      <w:bookmarkEnd w:id="5944"/>
      <w:bookmarkEnd w:id="5945"/>
      <w:bookmarkEnd w:id="5946"/>
      <w:bookmarkEnd w:id="5947"/>
      <w:bookmarkEnd w:id="5948"/>
      <w:bookmarkEnd w:id="5949"/>
      <w:bookmarkEnd w:id="5950"/>
      <w:bookmarkEnd w:id="5951"/>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w:t>
      </w:r>
      <w:proofErr w:type="spellStart"/>
      <w:r w:rsidRPr="00B02A0B">
        <w:t>ind</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w:t>
      </w:r>
      <w:proofErr w:type="spellStart"/>
      <w:r w:rsidRPr="00B02A0B">
        <w:t>ind</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w:t>
      </w:r>
      <w:r w:rsidRPr="00B02A0B">
        <w:rPr>
          <w:lang w:val="en-US"/>
        </w:rPr>
        <w:t>.</w:t>
      </w:r>
    </w:p>
    <w:p w14:paraId="30338EFC" w14:textId="77777777" w:rsidR="005C310B" w:rsidRPr="00B02A0B" w:rsidRDefault="005C310B" w:rsidP="005C310B">
      <w:pPr>
        <w:rPr>
          <w:noProof/>
        </w:rPr>
      </w:pPr>
      <w:r w:rsidRPr="00B02A0B">
        <w:t xml:space="preserve">Upon receipt of a "SIP MESSAGE requests for emergency notification for terminating participating </w:t>
      </w:r>
      <w:proofErr w:type="spellStart"/>
      <w:r w:rsidRPr="00B02A0B">
        <w:t>MCData</w:t>
      </w:r>
      <w:proofErr w:type="spellEnd"/>
      <w:r w:rsidRPr="00B02A0B">
        <w:t xml:space="preserve">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w:t>
      </w:r>
      <w:proofErr w:type="spellStart"/>
      <w:r w:rsidRPr="00B02A0B">
        <w:t>uri</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 xml:space="preserve">Upon receipt of SIP 2xx responses to the outgoing SIP MESSAGE requests, the participating </w:t>
      </w:r>
      <w:proofErr w:type="spellStart"/>
      <w:r w:rsidRPr="00B02A0B">
        <w:t>MCData</w:t>
      </w:r>
      <w:proofErr w:type="spellEnd"/>
      <w:r w:rsidRPr="00B02A0B">
        <w:t xml:space="preserve"> function shall follow the procedures specified in TS 24.229 [5].</w:t>
      </w:r>
    </w:p>
    <w:p w14:paraId="74F42704" w14:textId="77777777" w:rsidR="005C310B" w:rsidRPr="00B02A0B" w:rsidRDefault="005C310B" w:rsidP="007D34FE">
      <w:pPr>
        <w:pStyle w:val="Heading4"/>
      </w:pPr>
      <w:bookmarkStart w:id="5952" w:name="_Toc20156336"/>
      <w:bookmarkStart w:id="5953" w:name="_Toc27501494"/>
      <w:bookmarkStart w:id="5954" w:name="_Toc44598915"/>
      <w:bookmarkStart w:id="5955" w:name="_Toc44602770"/>
      <w:bookmarkStart w:id="5956" w:name="_Toc45197947"/>
      <w:bookmarkStart w:id="5957" w:name="_Toc45695980"/>
      <w:bookmarkStart w:id="5958" w:name="_Toc51851436"/>
      <w:bookmarkStart w:id="5959" w:name="_Toc92225057"/>
      <w:bookmarkStart w:id="5960" w:name="_Toc131378886"/>
      <w:r w:rsidRPr="00B02A0B">
        <w:t>1</w:t>
      </w:r>
      <w:r w:rsidRPr="00B02A0B">
        <w:rPr>
          <w:lang w:val="en-US"/>
        </w:rPr>
        <w:t>6.2</w:t>
      </w:r>
      <w:r w:rsidRPr="00B02A0B">
        <w:t>.2.3</w:t>
      </w:r>
      <w:r w:rsidRPr="00B02A0B">
        <w:tab/>
        <w:t>Receipt of a SIP MESSAGE request indicating successful delivery of emergency notification</w:t>
      </w:r>
      <w:bookmarkEnd w:id="5952"/>
      <w:bookmarkEnd w:id="5953"/>
      <w:bookmarkEnd w:id="5954"/>
      <w:bookmarkEnd w:id="5955"/>
      <w:bookmarkEnd w:id="5956"/>
      <w:bookmarkEnd w:id="5957"/>
      <w:bookmarkEnd w:id="5958"/>
      <w:bookmarkEnd w:id="5959"/>
      <w:bookmarkEnd w:id="5960"/>
    </w:p>
    <w:p w14:paraId="5589BB83" w14:textId="77777777" w:rsidR="005C310B" w:rsidRPr="00B02A0B" w:rsidRDefault="005C310B" w:rsidP="005C310B">
      <w:r w:rsidRPr="00B02A0B">
        <w:t xml:space="preserve">Upon receipt of a SIP MESSAGE request routed to the terminating participating </w:t>
      </w:r>
      <w:proofErr w:type="spellStart"/>
      <w:r w:rsidRPr="00B02A0B">
        <w:t>MCData</w:t>
      </w:r>
      <w:proofErr w:type="spellEnd"/>
      <w:r w:rsidRPr="00B02A0B">
        <w:t xml:space="preserve"> function with the Request-URI set to the </w:t>
      </w:r>
      <w:r w:rsidRPr="00B02A0B">
        <w:rPr>
          <w:lang w:eastAsia="ko-KR"/>
        </w:rPr>
        <w:t xml:space="preserve">public service identity of the terminating participating </w:t>
      </w:r>
      <w:proofErr w:type="spellStart"/>
      <w:r w:rsidRPr="00B02A0B">
        <w:rPr>
          <w:lang w:eastAsia="ko-KR"/>
        </w:rPr>
        <w:t>MCData</w:t>
      </w:r>
      <w:proofErr w:type="spellEnd"/>
      <w:r w:rsidRPr="00B02A0B">
        <w:rPr>
          <w:lang w:eastAsia="ko-KR"/>
        </w:rPr>
        <w:t xml:space="preserve"> function</w:t>
      </w:r>
      <w:r w:rsidRPr="00B02A0B">
        <w:t xml:space="preserve"> and the SIP MESSAGE request contains an application/vnd.3gpp.mcdata-info+xml MIME body with an &lt;alert-</w:t>
      </w:r>
      <w:proofErr w:type="spellStart"/>
      <w:r w:rsidRPr="00B02A0B">
        <w:t>ind</w:t>
      </w:r>
      <w:proofErr w:type="spellEnd"/>
      <w:r w:rsidRPr="00B02A0B">
        <w:t>-</w:t>
      </w:r>
      <w:proofErr w:type="spellStart"/>
      <w:r w:rsidRPr="00B02A0B">
        <w:t>rcvd</w:t>
      </w:r>
      <w:proofErr w:type="spellEnd"/>
      <w:r w:rsidRPr="00B02A0B">
        <w:t xml:space="preserve">&gt; element present, the participating </w:t>
      </w:r>
      <w:proofErr w:type="spellStart"/>
      <w:r w:rsidRPr="00B02A0B">
        <w:t>MCData</w:t>
      </w:r>
      <w:proofErr w:type="spellEnd"/>
      <w:r w:rsidRPr="00B02A0B">
        <w:t xml:space="preserve">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w:t>
      </w:r>
      <w:proofErr w:type="spellStart"/>
      <w:r w:rsidRPr="00B02A0B">
        <w:t>uri</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proofErr w:type="spellStart"/>
      <w:r w:rsidRPr="00B02A0B">
        <w:rPr>
          <w:lang w:val="en-US"/>
        </w:rPr>
        <w:t>CData</w:t>
      </w:r>
      <w:proofErr w:type="spellEnd"/>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w:t>
      </w:r>
      <w:proofErr w:type="spellStart"/>
      <w:r w:rsidRPr="00B02A0B">
        <w:rPr>
          <w:lang w:eastAsia="ko-KR"/>
        </w:rPr>
        <w:t>info+xml</w:t>
      </w:r>
      <w:proofErr w:type="spellEnd"/>
      <w:r w:rsidRPr="00B02A0B">
        <w:rPr>
          <w:lang w:eastAsia="ko-KR"/>
        </w:rPr>
        <w:t xml:space="preserve"> MIME body received in the incoming SIP MESSAGE request into an application/vnd.3gpp.mc</w:t>
      </w:r>
      <w:r w:rsidRPr="00B02A0B">
        <w:rPr>
          <w:lang w:val="en-US" w:eastAsia="ko-KR"/>
        </w:rPr>
        <w:t>data</w:t>
      </w:r>
      <w:r w:rsidRPr="00B02A0B">
        <w:rPr>
          <w:lang w:eastAsia="ko-KR"/>
        </w:rPr>
        <w:t>-</w:t>
      </w:r>
      <w:proofErr w:type="spellStart"/>
      <w:r w:rsidRPr="00B02A0B">
        <w:rPr>
          <w:lang w:eastAsia="ko-KR"/>
        </w:rPr>
        <w:t>info+xml</w:t>
      </w:r>
      <w:proofErr w:type="spellEnd"/>
      <w:r w:rsidRPr="00B02A0B">
        <w:rPr>
          <w:lang w:eastAsia="ko-KR"/>
        </w:rPr>
        <w:t xml:space="preserve">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 xml:space="preserve">Upon receipt of SIP 2xx responses to the outgoing SIP MESSAGE requests, the participating </w:t>
      </w:r>
      <w:proofErr w:type="spellStart"/>
      <w:r w:rsidRPr="00B02A0B">
        <w:t>MCData</w:t>
      </w:r>
      <w:proofErr w:type="spellEnd"/>
      <w:r w:rsidRPr="00B02A0B">
        <w:t xml:space="preserve"> function shall follow the procedures specified in 3GPP TS 24.229 [5].</w:t>
      </w:r>
    </w:p>
    <w:p w14:paraId="0247D03F" w14:textId="77777777" w:rsidR="005C310B" w:rsidRPr="00B02A0B" w:rsidRDefault="005C310B" w:rsidP="007D34FE">
      <w:pPr>
        <w:pStyle w:val="Heading3"/>
        <w:rPr>
          <w:noProof/>
        </w:rPr>
      </w:pPr>
      <w:bookmarkStart w:id="5961" w:name="_Toc20156337"/>
      <w:bookmarkStart w:id="5962" w:name="_Toc27501495"/>
      <w:bookmarkStart w:id="5963" w:name="_Toc44598916"/>
      <w:bookmarkStart w:id="5964" w:name="_Toc44602771"/>
      <w:bookmarkStart w:id="5965" w:name="_Toc45197948"/>
      <w:bookmarkStart w:id="5966" w:name="_Toc45695981"/>
      <w:bookmarkStart w:id="5967" w:name="_Toc51851437"/>
      <w:bookmarkStart w:id="5968" w:name="_Toc92225058"/>
      <w:bookmarkStart w:id="5969" w:name="_Toc131378887"/>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61"/>
      <w:bookmarkEnd w:id="5962"/>
      <w:bookmarkEnd w:id="5963"/>
      <w:bookmarkEnd w:id="5964"/>
      <w:bookmarkEnd w:id="5965"/>
      <w:bookmarkEnd w:id="5966"/>
      <w:bookmarkEnd w:id="5967"/>
      <w:bookmarkEnd w:id="5968"/>
      <w:bookmarkEnd w:id="5969"/>
    </w:p>
    <w:p w14:paraId="180CA142" w14:textId="77777777" w:rsidR="005C310B" w:rsidRPr="00B02A0B" w:rsidRDefault="005C310B" w:rsidP="007D34FE">
      <w:pPr>
        <w:pStyle w:val="Heading4"/>
      </w:pPr>
      <w:bookmarkStart w:id="5970" w:name="_Toc20156338"/>
      <w:bookmarkStart w:id="5971" w:name="_Toc27501496"/>
      <w:bookmarkStart w:id="5972" w:name="_Toc44598917"/>
      <w:bookmarkStart w:id="5973" w:name="_Toc44602772"/>
      <w:bookmarkStart w:id="5974" w:name="_Toc45197949"/>
      <w:bookmarkStart w:id="5975" w:name="_Toc45695982"/>
      <w:bookmarkStart w:id="5976" w:name="_Toc51851438"/>
      <w:bookmarkStart w:id="5977" w:name="_Toc92225059"/>
      <w:bookmarkStart w:id="5978" w:name="_Toc131378888"/>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70"/>
      <w:bookmarkEnd w:id="5971"/>
      <w:bookmarkEnd w:id="5972"/>
      <w:bookmarkEnd w:id="5973"/>
      <w:bookmarkEnd w:id="5974"/>
      <w:bookmarkEnd w:id="5975"/>
      <w:bookmarkEnd w:id="5976"/>
      <w:bookmarkEnd w:id="5977"/>
      <w:bookmarkEnd w:id="5978"/>
    </w:p>
    <w:p w14:paraId="37932670" w14:textId="77777777" w:rsidR="005C310B" w:rsidRPr="00B02A0B" w:rsidRDefault="005C310B" w:rsidP="005C310B">
      <w:r w:rsidRPr="00B02A0B">
        <w:t xml:space="preserve">Upon receipt of a "SIP MESSAGE request for emergency notification for controlling </w:t>
      </w:r>
      <w:proofErr w:type="spellStart"/>
      <w:r w:rsidRPr="00B02A0B">
        <w:t>MCData</w:t>
      </w:r>
      <w:proofErr w:type="spellEnd"/>
      <w:r w:rsidRPr="00B02A0B">
        <w:t xml:space="preserve"> function", the controlling </w:t>
      </w:r>
      <w:proofErr w:type="spellStart"/>
      <w:r w:rsidRPr="00B02A0B">
        <w:t>MCData</w:t>
      </w:r>
      <w:proofErr w:type="spellEnd"/>
      <w:r w:rsidRPr="00B02A0B">
        <w:t xml:space="preserve">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proofErr w:type="spellStart"/>
      <w:r w:rsidRPr="00B02A0B">
        <w:rPr>
          <w:lang w:val="en-US"/>
        </w:rPr>
        <w:t>data.sds</w:t>
      </w:r>
      <w:proofErr w:type="spellEnd"/>
      <w:r w:rsidRPr="00B02A0B">
        <w:t>"</w:t>
      </w:r>
      <w:r w:rsidRPr="00B02A0B">
        <w:rPr>
          <w:lang w:val="en-US"/>
        </w:rPr>
        <w:t xml:space="preserve"> or </w:t>
      </w:r>
      <w:r w:rsidRPr="00B02A0B">
        <w:t>"urn:urn-7:3gpp-service.ims.icsi.mc</w:t>
      </w:r>
      <w:proofErr w:type="spellStart"/>
      <w:r w:rsidRPr="00B02A0B">
        <w:rPr>
          <w:lang w:val="en-US"/>
        </w:rPr>
        <w:t>data.fd</w:t>
      </w:r>
      <w:proofErr w:type="spellEnd"/>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w:t>
      </w:r>
      <w:proofErr w:type="spellStart"/>
      <w:r w:rsidRPr="00B02A0B">
        <w:t>info+xml</w:t>
      </w:r>
      <w:proofErr w:type="spellEnd"/>
      <w:r w:rsidRPr="00B02A0B">
        <w:t xml:space="preserve"> MIME body with the &lt;alert-</w:t>
      </w:r>
      <w:proofErr w:type="spellStart"/>
      <w:r w:rsidRPr="00B02A0B">
        <w:t>ind</w:t>
      </w:r>
      <w:proofErr w:type="spellEnd"/>
      <w:r w:rsidRPr="00B02A0B">
        <w:t>&gt;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w:t>
      </w:r>
      <w:proofErr w:type="spellStart"/>
      <w:r w:rsidRPr="00B02A0B">
        <w:t>info+xml</w:t>
      </w:r>
      <w:proofErr w:type="spellEnd"/>
      <w:r w:rsidRPr="00B02A0B">
        <w:t xml:space="preserve"> MIME body with the &lt;alert-</w:t>
      </w:r>
      <w:proofErr w:type="spellStart"/>
      <w:r w:rsidRPr="00B02A0B">
        <w:t>ind</w:t>
      </w:r>
      <w:proofErr w:type="spellEnd"/>
      <w:r w:rsidRPr="00B02A0B">
        <w:t>&gt;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proofErr w:type="spellStart"/>
      <w:r w:rsidRPr="00B02A0B">
        <w:t>i</w:t>
      </w:r>
      <w:proofErr w:type="spellEnd"/>
      <w:r w:rsidRPr="00B02A0B">
        <w:t>)</w:t>
      </w:r>
      <w:r w:rsidRPr="00B02A0B">
        <w:tab/>
        <w:t>shall include in the SIP 403 (Forbidden) response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w:t>
      </w:r>
      <w:proofErr w:type="spellStart"/>
      <w:r w:rsidRPr="00B02A0B">
        <w:t>ind</w:t>
      </w:r>
      <w:proofErr w:type="spellEnd"/>
      <w:r w:rsidRPr="00B02A0B">
        <w:t>&gt;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proofErr w:type="spellStart"/>
      <w:r w:rsidRPr="00B02A0B">
        <w:t>i</w:t>
      </w:r>
      <w:proofErr w:type="spellEnd"/>
      <w:r w:rsidRPr="00B02A0B">
        <w:t>)</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w:t>
      </w:r>
      <w:proofErr w:type="spellStart"/>
      <w:r w:rsidRPr="00B02A0B">
        <w:t>info+xml</w:t>
      </w:r>
      <w:proofErr w:type="spellEnd"/>
      <w:r w:rsidRPr="00B02A0B">
        <w:t xml:space="preserve"> MIME body is not affiliated with the MC</w:t>
      </w:r>
      <w:r w:rsidRPr="00B02A0B">
        <w:rPr>
          <w:lang w:val="en-US"/>
        </w:rPr>
        <w:t>Data</w:t>
      </w:r>
      <w:r w:rsidRPr="00B02A0B">
        <w:t xml:space="preserve"> group identified by the &lt;mc</w:t>
      </w:r>
      <w:r w:rsidRPr="00B02A0B">
        <w:rPr>
          <w:lang w:val="en-US"/>
        </w:rPr>
        <w:t>data</w:t>
      </w:r>
      <w:r w:rsidRPr="00B02A0B">
        <w:t>-request-</w:t>
      </w:r>
      <w:proofErr w:type="spellStart"/>
      <w:r w:rsidRPr="00B02A0B">
        <w:t>uri</w:t>
      </w:r>
      <w:proofErr w:type="spellEnd"/>
      <w:r w:rsidRPr="00B02A0B">
        <w:t>&gt;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 xml:space="preserve">shall check if the </w:t>
      </w:r>
      <w:proofErr w:type="spellStart"/>
      <w:r w:rsidRPr="00B02A0B">
        <w:t>MCData</w:t>
      </w:r>
      <w:proofErr w:type="spellEnd"/>
      <w:r w:rsidRPr="00B02A0B">
        <w:t xml:space="preserve"> user is eligible to be implicitly affiliated with the </w:t>
      </w:r>
      <w:proofErr w:type="spellStart"/>
      <w:r w:rsidRPr="00B02A0B">
        <w:t>MCData</w:t>
      </w:r>
      <w:proofErr w:type="spellEnd"/>
      <w:r w:rsidRPr="00B02A0B">
        <w:t xml:space="preserve"> group as determined by clause 8.3.3.6;</w:t>
      </w:r>
    </w:p>
    <w:p w14:paraId="7E0FB4D2" w14:textId="77777777" w:rsidR="005C310B" w:rsidRPr="00B02A0B" w:rsidRDefault="005C310B" w:rsidP="005C310B">
      <w:pPr>
        <w:pStyle w:val="B4"/>
      </w:pPr>
      <w:r w:rsidRPr="00B02A0B">
        <w:t>II)</w:t>
      </w:r>
      <w:r w:rsidRPr="00B02A0B">
        <w:tab/>
        <w:t xml:space="preserve">if the </w:t>
      </w:r>
      <w:proofErr w:type="spellStart"/>
      <w:r w:rsidRPr="00B02A0B">
        <w:t>MCData</w:t>
      </w:r>
      <w:proofErr w:type="spellEnd"/>
      <w:r w:rsidRPr="00B02A0B">
        <w:t xml:space="preserve"> user is determined not to be eligible to be implicitly affiliated to the </w:t>
      </w:r>
      <w:proofErr w:type="spellStart"/>
      <w:r w:rsidRPr="00B02A0B">
        <w:t>MCData</w:t>
      </w:r>
      <w:proofErr w:type="spellEnd"/>
      <w:r w:rsidRPr="00B02A0B">
        <w:t xml:space="preserve">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 xml:space="preserve">if the procedures of clause 8.3.3.6 determined the </w:t>
      </w:r>
      <w:proofErr w:type="spellStart"/>
      <w:r w:rsidRPr="00B02A0B">
        <w:t>MCData</w:t>
      </w:r>
      <w:proofErr w:type="spellEnd"/>
      <w:r w:rsidRPr="00B02A0B">
        <w:t xml:space="preserve"> user to be eligible to be implicitly affiliated to the </w:t>
      </w:r>
      <w:proofErr w:type="spellStart"/>
      <w:r w:rsidRPr="00B02A0B">
        <w:t>MCData</w:t>
      </w:r>
      <w:proofErr w:type="spellEnd"/>
      <w:r w:rsidRPr="00B02A0B">
        <w:t xml:space="preserve">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 xml:space="preserve">generate an outgoing SIP MESSAGE request notification of the </w:t>
      </w:r>
      <w:proofErr w:type="spellStart"/>
      <w:r w:rsidRPr="00B02A0B">
        <w:t>MCData</w:t>
      </w:r>
      <w:proofErr w:type="spellEnd"/>
      <w:r w:rsidRPr="00B02A0B">
        <w:t xml:space="preserve">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 xml:space="preserve">shall cache the information that the </w:t>
      </w:r>
      <w:proofErr w:type="spellStart"/>
      <w:r w:rsidRPr="00B02A0B">
        <w:t>MCData</w:t>
      </w:r>
      <w:proofErr w:type="spellEnd"/>
      <w:r w:rsidRPr="00B02A0B">
        <w:t xml:space="preserve"> user has initiated an </w:t>
      </w:r>
      <w:proofErr w:type="spellStart"/>
      <w:r w:rsidRPr="00B02A0B">
        <w:t>MCData</w:t>
      </w:r>
      <w:proofErr w:type="spellEnd"/>
      <w:r w:rsidRPr="00B02A0B">
        <w:t xml:space="preserve">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w:t>
      </w:r>
      <w:proofErr w:type="spellStart"/>
      <w:r w:rsidRPr="00B02A0B">
        <w:t>info+xml</w:t>
      </w:r>
      <w:proofErr w:type="spellEnd"/>
      <w:r w:rsidRPr="00B02A0B">
        <w:t xml:space="preserve"> MIME body:</w:t>
      </w:r>
    </w:p>
    <w:p w14:paraId="570177FA" w14:textId="77777777" w:rsidR="00B02A0B" w:rsidRPr="00B02A0B" w:rsidRDefault="005C310B" w:rsidP="005C310B">
      <w:pPr>
        <w:pStyle w:val="B4"/>
      </w:pPr>
      <w:r w:rsidRPr="00B02A0B">
        <w:lastRenderedPageBreak/>
        <w:t>A)</w:t>
      </w:r>
      <w:r w:rsidRPr="00B02A0B">
        <w:tab/>
        <w:t>the &lt;alert-</w:t>
      </w:r>
      <w:proofErr w:type="spellStart"/>
      <w:r w:rsidRPr="00B02A0B">
        <w:t>ind</w:t>
      </w:r>
      <w:proofErr w:type="spellEnd"/>
      <w:r w:rsidRPr="00B02A0B">
        <w:t>&gt; element set to a value of "true";</w:t>
      </w:r>
    </w:p>
    <w:p w14:paraId="576CEC10" w14:textId="6E648ECE" w:rsidR="005C310B" w:rsidRPr="00B02A0B" w:rsidRDefault="005C310B" w:rsidP="005C310B">
      <w:pPr>
        <w:pStyle w:val="B4"/>
      </w:pPr>
      <w:r w:rsidRPr="00B02A0B">
        <w:t>B)</w:t>
      </w:r>
      <w:r w:rsidRPr="00B02A0B">
        <w:tab/>
        <w:t>the &lt;alert-</w:t>
      </w:r>
      <w:proofErr w:type="spellStart"/>
      <w:r w:rsidRPr="00B02A0B">
        <w:t>ind</w:t>
      </w:r>
      <w:proofErr w:type="spellEnd"/>
      <w:r w:rsidRPr="00B02A0B">
        <w:t>-</w:t>
      </w:r>
      <w:proofErr w:type="spellStart"/>
      <w:r w:rsidRPr="00B02A0B">
        <w:t>rcvd</w:t>
      </w:r>
      <w:proofErr w:type="spellEnd"/>
      <w:r w:rsidRPr="00B02A0B">
        <w:t>&gt; element set to a value of "true"; and</w:t>
      </w:r>
    </w:p>
    <w:p w14:paraId="08A90DDD" w14:textId="77777777" w:rsidR="005C310B" w:rsidRPr="00B02A0B" w:rsidRDefault="005C310B" w:rsidP="005C310B">
      <w:pPr>
        <w:pStyle w:val="B4"/>
      </w:pPr>
      <w:r w:rsidRPr="00B02A0B">
        <w:t>C)</w:t>
      </w:r>
      <w:r w:rsidRPr="00B02A0B">
        <w:tab/>
        <w:t>the &lt;</w:t>
      </w:r>
      <w:proofErr w:type="spellStart"/>
      <w:r w:rsidRPr="00B02A0B">
        <w:t>mcdata</w:t>
      </w:r>
      <w:proofErr w:type="spellEnd"/>
      <w:r w:rsidRPr="00B02A0B">
        <w:t xml:space="preserve">-client-id&gt; element with the </w:t>
      </w:r>
      <w:proofErr w:type="spellStart"/>
      <w:r w:rsidRPr="00B02A0B">
        <w:t>MCData</w:t>
      </w:r>
      <w:proofErr w:type="spellEnd"/>
      <w:r w:rsidRPr="00B02A0B">
        <w:t xml:space="preserve">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 xml:space="preserve">Upon receipt of SIP 2xx responses to the outgoing SIP MESSAGE requests, the controlling </w:t>
      </w:r>
      <w:proofErr w:type="spellStart"/>
      <w:r w:rsidRPr="00B02A0B">
        <w:t>MCData</w:t>
      </w:r>
      <w:proofErr w:type="spellEnd"/>
      <w:r w:rsidRPr="00B02A0B">
        <w:t xml:space="preserve"> function shall follow the procedures specified in 3GPP TS 24.229 [5].</w:t>
      </w:r>
    </w:p>
    <w:p w14:paraId="6629BF22" w14:textId="77777777" w:rsidR="005C310B" w:rsidRPr="00B02A0B" w:rsidRDefault="005C310B" w:rsidP="007D34FE">
      <w:pPr>
        <w:pStyle w:val="Heading4"/>
      </w:pPr>
      <w:bookmarkStart w:id="5979" w:name="_Toc20156339"/>
      <w:bookmarkStart w:id="5980" w:name="_Toc27501497"/>
      <w:bookmarkStart w:id="5981" w:name="_Toc44598918"/>
      <w:bookmarkStart w:id="5982" w:name="_Toc44602773"/>
      <w:bookmarkStart w:id="5983" w:name="_Toc45197950"/>
      <w:bookmarkStart w:id="5984" w:name="_Toc45695983"/>
      <w:bookmarkStart w:id="5985" w:name="_Toc51851439"/>
      <w:bookmarkStart w:id="5986" w:name="_Toc92225060"/>
      <w:bookmarkStart w:id="5987" w:name="_Toc131378889"/>
      <w:r w:rsidRPr="00B02A0B">
        <w:t>1</w:t>
      </w:r>
      <w:r w:rsidRPr="00B02A0B">
        <w:rPr>
          <w:lang w:val="en-US"/>
        </w:rPr>
        <w:t>6.2</w:t>
      </w:r>
      <w:r w:rsidRPr="00B02A0B">
        <w:t>.3.2</w:t>
      </w:r>
      <w:r w:rsidRPr="00B02A0B">
        <w:tab/>
        <w:t>Handling of a SIP MESSAGE request for emergency alert cancellation</w:t>
      </w:r>
      <w:bookmarkEnd w:id="5979"/>
      <w:bookmarkEnd w:id="5980"/>
      <w:bookmarkEnd w:id="5981"/>
      <w:bookmarkEnd w:id="5982"/>
      <w:bookmarkEnd w:id="5983"/>
      <w:bookmarkEnd w:id="5984"/>
      <w:bookmarkEnd w:id="5985"/>
      <w:bookmarkEnd w:id="5986"/>
      <w:bookmarkEnd w:id="5987"/>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 xml:space="preserve">Upon receipt of a "SIP MESSAGE request for emergency notification for controlling </w:t>
      </w:r>
      <w:proofErr w:type="spellStart"/>
      <w:r w:rsidRPr="00B02A0B">
        <w:t>MCData</w:t>
      </w:r>
      <w:proofErr w:type="spellEnd"/>
      <w:r w:rsidRPr="00B02A0B">
        <w:t xml:space="preserve"> function" containing an application/vnd.3gpp.mcdata-info+xml MIME body with the &lt;alert-</w:t>
      </w:r>
      <w:proofErr w:type="spellStart"/>
      <w:r w:rsidRPr="00B02A0B">
        <w:t>ind</w:t>
      </w:r>
      <w:proofErr w:type="spellEnd"/>
      <w:r w:rsidRPr="00B02A0B">
        <w:t xml:space="preserve">&gt; element set to a value of "false", the controlling </w:t>
      </w:r>
      <w:proofErr w:type="spellStart"/>
      <w:r w:rsidRPr="00B02A0B">
        <w:t>MCData</w:t>
      </w:r>
      <w:proofErr w:type="spellEnd"/>
      <w:r w:rsidRPr="00B02A0B">
        <w:t xml:space="preserve">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w:t>
      </w:r>
      <w:proofErr w:type="spellStart"/>
      <w:r w:rsidRPr="00B02A0B">
        <w:t>ind</w:t>
      </w:r>
      <w:proofErr w:type="spellEnd"/>
      <w:r w:rsidRPr="00B02A0B">
        <w:t>&gt; element or is an unauthorised request for an MC</w:t>
      </w:r>
      <w:r w:rsidRPr="00B02A0B">
        <w:rPr>
          <w:lang w:val="en-US"/>
        </w:rPr>
        <w:t>Data</w:t>
      </w:r>
      <w:r w:rsidRPr="00B02A0B">
        <w:t xml:space="preserve"> emergency c</w:t>
      </w:r>
      <w:proofErr w:type="spellStart"/>
      <w:r w:rsidRPr="00B02A0B">
        <w:rPr>
          <w:lang w:val="en-US"/>
        </w:rPr>
        <w:t>ommunication</w:t>
      </w:r>
      <w:proofErr w:type="spellEnd"/>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proofErr w:type="spellStart"/>
      <w:r w:rsidRPr="00B02A0B">
        <w:t>i</w:t>
      </w:r>
      <w:proofErr w:type="spellEnd"/>
      <w:r w:rsidRPr="00B02A0B">
        <w:t>)</w:t>
      </w:r>
      <w:r w:rsidRPr="00B02A0B">
        <w:tab/>
        <w:t>shall include in the SIP 403 (Forbidden) response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w:t>
      </w:r>
      <w:proofErr w:type="spellStart"/>
      <w:r w:rsidRPr="00B02A0B">
        <w:t>ind</w:t>
      </w:r>
      <w:proofErr w:type="spellEnd"/>
      <w:r w:rsidRPr="00B02A0B">
        <w:t>&gt;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w:t>
      </w:r>
      <w:proofErr w:type="spellStart"/>
      <w:r w:rsidRPr="00B02A0B">
        <w:t>ind</w:t>
      </w:r>
      <w:proofErr w:type="spellEnd"/>
      <w:r w:rsidRPr="00B02A0B">
        <w:t>&gt;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w:t>
      </w:r>
      <w:proofErr w:type="spellStart"/>
      <w:r w:rsidRPr="00B02A0B">
        <w:t>i</w:t>
      </w:r>
      <w:proofErr w:type="spellEnd"/>
      <w:r w:rsidRPr="00B02A0B">
        <w:t>) above, shall include an &lt;emergency-</w:t>
      </w:r>
      <w:proofErr w:type="spellStart"/>
      <w:r w:rsidRPr="00B02A0B">
        <w:t>ind</w:t>
      </w:r>
      <w:proofErr w:type="spellEnd"/>
      <w:r w:rsidRPr="00B02A0B">
        <w:t>&gt; element set to a value of "true" in the application/vnd.3gpp.mc</w:t>
      </w:r>
      <w:r w:rsidRPr="00B02A0B">
        <w:rPr>
          <w:lang w:val="en-US"/>
        </w:rPr>
        <w:t>data</w:t>
      </w:r>
      <w:r w:rsidRPr="00B02A0B">
        <w:t>-</w:t>
      </w:r>
      <w:proofErr w:type="spellStart"/>
      <w:r w:rsidRPr="00B02A0B">
        <w:t>info+xml</w:t>
      </w:r>
      <w:proofErr w:type="spellEnd"/>
      <w:r w:rsidRPr="00B02A0B">
        <w:t xml:space="preserve">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w:t>
      </w:r>
      <w:proofErr w:type="spellStart"/>
      <w:r w:rsidRPr="00B02A0B">
        <w:t>ind</w:t>
      </w:r>
      <w:proofErr w:type="spellEnd"/>
      <w:r w:rsidRPr="00B02A0B">
        <w:t>&gt;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proofErr w:type="spellStart"/>
      <w:r w:rsidRPr="00B02A0B">
        <w:t>i</w:t>
      </w:r>
      <w:proofErr w:type="spellEnd"/>
      <w:r w:rsidRPr="00B02A0B">
        <w:t>)</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 xml:space="preserve">shall clear the cache of the </w:t>
      </w:r>
      <w:proofErr w:type="spellStart"/>
      <w:r w:rsidRPr="00B02A0B">
        <w:t>MCData</w:t>
      </w:r>
      <w:proofErr w:type="spellEnd"/>
      <w:r w:rsidRPr="00B02A0B">
        <w:t xml:space="preserve">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 xml:space="preserve">for each affiliated and joined member shall send the SIP re-INVITE request towards the </w:t>
      </w:r>
      <w:proofErr w:type="spellStart"/>
      <w:r w:rsidRPr="00B02A0B">
        <w:t>MCData</w:t>
      </w:r>
      <w:proofErr w:type="spellEnd"/>
      <w:r w:rsidRPr="00B02A0B">
        <w:t xml:space="preserve">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 xml:space="preserve">generate a SIP MESSAGE request notification of the cancellation of the </w:t>
      </w:r>
      <w:proofErr w:type="spellStart"/>
      <w:r w:rsidRPr="00B02A0B">
        <w:t>MCData</w:t>
      </w:r>
      <w:proofErr w:type="spellEnd"/>
      <w:r w:rsidRPr="00B02A0B">
        <w:t xml:space="preserve">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0EF215F8" w14:textId="77777777" w:rsidR="005C310B" w:rsidRPr="00B02A0B" w:rsidRDefault="005C310B" w:rsidP="005C310B">
      <w:pPr>
        <w:pStyle w:val="B4"/>
      </w:pPr>
      <w:r w:rsidRPr="00B02A0B">
        <w:t>C)</w:t>
      </w:r>
      <w:r w:rsidRPr="00B02A0B">
        <w:tab/>
        <w:t>include an &lt;emergency-</w:t>
      </w:r>
      <w:proofErr w:type="spellStart"/>
      <w:r w:rsidRPr="00B02A0B">
        <w:t>ind</w:t>
      </w:r>
      <w:proofErr w:type="spellEnd"/>
      <w:r w:rsidRPr="00B02A0B">
        <w:t>&gt;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w:t>
      </w:r>
      <w:proofErr w:type="spellStart"/>
      <w:r w:rsidRPr="00B02A0B">
        <w:t>info+xml</w:t>
      </w:r>
      <w:proofErr w:type="spellEnd"/>
      <w:r w:rsidRPr="00B02A0B">
        <w:t xml:space="preserve"> MIME body of the SIP MESSAGE request:</w:t>
      </w:r>
    </w:p>
    <w:p w14:paraId="4DECFA57" w14:textId="77777777" w:rsidR="005C310B" w:rsidRPr="00B02A0B" w:rsidRDefault="005C310B" w:rsidP="005C310B">
      <w:pPr>
        <w:pStyle w:val="B4"/>
      </w:pPr>
      <w:r w:rsidRPr="00B02A0B">
        <w:t>A)</w:t>
      </w:r>
      <w:r w:rsidRPr="00B02A0B">
        <w:tab/>
        <w:t>the &lt;alert-</w:t>
      </w:r>
      <w:proofErr w:type="spellStart"/>
      <w:r w:rsidRPr="00B02A0B">
        <w:t>ind</w:t>
      </w:r>
      <w:proofErr w:type="spellEnd"/>
      <w:r w:rsidRPr="00B02A0B">
        <w:t>&gt; element set to a value of "true";</w:t>
      </w:r>
    </w:p>
    <w:p w14:paraId="174CC0D6" w14:textId="77777777" w:rsidR="005C310B" w:rsidRPr="00B02A0B" w:rsidRDefault="005C310B" w:rsidP="005C310B">
      <w:pPr>
        <w:pStyle w:val="B4"/>
      </w:pPr>
      <w:r w:rsidRPr="00B02A0B">
        <w:t>B)</w:t>
      </w:r>
      <w:r w:rsidRPr="00B02A0B">
        <w:tab/>
        <w:t>the &lt;alert-</w:t>
      </w:r>
      <w:proofErr w:type="spellStart"/>
      <w:r w:rsidRPr="00B02A0B">
        <w:t>ind</w:t>
      </w:r>
      <w:proofErr w:type="spellEnd"/>
      <w:r w:rsidRPr="00B02A0B">
        <w:t>-</w:t>
      </w:r>
      <w:proofErr w:type="spellStart"/>
      <w:r w:rsidRPr="00B02A0B">
        <w:t>rcvd</w:t>
      </w:r>
      <w:proofErr w:type="spellEnd"/>
      <w:r w:rsidRPr="00B02A0B">
        <w:t>&gt;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w:t>
      </w:r>
      <w:proofErr w:type="spellStart"/>
      <w:r w:rsidRPr="00B02A0B">
        <w:t>ind</w:t>
      </w:r>
      <w:proofErr w:type="spellEnd"/>
      <w:r w:rsidRPr="00B02A0B">
        <w:t>&gt; element set to a value of "false"; and</w:t>
      </w:r>
    </w:p>
    <w:p w14:paraId="56E10CC3" w14:textId="77777777" w:rsidR="005C310B" w:rsidRPr="00B02A0B" w:rsidRDefault="005C310B" w:rsidP="005C310B">
      <w:pPr>
        <w:pStyle w:val="B4"/>
      </w:pPr>
      <w:r w:rsidRPr="00B02A0B">
        <w:t>D)</w:t>
      </w:r>
      <w:r w:rsidRPr="00B02A0B">
        <w:tab/>
        <w:t>the &lt;</w:t>
      </w:r>
      <w:proofErr w:type="spellStart"/>
      <w:r w:rsidRPr="00B02A0B">
        <w:t>mcdata</w:t>
      </w:r>
      <w:proofErr w:type="spellEnd"/>
      <w:r w:rsidRPr="00B02A0B">
        <w:t xml:space="preserve">-client-id&gt; element with the </w:t>
      </w:r>
      <w:proofErr w:type="spellStart"/>
      <w:r w:rsidRPr="00B02A0B">
        <w:t>MCData</w:t>
      </w:r>
      <w:proofErr w:type="spellEnd"/>
      <w:r w:rsidRPr="00B02A0B">
        <w:t xml:space="preserve">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 xml:space="preserve">if the received SIP MESSAGE request contains an &lt;originated-by&gt; element in the application/vnd.3gpp.mcdata-info+xml MIME body, shall clear the cache of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identified by the &lt;originated-by&gt; element as having an outstanding </w:t>
      </w:r>
      <w:proofErr w:type="spellStart"/>
      <w:r w:rsidRPr="00B02A0B">
        <w:t>MCData</w:t>
      </w:r>
      <w:proofErr w:type="spellEnd"/>
      <w:r w:rsidRPr="00B02A0B">
        <w:t xml:space="preserve"> emergency alert;</w:t>
      </w:r>
    </w:p>
    <w:p w14:paraId="7995C80E" w14:textId="77777777" w:rsidR="005C310B" w:rsidRPr="00B02A0B" w:rsidRDefault="005C310B" w:rsidP="005C310B">
      <w:pPr>
        <w:pStyle w:val="B2"/>
      </w:pPr>
      <w:r w:rsidRPr="00B02A0B">
        <w:t>b)</w:t>
      </w:r>
      <w:r w:rsidRPr="00B02A0B">
        <w:tab/>
        <w:t xml:space="preserve">if the received SIP MESSAGE request does not contain an &lt;originated-by&gt; element in the application/vnd.3gpp.mcdata-info+xml MIME body, clear the cache of the </w:t>
      </w:r>
      <w:proofErr w:type="spellStart"/>
      <w:r w:rsidRPr="00B02A0B">
        <w:t>MCData</w:t>
      </w:r>
      <w:proofErr w:type="spellEnd"/>
      <w:r w:rsidRPr="00B02A0B">
        <w:t xml:space="preserve"> ID of the sender of the SIP MESSAGE request as having an outstanding </w:t>
      </w:r>
      <w:proofErr w:type="spellStart"/>
      <w:r w:rsidRPr="00B02A0B">
        <w:t>MCData</w:t>
      </w:r>
      <w:proofErr w:type="spellEnd"/>
      <w:r w:rsidRPr="00B02A0B">
        <w:t xml:space="preserve">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w:t>
      </w:r>
      <w:proofErr w:type="spellStart"/>
      <w:r w:rsidRPr="00B02A0B">
        <w:t>ind</w:t>
      </w:r>
      <w:proofErr w:type="spellEnd"/>
      <w:r w:rsidRPr="00B02A0B">
        <w:t>&gt; element or is an unauthorised request for an MC</w:t>
      </w:r>
      <w:r w:rsidRPr="00B02A0B">
        <w:rPr>
          <w:lang w:val="en-US"/>
        </w:rPr>
        <w:t>Data</w:t>
      </w:r>
      <w:r w:rsidRPr="00B02A0B">
        <w:t xml:space="preserve"> emergency communication cancellation as specified in </w:t>
      </w:r>
      <w:proofErr w:type="spellStart"/>
      <w:r w:rsidRPr="00B02A0B">
        <w:t>slause</w:t>
      </w:r>
      <w:proofErr w:type="spellEnd"/>
      <w:r w:rsidRPr="00B02A0B">
        <w:t>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proofErr w:type="spellStart"/>
      <w:r w:rsidRPr="00B02A0B">
        <w:t>i</w:t>
      </w:r>
      <w:proofErr w:type="spellEnd"/>
      <w:r w:rsidRPr="00B02A0B">
        <w:t>)</w:t>
      </w:r>
      <w:r w:rsidRPr="00B02A0B">
        <w:tab/>
        <w:t xml:space="preserve">generate a </w:t>
      </w:r>
      <w:r w:rsidRPr="00B02A0B">
        <w:rPr>
          <w:lang w:val="en-US"/>
        </w:rPr>
        <w:t>"</w:t>
      </w:r>
      <w:r w:rsidRPr="00B02A0B">
        <w:t xml:space="preserve">SIP MESSAGE request for emergency notification for terminating participating </w:t>
      </w:r>
      <w:proofErr w:type="spellStart"/>
      <w:r w:rsidRPr="00B02A0B">
        <w:t>MCData</w:t>
      </w:r>
      <w:proofErr w:type="spellEnd"/>
      <w:r w:rsidRPr="00B02A0B">
        <w:t xml:space="preserve">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w:t>
      </w:r>
      <w:proofErr w:type="spellStart"/>
      <w:r w:rsidRPr="00B02A0B">
        <w:t>info+xml</w:t>
      </w:r>
      <w:proofErr w:type="spellEnd"/>
      <w:r w:rsidRPr="00B02A0B">
        <w:t xml:space="preserve">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w:t>
      </w:r>
      <w:proofErr w:type="spellStart"/>
      <w:r w:rsidRPr="00B02A0B">
        <w:t>ind</w:t>
      </w:r>
      <w:proofErr w:type="spellEnd"/>
      <w:r w:rsidRPr="00B02A0B">
        <w:t>&gt; element set to a value of "false"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w:t>
      </w:r>
      <w:proofErr w:type="spellStart"/>
      <w:r w:rsidRPr="00B02A0B">
        <w:t>ind</w:t>
      </w:r>
      <w:proofErr w:type="spellEnd"/>
      <w:r w:rsidRPr="00B02A0B">
        <w:t>&gt;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proofErr w:type="spellStart"/>
      <w:r w:rsidRPr="00B02A0B">
        <w:lastRenderedPageBreak/>
        <w:t>i</w:t>
      </w:r>
      <w:proofErr w:type="spellEnd"/>
      <w:r w:rsidRPr="00B02A0B">
        <w:t>)</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 xml:space="preserve">for each affiliated and joined member shall send the SIP re-INVITE request towards the </w:t>
      </w:r>
      <w:proofErr w:type="spellStart"/>
      <w:r w:rsidRPr="00B02A0B">
        <w:t>MCData</w:t>
      </w:r>
      <w:proofErr w:type="spellEnd"/>
      <w:r w:rsidRPr="00B02A0B">
        <w:t xml:space="preserve">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 xml:space="preserve">generate a SIP MESSAGE request notification of the cancellation of the </w:t>
      </w:r>
      <w:proofErr w:type="spellStart"/>
      <w:r w:rsidRPr="00B02A0B">
        <w:t>MCData</w:t>
      </w:r>
      <w:proofErr w:type="spellEnd"/>
      <w:r w:rsidRPr="00B02A0B">
        <w:t xml:space="preserve">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w:t>
      </w:r>
      <w:proofErr w:type="spellStart"/>
      <w:r w:rsidRPr="00B02A0B">
        <w:t>ind</w:t>
      </w:r>
      <w:proofErr w:type="spellEnd"/>
      <w:r w:rsidRPr="00B02A0B">
        <w:t>&gt; element set to a value of "false";</w:t>
      </w:r>
    </w:p>
    <w:p w14:paraId="5B136457" w14:textId="77777777" w:rsidR="005C310B" w:rsidRPr="00B02A0B" w:rsidRDefault="005C310B" w:rsidP="005C310B">
      <w:pPr>
        <w:pStyle w:val="B4"/>
      </w:pPr>
      <w:r w:rsidRPr="00B02A0B">
        <w:t>E)</w:t>
      </w:r>
      <w:r w:rsidRPr="00B02A0B">
        <w:tab/>
        <w:t>include an &lt;emergency-</w:t>
      </w:r>
      <w:proofErr w:type="spellStart"/>
      <w:r w:rsidRPr="00B02A0B">
        <w:t>ind</w:t>
      </w:r>
      <w:proofErr w:type="spellEnd"/>
      <w:r w:rsidRPr="00B02A0B">
        <w:t>&gt;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w:t>
      </w:r>
      <w:proofErr w:type="spellStart"/>
      <w:r w:rsidRPr="00B02A0B">
        <w:t>info+xml</w:t>
      </w:r>
      <w:proofErr w:type="spellEnd"/>
      <w:r w:rsidRPr="00B02A0B">
        <w:t xml:space="preserve"> MIME body, the &lt;alert-</w:t>
      </w:r>
      <w:proofErr w:type="spellStart"/>
      <w:r w:rsidRPr="00B02A0B">
        <w:t>ind</w:t>
      </w:r>
      <w:proofErr w:type="spellEnd"/>
      <w:r w:rsidRPr="00B02A0B">
        <w:t>&gt; element set to a value of "false" and the &lt;alert-</w:t>
      </w:r>
      <w:proofErr w:type="spellStart"/>
      <w:r w:rsidRPr="00B02A0B">
        <w:t>ind</w:t>
      </w:r>
      <w:proofErr w:type="spellEnd"/>
      <w:r w:rsidRPr="00B02A0B">
        <w:t>-</w:t>
      </w:r>
      <w:proofErr w:type="spellStart"/>
      <w:r w:rsidRPr="00B02A0B">
        <w:t>rcvd</w:t>
      </w:r>
      <w:proofErr w:type="spellEnd"/>
      <w:r w:rsidRPr="00B02A0B">
        <w:t>&gt; set to "true";</w:t>
      </w:r>
    </w:p>
    <w:p w14:paraId="6AF675CD" w14:textId="77777777" w:rsidR="005C310B" w:rsidRPr="00B02A0B" w:rsidRDefault="005C310B" w:rsidP="005C310B">
      <w:pPr>
        <w:pStyle w:val="B2"/>
      </w:pPr>
      <w:proofErr w:type="spellStart"/>
      <w:r w:rsidRPr="00B02A0B">
        <w:t>i</w:t>
      </w:r>
      <w:proofErr w:type="spellEnd"/>
      <w:r w:rsidRPr="00B02A0B">
        <w:t>)</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w:t>
      </w:r>
      <w:proofErr w:type="spellStart"/>
      <w:r w:rsidRPr="00B02A0B">
        <w:t>ind</w:t>
      </w:r>
      <w:proofErr w:type="spellEnd"/>
      <w:r w:rsidRPr="00B02A0B">
        <w:t>&gt; element of the &lt;</w:t>
      </w:r>
      <w:proofErr w:type="spellStart"/>
      <w:r w:rsidRPr="00B02A0B">
        <w:t>mcdatainfo</w:t>
      </w:r>
      <w:proofErr w:type="spellEnd"/>
      <w:r w:rsidRPr="00B02A0B">
        <w:t>&gt; element set to a value of "false":</w:t>
      </w:r>
    </w:p>
    <w:p w14:paraId="2D44ECC2" w14:textId="77777777" w:rsidR="005C310B" w:rsidRPr="00B02A0B" w:rsidRDefault="005C310B" w:rsidP="005C310B">
      <w:pPr>
        <w:pStyle w:val="B3"/>
      </w:pPr>
      <w:proofErr w:type="spellStart"/>
      <w:r w:rsidRPr="00B02A0B">
        <w:t>i</w:t>
      </w:r>
      <w:proofErr w:type="spellEnd"/>
      <w:r w:rsidRPr="00B02A0B">
        <w:t>)</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w:t>
      </w:r>
      <w:proofErr w:type="spellStart"/>
      <w:r w:rsidRPr="00B02A0B">
        <w:t>ind</w:t>
      </w:r>
      <w:proofErr w:type="spellEnd"/>
      <w:r w:rsidRPr="00B02A0B">
        <w:t>&gt; element set to a value of "false"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w:t>
      </w:r>
      <w:proofErr w:type="spellStart"/>
      <w:r w:rsidRPr="00B02A0B">
        <w:t>ind</w:t>
      </w:r>
      <w:proofErr w:type="spellEnd"/>
      <w:r w:rsidRPr="00B02A0B">
        <w:t>&gt; element set to a value of "true"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 xml:space="preserve">Upon receipt of SIP 2xx responses to the outgoing SIP MESSAGE requests, the controlling </w:t>
      </w:r>
      <w:proofErr w:type="spellStart"/>
      <w:r w:rsidRPr="00B02A0B">
        <w:t>MCData</w:t>
      </w:r>
      <w:proofErr w:type="spellEnd"/>
      <w:r w:rsidRPr="00B02A0B">
        <w:t xml:space="preserve"> function shall follow the procedures specified in 3GPP TS 24.229 [5].</w:t>
      </w:r>
    </w:p>
    <w:p w14:paraId="133DB8E4" w14:textId="77777777" w:rsidR="005C310B" w:rsidRPr="00B02A0B" w:rsidRDefault="005C310B" w:rsidP="007D34FE">
      <w:pPr>
        <w:pStyle w:val="Heading2"/>
      </w:pPr>
      <w:bookmarkStart w:id="5988" w:name="_Toc44598919"/>
      <w:bookmarkStart w:id="5989" w:name="_Toc44602774"/>
      <w:bookmarkStart w:id="5990" w:name="_Toc45197951"/>
      <w:bookmarkStart w:id="5991" w:name="_Toc45695984"/>
      <w:bookmarkStart w:id="5992" w:name="_Toc51851440"/>
      <w:bookmarkStart w:id="5993" w:name="_Toc92225061"/>
      <w:bookmarkStart w:id="5994" w:name="_Toc131378890"/>
      <w:r w:rsidRPr="00B02A0B">
        <w:lastRenderedPageBreak/>
        <w:t>16.3</w:t>
      </w:r>
      <w:r w:rsidRPr="00B02A0B">
        <w:tab/>
        <w:t>Off-network emergency alert</w:t>
      </w:r>
      <w:bookmarkEnd w:id="5910"/>
      <w:bookmarkEnd w:id="5911"/>
      <w:bookmarkEnd w:id="5912"/>
      <w:bookmarkEnd w:id="5988"/>
      <w:bookmarkEnd w:id="5989"/>
      <w:bookmarkEnd w:id="5990"/>
      <w:bookmarkEnd w:id="5991"/>
      <w:bookmarkEnd w:id="5992"/>
      <w:bookmarkEnd w:id="5993"/>
      <w:bookmarkEnd w:id="5994"/>
    </w:p>
    <w:p w14:paraId="41EAB8C7" w14:textId="77777777" w:rsidR="005C310B" w:rsidRPr="00B02A0B" w:rsidRDefault="005C310B" w:rsidP="007D34FE">
      <w:pPr>
        <w:pStyle w:val="Heading3"/>
        <w:rPr>
          <w:rFonts w:eastAsia="Malgun Gothic"/>
        </w:rPr>
      </w:pPr>
      <w:bookmarkStart w:id="5995" w:name="_Toc20152886"/>
      <w:bookmarkStart w:id="5996" w:name="_Toc27496418"/>
      <w:bookmarkStart w:id="5997" w:name="_Toc36108159"/>
      <w:bookmarkStart w:id="5998" w:name="_Toc44598920"/>
      <w:bookmarkStart w:id="5999" w:name="_Toc44602775"/>
      <w:bookmarkStart w:id="6000" w:name="_Toc45197952"/>
      <w:bookmarkStart w:id="6001" w:name="_Toc45695985"/>
      <w:bookmarkStart w:id="6002" w:name="_Toc51851441"/>
      <w:bookmarkStart w:id="6003" w:name="_Toc92225062"/>
      <w:bookmarkStart w:id="6004" w:name="_Toc131378891"/>
      <w:r w:rsidRPr="00B02A0B">
        <w:rPr>
          <w:rFonts w:eastAsia="Malgun Gothic"/>
        </w:rPr>
        <w:t>16.3.1</w:t>
      </w:r>
      <w:r w:rsidRPr="00B02A0B">
        <w:rPr>
          <w:rFonts w:eastAsia="Malgun Gothic"/>
        </w:rPr>
        <w:tab/>
        <w:t>General</w:t>
      </w:r>
      <w:bookmarkEnd w:id="5995"/>
      <w:bookmarkEnd w:id="5996"/>
      <w:bookmarkEnd w:id="5997"/>
      <w:bookmarkEnd w:id="5998"/>
      <w:bookmarkEnd w:id="5999"/>
      <w:bookmarkEnd w:id="6000"/>
      <w:bookmarkEnd w:id="6001"/>
      <w:bookmarkEnd w:id="6002"/>
      <w:bookmarkEnd w:id="6003"/>
      <w:bookmarkEnd w:id="6004"/>
    </w:p>
    <w:p w14:paraId="64BF7BBD" w14:textId="77777777" w:rsidR="005C310B" w:rsidRPr="00B02A0B" w:rsidRDefault="005C310B" w:rsidP="007D34FE">
      <w:pPr>
        <w:pStyle w:val="Heading3"/>
        <w:rPr>
          <w:rFonts w:eastAsia="Malgun Gothic"/>
        </w:rPr>
      </w:pPr>
      <w:bookmarkStart w:id="6005" w:name="_Toc20152887"/>
      <w:bookmarkStart w:id="6006" w:name="_Toc27496419"/>
      <w:bookmarkStart w:id="6007" w:name="_Toc36108160"/>
      <w:bookmarkStart w:id="6008" w:name="_Toc44598921"/>
      <w:bookmarkStart w:id="6009" w:name="_Toc44602776"/>
      <w:bookmarkStart w:id="6010" w:name="_Toc45197953"/>
      <w:bookmarkStart w:id="6011" w:name="_Toc45695986"/>
      <w:bookmarkStart w:id="6012" w:name="_Toc51851442"/>
      <w:bookmarkStart w:id="6013" w:name="_Toc92225063"/>
      <w:bookmarkStart w:id="6014" w:name="_Toc131378892"/>
      <w:r w:rsidRPr="00B02A0B">
        <w:rPr>
          <w:rFonts w:eastAsia="Malgun Gothic"/>
        </w:rPr>
        <w:t>16.3.2</w:t>
      </w:r>
      <w:r w:rsidRPr="00B02A0B">
        <w:rPr>
          <w:rFonts w:eastAsia="Malgun Gothic"/>
        </w:rPr>
        <w:tab/>
        <w:t>Basic state machine</w:t>
      </w:r>
      <w:bookmarkEnd w:id="6005"/>
      <w:bookmarkEnd w:id="6006"/>
      <w:bookmarkEnd w:id="6007"/>
      <w:bookmarkEnd w:id="6008"/>
      <w:bookmarkEnd w:id="6009"/>
      <w:bookmarkEnd w:id="6010"/>
      <w:bookmarkEnd w:id="6011"/>
      <w:bookmarkEnd w:id="6012"/>
      <w:bookmarkEnd w:id="6013"/>
      <w:bookmarkEnd w:id="6014"/>
    </w:p>
    <w:p w14:paraId="20FAEC83" w14:textId="77777777" w:rsidR="005C310B" w:rsidRPr="00B02A0B" w:rsidRDefault="005C310B" w:rsidP="007D34FE">
      <w:pPr>
        <w:pStyle w:val="Heading4"/>
        <w:rPr>
          <w:rFonts w:eastAsia="Malgun Gothic"/>
        </w:rPr>
      </w:pPr>
      <w:bookmarkStart w:id="6015" w:name="_Toc20152888"/>
      <w:bookmarkStart w:id="6016" w:name="_Toc27496420"/>
      <w:bookmarkStart w:id="6017" w:name="_Toc36108161"/>
      <w:bookmarkStart w:id="6018" w:name="_Toc44598922"/>
      <w:bookmarkStart w:id="6019" w:name="_Toc44602777"/>
      <w:bookmarkStart w:id="6020" w:name="_Toc45197954"/>
      <w:bookmarkStart w:id="6021" w:name="_Toc45695987"/>
      <w:bookmarkStart w:id="6022" w:name="_Toc51851443"/>
      <w:bookmarkStart w:id="6023" w:name="_Toc92225064"/>
      <w:bookmarkStart w:id="6024" w:name="_Toc131378893"/>
      <w:r w:rsidRPr="00B02A0B">
        <w:rPr>
          <w:rFonts w:eastAsia="Malgun Gothic"/>
        </w:rPr>
        <w:t>16.3.2.1</w:t>
      </w:r>
      <w:r w:rsidRPr="00B02A0B">
        <w:rPr>
          <w:rFonts w:eastAsia="Malgun Gothic"/>
        </w:rPr>
        <w:tab/>
        <w:t>General</w:t>
      </w:r>
      <w:bookmarkEnd w:id="6015"/>
      <w:bookmarkEnd w:id="6016"/>
      <w:bookmarkEnd w:id="6017"/>
      <w:bookmarkEnd w:id="6018"/>
      <w:bookmarkEnd w:id="6019"/>
      <w:bookmarkEnd w:id="6020"/>
      <w:bookmarkEnd w:id="6021"/>
      <w:bookmarkEnd w:id="6022"/>
      <w:bookmarkEnd w:id="6023"/>
      <w:bookmarkEnd w:id="6024"/>
    </w:p>
    <w:p w14:paraId="555011D0" w14:textId="77777777" w:rsidR="005C310B" w:rsidRPr="00B02A0B" w:rsidRDefault="005C310B" w:rsidP="007D34FE">
      <w:pPr>
        <w:pStyle w:val="Heading4"/>
        <w:rPr>
          <w:rFonts w:eastAsia="Malgun Gothic"/>
          <w:lang w:eastAsia="zh-CN"/>
        </w:rPr>
      </w:pPr>
      <w:bookmarkStart w:id="6025" w:name="_Toc20152889"/>
      <w:bookmarkStart w:id="6026" w:name="_Toc27496421"/>
      <w:bookmarkStart w:id="6027" w:name="_Toc36108162"/>
      <w:bookmarkStart w:id="6028" w:name="_Toc44598923"/>
      <w:bookmarkStart w:id="6029" w:name="_Toc44602778"/>
      <w:bookmarkStart w:id="6030" w:name="_Toc45197955"/>
      <w:bookmarkStart w:id="6031" w:name="_Toc45695988"/>
      <w:bookmarkStart w:id="6032" w:name="_Toc51851444"/>
      <w:bookmarkStart w:id="6033" w:name="_Toc92225065"/>
      <w:bookmarkStart w:id="6034" w:name="_Toc131378894"/>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25"/>
      <w:bookmarkEnd w:id="6026"/>
      <w:bookmarkEnd w:id="6027"/>
      <w:bookmarkEnd w:id="6028"/>
      <w:bookmarkEnd w:id="6029"/>
      <w:bookmarkEnd w:id="6030"/>
      <w:bookmarkEnd w:id="6031"/>
      <w:bookmarkEnd w:id="6032"/>
      <w:bookmarkEnd w:id="6033"/>
      <w:bookmarkEnd w:id="6034"/>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proofErr w:type="spellStart"/>
      <w:r w:rsidRPr="00B02A0B">
        <w:t>MCData</w:t>
      </w:r>
      <w:proofErr w:type="spellEnd"/>
      <w:r w:rsidRPr="00B02A0B">
        <w:t xml:space="preserve">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pt;height:187.5pt" o:ole="">
            <v:imagedata r:id="rId22" o:title=""/>
          </v:shape>
          <o:OLEObject Type="Embed" ProgID="Visio.Drawing.11" ShapeID="_x0000_i1026" DrawAspect="Content" ObjectID="_1741993084"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 xml:space="preserve">the stored emergency state of the </w:t>
      </w:r>
      <w:proofErr w:type="spellStart"/>
      <w:r w:rsidRPr="00B02A0B">
        <w:t>MCData</w:t>
      </w:r>
      <w:proofErr w:type="spellEnd"/>
      <w:r w:rsidRPr="00B02A0B">
        <w:t xml:space="preserve">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 xml:space="preserve">emergency alert state machine is referred by the </w:t>
      </w:r>
      <w:proofErr w:type="spellStart"/>
      <w:r w:rsidRPr="00B02A0B">
        <w:rPr>
          <w:lang w:eastAsia="zh-CN"/>
        </w:rPr>
        <w:t>MCData</w:t>
      </w:r>
      <w:proofErr w:type="spellEnd"/>
      <w:r w:rsidRPr="00B02A0B">
        <w:rPr>
          <w:lang w:eastAsia="zh-CN"/>
        </w:rPr>
        <w:t xml:space="preserve"> off-network group call and </w:t>
      </w:r>
      <w:proofErr w:type="spellStart"/>
      <w:r w:rsidRPr="00B02A0B">
        <w:rPr>
          <w:lang w:eastAsia="zh-CN"/>
        </w:rPr>
        <w:t>MCData</w:t>
      </w:r>
      <w:proofErr w:type="spellEnd"/>
      <w:r w:rsidRPr="00B02A0B">
        <w:rPr>
          <w:lang w:eastAsia="zh-CN"/>
        </w:rPr>
        <w:t xml:space="preserve"> off-network private call procedures.</w:t>
      </w:r>
    </w:p>
    <w:p w14:paraId="612E8D4C" w14:textId="77777777" w:rsidR="005C310B" w:rsidRPr="00B02A0B" w:rsidRDefault="005C310B" w:rsidP="007D34FE">
      <w:pPr>
        <w:pStyle w:val="Heading4"/>
        <w:rPr>
          <w:rFonts w:eastAsia="Malgun Gothic"/>
          <w:lang w:eastAsia="zh-CN"/>
        </w:rPr>
      </w:pPr>
      <w:bookmarkStart w:id="6035" w:name="_Toc20152890"/>
      <w:bookmarkStart w:id="6036" w:name="_Toc27496422"/>
      <w:bookmarkStart w:id="6037" w:name="_Toc36108163"/>
      <w:bookmarkStart w:id="6038" w:name="_Toc44598924"/>
      <w:bookmarkStart w:id="6039" w:name="_Toc44602779"/>
      <w:bookmarkStart w:id="6040" w:name="_Toc45197956"/>
      <w:bookmarkStart w:id="6041" w:name="_Toc45695989"/>
      <w:bookmarkStart w:id="6042" w:name="_Toc51851445"/>
      <w:bookmarkStart w:id="6043" w:name="_Toc92225066"/>
      <w:bookmarkStart w:id="6044" w:name="_Toc131378895"/>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35"/>
      <w:bookmarkEnd w:id="6036"/>
      <w:bookmarkEnd w:id="6037"/>
      <w:bookmarkEnd w:id="6038"/>
      <w:bookmarkEnd w:id="6039"/>
      <w:bookmarkEnd w:id="6040"/>
      <w:bookmarkEnd w:id="6041"/>
      <w:bookmarkEnd w:id="6042"/>
      <w:bookmarkEnd w:id="6043"/>
      <w:bookmarkEnd w:id="6044"/>
    </w:p>
    <w:p w14:paraId="51EF7B51" w14:textId="77777777" w:rsidR="005C310B" w:rsidRPr="00B02A0B" w:rsidRDefault="005C310B" w:rsidP="007D34FE">
      <w:pPr>
        <w:pStyle w:val="Heading5"/>
        <w:rPr>
          <w:rFonts w:eastAsia="Malgun Gothic"/>
        </w:rPr>
      </w:pPr>
      <w:bookmarkStart w:id="6045" w:name="_Toc20152891"/>
      <w:bookmarkStart w:id="6046" w:name="_Toc27496423"/>
      <w:bookmarkStart w:id="6047" w:name="_Toc36108164"/>
      <w:bookmarkStart w:id="6048" w:name="_Toc44598925"/>
      <w:bookmarkStart w:id="6049" w:name="_Toc44602780"/>
      <w:bookmarkStart w:id="6050" w:name="_Toc45197957"/>
      <w:bookmarkStart w:id="6051" w:name="_Toc45695990"/>
      <w:bookmarkStart w:id="6052" w:name="_Toc51851446"/>
      <w:bookmarkStart w:id="6053" w:name="_Toc92225067"/>
      <w:bookmarkStart w:id="6054" w:name="_Toc131378896"/>
      <w:r w:rsidRPr="00B02A0B">
        <w:rPr>
          <w:rFonts w:eastAsia="Malgun Gothic"/>
        </w:rPr>
        <w:t>16.3.2.3.1</w:t>
      </w:r>
      <w:r w:rsidRPr="00B02A0B">
        <w:rPr>
          <w:rFonts w:eastAsia="Malgun Gothic"/>
        </w:rPr>
        <w:tab/>
        <w:t>E1: Not in emergency state</w:t>
      </w:r>
      <w:bookmarkEnd w:id="6045"/>
      <w:bookmarkEnd w:id="6046"/>
      <w:bookmarkEnd w:id="6047"/>
      <w:bookmarkEnd w:id="6048"/>
      <w:bookmarkEnd w:id="6049"/>
      <w:bookmarkEnd w:id="6050"/>
      <w:bookmarkEnd w:id="6051"/>
      <w:bookmarkEnd w:id="6052"/>
      <w:bookmarkEnd w:id="6053"/>
      <w:bookmarkEnd w:id="6054"/>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55" w:name="_Toc20152892"/>
      <w:bookmarkStart w:id="6056" w:name="_Toc27496424"/>
      <w:bookmarkStart w:id="6057" w:name="_Toc36108165"/>
      <w:bookmarkStart w:id="6058" w:name="_Toc44598926"/>
      <w:bookmarkStart w:id="6059" w:name="_Toc44602781"/>
      <w:bookmarkStart w:id="6060" w:name="_Toc45197958"/>
      <w:bookmarkStart w:id="6061" w:name="_Toc45695991"/>
      <w:bookmarkStart w:id="6062" w:name="_Toc51851447"/>
      <w:bookmarkStart w:id="6063" w:name="_Toc92225068"/>
      <w:bookmarkStart w:id="6064" w:name="_Toc131378897"/>
      <w:r w:rsidRPr="00B02A0B">
        <w:rPr>
          <w:rFonts w:eastAsia="Malgun Gothic"/>
          <w:lang w:eastAsia="zh-CN"/>
        </w:rPr>
        <w:t>16.3.2.3.2</w:t>
      </w:r>
      <w:r w:rsidRPr="00B02A0B">
        <w:rPr>
          <w:rFonts w:eastAsia="Malgun Gothic"/>
          <w:lang w:eastAsia="zh-CN"/>
        </w:rPr>
        <w:tab/>
        <w:t>E2: Emergency state</w:t>
      </w:r>
      <w:bookmarkEnd w:id="6055"/>
      <w:bookmarkEnd w:id="6056"/>
      <w:bookmarkEnd w:id="6057"/>
      <w:bookmarkEnd w:id="6058"/>
      <w:bookmarkEnd w:id="6059"/>
      <w:bookmarkEnd w:id="6060"/>
      <w:bookmarkEnd w:id="6061"/>
      <w:bookmarkEnd w:id="6062"/>
      <w:bookmarkEnd w:id="6063"/>
      <w:bookmarkEnd w:id="6064"/>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65" w:name="_Toc20152893"/>
      <w:bookmarkStart w:id="6066" w:name="_Toc27496425"/>
      <w:bookmarkStart w:id="6067" w:name="_Toc36108166"/>
      <w:bookmarkStart w:id="6068" w:name="_Toc44598927"/>
      <w:bookmarkStart w:id="6069" w:name="_Toc44602782"/>
      <w:bookmarkStart w:id="6070" w:name="_Toc45197959"/>
      <w:bookmarkStart w:id="6071" w:name="_Toc45695992"/>
      <w:bookmarkStart w:id="6072" w:name="_Toc51851448"/>
      <w:bookmarkStart w:id="6073" w:name="_Toc92225069"/>
      <w:bookmarkStart w:id="6074" w:name="_Toc131378898"/>
      <w:r w:rsidRPr="00B02A0B">
        <w:lastRenderedPageBreak/>
        <w:t>16.3.3</w:t>
      </w:r>
      <w:r w:rsidRPr="00B02A0B">
        <w:tab/>
        <w:t>Procedures</w:t>
      </w:r>
      <w:bookmarkEnd w:id="6065"/>
      <w:bookmarkEnd w:id="6066"/>
      <w:bookmarkEnd w:id="6067"/>
      <w:bookmarkEnd w:id="6068"/>
      <w:bookmarkEnd w:id="6069"/>
      <w:bookmarkEnd w:id="6070"/>
      <w:bookmarkEnd w:id="6071"/>
      <w:bookmarkEnd w:id="6072"/>
      <w:bookmarkEnd w:id="6073"/>
      <w:bookmarkEnd w:id="6074"/>
    </w:p>
    <w:p w14:paraId="310F73EC" w14:textId="77777777" w:rsidR="005C310B" w:rsidRPr="00B02A0B" w:rsidRDefault="005C310B" w:rsidP="007D34FE">
      <w:pPr>
        <w:pStyle w:val="Heading4"/>
      </w:pPr>
      <w:bookmarkStart w:id="6075" w:name="_Toc20152894"/>
      <w:bookmarkStart w:id="6076" w:name="_Toc27496426"/>
      <w:bookmarkStart w:id="6077" w:name="_Toc36108167"/>
      <w:bookmarkStart w:id="6078" w:name="_Toc44598928"/>
      <w:bookmarkStart w:id="6079" w:name="_Toc44602783"/>
      <w:bookmarkStart w:id="6080" w:name="_Toc45197960"/>
      <w:bookmarkStart w:id="6081" w:name="_Toc45695993"/>
      <w:bookmarkStart w:id="6082" w:name="_Toc51851449"/>
      <w:bookmarkStart w:id="6083" w:name="_Toc92225070"/>
      <w:bookmarkStart w:id="6084" w:name="_Toc131378899"/>
      <w:r w:rsidRPr="00B02A0B">
        <w:t>16.3.3.1</w:t>
      </w:r>
      <w:r w:rsidRPr="00B02A0B">
        <w:tab/>
        <w:t>Originating user sending emergency alert</w:t>
      </w:r>
      <w:bookmarkEnd w:id="6075"/>
      <w:bookmarkEnd w:id="6076"/>
      <w:bookmarkEnd w:id="6077"/>
      <w:bookmarkEnd w:id="6078"/>
      <w:bookmarkEnd w:id="6079"/>
      <w:bookmarkEnd w:id="6080"/>
      <w:bookmarkEnd w:id="6081"/>
      <w:bookmarkEnd w:id="6082"/>
      <w:bookmarkEnd w:id="6083"/>
      <w:bookmarkEnd w:id="6084"/>
    </w:p>
    <w:p w14:paraId="38DEF894" w14:textId="77777777" w:rsidR="005C310B" w:rsidRPr="00B02A0B" w:rsidRDefault="005C310B" w:rsidP="005C310B">
      <w:pPr>
        <w:rPr>
          <w:lang w:eastAsia="zh-CN"/>
        </w:rPr>
      </w:pPr>
      <w:r w:rsidRPr="00B02A0B">
        <w:rPr>
          <w:lang w:eastAsia="zh-CN"/>
        </w:rPr>
        <w:t xml:space="preserve">When in state "E1: Not in emergency state", upon receiving an indication from the </w:t>
      </w:r>
      <w:proofErr w:type="spellStart"/>
      <w:r w:rsidRPr="00B02A0B">
        <w:rPr>
          <w:lang w:eastAsia="zh-CN"/>
        </w:rPr>
        <w:t>MCData</w:t>
      </w:r>
      <w:proofErr w:type="spellEnd"/>
      <w:r w:rsidRPr="00B02A0B">
        <w:rPr>
          <w:lang w:eastAsia="zh-CN"/>
        </w:rPr>
        <w:t xml:space="preserve"> user to transmit an emergency alert for an </w:t>
      </w:r>
      <w:proofErr w:type="spellStart"/>
      <w:r w:rsidRPr="00B02A0B">
        <w:rPr>
          <w:lang w:eastAsia="zh-CN"/>
        </w:rPr>
        <w:t>MCData</w:t>
      </w:r>
      <w:proofErr w:type="spellEnd"/>
      <w:r w:rsidRPr="00B02A0B">
        <w:rPr>
          <w:lang w:eastAsia="zh-CN"/>
        </w:rPr>
        <w:t xml:space="preserve">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proofErr w:type="spellStart"/>
      <w:r w:rsidRPr="00B02A0B">
        <w:rPr>
          <w:rFonts w:hint="eastAsia"/>
          <w:lang w:eastAsia="ko-KR"/>
        </w:rPr>
        <w:t>Allowed</w:t>
      </w:r>
      <w:r w:rsidRPr="00B02A0B">
        <w:rPr>
          <w:lang w:eastAsia="ko-KR"/>
        </w:rPr>
        <w:t>ActivateAlert</w:t>
      </w:r>
      <w:proofErr w:type="spellEnd"/>
      <w:r w:rsidRPr="00B02A0B">
        <w:rPr>
          <w:lang w:eastAsia="ko-KR"/>
        </w:rPr>
        <w:t>" leaf node present in the user profile as specified in 3GPP TS 24.483 [42] is set to "true"</w:t>
      </w:r>
      <w:r w:rsidRPr="00B02A0B">
        <w:rPr>
          <w:lang w:eastAsia="zh-CN"/>
        </w:rPr>
        <w:t xml:space="preserve">, the </w:t>
      </w:r>
      <w:proofErr w:type="spellStart"/>
      <w:r w:rsidRPr="00B02A0B">
        <w:rPr>
          <w:lang w:eastAsia="zh-CN"/>
        </w:rPr>
        <w:t>MCData</w:t>
      </w:r>
      <w:proofErr w:type="spellEnd"/>
      <w:r w:rsidRPr="00B02A0B">
        <w:rPr>
          <w:lang w:eastAsia="zh-CN"/>
        </w:rPr>
        <w:t xml:space="preserve">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set the stored </w:t>
      </w:r>
      <w:proofErr w:type="spellStart"/>
      <w:r w:rsidRPr="00B02A0B">
        <w:rPr>
          <w:lang w:eastAsia="ko-KR"/>
        </w:rPr>
        <w:t>MCData</w:t>
      </w:r>
      <w:proofErr w:type="spellEnd"/>
      <w:r w:rsidRPr="00B02A0B">
        <w:rPr>
          <w:lang w:eastAsia="ko-KR"/>
        </w:rPr>
        <w:t xml:space="preserve"> group ID to the indicated </w:t>
      </w:r>
      <w:proofErr w:type="spellStart"/>
      <w:r w:rsidRPr="00B02A0B">
        <w:rPr>
          <w:lang w:eastAsia="ko-KR"/>
        </w:rPr>
        <w:t>MCData</w:t>
      </w:r>
      <w:proofErr w:type="spellEnd"/>
      <w:r w:rsidRPr="00B02A0B">
        <w:rPr>
          <w:lang w:eastAsia="ko-KR"/>
        </w:rPr>
        <w:t xml:space="preserve">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 xml:space="preserve">EMERGENCY ALERT message, the </w:t>
      </w:r>
      <w:proofErr w:type="spellStart"/>
      <w:r w:rsidRPr="00B02A0B">
        <w:t>MCData</w:t>
      </w:r>
      <w:proofErr w:type="spellEnd"/>
      <w:r w:rsidRPr="00B02A0B">
        <w:t xml:space="preserve"> client:</w:t>
      </w:r>
    </w:p>
    <w:p w14:paraId="186BFC31" w14:textId="77777777" w:rsidR="005C310B" w:rsidRPr="00B02A0B" w:rsidRDefault="005C310B" w:rsidP="005C310B">
      <w:pPr>
        <w:pStyle w:val="B2"/>
        <w:rPr>
          <w:lang w:eastAsia="ko-KR"/>
        </w:rPr>
      </w:pPr>
      <w:r w:rsidRPr="00B02A0B">
        <w:t>a)</w:t>
      </w:r>
      <w:r w:rsidRPr="00B02A0B">
        <w:tab/>
        <w:t xml:space="preserve">shall set the </w:t>
      </w:r>
      <w:proofErr w:type="spellStart"/>
      <w:r w:rsidRPr="00B02A0B">
        <w:t>MCData</w:t>
      </w:r>
      <w:proofErr w:type="spellEnd"/>
      <w:r w:rsidRPr="00B02A0B">
        <w:t xml:space="preserve"> group ID IE to the stored </w:t>
      </w:r>
      <w:proofErr w:type="spellStart"/>
      <w:r w:rsidRPr="00B02A0B">
        <w:t>MCData</w:t>
      </w:r>
      <w:proofErr w:type="spellEnd"/>
      <w:r w:rsidRPr="00B02A0B">
        <w:t xml:space="preserve">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proofErr w:type="spellStart"/>
      <w:r w:rsidRPr="00B02A0B">
        <w:t>MCData</w:t>
      </w:r>
      <w:proofErr w:type="spellEnd"/>
      <w:r w:rsidRPr="00B02A0B">
        <w:t xml:space="preserve"> </w:t>
      </w:r>
      <w:r w:rsidRPr="00B02A0B">
        <w:rPr>
          <w:lang w:eastAsia="zh-CN"/>
        </w:rPr>
        <w:t>user ID</w:t>
      </w:r>
      <w:r w:rsidRPr="00B02A0B">
        <w:t xml:space="preserve"> IE to own </w:t>
      </w:r>
      <w:proofErr w:type="spellStart"/>
      <w:r w:rsidRPr="00B02A0B">
        <w:t>MCData</w:t>
      </w:r>
      <w:proofErr w:type="spellEnd"/>
      <w:r w:rsidRPr="00B02A0B">
        <w:t xml:space="preserve">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85" w:name="_Toc20152895"/>
      <w:bookmarkStart w:id="6086" w:name="_Toc27496427"/>
      <w:bookmarkStart w:id="6087" w:name="_Toc36108168"/>
      <w:bookmarkStart w:id="6088" w:name="_Toc44598929"/>
      <w:bookmarkStart w:id="6089" w:name="_Toc44602784"/>
      <w:bookmarkStart w:id="6090" w:name="_Toc45197961"/>
      <w:bookmarkStart w:id="6091" w:name="_Toc45695994"/>
      <w:bookmarkStart w:id="6092" w:name="_Toc51851450"/>
      <w:bookmarkStart w:id="6093" w:name="_Toc92225071"/>
      <w:bookmarkStart w:id="6094" w:name="_Toc131378900"/>
      <w:r w:rsidRPr="00B02A0B">
        <w:rPr>
          <w:rFonts w:eastAsia="Malgun Gothic"/>
        </w:rPr>
        <w:t>16.3.3.2</w:t>
      </w:r>
      <w:r w:rsidRPr="00B02A0B">
        <w:rPr>
          <w:rFonts w:eastAsia="Malgun Gothic"/>
        </w:rPr>
        <w:tab/>
        <w:t>Emergency alert retransmission</w:t>
      </w:r>
      <w:bookmarkEnd w:id="6085"/>
      <w:bookmarkEnd w:id="6086"/>
      <w:bookmarkEnd w:id="6087"/>
      <w:bookmarkEnd w:id="6088"/>
      <w:bookmarkEnd w:id="6089"/>
      <w:bookmarkEnd w:id="6090"/>
      <w:bookmarkEnd w:id="6091"/>
      <w:bookmarkEnd w:id="6092"/>
      <w:bookmarkEnd w:id="6093"/>
      <w:bookmarkEnd w:id="6094"/>
    </w:p>
    <w:p w14:paraId="7C06D898" w14:textId="77777777" w:rsidR="005C310B" w:rsidRPr="00B02A0B" w:rsidRDefault="005C310B" w:rsidP="005C310B">
      <w:pPr>
        <w:rPr>
          <w:lang w:eastAsia="zh-CN"/>
        </w:rPr>
      </w:pPr>
      <w:r w:rsidRPr="00B02A0B">
        <w:rPr>
          <w:lang w:eastAsia="zh-CN"/>
        </w:rPr>
        <w:t xml:space="preserve">When in state "E2: Emergency state", upon expiry of timer TFE2 (emergency alert retransmission), the </w:t>
      </w:r>
      <w:proofErr w:type="spellStart"/>
      <w:r w:rsidRPr="00B02A0B">
        <w:rPr>
          <w:lang w:eastAsia="zh-CN"/>
        </w:rPr>
        <w:t>MCData</w:t>
      </w:r>
      <w:proofErr w:type="spellEnd"/>
      <w:r w:rsidRPr="00B02A0B">
        <w:rPr>
          <w:lang w:eastAsia="zh-CN"/>
        </w:rPr>
        <w:t xml:space="preserve">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 xml:space="preserve">EMERGENCY ALERT message, the </w:t>
      </w:r>
      <w:proofErr w:type="spellStart"/>
      <w:r w:rsidRPr="00B02A0B">
        <w:t>MCData</w:t>
      </w:r>
      <w:proofErr w:type="spellEnd"/>
      <w:r w:rsidRPr="00B02A0B">
        <w:t xml:space="preserve"> client:</w:t>
      </w:r>
    </w:p>
    <w:p w14:paraId="5C4D31B0" w14:textId="77777777" w:rsidR="005C310B" w:rsidRPr="00B02A0B" w:rsidRDefault="005C310B" w:rsidP="005C310B">
      <w:pPr>
        <w:pStyle w:val="B2"/>
        <w:rPr>
          <w:lang w:eastAsia="ko-KR"/>
        </w:rPr>
      </w:pPr>
      <w:r w:rsidRPr="00B02A0B">
        <w:t>a)</w:t>
      </w:r>
      <w:r w:rsidRPr="00B02A0B">
        <w:tab/>
        <w:t xml:space="preserve">shall set the </w:t>
      </w:r>
      <w:proofErr w:type="spellStart"/>
      <w:r w:rsidRPr="00B02A0B">
        <w:t>MCData</w:t>
      </w:r>
      <w:proofErr w:type="spellEnd"/>
      <w:r w:rsidRPr="00B02A0B">
        <w:t xml:space="preserve"> group ID IE to the stored </w:t>
      </w:r>
      <w:proofErr w:type="spellStart"/>
      <w:r w:rsidRPr="00B02A0B">
        <w:t>MCData</w:t>
      </w:r>
      <w:proofErr w:type="spellEnd"/>
      <w:r w:rsidRPr="00B02A0B">
        <w:t xml:space="preserve">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proofErr w:type="spellStart"/>
      <w:r w:rsidRPr="00B02A0B">
        <w:t>MCData</w:t>
      </w:r>
      <w:proofErr w:type="spellEnd"/>
      <w:r w:rsidRPr="00B02A0B">
        <w:t xml:space="preserve"> </w:t>
      </w:r>
      <w:r w:rsidRPr="00B02A0B">
        <w:rPr>
          <w:lang w:eastAsia="zh-CN"/>
        </w:rPr>
        <w:t>user ID</w:t>
      </w:r>
      <w:r w:rsidRPr="00B02A0B">
        <w:t xml:space="preserve"> IE to own </w:t>
      </w:r>
      <w:proofErr w:type="spellStart"/>
      <w:r w:rsidRPr="00B02A0B">
        <w:t>MCData</w:t>
      </w:r>
      <w:proofErr w:type="spellEnd"/>
      <w:r w:rsidRPr="00B02A0B">
        <w:t xml:space="preserve">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95" w:name="_Toc20152896"/>
      <w:bookmarkStart w:id="6096" w:name="_Toc27496428"/>
      <w:bookmarkStart w:id="6097" w:name="_Toc36108169"/>
      <w:bookmarkStart w:id="6098" w:name="_Toc44598930"/>
      <w:bookmarkStart w:id="6099" w:name="_Toc44602785"/>
      <w:bookmarkStart w:id="6100" w:name="_Toc45197962"/>
      <w:bookmarkStart w:id="6101" w:name="_Toc45695995"/>
      <w:bookmarkStart w:id="6102" w:name="_Toc51851451"/>
      <w:bookmarkStart w:id="6103" w:name="_Toc92225072"/>
      <w:bookmarkStart w:id="6104" w:name="_Toc131378901"/>
      <w:r w:rsidRPr="00B02A0B">
        <w:t>16.3.3.3</w:t>
      </w:r>
      <w:r w:rsidRPr="00B02A0B">
        <w:tab/>
        <w:t>Terminating user receiving emergency alert</w:t>
      </w:r>
      <w:bookmarkEnd w:id="6095"/>
      <w:bookmarkEnd w:id="6096"/>
      <w:bookmarkEnd w:id="6097"/>
      <w:bookmarkEnd w:id="6098"/>
      <w:bookmarkEnd w:id="6099"/>
      <w:bookmarkEnd w:id="6100"/>
      <w:bookmarkEnd w:id="6101"/>
      <w:bookmarkEnd w:id="6102"/>
      <w:bookmarkEnd w:id="6103"/>
      <w:bookmarkEnd w:id="6104"/>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 xml:space="preserve">Originating </w:t>
      </w:r>
      <w:proofErr w:type="spellStart"/>
      <w:r w:rsidRPr="00B02A0B">
        <w:t>MCData</w:t>
      </w:r>
      <w:proofErr w:type="spellEnd"/>
      <w:r w:rsidRPr="00B02A0B">
        <w:t xml:space="preserve"> user ID IE not stored in the list of users in emergency</w:t>
      </w:r>
      <w:r w:rsidRPr="00B02A0B">
        <w:rPr>
          <w:lang w:eastAsia="zh-CN"/>
        </w:rPr>
        <w:t xml:space="preserve">, the </w:t>
      </w:r>
      <w:proofErr w:type="spellStart"/>
      <w:r w:rsidRPr="00B02A0B">
        <w:rPr>
          <w:lang w:eastAsia="zh-CN"/>
        </w:rPr>
        <w:t>MCData</w:t>
      </w:r>
      <w:proofErr w:type="spellEnd"/>
      <w:r w:rsidRPr="00B02A0B">
        <w:rPr>
          <w:lang w:eastAsia="zh-CN"/>
        </w:rPr>
        <w:t xml:space="preserve"> client:</w:t>
      </w:r>
    </w:p>
    <w:p w14:paraId="2AD9C3F6" w14:textId="77777777" w:rsidR="005C310B" w:rsidRPr="00B02A0B" w:rsidRDefault="005C310B" w:rsidP="005C310B">
      <w:pPr>
        <w:pStyle w:val="B1"/>
      </w:pPr>
      <w:r w:rsidRPr="00B02A0B">
        <w:t>1)</w:t>
      </w:r>
      <w:r w:rsidRPr="00B02A0B">
        <w:tab/>
        <w:t xml:space="preserve">shall store the Originating </w:t>
      </w:r>
      <w:proofErr w:type="spellStart"/>
      <w:r w:rsidRPr="00B02A0B">
        <w:t>MCData</w:t>
      </w:r>
      <w:proofErr w:type="spellEnd"/>
      <w:r w:rsidRPr="00B02A0B">
        <w:t xml:space="preserve">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 xml:space="preserve">EMERGENCY ALERT ACK message, the </w:t>
      </w:r>
      <w:proofErr w:type="spellStart"/>
      <w:r w:rsidRPr="00B02A0B">
        <w:t>MCData</w:t>
      </w:r>
      <w:proofErr w:type="spellEnd"/>
      <w:r w:rsidRPr="00B02A0B">
        <w:t xml:space="preserve"> client:</w:t>
      </w:r>
    </w:p>
    <w:p w14:paraId="3F9F0E35" w14:textId="77777777" w:rsidR="005C310B" w:rsidRPr="00B02A0B" w:rsidRDefault="005C310B" w:rsidP="005C310B">
      <w:pPr>
        <w:pStyle w:val="B2"/>
        <w:rPr>
          <w:lang w:eastAsia="ko-KR"/>
        </w:rPr>
      </w:pPr>
      <w:r w:rsidRPr="00B02A0B">
        <w:t>a)</w:t>
      </w:r>
      <w:r w:rsidRPr="00B02A0B">
        <w:tab/>
        <w:t xml:space="preserve">shall set the </w:t>
      </w:r>
      <w:proofErr w:type="spellStart"/>
      <w:r w:rsidRPr="00B02A0B">
        <w:t>MCData</w:t>
      </w:r>
      <w:proofErr w:type="spellEnd"/>
      <w:r w:rsidRPr="00B02A0B">
        <w:t xml:space="preserve"> group ID IE to the </w:t>
      </w:r>
      <w:proofErr w:type="spellStart"/>
      <w:r w:rsidRPr="00B02A0B">
        <w:t>MCData</w:t>
      </w:r>
      <w:proofErr w:type="spellEnd"/>
      <w:r w:rsidRPr="00B02A0B">
        <w:t xml:space="preserve">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 xml:space="preserve">shall set the Sending </w:t>
      </w:r>
      <w:proofErr w:type="spellStart"/>
      <w:r w:rsidRPr="00B02A0B">
        <w:t>MCData</w:t>
      </w:r>
      <w:proofErr w:type="spellEnd"/>
      <w:r w:rsidRPr="00B02A0B">
        <w:t xml:space="preserve"> user ID IE to own </w:t>
      </w:r>
      <w:proofErr w:type="spellStart"/>
      <w:r w:rsidRPr="00B02A0B">
        <w:t>MCData</w:t>
      </w:r>
      <w:proofErr w:type="spellEnd"/>
      <w:r w:rsidRPr="00B02A0B">
        <w:t xml:space="preserve">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proofErr w:type="spellStart"/>
      <w:r w:rsidRPr="00B02A0B">
        <w:t>MCData</w:t>
      </w:r>
      <w:proofErr w:type="spellEnd"/>
      <w:r w:rsidRPr="00B02A0B">
        <w:t xml:space="preserve"> </w:t>
      </w:r>
      <w:r w:rsidRPr="00B02A0B">
        <w:rPr>
          <w:lang w:eastAsia="zh-CN"/>
        </w:rPr>
        <w:t>user ID</w:t>
      </w:r>
      <w:r w:rsidRPr="00B02A0B">
        <w:t xml:space="preserve"> IE to the Originating </w:t>
      </w:r>
      <w:proofErr w:type="spellStart"/>
      <w:r w:rsidRPr="00B02A0B">
        <w:t>MCData</w:t>
      </w:r>
      <w:proofErr w:type="spellEnd"/>
      <w:r w:rsidRPr="00B02A0B">
        <w:t xml:space="preserve">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 xml:space="preserve">Each instance of timer TFE1 is per </w:t>
      </w:r>
      <w:proofErr w:type="spellStart"/>
      <w:r w:rsidRPr="00B02A0B">
        <w:rPr>
          <w:lang w:eastAsia="zh-CN"/>
        </w:rPr>
        <w:t>MCData</w:t>
      </w:r>
      <w:proofErr w:type="spellEnd"/>
      <w:r w:rsidRPr="00B02A0B">
        <w:rPr>
          <w:lang w:eastAsia="zh-CN"/>
        </w:rPr>
        <w:t xml:space="preserve">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105" w:name="_Toc20152897"/>
      <w:bookmarkStart w:id="6106" w:name="_Toc27496429"/>
      <w:bookmarkStart w:id="6107" w:name="_Toc36108170"/>
      <w:bookmarkStart w:id="6108" w:name="_Toc44598931"/>
      <w:bookmarkStart w:id="6109" w:name="_Toc44602786"/>
      <w:bookmarkStart w:id="6110" w:name="_Toc45197963"/>
      <w:bookmarkStart w:id="6111" w:name="_Toc45695996"/>
      <w:bookmarkStart w:id="6112" w:name="_Toc51851452"/>
      <w:bookmarkStart w:id="6113" w:name="_Toc92225073"/>
      <w:bookmarkStart w:id="6114" w:name="_Toc131378902"/>
      <w:r w:rsidRPr="00B02A0B">
        <w:rPr>
          <w:rFonts w:eastAsia="Malgun Gothic"/>
        </w:rPr>
        <w:t>16.3.3.4</w:t>
      </w:r>
      <w:r w:rsidRPr="00B02A0B">
        <w:rPr>
          <w:rFonts w:eastAsia="Malgun Gothic"/>
        </w:rPr>
        <w:tab/>
        <w:t>Terminating user receiving retransmitted emergency alert</w:t>
      </w:r>
      <w:bookmarkEnd w:id="6105"/>
      <w:bookmarkEnd w:id="6106"/>
      <w:bookmarkEnd w:id="6107"/>
      <w:bookmarkEnd w:id="6108"/>
      <w:bookmarkEnd w:id="6109"/>
      <w:bookmarkEnd w:id="6110"/>
      <w:bookmarkEnd w:id="6111"/>
      <w:bookmarkEnd w:id="6112"/>
      <w:bookmarkEnd w:id="6113"/>
      <w:bookmarkEnd w:id="6114"/>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 xml:space="preserve">Originating </w:t>
      </w:r>
      <w:proofErr w:type="spellStart"/>
      <w:r w:rsidRPr="00B02A0B">
        <w:t>MCData</w:t>
      </w:r>
      <w:proofErr w:type="spellEnd"/>
      <w:r w:rsidRPr="00B02A0B">
        <w:t xml:space="preserve"> user ID IE stored in the list of users in emergency and Location IE different than the stored location of the user</w:t>
      </w:r>
      <w:r w:rsidRPr="00B02A0B">
        <w:rPr>
          <w:lang w:eastAsia="zh-CN"/>
        </w:rPr>
        <w:t xml:space="preserve">, the </w:t>
      </w:r>
      <w:proofErr w:type="spellStart"/>
      <w:r w:rsidRPr="00B02A0B">
        <w:rPr>
          <w:lang w:eastAsia="zh-CN"/>
        </w:rPr>
        <w:t>MCData</w:t>
      </w:r>
      <w:proofErr w:type="spellEnd"/>
      <w:r w:rsidRPr="00B02A0B">
        <w:rPr>
          <w:lang w:eastAsia="zh-CN"/>
        </w:rPr>
        <w:t xml:space="preserve">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15" w:name="_Toc20152898"/>
      <w:bookmarkStart w:id="6116" w:name="_Toc27496430"/>
      <w:bookmarkStart w:id="6117" w:name="_Toc36108171"/>
      <w:bookmarkStart w:id="6118" w:name="_Toc44598932"/>
      <w:bookmarkStart w:id="6119" w:name="_Toc44602787"/>
      <w:bookmarkStart w:id="6120" w:name="_Toc45197964"/>
      <w:bookmarkStart w:id="6121" w:name="_Toc45695997"/>
      <w:bookmarkStart w:id="6122" w:name="_Toc51851453"/>
      <w:bookmarkStart w:id="6123" w:name="_Toc92225074"/>
      <w:bookmarkStart w:id="6124" w:name="_Toc131378903"/>
      <w:r w:rsidRPr="00B02A0B">
        <w:t>16.3.3.5</w:t>
      </w:r>
      <w:r w:rsidRPr="00B02A0B">
        <w:tab/>
        <w:t>Originating user cancels emergency alert</w:t>
      </w:r>
      <w:bookmarkEnd w:id="6115"/>
      <w:bookmarkEnd w:id="6116"/>
      <w:bookmarkEnd w:id="6117"/>
      <w:bookmarkEnd w:id="6118"/>
      <w:bookmarkEnd w:id="6119"/>
      <w:bookmarkEnd w:id="6120"/>
      <w:bookmarkEnd w:id="6121"/>
      <w:bookmarkEnd w:id="6122"/>
      <w:bookmarkEnd w:id="6123"/>
      <w:bookmarkEnd w:id="6124"/>
    </w:p>
    <w:p w14:paraId="69B44F52" w14:textId="77777777" w:rsidR="005C310B" w:rsidRPr="00B02A0B" w:rsidRDefault="005C310B" w:rsidP="005C310B">
      <w:pPr>
        <w:rPr>
          <w:lang w:eastAsia="zh-CN"/>
        </w:rPr>
      </w:pPr>
      <w:r w:rsidRPr="00B02A0B">
        <w:rPr>
          <w:lang w:eastAsia="zh-CN"/>
        </w:rPr>
        <w:t xml:space="preserve">When in "E2: Emergency state", upon receiving an indication from the </w:t>
      </w:r>
      <w:proofErr w:type="spellStart"/>
      <w:r w:rsidRPr="00B02A0B">
        <w:rPr>
          <w:lang w:eastAsia="zh-CN"/>
        </w:rPr>
        <w:t>MCData</w:t>
      </w:r>
      <w:proofErr w:type="spellEnd"/>
      <w:r w:rsidRPr="00B02A0B">
        <w:rPr>
          <w:lang w:eastAsia="zh-CN"/>
        </w:rPr>
        <w:t xml:space="preserve">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proofErr w:type="spellStart"/>
      <w:r w:rsidRPr="00B02A0B">
        <w:t>AllowedCancelAlert</w:t>
      </w:r>
      <w:proofErr w:type="spellEnd"/>
      <w:r w:rsidRPr="00B02A0B">
        <w:rPr>
          <w:lang w:eastAsia="ko-KR"/>
        </w:rPr>
        <w:t>" leaf node present in the user profile as specified in 3GPP TS 24.483 [42] is set to "true"</w:t>
      </w:r>
      <w:r w:rsidRPr="00B02A0B">
        <w:rPr>
          <w:lang w:eastAsia="zh-CN"/>
        </w:rPr>
        <w:t xml:space="preserve">, the </w:t>
      </w:r>
      <w:proofErr w:type="spellStart"/>
      <w:r w:rsidRPr="00B02A0B">
        <w:rPr>
          <w:lang w:eastAsia="zh-CN"/>
        </w:rPr>
        <w:t>MCData</w:t>
      </w:r>
      <w:proofErr w:type="spellEnd"/>
      <w:r w:rsidRPr="00B02A0B">
        <w:rPr>
          <w:lang w:eastAsia="zh-CN"/>
        </w:rPr>
        <w:t xml:space="preserve">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 xml:space="preserve">EMERGENCY ALERT CANCEL message, the </w:t>
      </w:r>
      <w:proofErr w:type="spellStart"/>
      <w:r w:rsidRPr="00B02A0B">
        <w:t>MCData</w:t>
      </w:r>
      <w:proofErr w:type="spellEnd"/>
      <w:r w:rsidRPr="00B02A0B">
        <w:t xml:space="preserve"> client:</w:t>
      </w:r>
    </w:p>
    <w:p w14:paraId="612B0206" w14:textId="77777777" w:rsidR="005C310B" w:rsidRPr="00B02A0B" w:rsidRDefault="005C310B" w:rsidP="005C310B">
      <w:pPr>
        <w:pStyle w:val="B2"/>
        <w:rPr>
          <w:lang w:eastAsia="ko-KR"/>
        </w:rPr>
      </w:pPr>
      <w:r w:rsidRPr="00B02A0B">
        <w:t>a)</w:t>
      </w:r>
      <w:r w:rsidRPr="00B02A0B">
        <w:tab/>
        <w:t xml:space="preserve">shall set the </w:t>
      </w:r>
      <w:proofErr w:type="spellStart"/>
      <w:r w:rsidRPr="00B02A0B">
        <w:t>MCData</w:t>
      </w:r>
      <w:proofErr w:type="spellEnd"/>
      <w:r w:rsidRPr="00B02A0B">
        <w:t xml:space="preserve"> group ID IE to the stored </w:t>
      </w:r>
      <w:proofErr w:type="spellStart"/>
      <w:r w:rsidRPr="00B02A0B">
        <w:t>MCData</w:t>
      </w:r>
      <w:proofErr w:type="spellEnd"/>
      <w:r w:rsidRPr="00B02A0B">
        <w:t xml:space="preserve">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proofErr w:type="spellStart"/>
      <w:r w:rsidRPr="00B02A0B">
        <w:t>MCData</w:t>
      </w:r>
      <w:proofErr w:type="spellEnd"/>
      <w:r w:rsidRPr="00B02A0B">
        <w:t xml:space="preserve"> </w:t>
      </w:r>
      <w:r w:rsidRPr="00B02A0B">
        <w:rPr>
          <w:lang w:eastAsia="zh-CN"/>
        </w:rPr>
        <w:t>user ID</w:t>
      </w:r>
      <w:r w:rsidRPr="00B02A0B">
        <w:t xml:space="preserve"> IE to own </w:t>
      </w:r>
      <w:proofErr w:type="spellStart"/>
      <w:r w:rsidRPr="00B02A0B">
        <w:t>MCData</w:t>
      </w:r>
      <w:proofErr w:type="spellEnd"/>
      <w:r w:rsidRPr="00B02A0B">
        <w:t xml:space="preserve">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25" w:name="_Toc20152899"/>
      <w:bookmarkStart w:id="6126" w:name="_Toc27496431"/>
      <w:bookmarkStart w:id="6127" w:name="_Toc36108172"/>
      <w:bookmarkStart w:id="6128" w:name="_Toc44598933"/>
      <w:bookmarkStart w:id="6129" w:name="_Toc44602788"/>
      <w:bookmarkStart w:id="6130" w:name="_Toc45197965"/>
      <w:bookmarkStart w:id="6131" w:name="_Toc45695998"/>
      <w:bookmarkStart w:id="6132" w:name="_Toc51851454"/>
      <w:bookmarkStart w:id="6133" w:name="_Toc92225075"/>
      <w:bookmarkStart w:id="6134" w:name="_Toc131378904"/>
      <w:r w:rsidRPr="00B02A0B">
        <w:t>16.3.3.6</w:t>
      </w:r>
      <w:r w:rsidRPr="00B02A0B">
        <w:tab/>
        <w:t>Terminating user receives GROUP EMERGENCY ALERT CANCEL message</w:t>
      </w:r>
      <w:bookmarkEnd w:id="6125"/>
      <w:bookmarkEnd w:id="6126"/>
      <w:bookmarkEnd w:id="6127"/>
      <w:bookmarkEnd w:id="6128"/>
      <w:bookmarkEnd w:id="6129"/>
      <w:bookmarkEnd w:id="6130"/>
      <w:bookmarkEnd w:id="6131"/>
      <w:bookmarkEnd w:id="6132"/>
      <w:bookmarkEnd w:id="6133"/>
      <w:bookmarkEnd w:id="6134"/>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 xml:space="preserve">Originating </w:t>
      </w:r>
      <w:proofErr w:type="spellStart"/>
      <w:r w:rsidRPr="00B02A0B">
        <w:t>MCData</w:t>
      </w:r>
      <w:proofErr w:type="spellEnd"/>
      <w:r w:rsidRPr="00B02A0B">
        <w:t xml:space="preserve"> user ID IE stored in the list of users in emergency</w:t>
      </w:r>
      <w:r w:rsidRPr="00B02A0B">
        <w:rPr>
          <w:lang w:eastAsia="zh-CN"/>
        </w:rPr>
        <w:t xml:space="preserve">, the </w:t>
      </w:r>
      <w:proofErr w:type="spellStart"/>
      <w:r w:rsidRPr="00B02A0B">
        <w:rPr>
          <w:lang w:eastAsia="zh-CN"/>
        </w:rPr>
        <w:t>MCData</w:t>
      </w:r>
      <w:proofErr w:type="spellEnd"/>
      <w:r w:rsidRPr="00B02A0B">
        <w:rPr>
          <w:lang w:eastAsia="zh-CN"/>
        </w:rPr>
        <w:t xml:space="preserve"> client:</w:t>
      </w:r>
    </w:p>
    <w:p w14:paraId="3E8B1CD5" w14:textId="77777777" w:rsidR="005C310B" w:rsidRPr="00B02A0B" w:rsidRDefault="005C310B" w:rsidP="005C310B">
      <w:pPr>
        <w:pStyle w:val="B1"/>
      </w:pPr>
      <w:r w:rsidRPr="00B02A0B">
        <w:t>1)</w:t>
      </w:r>
      <w:r w:rsidRPr="00B02A0B">
        <w:tab/>
        <w:t xml:space="preserve">shall remove the </w:t>
      </w:r>
      <w:proofErr w:type="spellStart"/>
      <w:r w:rsidRPr="00B02A0B">
        <w:t>MCData</w:t>
      </w:r>
      <w:proofErr w:type="spellEnd"/>
      <w:r w:rsidRPr="00B02A0B">
        <w:t xml:space="preserve">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 xml:space="preserve">EMERGENCY ALERT CANCEL ACK message, the </w:t>
      </w:r>
      <w:proofErr w:type="spellStart"/>
      <w:r w:rsidRPr="00B02A0B">
        <w:t>MCData</w:t>
      </w:r>
      <w:proofErr w:type="spellEnd"/>
      <w:r w:rsidRPr="00B02A0B">
        <w:t xml:space="preserve"> client:</w:t>
      </w:r>
    </w:p>
    <w:p w14:paraId="53255B62" w14:textId="77777777" w:rsidR="005C310B" w:rsidRPr="00B02A0B" w:rsidRDefault="005C310B" w:rsidP="005C310B">
      <w:pPr>
        <w:pStyle w:val="B2"/>
        <w:rPr>
          <w:lang w:eastAsia="ko-KR"/>
        </w:rPr>
      </w:pPr>
      <w:r w:rsidRPr="00B02A0B">
        <w:t>a)</w:t>
      </w:r>
      <w:r w:rsidRPr="00B02A0B">
        <w:tab/>
        <w:t xml:space="preserve">shall set the </w:t>
      </w:r>
      <w:proofErr w:type="spellStart"/>
      <w:r w:rsidRPr="00B02A0B">
        <w:t>MCData</w:t>
      </w:r>
      <w:proofErr w:type="spellEnd"/>
      <w:r w:rsidRPr="00B02A0B">
        <w:t xml:space="preserve"> group ID IE to the </w:t>
      </w:r>
      <w:proofErr w:type="spellStart"/>
      <w:r w:rsidRPr="00B02A0B">
        <w:t>MCData</w:t>
      </w:r>
      <w:proofErr w:type="spellEnd"/>
      <w:r w:rsidRPr="00B02A0B">
        <w:t xml:space="preserve">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 xml:space="preserve">shall set the Sending </w:t>
      </w:r>
      <w:proofErr w:type="spellStart"/>
      <w:r w:rsidRPr="00B02A0B">
        <w:t>MCData</w:t>
      </w:r>
      <w:proofErr w:type="spellEnd"/>
      <w:r w:rsidRPr="00B02A0B">
        <w:t xml:space="preserve"> user ID IE to own </w:t>
      </w:r>
      <w:proofErr w:type="spellStart"/>
      <w:r w:rsidRPr="00B02A0B">
        <w:t>MCData</w:t>
      </w:r>
      <w:proofErr w:type="spellEnd"/>
      <w:r w:rsidRPr="00B02A0B">
        <w:t xml:space="preserve">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proofErr w:type="spellStart"/>
      <w:r w:rsidRPr="00B02A0B">
        <w:t>MCData</w:t>
      </w:r>
      <w:proofErr w:type="spellEnd"/>
      <w:r w:rsidRPr="00B02A0B">
        <w:t xml:space="preserve"> </w:t>
      </w:r>
      <w:r w:rsidRPr="00B02A0B">
        <w:rPr>
          <w:lang w:eastAsia="zh-CN"/>
        </w:rPr>
        <w:t>user ID</w:t>
      </w:r>
      <w:r w:rsidRPr="00B02A0B">
        <w:t xml:space="preserve"> IE to the Originating </w:t>
      </w:r>
      <w:proofErr w:type="spellStart"/>
      <w:r w:rsidRPr="00B02A0B">
        <w:t>MCData</w:t>
      </w:r>
      <w:proofErr w:type="spellEnd"/>
      <w:r w:rsidRPr="00B02A0B">
        <w:t xml:space="preserve">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35" w:name="_Toc20152900"/>
      <w:bookmarkStart w:id="6136" w:name="_Toc27496432"/>
      <w:bookmarkStart w:id="6137" w:name="_Toc36108173"/>
      <w:bookmarkStart w:id="6138" w:name="_Toc44598934"/>
      <w:bookmarkStart w:id="6139" w:name="_Toc44602789"/>
      <w:bookmarkStart w:id="6140" w:name="_Toc45197966"/>
      <w:bookmarkStart w:id="6141" w:name="_Toc45695999"/>
      <w:bookmarkStart w:id="6142" w:name="_Toc51851455"/>
      <w:bookmarkStart w:id="6143" w:name="_Toc92225076"/>
      <w:bookmarkStart w:id="6144" w:name="_Toc131378905"/>
      <w:r w:rsidRPr="00B02A0B">
        <w:rPr>
          <w:rFonts w:eastAsia="Malgun Gothic"/>
        </w:rPr>
        <w:t>16.3.3.7</w:t>
      </w:r>
      <w:r w:rsidRPr="00B02A0B">
        <w:rPr>
          <w:rFonts w:eastAsia="Malgun Gothic"/>
        </w:rPr>
        <w:tab/>
        <w:t>Implicit emergency alert cancel</w:t>
      </w:r>
      <w:bookmarkEnd w:id="6135"/>
      <w:bookmarkEnd w:id="6136"/>
      <w:bookmarkEnd w:id="6137"/>
      <w:bookmarkEnd w:id="6138"/>
      <w:bookmarkEnd w:id="6139"/>
      <w:bookmarkEnd w:id="6140"/>
      <w:bookmarkEnd w:id="6141"/>
      <w:bookmarkEnd w:id="6142"/>
      <w:bookmarkEnd w:id="6143"/>
      <w:bookmarkEnd w:id="6144"/>
    </w:p>
    <w:p w14:paraId="131C6EDF" w14:textId="77777777" w:rsidR="005C310B" w:rsidRPr="00B02A0B" w:rsidRDefault="005C310B" w:rsidP="005C310B">
      <w:pPr>
        <w:rPr>
          <w:lang w:eastAsia="zh-CN"/>
        </w:rPr>
      </w:pPr>
      <w:r w:rsidRPr="00B02A0B">
        <w:rPr>
          <w:lang w:eastAsia="zh-CN"/>
        </w:rPr>
        <w:t xml:space="preserve">When in state "E1: Not in emergency state" or in "E2: Emergency state", upon expiry of timer TFE1 (Emergency Alert) associated with a stored </w:t>
      </w:r>
      <w:proofErr w:type="spellStart"/>
      <w:r w:rsidRPr="00B02A0B">
        <w:rPr>
          <w:lang w:eastAsia="zh-CN"/>
        </w:rPr>
        <w:t>MCData</w:t>
      </w:r>
      <w:proofErr w:type="spellEnd"/>
      <w:r w:rsidRPr="00B02A0B">
        <w:rPr>
          <w:lang w:eastAsia="zh-CN"/>
        </w:rPr>
        <w:t xml:space="preserve"> user ID, the </w:t>
      </w:r>
      <w:proofErr w:type="spellStart"/>
      <w:r w:rsidRPr="00B02A0B">
        <w:rPr>
          <w:lang w:eastAsia="zh-CN"/>
        </w:rPr>
        <w:t>MCData</w:t>
      </w:r>
      <w:proofErr w:type="spellEnd"/>
      <w:r w:rsidRPr="00B02A0B">
        <w:rPr>
          <w:lang w:eastAsia="zh-CN"/>
        </w:rPr>
        <w:t xml:space="preserve"> client:</w:t>
      </w:r>
    </w:p>
    <w:p w14:paraId="44D62A11" w14:textId="77777777" w:rsidR="005C310B" w:rsidRPr="00B02A0B" w:rsidRDefault="005C310B" w:rsidP="005C310B">
      <w:pPr>
        <w:pStyle w:val="B1"/>
      </w:pPr>
      <w:r w:rsidRPr="00B02A0B">
        <w:t>1)</w:t>
      </w:r>
      <w:r w:rsidRPr="00B02A0B">
        <w:tab/>
        <w:t xml:space="preserve">shall remove the </w:t>
      </w:r>
      <w:proofErr w:type="spellStart"/>
      <w:r w:rsidRPr="00B02A0B">
        <w:t>MCData</w:t>
      </w:r>
      <w:proofErr w:type="spellEnd"/>
      <w:r w:rsidRPr="00B02A0B">
        <w:t xml:space="preserve">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45" w:name="_Toc27496433"/>
      <w:bookmarkStart w:id="6146" w:name="_Toc36108174"/>
      <w:bookmarkStart w:id="6147" w:name="_Toc44598935"/>
      <w:bookmarkStart w:id="6148" w:name="_Toc44602790"/>
      <w:bookmarkStart w:id="6149" w:name="_Toc45197967"/>
      <w:bookmarkStart w:id="6150" w:name="_Toc45696000"/>
      <w:bookmarkStart w:id="6151" w:name="_Toc51851456"/>
      <w:bookmarkStart w:id="6152" w:name="_Toc92225077"/>
      <w:bookmarkStart w:id="6153" w:name="_Toc131378906"/>
      <w:r w:rsidRPr="00B02A0B">
        <w:rPr>
          <w:noProof/>
        </w:rPr>
        <w:t>17</w:t>
      </w:r>
      <w:r w:rsidRPr="00B02A0B">
        <w:rPr>
          <w:noProof/>
        </w:rPr>
        <w:tab/>
        <w:t>Location procedures</w:t>
      </w:r>
      <w:bookmarkEnd w:id="5913"/>
      <w:bookmarkEnd w:id="6145"/>
      <w:bookmarkEnd w:id="6146"/>
      <w:bookmarkEnd w:id="6147"/>
      <w:bookmarkEnd w:id="6148"/>
      <w:bookmarkEnd w:id="6149"/>
      <w:bookmarkEnd w:id="6150"/>
      <w:bookmarkEnd w:id="6151"/>
      <w:bookmarkEnd w:id="6152"/>
      <w:bookmarkEnd w:id="6153"/>
    </w:p>
    <w:p w14:paraId="633E8470" w14:textId="77777777" w:rsidR="005C310B" w:rsidRPr="00B02A0B" w:rsidRDefault="005C310B" w:rsidP="007D34FE">
      <w:pPr>
        <w:pStyle w:val="Heading2"/>
        <w:rPr>
          <w:noProof/>
        </w:rPr>
      </w:pPr>
      <w:bookmarkStart w:id="6154" w:name="_Toc20215915"/>
      <w:bookmarkStart w:id="6155" w:name="_Toc27496434"/>
      <w:bookmarkStart w:id="6156" w:name="_Toc36108175"/>
      <w:bookmarkStart w:id="6157" w:name="_Toc44598936"/>
      <w:bookmarkStart w:id="6158" w:name="_Toc44602791"/>
      <w:bookmarkStart w:id="6159" w:name="_Toc45197968"/>
      <w:bookmarkStart w:id="6160" w:name="_Toc45696001"/>
      <w:bookmarkStart w:id="6161" w:name="_Toc51851457"/>
      <w:bookmarkStart w:id="6162" w:name="_Toc92225078"/>
      <w:bookmarkStart w:id="6163" w:name="_Toc131378907"/>
      <w:r w:rsidRPr="00B02A0B">
        <w:rPr>
          <w:noProof/>
        </w:rPr>
        <w:t>17.1</w:t>
      </w:r>
      <w:r w:rsidRPr="00B02A0B">
        <w:rPr>
          <w:noProof/>
        </w:rPr>
        <w:tab/>
        <w:t>General</w:t>
      </w:r>
      <w:bookmarkEnd w:id="6154"/>
      <w:bookmarkEnd w:id="6155"/>
      <w:bookmarkEnd w:id="6156"/>
      <w:bookmarkEnd w:id="6157"/>
      <w:bookmarkEnd w:id="6158"/>
      <w:bookmarkEnd w:id="6159"/>
      <w:bookmarkEnd w:id="6160"/>
      <w:bookmarkEnd w:id="6161"/>
      <w:bookmarkEnd w:id="6162"/>
      <w:bookmarkEnd w:id="6163"/>
    </w:p>
    <w:p w14:paraId="706B9E04" w14:textId="77777777" w:rsidR="005C310B" w:rsidRPr="00B02A0B" w:rsidRDefault="005C310B" w:rsidP="005C310B">
      <w:r w:rsidRPr="00B02A0B">
        <w:t xml:space="preserve">If the participating </w:t>
      </w:r>
      <w:proofErr w:type="spellStart"/>
      <w:r w:rsidRPr="00B02A0B">
        <w:t>MCData</w:t>
      </w:r>
      <w:proofErr w:type="spellEnd"/>
      <w:r w:rsidRPr="00B02A0B">
        <w:t xml:space="preserve"> function needs to obtain location information, the participating </w:t>
      </w:r>
      <w:proofErr w:type="spellStart"/>
      <w:r w:rsidRPr="00B02A0B">
        <w:t>MCData</w:t>
      </w:r>
      <w:proofErr w:type="spellEnd"/>
      <w:r w:rsidRPr="00B02A0B">
        <w:t xml:space="preserve"> function configures the </w:t>
      </w:r>
      <w:proofErr w:type="spellStart"/>
      <w:r w:rsidRPr="00B02A0B">
        <w:t>MCData</w:t>
      </w:r>
      <w:proofErr w:type="spellEnd"/>
      <w:r w:rsidRPr="00B02A0B">
        <w:t xml:space="preserve"> client upon successful </w:t>
      </w:r>
      <w:proofErr w:type="spellStart"/>
      <w:r w:rsidRPr="00B02A0B">
        <w:t>MCData</w:t>
      </w:r>
      <w:proofErr w:type="spellEnd"/>
      <w:r w:rsidRPr="00B02A0B">
        <w:t xml:space="preserve"> service authorization. The configuration contains information the </w:t>
      </w:r>
      <w:proofErr w:type="spellStart"/>
      <w:r w:rsidRPr="00B02A0B">
        <w:t>MCData</w:t>
      </w:r>
      <w:proofErr w:type="spellEnd"/>
      <w:r w:rsidRPr="00B02A0B">
        <w:t xml:space="preserve"> client uses to set up filter criteria for when the </w:t>
      </w:r>
      <w:proofErr w:type="spellStart"/>
      <w:r w:rsidRPr="00B02A0B">
        <w:t>MCData</w:t>
      </w:r>
      <w:proofErr w:type="spellEnd"/>
      <w:r w:rsidRPr="00B02A0B">
        <w:t xml:space="preserve"> client shall send location reports to the participating </w:t>
      </w:r>
      <w:proofErr w:type="spellStart"/>
      <w:r w:rsidRPr="00B02A0B">
        <w:t>MCData</w:t>
      </w:r>
      <w:proofErr w:type="spellEnd"/>
      <w:r w:rsidRPr="00B02A0B">
        <w:t xml:space="preserve"> function.</w:t>
      </w:r>
    </w:p>
    <w:p w14:paraId="6B99FDC8"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can also explicitly request the </w:t>
      </w:r>
      <w:proofErr w:type="spellStart"/>
      <w:r w:rsidRPr="00B02A0B">
        <w:t>MCData</w:t>
      </w:r>
      <w:proofErr w:type="spellEnd"/>
      <w:r w:rsidRPr="00B02A0B">
        <w:t xml:space="preserve"> client to send a location report.</w:t>
      </w:r>
    </w:p>
    <w:p w14:paraId="0DA9C517" w14:textId="77777777" w:rsidR="005C310B" w:rsidRPr="00B02A0B" w:rsidRDefault="005C310B" w:rsidP="005C310B">
      <w:r w:rsidRPr="00B02A0B">
        <w:t xml:space="preserve">The </w:t>
      </w:r>
      <w:proofErr w:type="spellStart"/>
      <w:r w:rsidRPr="00B02A0B">
        <w:t>MCData</w:t>
      </w:r>
      <w:proofErr w:type="spellEnd"/>
      <w:r w:rsidRPr="00B02A0B">
        <w:t xml:space="preserve"> client will, based on the received configuration or when explicitly requested, send location reports.</w:t>
      </w:r>
    </w:p>
    <w:p w14:paraId="44FAB854" w14:textId="77777777" w:rsidR="005C310B" w:rsidRPr="00B02A0B" w:rsidRDefault="005C310B" w:rsidP="005C310B">
      <w:r w:rsidRPr="00B02A0B">
        <w:t xml:space="preserve">The location information can be used by the participating </w:t>
      </w:r>
      <w:proofErr w:type="spellStart"/>
      <w:r w:rsidRPr="00B02A0B">
        <w:t>MCData</w:t>
      </w:r>
      <w:proofErr w:type="spellEnd"/>
      <w:r w:rsidRPr="00B02A0B">
        <w:t xml:space="preserve"> function to determine whether to use MBMS bearers or not.</w:t>
      </w:r>
    </w:p>
    <w:p w14:paraId="617E5876" w14:textId="77777777" w:rsidR="005C310B" w:rsidRPr="00B02A0B" w:rsidRDefault="005C310B" w:rsidP="007D34FE">
      <w:pPr>
        <w:pStyle w:val="Heading2"/>
        <w:rPr>
          <w:noProof/>
        </w:rPr>
      </w:pPr>
      <w:bookmarkStart w:id="6164" w:name="_Toc20215916"/>
      <w:bookmarkStart w:id="6165" w:name="_Toc27496435"/>
      <w:bookmarkStart w:id="6166" w:name="_Toc36108176"/>
      <w:bookmarkStart w:id="6167" w:name="_Toc44598937"/>
      <w:bookmarkStart w:id="6168" w:name="_Toc44602792"/>
      <w:bookmarkStart w:id="6169" w:name="_Toc45197969"/>
      <w:bookmarkStart w:id="6170" w:name="_Toc45696002"/>
      <w:bookmarkStart w:id="6171" w:name="_Toc51851458"/>
      <w:bookmarkStart w:id="6172" w:name="_Toc92225079"/>
      <w:bookmarkStart w:id="6173" w:name="_Toc131378908"/>
      <w:r w:rsidRPr="00B02A0B">
        <w:rPr>
          <w:noProof/>
        </w:rPr>
        <w:t>17.2</w:t>
      </w:r>
      <w:r w:rsidRPr="00B02A0B">
        <w:rPr>
          <w:noProof/>
        </w:rPr>
        <w:tab/>
        <w:t>Participating MCData function location procedures</w:t>
      </w:r>
      <w:bookmarkEnd w:id="6164"/>
      <w:bookmarkEnd w:id="6165"/>
      <w:bookmarkEnd w:id="6166"/>
      <w:bookmarkEnd w:id="6167"/>
      <w:bookmarkEnd w:id="6168"/>
      <w:bookmarkEnd w:id="6169"/>
      <w:bookmarkEnd w:id="6170"/>
      <w:bookmarkEnd w:id="6171"/>
      <w:bookmarkEnd w:id="6172"/>
      <w:bookmarkEnd w:id="6173"/>
    </w:p>
    <w:p w14:paraId="4714A0ED" w14:textId="77777777" w:rsidR="005C310B" w:rsidRPr="00B02A0B" w:rsidRDefault="005C310B" w:rsidP="007D34FE">
      <w:pPr>
        <w:pStyle w:val="Heading3"/>
        <w:rPr>
          <w:noProof/>
        </w:rPr>
      </w:pPr>
      <w:bookmarkStart w:id="6174" w:name="_Toc20215917"/>
      <w:bookmarkStart w:id="6175" w:name="_Toc27496436"/>
      <w:bookmarkStart w:id="6176" w:name="_Toc36108177"/>
      <w:bookmarkStart w:id="6177" w:name="_Toc44598938"/>
      <w:bookmarkStart w:id="6178" w:name="_Toc44602793"/>
      <w:bookmarkStart w:id="6179" w:name="_Toc45197970"/>
      <w:bookmarkStart w:id="6180" w:name="_Toc45696003"/>
      <w:bookmarkStart w:id="6181" w:name="_Toc51851459"/>
      <w:bookmarkStart w:id="6182" w:name="_Toc92225080"/>
      <w:bookmarkStart w:id="6183" w:name="_Toc131378909"/>
      <w:r w:rsidRPr="00B02A0B">
        <w:rPr>
          <w:noProof/>
        </w:rPr>
        <w:t>17.2.1</w:t>
      </w:r>
      <w:r w:rsidRPr="00B02A0B">
        <w:rPr>
          <w:noProof/>
        </w:rPr>
        <w:tab/>
        <w:t>General</w:t>
      </w:r>
      <w:bookmarkEnd w:id="6174"/>
      <w:bookmarkEnd w:id="6175"/>
      <w:bookmarkEnd w:id="6176"/>
      <w:bookmarkEnd w:id="6177"/>
      <w:bookmarkEnd w:id="6178"/>
      <w:bookmarkEnd w:id="6179"/>
      <w:bookmarkEnd w:id="6180"/>
      <w:bookmarkEnd w:id="6181"/>
      <w:bookmarkEnd w:id="6182"/>
      <w:bookmarkEnd w:id="6183"/>
    </w:p>
    <w:p w14:paraId="7D6E79D0"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84" w:name="_Toc20215918"/>
      <w:bookmarkStart w:id="6185" w:name="_Toc27496437"/>
      <w:bookmarkStart w:id="6186" w:name="_Toc36108178"/>
      <w:bookmarkStart w:id="6187" w:name="_Toc44598939"/>
      <w:bookmarkStart w:id="6188" w:name="_Toc44602794"/>
      <w:bookmarkStart w:id="6189" w:name="_Toc45197971"/>
      <w:bookmarkStart w:id="6190" w:name="_Toc45696004"/>
      <w:bookmarkStart w:id="6191" w:name="_Toc51851460"/>
      <w:bookmarkStart w:id="6192" w:name="_Toc92225081"/>
      <w:bookmarkStart w:id="6193" w:name="_Toc131378910"/>
      <w:r w:rsidRPr="00B02A0B">
        <w:rPr>
          <w:noProof/>
        </w:rPr>
        <w:t>17.2.2</w:t>
      </w:r>
      <w:r w:rsidRPr="00B02A0B">
        <w:rPr>
          <w:noProof/>
        </w:rPr>
        <w:tab/>
        <w:t>Location reporting configuration</w:t>
      </w:r>
      <w:bookmarkEnd w:id="6184"/>
      <w:bookmarkEnd w:id="6185"/>
      <w:bookmarkEnd w:id="6186"/>
      <w:bookmarkEnd w:id="6187"/>
      <w:bookmarkEnd w:id="6188"/>
      <w:bookmarkEnd w:id="6189"/>
      <w:bookmarkEnd w:id="6190"/>
      <w:bookmarkEnd w:id="6191"/>
      <w:bookmarkEnd w:id="6192"/>
      <w:bookmarkEnd w:id="6193"/>
    </w:p>
    <w:p w14:paraId="1F96BC9E"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may configure the location reporting in the </w:t>
      </w:r>
      <w:proofErr w:type="spellStart"/>
      <w:r w:rsidRPr="00B02A0B">
        <w:t>MCData</w:t>
      </w:r>
      <w:proofErr w:type="spellEnd"/>
      <w:r w:rsidRPr="00B02A0B">
        <w:t xml:space="preserve"> client by generating a SIP MESSAGE request in accordance with 3GPP TS 24.229 [5] and </w:t>
      </w:r>
      <w:r w:rsidRPr="00B02A0B">
        <w:rPr>
          <w:lang w:eastAsia="ko-KR"/>
        </w:rPr>
        <w:t>IETF RFC 3428 [6]</w:t>
      </w:r>
      <w:r w:rsidRPr="00B02A0B">
        <w:t xml:space="preserve">. The participating </w:t>
      </w:r>
      <w:proofErr w:type="spellStart"/>
      <w:r w:rsidRPr="00B02A0B">
        <w:t>MCData</w:t>
      </w:r>
      <w:proofErr w:type="spellEnd"/>
      <w:r w:rsidRPr="00B02A0B">
        <w:t xml:space="preserve"> function:</w:t>
      </w:r>
    </w:p>
    <w:p w14:paraId="74CEC36D" w14:textId="77777777" w:rsidR="005C310B" w:rsidRPr="00B02A0B" w:rsidRDefault="005C310B" w:rsidP="005C310B">
      <w:pPr>
        <w:pStyle w:val="B1"/>
      </w:pPr>
      <w:r w:rsidRPr="00B02A0B">
        <w:t>1)</w:t>
      </w:r>
      <w:r w:rsidRPr="00B02A0B">
        <w:tab/>
        <w:t xml:space="preserve">shall include a Request-URI set to the URI from </w:t>
      </w:r>
      <w:proofErr w:type="spellStart"/>
      <w:r w:rsidRPr="00B02A0B">
        <w:t>MCData</w:t>
      </w:r>
      <w:proofErr w:type="spellEnd"/>
      <w:r w:rsidRPr="00B02A0B">
        <w:t xml:space="preserve"> service authorization corresponding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 xml:space="preserve">&gt; element containing the </w:t>
      </w:r>
      <w:proofErr w:type="spellStart"/>
      <w:r w:rsidRPr="00B02A0B">
        <w:t>MCData</w:t>
      </w:r>
      <w:proofErr w:type="spellEnd"/>
      <w:r w:rsidRPr="00B02A0B">
        <w:t xml:space="preserve"> ID </w:t>
      </w:r>
      <w:r w:rsidRPr="00B02A0B">
        <w:rPr>
          <w:lang w:eastAsia="ko-KR"/>
        </w:rPr>
        <w:t xml:space="preserve">of the </w:t>
      </w:r>
      <w:proofErr w:type="spellStart"/>
      <w:r w:rsidRPr="00B02A0B">
        <w:rPr>
          <w:lang w:eastAsia="ko-KR"/>
        </w:rPr>
        <w:t>MCData</w:t>
      </w:r>
      <w:proofErr w:type="spellEnd"/>
      <w:r w:rsidRPr="00B02A0B">
        <w:rPr>
          <w:lang w:eastAsia="ko-KR"/>
        </w:rPr>
        <w:t xml:space="preserve">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 xml:space="preserve">shall include the </w:t>
      </w:r>
      <w:proofErr w:type="spellStart"/>
      <w:r w:rsidRPr="00B02A0B">
        <w:t>TriggerId</w:t>
      </w:r>
      <w:proofErr w:type="spellEnd"/>
      <w:r w:rsidRPr="00B02A0B">
        <w:t xml:space="preserve">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w:t>
      </w:r>
      <w:proofErr w:type="spellStart"/>
      <w:r w:rsidRPr="00B02A0B">
        <w:rPr>
          <w:lang w:eastAsia="ko-KR"/>
        </w:rPr>
        <w:t>MCData</w:t>
      </w:r>
      <w:proofErr w:type="spellEnd"/>
      <w:r w:rsidRPr="00B02A0B">
        <w:rPr>
          <w:lang w:eastAsia="ko-KR"/>
        </w:rPr>
        <w:t xml:space="preserve">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94" w:name="_Toc20215919"/>
      <w:bookmarkStart w:id="6195" w:name="_Toc27496438"/>
      <w:bookmarkStart w:id="6196" w:name="_Toc36108179"/>
      <w:bookmarkStart w:id="6197" w:name="_Toc44598940"/>
      <w:bookmarkStart w:id="6198" w:name="_Toc44602795"/>
      <w:bookmarkStart w:id="6199" w:name="_Toc45197972"/>
      <w:bookmarkStart w:id="6200" w:name="_Toc45696005"/>
      <w:bookmarkStart w:id="6201" w:name="_Toc51851461"/>
      <w:bookmarkStart w:id="6202" w:name="_Toc92225082"/>
      <w:bookmarkStart w:id="6203" w:name="_Toc131378911"/>
      <w:r w:rsidRPr="00B02A0B">
        <w:rPr>
          <w:noProof/>
        </w:rPr>
        <w:t>17.2.3</w:t>
      </w:r>
      <w:r w:rsidRPr="00B02A0B">
        <w:rPr>
          <w:noProof/>
        </w:rPr>
        <w:tab/>
        <w:t>Location information request</w:t>
      </w:r>
      <w:bookmarkEnd w:id="6194"/>
      <w:bookmarkEnd w:id="6195"/>
      <w:bookmarkEnd w:id="6196"/>
      <w:bookmarkEnd w:id="6197"/>
      <w:bookmarkEnd w:id="6198"/>
      <w:bookmarkEnd w:id="6199"/>
      <w:bookmarkEnd w:id="6200"/>
      <w:bookmarkEnd w:id="6201"/>
      <w:bookmarkEnd w:id="6202"/>
      <w:bookmarkEnd w:id="6203"/>
    </w:p>
    <w:p w14:paraId="5E6DAD97" w14:textId="77777777" w:rsidR="005C310B" w:rsidRPr="00B02A0B" w:rsidRDefault="005C310B" w:rsidP="005C310B">
      <w:r w:rsidRPr="00B02A0B">
        <w:t xml:space="preserve">If the participating </w:t>
      </w:r>
      <w:proofErr w:type="spellStart"/>
      <w:r w:rsidRPr="00B02A0B">
        <w:t>MCData</w:t>
      </w:r>
      <w:proofErr w:type="spellEnd"/>
      <w:r w:rsidRPr="00B02A0B">
        <w:t xml:space="preserve"> function needs to request the </w:t>
      </w:r>
      <w:proofErr w:type="spellStart"/>
      <w:r w:rsidRPr="00B02A0B">
        <w:t>MCData</w:t>
      </w:r>
      <w:proofErr w:type="spellEnd"/>
      <w:r w:rsidRPr="00B02A0B">
        <w:t xml:space="preserve"> client to report its location, the participating </w:t>
      </w:r>
      <w:proofErr w:type="spellStart"/>
      <w:r w:rsidRPr="00B02A0B">
        <w:t>MCData</w:t>
      </w:r>
      <w:proofErr w:type="spellEnd"/>
      <w:r w:rsidRPr="00B02A0B">
        <w:t xml:space="preserve"> functions shall generate a SIP MESSAGE request in accordance with 3GPP TS 24.229 [5] and </w:t>
      </w:r>
      <w:r w:rsidRPr="00B02A0B">
        <w:rPr>
          <w:lang w:eastAsia="ko-KR"/>
        </w:rPr>
        <w:t>IETF RFC 3428 [6]</w:t>
      </w:r>
      <w:r w:rsidRPr="00B02A0B">
        <w:t xml:space="preserve">. The participating </w:t>
      </w:r>
      <w:proofErr w:type="spellStart"/>
      <w:r w:rsidRPr="00B02A0B">
        <w:t>MCData</w:t>
      </w:r>
      <w:proofErr w:type="spellEnd"/>
      <w:r w:rsidRPr="00B02A0B">
        <w:t xml:space="preserve"> function:</w:t>
      </w:r>
    </w:p>
    <w:p w14:paraId="30A96202" w14:textId="77777777" w:rsidR="005C310B" w:rsidRPr="00B02A0B" w:rsidRDefault="005C310B" w:rsidP="005C310B">
      <w:pPr>
        <w:pStyle w:val="B1"/>
      </w:pPr>
      <w:r w:rsidRPr="00B02A0B">
        <w:t>1)</w:t>
      </w:r>
      <w:r w:rsidRPr="00B02A0B">
        <w:tab/>
        <w:t xml:space="preserve">shall include a Request-URI set to the URI from </w:t>
      </w:r>
      <w:proofErr w:type="spellStart"/>
      <w:r w:rsidRPr="00B02A0B">
        <w:t>MCData</w:t>
      </w:r>
      <w:proofErr w:type="spellEnd"/>
      <w:r w:rsidRPr="00B02A0B">
        <w:t xml:space="preserve"> service authorization corresponding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 xml:space="preserve">&gt; element containing the </w:t>
      </w:r>
      <w:proofErr w:type="spellStart"/>
      <w:r w:rsidRPr="00B02A0B">
        <w:t>MCData</w:t>
      </w:r>
      <w:proofErr w:type="spellEnd"/>
      <w:r w:rsidRPr="00B02A0B">
        <w:t xml:space="preserve"> ID </w:t>
      </w:r>
      <w:r w:rsidRPr="00B02A0B">
        <w:rPr>
          <w:lang w:eastAsia="ko-KR"/>
        </w:rPr>
        <w:t xml:space="preserve">of the </w:t>
      </w:r>
      <w:proofErr w:type="spellStart"/>
      <w:r w:rsidRPr="00B02A0B">
        <w:rPr>
          <w:lang w:eastAsia="ko-KR"/>
        </w:rPr>
        <w:t>MCData</w:t>
      </w:r>
      <w:proofErr w:type="spellEnd"/>
      <w:r w:rsidRPr="00B02A0B">
        <w:rPr>
          <w:lang w:eastAsia="ko-KR"/>
        </w:rPr>
        <w:t xml:space="preserve">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204" w:name="_Toc20215920"/>
      <w:bookmarkStart w:id="6205" w:name="_Toc27496439"/>
      <w:bookmarkStart w:id="6206" w:name="_Toc36108180"/>
      <w:bookmarkStart w:id="6207" w:name="_Toc44598941"/>
      <w:bookmarkStart w:id="6208" w:name="_Toc44602796"/>
      <w:bookmarkStart w:id="6209" w:name="_Toc45197973"/>
      <w:bookmarkStart w:id="6210" w:name="_Toc45696006"/>
      <w:bookmarkStart w:id="6211" w:name="_Toc51851462"/>
      <w:bookmarkStart w:id="6212" w:name="_Toc92225083"/>
      <w:bookmarkStart w:id="6213" w:name="_Toc131378912"/>
      <w:r w:rsidRPr="00B02A0B">
        <w:rPr>
          <w:noProof/>
        </w:rPr>
        <w:t>17.2.4</w:t>
      </w:r>
      <w:r w:rsidRPr="00B02A0B">
        <w:rPr>
          <w:noProof/>
        </w:rPr>
        <w:tab/>
        <w:t>Location information report</w:t>
      </w:r>
      <w:bookmarkEnd w:id="6204"/>
      <w:bookmarkEnd w:id="6205"/>
      <w:bookmarkEnd w:id="6206"/>
      <w:bookmarkEnd w:id="6207"/>
      <w:bookmarkEnd w:id="6208"/>
      <w:bookmarkEnd w:id="6209"/>
      <w:bookmarkEnd w:id="6210"/>
      <w:bookmarkEnd w:id="6211"/>
      <w:bookmarkEnd w:id="6212"/>
      <w:bookmarkEnd w:id="6213"/>
    </w:p>
    <w:p w14:paraId="745CDD30" w14:textId="77777777" w:rsidR="005C310B" w:rsidRPr="00B02A0B" w:rsidRDefault="005C310B" w:rsidP="005C310B">
      <w:r w:rsidRPr="00B02A0B">
        <w:t xml:space="preserve">If the participating </w:t>
      </w:r>
      <w:proofErr w:type="spellStart"/>
      <w:r w:rsidRPr="00B02A0B">
        <w:t>MCData</w:t>
      </w:r>
      <w:proofErr w:type="spellEnd"/>
      <w:r w:rsidRPr="00B02A0B">
        <w:t xml:space="preserve">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 xml:space="preserve">then the participating </w:t>
      </w:r>
      <w:proofErr w:type="spellStart"/>
      <w:r w:rsidRPr="00B02A0B">
        <w:t>MCData</w:t>
      </w:r>
      <w:proofErr w:type="spellEnd"/>
      <w:r w:rsidRPr="00B02A0B">
        <w:t xml:space="preserve"> function shall authorise the location report based on the </w:t>
      </w:r>
      <w:proofErr w:type="spellStart"/>
      <w:r w:rsidRPr="00B02A0B">
        <w:t>MCData</w:t>
      </w:r>
      <w:proofErr w:type="spellEnd"/>
      <w:r w:rsidRPr="00B02A0B">
        <w:t xml:space="preserve"> ID received. If the </w:t>
      </w:r>
      <w:proofErr w:type="spellStart"/>
      <w:r w:rsidRPr="00B02A0B">
        <w:t>MCData</w:t>
      </w:r>
      <w:proofErr w:type="spellEnd"/>
      <w:r w:rsidRPr="00B02A0B">
        <w:t xml:space="preserve"> user is authorised to send a location report the participating </w:t>
      </w:r>
      <w:proofErr w:type="spellStart"/>
      <w:r w:rsidRPr="00B02A0B">
        <w:t>MCData</w:t>
      </w:r>
      <w:proofErr w:type="spellEnd"/>
      <w:r w:rsidRPr="00B02A0B">
        <w:t xml:space="preserve">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 xml:space="preserve">shall follow the procedure of clause 6.3.7.1.7, if the </w:t>
      </w:r>
      <w:proofErr w:type="spellStart"/>
      <w:r w:rsidRPr="00B02A0B">
        <w:t>MCData</w:t>
      </w:r>
      <w:proofErr w:type="spellEnd"/>
      <w:r w:rsidRPr="00B02A0B">
        <w:t xml:space="preserve"> client has entered into or exited from a group geographic area; and</w:t>
      </w:r>
    </w:p>
    <w:p w14:paraId="2D47DDB0" w14:textId="77777777" w:rsidR="005C310B" w:rsidRPr="00B02A0B" w:rsidRDefault="005C310B" w:rsidP="005C310B">
      <w:pPr>
        <w:pStyle w:val="B1"/>
      </w:pPr>
      <w:r w:rsidRPr="00B02A0B">
        <w:t>3)</w:t>
      </w:r>
      <w:r w:rsidRPr="00B02A0B">
        <w:tab/>
        <w:t xml:space="preserve">shall follow the procedure of clause 6.3.7.1.6, if the </w:t>
      </w:r>
      <w:proofErr w:type="spellStart"/>
      <w:r w:rsidRPr="00B02A0B">
        <w:t>MCData</w:t>
      </w:r>
      <w:proofErr w:type="spellEnd"/>
      <w:r w:rsidRPr="00B02A0B">
        <w:t xml:space="preserve">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14" w:name="_Toc20215921"/>
      <w:bookmarkStart w:id="6215" w:name="_Toc27496440"/>
      <w:bookmarkStart w:id="6216" w:name="_Toc36108181"/>
      <w:bookmarkStart w:id="6217" w:name="_Toc44598942"/>
      <w:bookmarkStart w:id="6218" w:name="_Toc44602797"/>
      <w:bookmarkStart w:id="6219" w:name="_Toc45197974"/>
      <w:bookmarkStart w:id="6220" w:name="_Toc45696007"/>
      <w:bookmarkStart w:id="6221" w:name="_Toc51851463"/>
      <w:bookmarkStart w:id="6222" w:name="_Toc92225084"/>
      <w:bookmarkStart w:id="6223" w:name="_Toc131378913"/>
      <w:r w:rsidRPr="00B02A0B">
        <w:t>17.2.5</w:t>
      </w:r>
      <w:r w:rsidRPr="00B02A0B">
        <w:tab/>
        <w:t>Abnormal cases</w:t>
      </w:r>
      <w:bookmarkEnd w:id="6214"/>
      <w:bookmarkEnd w:id="6215"/>
      <w:bookmarkEnd w:id="6216"/>
      <w:bookmarkEnd w:id="6217"/>
      <w:bookmarkEnd w:id="6218"/>
      <w:bookmarkEnd w:id="6219"/>
      <w:bookmarkEnd w:id="6220"/>
      <w:bookmarkEnd w:id="6221"/>
      <w:bookmarkEnd w:id="6222"/>
      <w:bookmarkEnd w:id="6223"/>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 xml:space="preserve">where the P-Asserted-Identity identifies a public user identity not associated with an </w:t>
      </w:r>
      <w:proofErr w:type="spellStart"/>
      <w:r w:rsidRPr="00B02A0B">
        <w:t>MCData</w:t>
      </w:r>
      <w:proofErr w:type="spellEnd"/>
      <w:r w:rsidRPr="00B02A0B">
        <w:t xml:space="preserve"> user served by the participating </w:t>
      </w:r>
      <w:proofErr w:type="spellStart"/>
      <w:r w:rsidRPr="00B02A0B">
        <w:t>MCData</w:t>
      </w:r>
      <w:proofErr w:type="spellEnd"/>
      <w:r w:rsidRPr="00B02A0B">
        <w:t xml:space="preserve">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w:t>
      </w:r>
      <w:proofErr w:type="spellStart"/>
      <w:r w:rsidRPr="00B02A0B">
        <w:t>mcdata</w:t>
      </w:r>
      <w:proofErr w:type="spellEnd"/>
      <w:r w:rsidRPr="00B02A0B">
        <w:t>-request-URI&gt; element containing a</w:t>
      </w:r>
      <w:r w:rsidRPr="00B02A0B">
        <w:rPr>
          <w:lang w:val="en-US"/>
        </w:rPr>
        <w:t>n</w:t>
      </w:r>
      <w:r w:rsidRPr="00B02A0B">
        <w:t xml:space="preserve"> </w:t>
      </w:r>
      <w:proofErr w:type="spellStart"/>
      <w:r w:rsidRPr="00B02A0B">
        <w:t>MCData</w:t>
      </w:r>
      <w:proofErr w:type="spellEnd"/>
      <w:r w:rsidRPr="00B02A0B">
        <w:t xml:space="preserve"> ID that identifies an </w:t>
      </w:r>
      <w:proofErr w:type="spellStart"/>
      <w:r w:rsidRPr="00B02A0B">
        <w:t>MCData</w:t>
      </w:r>
      <w:proofErr w:type="spellEnd"/>
      <w:r w:rsidRPr="00B02A0B">
        <w:t xml:space="preserve"> user served by the participating </w:t>
      </w:r>
      <w:proofErr w:type="spellStart"/>
      <w:r w:rsidRPr="00B02A0B">
        <w:t>MCData</w:t>
      </w:r>
      <w:proofErr w:type="spellEnd"/>
      <w:r w:rsidRPr="00B02A0B">
        <w:t xml:space="preserve">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 xml:space="preserve">the participating </w:t>
      </w:r>
      <w:proofErr w:type="spellStart"/>
      <w:r w:rsidRPr="00B02A0B">
        <w:rPr>
          <w:lang w:eastAsia="ko-KR"/>
        </w:rPr>
        <w:t>MCData</w:t>
      </w:r>
      <w:proofErr w:type="spellEnd"/>
      <w:r w:rsidRPr="00B02A0B">
        <w:rPr>
          <w:lang w:eastAsia="ko-KR"/>
        </w:rPr>
        <w:t xml:space="preserve"> function shall remove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when sending a SIP request.</w:t>
      </w:r>
    </w:p>
    <w:p w14:paraId="751B55CB" w14:textId="77777777" w:rsidR="005C310B" w:rsidRPr="00B02A0B" w:rsidRDefault="005C310B" w:rsidP="007D34FE">
      <w:pPr>
        <w:pStyle w:val="Heading2"/>
        <w:rPr>
          <w:noProof/>
        </w:rPr>
      </w:pPr>
      <w:bookmarkStart w:id="6224" w:name="_Toc20215922"/>
      <w:bookmarkStart w:id="6225" w:name="_Toc27496441"/>
      <w:bookmarkStart w:id="6226" w:name="_Toc36108182"/>
      <w:bookmarkStart w:id="6227" w:name="_Toc44598943"/>
      <w:bookmarkStart w:id="6228" w:name="_Toc44602798"/>
      <w:bookmarkStart w:id="6229" w:name="_Toc45197975"/>
      <w:bookmarkStart w:id="6230" w:name="_Toc45696008"/>
      <w:bookmarkStart w:id="6231" w:name="_Toc51851464"/>
      <w:bookmarkStart w:id="6232" w:name="_Toc92225085"/>
      <w:bookmarkStart w:id="6233" w:name="_Toc131378914"/>
      <w:r w:rsidRPr="00B02A0B">
        <w:rPr>
          <w:noProof/>
        </w:rPr>
        <w:t>17.3</w:t>
      </w:r>
      <w:r w:rsidRPr="00B02A0B">
        <w:rPr>
          <w:noProof/>
        </w:rPr>
        <w:tab/>
        <w:t>MCData client location procedures</w:t>
      </w:r>
      <w:bookmarkEnd w:id="6224"/>
      <w:bookmarkEnd w:id="6225"/>
      <w:bookmarkEnd w:id="6226"/>
      <w:bookmarkEnd w:id="6227"/>
      <w:bookmarkEnd w:id="6228"/>
      <w:bookmarkEnd w:id="6229"/>
      <w:bookmarkEnd w:id="6230"/>
      <w:bookmarkEnd w:id="6231"/>
      <w:bookmarkEnd w:id="6232"/>
      <w:bookmarkEnd w:id="6233"/>
    </w:p>
    <w:p w14:paraId="34B73CD8" w14:textId="77777777" w:rsidR="005C310B" w:rsidRPr="00B02A0B" w:rsidRDefault="005C310B" w:rsidP="007D34FE">
      <w:pPr>
        <w:pStyle w:val="Heading3"/>
        <w:rPr>
          <w:rFonts w:eastAsia="Malgun Gothic"/>
          <w:noProof/>
        </w:rPr>
      </w:pPr>
      <w:bookmarkStart w:id="6234" w:name="_Toc20215923"/>
      <w:bookmarkStart w:id="6235" w:name="_Toc27496442"/>
      <w:bookmarkStart w:id="6236" w:name="_Toc36108183"/>
      <w:bookmarkStart w:id="6237" w:name="_Toc44598944"/>
      <w:bookmarkStart w:id="6238" w:name="_Toc44602799"/>
      <w:bookmarkStart w:id="6239" w:name="_Toc45197976"/>
      <w:bookmarkStart w:id="6240" w:name="_Toc45696009"/>
      <w:bookmarkStart w:id="6241" w:name="_Toc51851465"/>
      <w:bookmarkStart w:id="6242" w:name="_Toc92225086"/>
      <w:bookmarkStart w:id="6243" w:name="_Toc131378915"/>
      <w:r w:rsidRPr="00B02A0B">
        <w:rPr>
          <w:rFonts w:eastAsia="Malgun Gothic"/>
          <w:noProof/>
        </w:rPr>
        <w:t>17.3.1</w:t>
      </w:r>
      <w:r w:rsidRPr="00B02A0B">
        <w:rPr>
          <w:rFonts w:eastAsia="Malgun Gothic"/>
          <w:noProof/>
        </w:rPr>
        <w:tab/>
        <w:t>General</w:t>
      </w:r>
      <w:bookmarkEnd w:id="6234"/>
      <w:bookmarkEnd w:id="6235"/>
      <w:bookmarkEnd w:id="6236"/>
      <w:bookmarkEnd w:id="6237"/>
      <w:bookmarkEnd w:id="6238"/>
      <w:bookmarkEnd w:id="6239"/>
      <w:bookmarkEnd w:id="6240"/>
      <w:bookmarkEnd w:id="6241"/>
      <w:bookmarkEnd w:id="6242"/>
      <w:bookmarkEnd w:id="6243"/>
    </w:p>
    <w:p w14:paraId="74A5EAD4" w14:textId="77777777" w:rsidR="005C310B" w:rsidRPr="00B02A0B" w:rsidRDefault="005C310B" w:rsidP="005C310B">
      <w:r w:rsidRPr="00B02A0B">
        <w:t xml:space="preserve">The </w:t>
      </w:r>
      <w:proofErr w:type="spellStart"/>
      <w:r w:rsidRPr="00B02A0B">
        <w:t>MCData</w:t>
      </w:r>
      <w:proofErr w:type="spellEnd"/>
      <w:r w:rsidRPr="00B02A0B">
        <w:t xml:space="preserve"> client sends a location report when one of the trigger criteria is fulfilled or when it receives a request from the participating </w:t>
      </w:r>
      <w:proofErr w:type="spellStart"/>
      <w:r w:rsidRPr="00B02A0B">
        <w:t>MCData</w:t>
      </w:r>
      <w:proofErr w:type="spellEnd"/>
      <w:r w:rsidRPr="00B02A0B">
        <w:t xml:space="preserve"> function to send a location report. To send the location report the </w:t>
      </w:r>
      <w:proofErr w:type="spellStart"/>
      <w:r w:rsidRPr="00B02A0B">
        <w:t>MCData</w:t>
      </w:r>
      <w:proofErr w:type="spellEnd"/>
      <w:r w:rsidRPr="00B02A0B">
        <w:t xml:space="preserve">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 xml:space="preserve">To send a location report, the </w:t>
      </w:r>
      <w:proofErr w:type="spellStart"/>
      <w:r w:rsidRPr="00B02A0B">
        <w:t>MCData</w:t>
      </w:r>
      <w:proofErr w:type="spellEnd"/>
      <w:r w:rsidRPr="00B02A0B">
        <w:t xml:space="preserve"> client includes in the SIP MESSAGE request an application/vnd.3gpp.mcdata-location-info+xml MIME body as specified in clause D.4. The </w:t>
      </w:r>
      <w:proofErr w:type="spellStart"/>
      <w:r w:rsidRPr="00B02A0B">
        <w:t>MCData</w:t>
      </w:r>
      <w:proofErr w:type="spellEnd"/>
      <w:r w:rsidRPr="00B02A0B">
        <w:t xml:space="preserve">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44" w:name="_Toc20215924"/>
      <w:bookmarkStart w:id="6245" w:name="_Toc27496443"/>
      <w:bookmarkStart w:id="6246" w:name="_Toc36108184"/>
      <w:bookmarkStart w:id="6247" w:name="_Toc44598945"/>
      <w:bookmarkStart w:id="6248" w:name="_Toc44602800"/>
      <w:bookmarkStart w:id="6249" w:name="_Toc45197977"/>
      <w:bookmarkStart w:id="6250" w:name="_Toc45696010"/>
      <w:bookmarkStart w:id="6251" w:name="_Toc51851466"/>
      <w:bookmarkStart w:id="6252" w:name="_Toc92225087"/>
      <w:bookmarkStart w:id="6253" w:name="_Toc131378916"/>
      <w:r w:rsidRPr="00B02A0B">
        <w:rPr>
          <w:rFonts w:eastAsia="Malgun Gothic"/>
        </w:rPr>
        <w:t>17.3.2</w:t>
      </w:r>
      <w:r w:rsidRPr="00B02A0B">
        <w:rPr>
          <w:rFonts w:eastAsia="Malgun Gothic"/>
        </w:rPr>
        <w:tab/>
        <w:t>Location reporting configuration</w:t>
      </w:r>
      <w:bookmarkEnd w:id="6244"/>
      <w:bookmarkEnd w:id="6245"/>
      <w:bookmarkEnd w:id="6246"/>
      <w:bookmarkEnd w:id="6247"/>
      <w:bookmarkEnd w:id="6248"/>
      <w:bookmarkEnd w:id="6249"/>
      <w:bookmarkEnd w:id="6250"/>
      <w:bookmarkEnd w:id="6251"/>
      <w:bookmarkEnd w:id="6252"/>
      <w:bookmarkEnd w:id="6253"/>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 xml:space="preserve">the </w:t>
      </w:r>
      <w:proofErr w:type="spellStart"/>
      <w:r w:rsidRPr="00B02A0B">
        <w:t>minimumReportInterval</w:t>
      </w:r>
      <w:proofErr w:type="spellEnd"/>
      <w:r w:rsidRPr="00B02A0B">
        <w:rPr>
          <w:lang w:val="en-US"/>
        </w:rPr>
        <w:t xml:space="preserve"> t</w:t>
      </w:r>
      <w:proofErr w:type="spellStart"/>
      <w:r w:rsidRPr="00B02A0B">
        <w:t>imer</w:t>
      </w:r>
      <w:proofErr w:type="spellEnd"/>
      <w:r w:rsidRPr="00B02A0B">
        <w:t>.</w:t>
      </w:r>
    </w:p>
    <w:p w14:paraId="37E6F8D9" w14:textId="77777777" w:rsidR="005C310B" w:rsidRPr="00B02A0B" w:rsidRDefault="005C310B" w:rsidP="007D34FE">
      <w:pPr>
        <w:pStyle w:val="Heading3"/>
      </w:pPr>
      <w:bookmarkStart w:id="6254" w:name="_Toc20215925"/>
      <w:bookmarkStart w:id="6255" w:name="_Toc27496444"/>
      <w:bookmarkStart w:id="6256" w:name="_Toc36108185"/>
      <w:bookmarkStart w:id="6257" w:name="_Toc44598946"/>
      <w:bookmarkStart w:id="6258" w:name="_Toc44602801"/>
      <w:bookmarkStart w:id="6259" w:name="_Toc45197978"/>
      <w:bookmarkStart w:id="6260" w:name="_Toc45696011"/>
      <w:bookmarkStart w:id="6261" w:name="_Toc51851467"/>
      <w:bookmarkStart w:id="6262" w:name="_Toc92225088"/>
      <w:bookmarkStart w:id="6263" w:name="_Toc131378917"/>
      <w:r w:rsidRPr="00B02A0B">
        <w:t>17.3.3</w:t>
      </w:r>
      <w:r w:rsidRPr="00B02A0B">
        <w:tab/>
        <w:t>Location information request</w:t>
      </w:r>
      <w:bookmarkEnd w:id="6254"/>
      <w:bookmarkEnd w:id="6255"/>
      <w:bookmarkEnd w:id="6256"/>
      <w:bookmarkEnd w:id="6257"/>
      <w:bookmarkEnd w:id="6258"/>
      <w:bookmarkEnd w:id="6259"/>
      <w:bookmarkEnd w:id="6260"/>
      <w:bookmarkEnd w:id="6261"/>
      <w:bookmarkEnd w:id="6262"/>
      <w:bookmarkEnd w:id="6263"/>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 xml:space="preserve">shall reset the </w:t>
      </w:r>
      <w:proofErr w:type="spellStart"/>
      <w:r w:rsidRPr="00B02A0B">
        <w:t>minimumReportInterval</w:t>
      </w:r>
      <w:proofErr w:type="spellEnd"/>
      <w:r w:rsidRPr="00B02A0B">
        <w:t xml:space="preserve"> timer.</w:t>
      </w:r>
    </w:p>
    <w:p w14:paraId="6F4FBD8F" w14:textId="77777777" w:rsidR="005C310B" w:rsidRPr="00B02A0B" w:rsidRDefault="005C310B" w:rsidP="007D34FE">
      <w:pPr>
        <w:pStyle w:val="Heading3"/>
        <w:rPr>
          <w:noProof/>
        </w:rPr>
      </w:pPr>
      <w:bookmarkStart w:id="6264" w:name="_Toc20215926"/>
      <w:bookmarkStart w:id="6265" w:name="_Toc27496445"/>
      <w:bookmarkStart w:id="6266" w:name="_Toc36108186"/>
      <w:bookmarkStart w:id="6267" w:name="_Toc44598947"/>
      <w:bookmarkStart w:id="6268" w:name="_Toc44602802"/>
      <w:bookmarkStart w:id="6269" w:name="_Toc45197979"/>
      <w:bookmarkStart w:id="6270" w:name="_Toc45696012"/>
      <w:bookmarkStart w:id="6271" w:name="_Toc51851468"/>
      <w:bookmarkStart w:id="6272" w:name="_Toc92225089"/>
      <w:bookmarkStart w:id="6273" w:name="_Toc131378918"/>
      <w:r w:rsidRPr="00B02A0B">
        <w:rPr>
          <w:noProof/>
        </w:rPr>
        <w:t>17.3.4</w:t>
      </w:r>
      <w:r w:rsidRPr="00B02A0B">
        <w:rPr>
          <w:noProof/>
        </w:rPr>
        <w:tab/>
        <w:t>Location information report</w:t>
      </w:r>
      <w:bookmarkEnd w:id="6264"/>
      <w:bookmarkEnd w:id="6265"/>
      <w:bookmarkEnd w:id="6266"/>
      <w:bookmarkEnd w:id="6267"/>
      <w:bookmarkEnd w:id="6268"/>
      <w:bookmarkEnd w:id="6269"/>
      <w:bookmarkEnd w:id="6270"/>
      <w:bookmarkEnd w:id="6271"/>
      <w:bookmarkEnd w:id="6272"/>
      <w:bookmarkEnd w:id="6273"/>
    </w:p>
    <w:p w14:paraId="61280F6F" w14:textId="77777777" w:rsidR="005C310B" w:rsidRPr="00B02A0B" w:rsidRDefault="005C310B" w:rsidP="007D34FE">
      <w:pPr>
        <w:pStyle w:val="Heading4"/>
      </w:pPr>
      <w:bookmarkStart w:id="6274" w:name="_Toc20215927"/>
      <w:bookmarkStart w:id="6275" w:name="_Toc27496446"/>
      <w:bookmarkStart w:id="6276" w:name="_Toc36108187"/>
      <w:bookmarkStart w:id="6277" w:name="_Toc44598948"/>
      <w:bookmarkStart w:id="6278" w:name="_Toc44602803"/>
      <w:bookmarkStart w:id="6279" w:name="_Toc45197980"/>
      <w:bookmarkStart w:id="6280" w:name="_Toc45696013"/>
      <w:bookmarkStart w:id="6281" w:name="_Toc51851469"/>
      <w:bookmarkStart w:id="6282" w:name="_Toc92225090"/>
      <w:bookmarkStart w:id="6283" w:name="_Toc131378919"/>
      <w:r w:rsidRPr="00B02A0B">
        <w:t>17.3.4.1</w:t>
      </w:r>
      <w:r w:rsidRPr="00B02A0B">
        <w:tab/>
        <w:t>Report triggering</w:t>
      </w:r>
      <w:bookmarkEnd w:id="6274"/>
      <w:bookmarkEnd w:id="6275"/>
      <w:bookmarkEnd w:id="6276"/>
      <w:bookmarkEnd w:id="6277"/>
      <w:bookmarkEnd w:id="6278"/>
      <w:bookmarkEnd w:id="6279"/>
      <w:bookmarkEnd w:id="6280"/>
      <w:bookmarkEnd w:id="6281"/>
      <w:bookmarkEnd w:id="6282"/>
      <w:bookmarkEnd w:id="6283"/>
    </w:p>
    <w:p w14:paraId="58E4F229" w14:textId="77777777" w:rsidR="005C310B" w:rsidRPr="00B02A0B" w:rsidRDefault="005C310B" w:rsidP="005C310B">
      <w:r w:rsidRPr="00B02A0B">
        <w:t xml:space="preserve">If a location reporting trigger fires, the </w:t>
      </w:r>
      <w:proofErr w:type="spellStart"/>
      <w:r w:rsidRPr="00B02A0B">
        <w:t>MCData</w:t>
      </w:r>
      <w:proofErr w:type="spellEnd"/>
      <w:r w:rsidRPr="00B02A0B">
        <w:t xml:space="preserve"> client checks if the </w:t>
      </w:r>
      <w:proofErr w:type="spellStart"/>
      <w:r w:rsidRPr="00B02A0B">
        <w:t>minimumReportInterval</w:t>
      </w:r>
      <w:proofErr w:type="spellEnd"/>
      <w:r w:rsidRPr="00B02A0B">
        <w:t xml:space="preserve"> timer is running. If the timer is running the </w:t>
      </w:r>
      <w:proofErr w:type="spellStart"/>
      <w:r w:rsidRPr="00B02A0B">
        <w:t>MCData</w:t>
      </w:r>
      <w:proofErr w:type="spellEnd"/>
      <w:r w:rsidRPr="00B02A0B">
        <w:t xml:space="preserve"> client waits until the timer expires. When the </w:t>
      </w:r>
      <w:proofErr w:type="spellStart"/>
      <w:r w:rsidRPr="00B02A0B">
        <w:t>minimumReportInterval</w:t>
      </w:r>
      <w:proofErr w:type="spellEnd"/>
      <w:r w:rsidRPr="00B02A0B">
        <w:t xml:space="preserve"> timer expires, the </w:t>
      </w:r>
      <w:proofErr w:type="spellStart"/>
      <w:r w:rsidRPr="00B02A0B">
        <w:t>MCData</w:t>
      </w:r>
      <w:proofErr w:type="spellEnd"/>
      <w:r w:rsidRPr="00B02A0B">
        <w:t xml:space="preserve">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 xml:space="preserve">If the </w:t>
      </w:r>
      <w:proofErr w:type="spellStart"/>
      <w:r w:rsidRPr="00B02A0B">
        <w:t>MCData</w:t>
      </w:r>
      <w:proofErr w:type="spellEnd"/>
      <w:r w:rsidRPr="00B02A0B">
        <w:t xml:space="preserve"> client receives a location information request as specified in clause 17.3.3, the </w:t>
      </w:r>
      <w:proofErr w:type="spellStart"/>
      <w:r w:rsidRPr="00B02A0B">
        <w:t>MCData</w:t>
      </w:r>
      <w:proofErr w:type="spellEnd"/>
      <w:r w:rsidRPr="00B02A0B">
        <w:t xml:space="preserve"> client shall send a location report as specified in clause 17.3.4.2.</w:t>
      </w:r>
    </w:p>
    <w:p w14:paraId="09093F89" w14:textId="77777777" w:rsidR="005C310B" w:rsidRPr="00B02A0B" w:rsidRDefault="005C310B" w:rsidP="007D34FE">
      <w:pPr>
        <w:pStyle w:val="Heading4"/>
      </w:pPr>
      <w:bookmarkStart w:id="6284" w:name="_Toc20215928"/>
      <w:bookmarkStart w:id="6285" w:name="_Toc27496447"/>
      <w:bookmarkStart w:id="6286" w:name="_Toc36108188"/>
      <w:bookmarkStart w:id="6287" w:name="_Toc44598949"/>
      <w:bookmarkStart w:id="6288" w:name="_Toc44602804"/>
      <w:bookmarkStart w:id="6289" w:name="_Toc45197981"/>
      <w:bookmarkStart w:id="6290" w:name="_Toc45696014"/>
      <w:bookmarkStart w:id="6291" w:name="_Toc51851470"/>
      <w:bookmarkStart w:id="6292" w:name="_Toc92225091"/>
      <w:bookmarkStart w:id="6293" w:name="_Toc131378920"/>
      <w:r w:rsidRPr="00B02A0B">
        <w:t>17.3.4.2</w:t>
      </w:r>
      <w:r w:rsidRPr="00B02A0B">
        <w:tab/>
        <w:t>Sending location information report</w:t>
      </w:r>
      <w:bookmarkEnd w:id="6284"/>
      <w:bookmarkEnd w:id="6285"/>
      <w:bookmarkEnd w:id="6286"/>
      <w:bookmarkEnd w:id="6287"/>
      <w:bookmarkEnd w:id="6288"/>
      <w:bookmarkEnd w:id="6289"/>
      <w:bookmarkEnd w:id="6290"/>
      <w:bookmarkEnd w:id="6291"/>
      <w:bookmarkEnd w:id="6292"/>
      <w:bookmarkEnd w:id="6293"/>
    </w:p>
    <w:p w14:paraId="42D71CBF" w14:textId="77777777" w:rsidR="005C310B" w:rsidRPr="00B02A0B" w:rsidRDefault="005C310B" w:rsidP="005C310B">
      <w:r w:rsidRPr="00B02A0B">
        <w:t xml:space="preserve">If the </w:t>
      </w:r>
      <w:proofErr w:type="spellStart"/>
      <w:r w:rsidRPr="00B02A0B">
        <w:t>MCData</w:t>
      </w:r>
      <w:proofErr w:type="spellEnd"/>
      <w:r w:rsidRPr="00B02A0B">
        <w:t xml:space="preserve"> client needs to send a SIP request anyway (i.e. for reasons other than explicit location reporting request or the firing of a configured location trigger), the </w:t>
      </w:r>
      <w:proofErr w:type="spellStart"/>
      <w:r w:rsidRPr="00B02A0B">
        <w:t>MCData</w:t>
      </w:r>
      <w:proofErr w:type="spellEnd"/>
      <w:r w:rsidRPr="00B02A0B">
        <w:t xml:space="preserve"> client:</w:t>
      </w:r>
    </w:p>
    <w:p w14:paraId="5176AB25" w14:textId="77777777" w:rsidR="005C310B" w:rsidRPr="00B02A0B" w:rsidRDefault="005C310B" w:rsidP="005C310B">
      <w:pPr>
        <w:pStyle w:val="B1"/>
      </w:pPr>
      <w:r w:rsidRPr="00B02A0B">
        <w:t>1)</w:t>
      </w:r>
      <w:r w:rsidRPr="00B02A0B">
        <w:tab/>
        <w:t xml:space="preserve">shall include an application/vnd.3gpp.mcdata-location-info+xml MIME body and in the &lt;location-info&gt; root element the </w:t>
      </w:r>
      <w:proofErr w:type="spellStart"/>
      <w:r w:rsidRPr="00B02A0B">
        <w:t>MCData</w:t>
      </w:r>
      <w:proofErr w:type="spellEnd"/>
      <w:r w:rsidRPr="00B02A0B">
        <w:t xml:space="preserve">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w:t>
      </w:r>
      <w:proofErr w:type="spellStart"/>
      <w:r w:rsidRPr="00B02A0B">
        <w:t>ReportID</w:t>
      </w:r>
      <w:proofErr w:type="spellEnd"/>
      <w:r w:rsidRPr="00B02A0B">
        <w:t>&gt; attribute set to the value of the &lt;</w:t>
      </w:r>
      <w:proofErr w:type="spellStart"/>
      <w:r w:rsidRPr="00B02A0B">
        <w:t>RequestID</w:t>
      </w:r>
      <w:proofErr w:type="spellEnd"/>
      <w:r w:rsidRPr="00B02A0B">
        <w:t>&gt; attribute in the received Request;</w:t>
      </w:r>
    </w:p>
    <w:p w14:paraId="53F8C6C6" w14:textId="77777777" w:rsidR="005C310B" w:rsidRPr="00B02A0B" w:rsidRDefault="005C310B" w:rsidP="005C310B">
      <w:pPr>
        <w:pStyle w:val="B2"/>
      </w:pPr>
      <w:r w:rsidRPr="00B02A0B">
        <w:t>b)</w:t>
      </w:r>
      <w:r w:rsidRPr="00B02A0B">
        <w:tab/>
        <w:t>&lt;</w:t>
      </w:r>
      <w:proofErr w:type="spellStart"/>
      <w:r w:rsidRPr="00B02A0B">
        <w:t>TriggerId</w:t>
      </w:r>
      <w:proofErr w:type="spellEnd"/>
      <w:r w:rsidRPr="00B02A0B">
        <w:t>&gt;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 xml:space="preserve">shall set the </w:t>
      </w:r>
      <w:proofErr w:type="spellStart"/>
      <w:r w:rsidRPr="00B02A0B">
        <w:t>minimumReportInterval</w:t>
      </w:r>
      <w:proofErr w:type="spellEnd"/>
      <w:r w:rsidRPr="00B02A0B">
        <w:t xml:space="preserve"> timer to the </w:t>
      </w:r>
      <w:proofErr w:type="spellStart"/>
      <w:r w:rsidRPr="00B02A0B">
        <w:t>minimumReportInterval</w:t>
      </w:r>
      <w:proofErr w:type="spellEnd"/>
      <w:r w:rsidRPr="00B02A0B">
        <w:t xml:space="preserve">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w:t>
      </w:r>
      <w:proofErr w:type="spellStart"/>
      <w:r w:rsidRPr="00B02A0B">
        <w:t>MCData</w:t>
      </w:r>
      <w:proofErr w:type="spellEnd"/>
      <w:r w:rsidRPr="00B02A0B">
        <w:t xml:space="preserve"> client does not need to send a SIP request for reasons other than explicit location reporting request or the firing of a configured location trigger, the </w:t>
      </w:r>
      <w:proofErr w:type="spellStart"/>
      <w:r w:rsidRPr="00B02A0B">
        <w:t>MCData</w:t>
      </w:r>
      <w:proofErr w:type="spellEnd"/>
      <w:r w:rsidRPr="00B02A0B">
        <w:t xml:space="preserve"> client shall generate a SIP MESSAGE request in accordance with 3GPP TS 24.229 [5] and </w:t>
      </w:r>
      <w:r w:rsidRPr="00B02A0B">
        <w:rPr>
          <w:lang w:eastAsia="ko-KR"/>
        </w:rPr>
        <w:t xml:space="preserve">IETF RFC 3428 [6]. The </w:t>
      </w:r>
      <w:proofErr w:type="spellStart"/>
      <w:r w:rsidRPr="00B02A0B">
        <w:rPr>
          <w:lang w:eastAsia="ko-KR"/>
        </w:rPr>
        <w:t>MCData</w:t>
      </w:r>
      <w:proofErr w:type="spellEnd"/>
      <w:r w:rsidRPr="00B02A0B">
        <w:rPr>
          <w:lang w:eastAsia="ko-KR"/>
        </w:rPr>
        <w:t xml:space="preserve">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w:t>
      </w:r>
      <w:proofErr w:type="spellStart"/>
      <w:r w:rsidRPr="00B02A0B">
        <w:t>ReportID</w:t>
      </w:r>
      <w:proofErr w:type="spellEnd"/>
      <w:r w:rsidRPr="00B02A0B">
        <w:t>&gt; attribute set to the value of the &lt;</w:t>
      </w:r>
      <w:proofErr w:type="spellStart"/>
      <w:r w:rsidRPr="00B02A0B">
        <w:t>RequestID</w:t>
      </w:r>
      <w:proofErr w:type="spellEnd"/>
      <w:r w:rsidRPr="00B02A0B">
        <w:t>&gt; attribute in the received Request;</w:t>
      </w:r>
    </w:p>
    <w:p w14:paraId="50443ACC" w14:textId="77777777" w:rsidR="005C310B" w:rsidRPr="00B02A0B" w:rsidRDefault="005C310B" w:rsidP="005C310B">
      <w:pPr>
        <w:pStyle w:val="B2"/>
      </w:pPr>
      <w:r w:rsidRPr="00B02A0B">
        <w:t>b)</w:t>
      </w:r>
      <w:r w:rsidRPr="00B02A0B">
        <w:tab/>
        <w:t>&lt;</w:t>
      </w:r>
      <w:proofErr w:type="spellStart"/>
      <w:r w:rsidRPr="00B02A0B">
        <w:t>TriggerId</w:t>
      </w:r>
      <w:proofErr w:type="spellEnd"/>
      <w:r w:rsidRPr="00B02A0B">
        <w:t>&gt;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 xml:space="preserve">shall set the </w:t>
      </w:r>
      <w:proofErr w:type="spellStart"/>
      <w:r w:rsidRPr="00B02A0B">
        <w:t>minimumReportInterval</w:t>
      </w:r>
      <w:proofErr w:type="spellEnd"/>
      <w:r w:rsidRPr="00B02A0B">
        <w:t xml:space="preserve"> timer to the </w:t>
      </w:r>
      <w:proofErr w:type="spellStart"/>
      <w:r w:rsidRPr="00B02A0B">
        <w:t>minimumReportInterval</w:t>
      </w:r>
      <w:proofErr w:type="spellEnd"/>
      <w:r w:rsidRPr="00B02A0B">
        <w:t xml:space="preserve">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94" w:name="_Toc11410531"/>
      <w:bookmarkStart w:id="6295" w:name="_Toc27496448"/>
      <w:bookmarkStart w:id="6296" w:name="_Toc36108189"/>
      <w:bookmarkStart w:id="6297" w:name="_Toc44598950"/>
      <w:bookmarkStart w:id="6298" w:name="_Toc44602805"/>
      <w:bookmarkStart w:id="6299" w:name="_Toc45197982"/>
      <w:bookmarkStart w:id="6300" w:name="_Toc45696015"/>
      <w:bookmarkStart w:id="6301" w:name="_Toc51851471"/>
      <w:bookmarkStart w:id="6302" w:name="_Toc92225092"/>
      <w:bookmarkStart w:id="6303" w:name="_Toc131378921"/>
      <w:r w:rsidRPr="00B02A0B">
        <w:t>18</w:t>
      </w:r>
      <w:r w:rsidRPr="00B02A0B">
        <w:tab/>
        <w:t>Pre-established session</w:t>
      </w:r>
      <w:bookmarkEnd w:id="6294"/>
      <w:bookmarkEnd w:id="6295"/>
      <w:bookmarkEnd w:id="6296"/>
      <w:bookmarkEnd w:id="6297"/>
      <w:bookmarkEnd w:id="6298"/>
      <w:bookmarkEnd w:id="6299"/>
      <w:bookmarkEnd w:id="6300"/>
      <w:bookmarkEnd w:id="6301"/>
      <w:bookmarkEnd w:id="6302"/>
      <w:bookmarkEnd w:id="6303"/>
    </w:p>
    <w:p w14:paraId="69301580" w14:textId="77777777" w:rsidR="005C310B" w:rsidRPr="00B02A0B" w:rsidRDefault="005C310B" w:rsidP="007D34FE">
      <w:pPr>
        <w:pStyle w:val="Heading2"/>
      </w:pPr>
      <w:bookmarkStart w:id="6304" w:name="_Toc11410532"/>
      <w:bookmarkStart w:id="6305" w:name="_Toc27496449"/>
      <w:bookmarkStart w:id="6306" w:name="_Toc36108190"/>
      <w:bookmarkStart w:id="6307" w:name="_Toc44598951"/>
      <w:bookmarkStart w:id="6308" w:name="_Toc44602806"/>
      <w:bookmarkStart w:id="6309" w:name="_Toc45197983"/>
      <w:bookmarkStart w:id="6310" w:name="_Toc45696016"/>
      <w:bookmarkStart w:id="6311" w:name="_Toc51851472"/>
      <w:bookmarkStart w:id="6312" w:name="_Toc92225093"/>
      <w:bookmarkStart w:id="6313" w:name="_Toc131378922"/>
      <w:r w:rsidRPr="00B02A0B">
        <w:t>18.1</w:t>
      </w:r>
      <w:r w:rsidRPr="00B02A0B">
        <w:tab/>
        <w:t>General</w:t>
      </w:r>
      <w:bookmarkEnd w:id="6304"/>
      <w:bookmarkEnd w:id="6305"/>
      <w:bookmarkEnd w:id="6306"/>
      <w:bookmarkEnd w:id="6307"/>
      <w:bookmarkEnd w:id="6308"/>
      <w:bookmarkEnd w:id="6309"/>
      <w:bookmarkEnd w:id="6310"/>
      <w:bookmarkEnd w:id="6311"/>
      <w:bookmarkEnd w:id="6312"/>
      <w:bookmarkEnd w:id="6313"/>
    </w:p>
    <w:p w14:paraId="74B5C61C" w14:textId="77777777" w:rsidR="005C310B" w:rsidRPr="00B02A0B" w:rsidRDefault="005C310B" w:rsidP="005C310B">
      <w:r w:rsidRPr="00B02A0B">
        <w:t xml:space="preserve">The </w:t>
      </w:r>
      <w:proofErr w:type="spellStart"/>
      <w:r w:rsidRPr="00B02A0B">
        <w:t>MCData</w:t>
      </w:r>
      <w:proofErr w:type="spellEnd"/>
      <w:r w:rsidRPr="00B02A0B">
        <w:t xml:space="preserve"> client may establish one or more pre-established sessions to the participating </w:t>
      </w:r>
      <w:proofErr w:type="spellStart"/>
      <w:r w:rsidRPr="00B02A0B">
        <w:t>MCData</w:t>
      </w:r>
      <w:proofErr w:type="spellEnd"/>
      <w:r w:rsidRPr="00B02A0B">
        <w:t xml:space="preserve"> function at any time after SIP registration and setting the service settings as defined in clause 7.2.2 or clause 7.2.3.</w:t>
      </w:r>
    </w:p>
    <w:p w14:paraId="7C7E0E9D" w14:textId="77777777" w:rsidR="005C310B" w:rsidRPr="00B02A0B" w:rsidRDefault="005C310B" w:rsidP="005C310B">
      <w:r w:rsidRPr="00B02A0B">
        <w:t xml:space="preserve">The </w:t>
      </w:r>
      <w:proofErr w:type="spellStart"/>
      <w:r w:rsidRPr="00B02A0B">
        <w:t>MCData</w:t>
      </w:r>
      <w:proofErr w:type="spellEnd"/>
      <w:r w:rsidRPr="00B02A0B">
        <w:t xml:space="preserve">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xml:space="preserve">] by the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 use of resource sharing is defined in clause 18.2.</w:t>
      </w:r>
    </w:p>
    <w:p w14:paraId="4BF85112" w14:textId="77777777" w:rsidR="005C310B" w:rsidRPr="00B02A0B" w:rsidRDefault="005C310B" w:rsidP="007D34FE">
      <w:pPr>
        <w:pStyle w:val="Heading2"/>
      </w:pPr>
      <w:bookmarkStart w:id="6314" w:name="_Toc27496450"/>
      <w:bookmarkStart w:id="6315" w:name="_Toc36108191"/>
      <w:bookmarkStart w:id="6316" w:name="_Toc44598952"/>
      <w:bookmarkStart w:id="6317" w:name="_Toc44602807"/>
      <w:bookmarkStart w:id="6318" w:name="_Toc45197984"/>
      <w:bookmarkStart w:id="6319" w:name="_Toc45696017"/>
      <w:bookmarkStart w:id="6320" w:name="_Toc51851473"/>
      <w:bookmarkStart w:id="6321" w:name="_Toc92225094"/>
      <w:bookmarkStart w:id="6322" w:name="_Toc131378923"/>
      <w:r w:rsidRPr="00B02A0B">
        <w:t>18.2</w:t>
      </w:r>
      <w:r w:rsidRPr="00B02A0B">
        <w:tab/>
        <w:t xml:space="preserve">Participating </w:t>
      </w:r>
      <w:proofErr w:type="spellStart"/>
      <w:r w:rsidRPr="00B02A0B">
        <w:t>MCData</w:t>
      </w:r>
      <w:proofErr w:type="spellEnd"/>
      <w:r w:rsidRPr="00B02A0B">
        <w:t xml:space="preserve"> function use of resource sharing</w:t>
      </w:r>
      <w:bookmarkEnd w:id="6314"/>
      <w:bookmarkEnd w:id="6315"/>
      <w:bookmarkEnd w:id="6316"/>
      <w:bookmarkEnd w:id="6317"/>
      <w:bookmarkEnd w:id="6318"/>
      <w:bookmarkEnd w:id="6319"/>
      <w:bookmarkEnd w:id="6320"/>
      <w:bookmarkEnd w:id="6321"/>
      <w:bookmarkEnd w:id="6322"/>
    </w:p>
    <w:p w14:paraId="104B04EC"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 xml:space="preserve">participating </w:t>
      </w:r>
      <w:proofErr w:type="spellStart"/>
      <w:r w:rsidRPr="00B02A0B">
        <w:t>MCData</w:t>
      </w:r>
      <w:proofErr w:type="spellEnd"/>
      <w:r w:rsidRPr="00B02A0B">
        <w:t xml:space="preserve"> function</w:t>
      </w:r>
      <w:r w:rsidRPr="00B02A0B">
        <w:rPr>
          <w:lang w:val="en-US"/>
        </w:rPr>
        <w:t xml:space="preserve"> may allow the use of pre-established sessions by the </w:t>
      </w:r>
      <w:proofErr w:type="spellStart"/>
      <w:r w:rsidRPr="00B02A0B">
        <w:rPr>
          <w:lang w:val="en-US"/>
        </w:rPr>
        <w:t>MCData</w:t>
      </w:r>
      <w:proofErr w:type="spellEnd"/>
      <w:r w:rsidRPr="00B02A0B">
        <w:rPr>
          <w:lang w:val="en-US"/>
        </w:rPr>
        <w:t xml:space="preserve"> client.</w:t>
      </w:r>
    </w:p>
    <w:p w14:paraId="1152823D" w14:textId="77777777" w:rsidR="00B02A0B" w:rsidRPr="00B02A0B" w:rsidRDefault="005C310B" w:rsidP="005C310B">
      <w:pPr>
        <w:rPr>
          <w:lang w:val="en-US"/>
        </w:rPr>
      </w:pPr>
      <w:r w:rsidRPr="00B02A0B">
        <w:t xml:space="preserve">The participating </w:t>
      </w:r>
      <w:proofErr w:type="spellStart"/>
      <w:r w:rsidRPr="00B02A0B">
        <w:t>MCData</w:t>
      </w:r>
      <w:proofErr w:type="spellEnd"/>
      <w:r w:rsidRPr="00B02A0B">
        <w:t xml:space="preserve">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 xml:space="preserve">When using resource sharing the participating </w:t>
      </w:r>
      <w:proofErr w:type="spellStart"/>
      <w:r w:rsidRPr="00B02A0B">
        <w:t>MCData</w:t>
      </w:r>
      <w:proofErr w:type="spellEnd"/>
      <w:r w:rsidRPr="00B02A0B">
        <w:t xml:space="preserve"> function</w:t>
      </w:r>
      <w:r w:rsidRPr="00B02A0B">
        <w:rPr>
          <w:lang w:val="en-US"/>
        </w:rPr>
        <w:t xml:space="preserve"> uses the </w:t>
      </w:r>
      <w:r w:rsidRPr="00B02A0B">
        <w:t>"+g.</w:t>
      </w:r>
      <w:r w:rsidRPr="00B02A0B">
        <w:rPr>
          <w:lang w:eastAsia="zh-CN"/>
        </w:rPr>
        <w:t xml:space="preserve">3gpp.registration-token" header field parameter in the Contact header field of the third-party REGISTER request to identify the </w:t>
      </w:r>
      <w:proofErr w:type="spellStart"/>
      <w:r w:rsidRPr="00B02A0B">
        <w:rPr>
          <w:lang w:eastAsia="zh-CN"/>
        </w:rPr>
        <w:t>MCData</w:t>
      </w:r>
      <w:proofErr w:type="spellEnd"/>
      <w:r w:rsidRPr="00B02A0B">
        <w:rPr>
          <w:lang w:eastAsia="zh-CN"/>
        </w:rPr>
        <w:t xml:space="preserve"> UE that is registering and to identify whether resource sharing and pre-established sessions can be used with a specific </w:t>
      </w:r>
      <w:proofErr w:type="spellStart"/>
      <w:r w:rsidRPr="00B02A0B">
        <w:rPr>
          <w:lang w:eastAsia="zh-CN"/>
        </w:rPr>
        <w:t>MCData</w:t>
      </w:r>
      <w:proofErr w:type="spellEnd"/>
      <w:r w:rsidRPr="00B02A0B">
        <w:rPr>
          <w:lang w:eastAsia="zh-CN"/>
        </w:rPr>
        <w:t xml:space="preserve"> UE.</w:t>
      </w:r>
    </w:p>
    <w:p w14:paraId="13A4CA82" w14:textId="77777777" w:rsidR="005C310B" w:rsidRPr="00B02A0B" w:rsidRDefault="005C310B" w:rsidP="007D34FE">
      <w:pPr>
        <w:pStyle w:val="Heading2"/>
        <w:rPr>
          <w:rFonts w:eastAsia="SimSun"/>
          <w:lang w:eastAsia="zh-CN"/>
        </w:rPr>
      </w:pPr>
      <w:bookmarkStart w:id="6323" w:name="_Toc27496451"/>
      <w:bookmarkStart w:id="6324" w:name="_Toc36108192"/>
      <w:bookmarkStart w:id="6325" w:name="_Toc44598953"/>
      <w:bookmarkStart w:id="6326" w:name="_Toc44602808"/>
      <w:bookmarkStart w:id="6327" w:name="_Toc45197985"/>
      <w:bookmarkStart w:id="6328" w:name="_Toc45696018"/>
      <w:bookmarkStart w:id="6329" w:name="_Toc51851474"/>
      <w:bookmarkStart w:id="6330" w:name="_Toc92225095"/>
      <w:bookmarkStart w:id="6331" w:name="_Toc131378924"/>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proofErr w:type="spellStart"/>
      <w:r w:rsidRPr="00B02A0B">
        <w:rPr>
          <w:rFonts w:eastAsia="SimSun"/>
          <w:lang w:eastAsia="zh-CN"/>
        </w:rPr>
        <w:t>MCData</w:t>
      </w:r>
      <w:proofErr w:type="spellEnd"/>
      <w:r w:rsidRPr="00B02A0B">
        <w:rPr>
          <w:rFonts w:eastAsia="SimSun"/>
          <w:lang w:eastAsia="zh-CN"/>
        </w:rPr>
        <w:t xml:space="preserve"> SDS communication</w:t>
      </w:r>
      <w:bookmarkEnd w:id="6323"/>
      <w:bookmarkEnd w:id="6324"/>
      <w:bookmarkEnd w:id="6325"/>
      <w:bookmarkEnd w:id="6326"/>
      <w:bookmarkEnd w:id="6327"/>
      <w:bookmarkEnd w:id="6328"/>
      <w:bookmarkEnd w:id="6329"/>
      <w:bookmarkEnd w:id="6330"/>
      <w:bookmarkEnd w:id="6331"/>
    </w:p>
    <w:p w14:paraId="33F99786" w14:textId="77777777" w:rsidR="005C310B" w:rsidRPr="00B02A0B" w:rsidRDefault="005C310B" w:rsidP="007D34FE">
      <w:pPr>
        <w:pStyle w:val="Heading3"/>
        <w:rPr>
          <w:lang w:val="en-US"/>
        </w:rPr>
      </w:pPr>
      <w:bookmarkStart w:id="6332" w:name="_Toc27496452"/>
      <w:bookmarkStart w:id="6333" w:name="_Toc36108193"/>
      <w:bookmarkStart w:id="6334" w:name="_Toc44598954"/>
      <w:bookmarkStart w:id="6335" w:name="_Toc44602809"/>
      <w:bookmarkStart w:id="6336" w:name="_Toc45197986"/>
      <w:bookmarkStart w:id="6337" w:name="_Toc45696019"/>
      <w:bookmarkStart w:id="6338" w:name="_Toc51851475"/>
      <w:bookmarkStart w:id="6339" w:name="_Toc92225096"/>
      <w:bookmarkStart w:id="6340" w:name="_Toc131378925"/>
      <w:r w:rsidRPr="00B02A0B">
        <w:rPr>
          <w:lang w:val="en-US"/>
        </w:rPr>
        <w:t>18.3.1</w:t>
      </w:r>
      <w:r w:rsidRPr="00B02A0B">
        <w:rPr>
          <w:lang w:val="en-US"/>
        </w:rPr>
        <w:tab/>
        <w:t>General</w:t>
      </w:r>
      <w:bookmarkEnd w:id="6332"/>
      <w:bookmarkEnd w:id="6333"/>
      <w:bookmarkEnd w:id="6334"/>
      <w:bookmarkEnd w:id="6335"/>
      <w:bookmarkEnd w:id="6336"/>
      <w:bookmarkEnd w:id="6337"/>
      <w:bookmarkEnd w:id="6338"/>
      <w:bookmarkEnd w:id="6339"/>
      <w:bookmarkEnd w:id="6340"/>
    </w:p>
    <w:p w14:paraId="0936AF4C" w14:textId="77777777" w:rsidR="005C310B" w:rsidRPr="00B02A0B" w:rsidRDefault="005C310B" w:rsidP="005C310B">
      <w:r w:rsidRPr="00B02A0B">
        <w:t xml:space="preserve">This clause describes the procedures to establish pre-established </w:t>
      </w:r>
      <w:proofErr w:type="spellStart"/>
      <w:r w:rsidRPr="00B02A0B">
        <w:t>MCData</w:t>
      </w:r>
      <w:proofErr w:type="spellEnd"/>
      <w:r w:rsidRPr="00B02A0B">
        <w:t xml:space="preserve"> session which may be used for originating standalone SDS using media plane or SDS session. The </w:t>
      </w:r>
      <w:proofErr w:type="spellStart"/>
      <w:r w:rsidRPr="00B02A0B">
        <w:t>MCData</w:t>
      </w:r>
      <w:proofErr w:type="spellEnd"/>
      <w:r w:rsidRPr="00B02A0B">
        <w:t xml:space="preserve"> client or the participating </w:t>
      </w:r>
      <w:proofErr w:type="spellStart"/>
      <w:r w:rsidRPr="00B02A0B">
        <w:t>MCData</w:t>
      </w:r>
      <w:proofErr w:type="spellEnd"/>
      <w:r w:rsidRPr="00B02A0B">
        <w:t xml:space="preserve">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41" w:name="_Toc27496453"/>
      <w:bookmarkStart w:id="6342" w:name="_Toc36108194"/>
      <w:bookmarkStart w:id="6343" w:name="_Toc44598955"/>
      <w:bookmarkStart w:id="6344" w:name="_Toc44602810"/>
      <w:bookmarkStart w:id="6345" w:name="_Toc45197987"/>
      <w:bookmarkStart w:id="6346" w:name="_Toc45696020"/>
      <w:bookmarkStart w:id="6347" w:name="_Toc51851476"/>
      <w:bookmarkStart w:id="6348" w:name="_Toc92225097"/>
      <w:bookmarkStart w:id="6349" w:name="_Toc131378926"/>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41"/>
      <w:bookmarkEnd w:id="6342"/>
      <w:bookmarkEnd w:id="6343"/>
      <w:bookmarkEnd w:id="6344"/>
      <w:bookmarkEnd w:id="6345"/>
      <w:bookmarkEnd w:id="6346"/>
      <w:bookmarkEnd w:id="6347"/>
      <w:bookmarkEnd w:id="6348"/>
      <w:bookmarkEnd w:id="6349"/>
    </w:p>
    <w:p w14:paraId="33963192" w14:textId="77777777" w:rsidR="005C310B" w:rsidRPr="00B02A0B" w:rsidRDefault="005C310B" w:rsidP="005C310B">
      <w:r w:rsidRPr="00B02A0B">
        <w:t xml:space="preserve">When composing an SDP offer according to 3GPP TS 24.229 [5], IETF RFC 4975 [17], IETF RFC 6135 [19] and IETF RFC 6714 [20] the </w:t>
      </w:r>
      <w:proofErr w:type="spellStart"/>
      <w:r w:rsidRPr="00B02A0B">
        <w:t>MCData</w:t>
      </w:r>
      <w:proofErr w:type="spellEnd"/>
      <w:r w:rsidRPr="00B02A0B">
        <w:t xml:space="preserve"> client:</w:t>
      </w:r>
    </w:p>
    <w:p w14:paraId="23F86C3B" w14:textId="77777777" w:rsidR="005C310B" w:rsidRPr="00B02A0B" w:rsidRDefault="005C310B" w:rsidP="005C310B">
      <w:pPr>
        <w:pStyle w:val="B1"/>
      </w:pPr>
      <w:r w:rsidRPr="00B02A0B">
        <w:t>1)</w:t>
      </w:r>
      <w:r w:rsidRPr="00B02A0B">
        <w:tab/>
        <w:t xml:space="preserve">shall include an "m=message" media-level section for the </w:t>
      </w:r>
      <w:proofErr w:type="spellStart"/>
      <w:r w:rsidRPr="00B02A0B">
        <w:t>MCData</w:t>
      </w:r>
      <w:proofErr w:type="spellEnd"/>
      <w:r w:rsidRPr="00B02A0B">
        <w:t xml:space="preserve">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r w:rsidRPr="00B02A0B">
        <w:rPr>
          <w:lang w:val="en-US" w:eastAsia="ko-KR"/>
        </w:rPr>
        <w:t>.</w:t>
      </w:r>
    </w:p>
    <w:p w14:paraId="23B934E4" w14:textId="77777777" w:rsidR="005C310B" w:rsidRPr="00B02A0B" w:rsidRDefault="005C310B" w:rsidP="007D34FE">
      <w:pPr>
        <w:pStyle w:val="Heading4"/>
        <w:rPr>
          <w:lang w:val="en-US"/>
        </w:rPr>
      </w:pPr>
      <w:bookmarkStart w:id="6350" w:name="_Toc27496454"/>
      <w:bookmarkStart w:id="6351" w:name="_Toc36108195"/>
      <w:bookmarkStart w:id="6352" w:name="_Toc44598956"/>
      <w:bookmarkStart w:id="6353" w:name="_Toc44602811"/>
      <w:bookmarkStart w:id="6354" w:name="_Toc45197988"/>
      <w:bookmarkStart w:id="6355" w:name="_Toc45696021"/>
      <w:bookmarkStart w:id="6356" w:name="_Toc51851477"/>
      <w:bookmarkStart w:id="6357" w:name="_Toc92225098"/>
      <w:bookmarkStart w:id="6358" w:name="_Toc131378927"/>
      <w:r w:rsidRPr="00B02A0B">
        <w:t>18.</w:t>
      </w:r>
      <w:r w:rsidRPr="00B02A0B">
        <w:rPr>
          <w:lang w:val="en-US"/>
        </w:rPr>
        <w:t>3</w:t>
      </w:r>
      <w:r w:rsidRPr="00B02A0B">
        <w:t>.</w:t>
      </w:r>
      <w:r w:rsidRPr="00B02A0B">
        <w:rPr>
          <w:lang w:val="en-US"/>
        </w:rPr>
        <w:t>1.</w:t>
      </w:r>
      <w:r w:rsidRPr="00B02A0B">
        <w:t>2</w:t>
      </w:r>
      <w:r w:rsidRPr="00B02A0B">
        <w:tab/>
        <w:t>SDP answer generation</w:t>
      </w:r>
      <w:bookmarkEnd w:id="6350"/>
      <w:bookmarkEnd w:id="6351"/>
      <w:bookmarkEnd w:id="6352"/>
      <w:bookmarkEnd w:id="6353"/>
      <w:bookmarkEnd w:id="6354"/>
      <w:bookmarkEnd w:id="6355"/>
      <w:bookmarkEnd w:id="6356"/>
      <w:bookmarkEnd w:id="6357"/>
      <w:bookmarkEnd w:id="6358"/>
    </w:p>
    <w:p w14:paraId="132EDFD4" w14:textId="77777777" w:rsidR="005C310B" w:rsidRPr="00B02A0B" w:rsidRDefault="005C310B" w:rsidP="005C310B">
      <w:r w:rsidRPr="00B02A0B">
        <w:t xml:space="preserve">When composing the SDP answer according to 3GPP TS 24.229 [5], the participating </w:t>
      </w:r>
      <w:proofErr w:type="spellStart"/>
      <w:r w:rsidRPr="00B02A0B">
        <w:t>MCData</w:t>
      </w:r>
      <w:proofErr w:type="spellEnd"/>
      <w:r w:rsidRPr="00B02A0B">
        <w:t xml:space="preserve"> function:</w:t>
      </w:r>
    </w:p>
    <w:p w14:paraId="084D890F" w14:textId="77777777" w:rsidR="005C310B" w:rsidRPr="00B02A0B" w:rsidRDefault="005C310B" w:rsidP="005C310B">
      <w:pPr>
        <w:pStyle w:val="B1"/>
      </w:pPr>
      <w:r w:rsidRPr="00B02A0B">
        <w:t>1)</w:t>
      </w:r>
      <w:r w:rsidRPr="00B02A0B">
        <w:tab/>
        <w:t xml:space="preserve">shall replace the IP address and port number in the received SDP answer with the IP address and port number of the participating </w:t>
      </w:r>
      <w:proofErr w:type="spellStart"/>
      <w:r w:rsidRPr="00B02A0B">
        <w:t>MCData</w:t>
      </w:r>
      <w:proofErr w:type="spellEnd"/>
      <w:r w:rsidRPr="00B02A0B">
        <w:t xml:space="preserve">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59" w:name="_Toc27496455"/>
      <w:bookmarkStart w:id="6360" w:name="_Toc36108196"/>
      <w:bookmarkStart w:id="6361" w:name="_Toc44598957"/>
      <w:bookmarkStart w:id="6362" w:name="_Toc44602812"/>
      <w:bookmarkStart w:id="6363" w:name="_Toc45197989"/>
      <w:bookmarkStart w:id="6364" w:name="_Toc45696022"/>
      <w:bookmarkStart w:id="6365" w:name="_Toc51851478"/>
      <w:bookmarkStart w:id="6366" w:name="_Toc92225099"/>
      <w:bookmarkStart w:id="6367" w:name="_Toc131378928"/>
      <w:r w:rsidRPr="00B02A0B">
        <w:t>18.3.2</w:t>
      </w:r>
      <w:r w:rsidRPr="00B02A0B">
        <w:tab/>
        <w:t>Session establishment</w:t>
      </w:r>
      <w:bookmarkEnd w:id="6359"/>
      <w:bookmarkEnd w:id="6360"/>
      <w:bookmarkEnd w:id="6361"/>
      <w:bookmarkEnd w:id="6362"/>
      <w:bookmarkEnd w:id="6363"/>
      <w:bookmarkEnd w:id="6364"/>
      <w:bookmarkEnd w:id="6365"/>
      <w:bookmarkEnd w:id="6366"/>
      <w:bookmarkEnd w:id="6367"/>
    </w:p>
    <w:p w14:paraId="0DF9C9C4" w14:textId="77777777" w:rsidR="005C310B" w:rsidRPr="00B02A0B" w:rsidRDefault="005C310B" w:rsidP="007D34FE">
      <w:pPr>
        <w:pStyle w:val="Heading4"/>
      </w:pPr>
      <w:bookmarkStart w:id="6368" w:name="_Toc11410535"/>
      <w:bookmarkStart w:id="6369" w:name="_Toc27496456"/>
      <w:bookmarkStart w:id="6370" w:name="_Toc36108197"/>
      <w:bookmarkStart w:id="6371" w:name="_Toc44598958"/>
      <w:bookmarkStart w:id="6372" w:name="_Toc44602813"/>
      <w:bookmarkStart w:id="6373" w:name="_Toc45197990"/>
      <w:bookmarkStart w:id="6374" w:name="_Toc45696023"/>
      <w:bookmarkStart w:id="6375" w:name="_Toc51851479"/>
      <w:bookmarkStart w:id="6376" w:name="_Toc92225100"/>
      <w:bookmarkStart w:id="6377" w:name="_Toc131378929"/>
      <w:r w:rsidRPr="00B02A0B">
        <w:t>18.3.</w:t>
      </w:r>
      <w:r w:rsidRPr="00B02A0B">
        <w:rPr>
          <w:lang w:val="en-US"/>
        </w:rPr>
        <w:t>2</w:t>
      </w:r>
      <w:r w:rsidRPr="00B02A0B">
        <w:t>.1</w:t>
      </w:r>
      <w:r w:rsidRPr="00B02A0B">
        <w:tab/>
      </w:r>
      <w:proofErr w:type="spellStart"/>
      <w:r w:rsidRPr="00B02A0B">
        <w:t>MCData</w:t>
      </w:r>
      <w:proofErr w:type="spellEnd"/>
      <w:r w:rsidRPr="00B02A0B">
        <w:t xml:space="preserve"> client procedures</w:t>
      </w:r>
      <w:bookmarkEnd w:id="6368"/>
      <w:bookmarkEnd w:id="6369"/>
      <w:bookmarkEnd w:id="6370"/>
      <w:bookmarkEnd w:id="6371"/>
      <w:bookmarkEnd w:id="6372"/>
      <w:bookmarkEnd w:id="6373"/>
      <w:bookmarkEnd w:id="6374"/>
      <w:bookmarkEnd w:id="6375"/>
      <w:bookmarkEnd w:id="6376"/>
      <w:bookmarkEnd w:id="6377"/>
    </w:p>
    <w:p w14:paraId="42BE185A" w14:textId="77777777" w:rsidR="005C310B" w:rsidRPr="00B02A0B" w:rsidRDefault="005C310B" w:rsidP="005C310B">
      <w:r w:rsidRPr="00B02A0B">
        <w:t xml:space="preserve">When the </w:t>
      </w:r>
      <w:proofErr w:type="spellStart"/>
      <w:r w:rsidRPr="00B02A0B">
        <w:t>MCData</w:t>
      </w:r>
      <w:proofErr w:type="spellEnd"/>
      <w:r w:rsidRPr="00B02A0B">
        <w:t xml:space="preserve"> client initiates a pre-established session the </w:t>
      </w:r>
      <w:proofErr w:type="spellStart"/>
      <w:r w:rsidRPr="00B02A0B">
        <w:t>MCData</w:t>
      </w:r>
      <w:proofErr w:type="spellEnd"/>
      <w:r w:rsidRPr="00B02A0B">
        <w:t xml:space="preserve">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 xml:space="preserve">ICE candidates are only gathered on interfaces that the </w:t>
      </w:r>
      <w:proofErr w:type="spellStart"/>
      <w:r w:rsidRPr="00B02A0B">
        <w:t>MCData</w:t>
      </w:r>
      <w:proofErr w:type="spellEnd"/>
      <w:r w:rsidRPr="00B02A0B">
        <w:t xml:space="preserve"> UE uses to obtain </w:t>
      </w:r>
      <w:proofErr w:type="spellStart"/>
      <w:r w:rsidRPr="00B02A0B">
        <w:t>MCData</w:t>
      </w:r>
      <w:proofErr w:type="spellEnd"/>
      <w:r w:rsidRPr="00B02A0B">
        <w:t xml:space="preserve">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12980340" w14:textId="77777777" w:rsidR="005C310B" w:rsidRPr="00B02A0B" w:rsidRDefault="005C310B" w:rsidP="005C310B">
      <w:pPr>
        <w:pStyle w:val="B1"/>
      </w:pPr>
      <w:r w:rsidRPr="00B02A0B">
        <w:t>1)</w:t>
      </w:r>
      <w:r w:rsidRPr="00B02A0B">
        <w:tab/>
        <w:t xml:space="preserve">shall set the Request-URI of the SIP INVITE request to the public service identity of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w:t>
      </w:r>
      <w:proofErr w:type="spellStart"/>
      <w:r w:rsidRPr="00B02A0B">
        <w:t>uac</w:t>
      </w:r>
      <w:proofErr w:type="spellEnd"/>
      <w:r w:rsidRPr="00B02A0B">
        <w:t>"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anyExt</w:t>
      </w:r>
      <w:proofErr w:type="spellEnd"/>
      <w:r w:rsidRPr="00B02A0B">
        <w:t>&gt; element an &lt;pre-established-session-</w:t>
      </w:r>
      <w:proofErr w:type="spellStart"/>
      <w:r w:rsidRPr="00B02A0B">
        <w:t>ind</w:t>
      </w:r>
      <w:proofErr w:type="spellEnd"/>
      <w:r w:rsidRPr="00B02A0B">
        <w:t>&gt;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 xml:space="preserve">Upon receiving a SIP 2xx response to the SIP INVITE request the </w:t>
      </w:r>
      <w:proofErr w:type="spellStart"/>
      <w:r w:rsidRPr="00B02A0B">
        <w:t>MCData</w:t>
      </w:r>
      <w:proofErr w:type="spellEnd"/>
      <w:r w:rsidRPr="00B02A0B">
        <w:t xml:space="preserve">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78" w:name="_Toc27496457"/>
      <w:bookmarkStart w:id="6379" w:name="_Toc36108198"/>
      <w:bookmarkStart w:id="6380" w:name="_Toc44598959"/>
      <w:bookmarkStart w:id="6381" w:name="_Toc44602814"/>
      <w:bookmarkStart w:id="6382" w:name="_Toc45197991"/>
      <w:bookmarkStart w:id="6383" w:name="_Toc45696024"/>
      <w:bookmarkStart w:id="6384" w:name="_Toc51851480"/>
      <w:bookmarkStart w:id="6385" w:name="_Toc92225101"/>
      <w:bookmarkStart w:id="6386" w:name="_Toc11410544"/>
      <w:bookmarkStart w:id="6387" w:name="_Toc131378930"/>
      <w:r w:rsidRPr="00B02A0B">
        <w:t>18.3.</w:t>
      </w:r>
      <w:r w:rsidRPr="00B02A0B">
        <w:rPr>
          <w:lang w:val="en-US"/>
        </w:rPr>
        <w:t>2</w:t>
      </w:r>
      <w:r w:rsidRPr="00B02A0B">
        <w:t>.2</w:t>
      </w:r>
      <w:r w:rsidRPr="00B02A0B">
        <w:tab/>
        <w:t xml:space="preserve">Participating </w:t>
      </w:r>
      <w:proofErr w:type="spellStart"/>
      <w:r w:rsidRPr="00B02A0B">
        <w:t>MCData</w:t>
      </w:r>
      <w:proofErr w:type="spellEnd"/>
      <w:r w:rsidRPr="00B02A0B">
        <w:t xml:space="preserve"> function procedures</w:t>
      </w:r>
      <w:bookmarkEnd w:id="6378"/>
      <w:bookmarkEnd w:id="6379"/>
      <w:bookmarkEnd w:id="6380"/>
      <w:bookmarkEnd w:id="6381"/>
      <w:bookmarkEnd w:id="6382"/>
      <w:bookmarkEnd w:id="6383"/>
      <w:bookmarkEnd w:id="6384"/>
      <w:bookmarkEnd w:id="6385"/>
      <w:bookmarkEnd w:id="6387"/>
    </w:p>
    <w:p w14:paraId="421ADDDA" w14:textId="77777777" w:rsidR="005C310B" w:rsidRPr="00B02A0B" w:rsidRDefault="005C310B" w:rsidP="005C310B">
      <w:r w:rsidRPr="00B02A0B">
        <w:t xml:space="preserve">Upon receipt of a "SIP INVITE request for establishing a pre-established session" the participating </w:t>
      </w:r>
      <w:proofErr w:type="spellStart"/>
      <w:r w:rsidRPr="00B02A0B">
        <w:t>MCData</w:t>
      </w:r>
      <w:proofErr w:type="spellEnd"/>
      <w:r w:rsidRPr="00B02A0B">
        <w:t xml:space="preserve">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establishing the pre-established session and perform actions to verify the </w:t>
      </w:r>
      <w:proofErr w:type="spellStart"/>
      <w:r w:rsidRPr="00B02A0B">
        <w:t>MCData</w:t>
      </w:r>
      <w:proofErr w:type="spellEnd"/>
      <w:r w:rsidRPr="00B02A0B">
        <w:t xml:space="preserve"> ID of the </w:t>
      </w:r>
      <w:proofErr w:type="spellStart"/>
      <w:r w:rsidRPr="00B02A0B">
        <w:t>MCData</w:t>
      </w:r>
      <w:proofErr w:type="spellEnd"/>
      <w:r w:rsidRPr="00B02A0B">
        <w:t xml:space="preserve"> client and authorise the request according to local policy, and if not authorised, the participating </w:t>
      </w:r>
      <w:proofErr w:type="spellStart"/>
      <w:r w:rsidRPr="00B02A0B">
        <w:t>MCData</w:t>
      </w:r>
      <w:proofErr w:type="spellEnd"/>
      <w:r w:rsidRPr="00B02A0B">
        <w:t xml:space="preserve">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 xml:space="preserve">is a binding between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establishing the pre-established session and the </w:t>
      </w:r>
      <w:proofErr w:type="spellStart"/>
      <w:r w:rsidRPr="00B02A0B">
        <w:t>MCData</w:t>
      </w:r>
      <w:proofErr w:type="spellEnd"/>
      <w:r w:rsidRPr="00B02A0B">
        <w:t xml:space="preserve">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and the identity of the </w:t>
      </w:r>
      <w:proofErr w:type="spellStart"/>
      <w:r w:rsidRPr="00B02A0B">
        <w:t>MCData</w:t>
      </w:r>
      <w:proofErr w:type="spellEnd"/>
      <w:r w:rsidRPr="00B02A0B">
        <w:t xml:space="preserve">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 xml:space="preserve">participating </w:t>
      </w:r>
      <w:proofErr w:type="spellStart"/>
      <w:r w:rsidRPr="00B02A0B">
        <w:t>MCData</w:t>
      </w:r>
      <w:proofErr w:type="spellEnd"/>
      <w:r w:rsidRPr="00B02A0B">
        <w:t xml:space="preserve"> function does not support the pre-established session</w:t>
      </w:r>
      <w:r w:rsidRPr="00B02A0B">
        <w:rPr>
          <w:lang w:eastAsia="x-none"/>
        </w:rPr>
        <w:t xml:space="preserve">, </w:t>
      </w:r>
      <w:r w:rsidRPr="00B02A0B">
        <w:t xml:space="preserve">then the participating </w:t>
      </w:r>
      <w:proofErr w:type="spellStart"/>
      <w:r w:rsidRPr="00B02A0B">
        <w:t>MCData</w:t>
      </w:r>
      <w:proofErr w:type="spellEnd"/>
      <w:r w:rsidRPr="00B02A0B">
        <w:t xml:space="preserve">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w:t>
      </w:r>
      <w:proofErr w:type="spellStart"/>
      <w:r w:rsidRPr="00B02A0B">
        <w:t>norefersub</w:t>
      </w:r>
      <w:proofErr w:type="spellEnd"/>
      <w:r w:rsidRPr="00B02A0B">
        <w:t>"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proofErr w:type="spellStart"/>
      <w:r w:rsidRPr="00B02A0B">
        <w:rPr>
          <w:lang w:val="en-US"/>
        </w:rPr>
        <w:t>eter</w:t>
      </w:r>
      <w:proofErr w:type="spellEnd"/>
      <w:r w:rsidRPr="00B02A0B">
        <w:rPr>
          <w:lang w:val="en-US"/>
        </w:rPr>
        <w:t xml:space="preserve">;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 xml:space="preserve">shall send the SIP 200 (OK) response towards the </w:t>
      </w:r>
      <w:proofErr w:type="spellStart"/>
      <w:r w:rsidRPr="00B02A0B">
        <w:t>MCData</w:t>
      </w:r>
      <w:proofErr w:type="spellEnd"/>
      <w:r w:rsidRPr="00B02A0B">
        <w:t xml:space="preserve">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88" w:name="_Toc27496458"/>
      <w:bookmarkStart w:id="6389" w:name="_Toc36108199"/>
      <w:bookmarkStart w:id="6390" w:name="_Toc44598960"/>
      <w:bookmarkStart w:id="6391" w:name="_Toc44602815"/>
      <w:bookmarkStart w:id="6392" w:name="_Toc45197992"/>
      <w:bookmarkStart w:id="6393" w:name="_Toc45696025"/>
      <w:bookmarkStart w:id="6394" w:name="_Toc51851481"/>
      <w:bookmarkStart w:id="6395" w:name="_Toc92225102"/>
      <w:bookmarkStart w:id="6396" w:name="_Toc131378931"/>
      <w:r w:rsidRPr="00B02A0B">
        <w:t>18.3.3</w:t>
      </w:r>
      <w:r w:rsidRPr="00B02A0B">
        <w:tab/>
        <w:t>Session release</w:t>
      </w:r>
      <w:bookmarkEnd w:id="6386"/>
      <w:bookmarkEnd w:id="6388"/>
      <w:bookmarkEnd w:id="6389"/>
      <w:bookmarkEnd w:id="6390"/>
      <w:bookmarkEnd w:id="6391"/>
      <w:bookmarkEnd w:id="6392"/>
      <w:bookmarkEnd w:id="6393"/>
      <w:bookmarkEnd w:id="6394"/>
      <w:bookmarkEnd w:id="6395"/>
      <w:bookmarkEnd w:id="6396"/>
    </w:p>
    <w:p w14:paraId="2CBF6F65" w14:textId="77777777" w:rsidR="005C310B" w:rsidRPr="00B02A0B" w:rsidRDefault="005C310B" w:rsidP="007D34FE">
      <w:pPr>
        <w:pStyle w:val="Heading4"/>
      </w:pPr>
      <w:bookmarkStart w:id="6397" w:name="_Toc11410545"/>
      <w:bookmarkStart w:id="6398" w:name="_Toc27496459"/>
      <w:bookmarkStart w:id="6399" w:name="_Toc36108200"/>
      <w:bookmarkStart w:id="6400" w:name="_Toc44598961"/>
      <w:bookmarkStart w:id="6401" w:name="_Toc44602816"/>
      <w:bookmarkStart w:id="6402" w:name="_Toc45197993"/>
      <w:bookmarkStart w:id="6403" w:name="_Toc45696026"/>
      <w:bookmarkStart w:id="6404" w:name="_Toc51851482"/>
      <w:bookmarkStart w:id="6405" w:name="_Toc92225103"/>
      <w:bookmarkStart w:id="6406" w:name="_Toc131378932"/>
      <w:r w:rsidRPr="00B02A0B">
        <w:t>18.3.3.1</w:t>
      </w:r>
      <w:r w:rsidRPr="00B02A0B">
        <w:tab/>
      </w:r>
      <w:proofErr w:type="spellStart"/>
      <w:r w:rsidRPr="00B02A0B">
        <w:t>MCData</w:t>
      </w:r>
      <w:proofErr w:type="spellEnd"/>
      <w:r w:rsidRPr="00B02A0B">
        <w:t xml:space="preserve"> client procedures</w:t>
      </w:r>
      <w:bookmarkEnd w:id="6397"/>
      <w:bookmarkEnd w:id="6398"/>
      <w:bookmarkEnd w:id="6399"/>
      <w:bookmarkEnd w:id="6400"/>
      <w:bookmarkEnd w:id="6401"/>
      <w:bookmarkEnd w:id="6402"/>
      <w:bookmarkEnd w:id="6403"/>
      <w:bookmarkEnd w:id="6404"/>
      <w:bookmarkEnd w:id="6405"/>
      <w:bookmarkEnd w:id="6406"/>
    </w:p>
    <w:p w14:paraId="47214770" w14:textId="77777777" w:rsidR="005C310B" w:rsidRPr="00B02A0B" w:rsidRDefault="005C310B" w:rsidP="007D34FE">
      <w:pPr>
        <w:pStyle w:val="Heading5"/>
        <w:rPr>
          <w:lang w:val="en-US"/>
        </w:rPr>
      </w:pPr>
      <w:bookmarkStart w:id="6407" w:name="_Toc11410546"/>
      <w:bookmarkStart w:id="6408" w:name="_Toc27496460"/>
      <w:bookmarkStart w:id="6409" w:name="_Toc36108201"/>
      <w:bookmarkStart w:id="6410" w:name="_Toc44598962"/>
      <w:bookmarkStart w:id="6411" w:name="_Toc44602817"/>
      <w:bookmarkStart w:id="6412" w:name="_Toc45197994"/>
      <w:bookmarkStart w:id="6413" w:name="_Toc45696027"/>
      <w:bookmarkStart w:id="6414" w:name="_Toc51851483"/>
      <w:bookmarkStart w:id="6415" w:name="_Toc92225104"/>
      <w:bookmarkStart w:id="6416" w:name="_Toc131378933"/>
      <w:r w:rsidRPr="00B02A0B">
        <w:rPr>
          <w:lang w:val="en-US"/>
        </w:rPr>
        <w:t>1</w:t>
      </w:r>
      <w:r w:rsidRPr="00B02A0B">
        <w:t>8.</w:t>
      </w:r>
      <w:r w:rsidRPr="00B02A0B">
        <w:rPr>
          <w:lang w:val="en-US"/>
        </w:rPr>
        <w:t>3.3</w:t>
      </w:r>
      <w:r w:rsidRPr="00B02A0B">
        <w:t>.1.1</w:t>
      </w:r>
      <w:r w:rsidRPr="00B02A0B">
        <w:tab/>
      </w:r>
      <w:proofErr w:type="spellStart"/>
      <w:r w:rsidRPr="00B02A0B">
        <w:t>MCData</w:t>
      </w:r>
      <w:proofErr w:type="spellEnd"/>
      <w:r w:rsidRPr="00B02A0B">
        <w:t xml:space="preserve"> client initiated</w:t>
      </w:r>
      <w:bookmarkEnd w:id="6407"/>
      <w:r w:rsidRPr="00B02A0B">
        <w:rPr>
          <w:lang w:val="en-US"/>
        </w:rPr>
        <w:t xml:space="preserve"> release</w:t>
      </w:r>
      <w:bookmarkEnd w:id="6408"/>
      <w:bookmarkEnd w:id="6409"/>
      <w:bookmarkEnd w:id="6410"/>
      <w:bookmarkEnd w:id="6411"/>
      <w:bookmarkEnd w:id="6412"/>
      <w:bookmarkEnd w:id="6413"/>
      <w:bookmarkEnd w:id="6414"/>
      <w:bookmarkEnd w:id="6415"/>
      <w:bookmarkEnd w:id="6416"/>
    </w:p>
    <w:p w14:paraId="62BE740B" w14:textId="77777777" w:rsidR="005C310B" w:rsidRPr="00B02A0B" w:rsidRDefault="005C310B" w:rsidP="005C310B">
      <w:pPr>
        <w:pStyle w:val="NO"/>
      </w:pPr>
      <w:r w:rsidRPr="00B02A0B">
        <w:t>NOTE:</w:t>
      </w:r>
      <w:r w:rsidRPr="00B02A0B">
        <w:tab/>
        <w:t xml:space="preserve">The </w:t>
      </w:r>
      <w:proofErr w:type="spellStart"/>
      <w:r w:rsidRPr="00B02A0B">
        <w:t>MCData</w:t>
      </w:r>
      <w:proofErr w:type="spellEnd"/>
      <w:r w:rsidRPr="00B02A0B">
        <w:t xml:space="preserve">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 xml:space="preserve">When a </w:t>
      </w:r>
      <w:proofErr w:type="spellStart"/>
      <w:r w:rsidRPr="00B02A0B">
        <w:t>MCData</w:t>
      </w:r>
      <w:proofErr w:type="spellEnd"/>
      <w:r w:rsidRPr="00B02A0B">
        <w:t xml:space="preserve"> client needs to release a pre-established session as created in clause 18.3.</w:t>
      </w:r>
      <w:r w:rsidRPr="00B02A0B">
        <w:rPr>
          <w:lang w:val="en-US"/>
        </w:rPr>
        <w:t>2</w:t>
      </w:r>
      <w:r w:rsidRPr="00B02A0B">
        <w:t xml:space="preserve">, the </w:t>
      </w:r>
      <w:proofErr w:type="spellStart"/>
      <w:r w:rsidRPr="00B02A0B">
        <w:t>MCData</w:t>
      </w:r>
      <w:proofErr w:type="spellEnd"/>
      <w:r w:rsidRPr="00B02A0B">
        <w:t xml:space="preserve">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17" w:name="_Toc27496461"/>
      <w:bookmarkStart w:id="6418" w:name="_Toc36108202"/>
      <w:bookmarkStart w:id="6419" w:name="_Toc44598963"/>
      <w:bookmarkStart w:id="6420" w:name="_Toc44602818"/>
      <w:bookmarkStart w:id="6421" w:name="_Toc45197995"/>
      <w:bookmarkStart w:id="6422" w:name="_Toc45696028"/>
      <w:bookmarkStart w:id="6423" w:name="_Toc51851484"/>
      <w:bookmarkStart w:id="6424" w:name="_Toc92225105"/>
      <w:bookmarkStart w:id="6425" w:name="_Toc131378934"/>
      <w:r w:rsidRPr="00B02A0B">
        <w:rPr>
          <w:lang w:val="en-US"/>
        </w:rPr>
        <w:t>1</w:t>
      </w:r>
      <w:r w:rsidRPr="00B02A0B">
        <w:t>8.</w:t>
      </w:r>
      <w:r w:rsidRPr="00B02A0B">
        <w:rPr>
          <w:lang w:val="en-US"/>
        </w:rPr>
        <w:t>3.3</w:t>
      </w:r>
      <w:r w:rsidRPr="00B02A0B">
        <w:t>.1.2</w:t>
      </w:r>
      <w:r w:rsidRPr="00B02A0B">
        <w:tab/>
      </w:r>
      <w:r w:rsidRPr="00B02A0B">
        <w:rPr>
          <w:lang w:val="en-US"/>
        </w:rPr>
        <w:t>P</w:t>
      </w:r>
      <w:proofErr w:type="spellStart"/>
      <w:r w:rsidRPr="00B02A0B">
        <w:t>articipating</w:t>
      </w:r>
      <w:proofErr w:type="spellEnd"/>
      <w:r w:rsidRPr="00B02A0B">
        <w:t xml:space="preserve"> </w:t>
      </w:r>
      <w:proofErr w:type="spellStart"/>
      <w:r w:rsidRPr="00B02A0B">
        <w:t>MCData</w:t>
      </w:r>
      <w:proofErr w:type="spellEnd"/>
      <w:r w:rsidRPr="00B02A0B">
        <w:t xml:space="preserve"> function initiated</w:t>
      </w:r>
      <w:r w:rsidRPr="00B02A0B">
        <w:rPr>
          <w:lang w:val="en-US"/>
        </w:rPr>
        <w:t xml:space="preserve"> release</w:t>
      </w:r>
      <w:bookmarkEnd w:id="6417"/>
      <w:bookmarkEnd w:id="6418"/>
      <w:bookmarkEnd w:id="6419"/>
      <w:bookmarkEnd w:id="6420"/>
      <w:bookmarkEnd w:id="6421"/>
      <w:bookmarkEnd w:id="6422"/>
      <w:bookmarkEnd w:id="6423"/>
      <w:bookmarkEnd w:id="6424"/>
      <w:bookmarkEnd w:id="6425"/>
    </w:p>
    <w:p w14:paraId="42AB18E1" w14:textId="77777777" w:rsidR="005C310B" w:rsidRPr="00B02A0B" w:rsidRDefault="005C310B" w:rsidP="005C310B">
      <w:r w:rsidRPr="00B02A0B">
        <w:t xml:space="preserve">Upon receiving a SIP BYE request from the participating </w:t>
      </w:r>
      <w:proofErr w:type="spellStart"/>
      <w:r w:rsidRPr="00B02A0B">
        <w:t>MCData</w:t>
      </w:r>
      <w:proofErr w:type="spellEnd"/>
      <w:r w:rsidRPr="00B02A0B">
        <w:t xml:space="preserve"> function within a pre-established session the </w:t>
      </w:r>
      <w:proofErr w:type="spellStart"/>
      <w:r w:rsidRPr="00B02A0B">
        <w:t>MCData</w:t>
      </w:r>
      <w:proofErr w:type="spellEnd"/>
      <w:r w:rsidRPr="00B02A0B">
        <w:t xml:space="preserve"> client s</w:t>
      </w:r>
      <w:r w:rsidRPr="00B02A0B">
        <w:rPr>
          <w:lang w:val="en-US"/>
        </w:rPr>
        <w:t>hall</w:t>
      </w:r>
      <w:r w:rsidRPr="00B02A0B">
        <w:t xml:space="preserve"> check whether there </w:t>
      </w:r>
      <w:r w:rsidRPr="00B02A0B">
        <w:rPr>
          <w:lang w:val="en-US"/>
        </w:rPr>
        <w:t>are any</w:t>
      </w:r>
      <w:r w:rsidRPr="00B02A0B">
        <w:t xml:space="preserve">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rPr>
          <w:lang w:val="en-US"/>
        </w:rPr>
        <w:t>s</w:t>
      </w:r>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proofErr w:type="spellStart"/>
      <w:r w:rsidRPr="00B02A0B">
        <w:rPr>
          <w:lang w:val="en-US"/>
        </w:rPr>
        <w:t>i</w:t>
      </w:r>
      <w:proofErr w:type="spellEnd"/>
      <w:r w:rsidRPr="00B02A0B">
        <w:t xml:space="preserve">f there is an established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t xml:space="preserve"> then the </w:t>
      </w:r>
      <w:proofErr w:type="spellStart"/>
      <w:r w:rsidRPr="00B02A0B">
        <w:t>MCData</w:t>
      </w:r>
      <w:proofErr w:type="spellEnd"/>
      <w:r w:rsidRPr="00B02A0B">
        <w:t xml:space="preserve"> client</w:t>
      </w:r>
      <w:r w:rsidRPr="00B02A0B">
        <w:rPr>
          <w:lang w:val="en-US"/>
        </w:rPr>
        <w:t xml:space="preserve"> </w:t>
      </w:r>
      <w:r w:rsidRPr="00B02A0B">
        <w:t xml:space="preserve">shall remove the </w:t>
      </w:r>
      <w:proofErr w:type="spellStart"/>
      <w:r w:rsidRPr="00B02A0B">
        <w:t>MCData</w:t>
      </w:r>
      <w:proofErr w:type="spellEnd"/>
      <w:r w:rsidRPr="00B02A0B">
        <w:t xml:space="preserve"> client from the </w:t>
      </w:r>
      <w:proofErr w:type="spellStart"/>
      <w:r w:rsidRPr="00B02A0B">
        <w:t>MCData</w:t>
      </w:r>
      <w:proofErr w:type="spellEnd"/>
      <w:r w:rsidRPr="00B02A0B">
        <w:t xml:space="preserve"> session by performing the procedures </w:t>
      </w:r>
      <w:r w:rsidRPr="00B02A0B">
        <w:rPr>
          <w:lang w:val="en-US"/>
        </w:rPr>
        <w:t xml:space="preserve">for session release for each </w:t>
      </w:r>
      <w:proofErr w:type="spellStart"/>
      <w:r w:rsidRPr="00B02A0B">
        <w:rPr>
          <w:lang w:val="en-US"/>
        </w:rPr>
        <w:t>MCData</w:t>
      </w:r>
      <w:proofErr w:type="spellEnd"/>
      <w:r w:rsidRPr="00B02A0B">
        <w:rPr>
          <w:lang w:val="en-US"/>
        </w:rPr>
        <w:t xml:space="preserve">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then the </w:t>
      </w:r>
      <w:proofErr w:type="spellStart"/>
      <w:r w:rsidRPr="00B02A0B">
        <w:t>MCData</w:t>
      </w:r>
      <w:proofErr w:type="spellEnd"/>
      <w:r w:rsidRPr="00B02A0B">
        <w:t xml:space="preserve">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26" w:name="_Toc11410548"/>
      <w:bookmarkStart w:id="6427" w:name="_Toc27496462"/>
      <w:bookmarkStart w:id="6428" w:name="_Toc36108203"/>
      <w:bookmarkStart w:id="6429" w:name="_Toc44598964"/>
      <w:bookmarkStart w:id="6430" w:name="_Toc44602819"/>
      <w:bookmarkStart w:id="6431" w:name="_Toc45197996"/>
      <w:bookmarkStart w:id="6432" w:name="_Toc45696029"/>
      <w:bookmarkStart w:id="6433" w:name="_Toc51851485"/>
      <w:bookmarkStart w:id="6434" w:name="_Toc92225106"/>
      <w:bookmarkStart w:id="6435" w:name="_Toc131378935"/>
      <w:r w:rsidRPr="00B02A0B">
        <w:t>18.3.3.2</w:t>
      </w:r>
      <w:r w:rsidRPr="00B02A0B">
        <w:tab/>
        <w:t xml:space="preserve">Participating </w:t>
      </w:r>
      <w:proofErr w:type="spellStart"/>
      <w:r w:rsidRPr="00B02A0B">
        <w:t>MCData</w:t>
      </w:r>
      <w:proofErr w:type="spellEnd"/>
      <w:r w:rsidRPr="00B02A0B">
        <w:t xml:space="preserve"> function procedures</w:t>
      </w:r>
      <w:bookmarkEnd w:id="6426"/>
      <w:bookmarkEnd w:id="6427"/>
      <w:bookmarkEnd w:id="6428"/>
      <w:bookmarkEnd w:id="6429"/>
      <w:bookmarkEnd w:id="6430"/>
      <w:bookmarkEnd w:id="6431"/>
      <w:bookmarkEnd w:id="6432"/>
      <w:bookmarkEnd w:id="6433"/>
      <w:bookmarkEnd w:id="6434"/>
      <w:bookmarkEnd w:id="6435"/>
    </w:p>
    <w:p w14:paraId="1C2F96CB" w14:textId="77777777" w:rsidR="005C310B" w:rsidRPr="00B02A0B" w:rsidRDefault="005C310B" w:rsidP="007D34FE">
      <w:pPr>
        <w:pStyle w:val="Heading5"/>
        <w:rPr>
          <w:lang w:val="en-US"/>
        </w:rPr>
      </w:pPr>
      <w:bookmarkStart w:id="6436" w:name="_Toc11410549"/>
      <w:bookmarkStart w:id="6437" w:name="_Toc27496463"/>
      <w:bookmarkStart w:id="6438" w:name="_Toc36108204"/>
      <w:bookmarkStart w:id="6439" w:name="_Toc44598965"/>
      <w:bookmarkStart w:id="6440" w:name="_Toc44602820"/>
      <w:bookmarkStart w:id="6441" w:name="_Toc45197997"/>
      <w:bookmarkStart w:id="6442" w:name="_Toc45696030"/>
      <w:bookmarkStart w:id="6443" w:name="_Toc51851486"/>
      <w:bookmarkStart w:id="6444" w:name="_Toc92225107"/>
      <w:bookmarkStart w:id="6445" w:name="_Toc131378936"/>
      <w:r w:rsidRPr="00B02A0B">
        <w:rPr>
          <w:lang w:val="en-US"/>
        </w:rPr>
        <w:t>1</w:t>
      </w:r>
      <w:r w:rsidRPr="00B02A0B">
        <w:t>8.</w:t>
      </w:r>
      <w:r w:rsidRPr="00B02A0B">
        <w:rPr>
          <w:lang w:val="en-US"/>
        </w:rPr>
        <w:t>3.3</w:t>
      </w:r>
      <w:r w:rsidRPr="00B02A0B">
        <w:t>.</w:t>
      </w:r>
      <w:r w:rsidRPr="00B02A0B">
        <w:rPr>
          <w:lang w:val="en-US"/>
        </w:rPr>
        <w:t>2</w:t>
      </w:r>
      <w:r w:rsidRPr="00B02A0B">
        <w:t>.1</w:t>
      </w:r>
      <w:r w:rsidRPr="00B02A0B">
        <w:tab/>
      </w:r>
      <w:proofErr w:type="spellStart"/>
      <w:r w:rsidRPr="00B02A0B">
        <w:t>MCData</w:t>
      </w:r>
      <w:proofErr w:type="spellEnd"/>
      <w:r w:rsidRPr="00B02A0B">
        <w:t xml:space="preserve"> client initiated</w:t>
      </w:r>
      <w:bookmarkEnd w:id="6436"/>
      <w:r w:rsidRPr="00B02A0B">
        <w:rPr>
          <w:lang w:val="en-US"/>
        </w:rPr>
        <w:t xml:space="preserve"> release</w:t>
      </w:r>
      <w:bookmarkEnd w:id="6437"/>
      <w:bookmarkEnd w:id="6438"/>
      <w:bookmarkEnd w:id="6439"/>
      <w:bookmarkEnd w:id="6440"/>
      <w:bookmarkEnd w:id="6441"/>
      <w:bookmarkEnd w:id="6442"/>
      <w:bookmarkEnd w:id="6443"/>
      <w:bookmarkEnd w:id="6444"/>
      <w:bookmarkEnd w:id="6445"/>
    </w:p>
    <w:p w14:paraId="68B8A6BC" w14:textId="77777777" w:rsidR="005C310B" w:rsidRPr="00B02A0B" w:rsidRDefault="005C310B" w:rsidP="005C310B">
      <w:r w:rsidRPr="00B02A0B">
        <w:t xml:space="preserve">Upon receiving a SIP BYE request from the </w:t>
      </w:r>
      <w:proofErr w:type="spellStart"/>
      <w:r w:rsidRPr="00B02A0B">
        <w:t>MCData</w:t>
      </w:r>
      <w:proofErr w:type="spellEnd"/>
      <w:r w:rsidRPr="00B02A0B">
        <w:t xml:space="preserve"> client within a pre-established session the participating </w:t>
      </w:r>
      <w:proofErr w:type="spellStart"/>
      <w:r w:rsidRPr="00B02A0B">
        <w:t>MCData</w:t>
      </w:r>
      <w:proofErr w:type="spellEnd"/>
      <w:r w:rsidRPr="00B02A0B">
        <w:t xml:space="preserve">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and</w:t>
      </w:r>
      <w:r w:rsidRPr="00B02A0B">
        <w:rPr>
          <w:lang w:val="en-US"/>
        </w:rPr>
        <w:t>:</w:t>
      </w:r>
    </w:p>
    <w:p w14:paraId="7A509BBD" w14:textId="159F4977" w:rsidR="005C310B" w:rsidRPr="00B02A0B" w:rsidRDefault="005C310B" w:rsidP="005C310B">
      <w:pPr>
        <w:pStyle w:val="B2"/>
      </w:pPr>
      <w:r w:rsidRPr="00B02A0B">
        <w:t>a)</w:t>
      </w:r>
      <w:r w:rsidRPr="00B02A0B">
        <w:tab/>
      </w:r>
      <w:proofErr w:type="spellStart"/>
      <w:r w:rsidRPr="00B02A0B">
        <w:rPr>
          <w:lang w:val="en-US"/>
        </w:rPr>
        <w:t>i</w:t>
      </w:r>
      <w:proofErr w:type="spellEnd"/>
      <w:r w:rsidRPr="00B02A0B">
        <w:t xml:space="preserve">f there is an established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t xml:space="preserve"> then the participating </w:t>
      </w:r>
      <w:proofErr w:type="spellStart"/>
      <w:r w:rsidRPr="00B02A0B">
        <w:t>MCData</w:t>
      </w:r>
      <w:proofErr w:type="spellEnd"/>
      <w:r w:rsidRPr="00B02A0B">
        <w:t xml:space="preserve"> function</w:t>
      </w:r>
      <w:r w:rsidRPr="00B02A0B">
        <w:rPr>
          <w:lang w:val="en-US"/>
        </w:rPr>
        <w:t xml:space="preserve"> </w:t>
      </w:r>
      <w:r w:rsidRPr="00B02A0B">
        <w:t xml:space="preserve">shall remove the </w:t>
      </w:r>
      <w:proofErr w:type="spellStart"/>
      <w:r w:rsidRPr="00B02A0B">
        <w:t>MCData</w:t>
      </w:r>
      <w:proofErr w:type="spellEnd"/>
      <w:r w:rsidRPr="00B02A0B">
        <w:t xml:space="preserve"> client from the </w:t>
      </w:r>
      <w:proofErr w:type="spellStart"/>
      <w:r w:rsidRPr="00B02A0B">
        <w:t>MCData</w:t>
      </w:r>
      <w:proofErr w:type="spellEnd"/>
      <w:r w:rsidRPr="00B02A0B">
        <w:t xml:space="preserve">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 xml:space="preserve">if there is a </w:t>
      </w:r>
      <w:proofErr w:type="spellStart"/>
      <w:r w:rsidRPr="00B02A0B">
        <w:t>MCData</w:t>
      </w:r>
      <w:proofErr w:type="spellEnd"/>
      <w:r w:rsidRPr="00B02A0B">
        <w:t xml:space="preserve"> session in the process of being established, then the participating </w:t>
      </w:r>
      <w:proofErr w:type="spellStart"/>
      <w:r w:rsidRPr="00B02A0B">
        <w:t>MCData</w:t>
      </w:r>
      <w:proofErr w:type="spellEnd"/>
      <w:r w:rsidRPr="00B02A0B">
        <w:t xml:space="preserve"> function:</w:t>
      </w:r>
    </w:p>
    <w:p w14:paraId="4BB9712C" w14:textId="77777777" w:rsidR="005C310B" w:rsidRPr="00B02A0B" w:rsidRDefault="005C310B" w:rsidP="005C310B">
      <w:pPr>
        <w:pStyle w:val="B3"/>
      </w:pPr>
      <w:proofErr w:type="spellStart"/>
      <w:r w:rsidRPr="00B02A0B">
        <w:lastRenderedPageBreak/>
        <w:t>i</w:t>
      </w:r>
      <w:proofErr w:type="spellEnd"/>
      <w:r w:rsidRPr="00B02A0B">
        <w:t>)</w:t>
      </w:r>
      <w:r w:rsidRPr="00B02A0B">
        <w:tab/>
        <w:t xml:space="preserve">shall send a SIP CANCEL request to cancel the </w:t>
      </w:r>
      <w:proofErr w:type="spellStart"/>
      <w:r w:rsidRPr="00B02A0B">
        <w:t>MCData</w:t>
      </w:r>
      <w:proofErr w:type="spellEnd"/>
      <w:r w:rsidRPr="00B02A0B">
        <w:t xml:space="preserve"> session in the process of being established as specified in 3GPP TS 24.229 [5]; and</w:t>
      </w:r>
    </w:p>
    <w:p w14:paraId="24376FC4" w14:textId="77777777" w:rsidR="005C310B" w:rsidRPr="00B02A0B" w:rsidRDefault="005C310B" w:rsidP="005C310B">
      <w:pPr>
        <w:pStyle w:val="B3"/>
        <w:rPr>
          <w:lang w:val="en-US"/>
        </w:rPr>
      </w:pPr>
      <w:proofErr w:type="spellStart"/>
      <w:r w:rsidRPr="00B02A0B">
        <w:rPr>
          <w:lang w:val="en-US"/>
        </w:rPr>
        <w:t>i</w:t>
      </w:r>
      <w:r w:rsidRPr="00B02A0B">
        <w:t>i</w:t>
      </w:r>
      <w:proofErr w:type="spellEnd"/>
      <w:r w:rsidRPr="00B02A0B">
        <w:t>)</w:t>
      </w:r>
      <w:r w:rsidRPr="00B02A0B">
        <w:tab/>
        <w:t xml:space="preserve">shall release the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t xml:space="preserve">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w:t>
      </w:r>
      <w:proofErr w:type="spellStart"/>
      <w:r w:rsidRPr="00B02A0B">
        <w:t>MCData</w:t>
      </w:r>
      <w:proofErr w:type="spellEnd"/>
      <w:r w:rsidRPr="00B02A0B">
        <w:t xml:space="preserve">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then the participating </w:t>
      </w:r>
      <w:proofErr w:type="spellStart"/>
      <w:r w:rsidRPr="00B02A0B">
        <w:t>MCData</w:t>
      </w:r>
      <w:proofErr w:type="spellEnd"/>
      <w:r w:rsidRPr="00B02A0B">
        <w:t xml:space="preserve"> function shall:</w:t>
      </w:r>
    </w:p>
    <w:p w14:paraId="68E48FBB" w14:textId="77777777" w:rsidR="005C310B" w:rsidRPr="00B02A0B" w:rsidRDefault="005C310B" w:rsidP="005C310B">
      <w:pPr>
        <w:pStyle w:val="B3"/>
      </w:pPr>
      <w:proofErr w:type="spellStart"/>
      <w:r w:rsidRPr="00B02A0B">
        <w:t>i</w:t>
      </w:r>
      <w:proofErr w:type="spellEnd"/>
      <w:r w:rsidRPr="00B02A0B">
        <w:rPr>
          <w:lang w:val="en-US"/>
        </w:rPr>
        <w:t>)</w:t>
      </w:r>
      <w:r w:rsidRPr="00B02A0B">
        <w:t>_</w:t>
      </w:r>
      <w:r w:rsidRPr="00B02A0B">
        <w:tab/>
        <w:t xml:space="preserve">interact with the media plane as specified in 3GPP TS 24.582 [15] for disconnecting the media plane resources towards the </w:t>
      </w:r>
      <w:proofErr w:type="spellStart"/>
      <w:r w:rsidRPr="00B02A0B">
        <w:t>MCData</w:t>
      </w:r>
      <w:proofErr w:type="spellEnd"/>
      <w:r w:rsidRPr="00B02A0B">
        <w:t xml:space="preserve"> </w:t>
      </w:r>
      <w:r w:rsidRPr="00B02A0B">
        <w:rPr>
          <w:lang w:val="en-US"/>
        </w:rPr>
        <w:t>c</w:t>
      </w:r>
      <w:proofErr w:type="spellStart"/>
      <w:r w:rsidRPr="00B02A0B">
        <w:t>lient</w:t>
      </w:r>
      <w:proofErr w:type="spellEnd"/>
      <w:r w:rsidRPr="00B02A0B">
        <w: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 xml:space="preserve">Upon receiving a SIP 200 (OK) response to the SIP BYE request from the remote side, the participating </w:t>
      </w:r>
      <w:proofErr w:type="spellStart"/>
      <w:r w:rsidRPr="00B02A0B">
        <w:t>MCData</w:t>
      </w:r>
      <w:proofErr w:type="spellEnd"/>
      <w:r w:rsidRPr="00B02A0B">
        <w:t xml:space="preserve">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proofErr w:type="spellStart"/>
      <w:r w:rsidRPr="00B02A0B">
        <w:t>MCData</w:t>
      </w:r>
      <w:proofErr w:type="spellEnd"/>
      <w:r w:rsidRPr="00B02A0B">
        <w:t xml:space="preserve"> </w:t>
      </w:r>
      <w:r w:rsidRPr="00B02A0B">
        <w:rPr>
          <w:lang w:val="en-US"/>
        </w:rPr>
        <w:t>c</w:t>
      </w:r>
      <w:proofErr w:type="spellStart"/>
      <w:r w:rsidRPr="00B02A0B">
        <w:t>lient</w:t>
      </w:r>
      <w:proofErr w:type="spellEnd"/>
      <w:r w:rsidRPr="00B02A0B">
        <w: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w:t>
      </w:r>
      <w:proofErr w:type="spellStart"/>
      <w:r w:rsidRPr="00B02A0B">
        <w:t>MCData</w:t>
      </w:r>
      <w:proofErr w:type="spellEnd"/>
      <w:r w:rsidRPr="00B02A0B">
        <w:t xml:space="preserve"> </w:t>
      </w:r>
      <w:r w:rsidRPr="00B02A0B">
        <w:rPr>
          <w:lang w:val="en-US"/>
        </w:rPr>
        <w:t>c</w:t>
      </w:r>
      <w:proofErr w:type="spellStart"/>
      <w:r w:rsidRPr="00B02A0B">
        <w:t>lient</w:t>
      </w:r>
      <w:proofErr w:type="spellEnd"/>
      <w:r w:rsidRPr="00B02A0B">
        <w:t>.</w:t>
      </w:r>
    </w:p>
    <w:p w14:paraId="30287DB8" w14:textId="77777777" w:rsidR="005C310B" w:rsidRPr="00B02A0B" w:rsidRDefault="005C310B" w:rsidP="007D34FE">
      <w:pPr>
        <w:pStyle w:val="Heading5"/>
        <w:rPr>
          <w:lang w:val="en-US"/>
        </w:rPr>
      </w:pPr>
      <w:bookmarkStart w:id="6446" w:name="_Toc11410550"/>
      <w:bookmarkStart w:id="6447" w:name="_Toc27496464"/>
      <w:bookmarkStart w:id="6448" w:name="_Toc36108205"/>
      <w:bookmarkStart w:id="6449" w:name="_Toc44598966"/>
      <w:bookmarkStart w:id="6450" w:name="_Toc44602821"/>
      <w:bookmarkStart w:id="6451" w:name="_Toc45197998"/>
      <w:bookmarkStart w:id="6452" w:name="_Toc45696031"/>
      <w:bookmarkStart w:id="6453" w:name="_Toc51851487"/>
      <w:bookmarkStart w:id="6454" w:name="_Toc92225108"/>
      <w:bookmarkStart w:id="6455" w:name="_Toc131378937"/>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proofErr w:type="spellStart"/>
      <w:r w:rsidRPr="00B02A0B">
        <w:t>articipating</w:t>
      </w:r>
      <w:proofErr w:type="spellEnd"/>
      <w:r w:rsidRPr="00B02A0B">
        <w:t xml:space="preserve"> </w:t>
      </w:r>
      <w:proofErr w:type="spellStart"/>
      <w:r w:rsidRPr="00B02A0B">
        <w:t>MCData</w:t>
      </w:r>
      <w:proofErr w:type="spellEnd"/>
      <w:r w:rsidRPr="00B02A0B">
        <w:t xml:space="preserve"> function initiated</w:t>
      </w:r>
      <w:bookmarkEnd w:id="6446"/>
      <w:r w:rsidRPr="00B02A0B">
        <w:rPr>
          <w:lang w:val="en-US"/>
        </w:rPr>
        <w:t xml:space="preserve"> release</w:t>
      </w:r>
      <w:bookmarkEnd w:id="6447"/>
      <w:bookmarkEnd w:id="6448"/>
      <w:bookmarkEnd w:id="6449"/>
      <w:bookmarkEnd w:id="6450"/>
      <w:bookmarkEnd w:id="6451"/>
      <w:bookmarkEnd w:id="6452"/>
      <w:bookmarkEnd w:id="6453"/>
      <w:bookmarkEnd w:id="6454"/>
      <w:bookmarkEnd w:id="6455"/>
    </w:p>
    <w:p w14:paraId="1C6BC906" w14:textId="77777777" w:rsidR="005C310B" w:rsidRPr="00B02A0B" w:rsidRDefault="005C310B" w:rsidP="005C310B">
      <w:r w:rsidRPr="00B02A0B">
        <w:t xml:space="preserve">When a participating </w:t>
      </w:r>
      <w:proofErr w:type="spellStart"/>
      <w:r w:rsidRPr="00B02A0B">
        <w:t>MCData</w:t>
      </w:r>
      <w:proofErr w:type="spellEnd"/>
      <w:r w:rsidRPr="00B02A0B">
        <w:t xml:space="preserve"> function needs to release a pre-established session as created in clause 8.2.2, the participating </w:t>
      </w:r>
      <w:proofErr w:type="spellStart"/>
      <w:r w:rsidRPr="00B02A0B">
        <w:t>MCData</w:t>
      </w:r>
      <w:proofErr w:type="spellEnd"/>
      <w:r w:rsidRPr="00B02A0B">
        <w:t xml:space="preserve">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w:t>
      </w:r>
      <w:proofErr w:type="spellStart"/>
      <w:r w:rsidRPr="00B02A0B">
        <w:rPr>
          <w:lang w:val="en-US"/>
        </w:rPr>
        <w:t>MCData</w:t>
      </w:r>
      <w:proofErr w:type="spellEnd"/>
      <w:r w:rsidRPr="00B02A0B">
        <w:rPr>
          <w:lang w:val="en-US"/>
        </w:rPr>
        <w:t xml:space="preserve"> calls that are using the pre-established session. The </w:t>
      </w:r>
      <w:r w:rsidRPr="00B02A0B">
        <w:t xml:space="preserve">participating </w:t>
      </w:r>
      <w:proofErr w:type="spellStart"/>
      <w:r w:rsidRPr="00B02A0B">
        <w:t>MCData</w:t>
      </w:r>
      <w:proofErr w:type="spellEnd"/>
      <w:r w:rsidRPr="00B02A0B">
        <w:t xml:space="preserve"> f</w:t>
      </w:r>
      <w:r w:rsidRPr="00B02A0B">
        <w:rPr>
          <w:lang w:val="en-US"/>
        </w:rPr>
        <w:t>u</w:t>
      </w:r>
      <w:proofErr w:type="spellStart"/>
      <w:r w:rsidRPr="00B02A0B">
        <w:t>nction</w:t>
      </w:r>
      <w:proofErr w:type="spellEnd"/>
      <w:r w:rsidRPr="00B02A0B">
        <w:rPr>
          <w:lang w:val="en-US"/>
        </w:rPr>
        <w:t xml:space="preserve"> </w:t>
      </w:r>
      <w:r w:rsidRPr="00B02A0B">
        <w:t xml:space="preserve">shall remove the </w:t>
      </w:r>
      <w:proofErr w:type="spellStart"/>
      <w:r w:rsidRPr="00B02A0B">
        <w:t>MCData</w:t>
      </w:r>
      <w:proofErr w:type="spellEnd"/>
      <w:r w:rsidRPr="00B02A0B">
        <w:t xml:space="preserve"> client from the </w:t>
      </w:r>
      <w:proofErr w:type="spellStart"/>
      <w:r w:rsidRPr="00B02A0B">
        <w:t>MCData</w:t>
      </w:r>
      <w:proofErr w:type="spellEnd"/>
      <w:r w:rsidRPr="00B02A0B">
        <w:t xml:space="preserve">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w:t>
      </w:r>
      <w:proofErr w:type="spellStart"/>
      <w:r w:rsidRPr="00B02A0B">
        <w:t>MCData</w:t>
      </w:r>
      <w:proofErr w:type="spellEnd"/>
      <w:r w:rsidRPr="00B02A0B">
        <w:t xml:space="preserve">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proofErr w:type="spellStart"/>
      <w:r w:rsidRPr="00B02A0B">
        <w:t>pon</w:t>
      </w:r>
      <w:proofErr w:type="spellEnd"/>
      <w:r w:rsidRPr="00B02A0B">
        <w:t xml:space="preserve">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56" w:name="_Toc27496465"/>
      <w:bookmarkStart w:id="6457" w:name="_Toc36108206"/>
      <w:bookmarkStart w:id="6458" w:name="_Toc44598967"/>
      <w:bookmarkStart w:id="6459" w:name="_Toc44602822"/>
      <w:bookmarkStart w:id="6460" w:name="_Toc45197999"/>
      <w:bookmarkStart w:id="6461" w:name="_Toc45696032"/>
      <w:bookmarkStart w:id="6462" w:name="_Toc51851488"/>
      <w:bookmarkStart w:id="6463" w:name="_Toc92225109"/>
      <w:bookmarkStart w:id="6464" w:name="_Toc131378938"/>
      <w:r w:rsidRPr="00B02A0B">
        <w:t>18.3.4</w:t>
      </w:r>
      <w:r w:rsidRPr="00B02A0B">
        <w:tab/>
        <w:t>Session modification</w:t>
      </w:r>
      <w:bookmarkEnd w:id="6456"/>
      <w:bookmarkEnd w:id="6457"/>
      <w:bookmarkEnd w:id="6458"/>
      <w:bookmarkEnd w:id="6459"/>
      <w:bookmarkEnd w:id="6460"/>
      <w:bookmarkEnd w:id="6461"/>
      <w:bookmarkEnd w:id="6462"/>
      <w:bookmarkEnd w:id="6463"/>
      <w:bookmarkEnd w:id="6464"/>
    </w:p>
    <w:p w14:paraId="46E08DC2" w14:textId="77777777" w:rsidR="005C310B" w:rsidRPr="00B02A0B" w:rsidRDefault="005C310B" w:rsidP="007D34FE">
      <w:pPr>
        <w:pStyle w:val="Heading4"/>
      </w:pPr>
      <w:bookmarkStart w:id="6465" w:name="_Toc20155768"/>
      <w:bookmarkStart w:id="6466" w:name="_Toc27500923"/>
      <w:bookmarkStart w:id="6467" w:name="_Toc36108207"/>
      <w:bookmarkStart w:id="6468" w:name="_Toc44598968"/>
      <w:bookmarkStart w:id="6469" w:name="_Toc44602823"/>
      <w:bookmarkStart w:id="6470" w:name="_Toc45198000"/>
      <w:bookmarkStart w:id="6471" w:name="_Toc45696033"/>
      <w:bookmarkStart w:id="6472" w:name="_Toc51851489"/>
      <w:bookmarkStart w:id="6473" w:name="_Toc92225110"/>
      <w:bookmarkStart w:id="6474" w:name="_Toc11411141"/>
      <w:bookmarkStart w:id="6475" w:name="_Toc27496466"/>
      <w:bookmarkStart w:id="6476" w:name="_Toc131378939"/>
      <w:r w:rsidRPr="00B02A0B">
        <w:t>18.3.4.1</w:t>
      </w:r>
      <w:r w:rsidRPr="00B02A0B">
        <w:tab/>
      </w:r>
      <w:proofErr w:type="spellStart"/>
      <w:r w:rsidRPr="00B02A0B">
        <w:t>MCData</w:t>
      </w:r>
      <w:proofErr w:type="spellEnd"/>
      <w:r w:rsidRPr="00B02A0B">
        <w:t xml:space="preserve"> client procedures</w:t>
      </w:r>
      <w:bookmarkEnd w:id="6465"/>
      <w:bookmarkEnd w:id="6466"/>
      <w:bookmarkEnd w:id="6467"/>
      <w:bookmarkEnd w:id="6468"/>
      <w:bookmarkEnd w:id="6469"/>
      <w:bookmarkEnd w:id="6470"/>
      <w:bookmarkEnd w:id="6471"/>
      <w:bookmarkEnd w:id="6472"/>
      <w:bookmarkEnd w:id="6473"/>
      <w:bookmarkEnd w:id="6476"/>
    </w:p>
    <w:p w14:paraId="2FAB1BA7" w14:textId="77777777" w:rsidR="005C310B" w:rsidRPr="00B02A0B" w:rsidRDefault="005C310B" w:rsidP="007D34FE">
      <w:pPr>
        <w:pStyle w:val="Heading5"/>
      </w:pPr>
      <w:bookmarkStart w:id="6477" w:name="_Toc20155769"/>
      <w:bookmarkStart w:id="6478" w:name="_Toc27500924"/>
      <w:bookmarkStart w:id="6479" w:name="_Toc36108208"/>
      <w:bookmarkStart w:id="6480" w:name="_Toc44598969"/>
      <w:bookmarkStart w:id="6481" w:name="_Toc44602824"/>
      <w:bookmarkStart w:id="6482" w:name="_Toc45198001"/>
      <w:bookmarkStart w:id="6483" w:name="_Toc45696034"/>
      <w:bookmarkStart w:id="6484" w:name="_Toc51851490"/>
      <w:bookmarkStart w:id="6485" w:name="_Toc92225111"/>
      <w:bookmarkStart w:id="6486" w:name="_Toc131378940"/>
      <w:r w:rsidRPr="00B02A0B">
        <w:t>18.3.4.1.1</w:t>
      </w:r>
      <w:r w:rsidRPr="00B02A0B">
        <w:tab/>
      </w:r>
      <w:proofErr w:type="spellStart"/>
      <w:r w:rsidRPr="00B02A0B">
        <w:t>MCData</w:t>
      </w:r>
      <w:proofErr w:type="spellEnd"/>
      <w:r w:rsidRPr="00B02A0B">
        <w:t xml:space="preserve"> client initiated</w:t>
      </w:r>
      <w:bookmarkEnd w:id="6477"/>
      <w:bookmarkEnd w:id="6478"/>
      <w:bookmarkEnd w:id="6479"/>
      <w:bookmarkEnd w:id="6480"/>
      <w:bookmarkEnd w:id="6481"/>
      <w:bookmarkEnd w:id="6482"/>
      <w:bookmarkEnd w:id="6483"/>
      <w:bookmarkEnd w:id="6484"/>
      <w:bookmarkEnd w:id="6485"/>
      <w:bookmarkEnd w:id="6486"/>
    </w:p>
    <w:p w14:paraId="37DEEEA5" w14:textId="77777777" w:rsidR="00B02A0B" w:rsidRPr="00B02A0B" w:rsidRDefault="005C310B" w:rsidP="005C310B">
      <w:r w:rsidRPr="00B02A0B">
        <w:t xml:space="preserve">When the </w:t>
      </w:r>
      <w:proofErr w:type="spellStart"/>
      <w:r w:rsidRPr="00B02A0B">
        <w:t>MCData</w:t>
      </w:r>
      <w:proofErr w:type="spellEnd"/>
      <w:r w:rsidRPr="00B02A0B">
        <w:t xml:space="preserve"> client needs to modify the pre-established session outside of an </w:t>
      </w:r>
      <w:proofErr w:type="spellStart"/>
      <w:r w:rsidRPr="00B02A0B">
        <w:t>MCData</w:t>
      </w:r>
      <w:proofErr w:type="spellEnd"/>
      <w:r w:rsidRPr="00B02A0B">
        <w:t xml:space="preserve"> session, the </w:t>
      </w:r>
      <w:proofErr w:type="spellStart"/>
      <w:r w:rsidRPr="00B02A0B">
        <w:t>MCData</w:t>
      </w:r>
      <w:proofErr w:type="spellEnd"/>
      <w:r w:rsidRPr="00B02A0B">
        <w:t xml:space="preserve">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 xml:space="preserve">and </w:t>
      </w:r>
      <w:proofErr w:type="spellStart"/>
      <w:r w:rsidRPr="00B02A0B">
        <w:rPr>
          <w:lang w:val="en-US"/>
        </w:rPr>
        <w:t>i</w:t>
      </w:r>
      <w:r w:rsidRPr="00B02A0B">
        <w:t>nclude</w:t>
      </w:r>
      <w:proofErr w:type="spellEnd"/>
      <w:r w:rsidRPr="00B02A0B">
        <w:t xml:space="preserv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w:t>
      </w:r>
      <w:proofErr w:type="spellStart"/>
      <w:r w:rsidRPr="00B02A0B">
        <w:t>MCData</w:t>
      </w:r>
      <w:proofErr w:type="spellEnd"/>
      <w:r w:rsidRPr="00B02A0B">
        <w:t xml:space="preserve"> </w:t>
      </w:r>
      <w:r w:rsidRPr="00B02A0B">
        <w:rPr>
          <w:lang w:val="en-US"/>
        </w:rPr>
        <w:t>s</w:t>
      </w:r>
      <w:proofErr w:type="spellStart"/>
      <w:r w:rsidRPr="00B02A0B">
        <w:t>erver</w:t>
      </w:r>
      <w:proofErr w:type="spellEnd"/>
      <w:r w:rsidRPr="00B02A0B">
        <w:t xml:space="preserve"> according to the rules and procedures of 3GPP TS 24.229 [5].</w:t>
      </w:r>
    </w:p>
    <w:p w14:paraId="20BE25EF" w14:textId="77777777" w:rsidR="005C310B" w:rsidRPr="00B02A0B" w:rsidRDefault="005C310B" w:rsidP="005C310B">
      <w:r w:rsidRPr="00B02A0B">
        <w:t xml:space="preserve">On receipt of the SIP 200 (OK) response the </w:t>
      </w:r>
      <w:proofErr w:type="spellStart"/>
      <w:r w:rsidRPr="00B02A0B">
        <w:t>MCData</w:t>
      </w:r>
      <w:proofErr w:type="spellEnd"/>
      <w:r w:rsidRPr="00B02A0B">
        <w:t xml:space="preserve">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that is currently used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w:t>
      </w:r>
      <w:proofErr w:type="spellStart"/>
      <w:r w:rsidRPr="00B02A0B">
        <w:t>MCData</w:t>
      </w:r>
      <w:proofErr w:type="spellEnd"/>
      <w:r w:rsidRPr="00B02A0B">
        <w:t xml:space="preserve"> </w:t>
      </w:r>
      <w:r w:rsidRPr="00B02A0B">
        <w:rPr>
          <w:lang w:val="en-US"/>
        </w:rPr>
        <w:t>c</w:t>
      </w:r>
      <w:proofErr w:type="spellStart"/>
      <w:r w:rsidRPr="00B02A0B">
        <w:t>lient</w:t>
      </w:r>
      <w:proofErr w:type="spellEnd"/>
      <w:r w:rsidRPr="00B02A0B">
        <w:t xml:space="preserve"> keeps resources for previously agreed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and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87" w:name="_Toc20155770"/>
      <w:bookmarkStart w:id="6488" w:name="_Toc27500925"/>
      <w:bookmarkStart w:id="6489" w:name="_Toc36108209"/>
      <w:bookmarkStart w:id="6490" w:name="_Toc44598970"/>
      <w:bookmarkStart w:id="6491" w:name="_Toc44602825"/>
      <w:bookmarkStart w:id="6492" w:name="_Toc45198002"/>
      <w:bookmarkStart w:id="6493" w:name="_Toc45696035"/>
      <w:bookmarkStart w:id="6494" w:name="_Toc51851491"/>
      <w:bookmarkStart w:id="6495" w:name="_Toc92225112"/>
      <w:bookmarkStart w:id="6496" w:name="_Toc131378941"/>
      <w:r w:rsidRPr="00B02A0B">
        <w:t>18.3.4.1.2</w:t>
      </w:r>
      <w:r w:rsidRPr="00B02A0B">
        <w:tab/>
      </w:r>
      <w:bookmarkEnd w:id="6487"/>
      <w:bookmarkEnd w:id="6488"/>
      <w:proofErr w:type="spellStart"/>
      <w:r w:rsidRPr="00B02A0B">
        <w:t>MCData</w:t>
      </w:r>
      <w:proofErr w:type="spellEnd"/>
      <w:r w:rsidRPr="00B02A0B">
        <w:t xml:space="preserve"> client receives SIP UPDATE or SIP re-INVITE request</w:t>
      </w:r>
      <w:bookmarkEnd w:id="6489"/>
      <w:bookmarkEnd w:id="6490"/>
      <w:bookmarkEnd w:id="6491"/>
      <w:bookmarkEnd w:id="6492"/>
      <w:bookmarkEnd w:id="6493"/>
      <w:bookmarkEnd w:id="6494"/>
      <w:bookmarkEnd w:id="6495"/>
      <w:bookmarkEnd w:id="6496"/>
    </w:p>
    <w:p w14:paraId="34D01129" w14:textId="77777777" w:rsidR="005C310B" w:rsidRPr="00B02A0B" w:rsidRDefault="005C310B" w:rsidP="005C310B">
      <w:r w:rsidRPr="00B02A0B">
        <w:t xml:space="preserve">Upon receiving a SIP UPDATE request or a SIP re-INVITE request to modify an existing pre-established session without associated </w:t>
      </w:r>
      <w:proofErr w:type="spellStart"/>
      <w:r w:rsidRPr="00B02A0B">
        <w:t>MCData</w:t>
      </w:r>
      <w:proofErr w:type="spellEnd"/>
      <w:r w:rsidRPr="00B02A0B">
        <w:t xml:space="preserve"> session, the </w:t>
      </w:r>
      <w:proofErr w:type="spellStart"/>
      <w:r w:rsidRPr="00B02A0B">
        <w:t>MCData</w:t>
      </w:r>
      <w:proofErr w:type="spellEnd"/>
      <w:r w:rsidRPr="00B02A0B">
        <w:t xml:space="preserve">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w:t>
      </w:r>
      <w:proofErr w:type="spellStart"/>
      <w:r w:rsidRPr="00B02A0B">
        <w:rPr>
          <w:lang w:val="en-US"/>
        </w:rPr>
        <w:t>MCData</w:t>
      </w:r>
      <w:proofErr w:type="spellEnd"/>
      <w:r w:rsidRPr="00B02A0B">
        <w:rPr>
          <w:lang w:val="en-US"/>
        </w:rPr>
        <w:t xml:space="preserve">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97" w:name="_Toc20155771"/>
      <w:bookmarkStart w:id="6498"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99" w:name="_Toc36108210"/>
      <w:bookmarkStart w:id="6500" w:name="_Toc44598971"/>
      <w:bookmarkStart w:id="6501" w:name="_Toc44602826"/>
      <w:bookmarkStart w:id="6502" w:name="_Toc45198003"/>
      <w:bookmarkStart w:id="6503" w:name="_Toc45696036"/>
      <w:bookmarkStart w:id="6504" w:name="_Toc51851492"/>
      <w:bookmarkStart w:id="6505" w:name="_Toc92225113"/>
      <w:bookmarkStart w:id="6506" w:name="_Toc131378942"/>
      <w:r w:rsidRPr="00B02A0B">
        <w:t>18.3.4.2</w:t>
      </w:r>
      <w:r w:rsidRPr="00B02A0B">
        <w:tab/>
        <w:t xml:space="preserve">Participating </w:t>
      </w:r>
      <w:proofErr w:type="spellStart"/>
      <w:r w:rsidRPr="00B02A0B">
        <w:t>MCData</w:t>
      </w:r>
      <w:proofErr w:type="spellEnd"/>
      <w:r w:rsidRPr="00B02A0B">
        <w:t xml:space="preserve"> function procedures</w:t>
      </w:r>
      <w:bookmarkEnd w:id="6497"/>
      <w:bookmarkEnd w:id="6498"/>
      <w:bookmarkEnd w:id="6499"/>
      <w:bookmarkEnd w:id="6500"/>
      <w:bookmarkEnd w:id="6501"/>
      <w:bookmarkEnd w:id="6502"/>
      <w:bookmarkEnd w:id="6503"/>
      <w:bookmarkEnd w:id="6504"/>
      <w:bookmarkEnd w:id="6505"/>
      <w:bookmarkEnd w:id="6506"/>
    </w:p>
    <w:p w14:paraId="626253C8" w14:textId="77777777" w:rsidR="005C310B" w:rsidRPr="00B02A0B" w:rsidRDefault="005C310B" w:rsidP="007D34FE">
      <w:pPr>
        <w:pStyle w:val="Heading5"/>
      </w:pPr>
      <w:bookmarkStart w:id="6507" w:name="_Toc20155772"/>
      <w:bookmarkStart w:id="6508" w:name="_Toc27500927"/>
      <w:bookmarkStart w:id="6509" w:name="_Toc36108211"/>
      <w:bookmarkStart w:id="6510" w:name="_Toc44598972"/>
      <w:bookmarkStart w:id="6511" w:name="_Toc44602827"/>
      <w:bookmarkStart w:id="6512" w:name="_Toc45198004"/>
      <w:bookmarkStart w:id="6513" w:name="_Toc45696037"/>
      <w:bookmarkStart w:id="6514" w:name="_Toc51851493"/>
      <w:bookmarkStart w:id="6515" w:name="_Toc92225114"/>
      <w:bookmarkStart w:id="6516" w:name="_Toc131378943"/>
      <w:r w:rsidRPr="00B02A0B">
        <w:t>18.3.4.</w:t>
      </w:r>
      <w:r w:rsidRPr="00B02A0B">
        <w:rPr>
          <w:lang w:val="en-US"/>
        </w:rPr>
        <w:t>2</w:t>
      </w:r>
      <w:r w:rsidRPr="00B02A0B">
        <w:t>.1</w:t>
      </w:r>
      <w:bookmarkEnd w:id="6507"/>
      <w:bookmarkEnd w:id="6508"/>
      <w:r w:rsidRPr="00B02A0B">
        <w:tab/>
        <w:t xml:space="preserve">Reception of a SIP UPDATE or SIP re-INVITE request from served </w:t>
      </w:r>
      <w:proofErr w:type="spellStart"/>
      <w:r w:rsidRPr="00B02A0B">
        <w:t>MCData</w:t>
      </w:r>
      <w:proofErr w:type="spellEnd"/>
      <w:r w:rsidRPr="00B02A0B">
        <w:t xml:space="preserve"> client</w:t>
      </w:r>
      <w:bookmarkEnd w:id="6509"/>
      <w:bookmarkEnd w:id="6510"/>
      <w:bookmarkEnd w:id="6511"/>
      <w:bookmarkEnd w:id="6512"/>
      <w:bookmarkEnd w:id="6513"/>
      <w:bookmarkEnd w:id="6514"/>
      <w:bookmarkEnd w:id="6515"/>
      <w:bookmarkEnd w:id="6516"/>
    </w:p>
    <w:p w14:paraId="7134FD8A" w14:textId="77777777" w:rsidR="005C310B" w:rsidRPr="00B02A0B" w:rsidRDefault="005C310B" w:rsidP="005C310B">
      <w:r w:rsidRPr="00B02A0B">
        <w:t xml:space="preserve">Upon receiving a SIP UPDATE request or a SIP re-INVITE request to modify an existing pre-established session without associated </w:t>
      </w:r>
      <w:proofErr w:type="spellStart"/>
      <w:r w:rsidRPr="00B02A0B">
        <w:t>MCData</w:t>
      </w:r>
      <w:proofErr w:type="spellEnd"/>
      <w:r w:rsidRPr="00B02A0B">
        <w:t xml:space="preserve"> session, the participating </w:t>
      </w:r>
      <w:proofErr w:type="spellStart"/>
      <w:r w:rsidRPr="00B02A0B">
        <w:t>MCData</w:t>
      </w:r>
      <w:proofErr w:type="spellEnd"/>
      <w:r w:rsidRPr="00B02A0B">
        <w:t xml:space="preserve">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participating </w:t>
      </w:r>
      <w:proofErr w:type="spellStart"/>
      <w:r w:rsidRPr="00B02A0B">
        <w:t>MCData</w:t>
      </w:r>
      <w:proofErr w:type="spellEnd"/>
      <w:r w:rsidRPr="00B02A0B">
        <w:t xml:space="preserve">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17" w:name="_Toc20155773"/>
      <w:bookmarkStart w:id="6518" w:name="_Toc27500928"/>
      <w:bookmarkStart w:id="6519" w:name="_Toc36108212"/>
      <w:bookmarkStart w:id="6520" w:name="_Toc44598973"/>
      <w:bookmarkStart w:id="6521" w:name="_Toc44602828"/>
      <w:bookmarkStart w:id="6522" w:name="_Toc45198005"/>
      <w:bookmarkStart w:id="6523" w:name="_Toc45696038"/>
      <w:bookmarkStart w:id="6524" w:name="_Toc51851494"/>
      <w:bookmarkStart w:id="6525" w:name="_Toc92225115"/>
      <w:bookmarkStart w:id="6526" w:name="_Toc131378944"/>
      <w:r w:rsidRPr="00B02A0B">
        <w:t>18.3.4.</w:t>
      </w:r>
      <w:r w:rsidRPr="00B02A0B">
        <w:rPr>
          <w:lang w:val="en-US"/>
        </w:rPr>
        <w:t>2</w:t>
      </w:r>
      <w:r w:rsidRPr="00B02A0B">
        <w:t>.2</w:t>
      </w:r>
      <w:r w:rsidRPr="00B02A0B">
        <w:tab/>
      </w:r>
      <w:r w:rsidRPr="00B02A0B">
        <w:rPr>
          <w:lang w:val="en-US"/>
        </w:rPr>
        <w:t>P</w:t>
      </w:r>
      <w:proofErr w:type="spellStart"/>
      <w:r w:rsidRPr="00B02A0B">
        <w:t>articipating</w:t>
      </w:r>
      <w:proofErr w:type="spellEnd"/>
      <w:r w:rsidRPr="00B02A0B">
        <w:t xml:space="preserve"> </w:t>
      </w:r>
      <w:proofErr w:type="spellStart"/>
      <w:r w:rsidRPr="00B02A0B">
        <w:t>MCData</w:t>
      </w:r>
      <w:proofErr w:type="spellEnd"/>
      <w:r w:rsidRPr="00B02A0B">
        <w:t xml:space="preserve"> function initiated</w:t>
      </w:r>
      <w:bookmarkEnd w:id="6517"/>
      <w:bookmarkEnd w:id="6518"/>
      <w:bookmarkEnd w:id="6519"/>
      <w:bookmarkEnd w:id="6520"/>
      <w:bookmarkEnd w:id="6521"/>
      <w:bookmarkEnd w:id="6522"/>
      <w:bookmarkEnd w:id="6523"/>
      <w:bookmarkEnd w:id="6524"/>
      <w:bookmarkEnd w:id="6525"/>
      <w:bookmarkEnd w:id="6526"/>
    </w:p>
    <w:p w14:paraId="0E121DFE" w14:textId="77777777" w:rsidR="005C310B" w:rsidRPr="00B02A0B" w:rsidRDefault="005C310B" w:rsidP="005C310B">
      <w:r w:rsidRPr="00B02A0B">
        <w:t xml:space="preserve">When the participating </w:t>
      </w:r>
      <w:proofErr w:type="spellStart"/>
      <w:r w:rsidRPr="00B02A0B">
        <w:t>MCData</w:t>
      </w:r>
      <w:proofErr w:type="spellEnd"/>
      <w:r w:rsidRPr="00B02A0B">
        <w:t xml:space="preserve"> function needs to modify the pre-established session outside of an </w:t>
      </w:r>
      <w:proofErr w:type="spellStart"/>
      <w:r w:rsidRPr="00B02A0B">
        <w:t>MCData</w:t>
      </w:r>
      <w:proofErr w:type="spellEnd"/>
      <w:r w:rsidRPr="00B02A0B">
        <w:t xml:space="preserve"> session, the participating </w:t>
      </w:r>
      <w:proofErr w:type="spellStart"/>
      <w:r w:rsidRPr="00B02A0B">
        <w:t>MCData</w:t>
      </w:r>
      <w:proofErr w:type="spellEnd"/>
      <w:r w:rsidRPr="00B02A0B">
        <w:t xml:space="preserve">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w:t>
      </w:r>
      <w:proofErr w:type="spellStart"/>
      <w:r w:rsidRPr="00B02A0B">
        <w:t>MCData</w:t>
      </w:r>
      <w:proofErr w:type="spellEnd"/>
      <w:r w:rsidRPr="00B02A0B">
        <w:t xml:space="preserve">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 xml:space="preserve">On receipt of the SIP 200 (OK) response, the participating </w:t>
      </w:r>
      <w:proofErr w:type="spellStart"/>
      <w:r w:rsidRPr="00B02A0B">
        <w:t>MCData</w:t>
      </w:r>
      <w:proofErr w:type="spellEnd"/>
      <w:r w:rsidRPr="00B02A0B">
        <w:t xml:space="preserve">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that is currently used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accepted in the received SDP answer, that is not currently used by the </w:t>
      </w:r>
      <w:r w:rsidRPr="00B02A0B">
        <w:rPr>
          <w:lang w:val="en-US"/>
        </w:rPr>
        <w:t>p</w:t>
      </w:r>
      <w:proofErr w:type="spellStart"/>
      <w:r w:rsidRPr="00B02A0B">
        <w:t>articipant</w:t>
      </w:r>
      <w:proofErr w:type="spellEnd"/>
      <w:r w:rsidRPr="00B02A0B">
        <w:t xml:space="preserve">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w:t>
      </w:r>
    </w:p>
    <w:p w14:paraId="05C21129" w14:textId="77777777" w:rsidR="005C310B" w:rsidRPr="00B02A0B" w:rsidRDefault="005C310B" w:rsidP="005C310B">
      <w:pPr>
        <w:pStyle w:val="NO"/>
      </w:pPr>
      <w:r w:rsidRPr="00B02A0B">
        <w:t>NOTE:</w:t>
      </w:r>
      <w:r w:rsidRPr="00B02A0B">
        <w:tab/>
        <w:t xml:space="preserve">The participating </w:t>
      </w:r>
      <w:proofErr w:type="spellStart"/>
      <w:r w:rsidRPr="00B02A0B">
        <w:t>MCData</w:t>
      </w:r>
      <w:proofErr w:type="spellEnd"/>
      <w:r w:rsidRPr="00B02A0B">
        <w:t xml:space="preserve"> function keeps resources for previously agreed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27" w:name="_Toc36108213"/>
      <w:bookmarkStart w:id="6528" w:name="_Toc44598974"/>
      <w:bookmarkStart w:id="6529" w:name="_Toc44602829"/>
      <w:bookmarkStart w:id="6530" w:name="_Toc45198006"/>
      <w:bookmarkStart w:id="6531" w:name="_Toc45696039"/>
      <w:bookmarkStart w:id="6532" w:name="_Toc51851495"/>
      <w:bookmarkStart w:id="6533" w:name="_Toc92225116"/>
      <w:bookmarkStart w:id="6534" w:name="_Toc131378945"/>
      <w:r w:rsidRPr="00B02A0B">
        <w:t>19</w:t>
      </w:r>
      <w:r w:rsidRPr="00B02A0B">
        <w:tab/>
        <w:t>MBMS transmission usage procedure</w:t>
      </w:r>
      <w:bookmarkEnd w:id="6474"/>
      <w:bookmarkEnd w:id="6475"/>
      <w:bookmarkEnd w:id="6527"/>
      <w:bookmarkEnd w:id="6528"/>
      <w:bookmarkEnd w:id="6529"/>
      <w:bookmarkEnd w:id="6530"/>
      <w:bookmarkEnd w:id="6531"/>
      <w:bookmarkEnd w:id="6532"/>
      <w:bookmarkEnd w:id="6533"/>
      <w:bookmarkEnd w:id="6534"/>
    </w:p>
    <w:p w14:paraId="38D2F4F8" w14:textId="77777777" w:rsidR="005C310B" w:rsidRPr="00B02A0B" w:rsidRDefault="005C310B" w:rsidP="007D34FE">
      <w:pPr>
        <w:pStyle w:val="Heading2"/>
      </w:pPr>
      <w:bookmarkStart w:id="6535" w:name="_Toc11411142"/>
      <w:bookmarkStart w:id="6536" w:name="_Toc27496467"/>
      <w:bookmarkStart w:id="6537" w:name="_Toc36108214"/>
      <w:bookmarkStart w:id="6538" w:name="_Toc44598975"/>
      <w:bookmarkStart w:id="6539" w:name="_Toc44602830"/>
      <w:bookmarkStart w:id="6540" w:name="_Toc45198007"/>
      <w:bookmarkStart w:id="6541" w:name="_Toc45696040"/>
      <w:bookmarkStart w:id="6542" w:name="_Toc51851496"/>
      <w:bookmarkStart w:id="6543" w:name="_Toc92225117"/>
      <w:bookmarkStart w:id="6544" w:name="_Toc131378946"/>
      <w:r w:rsidRPr="00B02A0B">
        <w:t>19.1</w:t>
      </w:r>
      <w:r w:rsidRPr="00B02A0B">
        <w:tab/>
        <w:t>General</w:t>
      </w:r>
      <w:bookmarkEnd w:id="6535"/>
      <w:bookmarkEnd w:id="6536"/>
      <w:bookmarkEnd w:id="6537"/>
      <w:bookmarkEnd w:id="6538"/>
      <w:bookmarkEnd w:id="6539"/>
      <w:bookmarkEnd w:id="6540"/>
      <w:bookmarkEnd w:id="6541"/>
      <w:bookmarkEnd w:id="6542"/>
      <w:bookmarkEnd w:id="6543"/>
      <w:bookmarkEnd w:id="6544"/>
    </w:p>
    <w:p w14:paraId="100C94D5" w14:textId="77777777" w:rsidR="005C310B" w:rsidRPr="00B02A0B" w:rsidRDefault="005C310B" w:rsidP="005C310B">
      <w:r w:rsidRPr="00B02A0B">
        <w:t xml:space="preserve">This clause describes the participating </w:t>
      </w:r>
      <w:proofErr w:type="spellStart"/>
      <w:r w:rsidRPr="00B02A0B">
        <w:t>MCData</w:t>
      </w:r>
      <w:proofErr w:type="spellEnd"/>
      <w:r w:rsidRPr="00B02A0B">
        <w:t xml:space="preserve"> function and the </w:t>
      </w:r>
      <w:proofErr w:type="spellStart"/>
      <w:r w:rsidRPr="00B02A0B">
        <w:t>MCData</w:t>
      </w:r>
      <w:proofErr w:type="spellEnd"/>
      <w:r w:rsidRPr="00B02A0B">
        <w:t xml:space="preserve">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 xml:space="preserve">This clause contains references to the MBMS Subchannel control messages Map Group To Bearer and </w:t>
      </w:r>
      <w:proofErr w:type="spellStart"/>
      <w:r w:rsidRPr="00B02A0B">
        <w:t>Unmap</w:t>
      </w:r>
      <w:proofErr w:type="spellEnd"/>
      <w:r w:rsidRPr="00B02A0B">
        <w:t xml:space="preserve"> Group To Bearer defined in 3GPP TS 24.582 [15].</w:t>
      </w:r>
    </w:p>
    <w:p w14:paraId="301D0395" w14:textId="77777777" w:rsidR="005C310B" w:rsidRPr="00B02A0B" w:rsidRDefault="005C310B" w:rsidP="007D34FE">
      <w:pPr>
        <w:pStyle w:val="Heading2"/>
      </w:pPr>
      <w:bookmarkStart w:id="6545" w:name="_Toc11411143"/>
      <w:bookmarkStart w:id="6546" w:name="_Toc27496468"/>
      <w:bookmarkStart w:id="6547" w:name="_Toc36108215"/>
      <w:bookmarkStart w:id="6548" w:name="_Toc44598976"/>
      <w:bookmarkStart w:id="6549" w:name="_Toc44602831"/>
      <w:bookmarkStart w:id="6550" w:name="_Toc45198008"/>
      <w:bookmarkStart w:id="6551" w:name="_Toc45696041"/>
      <w:bookmarkStart w:id="6552" w:name="_Toc51851497"/>
      <w:bookmarkStart w:id="6553" w:name="_Toc92225118"/>
      <w:bookmarkStart w:id="6554" w:name="_Toc131378947"/>
      <w:r w:rsidRPr="00B02A0B">
        <w:t>19.2</w:t>
      </w:r>
      <w:r w:rsidRPr="00B02A0B">
        <w:tab/>
        <w:t xml:space="preserve">Participating </w:t>
      </w:r>
      <w:proofErr w:type="spellStart"/>
      <w:r w:rsidRPr="00B02A0B">
        <w:t>MCData</w:t>
      </w:r>
      <w:proofErr w:type="spellEnd"/>
      <w:r w:rsidRPr="00B02A0B">
        <w:t xml:space="preserve"> function MBMS usage procedures</w:t>
      </w:r>
      <w:bookmarkEnd w:id="6545"/>
      <w:bookmarkEnd w:id="6546"/>
      <w:bookmarkEnd w:id="6547"/>
      <w:bookmarkEnd w:id="6548"/>
      <w:bookmarkEnd w:id="6549"/>
      <w:bookmarkEnd w:id="6550"/>
      <w:bookmarkEnd w:id="6551"/>
      <w:bookmarkEnd w:id="6552"/>
      <w:bookmarkEnd w:id="6553"/>
      <w:bookmarkEnd w:id="6554"/>
    </w:p>
    <w:p w14:paraId="641F33E2" w14:textId="77777777" w:rsidR="005C310B" w:rsidRPr="00B02A0B" w:rsidRDefault="005C310B" w:rsidP="007D34FE">
      <w:pPr>
        <w:pStyle w:val="Heading3"/>
      </w:pPr>
      <w:bookmarkStart w:id="6555" w:name="_Toc11411144"/>
      <w:bookmarkStart w:id="6556" w:name="_Toc27496469"/>
      <w:bookmarkStart w:id="6557" w:name="_Toc36108216"/>
      <w:bookmarkStart w:id="6558" w:name="_Toc44598977"/>
      <w:bookmarkStart w:id="6559" w:name="_Toc44602832"/>
      <w:bookmarkStart w:id="6560" w:name="_Toc45198009"/>
      <w:bookmarkStart w:id="6561" w:name="_Toc45696042"/>
      <w:bookmarkStart w:id="6562" w:name="_Toc51851498"/>
      <w:bookmarkStart w:id="6563" w:name="_Toc92225119"/>
      <w:bookmarkStart w:id="6564" w:name="_Toc131378948"/>
      <w:r w:rsidRPr="00B02A0B">
        <w:t>19.2.1</w:t>
      </w:r>
      <w:r w:rsidRPr="00B02A0B">
        <w:tab/>
        <w:t>General</w:t>
      </w:r>
      <w:bookmarkEnd w:id="6555"/>
      <w:bookmarkEnd w:id="6556"/>
      <w:bookmarkEnd w:id="6557"/>
      <w:bookmarkEnd w:id="6558"/>
      <w:bookmarkEnd w:id="6559"/>
      <w:bookmarkEnd w:id="6560"/>
      <w:bookmarkEnd w:id="6561"/>
      <w:bookmarkEnd w:id="6562"/>
      <w:bookmarkEnd w:id="6563"/>
      <w:bookmarkEnd w:id="6564"/>
    </w:p>
    <w:p w14:paraId="1C164D41" w14:textId="77777777" w:rsidR="005C310B" w:rsidRPr="00B02A0B" w:rsidRDefault="005C310B" w:rsidP="005C310B">
      <w:r w:rsidRPr="00B02A0B">
        <w:t xml:space="preserve">This clause describes the procedures in the participating </w:t>
      </w:r>
      <w:proofErr w:type="spellStart"/>
      <w:r w:rsidRPr="00B02A0B">
        <w:t>MCData</w:t>
      </w:r>
      <w:proofErr w:type="spellEnd"/>
      <w:r w:rsidRPr="00B02A0B">
        <w:t xml:space="preserve"> function for:</w:t>
      </w:r>
    </w:p>
    <w:p w14:paraId="1E9E7C86" w14:textId="77777777" w:rsidR="005C310B" w:rsidRPr="00B02A0B" w:rsidRDefault="005C310B" w:rsidP="005C310B">
      <w:pPr>
        <w:pStyle w:val="B1"/>
      </w:pPr>
      <w:r w:rsidRPr="00B02A0B">
        <w:t>1)</w:t>
      </w:r>
      <w:r w:rsidRPr="00B02A0B">
        <w:tab/>
        <w:t xml:space="preserve">sending an MBMS bearer announcements to the </w:t>
      </w:r>
      <w:proofErr w:type="spellStart"/>
      <w:r w:rsidRPr="00B02A0B">
        <w:t>MCData</w:t>
      </w:r>
      <w:proofErr w:type="spellEnd"/>
      <w:r w:rsidRPr="00B02A0B">
        <w:t xml:space="preserve"> client;</w:t>
      </w:r>
    </w:p>
    <w:p w14:paraId="411BE637" w14:textId="77777777" w:rsidR="005C310B" w:rsidRPr="00B02A0B" w:rsidRDefault="005C310B" w:rsidP="005C310B">
      <w:pPr>
        <w:pStyle w:val="B1"/>
      </w:pPr>
      <w:r w:rsidRPr="00B02A0B">
        <w:t>2)</w:t>
      </w:r>
      <w:r w:rsidRPr="00B02A0B">
        <w:tab/>
        <w:t xml:space="preserve">receiving an MBMS bearer listening status from the </w:t>
      </w:r>
      <w:proofErr w:type="spellStart"/>
      <w:r w:rsidRPr="00B02A0B">
        <w:t>MCData</w:t>
      </w:r>
      <w:proofErr w:type="spellEnd"/>
      <w:r w:rsidRPr="00B02A0B">
        <w:t xml:space="preserve"> client; and</w:t>
      </w:r>
    </w:p>
    <w:p w14:paraId="665B9509" w14:textId="77777777" w:rsidR="005C310B" w:rsidRPr="00B02A0B" w:rsidRDefault="005C310B" w:rsidP="005C310B">
      <w:pPr>
        <w:pStyle w:val="B1"/>
      </w:pPr>
      <w:r w:rsidRPr="00B02A0B">
        <w:t>3)</w:t>
      </w:r>
      <w:r w:rsidRPr="00B02A0B">
        <w:tab/>
        <w:t xml:space="preserve">receiving an MBMS bearer suspension status from the </w:t>
      </w:r>
      <w:proofErr w:type="spellStart"/>
      <w:r w:rsidRPr="00B02A0B">
        <w:t>MCData</w:t>
      </w:r>
      <w:proofErr w:type="spellEnd"/>
      <w:r w:rsidRPr="00B02A0B">
        <w:t xml:space="preserve"> client.</w:t>
      </w:r>
    </w:p>
    <w:p w14:paraId="627157EE" w14:textId="77777777" w:rsidR="005C310B" w:rsidRPr="00B02A0B" w:rsidRDefault="005C310B" w:rsidP="007D34FE">
      <w:pPr>
        <w:pStyle w:val="Heading3"/>
      </w:pPr>
      <w:bookmarkStart w:id="6565" w:name="_Toc11411145"/>
      <w:bookmarkStart w:id="6566" w:name="_Toc27496470"/>
      <w:bookmarkStart w:id="6567" w:name="_Toc36108217"/>
      <w:bookmarkStart w:id="6568" w:name="_Toc44598978"/>
      <w:bookmarkStart w:id="6569" w:name="_Toc44602833"/>
      <w:bookmarkStart w:id="6570" w:name="_Toc45198010"/>
      <w:bookmarkStart w:id="6571" w:name="_Toc45696043"/>
      <w:bookmarkStart w:id="6572" w:name="_Toc51851499"/>
      <w:bookmarkStart w:id="6573" w:name="_Toc92225120"/>
      <w:bookmarkStart w:id="6574" w:name="_Toc131378949"/>
      <w:r w:rsidRPr="00B02A0B">
        <w:t>19.2.2</w:t>
      </w:r>
      <w:r w:rsidRPr="00B02A0B">
        <w:tab/>
        <w:t>Sending MBMS bearer announcement procedures</w:t>
      </w:r>
      <w:bookmarkEnd w:id="6565"/>
      <w:bookmarkEnd w:id="6566"/>
      <w:bookmarkEnd w:id="6567"/>
      <w:bookmarkEnd w:id="6568"/>
      <w:bookmarkEnd w:id="6569"/>
      <w:bookmarkEnd w:id="6570"/>
      <w:bookmarkEnd w:id="6571"/>
      <w:bookmarkEnd w:id="6572"/>
      <w:bookmarkEnd w:id="6573"/>
      <w:bookmarkEnd w:id="6574"/>
    </w:p>
    <w:p w14:paraId="31472140" w14:textId="77777777" w:rsidR="005C310B" w:rsidRPr="00B02A0B" w:rsidRDefault="005C310B" w:rsidP="007D34FE">
      <w:pPr>
        <w:pStyle w:val="Heading4"/>
      </w:pPr>
      <w:bookmarkStart w:id="6575" w:name="_Toc11411146"/>
      <w:bookmarkStart w:id="6576" w:name="_Toc27496471"/>
      <w:bookmarkStart w:id="6577" w:name="_Toc36108218"/>
      <w:bookmarkStart w:id="6578" w:name="_Toc44598979"/>
      <w:bookmarkStart w:id="6579" w:name="_Toc44602834"/>
      <w:bookmarkStart w:id="6580" w:name="_Toc45198011"/>
      <w:bookmarkStart w:id="6581" w:name="_Toc45696044"/>
      <w:bookmarkStart w:id="6582" w:name="_Toc51851500"/>
      <w:bookmarkStart w:id="6583" w:name="_Toc92225121"/>
      <w:bookmarkStart w:id="6584" w:name="_Toc131378950"/>
      <w:r w:rsidRPr="00B02A0B">
        <w:t>19.2.2.1</w:t>
      </w:r>
      <w:r w:rsidRPr="00B02A0B">
        <w:tab/>
        <w:t>General</w:t>
      </w:r>
      <w:bookmarkEnd w:id="6575"/>
      <w:bookmarkEnd w:id="6576"/>
      <w:bookmarkEnd w:id="6577"/>
      <w:bookmarkEnd w:id="6578"/>
      <w:bookmarkEnd w:id="6579"/>
      <w:bookmarkEnd w:id="6580"/>
      <w:bookmarkEnd w:id="6581"/>
      <w:bookmarkEnd w:id="6582"/>
      <w:bookmarkEnd w:id="6583"/>
      <w:bookmarkEnd w:id="6584"/>
    </w:p>
    <w:p w14:paraId="10D35B49" w14:textId="77777777" w:rsidR="005C310B" w:rsidRPr="00B02A0B" w:rsidRDefault="005C310B" w:rsidP="005C310B">
      <w:r w:rsidRPr="00B02A0B">
        <w:t xml:space="preserve">The availability of a MBMS bearer is announced to </w:t>
      </w:r>
      <w:proofErr w:type="spellStart"/>
      <w:r w:rsidRPr="00B02A0B">
        <w:t>MCData</w:t>
      </w:r>
      <w:proofErr w:type="spellEnd"/>
      <w:r w:rsidRPr="00B02A0B">
        <w:t xml:space="preserve">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w:t>
      </w:r>
      <w:proofErr w:type="spellStart"/>
      <w:r w:rsidRPr="00B02A0B">
        <w:rPr>
          <w:lang w:eastAsia="ko-KR"/>
        </w:rPr>
        <w:t>sdp</w:t>
      </w:r>
      <w:proofErr w:type="spellEnd"/>
      <w:r w:rsidRPr="00B02A0B">
        <w:rPr>
          <w:lang w:eastAsia="ko-KR"/>
        </w:rPr>
        <w:t xml:space="preserve"> MIME body, if included in the new MBMS bearer announcement message, fully replaces the existing application/</w:t>
      </w:r>
      <w:proofErr w:type="spellStart"/>
      <w:r w:rsidRPr="00B02A0B">
        <w:rPr>
          <w:lang w:eastAsia="ko-KR"/>
        </w:rPr>
        <w:t>sdp</w:t>
      </w:r>
      <w:proofErr w:type="spellEnd"/>
      <w:r w:rsidRPr="00B02A0B">
        <w:rPr>
          <w:lang w:eastAsia="ko-KR"/>
        </w:rPr>
        <w:t xml:space="preserve"> MIME body (which includes the MSCCK security key used to protect the general purpose MBMS subchannel).</w:t>
      </w:r>
    </w:p>
    <w:p w14:paraId="6D72B727" w14:textId="77777777" w:rsidR="005C310B" w:rsidRPr="00B02A0B" w:rsidRDefault="005C310B" w:rsidP="005C310B">
      <w:r w:rsidRPr="00B02A0B">
        <w:t xml:space="preserve">When and to whom the participating </w:t>
      </w:r>
      <w:proofErr w:type="spellStart"/>
      <w:r w:rsidRPr="00B02A0B">
        <w:t>MCData</w:t>
      </w:r>
      <w:proofErr w:type="spellEnd"/>
      <w:r w:rsidRPr="00B02A0B">
        <w:t xml:space="preserve"> function sends the MBMS bearer announcement is based on local policy in the participating </w:t>
      </w:r>
      <w:proofErr w:type="spellStart"/>
      <w:r w:rsidRPr="00B02A0B">
        <w:t>MCData</w:t>
      </w:r>
      <w:proofErr w:type="spellEnd"/>
      <w:r w:rsidRPr="00B02A0B">
        <w:t xml:space="preserve"> function.</w:t>
      </w:r>
    </w:p>
    <w:p w14:paraId="64E946DB" w14:textId="77777777" w:rsidR="005C310B" w:rsidRPr="00B02A0B" w:rsidRDefault="005C310B" w:rsidP="005C310B">
      <w:r w:rsidRPr="00B02A0B">
        <w:t xml:space="preserve">The following clauses describe how the participating </w:t>
      </w:r>
      <w:proofErr w:type="spellStart"/>
      <w:r w:rsidRPr="00B02A0B">
        <w:t>MCData</w:t>
      </w:r>
      <w:proofErr w:type="spellEnd"/>
      <w:r w:rsidRPr="00B02A0B">
        <w:t xml:space="preserve">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proofErr w:type="spellStart"/>
      <w:r w:rsidRPr="00B02A0B">
        <w:rPr>
          <w:lang w:val="en-US"/>
        </w:rPr>
        <w:t>MCData</w:t>
      </w:r>
      <w:proofErr w:type="spellEnd"/>
      <w:r w:rsidRPr="00B02A0B">
        <w:rPr>
          <w:lang w:val="en-US"/>
        </w:rPr>
        <w:t xml:space="preserve"> groups using </w:t>
      </w:r>
      <w:r w:rsidRPr="00B02A0B">
        <w:t>Multicast Signalling Key (</w:t>
      </w:r>
      <w:proofErr w:type="spellStart"/>
      <w:r w:rsidRPr="00B02A0B">
        <w:t>MuSiK</w:t>
      </w:r>
      <w:proofErr w:type="spellEnd"/>
      <w:r w:rsidRPr="00B02A0B">
        <w:t>) via a key download procedure.</w:t>
      </w:r>
    </w:p>
    <w:p w14:paraId="31772273" w14:textId="77777777" w:rsidR="005C310B" w:rsidRPr="00B02A0B" w:rsidRDefault="005C310B" w:rsidP="005C310B">
      <w:r w:rsidRPr="00B02A0B">
        <w:t xml:space="preserve">Prior to the participating </w:t>
      </w:r>
      <w:proofErr w:type="spellStart"/>
      <w:r w:rsidRPr="00B02A0B">
        <w:t>MCData</w:t>
      </w:r>
      <w:proofErr w:type="spellEnd"/>
      <w:r w:rsidRPr="00B02A0B">
        <w:t xml:space="preserve"> function transmitting on an MBMS bearer, the participating </w:t>
      </w:r>
      <w:proofErr w:type="spellStart"/>
      <w:r w:rsidRPr="00B02A0B">
        <w:t>MCData</w:t>
      </w:r>
      <w:proofErr w:type="spellEnd"/>
      <w:r w:rsidRPr="00B02A0B">
        <w:t xml:space="preserve">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MSCCK(s) with the corresponding MSCCK-ID(s) and </w:t>
      </w:r>
      <w:proofErr w:type="spellStart"/>
      <w:r w:rsidRPr="00B02A0B">
        <w:rPr>
          <w:lang w:eastAsia="ko-KR"/>
        </w:rPr>
        <w:t>MuSiK</w:t>
      </w:r>
      <w:proofErr w:type="spellEnd"/>
      <w:r w:rsidRPr="00B02A0B">
        <w:rPr>
          <w:lang w:eastAsia="ko-KR"/>
        </w:rPr>
        <w:t xml:space="preserve">(s) with the corresponding </w:t>
      </w:r>
      <w:proofErr w:type="spellStart"/>
      <w:r w:rsidRPr="00B02A0B">
        <w:rPr>
          <w:lang w:eastAsia="ko-KR"/>
        </w:rPr>
        <w:t>MuSiK</w:t>
      </w:r>
      <w:proofErr w:type="spellEnd"/>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distribute MSCCKs, MSCCK-IDs, </w:t>
      </w:r>
      <w:proofErr w:type="spellStart"/>
      <w:r w:rsidRPr="00B02A0B">
        <w:rPr>
          <w:lang w:eastAsia="ko-KR"/>
        </w:rPr>
        <w:t>MuSiKs</w:t>
      </w:r>
      <w:proofErr w:type="spellEnd"/>
      <w:r w:rsidRPr="00B02A0B">
        <w:rPr>
          <w:lang w:eastAsia="ko-KR"/>
        </w:rPr>
        <w:t xml:space="preserve"> and </w:t>
      </w:r>
      <w:proofErr w:type="spellStart"/>
      <w:r w:rsidRPr="00B02A0B">
        <w:rPr>
          <w:lang w:eastAsia="ko-KR"/>
        </w:rPr>
        <w:t>MuSiK</w:t>
      </w:r>
      <w:proofErr w:type="spellEnd"/>
      <w:r w:rsidRPr="00B02A0B">
        <w:rPr>
          <w:lang w:eastAsia="ko-KR"/>
        </w:rPr>
        <w:t xml:space="preserve">-IDs to the </w:t>
      </w:r>
      <w:proofErr w:type="spellStart"/>
      <w:r w:rsidRPr="00B02A0B">
        <w:rPr>
          <w:lang w:eastAsia="ko-KR"/>
        </w:rPr>
        <w:t>MCData</w:t>
      </w:r>
      <w:proofErr w:type="spellEnd"/>
      <w:r w:rsidRPr="00B02A0B">
        <w:rPr>
          <w:lang w:eastAsia="ko-KR"/>
        </w:rPr>
        <w:t xml:space="preserve">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85" w:name="_Toc11411147"/>
      <w:bookmarkStart w:id="6586" w:name="_Toc27496472"/>
      <w:bookmarkStart w:id="6587" w:name="_Toc36108219"/>
      <w:bookmarkStart w:id="6588" w:name="_Toc44598980"/>
      <w:bookmarkStart w:id="6589" w:name="_Toc44602835"/>
      <w:bookmarkStart w:id="6590" w:name="_Toc45198012"/>
      <w:bookmarkStart w:id="6591" w:name="_Toc45696045"/>
      <w:bookmarkStart w:id="6592" w:name="_Toc51851501"/>
      <w:bookmarkStart w:id="6593" w:name="_Toc92225122"/>
      <w:bookmarkStart w:id="6594" w:name="_Toc131378951"/>
      <w:r w:rsidRPr="00B02A0B">
        <w:t>19.2.2.2</w:t>
      </w:r>
      <w:r w:rsidRPr="00B02A0B">
        <w:tab/>
        <w:t>Sending an initial MBMS bearer announcement procedure</w:t>
      </w:r>
      <w:bookmarkEnd w:id="6585"/>
      <w:bookmarkEnd w:id="6586"/>
      <w:bookmarkEnd w:id="6587"/>
      <w:bookmarkEnd w:id="6588"/>
      <w:bookmarkEnd w:id="6589"/>
      <w:bookmarkEnd w:id="6590"/>
      <w:bookmarkEnd w:id="6591"/>
      <w:bookmarkEnd w:id="6592"/>
      <w:bookmarkEnd w:id="6593"/>
      <w:bookmarkEnd w:id="6594"/>
    </w:p>
    <w:p w14:paraId="0C7759EF" w14:textId="77777777" w:rsidR="005C310B" w:rsidRPr="00B02A0B" w:rsidRDefault="005C310B" w:rsidP="005C310B">
      <w:r w:rsidRPr="00B02A0B">
        <w:t xml:space="preserve">For each </w:t>
      </w:r>
      <w:proofErr w:type="spellStart"/>
      <w:r w:rsidRPr="00B02A0B">
        <w:t>MCData</w:t>
      </w:r>
      <w:proofErr w:type="spellEnd"/>
      <w:r w:rsidRPr="00B02A0B">
        <w:t xml:space="preserve"> client that the participating </w:t>
      </w:r>
      <w:proofErr w:type="spellStart"/>
      <w:r w:rsidRPr="00B02A0B">
        <w:t>MCData</w:t>
      </w:r>
      <w:proofErr w:type="spellEnd"/>
      <w:r w:rsidRPr="00B02A0B">
        <w:t xml:space="preserve"> function is sending an MBMS bearer announcement to, the participating </w:t>
      </w:r>
      <w:proofErr w:type="spellStart"/>
      <w:r w:rsidRPr="00B02A0B">
        <w:t>MCData</w:t>
      </w:r>
      <w:proofErr w:type="spellEnd"/>
      <w:r w:rsidRPr="00B02A0B">
        <w:t xml:space="preserve">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w:t>
      </w:r>
      <w:proofErr w:type="spellStart"/>
      <w:r w:rsidRPr="00B02A0B">
        <w:rPr>
          <w:lang w:eastAsia="ko-KR"/>
        </w:rPr>
        <w:t>sdp</w:t>
      </w:r>
      <w:proofErr w:type="spellEnd"/>
      <w:r w:rsidRPr="00B02A0B">
        <w:rPr>
          <w:lang w:eastAsia="ko-KR"/>
        </w:rPr>
        <w:t xml:space="preserve"> MIME body conforming to 3GPP TS 24.229 [5] where the application/</w:t>
      </w:r>
      <w:proofErr w:type="spellStart"/>
      <w:r w:rsidRPr="00B02A0B">
        <w:rPr>
          <w:lang w:eastAsia="ko-KR"/>
        </w:rPr>
        <w:t>sdp</w:t>
      </w:r>
      <w:proofErr w:type="spellEnd"/>
      <w:r w:rsidRPr="00B02A0B">
        <w:rPr>
          <w:lang w:eastAsia="ko-KR"/>
        </w:rPr>
        <w:t xml:space="preserve">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proofErr w:type="spellStart"/>
      <w:r w:rsidRPr="00B02A0B">
        <w:rPr>
          <w:lang w:val="en-US" w:eastAsia="ko-KR"/>
        </w:rPr>
        <w:t>ly</w:t>
      </w:r>
      <w:proofErr w:type="spellEnd"/>
      <w:r w:rsidRPr="00B02A0B">
        <w:rPr>
          <w:lang w:val="en-US" w:eastAsia="ko-KR"/>
        </w:rPr>
        <w:t>,</w:t>
      </w:r>
      <w:r w:rsidRPr="00B02A0B">
        <w:rPr>
          <w:lang w:eastAsia="ko-KR"/>
        </w:rPr>
        <w:t xml:space="preserve"> the </w:t>
      </w:r>
      <w:r w:rsidRPr="00B02A0B">
        <w:t xml:space="preserve">participating </w:t>
      </w:r>
      <w:proofErr w:type="spellStart"/>
      <w:r w:rsidRPr="00B02A0B">
        <w:t>MCData</w:t>
      </w:r>
      <w:proofErr w:type="spellEnd"/>
      <w:r w:rsidRPr="00B02A0B">
        <w:t xml:space="preserve">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r>
      <w:proofErr w:type="spellStart"/>
      <w:r w:rsidRPr="00B02A0B">
        <w:t>Unciphered</w:t>
      </w:r>
      <w:proofErr w:type="spellEnd"/>
      <w:r w:rsidRPr="00B02A0B">
        <w:t xml:space="preserve">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proofErr w:type="spellStart"/>
      <w:r w:rsidRPr="00B02A0B">
        <w:t>i</w:t>
      </w:r>
      <w:proofErr w:type="spellEnd"/>
      <w:r w:rsidRPr="00B02A0B">
        <w:t>)</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 xml:space="preserve">shall set the &lt;proto&gt; sub-field of the media line to RTP/AVP for </w:t>
      </w:r>
      <w:proofErr w:type="spellStart"/>
      <w:r w:rsidRPr="00B02A0B">
        <w:t>unciphered</w:t>
      </w:r>
      <w:proofErr w:type="spellEnd"/>
      <w:r w:rsidRPr="00B02A0B">
        <w:t xml:space="preserve">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 xml:space="preserve">participating </w:t>
      </w:r>
      <w:proofErr w:type="spellStart"/>
      <w:r w:rsidRPr="00B02A0B">
        <w:t>MCData</w:t>
      </w:r>
      <w:proofErr w:type="spellEnd"/>
      <w:r w:rsidRPr="00B02A0B">
        <w:t xml:space="preserve"> function</w:t>
      </w:r>
      <w:r w:rsidRPr="00B02A0B">
        <w:rPr>
          <w:noProof/>
          <w:lang w:val="en-US"/>
        </w:rPr>
        <w:t xml:space="preserve"> also includes </w:t>
      </w:r>
      <w:r w:rsidRPr="00B02A0B">
        <w:rPr>
          <w:lang w:val="en-US"/>
        </w:rPr>
        <w:t>an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The </w:t>
      </w:r>
      <w:r w:rsidRPr="00B02A0B">
        <w:t xml:space="preserve">participating </w:t>
      </w:r>
      <w:proofErr w:type="spellStart"/>
      <w:r w:rsidRPr="00B02A0B">
        <w:t>MCData</w:t>
      </w:r>
      <w:proofErr w:type="spellEnd"/>
      <w:r w:rsidRPr="00B02A0B">
        <w:t xml:space="preserve"> function</w:t>
      </w:r>
      <w:r w:rsidRPr="00B02A0B">
        <w:rPr>
          <w:noProof/>
          <w:lang w:val="en-US"/>
        </w:rPr>
        <w:t>:</w:t>
      </w:r>
    </w:p>
    <w:p w14:paraId="792C21A3" w14:textId="77777777" w:rsidR="005C310B" w:rsidRPr="00B02A0B" w:rsidRDefault="005C310B" w:rsidP="005C310B">
      <w:pPr>
        <w:pStyle w:val="B3"/>
        <w:rPr>
          <w:lang w:eastAsia="ko-KR"/>
        </w:rPr>
      </w:pPr>
      <w:proofErr w:type="spellStart"/>
      <w:r w:rsidRPr="00B02A0B">
        <w:rPr>
          <w:lang w:val="en-US" w:eastAsia="ko-KR"/>
        </w:rPr>
        <w:t>i</w:t>
      </w:r>
      <w:proofErr w:type="spellEnd"/>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w:t>
      </w:r>
      <w:proofErr w:type="spellStart"/>
      <w:r w:rsidRPr="00B02A0B">
        <w:rPr>
          <w:lang w:val="en-US" w:eastAsia="ko-KR"/>
        </w:rPr>
        <w:t>MCData</w:t>
      </w:r>
      <w:proofErr w:type="spellEnd"/>
      <w:r w:rsidRPr="00B02A0B">
        <w:rPr>
          <w:lang w:val="en-US" w:eastAsia="ko-KR"/>
        </w:rPr>
        <w:t xml:space="preserve">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 xml:space="preserve">of the participating </w:t>
      </w:r>
      <w:proofErr w:type="spellStart"/>
      <w:r w:rsidRPr="00B02A0B">
        <w:t>MCData</w:t>
      </w:r>
      <w:proofErr w:type="spellEnd"/>
      <w:r w:rsidRPr="00B02A0B">
        <w:t xml:space="preserve"> function</w:t>
      </w:r>
      <w:r w:rsidRPr="00B02A0B">
        <w:rPr>
          <w:lang w:val="en-US" w:eastAsia="ko-KR"/>
        </w:rPr>
        <w:t xml:space="preserve"> </w:t>
      </w:r>
      <w:r w:rsidRPr="00B02A0B">
        <w:t>to the initiator field (</w:t>
      </w:r>
      <w:proofErr w:type="spellStart"/>
      <w:r w:rsidRPr="00B02A0B">
        <w:t>IDRi</w:t>
      </w:r>
      <w:proofErr w:type="spellEnd"/>
      <w:r w:rsidRPr="00B02A0B">
        <w:t>)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 xml:space="preserve">of the participating </w:t>
      </w:r>
      <w:proofErr w:type="spellStart"/>
      <w:r w:rsidRPr="00B02A0B">
        <w:t>MCData</w:t>
      </w:r>
      <w:proofErr w:type="spellEnd"/>
      <w:r w:rsidRPr="00B02A0B">
        <w:t xml:space="preserve">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w:t>
      </w:r>
      <w:proofErr w:type="spellStart"/>
      <w:r w:rsidRPr="00B02A0B">
        <w:t>mikey</w:t>
      </w:r>
      <w:proofErr w:type="spellEnd"/>
      <w:r w:rsidRPr="00B02A0B">
        <w:t>"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w:t>
      </w:r>
      <w:proofErr w:type="spellStart"/>
      <w:r w:rsidRPr="00B02A0B">
        <w:rPr>
          <w:lang w:eastAsia="ko-KR"/>
        </w:rPr>
        <w:t>mbms</w:t>
      </w:r>
      <w:proofErr w:type="spellEnd"/>
      <w:r w:rsidRPr="00B02A0B">
        <w:rPr>
          <w:lang w:eastAsia="ko-KR"/>
        </w:rPr>
        <w:t>-service-area-id&gt; elements in the &lt;</w:t>
      </w:r>
      <w:proofErr w:type="spellStart"/>
      <w:r w:rsidRPr="00B02A0B">
        <w:rPr>
          <w:lang w:eastAsia="ko-KR"/>
        </w:rPr>
        <w:t>mbms</w:t>
      </w:r>
      <w:proofErr w:type="spellEnd"/>
      <w:r w:rsidRPr="00B02A0B">
        <w:rPr>
          <w:lang w:eastAsia="ko-KR"/>
        </w:rPr>
        <w:t>-service-areas&gt;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proofErr w:type="spellStart"/>
      <w:r w:rsidRPr="00B02A0B">
        <w:rPr>
          <w:lang w:eastAsia="ko-KR"/>
        </w:rPr>
        <w:t>earer</w:t>
      </w:r>
      <w:proofErr w:type="spellEnd"/>
      <w:r w:rsidRPr="00B02A0B">
        <w:rPr>
          <w:lang w:val="en-US" w:eastAsia="ko-KR"/>
        </w:rPr>
        <w:t xml:space="preserve"> was successful,</w:t>
      </w:r>
      <w:r w:rsidRPr="00B02A0B">
        <w:rPr>
          <w:lang w:eastAsia="ko-KR"/>
        </w:rPr>
        <w:t xml:space="preserve"> the reception by the </w:t>
      </w:r>
      <w:proofErr w:type="spellStart"/>
      <w:r w:rsidRPr="00B02A0B">
        <w:rPr>
          <w:lang w:eastAsia="ko-KR"/>
        </w:rPr>
        <w:t>MCData</w:t>
      </w:r>
      <w:proofErr w:type="spellEnd"/>
      <w:r w:rsidRPr="00B02A0B">
        <w:rPr>
          <w:lang w:eastAsia="ko-KR"/>
        </w:rPr>
        <w:t xml:space="preserve"> client can continue (until </w:t>
      </w:r>
      <w:proofErr w:type="spellStart"/>
      <w:r w:rsidRPr="00B02A0B">
        <w:rPr>
          <w:lang w:eastAsia="ko-KR"/>
        </w:rPr>
        <w:t>Unmap</w:t>
      </w:r>
      <w:proofErr w:type="spellEnd"/>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w:t>
      </w:r>
      <w:proofErr w:type="spellStart"/>
      <w:r w:rsidRPr="00B02A0B">
        <w:rPr>
          <w:lang w:eastAsia="ko-KR"/>
        </w:rPr>
        <w:t>sdp</w:t>
      </w:r>
      <w:proofErr w:type="spellEnd"/>
      <w:r w:rsidRPr="00B02A0B">
        <w:rPr>
          <w:lang w:eastAsia="ko-KR"/>
        </w:rPr>
        <w:t xml:space="preserve">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if the packet headers are compressed with ROHC specified in RFC 5795 [60] in this MBMS bearer, the &lt;</w:t>
      </w:r>
      <w:proofErr w:type="spellStart"/>
      <w:r w:rsidRPr="00B02A0B">
        <w:rPr>
          <w:lang w:eastAsia="ko-KR"/>
        </w:rPr>
        <w:t>anyExt</w:t>
      </w:r>
      <w:proofErr w:type="spellEnd"/>
      <w:r w:rsidRPr="00B02A0B">
        <w:rPr>
          <w:lang w:eastAsia="ko-KR"/>
        </w:rPr>
        <w:t>&gt; element in the &lt;announcement&gt; element in the &lt;</w:t>
      </w:r>
      <w:proofErr w:type="spellStart"/>
      <w:r w:rsidRPr="00B02A0B">
        <w:rPr>
          <w:lang w:eastAsia="ko-KR"/>
        </w:rPr>
        <w:t>mcdata</w:t>
      </w:r>
      <w:proofErr w:type="spellEnd"/>
      <w:r w:rsidRPr="00B02A0B">
        <w:rPr>
          <w:lang w:eastAsia="ko-KR"/>
        </w:rPr>
        <w:t>-</w:t>
      </w:r>
      <w:proofErr w:type="spellStart"/>
      <w:r w:rsidRPr="00B02A0B">
        <w:rPr>
          <w:lang w:eastAsia="ko-KR"/>
        </w:rPr>
        <w:t>mbms</w:t>
      </w:r>
      <w:proofErr w:type="spellEnd"/>
      <w:r w:rsidRPr="00B02A0B">
        <w:rPr>
          <w:lang w:eastAsia="ko-KR"/>
        </w:rPr>
        <w:t xml:space="preserve">-usage-info&gt; element shall include the </w:t>
      </w:r>
      <w:r w:rsidRPr="00B02A0B">
        <w:t>&lt;</w:t>
      </w:r>
      <w:proofErr w:type="spellStart"/>
      <w:r w:rsidRPr="00B02A0B">
        <w:t>mcdata-mbms-rohc</w:t>
      </w:r>
      <w:proofErr w:type="spellEnd"/>
      <w:r w:rsidRPr="00B02A0B">
        <w:t>&gt;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w:t>
      </w:r>
      <w:proofErr w:type="spellStart"/>
      <w:r w:rsidRPr="00B02A0B">
        <w:rPr>
          <w:lang w:eastAsia="ko-KR"/>
        </w:rPr>
        <w:t>MCData</w:t>
      </w:r>
      <w:proofErr w:type="spellEnd"/>
      <w:r w:rsidRPr="00B02A0B">
        <w:rPr>
          <w:lang w:eastAsia="ko-KR"/>
        </w:rPr>
        <w:t xml:space="preserve">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w:t>
      </w:r>
      <w:proofErr w:type="spellStart"/>
      <w:r w:rsidRPr="00B02A0B">
        <w:rPr>
          <w:lang w:eastAsia="ko-KR"/>
        </w:rPr>
        <w:t>mcdata</w:t>
      </w:r>
      <w:proofErr w:type="spellEnd"/>
      <w:r w:rsidRPr="00B02A0B">
        <w:rPr>
          <w:lang w:eastAsia="ko-KR"/>
        </w:rPr>
        <w:t>-request-</w:t>
      </w:r>
      <w:proofErr w:type="spellStart"/>
      <w:r w:rsidRPr="00B02A0B">
        <w:rPr>
          <w:lang w:eastAsia="ko-KR"/>
        </w:rPr>
        <w:t>uri</w:t>
      </w:r>
      <w:proofErr w:type="spellEnd"/>
      <w:r w:rsidRPr="00B02A0B">
        <w:rPr>
          <w:lang w:eastAsia="ko-KR"/>
        </w:rPr>
        <w:t xml:space="preserve">&gt; element set to the </w:t>
      </w:r>
      <w:proofErr w:type="spellStart"/>
      <w:r w:rsidRPr="00B02A0B">
        <w:rPr>
          <w:lang w:eastAsia="ko-KR"/>
        </w:rPr>
        <w:t>MCData</w:t>
      </w:r>
      <w:proofErr w:type="spellEnd"/>
      <w:r w:rsidRPr="00B02A0B">
        <w:rPr>
          <w:lang w:eastAsia="ko-KR"/>
        </w:rPr>
        <w:t xml:space="preserve">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 xml:space="preserve">SIP MESSAGE request towards the </w:t>
      </w:r>
      <w:proofErr w:type="spellStart"/>
      <w:r w:rsidRPr="00B02A0B">
        <w:t>MCData</w:t>
      </w:r>
      <w:proofErr w:type="spellEnd"/>
      <w:r w:rsidRPr="00B02A0B">
        <w:t xml:space="preserve"> client according to 3GPP TS 24.229 [5].</w:t>
      </w:r>
    </w:p>
    <w:p w14:paraId="3AC6D437" w14:textId="77777777" w:rsidR="005C310B" w:rsidRPr="00B02A0B" w:rsidRDefault="005C310B" w:rsidP="007D34FE">
      <w:pPr>
        <w:pStyle w:val="Heading4"/>
      </w:pPr>
      <w:bookmarkStart w:id="6595" w:name="_Toc11411148"/>
      <w:bookmarkStart w:id="6596" w:name="_Toc27496473"/>
      <w:bookmarkStart w:id="6597" w:name="_Toc36108220"/>
      <w:bookmarkStart w:id="6598" w:name="_Toc44598981"/>
      <w:bookmarkStart w:id="6599" w:name="_Toc44602836"/>
      <w:bookmarkStart w:id="6600" w:name="_Toc45198013"/>
      <w:bookmarkStart w:id="6601" w:name="_Toc45696046"/>
      <w:bookmarkStart w:id="6602" w:name="_Toc51851502"/>
      <w:bookmarkStart w:id="6603" w:name="_Toc92225123"/>
      <w:bookmarkStart w:id="6604" w:name="_Toc131378952"/>
      <w:r w:rsidRPr="00B02A0B">
        <w:t>19.2.2.3</w:t>
      </w:r>
      <w:r w:rsidRPr="00B02A0B">
        <w:tab/>
        <w:t>Updating an announcement</w:t>
      </w:r>
      <w:bookmarkEnd w:id="6595"/>
      <w:bookmarkEnd w:id="6596"/>
      <w:bookmarkEnd w:id="6597"/>
      <w:bookmarkEnd w:id="6598"/>
      <w:bookmarkEnd w:id="6599"/>
      <w:bookmarkEnd w:id="6600"/>
      <w:bookmarkEnd w:id="6601"/>
      <w:bookmarkEnd w:id="6602"/>
      <w:bookmarkEnd w:id="6603"/>
      <w:bookmarkEnd w:id="6604"/>
    </w:p>
    <w:p w14:paraId="78C80AE2" w14:textId="77777777" w:rsidR="005C310B" w:rsidRPr="00B02A0B" w:rsidRDefault="005C310B" w:rsidP="005C310B">
      <w:r w:rsidRPr="00B02A0B">
        <w:t xml:space="preserve">When the participating </w:t>
      </w:r>
      <w:proofErr w:type="spellStart"/>
      <w:r w:rsidRPr="00B02A0B">
        <w:t>MCData</w:t>
      </w:r>
      <w:proofErr w:type="spellEnd"/>
      <w:r w:rsidRPr="00B02A0B">
        <w:t xml:space="preserve"> function wants to update a previously sent announcement, the participating </w:t>
      </w:r>
      <w:proofErr w:type="spellStart"/>
      <w:r w:rsidRPr="00B02A0B">
        <w:t>MCData</w:t>
      </w:r>
      <w:proofErr w:type="spellEnd"/>
      <w:r w:rsidRPr="00B02A0B">
        <w:t xml:space="preserve"> function sends an MBMS bearer announcement in an SIP MESSAGE request as specified in clause 19.2.2.2 where the participating </w:t>
      </w:r>
      <w:proofErr w:type="spellStart"/>
      <w:r w:rsidRPr="00B02A0B">
        <w:t>MCData</w:t>
      </w:r>
      <w:proofErr w:type="spellEnd"/>
      <w:r w:rsidRPr="00B02A0B">
        <w:t xml:space="preserve">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&lt;</w:t>
      </w:r>
      <w:proofErr w:type="spellStart"/>
      <w:r w:rsidRPr="00B02A0B">
        <w:rPr>
          <w:lang w:eastAsia="ko-KR"/>
        </w:rPr>
        <w:t>mbms</w:t>
      </w:r>
      <w:proofErr w:type="spellEnd"/>
      <w:r w:rsidRPr="00B02A0B">
        <w:rPr>
          <w:lang w:eastAsia="ko-KR"/>
        </w:rPr>
        <w:t xml:space="preserve">-service-area-id&gt; elements in </w:t>
      </w:r>
      <w:r w:rsidRPr="00B02A0B">
        <w:t>the &lt;</w:t>
      </w:r>
      <w:proofErr w:type="spellStart"/>
      <w:r w:rsidRPr="00B02A0B">
        <w:t>mbms</w:t>
      </w:r>
      <w:proofErr w:type="spellEnd"/>
      <w:r w:rsidRPr="00B02A0B">
        <w:t>-service-areas&gt;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w:t>
      </w:r>
      <w:proofErr w:type="spellStart"/>
      <w:r w:rsidRPr="00B02A0B">
        <w:t>sdp</w:t>
      </w:r>
      <w:proofErr w:type="spellEnd"/>
      <w:r w:rsidRPr="00B02A0B">
        <w:t xml:space="preserve"> MIME body as included in the initial MBMS announcement.</w:t>
      </w:r>
    </w:p>
    <w:p w14:paraId="63C6C6C8" w14:textId="77777777" w:rsidR="005C310B" w:rsidRPr="00B02A0B" w:rsidRDefault="005C310B" w:rsidP="007D34FE">
      <w:pPr>
        <w:pStyle w:val="Heading4"/>
      </w:pPr>
      <w:bookmarkStart w:id="6605" w:name="_Toc11411149"/>
      <w:bookmarkStart w:id="6606" w:name="_Toc27496474"/>
      <w:bookmarkStart w:id="6607" w:name="_Toc36108221"/>
      <w:bookmarkStart w:id="6608" w:name="_Toc44598982"/>
      <w:bookmarkStart w:id="6609" w:name="_Toc44602837"/>
      <w:bookmarkStart w:id="6610" w:name="_Toc45198014"/>
      <w:bookmarkStart w:id="6611" w:name="_Toc45696047"/>
      <w:bookmarkStart w:id="6612" w:name="_Toc51851503"/>
      <w:bookmarkStart w:id="6613" w:name="_Toc92225124"/>
      <w:bookmarkStart w:id="6614" w:name="_Toc131378953"/>
      <w:r w:rsidRPr="00B02A0B">
        <w:t>19.2.2.4</w:t>
      </w:r>
      <w:r w:rsidRPr="00B02A0B">
        <w:tab/>
        <w:t>Cancelling an MBMS bearer announcement</w:t>
      </w:r>
      <w:bookmarkEnd w:id="6605"/>
      <w:bookmarkEnd w:id="6606"/>
      <w:bookmarkEnd w:id="6607"/>
      <w:bookmarkEnd w:id="6608"/>
      <w:bookmarkEnd w:id="6609"/>
      <w:bookmarkEnd w:id="6610"/>
      <w:bookmarkEnd w:id="6611"/>
      <w:bookmarkEnd w:id="6612"/>
      <w:bookmarkEnd w:id="6613"/>
      <w:bookmarkEnd w:id="6614"/>
    </w:p>
    <w:p w14:paraId="5BC4DC5E" w14:textId="77777777" w:rsidR="005C310B" w:rsidRPr="00B02A0B" w:rsidRDefault="005C310B" w:rsidP="005C310B">
      <w:r w:rsidRPr="00B02A0B">
        <w:t xml:space="preserve">When the participating </w:t>
      </w:r>
      <w:proofErr w:type="spellStart"/>
      <w:r w:rsidRPr="00B02A0B">
        <w:t>MCData</w:t>
      </w:r>
      <w:proofErr w:type="spellEnd"/>
      <w:r w:rsidRPr="00B02A0B">
        <w:t xml:space="preserve"> function wants to cancel an MBMS bearer announcement associated with an &lt;announcement&gt; element, the participating </w:t>
      </w:r>
      <w:proofErr w:type="spellStart"/>
      <w:r w:rsidRPr="00B02A0B">
        <w:t>MCData</w:t>
      </w:r>
      <w:proofErr w:type="spellEnd"/>
      <w:r w:rsidRPr="00B02A0B">
        <w:t xml:space="preserve"> function sends an MBMS bearer announcement as specified in clause 19.2.2.2 where the participating </w:t>
      </w:r>
      <w:proofErr w:type="spellStart"/>
      <w:r w:rsidRPr="00B02A0B">
        <w:t>MCData</w:t>
      </w:r>
      <w:proofErr w:type="spellEnd"/>
      <w:r w:rsidRPr="00B02A0B">
        <w:t xml:space="preserve">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w:t>
      </w:r>
      <w:proofErr w:type="spellStart"/>
      <w:r w:rsidRPr="00B02A0B">
        <w:t>mbms</w:t>
      </w:r>
      <w:proofErr w:type="spellEnd"/>
      <w:r w:rsidRPr="00B02A0B">
        <w:t>-service-areas&gt;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w:t>
      </w:r>
      <w:proofErr w:type="spellStart"/>
      <w:r w:rsidRPr="00B02A0B">
        <w:t>sdp</w:t>
      </w:r>
      <w:proofErr w:type="spellEnd"/>
      <w:r w:rsidRPr="00B02A0B">
        <w:t xml:space="preserve"> MIME body.</w:t>
      </w:r>
    </w:p>
    <w:p w14:paraId="19CAA7C7" w14:textId="77777777" w:rsidR="005C310B" w:rsidRPr="00B02A0B" w:rsidRDefault="005C310B" w:rsidP="007D34FE">
      <w:pPr>
        <w:pStyle w:val="Heading4"/>
      </w:pPr>
      <w:bookmarkStart w:id="6615" w:name="_Toc11411150"/>
      <w:bookmarkStart w:id="6616" w:name="_Toc27496475"/>
      <w:bookmarkStart w:id="6617" w:name="_Toc36108222"/>
      <w:bookmarkStart w:id="6618" w:name="_Toc44598983"/>
      <w:bookmarkStart w:id="6619" w:name="_Toc44602838"/>
      <w:bookmarkStart w:id="6620" w:name="_Toc45198015"/>
      <w:bookmarkStart w:id="6621" w:name="_Toc45696048"/>
      <w:bookmarkStart w:id="6622" w:name="_Toc51851504"/>
      <w:bookmarkStart w:id="6623" w:name="_Toc92225125"/>
      <w:bookmarkStart w:id="6624" w:name="_Toc131378954"/>
      <w:r w:rsidRPr="00B02A0B">
        <w:t>19.2.2.5</w:t>
      </w:r>
      <w:r w:rsidRPr="00B02A0B">
        <w:tab/>
        <w:t xml:space="preserve">Sending a </w:t>
      </w:r>
      <w:proofErr w:type="spellStart"/>
      <w:r w:rsidRPr="00B02A0B">
        <w:t>MuSiK</w:t>
      </w:r>
      <w:proofErr w:type="spellEnd"/>
      <w:r w:rsidRPr="00B02A0B">
        <w:t xml:space="preserve"> download message</w:t>
      </w:r>
      <w:bookmarkEnd w:id="6615"/>
      <w:bookmarkEnd w:id="6616"/>
      <w:bookmarkEnd w:id="6617"/>
      <w:bookmarkEnd w:id="6618"/>
      <w:bookmarkEnd w:id="6619"/>
      <w:bookmarkEnd w:id="6620"/>
      <w:bookmarkEnd w:id="6621"/>
      <w:bookmarkEnd w:id="6622"/>
      <w:bookmarkEnd w:id="6623"/>
      <w:bookmarkEnd w:id="6624"/>
    </w:p>
    <w:p w14:paraId="0E933E1C" w14:textId="77777777" w:rsidR="005C310B" w:rsidRPr="00B02A0B" w:rsidRDefault="005C310B" w:rsidP="005C310B">
      <w:r w:rsidRPr="00B02A0B">
        <w:t xml:space="preserve">For each </w:t>
      </w:r>
      <w:proofErr w:type="spellStart"/>
      <w:r w:rsidRPr="00B02A0B">
        <w:t>MCData</w:t>
      </w:r>
      <w:proofErr w:type="spellEnd"/>
      <w:r w:rsidRPr="00B02A0B">
        <w:t xml:space="preserve"> client that the participating </w:t>
      </w:r>
      <w:proofErr w:type="spellStart"/>
      <w:r w:rsidRPr="00B02A0B">
        <w:t>MCData</w:t>
      </w:r>
      <w:proofErr w:type="spellEnd"/>
      <w:r w:rsidRPr="00B02A0B">
        <w:t xml:space="preserve"> function is intending to use a Multicast Signalling Key (</w:t>
      </w:r>
      <w:proofErr w:type="spellStart"/>
      <w:r w:rsidRPr="00B02A0B">
        <w:t>MuSiK</w:t>
      </w:r>
      <w:proofErr w:type="spellEnd"/>
      <w:r w:rsidRPr="00B02A0B">
        <w:t xml:space="preserve">), the participating </w:t>
      </w:r>
      <w:proofErr w:type="spellStart"/>
      <w:r w:rsidRPr="00B02A0B">
        <w:t>MCData</w:t>
      </w:r>
      <w:proofErr w:type="spellEnd"/>
      <w:r w:rsidRPr="00B02A0B">
        <w:t xml:space="preserve"> function shall perform a key download procedure for a </w:t>
      </w:r>
      <w:proofErr w:type="spellStart"/>
      <w:r w:rsidRPr="00B02A0B">
        <w:t>MuSiK</w:t>
      </w:r>
      <w:proofErr w:type="spellEnd"/>
      <w:r w:rsidRPr="00B02A0B">
        <w:t xml:space="preserve"> and its corresponding </w:t>
      </w:r>
      <w:proofErr w:type="spellStart"/>
      <w:r w:rsidRPr="00B02A0B">
        <w:t>MuSiK</w:t>
      </w:r>
      <w:proofErr w:type="spellEnd"/>
      <w:r w:rsidRPr="00B02A0B">
        <w:noBreakHyphen/>
        <w:t xml:space="preserve">ID. Two kinds of </w:t>
      </w:r>
      <w:proofErr w:type="spellStart"/>
      <w:r w:rsidRPr="00B02A0B">
        <w:t>MuSiK</w:t>
      </w:r>
      <w:proofErr w:type="spellEnd"/>
      <w:r w:rsidRPr="00B02A0B">
        <w:t xml:space="preserve"> download are possible: default </w:t>
      </w:r>
      <w:proofErr w:type="spellStart"/>
      <w:r w:rsidRPr="00B02A0B">
        <w:t>MuSiK</w:t>
      </w:r>
      <w:proofErr w:type="spellEnd"/>
      <w:r w:rsidRPr="00B02A0B">
        <w:t xml:space="preserve"> download and explicit </w:t>
      </w:r>
      <w:proofErr w:type="spellStart"/>
      <w:r w:rsidRPr="00B02A0B">
        <w:t>MuSiK</w:t>
      </w:r>
      <w:proofErr w:type="spellEnd"/>
      <w:r w:rsidRPr="00B02A0B">
        <w:t xml:space="preserve"> download. The default </w:t>
      </w:r>
      <w:proofErr w:type="spellStart"/>
      <w:r w:rsidRPr="00B02A0B">
        <w:t>MuSiK</w:t>
      </w:r>
      <w:proofErr w:type="spellEnd"/>
      <w:r w:rsidRPr="00B02A0B">
        <w:t xml:space="preserve"> download is used to set, reset or unset a </w:t>
      </w:r>
      <w:proofErr w:type="spellStart"/>
      <w:r w:rsidRPr="00B02A0B">
        <w:t>MuSiK</w:t>
      </w:r>
      <w:proofErr w:type="spellEnd"/>
      <w:r w:rsidRPr="00B02A0B">
        <w:t xml:space="preserve"> and its corresponding </w:t>
      </w:r>
      <w:proofErr w:type="spellStart"/>
      <w:r w:rsidRPr="00B02A0B">
        <w:t>MuSiK</w:t>
      </w:r>
      <w:proofErr w:type="spellEnd"/>
      <w:r w:rsidRPr="00B02A0B">
        <w:noBreakHyphen/>
        <w:t xml:space="preserve">ID and is applicable to all groups supported by the </w:t>
      </w:r>
      <w:proofErr w:type="spellStart"/>
      <w:r w:rsidRPr="00B02A0B">
        <w:t>MCData</w:t>
      </w:r>
      <w:proofErr w:type="spellEnd"/>
      <w:r w:rsidRPr="00B02A0B">
        <w:t xml:space="preserve"> client, except for certain identified groups for which </w:t>
      </w:r>
      <w:proofErr w:type="spellStart"/>
      <w:r w:rsidRPr="00B02A0B">
        <w:t>MuSiKs</w:t>
      </w:r>
      <w:proofErr w:type="spellEnd"/>
      <w:r w:rsidRPr="00B02A0B">
        <w:t xml:space="preserve"> and </w:t>
      </w:r>
      <w:proofErr w:type="spellStart"/>
      <w:r w:rsidRPr="00B02A0B">
        <w:t>MUSiK</w:t>
      </w:r>
      <w:proofErr w:type="spellEnd"/>
      <w:r w:rsidRPr="00B02A0B">
        <w:noBreakHyphen/>
        <w:t xml:space="preserve">IDs are assigned, reassigned or unassigned separately via explicit </w:t>
      </w:r>
      <w:proofErr w:type="spellStart"/>
      <w:r w:rsidRPr="00B02A0B">
        <w:t>MuSiK</w:t>
      </w:r>
      <w:proofErr w:type="spellEnd"/>
      <w:r w:rsidRPr="00B02A0B">
        <w:t xml:space="preserve"> download. The default </w:t>
      </w:r>
      <w:proofErr w:type="spellStart"/>
      <w:r w:rsidRPr="00B02A0B">
        <w:t>MuSiK</w:t>
      </w:r>
      <w:proofErr w:type="spellEnd"/>
      <w:r w:rsidRPr="00B02A0B">
        <w:t xml:space="preserve"> and </w:t>
      </w:r>
      <w:proofErr w:type="spellStart"/>
      <w:r w:rsidRPr="00B02A0B">
        <w:t>MUSiK</w:t>
      </w:r>
      <w:proofErr w:type="spellEnd"/>
      <w:r w:rsidRPr="00B02A0B">
        <w:noBreakHyphen/>
        <w:t xml:space="preserve">ID can apply to all the </w:t>
      </w:r>
      <w:proofErr w:type="spellStart"/>
      <w:r w:rsidRPr="00B02A0B">
        <w:t>MCData</w:t>
      </w:r>
      <w:proofErr w:type="spellEnd"/>
      <w:r w:rsidRPr="00B02A0B">
        <w:t xml:space="preserve"> clients supported by the participating </w:t>
      </w:r>
      <w:proofErr w:type="spellStart"/>
      <w:r w:rsidRPr="00B02A0B">
        <w:t>MCData</w:t>
      </w:r>
      <w:proofErr w:type="spellEnd"/>
      <w:r w:rsidRPr="00B02A0B">
        <w:t xml:space="preserve"> function and can be overridden by the explicit </w:t>
      </w:r>
      <w:proofErr w:type="spellStart"/>
      <w:r w:rsidRPr="00B02A0B">
        <w:t>MuSiK</w:t>
      </w:r>
      <w:proofErr w:type="spellEnd"/>
      <w:r w:rsidRPr="00B02A0B">
        <w:t xml:space="preserve"> download which is selectively applied only to the </w:t>
      </w:r>
      <w:proofErr w:type="spellStart"/>
      <w:r w:rsidRPr="00B02A0B">
        <w:t>MCData</w:t>
      </w:r>
      <w:proofErr w:type="spellEnd"/>
      <w:r w:rsidRPr="00B02A0B">
        <w:t xml:space="preserve"> clients using the explicitly identified groups. A group subject to explicit </w:t>
      </w:r>
      <w:proofErr w:type="spellStart"/>
      <w:r w:rsidRPr="00B02A0B">
        <w:t>MuSiK</w:t>
      </w:r>
      <w:proofErr w:type="spellEnd"/>
      <w:r w:rsidRPr="00B02A0B">
        <w:t xml:space="preserve"> download, can be switched to the default </w:t>
      </w:r>
      <w:proofErr w:type="spellStart"/>
      <w:r w:rsidRPr="00B02A0B">
        <w:t>MuSiK</w:t>
      </w:r>
      <w:proofErr w:type="spellEnd"/>
      <w:r w:rsidRPr="00B02A0B">
        <w:t xml:space="preserve"> protection via a default </w:t>
      </w:r>
      <w:proofErr w:type="spellStart"/>
      <w:r w:rsidRPr="00B02A0B">
        <w:t>MuSiK</w:t>
      </w:r>
      <w:proofErr w:type="spellEnd"/>
      <w:r w:rsidRPr="00B02A0B">
        <w:t xml:space="preserve"> download identifying that group. The participating </w:t>
      </w:r>
      <w:proofErr w:type="spellStart"/>
      <w:r w:rsidRPr="00B02A0B">
        <w:t>MCData</w:t>
      </w:r>
      <w:proofErr w:type="spellEnd"/>
      <w:r w:rsidRPr="00B02A0B">
        <w:t xml:space="preserve">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proofErr w:type="spellStart"/>
      <w:r w:rsidRPr="00B02A0B">
        <w:t>mbms</w:t>
      </w:r>
      <w:proofErr w:type="spellEnd"/>
      <w:r w:rsidRPr="00B02A0B">
        <w:t>-</w:t>
      </w:r>
      <w:r w:rsidRPr="00B02A0B">
        <w:rPr>
          <w:lang w:val="en-US"/>
        </w:rPr>
        <w:t>explicit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at least </w:t>
      </w:r>
      <w:r w:rsidRPr="00B02A0B">
        <w:t xml:space="preserve">one &lt;group&gt; element associated with the </w:t>
      </w:r>
      <w:proofErr w:type="spellStart"/>
      <w:r w:rsidRPr="00B02A0B">
        <w:t>MuSiK</w:t>
      </w:r>
      <w:proofErr w:type="spellEnd"/>
      <w:r w:rsidRPr="00B02A0B">
        <w:t xml:space="preserve">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proofErr w:type="spellStart"/>
      <w:r w:rsidRPr="00B02A0B">
        <w:t>mbms</w:t>
      </w:r>
      <w:proofErr w:type="spellEnd"/>
      <w:r w:rsidRPr="00B02A0B">
        <w:t>-</w:t>
      </w:r>
      <w:r w:rsidRPr="00B02A0B">
        <w:rPr>
          <w:lang w:val="en-US"/>
        </w:rPr>
        <w:t>default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zero or more </w:t>
      </w:r>
      <w:r w:rsidRPr="00B02A0B">
        <w:t xml:space="preserve">&lt;group&gt; elements associated with the </w:t>
      </w:r>
      <w:proofErr w:type="spellStart"/>
      <w:r w:rsidRPr="00B02A0B">
        <w:t>MuSiK</w:t>
      </w:r>
      <w:proofErr w:type="spellEnd"/>
      <w:r w:rsidRPr="00B02A0B">
        <w:t xml:space="preserve">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 xml:space="preserve">if protection for the group(s) in the specified list is to be provided using the </w:t>
      </w:r>
      <w:proofErr w:type="spellStart"/>
      <w:r w:rsidRPr="00B02A0B">
        <w:t>MuSiK</w:t>
      </w:r>
      <w:proofErr w:type="spellEnd"/>
      <w:r w:rsidRPr="00B02A0B">
        <w:t>, shall include an application/</w:t>
      </w:r>
      <w:proofErr w:type="spellStart"/>
      <w:r w:rsidRPr="00B02A0B">
        <w:t>mikey</w:t>
      </w:r>
      <w:proofErr w:type="spellEnd"/>
      <w:r w:rsidRPr="00B02A0B">
        <w:t xml:space="preserve"> MIME body with the MIKEY message containing the encrypted </w:t>
      </w:r>
      <w:proofErr w:type="spellStart"/>
      <w:r w:rsidRPr="00B02A0B">
        <w:t>MuSiK</w:t>
      </w:r>
      <w:proofErr w:type="spellEnd"/>
      <w:r w:rsidRPr="00B02A0B">
        <w:t xml:space="preserve"> and the corresponding </w:t>
      </w:r>
      <w:proofErr w:type="spellStart"/>
      <w:r w:rsidRPr="00B02A0B">
        <w:t>MuSiK</w:t>
      </w:r>
      <w:proofErr w:type="spellEnd"/>
      <w:r w:rsidRPr="00B02A0B">
        <w:t>-ID,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w:t>
      </w:r>
      <w:proofErr w:type="spellStart"/>
      <w:r w:rsidRPr="00B02A0B">
        <w:t>mikey</w:t>
      </w:r>
      <w:proofErr w:type="spellEnd"/>
      <w:r w:rsidRPr="00B02A0B">
        <w:t xml:space="preserve">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 xml:space="preserve">SIP MESSAGE request towards the </w:t>
      </w:r>
      <w:proofErr w:type="spellStart"/>
      <w:r w:rsidRPr="00B02A0B">
        <w:t>MCData</w:t>
      </w:r>
      <w:proofErr w:type="spellEnd"/>
      <w:r w:rsidRPr="00B02A0B">
        <w:t xml:space="preserve"> client according to 3GPP TS 24.229 [</w:t>
      </w:r>
      <w:r w:rsidRPr="00B02A0B">
        <w:rPr>
          <w:lang w:val="en-US"/>
        </w:rPr>
        <w:t>5</w:t>
      </w:r>
      <w:r w:rsidRPr="00B02A0B">
        <w:t>].</w:t>
      </w:r>
    </w:p>
    <w:p w14:paraId="53FD10AA" w14:textId="77777777" w:rsidR="005C310B" w:rsidRPr="00B02A0B" w:rsidRDefault="005C310B" w:rsidP="005C310B">
      <w:r w:rsidRPr="00B02A0B">
        <w:t xml:space="preserve">The participating </w:t>
      </w:r>
      <w:proofErr w:type="spellStart"/>
      <w:r w:rsidRPr="00B02A0B">
        <w:t>MCData</w:t>
      </w:r>
      <w:proofErr w:type="spellEnd"/>
      <w:r w:rsidRPr="00B02A0B">
        <w:t xml:space="preserve"> function shall consider the key download successful on receipt of a 200 OK message in response to the SIP MESSAGE request sent in step 7).</w:t>
      </w:r>
    </w:p>
    <w:p w14:paraId="2E75379B" w14:textId="77777777" w:rsidR="005C310B" w:rsidRPr="00B02A0B" w:rsidRDefault="005C310B" w:rsidP="005C310B">
      <w:r w:rsidRPr="00B02A0B">
        <w:t xml:space="preserve">A participating </w:t>
      </w:r>
      <w:proofErr w:type="spellStart"/>
      <w:r w:rsidRPr="00B02A0B">
        <w:t>MCData</w:t>
      </w:r>
      <w:proofErr w:type="spellEnd"/>
      <w:r w:rsidRPr="00B02A0B">
        <w:t xml:space="preserve"> function that does not receive a 200 OK message from a specific </w:t>
      </w:r>
      <w:proofErr w:type="spellStart"/>
      <w:r w:rsidRPr="00B02A0B">
        <w:t>MCData</w:t>
      </w:r>
      <w:proofErr w:type="spellEnd"/>
      <w:r w:rsidRPr="00B02A0B">
        <w:t xml:space="preserve"> client shall use unicast with that </w:t>
      </w:r>
      <w:proofErr w:type="spellStart"/>
      <w:r w:rsidRPr="00B02A0B">
        <w:t>MCData</w:t>
      </w:r>
      <w:proofErr w:type="spellEnd"/>
      <w:r w:rsidRPr="00B02A0B">
        <w:t xml:space="preserve"> client, for the groups for which the </w:t>
      </w:r>
      <w:proofErr w:type="spellStart"/>
      <w:r w:rsidRPr="00B02A0B">
        <w:t>MuSiK</w:t>
      </w:r>
      <w:proofErr w:type="spellEnd"/>
      <w:r w:rsidRPr="00B02A0B">
        <w:t xml:space="preserve"> was intended.</w:t>
      </w:r>
    </w:p>
    <w:p w14:paraId="61E2F3B9" w14:textId="77777777" w:rsidR="005C310B" w:rsidRPr="00B02A0B" w:rsidRDefault="005C310B" w:rsidP="007D34FE">
      <w:pPr>
        <w:pStyle w:val="Heading3"/>
      </w:pPr>
      <w:bookmarkStart w:id="6625" w:name="_Toc11411151"/>
      <w:bookmarkStart w:id="6626" w:name="_Toc27496476"/>
      <w:bookmarkStart w:id="6627" w:name="_Toc36108223"/>
      <w:bookmarkStart w:id="6628" w:name="_Toc44598984"/>
      <w:bookmarkStart w:id="6629" w:name="_Toc44602839"/>
      <w:bookmarkStart w:id="6630" w:name="_Toc45198016"/>
      <w:bookmarkStart w:id="6631" w:name="_Toc45696049"/>
      <w:bookmarkStart w:id="6632" w:name="_Toc51851505"/>
      <w:bookmarkStart w:id="6633" w:name="_Toc92225126"/>
      <w:bookmarkStart w:id="6634" w:name="_Toc131378955"/>
      <w:r w:rsidRPr="00B02A0B">
        <w:t>19.2.3</w:t>
      </w:r>
      <w:r w:rsidRPr="00B02A0B">
        <w:tab/>
        <w:t xml:space="preserve">Receiving an MBMS bearer listening status from an </w:t>
      </w:r>
      <w:proofErr w:type="spellStart"/>
      <w:r w:rsidRPr="00B02A0B">
        <w:t>MCData</w:t>
      </w:r>
      <w:proofErr w:type="spellEnd"/>
      <w:r w:rsidRPr="00B02A0B">
        <w:t xml:space="preserve"> client</w:t>
      </w:r>
      <w:bookmarkEnd w:id="6625"/>
      <w:bookmarkEnd w:id="6626"/>
      <w:bookmarkEnd w:id="6627"/>
      <w:bookmarkEnd w:id="6628"/>
      <w:bookmarkEnd w:id="6629"/>
      <w:bookmarkEnd w:id="6630"/>
      <w:bookmarkEnd w:id="6631"/>
      <w:bookmarkEnd w:id="6632"/>
      <w:bookmarkEnd w:id="6633"/>
      <w:bookmarkEnd w:id="6634"/>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w:t>
      </w:r>
      <w:proofErr w:type="spellStart"/>
      <w:r w:rsidRPr="00B02A0B">
        <w:t>mbms</w:t>
      </w:r>
      <w:proofErr w:type="spellEnd"/>
      <w:r w:rsidRPr="00B02A0B">
        <w:t>-listening-status&gt; element; and</w:t>
      </w:r>
    </w:p>
    <w:p w14:paraId="73980DAB" w14:textId="77777777" w:rsidR="005C310B" w:rsidRPr="00B02A0B" w:rsidRDefault="005C310B" w:rsidP="005C310B">
      <w:pPr>
        <w:pStyle w:val="B1"/>
      </w:pPr>
      <w:r w:rsidRPr="00B02A0B">
        <w:t>2)</w:t>
      </w:r>
      <w:r w:rsidRPr="00B02A0B">
        <w:tab/>
        <w:t xml:space="preserve">an application/vnd.3gpp.mcdata-info+xml MIME body containing an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served by the participating </w:t>
      </w:r>
      <w:proofErr w:type="spellStart"/>
      <w:r w:rsidRPr="00B02A0B">
        <w:t>MCData</w:t>
      </w:r>
      <w:proofErr w:type="spellEnd"/>
      <w:r w:rsidRPr="00B02A0B">
        <w:t xml:space="preserve"> function;</w:t>
      </w:r>
    </w:p>
    <w:p w14:paraId="2B513B6E" w14:textId="77777777" w:rsidR="005C310B" w:rsidRPr="00B02A0B" w:rsidRDefault="005C310B" w:rsidP="005C310B">
      <w:r w:rsidRPr="00B02A0B">
        <w:t xml:space="preserve">then the participating </w:t>
      </w:r>
      <w:proofErr w:type="spellStart"/>
      <w:r w:rsidRPr="00B02A0B">
        <w:t>MCData</w:t>
      </w:r>
      <w:proofErr w:type="spellEnd"/>
      <w:r w:rsidRPr="00B02A0B">
        <w:t xml:space="preserve"> function:</w:t>
      </w:r>
    </w:p>
    <w:p w14:paraId="6661AA6C" w14:textId="77777777" w:rsidR="005C310B" w:rsidRPr="00B02A0B" w:rsidRDefault="005C310B" w:rsidP="005C310B">
      <w:pPr>
        <w:pStyle w:val="B1"/>
      </w:pPr>
      <w:r w:rsidRPr="00B02A0B">
        <w:t>1)</w:t>
      </w:r>
      <w:r w:rsidRPr="00B02A0B">
        <w:tab/>
        <w:t xml:space="preserve">shall verify that the public user identity in the P-Asserted-Identity header field is bound to the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w:t>
      </w:r>
      <w:proofErr w:type="spellStart"/>
      <w:r w:rsidRPr="00B02A0B">
        <w:t>mbms</w:t>
      </w:r>
      <w:proofErr w:type="spellEnd"/>
      <w:r w:rsidRPr="00B02A0B">
        <w:t>-listening-status&gt; element is set to "listening":</w:t>
      </w:r>
    </w:p>
    <w:p w14:paraId="1C04D152" w14:textId="77777777" w:rsidR="005C310B" w:rsidRPr="00B02A0B" w:rsidRDefault="005C310B" w:rsidP="005C310B">
      <w:pPr>
        <w:pStyle w:val="B3"/>
      </w:pPr>
      <w:proofErr w:type="spellStart"/>
      <w:r w:rsidRPr="00B02A0B">
        <w:t>i</w:t>
      </w:r>
      <w:proofErr w:type="spellEnd"/>
      <w:r w:rsidRPr="00B02A0B">
        <w:t>)</w:t>
      </w:r>
      <w:r w:rsidRPr="00B02A0B">
        <w:tab/>
        <w:t xml:space="preserve">if a &lt;session-id&gt; element is included, shall indicate to the media plane that the </w:t>
      </w:r>
      <w:proofErr w:type="spellStart"/>
      <w:r w:rsidRPr="00B02A0B">
        <w:t>MCData</w:t>
      </w:r>
      <w:proofErr w:type="spellEnd"/>
      <w:r w:rsidRPr="00B02A0B">
        <w:t xml:space="preserve">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 xml:space="preserve">if &lt;general-purpose&gt; element is included with the value "true", shall indicate to the media plane that the </w:t>
      </w:r>
      <w:proofErr w:type="spellStart"/>
      <w:r w:rsidRPr="00B02A0B">
        <w:t>MCData</w:t>
      </w:r>
      <w:proofErr w:type="spellEnd"/>
      <w:r w:rsidRPr="00B02A0B">
        <w:t xml:space="preserve"> client is now listening to the general purpose MBMS subchannel; and</w:t>
      </w:r>
    </w:p>
    <w:p w14:paraId="274C532D" w14:textId="77777777" w:rsidR="005C310B" w:rsidRPr="00B02A0B" w:rsidRDefault="005C310B" w:rsidP="005C310B">
      <w:pPr>
        <w:pStyle w:val="B2"/>
      </w:pPr>
      <w:r w:rsidRPr="00B02A0B">
        <w:t>b)</w:t>
      </w:r>
      <w:r w:rsidRPr="00B02A0B">
        <w:tab/>
        <w:t>if the &lt;</w:t>
      </w:r>
      <w:proofErr w:type="spellStart"/>
      <w:r w:rsidRPr="00B02A0B">
        <w:t>mbms</w:t>
      </w:r>
      <w:proofErr w:type="spellEnd"/>
      <w:r w:rsidRPr="00B02A0B">
        <w:t>-listening-status&gt; element is set to "not-listening":</w:t>
      </w:r>
    </w:p>
    <w:p w14:paraId="361FB3CC" w14:textId="77777777" w:rsidR="005C310B" w:rsidRPr="00B02A0B" w:rsidRDefault="005C310B" w:rsidP="005C310B">
      <w:pPr>
        <w:pStyle w:val="B3"/>
      </w:pPr>
      <w:proofErr w:type="spellStart"/>
      <w:r w:rsidRPr="00B02A0B">
        <w:t>i</w:t>
      </w:r>
      <w:proofErr w:type="spellEnd"/>
      <w:r w:rsidRPr="00B02A0B">
        <w:t>)</w:t>
      </w:r>
      <w:r w:rsidRPr="00B02A0B">
        <w:tab/>
        <w:t xml:space="preserve">if a &lt;session-id&gt; element is included, shall indicate to the media plane that the </w:t>
      </w:r>
      <w:proofErr w:type="spellStart"/>
      <w:r w:rsidRPr="00B02A0B">
        <w:t>MCData</w:t>
      </w:r>
      <w:proofErr w:type="spellEnd"/>
      <w:r w:rsidRPr="00B02A0B">
        <w:t xml:space="preserve">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 xml:space="preserve">if &lt;general-purpose&gt; element is included with the value "false", shall indicate to the media plane that the </w:t>
      </w:r>
      <w:proofErr w:type="spellStart"/>
      <w:r w:rsidRPr="00B02A0B">
        <w:t>MCData</w:t>
      </w:r>
      <w:proofErr w:type="spellEnd"/>
      <w:r w:rsidRPr="00B02A0B">
        <w:t xml:space="preserve">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 xml:space="preserve">If the </w:t>
      </w:r>
      <w:proofErr w:type="spellStart"/>
      <w:r w:rsidRPr="00B02A0B">
        <w:t>MCData</w:t>
      </w:r>
      <w:proofErr w:type="spellEnd"/>
      <w:r w:rsidRPr="00B02A0B">
        <w:t xml:space="preserve"> client reports that the </w:t>
      </w:r>
      <w:proofErr w:type="spellStart"/>
      <w:r w:rsidRPr="00B02A0B">
        <w:t>MCData</w:t>
      </w:r>
      <w:proofErr w:type="spellEnd"/>
      <w:r w:rsidRPr="00B02A0B">
        <w:t xml:space="preserve"> client is no longer listening to the general purpose MBMS subchannel it is implicitly understood that the </w:t>
      </w:r>
      <w:proofErr w:type="spellStart"/>
      <w:r w:rsidRPr="00B02A0B">
        <w:t>MCData</w:t>
      </w:r>
      <w:proofErr w:type="spellEnd"/>
      <w:r w:rsidRPr="00B02A0B">
        <w:t xml:space="preserve"> client no longer listens to any MBMS subchannel in ongoing conversations that the </w:t>
      </w:r>
      <w:proofErr w:type="spellStart"/>
      <w:r w:rsidRPr="00B02A0B">
        <w:t>MCData</w:t>
      </w:r>
      <w:proofErr w:type="spellEnd"/>
      <w:r w:rsidRPr="00B02A0B">
        <w:t xml:space="preserve">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w:t>
      </w:r>
      <w:proofErr w:type="spellStart"/>
      <w:r w:rsidRPr="00B02A0B">
        <w:t>mbms</w:t>
      </w:r>
      <w:proofErr w:type="spellEnd"/>
      <w:r w:rsidRPr="00B02A0B">
        <w:t>-</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 xml:space="preserve">an application/vnd.3gpp.mcdata-info+xml MIME body containing an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served by the participating </w:t>
      </w:r>
      <w:proofErr w:type="spellStart"/>
      <w:r w:rsidRPr="00B02A0B">
        <w:t>MCData</w:t>
      </w:r>
      <w:proofErr w:type="spellEnd"/>
      <w:r w:rsidRPr="00B02A0B">
        <w:t xml:space="preserve"> function;</w:t>
      </w:r>
    </w:p>
    <w:p w14:paraId="53DCD766" w14:textId="77777777" w:rsidR="005C310B" w:rsidRPr="00B02A0B" w:rsidRDefault="005C310B" w:rsidP="005C310B">
      <w:r w:rsidRPr="00B02A0B">
        <w:t xml:space="preserve">then the participating </w:t>
      </w:r>
      <w:proofErr w:type="spellStart"/>
      <w:r w:rsidRPr="00B02A0B">
        <w:t>MCData</w:t>
      </w:r>
      <w:proofErr w:type="spellEnd"/>
      <w:r w:rsidRPr="00B02A0B">
        <w:t xml:space="preserve"> function:</w:t>
      </w:r>
    </w:p>
    <w:p w14:paraId="5A40533F" w14:textId="77777777" w:rsidR="005C310B" w:rsidRPr="00B02A0B" w:rsidRDefault="005C310B" w:rsidP="005C310B">
      <w:pPr>
        <w:pStyle w:val="B1"/>
      </w:pPr>
      <w:r w:rsidRPr="00B02A0B">
        <w:t>1)</w:t>
      </w:r>
      <w:r w:rsidRPr="00B02A0B">
        <w:tab/>
        <w:t xml:space="preserve">shall verify that the public user identity in the P-Asserted-Identity header field is bound to the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w:t>
      </w:r>
      <w:proofErr w:type="spellStart"/>
      <w:r w:rsidRPr="00B02A0B">
        <w:t>mbms</w:t>
      </w:r>
      <w:proofErr w:type="spellEnd"/>
      <w:r w:rsidRPr="00B02A0B">
        <w:t>-</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proofErr w:type="spellStart"/>
      <w:r w:rsidRPr="00B02A0B">
        <w:t>i</w:t>
      </w:r>
      <w:proofErr w:type="spellEnd"/>
      <w:r w:rsidRPr="00B02A0B">
        <w:t>)</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 xml:space="preserve">may take implementation/configuration specific immediate action for the </w:t>
      </w:r>
      <w:proofErr w:type="spellStart"/>
      <w:r w:rsidRPr="00B02A0B">
        <w:t>MCData</w:t>
      </w:r>
      <w:proofErr w:type="spellEnd"/>
      <w:r w:rsidRPr="00B02A0B">
        <w:t xml:space="preserve"> client that reports the suspension as well as other </w:t>
      </w:r>
      <w:proofErr w:type="spellStart"/>
      <w:r w:rsidRPr="00B02A0B">
        <w:t>MCData</w:t>
      </w:r>
      <w:proofErr w:type="spellEnd"/>
      <w:r w:rsidRPr="00B02A0B">
        <w:t xml:space="preserve">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w:t>
      </w:r>
      <w:proofErr w:type="spellStart"/>
      <w:r w:rsidRPr="00B02A0B">
        <w:t>mbms</w:t>
      </w:r>
      <w:proofErr w:type="spellEnd"/>
      <w:r w:rsidRPr="00B02A0B">
        <w:t>-</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proofErr w:type="spellStart"/>
      <w:r w:rsidRPr="00B02A0B">
        <w:t>i</w:t>
      </w:r>
      <w:proofErr w:type="spellEnd"/>
      <w:r w:rsidRPr="00B02A0B">
        <w:t>)</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 xml:space="preserve">may take implementation/configuration specific immediate action for the </w:t>
      </w:r>
      <w:proofErr w:type="spellStart"/>
      <w:r w:rsidRPr="00B02A0B">
        <w:t>MCData</w:t>
      </w:r>
      <w:proofErr w:type="spellEnd"/>
      <w:r w:rsidRPr="00B02A0B">
        <w:t xml:space="preserve"> client that reports the suspension as well as other </w:t>
      </w:r>
      <w:proofErr w:type="spellStart"/>
      <w:r w:rsidRPr="00B02A0B">
        <w:t>MCData</w:t>
      </w:r>
      <w:proofErr w:type="spellEnd"/>
      <w:r w:rsidRPr="00B02A0B">
        <w:t xml:space="preserve">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 xml:space="preserve">If the </w:t>
      </w:r>
      <w:proofErr w:type="spellStart"/>
      <w:r w:rsidRPr="00B02A0B">
        <w:t>MCData</w:t>
      </w:r>
      <w:proofErr w:type="spellEnd"/>
      <w:r w:rsidRPr="00B02A0B">
        <w:t xml:space="preserve"> client reports that the </w:t>
      </w:r>
      <w:proofErr w:type="spellStart"/>
      <w:r w:rsidRPr="00B02A0B">
        <w:t>MCData</w:t>
      </w:r>
      <w:proofErr w:type="spellEnd"/>
      <w:r w:rsidRPr="00B02A0B">
        <w:t xml:space="preserve">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35" w:name="_Toc11411152"/>
      <w:bookmarkStart w:id="6636" w:name="_Toc27496477"/>
      <w:bookmarkStart w:id="6637" w:name="_Toc36108224"/>
      <w:bookmarkStart w:id="6638" w:name="_Toc44598985"/>
      <w:bookmarkStart w:id="6639" w:name="_Toc44602840"/>
      <w:bookmarkStart w:id="6640" w:name="_Toc45198017"/>
      <w:bookmarkStart w:id="6641" w:name="_Toc45696050"/>
      <w:bookmarkStart w:id="6642" w:name="_Toc51851506"/>
      <w:bookmarkStart w:id="6643" w:name="_Toc92225127"/>
      <w:bookmarkStart w:id="6644" w:name="_Toc131378956"/>
      <w:r w:rsidRPr="00B02A0B">
        <w:t>19.2.4</w:t>
      </w:r>
      <w:r w:rsidRPr="00B02A0B">
        <w:tab/>
        <w:t>Abnormal cases</w:t>
      </w:r>
      <w:bookmarkEnd w:id="6635"/>
      <w:bookmarkEnd w:id="6636"/>
      <w:bookmarkEnd w:id="6637"/>
      <w:bookmarkEnd w:id="6638"/>
      <w:bookmarkEnd w:id="6639"/>
      <w:bookmarkEnd w:id="6640"/>
      <w:bookmarkEnd w:id="6641"/>
      <w:bookmarkEnd w:id="6642"/>
      <w:bookmarkEnd w:id="6643"/>
      <w:bookmarkEnd w:id="6644"/>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 xml:space="preserve">where the P-Asserted-Identity identifies a public user identity not associated with </w:t>
      </w:r>
      <w:proofErr w:type="spellStart"/>
      <w:r w:rsidRPr="00B02A0B">
        <w:t>MCData</w:t>
      </w:r>
      <w:proofErr w:type="spellEnd"/>
      <w:r w:rsidRPr="00B02A0B">
        <w:t xml:space="preserve"> user served by the participating </w:t>
      </w:r>
      <w:proofErr w:type="spellStart"/>
      <w:r w:rsidRPr="00B02A0B">
        <w:t>MCData</w:t>
      </w:r>
      <w:proofErr w:type="spellEnd"/>
      <w:r w:rsidRPr="00B02A0B">
        <w:t xml:space="preserve"> function; or</w:t>
      </w:r>
    </w:p>
    <w:p w14:paraId="5A4A2B7A" w14:textId="77777777" w:rsidR="005C310B" w:rsidRPr="00B02A0B" w:rsidRDefault="005C310B" w:rsidP="005C310B">
      <w:pPr>
        <w:pStyle w:val="B1"/>
      </w:pPr>
      <w:r w:rsidRPr="00B02A0B">
        <w:t>2)</w:t>
      </w:r>
      <w:r w:rsidRPr="00B02A0B">
        <w:tab/>
        <w:t>with an application/vnd.3gpp.mcdata-info+xml MIME body and with a &lt;</w:t>
      </w:r>
      <w:proofErr w:type="spellStart"/>
      <w:r w:rsidRPr="00B02A0B">
        <w:t>mcdata</w:t>
      </w:r>
      <w:proofErr w:type="spellEnd"/>
      <w:r w:rsidRPr="00B02A0B">
        <w:t>-request-</w:t>
      </w:r>
      <w:proofErr w:type="spellStart"/>
      <w:r w:rsidRPr="00B02A0B">
        <w:t>uri</w:t>
      </w:r>
      <w:proofErr w:type="spellEnd"/>
      <w:r w:rsidRPr="00B02A0B">
        <w:t>&gt; element containing a</w:t>
      </w:r>
      <w:r w:rsidRPr="00B02A0B">
        <w:rPr>
          <w:lang w:val="en-US"/>
        </w:rPr>
        <w:t>n</w:t>
      </w:r>
      <w:r w:rsidRPr="00B02A0B">
        <w:t xml:space="preserve"> </w:t>
      </w:r>
      <w:proofErr w:type="spellStart"/>
      <w:r w:rsidRPr="00B02A0B">
        <w:t>MCData</w:t>
      </w:r>
      <w:proofErr w:type="spellEnd"/>
      <w:r w:rsidRPr="00B02A0B">
        <w:t xml:space="preserve"> ID that identifies an </w:t>
      </w:r>
      <w:proofErr w:type="spellStart"/>
      <w:r w:rsidRPr="00B02A0B">
        <w:t>MCData</w:t>
      </w:r>
      <w:proofErr w:type="spellEnd"/>
      <w:r w:rsidRPr="00B02A0B">
        <w:t xml:space="preserve"> user served by the participating </w:t>
      </w:r>
      <w:proofErr w:type="spellStart"/>
      <w:r w:rsidRPr="00B02A0B">
        <w:t>MCData</w:t>
      </w:r>
      <w:proofErr w:type="spellEnd"/>
      <w:r w:rsidRPr="00B02A0B">
        <w:t xml:space="preserve">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w:t>
      </w:r>
      <w:proofErr w:type="spellStart"/>
      <w:r w:rsidRPr="00B02A0B">
        <w:rPr>
          <w:lang w:eastAsia="ko-KR"/>
        </w:rPr>
        <w:t>MCData</w:t>
      </w:r>
      <w:proofErr w:type="spellEnd"/>
      <w:r w:rsidRPr="00B02A0B">
        <w:rPr>
          <w:lang w:eastAsia="ko-KR"/>
        </w:rPr>
        <w:t xml:space="preserve"> function shall send a SIP 403 (Forbidden) response as specified in </w:t>
      </w:r>
      <w:r w:rsidRPr="00B02A0B">
        <w:t>3GPP TS 24.229 [5].</w:t>
      </w:r>
    </w:p>
    <w:p w14:paraId="4FD36EC8" w14:textId="77777777" w:rsidR="005C310B" w:rsidRPr="00B02A0B" w:rsidRDefault="005C310B" w:rsidP="007D34FE">
      <w:pPr>
        <w:pStyle w:val="Heading2"/>
      </w:pPr>
      <w:bookmarkStart w:id="6645" w:name="_Toc11411153"/>
      <w:bookmarkStart w:id="6646" w:name="_Toc27496478"/>
      <w:bookmarkStart w:id="6647" w:name="_Toc36108225"/>
      <w:bookmarkStart w:id="6648" w:name="_Toc44598986"/>
      <w:bookmarkStart w:id="6649" w:name="_Toc44602841"/>
      <w:bookmarkStart w:id="6650" w:name="_Toc45198018"/>
      <w:bookmarkStart w:id="6651" w:name="_Toc45696051"/>
      <w:bookmarkStart w:id="6652" w:name="_Toc51851507"/>
      <w:bookmarkStart w:id="6653" w:name="_Toc92225128"/>
      <w:bookmarkStart w:id="6654" w:name="_Toc131378957"/>
      <w:r w:rsidRPr="00B02A0B">
        <w:lastRenderedPageBreak/>
        <w:t>19.3</w:t>
      </w:r>
      <w:r w:rsidRPr="00B02A0B">
        <w:tab/>
      </w:r>
      <w:proofErr w:type="spellStart"/>
      <w:r w:rsidRPr="00B02A0B">
        <w:t>MCData</w:t>
      </w:r>
      <w:proofErr w:type="spellEnd"/>
      <w:r w:rsidRPr="00B02A0B">
        <w:t xml:space="preserve"> client MBMS usage procedures</w:t>
      </w:r>
      <w:bookmarkEnd w:id="6645"/>
      <w:bookmarkEnd w:id="6646"/>
      <w:bookmarkEnd w:id="6647"/>
      <w:bookmarkEnd w:id="6648"/>
      <w:bookmarkEnd w:id="6649"/>
      <w:bookmarkEnd w:id="6650"/>
      <w:bookmarkEnd w:id="6651"/>
      <w:bookmarkEnd w:id="6652"/>
      <w:bookmarkEnd w:id="6653"/>
      <w:bookmarkEnd w:id="6654"/>
    </w:p>
    <w:p w14:paraId="7D4DC904" w14:textId="77777777" w:rsidR="005C310B" w:rsidRPr="00B02A0B" w:rsidRDefault="005C310B" w:rsidP="007D34FE">
      <w:pPr>
        <w:pStyle w:val="Heading3"/>
      </w:pPr>
      <w:bookmarkStart w:id="6655" w:name="_Toc11411154"/>
      <w:bookmarkStart w:id="6656" w:name="_Toc27496479"/>
      <w:bookmarkStart w:id="6657" w:name="_Toc36108226"/>
      <w:bookmarkStart w:id="6658" w:name="_Toc44598987"/>
      <w:bookmarkStart w:id="6659" w:name="_Toc44602842"/>
      <w:bookmarkStart w:id="6660" w:name="_Toc45198019"/>
      <w:bookmarkStart w:id="6661" w:name="_Toc45696052"/>
      <w:bookmarkStart w:id="6662" w:name="_Toc51851508"/>
      <w:bookmarkStart w:id="6663" w:name="_Toc92225129"/>
      <w:bookmarkStart w:id="6664" w:name="_Toc131378958"/>
      <w:r w:rsidRPr="00B02A0B">
        <w:t>19.3.1</w:t>
      </w:r>
      <w:r w:rsidRPr="00B02A0B">
        <w:tab/>
        <w:t>General</w:t>
      </w:r>
      <w:bookmarkEnd w:id="6655"/>
      <w:bookmarkEnd w:id="6656"/>
      <w:bookmarkEnd w:id="6657"/>
      <w:bookmarkEnd w:id="6658"/>
      <w:bookmarkEnd w:id="6659"/>
      <w:bookmarkEnd w:id="6660"/>
      <w:bookmarkEnd w:id="6661"/>
      <w:bookmarkEnd w:id="6662"/>
      <w:bookmarkEnd w:id="6663"/>
      <w:bookmarkEnd w:id="6664"/>
    </w:p>
    <w:p w14:paraId="2C25A0E8" w14:textId="77777777" w:rsidR="005C310B" w:rsidRPr="00B02A0B" w:rsidRDefault="005C310B" w:rsidP="005C310B">
      <w:r w:rsidRPr="00B02A0B">
        <w:t xml:space="preserve">This clause describes the procedures in the </w:t>
      </w:r>
      <w:proofErr w:type="spellStart"/>
      <w:r w:rsidRPr="00B02A0B">
        <w:t>MCData</w:t>
      </w:r>
      <w:proofErr w:type="spellEnd"/>
      <w:r w:rsidRPr="00B02A0B">
        <w:t xml:space="preserve"> client for:</w:t>
      </w:r>
    </w:p>
    <w:p w14:paraId="3A9AA0E6" w14:textId="77777777" w:rsidR="005C310B" w:rsidRPr="00B02A0B" w:rsidRDefault="005C310B" w:rsidP="005C310B">
      <w:pPr>
        <w:pStyle w:val="B1"/>
      </w:pPr>
      <w:r w:rsidRPr="00B02A0B">
        <w:t>1)</w:t>
      </w:r>
      <w:r w:rsidRPr="00B02A0B">
        <w:tab/>
        <w:t xml:space="preserve">receiving an MBMS bearer announcement from the participating </w:t>
      </w:r>
      <w:proofErr w:type="spellStart"/>
      <w:r w:rsidRPr="00B02A0B">
        <w:t>MCData</w:t>
      </w:r>
      <w:proofErr w:type="spellEnd"/>
      <w:r w:rsidRPr="00B02A0B">
        <w:t xml:space="preserve"> function;</w:t>
      </w:r>
    </w:p>
    <w:p w14:paraId="591B6F5F" w14:textId="77777777" w:rsidR="005C310B" w:rsidRPr="00B02A0B" w:rsidRDefault="005C310B" w:rsidP="005C310B">
      <w:pPr>
        <w:pStyle w:val="B1"/>
      </w:pPr>
      <w:r w:rsidRPr="00B02A0B">
        <w:t>2)</w:t>
      </w:r>
      <w:r w:rsidRPr="00B02A0B">
        <w:tab/>
        <w:t xml:space="preserve">sending an MBMS bearer listening status report to the participating </w:t>
      </w:r>
      <w:proofErr w:type="spellStart"/>
      <w:r w:rsidRPr="00B02A0B">
        <w:t>MCData</w:t>
      </w:r>
      <w:proofErr w:type="spellEnd"/>
      <w:r w:rsidRPr="00B02A0B">
        <w:t xml:space="preserve"> function; and</w:t>
      </w:r>
    </w:p>
    <w:p w14:paraId="0C8C64DC" w14:textId="77777777" w:rsidR="005C310B" w:rsidRPr="00B02A0B" w:rsidRDefault="005C310B" w:rsidP="005C310B">
      <w:pPr>
        <w:pStyle w:val="B1"/>
      </w:pPr>
      <w:r w:rsidRPr="00B02A0B">
        <w:t>3)</w:t>
      </w:r>
      <w:r w:rsidRPr="00B02A0B">
        <w:tab/>
        <w:t xml:space="preserve">sending an MBMS bearer suspension status report to the participating </w:t>
      </w:r>
      <w:proofErr w:type="spellStart"/>
      <w:r w:rsidRPr="00B02A0B">
        <w:t>MCData</w:t>
      </w:r>
      <w:proofErr w:type="spellEnd"/>
      <w:r w:rsidRPr="00B02A0B">
        <w:t xml:space="preserve"> function.</w:t>
      </w:r>
    </w:p>
    <w:p w14:paraId="0105FB22" w14:textId="77777777" w:rsidR="005C310B" w:rsidRPr="00B02A0B" w:rsidRDefault="005C310B" w:rsidP="007D34FE">
      <w:pPr>
        <w:pStyle w:val="Heading3"/>
      </w:pPr>
      <w:bookmarkStart w:id="6665" w:name="_Toc11411155"/>
      <w:bookmarkStart w:id="6666" w:name="_Toc27496480"/>
      <w:bookmarkStart w:id="6667" w:name="_Toc36108227"/>
      <w:bookmarkStart w:id="6668" w:name="_Toc44598988"/>
      <w:bookmarkStart w:id="6669" w:name="_Toc44602843"/>
      <w:bookmarkStart w:id="6670" w:name="_Toc45198020"/>
      <w:bookmarkStart w:id="6671" w:name="_Toc45696053"/>
      <w:bookmarkStart w:id="6672" w:name="_Toc51851509"/>
      <w:bookmarkStart w:id="6673" w:name="_Toc92225130"/>
      <w:bookmarkStart w:id="6674" w:name="_Toc131378959"/>
      <w:r w:rsidRPr="00B02A0B">
        <w:t>19.3.2</w:t>
      </w:r>
      <w:r w:rsidRPr="00B02A0B">
        <w:tab/>
        <w:t>Receiving an MBMS bearer announcement</w:t>
      </w:r>
      <w:bookmarkEnd w:id="6665"/>
      <w:bookmarkEnd w:id="6666"/>
      <w:bookmarkEnd w:id="6667"/>
      <w:bookmarkEnd w:id="6668"/>
      <w:bookmarkEnd w:id="6669"/>
      <w:bookmarkEnd w:id="6670"/>
      <w:bookmarkEnd w:id="6671"/>
      <w:bookmarkEnd w:id="6672"/>
      <w:bookmarkEnd w:id="6673"/>
      <w:bookmarkEnd w:id="6674"/>
    </w:p>
    <w:p w14:paraId="5D7FE519" w14:textId="77777777" w:rsidR="005C310B" w:rsidRPr="00B02A0B" w:rsidRDefault="005C310B" w:rsidP="005C310B">
      <w:pPr>
        <w:rPr>
          <w:lang w:eastAsia="ko-KR"/>
        </w:rPr>
      </w:pPr>
      <w:r w:rsidRPr="00B02A0B">
        <w:t xml:space="preserve">The </w:t>
      </w:r>
      <w:proofErr w:type="spellStart"/>
      <w:r w:rsidRPr="00B02A0B">
        <w:t>MCData</w:t>
      </w:r>
      <w:proofErr w:type="spellEnd"/>
      <w:r w:rsidRPr="00B02A0B">
        <w:t xml:space="preserve"> client associates each received </w:t>
      </w:r>
      <w:r w:rsidRPr="00B02A0B">
        <w:rPr>
          <w:lang w:eastAsia="ko-KR"/>
        </w:rPr>
        <w:t>application/</w:t>
      </w:r>
      <w:proofErr w:type="spellStart"/>
      <w:r w:rsidRPr="00B02A0B">
        <w:rPr>
          <w:lang w:eastAsia="ko-KR"/>
        </w:rPr>
        <w:t>sdp</w:t>
      </w:r>
      <w:proofErr w:type="spellEnd"/>
      <w:r w:rsidRPr="00B02A0B">
        <w:rPr>
          <w:lang w:eastAsia="ko-KR"/>
        </w:rPr>
        <w:t xml:space="preserve"> MIME body</w:t>
      </w:r>
      <w:r w:rsidRPr="00B02A0B">
        <w:t xml:space="preserve"> and each received security key with a general purpose MBMS subchannel announced in the same MBMS Bearer Announcement message. When receiving a Map Group To Bearer message, the </w:t>
      </w:r>
      <w:proofErr w:type="spellStart"/>
      <w:r w:rsidRPr="00B02A0B">
        <w:t>MCData</w:t>
      </w:r>
      <w:proofErr w:type="spellEnd"/>
      <w:r w:rsidRPr="00B02A0B">
        <w:t xml:space="preserve"> client interprets its content (e.g. the m= line number) in the context of the </w:t>
      </w:r>
      <w:r w:rsidRPr="00B02A0B">
        <w:rPr>
          <w:lang w:eastAsia="ko-KR"/>
        </w:rPr>
        <w:t>application/</w:t>
      </w:r>
      <w:proofErr w:type="spellStart"/>
      <w:r w:rsidRPr="00B02A0B">
        <w:rPr>
          <w:lang w:eastAsia="ko-KR"/>
        </w:rPr>
        <w:t>sdp</w:t>
      </w:r>
      <w:proofErr w:type="spellEnd"/>
      <w:r w:rsidRPr="00B02A0B">
        <w:rPr>
          <w:lang w:eastAsia="ko-KR"/>
        </w:rPr>
        <w:t xml:space="preserve"> MIME body associated with the general purpose MBMS subchannel on which the Map Group To Bearer message was received.</w:t>
      </w:r>
    </w:p>
    <w:p w14:paraId="0E84CE32" w14:textId="77777777" w:rsidR="005C310B" w:rsidRPr="00B02A0B" w:rsidRDefault="005C310B" w:rsidP="005C310B">
      <w:r w:rsidRPr="00B02A0B">
        <w:t xml:space="preserve">When the </w:t>
      </w:r>
      <w:proofErr w:type="spellStart"/>
      <w:r w:rsidRPr="00B02A0B">
        <w:t>MCData</w:t>
      </w:r>
      <w:proofErr w:type="spellEnd"/>
      <w:r w:rsidRPr="00B02A0B">
        <w:t xml:space="preserve">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 xml:space="preserve">then the </w:t>
      </w:r>
      <w:proofErr w:type="spellStart"/>
      <w:r w:rsidRPr="00B02A0B">
        <w:rPr>
          <w:lang w:eastAsia="ko-KR"/>
        </w:rPr>
        <w:t>MCData</w:t>
      </w:r>
      <w:proofErr w:type="spellEnd"/>
      <w:r w:rsidRPr="00B02A0B">
        <w:rPr>
          <w:lang w:eastAsia="ko-KR"/>
        </w:rPr>
        <w:t xml:space="preserve">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w:t>
      </w:r>
      <w:proofErr w:type="spellStart"/>
      <w:r w:rsidRPr="00B02A0B">
        <w:t>mbms</w:t>
      </w:r>
      <w:proofErr w:type="spellEnd"/>
      <w:r w:rsidRPr="00B02A0B">
        <w:t>-service-areas&gt;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proofErr w:type="spellStart"/>
      <w:r w:rsidRPr="00B02A0B">
        <w:t>i</w:t>
      </w:r>
      <w:proofErr w:type="spellEnd"/>
      <w:r w:rsidRPr="00B02A0B">
        <w:t>)</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proofErr w:type="spellStart"/>
      <w:r w:rsidRPr="00B02A0B">
        <w:t>i</w:t>
      </w:r>
      <w:proofErr w:type="spellEnd"/>
      <w:r w:rsidRPr="00B02A0B">
        <w:t>)</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w:t>
      </w:r>
      <w:proofErr w:type="spellStart"/>
      <w:r w:rsidRPr="00B02A0B">
        <w:rPr>
          <w:lang w:eastAsia="ko-KR"/>
        </w:rPr>
        <w:t>sdp</w:t>
      </w:r>
      <w:proofErr w:type="spellEnd"/>
      <w:r w:rsidRPr="00B02A0B">
        <w:rPr>
          <w:lang w:eastAsia="ko-KR"/>
        </w:rPr>
        <w:t xml:space="preserve">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 xml:space="preserve">shall store the MBMS public service identity of the participating </w:t>
      </w:r>
      <w:proofErr w:type="spellStart"/>
      <w:r w:rsidRPr="00B02A0B">
        <w:rPr>
          <w:lang w:eastAsia="ko-KR"/>
        </w:rPr>
        <w:t>MCData</w:t>
      </w:r>
      <w:proofErr w:type="spellEnd"/>
      <w:r w:rsidRPr="00B02A0B">
        <w:rPr>
          <w:lang w:eastAsia="ko-KR"/>
        </w:rPr>
        <w:t xml:space="preserve">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w:t>
      </w:r>
      <w:proofErr w:type="spellStart"/>
      <w:r w:rsidRPr="00B02A0B">
        <w:t>mikey</w:t>
      </w:r>
      <w:proofErr w:type="spellEnd"/>
      <w:r w:rsidRPr="00B02A0B">
        <w:t>"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w:t>
      </w:r>
      <w:proofErr w:type="spellStart"/>
      <w:r w:rsidRPr="00B02A0B">
        <w:t>sdp</w:t>
      </w:r>
      <w:proofErr w:type="spellEnd"/>
      <w:r w:rsidRPr="00B02A0B">
        <w:t xml:space="preserve"> MIME body in the received SIP MESSAGE request</w:t>
      </w:r>
      <w:r w:rsidRPr="00B02A0B">
        <w:rPr>
          <w:lang w:val="en-US"/>
        </w:rPr>
        <w:t>,</w:t>
      </w:r>
    </w:p>
    <w:p w14:paraId="092F51A0" w14:textId="25B08D53" w:rsidR="005C310B" w:rsidRPr="00B02A0B" w:rsidRDefault="005C310B" w:rsidP="005C310B">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 xml:space="preserve">using the participating </w:t>
      </w:r>
      <w:proofErr w:type="spellStart"/>
      <w:r w:rsidRPr="00B02A0B">
        <w:t>MCData</w:t>
      </w:r>
      <w:proofErr w:type="spellEnd"/>
      <w:r w:rsidRPr="00B02A0B">
        <w:t xml:space="preserve">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 xml:space="preserve">With the MSCCK successfully shared between the participating </w:t>
      </w:r>
      <w:proofErr w:type="spellStart"/>
      <w:r w:rsidRPr="00B02A0B">
        <w:t>MCData</w:t>
      </w:r>
      <w:proofErr w:type="spellEnd"/>
      <w:r w:rsidRPr="00B02A0B">
        <w:t xml:space="preserve"> function and the served UEs, the participating </w:t>
      </w:r>
      <w:proofErr w:type="spellStart"/>
      <w:r w:rsidRPr="00B02A0B">
        <w:t>MCData</w:t>
      </w:r>
      <w:proofErr w:type="spellEnd"/>
      <w:r w:rsidRPr="00B02A0B">
        <w:t xml:space="preserve"> function is able to securely send MBMS subchannel control messages to the </w:t>
      </w:r>
      <w:proofErr w:type="spellStart"/>
      <w:r w:rsidRPr="00B02A0B">
        <w:t>MCData</w:t>
      </w:r>
      <w:proofErr w:type="spellEnd"/>
      <w:r w:rsidRPr="00B02A0B">
        <w:t xml:space="preserve">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w:t>
      </w:r>
      <w:proofErr w:type="spellStart"/>
      <w:r w:rsidRPr="00B02A0B">
        <w:t>sdp</w:t>
      </w:r>
      <w:proofErr w:type="spellEnd"/>
      <w:r w:rsidRPr="00B02A0B">
        <w:t xml:space="preserve">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w:t>
      </w:r>
      <w:proofErr w:type="spellStart"/>
      <w:r w:rsidRPr="00B02A0B">
        <w:t>mbms</w:t>
      </w:r>
      <w:proofErr w:type="spellEnd"/>
      <w:r w:rsidRPr="00B02A0B">
        <w:t>-service-areas&gt;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w:t>
      </w:r>
      <w:proofErr w:type="spellStart"/>
      <w:r w:rsidRPr="00B02A0B">
        <w:t>sdp</w:t>
      </w:r>
      <w:proofErr w:type="spellEnd"/>
      <w:r w:rsidRPr="00B02A0B">
        <w:t xml:space="preserve">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w:t>
      </w:r>
      <w:proofErr w:type="spellStart"/>
      <w:r w:rsidRPr="00B02A0B">
        <w:t>sdp</w:t>
      </w:r>
      <w:proofErr w:type="spellEnd"/>
      <w:r w:rsidRPr="00B02A0B">
        <w:t xml:space="preserve"> MIME body are stored in the </w:t>
      </w:r>
      <w:proofErr w:type="spellStart"/>
      <w:r w:rsidRPr="00B02A0B">
        <w:t>MCData</w:t>
      </w:r>
      <w:proofErr w:type="spellEnd"/>
      <w:r w:rsidRPr="00B02A0B">
        <w:t xml:space="preserve"> client, shall remove the stored application/</w:t>
      </w:r>
      <w:proofErr w:type="spellStart"/>
      <w:r w:rsidRPr="00B02A0B">
        <w:t>sdp</w:t>
      </w:r>
      <w:proofErr w:type="spellEnd"/>
      <w:r w:rsidRPr="00B02A0B">
        <w:t xml:space="preserve">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75" w:name="_Toc11411156"/>
      <w:bookmarkStart w:id="6676" w:name="_Toc27496481"/>
      <w:bookmarkStart w:id="6677" w:name="_Toc36108228"/>
      <w:bookmarkStart w:id="6678" w:name="_Toc44598989"/>
      <w:bookmarkStart w:id="6679" w:name="_Toc44602844"/>
      <w:bookmarkStart w:id="6680" w:name="_Toc45198021"/>
      <w:bookmarkStart w:id="6681" w:name="_Toc45696054"/>
      <w:bookmarkStart w:id="6682" w:name="_Toc51851510"/>
      <w:bookmarkStart w:id="6683" w:name="_Toc92225131"/>
      <w:bookmarkStart w:id="6684" w:name="_Toc131378960"/>
      <w:r w:rsidRPr="00B02A0B">
        <w:t>19.3.3</w:t>
      </w:r>
      <w:r w:rsidRPr="00B02A0B">
        <w:tab/>
        <w:t>The MBMS bearer listening status and suspension report procedures</w:t>
      </w:r>
      <w:bookmarkEnd w:id="6675"/>
      <w:bookmarkEnd w:id="6676"/>
      <w:bookmarkEnd w:id="6677"/>
      <w:bookmarkEnd w:id="6678"/>
      <w:bookmarkEnd w:id="6679"/>
      <w:bookmarkEnd w:id="6680"/>
      <w:bookmarkEnd w:id="6681"/>
      <w:bookmarkEnd w:id="6682"/>
      <w:bookmarkEnd w:id="6683"/>
      <w:bookmarkEnd w:id="6684"/>
    </w:p>
    <w:p w14:paraId="7D0FE341" w14:textId="77777777" w:rsidR="005C310B" w:rsidRPr="00B02A0B" w:rsidRDefault="005C310B" w:rsidP="007D34FE">
      <w:pPr>
        <w:pStyle w:val="Heading4"/>
      </w:pPr>
      <w:bookmarkStart w:id="6685" w:name="_Toc11411157"/>
      <w:bookmarkStart w:id="6686" w:name="_Toc27496482"/>
      <w:bookmarkStart w:id="6687" w:name="_Toc36108229"/>
      <w:bookmarkStart w:id="6688" w:name="_Toc44598990"/>
      <w:bookmarkStart w:id="6689" w:name="_Toc44602845"/>
      <w:bookmarkStart w:id="6690" w:name="_Toc45198022"/>
      <w:bookmarkStart w:id="6691" w:name="_Toc45696055"/>
      <w:bookmarkStart w:id="6692" w:name="_Toc51851511"/>
      <w:bookmarkStart w:id="6693" w:name="_Toc92225132"/>
      <w:bookmarkStart w:id="6694" w:name="_Toc131378961"/>
      <w:r w:rsidRPr="00B02A0B">
        <w:t>19.3.3.1</w:t>
      </w:r>
      <w:r w:rsidRPr="00B02A0B">
        <w:tab/>
        <w:t>Conditions for sending an MBMS listening status report</w:t>
      </w:r>
      <w:bookmarkEnd w:id="6685"/>
      <w:bookmarkEnd w:id="6686"/>
      <w:bookmarkEnd w:id="6687"/>
      <w:bookmarkEnd w:id="6688"/>
      <w:bookmarkEnd w:id="6689"/>
      <w:bookmarkEnd w:id="6690"/>
      <w:bookmarkEnd w:id="6691"/>
      <w:bookmarkEnd w:id="6692"/>
      <w:bookmarkEnd w:id="6693"/>
      <w:bookmarkEnd w:id="6694"/>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 xml:space="preserve">then the </w:t>
      </w:r>
      <w:proofErr w:type="spellStart"/>
      <w:r w:rsidRPr="00B02A0B">
        <w:t>MCData</w:t>
      </w:r>
      <w:proofErr w:type="spellEnd"/>
      <w:r w:rsidRPr="00B02A0B">
        <w:t xml:space="preserve"> client shall report that the </w:t>
      </w:r>
      <w:proofErr w:type="spellStart"/>
      <w:r w:rsidRPr="00B02A0B">
        <w:t>MCData</w:t>
      </w:r>
      <w:proofErr w:type="spellEnd"/>
      <w:r w:rsidRPr="00B02A0B">
        <w:t xml:space="preserve">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 xml:space="preserve">the </w:t>
      </w:r>
      <w:proofErr w:type="spellStart"/>
      <w:r w:rsidRPr="00B02A0B">
        <w:t>MCData</w:t>
      </w:r>
      <w:proofErr w:type="spellEnd"/>
      <w:r w:rsidRPr="00B02A0B">
        <w:t xml:space="preserve">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 xml:space="preserve">if the </w:t>
      </w:r>
      <w:proofErr w:type="spellStart"/>
      <w:r w:rsidRPr="00B02A0B">
        <w:t>MCData</w:t>
      </w:r>
      <w:proofErr w:type="spellEnd"/>
      <w:r w:rsidRPr="00B02A0B">
        <w:t xml:space="preserve">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 xml:space="preserve">then the </w:t>
      </w:r>
      <w:proofErr w:type="spellStart"/>
      <w:r w:rsidRPr="00B02A0B">
        <w:t>MCData</w:t>
      </w:r>
      <w:proofErr w:type="spellEnd"/>
      <w:r w:rsidRPr="00B02A0B">
        <w:t xml:space="preserve"> client shall report that the </w:t>
      </w:r>
      <w:proofErr w:type="spellStart"/>
      <w:r w:rsidRPr="00B02A0B">
        <w:t>MCData</w:t>
      </w:r>
      <w:proofErr w:type="spellEnd"/>
      <w:r w:rsidRPr="00B02A0B">
        <w:t xml:space="preserve">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 xml:space="preserve">the </w:t>
      </w:r>
      <w:proofErr w:type="spellStart"/>
      <w:r w:rsidRPr="00B02A0B">
        <w:t>MCData</w:t>
      </w:r>
      <w:proofErr w:type="spellEnd"/>
      <w:r w:rsidRPr="00B02A0B">
        <w:t xml:space="preserve">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 xml:space="preserve">the </w:t>
      </w:r>
      <w:proofErr w:type="spellStart"/>
      <w:r w:rsidRPr="00B02A0B">
        <w:t>MCData</w:t>
      </w:r>
      <w:proofErr w:type="spellEnd"/>
      <w:r w:rsidRPr="00B02A0B">
        <w:t xml:space="preserve">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w:t>
      </w:r>
      <w:proofErr w:type="spellStart"/>
      <w:r w:rsidRPr="00B02A0B">
        <w:t>MCData</w:t>
      </w:r>
      <w:proofErr w:type="spellEnd"/>
      <w:r w:rsidRPr="00B02A0B">
        <w:t xml:space="preserve">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 xml:space="preserve">then the </w:t>
      </w:r>
      <w:proofErr w:type="spellStart"/>
      <w:r w:rsidRPr="00B02A0B">
        <w:t>MCData</w:t>
      </w:r>
      <w:proofErr w:type="spellEnd"/>
      <w:r w:rsidRPr="00B02A0B">
        <w:t xml:space="preserve">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 xml:space="preserve">the </w:t>
      </w:r>
      <w:proofErr w:type="spellStart"/>
      <w:r w:rsidRPr="00B02A0B">
        <w:t>MCData</w:t>
      </w:r>
      <w:proofErr w:type="spellEnd"/>
      <w:r w:rsidRPr="00B02A0B">
        <w:t xml:space="preserve">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 xml:space="preserve">the </w:t>
      </w:r>
      <w:proofErr w:type="spellStart"/>
      <w:r w:rsidRPr="00B02A0B">
        <w:t>MCData</w:t>
      </w:r>
      <w:proofErr w:type="spellEnd"/>
      <w:r w:rsidRPr="00B02A0B">
        <w:t xml:space="preserve"> client has reported that the MBMS bearer is about to be suspended, but the suspension of the bearer has not been detected yet by the </w:t>
      </w:r>
      <w:proofErr w:type="spellStart"/>
      <w:r w:rsidRPr="00B02A0B">
        <w:t>MCData</w:t>
      </w:r>
      <w:proofErr w:type="spellEnd"/>
      <w:r w:rsidRPr="00B02A0B">
        <w:t xml:space="preserve"> client;</w:t>
      </w:r>
    </w:p>
    <w:p w14:paraId="17694292" w14:textId="76D9FCDD" w:rsidR="005C310B" w:rsidRPr="00B02A0B" w:rsidRDefault="005C310B" w:rsidP="005C310B">
      <w:pPr>
        <w:pStyle w:val="B1"/>
      </w:pPr>
      <w:r w:rsidRPr="00B02A0B">
        <w:t>3)</w:t>
      </w:r>
      <w:r w:rsidRPr="00B02A0B">
        <w:tab/>
        <w:t xml:space="preserve">the </w:t>
      </w:r>
      <w:proofErr w:type="spellStart"/>
      <w:r w:rsidRPr="00B02A0B">
        <w:t>MCData</w:t>
      </w:r>
      <w:proofErr w:type="spellEnd"/>
      <w:r w:rsidRPr="00B02A0B">
        <w:t xml:space="preserve">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w:t>
      </w:r>
      <w:proofErr w:type="spellStart"/>
      <w:r w:rsidRPr="00B02A0B">
        <w:t>MCData</w:t>
      </w:r>
      <w:proofErr w:type="spellEnd"/>
      <w:r w:rsidRPr="00B02A0B">
        <w:t xml:space="preserve">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 xml:space="preserve">then the </w:t>
      </w:r>
      <w:proofErr w:type="spellStart"/>
      <w:r w:rsidRPr="00B02A0B">
        <w:t>MCData</w:t>
      </w:r>
      <w:proofErr w:type="spellEnd"/>
      <w:r w:rsidRPr="00B02A0B">
        <w:t xml:space="preserve"> client shall report that the MBMS bearer is no longer to be suspended, as specified in clause 19.3.3.2.</w:t>
      </w:r>
    </w:p>
    <w:p w14:paraId="31CCE8C0" w14:textId="77777777" w:rsidR="005C310B" w:rsidRPr="00B02A0B" w:rsidRDefault="005C310B" w:rsidP="007D34FE">
      <w:pPr>
        <w:pStyle w:val="Heading4"/>
      </w:pPr>
      <w:bookmarkStart w:id="6695" w:name="_Toc11411158"/>
      <w:bookmarkStart w:id="6696" w:name="_Toc27496483"/>
      <w:bookmarkStart w:id="6697" w:name="_Toc36108230"/>
      <w:bookmarkStart w:id="6698" w:name="_Toc44598991"/>
      <w:bookmarkStart w:id="6699" w:name="_Toc44602846"/>
      <w:bookmarkStart w:id="6700" w:name="_Toc45198023"/>
      <w:bookmarkStart w:id="6701" w:name="_Toc45696056"/>
      <w:bookmarkStart w:id="6702" w:name="_Toc51851512"/>
      <w:bookmarkStart w:id="6703" w:name="_Toc92225133"/>
      <w:bookmarkStart w:id="6704" w:name="_Toc131378962"/>
      <w:r w:rsidRPr="00B02A0B">
        <w:t>19.3.3.2</w:t>
      </w:r>
      <w:r w:rsidRPr="00B02A0B">
        <w:tab/>
        <w:t>Sending the MBMS bearer listening or suspension status report</w:t>
      </w:r>
      <w:bookmarkEnd w:id="6695"/>
      <w:bookmarkEnd w:id="6696"/>
      <w:bookmarkEnd w:id="6697"/>
      <w:bookmarkEnd w:id="6698"/>
      <w:bookmarkEnd w:id="6699"/>
      <w:bookmarkEnd w:id="6700"/>
      <w:bookmarkEnd w:id="6701"/>
      <w:bookmarkEnd w:id="6702"/>
      <w:bookmarkEnd w:id="6703"/>
      <w:bookmarkEnd w:id="6704"/>
    </w:p>
    <w:p w14:paraId="1D09D1B6" w14:textId="77777777" w:rsidR="005C310B" w:rsidRPr="00B02A0B" w:rsidRDefault="005C310B" w:rsidP="005C310B">
      <w:r w:rsidRPr="00B02A0B">
        <w:t xml:space="preserve">When the </w:t>
      </w:r>
      <w:proofErr w:type="spellStart"/>
      <w:r w:rsidRPr="00B02A0B">
        <w:t>MCData</w:t>
      </w:r>
      <w:proofErr w:type="spellEnd"/>
      <w:r w:rsidRPr="00B02A0B">
        <w:t xml:space="preserve"> client wants to report the MBMS bearer listening status, the </w:t>
      </w:r>
      <w:proofErr w:type="spellStart"/>
      <w:r w:rsidRPr="00B02A0B">
        <w:t>MCData</w:t>
      </w:r>
      <w:proofErr w:type="spellEnd"/>
      <w:r w:rsidRPr="00B02A0B">
        <w:t xml:space="preserve">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 xml:space="preserve">MBMS public service identity of the participating </w:t>
      </w:r>
      <w:proofErr w:type="spellStart"/>
      <w:r w:rsidRPr="00B02A0B">
        <w:rPr>
          <w:lang w:eastAsia="ko-KR"/>
        </w:rPr>
        <w:t>MCData</w:t>
      </w:r>
      <w:proofErr w:type="spellEnd"/>
      <w:r w:rsidRPr="00B02A0B">
        <w:rPr>
          <w:lang w:eastAsia="ko-KR"/>
        </w:rPr>
        <w:t xml:space="preserve">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w:t>
      </w:r>
      <w:proofErr w:type="spellStart"/>
      <w:r w:rsidRPr="00B02A0B">
        <w:rPr>
          <w:lang w:eastAsia="ko-KR"/>
        </w:rPr>
        <w:t>MCData</w:t>
      </w:r>
      <w:proofErr w:type="spellEnd"/>
      <w:r w:rsidRPr="00B02A0B">
        <w:rPr>
          <w:lang w:eastAsia="ko-KR"/>
        </w:rPr>
        <w:t xml:space="preserve"> client is listening to the MBMS bearer, the application/vnd.3gpp.mcdata-mbms-usage-info+xml MIME body:</w:t>
      </w:r>
    </w:p>
    <w:p w14:paraId="1A7DD697"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-listening-status&gt; element set to "listening";</w:t>
      </w:r>
    </w:p>
    <w:p w14:paraId="689E16FA" w14:textId="77777777" w:rsidR="005C310B" w:rsidRPr="00B02A0B" w:rsidRDefault="005C310B" w:rsidP="005C310B">
      <w:pPr>
        <w:pStyle w:val="B3"/>
      </w:pPr>
      <w:r w:rsidRPr="00B02A0B">
        <w:t>ii)</w:t>
      </w:r>
      <w:r w:rsidRPr="00B02A0B">
        <w:tab/>
        <w:t xml:space="preserve">if the intention is to report that the </w:t>
      </w:r>
      <w:proofErr w:type="spellStart"/>
      <w:r w:rsidRPr="00B02A0B">
        <w:t>MCData</w:t>
      </w:r>
      <w:proofErr w:type="spellEnd"/>
      <w:r w:rsidRPr="00B02A0B">
        <w:t xml:space="preserve"> client is listening to the MBMS subchannel for an ongoing conversation in a session (e.g. as the response to the Map Group To Bearer message), shall include the </w:t>
      </w:r>
      <w:proofErr w:type="spellStart"/>
      <w:r w:rsidRPr="00B02A0B">
        <w:t>MCData</w:t>
      </w:r>
      <w:proofErr w:type="spellEnd"/>
      <w:r w:rsidRPr="00B02A0B">
        <w:t xml:space="preserve">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 xml:space="preserve">if the intention is to report that the </w:t>
      </w:r>
      <w:proofErr w:type="spellStart"/>
      <w:r w:rsidRPr="00B02A0B">
        <w:t>MCData</w:t>
      </w:r>
      <w:proofErr w:type="spellEnd"/>
      <w:r w:rsidRPr="00B02A0B">
        <w:t xml:space="preserve">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 xml:space="preserve">if the </w:t>
      </w:r>
      <w:proofErr w:type="spellStart"/>
      <w:r w:rsidRPr="00B02A0B">
        <w:rPr>
          <w:lang w:eastAsia="ko-KR"/>
        </w:rPr>
        <w:t>MCData</w:t>
      </w:r>
      <w:proofErr w:type="spellEnd"/>
      <w:r w:rsidRPr="00B02A0B">
        <w:rPr>
          <w:lang w:eastAsia="ko-KR"/>
        </w:rPr>
        <w:t xml:space="preserve"> client is not listening, the application/vnd.3gpp.mcdata-mbms-usage-info+xml MIME body:</w:t>
      </w:r>
    </w:p>
    <w:p w14:paraId="2AD5A1F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 xml:space="preserve">if the intention is to report that the </w:t>
      </w:r>
      <w:proofErr w:type="spellStart"/>
      <w:r w:rsidRPr="00B02A0B">
        <w:t>MCData</w:t>
      </w:r>
      <w:proofErr w:type="spellEnd"/>
      <w:r w:rsidRPr="00B02A0B">
        <w:t xml:space="preserve"> client is no longer listening to the MBMS subchannel in an ongoing session (e.g. as the response to </w:t>
      </w:r>
      <w:proofErr w:type="spellStart"/>
      <w:r w:rsidRPr="00B02A0B">
        <w:t>Unmap</w:t>
      </w:r>
      <w:proofErr w:type="spellEnd"/>
      <w:r w:rsidRPr="00B02A0B">
        <w:t xml:space="preserve"> Group to Bearer message), shall include the </w:t>
      </w:r>
      <w:proofErr w:type="spellStart"/>
      <w:r w:rsidRPr="00B02A0B">
        <w:t>MCData</w:t>
      </w:r>
      <w:proofErr w:type="spellEnd"/>
      <w:r w:rsidRPr="00B02A0B">
        <w:t xml:space="preserve"> session identity in a &lt;session-id&gt; element; and</w:t>
      </w:r>
    </w:p>
    <w:p w14:paraId="2BDBCA9D" w14:textId="77777777" w:rsidR="005C310B" w:rsidRPr="00B02A0B" w:rsidRDefault="005C310B" w:rsidP="005C310B">
      <w:pPr>
        <w:pStyle w:val="B3"/>
      </w:pPr>
      <w:r w:rsidRPr="00B02A0B">
        <w:t>iv)</w:t>
      </w:r>
      <w:r w:rsidRPr="00B02A0B">
        <w:tab/>
        <w:t xml:space="preserve">if the intention is to report that the </w:t>
      </w:r>
      <w:proofErr w:type="spellStart"/>
      <w:r w:rsidRPr="00B02A0B">
        <w:t>MCData</w:t>
      </w:r>
      <w:proofErr w:type="spellEnd"/>
      <w:r w:rsidRPr="00B02A0B">
        <w:t xml:space="preserve">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 xml:space="preserve">If the </w:t>
      </w:r>
      <w:proofErr w:type="spellStart"/>
      <w:r w:rsidRPr="00B02A0B">
        <w:t>MCData</w:t>
      </w:r>
      <w:proofErr w:type="spellEnd"/>
      <w:r w:rsidRPr="00B02A0B">
        <w:t xml:space="preserve"> client reports that the </w:t>
      </w:r>
      <w:proofErr w:type="spellStart"/>
      <w:r w:rsidRPr="00B02A0B">
        <w:t>MCData</w:t>
      </w:r>
      <w:proofErr w:type="spellEnd"/>
      <w:r w:rsidRPr="00B02A0B">
        <w:t xml:space="preserve"> client is no longer listening to the general purpose MBMS subchannel, it is implicitly understood that the </w:t>
      </w:r>
      <w:proofErr w:type="spellStart"/>
      <w:r w:rsidRPr="00B02A0B">
        <w:t>MCData</w:t>
      </w:r>
      <w:proofErr w:type="spellEnd"/>
      <w:r w:rsidRPr="00B02A0B">
        <w:t xml:space="preserve"> client no longer listens to any MBMS subchannel in ongoing conversations that the </w:t>
      </w:r>
      <w:proofErr w:type="spellStart"/>
      <w:r w:rsidRPr="00B02A0B">
        <w:t>MCData</w:t>
      </w:r>
      <w:proofErr w:type="spellEnd"/>
      <w:r w:rsidRPr="00B02A0B">
        <w:t xml:space="preserve">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proofErr w:type="spellStart"/>
      <w:r w:rsidRPr="00B02A0B">
        <w:t>mcdata</w:t>
      </w:r>
      <w:proofErr w:type="spellEnd"/>
      <w:r w:rsidRPr="00B02A0B">
        <w:t>-request-</w:t>
      </w:r>
      <w:proofErr w:type="spellStart"/>
      <w:r w:rsidRPr="00B02A0B">
        <w:t>uri</w:t>
      </w:r>
      <w:proofErr w:type="spellEnd"/>
      <w:r w:rsidRPr="00B02A0B">
        <w:t xml:space="preserve">&gt; set to the </w:t>
      </w:r>
      <w:proofErr w:type="spellStart"/>
      <w:r w:rsidRPr="00B02A0B">
        <w:t>MCData</w:t>
      </w:r>
      <w:proofErr w:type="spellEnd"/>
      <w:r w:rsidRPr="00B02A0B">
        <w:t xml:space="preserve">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 xml:space="preserve">When the </w:t>
      </w:r>
      <w:proofErr w:type="spellStart"/>
      <w:r w:rsidRPr="00B02A0B">
        <w:t>MCData</w:t>
      </w:r>
      <w:proofErr w:type="spellEnd"/>
      <w:r w:rsidRPr="00B02A0B">
        <w:t xml:space="preserve"> client meets all the conditions specified in clause</w:t>
      </w:r>
      <w:r w:rsidRPr="00B02A0B">
        <w:rPr>
          <w:lang w:eastAsia="de-DE"/>
        </w:rPr>
        <w:t> </w:t>
      </w:r>
      <w:r w:rsidRPr="00B02A0B">
        <w:t xml:space="preserve">19.3.3.1 for reporting a change in an MBMS bearer suspension status, the </w:t>
      </w:r>
      <w:proofErr w:type="spellStart"/>
      <w:r w:rsidRPr="00B02A0B">
        <w:t>MCData</w:t>
      </w:r>
      <w:proofErr w:type="spellEnd"/>
      <w:r w:rsidRPr="00B02A0B">
        <w:t xml:space="preserve">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 xml:space="preserve">MBMS public service identity of the participating </w:t>
      </w:r>
      <w:proofErr w:type="spellStart"/>
      <w:r w:rsidRPr="00B02A0B">
        <w:rPr>
          <w:lang w:eastAsia="ko-KR"/>
        </w:rPr>
        <w:t>MCData</w:t>
      </w:r>
      <w:proofErr w:type="spellEnd"/>
      <w:r w:rsidRPr="00B02A0B">
        <w:rPr>
          <w:lang w:eastAsia="ko-KR"/>
        </w:rPr>
        <w:t xml:space="preserve">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proofErr w:type="spellStart"/>
      <w:r w:rsidRPr="00B02A0B">
        <w:rPr>
          <w:lang w:eastAsia="ko-KR"/>
        </w:rPr>
        <w:lastRenderedPageBreak/>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 xml:space="preserve">To report the suspension of MTCHs on different MCHs, the </w:t>
      </w:r>
      <w:proofErr w:type="spellStart"/>
      <w:r w:rsidRPr="00B02A0B">
        <w:t>MCData</w:t>
      </w:r>
      <w:proofErr w:type="spellEnd"/>
      <w:r w:rsidRPr="00B02A0B">
        <w:t xml:space="preserve">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proofErr w:type="spellStart"/>
      <w:r w:rsidRPr="00B02A0B">
        <w:t>mcdata</w:t>
      </w:r>
      <w:proofErr w:type="spellEnd"/>
      <w:r w:rsidRPr="00B02A0B">
        <w:t>-request-</w:t>
      </w:r>
      <w:proofErr w:type="spellStart"/>
      <w:r w:rsidRPr="00B02A0B">
        <w:t>uri</w:t>
      </w:r>
      <w:proofErr w:type="spellEnd"/>
      <w:r w:rsidRPr="00B02A0B">
        <w:t xml:space="preserve">&gt; set to the </w:t>
      </w:r>
      <w:proofErr w:type="spellStart"/>
      <w:r w:rsidRPr="00B02A0B">
        <w:t>MCData</w:t>
      </w:r>
      <w:proofErr w:type="spellEnd"/>
      <w:r w:rsidRPr="00B02A0B">
        <w:t xml:space="preserve">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 xml:space="preserve">The </w:t>
      </w:r>
      <w:proofErr w:type="spellStart"/>
      <w:r w:rsidRPr="00B02A0B">
        <w:t>MCData</w:t>
      </w:r>
      <w:proofErr w:type="spellEnd"/>
      <w:r w:rsidRPr="00B02A0B">
        <w:t xml:space="preserve"> client reports in separate messages the MBMS bearers that are about to be suspended and the MBMS bearers that are no longer about to be suspended</w:t>
      </w:r>
      <w:r w:rsidRPr="00B02A0B">
        <w:rPr>
          <w:lang w:eastAsia="ko-KR"/>
        </w:rPr>
        <w:t>.</w:t>
      </w:r>
      <w:bookmarkStart w:id="6705" w:name="_Toc11411159"/>
      <w:bookmarkStart w:id="6706" w:name="_Toc27496484"/>
      <w:bookmarkStart w:id="6707" w:name="_Toc36108231"/>
      <w:bookmarkStart w:id="6708" w:name="_Toc44598992"/>
      <w:bookmarkStart w:id="6709" w:name="_Toc44602847"/>
      <w:bookmarkStart w:id="6710" w:name="_Toc45198024"/>
      <w:bookmarkStart w:id="6711" w:name="_Toc45696057"/>
      <w:bookmarkStart w:id="6712" w:name="_Toc51851513"/>
      <w:bookmarkStart w:id="6713" w:name="_Toc92225134"/>
    </w:p>
    <w:p w14:paraId="564E3231" w14:textId="15C5D8BC" w:rsidR="005C310B" w:rsidRPr="00B02A0B" w:rsidRDefault="005C310B" w:rsidP="007D34FE">
      <w:pPr>
        <w:pStyle w:val="Heading3"/>
      </w:pPr>
      <w:bookmarkStart w:id="6714" w:name="_Toc131378963"/>
      <w:r w:rsidRPr="00B02A0B">
        <w:t>19.3.4</w:t>
      </w:r>
      <w:r w:rsidRPr="00B02A0B">
        <w:tab/>
        <w:t xml:space="preserve">Receiving a </w:t>
      </w:r>
      <w:proofErr w:type="spellStart"/>
      <w:r w:rsidRPr="00B02A0B">
        <w:t>MuSiK</w:t>
      </w:r>
      <w:proofErr w:type="spellEnd"/>
      <w:r w:rsidRPr="00B02A0B">
        <w:t xml:space="preserve"> download message</w:t>
      </w:r>
      <w:bookmarkEnd w:id="6705"/>
      <w:bookmarkEnd w:id="6706"/>
      <w:bookmarkEnd w:id="6707"/>
      <w:bookmarkEnd w:id="6708"/>
      <w:bookmarkEnd w:id="6709"/>
      <w:bookmarkEnd w:id="6710"/>
      <w:bookmarkEnd w:id="6711"/>
      <w:bookmarkEnd w:id="6712"/>
      <w:bookmarkEnd w:id="6713"/>
      <w:bookmarkEnd w:id="6714"/>
    </w:p>
    <w:p w14:paraId="10E8690F" w14:textId="77777777" w:rsidR="005C310B" w:rsidRPr="00B02A0B" w:rsidRDefault="005C310B" w:rsidP="005C310B">
      <w:r w:rsidRPr="00B02A0B">
        <w:t xml:space="preserve">When the </w:t>
      </w:r>
      <w:proofErr w:type="spellStart"/>
      <w:r w:rsidRPr="00B02A0B">
        <w:t>MCData</w:t>
      </w:r>
      <w:proofErr w:type="spellEnd"/>
      <w:r w:rsidRPr="00B02A0B">
        <w:t xml:space="preserve">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proofErr w:type="spellStart"/>
      <w:r w:rsidRPr="00B02A0B">
        <w:t>mbms</w:t>
      </w:r>
      <w:proofErr w:type="spellEnd"/>
      <w:r w:rsidRPr="00B02A0B">
        <w:t>-</w:t>
      </w:r>
      <w:r w:rsidRPr="00B02A0B">
        <w:rPr>
          <w:lang w:val="en-US"/>
        </w:rPr>
        <w:t>explicit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at least </w:t>
      </w:r>
      <w:r w:rsidRPr="00B02A0B">
        <w:t xml:space="preserve">one &lt;group&gt; </w:t>
      </w:r>
      <w:proofErr w:type="spellStart"/>
      <w:r w:rsidRPr="00B02A0B">
        <w:t>subelement</w:t>
      </w:r>
      <w:proofErr w:type="spellEnd"/>
      <w:r w:rsidRPr="00B02A0B">
        <w: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proofErr w:type="spellStart"/>
      <w:r w:rsidRPr="00B02A0B">
        <w:t>mbms</w:t>
      </w:r>
      <w:proofErr w:type="spellEnd"/>
      <w:r w:rsidRPr="00B02A0B">
        <w:t>-</w:t>
      </w:r>
      <w:r w:rsidRPr="00B02A0B">
        <w:rPr>
          <w:lang w:val="en-US"/>
        </w:rPr>
        <w:t>default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zero or more</w:t>
      </w:r>
      <w:r w:rsidRPr="00B02A0B">
        <w:t xml:space="preserve"> &lt;group&gt; </w:t>
      </w:r>
      <w:proofErr w:type="spellStart"/>
      <w:r w:rsidRPr="00B02A0B">
        <w:t>subelements</w:t>
      </w:r>
      <w:proofErr w:type="spellEnd"/>
      <w:r w:rsidRPr="00B02A0B">
        <w:t>;</w:t>
      </w:r>
    </w:p>
    <w:p w14:paraId="27A04A72" w14:textId="77777777" w:rsidR="005C310B" w:rsidRPr="00B02A0B" w:rsidRDefault="005C310B" w:rsidP="005C310B">
      <w:pPr>
        <w:rPr>
          <w:lang w:eastAsia="ko-KR"/>
        </w:rPr>
      </w:pPr>
      <w:r w:rsidRPr="00B02A0B">
        <w:rPr>
          <w:lang w:eastAsia="ko-KR"/>
        </w:rPr>
        <w:t xml:space="preserve">the </w:t>
      </w:r>
      <w:proofErr w:type="spellStart"/>
      <w:r w:rsidRPr="00B02A0B">
        <w:rPr>
          <w:lang w:eastAsia="ko-KR"/>
        </w:rPr>
        <w:t>MCData</w:t>
      </w:r>
      <w:proofErr w:type="spellEnd"/>
      <w:r w:rsidRPr="00B02A0B">
        <w:rPr>
          <w:lang w:eastAsia="ko-KR"/>
        </w:rPr>
        <w:t xml:space="preserve">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w:t>
      </w:r>
      <w:proofErr w:type="spellStart"/>
      <w:r w:rsidRPr="00B02A0B">
        <w:t>mbms</w:t>
      </w:r>
      <w:proofErr w:type="spellEnd"/>
      <w:r w:rsidRPr="00B02A0B">
        <w:t>-</w:t>
      </w:r>
      <w:proofErr w:type="spellStart"/>
      <w:r w:rsidRPr="00B02A0B">
        <w:t>explicitMuSiK</w:t>
      </w:r>
      <w:proofErr w:type="spellEnd"/>
      <w:r w:rsidRPr="00B02A0B">
        <w:t xml:space="preserve">-download&gt; element, set the impacted groups to be those groups identified by the &lt;group&gt; </w:t>
      </w:r>
      <w:proofErr w:type="spellStart"/>
      <w:r w:rsidRPr="00B02A0B">
        <w:t>subelements</w:t>
      </w:r>
      <w:proofErr w:type="spellEnd"/>
      <w:r w:rsidRPr="00B02A0B">
        <w:t>;</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w:t>
      </w:r>
      <w:proofErr w:type="spellStart"/>
      <w:r w:rsidRPr="00B02A0B">
        <w:t>mbms</w:t>
      </w:r>
      <w:proofErr w:type="spellEnd"/>
      <w:r w:rsidRPr="00B02A0B">
        <w:t>-</w:t>
      </w:r>
      <w:proofErr w:type="spellStart"/>
      <w:r w:rsidRPr="00B02A0B">
        <w:t>defaultMuSiK</w:t>
      </w:r>
      <w:proofErr w:type="spellEnd"/>
      <w:r w:rsidRPr="00B02A0B">
        <w:t xml:space="preserve">-download&gt; element without &lt;group&gt; </w:t>
      </w:r>
      <w:proofErr w:type="spellStart"/>
      <w:r w:rsidRPr="00B02A0B">
        <w:t>subelements</w:t>
      </w:r>
      <w:proofErr w:type="spellEnd"/>
      <w:r w:rsidRPr="00B02A0B">
        <w:t xml:space="preserve">, set the impacted groups to be all groups not associated with currently valid explicit </w:t>
      </w:r>
      <w:proofErr w:type="spellStart"/>
      <w:r w:rsidRPr="00B02A0B">
        <w:t>MuSiK</w:t>
      </w:r>
      <w:proofErr w:type="spellEnd"/>
      <w:r w:rsidRPr="00B02A0B">
        <w:t xml:space="preserve">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w:t>
      </w:r>
      <w:proofErr w:type="spellStart"/>
      <w:r w:rsidRPr="00B02A0B">
        <w:t>mbms</w:t>
      </w:r>
      <w:proofErr w:type="spellEnd"/>
      <w:r w:rsidRPr="00B02A0B">
        <w:t>-</w:t>
      </w:r>
      <w:proofErr w:type="spellStart"/>
      <w:r w:rsidRPr="00B02A0B">
        <w:t>defaultMuSiK</w:t>
      </w:r>
      <w:proofErr w:type="spellEnd"/>
      <w:r w:rsidRPr="00B02A0B">
        <w:t xml:space="preserve">-download&gt; element with &lt;group&gt; </w:t>
      </w:r>
      <w:proofErr w:type="spellStart"/>
      <w:r w:rsidRPr="00B02A0B">
        <w:t>subelements</w:t>
      </w:r>
      <w:proofErr w:type="spellEnd"/>
      <w:r w:rsidRPr="00B02A0B">
        <w:t xml:space="preserve">, first dissociate those groups identified by the &lt;group&gt; </w:t>
      </w:r>
      <w:proofErr w:type="spellStart"/>
      <w:r w:rsidRPr="00B02A0B">
        <w:t>subelements</w:t>
      </w:r>
      <w:proofErr w:type="spellEnd"/>
      <w:r w:rsidRPr="00B02A0B">
        <w:t xml:space="preserve"> from currently valid associations with explicit </w:t>
      </w:r>
      <w:proofErr w:type="spellStart"/>
      <w:r w:rsidRPr="00B02A0B">
        <w:t>MuSiK</w:t>
      </w:r>
      <w:proofErr w:type="spellEnd"/>
      <w:r w:rsidRPr="00B02A0B">
        <w:t xml:space="preserve"> downloads and then set the impacted groups to be all groups not associated with currently valid explicit </w:t>
      </w:r>
      <w:proofErr w:type="spellStart"/>
      <w:r w:rsidRPr="00B02A0B">
        <w:t>MuSiK</w:t>
      </w:r>
      <w:proofErr w:type="spellEnd"/>
      <w:r w:rsidRPr="00B02A0B">
        <w:t xml:space="preserve"> downloads.</w:t>
      </w:r>
    </w:p>
    <w:p w14:paraId="65C0D827" w14:textId="77777777" w:rsidR="005C310B" w:rsidRPr="00B02A0B" w:rsidRDefault="005C310B" w:rsidP="005C310B">
      <w:r w:rsidRPr="00B02A0B">
        <w:rPr>
          <w:lang w:val="en-US"/>
        </w:rPr>
        <w:t xml:space="preserve">If the key identifier within the CSB-ID of the MIKEY payload is a </w:t>
      </w:r>
      <w:proofErr w:type="spellStart"/>
      <w:r w:rsidRPr="00B02A0B">
        <w:rPr>
          <w:lang w:val="en-US"/>
        </w:rPr>
        <w:t>MuSiK</w:t>
      </w:r>
      <w:proofErr w:type="spellEnd"/>
      <w:r w:rsidRPr="00B02A0B">
        <w:rPr>
          <w:lang w:val="en-US"/>
        </w:rPr>
        <w:t>-ID (4 most-significant bits have the value '6'),</w:t>
      </w:r>
      <w:r w:rsidRPr="00B02A0B">
        <w:rPr>
          <w:lang w:eastAsia="ko-KR"/>
        </w:rPr>
        <w:t xml:space="preserve"> the </w:t>
      </w:r>
      <w:proofErr w:type="spellStart"/>
      <w:r w:rsidRPr="00B02A0B">
        <w:rPr>
          <w:lang w:eastAsia="ko-KR"/>
        </w:rPr>
        <w:t>MCData</w:t>
      </w:r>
      <w:proofErr w:type="spellEnd"/>
      <w:r w:rsidRPr="00B02A0B">
        <w:rPr>
          <w:lang w:eastAsia="ko-KR"/>
        </w:rPr>
        <w:t xml:space="preserve">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w:t>
      </w:r>
      <w:proofErr w:type="spellStart"/>
      <w:r w:rsidRPr="00B02A0B">
        <w:t>IDRi</w:t>
      </w:r>
      <w:proofErr w:type="spellEnd"/>
      <w:r w:rsidRPr="00B02A0B">
        <w:t>) has type 'URI' (</w:t>
      </w:r>
      <w:r w:rsidRPr="00B02A0B">
        <w:rPr>
          <w:lang w:eastAsia="ko-KR"/>
        </w:rPr>
        <w:t>identity hiding is not used), the client:</w:t>
      </w:r>
    </w:p>
    <w:p w14:paraId="323AC959" w14:textId="77777777" w:rsidR="005C310B" w:rsidRPr="00B02A0B" w:rsidRDefault="005C310B" w:rsidP="005C310B">
      <w:pPr>
        <w:pStyle w:val="B3"/>
      </w:pPr>
      <w:proofErr w:type="spellStart"/>
      <w:r w:rsidRPr="00B02A0B">
        <w:rPr>
          <w:lang w:eastAsia="ko-KR"/>
        </w:rPr>
        <w:lastRenderedPageBreak/>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w:t>
      </w:r>
      <w:proofErr w:type="spellStart"/>
      <w:r w:rsidRPr="00B02A0B">
        <w:t>IDRi</w:t>
      </w:r>
      <w:proofErr w:type="spellEnd"/>
      <w:r w:rsidRPr="00B02A0B">
        <w:t>) has type 'UID' (identity hiding in use), the client:</w:t>
      </w:r>
    </w:p>
    <w:p w14:paraId="474F35D3" w14:textId="77777777" w:rsidR="005C310B" w:rsidRPr="00B02A0B" w:rsidRDefault="005C310B" w:rsidP="005C310B">
      <w:pPr>
        <w:pStyle w:val="B3"/>
      </w:pPr>
      <w:proofErr w:type="spellStart"/>
      <w:r w:rsidRPr="00B02A0B">
        <w:t>i</w:t>
      </w:r>
      <w:proofErr w:type="spellEnd"/>
      <w:r w:rsidRPr="00B02A0B">
        <w:t>)</w:t>
      </w:r>
      <w:r w:rsidRPr="00B02A0B">
        <w:tab/>
        <w:t xml:space="preserve">shall convert the public service identity </w:t>
      </w:r>
      <w:r w:rsidRPr="00B02A0B">
        <w:rPr>
          <w:lang w:val="en-US"/>
        </w:rPr>
        <w:t xml:space="preserve">of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 to a UID as described in 3GPP TS 33.180 [26]; and</w:t>
      </w:r>
    </w:p>
    <w:p w14:paraId="44D0B406" w14:textId="77777777" w:rsidR="005C310B" w:rsidRPr="00B02A0B" w:rsidRDefault="005C310B" w:rsidP="005C310B">
      <w:pPr>
        <w:pStyle w:val="B3"/>
      </w:pPr>
      <w:proofErr w:type="spellStart"/>
      <w:r w:rsidRPr="00B02A0B">
        <w:rPr>
          <w:lang w:eastAsia="ko-KR"/>
        </w:rPr>
        <w:t>i</w:t>
      </w:r>
      <w:r w:rsidRPr="00B02A0B">
        <w:rPr>
          <w:lang w:val="en-US" w:eastAsia="ko-KR"/>
        </w:rPr>
        <w:t>i</w:t>
      </w:r>
      <w:proofErr w:type="spellEnd"/>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w:t>
      </w:r>
      <w:proofErr w:type="spellStart"/>
      <w:r w:rsidRPr="00B02A0B">
        <w:rPr>
          <w:lang w:val="en-US"/>
        </w:rPr>
        <w:t>IDRi</w:t>
      </w:r>
      <w:proofErr w:type="spellEnd"/>
      <w:r w:rsidRPr="00B02A0B">
        <w:rPr>
          <w:lang w:val="en-US"/>
        </w:rPr>
        <w:t>)</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w:t>
      </w:r>
      <w:proofErr w:type="spellStart"/>
      <w:r w:rsidRPr="00B02A0B">
        <w:t>includ</w:t>
      </w:r>
      <w:r w:rsidRPr="00B02A0B">
        <w:rPr>
          <w:lang w:val="en-US"/>
        </w:rPr>
        <w:t>ing</w:t>
      </w:r>
      <w:proofErr w:type="spellEnd"/>
      <w:r w:rsidRPr="00B02A0B">
        <w:rPr>
          <w:lang w:val="en-US"/>
        </w:rPr>
        <w:t xml:space="preserve">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proofErr w:type="spellStart"/>
      <w:r w:rsidRPr="00B02A0B">
        <w:rPr>
          <w:lang w:val="en-US"/>
        </w:rPr>
        <w:t>uSi</w:t>
      </w:r>
      <w:proofErr w:type="spellEnd"/>
      <w:r w:rsidRPr="00B02A0B">
        <w:t>K and the corresponding M</w:t>
      </w:r>
      <w:proofErr w:type="spellStart"/>
      <w:r w:rsidRPr="00B02A0B">
        <w:rPr>
          <w:lang w:val="en-US"/>
        </w:rPr>
        <w:t>uSi</w:t>
      </w:r>
      <w:proofErr w:type="spellEnd"/>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 xml:space="preserve">'security not in use' or shall add/replace in the storage associated with the group the </w:t>
      </w:r>
      <w:proofErr w:type="spellStart"/>
      <w:r w:rsidRPr="00B02A0B">
        <w:t>MuSiK</w:t>
      </w:r>
      <w:proofErr w:type="spellEnd"/>
      <w:r w:rsidRPr="00B02A0B">
        <w:noBreakHyphen/>
        <w:t xml:space="preserve">ID and the </w:t>
      </w:r>
      <w:proofErr w:type="spellStart"/>
      <w:r w:rsidRPr="00B02A0B">
        <w:t>MuSiK</w:t>
      </w:r>
      <w:proofErr w:type="spellEnd"/>
      <w:r w:rsidRPr="00B02A0B">
        <w:t>, for use (decrypted) as security key.</w:t>
      </w:r>
    </w:p>
    <w:p w14:paraId="2876BA47" w14:textId="37F7EBD8" w:rsidR="005C310B" w:rsidRPr="00B02A0B" w:rsidRDefault="005C310B" w:rsidP="005C310B">
      <w:pPr>
        <w:pStyle w:val="NO"/>
      </w:pPr>
      <w:r w:rsidRPr="00B02A0B">
        <w:t>NOTE:</w:t>
      </w:r>
      <w:r w:rsidRPr="00B02A0B">
        <w:tab/>
        <w:t xml:space="preserve">It is expected that the </w:t>
      </w:r>
      <w:proofErr w:type="spellStart"/>
      <w:r w:rsidRPr="00B02A0B">
        <w:t>MCData</w:t>
      </w:r>
      <w:proofErr w:type="spellEnd"/>
      <w:r w:rsidRPr="00B02A0B">
        <w:t xml:space="preserve"> client is capable of storing a different </w:t>
      </w:r>
      <w:proofErr w:type="spellStart"/>
      <w:r w:rsidRPr="00B02A0B">
        <w:t>MuSiK</w:t>
      </w:r>
      <w:proofErr w:type="spellEnd"/>
      <w:r w:rsidRPr="00B02A0B">
        <w:t xml:space="preserve"> for each </w:t>
      </w:r>
      <w:proofErr w:type="spellStart"/>
      <w:r w:rsidRPr="00B02A0B">
        <w:t>MCData</w:t>
      </w:r>
      <w:proofErr w:type="spellEnd"/>
      <w:r w:rsidRPr="00B02A0B">
        <w:t xml:space="preserve"> group of interest.</w:t>
      </w:r>
    </w:p>
    <w:p w14:paraId="6DD4F75A" w14:textId="77777777" w:rsidR="005C310B" w:rsidRPr="00B02A0B" w:rsidRDefault="005C310B" w:rsidP="005C310B">
      <w:r w:rsidRPr="00B02A0B">
        <w:t xml:space="preserve">The </w:t>
      </w:r>
      <w:proofErr w:type="spellStart"/>
      <w:r w:rsidRPr="00B02A0B">
        <w:t>MCData</w:t>
      </w:r>
      <w:proofErr w:type="spellEnd"/>
      <w:r w:rsidRPr="00B02A0B">
        <w:t xml:space="preserve"> client shall respond with SIP 200 OK only if it finds the message syntactically correct and recognizes it as a valid and error-free </w:t>
      </w:r>
      <w:proofErr w:type="spellStart"/>
      <w:r w:rsidRPr="00B02A0B">
        <w:t>MuSiK</w:t>
      </w:r>
      <w:proofErr w:type="spellEnd"/>
      <w:r w:rsidRPr="00B02A0B">
        <w:t xml:space="preserve"> download (default or explicit) message.</w:t>
      </w:r>
    </w:p>
    <w:p w14:paraId="1E22356D" w14:textId="77777777" w:rsidR="005C310B" w:rsidRPr="00B02A0B" w:rsidRDefault="005C310B" w:rsidP="007D34FE">
      <w:pPr>
        <w:pStyle w:val="Heading1"/>
      </w:pPr>
      <w:bookmarkStart w:id="6715" w:name="_Toc36108232"/>
      <w:bookmarkStart w:id="6716" w:name="_Toc44598993"/>
      <w:bookmarkStart w:id="6717" w:name="_Toc44602848"/>
      <w:bookmarkStart w:id="6718" w:name="_Toc45198025"/>
      <w:bookmarkStart w:id="6719" w:name="_Toc45696058"/>
      <w:bookmarkStart w:id="6720" w:name="_Toc51851514"/>
      <w:bookmarkStart w:id="6721" w:name="_Toc92225135"/>
      <w:bookmarkStart w:id="6722" w:name="_Toc131378964"/>
      <w:r w:rsidRPr="00B02A0B">
        <w:t>20</w:t>
      </w:r>
      <w:r w:rsidRPr="00B02A0B">
        <w:tab/>
        <w:t>IP Connectivity</w:t>
      </w:r>
      <w:bookmarkEnd w:id="6715"/>
      <w:bookmarkEnd w:id="6716"/>
      <w:bookmarkEnd w:id="6717"/>
      <w:bookmarkEnd w:id="6718"/>
      <w:bookmarkEnd w:id="6719"/>
      <w:bookmarkEnd w:id="6720"/>
      <w:bookmarkEnd w:id="6721"/>
      <w:bookmarkEnd w:id="6722"/>
    </w:p>
    <w:p w14:paraId="216868A5" w14:textId="77777777" w:rsidR="005C310B" w:rsidRPr="00B02A0B" w:rsidRDefault="005C310B" w:rsidP="007D34FE">
      <w:pPr>
        <w:pStyle w:val="Heading2"/>
      </w:pPr>
      <w:bookmarkStart w:id="6723" w:name="_Toc36108233"/>
      <w:bookmarkStart w:id="6724" w:name="_Toc44598994"/>
      <w:bookmarkStart w:id="6725" w:name="_Toc44602849"/>
      <w:bookmarkStart w:id="6726" w:name="_Toc45198026"/>
      <w:bookmarkStart w:id="6727" w:name="_Toc45696059"/>
      <w:bookmarkStart w:id="6728" w:name="_Toc51851515"/>
      <w:bookmarkStart w:id="6729" w:name="_Toc92225136"/>
      <w:bookmarkStart w:id="6730" w:name="_Toc131378965"/>
      <w:r w:rsidRPr="00B02A0B">
        <w:t>20.1</w:t>
      </w:r>
      <w:r w:rsidRPr="00B02A0B">
        <w:tab/>
        <w:t>General</w:t>
      </w:r>
      <w:bookmarkEnd w:id="6723"/>
      <w:bookmarkEnd w:id="6724"/>
      <w:bookmarkEnd w:id="6725"/>
      <w:bookmarkEnd w:id="6726"/>
      <w:bookmarkEnd w:id="6727"/>
      <w:bookmarkEnd w:id="6728"/>
      <w:bookmarkEnd w:id="6729"/>
      <w:bookmarkEnd w:id="6730"/>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clients for on-network.</w:t>
      </w:r>
      <w:r w:rsidRPr="00B02A0B">
        <w:rPr>
          <w:lang w:eastAsia="ko-KR"/>
        </w:rPr>
        <w:t xml:space="preserve"> Included are the procedures for </w:t>
      </w:r>
      <w:proofErr w:type="spellStart"/>
      <w:r w:rsidRPr="00B02A0B">
        <w:rPr>
          <w:lang w:eastAsia="ko-KR"/>
        </w:rPr>
        <w:t>MCData</w:t>
      </w:r>
      <w:proofErr w:type="spellEnd"/>
      <w:r w:rsidRPr="00B02A0B">
        <w:rPr>
          <w:lang w:eastAsia="ko-KR"/>
        </w:rPr>
        <w:t xml:space="preserve"> client procedures, participating </w:t>
      </w:r>
      <w:proofErr w:type="spellStart"/>
      <w:r w:rsidRPr="00B02A0B">
        <w:rPr>
          <w:lang w:eastAsia="ko-KR"/>
        </w:rPr>
        <w:t>MCData</w:t>
      </w:r>
      <w:proofErr w:type="spellEnd"/>
      <w:r w:rsidRPr="00B02A0B">
        <w:rPr>
          <w:lang w:eastAsia="ko-KR"/>
        </w:rPr>
        <w:t xml:space="preserve"> function procedures and controlling </w:t>
      </w:r>
      <w:proofErr w:type="spellStart"/>
      <w:r w:rsidRPr="00B02A0B">
        <w:rPr>
          <w:lang w:eastAsia="ko-KR"/>
        </w:rPr>
        <w:t>MCData</w:t>
      </w:r>
      <w:proofErr w:type="spellEnd"/>
      <w:r w:rsidRPr="00B02A0B">
        <w:rPr>
          <w:lang w:eastAsia="ko-KR"/>
        </w:rPr>
        <w:t xml:space="preserve">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31" w:name="_Toc36108234"/>
      <w:bookmarkStart w:id="6732" w:name="_Toc44598995"/>
      <w:bookmarkStart w:id="6733" w:name="_Toc44602850"/>
      <w:bookmarkStart w:id="6734" w:name="_Toc45198027"/>
      <w:bookmarkStart w:id="6735" w:name="_Toc45696060"/>
      <w:bookmarkStart w:id="6736" w:name="_Toc51851516"/>
      <w:bookmarkStart w:id="6737" w:name="_Toc92225137"/>
      <w:bookmarkStart w:id="6738" w:name="_Toc131378966"/>
      <w:r w:rsidRPr="00B02A0B">
        <w:lastRenderedPageBreak/>
        <w:t>20.1.1</w:t>
      </w:r>
      <w:r w:rsidRPr="00B02A0B">
        <w:tab/>
      </w:r>
      <w:r w:rsidR="00D90E27">
        <w:t>Void</w:t>
      </w:r>
      <w:bookmarkEnd w:id="6731"/>
      <w:bookmarkEnd w:id="6732"/>
      <w:bookmarkEnd w:id="6733"/>
      <w:bookmarkEnd w:id="6734"/>
      <w:bookmarkEnd w:id="6735"/>
      <w:bookmarkEnd w:id="6736"/>
      <w:bookmarkEnd w:id="6737"/>
      <w:bookmarkEnd w:id="6738"/>
    </w:p>
    <w:p w14:paraId="7BD5C233" w14:textId="6982BAAC" w:rsidR="005C310B" w:rsidRPr="00B02A0B" w:rsidRDefault="005C310B" w:rsidP="007D34FE">
      <w:pPr>
        <w:pStyle w:val="Heading3"/>
      </w:pPr>
      <w:bookmarkStart w:id="6739" w:name="_Toc36108235"/>
      <w:bookmarkStart w:id="6740" w:name="_Toc44598996"/>
      <w:bookmarkStart w:id="6741" w:name="_Toc44602851"/>
      <w:bookmarkStart w:id="6742" w:name="_Toc45198028"/>
      <w:bookmarkStart w:id="6743" w:name="_Toc45696061"/>
      <w:bookmarkStart w:id="6744" w:name="_Toc51851517"/>
      <w:bookmarkStart w:id="6745" w:name="_Toc92225138"/>
      <w:bookmarkStart w:id="6746" w:name="_Toc131378967"/>
      <w:r w:rsidRPr="00B02A0B">
        <w:t>20.1.2</w:t>
      </w:r>
      <w:r w:rsidRPr="00B02A0B">
        <w:tab/>
      </w:r>
      <w:r w:rsidR="00D90E27">
        <w:t>Void</w:t>
      </w:r>
      <w:bookmarkEnd w:id="6739"/>
      <w:bookmarkEnd w:id="6740"/>
      <w:bookmarkEnd w:id="6741"/>
      <w:bookmarkEnd w:id="6742"/>
      <w:bookmarkEnd w:id="6743"/>
      <w:bookmarkEnd w:id="6744"/>
      <w:bookmarkEnd w:id="6745"/>
      <w:bookmarkEnd w:id="6746"/>
    </w:p>
    <w:p w14:paraId="14930384" w14:textId="14BD110E" w:rsidR="005C310B" w:rsidRPr="00B02A0B" w:rsidRDefault="005C310B" w:rsidP="007D34FE">
      <w:pPr>
        <w:pStyle w:val="Heading3"/>
      </w:pPr>
      <w:bookmarkStart w:id="6747" w:name="_Toc36108236"/>
      <w:bookmarkStart w:id="6748" w:name="_Toc44598997"/>
      <w:bookmarkStart w:id="6749" w:name="_Toc44602852"/>
      <w:bookmarkStart w:id="6750" w:name="_Toc45198029"/>
      <w:bookmarkStart w:id="6751" w:name="_Toc45696062"/>
      <w:bookmarkStart w:id="6752" w:name="_Toc51851518"/>
      <w:bookmarkStart w:id="6753" w:name="_Toc92225139"/>
      <w:bookmarkStart w:id="6754" w:name="_Toc131378968"/>
      <w:r w:rsidRPr="00B02A0B">
        <w:t>20.1.3</w:t>
      </w:r>
      <w:r w:rsidRPr="00B02A0B">
        <w:tab/>
      </w:r>
      <w:r w:rsidR="00D90E27">
        <w:t>Void</w:t>
      </w:r>
      <w:bookmarkEnd w:id="6747"/>
      <w:bookmarkEnd w:id="6748"/>
      <w:bookmarkEnd w:id="6749"/>
      <w:bookmarkEnd w:id="6750"/>
      <w:bookmarkEnd w:id="6751"/>
      <w:bookmarkEnd w:id="6752"/>
      <w:bookmarkEnd w:id="6753"/>
      <w:bookmarkEnd w:id="6754"/>
    </w:p>
    <w:p w14:paraId="0D96D775" w14:textId="77777777" w:rsidR="005C310B" w:rsidRPr="00B02A0B" w:rsidRDefault="005C310B" w:rsidP="007D34FE">
      <w:pPr>
        <w:pStyle w:val="Heading2"/>
      </w:pPr>
      <w:bookmarkStart w:id="6755" w:name="_Toc36108237"/>
      <w:bookmarkStart w:id="6756" w:name="_Toc44598998"/>
      <w:bookmarkStart w:id="6757" w:name="_Toc44602853"/>
      <w:bookmarkStart w:id="6758" w:name="_Toc45198030"/>
      <w:bookmarkStart w:id="6759" w:name="_Toc45696063"/>
      <w:bookmarkStart w:id="6760" w:name="_Toc51851519"/>
      <w:bookmarkStart w:id="6761" w:name="_Toc92225140"/>
      <w:bookmarkStart w:id="6762" w:name="_Toc131378969"/>
      <w:r w:rsidRPr="00B02A0B">
        <w:t>20.2</w:t>
      </w:r>
      <w:r w:rsidRPr="00B02A0B">
        <w:tab/>
      </w:r>
      <w:proofErr w:type="spellStart"/>
      <w:r w:rsidRPr="00B02A0B">
        <w:t>MCData</w:t>
      </w:r>
      <w:proofErr w:type="spellEnd"/>
      <w:r w:rsidRPr="00B02A0B">
        <w:t xml:space="preserve"> Client Procedures</w:t>
      </w:r>
      <w:bookmarkEnd w:id="6755"/>
      <w:bookmarkEnd w:id="6756"/>
      <w:bookmarkEnd w:id="6757"/>
      <w:bookmarkEnd w:id="6758"/>
      <w:bookmarkEnd w:id="6759"/>
      <w:bookmarkEnd w:id="6760"/>
      <w:bookmarkEnd w:id="6761"/>
      <w:bookmarkEnd w:id="6762"/>
    </w:p>
    <w:p w14:paraId="3E77DCB3" w14:textId="77777777" w:rsidR="00145079" w:rsidRDefault="00145079" w:rsidP="00145079">
      <w:pPr>
        <w:pStyle w:val="Heading3"/>
      </w:pPr>
      <w:bookmarkStart w:id="6763" w:name="_Toc36108238"/>
      <w:bookmarkStart w:id="6764" w:name="_Toc44598999"/>
      <w:bookmarkStart w:id="6765" w:name="_Toc44602854"/>
      <w:bookmarkStart w:id="6766" w:name="_Toc45198031"/>
      <w:bookmarkStart w:id="6767" w:name="_Toc45696064"/>
      <w:bookmarkStart w:id="6768" w:name="_Toc51851520"/>
      <w:bookmarkStart w:id="6769" w:name="_Toc92225141"/>
      <w:bookmarkStart w:id="6770" w:name="_Toc131378970"/>
      <w:r>
        <w:t>20.2.0a</w:t>
      </w:r>
      <w:r>
        <w:tab/>
      </w:r>
      <w:r w:rsidRPr="00EA0100">
        <w:t>SDP offer generation</w:t>
      </w:r>
      <w:bookmarkEnd w:id="6770"/>
    </w:p>
    <w:p w14:paraId="175A9233" w14:textId="77777777" w:rsidR="00145079" w:rsidRDefault="00145079" w:rsidP="00145079">
      <w:r w:rsidRPr="0073469F">
        <w:t xml:space="preserve">The SDP offer shall contain one SDP media-level section for </w:t>
      </w:r>
      <w:proofErr w:type="spellStart"/>
      <w:r w:rsidRPr="0073469F">
        <w:t>MC</w:t>
      </w:r>
      <w:r>
        <w:t>Data</w:t>
      </w:r>
      <w:proofErr w:type="spellEnd"/>
      <w:r>
        <w:t xml:space="preserve">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 xml:space="preserve">When composing an SDP offer the </w:t>
      </w:r>
      <w:proofErr w:type="spellStart"/>
      <w:r w:rsidRPr="00B02A0B">
        <w:t>MCData</w:t>
      </w:r>
      <w:proofErr w:type="spellEnd"/>
      <w:r w:rsidRPr="00B02A0B">
        <w:t xml:space="preserve"> client</w:t>
      </w:r>
      <w:r>
        <w:t xml:space="preserve"> shall:</w:t>
      </w:r>
    </w:p>
    <w:p w14:paraId="08A779D5" w14:textId="77777777" w:rsidR="00145079" w:rsidRDefault="00145079" w:rsidP="00145079">
      <w:pPr>
        <w:pStyle w:val="B1"/>
      </w:pPr>
      <w:r>
        <w:t>1)</w:t>
      </w:r>
      <w:r>
        <w:tab/>
      </w:r>
      <w:r w:rsidRPr="00B02A0B">
        <w:t xml:space="preserve">set the IP address of the </w:t>
      </w:r>
      <w:proofErr w:type="spellStart"/>
      <w:r w:rsidRPr="00B02A0B">
        <w:t>MCData</w:t>
      </w:r>
      <w:proofErr w:type="spellEnd"/>
      <w:r w:rsidRPr="00B02A0B">
        <w:t xml:space="preserve"> client </w:t>
      </w:r>
      <w:r>
        <w:t xml:space="preserve">for the offered </w:t>
      </w:r>
      <w:proofErr w:type="spellStart"/>
      <w:r>
        <w:t>MCData</w:t>
      </w:r>
      <w:proofErr w:type="spellEnd"/>
      <w:r>
        <w:t xml:space="preserve">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w:t>
      </w:r>
      <w:proofErr w:type="spellStart"/>
      <w:r w:rsidRPr="00B02A0B">
        <w:t>MCData</w:t>
      </w:r>
      <w:proofErr w:type="spellEnd"/>
      <w:r w:rsidRPr="00B02A0B">
        <w:t xml:space="preserve">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w:t>
      </w:r>
      <w:proofErr w:type="spellStart"/>
      <w:r>
        <w:t>fmtp</w:t>
      </w:r>
      <w:proofErr w:type="spellEnd"/>
      <w:r>
        <w:t>' attribute as specified in 3GPP TS 24.582 [15] clause 13.6.</w:t>
      </w:r>
    </w:p>
    <w:p w14:paraId="18FF882E" w14:textId="77777777" w:rsidR="00145079" w:rsidRDefault="00145079" w:rsidP="00145079">
      <w:pPr>
        <w:pStyle w:val="Heading3"/>
      </w:pPr>
      <w:bookmarkStart w:id="6771" w:name="_Toc131378971"/>
      <w:r>
        <w:t>20.2.0b</w:t>
      </w:r>
      <w:r>
        <w:tab/>
      </w:r>
      <w:r w:rsidRPr="00EA0100">
        <w:t xml:space="preserve">SDP </w:t>
      </w:r>
      <w:r>
        <w:t>answer</w:t>
      </w:r>
      <w:r w:rsidRPr="00EA0100">
        <w:t xml:space="preserve"> generation</w:t>
      </w:r>
      <w:bookmarkEnd w:id="6771"/>
    </w:p>
    <w:p w14:paraId="1E181B77" w14:textId="77777777" w:rsidR="00145079" w:rsidRDefault="00145079" w:rsidP="00145079">
      <w:r w:rsidRPr="00B02A0B">
        <w:t xml:space="preserve">When the </w:t>
      </w:r>
      <w:proofErr w:type="spellStart"/>
      <w:r w:rsidRPr="00B02A0B">
        <w:t>MCData</w:t>
      </w:r>
      <w:proofErr w:type="spellEnd"/>
      <w:r w:rsidRPr="00B02A0B">
        <w:t xml:space="preserve"> </w:t>
      </w:r>
      <w:r w:rsidRPr="00B02A0B">
        <w:rPr>
          <w:lang w:eastAsia="ko-KR"/>
        </w:rPr>
        <w:t>c</w:t>
      </w:r>
      <w:r w:rsidRPr="00B02A0B">
        <w:t xml:space="preserve">lient receives an initial SDP offer for a </w:t>
      </w:r>
      <w:proofErr w:type="spellStart"/>
      <w:r w:rsidRPr="00B02A0B">
        <w:t>MCData</w:t>
      </w:r>
      <w:proofErr w:type="spellEnd"/>
      <w:r>
        <w:t xml:space="preserve"> </w:t>
      </w:r>
      <w:r w:rsidRPr="007117BB">
        <w:t>including an attribute for</w:t>
      </w:r>
      <w:r>
        <w:t xml:space="preserve"> IP Connectivity</w:t>
      </w:r>
      <w:r w:rsidRPr="00B02A0B">
        <w:t xml:space="preserve">, the </w:t>
      </w:r>
      <w:proofErr w:type="spellStart"/>
      <w:r w:rsidRPr="00B02A0B">
        <w:t>MCData</w:t>
      </w:r>
      <w:proofErr w:type="spellEnd"/>
      <w:r w:rsidRPr="00B02A0B">
        <w:t xml:space="preserve"> client shall process the SDP offer and shall compose an SDP answer</w:t>
      </w:r>
      <w:r>
        <w:t>.</w:t>
      </w:r>
    </w:p>
    <w:p w14:paraId="1DE2540A" w14:textId="77777777" w:rsidR="00145079" w:rsidRDefault="00145079" w:rsidP="00145079">
      <w:r w:rsidRPr="00747CA4">
        <w:t xml:space="preserve">When composing an SDP answer, the </w:t>
      </w:r>
      <w:proofErr w:type="spellStart"/>
      <w:r w:rsidRPr="00747CA4">
        <w:t>MC</w:t>
      </w:r>
      <w:r>
        <w:t>Data</w:t>
      </w:r>
      <w:proofErr w:type="spellEnd"/>
      <w:r w:rsidRPr="00747CA4">
        <w:t xml:space="preserve"> client:</w:t>
      </w:r>
    </w:p>
    <w:p w14:paraId="0EBEB2C4" w14:textId="77777777" w:rsidR="00145079" w:rsidRDefault="00145079" w:rsidP="00145079">
      <w:pPr>
        <w:pStyle w:val="B1"/>
      </w:pPr>
      <w:r>
        <w:t>1)</w:t>
      </w:r>
      <w:r>
        <w:tab/>
      </w:r>
      <w:r w:rsidRPr="00747CA4">
        <w:t xml:space="preserve">shall accept the </w:t>
      </w:r>
      <w:proofErr w:type="spellStart"/>
      <w:r w:rsidRPr="00747CA4">
        <w:t>MC</w:t>
      </w:r>
      <w:r>
        <w:t>Data</w:t>
      </w:r>
      <w:proofErr w:type="spellEnd"/>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w:t>
      </w:r>
      <w:proofErr w:type="spellStart"/>
      <w:r w:rsidRPr="00B02A0B">
        <w:t>MCData</w:t>
      </w:r>
      <w:proofErr w:type="spellEnd"/>
      <w:r w:rsidRPr="00B02A0B">
        <w:t xml:space="preserve"> client </w:t>
      </w:r>
      <w:r>
        <w:t xml:space="preserve">for the accepted </w:t>
      </w:r>
      <w:proofErr w:type="spellStart"/>
      <w:r>
        <w:t>MCData</w:t>
      </w:r>
      <w:proofErr w:type="spellEnd"/>
      <w:r>
        <w:t xml:space="preserve"> media stream; and</w:t>
      </w:r>
    </w:p>
    <w:p w14:paraId="64B20033" w14:textId="77777777" w:rsidR="00145079" w:rsidRDefault="00145079" w:rsidP="00145079">
      <w:pPr>
        <w:pStyle w:val="NO"/>
      </w:pPr>
      <w:r w:rsidRPr="00B02A0B">
        <w:t>NOTE:</w:t>
      </w:r>
      <w:r w:rsidRPr="00B02A0B">
        <w:tab/>
        <w:t xml:space="preserve">The MC service operator policy determines if the </w:t>
      </w:r>
      <w:proofErr w:type="spellStart"/>
      <w:r w:rsidRPr="00B02A0B">
        <w:t>MCData</w:t>
      </w:r>
      <w:proofErr w:type="spellEnd"/>
      <w:r w:rsidRPr="00B02A0B">
        <w:t xml:space="preserve">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 xml:space="preserve">for the accepted </w:t>
      </w:r>
      <w:proofErr w:type="spellStart"/>
      <w:r>
        <w:t>MCData</w:t>
      </w:r>
      <w:proofErr w:type="spellEnd"/>
      <w:r>
        <w:t xml:space="preserve">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w:t>
      </w:r>
      <w:proofErr w:type="spellStart"/>
      <w:r>
        <w:t>fmtp</w:t>
      </w:r>
      <w:proofErr w:type="spellEnd"/>
      <w:r>
        <w:t>' attribute as specified in 3GPP TS 24.582 [15] clause 13.6.</w:t>
      </w:r>
    </w:p>
    <w:p w14:paraId="6ED46417" w14:textId="77777777" w:rsidR="005C310B" w:rsidRPr="00B02A0B" w:rsidRDefault="005C310B" w:rsidP="007D34FE">
      <w:pPr>
        <w:pStyle w:val="Heading3"/>
      </w:pPr>
      <w:bookmarkStart w:id="6772" w:name="_Toc131378972"/>
      <w:r w:rsidRPr="00B02A0B">
        <w:t>20.2.1</w:t>
      </w:r>
      <w:r w:rsidRPr="00B02A0B">
        <w:tab/>
      </w:r>
      <w:proofErr w:type="spellStart"/>
      <w:r w:rsidRPr="00B02A0B">
        <w:t>MCData</w:t>
      </w:r>
      <w:proofErr w:type="spellEnd"/>
      <w:r w:rsidRPr="00B02A0B">
        <w:t xml:space="preserve"> client originating procedures</w:t>
      </w:r>
      <w:bookmarkEnd w:id="6763"/>
      <w:bookmarkEnd w:id="6764"/>
      <w:bookmarkEnd w:id="6765"/>
      <w:bookmarkEnd w:id="6766"/>
      <w:bookmarkEnd w:id="6767"/>
      <w:bookmarkEnd w:id="6768"/>
      <w:bookmarkEnd w:id="6769"/>
      <w:bookmarkEnd w:id="6772"/>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lastRenderedPageBreak/>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w:t>
      </w:r>
      <w:proofErr w:type="spellStart"/>
      <w:r>
        <w:t>resource-lists+xml</w:t>
      </w:r>
      <w:proofErr w:type="spellEnd"/>
      <w:r w:rsidRPr="00B02A0B">
        <w:rPr>
          <w:lang w:eastAsia="ko-KR"/>
        </w:rPr>
        <w:t xml:space="preserve"> MIME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w:t>
      </w:r>
      <w:r w:rsidRPr="00CE0416">
        <w:rPr>
          <w:lang w:eastAsia="ko-KR"/>
        </w:rPr>
        <w:t xml:space="preserve"> or the functional alias</w:t>
      </w:r>
      <w:r w:rsidRPr="00FE590C">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AE4F779" w14:textId="4C6E1469" w:rsidR="00CE0416" w:rsidRDefault="005C310B" w:rsidP="00CE0416">
      <w:pPr>
        <w:pStyle w:val="B2"/>
      </w:pPr>
      <w:r w:rsidRPr="00B02A0B">
        <w:t>a)</w:t>
      </w:r>
      <w:r w:rsidRPr="00B02A0B">
        <w:tab/>
        <w:t>the &lt;request-type&gt; element set to a value of "one-to-one-</w:t>
      </w:r>
      <w:proofErr w:type="spellStart"/>
      <w:r w:rsidRPr="00B02A0B">
        <w:t>ipconn</w:t>
      </w:r>
      <w:proofErr w:type="spellEnd"/>
      <w:r w:rsidRPr="00B02A0B">
        <w:t>";</w:t>
      </w:r>
      <w:r w:rsidR="002071E0">
        <w:t xml:space="preserve"> and</w:t>
      </w:r>
    </w:p>
    <w:p w14:paraId="544A2AAF" w14:textId="77777777" w:rsidR="002071E0" w:rsidRDefault="00CE0416" w:rsidP="00CE0416">
      <w:pPr>
        <w:pStyle w:val="B2"/>
      </w:pPr>
      <w:r>
        <w:t>b)</w:t>
      </w:r>
      <w:r>
        <w:tab/>
      </w:r>
      <w:r w:rsidR="002071E0" w:rsidRPr="00A8536C">
        <w:t>an &lt;</w:t>
      </w:r>
      <w:proofErr w:type="spellStart"/>
      <w:r w:rsidR="002071E0" w:rsidRPr="00A8536C">
        <w:t>anyExt</w:t>
      </w:r>
      <w:proofErr w:type="spellEnd"/>
      <w:r w:rsidR="002071E0" w:rsidRPr="00A8536C">
        <w:t>&gt; element containing:</w:t>
      </w:r>
    </w:p>
    <w:p w14:paraId="1D0879A1" w14:textId="5D355CA8" w:rsidR="005C310B" w:rsidRPr="00B02A0B" w:rsidRDefault="002071E0" w:rsidP="009C194E">
      <w:pPr>
        <w:pStyle w:val="B3"/>
      </w:pPr>
      <w:proofErr w:type="spellStart"/>
      <w:r>
        <w:t>i</w:t>
      </w:r>
      <w:proofErr w:type="spellEnd"/>
      <w:r>
        <w:t>)</w:t>
      </w:r>
      <w:r>
        <w:tab/>
      </w:r>
      <w:r w:rsidR="00CE0416">
        <w:t>the &lt;call-to-functional-alias-</w:t>
      </w:r>
      <w:proofErr w:type="spellStart"/>
      <w:r w:rsidR="00CE0416">
        <w:t>ind</w:t>
      </w:r>
      <w:proofErr w:type="spellEnd"/>
      <w:r w:rsidR="00CE0416">
        <w:t xml:space="preserve">&gt;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 xml:space="preserve">if the </w:t>
      </w:r>
      <w:proofErr w:type="spellStart"/>
      <w:r w:rsidR="005C310B" w:rsidRPr="00B02A0B">
        <w:t>MCData</w:t>
      </w:r>
      <w:proofErr w:type="spellEnd"/>
      <w:r w:rsidR="005C310B" w:rsidRPr="00B02A0B">
        <w:t xml:space="preserve">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1F853420" w14:textId="77777777" w:rsidR="005C310B" w:rsidRPr="00B02A0B" w:rsidRDefault="005C310B" w:rsidP="005C310B">
      <w:pPr>
        <w:pStyle w:val="NO"/>
        <w:rPr>
          <w:lang w:val="en-US"/>
        </w:rPr>
      </w:pPr>
      <w:r w:rsidRPr="00B02A0B">
        <w:t>NOTE 1:</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3137608D" w14:textId="77777777" w:rsidR="005C310B" w:rsidRPr="00B02A0B" w:rsidRDefault="005C310B" w:rsidP="005C310B">
      <w:r w:rsidRPr="00B02A0B">
        <w:t xml:space="preserve">On receipt of a SIP 2xx response to the SIP INVITE request, the </w:t>
      </w:r>
      <w:proofErr w:type="spellStart"/>
      <w:r w:rsidRPr="00B02A0B">
        <w:t>MCData</w:t>
      </w:r>
      <w:proofErr w:type="spellEnd"/>
      <w:r w:rsidRPr="00B02A0B">
        <w:t xml:space="preserve">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773" w:name="_Hlk114250097"/>
      <w:r w:rsidR="00CE0416" w:rsidRPr="00B02A0B">
        <w:t>the media plane as specified in 3GPP TS 24.582 [15] clause </w:t>
      </w:r>
      <w:r w:rsidR="00CE0416">
        <w:t>13</w:t>
      </w:r>
      <w:r w:rsidR="00CE0416" w:rsidRPr="00B02A0B">
        <w:t>.1.2</w:t>
      </w:r>
      <w:bookmarkEnd w:id="6773"/>
      <w:r w:rsidRPr="00B02A0B">
        <w:t>.</w:t>
      </w:r>
    </w:p>
    <w:p w14:paraId="1F3EFEAD" w14:textId="77777777" w:rsidR="00CE0416" w:rsidRPr="00D81E31" w:rsidRDefault="00CE0416" w:rsidP="00CE0416">
      <w:pPr>
        <w:rPr>
          <w:lang w:eastAsia="ko-KR"/>
        </w:rPr>
      </w:pPr>
      <w:bookmarkStart w:id="6774" w:name="_Hlk112058599"/>
      <w:r w:rsidRPr="00B630ED">
        <w:rPr>
          <w:lang w:eastAsia="ko-KR"/>
        </w:rPr>
        <w:t xml:space="preserve">Upon receiving a SIP 300 (Multiple Choices) response to the SIP INVITE request the </w:t>
      </w:r>
      <w:proofErr w:type="spellStart"/>
      <w:r w:rsidRPr="00B630ED">
        <w:rPr>
          <w:lang w:eastAsia="ko-KR"/>
        </w:rPr>
        <w:t>MCData</w:t>
      </w:r>
      <w:proofErr w:type="spellEnd"/>
      <w:r w:rsidRPr="00B630ED">
        <w:rPr>
          <w:lang w:eastAsia="ko-KR"/>
        </w:rPr>
        <w:t xml:space="preserve"> client shall use the </w:t>
      </w:r>
      <w:proofErr w:type="spellStart"/>
      <w:r w:rsidRPr="00B630ED">
        <w:rPr>
          <w:lang w:eastAsia="ko-KR"/>
        </w:rPr>
        <w:t>MCData</w:t>
      </w:r>
      <w:proofErr w:type="spellEnd"/>
      <w:r w:rsidRPr="00B630ED">
        <w:rPr>
          <w:lang w:eastAsia="ko-KR"/>
        </w:rPr>
        <w:t xml:space="preserve"> ID of </w:t>
      </w:r>
      <w:proofErr w:type="spellStart"/>
      <w:r w:rsidRPr="00B630ED">
        <w:rPr>
          <w:lang w:eastAsia="ko-KR"/>
        </w:rPr>
        <w:t>MCData</w:t>
      </w:r>
      <w:proofErr w:type="spellEnd"/>
      <w:r w:rsidRPr="00B630ED">
        <w:rPr>
          <w:lang w:eastAsia="ko-KR"/>
        </w:rPr>
        <w:t xml:space="preserve"> user contained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 xml:space="preserve">&gt; element of the received </w:t>
      </w:r>
      <w:r w:rsidRPr="00B630ED">
        <w:rPr>
          <w:lang w:eastAsia="ko-KR"/>
        </w:rPr>
        <w:lastRenderedPageBreak/>
        <w:t xml:space="preserve">application/vnd.3gpp.mcdata-info MIME body as the </w:t>
      </w:r>
      <w:proofErr w:type="spellStart"/>
      <w:r w:rsidRPr="00B630ED">
        <w:rPr>
          <w:lang w:eastAsia="ko-KR"/>
        </w:rPr>
        <w:t>MCData</w:t>
      </w:r>
      <w:proofErr w:type="spellEnd"/>
      <w:r w:rsidRPr="00B630ED">
        <w:rPr>
          <w:lang w:eastAsia="ko-KR"/>
        </w:rPr>
        <w:t xml:space="preserve"> ID of the invited </w:t>
      </w:r>
      <w:proofErr w:type="spellStart"/>
      <w:r w:rsidRPr="00B630ED">
        <w:rPr>
          <w:lang w:eastAsia="ko-KR"/>
        </w:rPr>
        <w:t>MCData</w:t>
      </w:r>
      <w:proofErr w:type="spellEnd"/>
      <w:r w:rsidRPr="00B630ED">
        <w:rPr>
          <w:lang w:eastAsia="ko-KR"/>
        </w:rPr>
        <w:t xml:space="preserve">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6774"/>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w:t>
      </w:r>
      <w:proofErr w:type="spellStart"/>
      <w:r>
        <w:t>resource-lists+xml</w:t>
      </w:r>
      <w:proofErr w:type="spellEnd"/>
      <w:r w:rsidRPr="00B630ED">
        <w:rPr>
          <w:lang w:eastAsia="ko-KR"/>
        </w:rPr>
        <w:t xml:space="preserve"> MIME body with the </w:t>
      </w:r>
      <w:proofErr w:type="spellStart"/>
      <w:r w:rsidRPr="00B630ED">
        <w:rPr>
          <w:lang w:eastAsia="ko-KR"/>
        </w:rPr>
        <w:t>MCData</w:t>
      </w:r>
      <w:proofErr w:type="spellEnd"/>
      <w:r w:rsidRPr="00B630ED">
        <w:rPr>
          <w:lang w:eastAsia="ko-KR"/>
        </w:rPr>
        <w:t xml:space="preserve"> ID of the invited </w:t>
      </w:r>
      <w:proofErr w:type="spellStart"/>
      <w:r w:rsidRPr="00B630ED">
        <w:rPr>
          <w:lang w:eastAsia="ko-KR"/>
        </w:rPr>
        <w:t>MCData</w:t>
      </w:r>
      <w:proofErr w:type="spellEnd"/>
      <w:r w:rsidRPr="00B630ED">
        <w:rPr>
          <w:lang w:eastAsia="ko-KR"/>
        </w:rPr>
        <w:t xml:space="preserve"> user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w:t>
      </w:r>
      <w:proofErr w:type="spellStart"/>
      <w:r>
        <w:t>MCData</w:t>
      </w:r>
      <w:proofErr w:type="spellEnd"/>
      <w:r>
        <w:t xml:space="preserve"> ID is found </w:t>
      </w:r>
      <w:r w:rsidRPr="00B630ED">
        <w:rPr>
          <w:lang w:eastAsia="ko-KR"/>
        </w:rPr>
        <w:t>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002071E0">
        <w:t>the &lt;</w:t>
      </w:r>
      <w:proofErr w:type="spellStart"/>
      <w:r w:rsidR="002071E0">
        <w:t>anyExt</w:t>
      </w:r>
      <w:proofErr w:type="spellEnd"/>
      <w:r w:rsidR="002071E0">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75" w:name="_Hlk111819055"/>
      <w:r>
        <w:t>&lt;called-</w:t>
      </w:r>
      <w:r w:rsidRPr="00D673A5">
        <w:t>functional</w:t>
      </w:r>
      <w:r>
        <w:t>-</w:t>
      </w:r>
      <w:r w:rsidRPr="00D673A5">
        <w:t>alias-URI</w:t>
      </w:r>
      <w:r>
        <w:t>&gt;</w:t>
      </w:r>
      <w:r w:rsidRPr="00D673A5">
        <w:t xml:space="preserve"> </w:t>
      </w:r>
      <w:bookmarkEnd w:id="6775"/>
      <w:r w:rsidRPr="00D673A5">
        <w:t>element</w:t>
      </w:r>
      <w:r>
        <w:t xml:space="preserve"> </w:t>
      </w:r>
      <w:r>
        <w:rPr>
          <w:lang w:eastAsia="ko-KR"/>
        </w:rPr>
        <w:t xml:space="preserve">into </w:t>
      </w:r>
      <w:r w:rsidR="002071E0">
        <w:t>the &lt;</w:t>
      </w:r>
      <w:proofErr w:type="spellStart"/>
      <w:r w:rsidR="002071E0">
        <w:t>anyExt</w:t>
      </w:r>
      <w:proofErr w:type="spellEnd"/>
      <w:r w:rsidR="002071E0">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5324CE6F" w14:textId="77777777" w:rsidR="005C310B" w:rsidRPr="00B02A0B" w:rsidRDefault="005C310B" w:rsidP="005C310B">
      <w:pPr>
        <w:pStyle w:val="B1"/>
      </w:pPr>
      <w:r w:rsidRPr="00B02A0B">
        <w:t>1)</w:t>
      </w:r>
      <w:r w:rsidRPr="00B02A0B">
        <w:tab/>
        <w:t xml:space="preserve">shall indicate to the </w:t>
      </w:r>
      <w:proofErr w:type="spellStart"/>
      <w:r w:rsidRPr="00B02A0B">
        <w:t>MCData</w:t>
      </w:r>
      <w:proofErr w:type="spellEnd"/>
      <w:r w:rsidRPr="00B02A0B">
        <w:t xml:space="preserve">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 xml:space="preserve">On receipt of an indication from the media plane indicating that the IP Connectivity session could not be established, the </w:t>
      </w:r>
      <w:proofErr w:type="spellStart"/>
      <w:r w:rsidRPr="00B02A0B">
        <w:t>MCData</w:t>
      </w:r>
      <w:proofErr w:type="spellEnd"/>
      <w:r w:rsidRPr="00B02A0B">
        <w:t xml:space="preserve">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6739EF03" w14:textId="77777777" w:rsidR="005C310B" w:rsidRPr="00B02A0B" w:rsidRDefault="005C310B" w:rsidP="005C310B">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3493240D" w14:textId="77777777" w:rsidR="005C310B" w:rsidRPr="00B02A0B" w:rsidRDefault="005C310B" w:rsidP="007D34FE">
      <w:pPr>
        <w:pStyle w:val="Heading3"/>
      </w:pPr>
      <w:bookmarkStart w:id="6776" w:name="_Toc36108239"/>
      <w:bookmarkStart w:id="6777" w:name="_Toc44599000"/>
      <w:bookmarkStart w:id="6778" w:name="_Toc44602855"/>
      <w:bookmarkStart w:id="6779" w:name="_Toc45198032"/>
      <w:bookmarkStart w:id="6780" w:name="_Toc45696065"/>
      <w:bookmarkStart w:id="6781" w:name="_Toc51851521"/>
      <w:bookmarkStart w:id="6782" w:name="_Toc92225142"/>
      <w:bookmarkStart w:id="6783" w:name="_Toc131378973"/>
      <w:r w:rsidRPr="00B02A0B">
        <w:t>20.2.2</w:t>
      </w:r>
      <w:r w:rsidRPr="00B02A0B">
        <w:tab/>
      </w:r>
      <w:proofErr w:type="spellStart"/>
      <w:r w:rsidRPr="00B02A0B">
        <w:t>MCData</w:t>
      </w:r>
      <w:proofErr w:type="spellEnd"/>
      <w:r w:rsidRPr="00B02A0B">
        <w:t xml:space="preserve"> client terminating procedures</w:t>
      </w:r>
      <w:bookmarkEnd w:id="6776"/>
      <w:bookmarkEnd w:id="6777"/>
      <w:bookmarkEnd w:id="6778"/>
      <w:bookmarkEnd w:id="6779"/>
      <w:bookmarkEnd w:id="6780"/>
      <w:bookmarkEnd w:id="6781"/>
      <w:bookmarkEnd w:id="6782"/>
      <w:bookmarkEnd w:id="6783"/>
    </w:p>
    <w:p w14:paraId="0BDAD806" w14:textId="77777777" w:rsidR="005C310B" w:rsidRPr="00B02A0B" w:rsidRDefault="005C310B" w:rsidP="005C310B">
      <w:r w:rsidRPr="00B02A0B">
        <w:t xml:space="preserve">Upon receipt of a SIP INVITE request for IP Connectivity session for terminating </w:t>
      </w:r>
      <w:proofErr w:type="spellStart"/>
      <w:r w:rsidRPr="00B02A0B">
        <w:t>MCData</w:t>
      </w:r>
      <w:proofErr w:type="spellEnd"/>
      <w:r w:rsidRPr="00B02A0B">
        <w:t xml:space="preserve"> </w:t>
      </w:r>
      <w:proofErr w:type="spellStart"/>
      <w:r w:rsidRPr="00B02A0B">
        <w:t>client"request</w:t>
      </w:r>
      <w:proofErr w:type="spellEnd"/>
      <w:r w:rsidRPr="00B02A0B">
        <w:t xml:space="preserve">, the </w:t>
      </w:r>
      <w:proofErr w:type="spellStart"/>
      <w:r w:rsidRPr="00B02A0B">
        <w:t>MCData</w:t>
      </w:r>
      <w:proofErr w:type="spellEnd"/>
      <w:r w:rsidRPr="00B02A0B">
        <w:t xml:space="preserve">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 xml:space="preserve">The </w:t>
      </w:r>
      <w:proofErr w:type="spellStart"/>
      <w:r w:rsidRPr="00B02A0B">
        <w:t>MCData</w:t>
      </w:r>
      <w:proofErr w:type="spellEnd"/>
      <w:r w:rsidRPr="00B02A0B">
        <w:t xml:space="preserve">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r>
      <w:proofErr w:type="spellStart"/>
      <w:r w:rsidRPr="00B02A0B">
        <w:rPr>
          <w:lang w:eastAsia="ko-KR"/>
        </w:rPr>
        <w:t>MCData</w:t>
      </w:r>
      <w:proofErr w:type="spellEnd"/>
      <w:r w:rsidRPr="00B02A0B">
        <w:rPr>
          <w:lang w:eastAsia="ko-KR"/>
        </w:rPr>
        <w:t xml:space="preserve">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 xml:space="preserve">if the SIP INVITE request is rejected in step 1), shall respond toward participating </w:t>
      </w:r>
      <w:proofErr w:type="spellStart"/>
      <w:r w:rsidRPr="00B02A0B">
        <w:t>MCData</w:t>
      </w:r>
      <w:proofErr w:type="spellEnd"/>
      <w:r w:rsidRPr="00B02A0B">
        <w:t xml:space="preserve">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w:t>
      </w:r>
      <w:proofErr w:type="spellStart"/>
      <w:r w:rsidRPr="00B02A0B">
        <w:t>MCData</w:t>
      </w:r>
      <w:proofErr w:type="spellEnd"/>
      <w:r w:rsidRPr="00B02A0B">
        <w:t xml:space="preserve"> </w:t>
      </w:r>
      <w:r w:rsidRPr="00B02A0B">
        <w:rPr>
          <w:lang w:eastAsia="ko-KR"/>
        </w:rPr>
        <w:t>u</w:t>
      </w:r>
      <w:r w:rsidRPr="00B02A0B">
        <w:t xml:space="preserve">ser or user application the </w:t>
      </w:r>
      <w:proofErr w:type="spellStart"/>
      <w:r w:rsidRPr="00B02A0B">
        <w:t>MCData</w:t>
      </w:r>
      <w:proofErr w:type="spellEnd"/>
      <w:r w:rsidRPr="00B02A0B">
        <w:t xml:space="preserve"> </w:t>
      </w:r>
      <w:r w:rsidRPr="00B02A0B">
        <w:rPr>
          <w:lang w:eastAsia="ko-KR"/>
        </w:rPr>
        <w:t>ID</w:t>
      </w:r>
      <w:r w:rsidRPr="00B02A0B">
        <w:t xml:space="preserve">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functional alias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lastRenderedPageBreak/>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26D13399" w14:textId="543E2BAA" w:rsidR="005C310B" w:rsidRPr="00B02A0B" w:rsidRDefault="005C310B" w:rsidP="005C310B">
      <w:pPr>
        <w:rPr>
          <w:lang w:eastAsia="ko-KR"/>
        </w:rPr>
      </w:pPr>
      <w:r w:rsidRPr="00B02A0B">
        <w:rPr>
          <w:lang w:eastAsia="ko-KR"/>
        </w:rPr>
        <w:t xml:space="preserve">On receipt of an SIP ACK message to the sent SIP 200 (OK) message, the </w:t>
      </w:r>
      <w:proofErr w:type="spellStart"/>
      <w:r w:rsidRPr="00B02A0B">
        <w:rPr>
          <w:lang w:eastAsia="ko-KR"/>
        </w:rPr>
        <w:t>MCData</w:t>
      </w:r>
      <w:proofErr w:type="spellEnd"/>
      <w:r w:rsidRPr="00B02A0B">
        <w:rPr>
          <w:lang w:eastAsia="ko-KR"/>
        </w:rPr>
        <w:t xml:space="preserve">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84" w:name="_Toc36108240"/>
      <w:bookmarkStart w:id="6785" w:name="_Toc44599001"/>
      <w:bookmarkStart w:id="6786" w:name="_Toc44602856"/>
      <w:bookmarkStart w:id="6787" w:name="_Toc45198033"/>
      <w:bookmarkStart w:id="6788" w:name="_Toc45696066"/>
      <w:bookmarkStart w:id="6789" w:name="_Toc51851522"/>
      <w:bookmarkStart w:id="6790" w:name="_Toc92225143"/>
      <w:bookmarkStart w:id="6791" w:name="_Toc131378974"/>
      <w:r w:rsidRPr="00B02A0B">
        <w:t>20.3</w:t>
      </w:r>
      <w:r w:rsidRPr="00B02A0B">
        <w:tab/>
        <w:t xml:space="preserve">Participating </w:t>
      </w:r>
      <w:proofErr w:type="spellStart"/>
      <w:r w:rsidRPr="00B02A0B">
        <w:t>MCData</w:t>
      </w:r>
      <w:proofErr w:type="spellEnd"/>
      <w:r w:rsidRPr="00B02A0B">
        <w:t xml:space="preserve"> function procedures</w:t>
      </w:r>
      <w:bookmarkEnd w:id="6784"/>
      <w:bookmarkEnd w:id="6785"/>
      <w:bookmarkEnd w:id="6786"/>
      <w:bookmarkEnd w:id="6787"/>
      <w:bookmarkEnd w:id="6788"/>
      <w:bookmarkEnd w:id="6789"/>
      <w:bookmarkEnd w:id="6790"/>
      <w:bookmarkEnd w:id="6791"/>
    </w:p>
    <w:p w14:paraId="776CEDD6" w14:textId="77777777" w:rsidR="00145079" w:rsidRDefault="00145079" w:rsidP="00145079">
      <w:pPr>
        <w:pStyle w:val="Heading3"/>
      </w:pPr>
      <w:bookmarkStart w:id="6792" w:name="_Toc36108241"/>
      <w:bookmarkStart w:id="6793" w:name="_Toc44599002"/>
      <w:bookmarkStart w:id="6794" w:name="_Toc44602857"/>
      <w:bookmarkStart w:id="6795" w:name="_Toc45198034"/>
      <w:bookmarkStart w:id="6796" w:name="_Toc45696067"/>
      <w:bookmarkStart w:id="6797" w:name="_Toc51851523"/>
      <w:bookmarkStart w:id="6798" w:name="_Toc92225144"/>
      <w:bookmarkStart w:id="6799" w:name="_Toc131378975"/>
      <w:r>
        <w:t>20.3.0a</w:t>
      </w:r>
      <w:r>
        <w:tab/>
      </w:r>
      <w:r w:rsidRPr="00EA0100">
        <w:t>SDP offer generation</w:t>
      </w:r>
      <w:bookmarkEnd w:id="6799"/>
    </w:p>
    <w:p w14:paraId="28ED233B" w14:textId="77777777" w:rsidR="00145079" w:rsidRPr="00B02A0B" w:rsidRDefault="00145079" w:rsidP="00145079">
      <w:r w:rsidRPr="00B02A0B">
        <w:t xml:space="preserve">The SDP offer is generated based on the received SDP offer. The SDP offer generated by the participating </w:t>
      </w:r>
      <w:proofErr w:type="spellStart"/>
      <w:r w:rsidRPr="00B02A0B">
        <w:t>MCData</w:t>
      </w:r>
      <w:proofErr w:type="spellEnd"/>
      <w:r w:rsidRPr="00B02A0B">
        <w:t xml:space="preserve">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 xml:space="preserve">When composing the SDP offer the participating </w:t>
      </w:r>
      <w:proofErr w:type="spellStart"/>
      <w:r w:rsidRPr="00B02A0B">
        <w:t>MCData</w:t>
      </w:r>
      <w:proofErr w:type="spellEnd"/>
      <w:r w:rsidRPr="00B02A0B">
        <w:t xml:space="preserve">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w:t>
      </w:r>
      <w:proofErr w:type="spellStart"/>
      <w:r w:rsidRPr="00B02A0B">
        <w:t>MCData</w:t>
      </w:r>
      <w:proofErr w:type="spellEnd"/>
      <w:r w:rsidRPr="00B02A0B">
        <w:t xml:space="preserve"> function</w:t>
      </w:r>
      <w:r>
        <w:t>.</w:t>
      </w:r>
    </w:p>
    <w:p w14:paraId="52C51556" w14:textId="77777777" w:rsidR="00145079" w:rsidRDefault="00145079" w:rsidP="00145079">
      <w:pPr>
        <w:pStyle w:val="Heading3"/>
      </w:pPr>
      <w:bookmarkStart w:id="6800" w:name="_Toc131378976"/>
      <w:r>
        <w:t>20.3.0b</w:t>
      </w:r>
      <w:r>
        <w:tab/>
      </w:r>
      <w:r w:rsidRPr="00EA0100">
        <w:t xml:space="preserve">SDP </w:t>
      </w:r>
      <w:r>
        <w:t>answer</w:t>
      </w:r>
      <w:r w:rsidRPr="00EA0100">
        <w:t xml:space="preserve"> generation</w:t>
      </w:r>
      <w:bookmarkEnd w:id="6800"/>
    </w:p>
    <w:p w14:paraId="6DD0638C" w14:textId="77777777" w:rsidR="00145079" w:rsidRPr="0073469F" w:rsidRDefault="00145079" w:rsidP="00145079">
      <w:r w:rsidRPr="0073469F">
        <w:t>When composing the SDP answer</w:t>
      </w:r>
      <w:r>
        <w:t xml:space="preserve"> </w:t>
      </w:r>
      <w:r w:rsidRPr="0073469F">
        <w:t xml:space="preserve">the participating </w:t>
      </w:r>
      <w:proofErr w:type="spellStart"/>
      <w:r w:rsidRPr="0073469F">
        <w:t>MC</w:t>
      </w:r>
      <w:r>
        <w:t>Data</w:t>
      </w:r>
      <w:proofErr w:type="spellEnd"/>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w:t>
      </w:r>
      <w:proofErr w:type="spellStart"/>
      <w:r w:rsidRPr="0073469F">
        <w:t>MC</w:t>
      </w:r>
      <w:r>
        <w:t>Data</w:t>
      </w:r>
      <w:proofErr w:type="spellEnd"/>
      <w:r w:rsidRPr="0073469F">
        <w:t xml:space="preserve"> function</w:t>
      </w:r>
      <w:r w:rsidRPr="00514766">
        <w:t>; and</w:t>
      </w:r>
    </w:p>
    <w:p w14:paraId="70A31E74" w14:textId="77777777" w:rsidR="00145079" w:rsidRDefault="00145079" w:rsidP="00145079">
      <w:pPr>
        <w:pStyle w:val="B1"/>
      </w:pPr>
      <w:r w:rsidRPr="00514766">
        <w:t>2)</w:t>
      </w:r>
      <w:r w:rsidRPr="00514766">
        <w:tab/>
        <w:t>shall include an '</w:t>
      </w:r>
      <w:proofErr w:type="spellStart"/>
      <w:r w:rsidRPr="00514766">
        <w:t>fmtp</w:t>
      </w:r>
      <w:proofErr w:type="spellEnd"/>
      <w:r w:rsidRPr="00514766">
        <w:t>' attribute as specified in 3GPP TS 24.582 [15] clause 13.6.</w:t>
      </w:r>
    </w:p>
    <w:p w14:paraId="4FCAB430" w14:textId="77777777" w:rsidR="005C310B" w:rsidRPr="00B02A0B" w:rsidRDefault="005C310B" w:rsidP="007D34FE">
      <w:pPr>
        <w:pStyle w:val="Heading3"/>
      </w:pPr>
      <w:bookmarkStart w:id="6801" w:name="_Toc131378977"/>
      <w:r w:rsidRPr="00B02A0B">
        <w:t>20.3.1</w:t>
      </w:r>
      <w:r w:rsidRPr="00B02A0B">
        <w:tab/>
        <w:t xml:space="preserve">Originating participating </w:t>
      </w:r>
      <w:proofErr w:type="spellStart"/>
      <w:r w:rsidRPr="00B02A0B">
        <w:t>MCData</w:t>
      </w:r>
      <w:proofErr w:type="spellEnd"/>
      <w:r w:rsidRPr="00B02A0B">
        <w:t xml:space="preserve"> function procedures</w:t>
      </w:r>
      <w:bookmarkEnd w:id="6792"/>
      <w:bookmarkEnd w:id="6793"/>
      <w:bookmarkEnd w:id="6794"/>
      <w:bookmarkEnd w:id="6795"/>
      <w:bookmarkEnd w:id="6796"/>
      <w:bookmarkEnd w:id="6797"/>
      <w:bookmarkEnd w:id="6798"/>
      <w:bookmarkEnd w:id="6801"/>
    </w:p>
    <w:p w14:paraId="2E6F7FFD" w14:textId="77777777" w:rsidR="005C310B" w:rsidRPr="00B02A0B" w:rsidRDefault="005C310B" w:rsidP="005C310B">
      <w:r w:rsidRPr="00B02A0B">
        <w:t xml:space="preserve">Upon receipt of a "SIP INVITE request for IP Connectivity session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068DCBA1"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lastRenderedPageBreak/>
        <w:t>NOTE</w:t>
      </w:r>
      <w:r w:rsidR="00AA37F7">
        <w:t> 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 is not allowed to initiate </w:t>
      </w:r>
      <w:proofErr w:type="spellStart"/>
      <w:r w:rsidRPr="00B02A0B">
        <w:t>MCData</w:t>
      </w:r>
      <w:proofErr w:type="spellEnd"/>
      <w:r w:rsidRPr="00B02A0B">
        <w:t xml:space="preserve"> communications, shall reject the "SIP INVITE request for IP Connectivity session for originating participating </w:t>
      </w:r>
      <w:proofErr w:type="spellStart"/>
      <w:r w:rsidRPr="00B02A0B">
        <w:t>MCData</w:t>
      </w:r>
      <w:proofErr w:type="spellEnd"/>
      <w:r w:rsidRPr="00B02A0B">
        <w:t xml:space="preserve">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30C4B2E" w14:textId="77777777" w:rsidR="005C310B" w:rsidRPr="00B02A0B" w:rsidRDefault="005C310B" w:rsidP="005C310B">
      <w:pPr>
        <w:pStyle w:val="B1"/>
      </w:pPr>
      <w:r w:rsidRPr="00B02A0B">
        <w:t>11)</w:t>
      </w:r>
      <w:r w:rsidRPr="00B02A0B">
        <w:tab/>
        <w:t xml:space="preserve">shall set the Request-URI of the outgoing SIP INVITE request to the public service identity of the controlling </w:t>
      </w:r>
      <w:proofErr w:type="spellStart"/>
      <w:r w:rsidRPr="00B02A0B">
        <w:t>MCData</w:t>
      </w:r>
      <w:proofErr w:type="spellEnd"/>
      <w:r w:rsidRPr="00B02A0B">
        <w:t xml:space="preserve">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FFB9F04" w14:textId="77777777" w:rsidR="00AA37F7" w:rsidRDefault="00AA37F7" w:rsidP="00AA37F7">
      <w:pPr>
        <w:pStyle w:val="NO"/>
      </w:pPr>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3104DF8" w14:textId="77777777" w:rsidR="00AA37F7" w:rsidRDefault="00AA37F7" w:rsidP="00AA37F7">
      <w:pPr>
        <w:pStyle w:val="NO"/>
      </w:pPr>
      <w:r>
        <w:t>NOTE 4:</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338C040D" w14:textId="77777777" w:rsidR="00AA37F7" w:rsidRPr="00BE4B01" w:rsidRDefault="00AA37F7" w:rsidP="00AA37F7">
      <w:pPr>
        <w:pStyle w:val="NO"/>
      </w:pPr>
      <w:r>
        <w:t>NOTE 5:</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39AD0EDC" w14:textId="46BF2D4F" w:rsidR="005C310B" w:rsidRPr="00B02A0B" w:rsidRDefault="00AA37F7" w:rsidP="005C310B">
      <w:pPr>
        <w:pStyle w:val="B1"/>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r w:rsidR="005C310B" w:rsidRPr="00B02A0B">
        <w:t>12)</w:t>
      </w:r>
      <w:r w:rsidR="005C310B" w:rsidRPr="00B02A0B">
        <w:tab/>
        <w:t xml:space="preserve">shall include the </w:t>
      </w:r>
      <w:proofErr w:type="spellStart"/>
      <w:r w:rsidR="005C310B" w:rsidRPr="00B02A0B">
        <w:t>MCData</w:t>
      </w:r>
      <w:proofErr w:type="spellEnd"/>
      <w:r w:rsidR="005C310B" w:rsidRPr="00B02A0B">
        <w:t xml:space="preserve"> ID of the originating user in the &lt;</w:t>
      </w:r>
      <w:proofErr w:type="spellStart"/>
      <w:r w:rsidR="005C310B" w:rsidRPr="00B02A0B">
        <w:t>mcdata</w:t>
      </w:r>
      <w:proofErr w:type="spellEnd"/>
      <w:r w:rsidR="005C310B" w:rsidRPr="00B02A0B">
        <w:t>-calling-user-id&gt;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lastRenderedPageBreak/>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 xml:space="preserve">shall send the SIP 200 (OK) response to the </w:t>
      </w:r>
      <w:proofErr w:type="spellStart"/>
      <w:r w:rsidRPr="00B02A0B">
        <w:t>MCData</w:t>
      </w:r>
      <w:proofErr w:type="spellEnd"/>
      <w:r w:rsidRPr="00B02A0B">
        <w:t xml:space="preserve">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 xml:space="preserve">Upon receipt of a SIP 4xx, 5xx or 6xx response to the SIP INVITE request in step 15) the participating </w:t>
      </w:r>
      <w:proofErr w:type="spellStart"/>
      <w:r w:rsidRPr="00B02A0B">
        <w:t>MCData</w:t>
      </w:r>
      <w:proofErr w:type="spellEnd"/>
      <w:r w:rsidRPr="00B02A0B">
        <w:t xml:space="preserve">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6CE5202B" w14:textId="77777777" w:rsidR="005C310B" w:rsidRPr="00B02A0B" w:rsidRDefault="005C310B" w:rsidP="007D34FE">
      <w:pPr>
        <w:pStyle w:val="Heading3"/>
      </w:pPr>
      <w:bookmarkStart w:id="6802" w:name="_Toc36108242"/>
      <w:bookmarkStart w:id="6803" w:name="_Toc44599003"/>
      <w:bookmarkStart w:id="6804" w:name="_Toc44602858"/>
      <w:bookmarkStart w:id="6805" w:name="_Toc45198035"/>
      <w:bookmarkStart w:id="6806" w:name="_Toc45696068"/>
      <w:bookmarkStart w:id="6807" w:name="_Toc51851524"/>
      <w:bookmarkStart w:id="6808" w:name="_Toc92225145"/>
      <w:bookmarkStart w:id="6809" w:name="_Toc131378978"/>
      <w:r w:rsidRPr="00B02A0B">
        <w:t>20.3.2</w:t>
      </w:r>
      <w:r w:rsidRPr="00B02A0B">
        <w:tab/>
        <w:t xml:space="preserve">Terminating participating </w:t>
      </w:r>
      <w:proofErr w:type="spellStart"/>
      <w:r w:rsidRPr="00B02A0B">
        <w:t>MCData</w:t>
      </w:r>
      <w:proofErr w:type="spellEnd"/>
      <w:r w:rsidRPr="00B02A0B">
        <w:t xml:space="preserve"> function procedures</w:t>
      </w:r>
      <w:bookmarkEnd w:id="6802"/>
      <w:bookmarkEnd w:id="6803"/>
      <w:bookmarkEnd w:id="6804"/>
      <w:bookmarkEnd w:id="6805"/>
      <w:bookmarkEnd w:id="6806"/>
      <w:bookmarkEnd w:id="6807"/>
      <w:bookmarkEnd w:id="6808"/>
      <w:bookmarkEnd w:id="6809"/>
    </w:p>
    <w:p w14:paraId="2D10107A" w14:textId="77777777" w:rsidR="005C310B" w:rsidRPr="00B02A0B" w:rsidRDefault="005C310B" w:rsidP="005C310B">
      <w:r w:rsidRPr="00B02A0B">
        <w:t xml:space="preserve">Upon receipt of a "SIP INVITE request for IP Connectivity session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5C54DFBA"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w:t>
      </w:r>
      <w:proofErr w:type="spellStart"/>
      <w:r w:rsidRPr="00B02A0B">
        <w:t>MCData</w:t>
      </w:r>
      <w:proofErr w:type="spellEnd"/>
      <w:r w:rsidRPr="00B02A0B">
        <w:t xml:space="preserve">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597BEC85" w14:textId="77777777" w:rsidR="005C310B" w:rsidRPr="00B02A0B" w:rsidRDefault="005C310B" w:rsidP="005C310B">
      <w:pPr>
        <w:pStyle w:val="B1"/>
      </w:pPr>
      <w:r w:rsidRPr="00B02A0B">
        <w:t>4)</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4315D062" w14:textId="77777777" w:rsidR="005C310B" w:rsidRPr="00B02A0B" w:rsidRDefault="005C310B" w:rsidP="005C310B">
      <w:pPr>
        <w:pStyle w:val="B2"/>
      </w:pPr>
      <w:r w:rsidRPr="00B02A0B">
        <w:t>d)</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 xml:space="preserve">shall set the Request-URI of the outgoing SIP INVITE request to the public user identity associated to the </w:t>
      </w:r>
      <w:proofErr w:type="spellStart"/>
      <w:r w:rsidRPr="00B02A0B">
        <w:t>MCData</w:t>
      </w:r>
      <w:proofErr w:type="spellEnd"/>
      <w:r w:rsidRPr="00B02A0B">
        <w:t xml:space="preserve"> ID of the terminating </w:t>
      </w:r>
      <w:proofErr w:type="spellStart"/>
      <w:r w:rsidRPr="00B02A0B">
        <w:t>MCData</w:t>
      </w:r>
      <w:proofErr w:type="spellEnd"/>
      <w:r w:rsidRPr="00B02A0B">
        <w:t xml:space="preserve">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 xml:space="preserve">Upon receipt of a SIP 200 (OK) response in response to the above SIP INVITE request, the participating </w:t>
      </w:r>
      <w:proofErr w:type="spellStart"/>
      <w:r w:rsidRPr="00B02A0B">
        <w:t>MCData</w:t>
      </w:r>
      <w:proofErr w:type="spellEnd"/>
      <w:r w:rsidRPr="00B02A0B">
        <w:t xml:space="preserve">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w:t>
      </w:r>
      <w:r w:rsidRPr="00B02A0B">
        <w:rPr>
          <w:lang w:eastAsia="ko-KR"/>
        </w:rPr>
        <w:t xml:space="preserve">received SIP INVITE request from the controlling </w:t>
      </w:r>
      <w:proofErr w:type="spellStart"/>
      <w:r w:rsidRPr="00B02A0B">
        <w:rPr>
          <w:lang w:eastAsia="ko-KR"/>
        </w:rPr>
        <w:t>MCData</w:t>
      </w:r>
      <w:proofErr w:type="spellEnd"/>
      <w:r w:rsidRPr="00B02A0B">
        <w:rPr>
          <w:lang w:eastAsia="ko-KR"/>
        </w:rPr>
        <w:t xml:space="preserve">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 xml:space="preserve">shall send the SIP 200 (OK) response to the controlling </w:t>
      </w:r>
      <w:proofErr w:type="spellStart"/>
      <w:r w:rsidR="005C310B" w:rsidRPr="00B02A0B">
        <w:t>MCData</w:t>
      </w:r>
      <w:proofErr w:type="spellEnd"/>
      <w:r w:rsidR="005C310B" w:rsidRPr="00B02A0B">
        <w:t xml:space="preserve"> function according to 3GPP TS 24.229 [5].</w:t>
      </w:r>
    </w:p>
    <w:p w14:paraId="5F5FA607" w14:textId="77777777" w:rsidR="005C310B" w:rsidRPr="00B02A0B" w:rsidRDefault="005C310B" w:rsidP="005C310B">
      <w:r w:rsidRPr="00B02A0B">
        <w:t xml:space="preserve">Upon receipt of a SIP 4xx, 5xx or 6xx response to the above SIP INVITE request, the participating </w:t>
      </w:r>
      <w:proofErr w:type="spellStart"/>
      <w:r w:rsidRPr="00B02A0B">
        <w:t>MCData</w:t>
      </w:r>
      <w:proofErr w:type="spellEnd"/>
      <w:r w:rsidRPr="00B02A0B">
        <w:t xml:space="preserve">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[5].</w:t>
      </w:r>
    </w:p>
    <w:p w14:paraId="2BC43E29" w14:textId="77777777" w:rsidR="005C310B" w:rsidRPr="00B02A0B" w:rsidRDefault="005C310B" w:rsidP="007D34FE">
      <w:pPr>
        <w:pStyle w:val="Heading2"/>
      </w:pPr>
      <w:bookmarkStart w:id="6810" w:name="_Toc36108243"/>
      <w:bookmarkStart w:id="6811" w:name="_Toc44599004"/>
      <w:bookmarkStart w:id="6812" w:name="_Toc44602859"/>
      <w:bookmarkStart w:id="6813" w:name="_Toc45198036"/>
      <w:bookmarkStart w:id="6814" w:name="_Toc45696069"/>
      <w:bookmarkStart w:id="6815" w:name="_Toc51851525"/>
      <w:bookmarkStart w:id="6816" w:name="_Toc92225146"/>
      <w:bookmarkStart w:id="6817" w:name="_Toc131378979"/>
      <w:r w:rsidRPr="00B02A0B">
        <w:t>20.4</w:t>
      </w:r>
      <w:r w:rsidRPr="00B02A0B">
        <w:tab/>
        <w:t xml:space="preserve">Controlling </w:t>
      </w:r>
      <w:proofErr w:type="spellStart"/>
      <w:r w:rsidRPr="00B02A0B">
        <w:t>MCData</w:t>
      </w:r>
      <w:proofErr w:type="spellEnd"/>
      <w:r w:rsidRPr="00B02A0B">
        <w:t xml:space="preserve"> function procedures</w:t>
      </w:r>
      <w:bookmarkEnd w:id="6810"/>
      <w:bookmarkEnd w:id="6811"/>
      <w:bookmarkEnd w:id="6812"/>
      <w:bookmarkEnd w:id="6813"/>
      <w:bookmarkEnd w:id="6814"/>
      <w:bookmarkEnd w:id="6815"/>
      <w:bookmarkEnd w:id="6816"/>
      <w:bookmarkEnd w:id="6817"/>
    </w:p>
    <w:p w14:paraId="23E337C4" w14:textId="77777777" w:rsidR="00145079" w:rsidRPr="0073469F" w:rsidRDefault="00145079" w:rsidP="00145079">
      <w:pPr>
        <w:pStyle w:val="Heading3"/>
        <w:rPr>
          <w:lang w:eastAsia="ko-KR"/>
        </w:rPr>
      </w:pPr>
      <w:bookmarkStart w:id="6818" w:name="_Toc36108244"/>
      <w:bookmarkStart w:id="6819" w:name="_Toc44599005"/>
      <w:bookmarkStart w:id="6820" w:name="_Toc44602860"/>
      <w:bookmarkStart w:id="6821" w:name="_Toc45198037"/>
      <w:bookmarkStart w:id="6822" w:name="_Toc45696070"/>
      <w:bookmarkStart w:id="6823" w:name="_Toc51851526"/>
      <w:bookmarkStart w:id="6824" w:name="_Toc92225147"/>
      <w:bookmarkStart w:id="6825" w:name="_Toc131378980"/>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25"/>
    </w:p>
    <w:p w14:paraId="5EDF2F65" w14:textId="77777777" w:rsidR="00145079" w:rsidRDefault="00145079" w:rsidP="00145079">
      <w:r w:rsidRPr="0073469F">
        <w:t xml:space="preserve">The SDP offer is generated based on the received SDP offer. The SDP offer generated by the controlling </w:t>
      </w:r>
      <w:proofErr w:type="spellStart"/>
      <w:r w:rsidRPr="0073469F">
        <w:t>MC</w:t>
      </w:r>
      <w:r>
        <w:t>Data</w:t>
      </w:r>
      <w:proofErr w:type="spellEnd"/>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w:t>
      </w:r>
      <w:proofErr w:type="spellStart"/>
      <w:r w:rsidRPr="00507FE7">
        <w:t>MCData</w:t>
      </w:r>
      <w:proofErr w:type="spellEnd"/>
      <w:r w:rsidRPr="00507FE7">
        <w:t xml:space="preserve"> </w:t>
      </w:r>
      <w:r>
        <w:t xml:space="preserve">IP Connectivity media stream </w:t>
      </w:r>
      <w:r w:rsidRPr="00507FE7">
        <w:t>as contained in the received SDP offer</w:t>
      </w:r>
      <w:r>
        <w:t>.</w:t>
      </w:r>
    </w:p>
    <w:p w14:paraId="72A7E349" w14:textId="77777777" w:rsidR="00145079" w:rsidRPr="0073469F" w:rsidRDefault="00145079" w:rsidP="00145079">
      <w:r w:rsidRPr="0073469F">
        <w:t xml:space="preserve">When composing the SDP offer the controlling </w:t>
      </w:r>
      <w:proofErr w:type="spellStart"/>
      <w:r w:rsidRPr="0073469F">
        <w:t>MC</w:t>
      </w:r>
      <w:r>
        <w:t>Data</w:t>
      </w:r>
      <w:proofErr w:type="spellEnd"/>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w:t>
      </w:r>
      <w:proofErr w:type="spellStart"/>
      <w:r w:rsidRPr="0073469F">
        <w:t>MC</w:t>
      </w:r>
      <w:r>
        <w:t>Data</w:t>
      </w:r>
      <w:proofErr w:type="spellEnd"/>
      <w:r w:rsidRPr="0073469F">
        <w:t xml:space="preserve"> function</w:t>
      </w:r>
      <w:r>
        <w:t>.</w:t>
      </w:r>
    </w:p>
    <w:p w14:paraId="566A0FF3" w14:textId="77777777" w:rsidR="00145079" w:rsidRDefault="00145079" w:rsidP="00145079">
      <w:pPr>
        <w:pStyle w:val="Heading3"/>
        <w:rPr>
          <w:lang w:eastAsia="ko-KR"/>
        </w:rPr>
      </w:pPr>
      <w:bookmarkStart w:id="6826" w:name="_Toc131378981"/>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26"/>
    </w:p>
    <w:p w14:paraId="3DF2C2BB" w14:textId="77777777" w:rsidR="00145079" w:rsidRPr="0073469F" w:rsidRDefault="00145079" w:rsidP="00145079">
      <w:r w:rsidRPr="0073469F">
        <w:t xml:space="preserve">When composing the SDP answer the controlling </w:t>
      </w:r>
      <w:proofErr w:type="spellStart"/>
      <w:r w:rsidRPr="0073469F">
        <w:t>MC</w:t>
      </w:r>
      <w:r>
        <w:t>Data</w:t>
      </w:r>
      <w:proofErr w:type="spellEnd"/>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 xml:space="preserve">the controlling </w:t>
      </w:r>
      <w:proofErr w:type="spellStart"/>
      <w:r w:rsidRPr="0073469F">
        <w:t>MC</w:t>
      </w:r>
      <w:r>
        <w:t>Data</w:t>
      </w:r>
      <w:proofErr w:type="spellEnd"/>
      <w:r w:rsidRPr="0073469F">
        <w:t xml:space="preserve"> function; and</w:t>
      </w:r>
    </w:p>
    <w:p w14:paraId="7FE8CE9C" w14:textId="77777777" w:rsidR="00145079" w:rsidRDefault="00145079" w:rsidP="00145079">
      <w:pPr>
        <w:pStyle w:val="B2"/>
        <w:rPr>
          <w:noProof/>
        </w:rPr>
      </w:pPr>
      <w:r>
        <w:t>b)</w:t>
      </w:r>
      <w:r>
        <w:tab/>
        <w:t>shall include an '</w:t>
      </w:r>
      <w:proofErr w:type="spellStart"/>
      <w:r>
        <w:t>fmtp</w:t>
      </w:r>
      <w:proofErr w:type="spellEnd"/>
      <w:r>
        <w:t xml:space="preserve">' attribute as specified in </w:t>
      </w:r>
      <w:r w:rsidRPr="00B02A0B">
        <w:t>3GPP TS 24.582 [15</w:t>
      </w:r>
      <w:r>
        <w:t>] clause 13.6.</w:t>
      </w:r>
    </w:p>
    <w:p w14:paraId="22918230" w14:textId="77777777" w:rsidR="005C310B" w:rsidRPr="00B02A0B" w:rsidRDefault="005C310B" w:rsidP="007D34FE">
      <w:pPr>
        <w:pStyle w:val="Heading3"/>
      </w:pPr>
      <w:bookmarkStart w:id="6827" w:name="_Toc131378982"/>
      <w:r w:rsidRPr="00B02A0B">
        <w:t>20.4.1</w:t>
      </w:r>
      <w:r w:rsidRPr="00B02A0B">
        <w:tab/>
      </w:r>
      <w:r w:rsidRPr="00B02A0B">
        <w:rPr>
          <w:noProof/>
        </w:rPr>
        <w:t xml:space="preserve">Originating </w:t>
      </w:r>
      <w:r w:rsidRPr="00B02A0B">
        <w:rPr>
          <w:noProof/>
          <w:lang w:val="en-US"/>
        </w:rPr>
        <w:t>p</w:t>
      </w:r>
      <w:r w:rsidRPr="00B02A0B">
        <w:rPr>
          <w:noProof/>
        </w:rPr>
        <w:t>rocedures</w:t>
      </w:r>
      <w:bookmarkEnd w:id="6818"/>
      <w:bookmarkEnd w:id="6819"/>
      <w:bookmarkEnd w:id="6820"/>
      <w:bookmarkEnd w:id="6821"/>
      <w:bookmarkEnd w:id="6822"/>
      <w:bookmarkEnd w:id="6823"/>
      <w:bookmarkEnd w:id="6824"/>
      <w:bookmarkEnd w:id="6827"/>
    </w:p>
    <w:p w14:paraId="433C365E" w14:textId="77777777" w:rsidR="005C310B" w:rsidRPr="00B02A0B" w:rsidRDefault="005C310B" w:rsidP="005C310B">
      <w:r w:rsidRPr="00B02A0B">
        <w:t xml:space="preserve">This clause describes the procedures for inviting an </w:t>
      </w:r>
      <w:proofErr w:type="spellStart"/>
      <w:r w:rsidRPr="00B02A0B">
        <w:t>MCData</w:t>
      </w:r>
      <w:proofErr w:type="spellEnd"/>
      <w:r w:rsidRPr="00B02A0B">
        <w:t xml:space="preserve"> client to an </w:t>
      </w:r>
      <w:proofErr w:type="spellStart"/>
      <w:r w:rsidRPr="00B02A0B">
        <w:t>MCData</w:t>
      </w:r>
      <w:proofErr w:type="spellEnd"/>
      <w:r w:rsidRPr="00B02A0B">
        <w:t xml:space="preserve"> session. The procedure is initiated by the controlling </w:t>
      </w:r>
      <w:proofErr w:type="spellStart"/>
      <w:r w:rsidRPr="00B02A0B">
        <w:t>MCData</w:t>
      </w:r>
      <w:proofErr w:type="spellEnd"/>
      <w:r w:rsidRPr="00B02A0B">
        <w:t xml:space="preserve"> function as the result of an action in clause 20.4.2.</w:t>
      </w:r>
    </w:p>
    <w:p w14:paraId="77FE8033" w14:textId="77777777" w:rsidR="005C310B" w:rsidRPr="00B02A0B" w:rsidRDefault="005C310B" w:rsidP="005C310B">
      <w:r w:rsidRPr="00B02A0B">
        <w:t xml:space="preserve">The controlling </w:t>
      </w:r>
      <w:proofErr w:type="spellStart"/>
      <w:r w:rsidRPr="00B02A0B">
        <w:t>MCData</w:t>
      </w:r>
      <w:proofErr w:type="spellEnd"/>
      <w:r w:rsidRPr="00B02A0B">
        <w:t xml:space="preserve">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lastRenderedPageBreak/>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w:t>
      </w:r>
      <w:proofErr w:type="spellStart"/>
      <w:r w:rsidRPr="00B02A0B">
        <w:rPr>
          <w:lang w:eastAsia="ko-KR"/>
        </w:rPr>
        <w:t>MCData</w:t>
      </w:r>
      <w:proofErr w:type="spellEnd"/>
      <w:r w:rsidRPr="00B02A0B">
        <w:rPr>
          <w:lang w:eastAsia="ko-KR"/>
        </w:rPr>
        <w:t xml:space="preserve"> session identity for the </w:t>
      </w:r>
      <w:proofErr w:type="spellStart"/>
      <w:r w:rsidRPr="00B02A0B">
        <w:rPr>
          <w:lang w:eastAsia="ko-KR"/>
        </w:rPr>
        <w:t>MCData</w:t>
      </w:r>
      <w:proofErr w:type="spellEnd"/>
      <w:r w:rsidRPr="00B02A0B">
        <w:rPr>
          <w:lang w:eastAsia="ko-KR"/>
        </w:rPr>
        <w:t xml:space="preserve"> session with the </w:t>
      </w:r>
      <w:r w:rsidRPr="00B02A0B">
        <w:t>g.3gpp.mcdata.ipconn</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terminating user; and</w:t>
      </w:r>
    </w:p>
    <w:p w14:paraId="2CEC2DFF" w14:textId="77777777" w:rsidR="005C310B" w:rsidRPr="00B02A0B" w:rsidRDefault="005C310B" w:rsidP="005C310B">
      <w:pPr>
        <w:pStyle w:val="B1"/>
      </w:pPr>
      <w:r w:rsidRPr="00B02A0B">
        <w:t>9)</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AD62CC3" w14:textId="77777777" w:rsidR="00AA37F7" w:rsidRPr="00BE4B01" w:rsidRDefault="00AA37F7" w:rsidP="00AA37F7">
      <w:pPr>
        <w:pStyle w:val="NO"/>
      </w:pPr>
      <w:r>
        <w:t>NOTE 4:</w:t>
      </w:r>
      <w:r>
        <w:tab/>
        <w:t xml:space="preserve">How the </w:t>
      </w:r>
      <w:r w:rsidRPr="00A07E7A">
        <w:rPr>
          <w:rFonts w:eastAsia="SimSun"/>
        </w:rPr>
        <w:t xml:space="preserve">controlling </w:t>
      </w:r>
      <w:proofErr w:type="spellStart"/>
      <w:r w:rsidRPr="00A07E7A">
        <w:rPr>
          <w:rFonts w:eastAsia="SimSun"/>
        </w:rPr>
        <w:t>MCData</w:t>
      </w:r>
      <w:proofErr w:type="spellEnd"/>
      <w:r w:rsidRPr="00A07E7A">
        <w:rPr>
          <w:rFonts w:eastAsia="SimSun"/>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4AAE77F" w14:textId="77777777" w:rsidR="002F2973" w:rsidRDefault="00AA37F7" w:rsidP="002F2973">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 xml:space="preserve">P-Asserted-Identity header field to the public service identity of the controlling </w:t>
      </w:r>
      <w:proofErr w:type="spellStart"/>
      <w:r w:rsidRPr="00B02A0B">
        <w:rPr>
          <w:lang w:eastAsia="ko-KR"/>
        </w:rPr>
        <w:t>MCData</w:t>
      </w:r>
      <w:proofErr w:type="spellEnd"/>
      <w:r w:rsidRPr="00B02A0B">
        <w:rPr>
          <w:lang w:eastAsia="ko-KR"/>
        </w:rPr>
        <w:t xml:space="preserve">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 xml:space="preserve">Upon receiving a SIP 200 (OK) response for the SIP INVITE request the controlling </w:t>
      </w:r>
      <w:proofErr w:type="spellStart"/>
      <w:r w:rsidRPr="00B02A0B">
        <w:t>MCData</w:t>
      </w:r>
      <w:proofErr w:type="spellEnd"/>
      <w:r w:rsidRPr="00B02A0B">
        <w:t xml:space="preserve">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 xml:space="preserve">The procedures executed by the controlling </w:t>
      </w:r>
      <w:proofErr w:type="spellStart"/>
      <w:r w:rsidRPr="00B02A0B">
        <w:t>MCData</w:t>
      </w:r>
      <w:proofErr w:type="spellEnd"/>
      <w:r w:rsidRPr="00B02A0B">
        <w:t xml:space="preserve"> function prior to sending a response to the inviting </w:t>
      </w:r>
      <w:proofErr w:type="spellStart"/>
      <w:r w:rsidRPr="00B02A0B">
        <w:t>MCData</w:t>
      </w:r>
      <w:proofErr w:type="spellEnd"/>
      <w:r w:rsidRPr="00B02A0B">
        <w:t xml:space="preserve"> client are specified in clause 20.4.2.</w:t>
      </w:r>
    </w:p>
    <w:p w14:paraId="2ECE8E0B" w14:textId="77777777" w:rsidR="005C310B" w:rsidRPr="00B02A0B" w:rsidRDefault="005C310B" w:rsidP="007D34FE">
      <w:pPr>
        <w:pStyle w:val="Heading3"/>
      </w:pPr>
      <w:bookmarkStart w:id="6828" w:name="_Toc36108245"/>
      <w:bookmarkStart w:id="6829" w:name="_Toc44599006"/>
      <w:bookmarkStart w:id="6830" w:name="_Toc44602861"/>
      <w:bookmarkStart w:id="6831" w:name="_Toc45198038"/>
      <w:bookmarkStart w:id="6832" w:name="_Toc45696071"/>
      <w:bookmarkStart w:id="6833" w:name="_Toc51851527"/>
      <w:bookmarkStart w:id="6834" w:name="_Toc92225148"/>
      <w:bookmarkStart w:id="6835" w:name="_Toc131378983"/>
      <w:r w:rsidRPr="00B02A0B">
        <w:t>20.4.2</w:t>
      </w:r>
      <w:r w:rsidRPr="00B02A0B">
        <w:tab/>
        <w:t>Terminating procedures</w:t>
      </w:r>
      <w:bookmarkEnd w:id="6828"/>
      <w:bookmarkEnd w:id="6829"/>
      <w:bookmarkEnd w:id="6830"/>
      <w:bookmarkEnd w:id="6831"/>
      <w:bookmarkEnd w:id="6832"/>
      <w:bookmarkEnd w:id="6833"/>
      <w:bookmarkEnd w:id="6834"/>
      <w:bookmarkEnd w:id="6835"/>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lastRenderedPageBreak/>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3C6C60A7" w14:textId="760EB0CE" w:rsidR="00391818" w:rsidRPr="00B02A0B" w:rsidRDefault="00391818" w:rsidP="00391818">
      <w:pPr>
        <w:pStyle w:val="B1"/>
      </w:pPr>
      <w:r w:rsidRPr="00B02A0B">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r>
        <w:t>.</w:t>
      </w:r>
    </w:p>
    <w:p w14:paraId="5E0B4C98" w14:textId="77777777" w:rsidR="005C310B" w:rsidRPr="00B02A0B" w:rsidRDefault="005C310B" w:rsidP="005C310B">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2733A9A7" w14:textId="77777777" w:rsidR="00391818" w:rsidRPr="00B02A0B" w:rsidRDefault="00391818" w:rsidP="00391818">
      <w:pPr>
        <w:pStyle w:val="B2"/>
      </w:pPr>
      <w:r w:rsidRPr="00B02A0B">
        <w:t>a)</w:t>
      </w:r>
      <w:r w:rsidRPr="00B02A0B">
        <w:tab/>
        <w:t>does not contain an application/</w:t>
      </w:r>
      <w:proofErr w:type="spellStart"/>
      <w:r w:rsidRPr="00B02A0B">
        <w:t>resource-lists</w:t>
      </w:r>
      <w:r>
        <w:t>+xml</w:t>
      </w:r>
      <w:proofErr w:type="spellEnd"/>
      <w:r w:rsidRPr="00B02A0B">
        <w:t xml:space="preserve"> MIME body or contains an application/</w:t>
      </w:r>
      <w:proofErr w:type="spellStart"/>
      <w:r w:rsidRPr="00B02A0B">
        <w:t>resource-lists</w:t>
      </w:r>
      <w:r>
        <w:t>+xml</w:t>
      </w:r>
      <w:proofErr w:type="spellEnd"/>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&lt;</w:t>
      </w:r>
      <w:proofErr w:type="spellStart"/>
      <w:r w:rsidR="002071E0">
        <w:t>anyExt</w:t>
      </w:r>
      <w:proofErr w:type="spellEnd"/>
      <w:r w:rsidR="002071E0">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in the &lt;resource-lists&gt; element</w:t>
      </w:r>
      <w:r w:rsidRPr="00B02A0B">
        <w:t xml:space="preserve">, shall invite the </w:t>
      </w:r>
      <w:proofErr w:type="spellStart"/>
      <w:r w:rsidRPr="00B02A0B">
        <w:t>MCData</w:t>
      </w:r>
      <w:proofErr w:type="spellEnd"/>
      <w:r w:rsidRPr="00B02A0B">
        <w:t xml:space="preserve"> user identified by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20.4.1; and</w:t>
      </w:r>
    </w:p>
    <w:p w14:paraId="0273457C" w14:textId="77777777" w:rsidR="005C310B" w:rsidRPr="00B02A0B" w:rsidRDefault="005C310B" w:rsidP="005C310B">
      <w:pPr>
        <w:pStyle w:val="B2"/>
      </w:pPr>
      <w:r w:rsidRPr="00B02A0B">
        <w:lastRenderedPageBreak/>
        <w:t>c)</w:t>
      </w:r>
      <w:r w:rsidRPr="00B02A0B">
        <w:tab/>
        <w:t>can interact with the media plane, in case routing or transmission control is necessary.</w:t>
      </w:r>
    </w:p>
    <w:p w14:paraId="1B3D5B06" w14:textId="0C0F15D1" w:rsidR="005C310B" w:rsidRPr="00B02A0B" w:rsidRDefault="005C310B" w:rsidP="005C310B">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rsidR="00BD7144">
        <w:t>,</w:t>
      </w:r>
      <w:r w:rsidRPr="00B02A0B">
        <w:t xml:space="preserve"> the controlling </w:t>
      </w:r>
      <w:proofErr w:type="spellStart"/>
      <w:r w:rsidRPr="00B02A0B">
        <w:t>MCData</w:t>
      </w:r>
      <w:proofErr w:type="spellEnd"/>
      <w:r w:rsidRPr="00B02A0B">
        <w:t xml:space="preserve">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w:t>
      </w:r>
      <w:proofErr w:type="spellStart"/>
      <w:r w:rsidR="00BD7144">
        <w:t>MCData</w:t>
      </w:r>
      <w:proofErr w:type="spellEnd"/>
      <w:r w:rsidR="00BD7144">
        <w:t xml:space="preserve">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w:t>
      </w:r>
      <w:proofErr w:type="spellStart"/>
      <w:r w:rsidR="005C310B" w:rsidRPr="00B02A0B">
        <w:t>MCData</w:t>
      </w:r>
      <w:proofErr w:type="spellEnd"/>
      <w:r w:rsidR="005C310B" w:rsidRPr="00B02A0B">
        <w:t xml:space="preserve"> client according to 3GPP TS 24.229 [5].</w:t>
      </w:r>
    </w:p>
    <w:p w14:paraId="38C40141" w14:textId="77777777" w:rsidR="005C310B" w:rsidRPr="00B02A0B" w:rsidRDefault="005C310B" w:rsidP="007D34FE">
      <w:pPr>
        <w:pStyle w:val="Heading1"/>
      </w:pPr>
      <w:bookmarkStart w:id="6836" w:name="_Toc36108246"/>
      <w:bookmarkStart w:id="6837" w:name="_Toc44599007"/>
      <w:bookmarkStart w:id="6838" w:name="_Toc44602862"/>
      <w:bookmarkStart w:id="6839" w:name="_Toc45198039"/>
      <w:bookmarkStart w:id="6840" w:name="_Toc45696072"/>
      <w:bookmarkStart w:id="6841" w:name="_Toc51851528"/>
      <w:bookmarkStart w:id="6842" w:name="_Toc92225149"/>
      <w:bookmarkStart w:id="6843" w:name="_Toc131378984"/>
      <w:r w:rsidRPr="00B02A0B">
        <w:t>21</w:t>
      </w:r>
      <w:r w:rsidRPr="00B02A0B">
        <w:tab/>
      </w:r>
      <w:r w:rsidRPr="00B02A0B">
        <w:rPr>
          <w:noProof/>
        </w:rPr>
        <w:t>MCData Message Store</w:t>
      </w:r>
      <w:bookmarkEnd w:id="6836"/>
      <w:bookmarkEnd w:id="6837"/>
      <w:bookmarkEnd w:id="6838"/>
      <w:bookmarkEnd w:id="6839"/>
      <w:bookmarkEnd w:id="6840"/>
      <w:bookmarkEnd w:id="6841"/>
      <w:bookmarkEnd w:id="6842"/>
      <w:bookmarkEnd w:id="6843"/>
    </w:p>
    <w:p w14:paraId="5270F5E0" w14:textId="77777777" w:rsidR="005C310B" w:rsidRPr="00B02A0B" w:rsidRDefault="005C310B" w:rsidP="007D34FE">
      <w:pPr>
        <w:pStyle w:val="Heading2"/>
      </w:pPr>
      <w:bookmarkStart w:id="6844" w:name="_Toc36108247"/>
      <w:bookmarkStart w:id="6845" w:name="_Toc44599008"/>
      <w:bookmarkStart w:id="6846" w:name="_Toc44602863"/>
      <w:bookmarkStart w:id="6847" w:name="_Toc45198040"/>
      <w:bookmarkStart w:id="6848" w:name="_Toc45696073"/>
      <w:bookmarkStart w:id="6849" w:name="_Toc51851529"/>
      <w:bookmarkStart w:id="6850" w:name="_Toc92225150"/>
      <w:bookmarkStart w:id="6851" w:name="_Toc131378985"/>
      <w:r w:rsidRPr="00B02A0B">
        <w:t>21.1</w:t>
      </w:r>
      <w:r w:rsidRPr="00B02A0B">
        <w:tab/>
        <w:t>General</w:t>
      </w:r>
      <w:bookmarkEnd w:id="6844"/>
      <w:bookmarkEnd w:id="6845"/>
      <w:bookmarkEnd w:id="6846"/>
      <w:bookmarkEnd w:id="6847"/>
      <w:bookmarkEnd w:id="6848"/>
      <w:bookmarkEnd w:id="6849"/>
      <w:bookmarkEnd w:id="6850"/>
      <w:bookmarkEnd w:id="6851"/>
    </w:p>
    <w:p w14:paraId="5295755B" w14:textId="4E7CEDB8" w:rsidR="005C310B" w:rsidRPr="00B02A0B" w:rsidRDefault="005C310B" w:rsidP="005C310B">
      <w:r w:rsidRPr="00B02A0B">
        <w:t xml:space="preserve">This clause defines procedures for communication between the </w:t>
      </w:r>
      <w:proofErr w:type="spellStart"/>
      <w:r w:rsidRPr="00B02A0B">
        <w:t>MCData</w:t>
      </w:r>
      <w:proofErr w:type="spellEnd"/>
      <w:r w:rsidRPr="00B02A0B">
        <w:t xml:space="preserve"> message store client and the </w:t>
      </w:r>
      <w:proofErr w:type="spellStart"/>
      <w:r w:rsidRPr="00B02A0B">
        <w:t>MCData</w:t>
      </w:r>
      <w:proofErr w:type="spellEnd"/>
      <w:r w:rsidRPr="00B02A0B">
        <w:t xml:space="preserve"> message store function as well as the </w:t>
      </w:r>
      <w:proofErr w:type="spellStart"/>
      <w:r w:rsidRPr="00B02A0B">
        <w:t>MCData</w:t>
      </w:r>
      <w:proofErr w:type="spellEnd"/>
      <w:r w:rsidRPr="00B02A0B">
        <w:t xml:space="preserve"> server and the </w:t>
      </w:r>
      <w:proofErr w:type="spellStart"/>
      <w:r w:rsidRPr="00B02A0B">
        <w:t>MCData</w:t>
      </w:r>
      <w:proofErr w:type="spellEnd"/>
      <w:r w:rsidRPr="00B02A0B">
        <w:t xml:space="preserve">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 xml:space="preserve">Additionally, this clause defines procedures for communication between the Message notification client and the </w:t>
      </w:r>
      <w:proofErr w:type="spellStart"/>
      <w:r w:rsidRPr="00B02A0B">
        <w:t>MCData</w:t>
      </w:r>
      <w:proofErr w:type="spellEnd"/>
      <w:r w:rsidRPr="00B02A0B">
        <w:t xml:space="preserve"> notification server as well as the </w:t>
      </w:r>
      <w:proofErr w:type="spellStart"/>
      <w:r w:rsidRPr="00B02A0B">
        <w:t>MCData</w:t>
      </w:r>
      <w:proofErr w:type="spellEnd"/>
      <w:r w:rsidRPr="00B02A0B">
        <w:t xml:space="preserve"> message store function and the </w:t>
      </w:r>
      <w:proofErr w:type="spellStart"/>
      <w:r w:rsidRPr="00B02A0B">
        <w:t>MCData</w:t>
      </w:r>
      <w:proofErr w:type="spellEnd"/>
      <w:r w:rsidRPr="00B02A0B">
        <w:t xml:space="preserve"> notification server as specified in clause 7.13.3 of 3GPP TS 23.282[2].</w:t>
      </w:r>
    </w:p>
    <w:p w14:paraId="5BA295B8" w14:textId="7DB8EC88" w:rsidR="005C310B" w:rsidRDefault="005C310B" w:rsidP="005C310B">
      <w:pPr>
        <w:rPr>
          <w:lang w:eastAsia="x-none"/>
        </w:rPr>
      </w:pPr>
      <w:r w:rsidRPr="00B02A0B">
        <w:t xml:space="preserve">The communication between the </w:t>
      </w:r>
      <w:proofErr w:type="spellStart"/>
      <w:r w:rsidRPr="00B02A0B">
        <w:t>MCData</w:t>
      </w:r>
      <w:proofErr w:type="spellEnd"/>
      <w:r w:rsidRPr="00B02A0B">
        <w:t xml:space="preserve"> message store client and the </w:t>
      </w:r>
      <w:proofErr w:type="spellStart"/>
      <w:r w:rsidRPr="00B02A0B">
        <w:t>MCData</w:t>
      </w:r>
      <w:proofErr w:type="spellEnd"/>
      <w:r w:rsidRPr="00B02A0B">
        <w:t xml:space="preserve"> message store function as well as between the Message notification client and the </w:t>
      </w:r>
      <w:proofErr w:type="spellStart"/>
      <w:r w:rsidRPr="00B02A0B">
        <w:t>MCData</w:t>
      </w:r>
      <w:proofErr w:type="spellEnd"/>
      <w:r w:rsidRPr="00B02A0B">
        <w:t xml:space="preserve">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 xml:space="preserve">The hostname of the </w:t>
      </w:r>
      <w:proofErr w:type="spellStart"/>
      <w:r>
        <w:t>MCData</w:t>
      </w:r>
      <w:proofErr w:type="spellEnd"/>
      <w:r>
        <w:t xml:space="preserve"> message store is configured in the </w:t>
      </w:r>
      <w:proofErr w:type="spellStart"/>
      <w:r>
        <w:t>MCData</w:t>
      </w:r>
      <w:proofErr w:type="spellEnd"/>
      <w:r>
        <w:t xml:space="preserve">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 xml:space="preserve">The hostname of the </w:t>
      </w:r>
      <w:proofErr w:type="spellStart"/>
      <w:r>
        <w:t>MCData</w:t>
      </w:r>
      <w:proofErr w:type="spellEnd"/>
      <w:r>
        <w:t xml:space="preserve"> notification server is configured in the </w:t>
      </w:r>
      <w:proofErr w:type="spellStart"/>
      <w:r>
        <w:t>MCData</w:t>
      </w:r>
      <w:proofErr w:type="spellEnd"/>
      <w:r>
        <w:t xml:space="preserve">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 xml:space="preserve">The </w:t>
      </w:r>
      <w:proofErr w:type="spellStart"/>
      <w:r w:rsidRPr="00B02A0B">
        <w:t>MCData</w:t>
      </w:r>
      <w:proofErr w:type="spellEnd"/>
      <w:r w:rsidRPr="00B02A0B">
        <w:t xml:space="preserve"> message store function shall act as an HTTP server as defined in annex A of 3GPP TS 24.482 [24].</w:t>
      </w:r>
    </w:p>
    <w:p w14:paraId="1DE26B9F" w14:textId="77777777" w:rsidR="005C310B" w:rsidRPr="00B02A0B" w:rsidRDefault="005C310B" w:rsidP="005C310B">
      <w:r w:rsidRPr="00B02A0B">
        <w:t xml:space="preserve">The </w:t>
      </w:r>
      <w:proofErr w:type="spellStart"/>
      <w:r w:rsidRPr="00B02A0B">
        <w:t>MCData</w:t>
      </w:r>
      <w:proofErr w:type="spellEnd"/>
      <w:r w:rsidRPr="00B02A0B">
        <w:t xml:space="preserve"> message store client and the Message notification client in the role of an HTTP client shall include the </w:t>
      </w:r>
      <w:proofErr w:type="spellStart"/>
      <w:r w:rsidRPr="00B02A0B">
        <w:t>MCData</w:t>
      </w:r>
      <w:proofErr w:type="spellEnd"/>
      <w:r w:rsidRPr="00B02A0B">
        <w:t xml:space="preserve"> access token (with the "Bearer" authentication scheme) in the Authorization header field of an HTTP request as specified in 3GPP TS 24.482 [24].</w:t>
      </w:r>
    </w:p>
    <w:p w14:paraId="6C8F6F89" w14:textId="7C437B29" w:rsidR="005C310B" w:rsidRPr="00B02A0B" w:rsidRDefault="005C310B" w:rsidP="005C310B">
      <w:r w:rsidRPr="00B02A0B">
        <w:t xml:space="preserve">The HTTP server (i.e. the </w:t>
      </w:r>
      <w:proofErr w:type="spellStart"/>
      <w:r w:rsidRPr="00B02A0B">
        <w:t>MCData</w:t>
      </w:r>
      <w:proofErr w:type="spellEnd"/>
      <w:r w:rsidRPr="00B02A0B">
        <w:t xml:space="preserve"> message store and the </w:t>
      </w:r>
      <w:proofErr w:type="spellStart"/>
      <w:r w:rsidRPr="00B02A0B">
        <w:t>MCData</w:t>
      </w:r>
      <w:proofErr w:type="spellEnd"/>
      <w:r w:rsidRPr="00B02A0B">
        <w:t xml:space="preserve"> notification server) shall validate the </w:t>
      </w:r>
      <w:proofErr w:type="spellStart"/>
      <w:r w:rsidRPr="00B02A0B">
        <w:t>MCData</w:t>
      </w:r>
      <w:proofErr w:type="spellEnd"/>
      <w:r w:rsidRPr="00B02A0B">
        <w:t xml:space="preserve">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 xml:space="preserve">procedures for communication between the </w:t>
      </w:r>
      <w:proofErr w:type="spellStart"/>
      <w:r w:rsidRPr="00B02A0B">
        <w:t>MCData</w:t>
      </w:r>
      <w:proofErr w:type="spellEnd"/>
      <w:r w:rsidRPr="00B02A0B">
        <w:t xml:space="preserve"> message store client and the </w:t>
      </w:r>
      <w:proofErr w:type="spellStart"/>
      <w:r w:rsidRPr="00B02A0B">
        <w:t>MCData</w:t>
      </w:r>
      <w:proofErr w:type="spellEnd"/>
      <w:r w:rsidRPr="00B02A0B">
        <w:t xml:space="preserve"> message store function as well as communication between the Message notification client and the </w:t>
      </w:r>
      <w:proofErr w:type="spellStart"/>
      <w:r w:rsidRPr="00B02A0B">
        <w:t>MCData</w:t>
      </w:r>
      <w:proofErr w:type="spellEnd"/>
      <w:r w:rsidRPr="00B02A0B">
        <w:t xml:space="preserve"> notification server</w:t>
      </w:r>
      <w:r w:rsidRPr="00B02A0B">
        <w:rPr>
          <w:lang w:val="en-US"/>
        </w:rPr>
        <w:t xml:space="preserve">, the </w:t>
      </w:r>
      <w:proofErr w:type="spellStart"/>
      <w:r w:rsidRPr="00B02A0B">
        <w:t>MCData</w:t>
      </w:r>
      <w:proofErr w:type="spellEnd"/>
      <w:r w:rsidRPr="00B02A0B">
        <w:t xml:space="preserve"> ID which is the identity of the </w:t>
      </w:r>
      <w:proofErr w:type="spellStart"/>
      <w:r w:rsidRPr="00B02A0B">
        <w:t>MCData</w:t>
      </w:r>
      <w:proofErr w:type="spellEnd"/>
      <w:r w:rsidRPr="00B02A0B">
        <w:t xml:space="preserve"> user is part of </w:t>
      </w:r>
      <w:proofErr w:type="spellStart"/>
      <w:r w:rsidRPr="00B02A0B">
        <w:t>MCData</w:t>
      </w:r>
      <w:proofErr w:type="spellEnd"/>
      <w:r w:rsidRPr="00B02A0B">
        <w:t xml:space="preserve"> access token as specified in 3GPP TS 24.482 [24]. Additionally, the </w:t>
      </w:r>
      <w:proofErr w:type="spellStart"/>
      <w:r w:rsidRPr="00B02A0B">
        <w:t>MCData</w:t>
      </w:r>
      <w:proofErr w:type="spellEnd"/>
      <w:r w:rsidRPr="00B02A0B">
        <w:t xml:space="preserve"> ID can be used as the value for </w:t>
      </w:r>
      <w:proofErr w:type="spellStart"/>
      <w:r w:rsidRPr="00B02A0B">
        <w:t>userId</w:t>
      </w:r>
      <w:proofErr w:type="spellEnd"/>
      <w:r w:rsidRPr="00B02A0B">
        <w:t xml:space="preserve">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w:t>
      </w:r>
      <w:proofErr w:type="spellStart"/>
      <w:r w:rsidRPr="00B02A0B">
        <w:t>MCData</w:t>
      </w:r>
      <w:proofErr w:type="spellEnd"/>
      <w:r w:rsidRPr="00B02A0B">
        <w:t xml:space="preserve"> </w:t>
      </w:r>
      <w:r w:rsidRPr="00B02A0B">
        <w:rPr>
          <w:lang w:val="en-US"/>
        </w:rPr>
        <w:t>server</w:t>
      </w:r>
      <w:r w:rsidRPr="00B02A0B">
        <w:t xml:space="preserve"> and </w:t>
      </w:r>
      <w:proofErr w:type="spellStart"/>
      <w:r w:rsidRPr="00B02A0B">
        <w:t>MCData</w:t>
      </w:r>
      <w:proofErr w:type="spellEnd"/>
      <w:r w:rsidRPr="00B02A0B">
        <w:t xml:space="preserve"> message store function</w:t>
      </w:r>
      <w:r w:rsidRPr="00B02A0B">
        <w:rPr>
          <w:lang w:val="en-US"/>
        </w:rPr>
        <w:t xml:space="preserve">, the </w:t>
      </w:r>
      <w:proofErr w:type="spellStart"/>
      <w:r w:rsidRPr="00B02A0B">
        <w:t>MCData</w:t>
      </w:r>
      <w:proofErr w:type="spellEnd"/>
      <w:r w:rsidRPr="00B02A0B">
        <w:t xml:space="preserve"> ID which is the identity of the </w:t>
      </w:r>
      <w:proofErr w:type="spellStart"/>
      <w:r w:rsidRPr="00B02A0B">
        <w:t>MCData</w:t>
      </w:r>
      <w:proofErr w:type="spellEnd"/>
      <w:r w:rsidRPr="00B02A0B">
        <w:t xml:space="preserve">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 xml:space="preserve">The interface between the </w:t>
      </w:r>
      <w:proofErr w:type="spellStart"/>
      <w:r w:rsidRPr="00B02A0B">
        <w:t>MCData</w:t>
      </w:r>
      <w:proofErr w:type="spellEnd"/>
      <w:r w:rsidRPr="00B02A0B">
        <w:t xml:space="preserve"> message store client and the </w:t>
      </w:r>
      <w:proofErr w:type="spellStart"/>
      <w:r w:rsidRPr="00B02A0B">
        <w:t>MCData</w:t>
      </w:r>
      <w:proofErr w:type="spellEnd"/>
      <w:r w:rsidRPr="00B02A0B">
        <w:t xml:space="preserve"> message store function (i.e. MCData-7) as well as the interface between the </w:t>
      </w:r>
      <w:proofErr w:type="spellStart"/>
      <w:r w:rsidRPr="00B02A0B">
        <w:t>MCData</w:t>
      </w:r>
      <w:proofErr w:type="spellEnd"/>
      <w:r w:rsidRPr="00B02A0B">
        <w:t xml:space="preserve"> server and the </w:t>
      </w:r>
      <w:proofErr w:type="spellStart"/>
      <w:r w:rsidRPr="00B02A0B">
        <w:t>MCData</w:t>
      </w:r>
      <w:proofErr w:type="spellEnd"/>
      <w:r w:rsidRPr="00B02A0B">
        <w:t xml:space="preserve">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 xml:space="preserve">The interface between the Message notification client and the </w:t>
      </w:r>
      <w:proofErr w:type="spellStart"/>
      <w:r w:rsidRPr="00B02A0B">
        <w:t>MCData</w:t>
      </w:r>
      <w:proofErr w:type="spellEnd"/>
      <w:r w:rsidRPr="00B02A0B">
        <w:t xml:space="preserve">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lastRenderedPageBreak/>
        <w:t xml:space="preserve">the </w:t>
      </w:r>
      <w:proofErr w:type="spellStart"/>
      <w:r w:rsidRPr="00B02A0B">
        <w:t>MCData</w:t>
      </w:r>
      <w:proofErr w:type="spellEnd"/>
      <w:r w:rsidRPr="00B02A0B">
        <w:t xml:space="preserve"> message store function uses HTTP POST method to </w:t>
      </w:r>
      <w:r w:rsidRPr="00B02A0B">
        <w:rPr>
          <w:lang w:val="en-IN" w:eastAsia="ko-KR"/>
        </w:rPr>
        <w:t xml:space="preserve">push notifications to the </w:t>
      </w:r>
      <w:proofErr w:type="spellStart"/>
      <w:r w:rsidRPr="00B02A0B">
        <w:t>MCData</w:t>
      </w:r>
      <w:proofErr w:type="spellEnd"/>
      <w:r w:rsidRPr="00B02A0B">
        <w:t xml:space="preserve"> notification server (i.e. MCData-11) at a </w:t>
      </w:r>
      <w:proofErr w:type="spellStart"/>
      <w:r w:rsidRPr="00B02A0B">
        <w:t>CallBack</w:t>
      </w:r>
      <w:proofErr w:type="spellEnd"/>
      <w:r w:rsidRPr="00B02A0B">
        <w:t xml:space="preserve"> URL provided by the </w:t>
      </w:r>
      <w:proofErr w:type="spellStart"/>
      <w:r w:rsidRPr="00B02A0B">
        <w:t>MCData</w:t>
      </w:r>
      <w:proofErr w:type="spellEnd"/>
      <w:r w:rsidRPr="00B02A0B">
        <w:t xml:space="preserve">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w:t>
      </w:r>
      <w:proofErr w:type="spellStart"/>
      <w:r w:rsidRPr="00B02A0B">
        <w:t>MCData</w:t>
      </w:r>
      <w:proofErr w:type="spellEnd"/>
      <w:r w:rsidRPr="00B02A0B">
        <w:t xml:space="preserve"> server </w:t>
      </w:r>
      <w:r>
        <w:t xml:space="preserve">and </w:t>
      </w:r>
      <w:r w:rsidRPr="00B02A0B">
        <w:rPr>
          <w:lang w:val="en-IN" w:eastAsia="ko-KR"/>
        </w:rPr>
        <w:t xml:space="preserve">the </w:t>
      </w:r>
      <w:proofErr w:type="spellStart"/>
      <w:r w:rsidRPr="00B02A0B">
        <w:t>MCData</w:t>
      </w:r>
      <w:proofErr w:type="spellEnd"/>
      <w:r w:rsidRPr="00B02A0B">
        <w:t xml:space="preserve"> message store function</w:t>
      </w:r>
      <w:r>
        <w:t xml:space="preserve"> </w:t>
      </w:r>
      <w:r w:rsidRPr="00B02A0B">
        <w:t>(i.e. MCData-</w:t>
      </w:r>
      <w:r>
        <w:t>8</w:t>
      </w:r>
      <w:r w:rsidRPr="00B02A0B">
        <w:t>)</w:t>
      </w:r>
      <w:r>
        <w:t xml:space="preserve"> as well as between </w:t>
      </w:r>
      <w:r w:rsidRPr="00B02A0B">
        <w:t xml:space="preserve">the </w:t>
      </w:r>
      <w:proofErr w:type="spellStart"/>
      <w:r w:rsidRPr="00B02A0B">
        <w:t>MCData</w:t>
      </w:r>
      <w:proofErr w:type="spellEnd"/>
      <w:r w:rsidRPr="00B02A0B">
        <w:t xml:space="preserve"> message store function</w:t>
      </w:r>
      <w:r>
        <w:t xml:space="preserve"> and </w:t>
      </w:r>
      <w:r w:rsidRPr="00B02A0B">
        <w:rPr>
          <w:lang w:val="en-IN" w:eastAsia="ko-KR"/>
        </w:rPr>
        <w:t xml:space="preserve">the </w:t>
      </w:r>
      <w:proofErr w:type="spellStart"/>
      <w:r w:rsidRPr="00B02A0B">
        <w:t>MCData</w:t>
      </w:r>
      <w:proofErr w:type="spellEnd"/>
      <w:r w:rsidRPr="00B02A0B">
        <w:t xml:space="preserve"> notification server (i.e. MCData-</w:t>
      </w:r>
      <w:r>
        <w:t>11</w:t>
      </w:r>
      <w:r w:rsidRPr="00B02A0B">
        <w:t>)</w:t>
      </w:r>
      <w:r>
        <w:t xml:space="preserve"> are authenticated/</w:t>
      </w:r>
      <w:proofErr w:type="spellStart"/>
      <w:r>
        <w:t>authorizated</w:t>
      </w:r>
      <w:proofErr w:type="spellEnd"/>
      <w:r>
        <w:t xml:space="preserve">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 xml:space="preserve">Procedures defined for communication between the </w:t>
      </w:r>
      <w:proofErr w:type="spellStart"/>
      <w:r w:rsidRPr="00B02A0B">
        <w:t>MCData</w:t>
      </w:r>
      <w:proofErr w:type="spellEnd"/>
      <w:r w:rsidRPr="00B02A0B">
        <w:t xml:space="preserve"> message store client and the </w:t>
      </w:r>
      <w:proofErr w:type="spellStart"/>
      <w:r w:rsidRPr="00B02A0B">
        <w:t>MCData</w:t>
      </w:r>
      <w:proofErr w:type="spellEnd"/>
      <w:r w:rsidRPr="00B02A0B">
        <w:t xml:space="preserve"> message store function as well as the </w:t>
      </w:r>
      <w:proofErr w:type="spellStart"/>
      <w:r w:rsidRPr="00B02A0B">
        <w:t>MCData</w:t>
      </w:r>
      <w:proofErr w:type="spellEnd"/>
      <w:r w:rsidRPr="00B02A0B">
        <w:t xml:space="preserve"> server and the </w:t>
      </w:r>
      <w:proofErr w:type="spellStart"/>
      <w:r w:rsidRPr="00B02A0B">
        <w:t>MCData</w:t>
      </w:r>
      <w:proofErr w:type="spellEnd"/>
      <w:r w:rsidRPr="00B02A0B">
        <w:t xml:space="preserve">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 xml:space="preserve">Procedures defined for communication between the Message notification client and the </w:t>
      </w:r>
      <w:proofErr w:type="spellStart"/>
      <w:r w:rsidRPr="00B02A0B">
        <w:t>MCData</w:t>
      </w:r>
      <w:proofErr w:type="spellEnd"/>
      <w:r w:rsidRPr="00B02A0B">
        <w:t xml:space="preserve">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52" w:name="_Toc36108248"/>
      <w:bookmarkStart w:id="6853" w:name="_Toc44599009"/>
      <w:bookmarkStart w:id="6854" w:name="_Toc44602864"/>
      <w:bookmarkStart w:id="6855" w:name="_Toc45198041"/>
      <w:bookmarkStart w:id="6856" w:name="_Toc45696074"/>
      <w:bookmarkStart w:id="6857" w:name="_Toc51851530"/>
      <w:bookmarkStart w:id="6858" w:name="_Toc92225151"/>
      <w:bookmarkStart w:id="6859" w:name="_Toc131378986"/>
      <w:r w:rsidRPr="00B02A0B">
        <w:t>21.2</w:t>
      </w:r>
      <w:r w:rsidRPr="00B02A0B">
        <w:tab/>
      </w:r>
      <w:proofErr w:type="spellStart"/>
      <w:r w:rsidRPr="00B02A0B">
        <w:t>MCData</w:t>
      </w:r>
      <w:proofErr w:type="spellEnd"/>
      <w:r w:rsidRPr="00B02A0B">
        <w:t xml:space="preserve"> message store functions and client procedures</w:t>
      </w:r>
      <w:bookmarkEnd w:id="6852"/>
      <w:bookmarkEnd w:id="6853"/>
      <w:bookmarkEnd w:id="6854"/>
      <w:bookmarkEnd w:id="6855"/>
      <w:bookmarkEnd w:id="6856"/>
      <w:bookmarkEnd w:id="6857"/>
      <w:bookmarkEnd w:id="6858"/>
      <w:bookmarkEnd w:id="6859"/>
    </w:p>
    <w:p w14:paraId="4514C311" w14:textId="77777777" w:rsidR="005C310B" w:rsidRPr="00B02A0B" w:rsidRDefault="005C310B" w:rsidP="007D34FE">
      <w:pPr>
        <w:pStyle w:val="Heading3"/>
        <w:rPr>
          <w:rFonts w:eastAsia="SimSun"/>
        </w:rPr>
      </w:pPr>
      <w:bookmarkStart w:id="6860" w:name="_Toc36108249"/>
      <w:bookmarkStart w:id="6861" w:name="_Toc44599010"/>
      <w:bookmarkStart w:id="6862" w:name="_Toc44602865"/>
      <w:bookmarkStart w:id="6863" w:name="_Toc45198042"/>
      <w:bookmarkStart w:id="6864" w:name="_Toc45696075"/>
      <w:bookmarkStart w:id="6865" w:name="_Toc51851531"/>
      <w:bookmarkStart w:id="6866" w:name="_Toc92225152"/>
      <w:bookmarkStart w:id="6867" w:name="_Toc131378987"/>
      <w:r w:rsidRPr="00B02A0B">
        <w:t>21</w:t>
      </w:r>
      <w:r w:rsidRPr="00B02A0B">
        <w:rPr>
          <w:rFonts w:eastAsia="SimSun"/>
        </w:rPr>
        <w:t>.2.1</w:t>
      </w:r>
      <w:r w:rsidRPr="00B02A0B">
        <w:rPr>
          <w:rFonts w:eastAsia="SimSun"/>
        </w:rPr>
        <w:tab/>
        <w:t>Object retrieval procedure</w:t>
      </w:r>
      <w:bookmarkEnd w:id="6860"/>
      <w:bookmarkEnd w:id="6861"/>
      <w:bookmarkEnd w:id="6862"/>
      <w:bookmarkEnd w:id="6863"/>
      <w:bookmarkEnd w:id="6864"/>
      <w:bookmarkEnd w:id="6865"/>
      <w:bookmarkEnd w:id="6866"/>
      <w:bookmarkEnd w:id="6867"/>
    </w:p>
    <w:p w14:paraId="488C30A7" w14:textId="77777777" w:rsidR="005C310B" w:rsidRPr="00B02A0B" w:rsidRDefault="005C310B" w:rsidP="007D34FE">
      <w:pPr>
        <w:pStyle w:val="Heading4"/>
        <w:rPr>
          <w:rFonts w:eastAsia="Malgun Gothic"/>
        </w:rPr>
      </w:pPr>
      <w:bookmarkStart w:id="6868" w:name="_Toc36108250"/>
      <w:bookmarkStart w:id="6869" w:name="_Toc44599011"/>
      <w:bookmarkStart w:id="6870" w:name="_Toc44602866"/>
      <w:bookmarkStart w:id="6871" w:name="_Toc45198043"/>
      <w:bookmarkStart w:id="6872" w:name="_Toc45696076"/>
      <w:bookmarkStart w:id="6873" w:name="_Toc51851532"/>
      <w:bookmarkStart w:id="6874" w:name="_Toc92225153"/>
      <w:bookmarkStart w:id="6875" w:name="_Toc131378988"/>
      <w:r w:rsidRPr="00B02A0B">
        <w:rPr>
          <w:rFonts w:eastAsia="Malgun Gothic"/>
        </w:rPr>
        <w:t>21.2.1.1</w:t>
      </w:r>
      <w:r w:rsidRPr="00B02A0B">
        <w:rPr>
          <w:rFonts w:eastAsia="Malgun Gothic"/>
        </w:rPr>
        <w:tab/>
        <w:t>Message store client procedures</w:t>
      </w:r>
      <w:bookmarkEnd w:id="6868"/>
      <w:bookmarkEnd w:id="6869"/>
      <w:bookmarkEnd w:id="6870"/>
      <w:bookmarkEnd w:id="6871"/>
      <w:bookmarkEnd w:id="6872"/>
      <w:bookmarkEnd w:id="6873"/>
      <w:bookmarkEnd w:id="6874"/>
      <w:bookmarkEnd w:id="6875"/>
    </w:p>
    <w:p w14:paraId="45334977" w14:textId="13303150" w:rsidR="005C310B" w:rsidRPr="00B02A0B" w:rsidRDefault="005C310B" w:rsidP="005C310B">
      <w:pPr>
        <w:rPr>
          <w:lang w:val="en-US"/>
        </w:rPr>
      </w:pPr>
      <w:r w:rsidRPr="00B02A0B">
        <w:t xml:space="preserve">To retrieve the object from </w:t>
      </w:r>
      <w:proofErr w:type="spellStart"/>
      <w:r w:rsidR="00A86AA1" w:rsidRPr="00A86AA1">
        <w:t>MCData</w:t>
      </w:r>
      <w:proofErr w:type="spellEnd"/>
      <w:r w:rsidR="00A86AA1" w:rsidRPr="00A86AA1">
        <w:t xml:space="preserve">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76" w:name="_Toc36108251"/>
      <w:bookmarkStart w:id="6877" w:name="_Toc44599012"/>
      <w:bookmarkStart w:id="6878" w:name="_Toc44602867"/>
      <w:bookmarkStart w:id="6879" w:name="_Toc45198044"/>
      <w:bookmarkStart w:id="6880" w:name="_Toc45696077"/>
      <w:bookmarkStart w:id="6881" w:name="_Toc51851533"/>
      <w:bookmarkStart w:id="6882" w:name="_Toc92225154"/>
      <w:bookmarkStart w:id="6883" w:name="_Toc131378989"/>
      <w:r w:rsidRPr="00B02A0B">
        <w:rPr>
          <w:rFonts w:eastAsia="Malgun Gothic"/>
        </w:rPr>
        <w:t>21.2.1.2</w:t>
      </w:r>
      <w:r w:rsidRPr="00B02A0B">
        <w:rPr>
          <w:rFonts w:eastAsia="Malgun Gothic"/>
        </w:rPr>
        <w:tab/>
        <w:t>Message store function procedures</w:t>
      </w:r>
      <w:bookmarkEnd w:id="6876"/>
      <w:bookmarkEnd w:id="6877"/>
      <w:bookmarkEnd w:id="6878"/>
      <w:bookmarkEnd w:id="6879"/>
      <w:bookmarkEnd w:id="6880"/>
      <w:bookmarkEnd w:id="6881"/>
      <w:bookmarkEnd w:id="6882"/>
      <w:bookmarkEnd w:id="6883"/>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proofErr w:type="spellStart"/>
      <w:r w:rsidR="00A86AA1" w:rsidRPr="00B02A0B">
        <w:t>MCData</w:t>
      </w:r>
      <w:proofErr w:type="spellEnd"/>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84" w:name="_Toc36108252"/>
      <w:bookmarkStart w:id="6885" w:name="_Toc44599013"/>
      <w:bookmarkStart w:id="6886" w:name="_Toc44602868"/>
      <w:bookmarkStart w:id="6887" w:name="_Toc45198045"/>
      <w:bookmarkStart w:id="6888" w:name="_Toc45696078"/>
      <w:bookmarkStart w:id="6889" w:name="_Toc51851534"/>
      <w:bookmarkStart w:id="6890" w:name="_Toc92225155"/>
      <w:bookmarkStart w:id="6891" w:name="_Toc131378990"/>
      <w:r w:rsidRPr="00B02A0B">
        <w:rPr>
          <w:rFonts w:eastAsia="SimSun"/>
        </w:rPr>
        <w:lastRenderedPageBreak/>
        <w:t>21.2.2</w:t>
      </w:r>
      <w:r w:rsidRPr="00B02A0B">
        <w:rPr>
          <w:rFonts w:eastAsia="SimSun"/>
        </w:rPr>
        <w:tab/>
        <w:t>Object search procedure</w:t>
      </w:r>
      <w:bookmarkEnd w:id="6884"/>
      <w:bookmarkEnd w:id="6885"/>
      <w:bookmarkEnd w:id="6886"/>
      <w:bookmarkEnd w:id="6887"/>
      <w:bookmarkEnd w:id="6888"/>
      <w:bookmarkEnd w:id="6889"/>
      <w:bookmarkEnd w:id="6890"/>
      <w:bookmarkEnd w:id="6891"/>
    </w:p>
    <w:p w14:paraId="0C161E51" w14:textId="77777777" w:rsidR="005C310B" w:rsidRPr="00B02A0B" w:rsidRDefault="005C310B" w:rsidP="007D34FE">
      <w:pPr>
        <w:pStyle w:val="Heading4"/>
        <w:rPr>
          <w:rFonts w:eastAsia="Malgun Gothic"/>
        </w:rPr>
      </w:pPr>
      <w:bookmarkStart w:id="6892" w:name="_Toc36108253"/>
      <w:bookmarkStart w:id="6893" w:name="_Toc44599014"/>
      <w:bookmarkStart w:id="6894" w:name="_Toc44602869"/>
      <w:bookmarkStart w:id="6895" w:name="_Toc45198046"/>
      <w:bookmarkStart w:id="6896" w:name="_Toc45696079"/>
      <w:bookmarkStart w:id="6897" w:name="_Toc51851535"/>
      <w:bookmarkStart w:id="6898" w:name="_Toc92225156"/>
      <w:bookmarkStart w:id="6899" w:name="_Toc131378991"/>
      <w:r w:rsidRPr="00B02A0B">
        <w:rPr>
          <w:rFonts w:eastAsia="Malgun Gothic"/>
        </w:rPr>
        <w:t>21.2.2.1</w:t>
      </w:r>
      <w:r w:rsidRPr="00B02A0B">
        <w:rPr>
          <w:rFonts w:eastAsia="Malgun Gothic"/>
        </w:rPr>
        <w:tab/>
        <w:t>Message store client procedures</w:t>
      </w:r>
      <w:bookmarkEnd w:id="6892"/>
      <w:bookmarkEnd w:id="6893"/>
      <w:bookmarkEnd w:id="6894"/>
      <w:bookmarkEnd w:id="6895"/>
      <w:bookmarkEnd w:id="6896"/>
      <w:bookmarkEnd w:id="6897"/>
      <w:bookmarkEnd w:id="6898"/>
      <w:bookmarkEnd w:id="6899"/>
    </w:p>
    <w:p w14:paraId="4795C990" w14:textId="40F186FF" w:rsidR="005C310B" w:rsidRPr="00B02A0B" w:rsidRDefault="005C310B" w:rsidP="005C310B">
      <w:pPr>
        <w:rPr>
          <w:lang w:val="en-US"/>
        </w:rPr>
      </w:pPr>
      <w:r w:rsidRPr="00B02A0B">
        <w:t xml:space="preserve">To search for information about a selected set of objects in the </w:t>
      </w:r>
      <w:proofErr w:type="spellStart"/>
      <w:r w:rsidR="00A86AA1" w:rsidRPr="00B02A0B">
        <w:t>MCData</w:t>
      </w:r>
      <w:proofErr w:type="spellEnd"/>
      <w:r w:rsidR="00A86AA1" w:rsidRPr="00B02A0B">
        <w:t xml:space="preserve">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proofErr w:type="spellStart"/>
      <w:r w:rsidRPr="00B02A0B">
        <w:t>SelectionCriteria</w:t>
      </w:r>
      <w:proofErr w:type="spellEnd"/>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900" w:name="_Toc36108254"/>
      <w:bookmarkStart w:id="6901" w:name="_Toc44599015"/>
      <w:bookmarkStart w:id="6902" w:name="_Toc44602870"/>
      <w:bookmarkStart w:id="6903" w:name="_Toc45198047"/>
      <w:bookmarkStart w:id="6904" w:name="_Toc45696080"/>
      <w:bookmarkStart w:id="6905" w:name="_Toc51851536"/>
      <w:bookmarkStart w:id="6906" w:name="_Toc92225157"/>
      <w:bookmarkStart w:id="6907" w:name="_Toc131378992"/>
      <w:r w:rsidRPr="00B02A0B">
        <w:rPr>
          <w:rFonts w:eastAsia="Malgun Gothic"/>
        </w:rPr>
        <w:t>21.2.2.2</w:t>
      </w:r>
      <w:r w:rsidRPr="00B02A0B">
        <w:rPr>
          <w:rFonts w:eastAsia="Malgun Gothic"/>
        </w:rPr>
        <w:tab/>
        <w:t>Message store function procedures</w:t>
      </w:r>
      <w:bookmarkEnd w:id="6900"/>
      <w:bookmarkEnd w:id="6901"/>
      <w:bookmarkEnd w:id="6902"/>
      <w:bookmarkEnd w:id="6903"/>
      <w:bookmarkEnd w:id="6904"/>
      <w:bookmarkEnd w:id="6905"/>
      <w:bookmarkEnd w:id="6906"/>
      <w:bookmarkEnd w:id="6907"/>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 xml:space="preserve">shall generate and send an HTTP response, containing the objects matching the </w:t>
      </w:r>
      <w:proofErr w:type="spellStart"/>
      <w:r w:rsidRPr="00B02A0B">
        <w:t>SelectionCriteria</w:t>
      </w:r>
      <w:proofErr w:type="spellEnd"/>
      <w:r w:rsidRPr="00B02A0B">
        <w:t>, towards the message store client.</w:t>
      </w:r>
    </w:p>
    <w:p w14:paraId="340746E0" w14:textId="77777777" w:rsidR="005C310B" w:rsidRPr="00B02A0B" w:rsidRDefault="005C310B" w:rsidP="007D34FE">
      <w:pPr>
        <w:pStyle w:val="Heading3"/>
        <w:rPr>
          <w:rFonts w:eastAsia="SimSun"/>
        </w:rPr>
      </w:pPr>
      <w:bookmarkStart w:id="6908" w:name="_Toc36108255"/>
      <w:bookmarkStart w:id="6909" w:name="_Toc44599016"/>
      <w:bookmarkStart w:id="6910" w:name="_Toc44602871"/>
      <w:bookmarkStart w:id="6911" w:name="_Toc45198048"/>
      <w:bookmarkStart w:id="6912" w:name="_Toc45696081"/>
      <w:bookmarkStart w:id="6913" w:name="_Toc51851537"/>
      <w:bookmarkStart w:id="6914" w:name="_Toc92225158"/>
      <w:bookmarkStart w:id="6915" w:name="_Toc131378993"/>
      <w:r w:rsidRPr="00B02A0B">
        <w:rPr>
          <w:rFonts w:eastAsia="SimSun"/>
        </w:rPr>
        <w:t>21.2.3</w:t>
      </w:r>
      <w:r w:rsidRPr="00B02A0B">
        <w:rPr>
          <w:rFonts w:eastAsia="SimSun"/>
        </w:rPr>
        <w:tab/>
        <w:t>Update object(s) procedure</w:t>
      </w:r>
      <w:bookmarkEnd w:id="6908"/>
      <w:bookmarkEnd w:id="6909"/>
      <w:bookmarkEnd w:id="6910"/>
      <w:bookmarkEnd w:id="6911"/>
      <w:bookmarkEnd w:id="6912"/>
      <w:bookmarkEnd w:id="6913"/>
      <w:bookmarkEnd w:id="6914"/>
      <w:bookmarkEnd w:id="6915"/>
    </w:p>
    <w:p w14:paraId="1636D9E4" w14:textId="77777777" w:rsidR="005C310B" w:rsidRPr="00B02A0B" w:rsidRDefault="005C310B" w:rsidP="007D34FE">
      <w:pPr>
        <w:pStyle w:val="Heading4"/>
        <w:rPr>
          <w:rFonts w:eastAsia="Malgun Gothic"/>
        </w:rPr>
      </w:pPr>
      <w:bookmarkStart w:id="6916" w:name="_Toc36108256"/>
      <w:bookmarkStart w:id="6917" w:name="_Toc44599017"/>
      <w:bookmarkStart w:id="6918" w:name="_Toc44602872"/>
      <w:bookmarkStart w:id="6919" w:name="_Toc45198049"/>
      <w:bookmarkStart w:id="6920" w:name="_Toc45696082"/>
      <w:bookmarkStart w:id="6921" w:name="_Toc51851538"/>
      <w:bookmarkStart w:id="6922" w:name="_Toc92225159"/>
      <w:bookmarkStart w:id="6923" w:name="_Toc131378994"/>
      <w:r w:rsidRPr="00B02A0B">
        <w:rPr>
          <w:rFonts w:eastAsia="Malgun Gothic"/>
        </w:rPr>
        <w:t>21.2.3.1</w:t>
      </w:r>
      <w:r w:rsidRPr="00B02A0B">
        <w:rPr>
          <w:rFonts w:eastAsia="Malgun Gothic"/>
        </w:rPr>
        <w:tab/>
        <w:t>Message store client procedures</w:t>
      </w:r>
      <w:bookmarkEnd w:id="6916"/>
      <w:bookmarkEnd w:id="6917"/>
      <w:bookmarkEnd w:id="6918"/>
      <w:bookmarkEnd w:id="6919"/>
      <w:bookmarkEnd w:id="6920"/>
      <w:bookmarkEnd w:id="6921"/>
      <w:bookmarkEnd w:id="6922"/>
      <w:bookmarkEnd w:id="6923"/>
    </w:p>
    <w:p w14:paraId="5151C37D" w14:textId="52A251BC" w:rsidR="005C310B" w:rsidRPr="00B02A0B" w:rsidRDefault="005C310B" w:rsidP="005C310B">
      <w:pPr>
        <w:rPr>
          <w:lang w:val="en-US"/>
        </w:rPr>
      </w:pPr>
      <w:r w:rsidRPr="00B02A0B">
        <w:t xml:space="preserve">To update object(s) in the </w:t>
      </w:r>
      <w:proofErr w:type="spellStart"/>
      <w:r w:rsidR="00A86AA1" w:rsidRPr="00B02A0B">
        <w:t>MCData</w:t>
      </w:r>
      <w:proofErr w:type="spellEnd"/>
      <w:r w:rsidR="00A86AA1" w:rsidRPr="00B02A0B">
        <w:t xml:space="preserve">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24" w:name="_Toc36108257"/>
      <w:bookmarkStart w:id="6925" w:name="_Toc44599018"/>
      <w:bookmarkStart w:id="6926" w:name="_Toc44602873"/>
      <w:bookmarkStart w:id="6927" w:name="_Toc45198050"/>
      <w:bookmarkStart w:id="6928" w:name="_Toc45696083"/>
      <w:bookmarkStart w:id="6929" w:name="_Toc51851539"/>
      <w:bookmarkStart w:id="6930" w:name="_Toc92225160"/>
      <w:bookmarkStart w:id="6931" w:name="_Toc131378995"/>
      <w:r w:rsidRPr="00B02A0B">
        <w:rPr>
          <w:rFonts w:eastAsia="Malgun Gothic"/>
        </w:rPr>
        <w:lastRenderedPageBreak/>
        <w:t>21.2.3.2</w:t>
      </w:r>
      <w:r w:rsidRPr="00B02A0B">
        <w:rPr>
          <w:rFonts w:eastAsia="Malgun Gothic"/>
        </w:rPr>
        <w:tab/>
        <w:t>Message store function procedures</w:t>
      </w:r>
      <w:bookmarkEnd w:id="6924"/>
      <w:bookmarkEnd w:id="6925"/>
      <w:bookmarkEnd w:id="6926"/>
      <w:bookmarkEnd w:id="6927"/>
      <w:bookmarkEnd w:id="6928"/>
      <w:bookmarkEnd w:id="6929"/>
      <w:bookmarkEnd w:id="6930"/>
      <w:bookmarkEnd w:id="6931"/>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32" w:name="_Toc36108258"/>
      <w:bookmarkStart w:id="6933" w:name="_Toc44599019"/>
      <w:bookmarkStart w:id="6934" w:name="_Toc44602874"/>
      <w:bookmarkStart w:id="6935" w:name="_Toc45198051"/>
      <w:bookmarkStart w:id="6936" w:name="_Toc45696084"/>
      <w:bookmarkStart w:id="6937" w:name="_Toc51851540"/>
      <w:bookmarkStart w:id="6938" w:name="_Toc92225161"/>
      <w:bookmarkStart w:id="6939" w:name="_Toc131378996"/>
      <w:r w:rsidRPr="00B02A0B">
        <w:rPr>
          <w:rFonts w:eastAsia="SimSun"/>
        </w:rPr>
        <w:t>21.2.4</w:t>
      </w:r>
      <w:r w:rsidRPr="00B02A0B">
        <w:rPr>
          <w:rFonts w:eastAsia="SimSun"/>
        </w:rPr>
        <w:tab/>
        <w:t>Delete stored object(s) procedure</w:t>
      </w:r>
      <w:bookmarkEnd w:id="6932"/>
      <w:bookmarkEnd w:id="6933"/>
      <w:bookmarkEnd w:id="6934"/>
      <w:bookmarkEnd w:id="6935"/>
      <w:bookmarkEnd w:id="6936"/>
      <w:bookmarkEnd w:id="6937"/>
      <w:bookmarkEnd w:id="6938"/>
      <w:bookmarkEnd w:id="6939"/>
    </w:p>
    <w:p w14:paraId="4D3B74B6" w14:textId="77777777" w:rsidR="005C310B" w:rsidRPr="00B02A0B" w:rsidRDefault="005C310B" w:rsidP="007D34FE">
      <w:pPr>
        <w:pStyle w:val="Heading4"/>
        <w:rPr>
          <w:rFonts w:eastAsia="Malgun Gothic"/>
        </w:rPr>
      </w:pPr>
      <w:bookmarkStart w:id="6940" w:name="_Toc36108259"/>
      <w:bookmarkStart w:id="6941" w:name="_Toc44599020"/>
      <w:bookmarkStart w:id="6942" w:name="_Toc44602875"/>
      <w:bookmarkStart w:id="6943" w:name="_Toc45198052"/>
      <w:bookmarkStart w:id="6944" w:name="_Toc45696085"/>
      <w:bookmarkStart w:id="6945" w:name="_Toc51851541"/>
      <w:bookmarkStart w:id="6946" w:name="_Toc92225162"/>
      <w:bookmarkStart w:id="6947" w:name="_Toc131378997"/>
      <w:r w:rsidRPr="00B02A0B">
        <w:rPr>
          <w:rFonts w:eastAsia="Malgun Gothic"/>
        </w:rPr>
        <w:t>21.2.4.1</w:t>
      </w:r>
      <w:r w:rsidRPr="00B02A0B">
        <w:rPr>
          <w:rFonts w:eastAsia="Malgun Gothic"/>
        </w:rPr>
        <w:tab/>
        <w:t>Message store client procedures</w:t>
      </w:r>
      <w:bookmarkEnd w:id="6940"/>
      <w:bookmarkEnd w:id="6941"/>
      <w:bookmarkEnd w:id="6942"/>
      <w:bookmarkEnd w:id="6943"/>
      <w:bookmarkEnd w:id="6944"/>
      <w:bookmarkEnd w:id="6945"/>
      <w:bookmarkEnd w:id="6946"/>
      <w:bookmarkEnd w:id="6947"/>
    </w:p>
    <w:p w14:paraId="7CF939FD" w14:textId="40D1252C" w:rsidR="005C310B" w:rsidRPr="00B02A0B" w:rsidRDefault="005C310B" w:rsidP="005C310B">
      <w:pPr>
        <w:rPr>
          <w:lang w:val="en-US"/>
        </w:rPr>
      </w:pPr>
      <w:r w:rsidRPr="00B02A0B">
        <w:t xml:space="preserve">To delete object(s) in the </w:t>
      </w:r>
      <w:proofErr w:type="spellStart"/>
      <w:r w:rsidR="00D46933" w:rsidRPr="00B02A0B">
        <w:t>MCData</w:t>
      </w:r>
      <w:proofErr w:type="spellEnd"/>
      <w:r w:rsidR="00D46933" w:rsidRPr="00B02A0B">
        <w:t xml:space="preserve">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48" w:name="_Toc36108260"/>
      <w:bookmarkStart w:id="6949" w:name="_Toc44599021"/>
      <w:bookmarkStart w:id="6950" w:name="_Toc44602876"/>
      <w:bookmarkStart w:id="6951" w:name="_Toc45198053"/>
      <w:bookmarkStart w:id="6952" w:name="_Toc45696086"/>
      <w:bookmarkStart w:id="6953" w:name="_Toc51851542"/>
      <w:bookmarkStart w:id="6954" w:name="_Toc92225163"/>
      <w:bookmarkStart w:id="6955" w:name="_Toc131378998"/>
      <w:r w:rsidRPr="00B02A0B">
        <w:rPr>
          <w:rFonts w:eastAsia="Malgun Gothic"/>
        </w:rPr>
        <w:t>21.2.4.2</w:t>
      </w:r>
      <w:r w:rsidRPr="00B02A0B">
        <w:rPr>
          <w:rFonts w:eastAsia="Malgun Gothic"/>
        </w:rPr>
        <w:tab/>
        <w:t>Message store function procedures</w:t>
      </w:r>
      <w:bookmarkEnd w:id="6948"/>
      <w:bookmarkEnd w:id="6949"/>
      <w:bookmarkEnd w:id="6950"/>
      <w:bookmarkEnd w:id="6951"/>
      <w:bookmarkEnd w:id="6952"/>
      <w:bookmarkEnd w:id="6953"/>
      <w:bookmarkEnd w:id="6954"/>
      <w:bookmarkEnd w:id="6955"/>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 xml:space="preserve">shall validate the </w:t>
      </w:r>
      <w:proofErr w:type="spellStart"/>
      <w:r w:rsidRPr="00B02A0B">
        <w:t>MCData</w:t>
      </w:r>
      <w:proofErr w:type="spellEnd"/>
      <w:r w:rsidRPr="00B02A0B">
        <w:t xml:space="preserve">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56" w:name="_Toc36108261"/>
      <w:bookmarkStart w:id="6957" w:name="_Toc44599022"/>
      <w:bookmarkStart w:id="6958" w:name="_Toc44602877"/>
      <w:bookmarkStart w:id="6959" w:name="_Toc45198054"/>
      <w:bookmarkStart w:id="6960" w:name="_Toc45696087"/>
      <w:bookmarkStart w:id="6961" w:name="_Toc51851543"/>
      <w:bookmarkStart w:id="6962" w:name="_Toc92225164"/>
      <w:bookmarkStart w:id="6963" w:name="_Toc131378999"/>
      <w:r w:rsidRPr="00B02A0B">
        <w:rPr>
          <w:rFonts w:eastAsia="SimSun"/>
        </w:rPr>
        <w:lastRenderedPageBreak/>
        <w:t>21.2.5</w:t>
      </w:r>
      <w:r w:rsidRPr="00B02A0B">
        <w:rPr>
          <w:rFonts w:eastAsia="SimSun"/>
        </w:rPr>
        <w:tab/>
        <w:t>Void</w:t>
      </w:r>
      <w:bookmarkEnd w:id="6956"/>
      <w:bookmarkEnd w:id="6957"/>
      <w:bookmarkEnd w:id="6958"/>
      <w:bookmarkEnd w:id="6959"/>
      <w:bookmarkEnd w:id="6960"/>
      <w:bookmarkEnd w:id="6961"/>
      <w:bookmarkEnd w:id="6962"/>
      <w:bookmarkEnd w:id="6963"/>
    </w:p>
    <w:p w14:paraId="037EB4EC" w14:textId="3AA0FD64" w:rsidR="005C310B" w:rsidRPr="00B02A0B" w:rsidRDefault="005C310B" w:rsidP="007D34FE">
      <w:pPr>
        <w:pStyle w:val="Heading3"/>
        <w:rPr>
          <w:rFonts w:eastAsia="SimSun"/>
        </w:rPr>
      </w:pPr>
      <w:bookmarkStart w:id="6964" w:name="_Toc44599023"/>
      <w:bookmarkStart w:id="6965" w:name="_Toc44602878"/>
      <w:bookmarkStart w:id="6966" w:name="_Toc45198055"/>
      <w:bookmarkStart w:id="6967" w:name="_Toc45696088"/>
      <w:bookmarkStart w:id="6968" w:name="_Toc51851544"/>
      <w:bookmarkStart w:id="6969" w:name="_Toc92225165"/>
      <w:bookmarkStart w:id="6970" w:name="_Toc131379000"/>
      <w:r w:rsidRPr="00B02A0B">
        <w:rPr>
          <w:rFonts w:eastAsia="SimSun"/>
        </w:rPr>
        <w:t>21.2.5A</w:t>
      </w:r>
      <w:r w:rsidRPr="00B02A0B">
        <w:rPr>
          <w:rFonts w:eastAsia="SimSun"/>
        </w:rPr>
        <w:tab/>
        <w:t>Deposit an object</w:t>
      </w:r>
      <w:bookmarkEnd w:id="6964"/>
      <w:bookmarkEnd w:id="6965"/>
      <w:bookmarkEnd w:id="6966"/>
      <w:bookmarkEnd w:id="6967"/>
      <w:bookmarkEnd w:id="6968"/>
      <w:bookmarkEnd w:id="6969"/>
      <w:r w:rsidR="00474AC2" w:rsidRPr="00474AC2">
        <w:rPr>
          <w:rFonts w:eastAsia="SimSun"/>
        </w:rPr>
        <w:t xml:space="preserve"> </w:t>
      </w:r>
      <w:r w:rsidR="00474AC2" w:rsidRPr="00B02A0B">
        <w:rPr>
          <w:rFonts w:eastAsia="SimSun"/>
        </w:rPr>
        <w:t>procedure</w:t>
      </w:r>
      <w:bookmarkEnd w:id="6970"/>
    </w:p>
    <w:p w14:paraId="2EEF8133" w14:textId="77777777" w:rsidR="005C310B" w:rsidRPr="00B02A0B" w:rsidRDefault="005C310B" w:rsidP="007D34FE">
      <w:pPr>
        <w:pStyle w:val="Heading4"/>
        <w:rPr>
          <w:rFonts w:eastAsia="Malgun Gothic"/>
        </w:rPr>
      </w:pPr>
      <w:bookmarkStart w:id="6971" w:name="_Toc44599024"/>
      <w:bookmarkStart w:id="6972" w:name="_Toc44602879"/>
      <w:bookmarkStart w:id="6973" w:name="_Toc45198056"/>
      <w:bookmarkStart w:id="6974" w:name="_Toc45696089"/>
      <w:bookmarkStart w:id="6975" w:name="_Toc51851545"/>
      <w:bookmarkStart w:id="6976" w:name="_Toc92225166"/>
      <w:bookmarkStart w:id="6977" w:name="_Toc131379001"/>
      <w:r w:rsidRPr="00B02A0B">
        <w:rPr>
          <w:rFonts w:eastAsia="Malgun Gothic"/>
        </w:rPr>
        <w:t>21.2.5A.1</w:t>
      </w:r>
      <w:r w:rsidRPr="00B02A0B">
        <w:rPr>
          <w:rFonts w:eastAsia="Malgun Gothic"/>
        </w:rPr>
        <w:tab/>
      </w:r>
      <w:proofErr w:type="spellStart"/>
      <w:r w:rsidRPr="00B02A0B">
        <w:t>MCData</w:t>
      </w:r>
      <w:proofErr w:type="spellEnd"/>
      <w:r w:rsidRPr="00B02A0B">
        <w:t xml:space="preserve"> server</w:t>
      </w:r>
      <w:r w:rsidRPr="00B02A0B">
        <w:rPr>
          <w:rFonts w:eastAsia="Malgun Gothic"/>
        </w:rPr>
        <w:t xml:space="preserve"> procedures</w:t>
      </w:r>
      <w:bookmarkEnd w:id="6971"/>
      <w:bookmarkEnd w:id="6972"/>
      <w:bookmarkEnd w:id="6973"/>
      <w:bookmarkEnd w:id="6974"/>
      <w:bookmarkEnd w:id="6975"/>
      <w:bookmarkEnd w:id="6976"/>
      <w:bookmarkEnd w:id="6977"/>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w:t>
      </w:r>
      <w:proofErr w:type="spellStart"/>
      <w:r w:rsidRPr="00B02A0B">
        <w:rPr>
          <w:lang w:val="en-IN"/>
        </w:rPr>
        <w:t>MCData</w:t>
      </w:r>
      <w:proofErr w:type="spellEnd"/>
      <w:r w:rsidRPr="00B02A0B">
        <w:rPr>
          <w:lang w:val="en-IN"/>
        </w:rPr>
        <w:t xml:space="preserve"> user </w:t>
      </w:r>
      <w:r w:rsidRPr="00B02A0B">
        <w:t xml:space="preserve">in the </w:t>
      </w:r>
      <w:proofErr w:type="spellStart"/>
      <w:r w:rsidR="00474AC2" w:rsidRPr="00B02A0B">
        <w:rPr>
          <w:lang w:val="en-IN"/>
        </w:rPr>
        <w:t>MCData</w:t>
      </w:r>
      <w:proofErr w:type="spellEnd"/>
      <w:r w:rsidR="00474AC2" w:rsidRPr="00B02A0B">
        <w:t xml:space="preserve"> </w:t>
      </w:r>
      <w:r w:rsidRPr="00B02A0B">
        <w:t xml:space="preserve">message store, the </w:t>
      </w:r>
      <w:proofErr w:type="spellStart"/>
      <w:r w:rsidRPr="00B02A0B">
        <w:t>MCData</w:t>
      </w:r>
      <w:proofErr w:type="spellEnd"/>
      <w:r w:rsidRPr="00B02A0B">
        <w:t xml:space="preserve">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w:t>
      </w:r>
      <w:proofErr w:type="spellStart"/>
      <w:r w:rsidRPr="00B02A0B">
        <w:t>boxId</w:t>
      </w:r>
      <w:proofErr w:type="spellEnd"/>
      <w:r w:rsidRPr="00B02A0B">
        <w:t xml:space="preserve"> of the resource URL as specified in </w:t>
      </w:r>
      <w:r w:rsidRPr="00B02A0B">
        <w:rPr>
          <w:lang w:val="en-US"/>
        </w:rPr>
        <w:t>clause</w:t>
      </w:r>
      <w:r w:rsidRPr="00B02A0B">
        <w:t xml:space="preserve"> 6.1.1 of OMA-TS-REST_NetAPI_NMS-V1_0-20190528-C [66] to </w:t>
      </w:r>
      <w:proofErr w:type="spellStart"/>
      <w:r w:rsidRPr="00B02A0B">
        <w:t>MCData</w:t>
      </w:r>
      <w:proofErr w:type="spellEnd"/>
      <w:r w:rsidRPr="00B02A0B">
        <w:t xml:space="preserve"> ID which is the identity of the </w:t>
      </w:r>
      <w:proofErr w:type="spellStart"/>
      <w:r w:rsidRPr="00B02A0B">
        <w:t>MCData</w:t>
      </w:r>
      <w:proofErr w:type="spellEnd"/>
      <w:r w:rsidRPr="00B02A0B">
        <w:t xml:space="preserve">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w:t>
      </w:r>
      <w:proofErr w:type="spellStart"/>
      <w:r w:rsidRPr="00B02A0B">
        <w:t>retrieveFile</w:t>
      </w:r>
      <w:proofErr w:type="spellEnd"/>
      <w:r w:rsidRPr="00B02A0B">
        <w:t>" in the Request URI with its value set to:</w:t>
      </w:r>
    </w:p>
    <w:p w14:paraId="438C8888" w14:textId="77777777" w:rsidR="005C310B" w:rsidRPr="00B02A0B" w:rsidRDefault="005C310B" w:rsidP="005C310B">
      <w:pPr>
        <w:pStyle w:val="B3"/>
      </w:pPr>
      <w:proofErr w:type="spellStart"/>
      <w:r w:rsidRPr="00B02A0B">
        <w:t>i</w:t>
      </w:r>
      <w:proofErr w:type="spellEnd"/>
      <w:r w:rsidRPr="00B02A0B">
        <w:t>)</w:t>
      </w:r>
      <w:r w:rsidRPr="00B02A0B">
        <w:rPr>
          <w:rFonts w:eastAsia="Malgun Gothic"/>
        </w:rPr>
        <w:tab/>
      </w:r>
      <w:r w:rsidRPr="00B02A0B">
        <w:t xml:space="preserve">"No" if the </w:t>
      </w:r>
      <w:proofErr w:type="spellStart"/>
      <w:r w:rsidRPr="00B02A0B">
        <w:t>MCData</w:t>
      </w:r>
      <w:proofErr w:type="spellEnd"/>
      <w:r w:rsidRPr="00B02A0B">
        <w:t xml:space="preserve"> store is not required to retrieve the file from </w:t>
      </w:r>
      <w:proofErr w:type="spellStart"/>
      <w:r w:rsidRPr="00B02A0B">
        <w:t>MCData</w:t>
      </w:r>
      <w:proofErr w:type="spellEnd"/>
      <w:r w:rsidRPr="00B02A0B">
        <w:t xml:space="preserve">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 xml:space="preserve">"Yes" if the </w:t>
      </w:r>
      <w:proofErr w:type="spellStart"/>
      <w:r w:rsidRPr="00B02A0B">
        <w:t>MCData</w:t>
      </w:r>
      <w:proofErr w:type="spellEnd"/>
      <w:r w:rsidRPr="00B02A0B">
        <w:t xml:space="preserve"> store is required to retrieve the file from </w:t>
      </w:r>
      <w:proofErr w:type="spellStart"/>
      <w:r w:rsidRPr="00B02A0B">
        <w:t>MCData</w:t>
      </w:r>
      <w:proofErr w:type="spellEnd"/>
      <w:r w:rsidRPr="00B02A0B">
        <w:t xml:space="preserve"> content server and to store it locally in the </w:t>
      </w:r>
      <w:proofErr w:type="spellStart"/>
      <w:r w:rsidRPr="00B02A0B">
        <w:t>MCData</w:t>
      </w:r>
      <w:proofErr w:type="spellEnd"/>
      <w:r w:rsidRPr="00B02A0B">
        <w:t xml:space="preserve"> message store; and</w:t>
      </w:r>
    </w:p>
    <w:p w14:paraId="27D46C1C" w14:textId="77777777" w:rsidR="005C310B" w:rsidRPr="00B02A0B" w:rsidRDefault="005C310B" w:rsidP="005C310B">
      <w:pPr>
        <w:pStyle w:val="NO"/>
      </w:pPr>
      <w:r w:rsidRPr="00B02A0B">
        <w:t>NOTE:</w:t>
      </w:r>
      <w:r w:rsidRPr="00B02A0B">
        <w:tab/>
        <w:t xml:space="preserve">Including the </w:t>
      </w:r>
      <w:proofErr w:type="spellStart"/>
      <w:r w:rsidRPr="00B02A0B">
        <w:t>retrieveFile</w:t>
      </w:r>
      <w:proofErr w:type="spellEnd"/>
      <w:r w:rsidRPr="00B02A0B">
        <w:t xml:space="preserve"> query parameter with the value "Yes" is the same as if the </w:t>
      </w:r>
      <w:proofErr w:type="spellStart"/>
      <w:r w:rsidRPr="00B02A0B">
        <w:t>retrieveFile</w:t>
      </w:r>
      <w:proofErr w:type="spellEnd"/>
      <w:r w:rsidRPr="00B02A0B">
        <w:t xml:space="preserv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 xml:space="preserve">Upon receipt of an HTTP response, the </w:t>
      </w:r>
      <w:proofErr w:type="spellStart"/>
      <w:r w:rsidRPr="00B02A0B">
        <w:t>MCData</w:t>
      </w:r>
      <w:proofErr w:type="spellEnd"/>
      <w:r w:rsidRPr="00B02A0B">
        <w:t xml:space="preserve">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78" w:name="_Toc44599025"/>
      <w:bookmarkStart w:id="6979" w:name="_Toc44602880"/>
      <w:bookmarkStart w:id="6980" w:name="_Toc45198057"/>
      <w:bookmarkStart w:id="6981" w:name="_Toc45696090"/>
      <w:bookmarkStart w:id="6982" w:name="_Toc51851546"/>
      <w:bookmarkStart w:id="6983" w:name="_Toc92225167"/>
      <w:bookmarkStart w:id="6984" w:name="_Toc131379002"/>
      <w:r w:rsidRPr="00B02A0B">
        <w:rPr>
          <w:rFonts w:eastAsia="Malgun Gothic"/>
        </w:rPr>
        <w:t>21.2.5A.2</w:t>
      </w:r>
      <w:r w:rsidRPr="00B02A0B">
        <w:rPr>
          <w:rFonts w:eastAsia="Malgun Gothic"/>
        </w:rPr>
        <w:tab/>
        <w:t>Message store function procedures</w:t>
      </w:r>
      <w:bookmarkEnd w:id="6978"/>
      <w:bookmarkEnd w:id="6979"/>
      <w:bookmarkEnd w:id="6980"/>
      <w:bookmarkEnd w:id="6981"/>
      <w:bookmarkEnd w:id="6982"/>
      <w:bookmarkEnd w:id="6983"/>
      <w:bookmarkEnd w:id="6984"/>
    </w:p>
    <w:p w14:paraId="1E7106D1" w14:textId="7BEFA729" w:rsidR="005C310B" w:rsidRPr="00B02A0B" w:rsidRDefault="005C310B" w:rsidP="005C310B">
      <w:r w:rsidRPr="00B02A0B">
        <w:t xml:space="preserve">Upon receipt of </w:t>
      </w:r>
      <w:r w:rsidR="00474AC2">
        <w:t>the</w:t>
      </w:r>
      <w:r w:rsidRPr="00B02A0B">
        <w:t xml:space="preserve"> HTTP POST request from </w:t>
      </w:r>
      <w:proofErr w:type="spellStart"/>
      <w:r w:rsidRPr="00B02A0B">
        <w:t>MCData</w:t>
      </w:r>
      <w:proofErr w:type="spellEnd"/>
      <w:r w:rsidRPr="00B02A0B">
        <w:t xml:space="preserve"> server, as per clause 21.2.5A.1, with a Request-URI identifying a resource on the </w:t>
      </w:r>
      <w:proofErr w:type="spellStart"/>
      <w:r w:rsidR="00474AC2" w:rsidRPr="00B02A0B">
        <w:t>MCData</w:t>
      </w:r>
      <w:proofErr w:type="spellEnd"/>
      <w:r w:rsidR="00474AC2" w:rsidRPr="00B02A0B">
        <w:t xml:space="preserve">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proofErr w:type="spellStart"/>
      <w:r w:rsidRPr="00B02A0B">
        <w:t>i</w:t>
      </w:r>
      <w:proofErr w:type="spellEnd"/>
      <w:r w:rsidRPr="00B02A0B">
        <w:t>)</w:t>
      </w:r>
      <w:r w:rsidRPr="00B02A0B">
        <w:tab/>
      </w:r>
      <w:r w:rsidRPr="00B02A0B">
        <w:rPr>
          <w:rFonts w:eastAsia="Malgun Gothic"/>
          <w:lang w:val="en-US"/>
        </w:rPr>
        <w:t xml:space="preserve">if the query parameter </w:t>
      </w:r>
      <w:r w:rsidRPr="00B02A0B">
        <w:t>"</w:t>
      </w:r>
      <w:proofErr w:type="spellStart"/>
      <w:r w:rsidRPr="00B02A0B">
        <w:t>retrieveFile</w:t>
      </w:r>
      <w:proofErr w:type="spellEnd"/>
      <w:r w:rsidRPr="00B02A0B">
        <w:t xml:space="preserve">" is set to "Yes" or if it is absent from the request URI, the message store function shall retrieve the file pointed to by the object's </w:t>
      </w:r>
      <w:proofErr w:type="spellStart"/>
      <w:r w:rsidRPr="00B02A0B">
        <w:t>payloadPart</w:t>
      </w:r>
      <w:proofErr w:type="spellEnd"/>
      <w:r w:rsidRPr="00B02A0B">
        <w:t xml:space="preserve"> URL(carried within the HTTP POST request body), store the file in the user's message storage area and update the object's </w:t>
      </w:r>
      <w:proofErr w:type="spellStart"/>
      <w:r w:rsidRPr="00B02A0B">
        <w:t>payloadPart</w:t>
      </w:r>
      <w:proofErr w:type="spellEnd"/>
      <w:r w:rsidRPr="00B02A0B">
        <w:t xml:space="preserve"> URL accordingly; and</w:t>
      </w:r>
    </w:p>
    <w:p w14:paraId="69E3D0B2" w14:textId="77777777" w:rsidR="005C310B" w:rsidRPr="00B02A0B" w:rsidRDefault="005C310B" w:rsidP="005C310B">
      <w:pPr>
        <w:pStyle w:val="B1"/>
      </w:pPr>
      <w:r w:rsidRPr="00B02A0B">
        <w:t>3)</w:t>
      </w:r>
      <w:r w:rsidRPr="00B02A0B">
        <w:tab/>
        <w:t xml:space="preserve">shall generate and send the HTTP response towards the </w:t>
      </w:r>
      <w:proofErr w:type="spellStart"/>
      <w:r w:rsidRPr="00B02A0B">
        <w:t>MCData</w:t>
      </w:r>
      <w:proofErr w:type="spellEnd"/>
      <w:r w:rsidRPr="00B02A0B">
        <w:t xml:space="preserve">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85" w:name="_Toc36108262"/>
      <w:bookmarkStart w:id="6986" w:name="_Toc44599026"/>
      <w:bookmarkStart w:id="6987" w:name="_Toc44602881"/>
      <w:bookmarkStart w:id="6988" w:name="_Toc45198058"/>
      <w:bookmarkStart w:id="6989" w:name="_Toc45696091"/>
      <w:bookmarkStart w:id="6990" w:name="_Toc51851547"/>
      <w:bookmarkStart w:id="6991" w:name="_Toc92225168"/>
      <w:bookmarkStart w:id="6992" w:name="_Toc131379003"/>
      <w:r w:rsidRPr="00B02A0B">
        <w:rPr>
          <w:rFonts w:eastAsia="SimSun"/>
        </w:rPr>
        <w:lastRenderedPageBreak/>
        <w:t>21.2.6</w:t>
      </w:r>
      <w:r w:rsidRPr="00B02A0B">
        <w:rPr>
          <w:rFonts w:eastAsia="SimSun"/>
        </w:rPr>
        <w:tab/>
        <w:t>Object and folder copy procedure</w:t>
      </w:r>
      <w:bookmarkEnd w:id="6985"/>
      <w:bookmarkEnd w:id="6986"/>
      <w:bookmarkEnd w:id="6987"/>
      <w:bookmarkEnd w:id="6988"/>
      <w:bookmarkEnd w:id="6989"/>
      <w:bookmarkEnd w:id="6990"/>
      <w:bookmarkEnd w:id="6991"/>
      <w:bookmarkEnd w:id="6992"/>
    </w:p>
    <w:p w14:paraId="5BC2798B" w14:textId="77777777" w:rsidR="005C310B" w:rsidRPr="00B02A0B" w:rsidRDefault="005C310B" w:rsidP="007D34FE">
      <w:pPr>
        <w:pStyle w:val="Heading4"/>
        <w:rPr>
          <w:rFonts w:eastAsia="Malgun Gothic"/>
        </w:rPr>
      </w:pPr>
      <w:bookmarkStart w:id="6993" w:name="_Toc36108263"/>
      <w:bookmarkStart w:id="6994" w:name="_Toc44599027"/>
      <w:bookmarkStart w:id="6995" w:name="_Toc44602882"/>
      <w:bookmarkStart w:id="6996" w:name="_Toc45198059"/>
      <w:bookmarkStart w:id="6997" w:name="_Toc45696092"/>
      <w:bookmarkStart w:id="6998" w:name="_Toc51851548"/>
      <w:bookmarkStart w:id="6999" w:name="_Toc92225169"/>
      <w:bookmarkStart w:id="7000" w:name="_Toc131379004"/>
      <w:r w:rsidRPr="00B02A0B">
        <w:rPr>
          <w:rFonts w:eastAsia="Malgun Gothic"/>
        </w:rPr>
        <w:t>21.2.6.1</w:t>
      </w:r>
      <w:r w:rsidRPr="00B02A0B">
        <w:rPr>
          <w:rFonts w:eastAsia="Malgun Gothic"/>
        </w:rPr>
        <w:tab/>
        <w:t>Message store client procedures</w:t>
      </w:r>
      <w:bookmarkEnd w:id="6993"/>
      <w:bookmarkEnd w:id="6994"/>
      <w:bookmarkEnd w:id="6995"/>
      <w:bookmarkEnd w:id="6996"/>
      <w:bookmarkEnd w:id="6997"/>
      <w:bookmarkEnd w:id="6998"/>
      <w:bookmarkEnd w:id="6999"/>
      <w:bookmarkEnd w:id="7000"/>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proofErr w:type="spellStart"/>
      <w:r w:rsidR="00474AC2" w:rsidRPr="00B02A0B">
        <w:t>MCData</w:t>
      </w:r>
      <w:proofErr w:type="spellEnd"/>
      <w:r w:rsidR="00474AC2" w:rsidRPr="00B02A0B">
        <w:t xml:space="preserve">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001" w:name="_Toc36108264"/>
      <w:bookmarkStart w:id="7002" w:name="_Toc44599028"/>
      <w:bookmarkStart w:id="7003" w:name="_Toc44602883"/>
      <w:bookmarkStart w:id="7004" w:name="_Toc45198060"/>
      <w:bookmarkStart w:id="7005" w:name="_Toc45696093"/>
      <w:bookmarkStart w:id="7006" w:name="_Toc51851549"/>
      <w:bookmarkStart w:id="7007" w:name="_Toc92225170"/>
      <w:bookmarkStart w:id="7008" w:name="_Toc131379005"/>
      <w:r w:rsidRPr="00B02A0B">
        <w:rPr>
          <w:rFonts w:eastAsia="Malgun Gothic"/>
        </w:rPr>
        <w:t>21.2.6.2</w:t>
      </w:r>
      <w:r w:rsidRPr="00B02A0B">
        <w:rPr>
          <w:rFonts w:eastAsia="Malgun Gothic"/>
        </w:rPr>
        <w:tab/>
        <w:t>Message store function procedures</w:t>
      </w:r>
      <w:bookmarkEnd w:id="7001"/>
      <w:bookmarkEnd w:id="7002"/>
      <w:bookmarkEnd w:id="7003"/>
      <w:bookmarkEnd w:id="7004"/>
      <w:bookmarkEnd w:id="7005"/>
      <w:bookmarkEnd w:id="7006"/>
      <w:bookmarkEnd w:id="7007"/>
      <w:bookmarkEnd w:id="7008"/>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009" w:name="_Toc36108265"/>
      <w:bookmarkStart w:id="7010" w:name="_Toc44599029"/>
      <w:bookmarkStart w:id="7011" w:name="_Toc44602884"/>
      <w:bookmarkStart w:id="7012" w:name="_Toc45198061"/>
      <w:bookmarkStart w:id="7013" w:name="_Toc45696094"/>
      <w:bookmarkStart w:id="7014" w:name="_Toc51851550"/>
      <w:bookmarkStart w:id="7015" w:name="_Toc92225171"/>
      <w:bookmarkStart w:id="7016" w:name="_Toc131379006"/>
      <w:r w:rsidRPr="00B02A0B">
        <w:rPr>
          <w:rFonts w:eastAsia="SimSun"/>
        </w:rPr>
        <w:t>21.2.7</w:t>
      </w:r>
      <w:r w:rsidRPr="00B02A0B">
        <w:rPr>
          <w:rFonts w:eastAsia="SimSun"/>
        </w:rPr>
        <w:tab/>
        <w:t>Deleting a folder procedure</w:t>
      </w:r>
      <w:bookmarkEnd w:id="7009"/>
      <w:bookmarkEnd w:id="7010"/>
      <w:bookmarkEnd w:id="7011"/>
      <w:bookmarkEnd w:id="7012"/>
      <w:bookmarkEnd w:id="7013"/>
      <w:bookmarkEnd w:id="7014"/>
      <w:bookmarkEnd w:id="7015"/>
      <w:bookmarkEnd w:id="7016"/>
    </w:p>
    <w:p w14:paraId="431860CB" w14:textId="77777777" w:rsidR="005C310B" w:rsidRPr="00B02A0B" w:rsidRDefault="005C310B" w:rsidP="007D34FE">
      <w:pPr>
        <w:pStyle w:val="Heading4"/>
        <w:rPr>
          <w:rFonts w:eastAsia="Malgun Gothic"/>
        </w:rPr>
      </w:pPr>
      <w:bookmarkStart w:id="7017" w:name="_Toc36108266"/>
      <w:bookmarkStart w:id="7018" w:name="_Toc44599030"/>
      <w:bookmarkStart w:id="7019" w:name="_Toc44602885"/>
      <w:bookmarkStart w:id="7020" w:name="_Toc45198062"/>
      <w:bookmarkStart w:id="7021" w:name="_Toc45696095"/>
      <w:bookmarkStart w:id="7022" w:name="_Toc51851551"/>
      <w:bookmarkStart w:id="7023" w:name="_Toc92225172"/>
      <w:bookmarkStart w:id="7024" w:name="_Toc20215929"/>
      <w:bookmarkStart w:id="7025" w:name="_Toc27496485"/>
      <w:bookmarkStart w:id="7026" w:name="_Toc131379007"/>
      <w:r w:rsidRPr="00B02A0B">
        <w:rPr>
          <w:rFonts w:eastAsia="Malgun Gothic"/>
        </w:rPr>
        <w:t>21.2.7.1</w:t>
      </w:r>
      <w:r w:rsidRPr="00B02A0B">
        <w:rPr>
          <w:rFonts w:eastAsia="Malgun Gothic"/>
        </w:rPr>
        <w:tab/>
        <w:t>Message store client procedures</w:t>
      </w:r>
      <w:bookmarkEnd w:id="7017"/>
      <w:bookmarkEnd w:id="7018"/>
      <w:bookmarkEnd w:id="7019"/>
      <w:bookmarkEnd w:id="7020"/>
      <w:bookmarkEnd w:id="7021"/>
      <w:bookmarkEnd w:id="7022"/>
      <w:bookmarkEnd w:id="7023"/>
      <w:bookmarkEnd w:id="7026"/>
    </w:p>
    <w:p w14:paraId="194621EB" w14:textId="561A462A" w:rsidR="005C310B" w:rsidRPr="00B02A0B" w:rsidRDefault="005C310B" w:rsidP="005C310B">
      <w:pPr>
        <w:rPr>
          <w:lang w:val="en-US"/>
        </w:rPr>
      </w:pPr>
      <w:r w:rsidRPr="00B02A0B">
        <w:t xml:space="preserve">To delete a folder in </w:t>
      </w:r>
      <w:r w:rsidR="00474AC2">
        <w:t xml:space="preserve">the </w:t>
      </w:r>
      <w:proofErr w:type="spellStart"/>
      <w:r w:rsidR="00474AC2" w:rsidRPr="00B02A0B">
        <w:t>MCData</w:t>
      </w:r>
      <w:proofErr w:type="spellEnd"/>
      <w:r w:rsidR="00474AC2" w:rsidRPr="00B02A0B">
        <w:t xml:space="preserve">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27" w:name="_Toc36108267"/>
      <w:bookmarkStart w:id="7028" w:name="_Toc44599031"/>
      <w:bookmarkStart w:id="7029" w:name="_Toc44602886"/>
      <w:bookmarkStart w:id="7030" w:name="_Toc45198063"/>
      <w:bookmarkStart w:id="7031" w:name="_Toc45696096"/>
      <w:bookmarkStart w:id="7032" w:name="_Toc51851552"/>
      <w:bookmarkStart w:id="7033" w:name="_Toc92225173"/>
    </w:p>
    <w:p w14:paraId="222BE355" w14:textId="2D6C14E2" w:rsidR="005C310B" w:rsidRPr="00B02A0B" w:rsidRDefault="005C310B" w:rsidP="007D34FE">
      <w:pPr>
        <w:pStyle w:val="Heading4"/>
        <w:rPr>
          <w:rFonts w:eastAsia="Malgun Gothic"/>
        </w:rPr>
      </w:pPr>
      <w:bookmarkStart w:id="7034" w:name="_Toc131379008"/>
      <w:r w:rsidRPr="00B02A0B">
        <w:rPr>
          <w:rFonts w:eastAsia="Malgun Gothic"/>
        </w:rPr>
        <w:t>21.2.7.2</w:t>
      </w:r>
      <w:r w:rsidRPr="00B02A0B">
        <w:rPr>
          <w:rFonts w:eastAsia="Malgun Gothic"/>
        </w:rPr>
        <w:tab/>
        <w:t>Message store function procedures</w:t>
      </w:r>
      <w:bookmarkEnd w:id="7027"/>
      <w:bookmarkEnd w:id="7028"/>
      <w:bookmarkEnd w:id="7029"/>
      <w:bookmarkEnd w:id="7030"/>
      <w:bookmarkEnd w:id="7031"/>
      <w:bookmarkEnd w:id="7032"/>
      <w:bookmarkEnd w:id="7033"/>
      <w:bookmarkEnd w:id="7034"/>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35" w:name="_Toc36108268"/>
      <w:bookmarkStart w:id="7036" w:name="_Toc44599032"/>
      <w:bookmarkStart w:id="7037" w:name="_Toc44602887"/>
      <w:bookmarkStart w:id="7038" w:name="_Toc45198064"/>
      <w:bookmarkStart w:id="7039" w:name="_Toc45696097"/>
      <w:bookmarkStart w:id="7040" w:name="_Toc51851553"/>
      <w:bookmarkStart w:id="7041" w:name="_Toc92225174"/>
      <w:bookmarkStart w:id="7042" w:name="_Toc131379009"/>
      <w:r w:rsidRPr="00B02A0B">
        <w:t>21</w:t>
      </w:r>
      <w:r w:rsidRPr="00B02A0B">
        <w:rPr>
          <w:rFonts w:eastAsia="SimSun"/>
        </w:rPr>
        <w:t>.2.8</w:t>
      </w:r>
      <w:r w:rsidRPr="00B02A0B">
        <w:rPr>
          <w:rFonts w:eastAsia="SimSun"/>
        </w:rPr>
        <w:tab/>
        <w:t>Create a folder procedure</w:t>
      </w:r>
      <w:bookmarkEnd w:id="7035"/>
      <w:bookmarkEnd w:id="7036"/>
      <w:bookmarkEnd w:id="7037"/>
      <w:bookmarkEnd w:id="7038"/>
      <w:bookmarkEnd w:id="7039"/>
      <w:bookmarkEnd w:id="7040"/>
      <w:bookmarkEnd w:id="7041"/>
      <w:bookmarkEnd w:id="7042"/>
    </w:p>
    <w:p w14:paraId="3893439A" w14:textId="77777777" w:rsidR="005C310B" w:rsidRPr="00B02A0B" w:rsidRDefault="005C310B" w:rsidP="007D34FE">
      <w:pPr>
        <w:pStyle w:val="Heading4"/>
        <w:rPr>
          <w:rFonts w:eastAsia="Malgun Gothic"/>
        </w:rPr>
      </w:pPr>
      <w:bookmarkStart w:id="7043" w:name="_Toc36108269"/>
      <w:bookmarkStart w:id="7044" w:name="_Toc44599033"/>
      <w:bookmarkStart w:id="7045" w:name="_Toc44602888"/>
      <w:bookmarkStart w:id="7046" w:name="_Toc45198065"/>
      <w:bookmarkStart w:id="7047" w:name="_Toc45696098"/>
      <w:bookmarkStart w:id="7048" w:name="_Toc51851554"/>
      <w:bookmarkStart w:id="7049" w:name="_Toc92225175"/>
      <w:bookmarkStart w:id="7050" w:name="_Toc131379010"/>
      <w:r w:rsidRPr="00B02A0B">
        <w:rPr>
          <w:rFonts w:eastAsia="Malgun Gothic"/>
        </w:rPr>
        <w:t>21.2.8.1</w:t>
      </w:r>
      <w:r w:rsidRPr="00B02A0B">
        <w:rPr>
          <w:rFonts w:eastAsia="Malgun Gothic"/>
        </w:rPr>
        <w:tab/>
        <w:t>Message store client procedures</w:t>
      </w:r>
      <w:bookmarkEnd w:id="7043"/>
      <w:bookmarkEnd w:id="7044"/>
      <w:bookmarkEnd w:id="7045"/>
      <w:bookmarkEnd w:id="7046"/>
      <w:bookmarkEnd w:id="7047"/>
      <w:bookmarkEnd w:id="7048"/>
      <w:bookmarkEnd w:id="7049"/>
      <w:bookmarkEnd w:id="7050"/>
    </w:p>
    <w:p w14:paraId="0495434A" w14:textId="0879EF95" w:rsidR="005C310B" w:rsidRPr="00B02A0B" w:rsidRDefault="005C310B" w:rsidP="005C310B">
      <w:pPr>
        <w:rPr>
          <w:lang w:val="en-US"/>
        </w:rPr>
      </w:pPr>
      <w:r w:rsidRPr="00B02A0B">
        <w:t xml:space="preserve">To create a folder in </w:t>
      </w:r>
      <w:r w:rsidR="00E916B3" w:rsidRPr="00E916B3">
        <w:t xml:space="preserve">the </w:t>
      </w:r>
      <w:proofErr w:type="spellStart"/>
      <w:r w:rsidR="00E916B3" w:rsidRPr="00E916B3">
        <w:t>MCData</w:t>
      </w:r>
      <w:proofErr w:type="spellEnd"/>
      <w:r w:rsidR="00E916B3" w:rsidRPr="00E916B3">
        <w:t xml:space="preserve">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51" w:name="_Toc36108270"/>
      <w:bookmarkStart w:id="7052" w:name="_Toc44599034"/>
      <w:bookmarkStart w:id="7053" w:name="_Toc44602889"/>
      <w:bookmarkStart w:id="7054" w:name="_Toc45198066"/>
      <w:bookmarkStart w:id="7055" w:name="_Toc45696099"/>
      <w:bookmarkStart w:id="7056" w:name="_Toc51851555"/>
      <w:bookmarkStart w:id="7057" w:name="_Toc92225176"/>
      <w:bookmarkStart w:id="7058" w:name="_Toc131379011"/>
      <w:r w:rsidRPr="00B02A0B">
        <w:rPr>
          <w:rFonts w:eastAsia="Malgun Gothic"/>
        </w:rPr>
        <w:t>21.2.8.2</w:t>
      </w:r>
      <w:r w:rsidRPr="00B02A0B">
        <w:rPr>
          <w:rFonts w:eastAsia="Malgun Gothic"/>
        </w:rPr>
        <w:tab/>
        <w:t>Message store function procedures</w:t>
      </w:r>
      <w:bookmarkEnd w:id="7051"/>
      <w:bookmarkEnd w:id="7052"/>
      <w:bookmarkEnd w:id="7053"/>
      <w:bookmarkEnd w:id="7054"/>
      <w:bookmarkEnd w:id="7055"/>
      <w:bookmarkEnd w:id="7056"/>
      <w:bookmarkEnd w:id="7057"/>
      <w:bookmarkEnd w:id="7058"/>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59" w:name="_Toc36108271"/>
      <w:bookmarkStart w:id="7060" w:name="_Toc44599035"/>
      <w:bookmarkStart w:id="7061" w:name="_Toc44602890"/>
      <w:bookmarkStart w:id="7062" w:name="_Toc45198067"/>
      <w:bookmarkStart w:id="7063" w:name="_Toc45696100"/>
      <w:bookmarkStart w:id="7064" w:name="_Toc51851556"/>
      <w:bookmarkStart w:id="7065" w:name="_Toc92225177"/>
      <w:bookmarkStart w:id="7066" w:name="_Toc131379012"/>
      <w:r w:rsidRPr="00B02A0B">
        <w:rPr>
          <w:rFonts w:eastAsia="SimSun"/>
        </w:rPr>
        <w:t>21.2.9</w:t>
      </w:r>
      <w:r w:rsidRPr="00B02A0B">
        <w:rPr>
          <w:rFonts w:eastAsia="SimSun"/>
        </w:rPr>
        <w:tab/>
      </w:r>
      <w:bookmarkEnd w:id="7059"/>
      <w:r w:rsidRPr="00B02A0B">
        <w:rPr>
          <w:rFonts w:eastAsia="SimSun"/>
        </w:rPr>
        <w:t>void</w:t>
      </w:r>
      <w:bookmarkEnd w:id="7060"/>
      <w:bookmarkEnd w:id="7061"/>
      <w:bookmarkEnd w:id="7062"/>
      <w:bookmarkEnd w:id="7063"/>
      <w:bookmarkEnd w:id="7064"/>
      <w:bookmarkEnd w:id="7065"/>
      <w:bookmarkEnd w:id="7066"/>
    </w:p>
    <w:p w14:paraId="39C65E30" w14:textId="77777777" w:rsidR="005C310B" w:rsidRPr="00B02A0B" w:rsidRDefault="005C310B" w:rsidP="007D34FE">
      <w:pPr>
        <w:pStyle w:val="Heading3"/>
        <w:rPr>
          <w:rFonts w:eastAsia="SimSun"/>
        </w:rPr>
      </w:pPr>
      <w:bookmarkStart w:id="7067" w:name="_Toc36108274"/>
      <w:bookmarkStart w:id="7068" w:name="_Toc44599036"/>
      <w:bookmarkStart w:id="7069" w:name="_Toc44602891"/>
      <w:bookmarkStart w:id="7070" w:name="_Toc45198068"/>
      <w:bookmarkStart w:id="7071" w:name="_Toc45696101"/>
      <w:bookmarkStart w:id="7072" w:name="_Toc51851557"/>
      <w:bookmarkStart w:id="7073" w:name="_Toc92225178"/>
      <w:bookmarkStart w:id="7074" w:name="_Toc131379013"/>
      <w:r w:rsidRPr="00B02A0B">
        <w:rPr>
          <w:rFonts w:eastAsia="SimSun"/>
        </w:rPr>
        <w:t>21.2.10</w:t>
      </w:r>
      <w:r w:rsidRPr="00B02A0B">
        <w:rPr>
          <w:rFonts w:eastAsia="SimSun"/>
        </w:rPr>
        <w:tab/>
        <w:t>Moving object(s) and folder(s) procedure</w:t>
      </w:r>
      <w:bookmarkEnd w:id="7067"/>
      <w:bookmarkEnd w:id="7068"/>
      <w:bookmarkEnd w:id="7069"/>
      <w:bookmarkEnd w:id="7070"/>
      <w:bookmarkEnd w:id="7071"/>
      <w:bookmarkEnd w:id="7072"/>
      <w:bookmarkEnd w:id="7073"/>
      <w:bookmarkEnd w:id="7074"/>
    </w:p>
    <w:p w14:paraId="0A182DFC" w14:textId="77777777" w:rsidR="005C310B" w:rsidRPr="00B02A0B" w:rsidRDefault="005C310B" w:rsidP="007D34FE">
      <w:pPr>
        <w:pStyle w:val="Heading4"/>
        <w:rPr>
          <w:rFonts w:eastAsia="Malgun Gothic"/>
        </w:rPr>
      </w:pPr>
      <w:bookmarkStart w:id="7075" w:name="_Toc36108275"/>
      <w:bookmarkStart w:id="7076" w:name="_Toc44599037"/>
      <w:bookmarkStart w:id="7077" w:name="_Toc44602892"/>
      <w:bookmarkStart w:id="7078" w:name="_Toc45198069"/>
      <w:bookmarkStart w:id="7079" w:name="_Toc45696102"/>
      <w:bookmarkStart w:id="7080" w:name="_Toc51851558"/>
      <w:bookmarkStart w:id="7081" w:name="_Toc92225179"/>
      <w:bookmarkStart w:id="7082" w:name="_Toc131379014"/>
      <w:r w:rsidRPr="00B02A0B">
        <w:rPr>
          <w:rFonts w:eastAsia="Malgun Gothic"/>
        </w:rPr>
        <w:t>21.2.10.1</w:t>
      </w:r>
      <w:r w:rsidRPr="00B02A0B">
        <w:rPr>
          <w:rFonts w:eastAsia="Malgun Gothic"/>
        </w:rPr>
        <w:tab/>
        <w:t>Message store client procedures</w:t>
      </w:r>
      <w:bookmarkEnd w:id="7075"/>
      <w:bookmarkEnd w:id="7076"/>
      <w:bookmarkEnd w:id="7077"/>
      <w:bookmarkEnd w:id="7078"/>
      <w:bookmarkEnd w:id="7079"/>
      <w:bookmarkEnd w:id="7080"/>
      <w:bookmarkEnd w:id="7081"/>
      <w:bookmarkEnd w:id="7082"/>
    </w:p>
    <w:p w14:paraId="5CA8C827" w14:textId="498D3BBE" w:rsidR="005C310B" w:rsidRPr="00B02A0B" w:rsidRDefault="005C310B" w:rsidP="005C310B">
      <w:pPr>
        <w:rPr>
          <w:lang w:val="en-US"/>
        </w:rPr>
      </w:pPr>
      <w:r w:rsidRPr="00B02A0B">
        <w:t xml:space="preserve">To move object(s) and/or folder(s) to a destination folder in the </w:t>
      </w:r>
      <w:proofErr w:type="spellStart"/>
      <w:r w:rsidR="00E916B3" w:rsidRPr="00B02A0B">
        <w:t>MCData</w:t>
      </w:r>
      <w:proofErr w:type="spellEnd"/>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83" w:name="_Toc36108276"/>
      <w:bookmarkStart w:id="7084" w:name="_Toc44599038"/>
      <w:bookmarkStart w:id="7085" w:name="_Toc44602893"/>
      <w:bookmarkStart w:id="7086" w:name="_Toc45198070"/>
      <w:bookmarkStart w:id="7087" w:name="_Toc45696103"/>
      <w:bookmarkStart w:id="7088" w:name="_Toc51851559"/>
      <w:bookmarkStart w:id="7089" w:name="_Toc92225180"/>
      <w:bookmarkStart w:id="7090" w:name="_Toc131379015"/>
      <w:r w:rsidRPr="00B02A0B">
        <w:rPr>
          <w:rFonts w:eastAsia="Malgun Gothic"/>
        </w:rPr>
        <w:t>21.2.10.2</w:t>
      </w:r>
      <w:r w:rsidRPr="00B02A0B">
        <w:rPr>
          <w:rFonts w:eastAsia="Malgun Gothic"/>
        </w:rPr>
        <w:tab/>
        <w:t>Message store function procedures</w:t>
      </w:r>
      <w:bookmarkEnd w:id="7083"/>
      <w:bookmarkEnd w:id="7084"/>
      <w:bookmarkEnd w:id="7085"/>
      <w:bookmarkEnd w:id="7086"/>
      <w:bookmarkEnd w:id="7087"/>
      <w:bookmarkEnd w:id="7088"/>
      <w:bookmarkEnd w:id="7089"/>
      <w:bookmarkEnd w:id="7090"/>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91" w:name="_Toc36108277"/>
      <w:bookmarkStart w:id="7092" w:name="_Toc44599039"/>
      <w:bookmarkStart w:id="7093" w:name="_Toc44602894"/>
      <w:bookmarkStart w:id="7094" w:name="_Toc45198071"/>
      <w:bookmarkStart w:id="7095" w:name="_Toc45696104"/>
      <w:bookmarkStart w:id="7096" w:name="_Toc51851560"/>
      <w:bookmarkStart w:id="7097" w:name="_Toc92225181"/>
      <w:bookmarkStart w:id="7098" w:name="_Toc131379016"/>
      <w:r w:rsidRPr="00B02A0B">
        <w:rPr>
          <w:rFonts w:eastAsia="SimSun"/>
        </w:rPr>
        <w:t>21.2.11</w:t>
      </w:r>
      <w:r w:rsidRPr="00B02A0B">
        <w:rPr>
          <w:rFonts w:eastAsia="SimSun"/>
        </w:rPr>
        <w:tab/>
        <w:t>Folder search procedure</w:t>
      </w:r>
      <w:bookmarkEnd w:id="7091"/>
      <w:bookmarkEnd w:id="7092"/>
      <w:bookmarkEnd w:id="7093"/>
      <w:bookmarkEnd w:id="7094"/>
      <w:bookmarkEnd w:id="7095"/>
      <w:bookmarkEnd w:id="7096"/>
      <w:bookmarkEnd w:id="7097"/>
      <w:bookmarkEnd w:id="7098"/>
    </w:p>
    <w:p w14:paraId="3C7E9DC3" w14:textId="77777777" w:rsidR="005C310B" w:rsidRPr="00B02A0B" w:rsidRDefault="005C310B" w:rsidP="007D34FE">
      <w:pPr>
        <w:pStyle w:val="Heading4"/>
        <w:rPr>
          <w:rFonts w:eastAsia="Malgun Gothic"/>
        </w:rPr>
      </w:pPr>
      <w:bookmarkStart w:id="7099" w:name="_Toc36108278"/>
      <w:bookmarkStart w:id="7100" w:name="_Toc44599040"/>
      <w:bookmarkStart w:id="7101" w:name="_Toc44602895"/>
      <w:bookmarkStart w:id="7102" w:name="_Toc45198072"/>
      <w:bookmarkStart w:id="7103" w:name="_Toc45696105"/>
      <w:bookmarkStart w:id="7104" w:name="_Toc51851561"/>
      <w:bookmarkStart w:id="7105" w:name="_Toc92225182"/>
      <w:bookmarkStart w:id="7106" w:name="_Toc131379017"/>
      <w:r w:rsidRPr="00B02A0B">
        <w:rPr>
          <w:rFonts w:eastAsia="Malgun Gothic"/>
        </w:rPr>
        <w:t>21.2.11.1</w:t>
      </w:r>
      <w:r w:rsidRPr="00B02A0B">
        <w:rPr>
          <w:rFonts w:eastAsia="Malgun Gothic"/>
        </w:rPr>
        <w:tab/>
        <w:t>Message store client procedures</w:t>
      </w:r>
      <w:bookmarkEnd w:id="7099"/>
      <w:bookmarkEnd w:id="7100"/>
      <w:bookmarkEnd w:id="7101"/>
      <w:bookmarkEnd w:id="7102"/>
      <w:bookmarkEnd w:id="7103"/>
      <w:bookmarkEnd w:id="7104"/>
      <w:bookmarkEnd w:id="7105"/>
      <w:bookmarkEnd w:id="7106"/>
    </w:p>
    <w:p w14:paraId="60770A72" w14:textId="0F2117DE" w:rsidR="005C310B" w:rsidRPr="00B02A0B" w:rsidRDefault="005C310B" w:rsidP="005C310B">
      <w:pPr>
        <w:rPr>
          <w:lang w:val="en-US"/>
        </w:rPr>
      </w:pPr>
      <w:r w:rsidRPr="00B02A0B">
        <w:t xml:space="preserve">To search for information about a selected set of folder(s) in the </w:t>
      </w:r>
      <w:proofErr w:type="spellStart"/>
      <w:r w:rsidR="00103793" w:rsidRPr="00B02A0B">
        <w:t>MCData</w:t>
      </w:r>
      <w:proofErr w:type="spellEnd"/>
      <w:r w:rsidR="00103793" w:rsidRPr="00B02A0B">
        <w:t xml:space="preserve">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proofErr w:type="spellStart"/>
      <w:r w:rsidRPr="00B02A0B">
        <w:t>SelectionCriteria</w:t>
      </w:r>
      <w:proofErr w:type="spellEnd"/>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107" w:name="_Toc36108279"/>
      <w:bookmarkStart w:id="7108" w:name="_Toc44599041"/>
      <w:bookmarkStart w:id="7109" w:name="_Toc44602896"/>
      <w:bookmarkStart w:id="7110" w:name="_Toc45198073"/>
      <w:bookmarkStart w:id="7111" w:name="_Toc45696106"/>
      <w:bookmarkStart w:id="7112" w:name="_Toc51851562"/>
      <w:bookmarkStart w:id="7113" w:name="_Toc92225183"/>
      <w:bookmarkStart w:id="7114" w:name="_Toc131379018"/>
      <w:r w:rsidRPr="00B02A0B">
        <w:rPr>
          <w:rFonts w:eastAsia="Malgun Gothic"/>
        </w:rPr>
        <w:t>21.2.11.2</w:t>
      </w:r>
      <w:r w:rsidRPr="00B02A0B">
        <w:rPr>
          <w:rFonts w:eastAsia="Malgun Gothic"/>
        </w:rPr>
        <w:tab/>
        <w:t>Message store function procedures</w:t>
      </w:r>
      <w:bookmarkEnd w:id="7107"/>
      <w:bookmarkEnd w:id="7108"/>
      <w:bookmarkEnd w:id="7109"/>
      <w:bookmarkEnd w:id="7110"/>
      <w:bookmarkEnd w:id="7111"/>
      <w:bookmarkEnd w:id="7112"/>
      <w:bookmarkEnd w:id="7113"/>
      <w:bookmarkEnd w:id="7114"/>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w:t>
      </w:r>
      <w:proofErr w:type="spellStart"/>
      <w:r w:rsidRPr="00B02A0B">
        <w:t>SelectionCriteria</w:t>
      </w:r>
      <w:proofErr w:type="spellEnd"/>
      <w:r w:rsidRPr="00B02A0B">
        <w:t>, towards the message store client.</w:t>
      </w:r>
    </w:p>
    <w:p w14:paraId="20DC2E30" w14:textId="77777777" w:rsidR="005C310B" w:rsidRPr="00B02A0B" w:rsidRDefault="005C310B" w:rsidP="007D34FE">
      <w:pPr>
        <w:pStyle w:val="Heading3"/>
        <w:rPr>
          <w:rFonts w:eastAsia="SimSun"/>
        </w:rPr>
      </w:pPr>
      <w:bookmarkStart w:id="7115" w:name="_Toc36108280"/>
      <w:bookmarkStart w:id="7116" w:name="_Toc44599042"/>
      <w:bookmarkStart w:id="7117" w:name="_Toc44602897"/>
      <w:bookmarkStart w:id="7118" w:name="_Toc45198074"/>
      <w:bookmarkStart w:id="7119" w:name="_Toc45696107"/>
      <w:bookmarkStart w:id="7120" w:name="_Toc51851563"/>
      <w:bookmarkStart w:id="7121" w:name="_Toc92225184"/>
      <w:bookmarkStart w:id="7122" w:name="_Toc131379019"/>
      <w:r w:rsidRPr="00B02A0B">
        <w:rPr>
          <w:rFonts w:eastAsia="SimSun"/>
        </w:rPr>
        <w:lastRenderedPageBreak/>
        <w:t>21.2.12</w:t>
      </w:r>
      <w:r w:rsidRPr="00B02A0B">
        <w:rPr>
          <w:rFonts w:eastAsia="SimSun"/>
        </w:rPr>
        <w:tab/>
        <w:t>Void</w:t>
      </w:r>
      <w:bookmarkEnd w:id="7115"/>
      <w:bookmarkEnd w:id="7116"/>
      <w:bookmarkEnd w:id="7117"/>
      <w:bookmarkEnd w:id="7118"/>
      <w:bookmarkEnd w:id="7119"/>
      <w:bookmarkEnd w:id="7120"/>
      <w:bookmarkEnd w:id="7121"/>
      <w:bookmarkEnd w:id="7122"/>
    </w:p>
    <w:p w14:paraId="39E4B73D" w14:textId="60A7AA5D" w:rsidR="005C310B" w:rsidRPr="00B02A0B" w:rsidRDefault="005C310B" w:rsidP="007D34FE">
      <w:pPr>
        <w:pStyle w:val="Heading3"/>
        <w:rPr>
          <w:rFonts w:eastAsia="SimSun"/>
        </w:rPr>
      </w:pPr>
      <w:bookmarkStart w:id="7123" w:name="_Toc44599043"/>
      <w:bookmarkStart w:id="7124" w:name="_Toc44602898"/>
      <w:bookmarkStart w:id="7125" w:name="_Toc45198075"/>
      <w:bookmarkStart w:id="7126" w:name="_Toc45696108"/>
      <w:bookmarkStart w:id="7127" w:name="_Toc51851564"/>
      <w:bookmarkStart w:id="7128" w:name="_Toc92225185"/>
      <w:bookmarkStart w:id="7129" w:name="_Toc131379020"/>
      <w:r w:rsidRPr="00B02A0B">
        <w:rPr>
          <w:rFonts w:eastAsia="SimSun"/>
        </w:rPr>
        <w:t>21.2.12A</w:t>
      </w:r>
      <w:r w:rsidRPr="00B02A0B">
        <w:rPr>
          <w:rFonts w:eastAsia="SimSun"/>
        </w:rPr>
        <w:tab/>
        <w:t>Create a subscription to notifications</w:t>
      </w:r>
      <w:bookmarkEnd w:id="7123"/>
      <w:bookmarkEnd w:id="7124"/>
      <w:bookmarkEnd w:id="7125"/>
      <w:bookmarkEnd w:id="7126"/>
      <w:bookmarkEnd w:id="7127"/>
      <w:bookmarkEnd w:id="7128"/>
      <w:r w:rsidR="00103793" w:rsidRPr="00103793">
        <w:rPr>
          <w:rFonts w:eastAsia="SimSun"/>
        </w:rPr>
        <w:t xml:space="preserve"> </w:t>
      </w:r>
      <w:r w:rsidR="00103793" w:rsidRPr="00B02A0B">
        <w:rPr>
          <w:rFonts w:eastAsia="SimSun"/>
        </w:rPr>
        <w:t>procedure</w:t>
      </w:r>
      <w:bookmarkEnd w:id="7129"/>
    </w:p>
    <w:p w14:paraId="165663CC" w14:textId="77777777" w:rsidR="005C310B" w:rsidRPr="00B02A0B" w:rsidRDefault="005C310B" w:rsidP="007D34FE">
      <w:pPr>
        <w:pStyle w:val="Heading4"/>
        <w:rPr>
          <w:rFonts w:eastAsia="Malgun Gothic"/>
        </w:rPr>
      </w:pPr>
      <w:bookmarkStart w:id="7130" w:name="_Toc44599044"/>
      <w:bookmarkStart w:id="7131" w:name="_Toc44602899"/>
      <w:bookmarkStart w:id="7132" w:name="_Toc45198076"/>
      <w:bookmarkStart w:id="7133" w:name="_Toc45696109"/>
      <w:bookmarkStart w:id="7134" w:name="_Toc51851565"/>
      <w:bookmarkStart w:id="7135" w:name="_Toc92225186"/>
      <w:bookmarkStart w:id="7136" w:name="_Toc36108281"/>
      <w:bookmarkStart w:id="7137" w:name="_Toc131379021"/>
      <w:r w:rsidRPr="00B02A0B">
        <w:rPr>
          <w:rFonts w:eastAsia="Malgun Gothic"/>
        </w:rPr>
        <w:t>21.2.12A.1</w:t>
      </w:r>
      <w:r w:rsidRPr="00B02A0B">
        <w:rPr>
          <w:rFonts w:eastAsia="Malgun Gothic"/>
        </w:rPr>
        <w:tab/>
        <w:t>Message store client procedures</w:t>
      </w:r>
      <w:bookmarkEnd w:id="7130"/>
      <w:bookmarkEnd w:id="7131"/>
      <w:bookmarkEnd w:id="7132"/>
      <w:bookmarkEnd w:id="7133"/>
      <w:bookmarkEnd w:id="7134"/>
      <w:bookmarkEnd w:id="7135"/>
      <w:bookmarkEnd w:id="7137"/>
    </w:p>
    <w:p w14:paraId="0B3F4B46" w14:textId="36094DAF" w:rsidR="005C310B" w:rsidRPr="00B02A0B" w:rsidRDefault="005C310B" w:rsidP="005C310B">
      <w:r w:rsidRPr="00B02A0B">
        <w:t xml:space="preserve">In order for the message store client to keep its local store in sync with the </w:t>
      </w:r>
      <w:proofErr w:type="spellStart"/>
      <w:r w:rsidRPr="00B02A0B">
        <w:t>MCData</w:t>
      </w:r>
      <w:proofErr w:type="spellEnd"/>
      <w:r w:rsidRPr="00B02A0B">
        <w:t xml:space="preserve">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38" w:name="_Toc44599045"/>
      <w:bookmarkStart w:id="7139" w:name="_Toc44602900"/>
      <w:bookmarkStart w:id="7140" w:name="_Toc45198077"/>
      <w:bookmarkStart w:id="7141" w:name="_Toc45696110"/>
      <w:bookmarkStart w:id="7142" w:name="_Toc51851566"/>
      <w:bookmarkStart w:id="7143" w:name="_Toc92225187"/>
      <w:bookmarkStart w:id="7144" w:name="_Toc131379022"/>
      <w:r w:rsidRPr="00B02A0B">
        <w:rPr>
          <w:rFonts w:eastAsia="Malgun Gothic"/>
        </w:rPr>
        <w:t>21.2.12A.2</w:t>
      </w:r>
      <w:r w:rsidRPr="00B02A0B">
        <w:rPr>
          <w:rFonts w:eastAsia="Malgun Gothic"/>
        </w:rPr>
        <w:tab/>
        <w:t>Message store function procedures</w:t>
      </w:r>
      <w:bookmarkEnd w:id="7138"/>
      <w:bookmarkEnd w:id="7139"/>
      <w:bookmarkEnd w:id="7140"/>
      <w:bookmarkEnd w:id="7141"/>
      <w:bookmarkEnd w:id="7142"/>
      <w:bookmarkEnd w:id="7143"/>
      <w:bookmarkEnd w:id="7144"/>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45" w:name="_Toc44599046"/>
      <w:bookmarkStart w:id="7146" w:name="_Toc44602901"/>
      <w:bookmarkStart w:id="7147" w:name="_Toc45198078"/>
      <w:bookmarkStart w:id="7148" w:name="_Toc45696111"/>
      <w:bookmarkStart w:id="7149" w:name="_Toc51851567"/>
      <w:bookmarkStart w:id="7150" w:name="_Toc92225188"/>
      <w:bookmarkStart w:id="7151" w:name="_Toc131379023"/>
      <w:r w:rsidRPr="00B02A0B">
        <w:rPr>
          <w:rFonts w:eastAsia="SimSun"/>
        </w:rPr>
        <w:t>21.2.13</w:t>
      </w:r>
      <w:r w:rsidRPr="00B02A0B">
        <w:rPr>
          <w:rFonts w:eastAsia="SimSun"/>
        </w:rPr>
        <w:tab/>
        <w:t>Void</w:t>
      </w:r>
      <w:bookmarkEnd w:id="7136"/>
      <w:bookmarkEnd w:id="7145"/>
      <w:bookmarkEnd w:id="7146"/>
      <w:bookmarkEnd w:id="7147"/>
      <w:bookmarkEnd w:id="7148"/>
      <w:bookmarkEnd w:id="7149"/>
      <w:bookmarkEnd w:id="7150"/>
      <w:bookmarkEnd w:id="7151"/>
    </w:p>
    <w:p w14:paraId="19723DDF" w14:textId="2359E7B4" w:rsidR="005C310B" w:rsidRPr="00B02A0B" w:rsidRDefault="005C310B" w:rsidP="007D34FE">
      <w:pPr>
        <w:pStyle w:val="Heading3"/>
        <w:rPr>
          <w:rFonts w:eastAsia="SimSun"/>
        </w:rPr>
      </w:pPr>
      <w:bookmarkStart w:id="7152" w:name="_Toc44599047"/>
      <w:bookmarkStart w:id="7153" w:name="_Toc44602902"/>
      <w:bookmarkStart w:id="7154" w:name="_Toc45198079"/>
      <w:bookmarkStart w:id="7155" w:name="_Toc45696112"/>
      <w:bookmarkStart w:id="7156" w:name="_Toc51851568"/>
      <w:bookmarkStart w:id="7157" w:name="_Toc92225189"/>
      <w:bookmarkStart w:id="7158" w:name="_Toc131379024"/>
      <w:r w:rsidRPr="00B02A0B">
        <w:rPr>
          <w:rFonts w:eastAsia="SimSun"/>
        </w:rPr>
        <w:t>21.2.13A</w:t>
      </w:r>
      <w:r w:rsidRPr="00B02A0B">
        <w:rPr>
          <w:rFonts w:eastAsia="SimSun"/>
        </w:rPr>
        <w:tab/>
        <w:t>Delete a subscription to notifications</w:t>
      </w:r>
      <w:bookmarkEnd w:id="7152"/>
      <w:bookmarkEnd w:id="7153"/>
      <w:bookmarkEnd w:id="7154"/>
      <w:bookmarkEnd w:id="7155"/>
      <w:bookmarkEnd w:id="7156"/>
      <w:bookmarkEnd w:id="7157"/>
      <w:r w:rsidR="00DF2959">
        <w:rPr>
          <w:rFonts w:eastAsia="SimSun"/>
        </w:rPr>
        <w:t xml:space="preserve"> </w:t>
      </w:r>
      <w:r w:rsidR="00DF2959" w:rsidRPr="00B02A0B">
        <w:rPr>
          <w:rFonts w:eastAsia="SimSun"/>
        </w:rPr>
        <w:t>procedure</w:t>
      </w:r>
      <w:bookmarkEnd w:id="7158"/>
    </w:p>
    <w:p w14:paraId="4EBC64C9" w14:textId="77777777" w:rsidR="005C310B" w:rsidRPr="00B02A0B" w:rsidRDefault="005C310B" w:rsidP="007D34FE">
      <w:pPr>
        <w:pStyle w:val="Heading4"/>
        <w:rPr>
          <w:rFonts w:eastAsia="Malgun Gothic"/>
        </w:rPr>
      </w:pPr>
      <w:bookmarkStart w:id="7159" w:name="_Toc44599048"/>
      <w:bookmarkStart w:id="7160" w:name="_Toc44602903"/>
      <w:bookmarkStart w:id="7161" w:name="_Toc45198080"/>
      <w:bookmarkStart w:id="7162" w:name="_Toc45696113"/>
      <w:bookmarkStart w:id="7163" w:name="_Toc51851569"/>
      <w:bookmarkStart w:id="7164" w:name="_Toc92225190"/>
      <w:bookmarkStart w:id="7165" w:name="_Toc36108282"/>
      <w:bookmarkStart w:id="7166" w:name="_Toc131379025"/>
      <w:r w:rsidRPr="00B02A0B">
        <w:rPr>
          <w:rFonts w:eastAsia="Malgun Gothic"/>
        </w:rPr>
        <w:t>21.2.13A.1</w:t>
      </w:r>
      <w:r w:rsidRPr="00B02A0B">
        <w:rPr>
          <w:rFonts w:eastAsia="Malgun Gothic"/>
        </w:rPr>
        <w:tab/>
        <w:t>Message store client procedures</w:t>
      </w:r>
      <w:bookmarkEnd w:id="7159"/>
      <w:bookmarkEnd w:id="7160"/>
      <w:bookmarkEnd w:id="7161"/>
      <w:bookmarkEnd w:id="7162"/>
      <w:bookmarkEnd w:id="7163"/>
      <w:bookmarkEnd w:id="7164"/>
      <w:bookmarkEnd w:id="7166"/>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proofErr w:type="spellStart"/>
      <w:r w:rsidR="00DF2959" w:rsidRPr="00B02A0B">
        <w:t>MCData</w:t>
      </w:r>
      <w:proofErr w:type="spellEnd"/>
      <w:r w:rsidR="00DF2959" w:rsidRPr="00B02A0B">
        <w:t xml:space="preserve">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67" w:name="_Toc44599049"/>
      <w:bookmarkStart w:id="7168" w:name="_Toc44602904"/>
      <w:bookmarkStart w:id="7169" w:name="_Toc45198081"/>
      <w:bookmarkStart w:id="7170" w:name="_Toc45696114"/>
      <w:bookmarkStart w:id="7171" w:name="_Toc51851570"/>
      <w:bookmarkStart w:id="7172" w:name="_Toc92225191"/>
      <w:bookmarkStart w:id="7173" w:name="_Toc131379026"/>
      <w:r w:rsidRPr="00B02A0B">
        <w:rPr>
          <w:rFonts w:eastAsia="Malgun Gothic"/>
        </w:rPr>
        <w:t>21.2.13A.2</w:t>
      </w:r>
      <w:r w:rsidRPr="00B02A0B">
        <w:rPr>
          <w:rFonts w:eastAsia="Malgun Gothic"/>
        </w:rPr>
        <w:tab/>
        <w:t>Message store function procedures</w:t>
      </w:r>
      <w:bookmarkEnd w:id="7167"/>
      <w:bookmarkEnd w:id="7168"/>
      <w:bookmarkEnd w:id="7169"/>
      <w:bookmarkEnd w:id="7170"/>
      <w:bookmarkEnd w:id="7171"/>
      <w:bookmarkEnd w:id="7172"/>
      <w:bookmarkEnd w:id="7173"/>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74" w:name="_Toc44599050"/>
      <w:bookmarkStart w:id="7175" w:name="_Toc44602905"/>
      <w:bookmarkStart w:id="7176" w:name="_Toc45198082"/>
      <w:bookmarkStart w:id="7177" w:name="_Toc45696115"/>
      <w:bookmarkStart w:id="7178" w:name="_Toc51851571"/>
      <w:bookmarkStart w:id="7179" w:name="_Toc92225192"/>
      <w:bookmarkStart w:id="7180" w:name="_Toc131379027"/>
      <w:r w:rsidRPr="00B02A0B">
        <w:rPr>
          <w:rFonts w:eastAsia="SimSun"/>
        </w:rPr>
        <w:t>21.2.14</w:t>
      </w:r>
      <w:r w:rsidRPr="00B02A0B">
        <w:rPr>
          <w:rFonts w:eastAsia="SimSun"/>
        </w:rPr>
        <w:tab/>
        <w:t>Void</w:t>
      </w:r>
      <w:bookmarkEnd w:id="7165"/>
      <w:bookmarkEnd w:id="7174"/>
      <w:bookmarkEnd w:id="7175"/>
      <w:bookmarkEnd w:id="7176"/>
      <w:bookmarkEnd w:id="7177"/>
      <w:bookmarkEnd w:id="7178"/>
      <w:bookmarkEnd w:id="7179"/>
      <w:bookmarkEnd w:id="7180"/>
    </w:p>
    <w:p w14:paraId="17EA7652" w14:textId="1E90979C" w:rsidR="005C310B" w:rsidRPr="00B02A0B" w:rsidRDefault="005C310B" w:rsidP="007D34FE">
      <w:pPr>
        <w:pStyle w:val="Heading3"/>
        <w:rPr>
          <w:rFonts w:eastAsia="SimSun"/>
        </w:rPr>
      </w:pPr>
      <w:bookmarkStart w:id="7181" w:name="_Toc44599051"/>
      <w:bookmarkStart w:id="7182" w:name="_Toc44602906"/>
      <w:bookmarkStart w:id="7183" w:name="_Toc45198083"/>
      <w:bookmarkStart w:id="7184" w:name="_Toc45696116"/>
      <w:bookmarkStart w:id="7185" w:name="_Toc51851572"/>
      <w:bookmarkStart w:id="7186" w:name="_Toc92225193"/>
      <w:bookmarkStart w:id="7187" w:name="_Toc131379028"/>
      <w:r w:rsidRPr="00B02A0B">
        <w:rPr>
          <w:rFonts w:eastAsia="SimSun"/>
        </w:rPr>
        <w:t>21.2.14A</w:t>
      </w:r>
      <w:r w:rsidRPr="00B02A0B">
        <w:rPr>
          <w:rFonts w:eastAsia="SimSun"/>
        </w:rPr>
        <w:tab/>
        <w:t>Update a subscription to notifications</w:t>
      </w:r>
      <w:bookmarkEnd w:id="7181"/>
      <w:bookmarkEnd w:id="7182"/>
      <w:bookmarkEnd w:id="7183"/>
      <w:bookmarkEnd w:id="7184"/>
      <w:bookmarkEnd w:id="7185"/>
      <w:bookmarkEnd w:id="7186"/>
      <w:r w:rsidR="00DF2959">
        <w:rPr>
          <w:rFonts w:eastAsia="SimSun"/>
        </w:rPr>
        <w:t xml:space="preserve"> </w:t>
      </w:r>
      <w:r w:rsidR="00DF2959" w:rsidRPr="00B02A0B">
        <w:rPr>
          <w:rFonts w:eastAsia="SimSun"/>
        </w:rPr>
        <w:t>procedure</w:t>
      </w:r>
      <w:bookmarkEnd w:id="7187"/>
    </w:p>
    <w:p w14:paraId="18C9F80A" w14:textId="77777777" w:rsidR="005C310B" w:rsidRPr="00B02A0B" w:rsidRDefault="005C310B" w:rsidP="007D34FE">
      <w:pPr>
        <w:pStyle w:val="Heading4"/>
        <w:rPr>
          <w:rFonts w:eastAsia="Malgun Gothic"/>
        </w:rPr>
      </w:pPr>
      <w:bookmarkStart w:id="7188" w:name="_Toc44599052"/>
      <w:bookmarkStart w:id="7189" w:name="_Toc44602907"/>
      <w:bookmarkStart w:id="7190" w:name="_Toc45198084"/>
      <w:bookmarkStart w:id="7191" w:name="_Toc45696117"/>
      <w:bookmarkStart w:id="7192" w:name="_Toc51851573"/>
      <w:bookmarkStart w:id="7193" w:name="_Toc92225194"/>
      <w:bookmarkStart w:id="7194" w:name="_Toc36108283"/>
      <w:bookmarkStart w:id="7195" w:name="_Toc131379029"/>
      <w:r w:rsidRPr="00B02A0B">
        <w:rPr>
          <w:rFonts w:eastAsia="Malgun Gothic"/>
        </w:rPr>
        <w:t>21.2.14A.1</w:t>
      </w:r>
      <w:r w:rsidRPr="00B02A0B">
        <w:rPr>
          <w:rFonts w:eastAsia="Malgun Gothic"/>
        </w:rPr>
        <w:tab/>
        <w:t>Message store client procedures</w:t>
      </w:r>
      <w:bookmarkEnd w:id="7188"/>
      <w:bookmarkEnd w:id="7189"/>
      <w:bookmarkEnd w:id="7190"/>
      <w:bookmarkEnd w:id="7191"/>
      <w:bookmarkEnd w:id="7192"/>
      <w:bookmarkEnd w:id="7193"/>
      <w:bookmarkEnd w:id="7195"/>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proofErr w:type="spellStart"/>
      <w:r w:rsidR="00DF2959" w:rsidRPr="00B02A0B">
        <w:rPr>
          <w:rFonts w:eastAsia="Malgun Gothic"/>
        </w:rPr>
        <w:t>MCData</w:t>
      </w:r>
      <w:proofErr w:type="spellEnd"/>
      <w:r w:rsidR="00DF2959" w:rsidRPr="00B02A0B">
        <w:rPr>
          <w:rFonts w:eastAsia="Malgun Gothic"/>
        </w:rPr>
        <w:t xml:space="preserve">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96" w:name="_Toc44599053"/>
      <w:bookmarkStart w:id="7197" w:name="_Toc44602908"/>
      <w:bookmarkStart w:id="7198" w:name="_Toc45198085"/>
      <w:bookmarkStart w:id="7199" w:name="_Toc45696118"/>
      <w:bookmarkStart w:id="7200" w:name="_Toc51851574"/>
      <w:bookmarkStart w:id="7201" w:name="_Toc92225195"/>
      <w:bookmarkStart w:id="7202" w:name="_Toc131379030"/>
      <w:r w:rsidRPr="00B02A0B">
        <w:rPr>
          <w:rFonts w:eastAsia="Malgun Gothic"/>
        </w:rPr>
        <w:t>21.2.14A.2</w:t>
      </w:r>
      <w:r w:rsidRPr="00B02A0B">
        <w:rPr>
          <w:rFonts w:eastAsia="Malgun Gothic"/>
        </w:rPr>
        <w:tab/>
        <w:t>Message store function procedures</w:t>
      </w:r>
      <w:bookmarkEnd w:id="7196"/>
      <w:bookmarkEnd w:id="7197"/>
      <w:bookmarkEnd w:id="7198"/>
      <w:bookmarkEnd w:id="7199"/>
      <w:bookmarkEnd w:id="7200"/>
      <w:bookmarkEnd w:id="7201"/>
      <w:bookmarkEnd w:id="7202"/>
    </w:p>
    <w:p w14:paraId="7542DFDC" w14:textId="77777777" w:rsidR="005C310B" w:rsidRPr="00B02A0B" w:rsidRDefault="005C310B" w:rsidP="005C310B">
      <w:pPr>
        <w:rPr>
          <w:lang w:val="en-US"/>
        </w:rPr>
      </w:pPr>
      <w:r w:rsidRPr="00B02A0B">
        <w:t xml:space="preserve">Upon receipt of the HTTP POST request from the client, as per </w:t>
      </w:r>
      <w:proofErr w:type="spellStart"/>
      <w:r w:rsidRPr="00B02A0B">
        <w:t>bclause</w:t>
      </w:r>
      <w:proofErr w:type="spellEnd"/>
      <w:r w:rsidRPr="00B02A0B">
        <w:t>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203" w:name="_Toc44599054"/>
      <w:bookmarkStart w:id="7204" w:name="_Toc44602909"/>
      <w:bookmarkStart w:id="7205" w:name="_Toc45198086"/>
      <w:bookmarkStart w:id="7206" w:name="_Toc45696119"/>
      <w:bookmarkStart w:id="7207" w:name="_Toc51851575"/>
      <w:bookmarkStart w:id="7208" w:name="_Toc92225196"/>
      <w:bookmarkStart w:id="7209" w:name="_Toc131379031"/>
      <w:r w:rsidRPr="00B02A0B">
        <w:rPr>
          <w:rFonts w:eastAsia="SimSun"/>
        </w:rPr>
        <w:t>21.2.15</w:t>
      </w:r>
      <w:r w:rsidRPr="00B02A0B">
        <w:rPr>
          <w:rFonts w:eastAsia="SimSun"/>
        </w:rPr>
        <w:tab/>
        <w:t>Object(s) upload procedure</w:t>
      </w:r>
      <w:bookmarkEnd w:id="7194"/>
      <w:bookmarkEnd w:id="7203"/>
      <w:bookmarkEnd w:id="7204"/>
      <w:bookmarkEnd w:id="7205"/>
      <w:bookmarkEnd w:id="7206"/>
      <w:bookmarkEnd w:id="7207"/>
      <w:bookmarkEnd w:id="7208"/>
      <w:bookmarkEnd w:id="7209"/>
    </w:p>
    <w:p w14:paraId="76F3D224" w14:textId="77777777" w:rsidR="005C310B" w:rsidRPr="00B02A0B" w:rsidRDefault="005C310B" w:rsidP="007D34FE">
      <w:pPr>
        <w:pStyle w:val="Heading4"/>
        <w:rPr>
          <w:rFonts w:eastAsia="Malgun Gothic"/>
        </w:rPr>
      </w:pPr>
      <w:bookmarkStart w:id="7210" w:name="_Toc36108284"/>
      <w:bookmarkStart w:id="7211" w:name="_Toc44599055"/>
      <w:bookmarkStart w:id="7212" w:name="_Toc44602910"/>
      <w:bookmarkStart w:id="7213" w:name="_Toc45198087"/>
      <w:bookmarkStart w:id="7214" w:name="_Toc45696120"/>
      <w:bookmarkStart w:id="7215" w:name="_Toc51851576"/>
      <w:bookmarkStart w:id="7216" w:name="_Toc92225197"/>
      <w:bookmarkStart w:id="7217" w:name="_Toc131379032"/>
      <w:r w:rsidRPr="00B02A0B">
        <w:rPr>
          <w:rFonts w:eastAsia="Malgun Gothic"/>
        </w:rPr>
        <w:t>21.2.15.1</w:t>
      </w:r>
      <w:r w:rsidRPr="00B02A0B">
        <w:rPr>
          <w:rFonts w:eastAsia="Malgun Gothic"/>
        </w:rPr>
        <w:tab/>
        <w:t>Message store client procedures</w:t>
      </w:r>
      <w:bookmarkEnd w:id="7210"/>
      <w:bookmarkEnd w:id="7211"/>
      <w:bookmarkEnd w:id="7212"/>
      <w:bookmarkEnd w:id="7213"/>
      <w:bookmarkEnd w:id="7214"/>
      <w:bookmarkEnd w:id="7215"/>
      <w:bookmarkEnd w:id="7216"/>
      <w:bookmarkEnd w:id="7217"/>
    </w:p>
    <w:p w14:paraId="02D19B5B" w14:textId="3A90684F" w:rsidR="005C310B" w:rsidRPr="00B02A0B" w:rsidRDefault="005C310B" w:rsidP="005C310B">
      <w:pPr>
        <w:rPr>
          <w:lang w:val="en-US"/>
        </w:rPr>
      </w:pPr>
      <w:r w:rsidRPr="00B02A0B">
        <w:t xml:space="preserve">To upload the object(s) to the </w:t>
      </w:r>
      <w:proofErr w:type="spellStart"/>
      <w:r w:rsidR="00DF2959" w:rsidRPr="00B02A0B">
        <w:rPr>
          <w:rFonts w:eastAsia="Malgun Gothic"/>
        </w:rPr>
        <w:t>MCData</w:t>
      </w:r>
      <w:proofErr w:type="spellEnd"/>
      <w:r w:rsidR="00DF2959" w:rsidRPr="00B02A0B">
        <w:rPr>
          <w:rFonts w:eastAsia="Malgun Gothic"/>
        </w:rPr>
        <w:t xml:space="preserve">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 xml:space="preserve">shall include a valid </w:t>
      </w:r>
      <w:proofErr w:type="spellStart"/>
      <w:r w:rsidRPr="00B02A0B">
        <w:t>MCData</w:t>
      </w:r>
      <w:proofErr w:type="spellEnd"/>
      <w:r w:rsidRPr="00B02A0B">
        <w:t xml:space="preserve">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18" w:name="_Toc36108285"/>
      <w:bookmarkStart w:id="7219" w:name="_Toc44599056"/>
      <w:bookmarkStart w:id="7220" w:name="_Toc44602911"/>
      <w:bookmarkStart w:id="7221" w:name="_Toc45198088"/>
      <w:bookmarkStart w:id="7222" w:name="_Toc45696121"/>
      <w:bookmarkStart w:id="7223" w:name="_Toc51851577"/>
      <w:bookmarkStart w:id="7224" w:name="_Toc92225198"/>
      <w:bookmarkStart w:id="7225" w:name="_Toc131379033"/>
      <w:r w:rsidRPr="00B02A0B">
        <w:rPr>
          <w:rFonts w:eastAsia="Malgun Gothic"/>
        </w:rPr>
        <w:t>21.2.15.2</w:t>
      </w:r>
      <w:r w:rsidRPr="00B02A0B">
        <w:rPr>
          <w:rFonts w:eastAsia="Malgun Gothic"/>
        </w:rPr>
        <w:tab/>
        <w:t>Message store function procedures</w:t>
      </w:r>
      <w:bookmarkEnd w:id="7218"/>
      <w:bookmarkEnd w:id="7219"/>
      <w:bookmarkEnd w:id="7220"/>
      <w:bookmarkEnd w:id="7221"/>
      <w:bookmarkEnd w:id="7222"/>
      <w:bookmarkEnd w:id="7223"/>
      <w:bookmarkEnd w:id="7224"/>
      <w:bookmarkEnd w:id="7225"/>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proofErr w:type="spellStart"/>
      <w:r w:rsidR="00B734A6" w:rsidRPr="00B02A0B">
        <w:t>MCData</w:t>
      </w:r>
      <w:proofErr w:type="spellEnd"/>
      <w:r w:rsidR="00B734A6" w:rsidRPr="00B02A0B">
        <w:t xml:space="preserve">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26" w:name="_Toc44599057"/>
      <w:bookmarkStart w:id="7227" w:name="_Toc44602912"/>
      <w:bookmarkStart w:id="7228" w:name="_Toc45198089"/>
      <w:bookmarkStart w:id="7229" w:name="_Toc45696122"/>
      <w:bookmarkStart w:id="7230" w:name="_Toc51851578"/>
      <w:bookmarkStart w:id="7231" w:name="_Toc92225199"/>
      <w:bookmarkStart w:id="7232" w:name="_Toc131379034"/>
      <w:r w:rsidRPr="00B02A0B">
        <w:t>21.2.16</w:t>
      </w:r>
      <w:r w:rsidRPr="00B02A0B">
        <w:tab/>
        <w:t>Synchronization notifications</w:t>
      </w:r>
      <w:bookmarkEnd w:id="7226"/>
      <w:bookmarkEnd w:id="7227"/>
      <w:bookmarkEnd w:id="7228"/>
      <w:bookmarkEnd w:id="7229"/>
      <w:bookmarkEnd w:id="7230"/>
      <w:bookmarkEnd w:id="7231"/>
      <w:r w:rsidR="00B734A6">
        <w:t xml:space="preserve"> </w:t>
      </w:r>
      <w:r w:rsidR="00B734A6" w:rsidRPr="00B02A0B">
        <w:rPr>
          <w:rFonts w:eastAsia="SimSun"/>
        </w:rPr>
        <w:t>procedure</w:t>
      </w:r>
      <w:bookmarkEnd w:id="7232"/>
    </w:p>
    <w:p w14:paraId="051E8398" w14:textId="77777777" w:rsidR="005C310B" w:rsidRPr="00B02A0B" w:rsidRDefault="005C310B" w:rsidP="007D34FE">
      <w:pPr>
        <w:pStyle w:val="Heading4"/>
        <w:rPr>
          <w:rFonts w:eastAsia="Malgun Gothic"/>
        </w:rPr>
      </w:pPr>
      <w:bookmarkStart w:id="7233" w:name="_Toc44599058"/>
      <w:bookmarkStart w:id="7234" w:name="_Toc44602913"/>
      <w:bookmarkStart w:id="7235" w:name="_Toc45198090"/>
      <w:bookmarkStart w:id="7236" w:name="_Toc45696123"/>
      <w:bookmarkStart w:id="7237" w:name="_Toc51851579"/>
      <w:bookmarkStart w:id="7238" w:name="_Toc92225200"/>
      <w:bookmarkStart w:id="7239" w:name="_Toc131379035"/>
      <w:r w:rsidRPr="00B02A0B">
        <w:rPr>
          <w:rFonts w:eastAsia="Malgun Gothic"/>
        </w:rPr>
        <w:t>21.2.16.1</w:t>
      </w:r>
      <w:r w:rsidRPr="00B02A0B">
        <w:rPr>
          <w:rFonts w:eastAsia="Malgun Gothic"/>
        </w:rPr>
        <w:tab/>
        <w:t>Message store function procedures</w:t>
      </w:r>
      <w:bookmarkEnd w:id="7233"/>
      <w:bookmarkEnd w:id="7234"/>
      <w:bookmarkEnd w:id="7235"/>
      <w:bookmarkEnd w:id="7236"/>
      <w:bookmarkEnd w:id="7237"/>
      <w:bookmarkEnd w:id="7238"/>
      <w:bookmarkEnd w:id="7239"/>
    </w:p>
    <w:p w14:paraId="7EAB076D" w14:textId="052A963A" w:rsidR="005C310B" w:rsidRPr="00B02A0B" w:rsidRDefault="005C310B" w:rsidP="005C310B">
      <w:pPr>
        <w:rPr>
          <w:lang w:val="en-US"/>
        </w:rPr>
      </w:pPr>
      <w:r w:rsidRPr="00B02A0B">
        <w:t xml:space="preserve">To send notifications about changes in the </w:t>
      </w:r>
      <w:proofErr w:type="spellStart"/>
      <w:r w:rsidR="00B734A6" w:rsidRPr="00B734A6">
        <w:t>MCData</w:t>
      </w:r>
      <w:proofErr w:type="spellEnd"/>
      <w:r w:rsidR="00B734A6" w:rsidRPr="00B734A6">
        <w:t xml:space="preserve"> </w:t>
      </w:r>
      <w:r w:rsidRPr="00B02A0B">
        <w:t xml:space="preserve">message store using the message store function, the </w:t>
      </w:r>
      <w:proofErr w:type="spellStart"/>
      <w:r w:rsidRPr="00B02A0B">
        <w:t>MCData</w:t>
      </w:r>
      <w:proofErr w:type="spellEnd"/>
      <w:r w:rsidRPr="00B02A0B">
        <w:t xml:space="preserve">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w:t>
      </w:r>
      <w:proofErr w:type="spellStart"/>
      <w:r w:rsidRPr="00B02A0B">
        <w:t>callback</w:t>
      </w:r>
      <w:proofErr w:type="spellEnd"/>
      <w:r w:rsidRPr="00B02A0B">
        <w:t xml:space="preserve">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w:t>
      </w:r>
      <w:proofErr w:type="spellStart"/>
      <w:r w:rsidRPr="00B02A0B">
        <w:t>callback</w:t>
      </w:r>
      <w:proofErr w:type="spellEnd"/>
      <w:r w:rsidRPr="00B02A0B">
        <w:t xml:space="preserve">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40" w:name="_Toc44599059"/>
      <w:bookmarkStart w:id="7241" w:name="_Toc44602914"/>
      <w:bookmarkStart w:id="7242" w:name="_Toc45198091"/>
      <w:bookmarkStart w:id="7243" w:name="_Toc45696124"/>
      <w:bookmarkStart w:id="7244" w:name="_Toc51851580"/>
      <w:bookmarkStart w:id="7245" w:name="_Toc92225201"/>
      <w:bookmarkStart w:id="7246" w:name="_Toc131379036"/>
      <w:r w:rsidRPr="00B02A0B">
        <w:rPr>
          <w:rFonts w:eastAsia="Malgun Gothic"/>
        </w:rPr>
        <w:lastRenderedPageBreak/>
        <w:t>21.2.16.2</w:t>
      </w:r>
      <w:r w:rsidRPr="00B02A0B">
        <w:rPr>
          <w:rFonts w:eastAsia="Malgun Gothic"/>
        </w:rPr>
        <w:tab/>
        <w:t>Message store client procedures</w:t>
      </w:r>
      <w:bookmarkEnd w:id="7240"/>
      <w:bookmarkEnd w:id="7241"/>
      <w:bookmarkEnd w:id="7242"/>
      <w:bookmarkEnd w:id="7243"/>
      <w:bookmarkEnd w:id="7244"/>
      <w:bookmarkEnd w:id="7245"/>
      <w:bookmarkEnd w:id="7246"/>
    </w:p>
    <w:p w14:paraId="79596158" w14:textId="77777777" w:rsidR="005C310B" w:rsidRPr="00B02A0B" w:rsidRDefault="005C310B" w:rsidP="005C310B">
      <w:pPr>
        <w:rPr>
          <w:lang w:val="en-US"/>
        </w:rPr>
      </w:pPr>
      <w:r w:rsidRPr="00B02A0B">
        <w:t xml:space="preserve">If the </w:t>
      </w:r>
      <w:proofErr w:type="spellStart"/>
      <w:r w:rsidRPr="00B02A0B">
        <w:t>callback</w:t>
      </w:r>
      <w:proofErr w:type="spellEnd"/>
      <w:r w:rsidRPr="00B02A0B">
        <w:t xml:space="preserve"> URL in the HTTP POST request (clause 21.2.16.1) points to the message store client then upon receipt of the HTTP POST request from the </w:t>
      </w:r>
      <w:proofErr w:type="spellStart"/>
      <w:r w:rsidRPr="00B02A0B">
        <w:rPr>
          <w:rFonts w:eastAsia="Malgun Gothic"/>
        </w:rPr>
        <w:t>MCData</w:t>
      </w:r>
      <w:proofErr w:type="spellEnd"/>
      <w:r w:rsidRPr="00B02A0B">
        <w:rPr>
          <w:rFonts w:eastAsia="Malgun Gothic"/>
        </w:rPr>
        <w:t xml:space="preserve">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either use the notification content and the reported "</w:t>
      </w:r>
      <w:proofErr w:type="spellStart"/>
      <w:r w:rsidRPr="00B02A0B">
        <w:t>restartToken</w:t>
      </w:r>
      <w:proofErr w:type="spellEnd"/>
      <w:r w:rsidRPr="00B02A0B">
        <w:t xml:space="preserve">"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w:t>
      </w:r>
      <w:proofErr w:type="spellStart"/>
      <w:r w:rsidRPr="00B02A0B">
        <w:t>MCData</w:t>
      </w:r>
      <w:proofErr w:type="spellEnd"/>
      <w:r w:rsidRPr="00B02A0B">
        <w:t xml:space="preserve">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 xml:space="preserve">The notifications about changes in the </w:t>
      </w:r>
      <w:proofErr w:type="spellStart"/>
      <w:r w:rsidRPr="00B02A0B">
        <w:t>MCData</w:t>
      </w:r>
      <w:proofErr w:type="spellEnd"/>
      <w:r w:rsidRPr="00B02A0B">
        <w:t xml:space="preserve"> message store can be used by the message store client to synchronize its local message store with the </w:t>
      </w:r>
      <w:proofErr w:type="spellStart"/>
      <w:r w:rsidRPr="00B02A0B">
        <w:t>MCData</w:t>
      </w:r>
      <w:proofErr w:type="spellEnd"/>
      <w:r w:rsidRPr="00B02A0B">
        <w:t xml:space="preserve">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w:t>
      </w:r>
      <w:proofErr w:type="spellStart"/>
      <w:r w:rsidRPr="00B02A0B">
        <w:t>MCData</w:t>
      </w:r>
      <w:proofErr w:type="spellEnd"/>
      <w:r w:rsidRPr="00B02A0B">
        <w:t xml:space="preserve"> message store to receive notifications and has instead created a notification channel with the </w:t>
      </w:r>
      <w:proofErr w:type="spellStart"/>
      <w:r w:rsidRPr="00B02A0B">
        <w:t>MCData</w:t>
      </w:r>
      <w:proofErr w:type="spellEnd"/>
      <w:r w:rsidRPr="00B02A0B">
        <w:t xml:space="preserve">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47" w:name="_Toc92225202"/>
      <w:bookmarkStart w:id="7248" w:name="_Toc131379037"/>
      <w:r w:rsidRPr="00B02A0B">
        <w:rPr>
          <w:rFonts w:eastAsia="Malgun Gothic"/>
        </w:rPr>
        <w:t>21.2.16.3</w:t>
      </w:r>
      <w:r w:rsidRPr="00B02A0B">
        <w:rPr>
          <w:rFonts w:eastAsia="Malgun Gothic"/>
        </w:rPr>
        <w:tab/>
      </w:r>
      <w:proofErr w:type="spellStart"/>
      <w:r w:rsidRPr="00B02A0B">
        <w:t>MCData</w:t>
      </w:r>
      <w:proofErr w:type="spellEnd"/>
      <w:r w:rsidRPr="00B02A0B">
        <w:t xml:space="preserve"> </w:t>
      </w:r>
      <w:r w:rsidRPr="00B02A0B">
        <w:rPr>
          <w:rFonts w:eastAsia="Malgun Gothic"/>
        </w:rPr>
        <w:t>Notification server procedures</w:t>
      </w:r>
      <w:bookmarkEnd w:id="7247"/>
      <w:bookmarkEnd w:id="7248"/>
    </w:p>
    <w:p w14:paraId="30BF0984" w14:textId="77777777" w:rsidR="005C310B" w:rsidRPr="00B02A0B" w:rsidRDefault="005C310B" w:rsidP="005C310B">
      <w:pPr>
        <w:rPr>
          <w:lang w:val="en-US"/>
        </w:rPr>
      </w:pPr>
      <w:r w:rsidRPr="00B02A0B">
        <w:t xml:space="preserve">If the </w:t>
      </w:r>
      <w:proofErr w:type="spellStart"/>
      <w:r w:rsidRPr="00B02A0B">
        <w:t>callback</w:t>
      </w:r>
      <w:proofErr w:type="spellEnd"/>
      <w:r w:rsidRPr="00B02A0B">
        <w:t xml:space="preserve"> URL in the HTTP POST request, as described in clause 21.2.16.1, points to the </w:t>
      </w:r>
      <w:proofErr w:type="spellStart"/>
      <w:r w:rsidRPr="00B02A0B">
        <w:t>MCData</w:t>
      </w:r>
      <w:proofErr w:type="spellEnd"/>
      <w:r w:rsidRPr="00B02A0B">
        <w:t xml:space="preserve"> Notification server then upon receipt of the request from the </w:t>
      </w:r>
      <w:proofErr w:type="spellStart"/>
      <w:r w:rsidRPr="00B02A0B">
        <w:t>MCData</w:t>
      </w:r>
      <w:proofErr w:type="spellEnd"/>
      <w:r w:rsidRPr="00B02A0B">
        <w:t xml:space="preserve"> message store, the </w:t>
      </w:r>
      <w:proofErr w:type="spellStart"/>
      <w:r w:rsidRPr="00B02A0B">
        <w:t>MCData</w:t>
      </w:r>
      <w:proofErr w:type="spellEnd"/>
      <w:r w:rsidRPr="00B02A0B">
        <w:t xml:space="preserve">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49" w:name="_Toc44599060"/>
      <w:bookmarkStart w:id="7250" w:name="_Toc44602915"/>
      <w:bookmarkStart w:id="7251" w:name="_Toc45198092"/>
      <w:bookmarkStart w:id="7252" w:name="_Toc45696125"/>
      <w:bookmarkStart w:id="7253" w:name="_Toc51851581"/>
      <w:bookmarkStart w:id="7254" w:name="_Toc92225203"/>
      <w:bookmarkStart w:id="7255" w:name="_Toc131379038"/>
      <w:r w:rsidRPr="00B02A0B">
        <w:rPr>
          <w:rFonts w:eastAsia="SimSun"/>
        </w:rPr>
        <w:t>21.2.17</w:t>
      </w:r>
      <w:r w:rsidRPr="00B02A0B">
        <w:rPr>
          <w:rFonts w:eastAsia="SimSun"/>
        </w:rPr>
        <w:tab/>
        <w:t>Search-based synchronization</w:t>
      </w:r>
      <w:bookmarkStart w:id="7256" w:name="_Toc44599061"/>
      <w:bookmarkStart w:id="7257" w:name="_Toc44602916"/>
      <w:bookmarkStart w:id="7258" w:name="_Toc45198093"/>
      <w:bookmarkStart w:id="7259" w:name="_Toc45696126"/>
      <w:bookmarkStart w:id="7260" w:name="_Toc51851582"/>
      <w:bookmarkStart w:id="7261" w:name="_Toc92225204"/>
      <w:bookmarkEnd w:id="7249"/>
      <w:bookmarkEnd w:id="7250"/>
      <w:bookmarkEnd w:id="7251"/>
      <w:bookmarkEnd w:id="7252"/>
      <w:bookmarkEnd w:id="7253"/>
      <w:bookmarkEnd w:id="7254"/>
      <w:r w:rsidR="00175288" w:rsidRPr="00175288">
        <w:rPr>
          <w:rFonts w:eastAsia="SimSun"/>
        </w:rPr>
        <w:t xml:space="preserve"> </w:t>
      </w:r>
      <w:r w:rsidR="00175288" w:rsidRPr="00B02A0B">
        <w:rPr>
          <w:rFonts w:eastAsia="SimSun"/>
        </w:rPr>
        <w:t>procedure</w:t>
      </w:r>
      <w:bookmarkEnd w:id="7255"/>
    </w:p>
    <w:p w14:paraId="38D9020B" w14:textId="7E45813D" w:rsidR="005C310B" w:rsidRPr="00B02A0B" w:rsidRDefault="005C310B" w:rsidP="007D34FE">
      <w:pPr>
        <w:pStyle w:val="Heading4"/>
        <w:rPr>
          <w:rFonts w:eastAsia="Malgun Gothic"/>
        </w:rPr>
      </w:pPr>
      <w:bookmarkStart w:id="7262" w:name="_Toc131379039"/>
      <w:r w:rsidRPr="00B02A0B">
        <w:rPr>
          <w:rFonts w:eastAsia="Malgun Gothic"/>
        </w:rPr>
        <w:t>21.2.17.1</w:t>
      </w:r>
      <w:r w:rsidRPr="00B02A0B">
        <w:rPr>
          <w:rFonts w:eastAsia="Malgun Gothic"/>
        </w:rPr>
        <w:tab/>
        <w:t>Message store client procedures</w:t>
      </w:r>
      <w:bookmarkEnd w:id="7256"/>
      <w:bookmarkEnd w:id="7257"/>
      <w:bookmarkEnd w:id="7258"/>
      <w:bookmarkEnd w:id="7259"/>
      <w:bookmarkEnd w:id="7260"/>
      <w:bookmarkEnd w:id="7261"/>
      <w:bookmarkEnd w:id="7262"/>
    </w:p>
    <w:p w14:paraId="7830418D" w14:textId="0CB97EA7" w:rsidR="005C310B" w:rsidRPr="00B02A0B" w:rsidRDefault="005C310B" w:rsidP="005C310B">
      <w:pPr>
        <w:rPr>
          <w:lang w:val="en-US"/>
        </w:rPr>
      </w:pPr>
      <w:r w:rsidRPr="00B02A0B">
        <w:t xml:space="preserve">To search for changes (e.g. newly created objects, recently deleted objects, etc) in the </w:t>
      </w:r>
      <w:proofErr w:type="spellStart"/>
      <w:r w:rsidRPr="00B02A0B">
        <w:t>MCData</w:t>
      </w:r>
      <w:proofErr w:type="spellEnd"/>
      <w:r w:rsidRPr="00B02A0B">
        <w:t xml:space="preserv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shall use the search criterion of "</w:t>
      </w:r>
      <w:proofErr w:type="spellStart"/>
      <w:r w:rsidRPr="00B02A0B">
        <w:t>CreatedObjects</w:t>
      </w:r>
      <w:proofErr w:type="spellEnd"/>
      <w:r w:rsidRPr="00B02A0B">
        <w:t>", "</w:t>
      </w:r>
      <w:proofErr w:type="spellStart"/>
      <w:r w:rsidRPr="00B02A0B">
        <w:t>VanishedObjects</w:t>
      </w:r>
      <w:proofErr w:type="spellEnd"/>
      <w:r w:rsidRPr="00B02A0B">
        <w:t xml:space="preserve">" or "Flag" in the HTTP POST request as specified in </w:t>
      </w:r>
      <w:r w:rsidRPr="00B02A0B">
        <w:rPr>
          <w:lang w:val="en-US"/>
        </w:rPr>
        <w:t>clause </w:t>
      </w:r>
      <w:r w:rsidRPr="00B02A0B">
        <w:t xml:space="preserve">5.1.5.2 and 5.4.2.2  of OMA-TS-REST_NetAPI_NMS-V1_0-20190528-C [66] in order to retrieve from the </w:t>
      </w:r>
      <w:proofErr w:type="spellStart"/>
      <w:r w:rsidR="00175288" w:rsidRPr="00B02A0B">
        <w:t>MCData</w:t>
      </w:r>
      <w:proofErr w:type="spellEnd"/>
      <w:r w:rsidR="00175288" w:rsidRPr="00B02A0B">
        <w:t xml:space="preserve">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63" w:name="_Toc44599062"/>
      <w:bookmarkStart w:id="7264" w:name="_Toc44602917"/>
      <w:bookmarkStart w:id="7265" w:name="_Toc45198094"/>
      <w:bookmarkStart w:id="7266" w:name="_Toc45696127"/>
      <w:bookmarkStart w:id="7267" w:name="_Toc51851583"/>
      <w:bookmarkStart w:id="7268" w:name="_Toc92225205"/>
      <w:bookmarkStart w:id="7269" w:name="_Toc131379040"/>
      <w:r w:rsidRPr="00B02A0B">
        <w:rPr>
          <w:rFonts w:eastAsia="Malgun Gothic"/>
        </w:rPr>
        <w:t>21.2.17.2</w:t>
      </w:r>
      <w:r w:rsidRPr="00B02A0B">
        <w:rPr>
          <w:rFonts w:eastAsia="Malgun Gothic"/>
        </w:rPr>
        <w:tab/>
        <w:t>Message store function procedures</w:t>
      </w:r>
      <w:bookmarkEnd w:id="7263"/>
      <w:bookmarkEnd w:id="7264"/>
      <w:bookmarkEnd w:id="7265"/>
      <w:bookmarkEnd w:id="7266"/>
      <w:bookmarkEnd w:id="7267"/>
      <w:bookmarkEnd w:id="7268"/>
      <w:bookmarkEnd w:id="7269"/>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w:t>
      </w:r>
      <w:proofErr w:type="spellStart"/>
      <w:r w:rsidRPr="00B02A0B">
        <w:t>CreatedObjects</w:t>
      </w:r>
      <w:proofErr w:type="spellEnd"/>
      <w:r w:rsidRPr="00B02A0B">
        <w:t>", then the HTTP POST, response shall include a "</w:t>
      </w:r>
      <w:proofErr w:type="spellStart"/>
      <w:r w:rsidRPr="00B02A0B">
        <w:t>creationCursor</w:t>
      </w:r>
      <w:proofErr w:type="spellEnd"/>
      <w:r w:rsidRPr="00B02A0B">
        <w:t>"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70" w:name="_Toc44599063"/>
      <w:bookmarkStart w:id="7271" w:name="_Toc44602918"/>
      <w:bookmarkStart w:id="7272" w:name="_Toc45198095"/>
      <w:bookmarkStart w:id="7273" w:name="_Toc45696128"/>
      <w:bookmarkStart w:id="7274" w:name="_Toc51851584"/>
      <w:bookmarkStart w:id="7275" w:name="_Toc92225206"/>
      <w:bookmarkStart w:id="7276" w:name="_Toc131379041"/>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77" w:name="_Toc44599064"/>
      <w:bookmarkStart w:id="7278" w:name="_Toc44602919"/>
      <w:bookmarkStart w:id="7279" w:name="_Toc45198096"/>
      <w:bookmarkStart w:id="7280" w:name="_Toc45696129"/>
      <w:bookmarkStart w:id="7281" w:name="_Toc51851585"/>
      <w:bookmarkStart w:id="7282" w:name="_Toc92225207"/>
      <w:bookmarkEnd w:id="7270"/>
      <w:bookmarkEnd w:id="7271"/>
      <w:bookmarkEnd w:id="7272"/>
      <w:bookmarkEnd w:id="7273"/>
      <w:bookmarkEnd w:id="7274"/>
      <w:bookmarkEnd w:id="7275"/>
      <w:r w:rsidR="00175288" w:rsidRPr="00175288">
        <w:rPr>
          <w:rFonts w:eastAsia="SimSun"/>
        </w:rPr>
        <w:t xml:space="preserve"> </w:t>
      </w:r>
      <w:r w:rsidR="00175288" w:rsidRPr="00B02A0B">
        <w:rPr>
          <w:rFonts w:eastAsia="SimSun"/>
        </w:rPr>
        <w:t>procedure</w:t>
      </w:r>
      <w:bookmarkEnd w:id="7276"/>
    </w:p>
    <w:p w14:paraId="3CB2D1D7" w14:textId="78F8321C" w:rsidR="005C310B" w:rsidRPr="00B02A0B" w:rsidRDefault="005C310B" w:rsidP="007D34FE">
      <w:pPr>
        <w:pStyle w:val="Heading4"/>
        <w:rPr>
          <w:rFonts w:eastAsia="Malgun Gothic"/>
        </w:rPr>
      </w:pPr>
      <w:bookmarkStart w:id="7283" w:name="_Toc131379042"/>
      <w:r w:rsidRPr="00B02A0B">
        <w:rPr>
          <w:rFonts w:eastAsia="Malgun Gothic"/>
        </w:rPr>
        <w:t>21.2.18.1</w:t>
      </w:r>
      <w:r w:rsidRPr="00B02A0B">
        <w:rPr>
          <w:rFonts w:eastAsia="Malgun Gothic"/>
        </w:rPr>
        <w:tab/>
        <w:t>Message store client procedures</w:t>
      </w:r>
      <w:bookmarkEnd w:id="7277"/>
      <w:bookmarkEnd w:id="7278"/>
      <w:bookmarkEnd w:id="7279"/>
      <w:bookmarkEnd w:id="7280"/>
      <w:bookmarkEnd w:id="7281"/>
      <w:bookmarkEnd w:id="7282"/>
      <w:bookmarkEnd w:id="7283"/>
    </w:p>
    <w:p w14:paraId="3328EC97" w14:textId="59A91A9C" w:rsidR="005C310B" w:rsidRPr="00B02A0B" w:rsidRDefault="005C310B" w:rsidP="005C310B">
      <w:pPr>
        <w:rPr>
          <w:lang w:val="en-US"/>
        </w:rPr>
      </w:pPr>
      <w:r w:rsidRPr="00B02A0B">
        <w:t xml:space="preserve">To retrieve the content of a given folder identified by its folder ID in the </w:t>
      </w:r>
      <w:proofErr w:type="spellStart"/>
      <w:r w:rsidR="00175288" w:rsidRPr="00B02A0B">
        <w:t>MCData</w:t>
      </w:r>
      <w:proofErr w:type="spellEnd"/>
      <w:r w:rsidR="00175288" w:rsidRPr="00B02A0B">
        <w:t xml:space="preserve">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84" w:name="_Toc44599065"/>
      <w:bookmarkStart w:id="7285" w:name="_Toc44602920"/>
      <w:bookmarkStart w:id="7286" w:name="_Toc45198097"/>
      <w:bookmarkStart w:id="7287" w:name="_Toc45696130"/>
      <w:bookmarkStart w:id="7288" w:name="_Toc51851586"/>
      <w:bookmarkStart w:id="7289" w:name="_Toc92225208"/>
      <w:bookmarkStart w:id="7290" w:name="_Toc131379043"/>
      <w:r w:rsidRPr="00B02A0B">
        <w:rPr>
          <w:rFonts w:eastAsia="Malgun Gothic"/>
        </w:rPr>
        <w:t>21.2.18.2</w:t>
      </w:r>
      <w:r w:rsidRPr="00B02A0B">
        <w:rPr>
          <w:rFonts w:eastAsia="Malgun Gothic"/>
        </w:rPr>
        <w:tab/>
        <w:t>Message store function procedures</w:t>
      </w:r>
      <w:bookmarkEnd w:id="7284"/>
      <w:bookmarkEnd w:id="7285"/>
      <w:bookmarkEnd w:id="7286"/>
      <w:bookmarkEnd w:id="7287"/>
      <w:bookmarkEnd w:id="7288"/>
      <w:bookmarkEnd w:id="7289"/>
      <w:bookmarkEnd w:id="7290"/>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91"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92" w:name="_Toc20155828"/>
      <w:bookmarkStart w:id="7293" w:name="_Toc27500983"/>
      <w:bookmarkStart w:id="7294" w:name="_Toc36049109"/>
      <w:bookmarkStart w:id="7295" w:name="_Toc44602921"/>
    </w:p>
    <w:p w14:paraId="29807E8E" w14:textId="0E10C248" w:rsidR="005C310B" w:rsidRPr="00B02A0B" w:rsidRDefault="005C310B" w:rsidP="007D34FE">
      <w:pPr>
        <w:pStyle w:val="Heading3"/>
        <w:rPr>
          <w:rFonts w:eastAsia="SimSun"/>
        </w:rPr>
      </w:pPr>
      <w:bookmarkStart w:id="7296" w:name="_Toc92225209"/>
      <w:bookmarkStart w:id="7297" w:name="_Toc131379044"/>
      <w:r w:rsidRPr="00B02A0B">
        <w:rPr>
          <w:rFonts w:eastAsia="SimSun"/>
        </w:rPr>
        <w:t>21.2.</w:t>
      </w:r>
      <w:r w:rsidRPr="00B02A0B">
        <w:rPr>
          <w:rFonts w:eastAsia="SimSun"/>
          <w:lang w:val="hr-HR"/>
        </w:rPr>
        <w:t>19</w:t>
      </w:r>
      <w:r w:rsidRPr="00B02A0B">
        <w:rPr>
          <w:rFonts w:eastAsia="SimSun"/>
        </w:rPr>
        <w:tab/>
        <w:t>Create notification channel</w:t>
      </w:r>
      <w:bookmarkEnd w:id="7296"/>
      <w:r w:rsidR="00175288" w:rsidRPr="00175288">
        <w:rPr>
          <w:rFonts w:eastAsia="SimSun"/>
        </w:rPr>
        <w:t xml:space="preserve"> </w:t>
      </w:r>
      <w:r w:rsidR="00175288" w:rsidRPr="00B02A0B">
        <w:rPr>
          <w:rFonts w:eastAsia="SimSun"/>
        </w:rPr>
        <w:t>procedure</w:t>
      </w:r>
      <w:bookmarkEnd w:id="7297"/>
    </w:p>
    <w:p w14:paraId="4183DD9C" w14:textId="77777777" w:rsidR="005C310B" w:rsidRPr="00B02A0B" w:rsidRDefault="005C310B" w:rsidP="007D34FE">
      <w:pPr>
        <w:pStyle w:val="Heading4"/>
        <w:rPr>
          <w:rFonts w:eastAsia="Malgun Gothic"/>
        </w:rPr>
      </w:pPr>
      <w:bookmarkStart w:id="7298" w:name="_Toc92225210"/>
      <w:bookmarkStart w:id="7299" w:name="_Toc131379045"/>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98"/>
      <w:bookmarkEnd w:id="7299"/>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 xml:space="preserve">shall set the Host header field to a hostname identifying the </w:t>
      </w:r>
      <w:proofErr w:type="spellStart"/>
      <w:r w:rsidRPr="00B02A0B">
        <w:t>MCData</w:t>
      </w:r>
      <w:proofErr w:type="spellEnd"/>
      <w:r w:rsidRPr="00B02A0B">
        <w:t xml:space="preserve"> Notification server;</w:t>
      </w:r>
    </w:p>
    <w:p w14:paraId="26F8A417"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w:t>
      </w:r>
      <w:proofErr w:type="spellStart"/>
      <w:r w:rsidRPr="00B02A0B">
        <w:t>MCData</w:t>
      </w:r>
      <w:proofErr w:type="spellEnd"/>
      <w:r w:rsidRPr="00B02A0B">
        <w:t xml:space="preserve">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300" w:name="_Toc92225211"/>
      <w:bookmarkStart w:id="7301" w:name="_Toc131379046"/>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Notification server procedures</w:t>
      </w:r>
      <w:bookmarkEnd w:id="7300"/>
      <w:bookmarkEnd w:id="7301"/>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w:t>
      </w:r>
      <w:proofErr w:type="spellStart"/>
      <w:r w:rsidRPr="00B02A0B">
        <w:t>Callback</w:t>
      </w:r>
      <w:proofErr w:type="spellEnd"/>
      <w:r w:rsidRPr="00B02A0B">
        <w:t xml:space="preserve"> URL and can also include a Channel URL depending on the </w:t>
      </w:r>
      <w:r w:rsidRPr="00B02A0B">
        <w:rPr>
          <w:rFonts w:eastAsia="SimSun"/>
        </w:rPr>
        <w:t>"</w:t>
      </w:r>
      <w:proofErr w:type="spellStart"/>
      <w:r w:rsidRPr="00B02A0B">
        <w:t>channelType</w:t>
      </w:r>
      <w:proofErr w:type="spellEnd"/>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 xml:space="preserve">The </w:t>
      </w:r>
      <w:proofErr w:type="spellStart"/>
      <w:r w:rsidRPr="00B02A0B">
        <w:t>Callback</w:t>
      </w:r>
      <w:proofErr w:type="spellEnd"/>
      <w:r w:rsidRPr="00B02A0B">
        <w:t xml:space="preserve">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302" w:name="_Toc92225212"/>
      <w:bookmarkStart w:id="7303" w:name="_Toc131379047"/>
      <w:r w:rsidRPr="00B02A0B">
        <w:rPr>
          <w:rFonts w:eastAsia="SimSun"/>
        </w:rPr>
        <w:t>21.2.</w:t>
      </w:r>
      <w:r w:rsidRPr="00B02A0B">
        <w:rPr>
          <w:rFonts w:eastAsia="SimSun"/>
          <w:lang w:val="hr-HR"/>
        </w:rPr>
        <w:t>20</w:t>
      </w:r>
      <w:r w:rsidRPr="00B02A0B">
        <w:rPr>
          <w:rFonts w:eastAsia="SimSun"/>
        </w:rPr>
        <w:tab/>
        <w:t>Delete notification channel</w:t>
      </w:r>
      <w:bookmarkEnd w:id="7302"/>
      <w:r w:rsidR="00175288" w:rsidRPr="00175288">
        <w:rPr>
          <w:rFonts w:eastAsia="SimSun"/>
        </w:rPr>
        <w:t xml:space="preserve"> </w:t>
      </w:r>
      <w:r w:rsidR="00175288" w:rsidRPr="00B02A0B">
        <w:rPr>
          <w:rFonts w:eastAsia="SimSun"/>
        </w:rPr>
        <w:t>procedure</w:t>
      </w:r>
      <w:bookmarkEnd w:id="7303"/>
    </w:p>
    <w:p w14:paraId="6CD25FAD" w14:textId="77777777" w:rsidR="005C310B" w:rsidRPr="00B02A0B" w:rsidRDefault="005C310B" w:rsidP="007D34FE">
      <w:pPr>
        <w:pStyle w:val="Heading4"/>
        <w:rPr>
          <w:rFonts w:eastAsia="Malgun Gothic"/>
        </w:rPr>
      </w:pPr>
      <w:bookmarkStart w:id="7304" w:name="_Toc92225213"/>
      <w:bookmarkStart w:id="7305" w:name="_Toc131379048"/>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304"/>
      <w:bookmarkEnd w:id="7305"/>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 xml:space="preserve">shall set the Host header field to a hostname identifying the </w:t>
      </w:r>
      <w:proofErr w:type="spellStart"/>
      <w:r w:rsidRPr="00B02A0B">
        <w:t>MCData</w:t>
      </w:r>
      <w:proofErr w:type="spellEnd"/>
      <w:r w:rsidRPr="00B02A0B">
        <w:t xml:space="preserve"> Notification server;</w:t>
      </w:r>
    </w:p>
    <w:p w14:paraId="3C2F296E"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Authorization header; and</w:t>
      </w:r>
    </w:p>
    <w:p w14:paraId="7855474F" w14:textId="77777777" w:rsidR="005C310B" w:rsidRPr="00B02A0B" w:rsidRDefault="005C310B" w:rsidP="005C310B">
      <w:pPr>
        <w:pStyle w:val="B2"/>
      </w:pPr>
      <w:r w:rsidRPr="00B02A0B">
        <w:t>c)</w:t>
      </w:r>
      <w:r w:rsidRPr="00B02A0B">
        <w:tab/>
        <w:t xml:space="preserve">shall send the HTTP DELETE request towards the </w:t>
      </w:r>
      <w:proofErr w:type="spellStart"/>
      <w:r w:rsidRPr="00B02A0B">
        <w:t>MCData</w:t>
      </w:r>
      <w:proofErr w:type="spellEnd"/>
      <w:r w:rsidRPr="00B02A0B">
        <w:t xml:space="preserve">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 xml:space="preserve">When the notification channel is deleted, the Message store client normally removes the notification subscription in the </w:t>
      </w:r>
      <w:proofErr w:type="spellStart"/>
      <w:r w:rsidRPr="00B02A0B">
        <w:t>MCData</w:t>
      </w:r>
      <w:proofErr w:type="spellEnd"/>
      <w:r w:rsidRPr="00B02A0B">
        <w:t xml:space="preserve"> Message store function as described in clause 21.2.13A.</w:t>
      </w:r>
    </w:p>
    <w:p w14:paraId="7F89BB68" w14:textId="77777777" w:rsidR="005C310B" w:rsidRPr="00B02A0B" w:rsidRDefault="005C310B" w:rsidP="007D34FE">
      <w:pPr>
        <w:pStyle w:val="Heading4"/>
        <w:rPr>
          <w:rFonts w:eastAsia="Malgun Gothic"/>
        </w:rPr>
      </w:pPr>
      <w:bookmarkStart w:id="7306" w:name="_Toc92225214"/>
      <w:bookmarkStart w:id="7307" w:name="_Toc131379049"/>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Notification server procedures</w:t>
      </w:r>
      <w:bookmarkEnd w:id="7306"/>
      <w:bookmarkEnd w:id="7307"/>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308" w:name="_Toc92225215"/>
      <w:bookmarkStart w:id="7309" w:name="_Toc131379050"/>
      <w:r w:rsidRPr="00B02A0B">
        <w:rPr>
          <w:rFonts w:eastAsia="SimSun"/>
        </w:rPr>
        <w:lastRenderedPageBreak/>
        <w:t>21.2.</w:t>
      </w:r>
      <w:r w:rsidRPr="00B02A0B">
        <w:rPr>
          <w:rFonts w:eastAsia="SimSun"/>
          <w:lang w:val="hr-HR"/>
        </w:rPr>
        <w:t>21</w:t>
      </w:r>
      <w:r w:rsidRPr="00B02A0B">
        <w:rPr>
          <w:rFonts w:eastAsia="SimSun"/>
        </w:rPr>
        <w:tab/>
        <w:t>Update notification channel</w:t>
      </w:r>
      <w:bookmarkEnd w:id="7308"/>
      <w:r w:rsidR="00867BB6">
        <w:rPr>
          <w:rFonts w:eastAsia="SimSun"/>
        </w:rPr>
        <w:t xml:space="preserve"> </w:t>
      </w:r>
      <w:r w:rsidR="00867BB6" w:rsidRPr="00B02A0B">
        <w:rPr>
          <w:rFonts w:eastAsia="SimSun"/>
        </w:rPr>
        <w:t>procedure</w:t>
      </w:r>
      <w:bookmarkEnd w:id="7309"/>
    </w:p>
    <w:p w14:paraId="090CA2BE" w14:textId="77777777" w:rsidR="005C310B" w:rsidRPr="00B02A0B" w:rsidRDefault="005C310B" w:rsidP="007D34FE">
      <w:pPr>
        <w:pStyle w:val="Heading4"/>
        <w:rPr>
          <w:rFonts w:eastAsia="Malgun Gothic"/>
        </w:rPr>
      </w:pPr>
      <w:bookmarkStart w:id="7310" w:name="_Toc92225216"/>
      <w:bookmarkStart w:id="7311" w:name="_Toc131379051"/>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310"/>
      <w:bookmarkEnd w:id="7311"/>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 xml:space="preserve">shall set the Host header field to a hostname identifying the </w:t>
      </w:r>
      <w:proofErr w:type="spellStart"/>
      <w:r w:rsidRPr="00B02A0B">
        <w:t>MCData</w:t>
      </w:r>
      <w:proofErr w:type="spellEnd"/>
      <w:r w:rsidRPr="00B02A0B">
        <w:t xml:space="preserve"> Notification server;</w:t>
      </w:r>
    </w:p>
    <w:p w14:paraId="79174BF3"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w:t>
      </w:r>
      <w:proofErr w:type="spellStart"/>
      <w:r w:rsidRPr="00B02A0B">
        <w:t>MCData</w:t>
      </w:r>
      <w:proofErr w:type="spellEnd"/>
      <w:r w:rsidRPr="00B02A0B">
        <w:t xml:space="preserve">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w:t>
      </w:r>
      <w:proofErr w:type="spellStart"/>
      <w:r w:rsidRPr="00B02A0B">
        <w:t>MCData</w:t>
      </w:r>
      <w:proofErr w:type="spellEnd"/>
      <w:r w:rsidRPr="00B02A0B">
        <w:t xml:space="preserve">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312" w:name="_Toc92225217"/>
      <w:bookmarkStart w:id="7313" w:name="_Toc131379052"/>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Notification server procedures</w:t>
      </w:r>
      <w:bookmarkEnd w:id="7312"/>
      <w:bookmarkEnd w:id="7313"/>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14" w:name="_Toc92225218"/>
      <w:bookmarkStart w:id="7315" w:name="_Toc131379053"/>
      <w:r w:rsidRPr="00B02A0B">
        <w:rPr>
          <w:rFonts w:eastAsia="SimSun"/>
        </w:rPr>
        <w:t>21.2.</w:t>
      </w:r>
      <w:r w:rsidRPr="00B02A0B">
        <w:rPr>
          <w:rFonts w:eastAsia="SimSun"/>
          <w:lang w:val="en-US"/>
        </w:rPr>
        <w:t>22</w:t>
      </w:r>
      <w:r w:rsidRPr="00B02A0B">
        <w:rPr>
          <w:rFonts w:eastAsia="SimSun"/>
        </w:rPr>
        <w:tab/>
        <w:t>Open notification channel</w:t>
      </w:r>
      <w:bookmarkEnd w:id="7314"/>
      <w:r w:rsidR="00867BB6" w:rsidRPr="00867BB6">
        <w:rPr>
          <w:rFonts w:eastAsia="SimSun"/>
        </w:rPr>
        <w:t xml:space="preserve"> </w:t>
      </w:r>
      <w:r w:rsidR="00867BB6" w:rsidRPr="00B02A0B">
        <w:rPr>
          <w:rFonts w:eastAsia="SimSun"/>
        </w:rPr>
        <w:t>procedure</w:t>
      </w:r>
      <w:bookmarkEnd w:id="7315"/>
    </w:p>
    <w:p w14:paraId="7405C858" w14:textId="77777777" w:rsidR="005C310B" w:rsidRPr="00B02A0B" w:rsidRDefault="005C310B" w:rsidP="007D34FE">
      <w:pPr>
        <w:pStyle w:val="Heading4"/>
        <w:rPr>
          <w:rFonts w:eastAsia="Malgun Gothic"/>
        </w:rPr>
      </w:pPr>
      <w:bookmarkStart w:id="7316" w:name="_Toc92225219"/>
      <w:bookmarkStart w:id="7317" w:name="_Toc131379054"/>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16"/>
      <w:bookmarkEnd w:id="7317"/>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w:t>
      </w:r>
      <w:proofErr w:type="spellStart"/>
      <w:r w:rsidRPr="00B02A0B">
        <w:t>LongPolling</w:t>
      </w:r>
      <w:proofErr w:type="spellEnd"/>
      <w:r w:rsidRPr="00B02A0B">
        <w:t xml:space="preserve">),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 xml:space="preserve">extracted from the </w:t>
      </w:r>
      <w:proofErr w:type="spellStart"/>
      <w:r w:rsidRPr="00B02A0B">
        <w:t>channelURL</w:t>
      </w:r>
      <w:proofErr w:type="spellEnd"/>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w:t>
      </w:r>
      <w:proofErr w:type="spellStart"/>
      <w:r w:rsidRPr="00B02A0B">
        <w:rPr>
          <w:rFonts w:eastAsia="Malgun Gothic"/>
        </w:rPr>
        <w:t>MCData</w:t>
      </w:r>
      <w:proofErr w:type="spellEnd"/>
      <w:r w:rsidRPr="00B02A0B">
        <w:rPr>
          <w:rFonts w:eastAsia="Malgun Gothic"/>
        </w:rPr>
        <w:t xml:space="preserve"> Notification server using the </w:t>
      </w:r>
      <w:proofErr w:type="spellStart"/>
      <w:r w:rsidRPr="00B02A0B">
        <w:t>channelURL</w:t>
      </w:r>
      <w:proofErr w:type="spellEnd"/>
      <w:r w:rsidRPr="00B02A0B">
        <w:t xml:space="preserve"> received from the </w:t>
      </w:r>
      <w:proofErr w:type="spellStart"/>
      <w:r w:rsidRPr="00B02A0B">
        <w:rPr>
          <w:rFonts w:eastAsia="Malgun Gothic"/>
        </w:rPr>
        <w:t>MCData</w:t>
      </w:r>
      <w:proofErr w:type="spellEnd"/>
      <w:r w:rsidRPr="00B02A0B">
        <w:rPr>
          <w:rFonts w:eastAsia="Malgun Gothic"/>
        </w:rPr>
        <w:t xml:space="preserve">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w:t>
      </w:r>
      <w:proofErr w:type="spellStart"/>
      <w:r w:rsidRPr="00B02A0B">
        <w:t>restartToken</w:t>
      </w:r>
      <w:proofErr w:type="spellEnd"/>
      <w:r w:rsidRPr="00B02A0B">
        <w:t>"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 xml:space="preserve">as a trigger to subsequently search the </w:t>
      </w:r>
      <w:proofErr w:type="spellStart"/>
      <w:r w:rsidRPr="00B02A0B">
        <w:t>MCData</w:t>
      </w:r>
      <w:proofErr w:type="spellEnd"/>
      <w:r w:rsidRPr="00B02A0B">
        <w:t xml:space="preserve">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 xml:space="preserve">The notifications about changes in the </w:t>
      </w:r>
      <w:proofErr w:type="spellStart"/>
      <w:r w:rsidRPr="00B02A0B">
        <w:t>MCData</w:t>
      </w:r>
      <w:proofErr w:type="spellEnd"/>
      <w:r w:rsidRPr="00B02A0B">
        <w:t xml:space="preserve"> message store can be used by the message store client to synchronize its local message store with the </w:t>
      </w:r>
      <w:proofErr w:type="spellStart"/>
      <w:r w:rsidRPr="00B02A0B">
        <w:t>MCData</w:t>
      </w:r>
      <w:proofErr w:type="spellEnd"/>
      <w:r w:rsidRPr="00B02A0B">
        <w:t xml:space="preserve">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w:t>
      </w:r>
      <w:proofErr w:type="spellStart"/>
      <w:r w:rsidRPr="00B02A0B">
        <w:rPr>
          <w:lang w:val="en-US"/>
        </w:rPr>
        <w:t>channelURL</w:t>
      </w:r>
      <w:proofErr w:type="spellEnd"/>
      <w:r w:rsidRPr="00B02A0B">
        <w:rPr>
          <w:lang w:val="en-US"/>
        </w:rPr>
        <w:t xml:space="preserve"> received from the </w:t>
      </w:r>
      <w:proofErr w:type="spellStart"/>
      <w:r w:rsidRPr="00B02A0B">
        <w:rPr>
          <w:rFonts w:eastAsia="Malgun Gothic"/>
        </w:rPr>
        <w:t>MCData</w:t>
      </w:r>
      <w:proofErr w:type="spellEnd"/>
      <w:r w:rsidRPr="00B02A0B">
        <w:rPr>
          <w:rFonts w:eastAsia="Malgun Gothic"/>
        </w:rPr>
        <w:t xml:space="preserve">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proofErr w:type="spellStart"/>
      <w:r w:rsidRPr="00B02A0B">
        <w:rPr>
          <w:rFonts w:eastAsia="Malgun Gothic"/>
        </w:rPr>
        <w:t>MCData</w:t>
      </w:r>
      <w:proofErr w:type="spellEnd"/>
      <w:r w:rsidRPr="00B02A0B">
        <w:rPr>
          <w:rFonts w:eastAsia="Malgun Gothic"/>
        </w:rPr>
        <w:t xml:space="preserve"> </w:t>
      </w:r>
      <w:r w:rsidRPr="00B02A0B">
        <w:rPr>
          <w:lang w:val="en-US"/>
        </w:rPr>
        <w:t xml:space="preserve">Notification server. The process of creating a </w:t>
      </w:r>
      <w:proofErr w:type="spellStart"/>
      <w:r w:rsidRPr="00B02A0B">
        <w:rPr>
          <w:lang w:val="en-US"/>
        </w:rPr>
        <w:t>WebSokect</w:t>
      </w:r>
      <w:proofErr w:type="spellEnd"/>
      <w:r w:rsidRPr="00B02A0B">
        <w:rPr>
          <w:lang w:val="en-US"/>
        </w:rPr>
        <w:t xml:space="preserve"> connection between the Message notification client and the </w:t>
      </w:r>
      <w:proofErr w:type="spellStart"/>
      <w:r w:rsidRPr="00B02A0B">
        <w:rPr>
          <w:rFonts w:eastAsia="Malgun Gothic"/>
        </w:rPr>
        <w:t>MCData</w:t>
      </w:r>
      <w:proofErr w:type="spellEnd"/>
      <w:r w:rsidRPr="00B02A0B">
        <w:rPr>
          <w:rFonts w:eastAsia="Malgun Gothic"/>
        </w:rPr>
        <w:t xml:space="preserve"> </w:t>
      </w:r>
      <w:r w:rsidRPr="00B02A0B">
        <w:rPr>
          <w:lang w:val="en-US"/>
        </w:rPr>
        <w:t xml:space="preserve">Notification server through which the </w:t>
      </w:r>
      <w:proofErr w:type="spellStart"/>
      <w:r w:rsidRPr="00B02A0B">
        <w:rPr>
          <w:rFonts w:eastAsia="Malgun Gothic"/>
        </w:rPr>
        <w:t>MCData</w:t>
      </w:r>
      <w:proofErr w:type="spellEnd"/>
      <w:r w:rsidRPr="00B02A0B">
        <w:rPr>
          <w:rFonts w:eastAsia="Malgun Gothic"/>
        </w:rPr>
        <w:t xml:space="preserve">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w:t>
      </w:r>
      <w:proofErr w:type="spellStart"/>
      <w:r w:rsidRPr="00B02A0B">
        <w:rPr>
          <w:lang w:val="en-US"/>
        </w:rPr>
        <w:t>NativeChannel</w:t>
      </w:r>
      <w:proofErr w:type="spellEnd"/>
      <w:r w:rsidRPr="00B02A0B">
        <w:rPr>
          <w:lang w:val="en-US"/>
        </w:rPr>
        <w:t xml:space="preserve">,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w:t>
      </w:r>
      <w:proofErr w:type="spellStart"/>
      <w:r w:rsidRPr="00B02A0B">
        <w:rPr>
          <w:lang w:val="en-US"/>
        </w:rPr>
        <w:t>NativeChannel</w:t>
      </w:r>
      <w:proofErr w:type="spellEnd"/>
      <w:r w:rsidRPr="00B02A0B">
        <w:rPr>
          <w:lang w:val="en-US"/>
        </w:rPr>
        <w:t>.</w:t>
      </w:r>
    </w:p>
    <w:p w14:paraId="5616A996" w14:textId="77777777" w:rsidR="005C310B" w:rsidRPr="00B02A0B" w:rsidRDefault="005C310B" w:rsidP="007D34FE">
      <w:pPr>
        <w:pStyle w:val="Heading4"/>
        <w:rPr>
          <w:rFonts w:eastAsia="Malgun Gothic"/>
        </w:rPr>
      </w:pPr>
      <w:bookmarkStart w:id="7318" w:name="_Toc92225220"/>
      <w:bookmarkStart w:id="7319" w:name="_Toc131379055"/>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Notification server procedures</w:t>
      </w:r>
      <w:bookmarkEnd w:id="7318"/>
      <w:bookmarkEnd w:id="7319"/>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w:t>
      </w:r>
      <w:proofErr w:type="spellStart"/>
      <w:r w:rsidRPr="00B02A0B">
        <w:t>channelURL</w:t>
      </w:r>
      <w:proofErr w:type="spellEnd"/>
      <w:r w:rsidRPr="00B02A0B">
        <w:t xml:space="preserve">) identifying a resource in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the </w:t>
      </w:r>
      <w:proofErr w:type="spellStart"/>
      <w:r w:rsidRPr="00B02A0B">
        <w:rPr>
          <w:rFonts w:eastAsia="Malgun Gothic"/>
        </w:rPr>
        <w:t>MCData</w:t>
      </w:r>
      <w:proofErr w:type="spellEnd"/>
      <w:r w:rsidRPr="00B02A0B">
        <w:rPr>
          <w:rFonts w:eastAsia="Malgun Gothic"/>
        </w:rPr>
        <w:t xml:space="preserve">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 xml:space="preserve">shall generate and send an HTTP response towards the Message notification client indicating the result of the operation. If the response is successful, it shall contain the notifications (i.e. </w:t>
      </w:r>
      <w:proofErr w:type="spellStart"/>
      <w:r w:rsidRPr="00B02A0B">
        <w:t>MCData</w:t>
      </w:r>
      <w:proofErr w:type="spellEnd"/>
      <w:r w:rsidRPr="00B02A0B">
        <w:t xml:space="preserve"> message store change events).</w:t>
      </w:r>
    </w:p>
    <w:p w14:paraId="6A2B5FB5" w14:textId="77777777" w:rsidR="005C310B" w:rsidRPr="00B02A0B" w:rsidRDefault="005C310B" w:rsidP="007D34FE">
      <w:pPr>
        <w:pStyle w:val="Heading3"/>
        <w:rPr>
          <w:rFonts w:eastAsia="SimSun"/>
        </w:rPr>
      </w:pPr>
      <w:bookmarkStart w:id="7320" w:name="_Toc92225221"/>
      <w:bookmarkStart w:id="7321" w:name="_Toc131379056"/>
      <w:r w:rsidRPr="00B02A0B">
        <w:rPr>
          <w:rFonts w:eastAsia="SimSun"/>
        </w:rPr>
        <w:t>21.2.</w:t>
      </w:r>
      <w:r w:rsidRPr="00B02A0B">
        <w:rPr>
          <w:rFonts w:eastAsia="SimSun"/>
          <w:lang w:val="hr-HR"/>
        </w:rPr>
        <w:t>23</w:t>
      </w:r>
      <w:r w:rsidRPr="00B02A0B">
        <w:rPr>
          <w:rFonts w:eastAsia="SimSun"/>
        </w:rPr>
        <w:tab/>
        <w:t>List folder hierarchy procedure</w:t>
      </w:r>
      <w:bookmarkEnd w:id="7320"/>
      <w:bookmarkEnd w:id="7321"/>
    </w:p>
    <w:p w14:paraId="1D0395EC" w14:textId="77777777" w:rsidR="005C310B" w:rsidRPr="00B02A0B" w:rsidRDefault="005C310B" w:rsidP="007D34FE">
      <w:pPr>
        <w:pStyle w:val="Heading4"/>
        <w:rPr>
          <w:rFonts w:eastAsia="Malgun Gothic"/>
        </w:rPr>
      </w:pPr>
      <w:bookmarkStart w:id="7322" w:name="_Toc92225222"/>
      <w:bookmarkStart w:id="7323" w:name="_Toc131379057"/>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22"/>
      <w:bookmarkEnd w:id="7323"/>
    </w:p>
    <w:p w14:paraId="2D9B392E" w14:textId="77777777" w:rsidR="005C310B" w:rsidRPr="00B02A0B" w:rsidRDefault="005C310B" w:rsidP="005C310B">
      <w:pPr>
        <w:rPr>
          <w:lang w:val="en-US"/>
        </w:rPr>
      </w:pPr>
      <w:r w:rsidRPr="00B02A0B">
        <w:t xml:space="preserve">To list an existing folder's hierarchy structure in the </w:t>
      </w:r>
      <w:proofErr w:type="spellStart"/>
      <w:r w:rsidRPr="00B02A0B">
        <w:t>MCData</w:t>
      </w:r>
      <w:proofErr w:type="spellEnd"/>
      <w:r w:rsidRPr="00B02A0B">
        <w:t xml:space="preserve">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 xml:space="preserve">shall include a valid </w:t>
      </w:r>
      <w:proofErr w:type="spellStart"/>
      <w:r w:rsidRPr="00B02A0B">
        <w:t>MCData</w:t>
      </w:r>
      <w:proofErr w:type="spellEnd"/>
      <w:r w:rsidRPr="00B02A0B">
        <w:t xml:space="preserve">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proofErr w:type="spellStart"/>
      <w:r w:rsidRPr="00B02A0B">
        <w:rPr>
          <w:rFonts w:eastAsia="Malgun Gothic"/>
        </w:rPr>
        <w:t>SelectionCriteria</w:t>
      </w:r>
      <w:proofErr w:type="spellEnd"/>
      <w:r w:rsidRPr="00B02A0B">
        <w:t>" parameters</w:t>
      </w:r>
      <w:r w:rsidRPr="00B02A0B">
        <w:rPr>
          <w:rFonts w:eastAsia="Malgun Gothic"/>
        </w:rPr>
        <w:t xml:space="preserve"> </w:t>
      </w:r>
      <w:r w:rsidRPr="00B02A0B">
        <w:t>"</w:t>
      </w:r>
      <w:proofErr w:type="spellStart"/>
      <w:r w:rsidRPr="00B02A0B">
        <w:rPr>
          <w:rFonts w:eastAsia="Malgun Gothic"/>
        </w:rPr>
        <w:t>searchCriteria</w:t>
      </w:r>
      <w:proofErr w:type="spellEnd"/>
      <w:r w:rsidRPr="00B02A0B">
        <w:t>" and "</w:t>
      </w:r>
      <w:proofErr w:type="spellStart"/>
      <w:r w:rsidRPr="00B02A0B">
        <w:t>nonRecursiveScope</w:t>
      </w:r>
      <w:proofErr w:type="spellEnd"/>
      <w:r w:rsidRPr="00B02A0B">
        <w:t>" absent and "</w:t>
      </w:r>
      <w:proofErr w:type="spellStart"/>
      <w:r w:rsidRPr="00B02A0B">
        <w:t>searchScope</w:t>
      </w:r>
      <w:proofErr w:type="spellEnd"/>
      <w:r w:rsidR="00C15C28">
        <w:t>"</w:t>
      </w:r>
      <w:r w:rsidRPr="00B02A0B">
        <w:t xml:space="preserve"> parameter either absent or containing a </w:t>
      </w:r>
      <w:r w:rsidRPr="00B02A0B">
        <w:lastRenderedPageBreak/>
        <w:t>folder ID (for further information on "</w:t>
      </w:r>
      <w:proofErr w:type="spellStart"/>
      <w:r w:rsidRPr="00B02A0B">
        <w:rPr>
          <w:rFonts w:eastAsia="Malgun Gothic"/>
        </w:rPr>
        <w:t>SelectionCriteria</w:t>
      </w:r>
      <w:proofErr w:type="spellEnd"/>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proofErr w:type="spellStart"/>
      <w:r w:rsidRPr="00B02A0B">
        <w:rPr>
          <w:rFonts w:eastAsia="Malgun Gothic"/>
        </w:rPr>
        <w:t>i</w:t>
      </w:r>
      <w:proofErr w:type="spellEnd"/>
      <w:r w:rsidRPr="00B02A0B">
        <w:rPr>
          <w:rFonts w:eastAsia="Malgun Gothic"/>
        </w:rPr>
        <w:t>)</w:t>
      </w:r>
      <w:r w:rsidRPr="00B02A0B">
        <w:rPr>
          <w:rFonts w:eastAsia="Malgun Gothic"/>
        </w:rPr>
        <w:tab/>
      </w:r>
      <w:proofErr w:type="spellStart"/>
      <w:r w:rsidRPr="00B02A0B">
        <w:rPr>
          <w:lang w:val="en-IN"/>
        </w:rPr>
        <w:t>i</w:t>
      </w:r>
      <w:proofErr w:type="spellEnd"/>
      <w:r w:rsidRPr="00B02A0B">
        <w:t>f "</w:t>
      </w:r>
      <w:proofErr w:type="spellStart"/>
      <w:r w:rsidRPr="00B02A0B">
        <w:t>searchScope</w:t>
      </w:r>
      <w:proofErr w:type="spellEnd"/>
      <w:r w:rsidR="00C15C28">
        <w:t>"</w:t>
      </w:r>
      <w:r w:rsidRPr="00B02A0B">
        <w:t xml:space="preserve"> parameter is absent, the request is to list all the subfolders recursively starting from the root folder. However, if "</w:t>
      </w:r>
      <w:proofErr w:type="spellStart"/>
      <w:r w:rsidRPr="00B02A0B">
        <w:t>searchScope</w:t>
      </w:r>
      <w:proofErr w:type="spellEnd"/>
      <w:r w:rsidR="00C15C28">
        <w:t>"</w:t>
      </w:r>
      <w:r w:rsidRPr="00B02A0B">
        <w:t xml:space="preserve"> parameter contains a folder ID, the request is to list all the subfolders recursively starting from the </w:t>
      </w:r>
      <w:proofErr w:type="spellStart"/>
      <w:r w:rsidRPr="00B02A0B">
        <w:t>the</w:t>
      </w:r>
      <w:proofErr w:type="spellEnd"/>
      <w:r w:rsidRPr="00B02A0B">
        <w:t xml:space="preserv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24" w:name="_Toc92225223"/>
      <w:bookmarkStart w:id="7325" w:name="_Toc131379058"/>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24"/>
      <w:bookmarkEnd w:id="7325"/>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proofErr w:type="spellStart"/>
      <w:r w:rsidRPr="00B02A0B">
        <w:rPr>
          <w:rFonts w:eastAsia="Malgun Gothic"/>
        </w:rPr>
        <w:t>MCData</w:t>
      </w:r>
      <w:proofErr w:type="spellEnd"/>
      <w:r w:rsidRPr="00B02A0B">
        <w:rPr>
          <w:rFonts w:eastAsia="Malgun Gothic"/>
        </w:rPr>
        <w:t xml:space="preserve">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w:t>
      </w:r>
      <w:proofErr w:type="spellStart"/>
      <w:r w:rsidRPr="00B02A0B">
        <w:t>FolderReferenceList</w:t>
      </w:r>
      <w:proofErr w:type="spellEnd"/>
      <w:r w:rsidRPr="00B02A0B">
        <w: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For further information on "</w:t>
      </w:r>
      <w:proofErr w:type="spellStart"/>
      <w:r w:rsidRPr="00B02A0B">
        <w:t>FolderReferenceList</w:t>
      </w:r>
      <w:proofErr w:type="spellEnd"/>
      <w:r w:rsidRPr="00B02A0B">
        <w:t xml:space="preserve">"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26" w:name="_Toc92225224"/>
      <w:bookmarkStart w:id="7327" w:name="_Toc131379059"/>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27"/>
    </w:p>
    <w:p w14:paraId="4101A108" w14:textId="2798332D" w:rsidR="008370C7" w:rsidRPr="00703DB5" w:rsidRDefault="008370C7" w:rsidP="008370C7">
      <w:pPr>
        <w:pStyle w:val="Heading4"/>
        <w:rPr>
          <w:rFonts w:eastAsia="Malgun Gothic"/>
        </w:rPr>
      </w:pPr>
      <w:bookmarkStart w:id="7328" w:name="_Toc131379060"/>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28"/>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w:t>
      </w:r>
      <w:proofErr w:type="spellStart"/>
      <w:r w:rsidRPr="00152E68">
        <w:rPr>
          <w:rFonts w:eastAsia="Malgun Gothic"/>
        </w:rPr>
        <w:t>MCData</w:t>
      </w:r>
      <w:proofErr w:type="spellEnd"/>
      <w:r w:rsidRPr="00152E68">
        <w:rPr>
          <w:rFonts w:eastAsia="Malgun Gothic"/>
        </w:rPr>
        <w:t xml:space="preserve"> message store</w:t>
      </w:r>
      <w:r>
        <w:rPr>
          <w:rFonts w:eastAsia="Malgun Gothic"/>
        </w:rPr>
        <w:t xml:space="preserve"> to retrieve a file associated with a given object Id from the </w:t>
      </w:r>
      <w:proofErr w:type="spellStart"/>
      <w:r>
        <w:rPr>
          <w:rFonts w:eastAsia="Malgun Gothic"/>
        </w:rPr>
        <w:t>MCData</w:t>
      </w:r>
      <w:proofErr w:type="spellEnd"/>
      <w:r>
        <w:rPr>
          <w:rFonts w:eastAsia="Malgun Gothic"/>
        </w:rPr>
        <w:t xml:space="preserve">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w:t>
      </w:r>
      <w:proofErr w:type="spellStart"/>
      <w:r>
        <w:rPr>
          <w:rFonts w:eastAsia="Malgun Gothic"/>
        </w:rPr>
        <w:t>objectId</w:t>
      </w:r>
      <w:proofErr w:type="spellEnd"/>
      <w:r>
        <w:rPr>
          <w:rFonts w:eastAsia="Malgun Gothic"/>
        </w:rPr>
        <w:t xml:space="preserve">}.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w:t>
      </w:r>
      <w:proofErr w:type="spellStart"/>
      <w:r>
        <w:rPr>
          <w:rFonts w:eastAsia="Malgun Gothic"/>
        </w:rPr>
        <w:t>MCData</w:t>
      </w:r>
      <w:proofErr w:type="spellEnd"/>
      <w:r>
        <w:rPr>
          <w:rFonts w:eastAsia="Malgun Gothic"/>
        </w:rPr>
        <w:t xml:space="preserve">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29" w:name="_Toc131379061"/>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29"/>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proofErr w:type="spellStart"/>
      <w:r>
        <w:rPr>
          <w:lang w:val="en-US"/>
        </w:rPr>
        <w:t>i</w:t>
      </w:r>
      <w:proofErr w:type="spellEnd"/>
      <w:r w:rsidRPr="00703DB5">
        <w:rPr>
          <w:lang w:val="en-US"/>
        </w:rPr>
        <w:t>)</w:t>
      </w:r>
      <w:r w:rsidRPr="00703DB5">
        <w:rPr>
          <w:lang w:val="en-US"/>
        </w:rPr>
        <w:tab/>
      </w:r>
      <w:r w:rsidRPr="00703DB5">
        <w:t xml:space="preserve">shall </w:t>
      </w:r>
      <w:r>
        <w:t>locate the object as identified by the {</w:t>
      </w:r>
      <w:proofErr w:type="spellStart"/>
      <w:r>
        <w:t>objectId</w:t>
      </w:r>
      <w:proofErr w:type="spellEnd"/>
      <w:r>
        <w:t>}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proofErr w:type="spellStart"/>
      <w:r>
        <w:t>href</w:t>
      </w:r>
      <w:proofErr w:type="spellEnd"/>
      <w:r w:rsidRPr="00141973">
        <w:t>"</w:t>
      </w:r>
      <w:r>
        <w:t xml:space="preserve"> attribute within the </w:t>
      </w:r>
      <w:r w:rsidRPr="00141973">
        <w:t>"</w:t>
      </w:r>
      <w:proofErr w:type="spellStart"/>
      <w:r>
        <w:t>payloadPart</w:t>
      </w:r>
      <w:proofErr w:type="spellEnd"/>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and fetch the file from the </w:t>
      </w:r>
      <w:proofErr w:type="spellStart"/>
      <w:r>
        <w:t>MCData</w:t>
      </w:r>
      <w:proofErr w:type="spellEnd"/>
      <w:r>
        <w:t xml:space="preserve"> content server as described in clause</w:t>
      </w:r>
      <w:r w:rsidRPr="00A07E7A">
        <w:t> </w:t>
      </w:r>
      <w:r>
        <w:t xml:space="preserve">6.7, provided that the URL is pointing to a file in the </w:t>
      </w:r>
      <w:proofErr w:type="spellStart"/>
      <w:r>
        <w:t>MCData</w:t>
      </w:r>
      <w:proofErr w:type="spellEnd"/>
      <w:r>
        <w:t xml:space="preserve">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proofErr w:type="spellStart"/>
      <w:r>
        <w:t>href</w:t>
      </w:r>
      <w:proofErr w:type="spellEnd"/>
      <w:r w:rsidRPr="00141973">
        <w:t>"</w:t>
      </w:r>
      <w:r>
        <w:t xml:space="preserve"> attribute value of the </w:t>
      </w:r>
      <w:r w:rsidRPr="00141973">
        <w:t>"</w:t>
      </w:r>
      <w:proofErr w:type="spellStart"/>
      <w:r>
        <w:t>payloadPart</w:t>
      </w:r>
      <w:proofErr w:type="spellEnd"/>
      <w:r w:rsidRPr="00141973">
        <w:t>"</w:t>
      </w:r>
      <w:r>
        <w:t xml:space="preserve"> IE accordingly (i.e. to point to the locally stored file) provided the file was fetched from the </w:t>
      </w:r>
      <w:proofErr w:type="spellStart"/>
      <w:r>
        <w:t>MCData</w:t>
      </w:r>
      <w:proofErr w:type="spellEnd"/>
      <w:r>
        <w:t xml:space="preserve">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proofErr w:type="spellStart"/>
      <w:r>
        <w:rPr>
          <w:lang w:val="en-US"/>
        </w:rPr>
        <w:t>i</w:t>
      </w:r>
      <w:proofErr w:type="spellEnd"/>
      <w:r>
        <w:t xml:space="preserve">f the URL </w:t>
      </w:r>
      <w:r w:rsidRPr="00570E37">
        <w:t>value</w:t>
      </w:r>
      <w:r>
        <w:t xml:space="preserve"> of the </w:t>
      </w:r>
      <w:r w:rsidRPr="00141973">
        <w:t>"</w:t>
      </w:r>
      <w:proofErr w:type="spellStart"/>
      <w:r>
        <w:t>href</w:t>
      </w:r>
      <w:proofErr w:type="spellEnd"/>
      <w:r w:rsidRPr="00141973">
        <w:t>"</w:t>
      </w:r>
      <w:r>
        <w:t xml:space="preserve"> attribute within the </w:t>
      </w:r>
      <w:r w:rsidRPr="00141973">
        <w:t>"</w:t>
      </w:r>
      <w:proofErr w:type="spellStart"/>
      <w:r>
        <w:t>payloadPart</w:t>
      </w:r>
      <w:proofErr w:type="spellEnd"/>
      <w:r w:rsidRPr="00141973">
        <w:t>"</w:t>
      </w:r>
      <w:r>
        <w:t xml:space="preserve"> IE of the object was already pointing to a file stored locally in the </w:t>
      </w:r>
      <w:proofErr w:type="spellStart"/>
      <w:r>
        <w:t>MCData</w:t>
      </w:r>
      <w:proofErr w:type="spellEnd"/>
      <w:r>
        <w:t xml:space="preserve"> message store (i.e. the </w:t>
      </w:r>
      <w:proofErr w:type="spellStart"/>
      <w:r>
        <w:t>MCData</w:t>
      </w:r>
      <w:proofErr w:type="spellEnd"/>
      <w:r>
        <w:t xml:space="preserve"> message store did not need to fetch the file from the </w:t>
      </w:r>
      <w:proofErr w:type="spellStart"/>
      <w:r>
        <w:t>MCData</w:t>
      </w:r>
      <w:proofErr w:type="spellEnd"/>
      <w:r>
        <w:t xml:space="preserve">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proofErr w:type="spellStart"/>
      <w:r>
        <w:rPr>
          <w:lang w:val="en-US"/>
        </w:rPr>
        <w:t>i</w:t>
      </w:r>
      <w:proofErr w:type="spellEnd"/>
      <w:r>
        <w:t xml:space="preserve">f the object is updated (i.e. </w:t>
      </w:r>
      <w:r w:rsidRPr="00141973">
        <w:t>"</w:t>
      </w:r>
      <w:proofErr w:type="spellStart"/>
      <w:r>
        <w:t>href</w:t>
      </w:r>
      <w:proofErr w:type="spellEnd"/>
      <w:r w:rsidRPr="00141973">
        <w:t>"</w:t>
      </w:r>
      <w:r>
        <w:t xml:space="preserve"> value of the </w:t>
      </w:r>
      <w:r w:rsidRPr="00141973">
        <w:t>"</w:t>
      </w:r>
      <w:proofErr w:type="spellStart"/>
      <w:r>
        <w:t>payloadPart</w:t>
      </w:r>
      <w:proofErr w:type="spellEnd"/>
      <w:r w:rsidRPr="00141973">
        <w:t>"</w:t>
      </w:r>
      <w:r>
        <w:t xml:space="preserve"> IE changed), a </w:t>
      </w:r>
      <w:r w:rsidRPr="00141973">
        <w:t>"</w:t>
      </w:r>
      <w:proofErr w:type="spellStart"/>
      <w:r w:rsidRPr="00C261AE">
        <w:t>changedObject</w:t>
      </w:r>
      <w:proofErr w:type="spellEnd"/>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 xml:space="preserve">Returning an HTTP 200 OK response when the request is for fetching a file which has already been fetched and stored locally in the </w:t>
      </w:r>
      <w:proofErr w:type="spellStart"/>
      <w:r>
        <w:t>MCData</w:t>
      </w:r>
      <w:proofErr w:type="spellEnd"/>
      <w:r>
        <w:t xml:space="preserve">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30" w:name="_Toc131379062"/>
      <w:r w:rsidRPr="00B02A0B">
        <w:t>21.</w:t>
      </w:r>
      <w:r w:rsidRPr="00B02A0B">
        <w:rPr>
          <w:lang w:val="hr-HR"/>
        </w:rPr>
        <w:t>3</w:t>
      </w:r>
      <w:r w:rsidRPr="00B02A0B">
        <w:tab/>
        <w:t>Control of communications storage procedures</w:t>
      </w:r>
      <w:bookmarkEnd w:id="7326"/>
      <w:bookmarkEnd w:id="7330"/>
    </w:p>
    <w:p w14:paraId="30C23150" w14:textId="77777777" w:rsidR="005C310B" w:rsidRPr="00B02A0B" w:rsidRDefault="005C310B" w:rsidP="007D34FE">
      <w:pPr>
        <w:pStyle w:val="Heading3"/>
        <w:rPr>
          <w:rFonts w:eastAsia="SimSun"/>
        </w:rPr>
      </w:pPr>
      <w:bookmarkStart w:id="7331" w:name="_Toc92225225"/>
      <w:bookmarkStart w:id="7332" w:name="_Toc131379063"/>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31"/>
      <w:bookmarkEnd w:id="7332"/>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proofErr w:type="spellStart"/>
      <w:r w:rsidRPr="00B02A0B">
        <w:rPr>
          <w:lang w:eastAsia="ko-KR"/>
        </w:rPr>
        <w:t>MCData</w:t>
      </w:r>
      <w:proofErr w:type="spellEnd"/>
      <w:r w:rsidRPr="00B02A0B">
        <w:rPr>
          <w:lang w:eastAsia="ko-KR"/>
        </w:rPr>
        <w:t xml:space="preserve">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 xml:space="preserve">The control of communications storage procedures provides an option for the </w:t>
      </w:r>
      <w:proofErr w:type="spellStart"/>
      <w:r w:rsidRPr="00B02A0B">
        <w:rPr>
          <w:lang w:eastAsia="ko-KR"/>
        </w:rPr>
        <w:t>MCData</w:t>
      </w:r>
      <w:proofErr w:type="spellEnd"/>
      <w:r w:rsidRPr="00B02A0B">
        <w:rPr>
          <w:lang w:eastAsia="ko-KR"/>
        </w:rPr>
        <w:t xml:space="preserve"> user to store the </w:t>
      </w:r>
      <w:proofErr w:type="spellStart"/>
      <w:r w:rsidRPr="00B02A0B">
        <w:rPr>
          <w:lang w:eastAsia="ko-KR"/>
        </w:rPr>
        <w:t>MCData</w:t>
      </w:r>
      <w:proofErr w:type="spellEnd"/>
      <w:r w:rsidRPr="00B02A0B">
        <w:rPr>
          <w:lang w:eastAsia="ko-KR"/>
        </w:rPr>
        <w:t xml:space="preserve"> communications in the </w:t>
      </w:r>
      <w:proofErr w:type="spellStart"/>
      <w:r w:rsidRPr="00B02A0B">
        <w:rPr>
          <w:lang w:eastAsia="ko-KR"/>
        </w:rPr>
        <w:t>MCData</w:t>
      </w:r>
      <w:proofErr w:type="spellEnd"/>
      <w:r w:rsidRPr="00B02A0B">
        <w:rPr>
          <w:lang w:eastAsia="ko-KR"/>
        </w:rPr>
        <w:t xml:space="preserve"> message store. The </w:t>
      </w:r>
      <w:proofErr w:type="spellStart"/>
      <w:r w:rsidRPr="00B02A0B">
        <w:rPr>
          <w:lang w:eastAsia="ko-KR"/>
        </w:rPr>
        <w:t>MCData</w:t>
      </w:r>
      <w:proofErr w:type="spellEnd"/>
      <w:r w:rsidRPr="00B02A0B">
        <w:rPr>
          <w:lang w:eastAsia="ko-KR"/>
        </w:rPr>
        <w:t xml:space="preserve">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 xml:space="preserve">The user profile is configured with two levels of configuration parameters to control the storage of </w:t>
      </w:r>
      <w:proofErr w:type="spellStart"/>
      <w:r w:rsidRPr="00B02A0B">
        <w:t>MCData</w:t>
      </w:r>
      <w:proofErr w:type="spellEnd"/>
      <w:r w:rsidRPr="00B02A0B">
        <w:t xml:space="preserve"> communications in the message store:</w:t>
      </w:r>
    </w:p>
    <w:p w14:paraId="5A114037" w14:textId="77777777" w:rsidR="005C310B" w:rsidRPr="00B02A0B" w:rsidRDefault="005C310B" w:rsidP="005C310B">
      <w:pPr>
        <w:pStyle w:val="B2"/>
      </w:pPr>
      <w:r w:rsidRPr="00B02A0B">
        <w:rPr>
          <w:lang w:val="en-US"/>
        </w:rPr>
        <w:t>a)</w:t>
      </w:r>
      <w:r w:rsidRPr="00B02A0B">
        <w:tab/>
        <w:t xml:space="preserve">The user profile allows control of storage of </w:t>
      </w:r>
      <w:proofErr w:type="spellStart"/>
      <w:r w:rsidRPr="00B02A0B">
        <w:t>MCData</w:t>
      </w:r>
      <w:proofErr w:type="spellEnd"/>
      <w:r w:rsidRPr="00B02A0B">
        <w:t xml:space="preserve"> communications in the message store or not.</w:t>
      </w:r>
    </w:p>
    <w:p w14:paraId="4353FFA1" w14:textId="77777777" w:rsidR="00B02A0B" w:rsidRPr="00B02A0B" w:rsidRDefault="005C310B" w:rsidP="005C310B">
      <w:pPr>
        <w:pStyle w:val="B2"/>
      </w:pPr>
      <w:r w:rsidRPr="00B02A0B">
        <w:rPr>
          <w:lang w:val="en-US"/>
        </w:rPr>
        <w:t>b)</w:t>
      </w:r>
      <w:r w:rsidRPr="00B02A0B">
        <w:tab/>
        <w:t xml:space="preserve">If the storage of </w:t>
      </w:r>
      <w:proofErr w:type="spellStart"/>
      <w:r w:rsidRPr="00B02A0B">
        <w:t>MCData</w:t>
      </w:r>
      <w:proofErr w:type="spellEnd"/>
      <w:r w:rsidRPr="00B02A0B">
        <w:t xml:space="preserve">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proofErr w:type="spellStart"/>
      <w:r w:rsidRPr="00B02A0B">
        <w:rPr>
          <w:lang w:eastAsia="ko-KR"/>
        </w:rPr>
        <w:t>MCData</w:t>
      </w:r>
      <w:proofErr w:type="spellEnd"/>
      <w:r w:rsidRPr="00B02A0B">
        <w:rPr>
          <w:lang w:eastAsia="ko-KR"/>
        </w:rPr>
        <w:t xml:space="preserve"> </w:t>
      </w:r>
      <w:r w:rsidRPr="00B02A0B">
        <w:rPr>
          <w:rFonts w:hint="eastAsia"/>
          <w:lang w:eastAsia="ko-KR"/>
        </w:rPr>
        <w:t>client</w:t>
      </w:r>
      <w:r w:rsidRPr="00B02A0B">
        <w:rPr>
          <w:lang w:eastAsia="ko-KR"/>
        </w:rPr>
        <w:t xml:space="preserve">s and participating </w:t>
      </w:r>
      <w:proofErr w:type="spellStart"/>
      <w:r w:rsidRPr="00B02A0B">
        <w:rPr>
          <w:lang w:eastAsia="ko-KR"/>
        </w:rPr>
        <w:t>MCData</w:t>
      </w:r>
      <w:proofErr w:type="spellEnd"/>
      <w:r w:rsidRPr="00B02A0B">
        <w:rPr>
          <w:lang w:eastAsia="ko-KR"/>
        </w:rPr>
        <w:t xml:space="preserve">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33" w:name="_Toc92225226"/>
    </w:p>
    <w:p w14:paraId="442EF0F8" w14:textId="2F74DAEF" w:rsidR="005C310B" w:rsidRPr="00B02A0B" w:rsidRDefault="005C310B" w:rsidP="007D34FE">
      <w:pPr>
        <w:pStyle w:val="Heading3"/>
        <w:rPr>
          <w:rFonts w:eastAsia="Malgun Gothic"/>
        </w:rPr>
      </w:pPr>
      <w:bookmarkStart w:id="7334" w:name="_Toc131379064"/>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7333"/>
      <w:bookmarkEnd w:id="7334"/>
    </w:p>
    <w:p w14:paraId="57DF3B93" w14:textId="77777777" w:rsidR="005C310B" w:rsidRPr="00B02A0B" w:rsidRDefault="005C310B" w:rsidP="007D34FE">
      <w:pPr>
        <w:pStyle w:val="Heading4"/>
      </w:pPr>
      <w:bookmarkStart w:id="7335" w:name="_Toc92225227"/>
      <w:bookmarkStart w:id="7336" w:name="_Toc131379065"/>
      <w:r w:rsidRPr="00B02A0B">
        <w:t>21.</w:t>
      </w:r>
      <w:r w:rsidRPr="00B02A0B">
        <w:rPr>
          <w:lang w:val="hr-HR"/>
        </w:rPr>
        <w:t>3</w:t>
      </w:r>
      <w:r w:rsidRPr="00B02A0B">
        <w:t>.2.1</w:t>
      </w:r>
      <w:r w:rsidRPr="00B02A0B">
        <w:tab/>
        <w:t>General</w:t>
      </w:r>
      <w:bookmarkEnd w:id="7335"/>
      <w:bookmarkEnd w:id="7336"/>
    </w:p>
    <w:p w14:paraId="6F135641" w14:textId="77777777" w:rsidR="00B02A0B" w:rsidRPr="00B02A0B" w:rsidRDefault="005C310B" w:rsidP="005C310B">
      <w:pPr>
        <w:rPr>
          <w:lang w:val="en-US" w:eastAsia="ko-KR"/>
        </w:rPr>
      </w:pPr>
      <w:r w:rsidRPr="00B02A0B">
        <w:rPr>
          <w:lang w:eastAsia="ko-KR"/>
        </w:rPr>
        <w:t xml:space="preserve">On request from </w:t>
      </w:r>
      <w:proofErr w:type="spellStart"/>
      <w:r w:rsidRPr="00B02A0B">
        <w:rPr>
          <w:lang w:eastAsia="ko-KR"/>
        </w:rPr>
        <w:t>MCData</w:t>
      </w:r>
      <w:proofErr w:type="spellEnd"/>
      <w:r w:rsidRPr="00B02A0B">
        <w:rPr>
          <w:lang w:eastAsia="ko-KR"/>
        </w:rPr>
        <w:t xml:space="preserve"> user at </w:t>
      </w:r>
      <w:proofErr w:type="spellStart"/>
      <w:r w:rsidRPr="00B02A0B">
        <w:rPr>
          <w:lang w:eastAsia="ko-KR"/>
        </w:rPr>
        <w:t>MCData</w:t>
      </w:r>
      <w:proofErr w:type="spellEnd"/>
      <w:r w:rsidRPr="00B02A0B">
        <w:rPr>
          <w:lang w:eastAsia="ko-KR"/>
        </w:rPr>
        <w:t xml:space="preserve"> client, a request to control (i.e. to enable or disable) the storage of </w:t>
      </w:r>
      <w:proofErr w:type="spellStart"/>
      <w:r w:rsidRPr="00B02A0B">
        <w:rPr>
          <w:lang w:eastAsia="ko-KR"/>
        </w:rPr>
        <w:t>MCData</w:t>
      </w:r>
      <w:proofErr w:type="spellEnd"/>
      <w:r w:rsidRPr="00B02A0B">
        <w:rPr>
          <w:lang w:eastAsia="ko-KR"/>
        </w:rPr>
        <w:t xml:space="preserve"> communication into the </w:t>
      </w:r>
      <w:proofErr w:type="spellStart"/>
      <w:r w:rsidRPr="00B02A0B">
        <w:rPr>
          <w:lang w:eastAsia="ko-KR"/>
        </w:rPr>
        <w:t>MCData</w:t>
      </w:r>
      <w:proofErr w:type="spellEnd"/>
      <w:r w:rsidRPr="00B02A0B">
        <w:rPr>
          <w:lang w:eastAsia="ko-KR"/>
        </w:rPr>
        <w:t xml:space="preserve"> message store is initiated to the participating </w:t>
      </w:r>
      <w:proofErr w:type="spellStart"/>
      <w:r w:rsidRPr="00B02A0B">
        <w:rPr>
          <w:lang w:eastAsia="ko-KR"/>
        </w:rPr>
        <w:t>MCData</w:t>
      </w:r>
      <w:proofErr w:type="spellEnd"/>
      <w:r w:rsidRPr="00B02A0B">
        <w:rPr>
          <w:lang w:eastAsia="ko-KR"/>
        </w:rPr>
        <w:t xml:space="preserve"> function</w:t>
      </w:r>
      <w:r w:rsidRPr="00B02A0B">
        <w:rPr>
          <w:rFonts w:hint="eastAsia"/>
          <w:lang w:eastAsia="ko-KR"/>
        </w:rPr>
        <w:t>.</w:t>
      </w:r>
      <w:bookmarkStart w:id="7337" w:name="_Toc92225228"/>
    </w:p>
    <w:p w14:paraId="77CAF75F" w14:textId="53E100E9" w:rsidR="005C310B" w:rsidRPr="00B02A0B" w:rsidRDefault="005C310B" w:rsidP="007D34FE">
      <w:pPr>
        <w:pStyle w:val="Heading4"/>
      </w:pPr>
      <w:bookmarkStart w:id="7338" w:name="_Toc131379066"/>
      <w:r w:rsidRPr="00B02A0B">
        <w:t>21.</w:t>
      </w:r>
      <w:r w:rsidRPr="00B02A0B">
        <w:rPr>
          <w:lang w:val="hr-HR"/>
        </w:rPr>
        <w:t>3</w:t>
      </w:r>
      <w:r w:rsidRPr="00B02A0B">
        <w:t>.2.2</w:t>
      </w:r>
      <w:r w:rsidRPr="00B02A0B">
        <w:tab/>
        <w:t>Enable communications storage into message store procedures.</w:t>
      </w:r>
      <w:bookmarkEnd w:id="7337"/>
      <w:bookmarkEnd w:id="7338"/>
    </w:p>
    <w:p w14:paraId="661C2682" w14:textId="77777777" w:rsidR="00B02A0B" w:rsidRPr="00B02A0B" w:rsidRDefault="005C310B" w:rsidP="005C310B">
      <w:pPr>
        <w:rPr>
          <w:lang w:eastAsia="ko-KR"/>
        </w:rPr>
      </w:pPr>
      <w:r w:rsidRPr="00B02A0B">
        <w:rPr>
          <w:lang w:eastAsia="ko-KR"/>
        </w:rPr>
        <w:t xml:space="preserve">Upon receiving a request from the </w:t>
      </w:r>
      <w:proofErr w:type="spellStart"/>
      <w:r w:rsidRPr="00B02A0B">
        <w:rPr>
          <w:lang w:eastAsia="ko-KR"/>
        </w:rPr>
        <w:t>MCData</w:t>
      </w:r>
      <w:proofErr w:type="spellEnd"/>
      <w:r w:rsidRPr="00B02A0B">
        <w:rPr>
          <w:lang w:eastAsia="ko-KR"/>
        </w:rPr>
        <w:t xml:space="preserve"> user to send a request to control (i.e., enable) the storage of </w:t>
      </w:r>
      <w:proofErr w:type="spellStart"/>
      <w:r w:rsidRPr="00B02A0B">
        <w:rPr>
          <w:lang w:eastAsia="ko-KR"/>
        </w:rPr>
        <w:t>MCData</w:t>
      </w:r>
      <w:proofErr w:type="spellEnd"/>
      <w:r w:rsidRPr="00B02A0B">
        <w:rPr>
          <w:lang w:eastAsia="ko-KR"/>
        </w:rPr>
        <w:t xml:space="preserve"> communications request, if the &lt;allow-store-comms-in-</w:t>
      </w:r>
      <w:proofErr w:type="spellStart"/>
      <w:r w:rsidRPr="00B02A0B">
        <w:rPr>
          <w:lang w:eastAsia="ko-KR"/>
        </w:rPr>
        <w:t>msgstore</w:t>
      </w:r>
      <w:proofErr w:type="spellEnd"/>
      <w:r w:rsidRPr="00B02A0B">
        <w:rPr>
          <w:lang w:eastAsia="ko-KR"/>
        </w:rPr>
        <w:t xml:space="preserve">&gt; element of the &lt;ruleset&gt; element is not present in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3GPP TS 24.484 </w:t>
      </w:r>
      <w:r w:rsidRPr="00B02A0B">
        <w:t>[12]</w:t>
      </w:r>
      <w:r w:rsidRPr="00B02A0B">
        <w:rPr>
          <w:lang w:eastAsia="ko-KR"/>
        </w:rPr>
        <w:t xml:space="preserve">) or is set to a value of "false", the </w:t>
      </w:r>
      <w:proofErr w:type="spellStart"/>
      <w:r w:rsidRPr="00B02A0B">
        <w:rPr>
          <w:lang w:eastAsia="ko-KR"/>
        </w:rPr>
        <w:t>MCData</w:t>
      </w:r>
      <w:proofErr w:type="spellEnd"/>
      <w:r w:rsidRPr="00B02A0B">
        <w:rPr>
          <w:lang w:eastAsia="ko-KR"/>
        </w:rPr>
        <w:t xml:space="preserve"> client shall inform the </w:t>
      </w:r>
      <w:proofErr w:type="spellStart"/>
      <w:r w:rsidRPr="00B02A0B">
        <w:rPr>
          <w:lang w:eastAsia="ko-KR"/>
        </w:rPr>
        <w:t>MCData</w:t>
      </w:r>
      <w:proofErr w:type="spellEnd"/>
      <w:r w:rsidRPr="00B02A0B">
        <w:rPr>
          <w:lang w:eastAsia="ko-KR"/>
        </w:rPr>
        <w:t xml:space="preserve"> user and shall exit this procedure.</w:t>
      </w:r>
    </w:p>
    <w:p w14:paraId="031AB238" w14:textId="77777777" w:rsidR="00B02A0B" w:rsidRPr="00B02A0B" w:rsidRDefault="005C310B" w:rsidP="005C310B">
      <w:r w:rsidRPr="00B02A0B">
        <w:t xml:space="preserve">Upon receiving a request from the </w:t>
      </w:r>
      <w:proofErr w:type="spellStart"/>
      <w:r w:rsidRPr="00B02A0B">
        <w:t>MCData</w:t>
      </w:r>
      <w:proofErr w:type="spellEnd"/>
      <w:r w:rsidRPr="00B02A0B">
        <w:t xml:space="preserve"> user to send a request to enable the storage of </w:t>
      </w:r>
      <w:proofErr w:type="spellStart"/>
      <w:r w:rsidRPr="00B02A0B">
        <w:t>MCData</w:t>
      </w:r>
      <w:proofErr w:type="spellEnd"/>
      <w:r w:rsidRPr="00B02A0B">
        <w:t xml:space="preserve"> communications for private and/or group, the </w:t>
      </w:r>
      <w:proofErr w:type="spellStart"/>
      <w:r w:rsidRPr="00B02A0B">
        <w:t>MCData</w:t>
      </w:r>
      <w:proofErr w:type="spellEnd"/>
      <w:r w:rsidRPr="00B02A0B">
        <w:t xml:space="preserve"> client shall generate a SIP MESSAGE request in accordance with 3GPP TS 24.229 [5] and IETF RFC 3428 [6] with the clarifications given below.</w:t>
      </w:r>
    </w:p>
    <w:p w14:paraId="7558F576" w14:textId="3233B7DB" w:rsidR="005C310B" w:rsidRPr="00B02A0B" w:rsidRDefault="005C310B" w:rsidP="005C310B">
      <w:r w:rsidRPr="00B02A0B">
        <w:t xml:space="preserve">The </w:t>
      </w:r>
      <w:proofErr w:type="spellStart"/>
      <w:r w:rsidRPr="00B02A0B">
        <w:t>MCData</w:t>
      </w:r>
      <w:proofErr w:type="spellEnd"/>
      <w:r w:rsidRPr="00B02A0B">
        <w:t xml:space="preserve"> client:</w:t>
      </w:r>
    </w:p>
    <w:p w14:paraId="70CDAE1E" w14:textId="77777777" w:rsidR="005C310B" w:rsidRPr="00B02A0B" w:rsidRDefault="005C310B" w:rsidP="005C310B">
      <w:pPr>
        <w:pStyle w:val="B1"/>
      </w:pPr>
      <w:r w:rsidRPr="00B02A0B">
        <w:t>1)</w:t>
      </w:r>
      <w:r w:rsidRPr="00B02A0B">
        <w:tab/>
        <w:t xml:space="preserve">shall include a Request-URI set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w:t>
      </w:r>
      <w:proofErr w:type="spellStart"/>
      <w:r w:rsidRPr="00B02A0B">
        <w:rPr>
          <w:lang w:val="en-IN"/>
        </w:rPr>
        <w:t>msgstore</w:t>
      </w:r>
      <w:proofErr w:type="spellEnd"/>
      <w:r w:rsidRPr="00B02A0B">
        <w:rPr>
          <w:lang w:val="en-IN"/>
        </w:rPr>
        <w:t>-ctrl-</w:t>
      </w:r>
      <w:proofErr w:type="spellStart"/>
      <w:r w:rsidRPr="00B02A0B">
        <w:rPr>
          <w:lang w:val="en-IN"/>
        </w:rPr>
        <w:t>req</w:t>
      </w:r>
      <w:proofErr w:type="spellEnd"/>
      <w:r w:rsidRPr="00B02A0B">
        <w:t>"</w:t>
      </w:r>
      <w:r w:rsidRPr="00B02A0B">
        <w:rPr>
          <w:lang w:val="en-IN"/>
        </w:rPr>
        <w:t>;</w:t>
      </w:r>
    </w:p>
    <w:p w14:paraId="257EE208" w14:textId="77777777" w:rsidR="00B02A0B" w:rsidRPr="00B02A0B" w:rsidRDefault="005C310B" w:rsidP="005C310B">
      <w:pPr>
        <w:pStyle w:val="B2"/>
      </w:pPr>
      <w:r w:rsidRPr="00B02A0B">
        <w:t>b)</w:t>
      </w:r>
      <w:r w:rsidRPr="00B02A0B">
        <w:tab/>
        <w:t xml:space="preserve">if user want to store all the authorized </w:t>
      </w:r>
      <w:proofErr w:type="spellStart"/>
      <w:r w:rsidRPr="00B02A0B">
        <w:t>MCData</w:t>
      </w:r>
      <w:proofErr w:type="spellEnd"/>
      <w:r w:rsidRPr="00B02A0B">
        <w:t xml:space="preserve"> private communications, and if requested to store the communications, shall include &lt;store-all-private-comms-in-</w:t>
      </w:r>
      <w:proofErr w:type="spellStart"/>
      <w:r w:rsidRPr="00B02A0B">
        <w:t>msgstore</w:t>
      </w:r>
      <w:proofErr w:type="spellEnd"/>
      <w:r w:rsidRPr="00B02A0B">
        <w:t xml:space="preserve">&gt; element set to a value of "true". Otherwise, if user want to store the list of </w:t>
      </w:r>
      <w:proofErr w:type="spellStart"/>
      <w:r w:rsidRPr="00B02A0B">
        <w:t>MCData</w:t>
      </w:r>
      <w:proofErr w:type="spellEnd"/>
      <w:r w:rsidRPr="00B02A0B">
        <w:t xml:space="preserve"> private communications, and if requested to store the communications, shall include &lt;store-specific-private-comms-in-</w:t>
      </w:r>
      <w:proofErr w:type="spellStart"/>
      <w:r w:rsidRPr="00B02A0B">
        <w:t>msgstore</w:t>
      </w:r>
      <w:proofErr w:type="spellEnd"/>
      <w:r w:rsidRPr="00B02A0B">
        <w:t>&gt; element set to a value of "enable";</w:t>
      </w:r>
    </w:p>
    <w:p w14:paraId="4F7C4723" w14:textId="77777777" w:rsidR="00B02A0B" w:rsidRPr="00B02A0B" w:rsidRDefault="005C310B" w:rsidP="005C310B">
      <w:pPr>
        <w:pStyle w:val="B2"/>
      </w:pPr>
      <w:r w:rsidRPr="00B02A0B">
        <w:t>c)</w:t>
      </w:r>
      <w:r w:rsidRPr="00B02A0B">
        <w:tab/>
        <w:t xml:space="preserve">if user want to store all the authorized </w:t>
      </w:r>
      <w:proofErr w:type="spellStart"/>
      <w:r w:rsidRPr="00B02A0B">
        <w:t>MCData</w:t>
      </w:r>
      <w:proofErr w:type="spellEnd"/>
      <w:r w:rsidRPr="00B02A0B">
        <w:t xml:space="preserve"> group communications, and if requested to store the communications, shall include &lt;store-all-group-comms-in-</w:t>
      </w:r>
      <w:proofErr w:type="spellStart"/>
      <w:r w:rsidRPr="00B02A0B">
        <w:t>msgstore</w:t>
      </w:r>
      <w:proofErr w:type="spellEnd"/>
      <w:r w:rsidRPr="00B02A0B">
        <w:t xml:space="preserve">&gt; element set to a value of "true". Otherwise, if user want to store the list of </w:t>
      </w:r>
      <w:proofErr w:type="spellStart"/>
      <w:r w:rsidRPr="00B02A0B">
        <w:t>MCData</w:t>
      </w:r>
      <w:proofErr w:type="spellEnd"/>
      <w:r w:rsidRPr="00B02A0B">
        <w:t xml:space="preserve"> group communications, and if requested to store the communications, shall include &lt;store-specific-group-comms-in-</w:t>
      </w:r>
      <w:proofErr w:type="spellStart"/>
      <w:r w:rsidRPr="00B02A0B">
        <w:t>msgstore</w:t>
      </w:r>
      <w:proofErr w:type="spellEnd"/>
      <w:r w:rsidRPr="00B02A0B">
        <w:t>&gt; element set to a value of "enable";</w:t>
      </w:r>
    </w:p>
    <w:p w14:paraId="79799A02" w14:textId="6DC1E5CD" w:rsidR="005C310B" w:rsidRPr="00B02A0B" w:rsidRDefault="005C310B" w:rsidP="005C310B">
      <w:pPr>
        <w:pStyle w:val="B2"/>
      </w:pPr>
      <w:r w:rsidRPr="00B02A0B">
        <w:rPr>
          <w:lang w:val="en-US"/>
        </w:rPr>
        <w:t>d)</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0DB90376" w14:textId="28DC5873" w:rsidR="00B02A0B" w:rsidRPr="00B02A0B" w:rsidRDefault="005C310B" w:rsidP="005C310B">
      <w:pPr>
        <w:pStyle w:val="B2"/>
      </w:pPr>
      <w:r w:rsidRPr="00B02A0B">
        <w:rPr>
          <w:lang w:val="en-US"/>
        </w:rPr>
        <w:t>e)</w:t>
      </w:r>
      <w:r w:rsidRPr="00B02A0B">
        <w:tab/>
        <w:t xml:space="preserve">if the </w:t>
      </w:r>
      <w:proofErr w:type="spellStart"/>
      <w:r w:rsidRPr="00B02A0B">
        <w:t>MCData</w:t>
      </w:r>
      <w:proofErr w:type="spellEnd"/>
      <w:r w:rsidRPr="00B02A0B">
        <w:t xml:space="preserve"> client needs to include an active functional alias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w:t>
      </w:r>
      <w:proofErr w:type="spellStart"/>
      <w:r w:rsidRPr="00B02A0B">
        <w:t>msgstore</w:t>
      </w:r>
      <w:proofErr w:type="spellEnd"/>
      <w:r w:rsidRPr="00B02A0B">
        <w:t>&gt; or the &lt;store-specific-group-comms-in-</w:t>
      </w:r>
      <w:proofErr w:type="spellStart"/>
      <w:r w:rsidRPr="00B02A0B">
        <w:t>msgstore</w:t>
      </w:r>
      <w:proofErr w:type="spellEnd"/>
      <w:r w:rsidRPr="00B02A0B">
        <w:t>&gt;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w:t>
      </w:r>
      <w:proofErr w:type="spellStart"/>
      <w:r w:rsidRPr="00B02A0B">
        <w:t>msgstore</w:t>
      </w:r>
      <w:proofErr w:type="spellEnd"/>
      <w:r w:rsidRPr="00B02A0B">
        <w:t>-ctrl-command-list&gt; element containing:</w:t>
      </w:r>
    </w:p>
    <w:p w14:paraId="42C2C525" w14:textId="77777777" w:rsidR="005C310B" w:rsidRPr="00B02A0B" w:rsidRDefault="005C310B" w:rsidP="005C310B">
      <w:pPr>
        <w:pStyle w:val="B2"/>
      </w:pPr>
      <w:r w:rsidRPr="00B02A0B">
        <w:t>a)</w:t>
      </w:r>
      <w:r w:rsidRPr="00B02A0B">
        <w:tab/>
        <w:t>if the &lt;store-specific-private-comms-in-</w:t>
      </w:r>
      <w:proofErr w:type="spellStart"/>
      <w:r w:rsidRPr="00B02A0B">
        <w:t>msgstore</w:t>
      </w:r>
      <w:proofErr w:type="spellEnd"/>
      <w:r w:rsidRPr="00B02A0B">
        <w:t xml:space="preserve">&gt; element set to a value of "enable", may include zero or more &lt;private&gt; elements of &lt;enable&gt; element containing a </w:t>
      </w:r>
      <w:proofErr w:type="spellStart"/>
      <w:r w:rsidRPr="00B02A0B">
        <w:t>MCData</w:t>
      </w:r>
      <w:proofErr w:type="spellEnd"/>
      <w:r w:rsidRPr="00B02A0B">
        <w:t xml:space="preserve"> ID of the </w:t>
      </w:r>
      <w:proofErr w:type="spellStart"/>
      <w:r w:rsidRPr="00B02A0B">
        <w:t>MCData</w:t>
      </w:r>
      <w:proofErr w:type="spellEnd"/>
      <w:r w:rsidRPr="00B02A0B">
        <w:t xml:space="preserve"> user; and</w:t>
      </w:r>
    </w:p>
    <w:p w14:paraId="4511F6E1" w14:textId="77777777" w:rsidR="005C310B" w:rsidRPr="00B02A0B" w:rsidRDefault="005C310B" w:rsidP="005C310B">
      <w:pPr>
        <w:pStyle w:val="B2"/>
      </w:pPr>
      <w:r w:rsidRPr="00B02A0B">
        <w:t>b)</w:t>
      </w:r>
      <w:r w:rsidRPr="00B02A0B">
        <w:tab/>
        <w:t>if the &lt;store-specific-group-comms-in-</w:t>
      </w:r>
      <w:proofErr w:type="spellStart"/>
      <w:r w:rsidRPr="00B02A0B">
        <w:t>msgstore</w:t>
      </w:r>
      <w:proofErr w:type="spellEnd"/>
      <w:r w:rsidRPr="00B02A0B">
        <w:t xml:space="preserve">&gt; element set to a value of "enable", may include zero or more &lt;group&gt; elements of &lt;enable&gt; element containing a </w:t>
      </w:r>
      <w:proofErr w:type="spellStart"/>
      <w:r w:rsidRPr="00B02A0B">
        <w:t>MCData</w:t>
      </w:r>
      <w:proofErr w:type="spellEnd"/>
      <w:r w:rsidRPr="00B02A0B">
        <w:t xml:space="preserve">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39" w:name="_Toc92225229"/>
      <w:bookmarkStart w:id="7340" w:name="_Toc131379067"/>
      <w:r w:rsidRPr="00B02A0B">
        <w:t>21.</w:t>
      </w:r>
      <w:r w:rsidRPr="00B02A0B">
        <w:rPr>
          <w:lang w:val="hr-HR"/>
        </w:rPr>
        <w:t>3</w:t>
      </w:r>
      <w:r w:rsidRPr="00B02A0B">
        <w:t>.2.3</w:t>
      </w:r>
      <w:r w:rsidRPr="00B02A0B">
        <w:tab/>
        <w:t>Disable communications storage into message store procedures.</w:t>
      </w:r>
      <w:bookmarkEnd w:id="7339"/>
      <w:bookmarkEnd w:id="7340"/>
    </w:p>
    <w:p w14:paraId="00E6EDC0" w14:textId="77777777" w:rsidR="00B02A0B" w:rsidRPr="00B02A0B" w:rsidRDefault="005C310B" w:rsidP="005C310B">
      <w:pPr>
        <w:rPr>
          <w:lang w:eastAsia="ko-KR"/>
        </w:rPr>
      </w:pPr>
      <w:r w:rsidRPr="00B02A0B">
        <w:rPr>
          <w:lang w:eastAsia="ko-KR"/>
        </w:rPr>
        <w:t xml:space="preserve">Upon receiving a request from the </w:t>
      </w:r>
      <w:proofErr w:type="spellStart"/>
      <w:r w:rsidRPr="00B02A0B">
        <w:rPr>
          <w:lang w:eastAsia="ko-KR"/>
        </w:rPr>
        <w:t>MCData</w:t>
      </w:r>
      <w:proofErr w:type="spellEnd"/>
      <w:r w:rsidRPr="00B02A0B">
        <w:rPr>
          <w:lang w:eastAsia="ko-KR"/>
        </w:rPr>
        <w:t xml:space="preserve"> user to send a request to control (i.e., disable) the storage of </w:t>
      </w:r>
      <w:proofErr w:type="spellStart"/>
      <w:r w:rsidRPr="00B02A0B">
        <w:rPr>
          <w:lang w:eastAsia="ko-KR"/>
        </w:rPr>
        <w:t>MCData</w:t>
      </w:r>
      <w:proofErr w:type="spellEnd"/>
      <w:r w:rsidRPr="00B02A0B">
        <w:rPr>
          <w:lang w:eastAsia="ko-KR"/>
        </w:rPr>
        <w:t xml:space="preserve"> communications request, if the &lt;allow-store-comms-in-</w:t>
      </w:r>
      <w:proofErr w:type="spellStart"/>
      <w:r w:rsidRPr="00B02A0B">
        <w:rPr>
          <w:lang w:eastAsia="ko-KR"/>
        </w:rPr>
        <w:t>msgstore</w:t>
      </w:r>
      <w:proofErr w:type="spellEnd"/>
      <w:r w:rsidRPr="00B02A0B">
        <w:rPr>
          <w:lang w:eastAsia="ko-KR"/>
        </w:rPr>
        <w:t xml:space="preserve">&gt; element of the &lt;ruleset&gt; element is not present in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3GPP TS 24.484 </w:t>
      </w:r>
      <w:r w:rsidRPr="00B02A0B">
        <w:t>[12]</w:t>
      </w:r>
      <w:r w:rsidRPr="00B02A0B">
        <w:rPr>
          <w:lang w:eastAsia="ko-KR"/>
        </w:rPr>
        <w:t xml:space="preserve">) or is set to a value of "false", the </w:t>
      </w:r>
      <w:proofErr w:type="spellStart"/>
      <w:r w:rsidRPr="00B02A0B">
        <w:rPr>
          <w:lang w:eastAsia="ko-KR"/>
        </w:rPr>
        <w:t>MCData</w:t>
      </w:r>
      <w:proofErr w:type="spellEnd"/>
      <w:r w:rsidRPr="00B02A0B">
        <w:rPr>
          <w:lang w:eastAsia="ko-KR"/>
        </w:rPr>
        <w:t xml:space="preserve"> client shall inform the </w:t>
      </w:r>
      <w:proofErr w:type="spellStart"/>
      <w:r w:rsidRPr="00B02A0B">
        <w:rPr>
          <w:lang w:eastAsia="ko-KR"/>
        </w:rPr>
        <w:t>MCData</w:t>
      </w:r>
      <w:proofErr w:type="spellEnd"/>
      <w:r w:rsidRPr="00B02A0B">
        <w:rPr>
          <w:lang w:eastAsia="ko-KR"/>
        </w:rPr>
        <w:t xml:space="preserve"> user and shall exit this procedure.</w:t>
      </w:r>
    </w:p>
    <w:p w14:paraId="5296349B" w14:textId="77777777" w:rsidR="00B02A0B" w:rsidRPr="00B02A0B" w:rsidRDefault="005C310B" w:rsidP="005C310B">
      <w:r w:rsidRPr="00B02A0B">
        <w:t xml:space="preserve">Upon receiving a request from the </w:t>
      </w:r>
      <w:proofErr w:type="spellStart"/>
      <w:r w:rsidRPr="00B02A0B">
        <w:t>MCData</w:t>
      </w:r>
      <w:proofErr w:type="spellEnd"/>
      <w:r w:rsidRPr="00B02A0B">
        <w:t xml:space="preserve"> user to send a request to disable the storage of </w:t>
      </w:r>
      <w:proofErr w:type="spellStart"/>
      <w:r w:rsidRPr="00B02A0B">
        <w:t>MCData</w:t>
      </w:r>
      <w:proofErr w:type="spellEnd"/>
      <w:r w:rsidRPr="00B02A0B">
        <w:t xml:space="preserve"> communications for private and/or group, the </w:t>
      </w:r>
      <w:proofErr w:type="spellStart"/>
      <w:r w:rsidRPr="00B02A0B">
        <w:t>MCData</w:t>
      </w:r>
      <w:proofErr w:type="spellEnd"/>
      <w:r w:rsidRPr="00B02A0B">
        <w:t xml:space="preserve"> client shall generate a SIP MESSAGE request in accordance with 3GPP TS 24.229 [5] and IETF RFC 3428 [6] with the clarifications given below.</w:t>
      </w:r>
    </w:p>
    <w:p w14:paraId="6FFBECE9" w14:textId="676CF692" w:rsidR="005C310B" w:rsidRPr="00B02A0B" w:rsidRDefault="005C310B" w:rsidP="005C310B">
      <w:r w:rsidRPr="00B02A0B">
        <w:t xml:space="preserve">The </w:t>
      </w:r>
      <w:proofErr w:type="spellStart"/>
      <w:r w:rsidRPr="00B02A0B">
        <w:t>MCData</w:t>
      </w:r>
      <w:proofErr w:type="spellEnd"/>
      <w:r w:rsidRPr="00B02A0B">
        <w:t xml:space="preserve"> client:</w:t>
      </w:r>
    </w:p>
    <w:p w14:paraId="2EBC9684" w14:textId="77777777" w:rsidR="005C310B" w:rsidRPr="00B02A0B" w:rsidRDefault="005C310B" w:rsidP="005C310B">
      <w:pPr>
        <w:pStyle w:val="B1"/>
      </w:pPr>
      <w:r w:rsidRPr="00B02A0B">
        <w:t>1)</w:t>
      </w:r>
      <w:r w:rsidRPr="00B02A0B">
        <w:tab/>
        <w:t xml:space="preserve">shall include a Request-URI set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w:t>
      </w:r>
      <w:proofErr w:type="spellStart"/>
      <w:r w:rsidRPr="00B02A0B">
        <w:rPr>
          <w:lang w:val="en-IN"/>
        </w:rPr>
        <w:t>msgstore</w:t>
      </w:r>
      <w:proofErr w:type="spellEnd"/>
      <w:r w:rsidRPr="00B02A0B">
        <w:rPr>
          <w:lang w:val="en-IN"/>
        </w:rPr>
        <w:t>-ctrl-</w:t>
      </w:r>
      <w:proofErr w:type="spellStart"/>
      <w:r w:rsidRPr="00B02A0B">
        <w:rPr>
          <w:lang w:val="en-IN"/>
        </w:rPr>
        <w:t>req</w:t>
      </w:r>
      <w:proofErr w:type="spellEnd"/>
      <w:r w:rsidRPr="00B02A0B">
        <w:t>"</w:t>
      </w:r>
      <w:r w:rsidRPr="00B02A0B">
        <w:rPr>
          <w:lang w:val="en-IN"/>
        </w:rPr>
        <w:t>;</w:t>
      </w:r>
    </w:p>
    <w:p w14:paraId="073B3017" w14:textId="77777777" w:rsidR="00B02A0B" w:rsidRPr="00B02A0B" w:rsidRDefault="005C310B" w:rsidP="005C310B">
      <w:pPr>
        <w:pStyle w:val="B2"/>
      </w:pPr>
      <w:r w:rsidRPr="00B02A0B">
        <w:t>b)</w:t>
      </w:r>
      <w:r w:rsidRPr="00B02A0B">
        <w:tab/>
        <w:t xml:space="preserve">if user do not want to store all the authorized </w:t>
      </w:r>
      <w:proofErr w:type="spellStart"/>
      <w:r w:rsidRPr="00B02A0B">
        <w:t>MCData</w:t>
      </w:r>
      <w:proofErr w:type="spellEnd"/>
      <w:r w:rsidRPr="00B02A0B">
        <w:t xml:space="preserve"> private communications, and if requested not to store the communications, shall include &lt;store-all-private-comms-in-</w:t>
      </w:r>
      <w:proofErr w:type="spellStart"/>
      <w:r w:rsidRPr="00B02A0B">
        <w:t>msgstore</w:t>
      </w:r>
      <w:proofErr w:type="spellEnd"/>
      <w:r w:rsidRPr="00B02A0B">
        <w:t xml:space="preserve">&gt; element set to a value of "false". Otherwise, if user do not want to store the list of </w:t>
      </w:r>
      <w:proofErr w:type="spellStart"/>
      <w:r w:rsidRPr="00B02A0B">
        <w:t>MCData</w:t>
      </w:r>
      <w:proofErr w:type="spellEnd"/>
      <w:r w:rsidRPr="00B02A0B">
        <w:t xml:space="preserve"> private communications, and if requested not to store the communications, shall include &lt;store-specific-private-comms-in-</w:t>
      </w:r>
      <w:proofErr w:type="spellStart"/>
      <w:r w:rsidRPr="00B02A0B">
        <w:t>msgstore</w:t>
      </w:r>
      <w:proofErr w:type="spellEnd"/>
      <w:r w:rsidRPr="00B02A0B">
        <w:t>&gt; element set to a value of "disable";</w:t>
      </w:r>
    </w:p>
    <w:p w14:paraId="772B1323" w14:textId="77777777" w:rsidR="00B02A0B" w:rsidRPr="00B02A0B" w:rsidRDefault="005C310B" w:rsidP="005C310B">
      <w:pPr>
        <w:pStyle w:val="B2"/>
      </w:pPr>
      <w:r w:rsidRPr="00B02A0B">
        <w:t>c)</w:t>
      </w:r>
      <w:r w:rsidRPr="00B02A0B">
        <w:tab/>
        <w:t xml:space="preserve">if user do not want to store all the authorized </w:t>
      </w:r>
      <w:proofErr w:type="spellStart"/>
      <w:r w:rsidRPr="00B02A0B">
        <w:t>MCData</w:t>
      </w:r>
      <w:proofErr w:type="spellEnd"/>
      <w:r w:rsidRPr="00B02A0B">
        <w:t xml:space="preserve"> group communications, and if requested not to store the communications, shall include &lt;store-all-group-comms-in-</w:t>
      </w:r>
      <w:proofErr w:type="spellStart"/>
      <w:r w:rsidRPr="00B02A0B">
        <w:t>msgstore</w:t>
      </w:r>
      <w:proofErr w:type="spellEnd"/>
      <w:r w:rsidRPr="00B02A0B">
        <w:t xml:space="preserve">&gt; element set to a value of "false". Otherwise, if user do not want to store the list of </w:t>
      </w:r>
      <w:proofErr w:type="spellStart"/>
      <w:r w:rsidRPr="00B02A0B">
        <w:t>MCData</w:t>
      </w:r>
      <w:proofErr w:type="spellEnd"/>
      <w:r w:rsidRPr="00B02A0B">
        <w:t xml:space="preserve"> group communications, and if requested not to store the communications, shall include &lt;store-specific-group-comms-in-</w:t>
      </w:r>
      <w:proofErr w:type="spellStart"/>
      <w:r w:rsidRPr="00B02A0B">
        <w:t>msgstore</w:t>
      </w:r>
      <w:proofErr w:type="spellEnd"/>
      <w:r w:rsidRPr="00B02A0B">
        <w:t>&gt; element set to a value of "disable";</w:t>
      </w:r>
    </w:p>
    <w:p w14:paraId="5A74684C" w14:textId="4A8A2192" w:rsidR="005C310B" w:rsidRPr="00B02A0B" w:rsidRDefault="005C310B" w:rsidP="005C310B">
      <w:pPr>
        <w:pStyle w:val="B2"/>
      </w:pPr>
      <w:r w:rsidRPr="00B02A0B">
        <w:t>d)</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2C2CCF52" w14:textId="24341242" w:rsidR="00B02A0B" w:rsidRPr="00B02A0B" w:rsidRDefault="005C310B" w:rsidP="005C310B">
      <w:pPr>
        <w:pStyle w:val="B2"/>
      </w:pPr>
      <w:r w:rsidRPr="00B02A0B">
        <w:t>e)</w:t>
      </w:r>
      <w:r w:rsidRPr="00B02A0B">
        <w:tab/>
        <w:t xml:space="preserve">if the </w:t>
      </w:r>
      <w:proofErr w:type="spellStart"/>
      <w:r w:rsidRPr="00B02A0B">
        <w:t>MCData</w:t>
      </w:r>
      <w:proofErr w:type="spellEnd"/>
      <w:r w:rsidRPr="00B02A0B">
        <w:t xml:space="preserve"> client needs to include an active functional alias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w:t>
      </w:r>
      <w:proofErr w:type="spellStart"/>
      <w:r w:rsidRPr="00B02A0B">
        <w:t>msgstore</w:t>
      </w:r>
      <w:proofErr w:type="spellEnd"/>
      <w:r w:rsidRPr="00B02A0B">
        <w:t>&gt; or the &lt;store-specific-group-comms-in-</w:t>
      </w:r>
      <w:proofErr w:type="spellStart"/>
      <w:r w:rsidRPr="00B02A0B">
        <w:t>msgstore</w:t>
      </w:r>
      <w:proofErr w:type="spellEnd"/>
      <w:r w:rsidRPr="00B02A0B">
        <w:t>&gt;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w:t>
      </w:r>
      <w:proofErr w:type="spellStart"/>
      <w:r w:rsidRPr="00B02A0B">
        <w:t>msgstore</w:t>
      </w:r>
      <w:proofErr w:type="spellEnd"/>
      <w:r w:rsidRPr="00B02A0B">
        <w:t>-ctrl-command-list&gt; element containing:</w:t>
      </w:r>
    </w:p>
    <w:p w14:paraId="79FC6213" w14:textId="77777777" w:rsidR="005C310B" w:rsidRPr="00B02A0B" w:rsidRDefault="005C310B" w:rsidP="005C310B">
      <w:pPr>
        <w:pStyle w:val="B2"/>
      </w:pPr>
      <w:r w:rsidRPr="00B02A0B">
        <w:t>a)</w:t>
      </w:r>
      <w:r w:rsidRPr="00B02A0B">
        <w:tab/>
        <w:t>if the &lt;store-specific-private-comms-in-</w:t>
      </w:r>
      <w:proofErr w:type="spellStart"/>
      <w:r w:rsidRPr="00B02A0B">
        <w:t>msgstore</w:t>
      </w:r>
      <w:proofErr w:type="spellEnd"/>
      <w:r w:rsidRPr="00B02A0B">
        <w:t xml:space="preserve">&gt; element set to a value of "disable", may include zero or more &lt;private&gt; elements of &lt;disable&gt; element containing a </w:t>
      </w:r>
      <w:proofErr w:type="spellStart"/>
      <w:r w:rsidRPr="00B02A0B">
        <w:t>MCData</w:t>
      </w:r>
      <w:proofErr w:type="spellEnd"/>
      <w:r w:rsidRPr="00B02A0B">
        <w:t xml:space="preserve"> ID of the </w:t>
      </w:r>
      <w:proofErr w:type="spellStart"/>
      <w:r w:rsidRPr="00B02A0B">
        <w:t>MCData</w:t>
      </w:r>
      <w:proofErr w:type="spellEnd"/>
      <w:r w:rsidRPr="00B02A0B">
        <w:t xml:space="preserve"> user; and</w:t>
      </w:r>
    </w:p>
    <w:p w14:paraId="624B6E75" w14:textId="77777777" w:rsidR="005C310B" w:rsidRPr="00B02A0B" w:rsidRDefault="005C310B" w:rsidP="005C310B">
      <w:pPr>
        <w:pStyle w:val="B2"/>
      </w:pPr>
      <w:r w:rsidRPr="00B02A0B">
        <w:t>b)</w:t>
      </w:r>
      <w:r w:rsidRPr="00B02A0B">
        <w:tab/>
        <w:t>if the &lt;store-specific-group-comms-in-</w:t>
      </w:r>
      <w:proofErr w:type="spellStart"/>
      <w:r w:rsidRPr="00B02A0B">
        <w:t>msgstore</w:t>
      </w:r>
      <w:proofErr w:type="spellEnd"/>
      <w:r w:rsidRPr="00B02A0B">
        <w:t xml:space="preserve">&gt; element set to a value of "disable", may include zero or more &lt;group&gt; elements of &lt;disable&gt; element containing a </w:t>
      </w:r>
      <w:proofErr w:type="spellStart"/>
      <w:r w:rsidRPr="00B02A0B">
        <w:t>MCData</w:t>
      </w:r>
      <w:proofErr w:type="spellEnd"/>
      <w:r w:rsidRPr="00B02A0B">
        <w:t xml:space="preserve">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41" w:name="_Toc92225230"/>
      <w:bookmarkStart w:id="7342" w:name="_Toc131379068"/>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 xml:space="preserve">Participating </w:t>
      </w:r>
      <w:proofErr w:type="spellStart"/>
      <w:r w:rsidRPr="00B02A0B">
        <w:t>MCData</w:t>
      </w:r>
      <w:proofErr w:type="spellEnd"/>
      <w:r w:rsidRPr="00B02A0B">
        <w:t xml:space="preserve"> function procedures</w:t>
      </w:r>
      <w:bookmarkEnd w:id="7341"/>
      <w:bookmarkEnd w:id="7342"/>
    </w:p>
    <w:p w14:paraId="789F9072" w14:textId="77777777" w:rsidR="005C310B" w:rsidRPr="00B02A0B" w:rsidRDefault="005C310B" w:rsidP="007D34FE">
      <w:pPr>
        <w:pStyle w:val="Heading4"/>
      </w:pPr>
      <w:bookmarkStart w:id="7343" w:name="_Toc92225231"/>
      <w:bookmarkStart w:id="7344" w:name="_Toc131379069"/>
      <w:r w:rsidRPr="00B02A0B">
        <w:t>21.</w:t>
      </w:r>
      <w:r w:rsidRPr="00B02A0B">
        <w:rPr>
          <w:lang w:val="hr-HR"/>
        </w:rPr>
        <w:t>3</w:t>
      </w:r>
      <w:r w:rsidRPr="00B02A0B">
        <w:t>.3.1</w:t>
      </w:r>
      <w:r w:rsidRPr="00B02A0B">
        <w:tab/>
        <w:t>General</w:t>
      </w:r>
      <w:bookmarkEnd w:id="7343"/>
      <w:bookmarkEnd w:id="7344"/>
    </w:p>
    <w:p w14:paraId="1C756312" w14:textId="77777777" w:rsidR="005C310B" w:rsidRPr="00B02A0B" w:rsidRDefault="005C310B" w:rsidP="005C310B">
      <w:pPr>
        <w:rPr>
          <w:lang w:val="en-IN" w:eastAsia="ja-JP"/>
        </w:rPr>
      </w:pPr>
      <w:r w:rsidRPr="00B02A0B">
        <w:rPr>
          <w:lang w:val="en-IN" w:eastAsia="ja-JP"/>
        </w:rPr>
        <w:t xml:space="preserve">The participating </w:t>
      </w:r>
      <w:proofErr w:type="spellStart"/>
      <w:r w:rsidRPr="00B02A0B">
        <w:rPr>
          <w:lang w:val="en-IN" w:eastAsia="ja-JP"/>
        </w:rPr>
        <w:t>MCData</w:t>
      </w:r>
      <w:proofErr w:type="spellEnd"/>
      <w:r w:rsidRPr="00B02A0B">
        <w:rPr>
          <w:lang w:val="en-IN" w:eastAsia="ja-JP"/>
        </w:rPr>
        <w:t xml:space="preserve">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 xml:space="preserve">receive a </w:t>
      </w:r>
      <w:proofErr w:type="spellStart"/>
      <w:r w:rsidRPr="00B02A0B">
        <w:t>MCData</w:t>
      </w:r>
      <w:proofErr w:type="spellEnd"/>
      <w:r w:rsidRPr="00B02A0B">
        <w:t xml:space="preserve"> communications storage control request from the </w:t>
      </w:r>
      <w:proofErr w:type="spellStart"/>
      <w:r w:rsidRPr="00B02A0B">
        <w:t>MCData</w:t>
      </w:r>
      <w:proofErr w:type="spellEnd"/>
      <w:r w:rsidRPr="00B02A0B">
        <w:t xml:space="preserve"> Client.</w:t>
      </w:r>
    </w:p>
    <w:p w14:paraId="1B91CB85" w14:textId="77777777" w:rsidR="005C310B" w:rsidRPr="00B02A0B" w:rsidRDefault="005C310B" w:rsidP="007D34FE">
      <w:pPr>
        <w:pStyle w:val="Heading4"/>
      </w:pPr>
      <w:bookmarkStart w:id="7345" w:name="_Toc92225232"/>
      <w:bookmarkStart w:id="7346" w:name="_Toc131379070"/>
      <w:r w:rsidRPr="00B02A0B">
        <w:t>21.</w:t>
      </w:r>
      <w:r w:rsidRPr="00B02A0B">
        <w:rPr>
          <w:lang w:val="hr-HR"/>
        </w:rPr>
        <w:t>3</w:t>
      </w:r>
      <w:r w:rsidRPr="00B02A0B">
        <w:t>.3.2</w:t>
      </w:r>
      <w:r w:rsidRPr="00B02A0B">
        <w:tab/>
        <w:t>Control communications storage into message store procedures.</w:t>
      </w:r>
      <w:bookmarkEnd w:id="7345"/>
      <w:bookmarkEnd w:id="7346"/>
    </w:p>
    <w:p w14:paraId="43396AAF" w14:textId="77777777" w:rsidR="005C310B" w:rsidRPr="00B02A0B" w:rsidRDefault="005C310B" w:rsidP="005C310B">
      <w:pPr>
        <w:rPr>
          <w:lang w:val="en-IN" w:eastAsia="ja-JP"/>
        </w:rPr>
      </w:pPr>
      <w:r w:rsidRPr="00B02A0B">
        <w:rPr>
          <w:lang w:val="en-IN" w:eastAsia="ja-JP"/>
        </w:rPr>
        <w:t>Upon receipt of a "</w:t>
      </w:r>
      <w:r w:rsidRPr="00B02A0B">
        <w:t xml:space="preserve">SIP MESSAGE request for controlling the storage of the </w:t>
      </w:r>
      <w:proofErr w:type="spellStart"/>
      <w:r w:rsidRPr="00B02A0B">
        <w:t>MCData</w:t>
      </w:r>
      <w:proofErr w:type="spellEnd"/>
      <w:r w:rsidRPr="00B02A0B">
        <w:t xml:space="preserve"> communications into </w:t>
      </w:r>
      <w:proofErr w:type="spellStart"/>
      <w:r w:rsidRPr="00B02A0B">
        <w:t>MCData</w:t>
      </w:r>
      <w:proofErr w:type="spellEnd"/>
      <w:r w:rsidRPr="00B02A0B">
        <w:t xml:space="preserve"> message store</w:t>
      </w:r>
      <w:r w:rsidRPr="00B02A0B">
        <w:rPr>
          <w:lang w:val="en-IN" w:eastAsia="ja-JP"/>
        </w:rPr>
        <w:t xml:space="preserve">", the participating </w:t>
      </w:r>
      <w:proofErr w:type="spellStart"/>
      <w:r w:rsidRPr="00B02A0B">
        <w:rPr>
          <w:lang w:val="en-IN" w:eastAsia="ja-JP"/>
        </w:rPr>
        <w:t>MCData</w:t>
      </w:r>
      <w:proofErr w:type="spellEnd"/>
      <w:r w:rsidRPr="00B02A0B">
        <w:rPr>
          <w:lang w:val="en-IN" w:eastAsia="ja-JP"/>
        </w:rPr>
        <w:t xml:space="preserve"> function:</w:t>
      </w:r>
    </w:p>
    <w:p w14:paraId="0CBE8C5A"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and:</w:t>
      </w:r>
    </w:p>
    <w:p w14:paraId="2B00614D" w14:textId="77777777" w:rsidR="00B02A0B" w:rsidRPr="00B02A0B" w:rsidRDefault="005C310B" w:rsidP="005C310B">
      <w:pPr>
        <w:pStyle w:val="B2"/>
      </w:pPr>
      <w:r w:rsidRPr="00B02A0B">
        <w:t>a)</w:t>
      </w:r>
      <w:r w:rsidRPr="00B02A0B">
        <w:tab/>
        <w:t>the &lt;allow-store-comms-in-</w:t>
      </w:r>
      <w:proofErr w:type="spellStart"/>
      <w:r w:rsidRPr="00B02A0B">
        <w:t>msgstore</w:t>
      </w:r>
      <w:proofErr w:type="spellEnd"/>
      <w:r w:rsidRPr="00B02A0B">
        <w:t xml:space="preserve">&gt; element of the &lt;ruleset&gt; element is not present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if the &lt;store-all-private-comms-in-</w:t>
      </w:r>
      <w:proofErr w:type="spellStart"/>
      <w:r w:rsidRPr="00B02A0B">
        <w:t>msgstore</w:t>
      </w:r>
      <w:proofErr w:type="spellEnd"/>
      <w:r w:rsidRPr="00B02A0B">
        <w:t>&gt; element is present in the incoming request and the &lt;allow-store-private-comms-in-</w:t>
      </w:r>
      <w:proofErr w:type="spellStart"/>
      <w:r w:rsidRPr="00B02A0B">
        <w:t>msgstore</w:t>
      </w:r>
      <w:proofErr w:type="spellEnd"/>
      <w:r w:rsidRPr="00B02A0B">
        <w:t xml:space="preserve">&gt; element of the &lt;ruleset&gt; element is not present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if the &lt;store-all-group-comms-in-</w:t>
      </w:r>
      <w:proofErr w:type="spellStart"/>
      <w:r w:rsidRPr="00B02A0B">
        <w:t>msgstore</w:t>
      </w:r>
      <w:proofErr w:type="spellEnd"/>
      <w:r w:rsidRPr="00B02A0B">
        <w:t>&gt; element is present in the incoming request and the &lt;allow-store-group-comm-in-</w:t>
      </w:r>
      <w:proofErr w:type="spellStart"/>
      <w:r w:rsidRPr="00B02A0B">
        <w:t>msgstore</w:t>
      </w:r>
      <w:proofErr w:type="spellEnd"/>
      <w:r w:rsidRPr="00B02A0B">
        <w:t>&gt; element of the each &lt;</w:t>
      </w:r>
      <w:proofErr w:type="spellStart"/>
      <w:r w:rsidRPr="00B02A0B">
        <w:t>MCDataGroupInfo</w:t>
      </w:r>
      <w:proofErr w:type="spellEnd"/>
      <w:r w:rsidRPr="00B02A0B">
        <w:t xml:space="preserve">&gt; element is not present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w:t>
      </w:r>
      <w:proofErr w:type="spellStart"/>
      <w:r w:rsidRPr="00B02A0B">
        <w:t>msgstore</w:t>
      </w:r>
      <w:proofErr w:type="spellEnd"/>
      <w:r w:rsidRPr="00B02A0B">
        <w:t>&gt; element, and the &lt;store-all-group-comms-in-</w:t>
      </w:r>
      <w:proofErr w:type="spellStart"/>
      <w:r w:rsidRPr="00B02A0B">
        <w:t>msgstore</w:t>
      </w:r>
      <w:proofErr w:type="spellEnd"/>
      <w:r w:rsidRPr="00B02A0B">
        <w:t xml:space="preserve">&gt; elements, shall reject the SIP MESSAGE request with a SIP 403 (Forbidden) response including warning text set to "235 unable to determine target user or group for enabling or disabling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7A74D6E3" w14:textId="6C3684FE" w:rsidR="005C310B" w:rsidRPr="00B02A0B" w:rsidRDefault="005C310B" w:rsidP="005C310B">
      <w:pPr>
        <w:pStyle w:val="B2"/>
      </w:pPr>
      <w:r w:rsidRPr="00B02A0B">
        <w:t>e)</w:t>
      </w:r>
      <w:r w:rsidRPr="00B02A0B">
        <w:tab/>
        <w:t>if the &lt;store-all-group-comms-in-</w:t>
      </w:r>
      <w:proofErr w:type="spellStart"/>
      <w:r w:rsidRPr="00B02A0B">
        <w:t>msgstore</w:t>
      </w:r>
      <w:proofErr w:type="spellEnd"/>
      <w:r w:rsidRPr="00B02A0B">
        <w:t>&gt; element is not present and an application/vnd.3gpp.mcdata-msgstore-ctrl-request+xml MIME body with zero or more &lt;group&gt; elements of &lt;enable&gt; or &lt;disable&gt;  element are included, then each specified MCPTT group ID matches with the corresponding entry in the each &lt;</w:t>
      </w:r>
      <w:proofErr w:type="spellStart"/>
      <w:r w:rsidRPr="00B02A0B">
        <w:t>MCDataGroupInfo</w:t>
      </w:r>
      <w:proofErr w:type="spellEnd"/>
      <w:r w:rsidRPr="00B02A0B">
        <w:t>&gt; do not contain the &lt;allow-store-group-comm-in-</w:t>
      </w:r>
      <w:proofErr w:type="spellStart"/>
      <w:r w:rsidRPr="00B02A0B">
        <w:t>msgstore</w:t>
      </w:r>
      <w:proofErr w:type="spellEnd"/>
      <w:r w:rsidRPr="00B02A0B">
        <w:t xml:space="preserve">&gt; element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w:t>
      </w:r>
      <w:r w:rsidRPr="00B02A0B">
        <w:lastRenderedPageBreak/>
        <w:t xml:space="preserve">"false",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w:t>
      </w:r>
      <w:proofErr w:type="spellStart"/>
      <w:r w:rsidRPr="00B02A0B">
        <w:t>msgstore</w:t>
      </w:r>
      <w:proofErr w:type="spellEnd"/>
      <w:r w:rsidRPr="00B02A0B">
        <w:t>&gt; or &lt;store-specific-group-comms-in-</w:t>
      </w:r>
      <w:proofErr w:type="spellStart"/>
      <w:r w:rsidRPr="00B02A0B">
        <w:t>msgstore</w:t>
      </w:r>
      <w:proofErr w:type="spellEnd"/>
      <w:r w:rsidRPr="00B02A0B">
        <w:t>&gt; is present and the request do</w:t>
      </w:r>
      <w:r w:rsidR="00391818">
        <w:t>es</w:t>
      </w:r>
      <w:r w:rsidRPr="00B02A0B">
        <w:t xml:space="preserve"> not contain an application/</w:t>
      </w:r>
      <w:proofErr w:type="spellStart"/>
      <w:r w:rsidRPr="00B02A0B">
        <w:t>resource-lists</w:t>
      </w:r>
      <w:r w:rsidR="00391818">
        <w:t>+xml</w:t>
      </w:r>
      <w:proofErr w:type="spellEnd"/>
      <w:r w:rsidRPr="00B02A0B">
        <w:t xml:space="preserve"> MIME body, shall reject the SIP MESSAGE request with a SIP 403 (Forbidden) response including warning text set to "235 unable to determine target user or group for enabling or disabling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w:t>
      </w:r>
      <w:proofErr w:type="spellStart"/>
      <w:r w:rsidRPr="00B02A0B">
        <w:t>msgstore</w:t>
      </w:r>
      <w:proofErr w:type="spellEnd"/>
      <w:r w:rsidRPr="00B02A0B">
        <w:t xml:space="preserve">&gt; element set to a value of "true", shall update or store the record for the </w:t>
      </w:r>
      <w:proofErr w:type="spellStart"/>
      <w:r w:rsidRPr="00B02A0B">
        <w:t>MCData</w:t>
      </w:r>
      <w:proofErr w:type="spellEnd"/>
      <w:r w:rsidRPr="00B02A0B">
        <w:t xml:space="preserve"> client and enable the storage of all the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w:t>
      </w:r>
    </w:p>
    <w:p w14:paraId="07827C48" w14:textId="77777777" w:rsidR="005C310B" w:rsidRPr="00B02A0B" w:rsidRDefault="005C310B" w:rsidP="005C310B">
      <w:pPr>
        <w:pStyle w:val="B2"/>
      </w:pPr>
      <w:r w:rsidRPr="00B02A0B">
        <w:t>b)</w:t>
      </w:r>
      <w:r w:rsidRPr="00B02A0B">
        <w:tab/>
        <w:t>if the &lt;store-all-private-comms-in-</w:t>
      </w:r>
      <w:proofErr w:type="spellStart"/>
      <w:r w:rsidRPr="00B02A0B">
        <w:t>msgstore</w:t>
      </w:r>
      <w:proofErr w:type="spellEnd"/>
      <w:r w:rsidRPr="00B02A0B">
        <w:t xml:space="preserve">&gt; element set to a value of "false", shall update or store the record for the </w:t>
      </w:r>
      <w:proofErr w:type="spellStart"/>
      <w:r w:rsidRPr="00B02A0B">
        <w:t>MCData</w:t>
      </w:r>
      <w:proofErr w:type="spellEnd"/>
      <w:r w:rsidRPr="00B02A0B">
        <w:t xml:space="preserve"> client and disable the storage of all the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w:t>
      </w:r>
    </w:p>
    <w:p w14:paraId="33E69579" w14:textId="77777777" w:rsidR="005C310B" w:rsidRPr="00B02A0B" w:rsidRDefault="005C310B" w:rsidP="005C310B">
      <w:pPr>
        <w:pStyle w:val="B2"/>
      </w:pPr>
      <w:r w:rsidRPr="00B02A0B">
        <w:t>c)</w:t>
      </w:r>
      <w:r w:rsidRPr="00B02A0B">
        <w:tab/>
        <w:t>if the &lt;store-specific-private-comms-in-</w:t>
      </w:r>
      <w:proofErr w:type="spellStart"/>
      <w:r w:rsidRPr="00B02A0B">
        <w:t>msgstore</w:t>
      </w:r>
      <w:proofErr w:type="spellEnd"/>
      <w:r w:rsidRPr="00B02A0B">
        <w:t>&gt; element set to a value of "enable", the &lt;store-all-private-comms-in-</w:t>
      </w:r>
      <w:proofErr w:type="spellStart"/>
      <w:r w:rsidRPr="00B02A0B">
        <w:t>msgstore</w:t>
      </w:r>
      <w:proofErr w:type="spellEnd"/>
      <w:r w:rsidRPr="00B02A0B">
        <w:t xml:space="preserve">&gt; element is not present and an application/vnd.3gpp.mcdata-msgstore-ctrl-request+xml MIME body with one or more &lt;private&gt; elements of &lt;enable&gt; element are included, shall update or store the record for the </w:t>
      </w:r>
      <w:proofErr w:type="spellStart"/>
      <w:r w:rsidRPr="00B02A0B">
        <w:t>MCData</w:t>
      </w:r>
      <w:proofErr w:type="spellEnd"/>
      <w:r w:rsidRPr="00B02A0B">
        <w:t xml:space="preserve"> client and enable the storage of </w:t>
      </w:r>
      <w:proofErr w:type="spellStart"/>
      <w:r w:rsidRPr="00B02A0B">
        <w:t>MCData</w:t>
      </w:r>
      <w:proofErr w:type="spellEnd"/>
      <w:r w:rsidRPr="00B02A0B">
        <w:t xml:space="preserve"> private communications of the requesting user with specified list of users for which user is authorized to store the communication into the </w:t>
      </w:r>
      <w:proofErr w:type="spellStart"/>
      <w:r w:rsidRPr="00B02A0B">
        <w:t>MCData</w:t>
      </w:r>
      <w:proofErr w:type="spellEnd"/>
      <w:r w:rsidRPr="00B02A0B">
        <w:t xml:space="preserve"> message store;</w:t>
      </w:r>
    </w:p>
    <w:p w14:paraId="30010917" w14:textId="77777777" w:rsidR="005C310B" w:rsidRPr="00B02A0B" w:rsidRDefault="005C310B" w:rsidP="005C310B">
      <w:pPr>
        <w:pStyle w:val="B2"/>
      </w:pPr>
      <w:r w:rsidRPr="00B02A0B">
        <w:t>d)</w:t>
      </w:r>
      <w:r w:rsidRPr="00B02A0B">
        <w:tab/>
        <w:t>if the &lt;store-specific-private-comms-in-</w:t>
      </w:r>
      <w:proofErr w:type="spellStart"/>
      <w:r w:rsidRPr="00B02A0B">
        <w:t>msgstore</w:t>
      </w:r>
      <w:proofErr w:type="spellEnd"/>
      <w:r w:rsidRPr="00B02A0B">
        <w:t>&gt; element set to a value of "disable", the &lt;store-all-private-comms-in-</w:t>
      </w:r>
      <w:proofErr w:type="spellStart"/>
      <w:r w:rsidRPr="00B02A0B">
        <w:t>msgstore</w:t>
      </w:r>
      <w:proofErr w:type="spellEnd"/>
      <w:r w:rsidRPr="00B02A0B">
        <w:t xml:space="preserve">&gt; element is not present and an application/vnd.3gpp.mcdata-msgstore-ctrl-request+xml MIME body with one or more &lt;private&gt; elements of &lt;disable&gt; element are included, shall update or store the record for the </w:t>
      </w:r>
      <w:proofErr w:type="spellStart"/>
      <w:r w:rsidRPr="00B02A0B">
        <w:t>MCData</w:t>
      </w:r>
      <w:proofErr w:type="spellEnd"/>
      <w:r w:rsidRPr="00B02A0B">
        <w:t xml:space="preserve"> client and disable the storage of </w:t>
      </w:r>
      <w:proofErr w:type="spellStart"/>
      <w:r w:rsidRPr="00B02A0B">
        <w:t>MCData</w:t>
      </w:r>
      <w:proofErr w:type="spellEnd"/>
      <w:r w:rsidRPr="00B02A0B">
        <w:t xml:space="preserve"> private communications of the requesting user with the specified list of users for which user is authorized to store the communication into the </w:t>
      </w:r>
      <w:proofErr w:type="spellStart"/>
      <w:r w:rsidRPr="00B02A0B">
        <w:t>MCData</w:t>
      </w:r>
      <w:proofErr w:type="spellEnd"/>
      <w:r w:rsidRPr="00B02A0B">
        <w:t xml:space="preserve"> message store;</w:t>
      </w:r>
    </w:p>
    <w:p w14:paraId="32C691CC" w14:textId="77777777" w:rsidR="005C310B" w:rsidRPr="00B02A0B" w:rsidRDefault="005C310B" w:rsidP="005C310B">
      <w:pPr>
        <w:pStyle w:val="B2"/>
      </w:pPr>
      <w:r w:rsidRPr="00B02A0B">
        <w:t>e)</w:t>
      </w:r>
      <w:r w:rsidRPr="00B02A0B">
        <w:tab/>
        <w:t>if the &lt;store-all-group-comms-in-</w:t>
      </w:r>
      <w:proofErr w:type="spellStart"/>
      <w:r w:rsidRPr="00B02A0B">
        <w:t>msgstore</w:t>
      </w:r>
      <w:proofErr w:type="spellEnd"/>
      <w:r w:rsidRPr="00B02A0B">
        <w:t xml:space="preserve">&gt; element set to a value of "true", shall update or store the record for the </w:t>
      </w:r>
      <w:proofErr w:type="spellStart"/>
      <w:r w:rsidRPr="00B02A0B">
        <w:t>MCData</w:t>
      </w:r>
      <w:proofErr w:type="spellEnd"/>
      <w:r w:rsidRPr="00B02A0B">
        <w:t xml:space="preserve"> client and enable the storage of all the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p>
    <w:p w14:paraId="06D3FBCE" w14:textId="77777777" w:rsidR="005C310B" w:rsidRPr="00B02A0B" w:rsidRDefault="005C310B" w:rsidP="005C310B">
      <w:pPr>
        <w:pStyle w:val="B2"/>
      </w:pPr>
      <w:r w:rsidRPr="00B02A0B">
        <w:t>f)</w:t>
      </w:r>
      <w:r w:rsidRPr="00B02A0B">
        <w:tab/>
        <w:t>if the &lt;store-all-group-comms-in-</w:t>
      </w:r>
      <w:proofErr w:type="spellStart"/>
      <w:r w:rsidRPr="00B02A0B">
        <w:t>msgstore</w:t>
      </w:r>
      <w:proofErr w:type="spellEnd"/>
      <w:r w:rsidRPr="00B02A0B">
        <w:t xml:space="preserve">&gt; element set to a value of "false", shall update or store the record for the </w:t>
      </w:r>
      <w:proofErr w:type="spellStart"/>
      <w:r w:rsidRPr="00B02A0B">
        <w:t>MCData</w:t>
      </w:r>
      <w:proofErr w:type="spellEnd"/>
      <w:r w:rsidRPr="00B02A0B">
        <w:t xml:space="preserve"> client and disable the storage of all the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p>
    <w:p w14:paraId="0D6FC643" w14:textId="0298ECF4" w:rsidR="005C310B" w:rsidRPr="00B02A0B" w:rsidRDefault="005C310B" w:rsidP="005C310B">
      <w:pPr>
        <w:pStyle w:val="B2"/>
      </w:pPr>
      <w:r w:rsidRPr="00B02A0B">
        <w:t>g)</w:t>
      </w:r>
      <w:r w:rsidRPr="00B02A0B">
        <w:tab/>
        <w:t>if the &lt;store-specific-group-comms-in-</w:t>
      </w:r>
      <w:proofErr w:type="spellStart"/>
      <w:r w:rsidRPr="00B02A0B">
        <w:t>msgstore</w:t>
      </w:r>
      <w:proofErr w:type="spellEnd"/>
      <w:r w:rsidRPr="00B02A0B">
        <w:t>&gt; element set to a value of "enable", the &lt;store-all-group-comms-in-</w:t>
      </w:r>
      <w:proofErr w:type="spellStart"/>
      <w:r w:rsidRPr="00B02A0B">
        <w:t>msgstore</w:t>
      </w:r>
      <w:proofErr w:type="spellEnd"/>
      <w:r w:rsidRPr="00B02A0B">
        <w:t xml:space="preserve">&gt; element is not present and an application/vnd.3gpp.mcdata-msgstore-ctrl-request+xml MIME body with one or more &lt;group&gt; elements of &lt;enable&gt; element are included, shall update or store the record for the </w:t>
      </w:r>
      <w:proofErr w:type="spellStart"/>
      <w:r w:rsidRPr="00B02A0B">
        <w:t>MCData</w:t>
      </w:r>
      <w:proofErr w:type="spellEnd"/>
      <w:r w:rsidRPr="00B02A0B">
        <w:t xml:space="preserve"> client and enable the storage for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w:t>
      </w:r>
      <w:r w:rsidR="00391818">
        <w:t>and</w:t>
      </w:r>
    </w:p>
    <w:p w14:paraId="1415A334" w14:textId="77777777" w:rsidR="005C310B" w:rsidRPr="00B02A0B" w:rsidRDefault="005C310B" w:rsidP="005C310B">
      <w:pPr>
        <w:pStyle w:val="B2"/>
      </w:pPr>
      <w:r w:rsidRPr="00B02A0B">
        <w:t>h)</w:t>
      </w:r>
      <w:r w:rsidRPr="00B02A0B">
        <w:tab/>
        <w:t>if the &lt;store-specific-group-comms-in-</w:t>
      </w:r>
      <w:proofErr w:type="spellStart"/>
      <w:r w:rsidRPr="00B02A0B">
        <w:t>msgstore</w:t>
      </w:r>
      <w:proofErr w:type="spellEnd"/>
      <w:r w:rsidRPr="00B02A0B">
        <w:t>&gt; element set to a value of "disable", the &lt;store-all-group-comms-in-</w:t>
      </w:r>
      <w:proofErr w:type="spellStart"/>
      <w:r w:rsidRPr="00B02A0B">
        <w:t>msgstore</w:t>
      </w:r>
      <w:proofErr w:type="spellEnd"/>
      <w:r w:rsidRPr="00B02A0B">
        <w:t xml:space="preserve">&gt; element is not present and an application/vnd.3gpp.mcdata-msgstore-ctrl-request+xml MIME body with one or more &lt;group&gt; elements of &lt;disable&gt; element are included, shall update or store the record for the </w:t>
      </w:r>
      <w:proofErr w:type="spellStart"/>
      <w:r w:rsidRPr="00B02A0B">
        <w:t>MCData</w:t>
      </w:r>
      <w:proofErr w:type="spellEnd"/>
      <w:r w:rsidRPr="00B02A0B">
        <w:t xml:space="preserve"> client and disable the storage for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 xml:space="preserve">shall send the SIP 200 (OK) response to the </w:t>
      </w:r>
      <w:proofErr w:type="spellStart"/>
      <w:r w:rsidRPr="00B02A0B">
        <w:t>MCData</w:t>
      </w:r>
      <w:proofErr w:type="spellEnd"/>
      <w:r w:rsidRPr="00B02A0B">
        <w:t xml:space="preserve"> client according to 3GPP TS 24.229 [5].</w:t>
      </w:r>
    </w:p>
    <w:p w14:paraId="3E85EBE5" w14:textId="77777777" w:rsidR="005C310B" w:rsidRPr="00B02A0B" w:rsidRDefault="005C310B" w:rsidP="007D34FE">
      <w:pPr>
        <w:pStyle w:val="Heading1"/>
        <w:rPr>
          <w:rFonts w:eastAsia="Malgun Gothic"/>
          <w:lang w:val="en-US"/>
        </w:rPr>
      </w:pPr>
      <w:bookmarkStart w:id="7347" w:name="_Toc45696131"/>
      <w:bookmarkStart w:id="7348" w:name="_Toc51851587"/>
      <w:bookmarkStart w:id="7349" w:name="_Toc92225233"/>
      <w:bookmarkStart w:id="7350" w:name="_Toc131379071"/>
      <w:r w:rsidRPr="00B02A0B">
        <w:rPr>
          <w:rFonts w:eastAsia="Malgun Gothic"/>
          <w:lang w:val="en-US"/>
        </w:rPr>
        <w:lastRenderedPageBreak/>
        <w:t>22</w:t>
      </w:r>
      <w:r w:rsidRPr="00B02A0B">
        <w:rPr>
          <w:rFonts w:eastAsia="Malgun Gothic"/>
          <w:lang w:val="en-US"/>
        </w:rPr>
        <w:tab/>
        <w:t>Functional alias</w:t>
      </w:r>
      <w:bookmarkEnd w:id="7291"/>
      <w:bookmarkEnd w:id="7292"/>
      <w:bookmarkEnd w:id="7293"/>
      <w:bookmarkEnd w:id="7294"/>
      <w:bookmarkEnd w:id="7295"/>
      <w:bookmarkEnd w:id="7347"/>
      <w:bookmarkEnd w:id="7348"/>
      <w:bookmarkEnd w:id="7349"/>
      <w:bookmarkEnd w:id="7350"/>
    </w:p>
    <w:p w14:paraId="32B77341" w14:textId="77777777" w:rsidR="005C310B" w:rsidRPr="00B02A0B" w:rsidRDefault="005C310B" w:rsidP="007D34FE">
      <w:pPr>
        <w:pStyle w:val="Heading2"/>
        <w:rPr>
          <w:rFonts w:eastAsia="Malgun Gothic"/>
        </w:rPr>
      </w:pPr>
      <w:bookmarkStart w:id="7351" w:name="_Toc20155829"/>
      <w:bookmarkStart w:id="7352" w:name="_Toc27500984"/>
      <w:bookmarkStart w:id="7353" w:name="_Toc36049110"/>
      <w:bookmarkStart w:id="7354" w:name="_Toc44602922"/>
      <w:bookmarkStart w:id="7355" w:name="_Toc45198099"/>
      <w:bookmarkStart w:id="7356" w:name="_Toc45696132"/>
      <w:bookmarkStart w:id="7357" w:name="_Toc51851588"/>
      <w:bookmarkStart w:id="7358" w:name="_Toc92225234"/>
      <w:bookmarkStart w:id="7359" w:name="_Toc131379072"/>
      <w:r w:rsidRPr="00B02A0B">
        <w:rPr>
          <w:rFonts w:eastAsia="Malgun Gothic" w:hint="eastAsia"/>
        </w:rPr>
        <w:t>22.</w:t>
      </w:r>
      <w:r w:rsidRPr="00B02A0B">
        <w:rPr>
          <w:rFonts w:eastAsia="Malgun Gothic"/>
        </w:rPr>
        <w:t>1</w:t>
      </w:r>
      <w:r w:rsidRPr="00B02A0B">
        <w:rPr>
          <w:rFonts w:eastAsia="Malgun Gothic" w:hint="eastAsia"/>
        </w:rPr>
        <w:tab/>
        <w:t>General</w:t>
      </w:r>
      <w:bookmarkEnd w:id="7351"/>
      <w:bookmarkEnd w:id="7352"/>
      <w:bookmarkEnd w:id="7353"/>
      <w:bookmarkEnd w:id="7354"/>
      <w:bookmarkEnd w:id="7355"/>
      <w:bookmarkEnd w:id="7356"/>
      <w:bookmarkEnd w:id="7357"/>
      <w:bookmarkEnd w:id="7358"/>
      <w:bookmarkEnd w:id="7359"/>
    </w:p>
    <w:p w14:paraId="749C3ADB" w14:textId="77777777" w:rsidR="00B02A0B" w:rsidRPr="00B02A0B" w:rsidRDefault="005C310B" w:rsidP="005C310B">
      <w:pPr>
        <w:rPr>
          <w:lang w:eastAsia="ko-KR"/>
        </w:rPr>
      </w:pPr>
      <w:r w:rsidRPr="00B02A0B">
        <w:rPr>
          <w:lang w:eastAsia="ko-KR"/>
        </w:rPr>
        <w:t xml:space="preserve">Clause 22.2 contains the procedures for management of functional alias at the </w:t>
      </w:r>
      <w:proofErr w:type="spellStart"/>
      <w:r w:rsidRPr="00B02A0B">
        <w:rPr>
          <w:lang w:eastAsia="ko-KR"/>
        </w:rPr>
        <w:t>MCData</w:t>
      </w:r>
      <w:proofErr w:type="spellEnd"/>
      <w:r w:rsidRPr="00B02A0B">
        <w:rPr>
          <w:lang w:eastAsia="ko-KR"/>
        </w:rPr>
        <w:t xml:space="preserve"> client, the </w:t>
      </w:r>
      <w:proofErr w:type="spellStart"/>
      <w:r w:rsidRPr="00B02A0B">
        <w:rPr>
          <w:lang w:eastAsia="ko-KR"/>
        </w:rPr>
        <w:t>MCData</w:t>
      </w:r>
      <w:proofErr w:type="spellEnd"/>
      <w:r w:rsidRPr="00B02A0B">
        <w:rPr>
          <w:lang w:eastAsia="ko-KR"/>
        </w:rPr>
        <w:t xml:space="preserve"> server serving the </w:t>
      </w:r>
      <w:proofErr w:type="spellStart"/>
      <w:r w:rsidRPr="00B02A0B">
        <w:rPr>
          <w:lang w:eastAsia="ko-KR"/>
        </w:rPr>
        <w:t>MCData</w:t>
      </w:r>
      <w:proofErr w:type="spellEnd"/>
      <w:r w:rsidRPr="00B02A0B">
        <w:rPr>
          <w:lang w:eastAsia="ko-KR"/>
        </w:rPr>
        <w:t xml:space="preserve"> user and the </w:t>
      </w:r>
      <w:proofErr w:type="spellStart"/>
      <w:r w:rsidRPr="00B02A0B">
        <w:rPr>
          <w:lang w:eastAsia="ko-KR"/>
        </w:rPr>
        <w:t>MCData</w:t>
      </w:r>
      <w:proofErr w:type="spellEnd"/>
      <w:r w:rsidRPr="00B02A0B">
        <w:rPr>
          <w:lang w:eastAsia="ko-KR"/>
        </w:rPr>
        <w:t xml:space="preserve">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60" w:name="_Toc20155830"/>
      <w:bookmarkStart w:id="7361" w:name="_Toc27500985"/>
      <w:bookmarkStart w:id="7362" w:name="_Toc36049111"/>
      <w:bookmarkStart w:id="7363" w:name="_Toc44602923"/>
      <w:bookmarkStart w:id="7364" w:name="_Toc45198100"/>
      <w:bookmarkStart w:id="7365" w:name="_Toc45696133"/>
      <w:bookmarkStart w:id="7366" w:name="_Toc51851589"/>
      <w:bookmarkStart w:id="7367" w:name="_Toc92225235"/>
      <w:bookmarkStart w:id="7368" w:name="_Toc131379073"/>
      <w:r w:rsidRPr="00B02A0B">
        <w:rPr>
          <w:rFonts w:eastAsia="Malgun Gothic"/>
        </w:rPr>
        <w:t>22.2</w:t>
      </w:r>
      <w:r w:rsidRPr="00B02A0B">
        <w:rPr>
          <w:rFonts w:eastAsia="Malgun Gothic"/>
        </w:rPr>
        <w:tab/>
        <w:t>Procedures</w:t>
      </w:r>
      <w:bookmarkEnd w:id="7360"/>
      <w:bookmarkEnd w:id="7361"/>
      <w:bookmarkEnd w:id="7362"/>
      <w:bookmarkEnd w:id="7363"/>
      <w:bookmarkEnd w:id="7364"/>
      <w:bookmarkEnd w:id="7365"/>
      <w:bookmarkEnd w:id="7366"/>
      <w:bookmarkEnd w:id="7367"/>
      <w:bookmarkEnd w:id="7368"/>
    </w:p>
    <w:p w14:paraId="06B5770F" w14:textId="77777777" w:rsidR="005C310B" w:rsidRPr="00B02A0B" w:rsidRDefault="005C310B" w:rsidP="007D34FE">
      <w:pPr>
        <w:pStyle w:val="Heading3"/>
        <w:rPr>
          <w:rFonts w:eastAsia="Malgun Gothic"/>
        </w:rPr>
      </w:pPr>
      <w:bookmarkStart w:id="7369" w:name="_Toc20155831"/>
      <w:bookmarkStart w:id="7370" w:name="_Toc27500986"/>
      <w:bookmarkStart w:id="7371" w:name="_Toc36049112"/>
      <w:bookmarkStart w:id="7372" w:name="_Toc44602924"/>
      <w:bookmarkStart w:id="7373" w:name="_Toc45198101"/>
      <w:bookmarkStart w:id="7374" w:name="_Toc45696134"/>
      <w:bookmarkStart w:id="7375" w:name="_Toc51851590"/>
      <w:bookmarkStart w:id="7376" w:name="_Toc92225236"/>
      <w:bookmarkStart w:id="7377" w:name="_Toc131379074"/>
      <w:r w:rsidRPr="00B02A0B">
        <w:rPr>
          <w:rFonts w:eastAsia="Malgun Gothic"/>
        </w:rPr>
        <w:t>22.2.1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procedures</w:t>
      </w:r>
      <w:bookmarkEnd w:id="7369"/>
      <w:bookmarkEnd w:id="7370"/>
      <w:bookmarkEnd w:id="7371"/>
      <w:bookmarkEnd w:id="7372"/>
      <w:bookmarkEnd w:id="7373"/>
      <w:bookmarkEnd w:id="7374"/>
      <w:bookmarkEnd w:id="7375"/>
      <w:bookmarkEnd w:id="7376"/>
      <w:bookmarkEnd w:id="7377"/>
    </w:p>
    <w:p w14:paraId="7AA52AED" w14:textId="77777777" w:rsidR="005C310B" w:rsidRPr="00B02A0B" w:rsidRDefault="005C310B" w:rsidP="007D34FE">
      <w:pPr>
        <w:pStyle w:val="Heading4"/>
        <w:rPr>
          <w:rFonts w:eastAsia="Malgun Gothic"/>
        </w:rPr>
      </w:pPr>
      <w:bookmarkStart w:id="7378" w:name="_Toc20155832"/>
      <w:bookmarkStart w:id="7379" w:name="_Toc27500987"/>
      <w:bookmarkStart w:id="7380" w:name="_Toc36049113"/>
      <w:bookmarkStart w:id="7381" w:name="_Toc44602925"/>
      <w:bookmarkStart w:id="7382" w:name="_Toc45198102"/>
      <w:bookmarkStart w:id="7383" w:name="_Toc45696135"/>
      <w:bookmarkStart w:id="7384" w:name="_Toc51851591"/>
      <w:bookmarkStart w:id="7385" w:name="_Toc92225237"/>
      <w:bookmarkStart w:id="7386" w:name="_Toc131379075"/>
      <w:r w:rsidRPr="00B02A0B">
        <w:rPr>
          <w:rFonts w:eastAsia="Malgun Gothic"/>
        </w:rPr>
        <w:t>22.2.1.1</w:t>
      </w:r>
      <w:r w:rsidRPr="00B02A0B">
        <w:rPr>
          <w:rFonts w:eastAsia="Malgun Gothic"/>
        </w:rPr>
        <w:tab/>
        <w:t>General</w:t>
      </w:r>
      <w:bookmarkEnd w:id="7378"/>
      <w:bookmarkEnd w:id="7379"/>
      <w:bookmarkEnd w:id="7380"/>
      <w:bookmarkEnd w:id="7381"/>
      <w:bookmarkEnd w:id="7382"/>
      <w:bookmarkEnd w:id="7383"/>
      <w:bookmarkEnd w:id="7384"/>
      <w:bookmarkEnd w:id="7385"/>
      <w:bookmarkEnd w:id="7386"/>
    </w:p>
    <w:p w14:paraId="2D6CB3F2" w14:textId="77777777" w:rsidR="005C310B" w:rsidRPr="00B02A0B" w:rsidRDefault="005C310B" w:rsidP="005C310B">
      <w:r w:rsidRPr="00B02A0B">
        <w:t xml:space="preserve">The </w:t>
      </w:r>
      <w:proofErr w:type="spellStart"/>
      <w:r w:rsidRPr="00B02A0B">
        <w:t>MCData</w:t>
      </w:r>
      <w:proofErr w:type="spellEnd"/>
      <w:r w:rsidRPr="00B02A0B">
        <w:t xml:space="preserve">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 xml:space="preserve">In order to obtain information about success or rejection of changes triggered by the functional alias status change procedure for an </w:t>
      </w:r>
      <w:proofErr w:type="spellStart"/>
      <w:r w:rsidRPr="00B02A0B">
        <w:t>MCData</w:t>
      </w:r>
      <w:proofErr w:type="spellEnd"/>
      <w:r w:rsidRPr="00B02A0B">
        <w:t xml:space="preserve"> user, the </w:t>
      </w:r>
      <w:proofErr w:type="spellStart"/>
      <w:r w:rsidRPr="00B02A0B">
        <w:t>MCData</w:t>
      </w:r>
      <w:proofErr w:type="spellEnd"/>
      <w:r w:rsidRPr="00B02A0B">
        <w:t xml:space="preserve"> client needs to initiate the functional alias status determination procedure for the </w:t>
      </w:r>
      <w:proofErr w:type="spellStart"/>
      <w:r w:rsidRPr="00B02A0B">
        <w:t>MCData</w:t>
      </w:r>
      <w:proofErr w:type="spellEnd"/>
      <w:r w:rsidRPr="00B02A0B">
        <w:t xml:space="preserve"> user before starting the functional alias status change procedure for the </w:t>
      </w:r>
      <w:proofErr w:type="spellStart"/>
      <w:r w:rsidRPr="00B02A0B">
        <w:t>MCData</w:t>
      </w:r>
      <w:proofErr w:type="spellEnd"/>
      <w:r w:rsidRPr="00B02A0B">
        <w:t xml:space="preserve"> user.</w:t>
      </w:r>
    </w:p>
    <w:p w14:paraId="6569BCF3" w14:textId="77777777" w:rsidR="005C310B" w:rsidRPr="00B02A0B" w:rsidRDefault="005C310B" w:rsidP="007D34FE">
      <w:pPr>
        <w:pStyle w:val="Heading4"/>
        <w:rPr>
          <w:rFonts w:eastAsia="Malgun Gothic"/>
        </w:rPr>
      </w:pPr>
      <w:bookmarkStart w:id="7387" w:name="_Toc20155833"/>
      <w:bookmarkStart w:id="7388" w:name="_Toc27500988"/>
      <w:bookmarkStart w:id="7389" w:name="_Toc36049114"/>
      <w:bookmarkStart w:id="7390" w:name="_Toc44602926"/>
      <w:bookmarkStart w:id="7391" w:name="_Toc45198103"/>
      <w:bookmarkStart w:id="7392" w:name="_Toc45696136"/>
      <w:bookmarkStart w:id="7393" w:name="_Toc51851592"/>
      <w:bookmarkStart w:id="7394" w:name="_Toc92225238"/>
      <w:bookmarkStart w:id="7395" w:name="_Toc131379076"/>
      <w:r w:rsidRPr="00B02A0B">
        <w:rPr>
          <w:rFonts w:eastAsia="Malgun Gothic"/>
        </w:rPr>
        <w:t>22.2.1.2</w:t>
      </w:r>
      <w:r w:rsidRPr="00B02A0B">
        <w:rPr>
          <w:rFonts w:eastAsia="Malgun Gothic"/>
        </w:rPr>
        <w:tab/>
        <w:t>Functional alias status change procedure</w:t>
      </w:r>
      <w:bookmarkEnd w:id="7387"/>
      <w:bookmarkEnd w:id="7388"/>
      <w:bookmarkEnd w:id="7389"/>
      <w:bookmarkEnd w:id="7390"/>
      <w:bookmarkEnd w:id="7391"/>
      <w:bookmarkEnd w:id="7392"/>
      <w:bookmarkEnd w:id="7393"/>
      <w:bookmarkEnd w:id="7394"/>
      <w:bookmarkEnd w:id="7395"/>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 xml:space="preserve">to indicate that an </w:t>
      </w:r>
      <w:proofErr w:type="spellStart"/>
      <w:r w:rsidRPr="00B02A0B">
        <w:t>MCData</w:t>
      </w:r>
      <w:proofErr w:type="spellEnd"/>
      <w:r w:rsidRPr="00B02A0B">
        <w:t xml:space="preserve"> user requests to activate one or more functional aliases;</w:t>
      </w:r>
    </w:p>
    <w:p w14:paraId="4FC0E03A" w14:textId="77777777" w:rsidR="005C310B" w:rsidRPr="00B02A0B" w:rsidRDefault="005C310B" w:rsidP="005C310B">
      <w:pPr>
        <w:pStyle w:val="B1"/>
      </w:pPr>
      <w:r w:rsidRPr="00B02A0B">
        <w:t>-</w:t>
      </w:r>
      <w:r w:rsidRPr="00B02A0B">
        <w:tab/>
        <w:t xml:space="preserve">to indicate that the </w:t>
      </w:r>
      <w:proofErr w:type="spellStart"/>
      <w:r w:rsidRPr="00B02A0B">
        <w:t>MCData</w:t>
      </w:r>
      <w:proofErr w:type="spellEnd"/>
      <w:r w:rsidRPr="00B02A0B">
        <w:t xml:space="preserve"> user requests to deactivate one or more functional aliases;</w:t>
      </w:r>
    </w:p>
    <w:p w14:paraId="3566FB65" w14:textId="77777777" w:rsidR="005C310B" w:rsidRPr="00B02A0B" w:rsidRDefault="005C310B" w:rsidP="005C310B">
      <w:pPr>
        <w:pStyle w:val="B1"/>
      </w:pPr>
      <w:r w:rsidRPr="00B02A0B">
        <w:t>-</w:t>
      </w:r>
      <w:r w:rsidRPr="00B02A0B">
        <w:tab/>
        <w:t xml:space="preserve">to refresh indication of an </w:t>
      </w:r>
      <w:proofErr w:type="spellStart"/>
      <w:r w:rsidRPr="00B02A0B">
        <w:t>MCData</w:t>
      </w:r>
      <w:proofErr w:type="spellEnd"/>
      <w:r w:rsidRPr="00B02A0B">
        <w:t xml:space="preserve">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 xml:space="preserve">to indicate that the </w:t>
      </w:r>
      <w:proofErr w:type="spellStart"/>
      <w:r w:rsidRPr="00B02A0B">
        <w:t>MCData</w:t>
      </w:r>
      <w:proofErr w:type="spellEnd"/>
      <w:r w:rsidRPr="00B02A0B">
        <w:t xml:space="preserve">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 xml:space="preserve">to indicate that the </w:t>
      </w:r>
      <w:proofErr w:type="spellStart"/>
      <w:r w:rsidRPr="00B02A0B">
        <w:t>MCData</w:t>
      </w:r>
      <w:proofErr w:type="spellEnd"/>
      <w:r w:rsidRPr="00B02A0B">
        <w:t xml:space="preserve">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w:t>
      </w:r>
      <w:proofErr w:type="spellStart"/>
      <w:r w:rsidRPr="00B02A0B">
        <w:rPr>
          <w:lang w:val="en-US"/>
        </w:rPr>
        <w:t>MCData</w:t>
      </w:r>
      <w:proofErr w:type="spellEnd"/>
      <w:r w:rsidRPr="00B02A0B">
        <w:rPr>
          <w:lang w:val="en-US"/>
        </w:rPr>
        <w:t xml:space="preserve"> user requests to deactivate a functional alias, the </w:t>
      </w:r>
      <w:proofErr w:type="spellStart"/>
      <w:r w:rsidRPr="00B02A0B">
        <w:rPr>
          <w:lang w:val="en-US"/>
        </w:rPr>
        <w:t>MCData</w:t>
      </w:r>
      <w:proofErr w:type="spellEnd"/>
      <w:r w:rsidRPr="00B02A0B">
        <w:rPr>
          <w:lang w:val="en-US"/>
        </w:rPr>
        <w:t xml:space="preserve">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w:t>
      </w:r>
      <w:proofErr w:type="spellStart"/>
      <w:r w:rsidRPr="00B02A0B">
        <w:t>anyExt</w:t>
      </w:r>
      <w:proofErr w:type="spellEnd"/>
      <w:r w:rsidRPr="00B02A0B">
        <w:t>&gt; element of the &lt;entry&gt; element corresponding to the functional alias within the &lt;</w:t>
      </w:r>
      <w:proofErr w:type="spellStart"/>
      <w:r w:rsidRPr="00B02A0B">
        <w:t>FunctionalAliasList</w:t>
      </w:r>
      <w:proofErr w:type="spellEnd"/>
      <w:r w:rsidRPr="00B02A0B">
        <w:t>&gt; list element of the &lt;</w:t>
      </w:r>
      <w:proofErr w:type="spellStart"/>
      <w:r w:rsidRPr="00B02A0B">
        <w:t>anyExt</w:t>
      </w:r>
      <w:proofErr w:type="spellEnd"/>
      <w:r w:rsidRPr="00B02A0B">
        <w:t>&gt; element of the &lt;</w:t>
      </w:r>
      <w:proofErr w:type="spellStart"/>
      <w:r w:rsidRPr="00B02A0B">
        <w:t>OnNetwork</w:t>
      </w:r>
      <w:proofErr w:type="spellEnd"/>
      <w:r w:rsidRPr="00B02A0B">
        <w:t>&gt; element</w:t>
      </w:r>
      <w:r w:rsidRPr="00B02A0B">
        <w:rPr>
          <w:noProof/>
          <w:lang w:val="en-US"/>
        </w:rPr>
        <w:t xml:space="preserve"> of the MCData user profile document </w:t>
      </w:r>
      <w:r w:rsidRPr="00B02A0B">
        <w:t xml:space="preserve">(see the </w:t>
      </w:r>
      <w:proofErr w:type="spellStart"/>
      <w:r w:rsidRPr="00B02A0B">
        <w:t>MCData</w:t>
      </w:r>
      <w:proofErr w:type="spellEnd"/>
      <w:r w:rsidRPr="00B02A0B">
        <w:t xml:space="preserve">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xml:space="preserve">, the </w:t>
      </w:r>
      <w:proofErr w:type="spellStart"/>
      <w:r w:rsidRPr="00B02A0B">
        <w:t>MCData</w:t>
      </w:r>
      <w:proofErr w:type="spellEnd"/>
      <w:r w:rsidRPr="00B02A0B">
        <w:t xml:space="preserve"> client shall suppress the </w:t>
      </w:r>
      <w:proofErr w:type="spellStart"/>
      <w:r w:rsidRPr="00B02A0B">
        <w:t>MCData</w:t>
      </w:r>
      <w:proofErr w:type="spellEnd"/>
      <w:r w:rsidRPr="00B02A0B">
        <w:t xml:space="preserve">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 xml:space="preserve">In the SIP PUBLISH request, the </w:t>
      </w:r>
      <w:proofErr w:type="spellStart"/>
      <w:r w:rsidRPr="00B02A0B">
        <w:t>MCData</w:t>
      </w:r>
      <w:proofErr w:type="spellEnd"/>
      <w:r w:rsidRPr="00B02A0B">
        <w:t xml:space="preserve">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w:t>
      </w:r>
      <w:proofErr w:type="spellStart"/>
      <w:r w:rsidRPr="00B02A0B">
        <w:rPr>
          <w:lang w:eastAsia="ko-KR"/>
        </w:rPr>
        <w:t>MCData</w:t>
      </w:r>
      <w:proofErr w:type="spellEnd"/>
      <w:r w:rsidRPr="00B02A0B">
        <w:rPr>
          <w:lang w:eastAsia="ko-KR"/>
        </w:rPr>
        <w:t xml:space="preserve">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w:t>
      </w:r>
      <w:proofErr w:type="spellStart"/>
      <w:r w:rsidRPr="00B02A0B">
        <w:t>pidf+xml</w:t>
      </w:r>
      <w:proofErr w:type="spellEnd"/>
      <w:r w:rsidRPr="00B02A0B">
        <w:t xml:space="preserve"> MIME body indicating per-user functional alias information according to clause 22.3.1. In the MIME body, the </w:t>
      </w:r>
      <w:proofErr w:type="spellStart"/>
      <w:r w:rsidRPr="00B02A0B">
        <w:t>MCData</w:t>
      </w:r>
      <w:proofErr w:type="spellEnd"/>
      <w:r w:rsidRPr="00B02A0B">
        <w:t xml:space="preserve"> client:</w:t>
      </w:r>
    </w:p>
    <w:p w14:paraId="3B605606" w14:textId="77777777" w:rsidR="005C310B" w:rsidRPr="00B02A0B" w:rsidRDefault="005C310B" w:rsidP="005C310B">
      <w:pPr>
        <w:pStyle w:val="B2"/>
      </w:pPr>
      <w:r w:rsidRPr="00B02A0B">
        <w:t>a)</w:t>
      </w:r>
      <w:r w:rsidRPr="00B02A0B">
        <w:tab/>
        <w:t xml:space="preserve">shall include all functional aliases where the </w:t>
      </w:r>
      <w:proofErr w:type="spellStart"/>
      <w:r w:rsidRPr="00B02A0B">
        <w:t>MCData</w:t>
      </w:r>
      <w:proofErr w:type="spellEnd"/>
      <w:r w:rsidRPr="00B02A0B">
        <w:t xml:space="preserve"> user requests activation for the </w:t>
      </w:r>
      <w:proofErr w:type="spellStart"/>
      <w:r w:rsidRPr="00B02A0B">
        <w:t>MCData</w:t>
      </w:r>
      <w:proofErr w:type="spellEnd"/>
      <w:r w:rsidRPr="00B02A0B">
        <w:t xml:space="preserve"> ID;</w:t>
      </w:r>
    </w:p>
    <w:p w14:paraId="79D10489" w14:textId="77777777" w:rsidR="005C310B" w:rsidRPr="00B02A0B" w:rsidRDefault="005C310B" w:rsidP="005C310B">
      <w:pPr>
        <w:pStyle w:val="B2"/>
      </w:pPr>
      <w:r w:rsidRPr="00B02A0B">
        <w:t>b)</w:t>
      </w:r>
      <w:r w:rsidRPr="00B02A0B">
        <w:tab/>
        <w:t xml:space="preserve">shall include the </w:t>
      </w:r>
      <w:proofErr w:type="spellStart"/>
      <w:r w:rsidRPr="00B02A0B">
        <w:t>MCData</w:t>
      </w:r>
      <w:proofErr w:type="spellEnd"/>
      <w:r w:rsidRPr="00B02A0B">
        <w:t xml:space="preserve"> client ID of the targeted </w:t>
      </w:r>
      <w:proofErr w:type="spellStart"/>
      <w:r w:rsidRPr="00B02A0B">
        <w:t>MCData</w:t>
      </w:r>
      <w:proofErr w:type="spellEnd"/>
      <w:r w:rsidRPr="00B02A0B">
        <w:t xml:space="preserve"> client;</w:t>
      </w:r>
    </w:p>
    <w:p w14:paraId="62A7EC3C" w14:textId="77777777" w:rsidR="005C310B" w:rsidRPr="00B02A0B" w:rsidRDefault="005C310B" w:rsidP="005C310B">
      <w:pPr>
        <w:pStyle w:val="B2"/>
      </w:pPr>
      <w:r w:rsidRPr="00B02A0B">
        <w:t>c)</w:t>
      </w:r>
      <w:r w:rsidRPr="00B02A0B">
        <w:tab/>
        <w:t>shall not include the "status" attribute and the "expires" attribute in the &lt;</w:t>
      </w:r>
      <w:proofErr w:type="spellStart"/>
      <w:r w:rsidRPr="00B02A0B">
        <w:t>functionalalias</w:t>
      </w:r>
      <w:proofErr w:type="spellEnd"/>
      <w:r w:rsidRPr="00B02A0B">
        <w:t>&gt; element;</w:t>
      </w:r>
    </w:p>
    <w:p w14:paraId="5F1EAC5C" w14:textId="77777777" w:rsidR="005C310B" w:rsidRPr="00B02A0B" w:rsidRDefault="005C310B" w:rsidP="005C310B">
      <w:pPr>
        <w:pStyle w:val="B2"/>
      </w:pPr>
      <w:r w:rsidRPr="00B02A0B">
        <w:t>d)</w:t>
      </w:r>
      <w:r w:rsidRPr="00B02A0B">
        <w:tab/>
        <w:t xml:space="preserve">if the </w:t>
      </w:r>
      <w:proofErr w:type="spellStart"/>
      <w:r w:rsidRPr="00B02A0B">
        <w:t>MCData</w:t>
      </w:r>
      <w:proofErr w:type="spellEnd"/>
      <w:r w:rsidRPr="00B02A0B">
        <w:t xml:space="preserve">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 xml:space="preserve">The </w:t>
      </w:r>
      <w:proofErr w:type="spellStart"/>
      <w:r w:rsidRPr="00B02A0B">
        <w:t>MCData</w:t>
      </w:r>
      <w:proofErr w:type="spellEnd"/>
      <w:r w:rsidRPr="00B02A0B">
        <w:t xml:space="preserve"> client shall send the SIP PUBLISH request according to TS 24.229 [5].</w:t>
      </w:r>
    </w:p>
    <w:p w14:paraId="28D5D8B3" w14:textId="77777777" w:rsidR="005C310B" w:rsidRPr="00B02A0B" w:rsidRDefault="005C310B" w:rsidP="007D34FE">
      <w:pPr>
        <w:pStyle w:val="Heading4"/>
      </w:pPr>
      <w:bookmarkStart w:id="7396" w:name="_Toc20155834"/>
      <w:bookmarkStart w:id="7397" w:name="_Toc27500989"/>
      <w:bookmarkStart w:id="7398" w:name="_Toc36049115"/>
      <w:bookmarkStart w:id="7399" w:name="_Toc44602927"/>
      <w:bookmarkStart w:id="7400" w:name="_Toc45198104"/>
      <w:bookmarkStart w:id="7401" w:name="_Toc45696137"/>
      <w:bookmarkStart w:id="7402" w:name="_Toc51851593"/>
      <w:bookmarkStart w:id="7403" w:name="_Toc92225239"/>
      <w:bookmarkStart w:id="7404" w:name="_Toc131379077"/>
      <w:r w:rsidRPr="00B02A0B">
        <w:t>22.2.1.3</w:t>
      </w:r>
      <w:r w:rsidRPr="00B02A0B">
        <w:tab/>
        <w:t>Functional alias status determination procedure</w:t>
      </w:r>
      <w:bookmarkEnd w:id="7396"/>
      <w:bookmarkEnd w:id="7397"/>
      <w:bookmarkEnd w:id="7398"/>
      <w:bookmarkEnd w:id="7399"/>
      <w:bookmarkEnd w:id="7400"/>
      <w:bookmarkEnd w:id="7401"/>
      <w:bookmarkEnd w:id="7402"/>
      <w:bookmarkEnd w:id="7403"/>
      <w:bookmarkEnd w:id="7404"/>
    </w:p>
    <w:p w14:paraId="2EE70B8B" w14:textId="77777777" w:rsidR="005C310B" w:rsidRPr="00B02A0B" w:rsidRDefault="005C310B" w:rsidP="005C310B">
      <w:pPr>
        <w:pStyle w:val="NO"/>
      </w:pPr>
      <w:r w:rsidRPr="00B02A0B">
        <w:t>NOTE 1:</w:t>
      </w:r>
      <w:r w:rsidRPr="00B02A0B">
        <w:tab/>
        <w:t xml:space="preserve">The </w:t>
      </w:r>
      <w:proofErr w:type="spellStart"/>
      <w:r w:rsidRPr="00B02A0B">
        <w:t>MCData</w:t>
      </w:r>
      <w:proofErr w:type="spellEnd"/>
      <w:r w:rsidRPr="00B02A0B">
        <w:t xml:space="preserve"> UE also uses this procedure to determine which </w:t>
      </w:r>
      <w:r w:rsidRPr="00B02A0B">
        <w:rPr>
          <w:lang w:val="en-US"/>
        </w:rPr>
        <w:t xml:space="preserve">functional alias have been </w:t>
      </w:r>
      <w:r w:rsidRPr="00B02A0B">
        <w:t xml:space="preserve">successfully </w:t>
      </w:r>
      <w:r w:rsidRPr="00B02A0B">
        <w:rPr>
          <w:lang w:val="en-US"/>
        </w:rPr>
        <w:t xml:space="preserve">activated for the </w:t>
      </w:r>
      <w:proofErr w:type="spellStart"/>
      <w:r w:rsidRPr="00B02A0B">
        <w:rPr>
          <w:lang w:val="en-US"/>
        </w:rPr>
        <w:t>MCData</w:t>
      </w:r>
      <w:proofErr w:type="spellEnd"/>
      <w:r w:rsidRPr="00B02A0B">
        <w:rPr>
          <w:lang w:val="en-US"/>
        </w:rPr>
        <w:t xml:space="preserve">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 xml:space="preserve">which </w:t>
      </w:r>
      <w:proofErr w:type="spellStart"/>
      <w:r w:rsidRPr="00B02A0B">
        <w:t>which</w:t>
      </w:r>
      <w:proofErr w:type="spellEnd"/>
      <w:r w:rsidRPr="00B02A0B">
        <w:t xml:space="preserve"> are activated for the </w:t>
      </w:r>
      <w:proofErr w:type="spellStart"/>
      <w:r w:rsidRPr="00B02A0B">
        <w:t>MCData</w:t>
      </w:r>
      <w:proofErr w:type="spellEnd"/>
      <w:r w:rsidRPr="00B02A0B">
        <w:t xml:space="preserve"> user; or</w:t>
      </w:r>
    </w:p>
    <w:p w14:paraId="45B67F7A" w14:textId="77777777" w:rsidR="005C310B" w:rsidRPr="00B02A0B" w:rsidRDefault="005C310B" w:rsidP="005C310B">
      <w:pPr>
        <w:pStyle w:val="B1"/>
      </w:pPr>
      <w:r w:rsidRPr="00B02A0B">
        <w:t>2)</w:t>
      </w:r>
      <w:r w:rsidRPr="00B02A0B">
        <w:tab/>
        <w:t xml:space="preserve">which another </w:t>
      </w:r>
      <w:proofErr w:type="spellStart"/>
      <w:r w:rsidRPr="00B02A0B">
        <w:t>MCData</w:t>
      </w:r>
      <w:proofErr w:type="spellEnd"/>
      <w:r w:rsidRPr="00B02A0B">
        <w:t xml:space="preserve"> user has activated;</w:t>
      </w:r>
    </w:p>
    <w:p w14:paraId="05453F18" w14:textId="77777777" w:rsidR="005C310B" w:rsidRPr="00B02A0B" w:rsidRDefault="005C310B" w:rsidP="005C310B">
      <w:r w:rsidRPr="00B02A0B">
        <w:t xml:space="preserve">the </w:t>
      </w:r>
      <w:proofErr w:type="spellStart"/>
      <w:r w:rsidRPr="00B02A0B">
        <w:t>MCData</w:t>
      </w:r>
      <w:proofErr w:type="spellEnd"/>
      <w:r w:rsidRPr="00B02A0B">
        <w:t xml:space="preserve">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 xml:space="preserve">In the SIP SUBSCRIBE request, the </w:t>
      </w:r>
      <w:proofErr w:type="spellStart"/>
      <w:r w:rsidRPr="00B02A0B">
        <w:t>MCData</w:t>
      </w:r>
      <w:proofErr w:type="spellEnd"/>
      <w:r w:rsidRPr="00B02A0B">
        <w:t xml:space="preserve">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w:t>
      </w:r>
    </w:p>
    <w:p w14:paraId="45711F4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targeted </w:t>
      </w:r>
      <w:proofErr w:type="spellStart"/>
      <w:r w:rsidRPr="00B02A0B">
        <w:rPr>
          <w:lang w:eastAsia="ko-KR"/>
        </w:rPr>
        <w:t>MCData</w:t>
      </w:r>
      <w:proofErr w:type="spellEnd"/>
      <w:r w:rsidRPr="00B02A0B">
        <w:rPr>
          <w:lang w:eastAsia="ko-KR"/>
        </w:rPr>
        <w:t xml:space="preserve">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62F0277A" w14:textId="77777777" w:rsidR="005C310B" w:rsidRPr="00B02A0B" w:rsidRDefault="005C310B" w:rsidP="005C310B">
      <w:r w:rsidRPr="00B02A0B">
        <w:t xml:space="preserve">In order to re-subscribe or de-subscribe, the </w:t>
      </w:r>
      <w:proofErr w:type="spellStart"/>
      <w:r w:rsidRPr="00B02A0B">
        <w:t>MCData</w:t>
      </w:r>
      <w:proofErr w:type="spellEnd"/>
      <w:r w:rsidRPr="00B02A0B">
        <w:t xml:space="preserve"> client shall generate an in-dialog SIP SUBSCRIBE request according to TS 24.229 [</w:t>
      </w:r>
      <w:r w:rsidRPr="00B02A0B">
        <w:rPr>
          <w:noProof/>
        </w:rPr>
        <w:t>5</w:t>
      </w:r>
      <w:r w:rsidRPr="00B02A0B">
        <w:t xml:space="preserve">], IETF RFC 3856 [39], and IETF RFC 6665 [36]. In the SIP SUBSCRIBE request, the </w:t>
      </w:r>
      <w:proofErr w:type="spellStart"/>
      <w:r w:rsidRPr="00B02A0B">
        <w:t>MCData</w:t>
      </w:r>
      <w:proofErr w:type="spellEnd"/>
      <w:r w:rsidRPr="00B02A0B">
        <w:t xml:space="preserve"> client:</w:t>
      </w:r>
    </w:p>
    <w:p w14:paraId="32276B6E"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 xml:space="preserve"> constructed according to clause 22.3.1, then the </w:t>
      </w:r>
      <w:proofErr w:type="spellStart"/>
      <w:r w:rsidRPr="00B02A0B">
        <w:t>MCData</w:t>
      </w:r>
      <w:proofErr w:type="spellEnd"/>
      <w:r w:rsidRPr="00B02A0B">
        <w:t xml:space="preserve"> client shall determine the status of the </w:t>
      </w:r>
      <w:proofErr w:type="spellStart"/>
      <w:r w:rsidRPr="00B02A0B">
        <w:t>MCData</w:t>
      </w:r>
      <w:proofErr w:type="spellEnd"/>
      <w:r w:rsidRPr="00B02A0B">
        <w:t xml:space="preserve">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 xml:space="preserve">If the </w:t>
      </w:r>
      <w:proofErr w:type="spellStart"/>
      <w:r w:rsidRPr="00B02A0B">
        <w:t>MCData</w:t>
      </w:r>
      <w:proofErr w:type="spellEnd"/>
      <w:r w:rsidRPr="00B02A0B">
        <w:t xml:space="preserve">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405" w:name="_Toc27500990"/>
      <w:bookmarkStart w:id="7406" w:name="_Toc36049116"/>
      <w:bookmarkStart w:id="7407" w:name="_Toc44602928"/>
      <w:bookmarkStart w:id="7408" w:name="_Toc45198105"/>
      <w:bookmarkStart w:id="7409" w:name="_Toc45696138"/>
      <w:bookmarkStart w:id="7410" w:name="_Toc51851594"/>
      <w:bookmarkStart w:id="7411" w:name="_Toc92225240"/>
      <w:bookmarkStart w:id="7412" w:name="_Toc131379078"/>
      <w:r w:rsidRPr="00B02A0B">
        <w:t>22.2.1.4</w:t>
      </w:r>
      <w:r w:rsidRPr="00B02A0B">
        <w:tab/>
        <w:t>Location based functional alias status change procedure</w:t>
      </w:r>
      <w:bookmarkEnd w:id="7405"/>
      <w:bookmarkEnd w:id="7406"/>
      <w:bookmarkEnd w:id="7407"/>
      <w:bookmarkEnd w:id="7408"/>
      <w:bookmarkEnd w:id="7409"/>
      <w:bookmarkEnd w:id="7410"/>
      <w:bookmarkEnd w:id="7411"/>
      <w:bookmarkEnd w:id="7412"/>
    </w:p>
    <w:p w14:paraId="5EB88988" w14:textId="77777777" w:rsidR="005C310B" w:rsidRPr="00B02A0B" w:rsidRDefault="005C310B" w:rsidP="005C310B">
      <w:pPr>
        <w:rPr>
          <w:rFonts w:eastAsia="Malgun Gothic"/>
          <w:noProof/>
          <w:lang w:val="en-US" w:eastAsia="ko-KR"/>
        </w:rPr>
      </w:pPr>
      <w:r w:rsidRPr="00B02A0B">
        <w:t xml:space="preserve">If a location criterion for functional alias activation or de-activation is met, the </w:t>
      </w:r>
      <w:proofErr w:type="spellStart"/>
      <w:r w:rsidRPr="00B02A0B">
        <w:t>MCData</w:t>
      </w:r>
      <w:proofErr w:type="spellEnd"/>
      <w:r w:rsidRPr="00B02A0B">
        <w:t xml:space="preserve">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13" w:name="_Toc27500991"/>
      <w:bookmarkStart w:id="7414" w:name="_Toc36049117"/>
      <w:bookmarkStart w:id="7415" w:name="_Toc44602929"/>
      <w:bookmarkStart w:id="7416" w:name="_Toc45198106"/>
      <w:bookmarkStart w:id="7417" w:name="_Toc45696139"/>
      <w:bookmarkStart w:id="7418" w:name="_Toc51851595"/>
      <w:bookmarkStart w:id="7419" w:name="_Toc92225241"/>
      <w:bookmarkStart w:id="7420" w:name="_Toc131379079"/>
      <w:r w:rsidRPr="00B02A0B">
        <w:rPr>
          <w:rFonts w:eastAsia="Malgun Gothic"/>
        </w:rPr>
        <w:t>22.2.2</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server procedures</w:t>
      </w:r>
      <w:bookmarkEnd w:id="7413"/>
      <w:bookmarkEnd w:id="7414"/>
      <w:bookmarkEnd w:id="7415"/>
      <w:bookmarkEnd w:id="7416"/>
      <w:bookmarkEnd w:id="7417"/>
      <w:bookmarkEnd w:id="7418"/>
      <w:bookmarkEnd w:id="7419"/>
      <w:bookmarkEnd w:id="7420"/>
    </w:p>
    <w:p w14:paraId="39605223" w14:textId="77777777" w:rsidR="005C310B" w:rsidRPr="00B02A0B" w:rsidRDefault="005C310B" w:rsidP="007D34FE">
      <w:pPr>
        <w:pStyle w:val="Heading4"/>
        <w:rPr>
          <w:rFonts w:eastAsia="Malgun Gothic"/>
        </w:rPr>
      </w:pPr>
      <w:bookmarkStart w:id="7421" w:name="_Toc20155836"/>
      <w:bookmarkStart w:id="7422" w:name="_Toc27500992"/>
      <w:bookmarkStart w:id="7423" w:name="_Toc36049118"/>
      <w:bookmarkStart w:id="7424" w:name="_Toc44602930"/>
      <w:bookmarkStart w:id="7425" w:name="_Toc45198107"/>
      <w:bookmarkStart w:id="7426" w:name="_Toc45696140"/>
      <w:bookmarkStart w:id="7427" w:name="_Toc51851596"/>
      <w:bookmarkStart w:id="7428" w:name="_Toc92225242"/>
      <w:bookmarkStart w:id="7429" w:name="_Toc131379080"/>
      <w:r w:rsidRPr="00B02A0B">
        <w:rPr>
          <w:rFonts w:eastAsia="Malgun Gothic"/>
        </w:rPr>
        <w:t>22.2.2.1</w:t>
      </w:r>
      <w:r w:rsidRPr="00B02A0B">
        <w:rPr>
          <w:rFonts w:eastAsia="Malgun Gothic"/>
        </w:rPr>
        <w:tab/>
        <w:t>General</w:t>
      </w:r>
      <w:bookmarkEnd w:id="7421"/>
      <w:bookmarkEnd w:id="7422"/>
      <w:bookmarkEnd w:id="7423"/>
      <w:bookmarkEnd w:id="7424"/>
      <w:bookmarkEnd w:id="7425"/>
      <w:bookmarkEnd w:id="7426"/>
      <w:bookmarkEnd w:id="7427"/>
      <w:bookmarkEnd w:id="7428"/>
      <w:bookmarkEnd w:id="7429"/>
    </w:p>
    <w:p w14:paraId="3F3BC974" w14:textId="77777777" w:rsidR="005C310B" w:rsidRPr="00B02A0B" w:rsidRDefault="005C310B" w:rsidP="005C310B">
      <w:r w:rsidRPr="00B02A0B">
        <w:t xml:space="preserve">The </w:t>
      </w:r>
      <w:proofErr w:type="spellStart"/>
      <w:r w:rsidRPr="00B02A0B">
        <w:t>MCData</w:t>
      </w:r>
      <w:proofErr w:type="spellEnd"/>
      <w:r w:rsidRPr="00B02A0B">
        <w:t xml:space="preserve"> server procedures consist of:</w:t>
      </w:r>
    </w:p>
    <w:p w14:paraId="73AC3E94" w14:textId="77777777" w:rsidR="005C310B" w:rsidRPr="00B02A0B" w:rsidRDefault="005C310B" w:rsidP="005C310B">
      <w:pPr>
        <w:pStyle w:val="B1"/>
      </w:pPr>
      <w:r w:rsidRPr="00B02A0B">
        <w:t>-</w:t>
      </w:r>
      <w:r w:rsidRPr="00B02A0B">
        <w:tab/>
        <w:t xml:space="preserve">procedures of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w:t>
      </w:r>
    </w:p>
    <w:p w14:paraId="31E9B2FF" w14:textId="77777777" w:rsidR="005C310B" w:rsidRPr="00B02A0B" w:rsidRDefault="005C310B" w:rsidP="005C310B">
      <w:pPr>
        <w:pStyle w:val="B1"/>
      </w:pPr>
      <w:r w:rsidRPr="00B02A0B">
        <w:t>-</w:t>
      </w:r>
      <w:r w:rsidRPr="00B02A0B">
        <w:tab/>
        <w:t xml:space="preserve">procedures of </w:t>
      </w:r>
      <w:proofErr w:type="spellStart"/>
      <w:r w:rsidRPr="00B02A0B">
        <w:t>MCData</w:t>
      </w:r>
      <w:proofErr w:type="spellEnd"/>
      <w:r w:rsidRPr="00B02A0B">
        <w:t xml:space="preserve"> server owning the functional alias.</w:t>
      </w:r>
    </w:p>
    <w:p w14:paraId="6D84A498" w14:textId="77777777" w:rsidR="005C310B" w:rsidRPr="00B02A0B" w:rsidRDefault="005C310B" w:rsidP="007D34FE">
      <w:pPr>
        <w:pStyle w:val="Heading4"/>
      </w:pPr>
      <w:bookmarkStart w:id="7430" w:name="_Toc20155837"/>
      <w:bookmarkStart w:id="7431" w:name="_Toc27500993"/>
      <w:bookmarkStart w:id="7432" w:name="_Toc36049119"/>
      <w:bookmarkStart w:id="7433" w:name="_Toc44602931"/>
      <w:bookmarkStart w:id="7434" w:name="_Toc45198108"/>
      <w:bookmarkStart w:id="7435" w:name="_Toc45696141"/>
      <w:bookmarkStart w:id="7436" w:name="_Toc51851597"/>
      <w:bookmarkStart w:id="7437" w:name="_Toc92225243"/>
      <w:bookmarkStart w:id="7438" w:name="_Toc131379081"/>
      <w:r w:rsidRPr="00B02A0B">
        <w:rPr>
          <w:rFonts w:eastAsia="Malgun Gothic"/>
        </w:rPr>
        <w:t>22.2.2.2</w:t>
      </w:r>
      <w:r w:rsidRPr="00B02A0B">
        <w:rPr>
          <w:rFonts w:eastAsia="Malgun Gothic"/>
        </w:rPr>
        <w:tab/>
      </w:r>
      <w:r w:rsidRPr="00B02A0B">
        <w:t xml:space="preserve">Procedures of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w:t>
      </w:r>
      <w:bookmarkEnd w:id="7430"/>
      <w:bookmarkEnd w:id="7431"/>
      <w:bookmarkEnd w:id="7432"/>
      <w:bookmarkEnd w:id="7433"/>
      <w:bookmarkEnd w:id="7434"/>
      <w:bookmarkEnd w:id="7435"/>
      <w:bookmarkEnd w:id="7436"/>
      <w:bookmarkEnd w:id="7437"/>
      <w:bookmarkEnd w:id="7438"/>
    </w:p>
    <w:p w14:paraId="14AB51C2" w14:textId="77777777" w:rsidR="005C310B" w:rsidRPr="00B02A0B" w:rsidRDefault="005C310B" w:rsidP="007D34FE">
      <w:pPr>
        <w:pStyle w:val="Heading5"/>
      </w:pPr>
      <w:bookmarkStart w:id="7439" w:name="_Toc20155838"/>
      <w:bookmarkStart w:id="7440" w:name="_Toc27500994"/>
      <w:bookmarkStart w:id="7441" w:name="_Toc36049120"/>
      <w:bookmarkStart w:id="7442" w:name="_Toc44602932"/>
      <w:bookmarkStart w:id="7443" w:name="_Toc45198109"/>
      <w:bookmarkStart w:id="7444" w:name="_Toc45696142"/>
      <w:bookmarkStart w:id="7445" w:name="_Toc51851598"/>
      <w:bookmarkStart w:id="7446" w:name="_Toc92225244"/>
      <w:bookmarkStart w:id="7447" w:name="_Toc131379082"/>
      <w:r w:rsidRPr="00B02A0B">
        <w:rPr>
          <w:rFonts w:eastAsia="Malgun Gothic"/>
        </w:rPr>
        <w:t>22</w:t>
      </w:r>
      <w:r w:rsidRPr="00B02A0B">
        <w:t>.2.2.2.1</w:t>
      </w:r>
      <w:r w:rsidRPr="00B02A0B">
        <w:tab/>
        <w:t>General</w:t>
      </w:r>
      <w:bookmarkEnd w:id="7439"/>
      <w:bookmarkEnd w:id="7440"/>
      <w:bookmarkEnd w:id="7441"/>
      <w:bookmarkEnd w:id="7442"/>
      <w:bookmarkEnd w:id="7443"/>
      <w:bookmarkEnd w:id="7444"/>
      <w:bookmarkEnd w:id="7445"/>
      <w:bookmarkEnd w:id="7446"/>
      <w:bookmarkEnd w:id="7447"/>
    </w:p>
    <w:p w14:paraId="0B6C40BE" w14:textId="77777777" w:rsidR="005C310B" w:rsidRPr="00B02A0B" w:rsidRDefault="005C310B" w:rsidP="005C310B">
      <w:r w:rsidRPr="00B02A0B">
        <w:t xml:space="preserve">The procedures of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consist of:</w:t>
      </w:r>
    </w:p>
    <w:p w14:paraId="52FC7484" w14:textId="77777777" w:rsidR="005C310B" w:rsidRPr="00B02A0B" w:rsidRDefault="005C310B" w:rsidP="005C310B">
      <w:pPr>
        <w:pStyle w:val="B1"/>
      </w:pPr>
      <w:r w:rsidRPr="00B02A0B">
        <w:lastRenderedPageBreak/>
        <w:t>-</w:t>
      </w:r>
      <w:r w:rsidRPr="00B02A0B">
        <w:tab/>
        <w:t xml:space="preserve">a receiving functional alias status change from </w:t>
      </w:r>
      <w:proofErr w:type="spellStart"/>
      <w:r w:rsidRPr="00B02A0B">
        <w:t>MCData</w:t>
      </w:r>
      <w:proofErr w:type="spellEnd"/>
      <w:r w:rsidRPr="00B02A0B">
        <w:t xml:space="preserve">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 xml:space="preserve">a sending functional alias  status change towards </w:t>
      </w:r>
      <w:proofErr w:type="spellStart"/>
      <w:r w:rsidRPr="00B02A0B">
        <w:t>MCData</w:t>
      </w:r>
      <w:proofErr w:type="spellEnd"/>
      <w:r w:rsidRPr="00B02A0B">
        <w:t xml:space="preserve"> server owning the functional procedure; and</w:t>
      </w:r>
    </w:p>
    <w:p w14:paraId="1CECD74F" w14:textId="77777777" w:rsidR="00B02A0B" w:rsidRPr="00B02A0B" w:rsidRDefault="005C310B" w:rsidP="005C310B">
      <w:pPr>
        <w:pStyle w:val="B1"/>
      </w:pPr>
      <w:r w:rsidRPr="00B02A0B">
        <w:t>-</w:t>
      </w:r>
      <w:r w:rsidRPr="00B02A0B">
        <w:tab/>
        <w:t xml:space="preserve">a functional alias status determination from </w:t>
      </w:r>
      <w:proofErr w:type="spellStart"/>
      <w:r w:rsidRPr="00B02A0B">
        <w:t>MCData</w:t>
      </w:r>
      <w:proofErr w:type="spellEnd"/>
      <w:r w:rsidRPr="00B02A0B">
        <w:t xml:space="preserve"> server owning the functional alias procedure.</w:t>
      </w:r>
      <w:bookmarkStart w:id="7448" w:name="_Toc20155839"/>
      <w:bookmarkStart w:id="7449" w:name="_Toc27500995"/>
      <w:bookmarkStart w:id="7450" w:name="_Toc36049121"/>
      <w:bookmarkStart w:id="7451" w:name="_Toc44602933"/>
      <w:bookmarkStart w:id="7452" w:name="_Toc45198110"/>
      <w:bookmarkStart w:id="7453" w:name="_Toc45696143"/>
      <w:bookmarkStart w:id="7454" w:name="_Toc51851599"/>
      <w:bookmarkStart w:id="7455" w:name="_Toc92225245"/>
    </w:p>
    <w:p w14:paraId="12785EA6" w14:textId="450CC3D2" w:rsidR="005C310B" w:rsidRPr="00B02A0B" w:rsidRDefault="005C310B" w:rsidP="007D34FE">
      <w:pPr>
        <w:pStyle w:val="Heading5"/>
      </w:pPr>
      <w:bookmarkStart w:id="7456" w:name="_Toc131379083"/>
      <w:r w:rsidRPr="00B02A0B">
        <w:rPr>
          <w:rFonts w:eastAsia="Malgun Gothic"/>
        </w:rPr>
        <w:t>22</w:t>
      </w:r>
      <w:r w:rsidRPr="00B02A0B">
        <w:t>.2.2.2.2</w:t>
      </w:r>
      <w:r w:rsidRPr="00B02A0B">
        <w:tab/>
        <w:t>Stored information</w:t>
      </w:r>
      <w:bookmarkEnd w:id="7448"/>
      <w:bookmarkEnd w:id="7449"/>
      <w:bookmarkEnd w:id="7450"/>
      <w:bookmarkEnd w:id="7451"/>
      <w:bookmarkEnd w:id="7452"/>
      <w:bookmarkEnd w:id="7453"/>
      <w:bookmarkEnd w:id="7454"/>
      <w:bookmarkEnd w:id="7455"/>
      <w:bookmarkEnd w:id="7456"/>
    </w:p>
    <w:p w14:paraId="2ED3B104" w14:textId="77777777" w:rsidR="005C310B" w:rsidRPr="00B02A0B" w:rsidRDefault="005C310B" w:rsidP="005C310B">
      <w:r w:rsidRPr="00B02A0B">
        <w:t xml:space="preserve">The </w:t>
      </w:r>
      <w:proofErr w:type="spellStart"/>
      <w:r w:rsidRPr="00B02A0B">
        <w:t>MCData</w:t>
      </w:r>
      <w:proofErr w:type="spellEnd"/>
      <w:r w:rsidRPr="00B02A0B">
        <w:t xml:space="preserve"> server shall maintain a list of </w:t>
      </w:r>
      <w:proofErr w:type="spellStart"/>
      <w:r w:rsidRPr="00B02A0B">
        <w:t>MCData</w:t>
      </w:r>
      <w:proofErr w:type="spellEnd"/>
      <w:r w:rsidRPr="00B02A0B">
        <w:t xml:space="preserve"> user information entries. The list of the </w:t>
      </w:r>
      <w:proofErr w:type="spellStart"/>
      <w:r w:rsidRPr="00B02A0B">
        <w:t>MCData</w:t>
      </w:r>
      <w:proofErr w:type="spellEnd"/>
      <w:r w:rsidRPr="00B02A0B">
        <w:t xml:space="preserve"> user information entries contains one </w:t>
      </w:r>
      <w:proofErr w:type="spellStart"/>
      <w:r w:rsidRPr="00B02A0B">
        <w:t>MCData</w:t>
      </w:r>
      <w:proofErr w:type="spellEnd"/>
      <w:r w:rsidRPr="00B02A0B">
        <w:t xml:space="preserve"> user information entry for each served </w:t>
      </w:r>
      <w:proofErr w:type="spellStart"/>
      <w:r w:rsidRPr="00B02A0B">
        <w:t>MCData</w:t>
      </w:r>
      <w:proofErr w:type="spellEnd"/>
      <w:r w:rsidRPr="00B02A0B">
        <w:t xml:space="preserve"> ID.</w:t>
      </w:r>
    </w:p>
    <w:p w14:paraId="0A3AAE76" w14:textId="77777777" w:rsidR="005C310B" w:rsidRPr="00B02A0B" w:rsidRDefault="005C310B" w:rsidP="005C310B">
      <w:r w:rsidRPr="00B02A0B">
        <w:t xml:space="preserve">In each </w:t>
      </w:r>
      <w:proofErr w:type="spellStart"/>
      <w:r w:rsidRPr="00B02A0B">
        <w:t>MCData</w:t>
      </w:r>
      <w:proofErr w:type="spellEnd"/>
      <w:r w:rsidRPr="00B02A0B">
        <w:t xml:space="preserve"> user information entry, the </w:t>
      </w:r>
      <w:proofErr w:type="spellStart"/>
      <w:r w:rsidRPr="00B02A0B">
        <w:t>MCData</w:t>
      </w:r>
      <w:proofErr w:type="spellEnd"/>
      <w:r w:rsidRPr="00B02A0B">
        <w:t xml:space="preserve"> server shall maintain:</w:t>
      </w:r>
    </w:p>
    <w:p w14:paraId="0843ADB4" w14:textId="77777777" w:rsidR="005C310B" w:rsidRPr="00B02A0B" w:rsidRDefault="005C310B" w:rsidP="005C310B">
      <w:pPr>
        <w:pStyle w:val="B1"/>
      </w:pPr>
      <w:r w:rsidRPr="00B02A0B">
        <w:t>1)</w:t>
      </w:r>
      <w:r w:rsidRPr="00B02A0B">
        <w:tab/>
        <w:t xml:space="preserve">an </w:t>
      </w:r>
      <w:proofErr w:type="spellStart"/>
      <w:r w:rsidRPr="00B02A0B">
        <w:t>MCData</w:t>
      </w:r>
      <w:proofErr w:type="spellEnd"/>
      <w:r w:rsidRPr="00B02A0B">
        <w:t xml:space="preserve"> ID. This field uniquely identifies the </w:t>
      </w:r>
      <w:proofErr w:type="spellStart"/>
      <w:r w:rsidRPr="00B02A0B">
        <w:t>MCData</w:t>
      </w:r>
      <w:proofErr w:type="spellEnd"/>
      <w:r w:rsidRPr="00B02A0B">
        <w:t xml:space="preserve"> user information entry in the list of the </w:t>
      </w:r>
      <w:proofErr w:type="spellStart"/>
      <w:r w:rsidRPr="00B02A0B">
        <w:t>MCData</w:t>
      </w:r>
      <w:proofErr w:type="spellEnd"/>
      <w:r w:rsidRPr="00B02A0B">
        <w:t xml:space="preserve">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 xml:space="preserve">In each functional alias information, the </w:t>
      </w:r>
      <w:proofErr w:type="spellStart"/>
      <w:r w:rsidRPr="00B02A0B">
        <w:t>MCData</w:t>
      </w:r>
      <w:proofErr w:type="spellEnd"/>
      <w:r w:rsidRPr="00B02A0B">
        <w:t xml:space="preserve">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57" w:name="_Toc20155840"/>
      <w:bookmarkStart w:id="7458" w:name="_Toc27500996"/>
      <w:bookmarkStart w:id="7459" w:name="_Toc36049122"/>
      <w:bookmarkStart w:id="7460" w:name="_Toc44602934"/>
      <w:bookmarkStart w:id="7461" w:name="_Toc45198111"/>
      <w:bookmarkStart w:id="7462" w:name="_Toc45696144"/>
      <w:bookmarkStart w:id="7463" w:name="_Toc51851600"/>
      <w:bookmarkStart w:id="7464" w:name="_Toc92225246"/>
      <w:bookmarkStart w:id="7465" w:name="_Toc131379084"/>
      <w:r w:rsidRPr="00B02A0B">
        <w:rPr>
          <w:rFonts w:eastAsia="Malgun Gothic"/>
        </w:rPr>
        <w:t>22</w:t>
      </w:r>
      <w:r w:rsidRPr="00B02A0B">
        <w:t>.2.2.2.3</w:t>
      </w:r>
      <w:r w:rsidRPr="00B02A0B">
        <w:tab/>
        <w:t xml:space="preserve">Receiving functional alias status change from </w:t>
      </w:r>
      <w:proofErr w:type="spellStart"/>
      <w:r w:rsidRPr="00B02A0B">
        <w:t>MCData</w:t>
      </w:r>
      <w:proofErr w:type="spellEnd"/>
      <w:r w:rsidRPr="00B02A0B">
        <w:t xml:space="preserve"> client procedure</w:t>
      </w:r>
      <w:bookmarkEnd w:id="7457"/>
      <w:bookmarkEnd w:id="7458"/>
      <w:bookmarkEnd w:id="7459"/>
      <w:bookmarkEnd w:id="7460"/>
      <w:bookmarkEnd w:id="7461"/>
      <w:bookmarkEnd w:id="7462"/>
      <w:bookmarkEnd w:id="7463"/>
      <w:bookmarkEnd w:id="7464"/>
      <w:bookmarkEnd w:id="7465"/>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or </w:t>
      </w:r>
      <w:r w:rsidRPr="00B02A0B">
        <w:t xml:space="preserve">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served by the </w:t>
      </w:r>
      <w:proofErr w:type="spellStart"/>
      <w:r w:rsidRPr="00B02A0B">
        <w:t>MCData</w:t>
      </w:r>
      <w:proofErr w:type="spellEnd"/>
      <w:r w:rsidRPr="00B02A0B">
        <w:t xml:space="preserve">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 xml:space="preserve">then the </w:t>
      </w:r>
      <w:proofErr w:type="spellStart"/>
      <w:r w:rsidRPr="00B02A0B">
        <w:t>MCData</w:t>
      </w:r>
      <w:proofErr w:type="spellEnd"/>
      <w:r w:rsidRPr="00B02A0B">
        <w:t xml:space="preserve"> server:</w:t>
      </w:r>
    </w:p>
    <w:p w14:paraId="73578111"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in the </w:t>
      </w:r>
      <w:r w:rsidRPr="00B02A0B">
        <w:lastRenderedPageBreak/>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 xml:space="preserve">if the originating </w:t>
      </w:r>
      <w:proofErr w:type="spellStart"/>
      <w:r w:rsidRPr="00B02A0B">
        <w:t>MCData</w:t>
      </w:r>
      <w:proofErr w:type="spellEnd"/>
      <w:r w:rsidRPr="00B02A0B">
        <w:t xml:space="preserve"> ID is different than the served </w:t>
      </w:r>
      <w:proofErr w:type="spellStart"/>
      <w:r w:rsidRPr="00B02A0B">
        <w:t>MCData</w:t>
      </w:r>
      <w:proofErr w:type="spellEnd"/>
      <w:r w:rsidRPr="00B02A0B">
        <w:t xml:space="preserve"> ID or the originating </w:t>
      </w:r>
      <w:proofErr w:type="spellStart"/>
      <w:r w:rsidRPr="00B02A0B">
        <w:t>MCData</w:t>
      </w:r>
      <w:proofErr w:type="spellEnd"/>
      <w:r w:rsidRPr="00B02A0B">
        <w:t xml:space="preserve"> ID is not authorized to modify functional alias status of the served </w:t>
      </w:r>
      <w:proofErr w:type="spellStart"/>
      <w:r w:rsidRPr="00B02A0B">
        <w:t>MCData</w:t>
      </w:r>
      <w:proofErr w:type="spellEnd"/>
      <w:r w:rsidRPr="00B02A0B">
        <w:t xml:space="preserve">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xml:space="preserve">], IETF RFC 3903 [34]. In the SIP 200 (OK) response, the </w:t>
      </w:r>
      <w:proofErr w:type="spellStart"/>
      <w:r w:rsidRPr="00B02A0B">
        <w:t>MCData</w:t>
      </w:r>
      <w:proofErr w:type="spellEnd"/>
      <w:r w:rsidRPr="00B02A0B">
        <w:t xml:space="preserve">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w:t>
      </w:r>
      <w:proofErr w:type="spellStart"/>
      <w:r w:rsidRPr="00B02A0B">
        <w:t>MCData</w:t>
      </w:r>
      <w:proofErr w:type="spellEnd"/>
      <w:r w:rsidRPr="00B02A0B">
        <w:t xml:space="preserve"> ID, shall not continue with the rest of the steps;</w:t>
      </w:r>
    </w:p>
    <w:p w14:paraId="06159A85" w14:textId="77777777" w:rsidR="005C310B" w:rsidRPr="00B02A0B" w:rsidRDefault="005C310B" w:rsidP="005C310B">
      <w:pPr>
        <w:pStyle w:val="B1"/>
      </w:pPr>
      <w:r w:rsidRPr="00B02A0B">
        <w:t>10)</w:t>
      </w:r>
      <w:r w:rsidRPr="00B02A0B">
        <w:tab/>
        <w:t xml:space="preserve">shall consider an </w:t>
      </w:r>
      <w:proofErr w:type="spellStart"/>
      <w:r w:rsidRPr="00B02A0B">
        <w:t>MCData</w:t>
      </w:r>
      <w:proofErr w:type="spellEnd"/>
      <w:r w:rsidRPr="00B02A0B">
        <w:t xml:space="preserve">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1D612731"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w:t>
      </w:r>
      <w:proofErr w:type="spellStart"/>
      <w:r w:rsidRPr="00B02A0B">
        <w:t>MCData</w:t>
      </w:r>
      <w:proofErr w:type="spellEnd"/>
      <w:r w:rsidRPr="00B02A0B">
        <w:t xml:space="preserve"> functional alias entries of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user information entry as the served</w:t>
      </w:r>
      <w:r w:rsidRPr="00B02A0B">
        <w:t xml:space="preserve"> list of the </w:t>
      </w:r>
      <w:proofErr w:type="spellStart"/>
      <w:r w:rsidRPr="00B02A0B">
        <w:t>MCData</w:t>
      </w:r>
      <w:proofErr w:type="spellEnd"/>
      <w:r w:rsidRPr="00B02A0B">
        <w:t xml:space="preserve"> functional alias information entries;</w:t>
      </w:r>
    </w:p>
    <w:p w14:paraId="51CBB42B" w14:textId="77777777" w:rsidR="005C310B" w:rsidRPr="00B02A0B" w:rsidRDefault="005C310B" w:rsidP="005C310B">
      <w:pPr>
        <w:pStyle w:val="B1"/>
      </w:pPr>
      <w:r w:rsidRPr="00B02A0B">
        <w:t>12)</w:t>
      </w:r>
      <w:r w:rsidRPr="00B02A0B">
        <w:tab/>
        <w:t xml:space="preserve">if the candidate expiration interval is nonzero, shall construct the candidate list of the </w:t>
      </w:r>
      <w:proofErr w:type="spellStart"/>
      <w:r w:rsidRPr="00B02A0B">
        <w:t>MCData</w:t>
      </w:r>
      <w:proofErr w:type="spellEnd"/>
      <w:r w:rsidRPr="00B02A0B">
        <w:t xml:space="preserve">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70B940F"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B63019F" w14:textId="77777777" w:rsidR="005C310B" w:rsidRPr="00B02A0B" w:rsidRDefault="005C310B" w:rsidP="005C310B">
      <w:pPr>
        <w:pStyle w:val="B4"/>
      </w:pPr>
      <w:proofErr w:type="spellStart"/>
      <w:r w:rsidRPr="00B02A0B">
        <w:rPr>
          <w:lang w:val="en-US"/>
        </w:rPr>
        <w:lastRenderedPageBreak/>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element of the &lt;</w:t>
      </w:r>
      <w:proofErr w:type="spellStart"/>
      <w:r w:rsidRPr="00B02A0B">
        <w:rPr>
          <w:lang w:val="en-US"/>
        </w:rPr>
        <w:t>functionalAlias</w:t>
      </w:r>
      <w:proofErr w:type="spellEnd"/>
      <w:r w:rsidRPr="00B02A0B">
        <w:t xml:space="preserve">&gt;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747B02B7"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 xml:space="preserve">shall replace the list of the functional alias information entries stored in the served </w:t>
      </w:r>
      <w:proofErr w:type="spellStart"/>
      <w:r w:rsidRPr="00B02A0B">
        <w:t>MCData</w:t>
      </w:r>
      <w:proofErr w:type="spellEnd"/>
      <w:r w:rsidRPr="00B02A0B">
        <w:t xml:space="preserve">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w:t>
      </w:r>
      <w:r w:rsidRPr="00B02A0B">
        <w:t>.</w:t>
      </w:r>
    </w:p>
    <w:p w14:paraId="23E04E24" w14:textId="77777777" w:rsidR="005C310B" w:rsidRPr="00B02A0B" w:rsidRDefault="005C310B" w:rsidP="007D34FE">
      <w:pPr>
        <w:pStyle w:val="Heading5"/>
      </w:pPr>
      <w:bookmarkStart w:id="7466" w:name="_Toc20155841"/>
      <w:bookmarkStart w:id="7467" w:name="_Toc27500997"/>
      <w:bookmarkStart w:id="7468" w:name="_Toc36049123"/>
      <w:bookmarkStart w:id="7469" w:name="_Toc44602935"/>
      <w:bookmarkStart w:id="7470" w:name="_Toc45198112"/>
      <w:bookmarkStart w:id="7471" w:name="_Toc45696145"/>
      <w:bookmarkStart w:id="7472" w:name="_Toc51851601"/>
      <w:bookmarkStart w:id="7473" w:name="_Toc92225247"/>
      <w:bookmarkStart w:id="7474" w:name="_Toc131379085"/>
      <w:r w:rsidRPr="00B02A0B">
        <w:rPr>
          <w:rFonts w:eastAsia="Malgun Gothic"/>
        </w:rPr>
        <w:t>22</w:t>
      </w:r>
      <w:r w:rsidRPr="00B02A0B">
        <w:t>.2.2.2.4</w:t>
      </w:r>
      <w:r w:rsidRPr="00B02A0B">
        <w:tab/>
        <w:t>Receiving subscription to functional alias status procedure</w:t>
      </w:r>
      <w:bookmarkEnd w:id="7466"/>
      <w:bookmarkEnd w:id="7467"/>
      <w:bookmarkEnd w:id="7468"/>
      <w:bookmarkEnd w:id="7469"/>
      <w:bookmarkEnd w:id="7470"/>
      <w:bookmarkEnd w:id="7471"/>
      <w:bookmarkEnd w:id="7472"/>
      <w:bookmarkEnd w:id="7473"/>
      <w:bookmarkEnd w:id="7474"/>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or </w:t>
      </w:r>
      <w:r w:rsidRPr="00B02A0B">
        <w:t xml:space="preserve">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rPr>
          <w:lang w:val="en-US"/>
        </w:rPr>
        <w:t>:</w:t>
      </w:r>
    </w:p>
    <w:p w14:paraId="5FCA1DEC" w14:textId="77777777" w:rsidR="005C310B" w:rsidRPr="00B02A0B" w:rsidRDefault="005C310B" w:rsidP="005C310B">
      <w:pPr>
        <w:pStyle w:val="B2"/>
      </w:pPr>
      <w:r w:rsidRPr="00B02A0B">
        <w:t>a)</w:t>
      </w:r>
      <w:r w:rsidRPr="00B02A0B">
        <w:tab/>
        <w:t>the&lt;</w:t>
      </w:r>
      <w:proofErr w:type="spellStart"/>
      <w:r w:rsidRPr="00B02A0B">
        <w:t>mcdata</w:t>
      </w:r>
      <w:proofErr w:type="spellEnd"/>
      <w:r w:rsidRPr="00B02A0B">
        <w:t>-request-</w:t>
      </w:r>
      <w:proofErr w:type="spellStart"/>
      <w:r w:rsidRPr="00B02A0B">
        <w:t>uri</w:t>
      </w:r>
      <w:proofErr w:type="spellEnd"/>
      <w:r w:rsidRPr="00B02A0B">
        <w:t xml:space="preserve">&gt; element which identifies an </w:t>
      </w:r>
      <w:proofErr w:type="spellStart"/>
      <w:r w:rsidRPr="00B02A0B">
        <w:t>MCData</w:t>
      </w:r>
      <w:proofErr w:type="spellEnd"/>
      <w:r w:rsidRPr="00B02A0B">
        <w:t xml:space="preserve"> ID served by the </w:t>
      </w:r>
      <w:proofErr w:type="spellStart"/>
      <w:r w:rsidRPr="00B02A0B">
        <w:t>MCData</w:t>
      </w:r>
      <w:proofErr w:type="spellEnd"/>
      <w:r w:rsidRPr="00B02A0B">
        <w:t xml:space="preserve">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w:t>
      </w:r>
      <w:proofErr w:type="spellStart"/>
      <w:r w:rsidRPr="00B02A0B">
        <w:t>mcdatainfo</w:t>
      </w:r>
      <w:proofErr w:type="spellEnd"/>
      <w:r w:rsidRPr="00B02A0B">
        <w:t>&gt; element with the &lt;</w:t>
      </w:r>
      <w:proofErr w:type="spellStart"/>
      <w:r w:rsidRPr="00B02A0B">
        <w:t>mcdata</w:t>
      </w:r>
      <w:proofErr w:type="spellEnd"/>
      <w:r w:rsidRPr="00B02A0B">
        <w:t>-Params&gt;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 xml:space="preserve">the </w:t>
      </w:r>
      <w:proofErr w:type="spellStart"/>
      <w:r w:rsidRPr="00B02A0B">
        <w:t>MCData</w:t>
      </w:r>
      <w:proofErr w:type="spellEnd"/>
      <w:r w:rsidRPr="00B02A0B">
        <w:t xml:space="preserve"> server:</w:t>
      </w:r>
    </w:p>
    <w:p w14:paraId="1B985A73" w14:textId="77777777" w:rsidR="005C310B" w:rsidRPr="00B02A0B" w:rsidRDefault="005C310B" w:rsidP="005C310B">
      <w:pPr>
        <w:pStyle w:val="B1"/>
      </w:pPr>
      <w:r w:rsidRPr="00B02A0B">
        <w:t>1)</w:t>
      </w:r>
      <w:r w:rsidRPr="00B02A0B">
        <w:tab/>
        <w:t xml:space="preserve">shall identify the served </w:t>
      </w:r>
      <w:proofErr w:type="spellStart"/>
      <w:r w:rsidRPr="00B02A0B">
        <w:t>MCData</w:t>
      </w:r>
      <w:proofErr w:type="spellEnd"/>
      <w:r w:rsidRPr="00B02A0B">
        <w:t xml:space="preserve">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 xml:space="preserve">, shall identify the originating </w:t>
      </w:r>
      <w:proofErr w:type="spellStart"/>
      <w:r w:rsidRPr="00B02A0B">
        <w:rPr>
          <w:lang w:val="en-US"/>
        </w:rPr>
        <w:t>MCData</w:t>
      </w:r>
      <w:proofErr w:type="spellEnd"/>
      <w:r w:rsidRPr="00B02A0B">
        <w:rPr>
          <w:lang w:val="en-US"/>
        </w:rPr>
        <w:t xml:space="preserve">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 xml:space="preserve">if the originating </w:t>
      </w:r>
      <w:proofErr w:type="spellStart"/>
      <w:r w:rsidRPr="00B02A0B">
        <w:t>MCData</w:t>
      </w:r>
      <w:proofErr w:type="spellEnd"/>
      <w:r w:rsidRPr="00B02A0B">
        <w:t xml:space="preserve"> ID is different than the served </w:t>
      </w:r>
      <w:proofErr w:type="spellStart"/>
      <w:r w:rsidRPr="00B02A0B">
        <w:t>MCData</w:t>
      </w:r>
      <w:proofErr w:type="spellEnd"/>
      <w:r w:rsidRPr="00B02A0B">
        <w:t xml:space="preserve"> ID and the originating </w:t>
      </w:r>
      <w:proofErr w:type="spellStart"/>
      <w:r w:rsidRPr="00B02A0B">
        <w:t>MCData</w:t>
      </w:r>
      <w:proofErr w:type="spellEnd"/>
      <w:r w:rsidRPr="00B02A0B">
        <w:t xml:space="preserve"> ID is not authorized to modify functional alias status of the served </w:t>
      </w:r>
      <w:proofErr w:type="spellStart"/>
      <w:r w:rsidRPr="00B02A0B">
        <w:t>MCData</w:t>
      </w:r>
      <w:proofErr w:type="spellEnd"/>
      <w:r w:rsidRPr="00B02A0B">
        <w:t xml:space="preserve">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 xml:space="preserve">For the duration of the subscription, the </w:t>
      </w:r>
      <w:proofErr w:type="spellStart"/>
      <w:r w:rsidRPr="00B02A0B">
        <w:t>MCData</w:t>
      </w:r>
      <w:proofErr w:type="spellEnd"/>
      <w:r w:rsidRPr="00B02A0B">
        <w:t xml:space="preserve"> server shall notify the subscriber about changes of the information of the served </w:t>
      </w:r>
      <w:proofErr w:type="spellStart"/>
      <w:r w:rsidRPr="00B02A0B">
        <w:t>MCData</w:t>
      </w:r>
      <w:proofErr w:type="spellEnd"/>
      <w:r w:rsidRPr="00B02A0B">
        <w:t xml:space="preserve">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75" w:name="_Toc20155842"/>
      <w:bookmarkStart w:id="7476" w:name="_Toc27500998"/>
      <w:bookmarkStart w:id="7477" w:name="_Toc36049124"/>
      <w:bookmarkStart w:id="7478" w:name="_Toc44602936"/>
      <w:bookmarkStart w:id="7479" w:name="_Toc45198113"/>
      <w:bookmarkStart w:id="7480" w:name="_Toc45696146"/>
      <w:bookmarkStart w:id="7481" w:name="_Toc51851602"/>
      <w:bookmarkStart w:id="7482" w:name="_Toc92225248"/>
      <w:bookmarkStart w:id="7483" w:name="_Toc131379086"/>
      <w:r w:rsidRPr="00B02A0B">
        <w:rPr>
          <w:rFonts w:eastAsia="Malgun Gothic"/>
        </w:rPr>
        <w:t>22</w:t>
      </w:r>
      <w:r w:rsidRPr="00B02A0B">
        <w:t>.2.2.2.5</w:t>
      </w:r>
      <w:r w:rsidRPr="00B02A0B">
        <w:tab/>
        <w:t>Sending notification of change of functional alias status procedure</w:t>
      </w:r>
      <w:bookmarkEnd w:id="7475"/>
      <w:bookmarkEnd w:id="7476"/>
      <w:bookmarkEnd w:id="7477"/>
      <w:bookmarkEnd w:id="7478"/>
      <w:bookmarkEnd w:id="7479"/>
      <w:bookmarkEnd w:id="7480"/>
      <w:bookmarkEnd w:id="7481"/>
      <w:bookmarkEnd w:id="7482"/>
      <w:bookmarkEnd w:id="7483"/>
    </w:p>
    <w:p w14:paraId="769B843A" w14:textId="77777777" w:rsidR="005C310B" w:rsidRPr="00B02A0B" w:rsidRDefault="005C310B" w:rsidP="005C310B">
      <w:r w:rsidRPr="00B02A0B">
        <w:t xml:space="preserve">In order to notify the subscriber about changes of functional aliases of the served </w:t>
      </w:r>
      <w:proofErr w:type="spellStart"/>
      <w:r w:rsidRPr="00B02A0B">
        <w:t>MCData</w:t>
      </w:r>
      <w:proofErr w:type="spellEnd"/>
      <w:r w:rsidRPr="00B02A0B">
        <w:t xml:space="preserve"> ID, the </w:t>
      </w:r>
      <w:proofErr w:type="spellStart"/>
      <w:r w:rsidRPr="00B02A0B">
        <w:t>MCData</w:t>
      </w:r>
      <w:proofErr w:type="spellEnd"/>
      <w:r w:rsidRPr="00B02A0B">
        <w:t xml:space="preserve"> server:</w:t>
      </w:r>
    </w:p>
    <w:p w14:paraId="472CAD84" w14:textId="77777777" w:rsidR="005C310B" w:rsidRPr="00B02A0B" w:rsidRDefault="005C310B" w:rsidP="005C310B">
      <w:pPr>
        <w:pStyle w:val="B1"/>
      </w:pPr>
      <w:r w:rsidRPr="00B02A0B">
        <w:t>1)</w:t>
      </w:r>
      <w:r w:rsidRPr="00B02A0B">
        <w:tab/>
        <w:t xml:space="preserve">shall consider an </w:t>
      </w:r>
      <w:proofErr w:type="spellStart"/>
      <w:r w:rsidRPr="00B02A0B">
        <w:t>MCData</w:t>
      </w:r>
      <w:proofErr w:type="spellEnd"/>
      <w:r w:rsidRPr="00B02A0B">
        <w:t xml:space="preserve">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74EE0629" w14:textId="77777777" w:rsidR="005C310B" w:rsidRPr="00B02A0B" w:rsidRDefault="005C310B" w:rsidP="005C310B">
      <w:pPr>
        <w:pStyle w:val="B1"/>
      </w:pPr>
      <w:r w:rsidRPr="00B02A0B">
        <w:lastRenderedPageBreak/>
        <w:tab/>
        <w:t xml:space="preserve">as the served </w:t>
      </w:r>
      <w:proofErr w:type="spellStart"/>
      <w:r w:rsidRPr="00B02A0B">
        <w:t>MCData</w:t>
      </w:r>
      <w:proofErr w:type="spellEnd"/>
      <w:r w:rsidRPr="00B02A0B">
        <w:t xml:space="preserve"> user information entry;</w:t>
      </w:r>
    </w:p>
    <w:p w14:paraId="6A6F41A3" w14:textId="77777777" w:rsidR="005C310B" w:rsidRPr="00B02A0B" w:rsidRDefault="005C310B" w:rsidP="005C310B">
      <w:pPr>
        <w:pStyle w:val="B1"/>
      </w:pPr>
      <w:r w:rsidRPr="00B02A0B">
        <w:t>2)</w:t>
      </w:r>
      <w:r w:rsidRPr="00B02A0B">
        <w:tab/>
        <w:t>shall generate an application/</w:t>
      </w:r>
      <w:proofErr w:type="spellStart"/>
      <w:r w:rsidRPr="00B02A0B">
        <w:t>pidf+xml</w:t>
      </w:r>
      <w:proofErr w:type="spellEnd"/>
      <w:r w:rsidRPr="00B02A0B">
        <w:t xml:space="preserve">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w:t>
      </w:r>
      <w:proofErr w:type="spellStart"/>
      <w:r w:rsidRPr="00B02A0B">
        <w:t>MCData</w:t>
      </w:r>
      <w:proofErr w:type="spellEnd"/>
      <w:r w:rsidRPr="00B02A0B">
        <w:t xml:space="preserve">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proofErr w:type="spellStart"/>
      <w:r w:rsidRPr="00B02A0B">
        <w:t>MCData</w:t>
      </w:r>
      <w:proofErr w:type="spellEnd"/>
      <w:r w:rsidRPr="00B02A0B">
        <w:t xml:space="preserve">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proofErr w:type="spellStart"/>
      <w:r w:rsidRPr="00B02A0B">
        <w:t>MCData</w:t>
      </w:r>
      <w:proofErr w:type="spellEnd"/>
      <w:r w:rsidRPr="00B02A0B">
        <w:t xml:space="preserve">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w:t>
      </w:r>
      <w:proofErr w:type="spellStart"/>
      <w:r w:rsidRPr="00B02A0B">
        <w:t>MCData</w:t>
      </w:r>
      <w:proofErr w:type="spellEnd"/>
      <w:r w:rsidRPr="00B02A0B">
        <w:t xml:space="preserve"> server shall set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w:t>
      </w:r>
      <w:proofErr w:type="spellStart"/>
      <w:r w:rsidRPr="00B02A0B">
        <w:t>MCData</w:t>
      </w:r>
      <w:proofErr w:type="spellEnd"/>
      <w:r w:rsidRPr="00B02A0B">
        <w:t xml:space="preserve"> server shall include the generated application/</w:t>
      </w:r>
      <w:proofErr w:type="spellStart"/>
      <w:r w:rsidRPr="00B02A0B">
        <w:t>pidf+xml</w:t>
      </w:r>
      <w:proofErr w:type="spellEnd"/>
      <w:r w:rsidRPr="00B02A0B">
        <w:t xml:space="preserve"> MIME body indicating </w:t>
      </w:r>
      <w:r w:rsidRPr="00B02A0B">
        <w:rPr>
          <w:lang w:val="en-US"/>
        </w:rPr>
        <w:t>per-user functional alias information.</w:t>
      </w:r>
    </w:p>
    <w:p w14:paraId="239F08B0" w14:textId="77777777" w:rsidR="005C310B" w:rsidRPr="00B02A0B" w:rsidRDefault="005C310B" w:rsidP="007D34FE">
      <w:pPr>
        <w:pStyle w:val="Heading5"/>
      </w:pPr>
      <w:bookmarkStart w:id="7484" w:name="_Toc20155843"/>
      <w:bookmarkStart w:id="7485" w:name="_Toc27500999"/>
      <w:bookmarkStart w:id="7486" w:name="_Toc36049125"/>
      <w:bookmarkStart w:id="7487" w:name="_Toc44602937"/>
      <w:bookmarkStart w:id="7488" w:name="_Toc45198114"/>
      <w:bookmarkStart w:id="7489" w:name="_Toc45696147"/>
      <w:bookmarkStart w:id="7490" w:name="_Toc51851603"/>
      <w:bookmarkStart w:id="7491" w:name="_Toc92225249"/>
      <w:bookmarkStart w:id="7492" w:name="_Toc131379087"/>
      <w:r w:rsidRPr="00B02A0B">
        <w:rPr>
          <w:rFonts w:eastAsia="Malgun Gothic"/>
        </w:rPr>
        <w:t>22</w:t>
      </w:r>
      <w:r w:rsidRPr="00B02A0B">
        <w:t>.2.2.2.6</w:t>
      </w:r>
      <w:r w:rsidRPr="00B02A0B">
        <w:tab/>
        <w:t xml:space="preserve">Sending functional alias status change towards </w:t>
      </w:r>
      <w:proofErr w:type="spellStart"/>
      <w:r w:rsidRPr="00B02A0B">
        <w:t>MCData</w:t>
      </w:r>
      <w:proofErr w:type="spellEnd"/>
      <w:r w:rsidRPr="00B02A0B">
        <w:t xml:space="preserve"> server owning the functional alias procedure</w:t>
      </w:r>
      <w:bookmarkEnd w:id="7484"/>
      <w:bookmarkEnd w:id="7485"/>
      <w:bookmarkEnd w:id="7486"/>
      <w:bookmarkEnd w:id="7487"/>
      <w:bookmarkEnd w:id="7488"/>
      <w:bookmarkEnd w:id="7489"/>
      <w:bookmarkEnd w:id="7490"/>
      <w:bookmarkEnd w:id="7491"/>
      <w:bookmarkEnd w:id="7492"/>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w:t>
      </w:r>
      <w:proofErr w:type="spellStart"/>
      <w:r w:rsidRPr="00B02A0B">
        <w:t>MCData</w:t>
      </w:r>
      <w:proofErr w:type="spellEnd"/>
      <w:r w:rsidRPr="00B02A0B">
        <w:t xml:space="preserve"> users served by the same </w:t>
      </w:r>
      <w:proofErr w:type="spellStart"/>
      <w:r w:rsidRPr="00B02A0B">
        <w:t>MCData</w:t>
      </w:r>
      <w:proofErr w:type="spellEnd"/>
      <w:r w:rsidRPr="00B02A0B">
        <w:t xml:space="preserve">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w:t>
      </w:r>
      <w:proofErr w:type="spellStart"/>
      <w:r w:rsidRPr="00B02A0B">
        <w:t>MCData</w:t>
      </w:r>
      <w:proofErr w:type="spellEnd"/>
      <w:r w:rsidRPr="00B02A0B">
        <w:t xml:space="preserve">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 xml:space="preserve">to send a deactivation request of a served </w:t>
      </w:r>
      <w:proofErr w:type="spellStart"/>
      <w:r w:rsidRPr="00B02A0B">
        <w:t>MCData</w:t>
      </w:r>
      <w:proofErr w:type="spellEnd"/>
      <w:r w:rsidRPr="00B02A0B">
        <w:t xml:space="preserve"> ID for a handled functional alias ID;</w:t>
      </w:r>
    </w:p>
    <w:p w14:paraId="0000B19D" w14:textId="527280C7" w:rsidR="005C310B" w:rsidRPr="00B02A0B" w:rsidRDefault="005C310B" w:rsidP="005C310B">
      <w:pPr>
        <w:pStyle w:val="B1"/>
      </w:pPr>
      <w:r w:rsidRPr="00B02A0B">
        <w:t>-</w:t>
      </w:r>
      <w:r w:rsidRPr="00B02A0B">
        <w:tab/>
        <w:t xml:space="preserve">to send a take over request of a served </w:t>
      </w:r>
      <w:proofErr w:type="spellStart"/>
      <w:r w:rsidRPr="00B02A0B">
        <w:t>MCData</w:t>
      </w:r>
      <w:proofErr w:type="spellEnd"/>
      <w:r w:rsidRPr="00B02A0B">
        <w:t xml:space="preserve"> ID for a handled functional alias ID due to take over; or</w:t>
      </w:r>
    </w:p>
    <w:p w14:paraId="35AA900E" w14:textId="77777777" w:rsidR="005C310B" w:rsidRPr="00B02A0B" w:rsidRDefault="005C310B" w:rsidP="005C310B">
      <w:pPr>
        <w:pStyle w:val="B1"/>
      </w:pPr>
      <w:r w:rsidRPr="00B02A0B">
        <w:t>-</w:t>
      </w:r>
      <w:r w:rsidRPr="00B02A0B">
        <w:tab/>
        <w:t xml:space="preserve">to send an activation request of a served </w:t>
      </w:r>
      <w:proofErr w:type="spellStart"/>
      <w:r w:rsidRPr="00B02A0B">
        <w:t>MCData</w:t>
      </w:r>
      <w:proofErr w:type="spellEnd"/>
      <w:r w:rsidRPr="00B02A0B">
        <w:t xml:space="preserve">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w:t>
      </w:r>
      <w:proofErr w:type="spellStart"/>
      <w:r w:rsidRPr="00B02A0B">
        <w:rPr>
          <w:lang w:val="en-US"/>
        </w:rPr>
        <w:t>MCData</w:t>
      </w:r>
      <w:proofErr w:type="spellEnd"/>
      <w:r w:rsidRPr="00B02A0B">
        <w:rPr>
          <w:lang w:val="en-US"/>
        </w:rPr>
        <w:t xml:space="preserve">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 xml:space="preserve">SIP PUBLISH request, the </w:t>
      </w:r>
      <w:proofErr w:type="spellStart"/>
      <w:r w:rsidRPr="00B02A0B">
        <w:rPr>
          <w:lang w:val="en-US"/>
        </w:rPr>
        <w:t>MCData</w:t>
      </w:r>
      <w:proofErr w:type="spellEnd"/>
      <w:r w:rsidRPr="00B02A0B">
        <w:rPr>
          <w:lang w:val="en-US"/>
        </w:rPr>
        <w:t xml:space="preserve">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w:t>
      </w:r>
      <w:proofErr w:type="spellStart"/>
      <w:r w:rsidRPr="00B02A0B">
        <w:t>MCData</w:t>
      </w:r>
      <w:proofErr w:type="spellEnd"/>
      <w:r w:rsidRPr="00B02A0B">
        <w:t xml:space="preserve">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017F2DD0" w14:textId="77777777" w:rsidR="006A6F37" w:rsidRDefault="006A6F37" w:rsidP="006A6F37">
      <w:pPr>
        <w:pStyle w:val="NO"/>
      </w:pPr>
      <w:r>
        <w:t>NOTE 3:</w:t>
      </w:r>
      <w:r>
        <w:tab/>
        <w:t xml:space="preserve">If the </w:t>
      </w:r>
      <w:r w:rsidRPr="003102DC">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070D35F2" w14:textId="77777777" w:rsidR="006A6F37" w:rsidRDefault="006A6F37" w:rsidP="006A6F37">
      <w:pPr>
        <w:pStyle w:val="NO"/>
      </w:pPr>
      <w:r>
        <w:t>NOTE 4:</w:t>
      </w:r>
      <w:r>
        <w:tab/>
        <w:t xml:space="preserve">If the </w:t>
      </w:r>
      <w:r w:rsidRPr="003102DC">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20DB2CEE" w14:textId="77777777" w:rsidR="006A6F37" w:rsidRPr="00BE4B01" w:rsidRDefault="006A6F37" w:rsidP="006A6F37">
      <w:pPr>
        <w:pStyle w:val="NO"/>
      </w:pPr>
      <w:r>
        <w:t>NOTE 5:</w:t>
      </w:r>
      <w:r>
        <w:tab/>
        <w:t xml:space="preserve">How the </w:t>
      </w:r>
      <w:proofErr w:type="spellStart"/>
      <w:r>
        <w:t>MCData</w:t>
      </w:r>
      <w:proofErr w:type="spellEnd"/>
      <w:r>
        <w:t xml:space="preserve"> server determines the public service identity of the </w:t>
      </w:r>
      <w:r w:rsidRPr="003102DC">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357654B" w14:textId="77777777" w:rsidR="006A6F37" w:rsidRPr="008976FB" w:rsidRDefault="006A6F37" w:rsidP="006A6F37">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 xml:space="preserve">served </w:t>
      </w:r>
      <w:proofErr w:type="spellStart"/>
      <w:r w:rsidRPr="00B02A0B">
        <w:rPr>
          <w:lang w:val="en-US"/>
        </w:rPr>
        <w:t>MCData</w:t>
      </w:r>
      <w:proofErr w:type="spellEnd"/>
      <w:r w:rsidRPr="00B02A0B">
        <w:rPr>
          <w:lang w:val="en-US"/>
        </w:rPr>
        <w:t xml:space="preserve">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proofErr w:type="spellStart"/>
      <w:r w:rsidRPr="00B02A0B">
        <w:rPr>
          <w:lang w:val="en-US"/>
        </w:rPr>
        <w:t>MCData</w:t>
      </w:r>
      <w:proofErr w:type="spellEnd"/>
      <w:r w:rsidRPr="00B02A0B">
        <w:rPr>
          <w:lang w:val="en-US"/>
        </w:rPr>
        <w:t xml:space="preserve">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 xml:space="preserve">shall consider an </w:t>
      </w:r>
      <w:proofErr w:type="spellStart"/>
      <w:r w:rsidRPr="00B02A0B">
        <w:t>MCData</w:t>
      </w:r>
      <w:proofErr w:type="spellEnd"/>
      <w:r w:rsidRPr="00B02A0B">
        <w:t xml:space="preserve">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1249108B"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w:t>
      </w:r>
      <w:proofErr w:type="spellStart"/>
      <w:r w:rsidRPr="00B02A0B">
        <w:t>MCData</w:t>
      </w:r>
      <w:proofErr w:type="spellEnd"/>
      <w:r w:rsidRPr="00B02A0B">
        <w:t xml:space="preserve">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w:t>
      </w:r>
      <w:proofErr w:type="spellStart"/>
      <w:r w:rsidRPr="00B02A0B">
        <w:t>pidf+xml</w:t>
      </w:r>
      <w:proofErr w:type="spellEnd"/>
      <w:r w:rsidRPr="00B02A0B">
        <w:t xml:space="preserve"> MIME body indicating per-functional alias status information constructed according to clause 22.3.1.2. The </w:t>
      </w:r>
      <w:proofErr w:type="spellStart"/>
      <w:r w:rsidRPr="00B02A0B">
        <w:t>MCData</w:t>
      </w:r>
      <w:proofErr w:type="spellEnd"/>
      <w:r w:rsidRPr="00B02A0B">
        <w:t xml:space="preserve"> server shall indicate all served </w:t>
      </w:r>
      <w:proofErr w:type="spellStart"/>
      <w:r w:rsidRPr="00B02A0B">
        <w:t>MCData</w:t>
      </w:r>
      <w:proofErr w:type="spellEnd"/>
      <w:r w:rsidRPr="00B02A0B">
        <w:t xml:space="preserve">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 xml:space="preserve">the functional alias information entry is in the list of the functional alias information entries of an </w:t>
      </w:r>
      <w:proofErr w:type="spellStart"/>
      <w:r w:rsidRPr="00B02A0B">
        <w:t>MCData</w:t>
      </w:r>
      <w:proofErr w:type="spellEnd"/>
      <w:r w:rsidRPr="00B02A0B">
        <w:t xml:space="preserve"> user information entry; and</w:t>
      </w:r>
    </w:p>
    <w:p w14:paraId="37B87C99" w14:textId="77777777" w:rsidR="005C310B" w:rsidRPr="00B02A0B" w:rsidRDefault="005C310B" w:rsidP="005C310B">
      <w:pPr>
        <w:pStyle w:val="B2"/>
      </w:pPr>
      <w:r w:rsidRPr="00B02A0B">
        <w:t>c)</w:t>
      </w:r>
      <w:r w:rsidRPr="00B02A0B">
        <w:tab/>
        <w:t xml:space="preserve">the </w:t>
      </w:r>
      <w:proofErr w:type="spellStart"/>
      <w:r w:rsidRPr="00B02A0B">
        <w:t>MCData</w:t>
      </w:r>
      <w:proofErr w:type="spellEnd"/>
      <w:r w:rsidRPr="00B02A0B">
        <w:t xml:space="preserve"> user information entry is a served </w:t>
      </w:r>
      <w:proofErr w:type="spellStart"/>
      <w:r w:rsidRPr="00B02A0B">
        <w:t>MCData</w:t>
      </w:r>
      <w:proofErr w:type="spellEnd"/>
      <w:r w:rsidRPr="00B02A0B">
        <w:t xml:space="preserve"> user information entry.</w:t>
      </w:r>
    </w:p>
    <w:p w14:paraId="3B90BF44" w14:textId="77777777" w:rsidR="005C310B" w:rsidRPr="00B02A0B" w:rsidRDefault="005C310B" w:rsidP="005C310B">
      <w:pPr>
        <w:pStyle w:val="B1"/>
      </w:pPr>
      <w:r w:rsidRPr="00B02A0B">
        <w:rPr>
          <w:lang w:val="en-US"/>
        </w:rPr>
        <w:tab/>
      </w:r>
      <w:r w:rsidRPr="00B02A0B">
        <w:t xml:space="preserve">The </w:t>
      </w:r>
      <w:proofErr w:type="spellStart"/>
      <w:r w:rsidRPr="00B02A0B">
        <w:t>MCData</w:t>
      </w:r>
      <w:proofErr w:type="spellEnd"/>
      <w:r w:rsidRPr="00B02A0B">
        <w:t xml:space="preserve">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 xml:space="preserve">The </w:t>
      </w:r>
      <w:proofErr w:type="spellStart"/>
      <w:r w:rsidRPr="00B02A0B">
        <w:t>MCData</w:t>
      </w:r>
      <w:proofErr w:type="spellEnd"/>
      <w:r w:rsidRPr="00B02A0B">
        <w:t xml:space="preserve"> server shall not include the "expires" attribute in the &lt;</w:t>
      </w:r>
      <w:proofErr w:type="spellStart"/>
      <w:r w:rsidRPr="00B02A0B">
        <w:t>functionalAlias</w:t>
      </w:r>
      <w:proofErr w:type="spellEnd"/>
      <w:r w:rsidRPr="00B02A0B">
        <w:t>&gt; element.</w:t>
      </w:r>
    </w:p>
    <w:p w14:paraId="00380416" w14:textId="6D3D8C65" w:rsidR="005C310B" w:rsidRPr="00B02A0B" w:rsidRDefault="005C310B" w:rsidP="005C310B">
      <w:pPr>
        <w:pStyle w:val="NO"/>
      </w:pPr>
      <w:r w:rsidRPr="00B02A0B">
        <w:t>NOTE </w:t>
      </w:r>
      <w:r w:rsidR="006A6F37">
        <w:t>8</w:t>
      </w:r>
      <w:r w:rsidRPr="00B02A0B">
        <w:t>:</w:t>
      </w:r>
      <w:r w:rsidRPr="00B02A0B">
        <w:tab/>
        <w:t xml:space="preserve">The </w:t>
      </w:r>
      <w:proofErr w:type="spellStart"/>
      <w:r w:rsidRPr="00B02A0B">
        <w:t>MCData</w:t>
      </w:r>
      <w:proofErr w:type="spellEnd"/>
      <w:r w:rsidRPr="00B02A0B">
        <w:t xml:space="preserve"> server sets the "status" attribute in the &lt;</w:t>
      </w:r>
      <w:proofErr w:type="spellStart"/>
      <w:r w:rsidRPr="00B02A0B">
        <w:t>functionalAlias</w:t>
      </w:r>
      <w:proofErr w:type="spellEnd"/>
      <w:r w:rsidRPr="00B02A0B">
        <w:t>&gt; element to indicate whether the request is for functional alias take over.</w:t>
      </w:r>
    </w:p>
    <w:p w14:paraId="0001762B" w14:textId="77777777" w:rsidR="005C310B" w:rsidRPr="00B02A0B" w:rsidRDefault="005C310B" w:rsidP="005C310B">
      <w:r w:rsidRPr="00B02A0B">
        <w:rPr>
          <w:lang w:val="en-US"/>
        </w:rPr>
        <w:t xml:space="preserve">The </w:t>
      </w:r>
      <w:proofErr w:type="spellStart"/>
      <w:r w:rsidRPr="00B02A0B">
        <w:rPr>
          <w:lang w:val="en-US"/>
        </w:rPr>
        <w:t>MCData</w:t>
      </w:r>
      <w:proofErr w:type="spellEnd"/>
      <w:r w:rsidRPr="00B02A0B">
        <w:rPr>
          <w:lang w:val="en-US"/>
        </w:rPr>
        <w:t xml:space="preserve">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 xml:space="preserve">If timer F expires for the SIP PUBLISH request sent for a (de)activation request of served </w:t>
      </w:r>
      <w:proofErr w:type="spellStart"/>
      <w:r w:rsidRPr="00B02A0B">
        <w:rPr>
          <w:lang w:val="en-US"/>
        </w:rPr>
        <w:t>MCData</w:t>
      </w:r>
      <w:proofErr w:type="spellEnd"/>
      <w:r w:rsidRPr="00B02A0B">
        <w:rPr>
          <w:lang w:val="en-US"/>
        </w:rPr>
        <w:t xml:space="preserve"> ID for the functional alias ID or upon receiving a SIP 3xx, 4xx, 5xx or 6xx response to the SIP PUBLISH request, the </w:t>
      </w:r>
      <w:proofErr w:type="spellStart"/>
      <w:r w:rsidRPr="00B02A0B">
        <w:rPr>
          <w:lang w:val="en-US"/>
        </w:rPr>
        <w:t>MCData</w:t>
      </w:r>
      <w:proofErr w:type="spellEnd"/>
      <w:r w:rsidRPr="00B02A0B">
        <w:rPr>
          <w:lang w:val="en-US"/>
        </w:rPr>
        <w:t xml:space="preserve">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w:t>
      </w:r>
      <w:proofErr w:type="spellStart"/>
      <w:r w:rsidRPr="00B02A0B">
        <w:t>MCData</w:t>
      </w:r>
      <w:proofErr w:type="spellEnd"/>
      <w:r w:rsidRPr="00B02A0B">
        <w:t xml:space="preserve"> user information entry.</w:t>
      </w:r>
    </w:p>
    <w:p w14:paraId="11A44792" w14:textId="77777777" w:rsidR="005C310B" w:rsidRPr="00B02A0B" w:rsidRDefault="005C310B" w:rsidP="007D34FE">
      <w:pPr>
        <w:pStyle w:val="Heading5"/>
      </w:pPr>
      <w:bookmarkStart w:id="7493" w:name="_Toc20155844"/>
      <w:bookmarkStart w:id="7494" w:name="_Toc27501000"/>
      <w:bookmarkStart w:id="7495" w:name="_Toc36049126"/>
      <w:bookmarkStart w:id="7496" w:name="_Toc44602938"/>
      <w:bookmarkStart w:id="7497" w:name="_Toc45198115"/>
      <w:bookmarkStart w:id="7498" w:name="_Toc45696148"/>
      <w:bookmarkStart w:id="7499" w:name="_Toc51851604"/>
      <w:bookmarkStart w:id="7500" w:name="_Toc92225250"/>
      <w:bookmarkStart w:id="7501" w:name="_Toc131379088"/>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w:t>
      </w:r>
      <w:proofErr w:type="spellStart"/>
      <w:r w:rsidRPr="00B02A0B">
        <w:rPr>
          <w:lang w:val="en-US"/>
        </w:rPr>
        <w:t>MCData</w:t>
      </w:r>
      <w:proofErr w:type="spellEnd"/>
      <w:r w:rsidRPr="00B02A0B">
        <w:rPr>
          <w:lang w:val="en-US"/>
        </w:rPr>
        <w:t xml:space="preserve"> server owning functional alias </w:t>
      </w:r>
      <w:r w:rsidRPr="00B02A0B">
        <w:t>procedure</w:t>
      </w:r>
      <w:bookmarkEnd w:id="7493"/>
      <w:bookmarkEnd w:id="7494"/>
      <w:bookmarkEnd w:id="7495"/>
      <w:bookmarkEnd w:id="7496"/>
      <w:bookmarkEnd w:id="7497"/>
      <w:bookmarkEnd w:id="7498"/>
      <w:bookmarkEnd w:id="7499"/>
      <w:bookmarkEnd w:id="7500"/>
      <w:bookmarkEnd w:id="7501"/>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w:t>
      </w:r>
      <w:proofErr w:type="spellStart"/>
      <w:r w:rsidRPr="00B02A0B">
        <w:t>MCData</w:t>
      </w:r>
      <w:proofErr w:type="spellEnd"/>
      <w:r w:rsidRPr="00B02A0B">
        <w:t xml:space="preserve"> users served by the same </w:t>
      </w:r>
      <w:proofErr w:type="spellStart"/>
      <w:r w:rsidRPr="00B02A0B">
        <w:t>MCData</w:t>
      </w:r>
      <w:proofErr w:type="spellEnd"/>
      <w:r w:rsidRPr="00B02A0B">
        <w:t xml:space="preserve"> server is not supported in this version of the specification.</w:t>
      </w:r>
    </w:p>
    <w:p w14:paraId="3705FA7C" w14:textId="77777777" w:rsidR="005C310B" w:rsidRPr="00B02A0B" w:rsidRDefault="005C310B" w:rsidP="005C310B">
      <w:r w:rsidRPr="00B02A0B">
        <w:t xml:space="preserve">In order to discover whether a served </w:t>
      </w:r>
      <w:proofErr w:type="spellStart"/>
      <w:r w:rsidRPr="00B02A0B">
        <w:t>MCData</w:t>
      </w:r>
      <w:proofErr w:type="spellEnd"/>
      <w:r w:rsidRPr="00B02A0B">
        <w:t xml:space="preserve"> user successfully activated a handled functional alias in the </w:t>
      </w:r>
      <w:proofErr w:type="spellStart"/>
      <w:r w:rsidRPr="00B02A0B">
        <w:rPr>
          <w:lang w:val="en-US"/>
        </w:rPr>
        <w:t>MCData</w:t>
      </w:r>
      <w:proofErr w:type="spellEnd"/>
      <w:r w:rsidRPr="00B02A0B">
        <w:rPr>
          <w:lang w:val="en-US"/>
        </w:rPr>
        <w:t xml:space="preserve"> server owning the functional alias</w:t>
      </w:r>
      <w:r w:rsidRPr="00B02A0B">
        <w:t xml:space="preserve">, the </w:t>
      </w:r>
      <w:proofErr w:type="spellStart"/>
      <w:r w:rsidRPr="00B02A0B">
        <w:t>MCData</w:t>
      </w:r>
      <w:proofErr w:type="spellEnd"/>
      <w:r w:rsidRPr="00B02A0B">
        <w:t xml:space="preserve">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 xml:space="preserve">In the SIP SUBSCRIBE request, the </w:t>
      </w:r>
      <w:proofErr w:type="spellStart"/>
      <w:r w:rsidRPr="00B02A0B">
        <w:t>MCData</w:t>
      </w:r>
      <w:proofErr w:type="spellEnd"/>
      <w:r w:rsidRPr="00B02A0B">
        <w:t xml:space="preserve">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w:t>
      </w:r>
      <w:proofErr w:type="spellStart"/>
      <w:r w:rsidRPr="00B02A0B">
        <w:t>MCData</w:t>
      </w:r>
      <w:proofErr w:type="spellEnd"/>
      <w:r w:rsidRPr="00B02A0B">
        <w:t xml:space="preserve">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E3F9972" w14:textId="77777777" w:rsidR="006A6F37" w:rsidRDefault="006A6F37" w:rsidP="006A6F37">
      <w:pPr>
        <w:pStyle w:val="NO"/>
      </w:pPr>
      <w:r>
        <w:t>NOTE 3:</w:t>
      </w:r>
      <w:r>
        <w:tab/>
        <w:t xml:space="preserve">If the </w:t>
      </w:r>
      <w:r w:rsidRPr="003102DC">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8EE8586" w14:textId="77777777" w:rsidR="006A6F37" w:rsidRDefault="006A6F37" w:rsidP="006A6F37">
      <w:pPr>
        <w:pStyle w:val="NO"/>
      </w:pPr>
      <w:r>
        <w:t>NOTE 4:</w:t>
      </w:r>
      <w:r>
        <w:tab/>
        <w:t xml:space="preserve">If the </w:t>
      </w:r>
      <w:r w:rsidRPr="003102DC">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71856115" w14:textId="77777777" w:rsidR="006A6F37" w:rsidRPr="00BE4B01" w:rsidRDefault="006A6F37" w:rsidP="006A6F37">
      <w:pPr>
        <w:pStyle w:val="NO"/>
      </w:pPr>
      <w:r>
        <w:t>NOTE 5:</w:t>
      </w:r>
      <w:r>
        <w:tab/>
        <w:t xml:space="preserve">How the </w:t>
      </w:r>
      <w:proofErr w:type="spellStart"/>
      <w:r>
        <w:t>MCData</w:t>
      </w:r>
      <w:proofErr w:type="spellEnd"/>
      <w:r>
        <w:t xml:space="preserve"> server determines the public service identity of the </w:t>
      </w:r>
      <w:r w:rsidRPr="003102DC">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4EA6921" w14:textId="77777777" w:rsidR="006A6F37" w:rsidRPr="008976FB" w:rsidRDefault="006A6F37" w:rsidP="006A6F37">
      <w:pPr>
        <w:pStyle w:val="NO"/>
      </w:pPr>
      <w:r>
        <w:t>NOTE 6:</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 xml:space="preserve">served </w:t>
      </w:r>
      <w:proofErr w:type="spellStart"/>
      <w:r w:rsidRPr="00B02A0B">
        <w:rPr>
          <w:lang w:val="en-US"/>
        </w:rPr>
        <w:t>MCData</w:t>
      </w:r>
      <w:proofErr w:type="spellEnd"/>
      <w:r w:rsidRPr="00B02A0B">
        <w:rPr>
          <w:lang w:val="en-US"/>
        </w:rPr>
        <w:t xml:space="preserve">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 xml:space="preserve">if the </w:t>
      </w:r>
      <w:proofErr w:type="spellStart"/>
      <w:r w:rsidRPr="00B02A0B">
        <w:t>MCData</w:t>
      </w:r>
      <w:proofErr w:type="spellEnd"/>
      <w:r w:rsidRPr="00B02A0B">
        <w:t xml:space="preserve">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 xml:space="preserve">if the </w:t>
      </w:r>
      <w:proofErr w:type="spellStart"/>
      <w:r w:rsidRPr="00B02A0B">
        <w:t>MCData</w:t>
      </w:r>
      <w:proofErr w:type="spellEnd"/>
      <w:r w:rsidRPr="00B02A0B">
        <w:t xml:space="preserve">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w:t>
      </w:r>
      <w:proofErr w:type="spellStart"/>
      <w:r w:rsidRPr="00B02A0B">
        <w:t>simple-filter+xml</w:t>
      </w:r>
      <w:proofErr w:type="spellEnd"/>
      <w:r w:rsidRPr="00B02A0B">
        <w:t xml:space="preserve"> MIME body indicating per-user restrictions of presence event package notification information according to clause 22.3.2, indicating the served </w:t>
      </w:r>
      <w:proofErr w:type="spellStart"/>
      <w:r w:rsidRPr="00B02A0B">
        <w:t>MCData</w:t>
      </w:r>
      <w:proofErr w:type="spellEnd"/>
      <w:r w:rsidRPr="00B02A0B">
        <w:t xml:space="preserve"> ID</w:t>
      </w:r>
      <w:r w:rsidRPr="00B02A0B">
        <w:rPr>
          <w:lang w:eastAsia="ko-KR"/>
        </w:rPr>
        <w:t>.</w:t>
      </w:r>
    </w:p>
    <w:p w14:paraId="123153F0" w14:textId="77777777" w:rsidR="005C310B" w:rsidRPr="00B02A0B" w:rsidRDefault="005C310B" w:rsidP="005C310B">
      <w:r w:rsidRPr="00B02A0B">
        <w:t xml:space="preserve">In order to re-subscribe or de-subscribe, the </w:t>
      </w:r>
      <w:proofErr w:type="spellStart"/>
      <w:r w:rsidRPr="00B02A0B">
        <w:t>MCData</w:t>
      </w:r>
      <w:proofErr w:type="spellEnd"/>
      <w:r w:rsidRPr="00B02A0B">
        <w:t xml:space="preserve"> server shall generate an in-dialog SIP SUBSCRIBE request according to TS 24.229 [</w:t>
      </w:r>
      <w:r w:rsidRPr="00B02A0B">
        <w:rPr>
          <w:noProof/>
        </w:rPr>
        <w:t>5</w:t>
      </w:r>
      <w:r w:rsidRPr="00B02A0B">
        <w:t xml:space="preserve">], IETF RFC 3856 [39], and IETF RFC 6665 [36]. In the SIP SUBSCRIBE request, the </w:t>
      </w:r>
      <w:proofErr w:type="spellStart"/>
      <w:r w:rsidRPr="00B02A0B">
        <w:t>MCData</w:t>
      </w:r>
      <w:proofErr w:type="spellEnd"/>
      <w:r w:rsidRPr="00B02A0B">
        <w:t xml:space="preserve"> server:</w:t>
      </w:r>
    </w:p>
    <w:p w14:paraId="096DE227" w14:textId="77777777" w:rsidR="005C310B" w:rsidRPr="00B02A0B" w:rsidRDefault="005C310B" w:rsidP="005C310B">
      <w:pPr>
        <w:pStyle w:val="B1"/>
      </w:pPr>
      <w:r w:rsidRPr="00B02A0B">
        <w:t>1)</w:t>
      </w:r>
      <w:r w:rsidRPr="00B02A0B">
        <w:tab/>
        <w:t xml:space="preserve">if the </w:t>
      </w:r>
      <w:proofErr w:type="spellStart"/>
      <w:r w:rsidRPr="00B02A0B">
        <w:t>MCData</w:t>
      </w:r>
      <w:proofErr w:type="spellEnd"/>
      <w:r w:rsidRPr="00B02A0B">
        <w:t xml:space="preserve">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 xml:space="preserve">if the </w:t>
      </w:r>
      <w:proofErr w:type="spellStart"/>
      <w:r w:rsidRPr="00B02A0B">
        <w:t>MCData</w:t>
      </w:r>
      <w:proofErr w:type="spellEnd"/>
      <w:r w:rsidRPr="00B02A0B">
        <w:t xml:space="preserve">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per-functional alias information </w:t>
      </w:r>
      <w:r w:rsidRPr="00B02A0B">
        <w:t xml:space="preserve">constructed according to clause 22.3.1, then the </w:t>
      </w:r>
      <w:proofErr w:type="spellStart"/>
      <w:r w:rsidRPr="00B02A0B">
        <w:t>MCData</w:t>
      </w:r>
      <w:proofErr w:type="spellEnd"/>
      <w:r w:rsidRPr="00B02A0B">
        <w:t xml:space="preserve">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proofErr w:type="spellStart"/>
      <w:r w:rsidRPr="00B02A0B">
        <w:t>MCData</w:t>
      </w:r>
      <w:proofErr w:type="spellEnd"/>
      <w:r w:rsidRPr="00B02A0B">
        <w:t xml:space="preserve"> ID</w:t>
      </w:r>
      <w:r w:rsidRPr="00B02A0B">
        <w:rPr>
          <w:lang w:val="en-US"/>
        </w:rPr>
        <w:t xml:space="preserve"> such that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proofErr w:type="spellStart"/>
      <w:r w:rsidRPr="00B02A0B">
        <w:t>MCData</w:t>
      </w:r>
      <w:proofErr w:type="spellEnd"/>
      <w:r w:rsidRPr="00B02A0B">
        <w:t xml:space="preserve"> ID</w:t>
      </w:r>
      <w:r w:rsidRPr="00B02A0B">
        <w:rPr>
          <w:lang w:val="en-US"/>
        </w:rPr>
        <w:t>;</w:t>
      </w:r>
    </w:p>
    <w:p w14:paraId="70901483" w14:textId="77777777" w:rsidR="005C31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w:t>
      </w:r>
      <w:proofErr w:type="spellStart"/>
      <w:r w:rsidRPr="00B02A0B">
        <w:t>functionalAlias</w:t>
      </w:r>
      <w:proofErr w:type="spellEnd"/>
      <w:r w:rsidRPr="00B02A0B">
        <w:t>&gt;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proofErr w:type="spellStart"/>
      <w:r w:rsidRPr="00B02A0B">
        <w:t>i</w:t>
      </w:r>
      <w:proofErr w:type="spellEnd"/>
      <w:r w:rsidRPr="00B02A0B">
        <w:t>)</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 xml:space="preserve">the functional alias information entry is in the list of the functional alias information entries of an </w:t>
      </w:r>
      <w:proofErr w:type="spellStart"/>
      <w:r w:rsidRPr="00B02A0B">
        <w:t>MCData</w:t>
      </w:r>
      <w:proofErr w:type="spellEnd"/>
      <w:r w:rsidRPr="00B02A0B">
        <w:t xml:space="preserve"> user information entry with the </w:t>
      </w:r>
      <w:proofErr w:type="spellStart"/>
      <w:r w:rsidRPr="00B02A0B">
        <w:t>MCData</w:t>
      </w:r>
      <w:proofErr w:type="spellEnd"/>
      <w:r w:rsidRPr="00B02A0B">
        <w:t xml:space="preserve"> ID set to the served </w:t>
      </w:r>
      <w:proofErr w:type="spellStart"/>
      <w:r w:rsidRPr="00B02A0B">
        <w:t>MCData</w:t>
      </w:r>
      <w:proofErr w:type="spellEnd"/>
      <w:r w:rsidRPr="00B02A0B">
        <w:t xml:space="preserve"> ID; and</w:t>
      </w:r>
    </w:p>
    <w:p w14:paraId="6BA2B896" w14:textId="77777777" w:rsidR="00B02A0B" w:rsidRPr="00B02A0B" w:rsidRDefault="005C310B" w:rsidP="005C310B">
      <w:pPr>
        <w:pStyle w:val="B3"/>
      </w:pPr>
      <w:proofErr w:type="spellStart"/>
      <w:r w:rsidRPr="00B02A0B">
        <w:t>i</w:t>
      </w:r>
      <w:proofErr w:type="spellEnd"/>
      <w:r w:rsidRPr="00B02A0B">
        <w:rPr>
          <w:lang w:val="en-US"/>
        </w:rPr>
        <w:t>ii</w:t>
      </w:r>
      <w:r w:rsidRPr="00B02A0B">
        <w:t>)</w:t>
      </w:r>
      <w:r w:rsidRPr="00B02A0B">
        <w:tab/>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w:t>
      </w:r>
      <w:proofErr w:type="spellStart"/>
      <w:r w:rsidRPr="00B02A0B">
        <w:t>MCData</w:t>
      </w:r>
      <w:proofErr w:type="spellEnd"/>
      <w:r w:rsidRPr="00B02A0B">
        <w:t xml:space="preserve"> </w:t>
      </w:r>
      <w:r w:rsidRPr="00B02A0B">
        <w:rPr>
          <w:lang w:val="en-US"/>
        </w:rPr>
        <w:t>user</w:t>
      </w:r>
      <w:r w:rsidRPr="00B02A0B">
        <w:t xml:space="preserve"> information entry</w:t>
      </w:r>
      <w:r w:rsidRPr="00B02A0B">
        <w:rPr>
          <w:lang w:val="en-US"/>
        </w:rPr>
        <w:t xml:space="preserve"> with the </w:t>
      </w:r>
      <w:proofErr w:type="spellStart"/>
      <w:r w:rsidRPr="00B02A0B">
        <w:rPr>
          <w:lang w:val="en-US"/>
        </w:rPr>
        <w:t>MCData</w:t>
      </w:r>
      <w:proofErr w:type="spellEnd"/>
      <w:r w:rsidRPr="00B02A0B">
        <w:rPr>
          <w:lang w:val="en-US"/>
        </w:rPr>
        <w:t xml:space="preserve"> ID set to a served </w:t>
      </w:r>
      <w:proofErr w:type="spellStart"/>
      <w:r w:rsidRPr="00B02A0B">
        <w:rPr>
          <w:lang w:val="en-US"/>
        </w:rPr>
        <w:t>MCData</w:t>
      </w:r>
      <w:proofErr w:type="spellEnd"/>
      <w:r w:rsidRPr="00B02A0B">
        <w:rPr>
          <w:lang w:val="en-US"/>
        </w:rPr>
        <w:t xml:space="preserve">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proofErr w:type="spellStart"/>
      <w:r w:rsidRPr="00B02A0B">
        <w:t>MCData</w:t>
      </w:r>
      <w:proofErr w:type="spellEnd"/>
      <w:r w:rsidRPr="00B02A0B">
        <w:t xml:space="preserve"> ID</w:t>
      </w:r>
      <w:r w:rsidRPr="00B02A0B">
        <w:rPr>
          <w:lang w:val="en-US"/>
        </w:rPr>
        <w:t>; and</w:t>
      </w:r>
    </w:p>
    <w:p w14:paraId="317C2675" w14:textId="77777777" w:rsidR="005C31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proofErr w:type="spellStart"/>
      <w:r w:rsidRPr="00B02A0B">
        <w:rPr>
          <w:lang w:val="en-US"/>
        </w:rPr>
        <w:t>ctivated</w:t>
      </w:r>
      <w:proofErr w:type="spellEnd"/>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w:t>
      </w:r>
      <w:proofErr w:type="spellStart"/>
      <w:r w:rsidRPr="00B02A0B">
        <w:t>pidf+xml</w:t>
      </w:r>
      <w:proofErr w:type="spellEnd"/>
      <w:r w:rsidRPr="00B02A0B">
        <w:t xml:space="preserve">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w:t>
      </w:r>
      <w:proofErr w:type="spellStart"/>
      <w:r w:rsidRPr="00B02A0B">
        <w:t>MCData</w:t>
      </w:r>
      <w:proofErr w:type="spellEnd"/>
      <w:r w:rsidRPr="00B02A0B">
        <w:t xml:space="preserve"> </w:t>
      </w:r>
      <w:r w:rsidRPr="00B02A0B">
        <w:rPr>
          <w:lang w:val="en-US"/>
        </w:rPr>
        <w:t>user</w:t>
      </w:r>
      <w:r w:rsidRPr="00B02A0B">
        <w:t xml:space="preserve"> information entry</w:t>
      </w:r>
      <w:r w:rsidRPr="00B02A0B">
        <w:rPr>
          <w:lang w:val="en-US"/>
        </w:rPr>
        <w:t xml:space="preserve"> with the </w:t>
      </w:r>
      <w:proofErr w:type="spellStart"/>
      <w:r w:rsidRPr="00B02A0B">
        <w:rPr>
          <w:lang w:val="en-US"/>
        </w:rPr>
        <w:t>MCData</w:t>
      </w:r>
      <w:proofErr w:type="spellEnd"/>
      <w:r w:rsidRPr="00B02A0B">
        <w:rPr>
          <w:lang w:val="en-US"/>
        </w:rPr>
        <w:t xml:space="preserve"> ID set to a served </w:t>
      </w:r>
      <w:proofErr w:type="spellStart"/>
      <w:r w:rsidRPr="00B02A0B">
        <w:rPr>
          <w:lang w:val="en-US"/>
        </w:rPr>
        <w:t>MCData</w:t>
      </w:r>
      <w:proofErr w:type="spellEnd"/>
      <w:r w:rsidRPr="00B02A0B">
        <w:rPr>
          <w:lang w:val="en-US"/>
        </w:rPr>
        <w:t xml:space="preserve">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proofErr w:type="spellStart"/>
      <w:r w:rsidRPr="00B02A0B">
        <w:t>MCData</w:t>
      </w:r>
      <w:proofErr w:type="spellEnd"/>
      <w:r w:rsidRPr="00B02A0B">
        <w:t xml:space="preserve"> ID</w:t>
      </w:r>
      <w:r w:rsidRPr="00B02A0B">
        <w:rPr>
          <w:lang w:val="en-US"/>
        </w:rPr>
        <w:t>; and</w:t>
      </w:r>
    </w:p>
    <w:p w14:paraId="78392291" w14:textId="77777777" w:rsidR="00B02A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502" w:name="_Toc20155845"/>
      <w:bookmarkStart w:id="7503" w:name="_Toc27501001"/>
      <w:bookmarkStart w:id="7504" w:name="_Toc36049127"/>
      <w:bookmarkStart w:id="7505" w:name="_Toc44602939"/>
      <w:bookmarkStart w:id="7506" w:name="_Toc45198116"/>
      <w:bookmarkStart w:id="7507" w:name="_Toc45696149"/>
      <w:bookmarkStart w:id="7508" w:name="_Toc51851605"/>
      <w:bookmarkStart w:id="7509" w:name="_Toc92225251"/>
      <w:bookmarkStart w:id="7510" w:name="_Toc131379089"/>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w:t>
      </w:r>
      <w:proofErr w:type="spellStart"/>
      <w:r>
        <w:rPr>
          <w:lang w:val="en-US"/>
        </w:rPr>
        <w:t>MCData</w:t>
      </w:r>
      <w:proofErr w:type="spellEnd"/>
      <w:r>
        <w:rPr>
          <w:lang w:val="en-US"/>
        </w:rPr>
        <w:t xml:space="preserve"> server owning the functional alias </w:t>
      </w:r>
      <w:r w:rsidRPr="00EC7CA1">
        <w:t>procedure</w:t>
      </w:r>
      <w:bookmarkEnd w:id="7510"/>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a handled functional alias in the </w:t>
      </w:r>
      <w:proofErr w:type="spellStart"/>
      <w:r>
        <w:rPr>
          <w:lang w:val="en-US"/>
        </w:rPr>
        <w:t>MCData</w:t>
      </w:r>
      <w:proofErr w:type="spellEnd"/>
      <w:r>
        <w:rPr>
          <w:lang w:val="en-US"/>
        </w:rPr>
        <w:t xml:space="preserve"> </w:t>
      </w:r>
      <w:r w:rsidRPr="00EC7CA1">
        <w:rPr>
          <w:lang w:val="en-US"/>
        </w:rPr>
        <w:t>server owning the functional alias</w:t>
      </w:r>
      <w:r w:rsidRPr="00EC7CA1">
        <w:t xml:space="preserve">, the </w:t>
      </w:r>
      <w:proofErr w:type="spellStart"/>
      <w:r>
        <w:rPr>
          <w:lang w:val="en-US"/>
        </w:rPr>
        <w:t>MCData</w:t>
      </w:r>
      <w:proofErr w:type="spellEnd"/>
      <w:r>
        <w:rPr>
          <w:lang w:val="en-US"/>
        </w:rPr>
        <w:t xml:space="preserve">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proofErr w:type="spellStart"/>
      <w:r>
        <w:rPr>
          <w:lang w:val="en-US"/>
        </w:rPr>
        <w:t>MCData</w:t>
      </w:r>
      <w:proofErr w:type="spellEnd"/>
      <w:r>
        <w:rPr>
          <w:lang w:val="en-US"/>
        </w:rPr>
        <w:t xml:space="preserve">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proofErr w:type="spellStart"/>
      <w:r>
        <w:rPr>
          <w:lang w:val="en-US"/>
        </w:rPr>
        <w:t>MCData</w:t>
      </w:r>
      <w:proofErr w:type="spellEnd"/>
      <w:r>
        <w:rPr>
          <w:lang w:val="en-US"/>
        </w:rPr>
        <w:t xml:space="preserve">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proofErr w:type="spellStart"/>
      <w:r>
        <w:rPr>
          <w:lang w:val="en-US"/>
        </w:rPr>
        <w:t>MCData</w:t>
      </w:r>
      <w:proofErr w:type="spellEnd"/>
      <w:r>
        <w:rPr>
          <w:lang w:val="en-US"/>
        </w:rPr>
        <w:t xml:space="preserve">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proofErr w:type="spellStart"/>
      <w:r>
        <w:rPr>
          <w:lang w:val="en-US"/>
        </w:rPr>
        <w:t>MCData</w:t>
      </w:r>
      <w:proofErr w:type="spellEnd"/>
      <w:r>
        <w:rPr>
          <w:lang w:val="en-US"/>
        </w:rPr>
        <w:t xml:space="preserve">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xml:space="preserve">, then the </w:t>
      </w:r>
      <w:proofErr w:type="spellStart"/>
      <w:r w:rsidRPr="0073469F">
        <w:rPr>
          <w:rFonts w:eastAsia="SimSun"/>
        </w:rPr>
        <w:t>MC</w:t>
      </w:r>
      <w:r>
        <w:rPr>
          <w:rFonts w:eastAsia="SimSun"/>
        </w:rPr>
        <w:t>Data</w:t>
      </w:r>
      <w:proofErr w:type="spellEnd"/>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511" w:name="_Toc131379090"/>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proofErr w:type="spellStart"/>
      <w:r>
        <w:rPr>
          <w:lang w:val="en-US"/>
        </w:rPr>
        <w:t>MCData</w:t>
      </w:r>
      <w:proofErr w:type="spellEnd"/>
      <w:r>
        <w:rPr>
          <w:lang w:val="en-US"/>
        </w:rPr>
        <w:t xml:space="preserve"> </w:t>
      </w:r>
      <w:r>
        <w:t>server</w:t>
      </w:r>
      <w:r>
        <w:rPr>
          <w:lang w:val="en-US"/>
        </w:rPr>
        <w:t xml:space="preserve"> procedure</w:t>
      </w:r>
      <w:bookmarkEnd w:id="7511"/>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proofErr w:type="spellStart"/>
      <w:r>
        <w:rPr>
          <w:lang w:val="en-US"/>
        </w:rPr>
        <w:t>MCData</w:t>
      </w:r>
      <w:proofErr w:type="spellEnd"/>
      <w:r>
        <w:rPr>
          <w:lang w:val="en-US"/>
        </w:rPr>
        <w:t xml:space="preserve"> </w:t>
      </w:r>
      <w:r>
        <w:t xml:space="preserve">function serving the </w:t>
      </w:r>
      <w:proofErr w:type="spellStart"/>
      <w:r>
        <w:rPr>
          <w:lang w:val="en-US"/>
        </w:rPr>
        <w:t>MCData</w:t>
      </w:r>
      <w:proofErr w:type="spellEnd"/>
      <w:r>
        <w:rPr>
          <w:lang w:val="en-US"/>
        </w:rPr>
        <w:t xml:space="preserve">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proofErr w:type="spellStart"/>
      <w:r>
        <w:rPr>
          <w:lang w:val="en-US"/>
        </w:rPr>
        <w:t>MCData</w:t>
      </w:r>
      <w:proofErr w:type="spellEnd"/>
      <w:r>
        <w:rPr>
          <w:lang w:val="en-US"/>
        </w:rPr>
        <w:t xml:space="preserve"> </w:t>
      </w:r>
      <w:r w:rsidRPr="00D079FE">
        <w:rPr>
          <w:lang w:val="en-US"/>
        </w:rPr>
        <w:t xml:space="preserve">ID not served by </w:t>
      </w:r>
      <w:proofErr w:type="spellStart"/>
      <w:r>
        <w:rPr>
          <w:lang w:val="en-US"/>
        </w:rPr>
        <w:t>MCData</w:t>
      </w:r>
      <w:proofErr w:type="spellEnd"/>
      <w:r>
        <w:rPr>
          <w:lang w:val="en-US"/>
        </w:rPr>
        <w:t xml:space="preserve">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proofErr w:type="spellStart"/>
      <w:r>
        <w:rPr>
          <w:lang w:val="en-US"/>
        </w:rPr>
        <w:t>MCData</w:t>
      </w:r>
      <w:proofErr w:type="spellEnd"/>
      <w:r>
        <w:rPr>
          <w:lang w:val="en-US"/>
        </w:rPr>
        <w:t xml:space="preserve">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proofErr w:type="spellStart"/>
      <w:r>
        <w:rPr>
          <w:lang w:val="en-US"/>
        </w:rPr>
        <w:t>MCData</w:t>
      </w:r>
      <w:proofErr w:type="spellEnd"/>
      <w:r>
        <w:rPr>
          <w:lang w:val="en-US"/>
        </w:rPr>
        <w:t xml:space="preserve">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proofErr w:type="spellStart"/>
      <w:r>
        <w:rPr>
          <w:lang w:val="en-US"/>
        </w:rPr>
        <w:t>MCData</w:t>
      </w:r>
      <w:proofErr w:type="spellEnd"/>
      <w:r>
        <w:rPr>
          <w:lang w:val="en-US"/>
        </w:rPr>
        <w:t xml:space="preserve">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proofErr w:type="spellStart"/>
      <w:r>
        <w:rPr>
          <w:lang w:val="en-US"/>
        </w:rPr>
        <w:t>MCData</w:t>
      </w:r>
      <w:proofErr w:type="spellEnd"/>
      <w:r>
        <w:rPr>
          <w:lang w:val="en-US"/>
        </w:rPr>
        <w:t xml:space="preserve">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proofErr w:type="spellStart"/>
      <w:r>
        <w:rPr>
          <w:lang w:val="en-US"/>
        </w:rPr>
        <w:t>MCData</w:t>
      </w:r>
      <w:proofErr w:type="spellEnd"/>
      <w:r>
        <w:rPr>
          <w:lang w:val="en-US"/>
        </w:rPr>
        <w:t xml:space="preserve"> </w:t>
      </w:r>
      <w:r>
        <w:t xml:space="preserve">function serving the target </w:t>
      </w:r>
      <w:proofErr w:type="spellStart"/>
      <w:r>
        <w:rPr>
          <w:lang w:val="en-US"/>
        </w:rPr>
        <w:t>MCData</w:t>
      </w:r>
      <w:proofErr w:type="spellEnd"/>
      <w:r>
        <w:rPr>
          <w:lang w:val="en-US"/>
        </w:rPr>
        <w:t xml:space="preserve">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proofErr w:type="spellStart"/>
      <w:r>
        <w:rPr>
          <w:lang w:val="en-US"/>
        </w:rPr>
        <w:t>MCData</w:t>
      </w:r>
      <w:proofErr w:type="spellEnd"/>
      <w:r>
        <w:rPr>
          <w:lang w:val="en-US"/>
        </w:rPr>
        <w:t xml:space="preserve"> </w:t>
      </w:r>
      <w:r>
        <w:t xml:space="preserve">function serving the </w:t>
      </w:r>
      <w:proofErr w:type="spellStart"/>
      <w:r>
        <w:rPr>
          <w:lang w:val="en-US"/>
        </w:rPr>
        <w:t>MCData</w:t>
      </w:r>
      <w:proofErr w:type="spellEnd"/>
      <w:r>
        <w:rPr>
          <w:lang w:val="en-US"/>
        </w:rPr>
        <w:t xml:space="preserve">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proofErr w:type="spellStart"/>
      <w:r>
        <w:rPr>
          <w:lang w:val="en-US"/>
        </w:rPr>
        <w:t>MCData</w:t>
      </w:r>
      <w:proofErr w:type="spellEnd"/>
      <w:r>
        <w:rPr>
          <w:lang w:val="en-US"/>
        </w:rPr>
        <w:t xml:space="preserve"> </w:t>
      </w:r>
      <w:r>
        <w:t>server:</w:t>
      </w:r>
    </w:p>
    <w:p w14:paraId="73048CFB" w14:textId="77777777" w:rsidR="000A3ABC" w:rsidRDefault="000A3ABC" w:rsidP="000A3ABC">
      <w:pPr>
        <w:pStyle w:val="B3"/>
      </w:pPr>
      <w:r>
        <w:t>A)</w:t>
      </w:r>
      <w:r>
        <w:tab/>
        <w:t>shall include the &lt;</w:t>
      </w:r>
      <w:proofErr w:type="spellStart"/>
      <w:r>
        <w:t>mcdata</w:t>
      </w:r>
      <w:proofErr w:type="spellEnd"/>
      <w:r>
        <w:t>-request-</w:t>
      </w:r>
      <w:proofErr w:type="spellStart"/>
      <w:r>
        <w:t>uri</w:t>
      </w:r>
      <w:proofErr w:type="spellEnd"/>
      <w:r>
        <w:t xml:space="preserve">&gt; element set to the </w:t>
      </w:r>
      <w:r>
        <w:rPr>
          <w:lang w:val="en-US"/>
        </w:rPr>
        <w:t xml:space="preserve">target </w:t>
      </w:r>
      <w:proofErr w:type="spellStart"/>
      <w:r>
        <w:rPr>
          <w:lang w:val="en-US"/>
        </w:rPr>
        <w:t>MCData</w:t>
      </w:r>
      <w:proofErr w:type="spellEnd"/>
      <w:r>
        <w:rPr>
          <w:lang w:val="en-US"/>
        </w:rPr>
        <w:t xml:space="preserve"> ID</w:t>
      </w:r>
      <w:r>
        <w:t>; and</w:t>
      </w:r>
    </w:p>
    <w:p w14:paraId="10A15F2A" w14:textId="77777777" w:rsidR="000A3ABC" w:rsidRDefault="000A3ABC" w:rsidP="000A3ABC">
      <w:pPr>
        <w:pStyle w:val="B3"/>
      </w:pPr>
      <w:r>
        <w:t>B)</w:t>
      </w:r>
      <w:r>
        <w:tab/>
        <w:t>shall include the &lt;</w:t>
      </w:r>
      <w:proofErr w:type="spellStart"/>
      <w:r>
        <w:t>mcdata</w:t>
      </w:r>
      <w:proofErr w:type="spellEnd"/>
      <w:r>
        <w:t xml:space="preserve">-calling-user-id&gt; element set to the </w:t>
      </w:r>
      <w:r w:rsidRPr="00195E2F">
        <w:rPr>
          <w:lang w:val="en-US"/>
        </w:rPr>
        <w:t xml:space="preserve">originating </w:t>
      </w:r>
      <w:proofErr w:type="spellStart"/>
      <w:r>
        <w:rPr>
          <w:lang w:val="en-US"/>
        </w:rPr>
        <w:t>MCData</w:t>
      </w:r>
      <w:proofErr w:type="spellEnd"/>
      <w:r>
        <w:rPr>
          <w:lang w:val="en-US"/>
        </w:rPr>
        <w:t xml:space="preserve">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proofErr w:type="spellStart"/>
      <w:r>
        <w:rPr>
          <w:lang w:val="en-US"/>
        </w:rPr>
        <w:t>MCData</w:t>
      </w:r>
      <w:proofErr w:type="spellEnd"/>
      <w:r>
        <w:rPr>
          <w:lang w:val="en-US"/>
        </w:rPr>
        <w:t xml:space="preserve"> </w:t>
      </w:r>
      <w:r>
        <w:t xml:space="preserve">server shall forward to the originating </w:t>
      </w:r>
      <w:proofErr w:type="spellStart"/>
      <w:r>
        <w:rPr>
          <w:lang w:val="en-US"/>
        </w:rPr>
        <w:t>MCData</w:t>
      </w:r>
      <w:proofErr w:type="spellEnd"/>
      <w:r>
        <w:rPr>
          <w:lang w:val="en-US"/>
        </w:rPr>
        <w:t xml:space="preserve">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512" w:name="_Toc131379091"/>
      <w:r w:rsidRPr="00B02A0B">
        <w:rPr>
          <w:rFonts w:eastAsia="Malgun Gothic"/>
        </w:rPr>
        <w:t>22</w:t>
      </w:r>
      <w:r w:rsidRPr="00B02A0B">
        <w:t>.2.2.3</w:t>
      </w:r>
      <w:r w:rsidRPr="00B02A0B">
        <w:tab/>
        <w:t xml:space="preserve">Procedures of </w:t>
      </w:r>
      <w:proofErr w:type="spellStart"/>
      <w:r w:rsidRPr="00B02A0B">
        <w:t>MCData</w:t>
      </w:r>
      <w:proofErr w:type="spellEnd"/>
      <w:r w:rsidRPr="00B02A0B">
        <w:t xml:space="preserve"> server owning the functional alias</w:t>
      </w:r>
      <w:bookmarkEnd w:id="7502"/>
      <w:bookmarkEnd w:id="7503"/>
      <w:bookmarkEnd w:id="7504"/>
      <w:bookmarkEnd w:id="7505"/>
      <w:bookmarkEnd w:id="7506"/>
      <w:bookmarkEnd w:id="7507"/>
      <w:bookmarkEnd w:id="7508"/>
      <w:bookmarkEnd w:id="7509"/>
      <w:bookmarkEnd w:id="7512"/>
    </w:p>
    <w:p w14:paraId="0B371010" w14:textId="77777777" w:rsidR="005C310B" w:rsidRPr="00B02A0B" w:rsidRDefault="005C310B" w:rsidP="007D34FE">
      <w:pPr>
        <w:pStyle w:val="Heading5"/>
        <w:rPr>
          <w:lang w:val="en-US"/>
        </w:rPr>
      </w:pPr>
      <w:bookmarkStart w:id="7513" w:name="_Toc20155846"/>
      <w:bookmarkStart w:id="7514" w:name="_Toc27501002"/>
      <w:bookmarkStart w:id="7515" w:name="_Toc36049128"/>
      <w:bookmarkStart w:id="7516" w:name="_Toc44602940"/>
      <w:bookmarkStart w:id="7517" w:name="_Toc45198117"/>
      <w:bookmarkStart w:id="7518" w:name="_Toc45696150"/>
      <w:bookmarkStart w:id="7519" w:name="_Toc51851606"/>
      <w:bookmarkStart w:id="7520" w:name="_Toc92225252"/>
      <w:bookmarkStart w:id="7521" w:name="_Toc131379092"/>
      <w:r w:rsidRPr="00B02A0B">
        <w:rPr>
          <w:rFonts w:eastAsia="Malgun Gothic"/>
        </w:rPr>
        <w:t>22</w:t>
      </w:r>
      <w:r w:rsidRPr="00B02A0B">
        <w:t>.2.2.3.</w:t>
      </w:r>
      <w:r w:rsidRPr="00B02A0B">
        <w:rPr>
          <w:lang w:val="en-US"/>
        </w:rPr>
        <w:t>1</w:t>
      </w:r>
      <w:r w:rsidRPr="00B02A0B">
        <w:tab/>
      </w:r>
      <w:r w:rsidRPr="00B02A0B">
        <w:rPr>
          <w:lang w:val="en-US"/>
        </w:rPr>
        <w:t>General</w:t>
      </w:r>
      <w:bookmarkEnd w:id="7513"/>
      <w:bookmarkEnd w:id="7514"/>
      <w:bookmarkEnd w:id="7515"/>
      <w:bookmarkEnd w:id="7516"/>
      <w:bookmarkEnd w:id="7517"/>
      <w:bookmarkEnd w:id="7518"/>
      <w:bookmarkEnd w:id="7519"/>
      <w:bookmarkEnd w:id="7520"/>
      <w:bookmarkEnd w:id="7521"/>
    </w:p>
    <w:p w14:paraId="5A6FE697" w14:textId="77777777" w:rsidR="005C310B" w:rsidRPr="00B02A0B" w:rsidRDefault="005C310B" w:rsidP="005C310B">
      <w:r w:rsidRPr="00B02A0B">
        <w:rPr>
          <w:lang w:val="en-US"/>
        </w:rPr>
        <w:t>The p</w:t>
      </w:r>
      <w:proofErr w:type="spellStart"/>
      <w:r w:rsidRPr="00B02A0B">
        <w:t>rocedures</w:t>
      </w:r>
      <w:proofErr w:type="spellEnd"/>
      <w:r w:rsidRPr="00B02A0B">
        <w:rPr>
          <w:lang w:val="en-US"/>
        </w:rPr>
        <w:t xml:space="preserve"> of </w:t>
      </w:r>
      <w:proofErr w:type="spellStart"/>
      <w:r w:rsidRPr="00B02A0B">
        <w:t>MCData</w:t>
      </w:r>
      <w:proofErr w:type="spellEnd"/>
      <w:r w:rsidRPr="00B02A0B">
        <w:t xml:space="preserve">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22" w:name="_Toc20155847"/>
      <w:bookmarkStart w:id="7523" w:name="_Toc27501003"/>
      <w:bookmarkStart w:id="7524" w:name="_Toc36049129"/>
      <w:bookmarkStart w:id="7525" w:name="_Toc44602941"/>
      <w:bookmarkStart w:id="7526" w:name="_Toc45198118"/>
      <w:bookmarkStart w:id="7527" w:name="_Toc45696151"/>
      <w:bookmarkStart w:id="7528" w:name="_Toc51851607"/>
      <w:bookmarkStart w:id="7529" w:name="_Toc92225253"/>
      <w:bookmarkStart w:id="7530" w:name="_Toc131379093"/>
      <w:r w:rsidRPr="00B02A0B">
        <w:rPr>
          <w:rFonts w:eastAsia="Malgun Gothic"/>
        </w:rPr>
        <w:t>22</w:t>
      </w:r>
      <w:r w:rsidRPr="00B02A0B">
        <w:t>.2.2.3.</w:t>
      </w:r>
      <w:r w:rsidRPr="00B02A0B">
        <w:rPr>
          <w:lang w:val="en-US"/>
        </w:rPr>
        <w:t>2</w:t>
      </w:r>
      <w:r w:rsidRPr="00B02A0B">
        <w:tab/>
        <w:t>Stored information</w:t>
      </w:r>
      <w:bookmarkEnd w:id="7522"/>
      <w:bookmarkEnd w:id="7523"/>
      <w:bookmarkEnd w:id="7524"/>
      <w:bookmarkEnd w:id="7525"/>
      <w:bookmarkEnd w:id="7526"/>
      <w:bookmarkEnd w:id="7527"/>
      <w:bookmarkEnd w:id="7528"/>
      <w:bookmarkEnd w:id="7529"/>
      <w:bookmarkEnd w:id="7530"/>
    </w:p>
    <w:p w14:paraId="4AD3EAE9" w14:textId="77777777" w:rsidR="005C310B" w:rsidRPr="00B02A0B" w:rsidRDefault="005C310B" w:rsidP="005C310B">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 xml:space="preserve">the </w:t>
      </w:r>
      <w:proofErr w:type="spellStart"/>
      <w:r w:rsidRPr="00B02A0B">
        <w:rPr>
          <w:lang w:val="en-US"/>
        </w:rPr>
        <w:t>MCData</w:t>
      </w:r>
      <w:proofErr w:type="spellEnd"/>
      <w:r w:rsidRPr="00B02A0B">
        <w:rPr>
          <w:lang w:val="en-US"/>
        </w:rPr>
        <w:t xml:space="preserve">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 xml:space="preserve">a list of </w:t>
      </w:r>
      <w:proofErr w:type="spellStart"/>
      <w:r w:rsidRPr="00B02A0B">
        <w:t>MCData</w:t>
      </w:r>
      <w:proofErr w:type="spellEnd"/>
      <w:r w:rsidRPr="00B02A0B">
        <w:t xml:space="preserve"> user information entries.</w:t>
      </w:r>
    </w:p>
    <w:p w14:paraId="18FF042C" w14:textId="77777777" w:rsidR="005C310B" w:rsidRPr="00B02A0B" w:rsidRDefault="005C310B" w:rsidP="005C310B">
      <w:pPr>
        <w:rPr>
          <w:lang w:val="en-US"/>
        </w:rPr>
      </w:pPr>
      <w:r w:rsidRPr="00B02A0B">
        <w:t xml:space="preserve">In each </w:t>
      </w:r>
      <w:proofErr w:type="spellStart"/>
      <w:r w:rsidRPr="00B02A0B">
        <w:t>MCData</w:t>
      </w:r>
      <w:proofErr w:type="spellEnd"/>
      <w:r w:rsidRPr="00B02A0B">
        <w:t xml:space="preserve"> </w:t>
      </w:r>
      <w:r w:rsidRPr="00B02A0B">
        <w:rPr>
          <w:lang w:val="en-US"/>
        </w:rPr>
        <w:t xml:space="preserve">user information </w:t>
      </w:r>
      <w:r w:rsidRPr="00B02A0B">
        <w:t xml:space="preserve">entry, </w:t>
      </w:r>
      <w:r w:rsidRPr="00B02A0B">
        <w:rPr>
          <w:lang w:val="en-US"/>
        </w:rPr>
        <w:t xml:space="preserve">the </w:t>
      </w:r>
      <w:proofErr w:type="spellStart"/>
      <w:r w:rsidRPr="00B02A0B">
        <w:rPr>
          <w:lang w:val="en-US"/>
        </w:rPr>
        <w:t>MCData</w:t>
      </w:r>
      <w:proofErr w:type="spellEnd"/>
      <w:r w:rsidRPr="00B02A0B">
        <w:rPr>
          <w:lang w:val="en-US"/>
        </w:rPr>
        <w:t xml:space="preserve"> server shall maintain:</w:t>
      </w:r>
    </w:p>
    <w:p w14:paraId="0A4FD0FF" w14:textId="77777777" w:rsidR="005C310B" w:rsidRPr="00B02A0B" w:rsidRDefault="005C310B" w:rsidP="005C310B">
      <w:pPr>
        <w:pStyle w:val="B1"/>
      </w:pPr>
      <w:r w:rsidRPr="00B02A0B">
        <w:t>1)</w:t>
      </w:r>
      <w:r w:rsidRPr="00B02A0B">
        <w:tab/>
        <w:t xml:space="preserve">an </w:t>
      </w:r>
      <w:proofErr w:type="spellStart"/>
      <w:r w:rsidRPr="00B02A0B">
        <w:t>MCData</w:t>
      </w:r>
      <w:proofErr w:type="spellEnd"/>
      <w:r w:rsidRPr="00B02A0B">
        <w:t xml:space="preserve"> ID. This field uniquely identifies the </w:t>
      </w:r>
      <w:proofErr w:type="spellStart"/>
      <w:r w:rsidRPr="00B02A0B">
        <w:t>MCData</w:t>
      </w:r>
      <w:proofErr w:type="spellEnd"/>
      <w:r w:rsidRPr="00B02A0B">
        <w:t xml:space="preserve"> user information entry in the list of the </w:t>
      </w:r>
      <w:proofErr w:type="spellStart"/>
      <w:r w:rsidRPr="00B02A0B">
        <w:t>MCData</w:t>
      </w:r>
      <w:proofErr w:type="spellEnd"/>
      <w:r w:rsidRPr="00B02A0B">
        <w:t xml:space="preserve">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31" w:name="_Toc20155848"/>
      <w:bookmarkStart w:id="7532" w:name="_Toc27501004"/>
      <w:bookmarkStart w:id="7533" w:name="_Toc36049130"/>
      <w:bookmarkStart w:id="7534" w:name="_Toc44602942"/>
      <w:bookmarkStart w:id="7535" w:name="_Toc45198119"/>
      <w:bookmarkStart w:id="7536" w:name="_Toc45696152"/>
      <w:bookmarkStart w:id="7537" w:name="_Toc51851608"/>
      <w:bookmarkStart w:id="7538" w:name="_Toc92225254"/>
      <w:bookmarkStart w:id="7539" w:name="_Toc131379094"/>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31"/>
      <w:bookmarkEnd w:id="7532"/>
      <w:bookmarkEnd w:id="7533"/>
      <w:bookmarkEnd w:id="7534"/>
      <w:bookmarkEnd w:id="7535"/>
      <w:bookmarkEnd w:id="7536"/>
      <w:bookmarkEnd w:id="7537"/>
      <w:bookmarkEnd w:id="7538"/>
      <w:bookmarkEnd w:id="7539"/>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w:t>
      </w:r>
      <w:proofErr w:type="spellStart"/>
      <w:r w:rsidRPr="00B02A0B">
        <w:t>MCData</w:t>
      </w:r>
      <w:proofErr w:type="spellEnd"/>
      <w:r w:rsidRPr="00B02A0B">
        <w:t xml:space="preserve">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 &lt;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 xml:space="preserve">then the </w:t>
      </w:r>
      <w:proofErr w:type="spellStart"/>
      <w:r w:rsidRPr="00B02A0B">
        <w:rPr>
          <w:lang w:val="en-US"/>
        </w:rPr>
        <w:t>MCData</w:t>
      </w:r>
      <w:proofErr w:type="spellEnd"/>
      <w:r w:rsidRPr="00B02A0B">
        <w:rPr>
          <w:lang w:val="en-US"/>
        </w:rPr>
        <w:t xml:space="preserve"> server:</w:t>
      </w:r>
    </w:p>
    <w:p w14:paraId="796B5620" w14:textId="77777777" w:rsidR="005C310B" w:rsidRPr="00B02A0B" w:rsidRDefault="005C310B" w:rsidP="005C310B">
      <w:pPr>
        <w:pStyle w:val="B1"/>
      </w:pPr>
      <w:r w:rsidRPr="00B02A0B">
        <w:t>1)</w:t>
      </w:r>
      <w:r w:rsidRPr="00B02A0B">
        <w:tab/>
        <w:t>shall identify the served functional alias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w:t>
      </w:r>
      <w:proofErr w:type="spellStart"/>
      <w:r w:rsidRPr="00B02A0B">
        <w:t>MCData</w:t>
      </w:r>
      <w:proofErr w:type="spellEnd"/>
      <w:r w:rsidRPr="00B02A0B">
        <w:t xml:space="preserve">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w:t>
      </w:r>
      <w:proofErr w:type="spellStart"/>
      <w:r w:rsidRPr="00B02A0B">
        <w:t>MCData</w:t>
      </w:r>
      <w:proofErr w:type="spellEnd"/>
      <w:r w:rsidRPr="00B02A0B">
        <w:t xml:space="preserve">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 xml:space="preserve">if handled </w:t>
      </w:r>
      <w:proofErr w:type="spellStart"/>
      <w:r w:rsidRPr="00B02A0B">
        <w:t>MCData</w:t>
      </w:r>
      <w:proofErr w:type="spellEnd"/>
      <w:r w:rsidRPr="00B02A0B">
        <w:t xml:space="preserve"> ID does not match with any of the entries in the &lt;</w:t>
      </w:r>
      <w:proofErr w:type="spellStart"/>
      <w:r w:rsidRPr="00B02A0B">
        <w:t>mcdata</w:t>
      </w:r>
      <w:proofErr w:type="spellEnd"/>
      <w:r w:rsidRPr="00B02A0B">
        <w:t xml:space="preserve">-user-list&gt; which contains the </w:t>
      </w:r>
      <w:proofErr w:type="spellStart"/>
      <w:r w:rsidRPr="00B02A0B">
        <w:t>MCData</w:t>
      </w:r>
      <w:proofErr w:type="spellEnd"/>
      <w:r w:rsidRPr="00B02A0B">
        <w:t xml:space="preserve"> IDs of </w:t>
      </w:r>
      <w:proofErr w:type="spellStart"/>
      <w:r w:rsidRPr="00B02A0B">
        <w:t>MCData</w:t>
      </w:r>
      <w:proofErr w:type="spellEnd"/>
      <w:r w:rsidRPr="00B02A0B">
        <w:t xml:space="preserve"> users which are allowed to activate the functional alias; or</w:t>
      </w:r>
    </w:p>
    <w:p w14:paraId="0C88993F" w14:textId="77777777" w:rsidR="005C310B" w:rsidRPr="00B02A0B" w:rsidRDefault="005C310B" w:rsidP="005C310B">
      <w:pPr>
        <w:pStyle w:val="B2"/>
      </w:pPr>
      <w:r w:rsidRPr="00B02A0B">
        <w:t>b)</w:t>
      </w:r>
      <w:r w:rsidRPr="00B02A0B">
        <w:tab/>
        <w:t xml:space="preserve">if no local policy exists that authorizes the request by the handled </w:t>
      </w:r>
      <w:proofErr w:type="spellStart"/>
      <w:r w:rsidRPr="00B02A0B">
        <w:t>MCData</w:t>
      </w:r>
      <w:proofErr w:type="spellEnd"/>
      <w:r w:rsidRPr="00B02A0B">
        <w:t xml:space="preserve">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 xml:space="preserve">if SIP PUBLISH request is for take over of a functional alias, the </w:t>
      </w:r>
      <w:proofErr w:type="spellStart"/>
      <w:r w:rsidRPr="00B02A0B">
        <w:t>MCData</w:t>
      </w:r>
      <w:proofErr w:type="spellEnd"/>
      <w:r w:rsidRPr="00B02A0B">
        <w:t xml:space="preserve"> server shall use the &lt;allow-takeover&gt; and &lt;allow-takeover-functional-alias-other-user&gt; elements to determine if take over is possible. If take over is not possible, the </w:t>
      </w:r>
      <w:proofErr w:type="spellStart"/>
      <w:r w:rsidRPr="00B02A0B">
        <w:t>MCData</w:t>
      </w:r>
      <w:proofErr w:type="spellEnd"/>
      <w:r w:rsidRPr="00B02A0B">
        <w:t xml:space="preserve">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xml:space="preserve">], IETF RFC 3903 [34]. In the SIP 200 (OK) response, the </w:t>
      </w:r>
      <w:proofErr w:type="spellStart"/>
      <w:r w:rsidRPr="00B02A0B">
        <w:t>MCData</w:t>
      </w:r>
      <w:proofErr w:type="spellEnd"/>
      <w:r w:rsidRPr="00B02A0B">
        <w:t xml:space="preserve">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 xml:space="preserve">if the handled </w:t>
      </w:r>
      <w:proofErr w:type="spellStart"/>
      <w:r w:rsidRPr="00B02A0B">
        <w:t>MCData</w:t>
      </w:r>
      <w:proofErr w:type="spellEnd"/>
      <w:r w:rsidRPr="00B02A0B">
        <w:t xml:space="preserve"> ID is different from the </w:t>
      </w:r>
      <w:proofErr w:type="spellStart"/>
      <w:r w:rsidRPr="00B02A0B">
        <w:t>MCData</w:t>
      </w:r>
      <w:proofErr w:type="spellEnd"/>
      <w:r w:rsidRPr="00B02A0B">
        <w:t xml:space="preserve"> ID in the "id" attribute of the &lt;tuple&gt; element of the &lt;presence&gt; root element of the application/</w:t>
      </w:r>
      <w:proofErr w:type="spellStart"/>
      <w:r w:rsidRPr="00B02A0B">
        <w:t>pidf+xml</w:t>
      </w:r>
      <w:proofErr w:type="spellEnd"/>
      <w:r w:rsidRPr="00B02A0B">
        <w:t xml:space="preserve">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 xml:space="preserve">shall remove the </w:t>
      </w:r>
      <w:proofErr w:type="spellStart"/>
      <w:r w:rsidRPr="00B02A0B">
        <w:t>MCData</w:t>
      </w:r>
      <w:proofErr w:type="spellEnd"/>
      <w:r w:rsidRPr="00B02A0B">
        <w:t xml:space="preserve"> user information entry such that:</w:t>
      </w:r>
    </w:p>
    <w:p w14:paraId="053389A7"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functional alias information entry; and</w:t>
      </w:r>
    </w:p>
    <w:p w14:paraId="25348717" w14:textId="77777777" w:rsidR="005C310B" w:rsidRPr="00B02A0B" w:rsidRDefault="005C310B" w:rsidP="005C310B">
      <w:pPr>
        <w:pStyle w:val="B3"/>
      </w:pPr>
      <w:r w:rsidRPr="00B02A0B">
        <w:t>ii)</w:t>
      </w:r>
      <w:r w:rsidRPr="00B02A0B">
        <w:tab/>
        <w:t xml:space="preserve">the </w:t>
      </w:r>
      <w:proofErr w:type="spellStart"/>
      <w:r w:rsidRPr="00B02A0B">
        <w:t>MCData</w:t>
      </w:r>
      <w:proofErr w:type="spellEnd"/>
      <w:r w:rsidRPr="00B02A0B">
        <w:t xml:space="preserve"> user information entry has the </w:t>
      </w:r>
      <w:proofErr w:type="spellStart"/>
      <w:r w:rsidRPr="00B02A0B">
        <w:t>MCData</w:t>
      </w:r>
      <w:proofErr w:type="spellEnd"/>
      <w:r w:rsidRPr="00B02A0B">
        <w:t xml:space="preserve"> ID set to the served </w:t>
      </w:r>
      <w:proofErr w:type="spellStart"/>
      <w:r w:rsidRPr="00B02A0B">
        <w:t>MCData</w:t>
      </w:r>
      <w:proofErr w:type="spellEnd"/>
      <w:r w:rsidRPr="00B02A0B">
        <w:t xml:space="preserve">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 xml:space="preserve">shall consider an </w:t>
      </w:r>
      <w:proofErr w:type="spellStart"/>
      <w:r w:rsidRPr="00B02A0B">
        <w:t>MCData</w:t>
      </w:r>
      <w:proofErr w:type="spellEnd"/>
      <w:r w:rsidRPr="00B02A0B">
        <w:t xml:space="preserve"> user information entry such that:</w:t>
      </w:r>
    </w:p>
    <w:p w14:paraId="78A0D4E3" w14:textId="77777777" w:rsidR="005C310B" w:rsidRPr="00B02A0B" w:rsidRDefault="005C310B" w:rsidP="005C310B">
      <w:pPr>
        <w:pStyle w:val="B3"/>
      </w:pPr>
      <w:proofErr w:type="spellStart"/>
      <w:r w:rsidRPr="00B02A0B">
        <w:t>i</w:t>
      </w:r>
      <w:proofErr w:type="spellEnd"/>
      <w:r w:rsidRPr="00B02A0B">
        <w:t>)</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functional alias information entry; and</w:t>
      </w:r>
    </w:p>
    <w:p w14:paraId="4D140BE3" w14:textId="77777777" w:rsidR="005C310B" w:rsidRPr="00B02A0B" w:rsidRDefault="005C310B" w:rsidP="005C310B">
      <w:pPr>
        <w:pStyle w:val="B3"/>
      </w:pPr>
      <w:r w:rsidRPr="00B02A0B">
        <w:t>ii)</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handled </w:t>
      </w:r>
      <w:proofErr w:type="spellStart"/>
      <w:r w:rsidRPr="00B02A0B">
        <w:t>MCData</w:t>
      </w:r>
      <w:proofErr w:type="spellEnd"/>
      <w:r w:rsidRPr="00B02A0B">
        <w:t xml:space="preserve"> ID;</w:t>
      </w:r>
    </w:p>
    <w:p w14:paraId="1518F462" w14:textId="77777777" w:rsidR="005C310B" w:rsidRPr="00B02A0B" w:rsidRDefault="005C310B" w:rsidP="005C310B">
      <w:pPr>
        <w:pStyle w:val="B2"/>
      </w:pPr>
      <w:r w:rsidRPr="00B02A0B">
        <w:tab/>
        <w:t xml:space="preserve">as the served </w:t>
      </w:r>
      <w:proofErr w:type="spellStart"/>
      <w:r w:rsidRPr="00B02A0B">
        <w:t>MCData</w:t>
      </w:r>
      <w:proofErr w:type="spellEnd"/>
      <w:r w:rsidRPr="00B02A0B">
        <w:t xml:space="preserve"> user information entry;</w:t>
      </w:r>
    </w:p>
    <w:p w14:paraId="7964232C" w14:textId="77777777" w:rsidR="005C310B" w:rsidRPr="00B02A0B" w:rsidRDefault="005C310B" w:rsidP="005C310B">
      <w:pPr>
        <w:pStyle w:val="B2"/>
      </w:pPr>
      <w:r w:rsidRPr="00B02A0B">
        <w:t>b)</w:t>
      </w:r>
      <w:r w:rsidRPr="00B02A0B">
        <w:tab/>
        <w:t xml:space="preserve">if the </w:t>
      </w:r>
      <w:proofErr w:type="spellStart"/>
      <w:r w:rsidRPr="00B02A0B">
        <w:t>MCData</w:t>
      </w:r>
      <w:proofErr w:type="spellEnd"/>
      <w:r w:rsidRPr="00B02A0B">
        <w:t xml:space="preserve"> user information entry does not exist:</w:t>
      </w:r>
    </w:p>
    <w:p w14:paraId="11A64B72" w14:textId="77777777" w:rsidR="005C310B" w:rsidRPr="00B02A0B" w:rsidRDefault="005C310B" w:rsidP="005C310B">
      <w:pPr>
        <w:pStyle w:val="B3"/>
      </w:pPr>
      <w:proofErr w:type="spellStart"/>
      <w:r w:rsidRPr="00B02A0B">
        <w:t>i</w:t>
      </w:r>
      <w:proofErr w:type="spellEnd"/>
      <w:r w:rsidRPr="00B02A0B">
        <w:t>)</w:t>
      </w:r>
      <w:r w:rsidRPr="00B02A0B">
        <w:tab/>
        <w:t xml:space="preserve">shall insert an </w:t>
      </w:r>
      <w:proofErr w:type="spellStart"/>
      <w:r w:rsidRPr="00B02A0B">
        <w:t>MCData</w:t>
      </w:r>
      <w:proofErr w:type="spellEnd"/>
      <w:r w:rsidRPr="00B02A0B">
        <w:t xml:space="preserve"> user information entry with the </w:t>
      </w:r>
      <w:proofErr w:type="spellStart"/>
      <w:r w:rsidRPr="00B02A0B">
        <w:t>MCData</w:t>
      </w:r>
      <w:proofErr w:type="spellEnd"/>
      <w:r w:rsidRPr="00B02A0B">
        <w:t xml:space="preserve"> ID set to the handled </w:t>
      </w:r>
      <w:proofErr w:type="spellStart"/>
      <w:r w:rsidRPr="00B02A0B">
        <w:t>MCData</w:t>
      </w:r>
      <w:proofErr w:type="spellEnd"/>
      <w:r w:rsidRPr="00B02A0B">
        <w:t xml:space="preserve"> ID into the list of the </w:t>
      </w:r>
      <w:proofErr w:type="spellStart"/>
      <w:r w:rsidRPr="00B02A0B">
        <w:t>MCData</w:t>
      </w:r>
      <w:proofErr w:type="spellEnd"/>
      <w:r w:rsidRPr="00B02A0B">
        <w:t xml:space="preserve">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 xml:space="preserve">shall consider the inserted </w:t>
      </w:r>
      <w:proofErr w:type="spellStart"/>
      <w:r w:rsidRPr="00B02A0B">
        <w:t>MCData</w:t>
      </w:r>
      <w:proofErr w:type="spellEnd"/>
      <w:r w:rsidRPr="00B02A0B">
        <w:t xml:space="preserve"> user information entry as the served </w:t>
      </w:r>
      <w:proofErr w:type="spellStart"/>
      <w:r w:rsidRPr="00B02A0B">
        <w:t>MCData</w:t>
      </w:r>
      <w:proofErr w:type="spellEnd"/>
      <w:r w:rsidRPr="00B02A0B">
        <w:t xml:space="preserve"> user information entry; and</w:t>
      </w:r>
    </w:p>
    <w:p w14:paraId="74F15AE5" w14:textId="77777777" w:rsidR="005C310B" w:rsidRPr="00B02A0B" w:rsidRDefault="005C310B" w:rsidP="005C310B">
      <w:pPr>
        <w:pStyle w:val="B2"/>
      </w:pPr>
      <w:r w:rsidRPr="00B02A0B">
        <w:t>c)</w:t>
      </w:r>
      <w:r w:rsidRPr="00B02A0B">
        <w:tab/>
        <w:t xml:space="preserve">shall set the expiration time in the served </w:t>
      </w:r>
      <w:proofErr w:type="spellStart"/>
      <w:r w:rsidRPr="00B02A0B">
        <w:t>MCData</w:t>
      </w:r>
      <w:proofErr w:type="spellEnd"/>
      <w:r w:rsidRPr="00B02A0B">
        <w:t xml:space="preserve">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40" w:name="_Toc20155849"/>
      <w:bookmarkStart w:id="7541" w:name="_Toc27501005"/>
      <w:bookmarkStart w:id="7542" w:name="_Toc36049131"/>
      <w:bookmarkStart w:id="7543" w:name="_Toc44602943"/>
      <w:bookmarkStart w:id="7544" w:name="_Toc45198120"/>
      <w:bookmarkStart w:id="7545" w:name="_Toc45696153"/>
      <w:bookmarkStart w:id="7546" w:name="_Toc51851609"/>
      <w:bookmarkStart w:id="7547" w:name="_Toc92225255"/>
      <w:bookmarkStart w:id="7548" w:name="_Toc131379095"/>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40"/>
      <w:bookmarkEnd w:id="7541"/>
      <w:bookmarkEnd w:id="7542"/>
      <w:bookmarkEnd w:id="7543"/>
      <w:bookmarkEnd w:id="7544"/>
      <w:bookmarkEnd w:id="7545"/>
      <w:bookmarkEnd w:id="7546"/>
      <w:bookmarkEnd w:id="7547"/>
      <w:bookmarkEnd w:id="7548"/>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w:t>
      </w:r>
      <w:proofErr w:type="spellStart"/>
      <w:r w:rsidRPr="00B02A0B">
        <w:t>MCData</w:t>
      </w:r>
      <w:proofErr w:type="spellEnd"/>
      <w:r w:rsidRPr="00B02A0B">
        <w:t xml:space="preserve"> users served by the same </w:t>
      </w:r>
      <w:proofErr w:type="spellStart"/>
      <w:r w:rsidRPr="00B02A0B">
        <w:t>MCData</w:t>
      </w:r>
      <w:proofErr w:type="spellEnd"/>
      <w:r w:rsidRPr="00B02A0B">
        <w:t xml:space="preserve">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w:t>
      </w:r>
      <w:proofErr w:type="spellStart"/>
      <w:r w:rsidRPr="00B02A0B">
        <w:t>MCData</w:t>
      </w:r>
      <w:proofErr w:type="spellEnd"/>
      <w:r w:rsidRPr="00B02A0B">
        <w:t xml:space="preserve">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the SIP SUBSCRIBE request contains an application/</w:t>
      </w:r>
      <w:proofErr w:type="spellStart"/>
      <w:r w:rsidRPr="00B02A0B">
        <w:t>simple-filter+xml</w:t>
      </w:r>
      <w:proofErr w:type="spellEnd"/>
      <w:r w:rsidRPr="00B02A0B">
        <w:t xml:space="preserve"> MIME body indicating per-user restrictions of presence event package notification information according to clause 22.3.2 indicating the same </w:t>
      </w:r>
      <w:proofErr w:type="spellStart"/>
      <w:r w:rsidRPr="00B02A0B">
        <w:t>MCData</w:t>
      </w:r>
      <w:proofErr w:type="spellEnd"/>
      <w:r w:rsidRPr="00B02A0B">
        <w:t xml:space="preserve"> ID as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 xml:space="preserve">then the </w:t>
      </w:r>
      <w:proofErr w:type="spellStart"/>
      <w:r w:rsidRPr="00B02A0B">
        <w:rPr>
          <w:lang w:val="en-US"/>
        </w:rPr>
        <w:t>MCData</w:t>
      </w:r>
      <w:proofErr w:type="spellEnd"/>
      <w:r w:rsidRPr="00B02A0B">
        <w:rPr>
          <w:lang w:val="en-US"/>
        </w:rPr>
        <w:t xml:space="preserve"> server:</w:t>
      </w:r>
    </w:p>
    <w:p w14:paraId="23343D66" w14:textId="77777777" w:rsidR="005C310B" w:rsidRPr="00B02A0B" w:rsidRDefault="005C310B" w:rsidP="005C310B">
      <w:pPr>
        <w:pStyle w:val="B1"/>
      </w:pPr>
      <w:r w:rsidRPr="00B02A0B">
        <w:t>1)</w:t>
      </w:r>
      <w:r w:rsidRPr="00B02A0B">
        <w:tab/>
        <w:t>shall identify the served functional alias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w:t>
      </w:r>
      <w:proofErr w:type="spellStart"/>
      <w:r w:rsidRPr="00B02A0B">
        <w:t>MCData</w:t>
      </w:r>
      <w:proofErr w:type="spellEnd"/>
      <w:r w:rsidRPr="00B02A0B">
        <w:t xml:space="preserve">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w:t>
      </w:r>
      <w:proofErr w:type="spellStart"/>
      <w:r w:rsidRPr="00B02A0B">
        <w:t>MCData</w:t>
      </w:r>
      <w:proofErr w:type="spellEnd"/>
      <w:r w:rsidRPr="00B02A0B">
        <w:t xml:space="preserve">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 xml:space="preserve">if the handled </w:t>
      </w:r>
      <w:proofErr w:type="spellStart"/>
      <w:r w:rsidRPr="00B02A0B">
        <w:t>MCData</w:t>
      </w:r>
      <w:proofErr w:type="spellEnd"/>
      <w:r w:rsidRPr="00B02A0B">
        <w:t xml:space="preserve">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 xml:space="preserve">For the duration of the subscription, the </w:t>
      </w:r>
      <w:proofErr w:type="spellStart"/>
      <w:r w:rsidRPr="00B02A0B">
        <w:t>MCData</w:t>
      </w:r>
      <w:proofErr w:type="spellEnd"/>
      <w:r w:rsidRPr="00B02A0B">
        <w:t xml:space="preserve"> server shall notify subscriber about changes of the information of the served </w:t>
      </w:r>
      <w:proofErr w:type="spellStart"/>
      <w:r w:rsidRPr="00B02A0B">
        <w:t>MCData</w:t>
      </w:r>
      <w:proofErr w:type="spellEnd"/>
      <w:r w:rsidRPr="00B02A0B">
        <w:t xml:space="preserve">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49" w:name="_Toc20155850"/>
      <w:bookmarkStart w:id="7550" w:name="_Toc27501006"/>
      <w:bookmarkStart w:id="7551" w:name="_Toc36049132"/>
      <w:bookmarkStart w:id="7552" w:name="_Toc44602944"/>
      <w:bookmarkStart w:id="7553" w:name="_Toc45198121"/>
      <w:bookmarkStart w:id="7554" w:name="_Toc45696154"/>
      <w:bookmarkStart w:id="7555" w:name="_Toc51851610"/>
      <w:bookmarkStart w:id="7556" w:name="_Toc92225256"/>
      <w:bookmarkStart w:id="7557" w:name="_Toc131379096"/>
      <w:r w:rsidRPr="00B02A0B">
        <w:rPr>
          <w:rFonts w:eastAsia="Malgun Gothic"/>
        </w:rPr>
        <w:t>22</w:t>
      </w:r>
      <w:r w:rsidRPr="00B02A0B">
        <w:t>.2.2.3.</w:t>
      </w:r>
      <w:r w:rsidRPr="00B02A0B">
        <w:rPr>
          <w:lang w:val="en-US"/>
        </w:rPr>
        <w:t>5</w:t>
      </w:r>
      <w:r w:rsidRPr="00B02A0B">
        <w:tab/>
        <w:t>Sending notification of change of functional alias status procedure</w:t>
      </w:r>
      <w:bookmarkEnd w:id="7549"/>
      <w:bookmarkEnd w:id="7550"/>
      <w:bookmarkEnd w:id="7551"/>
      <w:bookmarkEnd w:id="7552"/>
      <w:bookmarkEnd w:id="7553"/>
      <w:bookmarkEnd w:id="7554"/>
      <w:bookmarkEnd w:id="7555"/>
      <w:bookmarkEnd w:id="7556"/>
      <w:bookmarkEnd w:id="7557"/>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w:t>
      </w:r>
      <w:proofErr w:type="spellStart"/>
      <w:r w:rsidRPr="00B02A0B">
        <w:rPr>
          <w:lang w:val="en-US"/>
        </w:rPr>
        <w:t>MCData</w:t>
      </w:r>
      <w:proofErr w:type="spellEnd"/>
      <w:r w:rsidRPr="00B02A0B">
        <w:rPr>
          <w:lang w:val="en-US"/>
        </w:rPr>
        <w:t xml:space="preserve"> ID </w:t>
      </w:r>
      <w:r w:rsidRPr="00B02A0B">
        <w:t xml:space="preserve">about changes of the functional alias status of the served functional alias ID, the </w:t>
      </w:r>
      <w:proofErr w:type="spellStart"/>
      <w:r w:rsidRPr="00B02A0B">
        <w:t>MCData</w:t>
      </w:r>
      <w:proofErr w:type="spellEnd"/>
      <w:r w:rsidRPr="00B02A0B">
        <w:t xml:space="preserve">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 xml:space="preserve">shall consider an </w:t>
      </w:r>
      <w:proofErr w:type="spellStart"/>
      <w:r w:rsidRPr="00B02A0B">
        <w:t>MCData</w:t>
      </w:r>
      <w:proofErr w:type="spellEnd"/>
      <w:r w:rsidRPr="00B02A0B">
        <w:t xml:space="preserve"> user information entry such:</w:t>
      </w:r>
    </w:p>
    <w:p w14:paraId="2C39779D" w14:textId="77777777" w:rsidR="005C310B" w:rsidRPr="00B02A0B" w:rsidRDefault="005C310B" w:rsidP="005C310B">
      <w:pPr>
        <w:pStyle w:val="B2"/>
      </w:pPr>
      <w:r w:rsidRPr="00B02A0B">
        <w:lastRenderedPageBreak/>
        <w:t>a)</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functional alias information entry; and</w:t>
      </w:r>
    </w:p>
    <w:p w14:paraId="33AE96EE"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handled </w:t>
      </w:r>
      <w:proofErr w:type="spellStart"/>
      <w:r w:rsidRPr="00B02A0B">
        <w:t>MCData</w:t>
      </w:r>
      <w:proofErr w:type="spellEnd"/>
      <w:r w:rsidRPr="00B02A0B">
        <w:t xml:space="preserve"> ID;</w:t>
      </w:r>
    </w:p>
    <w:p w14:paraId="4BE0FA95" w14:textId="77777777" w:rsidR="005C310B" w:rsidRPr="00B02A0B" w:rsidRDefault="005C310B" w:rsidP="005C310B">
      <w:pPr>
        <w:pStyle w:val="B1"/>
      </w:pPr>
      <w:r w:rsidRPr="00B02A0B">
        <w:tab/>
        <w:t xml:space="preserve">as the served </w:t>
      </w:r>
      <w:proofErr w:type="spellStart"/>
      <w:r w:rsidRPr="00B02A0B">
        <w:t>MCData</w:t>
      </w:r>
      <w:proofErr w:type="spellEnd"/>
      <w:r w:rsidRPr="00B02A0B">
        <w:t xml:space="preserve"> user information entry;</w:t>
      </w:r>
    </w:p>
    <w:p w14:paraId="10FA02F8" w14:textId="77777777" w:rsidR="005C310B" w:rsidRPr="00B02A0B" w:rsidRDefault="005C310B" w:rsidP="005C310B">
      <w:pPr>
        <w:pStyle w:val="B1"/>
        <w:rPr>
          <w:lang w:val="en-US"/>
        </w:rPr>
      </w:pPr>
      <w:r w:rsidRPr="00B02A0B">
        <w:t>3)</w:t>
      </w:r>
      <w:r w:rsidRPr="00B02A0B">
        <w:tab/>
        <w:t>shall generate an application/</w:t>
      </w:r>
      <w:proofErr w:type="spellStart"/>
      <w:r w:rsidRPr="00B02A0B">
        <w:t>pidf+xml</w:t>
      </w:r>
      <w:proofErr w:type="spellEnd"/>
      <w:r w:rsidRPr="00B02A0B">
        <w:t xml:space="preserve">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w:t>
      </w:r>
      <w:proofErr w:type="spellStart"/>
      <w:r w:rsidRPr="00B02A0B">
        <w:t>MCData</w:t>
      </w:r>
      <w:proofErr w:type="spellEnd"/>
      <w:r w:rsidRPr="00B02A0B">
        <w:t xml:space="preserve">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server shall include the "expires" attribute in the &lt;</w:t>
      </w:r>
      <w:proofErr w:type="spellStart"/>
      <w:r w:rsidRPr="00B02A0B">
        <w:t>functionalAlias</w:t>
      </w:r>
      <w:proofErr w:type="spellEnd"/>
      <w:r w:rsidRPr="00B02A0B">
        <w:t>&gt; element; and</w:t>
      </w:r>
    </w:p>
    <w:p w14:paraId="49212A38" w14:textId="77777777" w:rsidR="005C310B" w:rsidRPr="00B02A0B" w:rsidRDefault="005C310B" w:rsidP="005C310B">
      <w:pPr>
        <w:pStyle w:val="B2"/>
      </w:pPr>
      <w:r w:rsidRPr="00B02A0B">
        <w:rPr>
          <w:lang w:val="en-US"/>
        </w:rPr>
        <w:t>b)</w:t>
      </w:r>
      <w:r w:rsidRPr="00B02A0B">
        <w:rPr>
          <w:lang w:val="en-US"/>
        </w:rPr>
        <w:tab/>
      </w:r>
      <w:proofErr w:type="spellStart"/>
      <w:r w:rsidRPr="00B02A0B">
        <w:rPr>
          <w:lang w:val="en-US"/>
        </w:rPr>
        <w:t>i</w:t>
      </w:r>
      <w:proofErr w:type="spellEnd"/>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w:t>
      </w:r>
      <w:proofErr w:type="spellStart"/>
      <w:r w:rsidRPr="00B02A0B">
        <w:t>MCData</w:t>
      </w:r>
      <w:proofErr w:type="spellEnd"/>
      <w:r w:rsidRPr="00B02A0B">
        <w:t xml:space="preserve"> server shall set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w:t>
      </w:r>
      <w:proofErr w:type="spellStart"/>
      <w:r w:rsidRPr="00B02A0B">
        <w:t>MCData</w:t>
      </w:r>
      <w:proofErr w:type="spellEnd"/>
      <w:r w:rsidRPr="00B02A0B">
        <w:t xml:space="preserve"> server shall include the generated application/</w:t>
      </w:r>
      <w:proofErr w:type="spellStart"/>
      <w:r w:rsidRPr="00B02A0B">
        <w:t>pidf+xml</w:t>
      </w:r>
      <w:proofErr w:type="spellEnd"/>
      <w:r w:rsidRPr="00B02A0B">
        <w:t xml:space="preserve">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58" w:name="_Toc27501007"/>
      <w:bookmarkStart w:id="7559" w:name="_Toc36049133"/>
      <w:bookmarkStart w:id="7560" w:name="_Toc44602945"/>
      <w:bookmarkStart w:id="7561" w:name="_Toc45198122"/>
      <w:bookmarkStart w:id="7562" w:name="_Toc45696155"/>
      <w:bookmarkStart w:id="7563" w:name="_Toc51851611"/>
      <w:bookmarkStart w:id="7564" w:name="_Toc92225257"/>
      <w:bookmarkStart w:id="7565" w:name="_Toc131379097"/>
      <w:r w:rsidRPr="00B02A0B">
        <w:rPr>
          <w:rFonts w:eastAsia="Malgun Gothic"/>
        </w:rPr>
        <w:t>22</w:t>
      </w:r>
      <w:r w:rsidRPr="00B02A0B">
        <w:rPr>
          <w:lang w:val="en-US"/>
        </w:rPr>
        <w:t>.2.2.3.6</w:t>
      </w:r>
      <w:r w:rsidRPr="00B02A0B">
        <w:rPr>
          <w:lang w:val="en-US"/>
        </w:rPr>
        <w:tab/>
        <w:t>Functional alias status automatic deactivation procedure</w:t>
      </w:r>
      <w:bookmarkEnd w:id="7558"/>
      <w:bookmarkEnd w:id="7559"/>
      <w:bookmarkEnd w:id="7560"/>
      <w:bookmarkEnd w:id="7561"/>
      <w:bookmarkEnd w:id="7562"/>
      <w:bookmarkEnd w:id="7563"/>
      <w:bookmarkEnd w:id="7564"/>
      <w:bookmarkEnd w:id="7565"/>
    </w:p>
    <w:p w14:paraId="6F5281DA" w14:textId="77777777" w:rsidR="005C310B" w:rsidRPr="00B02A0B" w:rsidRDefault="005C310B" w:rsidP="005C310B">
      <w:pPr>
        <w:rPr>
          <w:lang w:eastAsia="ko-KR"/>
        </w:rPr>
      </w:pPr>
      <w:r w:rsidRPr="00B02A0B">
        <w:rPr>
          <w:lang w:eastAsia="ko-KR"/>
        </w:rPr>
        <w:t xml:space="preserve">In order </w:t>
      </w:r>
      <w:r w:rsidRPr="00B02A0B">
        <w:t xml:space="preserve">to deactivate a functional alias associated with a target </w:t>
      </w:r>
      <w:proofErr w:type="spellStart"/>
      <w:r w:rsidRPr="00B02A0B">
        <w:t>MCData</w:t>
      </w:r>
      <w:proofErr w:type="spellEnd"/>
      <w:r w:rsidRPr="00B02A0B">
        <w:t xml:space="preserve">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 xml:space="preserve">externally triggered by an </w:t>
      </w:r>
      <w:proofErr w:type="spellStart"/>
      <w:r w:rsidRPr="00B02A0B">
        <w:t>MCData</w:t>
      </w:r>
      <w:proofErr w:type="spellEnd"/>
      <w:r w:rsidRPr="00B02A0B">
        <w:t xml:space="preserve">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w:t>
      </w:r>
      <w:proofErr w:type="spellStart"/>
      <w:r w:rsidRPr="00B02A0B">
        <w:t>MCData</w:t>
      </w:r>
      <w:proofErr w:type="spellEnd"/>
      <w:r w:rsidRPr="00B02A0B">
        <w:t xml:space="preserve"> function owning the </w:t>
      </w:r>
      <w:r w:rsidRPr="00B02A0B">
        <w:rPr>
          <w:lang w:val="en-US"/>
        </w:rPr>
        <w:t>f</w:t>
      </w:r>
      <w:proofErr w:type="spellStart"/>
      <w:r w:rsidRPr="00B02A0B">
        <w:t>unctional</w:t>
      </w:r>
      <w:proofErr w:type="spellEnd"/>
      <w:r w:rsidRPr="00B02A0B">
        <w:t xml:space="preserve"> alias as a result of an internal trigger like the expiration of the functional alias association;</w:t>
      </w:r>
    </w:p>
    <w:p w14:paraId="7F2547EF" w14:textId="77777777" w:rsidR="00B02A0B" w:rsidRPr="00B02A0B" w:rsidRDefault="005C310B" w:rsidP="005C310B">
      <w:pPr>
        <w:rPr>
          <w:lang w:eastAsia="ko-KR"/>
        </w:rPr>
      </w:pPr>
      <w:r w:rsidRPr="00B02A0B">
        <w:t xml:space="preserve">the </w:t>
      </w:r>
      <w:proofErr w:type="spellStart"/>
      <w:r w:rsidRPr="00B02A0B">
        <w:t>MCData</w:t>
      </w:r>
      <w:proofErr w:type="spellEnd"/>
      <w:r w:rsidRPr="00B02A0B">
        <w:t xml:space="preserve">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remove the </w:t>
      </w:r>
      <w:proofErr w:type="spellStart"/>
      <w:r w:rsidRPr="00B02A0B">
        <w:rPr>
          <w:lang w:eastAsia="ko-KR"/>
        </w:rPr>
        <w:t>MCData</w:t>
      </w:r>
      <w:proofErr w:type="spellEnd"/>
      <w:r w:rsidRPr="00B02A0B">
        <w:rPr>
          <w:lang w:eastAsia="ko-KR"/>
        </w:rPr>
        <w:t xml:space="preserve"> user information entry such that:</w:t>
      </w:r>
    </w:p>
    <w:p w14:paraId="162F1F59" w14:textId="77777777" w:rsidR="005C310B" w:rsidRPr="00B02A0B" w:rsidRDefault="005C310B" w:rsidP="005C310B">
      <w:pPr>
        <w:pStyle w:val="B2"/>
      </w:pPr>
      <w:r w:rsidRPr="00B02A0B">
        <w:t>a)</w:t>
      </w:r>
      <w:r w:rsidRPr="00B02A0B">
        <w:tab/>
        <w:t xml:space="preserve">the </w:t>
      </w:r>
      <w:proofErr w:type="spellStart"/>
      <w:r w:rsidRPr="00B02A0B">
        <w:t>MCData</w:t>
      </w:r>
      <w:proofErr w:type="spellEnd"/>
      <w:r w:rsidRPr="00B02A0B">
        <w:t xml:space="preserve"> user information entry is in the list of the </w:t>
      </w:r>
      <w:proofErr w:type="spellStart"/>
      <w:r w:rsidRPr="00B02A0B">
        <w:t>MCData</w:t>
      </w:r>
      <w:proofErr w:type="spellEnd"/>
      <w:r w:rsidRPr="00B02A0B">
        <w:t xml:space="preserve"> user information entries of the served functional alias information entry; and</w:t>
      </w:r>
    </w:p>
    <w:p w14:paraId="28D24D8F" w14:textId="77777777" w:rsidR="005C310B" w:rsidRPr="00B02A0B" w:rsidRDefault="005C310B" w:rsidP="005C310B">
      <w:pPr>
        <w:pStyle w:val="B2"/>
      </w:pPr>
      <w:r w:rsidRPr="00B02A0B">
        <w:t>b)</w:t>
      </w:r>
      <w:r w:rsidRPr="00B02A0B">
        <w:tab/>
        <w:t xml:space="preserve">the </w:t>
      </w:r>
      <w:proofErr w:type="spellStart"/>
      <w:r w:rsidRPr="00B02A0B">
        <w:t>MCData</w:t>
      </w:r>
      <w:proofErr w:type="spellEnd"/>
      <w:r w:rsidRPr="00B02A0B">
        <w:t xml:space="preserve"> user information entry has the </w:t>
      </w:r>
      <w:proofErr w:type="spellStart"/>
      <w:r w:rsidRPr="00B02A0B">
        <w:t>MCData</w:t>
      </w:r>
      <w:proofErr w:type="spellEnd"/>
      <w:r w:rsidRPr="00B02A0B">
        <w:t xml:space="preserve"> ID set to the target </w:t>
      </w:r>
      <w:proofErr w:type="spellStart"/>
      <w:r w:rsidRPr="00B02A0B">
        <w:t>MCData</w:t>
      </w:r>
      <w:proofErr w:type="spellEnd"/>
      <w:r w:rsidRPr="00B02A0B">
        <w:t xml:space="preserve">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66" w:name="_Toc27501008"/>
      <w:bookmarkStart w:id="7567" w:name="_Toc36049134"/>
      <w:bookmarkStart w:id="7568" w:name="_Toc44602946"/>
      <w:bookmarkStart w:id="7569" w:name="_Toc45198123"/>
      <w:bookmarkStart w:id="7570" w:name="_Toc45696156"/>
      <w:bookmarkStart w:id="7571" w:name="_Toc51851612"/>
      <w:bookmarkStart w:id="7572" w:name="_Toc92225258"/>
      <w:bookmarkStart w:id="7573" w:name="_Toc13137909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73"/>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proofErr w:type="spellStart"/>
      <w:r>
        <w:rPr>
          <w:lang w:val="en-US"/>
        </w:rPr>
        <w:t>MCData</w:t>
      </w:r>
      <w:proofErr w:type="spellEnd"/>
      <w:r>
        <w:rPr>
          <w:lang w:val="en-US"/>
        </w:rPr>
        <w:t xml:space="preserve">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proofErr w:type="spellStart"/>
      <w:r>
        <w:rPr>
          <w:lang w:val="en-US"/>
        </w:rPr>
        <w:t>MCData</w:t>
      </w:r>
      <w:proofErr w:type="spellEnd"/>
      <w:r>
        <w:rPr>
          <w:lang w:val="en-US"/>
        </w:rPr>
        <w:t xml:space="preserve">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proofErr w:type="spellStart"/>
      <w:r>
        <w:rPr>
          <w:lang w:val="en-US"/>
        </w:rPr>
        <w:t>MCData</w:t>
      </w:r>
      <w:proofErr w:type="spellEnd"/>
      <w:r>
        <w:rPr>
          <w:lang w:val="en-US"/>
        </w:rPr>
        <w:t xml:space="preserve">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proofErr w:type="spellStart"/>
      <w:r>
        <w:rPr>
          <w:lang w:val="en-US"/>
        </w:rPr>
        <w:t>MCData</w:t>
      </w:r>
      <w:proofErr w:type="spellEnd"/>
      <w:r>
        <w:rPr>
          <w:lang w:val="en-US"/>
        </w:rPr>
        <w:t xml:space="preserve">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74" w:name="_Toc45209899"/>
      <w:bookmarkStart w:id="7575" w:name="_Toc51860724"/>
      <w:bookmarkStart w:id="7576" w:name="_Toc92204391"/>
      <w:bookmarkStart w:id="7577" w:name="_Toc131379099"/>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74"/>
      <w:bookmarkEnd w:id="7575"/>
      <w:bookmarkEnd w:id="7576"/>
      <w:bookmarkEnd w:id="7577"/>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proofErr w:type="spellStart"/>
      <w:r>
        <w:rPr>
          <w:lang w:val="en-US"/>
        </w:rPr>
        <w:t>MCData</w:t>
      </w:r>
      <w:proofErr w:type="spellEnd"/>
      <w:r>
        <w:rPr>
          <w:lang w:val="en-US"/>
        </w:rPr>
        <w:t xml:space="preserve">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proofErr w:type="spellStart"/>
      <w:r>
        <w:rPr>
          <w:lang w:val="en-US"/>
        </w:rPr>
        <w:t>MCData</w:t>
      </w:r>
      <w:proofErr w:type="spellEnd"/>
      <w:r>
        <w:rPr>
          <w:lang w:val="en-US"/>
        </w:rPr>
        <w:t xml:space="preserve"> </w:t>
      </w:r>
      <w:r w:rsidRPr="00A32B1D">
        <w:t>user information entry such</w:t>
      </w:r>
      <w:r>
        <w:t xml:space="preserve"> that </w:t>
      </w:r>
      <w:r w:rsidRPr="00A32B1D">
        <w:t xml:space="preserve">the </w:t>
      </w:r>
      <w:proofErr w:type="spellStart"/>
      <w:r>
        <w:rPr>
          <w:lang w:val="en-US"/>
        </w:rPr>
        <w:t>MCData</w:t>
      </w:r>
      <w:proofErr w:type="spellEnd"/>
      <w:r>
        <w:rPr>
          <w:lang w:val="en-US"/>
        </w:rPr>
        <w:t xml:space="preserve"> </w:t>
      </w:r>
      <w:r w:rsidRPr="00A32B1D">
        <w:rPr>
          <w:lang w:val="en-US"/>
        </w:rPr>
        <w:t xml:space="preserve">user information entry is in the list of </w:t>
      </w:r>
      <w:r w:rsidRPr="00A32B1D">
        <w:t xml:space="preserve">the </w:t>
      </w:r>
      <w:proofErr w:type="spellStart"/>
      <w:r>
        <w:rPr>
          <w:lang w:val="en-US"/>
        </w:rPr>
        <w:t>MCData</w:t>
      </w:r>
      <w:proofErr w:type="spellEnd"/>
      <w:r>
        <w:rPr>
          <w:lang w:val="en-US"/>
        </w:rPr>
        <w:t xml:space="preserve">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proofErr w:type="spellStart"/>
      <w:r>
        <w:rPr>
          <w:lang w:val="en-US"/>
        </w:rPr>
        <w:t>MCData</w:t>
      </w:r>
      <w:proofErr w:type="spellEnd"/>
      <w:r>
        <w:rPr>
          <w:lang w:val="en-US"/>
        </w:rPr>
        <w:t xml:space="preserve">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proofErr w:type="spellStart"/>
      <w:r>
        <w:rPr>
          <w:lang w:val="en-US"/>
        </w:rPr>
        <w:t>MCData</w:t>
      </w:r>
      <w:proofErr w:type="spellEnd"/>
      <w:r>
        <w:rPr>
          <w:lang w:val="en-US"/>
        </w:rPr>
        <w:t xml:space="preserve">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proofErr w:type="spellStart"/>
      <w:r>
        <w:rPr>
          <w:lang w:val="en-US"/>
        </w:rPr>
        <w:t>MCData</w:t>
      </w:r>
      <w:proofErr w:type="spellEnd"/>
      <w:r>
        <w:rPr>
          <w:lang w:val="en-US"/>
        </w:rPr>
        <w:t xml:space="preserve">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78" w:name="_Toc131379100"/>
      <w:r w:rsidRPr="00B02A0B">
        <w:t>22.3</w:t>
      </w:r>
      <w:r w:rsidRPr="00B02A0B">
        <w:tab/>
        <w:t>Coding</w:t>
      </w:r>
      <w:bookmarkEnd w:id="7566"/>
      <w:bookmarkEnd w:id="7567"/>
      <w:bookmarkEnd w:id="7568"/>
      <w:bookmarkEnd w:id="7569"/>
      <w:bookmarkEnd w:id="7570"/>
      <w:bookmarkEnd w:id="7571"/>
      <w:bookmarkEnd w:id="7572"/>
      <w:bookmarkEnd w:id="7578"/>
    </w:p>
    <w:p w14:paraId="11E295AD" w14:textId="77777777" w:rsidR="005C310B" w:rsidRPr="00B02A0B" w:rsidRDefault="005C310B" w:rsidP="007D34FE">
      <w:pPr>
        <w:pStyle w:val="Heading3"/>
        <w:rPr>
          <w:rFonts w:eastAsia="SimSun"/>
          <w:lang w:val="en-US"/>
        </w:rPr>
      </w:pPr>
      <w:bookmarkStart w:id="7579" w:name="_Toc20155852"/>
      <w:bookmarkStart w:id="7580" w:name="_Toc27501009"/>
      <w:bookmarkStart w:id="7581" w:name="_Toc36049135"/>
      <w:bookmarkStart w:id="7582" w:name="_Toc44602947"/>
      <w:bookmarkStart w:id="7583" w:name="_Toc45198124"/>
      <w:bookmarkStart w:id="7584" w:name="_Toc45696157"/>
      <w:bookmarkStart w:id="7585" w:name="_Toc51851613"/>
      <w:bookmarkStart w:id="7586" w:name="_Toc92225259"/>
      <w:bookmarkStart w:id="7587" w:name="_Toc131379101"/>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w:t>
      </w:r>
      <w:proofErr w:type="spellStart"/>
      <w:r w:rsidRPr="00B02A0B">
        <w:rPr>
          <w:rFonts w:eastAsia="SimSun"/>
        </w:rPr>
        <w:t>pidf+xml</w:t>
      </w:r>
      <w:proofErr w:type="spellEnd"/>
      <w:r w:rsidRPr="00B02A0B">
        <w:rPr>
          <w:rFonts w:eastAsia="SimSun"/>
        </w:rPr>
        <w:t xml:space="preserve"> MIME type</w:t>
      </w:r>
      <w:bookmarkEnd w:id="7579"/>
      <w:bookmarkEnd w:id="7580"/>
      <w:bookmarkEnd w:id="7581"/>
      <w:bookmarkEnd w:id="7582"/>
      <w:bookmarkEnd w:id="7583"/>
      <w:bookmarkEnd w:id="7584"/>
      <w:bookmarkEnd w:id="7585"/>
      <w:bookmarkEnd w:id="7586"/>
      <w:bookmarkEnd w:id="7587"/>
    </w:p>
    <w:p w14:paraId="3C94B662" w14:textId="77777777" w:rsidR="005C310B" w:rsidRPr="00B02A0B" w:rsidRDefault="005C310B" w:rsidP="007D34FE">
      <w:pPr>
        <w:pStyle w:val="Heading4"/>
        <w:rPr>
          <w:lang w:val="en-US"/>
        </w:rPr>
      </w:pPr>
      <w:bookmarkStart w:id="7588" w:name="_Toc20155853"/>
      <w:bookmarkStart w:id="7589" w:name="_Toc27501010"/>
      <w:bookmarkStart w:id="7590" w:name="_Toc36049136"/>
      <w:bookmarkStart w:id="7591" w:name="_Toc44602948"/>
      <w:bookmarkStart w:id="7592" w:name="_Toc45198125"/>
      <w:bookmarkStart w:id="7593" w:name="_Toc45696158"/>
      <w:bookmarkStart w:id="7594" w:name="_Toc51851614"/>
      <w:bookmarkStart w:id="7595" w:name="_Toc92225260"/>
      <w:bookmarkStart w:id="7596" w:name="_Toc131379102"/>
      <w:r w:rsidRPr="00B02A0B">
        <w:rPr>
          <w:lang w:val="en-US"/>
        </w:rPr>
        <w:t>22</w:t>
      </w:r>
      <w:r w:rsidRPr="00B02A0B">
        <w:t>.3.1.1</w:t>
      </w:r>
      <w:r w:rsidRPr="00B02A0B">
        <w:tab/>
        <w:t>Introduction</w:t>
      </w:r>
      <w:bookmarkEnd w:id="7588"/>
      <w:bookmarkEnd w:id="7589"/>
      <w:bookmarkEnd w:id="7590"/>
      <w:bookmarkEnd w:id="7591"/>
      <w:bookmarkEnd w:id="7592"/>
      <w:bookmarkEnd w:id="7593"/>
      <w:bookmarkEnd w:id="7594"/>
      <w:bookmarkEnd w:id="7595"/>
      <w:bookmarkEnd w:id="7596"/>
    </w:p>
    <w:p w14:paraId="3025B1B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97" w:name="_Toc20155854"/>
      <w:bookmarkStart w:id="7598" w:name="_Toc27501011"/>
      <w:bookmarkStart w:id="7599" w:name="_Toc36049137"/>
      <w:bookmarkStart w:id="7600" w:name="_Toc44602949"/>
      <w:bookmarkStart w:id="7601" w:name="_Toc45198126"/>
      <w:bookmarkStart w:id="7602" w:name="_Toc45696159"/>
      <w:bookmarkStart w:id="7603" w:name="_Toc51851615"/>
      <w:bookmarkStart w:id="7604" w:name="_Toc92225261"/>
      <w:bookmarkStart w:id="7605" w:name="_Toc131379103"/>
      <w:r w:rsidRPr="00B02A0B">
        <w:rPr>
          <w:lang w:val="en-US"/>
        </w:rPr>
        <w:t>22</w:t>
      </w:r>
      <w:r w:rsidRPr="00B02A0B">
        <w:t>.3.1.2</w:t>
      </w:r>
      <w:r w:rsidRPr="00B02A0B">
        <w:tab/>
        <w:t>Syntax</w:t>
      </w:r>
      <w:bookmarkEnd w:id="7597"/>
      <w:bookmarkEnd w:id="7598"/>
      <w:bookmarkEnd w:id="7599"/>
      <w:bookmarkEnd w:id="7600"/>
      <w:bookmarkEnd w:id="7601"/>
      <w:bookmarkEnd w:id="7602"/>
      <w:bookmarkEnd w:id="7603"/>
      <w:bookmarkEnd w:id="7604"/>
      <w:bookmarkEnd w:id="7605"/>
    </w:p>
    <w:p w14:paraId="6023BA81"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 xml:space="preserve">contains an "entity" attribute of the &lt;presence&gt;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w:t>
      </w:r>
      <w:proofErr w:type="spellStart"/>
      <w:r w:rsidRPr="00B02A0B">
        <w:rPr>
          <w:lang w:val="en-US"/>
        </w:rPr>
        <w:t>functionalAlias</w:t>
      </w:r>
      <w:proofErr w:type="spellEnd"/>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w:t>
      </w:r>
      <w:proofErr w:type="spellStart"/>
      <w:r w:rsidRPr="00B02A0B">
        <w:t>MCData</w:t>
      </w:r>
      <w:proofErr w:type="spellEnd"/>
      <w:r w:rsidRPr="00B02A0B">
        <w:t xml:space="preserve">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w:t>
      </w:r>
      <w:proofErr w:type="spellStart"/>
      <w:r w:rsidRPr="00B02A0B">
        <w:t>functionalAliasID</w:t>
      </w:r>
      <w:proofErr w:type="spellEnd"/>
      <w:r w:rsidRPr="00B02A0B">
        <w:t>" attribute of each &lt;</w:t>
      </w:r>
      <w:proofErr w:type="spellStart"/>
      <w:r w:rsidRPr="00B02A0B">
        <w:t>fucntionalAlias</w:t>
      </w:r>
      <w:proofErr w:type="spellEnd"/>
      <w:r w:rsidRPr="00B02A0B">
        <w:t xml:space="preserve">&gt; element set to the functional alias ID of the functional alias in which the </w:t>
      </w:r>
      <w:proofErr w:type="spellStart"/>
      <w:r w:rsidRPr="00B02A0B">
        <w:t>MCData</w:t>
      </w:r>
      <w:proofErr w:type="spellEnd"/>
      <w:r w:rsidRPr="00B02A0B">
        <w:t xml:space="preserve"> user is interested;;</w:t>
      </w:r>
    </w:p>
    <w:p w14:paraId="7D4EF7F7" w14:textId="77777777" w:rsidR="005C310B" w:rsidRPr="00B02A0B" w:rsidRDefault="005C310B" w:rsidP="005C310B">
      <w:pPr>
        <w:pStyle w:val="B1"/>
      </w:pPr>
      <w:r w:rsidRPr="00B02A0B">
        <w:t>9)</w:t>
      </w:r>
      <w:r w:rsidRPr="00B02A0B">
        <w:tab/>
        <w:t>can contain a "status" attribute of each &lt;</w:t>
      </w:r>
      <w:proofErr w:type="spellStart"/>
      <w:r w:rsidRPr="00B02A0B">
        <w:t>functionalAliasID</w:t>
      </w:r>
      <w:proofErr w:type="spellEnd"/>
      <w:r w:rsidRPr="00B02A0B">
        <w:t xml:space="preserve">&gt; element indicating the activation status of functional alias for the </w:t>
      </w:r>
      <w:proofErr w:type="spellStart"/>
      <w:r w:rsidRPr="00B02A0B">
        <w:t>MCData</w:t>
      </w:r>
      <w:proofErr w:type="spellEnd"/>
      <w:r w:rsidRPr="00B02A0B">
        <w:t xml:space="preserve"> user; and</w:t>
      </w:r>
    </w:p>
    <w:p w14:paraId="598BA9E0" w14:textId="77777777" w:rsidR="005C310B" w:rsidRPr="00B02A0B" w:rsidRDefault="005C310B" w:rsidP="005C310B">
      <w:pPr>
        <w:pStyle w:val="B1"/>
      </w:pPr>
      <w:r w:rsidRPr="00B02A0B">
        <w:t>10)</w:t>
      </w:r>
      <w:r w:rsidRPr="00B02A0B">
        <w:tab/>
        <w:t>can contain an "expires" attribute of each &lt;</w:t>
      </w:r>
      <w:proofErr w:type="spellStart"/>
      <w:r w:rsidRPr="00B02A0B">
        <w:t>functionalAlias</w:t>
      </w:r>
      <w:proofErr w:type="spellEnd"/>
      <w:r w:rsidRPr="00B02A0B">
        <w:t xml:space="preserve">&gt; element indicating expiration of activation of the functional alias for the </w:t>
      </w:r>
      <w:proofErr w:type="spellStart"/>
      <w:r w:rsidRPr="00B02A0B">
        <w:t>MCData</w:t>
      </w:r>
      <w:proofErr w:type="spellEnd"/>
      <w:r w:rsidRPr="00B02A0B">
        <w:t xml:space="preserve"> user.</w:t>
      </w:r>
    </w:p>
    <w:p w14:paraId="5E00ECF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 xml:space="preserve">contains an "id" attribute of the &lt;tuple&gt; element set to the </w:t>
      </w:r>
      <w:proofErr w:type="spellStart"/>
      <w:r w:rsidRPr="00B02A0B">
        <w:t>MCData</w:t>
      </w:r>
      <w:proofErr w:type="spellEnd"/>
      <w:r w:rsidRPr="00B02A0B">
        <w:t xml:space="preserve">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w:t>
      </w:r>
      <w:proofErr w:type="spellStart"/>
      <w:r w:rsidRPr="00B02A0B">
        <w:t>functionalAlias</w:t>
      </w:r>
      <w:proofErr w:type="spellEnd"/>
      <w:r w:rsidRPr="00B02A0B">
        <w:t xml:space="preserve">&gt; child element defined in the XML schema defined in table 22.3.1.2-1, of the &lt;status&gt; element, for each </w:t>
      </w:r>
      <w:proofErr w:type="spellStart"/>
      <w:r w:rsidRPr="00B02A0B">
        <w:t>MCData</w:t>
      </w:r>
      <w:proofErr w:type="spellEnd"/>
      <w:r w:rsidRPr="00B02A0B">
        <w:t xml:space="preserve">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proofErr w:type="spellStart"/>
      <w:r w:rsidRPr="00B02A0B">
        <w:rPr>
          <w:lang w:val="en-US"/>
        </w:rPr>
        <w:t>functionalAlias</w:t>
      </w:r>
      <w:proofErr w:type="spellEnd"/>
      <w:r w:rsidRPr="00B02A0B">
        <w:t>&gt; element</w:t>
      </w:r>
      <w:r w:rsidRPr="00B02A0B">
        <w:rPr>
          <w:lang w:val="en-US"/>
        </w:rPr>
        <w:t xml:space="preserve"> set to </w:t>
      </w:r>
      <w:r w:rsidRPr="00B02A0B">
        <w:t xml:space="preserve">the </w:t>
      </w:r>
      <w:proofErr w:type="spellStart"/>
      <w:r w:rsidRPr="00B02A0B">
        <w:rPr>
          <w:lang w:val="en-US"/>
        </w:rPr>
        <w:t>MCData</w:t>
      </w:r>
      <w:proofErr w:type="spellEnd"/>
      <w:r w:rsidRPr="00B02A0B">
        <w:rPr>
          <w:lang w:val="en-US"/>
        </w:rPr>
        <w:t xml:space="preserve">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w:t>
      </w:r>
      <w:proofErr w:type="spellStart"/>
      <w:r w:rsidRPr="00B02A0B">
        <w:t>functionalAlias</w:t>
      </w:r>
      <w:proofErr w:type="spellEnd"/>
      <w:r w:rsidRPr="00B02A0B">
        <w:t xml:space="preserve">&gt; element indicating expiration of activation of the functional alias for the </w:t>
      </w:r>
      <w:proofErr w:type="spellStart"/>
      <w:r w:rsidRPr="00B02A0B">
        <w:t>MCData</w:t>
      </w:r>
      <w:proofErr w:type="spellEnd"/>
      <w:r w:rsidRPr="00B02A0B">
        <w:t xml:space="preserve"> user.</w:t>
      </w:r>
    </w:p>
    <w:p w14:paraId="3E518308" w14:textId="77777777" w:rsidR="005C310B" w:rsidRPr="00B02A0B" w:rsidRDefault="005C310B" w:rsidP="005C310B">
      <w:pPr>
        <w:pStyle w:val="TH"/>
      </w:pPr>
      <w:r w:rsidRPr="00B02A0B">
        <w:t>Table 22.3.1.2-1: XML schema with elements and attributes extending the application/</w:t>
      </w:r>
      <w:proofErr w:type="spellStart"/>
      <w:r w:rsidRPr="00B02A0B">
        <w:t>pidf+xml</w:t>
      </w:r>
      <w:proofErr w:type="spellEnd"/>
      <w:r w:rsidRPr="00B02A0B">
        <w:t xml:space="preserve">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w:t>
      </w:r>
      <w:proofErr w:type="spellStart"/>
      <w:r w:rsidRPr="00B02A0B">
        <w:t>xs:schema</w:t>
      </w:r>
      <w:proofErr w:type="spellEnd"/>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proofErr w:type="spellStart"/>
      <w:r w:rsidRPr="00B02A0B">
        <w:rPr>
          <w:lang w:val="en-US"/>
        </w:rPr>
        <w:t>targetNamespace</w:t>
      </w:r>
      <w:proofErr w:type="spellEnd"/>
      <w:r w:rsidRPr="00B02A0B">
        <w:rPr>
          <w:lang w:val="en-US"/>
        </w:rPr>
        <w:t>="urn:3gpp:ns:mcdataPresInfoFA:1.0"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w:t>
      </w:r>
      <w:proofErr w:type="spellStart"/>
      <w:r w:rsidRPr="00B02A0B">
        <w:rPr>
          <w:lang w:val="en-US"/>
        </w:rPr>
        <w:t>xmlns:xs</w:t>
      </w:r>
      <w:proofErr w:type="spellEnd"/>
      <w:r w:rsidRPr="00B02A0B">
        <w:rPr>
          <w:lang w:val="en-US"/>
        </w:rPr>
        <w:t>="http://www.w3.org/2001/XMLSchema"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w:t>
      </w:r>
      <w:proofErr w:type="spellStart"/>
      <w:r w:rsidRPr="00B02A0B">
        <w:rPr>
          <w:lang w:val="en-US"/>
        </w:rPr>
        <w:t>elementFormDefault</w:t>
      </w:r>
      <w:proofErr w:type="spellEnd"/>
      <w:r w:rsidRPr="00B02A0B">
        <w:rPr>
          <w:lang w:val="en-US"/>
        </w:rPr>
        <w:t xml:space="preserve">="qualified" </w:t>
      </w:r>
      <w:proofErr w:type="spellStart"/>
      <w:r w:rsidRPr="00B02A0B">
        <w:rPr>
          <w:lang w:val="en-US"/>
        </w:rPr>
        <w:t>attributeFormDefault</w:t>
      </w:r>
      <w:proofErr w:type="spellEnd"/>
      <w:r w:rsidRPr="00B02A0B">
        <w:rPr>
          <w:lang w:val="en-US"/>
        </w:rPr>
        <w: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w:t>
      </w:r>
      <w:proofErr w:type="spellStart"/>
      <w:r w:rsidRPr="00B02A0B">
        <w:rPr>
          <w:lang w:val="en-US"/>
        </w:rPr>
        <w:t>MCData</w:t>
      </w:r>
      <w:proofErr w:type="spellEnd"/>
      <w:r w:rsidRPr="00B02A0B">
        <w:rPr>
          <w:lang w:val="en-US"/>
        </w:rPr>
        <w:t xml:space="preserve">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w:t>
      </w:r>
      <w:proofErr w:type="spellStart"/>
      <w:r w:rsidRPr="00B02A0B">
        <w:rPr>
          <w:lang w:val="en-US"/>
        </w:rPr>
        <w:t>functionalAlias</w:t>
      </w:r>
      <w:proofErr w:type="spellEnd"/>
      <w:r w:rsidRPr="00B02A0B">
        <w:rPr>
          <w:lang w:val="en-US"/>
        </w:rPr>
        <w:t>"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xs:complexType</w:t>
      </w:r>
      <w:proofErr w:type="spellEnd"/>
      <w:r w:rsidRPr="00B02A0B">
        <w:rPr>
          <w:lang w:val="en-US"/>
        </w:rPr>
        <w:t xml:space="preserve"> name="</w:t>
      </w:r>
      <w:proofErr w:type="spellStart"/>
      <w:r w:rsidRPr="00B02A0B">
        <w:rPr>
          <w:lang w:val="en-US"/>
        </w:rPr>
        <w:t>functionalAliasType</w:t>
      </w:r>
      <w:proofErr w:type="spellEnd"/>
      <w:r w:rsidRPr="00B02A0B">
        <w:rPr>
          <w:lang w:val="en-US"/>
        </w:rPr>
        <w:t>"&gt;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xs:sequence</w:t>
      </w:r>
      <w:proofErr w:type="spellEnd"/>
      <w:r w:rsidRPr="00B02A0B">
        <w:rPr>
          <w:lang w:val="en-US"/>
        </w:rPr>
        <w:t>&gt;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xs:any</w:t>
      </w:r>
      <w:proofErr w:type="spellEnd"/>
      <w:r w:rsidRPr="00B02A0B">
        <w:rPr>
          <w:lang w:val="en-US"/>
        </w:rPr>
        <w:t xml:space="preserve"> namespace="##any" </w:t>
      </w:r>
      <w:proofErr w:type="spellStart"/>
      <w:r w:rsidRPr="00B02A0B">
        <w:rPr>
          <w:lang w:val="en-US"/>
        </w:rPr>
        <w:t>processContents</w:t>
      </w:r>
      <w:proofErr w:type="spellEnd"/>
      <w:r w:rsidRPr="00B02A0B">
        <w:rPr>
          <w:lang w:val="en-US"/>
        </w:rPr>
        <w:t xml:space="preserve">="lax" minOccurs="0" </w:t>
      </w:r>
      <w:proofErr w:type="spellStart"/>
      <w:r w:rsidRPr="00B02A0B">
        <w:rPr>
          <w:lang w:val="en-US"/>
        </w:rPr>
        <w:t>maxOccurs</w:t>
      </w:r>
      <w:proofErr w:type="spellEnd"/>
      <w:r w:rsidRPr="00B02A0B">
        <w:rPr>
          <w:lang w:val="en-US"/>
        </w:rPr>
        <w:t>="unbounded"/&gt;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xs:sequence</w:t>
      </w:r>
      <w:proofErr w:type="spellEnd"/>
      <w:r w:rsidRPr="00B02A0B">
        <w:rPr>
          <w:lang w:val="en-US"/>
        </w:rPr>
        <w:t>&gt;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w:t>
      </w:r>
      <w:proofErr w:type="spellStart"/>
      <w:r w:rsidRPr="00B02A0B">
        <w:rPr>
          <w:lang w:val="en-US"/>
        </w:rPr>
        <w:t>functionalAliasID</w:t>
      </w:r>
      <w:proofErr w:type="spellEnd"/>
      <w:r w:rsidRPr="00B02A0B">
        <w:rPr>
          <w:lang w:val="en-US"/>
        </w:rPr>
        <w:t>" type="</w:t>
      </w:r>
      <w:proofErr w:type="spellStart"/>
      <w:r w:rsidRPr="00B02A0B">
        <w:rPr>
          <w:lang w:val="en-US"/>
        </w:rPr>
        <w:t>xs:anyURI</w:t>
      </w:r>
      <w:proofErr w:type="spellEnd"/>
      <w:r w:rsidRPr="00B02A0B">
        <w:rPr>
          <w:lang w:val="en-US"/>
        </w:rPr>
        <w:t>"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name="user" type="</w:t>
      </w:r>
      <w:proofErr w:type="spellStart"/>
      <w:r w:rsidRPr="00B02A0B">
        <w:rPr>
          <w:lang w:val="en-US"/>
        </w:rPr>
        <w:t>xs:anyURI</w:t>
      </w:r>
      <w:proofErr w:type="spellEnd"/>
      <w:r w:rsidRPr="00B02A0B">
        <w:rPr>
          <w:lang w:val="en-US"/>
        </w:rPr>
        <w:t>"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name="expires" type="</w:t>
      </w:r>
      <w:proofErr w:type="spellStart"/>
      <w:r w:rsidRPr="00B02A0B">
        <w:rPr>
          <w:lang w:val="en-US"/>
        </w:rPr>
        <w:t>xs:dateTime</w:t>
      </w:r>
      <w:proofErr w:type="spellEnd"/>
      <w:r w:rsidRPr="00B02A0B">
        <w:rPr>
          <w:lang w:val="en-US"/>
        </w:rPr>
        <w:t>"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xs:anyAttribute</w:t>
      </w:r>
      <w:proofErr w:type="spellEnd"/>
      <w:r w:rsidRPr="00B02A0B">
        <w:rPr>
          <w:lang w:val="en-US"/>
        </w:rPr>
        <w:t xml:space="preserve"> namespace="##any" </w:t>
      </w:r>
      <w:proofErr w:type="spellStart"/>
      <w:r w:rsidRPr="00B02A0B">
        <w:rPr>
          <w:lang w:val="en-US"/>
        </w:rPr>
        <w:t>processContents</w:t>
      </w:r>
      <w:proofErr w:type="spellEnd"/>
      <w:r w:rsidRPr="00B02A0B">
        <w:rPr>
          <w:lang w:val="en-US"/>
        </w:rPr>
        <w:t>="lax"/&gt;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xs:complexType</w:t>
      </w:r>
      <w:proofErr w:type="spellEnd"/>
      <w:r w:rsidRPr="00B02A0B">
        <w:rPr>
          <w:lang w:val="en-US"/>
        </w:rPr>
        <w:t>&gt;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xs:simpleType</w:t>
      </w:r>
      <w:proofErr w:type="spellEnd"/>
      <w:r w:rsidRPr="00B02A0B">
        <w:rPr>
          <w:lang w:val="en-US"/>
        </w:rPr>
        <w:t xml:space="preserve"> name="</w:t>
      </w:r>
      <w:proofErr w:type="spellStart"/>
      <w:r w:rsidRPr="00B02A0B">
        <w:rPr>
          <w:lang w:val="en-US"/>
        </w:rPr>
        <w:t>statusType</w:t>
      </w:r>
      <w:proofErr w:type="spellEnd"/>
      <w:r w:rsidRPr="00B02A0B">
        <w:rPr>
          <w:lang w:val="en-US"/>
        </w:rPr>
        <w:t>"&gt;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xs:restriction</w:t>
      </w:r>
      <w:proofErr w:type="spellEnd"/>
      <w:r w:rsidRPr="00B02A0B">
        <w:rPr>
          <w:lang w:val="en-US"/>
        </w:rPr>
        <w:t xml:space="preserve"> base="</w:t>
      </w:r>
      <w:proofErr w:type="spellStart"/>
      <w:r w:rsidRPr="00B02A0B">
        <w:rPr>
          <w:lang w:val="en-US"/>
        </w:rPr>
        <w:t>xs:string</w:t>
      </w:r>
      <w:proofErr w:type="spellEnd"/>
      <w:r w:rsidRPr="00B02A0B">
        <w:rPr>
          <w:lang w:val="en-US"/>
        </w:rPr>
        <w:t>"&gt;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xs:restriction</w:t>
      </w:r>
      <w:proofErr w:type="spellEnd"/>
      <w:r w:rsidRPr="00B02A0B">
        <w:rPr>
          <w:lang w:val="en-US"/>
        </w:rPr>
        <w:t>&gt;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xs:simpleType</w:t>
      </w:r>
      <w:proofErr w:type="spellEnd"/>
      <w:r w:rsidRPr="00B02A0B">
        <w:rPr>
          <w:lang w:val="en-US"/>
        </w:rPr>
        <w:t>&gt;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name="p-id-fa" type="</w:t>
      </w:r>
      <w:proofErr w:type="spellStart"/>
      <w:r w:rsidRPr="00B02A0B">
        <w:rPr>
          <w:lang w:val="en-US"/>
        </w:rPr>
        <w:t>xs:string</w:t>
      </w:r>
      <w:proofErr w:type="spellEnd"/>
      <w:r w:rsidRPr="00B02A0B">
        <w:rPr>
          <w:lang w:val="en-US"/>
        </w:rPr>
        <w:t>"/&gt;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name="take-over" type="</w:t>
      </w:r>
      <w:proofErr w:type="spellStart"/>
      <w:r w:rsidRPr="00B02A0B">
        <w:rPr>
          <w:lang w:val="en-US"/>
        </w:rPr>
        <w:t>xs:boolean</w:t>
      </w:r>
      <w:proofErr w:type="spellEnd"/>
      <w:r w:rsidRPr="00B02A0B">
        <w:rPr>
          <w:lang w:val="en-US"/>
        </w:rPr>
        <w:t>"/&gt;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w:t>
      </w:r>
      <w:proofErr w:type="spellStart"/>
      <w:r w:rsidRPr="00B02A0B">
        <w:rPr>
          <w:lang w:val="en-US"/>
        </w:rPr>
        <w:t>xs:schema</w:t>
      </w:r>
      <w:proofErr w:type="spellEnd"/>
      <w:r w:rsidRPr="00B02A0B">
        <w:rPr>
          <w:lang w:val="en-US"/>
        </w:rPr>
        <w:t>&gt;</w:t>
      </w:r>
    </w:p>
    <w:p w14:paraId="104AB9F5" w14:textId="77777777" w:rsidR="005C310B" w:rsidRPr="00B02A0B" w:rsidRDefault="005C310B" w:rsidP="005C310B">
      <w:r w:rsidRPr="00B02A0B">
        <w:br/>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proofErr w:type="spellStart"/>
            <w:r w:rsidRPr="00B02A0B">
              <w:t>mcdataPI</w:t>
            </w:r>
            <w:proofErr w:type="spellEnd"/>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The "</w:t>
            </w:r>
            <w:proofErr w:type="spellStart"/>
            <w:r w:rsidRPr="00B02A0B">
              <w:t>urn:ietf:params:xml:ns:pidf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606" w:name="_Toc20155855"/>
      <w:bookmarkStart w:id="7607" w:name="_Toc27501012"/>
      <w:bookmarkStart w:id="7608" w:name="_Toc36049138"/>
      <w:bookmarkStart w:id="7609" w:name="_Toc44602950"/>
      <w:bookmarkStart w:id="7610" w:name="_Toc45198127"/>
      <w:bookmarkStart w:id="7611" w:name="_Toc45696160"/>
      <w:bookmarkStart w:id="7612" w:name="_Toc51851616"/>
      <w:bookmarkStart w:id="7613" w:name="_Toc92225262"/>
      <w:bookmarkStart w:id="7614" w:name="_Toc131379104"/>
      <w:r w:rsidRPr="00B02A0B">
        <w:t>22.3.2</w:t>
      </w:r>
      <w:r w:rsidRPr="00B02A0B">
        <w:tab/>
        <w:t xml:space="preserve">Extension of </w:t>
      </w:r>
      <w:r w:rsidRPr="00B02A0B">
        <w:rPr>
          <w:rFonts w:eastAsia="SimSun"/>
        </w:rPr>
        <w:t>application/</w:t>
      </w:r>
      <w:proofErr w:type="spellStart"/>
      <w:r w:rsidRPr="00B02A0B">
        <w:rPr>
          <w:rFonts w:eastAsia="SimSun"/>
        </w:rPr>
        <w:t>simple-filter+xml</w:t>
      </w:r>
      <w:proofErr w:type="spellEnd"/>
      <w:r w:rsidRPr="00B02A0B">
        <w:rPr>
          <w:rFonts w:eastAsia="SimSun"/>
        </w:rPr>
        <w:t xml:space="preserve"> MIME type</w:t>
      </w:r>
      <w:bookmarkEnd w:id="7606"/>
      <w:bookmarkEnd w:id="7607"/>
      <w:bookmarkEnd w:id="7608"/>
      <w:bookmarkEnd w:id="7609"/>
      <w:bookmarkEnd w:id="7610"/>
      <w:bookmarkEnd w:id="7611"/>
      <w:bookmarkEnd w:id="7612"/>
      <w:bookmarkEnd w:id="7613"/>
      <w:bookmarkEnd w:id="7614"/>
    </w:p>
    <w:p w14:paraId="1291D953" w14:textId="77777777" w:rsidR="005C310B" w:rsidRPr="00B02A0B" w:rsidRDefault="005C310B" w:rsidP="007D34FE">
      <w:pPr>
        <w:pStyle w:val="Heading4"/>
        <w:rPr>
          <w:lang w:val="en-US"/>
        </w:rPr>
      </w:pPr>
      <w:bookmarkStart w:id="7615" w:name="_Toc20155856"/>
      <w:bookmarkStart w:id="7616" w:name="_Toc27501013"/>
      <w:bookmarkStart w:id="7617" w:name="_Toc36049139"/>
      <w:bookmarkStart w:id="7618" w:name="_Toc44602951"/>
      <w:bookmarkStart w:id="7619" w:name="_Toc45198128"/>
      <w:bookmarkStart w:id="7620" w:name="_Toc45696161"/>
      <w:bookmarkStart w:id="7621" w:name="_Toc51851617"/>
      <w:bookmarkStart w:id="7622" w:name="_Toc92225263"/>
      <w:bookmarkStart w:id="7623" w:name="_Toc131379105"/>
      <w:r w:rsidRPr="00B02A0B">
        <w:t>22.3.2.1</w:t>
      </w:r>
      <w:r w:rsidRPr="00B02A0B">
        <w:tab/>
        <w:t>Introduction</w:t>
      </w:r>
      <w:bookmarkEnd w:id="7615"/>
      <w:bookmarkEnd w:id="7616"/>
      <w:bookmarkEnd w:id="7617"/>
      <w:bookmarkEnd w:id="7618"/>
      <w:bookmarkEnd w:id="7619"/>
      <w:bookmarkEnd w:id="7620"/>
      <w:bookmarkEnd w:id="7621"/>
      <w:bookmarkEnd w:id="7622"/>
      <w:bookmarkEnd w:id="7623"/>
    </w:p>
    <w:p w14:paraId="004AFBB4"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24" w:name="_Toc20155857"/>
      <w:bookmarkStart w:id="7625" w:name="_Toc27501014"/>
      <w:bookmarkStart w:id="7626" w:name="_Toc36049140"/>
      <w:bookmarkStart w:id="7627" w:name="_Toc44602952"/>
      <w:bookmarkStart w:id="7628" w:name="_Toc45198129"/>
      <w:bookmarkStart w:id="7629" w:name="_Toc45696162"/>
      <w:bookmarkStart w:id="7630" w:name="_Toc51851618"/>
      <w:bookmarkStart w:id="7631" w:name="_Toc92225264"/>
      <w:bookmarkStart w:id="7632" w:name="_Toc131379106"/>
      <w:r w:rsidRPr="00B02A0B">
        <w:t>22.3.2.2</w:t>
      </w:r>
      <w:r w:rsidRPr="00B02A0B">
        <w:tab/>
        <w:t>Syntax</w:t>
      </w:r>
      <w:bookmarkEnd w:id="7624"/>
      <w:bookmarkEnd w:id="7625"/>
      <w:bookmarkEnd w:id="7626"/>
      <w:bookmarkEnd w:id="7627"/>
      <w:bookmarkEnd w:id="7628"/>
      <w:bookmarkEnd w:id="7629"/>
      <w:bookmarkEnd w:id="7630"/>
      <w:bookmarkEnd w:id="7631"/>
      <w:bookmarkEnd w:id="7632"/>
    </w:p>
    <w:p w14:paraId="69CDC571"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w:t>
      </w:r>
      <w:proofErr w:type="spellStart"/>
      <w:r w:rsidRPr="00B02A0B">
        <w:t>urn:ietf:params:xml:ns:pidf</w:t>
      </w:r>
      <w:proofErr w:type="spellEnd"/>
      <w:r w:rsidRPr="00B02A0B">
        <w:t>"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 xml:space="preserve">[@id="' string, the </w:t>
      </w:r>
      <w:proofErr w:type="spellStart"/>
      <w:r w:rsidRPr="00B02A0B">
        <w:t>MCData</w:t>
      </w:r>
      <w:proofErr w:type="spellEnd"/>
      <w:r w:rsidRPr="00B02A0B">
        <w:t xml:space="preserve"> ID, and the '"]' string.</w:t>
      </w:r>
    </w:p>
    <w:p w14:paraId="55F223DF" w14:textId="77777777" w:rsidR="005C310B" w:rsidRPr="00B02A0B" w:rsidRDefault="005C310B" w:rsidP="007D34FE">
      <w:pPr>
        <w:pStyle w:val="Heading2"/>
        <w:rPr>
          <w:rFonts w:eastAsia="Malgun Gothic"/>
        </w:rPr>
      </w:pPr>
      <w:bookmarkStart w:id="7633" w:name="_Toc92225265"/>
      <w:bookmarkStart w:id="7634" w:name="_Toc131379107"/>
      <w:r w:rsidRPr="00B02A0B">
        <w:rPr>
          <w:rFonts w:eastAsia="Malgun Gothic"/>
        </w:rPr>
        <w:t>22.4</w:t>
      </w:r>
      <w:r w:rsidRPr="00B02A0B">
        <w:rPr>
          <w:rFonts w:eastAsia="Malgun Gothic"/>
        </w:rPr>
        <w:tab/>
      </w:r>
      <w:bookmarkStart w:id="7635" w:name="_Toc20156326"/>
      <w:bookmarkStart w:id="7636" w:name="_Toc27501484"/>
      <w:bookmarkStart w:id="7637" w:name="_Toc36049610"/>
      <w:bookmarkStart w:id="7638" w:name="_Toc45210376"/>
      <w:bookmarkStart w:id="7639" w:name="_Toc51861201"/>
      <w:bookmarkStart w:id="7640" w:name="_Toc83392730"/>
      <w:r w:rsidRPr="00B02A0B">
        <w:rPr>
          <w:rFonts w:eastAsia="Malgun Gothic"/>
        </w:rPr>
        <w:t xml:space="preserve">Functional alias to group binding for the </w:t>
      </w:r>
      <w:proofErr w:type="spellStart"/>
      <w:r w:rsidRPr="00B02A0B">
        <w:rPr>
          <w:lang w:eastAsia="fr-FR"/>
        </w:rPr>
        <w:t>MCData</w:t>
      </w:r>
      <w:proofErr w:type="spellEnd"/>
      <w:r w:rsidRPr="00B02A0B">
        <w:rPr>
          <w:lang w:eastAsia="fr-FR"/>
        </w:rPr>
        <w:t xml:space="preserve"> </w:t>
      </w:r>
      <w:r w:rsidRPr="00B02A0B">
        <w:rPr>
          <w:rFonts w:eastAsia="Malgun Gothic"/>
        </w:rPr>
        <w:t>user procedures</w:t>
      </w:r>
      <w:bookmarkEnd w:id="7633"/>
      <w:bookmarkEnd w:id="7634"/>
    </w:p>
    <w:p w14:paraId="4557012C" w14:textId="77777777" w:rsidR="005C310B" w:rsidRPr="00B02A0B" w:rsidRDefault="005C310B" w:rsidP="007D34FE">
      <w:pPr>
        <w:pStyle w:val="Heading3"/>
        <w:rPr>
          <w:lang w:eastAsia="ko-KR"/>
        </w:rPr>
      </w:pPr>
      <w:bookmarkStart w:id="7641" w:name="_Toc92225266"/>
      <w:bookmarkStart w:id="7642" w:name="_Toc131379108"/>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35"/>
      <w:bookmarkEnd w:id="7636"/>
      <w:bookmarkEnd w:id="7637"/>
      <w:bookmarkEnd w:id="7638"/>
      <w:bookmarkEnd w:id="7639"/>
      <w:bookmarkEnd w:id="7640"/>
      <w:bookmarkEnd w:id="7641"/>
      <w:bookmarkEnd w:id="7642"/>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proofErr w:type="spellStart"/>
      <w:r w:rsidRPr="00B02A0B">
        <w:rPr>
          <w:lang w:eastAsia="fr-FR"/>
        </w:rPr>
        <w:t>MCData</w:t>
      </w:r>
      <w:proofErr w:type="spellEnd"/>
      <w:r w:rsidRPr="00B02A0B">
        <w:rPr>
          <w:lang w:eastAsia="fr-FR"/>
        </w:rPr>
        <w:t xml:space="preserve">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proofErr w:type="spellStart"/>
      <w:r w:rsidRPr="00B02A0B">
        <w:rPr>
          <w:lang w:eastAsia="fr-FR"/>
        </w:rPr>
        <w:t>MCData</w:t>
      </w:r>
      <w:proofErr w:type="spellEnd"/>
      <w:r w:rsidRPr="00B02A0B">
        <w:rPr>
          <w:lang w:eastAsia="fr-FR"/>
        </w:rPr>
        <w:t xml:space="preserve"> </w:t>
      </w:r>
      <w:r w:rsidRPr="00B02A0B">
        <w:t>user</w:t>
      </w:r>
      <w:r w:rsidRPr="00B02A0B">
        <w:rPr>
          <w:rFonts w:hint="eastAsia"/>
          <w:lang w:eastAsia="ko-KR"/>
        </w:rPr>
        <w:t xml:space="preserve">, the procedures for originating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client</w:t>
      </w:r>
      <w:r w:rsidRPr="00B02A0B">
        <w:rPr>
          <w:lang w:eastAsia="ko-KR"/>
        </w:rPr>
        <w:t xml:space="preserve">s,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functions and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43" w:name="_Toc20156327"/>
      <w:bookmarkStart w:id="7644" w:name="_Toc27501485"/>
      <w:bookmarkStart w:id="7645" w:name="_Toc36049611"/>
      <w:bookmarkStart w:id="7646" w:name="_Toc45210377"/>
      <w:bookmarkStart w:id="7647" w:name="_Toc51861202"/>
      <w:bookmarkStart w:id="7648" w:name="_Toc83392731"/>
      <w:r w:rsidRPr="00B02A0B">
        <w:rPr>
          <w:lang w:val="en-US" w:eastAsia="ko-KR"/>
        </w:rPr>
        <w:t xml:space="preserve">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val="en-US" w:eastAsia="ko-KR"/>
        </w:rPr>
        <w:t xml:space="preserve">user can bind the same functional alias with multiple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val="en-US" w:eastAsia="ko-KR"/>
        </w:rPr>
        <w:t xml:space="preserve">groups </w:t>
      </w:r>
      <w:r w:rsidRPr="00B02A0B">
        <w:rPr>
          <w:noProof/>
        </w:rPr>
        <w:t xml:space="preserve">but an </w:t>
      </w:r>
      <w:proofErr w:type="spellStart"/>
      <w:r w:rsidRPr="00B02A0B">
        <w:rPr>
          <w:lang w:eastAsia="fr-FR"/>
        </w:rPr>
        <w:t>MCData</w:t>
      </w:r>
      <w:proofErr w:type="spellEnd"/>
      <w:r w:rsidRPr="00B02A0B">
        <w:rPr>
          <w:lang w:eastAsia="fr-FR"/>
        </w:rPr>
        <w:t xml:space="preserve"> </w:t>
      </w:r>
      <w:r w:rsidRPr="00B02A0B">
        <w:rPr>
          <w:noProof/>
        </w:rPr>
        <w:t xml:space="preserve">user cannot bind multiple functional aliases to the same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49" w:name="_Toc92225267"/>
      <w:bookmarkStart w:id="7650" w:name="_Toc131379109"/>
      <w:r w:rsidRPr="00B02A0B">
        <w:rPr>
          <w:rFonts w:eastAsia="Malgun Gothic"/>
        </w:rPr>
        <w:t>22.4.2</w:t>
      </w:r>
      <w:r w:rsidRPr="00B02A0B">
        <w:rPr>
          <w:rFonts w:eastAsia="Malgun Gothic"/>
        </w:rPr>
        <w:tab/>
      </w:r>
      <w:bookmarkEnd w:id="7643"/>
      <w:bookmarkEnd w:id="7644"/>
      <w:bookmarkEnd w:id="7645"/>
      <w:bookmarkEnd w:id="7646"/>
      <w:bookmarkEnd w:id="7647"/>
      <w:bookmarkEnd w:id="7648"/>
      <w:r w:rsidRPr="00B02A0B">
        <w:rPr>
          <w:rFonts w:eastAsia="Malgun Gothic"/>
        </w:rPr>
        <w:t>On-network functional alias to group binding</w:t>
      </w:r>
      <w:bookmarkEnd w:id="7649"/>
      <w:bookmarkEnd w:id="7650"/>
    </w:p>
    <w:p w14:paraId="0C5FC430" w14:textId="77777777" w:rsidR="005C310B" w:rsidRPr="00B02A0B" w:rsidRDefault="005C310B" w:rsidP="007D34FE">
      <w:pPr>
        <w:pStyle w:val="Heading4"/>
        <w:rPr>
          <w:rFonts w:eastAsia="Malgun Gothic"/>
        </w:rPr>
      </w:pPr>
      <w:bookmarkStart w:id="7651" w:name="_Toc20156328"/>
      <w:bookmarkStart w:id="7652" w:name="_Toc27501486"/>
      <w:bookmarkStart w:id="7653" w:name="_Toc36049612"/>
      <w:bookmarkStart w:id="7654" w:name="_Toc45210378"/>
      <w:bookmarkStart w:id="7655" w:name="_Toc51861203"/>
      <w:bookmarkStart w:id="7656" w:name="_Toc83392732"/>
      <w:bookmarkStart w:id="7657" w:name="_Toc92225268"/>
      <w:bookmarkStart w:id="7658" w:name="_Toc131379110"/>
      <w:r w:rsidRPr="00B02A0B">
        <w:rPr>
          <w:rFonts w:eastAsia="Malgun Gothic"/>
        </w:rPr>
        <w:t>22.4.2.1</w:t>
      </w:r>
      <w:r w:rsidRPr="00B02A0B">
        <w:rPr>
          <w:rFonts w:eastAsia="Malgun Gothic"/>
        </w:rPr>
        <w:tab/>
        <w:t>Client procedures</w:t>
      </w:r>
      <w:bookmarkEnd w:id="7651"/>
      <w:bookmarkEnd w:id="7652"/>
      <w:bookmarkEnd w:id="7653"/>
      <w:bookmarkEnd w:id="7654"/>
      <w:bookmarkEnd w:id="7655"/>
      <w:bookmarkEnd w:id="7656"/>
      <w:bookmarkEnd w:id="7657"/>
      <w:bookmarkEnd w:id="7658"/>
    </w:p>
    <w:p w14:paraId="50F60B80" w14:textId="77777777" w:rsidR="005C310B" w:rsidRPr="00B02A0B" w:rsidRDefault="005C310B" w:rsidP="007D34FE">
      <w:pPr>
        <w:pStyle w:val="Heading5"/>
      </w:pPr>
      <w:bookmarkStart w:id="7659" w:name="_Toc92225269"/>
      <w:bookmarkStart w:id="7660" w:name="_Toc20156329"/>
      <w:bookmarkStart w:id="7661" w:name="_Toc27501487"/>
      <w:bookmarkStart w:id="7662" w:name="_Toc36049613"/>
      <w:bookmarkStart w:id="7663" w:name="_Toc45210379"/>
      <w:bookmarkStart w:id="7664" w:name="_Toc51861204"/>
      <w:bookmarkStart w:id="7665" w:name="_Toc83392733"/>
      <w:bookmarkStart w:id="7666" w:name="_Toc131379111"/>
      <w:r w:rsidRPr="00B02A0B">
        <w:rPr>
          <w:rFonts w:eastAsia="Malgun Gothic"/>
        </w:rPr>
        <w:t>22.4.2.1.1</w:t>
      </w:r>
      <w:r w:rsidRPr="00B02A0B">
        <w:rPr>
          <w:rFonts w:eastAsia="Malgun Gothic"/>
        </w:rPr>
        <w:tab/>
        <w:t>General</w:t>
      </w:r>
      <w:bookmarkEnd w:id="7659"/>
      <w:bookmarkEnd w:id="7666"/>
    </w:p>
    <w:p w14:paraId="0A2411D5" w14:textId="77777777" w:rsidR="005C310B" w:rsidRPr="00B02A0B" w:rsidRDefault="005C310B" w:rsidP="005C310B">
      <w:pPr>
        <w:rPr>
          <w:rFonts w:eastAsia="Malgun Gothic"/>
        </w:rPr>
      </w:pPr>
      <w:r w:rsidRPr="00B02A0B">
        <w:rPr>
          <w:lang w:eastAsia="ko-KR"/>
        </w:rPr>
        <w:t xml:space="preserve">On request from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user at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client, a request to create binding of a functional alias with group</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r w:rsidRPr="00B02A0B">
        <w:rPr>
          <w:lang w:eastAsia="ko-KR"/>
        </w:rPr>
        <w:t xml:space="preserve"> is initiated by the </w:t>
      </w:r>
      <w:proofErr w:type="spellStart"/>
      <w:r w:rsidRPr="00B02A0B">
        <w:rPr>
          <w:lang w:eastAsia="fr-FR"/>
        </w:rPr>
        <w:t>MCData</w:t>
      </w:r>
      <w:proofErr w:type="spellEnd"/>
      <w:r w:rsidRPr="00B02A0B">
        <w:rPr>
          <w:lang w:eastAsia="fr-FR"/>
        </w:rPr>
        <w:t xml:space="preserve"> </w:t>
      </w:r>
      <w:r w:rsidRPr="00B02A0B">
        <w:rPr>
          <w:lang w:eastAsia="ko-KR"/>
        </w:rPr>
        <w:t xml:space="preserve">client towards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67" w:name="_Toc92225270"/>
      <w:bookmarkStart w:id="7668" w:name="_Toc131379112"/>
      <w:r w:rsidRPr="00B02A0B">
        <w:rPr>
          <w:rFonts w:eastAsia="Malgun Gothic"/>
        </w:rPr>
        <w:t>22.4.2.1.2</w:t>
      </w:r>
      <w:r w:rsidRPr="00B02A0B">
        <w:rPr>
          <w:rFonts w:eastAsia="Malgun Gothic"/>
        </w:rPr>
        <w:tab/>
        <w:t>Functional alias to group binding</w:t>
      </w:r>
      <w:bookmarkEnd w:id="7667"/>
      <w:bookmarkEnd w:id="7668"/>
    </w:p>
    <w:p w14:paraId="60F473E0" w14:textId="77777777" w:rsidR="005C310B" w:rsidRPr="00B02A0B" w:rsidRDefault="005C310B" w:rsidP="005C310B">
      <w:r w:rsidRPr="00B02A0B">
        <w:t xml:space="preserve">Upon receiving a request from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to bind a functional alias with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or a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if the &lt;allow-functional-alias-binding-with-group&gt; element of the &lt;ruleset&gt; element is not present in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(see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in 3GPP TS 24.484 [12]) or is set to a value of "false",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inform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proofErr w:type="spellStart"/>
      <w:r w:rsidRPr="00B02A0B">
        <w:rPr>
          <w:lang w:eastAsia="fr-FR"/>
        </w:rPr>
        <w:t>MCData</w:t>
      </w:r>
      <w:proofErr w:type="spellEnd"/>
      <w:r w:rsidRPr="00B02A0B">
        <w:rPr>
          <w:lang w:eastAsia="fr-FR"/>
        </w:rPr>
        <w:t xml:space="preserve"> </w:t>
      </w:r>
      <w:r w:rsidRPr="00B02A0B">
        <w:t xml:space="preserve">user to bind a functional alias with an </w:t>
      </w:r>
      <w:proofErr w:type="spellStart"/>
      <w:r w:rsidRPr="00B02A0B">
        <w:rPr>
          <w:lang w:eastAsia="fr-FR"/>
        </w:rPr>
        <w:t>MCData</w:t>
      </w:r>
      <w:proofErr w:type="spellEnd"/>
      <w:r w:rsidRPr="00B02A0B">
        <w:rPr>
          <w:lang w:eastAsia="fr-FR"/>
        </w:rPr>
        <w:t xml:space="preserve"> </w:t>
      </w:r>
      <w:r w:rsidRPr="00B02A0B">
        <w:t xml:space="preserve">group or a list of </w:t>
      </w:r>
      <w:proofErr w:type="spellStart"/>
      <w:r w:rsidRPr="00B02A0B">
        <w:rPr>
          <w:lang w:eastAsia="fr-FR"/>
        </w:rPr>
        <w:t>MCData</w:t>
      </w:r>
      <w:proofErr w:type="spellEnd"/>
      <w:r w:rsidRPr="00B02A0B">
        <w:rPr>
          <w:lang w:eastAsia="fr-F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if the requested functional alias is not activated by </w:t>
      </w:r>
      <w:proofErr w:type="spellStart"/>
      <w:r w:rsidRPr="00B02A0B">
        <w:rPr>
          <w:lang w:eastAsia="fr-FR"/>
        </w:rPr>
        <w:t>MCData</w:t>
      </w:r>
      <w:proofErr w:type="spellEnd"/>
      <w:r w:rsidRPr="00B02A0B">
        <w:rPr>
          <w:lang w:eastAsia="fr-FR"/>
        </w:rPr>
        <w:t xml:space="preserve"> </w:t>
      </w:r>
      <w:r w:rsidRPr="00B02A0B">
        <w:t xml:space="preserve">user at </w:t>
      </w:r>
      <w:proofErr w:type="spellStart"/>
      <w:r w:rsidRPr="00B02A0B">
        <w:rPr>
          <w:lang w:eastAsia="fr-FR"/>
        </w:rPr>
        <w:t>MCData</w:t>
      </w:r>
      <w:proofErr w:type="spellEnd"/>
      <w:r w:rsidRPr="00B02A0B">
        <w:rPr>
          <w:lang w:eastAsia="fr-FR"/>
        </w:rPr>
        <w:t xml:space="preserve"> </w:t>
      </w:r>
      <w:r w:rsidRPr="00B02A0B">
        <w:t xml:space="preserve">client, the </w:t>
      </w:r>
      <w:proofErr w:type="spellStart"/>
      <w:r w:rsidRPr="00B02A0B">
        <w:rPr>
          <w:lang w:eastAsia="fr-FR"/>
        </w:rPr>
        <w:t>MCData</w:t>
      </w:r>
      <w:proofErr w:type="spellEnd"/>
      <w:r w:rsidRPr="00B02A0B">
        <w:rPr>
          <w:lang w:eastAsia="fr-FR"/>
        </w:rPr>
        <w:t xml:space="preserve"> </w:t>
      </w:r>
      <w:r w:rsidRPr="00B02A0B">
        <w:t xml:space="preserve">client shall inform the </w:t>
      </w:r>
      <w:proofErr w:type="spellStart"/>
      <w:r w:rsidRPr="00B02A0B">
        <w:rPr>
          <w:lang w:eastAsia="fr-FR"/>
        </w:rPr>
        <w:t>MCData</w:t>
      </w:r>
      <w:proofErr w:type="spellEnd"/>
      <w:r w:rsidRPr="00B02A0B">
        <w:rPr>
          <w:lang w:eastAsia="fr-FR"/>
        </w:rPr>
        <w:t xml:space="preserve"> </w:t>
      </w:r>
      <w:r w:rsidRPr="00B02A0B">
        <w:t>user and shall exit this procedure.</w:t>
      </w:r>
    </w:p>
    <w:p w14:paraId="45081562" w14:textId="77777777" w:rsidR="005C310B" w:rsidRPr="00B02A0B" w:rsidRDefault="005C310B" w:rsidP="005C310B">
      <w:r w:rsidRPr="00B02A0B">
        <w:t xml:space="preserve">Upon receiving a request from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to bind a functional alias with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for the </w:t>
      </w:r>
      <w:proofErr w:type="spellStart"/>
      <w:r w:rsidRPr="00B02A0B">
        <w:rPr>
          <w:lang w:eastAsia="fr-FR"/>
        </w:rPr>
        <w:t>MCData</w:t>
      </w:r>
      <w:proofErr w:type="spellEnd"/>
      <w:r w:rsidRPr="00B02A0B">
        <w:rPr>
          <w:lang w:eastAsia="fr-FR"/>
        </w:rPr>
        <w:t xml:space="preserve"> </w:t>
      </w:r>
      <w:r w:rsidRPr="00B02A0B">
        <w:t xml:space="preserve">user,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w:t>
      </w:r>
      <w:bookmarkEnd w:id="7660"/>
      <w:bookmarkEnd w:id="7661"/>
      <w:bookmarkEnd w:id="7662"/>
      <w:bookmarkEnd w:id="7663"/>
      <w:bookmarkEnd w:id="7664"/>
      <w:bookmarkEnd w:id="7665"/>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function serving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F1C2D6B" w14:textId="77777777" w:rsidR="005C310B" w:rsidRPr="00B02A0B" w:rsidRDefault="005C310B" w:rsidP="005C310B">
      <w:pPr>
        <w:pStyle w:val="B2"/>
        <w:rPr>
          <w:lang w:val="en-US"/>
        </w:rPr>
      </w:pPr>
      <w:r w:rsidRPr="00B02A0B">
        <w:t>a) the &lt;request-type&gt; element set to a value of "fa-group-binding-</w:t>
      </w:r>
      <w:proofErr w:type="spellStart"/>
      <w:r w:rsidRPr="00B02A0B">
        <w:t>req</w:t>
      </w:r>
      <w:proofErr w:type="spellEnd"/>
      <w:r w:rsidRPr="00B02A0B">
        <w:t>";</w:t>
      </w:r>
    </w:p>
    <w:p w14:paraId="770768F7" w14:textId="77777777" w:rsidR="005C310B" w:rsidRPr="00B02A0B" w:rsidRDefault="005C310B" w:rsidP="005C310B">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"true";</w:t>
      </w:r>
    </w:p>
    <w:p w14:paraId="11CEFB33" w14:textId="77777777" w:rsidR="00391818" w:rsidRPr="00B02A0B" w:rsidRDefault="00391818" w:rsidP="00391818">
      <w:pPr>
        <w:pStyle w:val="B2"/>
      </w:pPr>
      <w:r w:rsidRPr="00B02A0B">
        <w:t>c) the &lt;binding-fa-</w:t>
      </w:r>
      <w:proofErr w:type="spellStart"/>
      <w:r w:rsidRPr="00B02A0B">
        <w:t>uri</w:t>
      </w:r>
      <w:proofErr w:type="spellEnd"/>
      <w:r w:rsidRPr="00B02A0B">
        <w:t xml:space="preserve">&gt; element set to the URI of an activated functional alias that shall be bound with the specified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w:t>
      </w:r>
      <w:r>
        <w:t xml:space="preserve">found </w:t>
      </w:r>
      <w:r>
        <w:rPr>
          <w:lang w:eastAsia="ko-KR"/>
        </w:rPr>
        <w:t xml:space="preserve">in the </w:t>
      </w:r>
      <w:r>
        <w:t>"</w:t>
      </w:r>
      <w:proofErr w:type="spellStart"/>
      <w:r>
        <w:t>uri</w:t>
      </w:r>
      <w:proofErr w:type="spellEnd"/>
      <w:r>
        <w:t xml:space="preserve">"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w:t>
      </w:r>
      <w:proofErr w:type="spellStart"/>
      <w:r w:rsidRPr="00B02A0B">
        <w:t>resource-lists+xml</w:t>
      </w:r>
      <w:proofErr w:type="spellEnd"/>
      <w:r w:rsidRPr="00B02A0B">
        <w:t xml:space="preserve"> MIME body;</w:t>
      </w:r>
    </w:p>
    <w:p w14:paraId="6A8682AD" w14:textId="77777777" w:rsidR="005C310B" w:rsidRPr="00B02A0B" w:rsidRDefault="005C310B" w:rsidP="005C310B">
      <w:pPr>
        <w:pStyle w:val="B2"/>
      </w:pPr>
      <w:r w:rsidRPr="00B02A0B">
        <w:t>d) the &lt;</w:t>
      </w:r>
      <w:proofErr w:type="spellStart"/>
      <w:r w:rsidRPr="00B02A0B">
        <w:t>mcdata</w:t>
      </w:r>
      <w:proofErr w:type="spellEnd"/>
      <w:r w:rsidRPr="00B02A0B">
        <w:t xml:space="preserve">-client-id&gt; element set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ID of the originating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needs to include an active functional alias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w:t>
      </w:r>
      <w:proofErr w:type="spellStart"/>
      <w:r w:rsidRPr="00B02A0B">
        <w:rPr>
          <w:lang w:eastAsia="ko-KR"/>
        </w:rPr>
        <w:t>uri</w:t>
      </w:r>
      <w:proofErr w:type="spellEnd"/>
      <w:r w:rsidRPr="00B02A0B">
        <w:rPr>
          <w:lang w:eastAsia="ko-KR"/>
        </w:rPr>
        <w:t xml:space="preserve">" attribute set to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inform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of success in 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or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inform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of unsuccess in 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or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69" w:name="_Toc92225271"/>
      <w:bookmarkStart w:id="7670" w:name="_Toc131379113"/>
      <w:r w:rsidRPr="00B02A0B">
        <w:rPr>
          <w:rFonts w:eastAsia="Malgun Gothic"/>
        </w:rPr>
        <w:t>22.4.2.1.3</w:t>
      </w:r>
      <w:r w:rsidRPr="00B02A0B">
        <w:rPr>
          <w:rFonts w:eastAsia="Malgun Gothic"/>
        </w:rPr>
        <w:tab/>
        <w:t>Functional alias to group unbinding</w:t>
      </w:r>
      <w:bookmarkEnd w:id="7669"/>
      <w:bookmarkEnd w:id="7670"/>
    </w:p>
    <w:p w14:paraId="70872E6F" w14:textId="77777777" w:rsidR="005C310B" w:rsidRPr="00B02A0B" w:rsidRDefault="005C310B" w:rsidP="005C310B">
      <w:r w:rsidRPr="00B02A0B">
        <w:t xml:space="preserve">Upon receiving a request from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to unbind a functional alias with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or a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if the &lt;allow-functional-alias-binding-with-group&gt; element of the &lt;ruleset&gt; element is not present in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(see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in 3GPP TS 24.484 [12]) or is set to a value of "false",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inform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to unbind a functional alias with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for the </w:t>
      </w:r>
      <w:proofErr w:type="spellStart"/>
      <w:r w:rsidRPr="00B02A0B">
        <w:rPr>
          <w:lang w:eastAsia="fr-FR"/>
        </w:rPr>
        <w:t>MCData</w:t>
      </w:r>
      <w:proofErr w:type="spellEnd"/>
      <w:r w:rsidRPr="00B02A0B">
        <w:rPr>
          <w:lang w:eastAsia="fr-FR"/>
        </w:rPr>
        <w:t xml:space="preserve"> </w:t>
      </w:r>
      <w:r w:rsidRPr="00B02A0B">
        <w:t xml:space="preserve">user,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function serving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lastRenderedPageBreak/>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E5CE7B8" w14:textId="77777777" w:rsidR="005C310B" w:rsidRPr="00B02A0B" w:rsidRDefault="005C310B" w:rsidP="005C310B">
      <w:pPr>
        <w:pStyle w:val="B2"/>
        <w:rPr>
          <w:lang w:val="en-US"/>
        </w:rPr>
      </w:pPr>
      <w:r w:rsidRPr="00B02A0B">
        <w:t>a) the &lt;request-type&gt; element set to a value of "fa-group-binding-</w:t>
      </w:r>
      <w:proofErr w:type="spellStart"/>
      <w:r w:rsidRPr="00B02A0B">
        <w:t>req</w:t>
      </w:r>
      <w:proofErr w:type="spellEnd"/>
      <w:r w:rsidRPr="00B02A0B">
        <w:t>";</w:t>
      </w:r>
    </w:p>
    <w:p w14:paraId="3D323FC8" w14:textId="77777777" w:rsidR="005C310B" w:rsidRPr="00B02A0B" w:rsidRDefault="005C310B" w:rsidP="005C310B">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"false";</w:t>
      </w:r>
    </w:p>
    <w:p w14:paraId="62F64F1A" w14:textId="77777777" w:rsidR="00391818" w:rsidRPr="00B02A0B" w:rsidRDefault="00391818" w:rsidP="00391818">
      <w:pPr>
        <w:pStyle w:val="B2"/>
      </w:pPr>
      <w:r w:rsidRPr="00B02A0B">
        <w:t>c) the &lt;unbinding-fa-</w:t>
      </w:r>
      <w:proofErr w:type="spellStart"/>
      <w:r w:rsidRPr="00B02A0B">
        <w:t>uri</w:t>
      </w:r>
      <w:proofErr w:type="spellEnd"/>
      <w:r w:rsidRPr="00B02A0B">
        <w:t xml:space="preserve">&gt; element set to the URI of a functional alias that shall be unbound from the specified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w:t>
      </w:r>
      <w:r>
        <w:t xml:space="preserve">found </w:t>
      </w:r>
      <w:r>
        <w:rPr>
          <w:lang w:eastAsia="ko-KR"/>
        </w:rPr>
        <w:t xml:space="preserve">in the </w:t>
      </w:r>
      <w:r>
        <w:t>"</w:t>
      </w:r>
      <w:proofErr w:type="spellStart"/>
      <w:r>
        <w:t>uri</w:t>
      </w:r>
      <w:proofErr w:type="spellEnd"/>
      <w:r>
        <w:t xml:space="preserve">"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w:t>
      </w:r>
      <w:proofErr w:type="spellStart"/>
      <w:r w:rsidRPr="00B02A0B">
        <w:t>resource-lists+xml</w:t>
      </w:r>
      <w:proofErr w:type="spellEnd"/>
      <w:r w:rsidRPr="00B02A0B">
        <w:t xml:space="preserve"> MIME body;</w:t>
      </w:r>
    </w:p>
    <w:p w14:paraId="79EAA527" w14:textId="77777777" w:rsidR="005C310B" w:rsidRPr="00B02A0B" w:rsidRDefault="005C310B" w:rsidP="005C310B">
      <w:pPr>
        <w:pStyle w:val="B2"/>
      </w:pPr>
      <w:r w:rsidRPr="00B02A0B">
        <w:t>d) the &lt;</w:t>
      </w:r>
      <w:proofErr w:type="spellStart"/>
      <w:r w:rsidRPr="00B02A0B">
        <w:t>mcdata</w:t>
      </w:r>
      <w:proofErr w:type="spellEnd"/>
      <w:r w:rsidRPr="00B02A0B">
        <w:t xml:space="preserve">-client-id&gt; element set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ID of the originating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needs to include an active functional alias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w:t>
      </w:r>
      <w:proofErr w:type="spellStart"/>
      <w:r w:rsidRPr="00B02A0B">
        <w:rPr>
          <w:lang w:eastAsia="ko-KR"/>
        </w:rPr>
        <w:t>uri</w:t>
      </w:r>
      <w:proofErr w:type="spellEnd"/>
      <w:r w:rsidRPr="00B02A0B">
        <w:rPr>
          <w:lang w:eastAsia="ko-KR"/>
        </w:rPr>
        <w:t xml:space="preserve">" attribute set to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inform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of success in unbinding the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or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shall inform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of unsuccess in 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or list of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71" w:name="_Toc92225272"/>
      <w:bookmarkStart w:id="7672" w:name="_Toc131379114"/>
      <w:r w:rsidRPr="00B02A0B">
        <w:rPr>
          <w:rFonts w:eastAsia="Malgun Gothic"/>
        </w:rPr>
        <w:t>22.4.2.2</w:t>
      </w:r>
      <w:r w:rsidRPr="00B02A0B">
        <w:rPr>
          <w:rFonts w:eastAsia="Malgun Gothic"/>
        </w:rPr>
        <w:tab/>
        <w:t xml:space="preserve">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rFonts w:eastAsia="Malgun Gothic"/>
        </w:rPr>
        <w:t>function procedures</w:t>
      </w:r>
      <w:bookmarkEnd w:id="7671"/>
      <w:bookmarkEnd w:id="7672"/>
    </w:p>
    <w:p w14:paraId="0C0A8461" w14:textId="77777777" w:rsidR="005C310B" w:rsidRPr="00B02A0B" w:rsidRDefault="005C310B" w:rsidP="007D34FE">
      <w:pPr>
        <w:pStyle w:val="Heading5"/>
      </w:pPr>
      <w:bookmarkStart w:id="7673" w:name="_Toc92225273"/>
      <w:bookmarkStart w:id="7674" w:name="_Toc131379115"/>
      <w:r w:rsidRPr="00B02A0B">
        <w:rPr>
          <w:rFonts w:eastAsia="Malgun Gothic"/>
        </w:rPr>
        <w:t>22.4.2.2.1</w:t>
      </w:r>
      <w:r w:rsidRPr="00B02A0B">
        <w:rPr>
          <w:rFonts w:eastAsia="Malgun Gothic"/>
        </w:rPr>
        <w:tab/>
        <w:t>General</w:t>
      </w:r>
      <w:bookmarkEnd w:id="7673"/>
      <w:bookmarkEnd w:id="7674"/>
    </w:p>
    <w:p w14:paraId="0A8535D0" w14:textId="77777777" w:rsidR="005C310B" w:rsidRPr="00B02A0B" w:rsidRDefault="005C310B" w:rsidP="005C310B">
      <w:pPr>
        <w:rPr>
          <w:lang w:eastAsia="ko-KR"/>
        </w:rPr>
      </w:pPr>
      <w:r w:rsidRPr="00B02A0B">
        <w:rPr>
          <w:lang w:eastAsia="ko-KR"/>
        </w:rPr>
        <w:t xml:space="preserve">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group(s) </w:t>
      </w:r>
      <w:r w:rsidRPr="00B02A0B">
        <w:t xml:space="preserve">for the </w:t>
      </w:r>
      <w:proofErr w:type="spellStart"/>
      <w:r w:rsidRPr="00B02A0B">
        <w:rPr>
          <w:lang w:eastAsia="fr-FR"/>
        </w:rPr>
        <w:t>MCData</w:t>
      </w:r>
      <w:proofErr w:type="spellEnd"/>
      <w:r w:rsidRPr="00B02A0B">
        <w:rPr>
          <w:lang w:eastAsia="fr-FR"/>
        </w:rPr>
        <w:t xml:space="preserve"> </w:t>
      </w:r>
      <w:r w:rsidRPr="00B02A0B">
        <w:t>user</w:t>
      </w:r>
      <w:r w:rsidRPr="00B02A0B">
        <w:rPr>
          <w:lang w:eastAsia="ko-KR"/>
        </w:rPr>
        <w:t xml:space="preserve"> from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val="en-IN" w:eastAsia="ko-KR"/>
        </w:rPr>
        <w:t>c</w:t>
      </w:r>
      <w:proofErr w:type="spellStart"/>
      <w:r w:rsidRPr="00B02A0B">
        <w:rPr>
          <w:lang w:eastAsia="ko-KR"/>
        </w:rPr>
        <w:t>lient</w:t>
      </w:r>
      <w:proofErr w:type="spellEnd"/>
      <w:r w:rsidRPr="00B02A0B">
        <w:rPr>
          <w:lang w:eastAsia="ko-KR"/>
        </w:rPr>
        <w:t>.</w:t>
      </w:r>
    </w:p>
    <w:p w14:paraId="239C0820" w14:textId="77777777" w:rsidR="005C310B" w:rsidRPr="00B02A0B" w:rsidRDefault="005C310B" w:rsidP="007D34FE">
      <w:pPr>
        <w:pStyle w:val="Heading5"/>
      </w:pPr>
      <w:bookmarkStart w:id="7675" w:name="_Toc92225274"/>
      <w:bookmarkStart w:id="7676" w:name="_Toc131379116"/>
      <w:r w:rsidRPr="00B02A0B">
        <w:rPr>
          <w:rFonts w:eastAsia="Malgun Gothic"/>
        </w:rPr>
        <w:t>22.4.2.2.2</w:t>
      </w:r>
      <w:r w:rsidRPr="00B02A0B">
        <w:rPr>
          <w:rFonts w:eastAsia="Malgun Gothic"/>
        </w:rPr>
        <w:tab/>
        <w:t xml:space="preserve">Receipt of a SIP MESSAGE request for binding/unbinding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rFonts w:eastAsia="Malgun Gothic"/>
        </w:rPr>
        <w:t>group(s)</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bookmarkEnd w:id="7675"/>
      <w:bookmarkEnd w:id="7676"/>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group(s) </w:t>
      </w:r>
      <w:r w:rsidRPr="00B02A0B">
        <w:t xml:space="preserve">for the </w:t>
      </w:r>
      <w:proofErr w:type="spellStart"/>
      <w:r w:rsidRPr="00B02A0B">
        <w:rPr>
          <w:lang w:eastAsia="fr-FR"/>
        </w:rPr>
        <w:t>MCData</w:t>
      </w:r>
      <w:proofErr w:type="spellEnd"/>
      <w:r w:rsidRPr="00B02A0B">
        <w:rPr>
          <w:lang w:eastAsia="fr-FR"/>
        </w:rPr>
        <w:t xml:space="preserve"> </w:t>
      </w:r>
      <w:r w:rsidRPr="00B02A0B">
        <w:t xml:space="preserve">user </w:t>
      </w:r>
      <w:r w:rsidRPr="00B02A0B">
        <w:rPr>
          <w:lang w:eastAsia="ko-KR"/>
        </w:rPr>
        <w:t xml:space="preserve">for originating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function",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function cannot find a binding between the public user identity and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ID or if the validity period of an existing binding has expired, then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w:t>
      </w:r>
      <w:proofErr w:type="spellStart"/>
      <w:r w:rsidRPr="00B02A0B">
        <w:t>req</w:t>
      </w:r>
      <w:proofErr w:type="spellEnd"/>
      <w:r w:rsidRPr="00B02A0B">
        <w:t>" and:</w:t>
      </w:r>
    </w:p>
    <w:p w14:paraId="4C93166F" w14:textId="77777777" w:rsidR="005C310B" w:rsidRPr="00B02A0B" w:rsidRDefault="005C310B" w:rsidP="005C310B">
      <w:pPr>
        <w:pStyle w:val="B2"/>
      </w:pPr>
      <w:r w:rsidRPr="00B02A0B">
        <w:lastRenderedPageBreak/>
        <w:t>a)</w:t>
      </w:r>
      <w:r w:rsidRPr="00B02A0B">
        <w:tab/>
        <w:t xml:space="preserve">the &lt;allow-functional-alias-binding-with-group&gt; element of the &lt;ruleset&gt; element is not present in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(see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 in a Warning header field, and shall not continue with the rest of the steps in this clause;</w:t>
      </w:r>
    </w:p>
    <w:p w14:paraId="41D07F42" w14:textId="06589235" w:rsidR="005C310B" w:rsidRPr="00B02A0B" w:rsidRDefault="005C310B" w:rsidP="005C310B">
      <w:pPr>
        <w:pStyle w:val="B2"/>
      </w:pPr>
      <w:r w:rsidRPr="00B02A0B">
        <w:t>b)</w:t>
      </w:r>
      <w:r w:rsidRPr="00B02A0B">
        <w:tab/>
        <w:t>the SIP MESSAGE request do</w:t>
      </w:r>
      <w:r w:rsidR="00391818">
        <w:t>es</w:t>
      </w:r>
      <w:r w:rsidRPr="00B02A0B">
        <w:t xml:space="preserve"> not contain an application/</w:t>
      </w:r>
      <w:proofErr w:type="spellStart"/>
      <w:r w:rsidRPr="00B02A0B">
        <w:t>resource-lists</w:t>
      </w:r>
      <w:r w:rsidR="00391818">
        <w:t>+xml</w:t>
      </w:r>
      <w:proofErr w:type="spellEnd"/>
      <w:r w:rsidRPr="00B02A0B">
        <w:t xml:space="preserve"> MIME body or the &lt; 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 in a Warning header field, and shall not continue with the rest of the steps in this clause; and</w:t>
      </w:r>
    </w:p>
    <w:p w14:paraId="76AEE622" w14:textId="1D14C1ED" w:rsidR="005C310B" w:rsidRPr="00B02A0B" w:rsidRDefault="005C310B" w:rsidP="005C310B">
      <w:pPr>
        <w:pStyle w:val="B2"/>
      </w:pPr>
      <w:r w:rsidRPr="00B02A0B">
        <w:t>c)</w:t>
      </w:r>
      <w:r w:rsidRPr="00B02A0B">
        <w:tab/>
        <w:t>the SIP MESSAGE request do</w:t>
      </w:r>
      <w:r w:rsidR="00391818">
        <w:t>es</w:t>
      </w:r>
      <w:r w:rsidRPr="00B02A0B">
        <w:t xml:space="preserve"> not contain an application/</w:t>
      </w:r>
      <w:proofErr w:type="spellStart"/>
      <w:r w:rsidRPr="00B02A0B">
        <w:t>resource-lists</w:t>
      </w:r>
      <w:r w:rsidR="00391818">
        <w:t>+xml</w:t>
      </w:r>
      <w:proofErr w:type="spellEnd"/>
      <w:r w:rsidRPr="00B02A0B">
        <w:t xml:space="preserve"> MIME body or the &lt; 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function for the 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service associated with the originating user's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ID. If the functional alias status is activated, then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shall set the &lt;</w:t>
      </w:r>
      <w:proofErr w:type="spellStart"/>
      <w:r w:rsidRPr="00B02A0B">
        <w:t>mcdata</w:t>
      </w:r>
      <w:proofErr w:type="spellEnd"/>
      <w:r w:rsidRPr="00B02A0B">
        <w:t>-calling-user-id&gt; element of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t>10)</w:t>
      </w:r>
      <w:r w:rsidRPr="00B02A0B">
        <w:tab/>
        <w:t>shall copy the contents of the application/</w:t>
      </w:r>
      <w:proofErr w:type="spellStart"/>
      <w:r w:rsidRPr="00B02A0B">
        <w:t>resource-lists</w:t>
      </w:r>
      <w:r>
        <w:t>+xml</w:t>
      </w:r>
      <w:proofErr w:type="spellEnd"/>
      <w:r w:rsidRPr="00B02A0B">
        <w:t xml:space="preserve"> MIME body in the received SIP MESSAGE request into an application/</w:t>
      </w:r>
      <w:proofErr w:type="spellStart"/>
      <w:r w:rsidRPr="00B02A0B">
        <w:t>resource-lists</w:t>
      </w:r>
      <w:r>
        <w:t>+xml</w:t>
      </w:r>
      <w:proofErr w:type="spellEnd"/>
      <w:r w:rsidRPr="00B02A0B">
        <w:t xml:space="preserve">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lastRenderedPageBreak/>
        <w:t xml:space="preserve">Upon receipt of a SIP 4xx, 5xx or 6xx response to the SIP MESSAGE request, shall forward the error response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77" w:name="_Toc92225275"/>
      <w:bookmarkStart w:id="7678" w:name="_Toc131379117"/>
      <w:r w:rsidRPr="00B02A0B">
        <w:rPr>
          <w:rFonts w:eastAsia="Malgun Gothic"/>
        </w:rPr>
        <w:t>22.4.2.3</w:t>
      </w:r>
      <w:r w:rsidRPr="00B02A0B">
        <w:rPr>
          <w:rFonts w:eastAsia="Malgun Gothic"/>
        </w:rPr>
        <w:tab/>
        <w:t xml:space="preserve">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rFonts w:eastAsia="Malgun Gothic"/>
        </w:rPr>
        <w:t>function procedures</w:t>
      </w:r>
      <w:bookmarkEnd w:id="7677"/>
      <w:bookmarkEnd w:id="7678"/>
    </w:p>
    <w:p w14:paraId="0565DC22" w14:textId="77777777" w:rsidR="005C310B" w:rsidRPr="00B02A0B" w:rsidRDefault="005C310B" w:rsidP="007D34FE">
      <w:pPr>
        <w:pStyle w:val="Heading5"/>
      </w:pPr>
      <w:bookmarkStart w:id="7679" w:name="_Toc92225276"/>
      <w:bookmarkStart w:id="7680" w:name="_Toc131379118"/>
      <w:r w:rsidRPr="00B02A0B">
        <w:rPr>
          <w:rFonts w:eastAsia="Malgun Gothic"/>
        </w:rPr>
        <w:t>22.4.2.3.1</w:t>
      </w:r>
      <w:r w:rsidRPr="00B02A0B">
        <w:rPr>
          <w:rFonts w:eastAsia="Malgun Gothic"/>
        </w:rPr>
        <w:tab/>
        <w:t>General</w:t>
      </w:r>
      <w:bookmarkEnd w:id="7679"/>
      <w:bookmarkEnd w:id="7680"/>
    </w:p>
    <w:p w14:paraId="2FBABA87" w14:textId="77777777" w:rsidR="005C310B" w:rsidRPr="00B02A0B" w:rsidRDefault="005C310B" w:rsidP="005C310B">
      <w:pPr>
        <w:rPr>
          <w:lang w:eastAsia="ko-KR"/>
        </w:rPr>
      </w:pPr>
      <w:r w:rsidRPr="00B02A0B">
        <w:rPr>
          <w:lang w:eastAsia="ko-KR"/>
        </w:rPr>
        <w:t xml:space="preserve">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group(s) </w:t>
      </w:r>
      <w:r w:rsidRPr="00B02A0B">
        <w:t xml:space="preserve">for the </w:t>
      </w:r>
      <w:proofErr w:type="spellStart"/>
      <w:r w:rsidRPr="00B02A0B">
        <w:rPr>
          <w:lang w:eastAsia="fr-FR"/>
        </w:rPr>
        <w:t>MCData</w:t>
      </w:r>
      <w:proofErr w:type="spellEnd"/>
      <w:r w:rsidRPr="00B02A0B">
        <w:rPr>
          <w:lang w:eastAsia="fr-FR"/>
        </w:rPr>
        <w:t xml:space="preserve"> </w:t>
      </w:r>
      <w:r w:rsidRPr="00B02A0B">
        <w:t>user</w:t>
      </w:r>
      <w:r w:rsidRPr="00B02A0B">
        <w:rPr>
          <w:lang w:eastAsia="ko-KR"/>
        </w:rPr>
        <w:t xml:space="preserve"> from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val="en-IN" w:eastAsia="ko-KR"/>
        </w:rPr>
        <w:t>c</w:t>
      </w:r>
      <w:proofErr w:type="spellStart"/>
      <w:r w:rsidRPr="00B02A0B">
        <w:rPr>
          <w:lang w:eastAsia="ko-KR"/>
        </w:rPr>
        <w:t>lient</w:t>
      </w:r>
      <w:proofErr w:type="spellEnd"/>
      <w:r w:rsidRPr="00B02A0B">
        <w:rPr>
          <w:lang w:eastAsia="ko-KR"/>
        </w:rPr>
        <w:t>.</w:t>
      </w:r>
    </w:p>
    <w:p w14:paraId="76394A63" w14:textId="77777777" w:rsidR="005C310B" w:rsidRPr="00B02A0B" w:rsidRDefault="005C310B" w:rsidP="007D34FE">
      <w:pPr>
        <w:pStyle w:val="Heading5"/>
      </w:pPr>
      <w:bookmarkStart w:id="7681" w:name="_Toc92225277"/>
      <w:bookmarkStart w:id="7682" w:name="_Toc131379119"/>
      <w:r w:rsidRPr="00B02A0B">
        <w:rPr>
          <w:rFonts w:eastAsia="Malgun Gothic"/>
        </w:rPr>
        <w:t>22.4.2.3.2</w:t>
      </w:r>
      <w:r w:rsidRPr="00B02A0B">
        <w:rPr>
          <w:rFonts w:eastAsia="Malgun Gothic"/>
        </w:rPr>
        <w:tab/>
        <w:t xml:space="preserve">Receipt of a SIP MESSAGE request for binding/unbinding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rFonts w:eastAsia="Malgun Gothic"/>
        </w:rPr>
        <w:t>group(s)</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bookmarkEnd w:id="7681"/>
      <w:bookmarkEnd w:id="7682"/>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23A1B69A" w:rsidR="005C310B" w:rsidRPr="00B02A0B" w:rsidRDefault="005C310B" w:rsidP="005C310B">
      <w:pPr>
        <w:pStyle w:val="B1"/>
      </w:pPr>
      <w:r w:rsidRPr="00B02A0B">
        <w:t>3)</w:t>
      </w:r>
      <w:r w:rsidRPr="00B02A0B">
        <w:tab/>
        <w:t>the SIP MESSAGE request do</w:t>
      </w:r>
      <w:r w:rsidR="00391818">
        <w:t>es</w:t>
      </w:r>
      <w:r w:rsidRPr="00B02A0B">
        <w:t xml:space="preserve"> not contain an application/</w:t>
      </w:r>
      <w:proofErr w:type="spellStart"/>
      <w:r w:rsidRPr="00B02A0B">
        <w:t>resource-lists</w:t>
      </w:r>
      <w:r w:rsidR="00391818">
        <w:t>+xml</w:t>
      </w:r>
      <w:proofErr w:type="spellEnd"/>
      <w:r w:rsidRPr="00B02A0B">
        <w:t xml:space="preserve"> MIME body or the &lt;bind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w:t>
      </w:r>
      <w:r w:rsidRPr="00B02A0B" w:rsidDel="002F0465">
        <w:t xml:space="preserve"> </w:t>
      </w:r>
      <w:r w:rsidRPr="00B02A0B">
        <w:t>" in a Warning header field, and shall not continue with the rest of the steps in this clause;</w:t>
      </w:r>
    </w:p>
    <w:p w14:paraId="640D58B6" w14:textId="74541AAD" w:rsidR="005C310B" w:rsidRPr="00B02A0B" w:rsidRDefault="005C310B" w:rsidP="005C310B">
      <w:pPr>
        <w:pStyle w:val="B1"/>
      </w:pPr>
      <w:r w:rsidRPr="00B02A0B">
        <w:t>4)</w:t>
      </w:r>
      <w:r w:rsidRPr="00B02A0B">
        <w:tab/>
        <w:t>the SIP MESSAGE request do</w:t>
      </w:r>
      <w:r w:rsidR="00391818">
        <w:t>es</w:t>
      </w:r>
      <w:r w:rsidRPr="00B02A0B">
        <w:t xml:space="preserve"> not contain an application/</w:t>
      </w:r>
      <w:proofErr w:type="spellStart"/>
      <w:r w:rsidRPr="00B02A0B">
        <w:t>resource-lists</w:t>
      </w:r>
      <w:r w:rsidR="00391818">
        <w:t>+xml</w:t>
      </w:r>
      <w:proofErr w:type="spellEnd"/>
      <w:r w:rsidRPr="00B02A0B">
        <w:t xml:space="preserve"> MIME body or the &lt;bind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w:t>
      </w:r>
      <w:r w:rsidRPr="00B02A0B" w:rsidDel="002F0465">
        <w:t xml:space="preserve"> </w:t>
      </w:r>
      <w:r w:rsidRPr="00B02A0B">
        <w:t>" in a Warning header field, and shall not continue with the rest of the steps in this clause;</w:t>
      </w:r>
    </w:p>
    <w:p w14:paraId="6F111FBF" w14:textId="6C9C1DFE"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w:t>
      </w:r>
      <w:proofErr w:type="spellStart"/>
      <w:r w:rsidR="00391818" w:rsidRPr="009D65F5">
        <w:t>resource-lists+xml</w:t>
      </w:r>
      <w:proofErr w:type="spellEnd"/>
      <w:r w:rsidR="00391818" w:rsidRPr="009D65F5">
        <w:t xml:space="preserve"> MIME body</w:t>
      </w:r>
      <w:r w:rsidR="00391818" w:rsidRPr="00C114F8">
        <w:t xml:space="preserve"> of the incoming SIP MESSAGE request</w:t>
      </w:r>
      <w:r w:rsidRPr="00B02A0B">
        <w:t xml:space="preserve"> contain</w:t>
      </w:r>
      <w:r w:rsidR="00391818">
        <w:t>s</w:t>
      </w:r>
      <w:r w:rsidRPr="00B02A0B">
        <w:t xml:space="preserve"> a "</w:t>
      </w:r>
      <w:proofErr w:type="spellStart"/>
      <w:r w:rsidRPr="00B02A0B">
        <w:t>uri</w:t>
      </w:r>
      <w:proofErr w:type="spellEnd"/>
      <w:r w:rsidRPr="00B02A0B">
        <w:t xml:space="preserve">" attribute set to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ID </w:t>
      </w:r>
      <w:r w:rsidR="00391818">
        <w:t xml:space="preserve">where the indicated MCPTT group </w:t>
      </w:r>
      <w:r w:rsidRPr="00B02A0B">
        <w:t>ha</w:t>
      </w:r>
      <w:r w:rsidR="00391818">
        <w:t>s</w:t>
      </w:r>
      <w:r w:rsidRPr="00B02A0B">
        <w:t xml:space="preserve"> an existing binding with any other functional alias from same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w:t>
      </w:r>
      <w:proofErr w:type="spellStart"/>
      <w:r w:rsidRPr="00B02A0B">
        <w:t>req</w:t>
      </w:r>
      <w:proofErr w:type="spellEnd"/>
      <w:r w:rsidRPr="00B02A0B">
        <w:t>"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w:t>
      </w:r>
      <w:proofErr w:type="spellStart"/>
      <w:r w:rsidRPr="00B02A0B">
        <w:t>ind</w:t>
      </w:r>
      <w:proofErr w:type="spellEnd"/>
      <w:r w:rsidRPr="00B02A0B">
        <w:t xml:space="preserve">&gt; element </w:t>
      </w:r>
      <w:r>
        <w:t xml:space="preserve">is </w:t>
      </w:r>
      <w:r w:rsidRPr="00B02A0B">
        <w:t xml:space="preserve">set to a value of "true", shall update or store the record for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 and create a binding information for the functional alias specified in the &lt;binding-fa-</w:t>
      </w:r>
      <w:proofErr w:type="spellStart"/>
      <w:r w:rsidRPr="00B02A0B">
        <w:t>uri</w:t>
      </w:r>
      <w:proofErr w:type="spellEnd"/>
      <w:r w:rsidRPr="00B02A0B">
        <w:t xml:space="preserve">&gt; element with the list of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included in </w:t>
      </w:r>
      <w:r>
        <w:rPr>
          <w:lang w:eastAsia="ko-KR"/>
        </w:rPr>
        <w:t xml:space="preserve">the </w:t>
      </w:r>
      <w:r>
        <w:t>"</w:t>
      </w:r>
      <w:proofErr w:type="spellStart"/>
      <w:r>
        <w:t>uri</w:t>
      </w:r>
      <w:proofErr w:type="spellEnd"/>
      <w:r>
        <w:t xml:space="preserve">"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w:t>
      </w:r>
      <w:proofErr w:type="spellStart"/>
      <w:r w:rsidRPr="00B02A0B">
        <w:t>resource-lists</w:t>
      </w:r>
      <w:r>
        <w:t>+xml</w:t>
      </w:r>
      <w:proofErr w:type="spellEnd"/>
      <w:r w:rsidRPr="00B02A0B">
        <w:t xml:space="preserve"> MIME body; or</w:t>
      </w:r>
    </w:p>
    <w:p w14:paraId="2830FFDE" w14:textId="77777777" w:rsidR="00391818" w:rsidRPr="00B02A0B" w:rsidRDefault="00391818" w:rsidP="00391818">
      <w:pPr>
        <w:pStyle w:val="B2"/>
      </w:pPr>
      <w:r w:rsidRPr="00B02A0B">
        <w:t>b)</w:t>
      </w:r>
      <w:r w:rsidRPr="00B02A0B">
        <w:tab/>
        <w:t>if the &lt;binding-</w:t>
      </w:r>
      <w:proofErr w:type="spellStart"/>
      <w:r w:rsidRPr="00B02A0B">
        <w:t>ind</w:t>
      </w:r>
      <w:proofErr w:type="spellEnd"/>
      <w:r w:rsidRPr="00B02A0B">
        <w:t xml:space="preserve">&gt; element </w:t>
      </w:r>
      <w:r>
        <w:t xml:space="preserve">is </w:t>
      </w:r>
      <w:r w:rsidRPr="00B02A0B">
        <w:t xml:space="preserve">set to a value of "false", shall update or store the record for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 and remove a binding information of the functional alias specified in the &lt;unbinding-fa-</w:t>
      </w:r>
      <w:proofErr w:type="spellStart"/>
      <w:r w:rsidRPr="00B02A0B">
        <w:t>uri</w:t>
      </w:r>
      <w:proofErr w:type="spellEnd"/>
      <w:r w:rsidRPr="00B02A0B">
        <w:t xml:space="preserve">&gt; element from the list of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included in </w:t>
      </w:r>
      <w:r>
        <w:rPr>
          <w:lang w:eastAsia="ko-KR"/>
        </w:rPr>
        <w:t xml:space="preserve">the </w:t>
      </w:r>
      <w:r>
        <w:t>"</w:t>
      </w:r>
      <w:proofErr w:type="spellStart"/>
      <w:r>
        <w:t>uri</w:t>
      </w:r>
      <w:proofErr w:type="spellEnd"/>
      <w:r>
        <w:t xml:space="preserve">"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w:t>
      </w:r>
      <w:proofErr w:type="spellStart"/>
      <w:r w:rsidRPr="00B02A0B">
        <w:t>resource-lists</w:t>
      </w:r>
      <w:r>
        <w:t>+xml</w:t>
      </w:r>
      <w:proofErr w:type="spellEnd"/>
      <w:r w:rsidRPr="00B02A0B">
        <w:t xml:space="preserve"> MIME body;</w:t>
      </w:r>
    </w:p>
    <w:p w14:paraId="2CF3A2BF" w14:textId="77777777" w:rsidR="005C310B" w:rsidRPr="00B02A0B" w:rsidRDefault="005C310B" w:rsidP="005C310B">
      <w:pPr>
        <w:pStyle w:val="B1"/>
      </w:pPr>
      <w:r w:rsidRPr="00B02A0B">
        <w:lastRenderedPageBreak/>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83" w:name="_Toc51851619"/>
      <w:bookmarkStart w:id="7684" w:name="_Toc92225278"/>
      <w:bookmarkStart w:id="7685" w:name="_Toc131379120"/>
      <w:r w:rsidRPr="00B02A0B">
        <w:rPr>
          <w:noProof/>
        </w:rPr>
        <w:t>23</w:t>
      </w:r>
      <w:r w:rsidRPr="00B02A0B">
        <w:rPr>
          <w:noProof/>
        </w:rPr>
        <w:tab/>
      </w:r>
      <w:r w:rsidRPr="00B02A0B">
        <w:rPr>
          <w:lang w:val="en-US"/>
        </w:rPr>
        <w:t>Regroup using a preconfigured group</w:t>
      </w:r>
      <w:bookmarkEnd w:id="7683"/>
      <w:bookmarkEnd w:id="7684"/>
      <w:bookmarkEnd w:id="7685"/>
    </w:p>
    <w:p w14:paraId="5E144C1A" w14:textId="77777777" w:rsidR="005C310B" w:rsidRPr="00B02A0B" w:rsidRDefault="005C310B" w:rsidP="007D34FE">
      <w:pPr>
        <w:pStyle w:val="Heading2"/>
      </w:pPr>
      <w:bookmarkStart w:id="7686" w:name="_Toc27501617"/>
      <w:bookmarkStart w:id="7687" w:name="_Toc36049743"/>
      <w:bookmarkStart w:id="7688" w:name="_Toc45210513"/>
      <w:bookmarkStart w:id="7689" w:name="_Toc51851620"/>
      <w:bookmarkStart w:id="7690" w:name="_Toc92225279"/>
      <w:bookmarkStart w:id="7691" w:name="_Toc131379121"/>
      <w:r w:rsidRPr="00B02A0B">
        <w:t>23.1</w:t>
      </w:r>
      <w:r w:rsidRPr="00B02A0B">
        <w:tab/>
        <w:t>General</w:t>
      </w:r>
      <w:bookmarkEnd w:id="7686"/>
      <w:bookmarkEnd w:id="7687"/>
      <w:bookmarkEnd w:id="7688"/>
      <w:bookmarkEnd w:id="7689"/>
      <w:bookmarkEnd w:id="7690"/>
      <w:bookmarkEnd w:id="7691"/>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 xml:space="preserve">All </w:t>
      </w:r>
      <w:proofErr w:type="spellStart"/>
      <w:r w:rsidRPr="00B02A0B">
        <w:t>MCData</w:t>
      </w:r>
      <w:proofErr w:type="spellEnd"/>
      <w:r w:rsidRPr="00B02A0B">
        <w:t xml:space="preserve"> servers and all </w:t>
      </w:r>
      <w:proofErr w:type="spellStart"/>
      <w:r w:rsidRPr="00B02A0B">
        <w:t>MCData</w:t>
      </w:r>
      <w:proofErr w:type="spellEnd"/>
      <w:r w:rsidRPr="00B02A0B">
        <w:t xml:space="preserve"> clients are configured with the preconfigured group to allow immediate use of the regroup for a call upon creation of the regroup.</w:t>
      </w:r>
    </w:p>
    <w:p w14:paraId="136037BA" w14:textId="77777777" w:rsidR="005C310B" w:rsidRPr="00B02A0B" w:rsidRDefault="005C310B" w:rsidP="005C310B">
      <w:r w:rsidRPr="00B02A0B">
        <w:t xml:space="preserve">A regroup using a preconfigured group is initiated by the </w:t>
      </w:r>
      <w:proofErr w:type="spellStart"/>
      <w:r w:rsidRPr="00B02A0B">
        <w:t>MCData</w:t>
      </w:r>
      <w:proofErr w:type="spellEnd"/>
      <w:r w:rsidRPr="00B02A0B">
        <w:t xml:space="preserve">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w:t>
      </w:r>
      <w:proofErr w:type="spellStart"/>
      <w:r w:rsidRPr="00B02A0B">
        <w:t>MCData</w:t>
      </w:r>
      <w:proofErr w:type="spellEnd"/>
      <w:r w:rsidRPr="00B02A0B">
        <w:t xml:space="preserve"> function. Creation and removal of a </w:t>
      </w:r>
      <w:proofErr w:type="spellStart"/>
      <w:r w:rsidRPr="00B02A0B">
        <w:t>regoup</w:t>
      </w:r>
      <w:proofErr w:type="spellEnd"/>
      <w:r w:rsidRPr="00B02A0B">
        <w:t xml:space="preserve"> is normally initiated by an </w:t>
      </w:r>
      <w:proofErr w:type="spellStart"/>
      <w:r w:rsidRPr="00B02A0B">
        <w:t>MCData</w:t>
      </w:r>
      <w:proofErr w:type="spellEnd"/>
      <w:r w:rsidRPr="00B02A0B">
        <w:t xml:space="preserve"> client. Removal can also be initiated by the controlling </w:t>
      </w:r>
      <w:proofErr w:type="spellStart"/>
      <w:r w:rsidRPr="00B02A0B">
        <w:t>MCData</w:t>
      </w:r>
      <w:proofErr w:type="spellEnd"/>
      <w:r w:rsidRPr="00B02A0B">
        <w:t xml:space="preserve"> function.</w:t>
      </w:r>
    </w:p>
    <w:p w14:paraId="6D468EDE" w14:textId="77777777" w:rsidR="005C310B" w:rsidRPr="00B02A0B" w:rsidRDefault="005C310B" w:rsidP="007D34FE">
      <w:pPr>
        <w:pStyle w:val="Heading2"/>
        <w:rPr>
          <w:lang w:val="en-US"/>
        </w:rPr>
      </w:pPr>
      <w:bookmarkStart w:id="7692" w:name="_Toc27501618"/>
      <w:bookmarkStart w:id="7693" w:name="_Toc36049744"/>
      <w:bookmarkStart w:id="7694" w:name="_Toc45210514"/>
      <w:bookmarkStart w:id="7695" w:name="_Toc51851621"/>
      <w:bookmarkStart w:id="7696" w:name="_Toc92225280"/>
      <w:bookmarkStart w:id="7697" w:name="_Toc131379122"/>
      <w:r w:rsidRPr="00B02A0B">
        <w:t>23.2</w:t>
      </w:r>
      <w:r w:rsidRPr="00B02A0B">
        <w:tab/>
      </w:r>
      <w:r w:rsidRPr="00B02A0B">
        <w:rPr>
          <w:lang w:val="en-US"/>
        </w:rPr>
        <w:t>Group regroup using a preconfigured group</w:t>
      </w:r>
      <w:bookmarkEnd w:id="7692"/>
      <w:bookmarkEnd w:id="7693"/>
      <w:bookmarkEnd w:id="7694"/>
      <w:bookmarkEnd w:id="7695"/>
      <w:bookmarkEnd w:id="7696"/>
      <w:bookmarkEnd w:id="7697"/>
    </w:p>
    <w:p w14:paraId="46E3D29C" w14:textId="77777777" w:rsidR="005C310B" w:rsidRPr="00B02A0B" w:rsidRDefault="005C310B" w:rsidP="007D34FE">
      <w:pPr>
        <w:pStyle w:val="Heading3"/>
        <w:rPr>
          <w:lang w:val="en-US"/>
        </w:rPr>
      </w:pPr>
      <w:bookmarkStart w:id="7698" w:name="_Toc27501619"/>
      <w:bookmarkStart w:id="7699" w:name="_Toc36049745"/>
      <w:bookmarkStart w:id="7700" w:name="_Toc45210515"/>
      <w:bookmarkStart w:id="7701" w:name="_Toc51851622"/>
      <w:bookmarkStart w:id="7702" w:name="_Toc92225281"/>
      <w:bookmarkStart w:id="7703" w:name="_Toc131379123"/>
      <w:r w:rsidRPr="00B02A0B">
        <w:t>23.2</w:t>
      </w:r>
      <w:r w:rsidRPr="00B02A0B">
        <w:rPr>
          <w:lang w:val="en-US"/>
        </w:rPr>
        <w:t>.1</w:t>
      </w:r>
      <w:r w:rsidRPr="00B02A0B">
        <w:tab/>
      </w:r>
      <w:r w:rsidRPr="00B02A0B">
        <w:rPr>
          <w:lang w:val="en-US"/>
        </w:rPr>
        <w:t>Client procedures</w:t>
      </w:r>
      <w:bookmarkEnd w:id="7698"/>
      <w:bookmarkEnd w:id="7699"/>
      <w:bookmarkEnd w:id="7700"/>
      <w:bookmarkEnd w:id="7701"/>
      <w:bookmarkEnd w:id="7702"/>
      <w:bookmarkEnd w:id="7703"/>
    </w:p>
    <w:p w14:paraId="2D137D2B" w14:textId="77777777" w:rsidR="005C310B" w:rsidRPr="00B02A0B" w:rsidRDefault="005C310B" w:rsidP="007D34FE">
      <w:pPr>
        <w:pStyle w:val="Heading4"/>
        <w:rPr>
          <w:lang w:val="en-US"/>
        </w:rPr>
      </w:pPr>
      <w:bookmarkStart w:id="7704" w:name="_Toc27501620"/>
      <w:bookmarkStart w:id="7705" w:name="_Toc36049746"/>
      <w:bookmarkStart w:id="7706" w:name="_Toc45210516"/>
      <w:bookmarkStart w:id="7707" w:name="_Toc51851623"/>
      <w:bookmarkStart w:id="7708" w:name="_Toc92225282"/>
      <w:bookmarkStart w:id="7709" w:name="_Toc131379124"/>
      <w:r w:rsidRPr="00B02A0B">
        <w:t>23.2</w:t>
      </w:r>
      <w:r w:rsidRPr="00B02A0B">
        <w:rPr>
          <w:lang w:val="en-US"/>
        </w:rPr>
        <w:t>.1.1</w:t>
      </w:r>
      <w:r w:rsidRPr="00B02A0B">
        <w:tab/>
      </w:r>
      <w:r w:rsidRPr="00B02A0B">
        <w:rPr>
          <w:lang w:val="en-US"/>
        </w:rPr>
        <w:t>Requesting a group regroup using a preconfigured group</w:t>
      </w:r>
      <w:bookmarkEnd w:id="7704"/>
      <w:bookmarkEnd w:id="7705"/>
      <w:bookmarkEnd w:id="7706"/>
      <w:bookmarkEnd w:id="7707"/>
      <w:bookmarkEnd w:id="7708"/>
      <w:bookmarkEnd w:id="7709"/>
    </w:p>
    <w:p w14:paraId="5FB5B3EF"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establish an </w:t>
      </w:r>
      <w:proofErr w:type="spellStart"/>
      <w:r w:rsidRPr="00B02A0B">
        <w:t>MCData</w:t>
      </w:r>
      <w:proofErr w:type="spellEnd"/>
      <w:r w:rsidRPr="00B02A0B">
        <w:t xml:space="preserve"> group regroup using a preconfigured group, the </w:t>
      </w:r>
      <w:proofErr w:type="spellStart"/>
      <w:r w:rsidRPr="00B02A0B">
        <w:t>MCData</w:t>
      </w:r>
      <w:proofErr w:type="spellEnd"/>
      <w:r w:rsidRPr="00B02A0B">
        <w:t xml:space="preserve">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4C108A0D" w14:textId="3C3791D5" w:rsidR="005C310B" w:rsidRPr="00B02A0B" w:rsidRDefault="005C310B" w:rsidP="005C310B">
      <w:pPr>
        <w:pStyle w:val="B2"/>
        <w:rPr>
          <w:rFonts w:eastAsia="Malgun Gothic"/>
        </w:rPr>
      </w:pPr>
      <w:r w:rsidRPr="00B02A0B">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proofErr w:type="spellStart"/>
      <w:r w:rsidRPr="00B02A0B">
        <w:rPr>
          <w:lang w:val="en-US"/>
        </w:rPr>
        <w:t>MCData</w:t>
      </w:r>
      <w:proofErr w:type="spellEnd"/>
      <w:r w:rsidRPr="00B02A0B">
        <w:rPr>
          <w:lang w:val="en-US"/>
        </w:rPr>
        <w:t xml:space="preserve">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 xml:space="preserve">On receiving a SIP 2xx response to the SIP MESSAGE request, the </w:t>
      </w:r>
      <w:proofErr w:type="spellStart"/>
      <w:r w:rsidRPr="00B02A0B">
        <w:t>MCData</w:t>
      </w:r>
      <w:proofErr w:type="spellEnd"/>
      <w:r w:rsidRPr="00B02A0B">
        <w:t xml:space="preserve"> client:</w:t>
      </w:r>
    </w:p>
    <w:p w14:paraId="174A67F2" w14:textId="77777777" w:rsidR="00B02A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failure to create the group regroup using preconfigured group.</w:t>
      </w:r>
    </w:p>
    <w:p w14:paraId="2639BEF0" w14:textId="77777777" w:rsidR="005C310B" w:rsidRPr="00B02A0B" w:rsidRDefault="005C310B" w:rsidP="007D34FE">
      <w:pPr>
        <w:pStyle w:val="Heading4"/>
        <w:rPr>
          <w:lang w:val="en-US"/>
        </w:rPr>
      </w:pPr>
      <w:bookmarkStart w:id="7710" w:name="_Toc45210517"/>
      <w:bookmarkStart w:id="7711" w:name="_Toc51851624"/>
      <w:bookmarkStart w:id="7712" w:name="_Toc92225283"/>
      <w:bookmarkStart w:id="7713" w:name="_Toc131379125"/>
      <w:r w:rsidRPr="00B02A0B">
        <w:t>23.2</w:t>
      </w:r>
      <w:r w:rsidRPr="00B02A0B">
        <w:rPr>
          <w:lang w:val="en-US"/>
        </w:rPr>
        <w:t>.1.2</w:t>
      </w:r>
      <w:r w:rsidRPr="00B02A0B">
        <w:tab/>
      </w:r>
      <w:r w:rsidRPr="00B02A0B">
        <w:rPr>
          <w:lang w:val="en-US"/>
        </w:rPr>
        <w:t>Removing a regroup using preconfigured group</w:t>
      </w:r>
      <w:bookmarkEnd w:id="7710"/>
      <w:bookmarkEnd w:id="7711"/>
      <w:bookmarkEnd w:id="7712"/>
      <w:bookmarkEnd w:id="7713"/>
    </w:p>
    <w:p w14:paraId="5EF7FC41" w14:textId="77777777" w:rsidR="00B02A0B" w:rsidRPr="00B02A0B" w:rsidRDefault="005C310B" w:rsidP="005C310B">
      <w:r w:rsidRPr="00B02A0B">
        <w:t xml:space="preserve">Upon receiving a request from an </w:t>
      </w:r>
      <w:proofErr w:type="spellStart"/>
      <w:r w:rsidRPr="00B02A0B">
        <w:t>MCData</w:t>
      </w:r>
      <w:proofErr w:type="spellEnd"/>
      <w:r w:rsidRPr="00B02A0B">
        <w:t xml:space="preserve"> user to remove a user or group regroup using a preconfigured group, the </w:t>
      </w:r>
      <w:proofErr w:type="spellStart"/>
      <w:r w:rsidRPr="00B02A0B">
        <w:t>MCData</w:t>
      </w:r>
      <w:proofErr w:type="spellEnd"/>
      <w:r w:rsidRPr="00B02A0B">
        <w:t xml:space="preserve">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390B037F" w14:textId="3AE27C42" w:rsidR="005C310B" w:rsidRPr="00B02A0B" w:rsidRDefault="005C310B" w:rsidP="005C310B">
      <w:pPr>
        <w:pStyle w:val="B2"/>
        <w:rPr>
          <w:rFonts w:eastAsia="Malgun Gothic"/>
        </w:rPr>
      </w:pPr>
      <w:r w:rsidRPr="00B02A0B">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lastRenderedPageBreak/>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 xml:space="preserve">On receiving a SIP 2xx response to the SIP MESSAGE request, the </w:t>
      </w:r>
      <w:proofErr w:type="spellStart"/>
      <w:r w:rsidRPr="00B02A0B">
        <w:t>MCData</w:t>
      </w:r>
      <w:proofErr w:type="spellEnd"/>
      <w:r w:rsidRPr="00B02A0B">
        <w:t xml:space="preserve"> client:</w:t>
      </w:r>
    </w:p>
    <w:p w14:paraId="35145ED7" w14:textId="77777777" w:rsidR="00B02A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failure to remove the regroup using preconfigured group.</w:t>
      </w:r>
    </w:p>
    <w:p w14:paraId="0F0296A1" w14:textId="77777777" w:rsidR="005C310B" w:rsidRPr="00B02A0B" w:rsidRDefault="005C310B" w:rsidP="007D34FE">
      <w:pPr>
        <w:pStyle w:val="Heading4"/>
        <w:rPr>
          <w:lang w:val="en-US"/>
        </w:rPr>
      </w:pPr>
      <w:bookmarkStart w:id="7714" w:name="_Toc36049748"/>
      <w:bookmarkStart w:id="7715" w:name="_Toc45210518"/>
      <w:bookmarkStart w:id="7716" w:name="_Toc51851625"/>
      <w:bookmarkStart w:id="7717" w:name="_Toc92225284"/>
      <w:bookmarkStart w:id="7718" w:name="_Toc27501622"/>
      <w:bookmarkStart w:id="7719" w:name="_Toc131379126"/>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14"/>
      <w:bookmarkEnd w:id="7715"/>
      <w:bookmarkEnd w:id="7716"/>
      <w:bookmarkEnd w:id="7717"/>
      <w:bookmarkEnd w:id="7719"/>
    </w:p>
    <w:p w14:paraId="1CEBA4F8" w14:textId="77777777" w:rsidR="00B02A0B" w:rsidRPr="00B02A0B" w:rsidRDefault="005C310B" w:rsidP="005C310B">
      <w:r w:rsidRPr="00B02A0B">
        <w:t xml:space="preserve">Upon receiving a "SIP MESSAGE request to the </w:t>
      </w:r>
      <w:proofErr w:type="spellStart"/>
      <w:r w:rsidRPr="00B02A0B">
        <w:t>MCData</w:t>
      </w:r>
      <w:proofErr w:type="spellEnd"/>
      <w:r w:rsidRPr="00B02A0B">
        <w:t xml:space="preserve"> client to request creation of a regroup using preconfigured group", the </w:t>
      </w:r>
      <w:proofErr w:type="spellStart"/>
      <w:r w:rsidRPr="00B02A0B">
        <w:t>MCData</w:t>
      </w:r>
      <w:proofErr w:type="spellEnd"/>
      <w:r w:rsidRPr="00B02A0B">
        <w:t xml:space="preserve"> client:</w:t>
      </w:r>
    </w:p>
    <w:p w14:paraId="09BBAD24" w14:textId="17248A73" w:rsidR="005C31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creation of the regroup using preconfigured group;</w:t>
      </w:r>
    </w:p>
    <w:p w14:paraId="7FEDEDF4" w14:textId="77777777" w:rsidR="005C310B" w:rsidRPr="00B02A0B" w:rsidRDefault="005C310B" w:rsidP="005C310B">
      <w:pPr>
        <w:pStyle w:val="B1"/>
      </w:pPr>
      <w:r w:rsidRPr="00B02A0B">
        <w:t>2)</w:t>
      </w:r>
      <w:r w:rsidRPr="00B02A0B">
        <w:tab/>
        <w:t xml:space="preserve">shall send a 200 (OK) response to the </w:t>
      </w:r>
      <w:proofErr w:type="spellStart"/>
      <w:r w:rsidRPr="00B02A0B">
        <w:t>MCData</w:t>
      </w:r>
      <w:proofErr w:type="spellEnd"/>
      <w:r w:rsidRPr="00B02A0B">
        <w:t xml:space="preserve">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w:t>
      </w:r>
      <w:proofErr w:type="spellStart"/>
      <w:r>
        <w:rPr>
          <w:rFonts w:eastAsia="Malgun Gothic"/>
        </w:rPr>
        <w:t>mcdata</w:t>
      </w:r>
      <w:proofErr w:type="spellEnd"/>
      <w:r>
        <w:rPr>
          <w:rFonts w:eastAsia="Malgun Gothic"/>
        </w:rPr>
        <w:t>-regroup-</w:t>
      </w:r>
      <w:proofErr w:type="spellStart"/>
      <w:r>
        <w:rPr>
          <w:rFonts w:eastAsia="Malgun Gothic"/>
        </w:rPr>
        <w:t>uri</w:t>
      </w:r>
      <w:proofErr w:type="spellEnd"/>
      <w:r>
        <w:rPr>
          <w:rFonts w:eastAsia="Malgun Gothic"/>
        </w:rPr>
        <w:t>&gt; element as the temporary group identity and associate that with the group identity received in the &lt;</w:t>
      </w:r>
      <w:proofErr w:type="spellStart"/>
      <w:r>
        <w:rPr>
          <w:rFonts w:eastAsia="Malgun Gothic"/>
        </w:rPr>
        <w:t>mcdata</w:t>
      </w:r>
      <w:proofErr w:type="spellEnd"/>
      <w:r>
        <w:rPr>
          <w:rFonts w:eastAsia="Malgun Gothic"/>
        </w:rPr>
        <w:t>-regroup-</w:t>
      </w:r>
      <w:proofErr w:type="spellStart"/>
      <w:r>
        <w:rPr>
          <w:rFonts w:eastAsia="Malgun Gothic"/>
        </w:rPr>
        <w:t>uri</w:t>
      </w:r>
      <w:proofErr w:type="spellEnd"/>
      <w:r>
        <w:rPr>
          <w:rFonts w:eastAsia="Malgun Gothic"/>
        </w:rPr>
        <w:t>&gt;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 xml:space="preserve">The </w:t>
      </w:r>
      <w:proofErr w:type="spellStart"/>
      <w:r>
        <w:t>MCData</w:t>
      </w:r>
      <w:proofErr w:type="spellEnd"/>
      <w:r>
        <w:t xml:space="preserve"> client can choose to display the list of users in the user regroup to the </w:t>
      </w:r>
      <w:proofErr w:type="spellStart"/>
      <w:r>
        <w:t>MCData</w:t>
      </w:r>
      <w:proofErr w:type="spellEnd"/>
      <w:r>
        <w:t xml:space="preserve">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 xml:space="preserve">The </w:t>
      </w:r>
      <w:proofErr w:type="spellStart"/>
      <w:r>
        <w:t>MCData</w:t>
      </w:r>
      <w:proofErr w:type="spellEnd"/>
      <w:r>
        <w:t xml:space="preserve"> client can choose to display the list of groups in the group regroup to the </w:t>
      </w:r>
      <w:proofErr w:type="spellStart"/>
      <w:r>
        <w:t>MCData</w:t>
      </w:r>
      <w:proofErr w:type="spellEnd"/>
      <w:r>
        <w:t xml:space="preserve">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w:t>
      </w:r>
      <w:proofErr w:type="spellStart"/>
      <w:r w:rsidRPr="00B02A0B">
        <w:t>mcdata</w:t>
      </w:r>
      <w:proofErr w:type="spellEnd"/>
      <w:r w:rsidRPr="00B02A0B">
        <w:t>-regroup-</w:t>
      </w:r>
      <w:proofErr w:type="spellStart"/>
      <w:r w:rsidRPr="00B02A0B">
        <w:t>uri</w:t>
      </w:r>
      <w:proofErr w:type="spellEnd"/>
      <w:r w:rsidRPr="00B02A0B">
        <w:t>&gt; element as the temporary group identity and associate that with the group identity received in the &lt;</w:t>
      </w:r>
      <w:proofErr w:type="spellStart"/>
      <w:r w:rsidRPr="00B02A0B">
        <w:t>mcdata</w:t>
      </w:r>
      <w:proofErr w:type="spellEnd"/>
      <w:r w:rsidRPr="00B02A0B">
        <w:t>-regroup-</w:t>
      </w:r>
      <w:proofErr w:type="spellStart"/>
      <w:r w:rsidRPr="00B02A0B">
        <w:t>uri</w:t>
      </w:r>
      <w:proofErr w:type="spellEnd"/>
      <w:r w:rsidRPr="00B02A0B">
        <w:t>&gt;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w:t>
      </w:r>
      <w:proofErr w:type="spellStart"/>
      <w:r w:rsidRPr="00B02A0B">
        <w:t>mcdata</w:t>
      </w:r>
      <w:proofErr w:type="spellEnd"/>
      <w:r w:rsidRPr="00B02A0B">
        <w:t>-regroup-</w:t>
      </w:r>
      <w:proofErr w:type="spellStart"/>
      <w:r w:rsidRPr="00B02A0B">
        <w:t>uri</w:t>
      </w:r>
      <w:proofErr w:type="spellEnd"/>
      <w:r w:rsidRPr="00B02A0B">
        <w:t>&gt; element as the temporary group identity and associate that with the group identity received in the &lt;</w:t>
      </w:r>
      <w:proofErr w:type="spellStart"/>
      <w:r w:rsidRPr="00B02A0B">
        <w:t>mcdata</w:t>
      </w:r>
      <w:proofErr w:type="spellEnd"/>
      <w:r w:rsidRPr="00B02A0B">
        <w:t>-regroup-</w:t>
      </w:r>
      <w:proofErr w:type="spellStart"/>
      <w:r w:rsidRPr="00B02A0B">
        <w:t>uri</w:t>
      </w:r>
      <w:proofErr w:type="spellEnd"/>
      <w:r w:rsidRPr="00B02A0B">
        <w:t>&gt;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 xml:space="preserve">shall consider that the </w:t>
      </w:r>
      <w:proofErr w:type="spellStart"/>
      <w:r w:rsidRPr="00B02A0B">
        <w:t>MCData</w:t>
      </w:r>
      <w:proofErr w:type="spellEnd"/>
      <w:r w:rsidRPr="00B02A0B">
        <w:t xml:space="preserve">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 xml:space="preserve">if the regroup is a chat group, the </w:t>
      </w:r>
      <w:proofErr w:type="spellStart"/>
      <w:r w:rsidRPr="00B02A0B">
        <w:t>MCData</w:t>
      </w:r>
      <w:proofErr w:type="spellEnd"/>
      <w:r w:rsidRPr="00B02A0B">
        <w:t xml:space="preserve"> client should join the regroup when this notification of creation is received.</w:t>
      </w:r>
    </w:p>
    <w:p w14:paraId="48DBE98F" w14:textId="77777777" w:rsidR="005C310B" w:rsidRPr="00B02A0B" w:rsidRDefault="005C310B" w:rsidP="007D34FE">
      <w:pPr>
        <w:pStyle w:val="Heading4"/>
        <w:rPr>
          <w:lang w:val="en-US"/>
        </w:rPr>
      </w:pPr>
      <w:bookmarkStart w:id="7720" w:name="_Toc36049749"/>
      <w:bookmarkStart w:id="7721" w:name="_Toc45210519"/>
      <w:bookmarkStart w:id="7722" w:name="_Toc51851626"/>
      <w:bookmarkStart w:id="7723" w:name="_Toc92225285"/>
      <w:bookmarkStart w:id="7724" w:name="_Toc131379127"/>
      <w:r w:rsidRPr="00B02A0B">
        <w:lastRenderedPageBreak/>
        <w:t>23.2</w:t>
      </w:r>
      <w:r w:rsidRPr="00B02A0B">
        <w:rPr>
          <w:lang w:val="en-US"/>
        </w:rPr>
        <w:t>.1.4</w:t>
      </w:r>
      <w:r w:rsidRPr="00B02A0B">
        <w:tab/>
        <w:t>Receiving notification of</w:t>
      </w:r>
      <w:r w:rsidRPr="00B02A0B">
        <w:rPr>
          <w:lang w:val="en-US"/>
        </w:rPr>
        <w:t xml:space="preserve"> removal of a regroup using preconfigured group</w:t>
      </w:r>
      <w:bookmarkEnd w:id="7720"/>
      <w:bookmarkEnd w:id="7721"/>
      <w:bookmarkEnd w:id="7722"/>
      <w:bookmarkEnd w:id="7723"/>
      <w:bookmarkEnd w:id="7724"/>
    </w:p>
    <w:p w14:paraId="7CEB86D7" w14:textId="77777777" w:rsidR="00B02A0B" w:rsidRPr="00B02A0B" w:rsidRDefault="005C310B" w:rsidP="005C310B">
      <w:r w:rsidRPr="00B02A0B">
        <w:t xml:space="preserve">Upon receiving a "SIP MESSAGE request to the </w:t>
      </w:r>
      <w:proofErr w:type="spellStart"/>
      <w:r w:rsidRPr="00B02A0B">
        <w:t>MCData</w:t>
      </w:r>
      <w:proofErr w:type="spellEnd"/>
      <w:r w:rsidRPr="00B02A0B">
        <w:t xml:space="preserve"> client to request removal of a regroup using preconfigured group", the </w:t>
      </w:r>
      <w:proofErr w:type="spellStart"/>
      <w:r w:rsidRPr="00B02A0B">
        <w:t>MCData</w:t>
      </w:r>
      <w:proofErr w:type="spellEnd"/>
      <w:r w:rsidRPr="00B02A0B">
        <w:t xml:space="preserve"> client:</w:t>
      </w:r>
    </w:p>
    <w:p w14:paraId="733C9A09" w14:textId="72A0F345" w:rsidR="005C31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removal of the regroup using preconfigured group;</w:t>
      </w:r>
    </w:p>
    <w:p w14:paraId="76EE4360" w14:textId="77777777" w:rsidR="005C310B" w:rsidRPr="00B02A0B" w:rsidRDefault="005C310B" w:rsidP="005C310B">
      <w:pPr>
        <w:pStyle w:val="B1"/>
      </w:pPr>
      <w:r w:rsidRPr="00B02A0B">
        <w:t>2)</w:t>
      </w:r>
      <w:r w:rsidRPr="00B02A0B">
        <w:tab/>
        <w:t xml:space="preserve">shall send a 200 (OK) response to the </w:t>
      </w:r>
      <w:proofErr w:type="spellStart"/>
      <w:r w:rsidRPr="00B02A0B">
        <w:t>MCData</w:t>
      </w:r>
      <w:proofErr w:type="spellEnd"/>
      <w:r w:rsidRPr="00B02A0B">
        <w:t xml:space="preserve"> server according to 3GPP TS 24.229 [5]; and</w:t>
      </w:r>
    </w:p>
    <w:p w14:paraId="2D9BC0AC" w14:textId="77777777" w:rsidR="005C310B" w:rsidRPr="00B02A0B" w:rsidRDefault="005C310B" w:rsidP="005C310B">
      <w:pPr>
        <w:pStyle w:val="B1"/>
      </w:pPr>
      <w:r w:rsidRPr="00B02A0B">
        <w:t>3)</w:t>
      </w:r>
      <w:r w:rsidRPr="00B02A0B">
        <w:tab/>
        <w:t xml:space="preserve">shall consider that the </w:t>
      </w:r>
      <w:proofErr w:type="spellStart"/>
      <w:r w:rsidRPr="00B02A0B">
        <w:t>MCData</w:t>
      </w:r>
      <w:proofErr w:type="spellEnd"/>
      <w:r w:rsidRPr="00B02A0B">
        <w:t xml:space="preserve"> client is de-affiliated from the regroup.</w:t>
      </w:r>
    </w:p>
    <w:p w14:paraId="4B3B57A2" w14:textId="77777777" w:rsidR="005C310B" w:rsidRPr="00B02A0B" w:rsidRDefault="005C310B" w:rsidP="007D34FE">
      <w:pPr>
        <w:pStyle w:val="Heading3"/>
        <w:rPr>
          <w:lang w:val="en-US"/>
        </w:rPr>
      </w:pPr>
      <w:bookmarkStart w:id="7725" w:name="_Toc36049750"/>
      <w:bookmarkStart w:id="7726" w:name="_Toc45210520"/>
      <w:bookmarkStart w:id="7727" w:name="_Toc51851627"/>
      <w:bookmarkStart w:id="7728" w:name="_Toc92225286"/>
      <w:bookmarkStart w:id="7729" w:name="_Toc131379128"/>
      <w:r w:rsidRPr="00B02A0B">
        <w:t>23.2</w:t>
      </w:r>
      <w:r w:rsidRPr="00B02A0B">
        <w:rPr>
          <w:lang w:val="en-US"/>
        </w:rPr>
        <w:t>.2</w:t>
      </w:r>
      <w:r w:rsidRPr="00B02A0B">
        <w:tab/>
      </w:r>
      <w:r w:rsidRPr="00B02A0B">
        <w:rPr>
          <w:lang w:val="en-US"/>
        </w:rPr>
        <w:t xml:space="preserve">Participating </w:t>
      </w:r>
      <w:proofErr w:type="spellStart"/>
      <w:r w:rsidRPr="00B02A0B">
        <w:rPr>
          <w:lang w:val="en-US"/>
        </w:rPr>
        <w:t>MCData</w:t>
      </w:r>
      <w:proofErr w:type="spellEnd"/>
      <w:r w:rsidRPr="00B02A0B">
        <w:rPr>
          <w:lang w:val="en-US"/>
        </w:rPr>
        <w:t xml:space="preserve"> function procedures</w:t>
      </w:r>
      <w:bookmarkEnd w:id="7718"/>
      <w:bookmarkEnd w:id="7725"/>
      <w:bookmarkEnd w:id="7726"/>
      <w:bookmarkEnd w:id="7727"/>
      <w:bookmarkEnd w:id="7728"/>
      <w:bookmarkEnd w:id="7729"/>
    </w:p>
    <w:p w14:paraId="3E9DB0D4" w14:textId="77777777" w:rsidR="005C310B" w:rsidRPr="00B02A0B" w:rsidRDefault="005C310B" w:rsidP="007D34FE">
      <w:pPr>
        <w:pStyle w:val="Heading4"/>
        <w:rPr>
          <w:lang w:val="en-US"/>
        </w:rPr>
      </w:pPr>
      <w:bookmarkStart w:id="7730" w:name="_Toc27501623"/>
      <w:bookmarkStart w:id="7731" w:name="_Toc36049751"/>
      <w:bookmarkStart w:id="7732" w:name="_Toc45210521"/>
      <w:bookmarkStart w:id="7733" w:name="_Toc51851628"/>
      <w:bookmarkStart w:id="7734" w:name="_Toc92225287"/>
      <w:bookmarkStart w:id="7735" w:name="_Toc131379129"/>
      <w:r w:rsidRPr="00B02A0B">
        <w:t>23.2</w:t>
      </w:r>
      <w:r w:rsidRPr="00B02A0B">
        <w:rPr>
          <w:lang w:val="en-US"/>
        </w:rPr>
        <w:t>.2.1</w:t>
      </w:r>
      <w:r w:rsidRPr="00B02A0B">
        <w:tab/>
      </w:r>
      <w:r w:rsidRPr="00B02A0B">
        <w:rPr>
          <w:lang w:val="en-US"/>
        </w:rPr>
        <w:t>General</w:t>
      </w:r>
      <w:bookmarkEnd w:id="7730"/>
      <w:bookmarkEnd w:id="7731"/>
      <w:bookmarkEnd w:id="7732"/>
      <w:bookmarkEnd w:id="7733"/>
      <w:bookmarkEnd w:id="7734"/>
      <w:bookmarkEnd w:id="7735"/>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36" w:name="_Toc27501624"/>
      <w:bookmarkStart w:id="7737" w:name="_Toc36049752"/>
      <w:bookmarkStart w:id="7738" w:name="_Toc45210522"/>
      <w:bookmarkStart w:id="7739" w:name="_Toc51851629"/>
      <w:bookmarkStart w:id="7740" w:name="_Toc92225288"/>
      <w:bookmarkStart w:id="7741" w:name="_Toc131379130"/>
      <w:r w:rsidRPr="00B02A0B">
        <w:t>23.2</w:t>
      </w:r>
      <w:r w:rsidRPr="00B02A0B">
        <w:rPr>
          <w:lang w:val="en-US"/>
        </w:rPr>
        <w:t>.2.2</w:t>
      </w:r>
      <w:r w:rsidRPr="00B02A0B">
        <w:tab/>
      </w:r>
      <w:r w:rsidRPr="00B02A0B">
        <w:rPr>
          <w:lang w:val="en-US"/>
        </w:rPr>
        <w:t>Requesting a group regroup using a preconfigured group</w:t>
      </w:r>
      <w:bookmarkEnd w:id="7736"/>
      <w:bookmarkEnd w:id="7737"/>
      <w:bookmarkEnd w:id="7738"/>
      <w:bookmarkEnd w:id="7739"/>
      <w:bookmarkEnd w:id="7740"/>
      <w:bookmarkEnd w:id="7741"/>
    </w:p>
    <w:p w14:paraId="2C9DAE4E" w14:textId="77777777" w:rsidR="005C310B" w:rsidRPr="00B02A0B" w:rsidRDefault="005C310B" w:rsidP="005C310B">
      <w:r w:rsidRPr="00B02A0B">
        <w:t xml:space="preserve">Upon receipt of a "SIP MESSAGE request to the originating participating </w:t>
      </w:r>
      <w:proofErr w:type="spellStart"/>
      <w:r w:rsidRPr="00B02A0B">
        <w:t>MCData</w:t>
      </w:r>
      <w:proofErr w:type="spellEnd"/>
      <w:r w:rsidRPr="00B02A0B">
        <w:t xml:space="preserve"> function to request creation of a group regroup using preconfigured group", the originating participating </w:t>
      </w:r>
      <w:proofErr w:type="spellStart"/>
      <w:r w:rsidRPr="00B02A0B">
        <w:t>MCData</w:t>
      </w:r>
      <w:proofErr w:type="spellEnd"/>
      <w:r w:rsidRPr="00B02A0B">
        <w:t xml:space="preserve"> function:</w:t>
      </w:r>
    </w:p>
    <w:p w14:paraId="3834C007"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originating participating </w:t>
      </w:r>
      <w:proofErr w:type="spellStart"/>
      <w:r w:rsidRPr="00B02A0B">
        <w:t>MCData</w:t>
      </w:r>
      <w:proofErr w:type="spellEnd"/>
      <w:r w:rsidRPr="00B02A0B">
        <w:t xml:space="preserve"> function may include a Retry-After header field to the SIP 500 (Server Internal Error) response as specified in IETF RFC 3261 [4]. The originating participating </w:t>
      </w:r>
      <w:proofErr w:type="spellStart"/>
      <w:r w:rsidRPr="00B02A0B">
        <w:t>MCData</w:t>
      </w:r>
      <w:proofErr w:type="spellEnd"/>
      <w:r w:rsidRPr="00B02A0B">
        <w:t xml:space="preserve"> function shall skip the rest of the steps;</w:t>
      </w:r>
    </w:p>
    <w:p w14:paraId="5AB79047"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 xml:space="preserve">shall authorise the user. If the user profile identified by the </w:t>
      </w:r>
      <w:proofErr w:type="spellStart"/>
      <w:r w:rsidRPr="00B02A0B">
        <w:t>MCData</w:t>
      </w:r>
      <w:proofErr w:type="spellEnd"/>
      <w:r w:rsidRPr="00B02A0B">
        <w:t xml:space="preserve"> ID does not contain an &lt;allow-regroup&gt; element set to "true", the originating participating </w:t>
      </w:r>
      <w:proofErr w:type="spellStart"/>
      <w:r w:rsidRPr="00B02A0B">
        <w:t>MCData</w:t>
      </w:r>
      <w:proofErr w:type="spellEnd"/>
      <w:r w:rsidRPr="00B02A0B">
        <w:t xml:space="preserve"> function shall reject the "SIP MESSAGE request to the originating participating </w:t>
      </w:r>
      <w:proofErr w:type="spellStart"/>
      <w:r w:rsidRPr="00B02A0B">
        <w:t>MCData</w:t>
      </w:r>
      <w:proofErr w:type="spellEnd"/>
      <w:r w:rsidRPr="00B02A0B">
        <w:t xml:space="preserve">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 xml:space="preserve">shall select a controlling </w:t>
      </w:r>
      <w:proofErr w:type="spellStart"/>
      <w:r w:rsidRPr="00B02A0B">
        <w:t>MCData</w:t>
      </w:r>
      <w:proofErr w:type="spellEnd"/>
      <w:r w:rsidRPr="00B02A0B">
        <w:t xml:space="preserve"> function to manage the regroup and determine the public service identity of that controlling </w:t>
      </w:r>
      <w:proofErr w:type="spellStart"/>
      <w:r w:rsidRPr="00B02A0B">
        <w:t>MCData</w:t>
      </w:r>
      <w:proofErr w:type="spellEnd"/>
      <w:r w:rsidRPr="00B02A0B">
        <w:t xml:space="preserve"> function;</w:t>
      </w:r>
    </w:p>
    <w:p w14:paraId="107A6CBE" w14:textId="77777777" w:rsidR="00AA37F7" w:rsidRDefault="00AA37F7" w:rsidP="00AA37F7">
      <w:pPr>
        <w:pStyle w:val="NO"/>
      </w:pPr>
      <w:r>
        <w:t>NOTE 1:</w:t>
      </w:r>
      <w:r>
        <w:tab/>
        <w:t xml:space="preserve">The public service identity can identify the 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3AA6B32" w14:textId="77777777" w:rsidR="00AA37F7" w:rsidRDefault="00AA37F7" w:rsidP="00AA37F7">
      <w:pPr>
        <w:pStyle w:val="NO"/>
      </w:pPr>
      <w:r>
        <w:t>NOTE 2:</w:t>
      </w:r>
      <w:r>
        <w:tab/>
        <w:t xml:space="preserve">If the 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BDF4383" w14:textId="77777777" w:rsidR="00AA37F7" w:rsidRDefault="00AA37F7" w:rsidP="00AA37F7">
      <w:pPr>
        <w:pStyle w:val="NO"/>
      </w:pPr>
      <w:r>
        <w:t>NOTE 3:</w:t>
      </w:r>
      <w:r>
        <w:tab/>
        <w:t xml:space="preserve">If the 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3F2DFD70" w14:textId="77777777" w:rsidR="00AA37F7" w:rsidRPr="00BE4B01" w:rsidRDefault="00AA37F7" w:rsidP="00AA37F7">
      <w:pPr>
        <w:pStyle w:val="NO"/>
      </w:pPr>
      <w:r>
        <w:t>NOTE 4:</w:t>
      </w:r>
      <w:r>
        <w:tab/>
        <w:t xml:space="preserve">How the origination </w:t>
      </w:r>
      <w:r w:rsidRPr="00A07E7A">
        <w:t xml:space="preserve">participating </w:t>
      </w:r>
      <w:proofErr w:type="spellStart"/>
      <w:r>
        <w:t>MCData</w:t>
      </w:r>
      <w:proofErr w:type="spellEnd"/>
      <w:r>
        <w:t xml:space="preserve"> function determines the public service identity of the 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7D8F07BA" w14:textId="77777777" w:rsidR="00B91DBE" w:rsidRDefault="00AA37F7" w:rsidP="00B91DBE">
      <w:pPr>
        <w:pStyle w:val="NO"/>
      </w:pPr>
      <w:r>
        <w:lastRenderedPageBreak/>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w:t>
      </w:r>
      <w:proofErr w:type="spellStart"/>
      <w:r w:rsidRPr="00B02A0B">
        <w:t>MCData</w:t>
      </w:r>
      <w:proofErr w:type="spellEnd"/>
      <w:r w:rsidRPr="00B02A0B">
        <w:t xml:space="preserve">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 xml:space="preserve">Upon receipt of a SIP 480 (Temporarily Unavailable) response to the above SIP MESSAGE request, the originating participating </w:t>
      </w:r>
      <w:proofErr w:type="spellStart"/>
      <w:r w:rsidRPr="00B02A0B">
        <w:t>MCData</w:t>
      </w:r>
      <w:proofErr w:type="spellEnd"/>
      <w:r w:rsidRPr="00B02A0B">
        <w:t xml:space="preserve"> function:</w:t>
      </w:r>
    </w:p>
    <w:p w14:paraId="2BCA3214" w14:textId="77777777" w:rsidR="005C310B" w:rsidRPr="00B02A0B" w:rsidRDefault="005C310B" w:rsidP="005C310B">
      <w:pPr>
        <w:pStyle w:val="B1"/>
      </w:pPr>
      <w:r w:rsidRPr="00B02A0B">
        <w:t>1)</w:t>
      </w:r>
      <w:r w:rsidRPr="00B02A0B">
        <w:tab/>
        <w:t xml:space="preserve">shall select a different controlling </w:t>
      </w:r>
      <w:proofErr w:type="spellStart"/>
      <w:r w:rsidRPr="00B02A0B">
        <w:t>MCData</w:t>
      </w:r>
      <w:proofErr w:type="spellEnd"/>
      <w:r w:rsidRPr="00B02A0B">
        <w:t xml:space="preserve"> function to manage the regroup and determine the public service identity of that controlling </w:t>
      </w:r>
      <w:proofErr w:type="spellStart"/>
      <w:r w:rsidRPr="00B02A0B">
        <w:t>MCData</w:t>
      </w:r>
      <w:proofErr w:type="spellEnd"/>
      <w:r w:rsidRPr="00B02A0B">
        <w:t xml:space="preserve"> function;</w:t>
      </w:r>
    </w:p>
    <w:p w14:paraId="06EFE6EF" w14:textId="5662AFCF" w:rsidR="005C310B" w:rsidRPr="00B02A0B" w:rsidRDefault="005C310B" w:rsidP="005C310B">
      <w:pPr>
        <w:pStyle w:val="NO"/>
      </w:pPr>
      <w:r w:rsidRPr="00B02A0B">
        <w:t>NOTE </w:t>
      </w:r>
      <w:r w:rsidR="00AA37F7">
        <w:t>6</w:t>
      </w:r>
      <w:r w:rsidRPr="00B02A0B">
        <w:t>:</w:t>
      </w:r>
      <w:r w:rsidRPr="00B02A0B">
        <w:tab/>
        <w:t xml:space="preserve">How the originating participating </w:t>
      </w:r>
      <w:proofErr w:type="spellStart"/>
      <w:r w:rsidRPr="00B02A0B">
        <w:t>MCData</w:t>
      </w:r>
      <w:proofErr w:type="spellEnd"/>
      <w:r w:rsidRPr="00B02A0B">
        <w:t xml:space="preserve">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 xml:space="preserve">Request-URI of the outgoing SIP MESSAGE request set to the public service identity of the controlling </w:t>
      </w:r>
      <w:proofErr w:type="spellStart"/>
      <w:r w:rsidRPr="00B02A0B">
        <w:t>MCData</w:t>
      </w:r>
      <w:proofErr w:type="spellEnd"/>
      <w:r w:rsidRPr="00B02A0B">
        <w:t xml:space="preserve">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w:t>
      </w:r>
      <w:proofErr w:type="spellStart"/>
      <w:r w:rsidRPr="00B02A0B">
        <w:t>MCData</w:t>
      </w:r>
      <w:proofErr w:type="spellEnd"/>
      <w:r w:rsidRPr="00B02A0B">
        <w:t xml:space="preserve"> function shall send a SIP 200 (OK) response to the </w:t>
      </w:r>
      <w:proofErr w:type="spellStart"/>
      <w:r w:rsidRPr="00B02A0B">
        <w:t>MCData</w:t>
      </w:r>
      <w:proofErr w:type="spellEnd"/>
      <w:r w:rsidRPr="00B02A0B">
        <w:t xml:space="preserve">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w:t>
      </w:r>
      <w:proofErr w:type="spellStart"/>
      <w:r w:rsidRPr="00B02A0B">
        <w:t>MCData</w:t>
      </w:r>
      <w:proofErr w:type="spellEnd"/>
      <w:r w:rsidRPr="00B02A0B">
        <w:t xml:space="preserve">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61D94C9F" w14:textId="77777777" w:rsidR="005C310B" w:rsidRPr="00B02A0B" w:rsidRDefault="005C310B" w:rsidP="007D34FE">
      <w:pPr>
        <w:pStyle w:val="Heading4"/>
        <w:rPr>
          <w:lang w:val="en-US"/>
        </w:rPr>
      </w:pPr>
      <w:bookmarkStart w:id="7742" w:name="_Toc27501625"/>
      <w:bookmarkStart w:id="7743" w:name="_Toc36049753"/>
      <w:bookmarkStart w:id="7744" w:name="_Toc45210523"/>
      <w:bookmarkStart w:id="7745" w:name="_Toc51851630"/>
      <w:bookmarkStart w:id="7746" w:name="_Toc92225289"/>
      <w:bookmarkStart w:id="7747" w:name="_Toc131379131"/>
      <w:r w:rsidRPr="00B02A0B">
        <w:t>23.2</w:t>
      </w:r>
      <w:r w:rsidRPr="00B02A0B">
        <w:rPr>
          <w:lang w:val="en-US"/>
        </w:rPr>
        <w:t>.2.3</w:t>
      </w:r>
      <w:r w:rsidRPr="00B02A0B">
        <w:tab/>
      </w:r>
      <w:r w:rsidRPr="00B02A0B">
        <w:rPr>
          <w:lang w:val="en-US"/>
        </w:rPr>
        <w:t>Removing a regroup using preconfigured group</w:t>
      </w:r>
      <w:bookmarkEnd w:id="7742"/>
      <w:bookmarkEnd w:id="7743"/>
      <w:bookmarkEnd w:id="7744"/>
      <w:bookmarkEnd w:id="7745"/>
      <w:bookmarkEnd w:id="7746"/>
      <w:bookmarkEnd w:id="7747"/>
    </w:p>
    <w:p w14:paraId="685D6579" w14:textId="77777777" w:rsidR="005C310B" w:rsidRPr="00B02A0B" w:rsidRDefault="005C310B" w:rsidP="005C310B">
      <w:r w:rsidRPr="00B02A0B">
        <w:t xml:space="preserve">Upon receipt of a "SIP MESSAGE request to the originating participating </w:t>
      </w:r>
      <w:proofErr w:type="spellStart"/>
      <w:r w:rsidRPr="00B02A0B">
        <w:t>MCData</w:t>
      </w:r>
      <w:proofErr w:type="spellEnd"/>
      <w:r w:rsidRPr="00B02A0B">
        <w:t xml:space="preserve"> function to remove a regroup using preconfigured group" for a temporary group identity, the originating participating </w:t>
      </w:r>
      <w:proofErr w:type="spellStart"/>
      <w:r w:rsidRPr="00B02A0B">
        <w:t>MCData</w:t>
      </w:r>
      <w:proofErr w:type="spellEnd"/>
      <w:r w:rsidRPr="00B02A0B">
        <w:t xml:space="preserve"> function:</w:t>
      </w:r>
    </w:p>
    <w:p w14:paraId="620ABA8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originating participating </w:t>
      </w:r>
      <w:proofErr w:type="spellStart"/>
      <w:r w:rsidRPr="00B02A0B">
        <w:t>MCData</w:t>
      </w:r>
      <w:proofErr w:type="spellEnd"/>
      <w:r w:rsidRPr="00B02A0B">
        <w:t xml:space="preserve"> function may include a Retry-After header field to the SIP 500 (Server Internal Error) response as specified in IETF RFC 3261 [4]. The originating participating </w:t>
      </w:r>
      <w:proofErr w:type="spellStart"/>
      <w:r w:rsidRPr="00B02A0B">
        <w:t>MCData</w:t>
      </w:r>
      <w:proofErr w:type="spellEnd"/>
      <w:r w:rsidRPr="00B02A0B">
        <w:t xml:space="preserve"> function shall skip the rest of the steps;</w:t>
      </w:r>
    </w:p>
    <w:p w14:paraId="50A1E81D"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 xml:space="preserve">shall authorise the user. If the user profile identified by the </w:t>
      </w:r>
      <w:proofErr w:type="spellStart"/>
      <w:r w:rsidRPr="00B02A0B">
        <w:t>MCData</w:t>
      </w:r>
      <w:proofErr w:type="spellEnd"/>
      <w:r w:rsidRPr="00B02A0B">
        <w:t xml:space="preserve"> ID does not contain an &lt;allow-regroup&gt; element set to "true", the originating participating </w:t>
      </w:r>
      <w:proofErr w:type="spellStart"/>
      <w:r w:rsidRPr="00B02A0B">
        <w:t>MCData</w:t>
      </w:r>
      <w:proofErr w:type="spellEnd"/>
      <w:r w:rsidRPr="00B02A0B">
        <w:t xml:space="preserve"> function shall reject the "SIP MESSAGE request to </w:t>
      </w:r>
      <w:r w:rsidRPr="00B02A0B">
        <w:lastRenderedPageBreak/>
        <w:t>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w:t>
      </w:r>
      <w:proofErr w:type="spellStart"/>
      <w:r w:rsidRPr="00B02A0B">
        <w:t>MCData</w:t>
      </w:r>
      <w:proofErr w:type="spellEnd"/>
      <w:r w:rsidRPr="00B02A0B">
        <w:t xml:space="preserve">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 xml:space="preserve">The public service identity can identify the 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7FED0637" w14:textId="77777777" w:rsidR="00AA37F7" w:rsidRDefault="00AA37F7" w:rsidP="00AA37F7">
      <w:pPr>
        <w:pStyle w:val="NO"/>
      </w:pPr>
      <w:r>
        <w:t>NOTE 2:</w:t>
      </w:r>
      <w:r>
        <w:tab/>
        <w:t xml:space="preserve">If the 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43147493" w14:textId="77777777" w:rsidR="00AA37F7" w:rsidRDefault="00AA37F7" w:rsidP="00AA37F7">
      <w:pPr>
        <w:pStyle w:val="NO"/>
      </w:pPr>
      <w:r>
        <w:t>NOTE 3:</w:t>
      </w:r>
      <w:r>
        <w:tab/>
        <w:t xml:space="preserve">If the 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02C90A57" w14:textId="77777777" w:rsidR="00AA37F7" w:rsidRPr="00BE4B01" w:rsidRDefault="00AA37F7" w:rsidP="00AA37F7">
      <w:pPr>
        <w:pStyle w:val="NO"/>
      </w:pPr>
      <w:r>
        <w:t>NOTE 4:</w:t>
      </w:r>
      <w:r>
        <w:tab/>
        <w:t xml:space="preserve">How the origination </w:t>
      </w:r>
      <w:r w:rsidRPr="00A07E7A">
        <w:t xml:space="preserve">participating </w:t>
      </w:r>
      <w:proofErr w:type="spellStart"/>
      <w:r>
        <w:t>MCData</w:t>
      </w:r>
      <w:proofErr w:type="spellEnd"/>
      <w:r>
        <w:t xml:space="preserve"> function determines the public service identity of the 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759E6466" w14:textId="77777777" w:rsidR="00AA37F7" w:rsidRDefault="00AA37F7" w:rsidP="00C63D4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w:t>
      </w:r>
      <w:proofErr w:type="spellStart"/>
      <w:r w:rsidRPr="00B02A0B">
        <w:t>MCData</w:t>
      </w:r>
      <w:proofErr w:type="spellEnd"/>
      <w:r w:rsidRPr="00B02A0B">
        <w:t xml:space="preserve">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w:t>
      </w:r>
      <w:proofErr w:type="spellStart"/>
      <w:r w:rsidRPr="00B02A0B">
        <w:t>MCData</w:t>
      </w:r>
      <w:proofErr w:type="spellEnd"/>
      <w:r w:rsidRPr="00B02A0B">
        <w:t xml:space="preserve">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 xml:space="preserve">shall send the SIP 200 (OK) response to the </w:t>
      </w:r>
      <w:proofErr w:type="spellStart"/>
      <w:r w:rsidRPr="00B02A0B">
        <w:t>MCData</w:t>
      </w:r>
      <w:proofErr w:type="spellEnd"/>
      <w:r w:rsidRPr="00B02A0B">
        <w:t xml:space="preserve">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w:t>
      </w:r>
      <w:proofErr w:type="spellStart"/>
      <w:r w:rsidRPr="00B02A0B">
        <w:t>MCData</w:t>
      </w:r>
      <w:proofErr w:type="spellEnd"/>
      <w:r w:rsidRPr="00B02A0B">
        <w:t xml:space="preserve">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lastRenderedPageBreak/>
        <w:t>3)</w:t>
      </w:r>
      <w:r w:rsidRPr="00B02A0B">
        <w:tab/>
        <w:t xml:space="preserve">shall forward the SIP response to the </w:t>
      </w:r>
      <w:proofErr w:type="spellStart"/>
      <w:r w:rsidRPr="00B02A0B">
        <w:t>MCData</w:t>
      </w:r>
      <w:proofErr w:type="spellEnd"/>
      <w:r w:rsidRPr="00B02A0B">
        <w:t xml:space="preserve"> client according to 3GPP TS 24.229 [5].</w:t>
      </w:r>
    </w:p>
    <w:p w14:paraId="51981917" w14:textId="77777777" w:rsidR="005C310B" w:rsidRPr="00B02A0B" w:rsidRDefault="005C310B" w:rsidP="007D34FE">
      <w:pPr>
        <w:pStyle w:val="Heading4"/>
        <w:rPr>
          <w:lang w:val="en-US"/>
        </w:rPr>
      </w:pPr>
      <w:bookmarkStart w:id="7748" w:name="_Toc27501626"/>
      <w:bookmarkStart w:id="7749" w:name="_Toc36049754"/>
      <w:bookmarkStart w:id="7750" w:name="_Toc45210524"/>
      <w:bookmarkStart w:id="7751" w:name="_Toc51851631"/>
      <w:bookmarkStart w:id="7752" w:name="_Toc92225290"/>
      <w:bookmarkStart w:id="7753" w:name="_Toc131379132"/>
      <w:r w:rsidRPr="00B02A0B">
        <w:t>23.2</w:t>
      </w:r>
      <w:r w:rsidRPr="00B02A0B">
        <w:rPr>
          <w:lang w:val="en-US"/>
        </w:rPr>
        <w:t>.2.4</w:t>
      </w:r>
      <w:r w:rsidRPr="00B02A0B">
        <w:tab/>
      </w:r>
      <w:r w:rsidRPr="00B02A0B">
        <w:rPr>
          <w:lang w:val="en-US"/>
        </w:rPr>
        <w:t>Notification of creation of a regroup using preconfigured group</w:t>
      </w:r>
      <w:bookmarkEnd w:id="7748"/>
      <w:bookmarkEnd w:id="7749"/>
      <w:bookmarkEnd w:id="7750"/>
      <w:bookmarkEnd w:id="7751"/>
      <w:bookmarkEnd w:id="7752"/>
      <w:bookmarkEnd w:id="7753"/>
    </w:p>
    <w:p w14:paraId="530764CA" w14:textId="77777777" w:rsidR="005C310B" w:rsidRPr="00B02A0B" w:rsidRDefault="005C310B" w:rsidP="005C310B">
      <w:r w:rsidRPr="00B02A0B">
        <w:t xml:space="preserve">When receiving a "SIP MESSAGE request to the terminating participating </w:t>
      </w:r>
      <w:proofErr w:type="spellStart"/>
      <w:r w:rsidRPr="00B02A0B">
        <w:t>MCData</w:t>
      </w:r>
      <w:proofErr w:type="spellEnd"/>
      <w:r w:rsidRPr="00B02A0B">
        <w:t xml:space="preserve"> function to create a group regroup using preconfigured group", the terminating participating </w:t>
      </w:r>
      <w:proofErr w:type="spellStart"/>
      <w:r w:rsidRPr="00B02A0B">
        <w:t>MCData</w:t>
      </w:r>
      <w:proofErr w:type="spellEnd"/>
      <w:r w:rsidRPr="00B02A0B">
        <w:t xml:space="preserve"> function:</w:t>
      </w:r>
    </w:p>
    <w:p w14:paraId="5DB286A0"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terminating participating </w:t>
      </w:r>
      <w:proofErr w:type="spellStart"/>
      <w:r w:rsidRPr="00B02A0B">
        <w:t>MCData</w:t>
      </w:r>
      <w:proofErr w:type="spellEnd"/>
      <w:r w:rsidRPr="00B02A0B">
        <w:t xml:space="preserve"> function may include a Retry-After header field to the SIP 500 (Server Internal Error) response as specified in IETF RFC 3261 [4]. The terminating participating </w:t>
      </w:r>
      <w:proofErr w:type="spellStart"/>
      <w:r w:rsidRPr="00B02A0B">
        <w:t>MCData</w:t>
      </w:r>
      <w:proofErr w:type="spellEnd"/>
      <w:r w:rsidRPr="00B02A0B">
        <w:t xml:space="preserve">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 xml:space="preserve">for each </w:t>
      </w:r>
      <w:proofErr w:type="spellStart"/>
      <w:r w:rsidRPr="00B02A0B">
        <w:t>MCData</w:t>
      </w:r>
      <w:proofErr w:type="spellEnd"/>
      <w:r w:rsidRPr="00B02A0B">
        <w:t xml:space="preserve"> ID contained in the &lt;users-for-regroup&gt; element of the application/vnd.3gpp.mcdata-regroup+xml MIME body, the terminating participating </w:t>
      </w:r>
      <w:proofErr w:type="spellStart"/>
      <w:r w:rsidRPr="00B02A0B">
        <w:t>MCData</w:t>
      </w:r>
      <w:proofErr w:type="spellEnd"/>
      <w:r w:rsidRPr="00B02A0B">
        <w:t xml:space="preserve">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 xml:space="preserve">identity associated with the </w:t>
      </w:r>
      <w:proofErr w:type="spellStart"/>
      <w:r w:rsidRPr="00B02A0B">
        <w:t>MCData</w:t>
      </w:r>
      <w:proofErr w:type="spellEnd"/>
      <w:r w:rsidRPr="00B02A0B">
        <w:t xml:space="preserve">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 xml:space="preserve">shall consider the </w:t>
      </w:r>
      <w:proofErr w:type="spellStart"/>
      <w:r w:rsidRPr="00B02A0B">
        <w:t>MCData</w:t>
      </w:r>
      <w:proofErr w:type="spellEnd"/>
      <w:r w:rsidRPr="00B02A0B">
        <w:t xml:space="preserve"> ID as affiliated with the temporary group identity representing the regroup identified in the &lt;</w:t>
      </w:r>
      <w:proofErr w:type="spellStart"/>
      <w:r w:rsidRPr="00B02A0B">
        <w:t>mcdata</w:t>
      </w:r>
      <w:proofErr w:type="spellEnd"/>
      <w:r w:rsidRPr="00B02A0B">
        <w:t>-regroup-</w:t>
      </w:r>
      <w:proofErr w:type="spellStart"/>
      <w:r w:rsidRPr="00B02A0B">
        <w:t>uri</w:t>
      </w:r>
      <w:proofErr w:type="spellEnd"/>
      <w:r w:rsidRPr="00B02A0B">
        <w:t>&gt; element in the incoming SIP MESSAGE request; and</w:t>
      </w:r>
    </w:p>
    <w:p w14:paraId="31D72D69" w14:textId="77777777" w:rsidR="005C310B" w:rsidRPr="00B02A0B" w:rsidRDefault="005C310B" w:rsidP="005C310B">
      <w:pPr>
        <w:pStyle w:val="B1"/>
      </w:pPr>
      <w:bookmarkStart w:id="7754"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 xml:space="preserve">the set of </w:t>
      </w:r>
      <w:proofErr w:type="spellStart"/>
      <w:r w:rsidRPr="00B02A0B">
        <w:t>MCData</w:t>
      </w:r>
      <w:proofErr w:type="spellEnd"/>
      <w:r w:rsidRPr="00B02A0B">
        <w:t xml:space="preserve">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55" w:name="_Toc36049755"/>
      <w:bookmarkStart w:id="7756" w:name="_Toc45210525"/>
      <w:bookmarkStart w:id="7757" w:name="_Toc51851632"/>
      <w:bookmarkStart w:id="7758" w:name="_Toc92225291"/>
      <w:bookmarkStart w:id="7759" w:name="_Toc131379133"/>
      <w:r w:rsidRPr="00B02A0B">
        <w:t>23.2</w:t>
      </w:r>
      <w:r w:rsidRPr="00B02A0B">
        <w:rPr>
          <w:lang w:val="en-US"/>
        </w:rPr>
        <w:t>.2.5</w:t>
      </w:r>
      <w:r w:rsidRPr="00B02A0B">
        <w:tab/>
      </w:r>
      <w:r w:rsidRPr="00B02A0B">
        <w:rPr>
          <w:lang w:val="en-US"/>
        </w:rPr>
        <w:t>Notification of removal of a regroup using preconfigured group</w:t>
      </w:r>
      <w:bookmarkEnd w:id="7754"/>
      <w:bookmarkEnd w:id="7755"/>
      <w:bookmarkEnd w:id="7756"/>
      <w:bookmarkEnd w:id="7757"/>
      <w:bookmarkEnd w:id="7758"/>
      <w:bookmarkEnd w:id="7759"/>
    </w:p>
    <w:p w14:paraId="16B06D59" w14:textId="77777777" w:rsidR="005C310B" w:rsidRPr="00B02A0B" w:rsidRDefault="005C310B" w:rsidP="005C310B">
      <w:r w:rsidRPr="00B02A0B">
        <w:t xml:space="preserve">When receiving a "SIP MESSAGE request to the terminating participating </w:t>
      </w:r>
      <w:proofErr w:type="spellStart"/>
      <w:r w:rsidRPr="00B02A0B">
        <w:t>MCData</w:t>
      </w:r>
      <w:proofErr w:type="spellEnd"/>
      <w:r w:rsidRPr="00B02A0B">
        <w:t xml:space="preserve"> function to remove a regroup using preconfigured group", the terminating participating </w:t>
      </w:r>
      <w:proofErr w:type="spellStart"/>
      <w:r w:rsidRPr="00B02A0B">
        <w:t>MCData</w:t>
      </w:r>
      <w:proofErr w:type="spellEnd"/>
      <w:r w:rsidRPr="00B02A0B">
        <w:t xml:space="preserve"> function:</w:t>
      </w:r>
    </w:p>
    <w:p w14:paraId="095F9B05"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terminating participating </w:t>
      </w:r>
      <w:proofErr w:type="spellStart"/>
      <w:r w:rsidRPr="00B02A0B">
        <w:t>MCData</w:t>
      </w:r>
      <w:proofErr w:type="spellEnd"/>
      <w:r w:rsidRPr="00B02A0B">
        <w:t xml:space="preserve"> function may include a Retry-After header field to the SIP 500 (Server Internal Error) response as specified in IETF RFC 3261 [4]. The terminating participating </w:t>
      </w:r>
      <w:proofErr w:type="spellStart"/>
      <w:r w:rsidRPr="00B02A0B">
        <w:t>MCData</w:t>
      </w:r>
      <w:proofErr w:type="spellEnd"/>
      <w:r w:rsidRPr="00B02A0B">
        <w:t xml:space="preserve"> function shall skip the rest of the steps;</w:t>
      </w:r>
    </w:p>
    <w:p w14:paraId="33CABE52" w14:textId="77777777" w:rsidR="005C310B" w:rsidRPr="00B02A0B" w:rsidRDefault="005C310B" w:rsidP="005C310B">
      <w:pPr>
        <w:pStyle w:val="B1"/>
      </w:pPr>
      <w:r w:rsidRPr="00B02A0B">
        <w:lastRenderedPageBreak/>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 xml:space="preserve">for each served </w:t>
      </w:r>
      <w:proofErr w:type="spellStart"/>
      <w:r w:rsidRPr="00B02A0B">
        <w:t>MCData</w:t>
      </w:r>
      <w:proofErr w:type="spellEnd"/>
      <w:r w:rsidRPr="00B02A0B">
        <w:t xml:space="preserve"> ID affiliated with the temporary group identity in the incoming SIP MESSAGE, the terminating participating </w:t>
      </w:r>
      <w:proofErr w:type="spellStart"/>
      <w:r w:rsidRPr="00B02A0B">
        <w:t>MCData</w:t>
      </w:r>
      <w:proofErr w:type="spellEnd"/>
      <w:r w:rsidRPr="00B02A0B">
        <w:t xml:space="preserve">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 xml:space="preserve">identity associated with the </w:t>
      </w:r>
      <w:proofErr w:type="spellStart"/>
      <w:r w:rsidRPr="00B02A0B">
        <w:t>MCData</w:t>
      </w:r>
      <w:proofErr w:type="spellEnd"/>
      <w:r w:rsidRPr="00B02A0B">
        <w:t xml:space="preserve">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 xml:space="preserve">shall consider the </w:t>
      </w:r>
      <w:proofErr w:type="spellStart"/>
      <w:r w:rsidRPr="00B02A0B">
        <w:t>MCData</w:t>
      </w:r>
      <w:proofErr w:type="spellEnd"/>
      <w:r w:rsidRPr="00B02A0B">
        <w:t xml:space="preserve"> ID as </w:t>
      </w:r>
      <w:proofErr w:type="spellStart"/>
      <w:r w:rsidRPr="00B02A0B">
        <w:t>deaffiliated</w:t>
      </w:r>
      <w:proofErr w:type="spellEnd"/>
      <w:r w:rsidRPr="00B02A0B">
        <w:t xml:space="preserve"> from the regroup.</w:t>
      </w:r>
    </w:p>
    <w:p w14:paraId="6D20BF45" w14:textId="77777777" w:rsidR="005C310B" w:rsidRPr="00B02A0B" w:rsidRDefault="005C310B" w:rsidP="007D34FE">
      <w:pPr>
        <w:pStyle w:val="Heading3"/>
        <w:rPr>
          <w:lang w:val="en-US"/>
        </w:rPr>
      </w:pPr>
      <w:bookmarkStart w:id="7760" w:name="_Toc27501628"/>
      <w:bookmarkStart w:id="7761" w:name="_Toc36049756"/>
      <w:bookmarkStart w:id="7762" w:name="_Toc45210526"/>
      <w:bookmarkStart w:id="7763" w:name="_Toc51851633"/>
      <w:bookmarkStart w:id="7764" w:name="_Toc92225292"/>
      <w:bookmarkStart w:id="7765" w:name="_Toc131379134"/>
      <w:r w:rsidRPr="00B02A0B">
        <w:t>23.2</w:t>
      </w:r>
      <w:r w:rsidRPr="00B02A0B">
        <w:rPr>
          <w:lang w:val="en-US"/>
        </w:rPr>
        <w:t>.3</w:t>
      </w:r>
      <w:r w:rsidRPr="00B02A0B">
        <w:tab/>
      </w:r>
      <w:r w:rsidRPr="00B02A0B">
        <w:rPr>
          <w:lang w:val="en-US"/>
        </w:rPr>
        <w:t xml:space="preserve">Controlling </w:t>
      </w:r>
      <w:proofErr w:type="spellStart"/>
      <w:r w:rsidRPr="00B02A0B">
        <w:rPr>
          <w:lang w:val="en-US"/>
        </w:rPr>
        <w:t>MCData</w:t>
      </w:r>
      <w:proofErr w:type="spellEnd"/>
      <w:r w:rsidRPr="00B02A0B">
        <w:rPr>
          <w:lang w:val="en-US"/>
        </w:rPr>
        <w:t xml:space="preserve"> function procedures</w:t>
      </w:r>
      <w:bookmarkEnd w:id="7760"/>
      <w:bookmarkEnd w:id="7761"/>
      <w:bookmarkEnd w:id="7762"/>
      <w:bookmarkEnd w:id="7763"/>
      <w:bookmarkEnd w:id="7764"/>
      <w:bookmarkEnd w:id="7765"/>
    </w:p>
    <w:p w14:paraId="1C56B361" w14:textId="77777777" w:rsidR="005C310B" w:rsidRPr="00B02A0B" w:rsidRDefault="005C310B" w:rsidP="007D34FE">
      <w:pPr>
        <w:pStyle w:val="Heading4"/>
        <w:rPr>
          <w:lang w:val="en-US"/>
        </w:rPr>
      </w:pPr>
      <w:bookmarkStart w:id="7766" w:name="_Toc27501629"/>
      <w:bookmarkStart w:id="7767" w:name="_Toc36049757"/>
      <w:bookmarkStart w:id="7768" w:name="_Toc45210527"/>
      <w:bookmarkStart w:id="7769" w:name="_Toc51851634"/>
      <w:bookmarkStart w:id="7770" w:name="_Toc92225293"/>
      <w:bookmarkStart w:id="7771" w:name="_Toc131379135"/>
      <w:r w:rsidRPr="00B02A0B">
        <w:t>23.2</w:t>
      </w:r>
      <w:r w:rsidRPr="00B02A0B">
        <w:rPr>
          <w:lang w:val="en-US"/>
        </w:rPr>
        <w:t>.3.1</w:t>
      </w:r>
      <w:r w:rsidRPr="00B02A0B">
        <w:tab/>
      </w:r>
      <w:r w:rsidRPr="00B02A0B">
        <w:rPr>
          <w:lang w:val="en-US"/>
        </w:rPr>
        <w:t>Request to create a group regroup using preconfigured group</w:t>
      </w:r>
      <w:bookmarkEnd w:id="7766"/>
      <w:bookmarkEnd w:id="7767"/>
      <w:bookmarkEnd w:id="7768"/>
      <w:bookmarkEnd w:id="7769"/>
      <w:bookmarkEnd w:id="7770"/>
      <w:bookmarkEnd w:id="7771"/>
    </w:p>
    <w:p w14:paraId="452C46B6" w14:textId="77777777" w:rsidR="005C310B" w:rsidRPr="00B02A0B" w:rsidRDefault="005C310B" w:rsidP="005C310B">
      <w:r w:rsidRPr="00B02A0B">
        <w:t xml:space="preserve">When receiving a "SIP MESSAGE request to the controlling </w:t>
      </w:r>
      <w:proofErr w:type="spellStart"/>
      <w:r w:rsidRPr="00B02A0B">
        <w:t>MCData</w:t>
      </w:r>
      <w:proofErr w:type="spellEnd"/>
      <w:r w:rsidRPr="00B02A0B">
        <w:t xml:space="preserve"> function to request creation of a group regroup using preconfigured group" the controlling </w:t>
      </w:r>
      <w:proofErr w:type="spellStart"/>
      <w:r w:rsidRPr="00B02A0B">
        <w:t>MCData</w:t>
      </w:r>
      <w:proofErr w:type="spellEnd"/>
      <w:r w:rsidRPr="00B02A0B">
        <w:t xml:space="preserve"> function:</w:t>
      </w:r>
    </w:p>
    <w:p w14:paraId="4EA18FFB"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w:t>
      </w:r>
      <w:proofErr w:type="spellStart"/>
      <w:r w:rsidRPr="00B02A0B">
        <w:t>response,may</w:t>
      </w:r>
      <w:proofErr w:type="spellEnd"/>
      <w:r w:rsidRPr="00B02A0B">
        <w:t xml:space="preserve">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 xml:space="preserve">if the controlling </w:t>
      </w:r>
      <w:proofErr w:type="spellStart"/>
      <w:r w:rsidRPr="00B02A0B">
        <w:t>MCData</w:t>
      </w:r>
      <w:proofErr w:type="spellEnd"/>
      <w:r w:rsidRPr="00B02A0B">
        <w:t xml:space="preserve"> function is not able to handle the regroup based on the </w:t>
      </w:r>
      <w:proofErr w:type="spellStart"/>
      <w:r w:rsidRPr="00B02A0B">
        <w:t>MCData</w:t>
      </w:r>
      <w:proofErr w:type="spellEnd"/>
      <w:r w:rsidRPr="00B02A0B">
        <w:t xml:space="preserve">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 xml:space="preserve">if the controlling </w:t>
      </w:r>
      <w:proofErr w:type="spellStart"/>
      <w:r w:rsidRPr="00B02A0B">
        <w:t>MCData</w:t>
      </w:r>
      <w:proofErr w:type="spellEnd"/>
      <w:r w:rsidRPr="00B02A0B">
        <w:t xml:space="preserve"> function determines that the proposed group ID for the regroup is already in use, shall reject the "SIP MESSAGE request to the controlling </w:t>
      </w:r>
      <w:proofErr w:type="spellStart"/>
      <w:r w:rsidRPr="00B02A0B">
        <w:t>MCData</w:t>
      </w:r>
      <w:proofErr w:type="spellEnd"/>
      <w:r w:rsidRPr="00B02A0B">
        <w:t xml:space="preserve">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 xml:space="preserve">shall determine the controlling </w:t>
      </w:r>
      <w:proofErr w:type="spellStart"/>
      <w:r w:rsidRPr="00B02A0B">
        <w:t>MCData</w:t>
      </w:r>
      <w:proofErr w:type="spellEnd"/>
      <w:r w:rsidRPr="00B02A0B">
        <w:t xml:space="preserve"> function serving that group;</w:t>
      </w:r>
    </w:p>
    <w:p w14:paraId="33D528DA" w14:textId="77777777" w:rsidR="00AA37F7" w:rsidRDefault="00AA37F7" w:rsidP="00AA37F7">
      <w:pPr>
        <w:pStyle w:val="NO"/>
      </w:pPr>
      <w:r>
        <w:t>NOTE 1:</w:t>
      </w:r>
      <w:r>
        <w:tab/>
        <w:t xml:space="preserve">The public service identity can identify the controlling </w:t>
      </w:r>
      <w:proofErr w:type="spellStart"/>
      <w:r>
        <w:t>MCData</w:t>
      </w:r>
      <w:proofErr w:type="spellEnd"/>
      <w:r>
        <w:t xml:space="preserve"> function </w:t>
      </w:r>
      <w:r w:rsidRPr="00513F5C">
        <w:rPr>
          <w:lang w:val="en-US"/>
        </w:rPr>
        <w:t>serving that group</w:t>
      </w:r>
      <w:r>
        <w:t xml:space="preserve"> in the local </w:t>
      </w:r>
      <w:proofErr w:type="spellStart"/>
      <w:r>
        <w:t>MCData</w:t>
      </w:r>
      <w:proofErr w:type="spellEnd"/>
      <w:r>
        <w:t xml:space="preserve"> system or in an interconnected </w:t>
      </w:r>
      <w:proofErr w:type="spellStart"/>
      <w:r>
        <w:t>MCData</w:t>
      </w:r>
      <w:proofErr w:type="spellEnd"/>
      <w:r>
        <w:t xml:space="preserve"> system.</w:t>
      </w:r>
    </w:p>
    <w:p w14:paraId="138CF25D" w14:textId="77777777" w:rsidR="00AA37F7" w:rsidRDefault="00AA37F7" w:rsidP="00AA37F7">
      <w:pPr>
        <w:pStyle w:val="NO"/>
      </w:pPr>
      <w:r>
        <w:lastRenderedPageBreak/>
        <w:t>NOTE 2:</w:t>
      </w:r>
      <w:r>
        <w:tab/>
        <w:t xml:space="preserve">If the controlling </w:t>
      </w:r>
      <w:proofErr w:type="spellStart"/>
      <w:r>
        <w:t>MCData</w:t>
      </w:r>
      <w:proofErr w:type="spellEnd"/>
      <w:r>
        <w:t xml:space="preserve"> function </w:t>
      </w:r>
      <w:r w:rsidRPr="00513F5C">
        <w:rPr>
          <w:lang w:val="en-US"/>
        </w:rPr>
        <w:t>serving that group</w:t>
      </w:r>
      <w:r>
        <w:t xml:space="preserve">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213A91FC" w14:textId="77777777" w:rsidR="00AA37F7" w:rsidRDefault="00AA37F7" w:rsidP="00AA37F7">
      <w:pPr>
        <w:pStyle w:val="NO"/>
      </w:pPr>
      <w:r>
        <w:t>NOTE 3:</w:t>
      </w:r>
      <w:r>
        <w:tab/>
        <w:t xml:space="preserve">If the controlling </w:t>
      </w:r>
      <w:proofErr w:type="spellStart"/>
      <w:r>
        <w:t>MCData</w:t>
      </w:r>
      <w:proofErr w:type="spellEnd"/>
      <w:r>
        <w:t xml:space="preserve"> function </w:t>
      </w:r>
      <w:r w:rsidRPr="00513F5C">
        <w:rPr>
          <w:lang w:val="en-US"/>
        </w:rPr>
        <w:t>serving that group</w:t>
      </w:r>
      <w:r>
        <w:t xml:space="preserve">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5EFF2CDD" w14:textId="77777777" w:rsidR="00AA37F7" w:rsidRPr="00BE4B01" w:rsidRDefault="00AA37F7" w:rsidP="00AA37F7">
      <w:pPr>
        <w:pStyle w:val="NO"/>
      </w:pPr>
      <w:r>
        <w:t>NOTE 4:</w:t>
      </w:r>
      <w:r>
        <w:tab/>
        <w:t xml:space="preserve">How the controlling </w:t>
      </w:r>
      <w:proofErr w:type="spellStart"/>
      <w:r>
        <w:t>MCData</w:t>
      </w:r>
      <w:proofErr w:type="spellEnd"/>
      <w:r>
        <w:t xml:space="preserve"> function determines the public service identity of the controlling </w:t>
      </w:r>
      <w:proofErr w:type="spellStart"/>
      <w:r>
        <w:t>MCData</w:t>
      </w:r>
      <w:proofErr w:type="spellEnd"/>
      <w:r>
        <w:t xml:space="preserve"> function </w:t>
      </w:r>
      <w:r w:rsidRPr="00513F5C">
        <w:rPr>
          <w:lang w:val="en-US"/>
        </w:rPr>
        <w:t>serving that group</w:t>
      </w:r>
      <w:r>
        <w:t xml:space="preserve">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7E68FC96" w14:textId="77777777" w:rsidR="00AA37F7" w:rsidRDefault="00AA37F7" w:rsidP="00C63D4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 xml:space="preserve">The controlling </w:t>
      </w:r>
      <w:proofErr w:type="spellStart"/>
      <w:r w:rsidRPr="00B02A0B">
        <w:t>MCData</w:t>
      </w:r>
      <w:proofErr w:type="spellEnd"/>
      <w:r w:rsidRPr="00B02A0B">
        <w:t xml:space="preserve"> function serving a </w:t>
      </w:r>
      <w:proofErr w:type="spellStart"/>
      <w:r w:rsidRPr="00B02A0B">
        <w:t>consitituent</w:t>
      </w:r>
      <w:proofErr w:type="spellEnd"/>
      <w:r w:rsidRPr="00B02A0B">
        <w:t xml:space="preserve"> group assumes the role of a non-controlling </w:t>
      </w:r>
      <w:proofErr w:type="spellStart"/>
      <w:r w:rsidRPr="00B02A0B">
        <w:t>MCData</w:t>
      </w:r>
      <w:proofErr w:type="spellEnd"/>
      <w:r w:rsidRPr="00B02A0B">
        <w:t xml:space="preserve">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w:t>
      </w:r>
      <w:proofErr w:type="spellStart"/>
      <w:r w:rsidRPr="00B02A0B">
        <w:t>MCData</w:t>
      </w:r>
      <w:proofErr w:type="spellEnd"/>
      <w:r w:rsidRPr="00B02A0B">
        <w:t xml:space="preserve">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 xml:space="preserve">shall wait to receive SIP responses from all of the non-controlling </w:t>
      </w:r>
      <w:proofErr w:type="spellStart"/>
      <w:r w:rsidRPr="00B02A0B">
        <w:t>MCData</w:t>
      </w:r>
      <w:proofErr w:type="spellEnd"/>
      <w:r w:rsidRPr="00B02A0B">
        <w:t xml:space="preserve">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 xml:space="preserve">for each non-controlling </w:t>
      </w:r>
      <w:proofErr w:type="spellStart"/>
      <w:r w:rsidRPr="00B02A0B">
        <w:t>MCData</w:t>
      </w:r>
      <w:proofErr w:type="spellEnd"/>
      <w:r w:rsidRPr="00B02A0B">
        <w:t xml:space="preserve"> function that returned a SIP 200 (OK) response in step 4:</w:t>
      </w:r>
    </w:p>
    <w:p w14:paraId="6AE91293" w14:textId="77777777" w:rsidR="005C310B" w:rsidRPr="00B02A0B" w:rsidRDefault="005C310B" w:rsidP="005C310B">
      <w:pPr>
        <w:pStyle w:val="B3"/>
      </w:pPr>
      <w:proofErr w:type="spellStart"/>
      <w:r w:rsidRPr="00B02A0B">
        <w:t>i</w:t>
      </w:r>
      <w:proofErr w:type="spellEnd"/>
      <w:r w:rsidRPr="00B02A0B">
        <w:t>)</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lastRenderedPageBreak/>
        <w:t>ii)</w:t>
      </w:r>
      <w:r w:rsidRPr="00B02A0B">
        <w:tab/>
        <w:t xml:space="preserve">shall set the Request-URI of the outgoing SIP MESSAGE request to the public service identity of the </w:t>
      </w:r>
      <w:r w:rsidRPr="00B02A0B">
        <w:rPr>
          <w:lang w:val="en-US"/>
        </w:rPr>
        <w:t>non-controlling</w:t>
      </w:r>
      <w:r w:rsidRPr="00B02A0B">
        <w:t xml:space="preserve"> </w:t>
      </w:r>
      <w:proofErr w:type="spellStart"/>
      <w:r w:rsidRPr="00B02A0B">
        <w:t>MCData</w:t>
      </w:r>
      <w:proofErr w:type="spellEnd"/>
      <w:r w:rsidRPr="00B02A0B">
        <w:t xml:space="preserve">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72" w:name="_Toc45210528"/>
      <w:bookmarkStart w:id="7773" w:name="_Toc51851635"/>
      <w:bookmarkStart w:id="7774" w:name="_Toc92225294"/>
      <w:bookmarkStart w:id="7775" w:name="_Toc131379136"/>
      <w:r w:rsidRPr="00B02A0B">
        <w:t>23.2</w:t>
      </w:r>
      <w:r w:rsidRPr="00B02A0B">
        <w:rPr>
          <w:lang w:val="en-US"/>
        </w:rPr>
        <w:t>.3.2</w:t>
      </w:r>
      <w:r w:rsidRPr="00B02A0B">
        <w:tab/>
      </w:r>
      <w:r w:rsidRPr="00B02A0B">
        <w:rPr>
          <w:lang w:val="en-US"/>
        </w:rPr>
        <w:t>Request to remove a regroup using preconfigured group</w:t>
      </w:r>
      <w:bookmarkEnd w:id="7772"/>
      <w:bookmarkEnd w:id="7773"/>
      <w:bookmarkEnd w:id="7774"/>
      <w:bookmarkEnd w:id="7775"/>
    </w:p>
    <w:p w14:paraId="74D52D6F" w14:textId="77777777" w:rsidR="005C310B" w:rsidRPr="00B02A0B" w:rsidRDefault="005C310B" w:rsidP="005C310B">
      <w:r w:rsidRPr="00B02A0B">
        <w:t xml:space="preserve">When receiving a "SIP MESSAGE request to the controlling </w:t>
      </w:r>
      <w:proofErr w:type="spellStart"/>
      <w:r w:rsidRPr="00B02A0B">
        <w:t>MCData</w:t>
      </w:r>
      <w:proofErr w:type="spellEnd"/>
      <w:r w:rsidRPr="00B02A0B">
        <w:t xml:space="preserve"> function to remove a regroup using preconfigured group" the controlling </w:t>
      </w:r>
      <w:proofErr w:type="spellStart"/>
      <w:r w:rsidRPr="00B02A0B">
        <w:t>MCData</w:t>
      </w:r>
      <w:proofErr w:type="spellEnd"/>
      <w:r w:rsidRPr="00B02A0B">
        <w:t xml:space="preserve"> function:</w:t>
      </w:r>
    </w:p>
    <w:p w14:paraId="313CF0D0"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The controlling </w:t>
      </w:r>
      <w:proofErr w:type="spellStart"/>
      <w:r w:rsidRPr="00B02A0B">
        <w:t>MCData</w:t>
      </w:r>
      <w:proofErr w:type="spellEnd"/>
      <w:r w:rsidRPr="00B02A0B">
        <w:t xml:space="preserve"> function shall skip the rest of the steps;</w:t>
      </w:r>
    </w:p>
    <w:p w14:paraId="111B44D3" w14:textId="77777777" w:rsidR="00B02A0B" w:rsidRPr="00B02A0B" w:rsidRDefault="005C310B" w:rsidP="005C310B">
      <w:pPr>
        <w:pStyle w:val="B1"/>
      </w:pPr>
      <w:r w:rsidRPr="00B02A0B">
        <w:t>2)</w:t>
      </w:r>
      <w:r w:rsidRPr="00B02A0B">
        <w:tab/>
        <w:t xml:space="preserve">if the controlling </w:t>
      </w:r>
      <w:proofErr w:type="spellStart"/>
      <w:r w:rsidRPr="00B02A0B">
        <w:t>MCData</w:t>
      </w:r>
      <w:proofErr w:type="spellEnd"/>
      <w:r w:rsidRPr="00B02A0B">
        <w:t xml:space="preserve"> function determines that the requested group ID for the regroup removal does not exist, shall reject the "SIP MESSAGE request to the controlling </w:t>
      </w:r>
      <w:proofErr w:type="spellStart"/>
      <w:r w:rsidRPr="00B02A0B">
        <w:t>MCData</w:t>
      </w:r>
      <w:proofErr w:type="spellEnd"/>
      <w:r w:rsidRPr="00B02A0B">
        <w:t xml:space="preserve">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proofErr w:type="spellStart"/>
      <w:r w:rsidRPr="00B02A0B">
        <w:t>i</w:t>
      </w:r>
      <w:proofErr w:type="spellEnd"/>
      <w:r w:rsidRPr="00B02A0B">
        <w:t>)</w:t>
      </w:r>
      <w:r w:rsidRPr="00B02A0B">
        <w:tab/>
        <w:t xml:space="preserve">shall determine the non-controlling </w:t>
      </w:r>
      <w:proofErr w:type="spellStart"/>
      <w:r w:rsidRPr="00B02A0B">
        <w:t>MCData</w:t>
      </w:r>
      <w:proofErr w:type="spellEnd"/>
      <w:r w:rsidRPr="00B02A0B">
        <w:t xml:space="preserve">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 xml:space="preserve">shall set the Request-URI of the outgoing SIP MESSAGE request to the public service identity of the non-controlling </w:t>
      </w:r>
      <w:proofErr w:type="spellStart"/>
      <w:r w:rsidRPr="00B02A0B">
        <w:t>MCData</w:t>
      </w:r>
      <w:proofErr w:type="spellEnd"/>
      <w:r w:rsidRPr="00B02A0B">
        <w:t xml:space="preserve"> function;</w:t>
      </w:r>
    </w:p>
    <w:p w14:paraId="20F45782" w14:textId="77777777" w:rsidR="00AA37F7" w:rsidRDefault="00AA37F7" w:rsidP="00AA37F7">
      <w:pPr>
        <w:pStyle w:val="NO"/>
      </w:pPr>
      <w:r>
        <w:t>NOTE 1:</w:t>
      </w:r>
      <w:r>
        <w:tab/>
        <w:t xml:space="preserve">The public service identity can identify the non-controlling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8CDD3D1" w14:textId="77777777" w:rsidR="00AA37F7" w:rsidRDefault="00AA37F7" w:rsidP="00AA37F7">
      <w:pPr>
        <w:pStyle w:val="NO"/>
      </w:pPr>
      <w:r>
        <w:t>NOTE 2:</w:t>
      </w:r>
      <w:r>
        <w:tab/>
        <w:t xml:space="preserve">If the non-controlling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6B43DE9A" w14:textId="77777777" w:rsidR="00AA37F7" w:rsidRDefault="00AA37F7" w:rsidP="00AA37F7">
      <w:pPr>
        <w:pStyle w:val="NO"/>
      </w:pPr>
      <w:r>
        <w:t>NOTE 3:</w:t>
      </w:r>
      <w:r>
        <w:tab/>
        <w:t xml:space="preserve">If the non-controlling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25BFA672" w14:textId="77777777" w:rsidR="00AA37F7" w:rsidRPr="00BE4B01" w:rsidRDefault="00AA37F7" w:rsidP="00AA37F7">
      <w:pPr>
        <w:pStyle w:val="NO"/>
      </w:pPr>
      <w:r>
        <w:t>NOTE 4:</w:t>
      </w:r>
      <w:r>
        <w:tab/>
        <w:t xml:space="preserve">How the controlling </w:t>
      </w:r>
      <w:proofErr w:type="spellStart"/>
      <w:r>
        <w:t>MCData</w:t>
      </w:r>
      <w:proofErr w:type="spellEnd"/>
      <w:r>
        <w:t xml:space="preserve"> function determines the public service identity of the non-controlling </w:t>
      </w:r>
      <w:proofErr w:type="spellStart"/>
      <w:r>
        <w:t>MCData</w:t>
      </w:r>
      <w:proofErr w:type="spellEnd"/>
      <w:r>
        <w:t xml:space="preserve"> function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4461177D" w14:textId="77777777" w:rsidR="00AA37F7" w:rsidRDefault="00AA37F7" w:rsidP="00C63D4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983159C" w14:textId="77777777" w:rsidR="005C310B" w:rsidRPr="00B02A0B" w:rsidRDefault="005C310B" w:rsidP="005C310B">
      <w:pPr>
        <w:pStyle w:val="B3"/>
      </w:pPr>
      <w:r w:rsidRPr="00B02A0B">
        <w:lastRenderedPageBreak/>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 xml:space="preserve">if the regroup is a user regroup based on preconfigured group, then for each user belonging to the regroup, the controlling </w:t>
      </w:r>
      <w:proofErr w:type="spellStart"/>
      <w:r w:rsidRPr="00B02A0B">
        <w:t>MCData</w:t>
      </w:r>
      <w:proofErr w:type="spellEnd"/>
      <w:r w:rsidRPr="00B02A0B">
        <w:t xml:space="preserve"> function shall create a separate list of </w:t>
      </w:r>
      <w:proofErr w:type="spellStart"/>
      <w:r w:rsidRPr="00B02A0B">
        <w:t>MCData</w:t>
      </w:r>
      <w:proofErr w:type="spellEnd"/>
      <w:r w:rsidRPr="00B02A0B">
        <w:t xml:space="preserve"> IDs for users belonging to and affiliated with the regroup who are served by the same terminating participating </w:t>
      </w:r>
      <w:proofErr w:type="spellStart"/>
      <w:r w:rsidRPr="00B02A0B">
        <w:t>MCData</w:t>
      </w:r>
      <w:proofErr w:type="spellEnd"/>
      <w:r w:rsidRPr="00B02A0B">
        <w:t xml:space="preserve"> function and for each terminating participating </w:t>
      </w:r>
      <w:proofErr w:type="spellStart"/>
      <w:r w:rsidRPr="00B02A0B">
        <w:t>MCData</w:t>
      </w:r>
      <w:proofErr w:type="spellEnd"/>
      <w:r w:rsidRPr="00B02A0B">
        <w:t xml:space="preserve">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55622DD" w14:textId="77777777" w:rsidR="007A4A94" w:rsidRDefault="007A4A94" w:rsidP="007A4A94">
      <w:pPr>
        <w:pStyle w:val="NO"/>
      </w:pPr>
      <w:r>
        <w:t>NOTE 7:</w:t>
      </w:r>
      <w:r>
        <w:tab/>
        <w:t xml:space="preserve">If the terminating </w:t>
      </w:r>
      <w:r w:rsidRPr="00513F5C">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4843D71" w14:textId="77777777" w:rsidR="007A4A94" w:rsidRDefault="007A4A94" w:rsidP="007A4A94">
      <w:pPr>
        <w:pStyle w:val="NO"/>
      </w:pPr>
      <w:r>
        <w:t>NOTE 8:</w:t>
      </w:r>
      <w:r>
        <w:tab/>
        <w:t xml:space="preserve">If the terminating </w:t>
      </w:r>
      <w:r w:rsidRPr="00513F5C">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0360AFE" w14:textId="77777777" w:rsidR="007A4A94" w:rsidRPr="00BE4B01" w:rsidRDefault="007A4A94" w:rsidP="007A4A94">
      <w:pPr>
        <w:pStyle w:val="NO"/>
      </w:pPr>
      <w:r>
        <w:t>NOTE 9:</w:t>
      </w:r>
      <w:r>
        <w:tab/>
        <w:t xml:space="preserve">How the controlling </w:t>
      </w:r>
      <w:proofErr w:type="spellStart"/>
      <w:r>
        <w:t>MCData</w:t>
      </w:r>
      <w:proofErr w:type="spellEnd"/>
      <w:r>
        <w:t xml:space="preserve"> function determines the public service identity of the terminating </w:t>
      </w:r>
      <w:r w:rsidRPr="00513F5C">
        <w:t xml:space="preserve">participating </w:t>
      </w:r>
      <w:proofErr w:type="spellStart"/>
      <w:r>
        <w:t>MCData</w:t>
      </w:r>
      <w:proofErr w:type="spellEnd"/>
      <w:r>
        <w:t xml:space="preserve"> function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04507E54" w14:textId="77777777" w:rsidR="007A4A94" w:rsidRDefault="007A4A94" w:rsidP="007A4A94">
      <w:pPr>
        <w:pStyle w:val="NO"/>
      </w:pPr>
      <w:r>
        <w:t>NOTE 10:</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w:t>
      </w:r>
      <w:proofErr w:type="spellStart"/>
      <w:r w:rsidRPr="00B02A0B">
        <w:t>MCData</w:t>
      </w:r>
      <w:proofErr w:type="spellEnd"/>
      <w:r w:rsidRPr="00B02A0B">
        <w:t xml:space="preserve"> IDs for this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76" w:name="_Toc27501631"/>
      <w:bookmarkStart w:id="7777" w:name="_Toc36049759"/>
      <w:bookmarkStart w:id="7778" w:name="_Toc45210529"/>
      <w:bookmarkStart w:id="7779" w:name="_Toc51851636"/>
      <w:bookmarkStart w:id="7780" w:name="_Toc92225295"/>
      <w:bookmarkStart w:id="7781" w:name="_Toc131379137"/>
      <w:r w:rsidRPr="00B02A0B">
        <w:lastRenderedPageBreak/>
        <w:t>23.2</w:t>
      </w:r>
      <w:r w:rsidRPr="00B02A0B">
        <w:rPr>
          <w:lang w:val="en-US"/>
        </w:rPr>
        <w:t>.3.3</w:t>
      </w:r>
      <w:r w:rsidRPr="00B02A0B">
        <w:tab/>
      </w:r>
      <w:r w:rsidRPr="00B02A0B">
        <w:rPr>
          <w:lang w:val="en-US"/>
        </w:rPr>
        <w:t>Decision to remove a regroup using preconfigured group</w:t>
      </w:r>
      <w:bookmarkEnd w:id="7776"/>
      <w:bookmarkEnd w:id="7777"/>
      <w:bookmarkEnd w:id="7778"/>
      <w:bookmarkEnd w:id="7779"/>
      <w:bookmarkEnd w:id="7780"/>
      <w:bookmarkEnd w:id="7781"/>
    </w:p>
    <w:p w14:paraId="562E4674" w14:textId="77777777" w:rsidR="005C310B" w:rsidRPr="00B02A0B" w:rsidRDefault="005C310B" w:rsidP="005C310B">
      <w:r w:rsidRPr="00B02A0B">
        <w:t xml:space="preserve">When the controlling </w:t>
      </w:r>
      <w:proofErr w:type="spellStart"/>
      <w:r w:rsidRPr="00B02A0B">
        <w:t>MCData</w:t>
      </w:r>
      <w:proofErr w:type="spellEnd"/>
      <w:r w:rsidRPr="00B02A0B">
        <w:t xml:space="preserve"> function decides to remove a regroup using preconfigured group, the controlling </w:t>
      </w:r>
      <w:proofErr w:type="spellStart"/>
      <w:r w:rsidRPr="00B02A0B">
        <w:t>MCData</w:t>
      </w:r>
      <w:proofErr w:type="spellEnd"/>
      <w:r w:rsidRPr="00B02A0B">
        <w:t xml:space="preserve">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proofErr w:type="spellStart"/>
      <w:r w:rsidRPr="00B02A0B">
        <w:t>i</w:t>
      </w:r>
      <w:proofErr w:type="spellEnd"/>
      <w:r w:rsidRPr="00B02A0B">
        <w:t>)</w:t>
      </w:r>
      <w:r w:rsidRPr="00B02A0B">
        <w:tab/>
        <w:t xml:space="preserve">shall determine the non-controlling </w:t>
      </w:r>
      <w:proofErr w:type="spellStart"/>
      <w:r w:rsidRPr="00B02A0B">
        <w:t>MCData</w:t>
      </w:r>
      <w:proofErr w:type="spellEnd"/>
      <w:r w:rsidRPr="00B02A0B">
        <w:t xml:space="preserve"> function serving that group;</w:t>
      </w:r>
    </w:p>
    <w:p w14:paraId="43D80306" w14:textId="77777777" w:rsidR="007A4A94" w:rsidRDefault="007A4A94" w:rsidP="007A4A94">
      <w:pPr>
        <w:pStyle w:val="NO"/>
      </w:pPr>
      <w:r>
        <w:t>NOTE 1:</w:t>
      </w:r>
      <w:r>
        <w:tab/>
        <w:t xml:space="preserve">The public service identity can identify the non-controlling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0F8C303" w14:textId="77777777" w:rsidR="007A4A94" w:rsidRDefault="007A4A94" w:rsidP="007A4A94">
      <w:pPr>
        <w:pStyle w:val="NO"/>
      </w:pPr>
      <w:r>
        <w:t>NOTE 2:</w:t>
      </w:r>
      <w:r>
        <w:tab/>
        <w:t xml:space="preserve">If the non-controlling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725E2F04" w14:textId="77777777" w:rsidR="007A4A94" w:rsidRDefault="007A4A94" w:rsidP="007A4A94">
      <w:pPr>
        <w:pStyle w:val="NO"/>
      </w:pPr>
      <w:r>
        <w:t>NOTE 3:</w:t>
      </w:r>
      <w:r>
        <w:tab/>
        <w:t xml:space="preserve">If the non-controlling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223E9FFF" w14:textId="77777777" w:rsidR="007A4A94" w:rsidRPr="00BE4B01" w:rsidRDefault="007A4A94" w:rsidP="007A4A94">
      <w:pPr>
        <w:pStyle w:val="NO"/>
      </w:pPr>
      <w:r>
        <w:t>NOTE 4:</w:t>
      </w:r>
      <w:r>
        <w:tab/>
        <w:t xml:space="preserve">How the controlling </w:t>
      </w:r>
      <w:proofErr w:type="spellStart"/>
      <w:r>
        <w:t>MCData</w:t>
      </w:r>
      <w:proofErr w:type="spellEnd"/>
      <w:r>
        <w:t xml:space="preserve"> function determines the public service identity of the non-controlling </w:t>
      </w:r>
      <w:proofErr w:type="spellStart"/>
      <w:r>
        <w:t>MCData</w:t>
      </w:r>
      <w:proofErr w:type="spellEnd"/>
      <w:r>
        <w:t xml:space="preserve"> function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78CB0B5" w14:textId="77777777" w:rsidR="007A4A94" w:rsidRDefault="007A4A94" w:rsidP="00C63D4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 xml:space="preserve">shall set the Request-URI of the outgoing SIP MESSAGE request to the public service identity of the non-controlling </w:t>
      </w:r>
      <w:proofErr w:type="spellStart"/>
      <w:r w:rsidRPr="00B02A0B">
        <w:t>MCData</w:t>
      </w:r>
      <w:proofErr w:type="spellEnd"/>
      <w:r w:rsidRPr="00B02A0B">
        <w:t xml:space="preserve"> function determined in step </w:t>
      </w:r>
      <w:proofErr w:type="spellStart"/>
      <w:r w:rsidRPr="00B02A0B">
        <w:t>i</w:t>
      </w:r>
      <w:proofErr w:type="spellEnd"/>
      <w:r w:rsidRPr="00B02A0B">
        <w:t>);</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 xml:space="preserve">if the regroup is a user regroup based on preconfigured group, then the controlling </w:t>
      </w:r>
      <w:proofErr w:type="spellStart"/>
      <w:r w:rsidRPr="00B02A0B">
        <w:t>MCData</w:t>
      </w:r>
      <w:proofErr w:type="spellEnd"/>
      <w:r w:rsidRPr="00B02A0B">
        <w:t xml:space="preserve"> function shall create a list of terminating participating </w:t>
      </w:r>
      <w:proofErr w:type="spellStart"/>
      <w:r w:rsidRPr="00B02A0B">
        <w:t>MCData</w:t>
      </w:r>
      <w:proofErr w:type="spellEnd"/>
      <w:r w:rsidRPr="00B02A0B">
        <w:t xml:space="preserve"> functions serving users belonging to and affiliated with the regroup and shall create a list of </w:t>
      </w:r>
      <w:proofErr w:type="spellStart"/>
      <w:r w:rsidRPr="00B02A0B">
        <w:t>MCData</w:t>
      </w:r>
      <w:proofErr w:type="spellEnd"/>
      <w:r w:rsidRPr="00B02A0B">
        <w:t xml:space="preserve"> IDs that are affiliated to the regroup and served by the same terminating </w:t>
      </w:r>
      <w:proofErr w:type="spellStart"/>
      <w:r w:rsidRPr="00B02A0B">
        <w:t>partificpating</w:t>
      </w:r>
      <w:proofErr w:type="spellEnd"/>
      <w:r w:rsidRPr="00B02A0B">
        <w:t xml:space="preserve"> </w:t>
      </w:r>
      <w:proofErr w:type="spellStart"/>
      <w:r w:rsidRPr="00B02A0B">
        <w:t>MCData</w:t>
      </w:r>
      <w:proofErr w:type="spellEnd"/>
      <w:r w:rsidRPr="00B02A0B">
        <w:t xml:space="preserve"> function for each of the members of the list of terminating participating </w:t>
      </w:r>
      <w:proofErr w:type="spellStart"/>
      <w:r w:rsidRPr="00B02A0B">
        <w:t>MCData</w:t>
      </w:r>
      <w:proofErr w:type="spellEnd"/>
      <w:r w:rsidRPr="00B02A0B">
        <w:t xml:space="preserve"> functions, and for each terminating participating </w:t>
      </w:r>
      <w:proofErr w:type="spellStart"/>
      <w:r w:rsidRPr="00B02A0B">
        <w:t>MCData</w:t>
      </w:r>
      <w:proofErr w:type="spellEnd"/>
      <w:r w:rsidRPr="00B02A0B">
        <w:t xml:space="preserve">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4C631738" w14:textId="77777777" w:rsidR="007A4A94" w:rsidRDefault="007A4A94" w:rsidP="007A4A94">
      <w:pPr>
        <w:pStyle w:val="NO"/>
      </w:pPr>
      <w:r>
        <w:t>NOTE 7:</w:t>
      </w:r>
      <w:r>
        <w:tab/>
        <w:t xml:space="preserve">If the terminating </w:t>
      </w:r>
      <w:r w:rsidRPr="00513F5C">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07E9E22" w14:textId="77777777" w:rsidR="007A4A94" w:rsidRDefault="007A4A94" w:rsidP="007A4A94">
      <w:pPr>
        <w:pStyle w:val="NO"/>
      </w:pPr>
      <w:r>
        <w:t>NOTE 8:</w:t>
      </w:r>
      <w:r>
        <w:tab/>
        <w:t xml:space="preserve">If the terminating </w:t>
      </w:r>
      <w:r w:rsidRPr="00513F5C">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64852935" w14:textId="77777777" w:rsidR="007A4A94" w:rsidRPr="00BE4B01" w:rsidRDefault="007A4A94" w:rsidP="007A4A94">
      <w:pPr>
        <w:pStyle w:val="NO"/>
      </w:pPr>
      <w:r>
        <w:lastRenderedPageBreak/>
        <w:t>NOTE 9:</w:t>
      </w:r>
      <w:r>
        <w:tab/>
        <w:t xml:space="preserve">How the controlling </w:t>
      </w:r>
      <w:proofErr w:type="spellStart"/>
      <w:r>
        <w:t>MCData</w:t>
      </w:r>
      <w:proofErr w:type="spellEnd"/>
      <w:r>
        <w:t xml:space="preserve"> function determines the public service identity of the terminating </w:t>
      </w:r>
      <w:r w:rsidRPr="00513F5C">
        <w:t xml:space="preserve">participating </w:t>
      </w:r>
      <w:proofErr w:type="spellStart"/>
      <w:r>
        <w:t>MCData</w:t>
      </w:r>
      <w:proofErr w:type="spellEnd"/>
      <w:r>
        <w:t xml:space="preserve"> function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638AD28F" w14:textId="77777777" w:rsidR="007A4A94" w:rsidRDefault="007A4A94" w:rsidP="007A4A94">
      <w:pPr>
        <w:pStyle w:val="NO"/>
      </w:pPr>
      <w:r>
        <w:t>NOTE 10:</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proofErr w:type="spellStart"/>
      <w:r w:rsidRPr="00B02A0B">
        <w:t>i</w:t>
      </w:r>
      <w:proofErr w:type="spellEnd"/>
      <w:r w:rsidRPr="00B02A0B">
        <w:t>)</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 xml:space="preserve">a &lt;users-for-regroup&gt; element set to the list of </w:t>
      </w:r>
      <w:proofErr w:type="spellStart"/>
      <w:r w:rsidRPr="00B02A0B">
        <w:t>MCData</w:t>
      </w:r>
      <w:proofErr w:type="spellEnd"/>
      <w:r w:rsidRPr="00B02A0B">
        <w:t xml:space="preserve"> IDs served by this terminating participating </w:t>
      </w:r>
      <w:proofErr w:type="spellStart"/>
      <w:r w:rsidRPr="00B02A0B">
        <w:t>MCData</w:t>
      </w:r>
      <w:proofErr w:type="spellEnd"/>
      <w:r w:rsidRPr="00B02A0B">
        <w:t xml:space="preserve">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82" w:name="_Toc27501632"/>
      <w:bookmarkStart w:id="7783" w:name="_Toc36049760"/>
      <w:bookmarkStart w:id="7784" w:name="_Toc45210530"/>
      <w:bookmarkStart w:id="7785" w:name="_Toc51851637"/>
      <w:bookmarkStart w:id="7786" w:name="_Toc92225296"/>
      <w:bookmarkStart w:id="7787" w:name="_Toc131379138"/>
      <w:r w:rsidRPr="00B02A0B">
        <w:t>23.2</w:t>
      </w:r>
      <w:r w:rsidRPr="00B02A0B">
        <w:rPr>
          <w:lang w:val="en-US"/>
        </w:rPr>
        <w:t>.4</w:t>
      </w:r>
      <w:r w:rsidRPr="00B02A0B">
        <w:tab/>
      </w:r>
      <w:r w:rsidRPr="00B02A0B">
        <w:rPr>
          <w:lang w:val="en-US"/>
        </w:rPr>
        <w:t xml:space="preserve">Non-controlling </w:t>
      </w:r>
      <w:proofErr w:type="spellStart"/>
      <w:r w:rsidRPr="00B02A0B">
        <w:rPr>
          <w:lang w:val="en-US"/>
        </w:rPr>
        <w:t>MCData</w:t>
      </w:r>
      <w:proofErr w:type="spellEnd"/>
      <w:r w:rsidRPr="00B02A0B">
        <w:rPr>
          <w:lang w:val="en-US"/>
        </w:rPr>
        <w:t xml:space="preserve"> function procedures</w:t>
      </w:r>
      <w:bookmarkEnd w:id="7782"/>
      <w:bookmarkEnd w:id="7783"/>
      <w:bookmarkEnd w:id="7784"/>
      <w:bookmarkEnd w:id="7785"/>
      <w:bookmarkEnd w:id="7786"/>
      <w:bookmarkEnd w:id="7787"/>
    </w:p>
    <w:p w14:paraId="4096E324" w14:textId="77777777" w:rsidR="005C310B" w:rsidRPr="00B02A0B" w:rsidRDefault="005C310B" w:rsidP="007D34FE">
      <w:pPr>
        <w:pStyle w:val="Heading4"/>
        <w:rPr>
          <w:lang w:val="en-US"/>
        </w:rPr>
      </w:pPr>
      <w:bookmarkStart w:id="7788" w:name="_Toc27501633"/>
      <w:bookmarkStart w:id="7789" w:name="_Toc36049761"/>
      <w:bookmarkStart w:id="7790" w:name="_Toc45210531"/>
      <w:bookmarkStart w:id="7791" w:name="_Toc51851638"/>
      <w:bookmarkStart w:id="7792" w:name="_Toc92225297"/>
      <w:bookmarkStart w:id="7793" w:name="_Toc131379139"/>
      <w:r w:rsidRPr="00B02A0B">
        <w:t>23.2</w:t>
      </w:r>
      <w:r w:rsidRPr="00B02A0B">
        <w:rPr>
          <w:lang w:val="en-US"/>
        </w:rPr>
        <w:t>.4.1</w:t>
      </w:r>
      <w:r w:rsidRPr="00B02A0B">
        <w:tab/>
      </w:r>
      <w:r w:rsidRPr="00B02A0B">
        <w:rPr>
          <w:lang w:val="en-US"/>
        </w:rPr>
        <w:t>Notification of creation of a group regroup using preconfigured group</w:t>
      </w:r>
      <w:bookmarkEnd w:id="7788"/>
      <w:bookmarkEnd w:id="7789"/>
      <w:bookmarkEnd w:id="7790"/>
      <w:bookmarkEnd w:id="7791"/>
      <w:bookmarkEnd w:id="7792"/>
      <w:bookmarkEnd w:id="7793"/>
    </w:p>
    <w:p w14:paraId="7794BEFB" w14:textId="77777777" w:rsidR="005C310B" w:rsidRPr="00B02A0B" w:rsidRDefault="005C310B" w:rsidP="005C310B">
      <w:r w:rsidRPr="00B02A0B">
        <w:t xml:space="preserve">When receiving a "SIP MESSAGE request to a non-controlling </w:t>
      </w:r>
      <w:proofErr w:type="spellStart"/>
      <w:r w:rsidRPr="00B02A0B">
        <w:t>MCData</w:t>
      </w:r>
      <w:proofErr w:type="spellEnd"/>
      <w:r w:rsidRPr="00B02A0B">
        <w:t xml:space="preserve"> function to request creation of a group regroup using preconfigured group" the non-controlling </w:t>
      </w:r>
      <w:proofErr w:type="spellStart"/>
      <w:r w:rsidRPr="00B02A0B">
        <w:t>MCData</w:t>
      </w:r>
      <w:proofErr w:type="spellEnd"/>
      <w:r w:rsidRPr="00B02A0B">
        <w:t xml:space="preserve">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 xml:space="preserve">or each group identified in the &lt;groups-for-regroup&gt; element of an application/vnd.3gpp.mcdata-regroup+xml MIME body in the incoming SIP MESSAGE request for which the </w:t>
      </w:r>
      <w:proofErr w:type="spellStart"/>
      <w:r w:rsidRPr="00B02A0B">
        <w:t>MCData</w:t>
      </w:r>
      <w:proofErr w:type="spellEnd"/>
      <w:r w:rsidRPr="00B02A0B">
        <w:t xml:space="preserve"> function is the non-controlling </w:t>
      </w:r>
      <w:proofErr w:type="spellStart"/>
      <w:r w:rsidRPr="00B02A0B">
        <w:t>MCData</w:t>
      </w:r>
      <w:proofErr w:type="spellEnd"/>
      <w:r w:rsidRPr="00B02A0B">
        <w:t xml:space="preserve">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proofErr w:type="spellStart"/>
      <w:r w:rsidRPr="00B02A0B">
        <w:t>i</w:t>
      </w:r>
      <w:proofErr w:type="spellEnd"/>
      <w:r w:rsidRPr="00B02A0B">
        <w:t>)</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 xml:space="preserve">for each group identified in the &lt;groups-for-regroup&gt; element of an application/vnd.3gpp.mcdata-regroup+xml MIME body in the incoming SIP MESSAGE request for which the </w:t>
      </w:r>
      <w:proofErr w:type="spellStart"/>
      <w:r w:rsidRPr="00B02A0B">
        <w:t>MCData</w:t>
      </w:r>
      <w:proofErr w:type="spellEnd"/>
      <w:r w:rsidRPr="00B02A0B">
        <w:t xml:space="preserve"> function is the non-controlling </w:t>
      </w:r>
      <w:proofErr w:type="spellStart"/>
      <w:r w:rsidRPr="00B02A0B">
        <w:t>MCData</w:t>
      </w:r>
      <w:proofErr w:type="spellEnd"/>
      <w:r w:rsidRPr="00B02A0B">
        <w:t xml:space="preserve"> function shall create a separate list of </w:t>
      </w:r>
      <w:proofErr w:type="spellStart"/>
      <w:r w:rsidRPr="00B02A0B">
        <w:t>MCData</w:t>
      </w:r>
      <w:proofErr w:type="spellEnd"/>
      <w:r w:rsidRPr="00B02A0B">
        <w:t xml:space="preserve"> IDs for users belonging to and affiliated with the identified group who are served by the same terminating participating </w:t>
      </w:r>
      <w:proofErr w:type="spellStart"/>
      <w:r w:rsidRPr="00B02A0B">
        <w:t>MCData</w:t>
      </w:r>
      <w:proofErr w:type="spellEnd"/>
      <w:r w:rsidRPr="00B02A0B">
        <w:t xml:space="preserve"> function;</w:t>
      </w:r>
    </w:p>
    <w:p w14:paraId="44A5100F" w14:textId="77777777" w:rsidR="005C310B" w:rsidRPr="00B02A0B" w:rsidRDefault="005C310B" w:rsidP="005C310B">
      <w:pPr>
        <w:pStyle w:val="B1"/>
      </w:pPr>
      <w:r w:rsidRPr="00B02A0B">
        <w:t>6)</w:t>
      </w:r>
      <w:r w:rsidRPr="00B02A0B">
        <w:tab/>
        <w:t xml:space="preserve">shall merge the lists of </w:t>
      </w:r>
      <w:proofErr w:type="spellStart"/>
      <w:r w:rsidRPr="00B02A0B">
        <w:t>MCData</w:t>
      </w:r>
      <w:proofErr w:type="spellEnd"/>
      <w:r w:rsidRPr="00B02A0B">
        <w:t xml:space="preserve"> IDs associated with each terminating participating </w:t>
      </w:r>
      <w:proofErr w:type="spellStart"/>
      <w:r w:rsidRPr="00B02A0B">
        <w:t>MCData</w:t>
      </w:r>
      <w:proofErr w:type="spellEnd"/>
      <w:r w:rsidRPr="00B02A0B">
        <w:t xml:space="preserve"> function such that the resulting list associated with a terminating participating </w:t>
      </w:r>
      <w:proofErr w:type="spellStart"/>
      <w:r w:rsidRPr="00B02A0B">
        <w:t>MCData</w:t>
      </w:r>
      <w:proofErr w:type="spellEnd"/>
      <w:r w:rsidRPr="00B02A0B">
        <w:t xml:space="preserve"> function contains the </w:t>
      </w:r>
      <w:proofErr w:type="spellStart"/>
      <w:r w:rsidRPr="00B02A0B">
        <w:t>MCData</w:t>
      </w:r>
      <w:proofErr w:type="spellEnd"/>
      <w:r w:rsidRPr="00B02A0B">
        <w:t xml:space="preserve"> IDs of all users served by the participating </w:t>
      </w:r>
      <w:proofErr w:type="spellStart"/>
      <w:r w:rsidRPr="00B02A0B">
        <w:t>MCData</w:t>
      </w:r>
      <w:proofErr w:type="spellEnd"/>
      <w:r w:rsidRPr="00B02A0B">
        <w:t xml:space="preserve">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lastRenderedPageBreak/>
        <w:t>7)</w:t>
      </w:r>
      <w:r w:rsidRPr="00B02A0B">
        <w:tab/>
        <w:t xml:space="preserve">for each terminating participating </w:t>
      </w:r>
      <w:proofErr w:type="spellStart"/>
      <w:r w:rsidRPr="00B02A0B">
        <w:t>MCData</w:t>
      </w:r>
      <w:proofErr w:type="spellEnd"/>
      <w:r w:rsidRPr="00B02A0B">
        <w:t xml:space="preserve">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 xml:space="preserve">shall use the list of </w:t>
      </w:r>
      <w:proofErr w:type="spellStart"/>
      <w:r w:rsidRPr="00B02A0B">
        <w:t>MCData</w:t>
      </w:r>
      <w:proofErr w:type="spellEnd"/>
      <w:r w:rsidRPr="00B02A0B">
        <w:t xml:space="preserve"> IDs for this terminating participating </w:t>
      </w:r>
      <w:proofErr w:type="spellStart"/>
      <w:r w:rsidRPr="00B02A0B">
        <w:t>MCData</w:t>
      </w:r>
      <w:proofErr w:type="spellEnd"/>
      <w:r w:rsidRPr="00B02A0B">
        <w:t xml:space="preserve">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94" w:name="_Toc27501634"/>
      <w:bookmarkStart w:id="7795" w:name="_Toc36049762"/>
      <w:bookmarkStart w:id="7796" w:name="_Toc45210532"/>
      <w:bookmarkStart w:id="7797" w:name="_Toc51851639"/>
      <w:bookmarkStart w:id="7798" w:name="_Toc92225298"/>
      <w:bookmarkStart w:id="7799" w:name="_Toc131379140"/>
      <w:r w:rsidRPr="00B02A0B">
        <w:t>23.2</w:t>
      </w:r>
      <w:r w:rsidRPr="00B02A0B">
        <w:rPr>
          <w:lang w:val="en-US"/>
        </w:rPr>
        <w:t>.4.2</w:t>
      </w:r>
      <w:r w:rsidRPr="00B02A0B">
        <w:tab/>
      </w:r>
      <w:r w:rsidRPr="00B02A0B">
        <w:rPr>
          <w:lang w:val="en-US"/>
        </w:rPr>
        <w:t>Notification of removal of a group regroup using preconfigured group</w:t>
      </w:r>
      <w:bookmarkEnd w:id="7794"/>
      <w:bookmarkEnd w:id="7795"/>
      <w:bookmarkEnd w:id="7796"/>
      <w:bookmarkEnd w:id="7797"/>
      <w:bookmarkEnd w:id="7798"/>
      <w:bookmarkEnd w:id="7799"/>
    </w:p>
    <w:p w14:paraId="288C2672" w14:textId="77777777" w:rsidR="005C310B" w:rsidRPr="00B02A0B" w:rsidRDefault="005C310B" w:rsidP="005C310B">
      <w:r w:rsidRPr="00B02A0B">
        <w:t xml:space="preserve">When receiving a "SIP MESSAGE request to the non-controlling </w:t>
      </w:r>
      <w:proofErr w:type="spellStart"/>
      <w:r w:rsidRPr="00B02A0B">
        <w:t>MCData</w:t>
      </w:r>
      <w:proofErr w:type="spellEnd"/>
      <w:r w:rsidRPr="00B02A0B">
        <w:t xml:space="preserve"> function to remove a group regroup using preconfigured group" the non-controlling </w:t>
      </w:r>
      <w:proofErr w:type="spellStart"/>
      <w:r w:rsidRPr="00B02A0B">
        <w:t>MCData</w:t>
      </w:r>
      <w:proofErr w:type="spellEnd"/>
      <w:r w:rsidRPr="00B02A0B">
        <w:t xml:space="preserve"> function:</w:t>
      </w:r>
    </w:p>
    <w:p w14:paraId="23ABB9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non-controlling </w:t>
      </w:r>
      <w:proofErr w:type="spellStart"/>
      <w:r w:rsidRPr="00B02A0B">
        <w:t>MCData</w:t>
      </w:r>
      <w:proofErr w:type="spellEnd"/>
      <w:r w:rsidRPr="00B02A0B">
        <w:t xml:space="preserve"> function may include a Retry-After header field to the SIP 500 (Server Internal Error) response as specified in IETF RFC 3261 [4]. The non-controlling </w:t>
      </w:r>
      <w:proofErr w:type="spellStart"/>
      <w:r w:rsidRPr="00B02A0B">
        <w:t>MCData</w:t>
      </w:r>
      <w:proofErr w:type="spellEnd"/>
      <w:r w:rsidRPr="00B02A0B">
        <w:t xml:space="preserve">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w:t>
      </w:r>
      <w:proofErr w:type="spellStart"/>
      <w:r w:rsidRPr="00B02A0B">
        <w:t>mcdata</w:t>
      </w:r>
      <w:proofErr w:type="spellEnd"/>
      <w:r w:rsidRPr="00B02A0B">
        <w:t>-regroup-</w:t>
      </w:r>
      <w:proofErr w:type="spellStart"/>
      <w:r w:rsidRPr="00B02A0B">
        <w:t>uri</w:t>
      </w:r>
      <w:proofErr w:type="spellEnd"/>
      <w:r w:rsidRPr="00B02A0B">
        <w:t xml:space="preserve">&gt; in the application/vnd.3gpp.mcdata-regroup+xml MIME body contained in the incoming SIP MESSAGE for which this </w:t>
      </w:r>
      <w:proofErr w:type="spellStart"/>
      <w:r w:rsidRPr="00B02A0B">
        <w:t>MCData</w:t>
      </w:r>
      <w:proofErr w:type="spellEnd"/>
      <w:r w:rsidRPr="00B02A0B">
        <w:t xml:space="preserve"> function is the non-controlling </w:t>
      </w:r>
      <w:proofErr w:type="spellStart"/>
      <w:r w:rsidRPr="00B02A0B">
        <w:t>MCData</w:t>
      </w:r>
      <w:proofErr w:type="spellEnd"/>
      <w:r w:rsidRPr="00B02A0B">
        <w:t xml:space="preserve"> function  and shall create a list of terminating participating </w:t>
      </w:r>
      <w:proofErr w:type="spellStart"/>
      <w:r w:rsidRPr="00B02A0B">
        <w:t>MCData</w:t>
      </w:r>
      <w:proofErr w:type="spellEnd"/>
      <w:r w:rsidRPr="00B02A0B">
        <w:t xml:space="preserve"> functions serving </w:t>
      </w:r>
      <w:proofErr w:type="spellStart"/>
      <w:r w:rsidRPr="00B02A0B">
        <w:t>MCData</w:t>
      </w:r>
      <w:proofErr w:type="spellEnd"/>
      <w:r w:rsidRPr="00B02A0B">
        <w:t xml:space="preserve"> IDs belonging to the identified constituent groups and for each member of the list of terminating participating </w:t>
      </w:r>
      <w:proofErr w:type="spellStart"/>
      <w:r w:rsidRPr="00B02A0B">
        <w:t>MCData</w:t>
      </w:r>
      <w:proofErr w:type="spellEnd"/>
      <w:r w:rsidRPr="00B02A0B">
        <w:t xml:space="preserve"> functions in the list shall create a list of </w:t>
      </w:r>
      <w:proofErr w:type="spellStart"/>
      <w:r w:rsidRPr="00B02A0B">
        <w:t>MCData</w:t>
      </w:r>
      <w:proofErr w:type="spellEnd"/>
      <w:r w:rsidRPr="00B02A0B">
        <w:t xml:space="preserve"> IDs </w:t>
      </w:r>
      <w:proofErr w:type="spellStart"/>
      <w:r w:rsidRPr="00B02A0B">
        <w:t>affiuliated</w:t>
      </w:r>
      <w:proofErr w:type="spellEnd"/>
      <w:r w:rsidRPr="00B02A0B">
        <w:t xml:space="preserve"> to the regroup and served by that terminating participating </w:t>
      </w:r>
      <w:proofErr w:type="spellStart"/>
      <w:r w:rsidRPr="00B02A0B">
        <w:t>MCData</w:t>
      </w:r>
      <w:proofErr w:type="spellEnd"/>
      <w:r w:rsidRPr="00B02A0B">
        <w:t xml:space="preserve"> function;</w:t>
      </w:r>
    </w:p>
    <w:p w14:paraId="1EA6AC24" w14:textId="77777777" w:rsidR="005C310B" w:rsidRPr="00B02A0B" w:rsidRDefault="005C310B" w:rsidP="005C310B">
      <w:pPr>
        <w:pStyle w:val="B1"/>
      </w:pPr>
      <w:r w:rsidRPr="00B02A0B">
        <w:t>4)</w:t>
      </w:r>
      <w:r w:rsidRPr="00B02A0B">
        <w:tab/>
        <w:t xml:space="preserve">for each terminating participating </w:t>
      </w:r>
      <w:proofErr w:type="spellStart"/>
      <w:r w:rsidRPr="00B02A0B">
        <w:t>MCData</w:t>
      </w:r>
      <w:proofErr w:type="spellEnd"/>
      <w:r w:rsidRPr="00B02A0B">
        <w:t xml:space="preserve">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proofErr w:type="spellStart"/>
      <w:r w:rsidRPr="00B02A0B">
        <w:t>i</w:t>
      </w:r>
      <w:proofErr w:type="spellEnd"/>
      <w:r w:rsidRPr="00B02A0B">
        <w:t xml:space="preserve">) shall create and include a &lt;users-for-regroup&gt; element containing the list of </w:t>
      </w:r>
      <w:proofErr w:type="spellStart"/>
      <w:r w:rsidRPr="00B02A0B">
        <w:t>MCData</w:t>
      </w:r>
      <w:proofErr w:type="spellEnd"/>
      <w:r w:rsidRPr="00B02A0B">
        <w:t xml:space="preserve"> IDs affiliated to the regroup that are served by this terminating participating </w:t>
      </w:r>
      <w:proofErr w:type="spellStart"/>
      <w:r w:rsidRPr="00B02A0B">
        <w:t>MCData</w:t>
      </w:r>
      <w:proofErr w:type="spellEnd"/>
      <w:r w:rsidRPr="00B02A0B">
        <w:t xml:space="preserve">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800" w:name="_Toc36049763"/>
      <w:bookmarkStart w:id="7801" w:name="_Toc45210533"/>
      <w:bookmarkStart w:id="7802" w:name="_Toc51851640"/>
      <w:bookmarkStart w:id="7803" w:name="_Toc92225299"/>
      <w:bookmarkStart w:id="7804" w:name="_Toc27501635"/>
      <w:bookmarkStart w:id="7805" w:name="_Toc131379141"/>
      <w:r w:rsidRPr="00B02A0B">
        <w:t>23.2</w:t>
      </w:r>
      <w:r w:rsidRPr="00B02A0B">
        <w:rPr>
          <w:lang w:val="en-US"/>
        </w:rPr>
        <w:t>.4.3</w:t>
      </w:r>
      <w:r w:rsidRPr="00B02A0B">
        <w:tab/>
      </w:r>
      <w:r w:rsidRPr="00B02A0B">
        <w:rPr>
          <w:lang w:val="en-US"/>
        </w:rPr>
        <w:t>Notification of additional members of a group regroup using preconfigured group</w:t>
      </w:r>
      <w:bookmarkEnd w:id="7800"/>
      <w:bookmarkEnd w:id="7801"/>
      <w:bookmarkEnd w:id="7802"/>
      <w:bookmarkEnd w:id="7803"/>
      <w:bookmarkEnd w:id="7805"/>
    </w:p>
    <w:p w14:paraId="060E815F" w14:textId="77777777" w:rsidR="005C310B" w:rsidRPr="00B02A0B" w:rsidRDefault="005C310B" w:rsidP="005C310B">
      <w:r w:rsidRPr="00B02A0B">
        <w:t xml:space="preserve">When a non-controlling </w:t>
      </w:r>
      <w:proofErr w:type="spellStart"/>
      <w:r w:rsidRPr="00B02A0B">
        <w:t>MCData</w:t>
      </w:r>
      <w:proofErr w:type="spellEnd"/>
      <w:r w:rsidRPr="00B02A0B">
        <w:t xml:space="preserve"> function becomes aware of an </w:t>
      </w:r>
      <w:proofErr w:type="spellStart"/>
      <w:r w:rsidRPr="00B02A0B">
        <w:t>MCData</w:t>
      </w:r>
      <w:proofErr w:type="spellEnd"/>
      <w:r w:rsidRPr="00B02A0B">
        <w:t xml:space="preserve"> client affiliating with a group that it controls, where that group is a constituent group of a group regroup using preconfigured group, the non-controlling </w:t>
      </w:r>
      <w:proofErr w:type="spellStart"/>
      <w:r w:rsidRPr="00B02A0B">
        <w:t>MCData</w:t>
      </w:r>
      <w:proofErr w:type="spellEnd"/>
      <w:r w:rsidRPr="00B02A0B">
        <w:t xml:space="preserve"> function:</w:t>
      </w:r>
    </w:p>
    <w:p w14:paraId="7585C2CB" w14:textId="77777777" w:rsidR="005C310B" w:rsidRPr="00B02A0B" w:rsidRDefault="005C310B" w:rsidP="005C310B">
      <w:pPr>
        <w:pStyle w:val="B1"/>
      </w:pPr>
      <w:r w:rsidRPr="00B02A0B">
        <w:t>1)</w:t>
      </w:r>
      <w:r w:rsidRPr="00B02A0B">
        <w:tab/>
        <w:t xml:space="preserve">shall create a list of </w:t>
      </w:r>
      <w:proofErr w:type="spellStart"/>
      <w:r w:rsidRPr="00B02A0B">
        <w:t>MCData</w:t>
      </w:r>
      <w:proofErr w:type="spellEnd"/>
      <w:r w:rsidRPr="00B02A0B">
        <w:t xml:space="preserve"> IDs for users belonging to and affiliated with the identified constituent group who are served by the same terminating participating </w:t>
      </w:r>
      <w:proofErr w:type="spellStart"/>
      <w:r w:rsidRPr="00B02A0B">
        <w:t>MCData</w:t>
      </w:r>
      <w:proofErr w:type="spellEnd"/>
      <w:r w:rsidRPr="00B02A0B">
        <w:t xml:space="preserve"> function as the </w:t>
      </w:r>
      <w:proofErr w:type="spellStart"/>
      <w:r w:rsidRPr="00B02A0B">
        <w:t>MCData</w:t>
      </w:r>
      <w:proofErr w:type="spellEnd"/>
      <w:r w:rsidRPr="00B02A0B">
        <w:t xml:space="preserve">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 xml:space="preserve">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w:t>
      </w:r>
      <w:proofErr w:type="spellStart"/>
      <w:r w:rsidRPr="00B02A0B">
        <w:t>MCData</w:t>
      </w:r>
      <w:proofErr w:type="spellEnd"/>
      <w:r w:rsidRPr="00B02A0B">
        <w:t xml:space="preserve">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 xml:space="preserve">shall set the Request-URI of the outgoing SIP MESSAGE request to the public service identity of the terminating participating </w:t>
      </w:r>
      <w:proofErr w:type="spellStart"/>
      <w:r w:rsidRPr="00B02A0B">
        <w:t>MCData</w:t>
      </w:r>
      <w:proofErr w:type="spellEnd"/>
      <w:r w:rsidRPr="00B02A0B">
        <w:t xml:space="preserve"> function;</w:t>
      </w:r>
    </w:p>
    <w:p w14:paraId="1544DDD9" w14:textId="77777777" w:rsidR="005C310B" w:rsidRPr="00B02A0B" w:rsidRDefault="005C310B" w:rsidP="005C310B">
      <w:pPr>
        <w:pStyle w:val="B1"/>
      </w:pPr>
      <w:r w:rsidRPr="00B02A0B">
        <w:t>5)</w:t>
      </w:r>
      <w:r w:rsidRPr="00B02A0B">
        <w:tab/>
        <w:t xml:space="preserve">shall create an application/vnd.3gpp.mcdata-info+xml MIME body in the outgoing SIP MESSAGE request using the information from the application/vnd.3gpp.mcdata-info+xml MIME body originally included in the SIP MESSAGE request received from the controlling </w:t>
      </w:r>
      <w:proofErr w:type="spellStart"/>
      <w:r w:rsidRPr="00B02A0B">
        <w:t>MCData</w:t>
      </w:r>
      <w:proofErr w:type="spellEnd"/>
      <w:r w:rsidRPr="00B02A0B">
        <w:t xml:space="preserve">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 xml:space="preserve">shall create an application/vnd.3gpp.mcdata-regroup+xml MIME body in the outgoing SIP MESSAGE request using the information from the application/vnd.3gpp.mcdata-regroup+xml MIME body originally included in the SIP MESSAGE request received from the controlling </w:t>
      </w:r>
      <w:proofErr w:type="spellStart"/>
      <w:r w:rsidRPr="00B02A0B">
        <w:t>MCData</w:t>
      </w:r>
      <w:proofErr w:type="spellEnd"/>
      <w:r w:rsidRPr="00B02A0B">
        <w:t xml:space="preserve">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 xml:space="preserve">shall use the list of </w:t>
      </w:r>
      <w:proofErr w:type="spellStart"/>
      <w:r w:rsidRPr="00B02A0B">
        <w:t>MCData</w:t>
      </w:r>
      <w:proofErr w:type="spellEnd"/>
      <w:r w:rsidRPr="00B02A0B">
        <w:t xml:space="preserve">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806" w:name="_Toc36049764"/>
      <w:bookmarkStart w:id="7807" w:name="_Toc45210534"/>
      <w:bookmarkStart w:id="7808" w:name="_Toc51851641"/>
      <w:bookmarkStart w:id="7809" w:name="_Toc92225300"/>
      <w:bookmarkStart w:id="7810" w:name="_Toc131379142"/>
      <w:r w:rsidRPr="00B02A0B">
        <w:t>23.</w:t>
      </w:r>
      <w:r w:rsidRPr="00B02A0B">
        <w:rPr>
          <w:lang w:val="en-US"/>
        </w:rPr>
        <w:t>3</w:t>
      </w:r>
      <w:r w:rsidRPr="00B02A0B">
        <w:tab/>
      </w:r>
      <w:r w:rsidRPr="00B02A0B">
        <w:rPr>
          <w:lang w:val="en-US"/>
        </w:rPr>
        <w:t>User regroup using a preconfigured group</w:t>
      </w:r>
      <w:bookmarkEnd w:id="7804"/>
      <w:bookmarkEnd w:id="7806"/>
      <w:bookmarkEnd w:id="7807"/>
      <w:bookmarkEnd w:id="7808"/>
      <w:bookmarkEnd w:id="7809"/>
      <w:bookmarkEnd w:id="7810"/>
    </w:p>
    <w:p w14:paraId="00C5E83E" w14:textId="77777777" w:rsidR="005C310B" w:rsidRPr="00B02A0B" w:rsidRDefault="005C310B" w:rsidP="007D34FE">
      <w:pPr>
        <w:pStyle w:val="Heading3"/>
        <w:rPr>
          <w:lang w:val="en-US"/>
        </w:rPr>
      </w:pPr>
      <w:bookmarkStart w:id="7811" w:name="_Toc27501636"/>
      <w:bookmarkStart w:id="7812" w:name="_Toc36049765"/>
      <w:bookmarkStart w:id="7813" w:name="_Toc45210535"/>
      <w:bookmarkStart w:id="7814" w:name="_Toc51851642"/>
      <w:bookmarkStart w:id="7815" w:name="_Toc92225301"/>
      <w:bookmarkStart w:id="7816" w:name="_Toc131379143"/>
      <w:r w:rsidRPr="00B02A0B">
        <w:t>23.3</w:t>
      </w:r>
      <w:r w:rsidRPr="00B02A0B">
        <w:rPr>
          <w:lang w:val="en-US"/>
        </w:rPr>
        <w:t>.1</w:t>
      </w:r>
      <w:r w:rsidRPr="00B02A0B">
        <w:tab/>
      </w:r>
      <w:r w:rsidRPr="00B02A0B">
        <w:rPr>
          <w:lang w:val="en-US"/>
        </w:rPr>
        <w:t>Client procedures</w:t>
      </w:r>
      <w:bookmarkEnd w:id="7811"/>
      <w:bookmarkEnd w:id="7812"/>
      <w:bookmarkEnd w:id="7813"/>
      <w:bookmarkEnd w:id="7814"/>
      <w:bookmarkEnd w:id="7815"/>
      <w:bookmarkEnd w:id="7816"/>
    </w:p>
    <w:p w14:paraId="436B3A9C" w14:textId="77777777" w:rsidR="005C310B" w:rsidRPr="00B02A0B" w:rsidRDefault="005C310B" w:rsidP="007D34FE">
      <w:pPr>
        <w:pStyle w:val="Heading4"/>
        <w:rPr>
          <w:lang w:val="en-US"/>
        </w:rPr>
      </w:pPr>
      <w:bookmarkStart w:id="7817" w:name="_Toc27501637"/>
      <w:bookmarkStart w:id="7818" w:name="_Toc36049766"/>
      <w:bookmarkStart w:id="7819" w:name="_Toc45210536"/>
      <w:bookmarkStart w:id="7820" w:name="_Toc51851643"/>
      <w:bookmarkStart w:id="7821" w:name="_Toc92225302"/>
      <w:bookmarkStart w:id="7822" w:name="_Toc131379144"/>
      <w:r w:rsidRPr="00B02A0B">
        <w:t>23.3</w:t>
      </w:r>
      <w:r w:rsidRPr="00B02A0B">
        <w:rPr>
          <w:lang w:val="en-US"/>
        </w:rPr>
        <w:t>.1.1</w:t>
      </w:r>
      <w:r w:rsidRPr="00B02A0B">
        <w:tab/>
      </w:r>
      <w:r w:rsidRPr="00B02A0B">
        <w:rPr>
          <w:lang w:val="en-US"/>
        </w:rPr>
        <w:t>Requesting a user regroup using a preconfigured group</w:t>
      </w:r>
      <w:bookmarkEnd w:id="7817"/>
      <w:bookmarkEnd w:id="7818"/>
      <w:bookmarkEnd w:id="7819"/>
      <w:bookmarkEnd w:id="7820"/>
      <w:bookmarkEnd w:id="7821"/>
      <w:bookmarkEnd w:id="7822"/>
    </w:p>
    <w:p w14:paraId="03B45356" w14:textId="77777777" w:rsidR="005C310B" w:rsidRPr="00B02A0B" w:rsidRDefault="005C310B" w:rsidP="005C310B">
      <w:r w:rsidRPr="00B02A0B">
        <w:t xml:space="preserve">Upon receiving a request from an </w:t>
      </w:r>
      <w:proofErr w:type="spellStart"/>
      <w:r w:rsidRPr="00B02A0B">
        <w:t>MCData</w:t>
      </w:r>
      <w:proofErr w:type="spellEnd"/>
      <w:r w:rsidRPr="00B02A0B">
        <w:t xml:space="preserve"> user to establish an </w:t>
      </w:r>
      <w:proofErr w:type="spellStart"/>
      <w:r w:rsidRPr="00B02A0B">
        <w:t>MCData</w:t>
      </w:r>
      <w:proofErr w:type="spellEnd"/>
      <w:r w:rsidRPr="00B02A0B">
        <w:t xml:space="preserve"> user regroup using a preconfigured group, the </w:t>
      </w:r>
      <w:proofErr w:type="spellStart"/>
      <w:r w:rsidRPr="00B02A0B">
        <w:t>MCData</w:t>
      </w:r>
      <w:proofErr w:type="spellEnd"/>
      <w:r w:rsidRPr="00B02A0B">
        <w:t xml:space="preserve">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5EEC73A6" w14:textId="1400F6E4" w:rsidR="005C310B" w:rsidRPr="00B02A0B" w:rsidRDefault="005C310B" w:rsidP="005C310B">
      <w:pPr>
        <w:pStyle w:val="B2"/>
        <w:rPr>
          <w:rFonts w:eastAsia="Malgun Gothic"/>
        </w:rPr>
      </w:pPr>
      <w:r w:rsidRPr="00B02A0B">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rsidR="002071E0">
        <w:t>the &lt;</w:t>
      </w:r>
      <w:proofErr w:type="spellStart"/>
      <w:r w:rsidR="002071E0">
        <w:t>anyExt</w:t>
      </w:r>
      <w:proofErr w:type="spellEnd"/>
      <w:r w:rsidR="002071E0">
        <w:t xml:space="preserve">&gt;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proofErr w:type="spellStart"/>
      <w:r w:rsidRPr="00B02A0B">
        <w:rPr>
          <w:lang w:val="en-US"/>
        </w:rPr>
        <w:t>MCData</w:t>
      </w:r>
      <w:proofErr w:type="spellEnd"/>
      <w:r w:rsidRPr="00B02A0B">
        <w:rPr>
          <w:lang w:val="en-US"/>
        </w:rPr>
        <w:t xml:space="preserve">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 xml:space="preserve">On receiving a SIP 2xx response to the SIP MESSAGE request, the </w:t>
      </w:r>
      <w:proofErr w:type="spellStart"/>
      <w:r w:rsidRPr="00B02A0B">
        <w:t>MCData</w:t>
      </w:r>
      <w:proofErr w:type="spellEnd"/>
      <w:r w:rsidRPr="00B02A0B">
        <w:t xml:space="preserve"> client:</w:t>
      </w:r>
    </w:p>
    <w:p w14:paraId="66A2A07E" w14:textId="77777777" w:rsidR="00B02A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 xml:space="preserve">should notify the </w:t>
      </w:r>
      <w:proofErr w:type="spellStart"/>
      <w:r w:rsidRPr="00B02A0B">
        <w:t>MCData</w:t>
      </w:r>
      <w:proofErr w:type="spellEnd"/>
      <w:r w:rsidRPr="00B02A0B">
        <w:t xml:space="preserve"> user of the failure to create the user regroup using preconfigured group.</w:t>
      </w:r>
    </w:p>
    <w:p w14:paraId="1BF2236C" w14:textId="77777777" w:rsidR="005C310B" w:rsidRPr="00B02A0B" w:rsidRDefault="005C310B" w:rsidP="007D34FE">
      <w:pPr>
        <w:pStyle w:val="Heading4"/>
        <w:rPr>
          <w:lang w:val="en-US"/>
        </w:rPr>
      </w:pPr>
      <w:bookmarkStart w:id="7823" w:name="_Toc27501638"/>
      <w:bookmarkStart w:id="7824" w:name="_Toc36049767"/>
      <w:bookmarkStart w:id="7825" w:name="_Toc45210537"/>
      <w:bookmarkStart w:id="7826" w:name="_Toc51851644"/>
      <w:bookmarkStart w:id="7827" w:name="_Toc92225303"/>
      <w:bookmarkStart w:id="7828" w:name="_Toc131379145"/>
      <w:r w:rsidRPr="00B02A0B">
        <w:t>23.3</w:t>
      </w:r>
      <w:r w:rsidRPr="00B02A0B">
        <w:rPr>
          <w:lang w:val="en-US"/>
        </w:rPr>
        <w:t>.1.2</w:t>
      </w:r>
      <w:r w:rsidRPr="00B02A0B">
        <w:tab/>
      </w:r>
      <w:r w:rsidRPr="00B02A0B">
        <w:rPr>
          <w:lang w:val="en-US"/>
        </w:rPr>
        <w:t>Removing a regroup using preconfigured group</w:t>
      </w:r>
      <w:bookmarkEnd w:id="7823"/>
      <w:bookmarkEnd w:id="7824"/>
      <w:bookmarkEnd w:id="7825"/>
      <w:bookmarkEnd w:id="7826"/>
      <w:bookmarkEnd w:id="7827"/>
      <w:bookmarkEnd w:id="7828"/>
    </w:p>
    <w:p w14:paraId="3345B416" w14:textId="77777777" w:rsidR="005C310B" w:rsidRPr="00B02A0B" w:rsidRDefault="005C310B" w:rsidP="005C310B">
      <w:r w:rsidRPr="00B02A0B">
        <w:t xml:space="preserve">When the user requests the </w:t>
      </w:r>
      <w:proofErr w:type="spellStart"/>
      <w:r w:rsidRPr="00B02A0B">
        <w:t>MCData</w:t>
      </w:r>
      <w:proofErr w:type="spellEnd"/>
      <w:r w:rsidRPr="00B02A0B">
        <w:t xml:space="preserve"> client to remove a user regroup, the </w:t>
      </w:r>
      <w:proofErr w:type="spellStart"/>
      <w:r w:rsidRPr="00B02A0B">
        <w:t>MCData</w:t>
      </w:r>
      <w:proofErr w:type="spellEnd"/>
      <w:r w:rsidRPr="00B02A0B">
        <w:t xml:space="preserve"> client uses the procedure in clause 23.2.1.2.</w:t>
      </w:r>
    </w:p>
    <w:p w14:paraId="141A7F45" w14:textId="77777777" w:rsidR="005C310B" w:rsidRPr="00B02A0B" w:rsidRDefault="005C310B" w:rsidP="007D34FE">
      <w:pPr>
        <w:pStyle w:val="Heading4"/>
        <w:rPr>
          <w:lang w:val="en-US"/>
        </w:rPr>
      </w:pPr>
      <w:bookmarkStart w:id="7829" w:name="_Toc36049768"/>
      <w:bookmarkStart w:id="7830" w:name="_Toc45210538"/>
      <w:bookmarkStart w:id="7831" w:name="_Toc51851645"/>
      <w:bookmarkStart w:id="7832" w:name="_Toc92225304"/>
      <w:bookmarkStart w:id="7833" w:name="_Toc27501639"/>
      <w:bookmarkStart w:id="7834" w:name="_Toc131379146"/>
      <w:r w:rsidRPr="00B02A0B">
        <w:t>23.3</w:t>
      </w:r>
      <w:r w:rsidRPr="00B02A0B">
        <w:rPr>
          <w:lang w:val="en-US"/>
        </w:rPr>
        <w:t>.1.3</w:t>
      </w:r>
      <w:r w:rsidRPr="00B02A0B">
        <w:tab/>
      </w:r>
      <w:r w:rsidRPr="00B02A0B">
        <w:rPr>
          <w:lang w:val="en-US"/>
        </w:rPr>
        <w:t>Creating a user regroup using preconfigured group</w:t>
      </w:r>
      <w:bookmarkEnd w:id="7829"/>
      <w:bookmarkEnd w:id="7830"/>
      <w:bookmarkEnd w:id="7831"/>
      <w:bookmarkEnd w:id="7832"/>
      <w:bookmarkEnd w:id="7834"/>
    </w:p>
    <w:p w14:paraId="57913449" w14:textId="77777777" w:rsidR="005C310B" w:rsidRPr="00B02A0B" w:rsidRDefault="005C310B" w:rsidP="005C310B">
      <w:r w:rsidRPr="00B02A0B">
        <w:t xml:space="preserve">The procedure in clause 23.2.1.3 is used by the </w:t>
      </w:r>
      <w:proofErr w:type="spellStart"/>
      <w:r w:rsidRPr="00B02A0B">
        <w:t>MCData</w:t>
      </w:r>
      <w:proofErr w:type="spellEnd"/>
      <w:r w:rsidRPr="00B02A0B">
        <w:t xml:space="preserve"> client when the </w:t>
      </w:r>
      <w:proofErr w:type="spellStart"/>
      <w:r w:rsidRPr="00B02A0B">
        <w:t>MCData</w:t>
      </w:r>
      <w:proofErr w:type="spellEnd"/>
      <w:r w:rsidRPr="00B02A0B">
        <w:t xml:space="preserve"> server notifies the </w:t>
      </w:r>
      <w:proofErr w:type="spellStart"/>
      <w:r w:rsidRPr="00B02A0B">
        <w:t>MCData</w:t>
      </w:r>
      <w:proofErr w:type="spellEnd"/>
      <w:r w:rsidRPr="00B02A0B">
        <w:t xml:space="preserve"> client of the creation of a user regroup using preconfigured group.</w:t>
      </w:r>
    </w:p>
    <w:p w14:paraId="788FB387" w14:textId="77777777" w:rsidR="005C310B" w:rsidRPr="00B02A0B" w:rsidRDefault="005C310B" w:rsidP="007D34FE">
      <w:pPr>
        <w:pStyle w:val="Heading4"/>
        <w:rPr>
          <w:lang w:val="en-US"/>
        </w:rPr>
      </w:pPr>
      <w:bookmarkStart w:id="7835" w:name="_Toc36049769"/>
      <w:bookmarkStart w:id="7836" w:name="_Toc45210539"/>
      <w:bookmarkStart w:id="7837" w:name="_Toc51851646"/>
      <w:bookmarkStart w:id="7838" w:name="_Toc92225305"/>
      <w:bookmarkStart w:id="7839" w:name="_Toc131379147"/>
      <w:r w:rsidRPr="00B02A0B">
        <w:t>23.3</w:t>
      </w:r>
      <w:r w:rsidRPr="00B02A0B">
        <w:rPr>
          <w:lang w:val="en-US"/>
        </w:rPr>
        <w:t>.1.4</w:t>
      </w:r>
      <w:r w:rsidRPr="00B02A0B">
        <w:tab/>
      </w:r>
      <w:r w:rsidRPr="00B02A0B">
        <w:rPr>
          <w:lang w:val="en-US"/>
        </w:rPr>
        <w:t>Removing a user regroup using preconfigured group</w:t>
      </w:r>
      <w:bookmarkEnd w:id="7835"/>
      <w:bookmarkEnd w:id="7836"/>
      <w:bookmarkEnd w:id="7837"/>
      <w:bookmarkEnd w:id="7838"/>
      <w:bookmarkEnd w:id="7839"/>
    </w:p>
    <w:p w14:paraId="3BE7282C" w14:textId="77777777" w:rsidR="005C310B" w:rsidRPr="00B02A0B" w:rsidRDefault="005C310B" w:rsidP="005C310B">
      <w:r w:rsidRPr="00B02A0B">
        <w:t xml:space="preserve">The procedure in clause 23.2.1.4 is used by the </w:t>
      </w:r>
      <w:proofErr w:type="spellStart"/>
      <w:r w:rsidRPr="00B02A0B">
        <w:t>MCData</w:t>
      </w:r>
      <w:proofErr w:type="spellEnd"/>
      <w:r w:rsidRPr="00B02A0B">
        <w:t xml:space="preserve"> client when the </w:t>
      </w:r>
      <w:proofErr w:type="spellStart"/>
      <w:r w:rsidRPr="00B02A0B">
        <w:t>MCData</w:t>
      </w:r>
      <w:proofErr w:type="spellEnd"/>
      <w:r w:rsidRPr="00B02A0B">
        <w:t xml:space="preserve"> server notifies the </w:t>
      </w:r>
      <w:proofErr w:type="spellStart"/>
      <w:r w:rsidRPr="00B02A0B">
        <w:t>MCData</w:t>
      </w:r>
      <w:proofErr w:type="spellEnd"/>
      <w:r w:rsidRPr="00B02A0B">
        <w:t xml:space="preserve"> client of the removal of a user regroup using preconfigured group.</w:t>
      </w:r>
    </w:p>
    <w:p w14:paraId="2DFCE9A4" w14:textId="77777777" w:rsidR="005C310B" w:rsidRPr="00B02A0B" w:rsidRDefault="005C310B" w:rsidP="007D34FE">
      <w:pPr>
        <w:pStyle w:val="Heading3"/>
        <w:rPr>
          <w:lang w:val="en-US"/>
        </w:rPr>
      </w:pPr>
      <w:bookmarkStart w:id="7840" w:name="_Toc36049770"/>
      <w:bookmarkStart w:id="7841" w:name="_Toc45210540"/>
      <w:bookmarkStart w:id="7842" w:name="_Toc51851647"/>
      <w:bookmarkStart w:id="7843" w:name="_Toc92225306"/>
      <w:bookmarkStart w:id="7844" w:name="_Toc131379148"/>
      <w:r w:rsidRPr="00B02A0B">
        <w:lastRenderedPageBreak/>
        <w:t>23.3</w:t>
      </w:r>
      <w:r w:rsidRPr="00B02A0B">
        <w:rPr>
          <w:lang w:val="en-US"/>
        </w:rPr>
        <w:t>.2</w:t>
      </w:r>
      <w:r w:rsidRPr="00B02A0B">
        <w:tab/>
      </w:r>
      <w:r w:rsidRPr="00B02A0B">
        <w:rPr>
          <w:lang w:val="en-US"/>
        </w:rPr>
        <w:t xml:space="preserve">Participating </w:t>
      </w:r>
      <w:proofErr w:type="spellStart"/>
      <w:r w:rsidRPr="00B02A0B">
        <w:rPr>
          <w:lang w:val="en-US"/>
        </w:rPr>
        <w:t>MCData</w:t>
      </w:r>
      <w:proofErr w:type="spellEnd"/>
      <w:r w:rsidRPr="00B02A0B">
        <w:rPr>
          <w:lang w:val="en-US"/>
        </w:rPr>
        <w:t xml:space="preserve"> function procedures</w:t>
      </w:r>
      <w:bookmarkEnd w:id="7833"/>
      <w:bookmarkEnd w:id="7840"/>
      <w:bookmarkEnd w:id="7841"/>
      <w:bookmarkEnd w:id="7842"/>
      <w:bookmarkEnd w:id="7843"/>
      <w:bookmarkEnd w:id="7844"/>
    </w:p>
    <w:p w14:paraId="5A9C0142" w14:textId="77777777" w:rsidR="005C310B" w:rsidRPr="00B02A0B" w:rsidRDefault="005C310B" w:rsidP="007D34FE">
      <w:pPr>
        <w:pStyle w:val="Heading4"/>
        <w:rPr>
          <w:lang w:val="en-US"/>
        </w:rPr>
      </w:pPr>
      <w:bookmarkStart w:id="7845" w:name="_Toc27501640"/>
      <w:bookmarkStart w:id="7846" w:name="_Toc36049771"/>
      <w:bookmarkStart w:id="7847" w:name="_Toc45210541"/>
      <w:bookmarkStart w:id="7848" w:name="_Toc51851648"/>
      <w:bookmarkStart w:id="7849" w:name="_Toc92225307"/>
      <w:bookmarkStart w:id="7850" w:name="_Toc131379149"/>
      <w:r w:rsidRPr="00B02A0B">
        <w:t>23.3</w:t>
      </w:r>
      <w:r w:rsidRPr="00B02A0B">
        <w:rPr>
          <w:lang w:val="en-US"/>
        </w:rPr>
        <w:t>.2.1</w:t>
      </w:r>
      <w:r w:rsidRPr="00B02A0B">
        <w:tab/>
        <w:t>General</w:t>
      </w:r>
      <w:bookmarkEnd w:id="7845"/>
      <w:bookmarkEnd w:id="7846"/>
      <w:bookmarkEnd w:id="7847"/>
      <w:bookmarkEnd w:id="7848"/>
      <w:bookmarkEnd w:id="7849"/>
      <w:bookmarkEnd w:id="7850"/>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51" w:name="_Toc27501641"/>
      <w:bookmarkStart w:id="7852" w:name="_Toc36049772"/>
      <w:bookmarkStart w:id="7853" w:name="_Toc45210542"/>
      <w:bookmarkStart w:id="7854" w:name="_Toc51851649"/>
      <w:bookmarkStart w:id="7855" w:name="_Toc92225308"/>
      <w:bookmarkStart w:id="7856" w:name="_Toc131379150"/>
      <w:r w:rsidRPr="00B02A0B">
        <w:t>23.3</w:t>
      </w:r>
      <w:r w:rsidRPr="00B02A0B">
        <w:rPr>
          <w:lang w:val="en-US"/>
        </w:rPr>
        <w:t>.2.2</w:t>
      </w:r>
      <w:r w:rsidRPr="00B02A0B">
        <w:tab/>
      </w:r>
      <w:r w:rsidRPr="00B02A0B">
        <w:rPr>
          <w:lang w:val="en-US"/>
        </w:rPr>
        <w:t>Requesting a user regroup using a preconfigured group</w:t>
      </w:r>
      <w:bookmarkEnd w:id="7851"/>
      <w:bookmarkEnd w:id="7852"/>
      <w:bookmarkEnd w:id="7853"/>
      <w:bookmarkEnd w:id="7854"/>
      <w:bookmarkEnd w:id="7855"/>
      <w:bookmarkEnd w:id="7856"/>
    </w:p>
    <w:p w14:paraId="499FBC7D" w14:textId="77777777" w:rsidR="005C310B" w:rsidRPr="00B02A0B" w:rsidRDefault="005C310B" w:rsidP="005C310B">
      <w:r w:rsidRPr="00B02A0B">
        <w:t xml:space="preserve">Upon receipt of a "SIP MESSAGE request to the originating participating </w:t>
      </w:r>
      <w:proofErr w:type="spellStart"/>
      <w:r w:rsidRPr="00B02A0B">
        <w:t>MCData</w:t>
      </w:r>
      <w:proofErr w:type="spellEnd"/>
      <w:r w:rsidRPr="00B02A0B">
        <w:t xml:space="preserve"> function to request creation of a user regroup using preconfigured group", the originating participating </w:t>
      </w:r>
      <w:proofErr w:type="spellStart"/>
      <w:r w:rsidRPr="00B02A0B">
        <w:t>MCData</w:t>
      </w:r>
      <w:proofErr w:type="spellEnd"/>
      <w:r w:rsidRPr="00B02A0B">
        <w:t xml:space="preserve"> function:</w:t>
      </w:r>
    </w:p>
    <w:p w14:paraId="100EE154"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originating participating </w:t>
      </w:r>
      <w:proofErr w:type="spellStart"/>
      <w:r w:rsidRPr="00B02A0B">
        <w:t>MCData</w:t>
      </w:r>
      <w:proofErr w:type="spellEnd"/>
      <w:r w:rsidRPr="00B02A0B">
        <w:t xml:space="preserve"> function may include a Retry-After header field to the SIP 500 (Server Internal Error) response as specified in IETF RFC 3261 [4]. The originating participating </w:t>
      </w:r>
      <w:proofErr w:type="spellStart"/>
      <w:r w:rsidRPr="00B02A0B">
        <w:t>MCData</w:t>
      </w:r>
      <w:proofErr w:type="spellEnd"/>
      <w:r w:rsidRPr="00B02A0B">
        <w:t xml:space="preserve"> function shall skip the rest of the steps;</w:t>
      </w:r>
    </w:p>
    <w:p w14:paraId="25E71CCC" w14:textId="77777777" w:rsidR="005C310B" w:rsidRPr="00B02A0B" w:rsidRDefault="005C310B" w:rsidP="005C310B">
      <w:pPr>
        <w:pStyle w:val="B1"/>
      </w:pPr>
      <w:r w:rsidRPr="00B02A0B">
        <w:t>2)</w:t>
      </w:r>
      <w:r w:rsidRPr="00B02A0B">
        <w:tab/>
        <w:t xml:space="preserve">shall determine the </w:t>
      </w:r>
      <w:proofErr w:type="spellStart"/>
      <w:r w:rsidRPr="00B02A0B">
        <w:t>MCData</w:t>
      </w:r>
      <w:proofErr w:type="spellEnd"/>
      <w:r w:rsidRPr="00B02A0B">
        <w:t xml:space="preserve">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 xml:space="preserve">shall authorise the user. If the user profile identified by the </w:t>
      </w:r>
      <w:proofErr w:type="spellStart"/>
      <w:r w:rsidRPr="00B02A0B">
        <w:t>MCData</w:t>
      </w:r>
      <w:proofErr w:type="spellEnd"/>
      <w:r w:rsidRPr="00B02A0B">
        <w:t xml:space="preserve"> ID does not contain an &lt;allow-regroup&gt; element set to "true", the originating participating </w:t>
      </w:r>
      <w:proofErr w:type="spellStart"/>
      <w:r w:rsidRPr="00B02A0B">
        <w:t>MCData</w:t>
      </w:r>
      <w:proofErr w:type="spellEnd"/>
      <w:r w:rsidRPr="00B02A0B">
        <w:t xml:space="preserve"> function shall reject the "SIP MESSAGE request to the originating participating </w:t>
      </w:r>
      <w:proofErr w:type="spellStart"/>
      <w:r w:rsidRPr="00B02A0B">
        <w:t>MCData</w:t>
      </w:r>
      <w:proofErr w:type="spellEnd"/>
      <w:r w:rsidRPr="00B02A0B">
        <w:t xml:space="preserve">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 xml:space="preserve">shall select a controlling </w:t>
      </w:r>
      <w:proofErr w:type="spellStart"/>
      <w:r w:rsidRPr="00B02A0B">
        <w:t>MCData</w:t>
      </w:r>
      <w:proofErr w:type="spellEnd"/>
      <w:r w:rsidRPr="00B02A0B">
        <w:t xml:space="preserve"> function to manage the regroup and determine the public service identity of the controlling </w:t>
      </w:r>
      <w:proofErr w:type="spellStart"/>
      <w:r w:rsidRPr="00B02A0B">
        <w:t>MCData</w:t>
      </w:r>
      <w:proofErr w:type="spellEnd"/>
      <w:r w:rsidRPr="00B02A0B">
        <w:t xml:space="preserve"> function;</w:t>
      </w:r>
    </w:p>
    <w:p w14:paraId="4379B36E" w14:textId="77777777" w:rsidR="007A4A94" w:rsidRDefault="007A4A94" w:rsidP="007A4A94">
      <w:pPr>
        <w:pStyle w:val="NO"/>
      </w:pPr>
      <w:r>
        <w:t>NOTE 1:</w:t>
      </w:r>
      <w:r>
        <w:tab/>
        <w:t xml:space="preserve">The public service identity can identify the 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EE5571B" w14:textId="77777777" w:rsidR="007A4A94" w:rsidRDefault="007A4A94" w:rsidP="007A4A94">
      <w:pPr>
        <w:pStyle w:val="NO"/>
      </w:pPr>
      <w:r>
        <w:t>NOTE 2:</w:t>
      </w:r>
      <w:r>
        <w:tab/>
        <w:t xml:space="preserve">If the 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2F4B7FF9" w14:textId="77777777" w:rsidR="007A4A94" w:rsidRDefault="007A4A94" w:rsidP="007A4A94">
      <w:pPr>
        <w:pStyle w:val="NO"/>
      </w:pPr>
      <w:r>
        <w:t>NOTE 3:</w:t>
      </w:r>
      <w:r>
        <w:tab/>
        <w:t xml:space="preserve">If the 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7E795323" w14:textId="77777777" w:rsidR="007A4A94" w:rsidRPr="00BE4B01" w:rsidRDefault="007A4A94" w:rsidP="007A4A94">
      <w:pPr>
        <w:pStyle w:val="NO"/>
      </w:pPr>
      <w:r>
        <w:t>NOTE 4:</w:t>
      </w:r>
      <w:r>
        <w:tab/>
        <w:t xml:space="preserve">How the originating participating </w:t>
      </w:r>
      <w:proofErr w:type="spellStart"/>
      <w:r>
        <w:t>MCData</w:t>
      </w:r>
      <w:proofErr w:type="spellEnd"/>
      <w:r>
        <w:t xml:space="preserve"> function determines the public service identity of the controlling </w:t>
      </w:r>
      <w:proofErr w:type="spellStart"/>
      <w:r>
        <w:t>MCData</w:t>
      </w:r>
      <w:proofErr w:type="spellEnd"/>
      <w:r>
        <w:t xml:space="preserve"> function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0F776432" w14:textId="77777777" w:rsidR="007A4A94" w:rsidRDefault="007A4A94" w:rsidP="00C63D4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 xml:space="preserve">How the originating participating </w:t>
      </w:r>
      <w:proofErr w:type="spellStart"/>
      <w:r w:rsidRPr="00B02A0B">
        <w:t>MCData</w:t>
      </w:r>
      <w:proofErr w:type="spellEnd"/>
      <w:r w:rsidRPr="00B02A0B">
        <w:t xml:space="preserve"> function selects a controlling </w:t>
      </w:r>
      <w:proofErr w:type="spellStart"/>
      <w:r w:rsidRPr="00B02A0B">
        <w:t>MCData</w:t>
      </w:r>
      <w:proofErr w:type="spellEnd"/>
      <w:r w:rsidRPr="00B02A0B">
        <w:t xml:space="preserve">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lastRenderedPageBreak/>
        <w:t>b)</w:t>
      </w:r>
      <w:r w:rsidRPr="00B02A0B">
        <w:rPr>
          <w:lang w:eastAsia="ko-KR"/>
        </w:rPr>
        <w:tab/>
      </w:r>
      <w:r w:rsidRPr="00B02A0B">
        <w:t xml:space="preserve">shall set the Request-URI of the outgoing SIP MESSAGE request to the public service identity of the controlling </w:t>
      </w:r>
      <w:proofErr w:type="spellStart"/>
      <w:r w:rsidRPr="00B02A0B">
        <w:t>MCData</w:t>
      </w:r>
      <w:proofErr w:type="spellEnd"/>
      <w:r w:rsidRPr="00B02A0B">
        <w:t xml:space="preserve">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 xml:space="preserve">Upon receipt of a SIP 480 (Temporarily Unavailable) response to the above SIP MESSAGE request, the originating participating </w:t>
      </w:r>
      <w:proofErr w:type="spellStart"/>
      <w:r w:rsidRPr="00B02A0B">
        <w:t>MCData</w:t>
      </w:r>
      <w:proofErr w:type="spellEnd"/>
      <w:r w:rsidRPr="00B02A0B">
        <w:t xml:space="preserve"> function:</w:t>
      </w:r>
    </w:p>
    <w:p w14:paraId="1350AC94" w14:textId="77777777" w:rsidR="005C310B" w:rsidRPr="00B02A0B" w:rsidRDefault="005C310B" w:rsidP="005C310B">
      <w:pPr>
        <w:pStyle w:val="B1"/>
      </w:pPr>
      <w:r w:rsidRPr="00B02A0B">
        <w:t>1)</w:t>
      </w:r>
      <w:r w:rsidRPr="00B02A0B">
        <w:tab/>
        <w:t xml:space="preserve">shall select a different controlling </w:t>
      </w:r>
      <w:proofErr w:type="spellStart"/>
      <w:r w:rsidRPr="00B02A0B">
        <w:t>MCData</w:t>
      </w:r>
      <w:proofErr w:type="spellEnd"/>
      <w:r w:rsidRPr="00B02A0B">
        <w:t xml:space="preserve"> function to manage the regroup and determine the public service identity of that controlling </w:t>
      </w:r>
      <w:proofErr w:type="spellStart"/>
      <w:r w:rsidRPr="00B02A0B">
        <w:t>MCData</w:t>
      </w:r>
      <w:proofErr w:type="spellEnd"/>
      <w:r w:rsidRPr="00B02A0B">
        <w:t xml:space="preserve">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 xml:space="preserve">Request-URI of the outgoing SIP MESSAGE request set to the public service identity of the controlling </w:t>
      </w:r>
      <w:proofErr w:type="spellStart"/>
      <w:r w:rsidRPr="00B02A0B">
        <w:t>MCData</w:t>
      </w:r>
      <w:proofErr w:type="spellEnd"/>
      <w:r w:rsidRPr="00B02A0B">
        <w:t xml:space="preserve">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w:t>
      </w:r>
      <w:proofErr w:type="spellStart"/>
      <w:r w:rsidRPr="00B02A0B">
        <w:t>MCData</w:t>
      </w:r>
      <w:proofErr w:type="spellEnd"/>
      <w:r w:rsidRPr="00B02A0B">
        <w:t xml:space="preserve">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 xml:space="preserve">shall send the SIP 200 (OK) response to the </w:t>
      </w:r>
      <w:proofErr w:type="spellStart"/>
      <w:r w:rsidRPr="00B02A0B">
        <w:t>MCData</w:t>
      </w:r>
      <w:proofErr w:type="spellEnd"/>
      <w:r w:rsidRPr="00B02A0B">
        <w:t xml:space="preserve">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w:t>
      </w:r>
      <w:proofErr w:type="spellStart"/>
      <w:r w:rsidRPr="00B02A0B">
        <w:t>MCData</w:t>
      </w:r>
      <w:proofErr w:type="spellEnd"/>
      <w:r w:rsidRPr="00B02A0B">
        <w:t xml:space="preserve">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13A9E58B" w14:textId="77777777" w:rsidR="005C310B" w:rsidRPr="00B02A0B" w:rsidRDefault="005C310B" w:rsidP="007D34FE">
      <w:pPr>
        <w:pStyle w:val="Heading4"/>
        <w:rPr>
          <w:lang w:val="en-US"/>
        </w:rPr>
      </w:pPr>
      <w:bookmarkStart w:id="7857" w:name="_Toc27501642"/>
      <w:bookmarkStart w:id="7858" w:name="_Toc36049773"/>
      <w:bookmarkStart w:id="7859" w:name="_Toc45210543"/>
      <w:bookmarkStart w:id="7860" w:name="_Toc51851650"/>
      <w:bookmarkStart w:id="7861" w:name="_Toc92225309"/>
      <w:bookmarkStart w:id="7862" w:name="_Toc131379151"/>
      <w:r w:rsidRPr="00B02A0B">
        <w:t>23.3</w:t>
      </w:r>
      <w:r w:rsidRPr="00B02A0B">
        <w:rPr>
          <w:lang w:val="en-US"/>
        </w:rPr>
        <w:t>.2.3</w:t>
      </w:r>
      <w:r w:rsidRPr="00B02A0B">
        <w:tab/>
      </w:r>
      <w:r w:rsidRPr="00B02A0B">
        <w:rPr>
          <w:lang w:val="en-US"/>
        </w:rPr>
        <w:t>Removing a regroup using preconfigured group</w:t>
      </w:r>
      <w:bookmarkEnd w:id="7857"/>
      <w:bookmarkEnd w:id="7858"/>
      <w:bookmarkEnd w:id="7859"/>
      <w:bookmarkEnd w:id="7860"/>
      <w:bookmarkEnd w:id="7861"/>
      <w:bookmarkEnd w:id="7862"/>
    </w:p>
    <w:p w14:paraId="77D7C841" w14:textId="77777777" w:rsidR="005C310B" w:rsidRPr="00B02A0B" w:rsidRDefault="005C310B" w:rsidP="005C310B">
      <w:r w:rsidRPr="00B02A0B">
        <w:t xml:space="preserve">When the originating participating </w:t>
      </w:r>
      <w:proofErr w:type="spellStart"/>
      <w:r w:rsidRPr="00B02A0B">
        <w:t>MCData</w:t>
      </w:r>
      <w:proofErr w:type="spellEnd"/>
      <w:r w:rsidRPr="00B02A0B">
        <w:t xml:space="preserve"> function needs to remove a user regroup, the originating participating </w:t>
      </w:r>
      <w:proofErr w:type="spellStart"/>
      <w:r w:rsidRPr="00B02A0B">
        <w:t>MCData</w:t>
      </w:r>
      <w:proofErr w:type="spellEnd"/>
      <w:r w:rsidRPr="00B02A0B">
        <w:t xml:space="preserve"> function uses the procedure in clause 23.2.2.3.</w:t>
      </w:r>
    </w:p>
    <w:p w14:paraId="2C2A5FBF" w14:textId="77777777" w:rsidR="005C310B" w:rsidRPr="00B02A0B" w:rsidRDefault="005C310B" w:rsidP="007D34FE">
      <w:pPr>
        <w:pStyle w:val="Heading4"/>
        <w:rPr>
          <w:lang w:val="en-US"/>
        </w:rPr>
      </w:pPr>
      <w:bookmarkStart w:id="7863" w:name="_Toc27501643"/>
      <w:bookmarkStart w:id="7864" w:name="_Toc36049774"/>
      <w:bookmarkStart w:id="7865" w:name="_Toc45210544"/>
      <w:bookmarkStart w:id="7866" w:name="_Toc51851651"/>
      <w:bookmarkStart w:id="7867" w:name="_Toc92225310"/>
      <w:bookmarkStart w:id="7868" w:name="_Toc131379152"/>
      <w:r w:rsidRPr="00B02A0B">
        <w:t>23.3</w:t>
      </w:r>
      <w:r w:rsidRPr="00B02A0B">
        <w:rPr>
          <w:lang w:val="en-US"/>
        </w:rPr>
        <w:t>.2.4</w:t>
      </w:r>
      <w:r w:rsidRPr="00B02A0B">
        <w:tab/>
      </w:r>
      <w:r w:rsidRPr="00B02A0B">
        <w:rPr>
          <w:lang w:val="en-US"/>
        </w:rPr>
        <w:t>Notification of creation of a user regroup using preconfigured group</w:t>
      </w:r>
      <w:bookmarkEnd w:id="7863"/>
      <w:bookmarkEnd w:id="7864"/>
      <w:bookmarkEnd w:id="7865"/>
      <w:bookmarkEnd w:id="7866"/>
      <w:bookmarkEnd w:id="7867"/>
      <w:bookmarkEnd w:id="7868"/>
    </w:p>
    <w:p w14:paraId="70A7FF38" w14:textId="77777777" w:rsidR="005C310B" w:rsidRPr="00B02A0B" w:rsidRDefault="005C310B" w:rsidP="005C310B">
      <w:r w:rsidRPr="00B02A0B">
        <w:t xml:space="preserve">When receiving a "SIP MESSAGE request to the terminating participating </w:t>
      </w:r>
      <w:proofErr w:type="spellStart"/>
      <w:r w:rsidRPr="00B02A0B">
        <w:t>MCData</w:t>
      </w:r>
      <w:proofErr w:type="spellEnd"/>
      <w:r w:rsidRPr="00B02A0B">
        <w:t xml:space="preserve"> function to create a user regroup using preconfigured group", the terminating participating </w:t>
      </w:r>
      <w:proofErr w:type="spellStart"/>
      <w:r w:rsidRPr="00B02A0B">
        <w:t>MCData</w:t>
      </w:r>
      <w:proofErr w:type="spellEnd"/>
      <w:r w:rsidRPr="00B02A0B">
        <w:t xml:space="preserve"> function:</w:t>
      </w:r>
    </w:p>
    <w:p w14:paraId="77F70991"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w:t>
      </w:r>
      <w:proofErr w:type="spellStart"/>
      <w:r w:rsidRPr="00B02A0B">
        <w:t>MCData</w:t>
      </w:r>
      <w:proofErr w:type="spellEnd"/>
      <w:r w:rsidRPr="00B02A0B">
        <w:t xml:space="preserve"> function may include a Retry-After header field to the SIP 500 (Server Internal Error) response as specified in IETF RFC 3261 [4]. The terminating participating </w:t>
      </w:r>
      <w:proofErr w:type="spellStart"/>
      <w:r w:rsidRPr="00B02A0B">
        <w:t>MCData</w:t>
      </w:r>
      <w:proofErr w:type="spellEnd"/>
      <w:r w:rsidRPr="00B02A0B">
        <w:t xml:space="preserve">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lastRenderedPageBreak/>
        <w:t>3)</w:t>
      </w:r>
      <w:r w:rsidRPr="00B02A0B">
        <w:tab/>
        <w:t xml:space="preserve">for each </w:t>
      </w:r>
      <w:proofErr w:type="spellStart"/>
      <w:r w:rsidRPr="00B02A0B">
        <w:t>MCData</w:t>
      </w:r>
      <w:proofErr w:type="spellEnd"/>
      <w:r w:rsidRPr="00B02A0B">
        <w:t xml:space="preserve"> ID contained in the &lt;users-for-regroup&gt; element of the application/vnd.3gpp.mcdata-regroup+xml MIME body, the terminating participating </w:t>
      </w:r>
      <w:proofErr w:type="spellStart"/>
      <w:r w:rsidRPr="00B02A0B">
        <w:t>MCData</w:t>
      </w:r>
      <w:proofErr w:type="spellEnd"/>
      <w:r w:rsidRPr="00B02A0B">
        <w:t xml:space="preserve"> function is aware from stored information that the </w:t>
      </w:r>
      <w:proofErr w:type="spellStart"/>
      <w:r w:rsidRPr="00B02A0B">
        <w:t>MCData</w:t>
      </w:r>
      <w:proofErr w:type="spellEnd"/>
      <w:r w:rsidRPr="00B02A0B">
        <w:t xml:space="preserve">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 xml:space="preserve">identity associated with the </w:t>
      </w:r>
      <w:proofErr w:type="spellStart"/>
      <w:r w:rsidRPr="00B02A0B">
        <w:t>MCData</w:t>
      </w:r>
      <w:proofErr w:type="spellEnd"/>
      <w:r w:rsidRPr="00B02A0B">
        <w:t xml:space="preserve">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 xml:space="preserve">shall consider the </w:t>
      </w:r>
      <w:proofErr w:type="spellStart"/>
      <w:r w:rsidRPr="00B02A0B">
        <w:t>MCData</w:t>
      </w:r>
      <w:proofErr w:type="spellEnd"/>
      <w:r w:rsidRPr="00B02A0B">
        <w:t xml:space="preserve"> ID as affiliated with the temporary group identity representing the regroup identified in the &lt;</w:t>
      </w:r>
      <w:proofErr w:type="spellStart"/>
      <w:r w:rsidRPr="00B02A0B">
        <w:t>mcdata</w:t>
      </w:r>
      <w:proofErr w:type="spellEnd"/>
      <w:r w:rsidRPr="00B02A0B">
        <w:t>-regroup-</w:t>
      </w:r>
      <w:proofErr w:type="spellStart"/>
      <w:r w:rsidRPr="00B02A0B">
        <w:t>uri</w:t>
      </w:r>
      <w:proofErr w:type="spellEnd"/>
      <w:r w:rsidRPr="00B02A0B">
        <w:t>&gt; element in the incoming SIP MESSAGE request; and</w:t>
      </w:r>
    </w:p>
    <w:p w14:paraId="003E60A5" w14:textId="77777777" w:rsidR="005C310B" w:rsidRPr="00B02A0B" w:rsidRDefault="005C310B" w:rsidP="005C310B">
      <w:pPr>
        <w:pStyle w:val="B1"/>
      </w:pPr>
      <w:bookmarkStart w:id="7869" w:name="_Toc27501644"/>
      <w:bookmarkStart w:id="7870"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71" w:name="_Toc45210545"/>
      <w:bookmarkStart w:id="7872" w:name="_Toc51851652"/>
      <w:bookmarkStart w:id="7873" w:name="_Toc92225311"/>
      <w:bookmarkStart w:id="7874" w:name="_Toc131379153"/>
      <w:r w:rsidRPr="00B02A0B">
        <w:t>23.3</w:t>
      </w:r>
      <w:r w:rsidRPr="00B02A0B">
        <w:rPr>
          <w:lang w:val="en-US"/>
        </w:rPr>
        <w:t>.2.5</w:t>
      </w:r>
      <w:r w:rsidRPr="00B02A0B">
        <w:tab/>
      </w:r>
      <w:r w:rsidRPr="00B02A0B">
        <w:rPr>
          <w:lang w:val="en-US"/>
        </w:rPr>
        <w:t>Notification of removal of a user regroup using preconfigured group</w:t>
      </w:r>
      <w:bookmarkEnd w:id="7869"/>
      <w:bookmarkEnd w:id="7870"/>
      <w:bookmarkEnd w:id="7871"/>
      <w:bookmarkEnd w:id="7872"/>
      <w:bookmarkEnd w:id="7873"/>
      <w:bookmarkEnd w:id="7874"/>
    </w:p>
    <w:p w14:paraId="0CEE6E05" w14:textId="77777777" w:rsidR="005C310B" w:rsidRPr="00B02A0B" w:rsidRDefault="005C310B" w:rsidP="005C310B">
      <w:r w:rsidRPr="00B02A0B">
        <w:t xml:space="preserve">When the terminating participating </w:t>
      </w:r>
      <w:proofErr w:type="spellStart"/>
      <w:r w:rsidRPr="00B02A0B">
        <w:t>MCData</w:t>
      </w:r>
      <w:proofErr w:type="spellEnd"/>
      <w:r w:rsidRPr="00B02A0B">
        <w:t xml:space="preserve">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75" w:name="_Toc27501645"/>
      <w:bookmarkStart w:id="7876" w:name="_Toc36049776"/>
      <w:bookmarkStart w:id="7877" w:name="_Toc45210546"/>
      <w:bookmarkStart w:id="7878" w:name="_Toc51851653"/>
      <w:bookmarkStart w:id="7879" w:name="_Toc92225312"/>
      <w:bookmarkStart w:id="7880" w:name="_Toc131379154"/>
      <w:r w:rsidRPr="00B02A0B">
        <w:t>23.3</w:t>
      </w:r>
      <w:r w:rsidRPr="00B02A0B">
        <w:rPr>
          <w:lang w:val="en-US"/>
        </w:rPr>
        <w:t>.3</w:t>
      </w:r>
      <w:r w:rsidRPr="00B02A0B">
        <w:tab/>
      </w:r>
      <w:r w:rsidRPr="00B02A0B">
        <w:rPr>
          <w:lang w:val="en-US"/>
        </w:rPr>
        <w:t xml:space="preserve">Controlling </w:t>
      </w:r>
      <w:proofErr w:type="spellStart"/>
      <w:r w:rsidRPr="00B02A0B">
        <w:rPr>
          <w:lang w:val="en-US"/>
        </w:rPr>
        <w:t>MCData</w:t>
      </w:r>
      <w:proofErr w:type="spellEnd"/>
      <w:r w:rsidRPr="00B02A0B">
        <w:rPr>
          <w:lang w:val="en-US"/>
        </w:rPr>
        <w:t xml:space="preserve"> function procedures</w:t>
      </w:r>
      <w:bookmarkEnd w:id="7875"/>
      <w:bookmarkEnd w:id="7876"/>
      <w:bookmarkEnd w:id="7877"/>
      <w:bookmarkEnd w:id="7878"/>
      <w:bookmarkEnd w:id="7879"/>
      <w:bookmarkEnd w:id="7880"/>
    </w:p>
    <w:p w14:paraId="2F182CAD" w14:textId="77777777" w:rsidR="005C310B" w:rsidRPr="00B02A0B" w:rsidRDefault="005C310B" w:rsidP="007D34FE">
      <w:pPr>
        <w:pStyle w:val="Heading4"/>
        <w:rPr>
          <w:lang w:val="en-US"/>
        </w:rPr>
      </w:pPr>
      <w:bookmarkStart w:id="7881" w:name="_Toc27501646"/>
      <w:bookmarkStart w:id="7882" w:name="_Toc36049777"/>
      <w:bookmarkStart w:id="7883" w:name="_Toc45210547"/>
      <w:bookmarkStart w:id="7884" w:name="_Toc51851654"/>
      <w:bookmarkStart w:id="7885" w:name="_Toc92225313"/>
      <w:bookmarkStart w:id="7886" w:name="_Toc131379155"/>
      <w:r w:rsidRPr="00B02A0B">
        <w:t>23.3</w:t>
      </w:r>
      <w:r w:rsidRPr="00B02A0B">
        <w:rPr>
          <w:lang w:val="en-US"/>
        </w:rPr>
        <w:t>.3.1</w:t>
      </w:r>
      <w:r w:rsidRPr="00B02A0B">
        <w:tab/>
      </w:r>
      <w:r w:rsidRPr="00B02A0B">
        <w:rPr>
          <w:lang w:val="en-US"/>
        </w:rPr>
        <w:t>Request to create a user regroup using preconfigured group</w:t>
      </w:r>
      <w:bookmarkEnd w:id="7881"/>
      <w:bookmarkEnd w:id="7882"/>
      <w:bookmarkEnd w:id="7883"/>
      <w:bookmarkEnd w:id="7884"/>
      <w:bookmarkEnd w:id="7885"/>
      <w:bookmarkEnd w:id="7886"/>
    </w:p>
    <w:p w14:paraId="4D76C1A3" w14:textId="77777777" w:rsidR="005C310B" w:rsidRPr="00B02A0B" w:rsidRDefault="005C310B" w:rsidP="005C310B">
      <w:r w:rsidRPr="00B02A0B">
        <w:t xml:space="preserve">When receiving a "SIP MESSAGE request to the controlling </w:t>
      </w:r>
      <w:proofErr w:type="spellStart"/>
      <w:r w:rsidRPr="00B02A0B">
        <w:t>MCData</w:t>
      </w:r>
      <w:proofErr w:type="spellEnd"/>
      <w:r w:rsidRPr="00B02A0B">
        <w:t xml:space="preserve"> function to request creation of a user regroup using preconfigured group" the controlling </w:t>
      </w:r>
      <w:proofErr w:type="spellStart"/>
      <w:r w:rsidRPr="00B02A0B">
        <w:t>MCData</w:t>
      </w:r>
      <w:proofErr w:type="spellEnd"/>
      <w:r w:rsidRPr="00B02A0B">
        <w:t xml:space="preserve"> function:</w:t>
      </w:r>
    </w:p>
    <w:p w14:paraId="5FEF6D6B"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The controlling </w:t>
      </w:r>
      <w:proofErr w:type="spellStart"/>
      <w:r w:rsidRPr="00B02A0B">
        <w:t>MCData</w:t>
      </w:r>
      <w:proofErr w:type="spellEnd"/>
      <w:r w:rsidRPr="00B02A0B">
        <w:t xml:space="preserve"> function shall skip the rest of the steps;</w:t>
      </w:r>
    </w:p>
    <w:p w14:paraId="7F458E97" w14:textId="77777777" w:rsidR="005C310B" w:rsidRPr="00B02A0B" w:rsidRDefault="005C310B" w:rsidP="005C310B">
      <w:pPr>
        <w:pStyle w:val="B1"/>
      </w:pPr>
      <w:r w:rsidRPr="00B02A0B">
        <w:t>2)</w:t>
      </w:r>
      <w:r w:rsidRPr="00B02A0B">
        <w:tab/>
        <w:t xml:space="preserve">if the controlling </w:t>
      </w:r>
      <w:proofErr w:type="spellStart"/>
      <w:r w:rsidRPr="00B02A0B">
        <w:t>MCData</w:t>
      </w:r>
      <w:proofErr w:type="spellEnd"/>
      <w:r w:rsidRPr="00B02A0B">
        <w:t xml:space="preserve">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 xml:space="preserve">if the controlling </w:t>
      </w:r>
      <w:proofErr w:type="spellStart"/>
      <w:r w:rsidRPr="00B02A0B">
        <w:t>MCData</w:t>
      </w:r>
      <w:proofErr w:type="spellEnd"/>
      <w:r w:rsidRPr="00B02A0B">
        <w:t xml:space="preserve"> function determines that the proposed group ID for the regroup is already in use, shall reject the "SIP MESSAGE request to the controlling </w:t>
      </w:r>
      <w:proofErr w:type="spellStart"/>
      <w:r w:rsidRPr="00B02A0B">
        <w:t>MCData</w:t>
      </w:r>
      <w:proofErr w:type="spellEnd"/>
      <w:r w:rsidRPr="00B02A0B">
        <w:t xml:space="preserve"> function to request creation of a user regroup using preconfigured group" with a SIP 403 (Forbidden) response to the SIP MESSAGE request, with warning </w:t>
      </w:r>
      <w:r w:rsidRPr="00B02A0B">
        <w:lastRenderedPageBreak/>
        <w:t>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 xml:space="preserve">shall create a separate list of </w:t>
      </w:r>
      <w:proofErr w:type="spellStart"/>
      <w:r w:rsidRPr="00B02A0B">
        <w:t>MCData</w:t>
      </w:r>
      <w:proofErr w:type="spellEnd"/>
      <w:r w:rsidRPr="00B02A0B">
        <w:t xml:space="preserve"> IDs containing all users identified in the &lt;users-for-regroup&gt; element in the application/vnd.3gpp.mcdata-regroup+xml MIME body who are served by the same terminating participating </w:t>
      </w:r>
      <w:proofErr w:type="spellStart"/>
      <w:r w:rsidRPr="00B02A0B">
        <w:t>MCData</w:t>
      </w:r>
      <w:proofErr w:type="spellEnd"/>
      <w:r w:rsidRPr="00B02A0B">
        <w:t xml:space="preserve"> function;</w:t>
      </w:r>
    </w:p>
    <w:p w14:paraId="595588FE" w14:textId="44B422F5" w:rsidR="005C310B" w:rsidRPr="00B02A0B" w:rsidRDefault="005C310B" w:rsidP="005C310B">
      <w:pPr>
        <w:pStyle w:val="B1"/>
      </w:pPr>
      <w:r w:rsidRPr="00B02A0B">
        <w:t>5)</w:t>
      </w:r>
      <w:r w:rsidRPr="00B02A0B">
        <w:tab/>
        <w:t xml:space="preserve">for each terminating participating </w:t>
      </w:r>
      <w:proofErr w:type="spellStart"/>
      <w:r w:rsidRPr="00B02A0B">
        <w:t>MCData</w:t>
      </w:r>
      <w:proofErr w:type="spellEnd"/>
      <w:r w:rsidRPr="00B02A0B">
        <w:t xml:space="preserve">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 xml:space="preserve">participating </w:t>
      </w:r>
      <w:proofErr w:type="spellStart"/>
      <w:r w:rsidRPr="00B02A0B">
        <w:t>MCData</w:t>
      </w:r>
      <w:proofErr w:type="spellEnd"/>
      <w:r w:rsidRPr="00B02A0B">
        <w:t xml:space="preserve">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254CBF25" w14:textId="77777777" w:rsidR="007A4A94" w:rsidRDefault="007A4A94" w:rsidP="007A4A94">
      <w:pPr>
        <w:pStyle w:val="NO"/>
      </w:pPr>
      <w:r>
        <w:t>NOTE 2:</w:t>
      </w:r>
      <w:r>
        <w:tab/>
        <w:t xml:space="preserve">If the terminating </w:t>
      </w:r>
      <w:r w:rsidRPr="00513F5C">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0C4DC5E3" w14:textId="77777777" w:rsidR="007A4A94" w:rsidRDefault="007A4A94" w:rsidP="007A4A94">
      <w:pPr>
        <w:pStyle w:val="NO"/>
      </w:pPr>
      <w:r>
        <w:t>NOTE 3:</w:t>
      </w:r>
      <w:r>
        <w:tab/>
        <w:t xml:space="preserve">If the terminating </w:t>
      </w:r>
      <w:r w:rsidRPr="00513F5C">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EAD47F8" w14:textId="77777777" w:rsidR="007A4A94" w:rsidRPr="00BE4B01" w:rsidRDefault="007A4A94" w:rsidP="007A4A94">
      <w:pPr>
        <w:pStyle w:val="NO"/>
      </w:pPr>
      <w:r>
        <w:t>NOTE 4:</w:t>
      </w:r>
      <w:r>
        <w:tab/>
        <w:t xml:space="preserve">How the controlling </w:t>
      </w:r>
      <w:proofErr w:type="spellStart"/>
      <w:r>
        <w:t>MCData</w:t>
      </w:r>
      <w:proofErr w:type="spellEnd"/>
      <w:r>
        <w:t xml:space="preserve"> function determines the public service identity of the terminating </w:t>
      </w:r>
      <w:r w:rsidRPr="00513F5C">
        <w:t xml:space="preserve">participating </w:t>
      </w:r>
      <w:proofErr w:type="spellStart"/>
      <w:r>
        <w:t>MCData</w:t>
      </w:r>
      <w:proofErr w:type="spellEnd"/>
      <w:r>
        <w:t xml:space="preserve"> function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78AEB8E7" w14:textId="77777777" w:rsidR="007A4A94" w:rsidRDefault="007A4A94" w:rsidP="007A4A94">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 xml:space="preserve">shall use the list of </w:t>
      </w:r>
      <w:proofErr w:type="spellStart"/>
      <w:r w:rsidRPr="00B02A0B">
        <w:t>MCData</w:t>
      </w:r>
      <w:proofErr w:type="spellEnd"/>
      <w:r w:rsidRPr="00B02A0B">
        <w:t xml:space="preserve"> IDs for this participating </w:t>
      </w:r>
      <w:proofErr w:type="spellStart"/>
      <w:r w:rsidRPr="00B02A0B">
        <w:t>MCData</w:t>
      </w:r>
      <w:proofErr w:type="spellEnd"/>
      <w:r w:rsidRPr="00B02A0B">
        <w:t xml:space="preserve">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 xml:space="preserve">when the controlling </w:t>
      </w:r>
      <w:proofErr w:type="spellStart"/>
      <w:r w:rsidRPr="00B02A0B">
        <w:t>MCData</w:t>
      </w:r>
      <w:proofErr w:type="spellEnd"/>
      <w:r w:rsidRPr="00B02A0B">
        <w:t xml:space="preserve"> function receives a SIP 200 (OK) response from any of the terminating participating </w:t>
      </w:r>
      <w:proofErr w:type="spellStart"/>
      <w:r w:rsidRPr="00B02A0B">
        <w:t>MCData</w:t>
      </w:r>
      <w:proofErr w:type="spellEnd"/>
      <w:r w:rsidRPr="00B02A0B">
        <w:t xml:space="preserve"> functions that were sent a SIP MESSAGE request in step 4) the controlling </w:t>
      </w:r>
      <w:proofErr w:type="spellStart"/>
      <w:r w:rsidRPr="00B02A0B">
        <w:t>MCData</w:t>
      </w:r>
      <w:proofErr w:type="spellEnd"/>
      <w:r w:rsidRPr="00B02A0B">
        <w:t xml:space="preserve">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 xml:space="preserve">store the </w:t>
      </w:r>
      <w:proofErr w:type="spellStart"/>
      <w:r w:rsidRPr="00B02A0B">
        <w:t>the</w:t>
      </w:r>
      <w:proofErr w:type="spellEnd"/>
      <w:r w:rsidRPr="00B02A0B">
        <w:t xml:space="preserve"> value of the &lt;</w:t>
      </w:r>
      <w:proofErr w:type="spellStart"/>
      <w:r w:rsidRPr="00B02A0B">
        <w:t>mcdata</w:t>
      </w:r>
      <w:proofErr w:type="spellEnd"/>
      <w:r w:rsidRPr="00B02A0B">
        <w:t>-regroup-</w:t>
      </w:r>
      <w:proofErr w:type="spellStart"/>
      <w:r w:rsidRPr="00B02A0B">
        <w:t>uri</w:t>
      </w:r>
      <w:proofErr w:type="spellEnd"/>
      <w:r w:rsidRPr="00B02A0B">
        <w:t>&gt;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lastRenderedPageBreak/>
        <w:t>d)</w:t>
      </w:r>
      <w:r w:rsidRPr="00B02A0B">
        <w:tab/>
        <w:t xml:space="preserve">store the set of </w:t>
      </w:r>
      <w:proofErr w:type="spellStart"/>
      <w:r w:rsidRPr="00B02A0B">
        <w:t>MCData</w:t>
      </w:r>
      <w:proofErr w:type="spellEnd"/>
      <w:r w:rsidRPr="00B02A0B">
        <w:t xml:space="preserve"> IDs contained in the &lt;users-for-regroup&gt; element of the application/vnd.3gpp.mcdata-regroup+xml MIME body</w:t>
      </w:r>
      <w:r w:rsidRPr="00B02A0B" w:rsidDel="00345CD1">
        <w:t xml:space="preserve"> </w:t>
      </w:r>
      <w:r w:rsidRPr="00B02A0B">
        <w:t xml:space="preserve">as the </w:t>
      </w:r>
      <w:proofErr w:type="spellStart"/>
      <w:r w:rsidRPr="00B02A0B">
        <w:t>the</w:t>
      </w:r>
      <w:proofErr w:type="spellEnd"/>
      <w:r w:rsidRPr="00B02A0B">
        <w:t xml:space="preserv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w:t>
      </w:r>
      <w:proofErr w:type="spellStart"/>
      <w:r w:rsidRPr="00B02A0B">
        <w:t>MCData</w:t>
      </w:r>
      <w:proofErr w:type="spellEnd"/>
      <w:r w:rsidRPr="00B02A0B">
        <w:t xml:space="preserve">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87" w:name="_Toc27501647"/>
      <w:bookmarkStart w:id="7888" w:name="_Toc36049778"/>
      <w:bookmarkStart w:id="7889" w:name="_Toc45210548"/>
      <w:bookmarkStart w:id="7890" w:name="_Toc51851655"/>
      <w:bookmarkStart w:id="7891" w:name="_Toc92225314"/>
      <w:bookmarkStart w:id="7892" w:name="_Toc131379156"/>
      <w:r w:rsidRPr="00B02A0B">
        <w:t>23.3</w:t>
      </w:r>
      <w:r w:rsidRPr="00B02A0B">
        <w:rPr>
          <w:lang w:val="en-US"/>
        </w:rPr>
        <w:t>.3.2</w:t>
      </w:r>
      <w:r w:rsidRPr="00B02A0B">
        <w:tab/>
      </w:r>
      <w:r w:rsidRPr="00B02A0B">
        <w:rPr>
          <w:lang w:val="en-US"/>
        </w:rPr>
        <w:t>Request to remove a user regroup using preconfigured group</w:t>
      </w:r>
      <w:bookmarkEnd w:id="7887"/>
      <w:bookmarkEnd w:id="7888"/>
      <w:bookmarkEnd w:id="7889"/>
      <w:bookmarkEnd w:id="7890"/>
      <w:bookmarkEnd w:id="7891"/>
      <w:bookmarkEnd w:id="7892"/>
    </w:p>
    <w:p w14:paraId="42CA1DE7" w14:textId="77777777" w:rsidR="005C310B" w:rsidRPr="00B02A0B" w:rsidRDefault="005C310B" w:rsidP="005C310B">
      <w:r w:rsidRPr="00B02A0B">
        <w:t xml:space="preserve">When the controlling </w:t>
      </w:r>
      <w:proofErr w:type="spellStart"/>
      <w:r w:rsidRPr="00B02A0B">
        <w:t>MCData</w:t>
      </w:r>
      <w:proofErr w:type="spellEnd"/>
      <w:r w:rsidRPr="00B02A0B">
        <w:t xml:space="preserve">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93" w:name="_Toc27501648"/>
      <w:bookmarkStart w:id="7894" w:name="_Toc36049779"/>
      <w:bookmarkStart w:id="7895" w:name="_Toc45210549"/>
      <w:bookmarkStart w:id="7896" w:name="_Toc51851656"/>
      <w:bookmarkStart w:id="7897" w:name="_Toc92225315"/>
      <w:bookmarkStart w:id="7898" w:name="_Toc131379157"/>
      <w:r w:rsidRPr="00B02A0B">
        <w:t>23.3</w:t>
      </w:r>
      <w:r w:rsidRPr="00B02A0B">
        <w:rPr>
          <w:lang w:val="en-US"/>
        </w:rPr>
        <w:t>.3.3</w:t>
      </w:r>
      <w:r w:rsidRPr="00B02A0B">
        <w:tab/>
      </w:r>
      <w:r w:rsidRPr="00B02A0B">
        <w:rPr>
          <w:lang w:val="en-US"/>
        </w:rPr>
        <w:t>Decision to remove a regroup using preconfigured group</w:t>
      </w:r>
      <w:bookmarkEnd w:id="7893"/>
      <w:bookmarkEnd w:id="7894"/>
      <w:bookmarkEnd w:id="7895"/>
      <w:bookmarkEnd w:id="7896"/>
      <w:bookmarkEnd w:id="7897"/>
      <w:bookmarkEnd w:id="7898"/>
    </w:p>
    <w:p w14:paraId="52935F7E" w14:textId="77777777" w:rsidR="005C310B" w:rsidRPr="00B02A0B" w:rsidRDefault="005C310B" w:rsidP="005C310B">
      <w:r w:rsidRPr="00B02A0B">
        <w:t xml:space="preserve">When the controlling </w:t>
      </w:r>
      <w:proofErr w:type="spellStart"/>
      <w:r w:rsidRPr="00B02A0B">
        <w:t>MCData</w:t>
      </w:r>
      <w:proofErr w:type="spellEnd"/>
      <w:r w:rsidRPr="00B02A0B">
        <w:t xml:space="preserve">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99" w:name="_Toc36108286"/>
      <w:bookmarkStart w:id="7900" w:name="_Toc44599066"/>
      <w:bookmarkStart w:id="7901" w:name="_Toc44602953"/>
      <w:bookmarkStart w:id="7902" w:name="_Toc45198130"/>
      <w:bookmarkStart w:id="7903" w:name="_Toc45696163"/>
      <w:bookmarkStart w:id="7904" w:name="_Toc51851657"/>
      <w:bookmarkStart w:id="7905" w:name="_Toc92225316"/>
      <w:bookmarkStart w:id="7906" w:name="_Toc131379158"/>
      <w:r w:rsidRPr="00B02A0B">
        <w:lastRenderedPageBreak/>
        <w:t>Annex A (informative):</w:t>
      </w:r>
      <w:r w:rsidRPr="00B02A0B">
        <w:br/>
        <w:t>Signalling flows</w:t>
      </w:r>
      <w:bookmarkEnd w:id="7024"/>
      <w:bookmarkEnd w:id="7025"/>
      <w:bookmarkEnd w:id="7899"/>
      <w:bookmarkEnd w:id="7900"/>
      <w:bookmarkEnd w:id="7901"/>
      <w:bookmarkEnd w:id="7902"/>
      <w:bookmarkEnd w:id="7903"/>
      <w:bookmarkEnd w:id="7904"/>
      <w:bookmarkEnd w:id="7905"/>
      <w:bookmarkEnd w:id="7906"/>
    </w:p>
    <w:p w14:paraId="2FF816B1" w14:textId="77777777" w:rsidR="005C310B" w:rsidRPr="00B02A0B" w:rsidRDefault="005C310B" w:rsidP="007D34FE">
      <w:pPr>
        <w:pStyle w:val="Heading8"/>
      </w:pPr>
      <w:r w:rsidRPr="00B02A0B">
        <w:br w:type="page"/>
      </w:r>
      <w:bookmarkStart w:id="7907" w:name="_Toc20215930"/>
      <w:bookmarkStart w:id="7908" w:name="_Toc27496486"/>
      <w:bookmarkStart w:id="7909" w:name="_Toc36108287"/>
      <w:bookmarkStart w:id="7910" w:name="_Toc44599067"/>
      <w:bookmarkStart w:id="7911" w:name="_Toc44602954"/>
      <w:bookmarkStart w:id="7912" w:name="_Toc45198131"/>
      <w:bookmarkStart w:id="7913" w:name="_Toc45696164"/>
      <w:bookmarkStart w:id="7914" w:name="_Toc51851658"/>
      <w:bookmarkStart w:id="7915" w:name="_Toc92225317"/>
      <w:bookmarkStart w:id="7916" w:name="_Toc131379159"/>
      <w:r w:rsidRPr="00B02A0B">
        <w:lastRenderedPageBreak/>
        <w:t>Annex B (normative):</w:t>
      </w:r>
      <w:r w:rsidRPr="00B02A0B">
        <w:br/>
        <w:t>Media feature tags within the current document</w:t>
      </w:r>
      <w:bookmarkEnd w:id="7907"/>
      <w:bookmarkEnd w:id="7908"/>
      <w:bookmarkEnd w:id="7909"/>
      <w:bookmarkEnd w:id="7910"/>
      <w:bookmarkEnd w:id="7911"/>
      <w:bookmarkEnd w:id="7912"/>
      <w:bookmarkEnd w:id="7913"/>
      <w:bookmarkEnd w:id="7914"/>
      <w:bookmarkEnd w:id="7915"/>
      <w:bookmarkEnd w:id="7916"/>
    </w:p>
    <w:p w14:paraId="5B8B445D" w14:textId="77777777" w:rsidR="005C310B" w:rsidRPr="00B02A0B" w:rsidRDefault="005C310B" w:rsidP="007D34FE">
      <w:pPr>
        <w:pStyle w:val="Heading1"/>
      </w:pPr>
      <w:bookmarkStart w:id="7917" w:name="_Toc92225318"/>
      <w:bookmarkStart w:id="7918" w:name="_Toc131379160"/>
      <w:r w:rsidRPr="00B02A0B">
        <w:t>B.1</w:t>
      </w:r>
      <w:r w:rsidRPr="00B02A0B">
        <w:tab/>
        <w:t>General</w:t>
      </w:r>
      <w:bookmarkEnd w:id="7917"/>
      <w:bookmarkEnd w:id="7918"/>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w:t>
      </w:r>
      <w:proofErr w:type="spellStart"/>
      <w:r w:rsidRPr="00B02A0B">
        <w:rPr>
          <w:lang w:eastAsia="zh-CN"/>
        </w:rPr>
        <w:t>MCData</w:t>
      </w:r>
      <w:proofErr w:type="spellEnd"/>
      <w:r w:rsidRPr="00B02A0B">
        <w:rPr>
          <w:lang w:eastAsia="zh-CN"/>
        </w:rPr>
        <w:t>) service.</w:t>
      </w:r>
    </w:p>
    <w:p w14:paraId="5CFFC0C0" w14:textId="77777777" w:rsidR="005C310B" w:rsidRPr="00B02A0B" w:rsidRDefault="005C310B" w:rsidP="007D34FE">
      <w:pPr>
        <w:pStyle w:val="Heading1"/>
      </w:pPr>
      <w:bookmarkStart w:id="7919" w:name="_Toc20215931"/>
      <w:bookmarkStart w:id="7920" w:name="_Toc27496487"/>
      <w:bookmarkStart w:id="7921" w:name="_Toc36108288"/>
      <w:bookmarkStart w:id="7922" w:name="_Toc44599068"/>
      <w:bookmarkStart w:id="7923" w:name="_Toc44602955"/>
      <w:bookmarkStart w:id="7924" w:name="_Toc45198132"/>
      <w:bookmarkStart w:id="7925" w:name="_Toc45696165"/>
      <w:bookmarkStart w:id="7926" w:name="_Toc51851659"/>
      <w:bookmarkStart w:id="7927" w:name="_Toc92225319"/>
      <w:bookmarkStart w:id="7928" w:name="_Toc131379161"/>
      <w:r w:rsidRPr="00B02A0B">
        <w:rPr>
          <w:lang w:eastAsia="zh-CN"/>
        </w:rPr>
        <w:t>B</w:t>
      </w:r>
      <w:r w:rsidRPr="00B02A0B">
        <w:t>.2</w:t>
      </w:r>
      <w:r w:rsidRPr="00B02A0B">
        <w:tab/>
        <w:t>Definition of media feature tag for Mission Critical Data (</w:t>
      </w:r>
      <w:proofErr w:type="spellStart"/>
      <w:r w:rsidRPr="00B02A0B">
        <w:t>MCData</w:t>
      </w:r>
      <w:proofErr w:type="spellEnd"/>
      <w:r w:rsidRPr="00B02A0B">
        <w:t>) communications Short Data Service (SDS)</w:t>
      </w:r>
      <w:bookmarkEnd w:id="7919"/>
      <w:bookmarkEnd w:id="7920"/>
      <w:bookmarkEnd w:id="7921"/>
      <w:bookmarkEnd w:id="7922"/>
      <w:bookmarkEnd w:id="7923"/>
      <w:bookmarkEnd w:id="7924"/>
      <w:bookmarkEnd w:id="7925"/>
      <w:bookmarkEnd w:id="7926"/>
      <w:bookmarkEnd w:id="7927"/>
      <w:bookmarkEnd w:id="7928"/>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w:t>
      </w:r>
      <w:proofErr w:type="spellStart"/>
      <w:r w:rsidRPr="00B02A0B">
        <w:t>MCData</w:t>
      </w:r>
      <w:proofErr w:type="spellEnd"/>
      <w:r w:rsidRPr="00B02A0B">
        <w:t>)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w:t>
      </w:r>
      <w:proofErr w:type="spellStart"/>
      <w:r w:rsidRPr="00B02A0B">
        <w:t>MCData</w:t>
      </w:r>
      <w:proofErr w:type="spellEnd"/>
      <w:r w:rsidRPr="00B02A0B">
        <w:t>) communications Short Data Service (SDS).</w:t>
      </w:r>
    </w:p>
    <w:p w14:paraId="1C41E8B7" w14:textId="77777777" w:rsidR="005C310B" w:rsidRPr="00B02A0B" w:rsidRDefault="005C310B" w:rsidP="005C310B">
      <w:r w:rsidRPr="00B02A0B">
        <w:t>Related standards or documents: 3GPP TS 24.282: "Mission Critical Data (</w:t>
      </w:r>
      <w:proofErr w:type="spellStart"/>
      <w:r w:rsidRPr="00B02A0B">
        <w:t>MCData</w:t>
      </w:r>
      <w:proofErr w:type="spellEnd"/>
      <w:r w:rsidRPr="00B02A0B">
        <w:t>)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29" w:name="_Toc20215932"/>
      <w:bookmarkStart w:id="7930" w:name="_Toc27496488"/>
      <w:bookmarkStart w:id="7931" w:name="_Toc36108289"/>
      <w:bookmarkStart w:id="7932" w:name="_Toc44599069"/>
      <w:bookmarkStart w:id="7933" w:name="_Toc44602956"/>
      <w:bookmarkStart w:id="7934" w:name="_Toc45198133"/>
      <w:bookmarkStart w:id="7935" w:name="_Toc45696166"/>
      <w:bookmarkStart w:id="7936" w:name="_Toc51851660"/>
      <w:bookmarkStart w:id="7937" w:name="_Toc92225320"/>
      <w:bookmarkStart w:id="7938" w:name="_Toc131379162"/>
      <w:r w:rsidRPr="00B02A0B">
        <w:rPr>
          <w:lang w:eastAsia="zh-CN"/>
        </w:rPr>
        <w:t>B</w:t>
      </w:r>
      <w:r w:rsidRPr="00B02A0B">
        <w:t>.3</w:t>
      </w:r>
      <w:r w:rsidRPr="00B02A0B">
        <w:tab/>
        <w:t>Definition of media feature tag for Mission Critical Data (</w:t>
      </w:r>
      <w:proofErr w:type="spellStart"/>
      <w:r w:rsidRPr="00B02A0B">
        <w:t>MCData</w:t>
      </w:r>
      <w:proofErr w:type="spellEnd"/>
      <w:r w:rsidRPr="00B02A0B">
        <w:t>) communications File Distribution (FD)</w:t>
      </w:r>
      <w:bookmarkEnd w:id="7929"/>
      <w:bookmarkEnd w:id="7930"/>
      <w:bookmarkEnd w:id="7931"/>
      <w:bookmarkEnd w:id="7932"/>
      <w:bookmarkEnd w:id="7933"/>
      <w:bookmarkEnd w:id="7934"/>
      <w:bookmarkEnd w:id="7935"/>
      <w:bookmarkEnd w:id="7936"/>
      <w:bookmarkEnd w:id="7937"/>
      <w:bookmarkEnd w:id="7938"/>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w:t>
      </w:r>
      <w:proofErr w:type="spellStart"/>
      <w:r w:rsidRPr="00B02A0B">
        <w:t>MCData</w:t>
      </w:r>
      <w:proofErr w:type="spellEnd"/>
      <w:r w:rsidRPr="00B02A0B">
        <w:t>)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w:t>
      </w:r>
      <w:proofErr w:type="spellStart"/>
      <w:r w:rsidRPr="00B02A0B">
        <w:t>MCData</w:t>
      </w:r>
      <w:proofErr w:type="spellEnd"/>
      <w:r w:rsidRPr="00B02A0B">
        <w:t>) communications File Distribution (FD).</w:t>
      </w:r>
    </w:p>
    <w:p w14:paraId="7FFF95A9" w14:textId="77777777" w:rsidR="005C310B" w:rsidRPr="00B02A0B" w:rsidRDefault="005C310B" w:rsidP="005C310B">
      <w:r w:rsidRPr="00B02A0B">
        <w:t>Related standards or documents: 3GPP TS 24.282: "Mission Critical Data (</w:t>
      </w:r>
      <w:proofErr w:type="spellStart"/>
      <w:r w:rsidRPr="00B02A0B">
        <w:t>MCData</w:t>
      </w:r>
      <w:proofErr w:type="spellEnd"/>
      <w:r w:rsidRPr="00B02A0B">
        <w:t>)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39" w:name="_Toc131379163"/>
      <w:r w:rsidRPr="00A07E7A">
        <w:rPr>
          <w:lang w:eastAsia="zh-CN"/>
        </w:rPr>
        <w:t>B</w:t>
      </w:r>
      <w:r w:rsidRPr="00A07E7A">
        <w:t>.</w:t>
      </w:r>
      <w:r>
        <w:t>4</w:t>
      </w:r>
      <w:r w:rsidRPr="00A07E7A">
        <w:tab/>
        <w:t>Definition of media feature tag for Mission Critical Data (</w:t>
      </w:r>
      <w:proofErr w:type="spellStart"/>
      <w:r w:rsidRPr="00A07E7A">
        <w:t>MCData</w:t>
      </w:r>
      <w:proofErr w:type="spellEnd"/>
      <w:r w:rsidRPr="00A07E7A">
        <w:t xml:space="preserve">) communications </w:t>
      </w:r>
      <w:r>
        <w:t>IP Connectivity</w:t>
      </w:r>
      <w:r w:rsidRPr="00A07E7A">
        <w:t xml:space="preserve"> (</w:t>
      </w:r>
      <w:r>
        <w:t>IPCONN</w:t>
      </w:r>
      <w:r w:rsidRPr="00A07E7A">
        <w:t>)</w:t>
      </w:r>
      <w:bookmarkEnd w:id="7939"/>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Summary of the media feature indicated by this media feature tag: This media feature tag when used in a SIP request or a SIP response indicates that the function sending the SIP message supports Mission Critical Data (</w:t>
      </w:r>
      <w:proofErr w:type="spellStart"/>
      <w:r w:rsidRPr="00A07E7A">
        <w:t>MCData</w:t>
      </w:r>
      <w:proofErr w:type="spellEnd"/>
      <w:r w:rsidRPr="00A07E7A">
        <w:t xml:space="preserve">)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Mission Critical Data (</w:t>
      </w:r>
      <w:proofErr w:type="spellStart"/>
      <w:r w:rsidRPr="00A07E7A">
        <w:t>MCData</w:t>
      </w:r>
      <w:proofErr w:type="spellEnd"/>
      <w:r w:rsidRPr="00A07E7A">
        <w:t xml:space="preserve">)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w:t>
      </w:r>
      <w:proofErr w:type="spellStart"/>
      <w:r w:rsidRPr="00A07E7A">
        <w:t>MCData</w:t>
      </w:r>
      <w:proofErr w:type="spellEnd"/>
      <w:r w:rsidRPr="00A07E7A">
        <w:t>)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40" w:name="_Toc20215933"/>
      <w:bookmarkStart w:id="7941" w:name="_Toc27496489"/>
      <w:bookmarkStart w:id="7942" w:name="_Toc36108290"/>
      <w:bookmarkStart w:id="7943" w:name="_Toc44599070"/>
      <w:bookmarkStart w:id="7944" w:name="_Toc44602957"/>
      <w:bookmarkStart w:id="7945" w:name="_Toc45198134"/>
      <w:bookmarkStart w:id="7946" w:name="_Toc45696167"/>
      <w:bookmarkStart w:id="7947" w:name="_Toc51851661"/>
      <w:bookmarkStart w:id="7948" w:name="_Toc92225321"/>
      <w:bookmarkStart w:id="7949" w:name="_Toc131379164"/>
      <w:r w:rsidRPr="00B02A0B">
        <w:lastRenderedPageBreak/>
        <w:t>Annex C (normative):</w:t>
      </w:r>
      <w:r w:rsidRPr="00B02A0B">
        <w:br/>
        <w:t>ICSI values defined within the current document</w:t>
      </w:r>
      <w:bookmarkEnd w:id="7940"/>
      <w:bookmarkEnd w:id="7941"/>
      <w:bookmarkEnd w:id="7942"/>
      <w:bookmarkEnd w:id="7943"/>
      <w:bookmarkEnd w:id="7944"/>
      <w:bookmarkEnd w:id="7945"/>
      <w:bookmarkEnd w:id="7946"/>
      <w:bookmarkEnd w:id="7947"/>
      <w:bookmarkEnd w:id="7948"/>
      <w:bookmarkEnd w:id="7949"/>
    </w:p>
    <w:p w14:paraId="5BCE66E0" w14:textId="77777777" w:rsidR="005C310B" w:rsidRPr="00B02A0B" w:rsidRDefault="005C310B" w:rsidP="007D34FE">
      <w:pPr>
        <w:pStyle w:val="Heading1"/>
      </w:pPr>
      <w:bookmarkStart w:id="7950" w:name="_Toc92225322"/>
      <w:bookmarkStart w:id="7951" w:name="_Toc131379165"/>
      <w:r w:rsidRPr="00B02A0B">
        <w:t>C.1</w:t>
      </w:r>
      <w:r w:rsidRPr="00B02A0B">
        <w:tab/>
        <w:t>General</w:t>
      </w:r>
      <w:bookmarkEnd w:id="7950"/>
      <w:bookmarkEnd w:id="7951"/>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w:t>
      </w:r>
      <w:proofErr w:type="spellStart"/>
      <w:r w:rsidRPr="00B02A0B">
        <w:rPr>
          <w:lang w:eastAsia="zh-CN"/>
        </w:rPr>
        <w:t>MCData</w:t>
      </w:r>
      <w:proofErr w:type="spellEnd"/>
      <w:r w:rsidRPr="00B02A0B">
        <w:rPr>
          <w:lang w:eastAsia="zh-CN"/>
        </w:rPr>
        <w:t>)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52" w:name="_Toc20215934"/>
      <w:bookmarkStart w:id="7953" w:name="_Toc27496490"/>
      <w:bookmarkStart w:id="7954" w:name="_Toc36108291"/>
      <w:bookmarkStart w:id="7955" w:name="_Toc44599071"/>
      <w:bookmarkStart w:id="7956" w:name="_Toc44602958"/>
      <w:bookmarkStart w:id="7957" w:name="_Toc45198135"/>
      <w:bookmarkStart w:id="7958" w:name="_Toc45696168"/>
      <w:bookmarkStart w:id="7959" w:name="_Toc51851662"/>
      <w:bookmarkStart w:id="7960" w:name="_Toc92225323"/>
      <w:bookmarkStart w:id="7961" w:name="_Toc131379166"/>
      <w:r w:rsidRPr="00B02A0B">
        <w:t>C.2</w:t>
      </w:r>
      <w:r w:rsidRPr="00B02A0B">
        <w:tab/>
        <w:t>Definition of ICSI value for the Mission Critical Data (</w:t>
      </w:r>
      <w:proofErr w:type="spellStart"/>
      <w:r w:rsidRPr="00B02A0B">
        <w:t>MCData</w:t>
      </w:r>
      <w:proofErr w:type="spellEnd"/>
      <w:r w:rsidRPr="00B02A0B">
        <w:t>) service</w:t>
      </w:r>
      <w:bookmarkEnd w:id="7952"/>
      <w:bookmarkEnd w:id="7953"/>
      <w:bookmarkEnd w:id="7954"/>
      <w:bookmarkEnd w:id="7955"/>
      <w:bookmarkEnd w:id="7956"/>
      <w:bookmarkEnd w:id="7957"/>
      <w:bookmarkEnd w:id="7958"/>
      <w:bookmarkEnd w:id="7959"/>
      <w:bookmarkEnd w:id="7960"/>
      <w:bookmarkEnd w:id="7961"/>
    </w:p>
    <w:p w14:paraId="3D83080E" w14:textId="77777777" w:rsidR="005C310B" w:rsidRPr="00B02A0B" w:rsidRDefault="005C310B" w:rsidP="007D34FE">
      <w:pPr>
        <w:pStyle w:val="Heading2"/>
        <w:rPr>
          <w:rFonts w:eastAsia="Malgun Gothic"/>
          <w:noProof/>
        </w:rPr>
      </w:pPr>
      <w:bookmarkStart w:id="7962" w:name="_Toc20215935"/>
      <w:bookmarkStart w:id="7963" w:name="_Toc27496491"/>
      <w:bookmarkStart w:id="7964" w:name="_Toc36108292"/>
      <w:bookmarkStart w:id="7965" w:name="_Toc44599072"/>
      <w:bookmarkStart w:id="7966" w:name="_Toc44602959"/>
      <w:bookmarkStart w:id="7967" w:name="_Toc45198136"/>
      <w:bookmarkStart w:id="7968" w:name="_Toc45696169"/>
      <w:bookmarkStart w:id="7969" w:name="_Toc51851663"/>
      <w:bookmarkStart w:id="7970" w:name="_Toc92225324"/>
      <w:bookmarkStart w:id="7971" w:name="_Toc131379167"/>
      <w:r w:rsidRPr="00B02A0B">
        <w:rPr>
          <w:rFonts w:eastAsia="Malgun Gothic"/>
          <w:noProof/>
        </w:rPr>
        <w:t>C.2.1</w:t>
      </w:r>
      <w:r w:rsidRPr="00B02A0B">
        <w:rPr>
          <w:rFonts w:eastAsia="Malgun Gothic"/>
          <w:noProof/>
        </w:rPr>
        <w:tab/>
        <w:t>URN</w:t>
      </w:r>
      <w:bookmarkEnd w:id="7962"/>
      <w:bookmarkEnd w:id="7963"/>
      <w:bookmarkEnd w:id="7964"/>
      <w:bookmarkEnd w:id="7965"/>
      <w:bookmarkEnd w:id="7966"/>
      <w:bookmarkEnd w:id="7967"/>
      <w:bookmarkEnd w:id="7968"/>
      <w:bookmarkEnd w:id="7969"/>
      <w:bookmarkEnd w:id="7970"/>
      <w:bookmarkEnd w:id="7971"/>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72" w:name="_Toc20215936"/>
      <w:bookmarkStart w:id="7973" w:name="_Toc27496492"/>
      <w:bookmarkStart w:id="7974" w:name="_Toc36108293"/>
      <w:bookmarkStart w:id="7975" w:name="_Toc44599073"/>
      <w:bookmarkStart w:id="7976" w:name="_Toc44602960"/>
      <w:bookmarkStart w:id="7977" w:name="_Toc45198137"/>
      <w:bookmarkStart w:id="7978" w:name="_Toc45696170"/>
      <w:bookmarkStart w:id="7979" w:name="_Toc51851664"/>
      <w:bookmarkStart w:id="7980" w:name="_Toc92225325"/>
      <w:bookmarkStart w:id="7981" w:name="_Toc131379168"/>
      <w:r w:rsidRPr="00B02A0B">
        <w:rPr>
          <w:rFonts w:eastAsia="SimSun"/>
          <w:noProof/>
        </w:rPr>
        <w:t>C.2.2</w:t>
      </w:r>
      <w:r w:rsidRPr="00B02A0B">
        <w:rPr>
          <w:rFonts w:eastAsia="SimSun"/>
          <w:noProof/>
        </w:rPr>
        <w:tab/>
        <w:t>Description</w:t>
      </w:r>
      <w:bookmarkEnd w:id="7972"/>
      <w:bookmarkEnd w:id="7973"/>
      <w:bookmarkEnd w:id="7974"/>
      <w:bookmarkEnd w:id="7975"/>
      <w:bookmarkEnd w:id="7976"/>
      <w:bookmarkEnd w:id="7977"/>
      <w:bookmarkEnd w:id="7978"/>
      <w:bookmarkEnd w:id="7979"/>
      <w:bookmarkEnd w:id="7980"/>
      <w:bookmarkEnd w:id="7981"/>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82" w:name="_Toc20215937"/>
      <w:bookmarkStart w:id="7983" w:name="_Toc27496493"/>
      <w:bookmarkStart w:id="7984" w:name="_Toc36108294"/>
      <w:bookmarkStart w:id="7985" w:name="_Toc44599074"/>
      <w:bookmarkStart w:id="7986" w:name="_Toc44602961"/>
      <w:bookmarkStart w:id="7987" w:name="_Toc45198138"/>
      <w:bookmarkStart w:id="7988" w:name="_Toc45696171"/>
      <w:bookmarkStart w:id="7989" w:name="_Toc51851665"/>
      <w:bookmarkStart w:id="7990" w:name="_Toc92225326"/>
      <w:bookmarkStart w:id="7991" w:name="_Toc131379169"/>
      <w:r w:rsidRPr="00B02A0B">
        <w:t>C.2.3</w:t>
      </w:r>
      <w:r w:rsidRPr="00B02A0B">
        <w:rPr>
          <w:rFonts w:eastAsia="Malgun Gothic"/>
        </w:rPr>
        <w:tab/>
      </w:r>
      <w:r w:rsidRPr="00B02A0B">
        <w:t>Reference</w:t>
      </w:r>
      <w:bookmarkEnd w:id="7982"/>
      <w:bookmarkEnd w:id="7983"/>
      <w:bookmarkEnd w:id="7984"/>
      <w:bookmarkEnd w:id="7985"/>
      <w:bookmarkEnd w:id="7986"/>
      <w:bookmarkEnd w:id="7987"/>
      <w:bookmarkEnd w:id="7988"/>
      <w:bookmarkEnd w:id="7989"/>
      <w:bookmarkEnd w:id="7990"/>
      <w:bookmarkEnd w:id="7991"/>
    </w:p>
    <w:p w14:paraId="16FE96EF" w14:textId="77777777" w:rsidR="005C310B" w:rsidRPr="00B02A0B" w:rsidRDefault="005C310B" w:rsidP="005C310B">
      <w:pPr>
        <w:rPr>
          <w:noProof/>
        </w:rPr>
      </w:pPr>
      <w:r w:rsidRPr="00B02A0B">
        <w:t>3GPP TS 24.282: "Mission Critical Data (</w:t>
      </w:r>
      <w:proofErr w:type="spellStart"/>
      <w:r w:rsidRPr="00B02A0B">
        <w:t>MCData</w:t>
      </w:r>
      <w:proofErr w:type="spellEnd"/>
      <w:r w:rsidRPr="00B02A0B">
        <w:t>) signalling control Protocol specification".</w:t>
      </w:r>
    </w:p>
    <w:p w14:paraId="3FF10F43" w14:textId="77777777" w:rsidR="005C310B" w:rsidRPr="00B02A0B" w:rsidRDefault="005C310B" w:rsidP="007D34FE">
      <w:pPr>
        <w:pStyle w:val="Heading2"/>
      </w:pPr>
      <w:bookmarkStart w:id="7992" w:name="_Toc20215938"/>
      <w:bookmarkStart w:id="7993" w:name="_Toc27496494"/>
      <w:bookmarkStart w:id="7994" w:name="_Toc36108295"/>
      <w:bookmarkStart w:id="7995" w:name="_Toc44599075"/>
      <w:bookmarkStart w:id="7996" w:name="_Toc44602962"/>
      <w:bookmarkStart w:id="7997" w:name="_Toc45198139"/>
      <w:bookmarkStart w:id="7998" w:name="_Toc45696172"/>
      <w:bookmarkStart w:id="7999" w:name="_Toc51851666"/>
      <w:bookmarkStart w:id="8000" w:name="_Toc92225327"/>
      <w:bookmarkStart w:id="8001" w:name="_Toc131379170"/>
      <w:r w:rsidRPr="00B02A0B">
        <w:t>C.2.4</w:t>
      </w:r>
      <w:r w:rsidRPr="00B02A0B">
        <w:tab/>
        <w:t>Contact</w:t>
      </w:r>
      <w:bookmarkEnd w:id="7992"/>
      <w:bookmarkEnd w:id="7993"/>
      <w:bookmarkEnd w:id="7994"/>
      <w:bookmarkEnd w:id="7995"/>
      <w:bookmarkEnd w:id="7996"/>
      <w:bookmarkEnd w:id="7997"/>
      <w:bookmarkEnd w:id="7998"/>
      <w:bookmarkEnd w:id="7999"/>
      <w:bookmarkEnd w:id="8000"/>
      <w:bookmarkEnd w:id="8001"/>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002" w:name="_Toc20215939"/>
      <w:bookmarkStart w:id="8003" w:name="_Toc27496495"/>
      <w:bookmarkStart w:id="8004" w:name="_Toc36108296"/>
      <w:bookmarkStart w:id="8005" w:name="_Toc44599076"/>
      <w:bookmarkStart w:id="8006" w:name="_Toc44602963"/>
      <w:bookmarkStart w:id="8007" w:name="_Toc45198140"/>
      <w:bookmarkStart w:id="8008" w:name="_Toc45696173"/>
      <w:bookmarkStart w:id="8009" w:name="_Toc51851667"/>
      <w:bookmarkStart w:id="8010" w:name="_Toc92225328"/>
      <w:bookmarkStart w:id="8011" w:name="_Toc131379171"/>
      <w:r w:rsidRPr="00B02A0B">
        <w:t>C.2.5</w:t>
      </w:r>
      <w:r w:rsidRPr="00B02A0B">
        <w:tab/>
        <w:t>Registration of subtype</w:t>
      </w:r>
      <w:bookmarkEnd w:id="8002"/>
      <w:bookmarkEnd w:id="8003"/>
      <w:bookmarkEnd w:id="8004"/>
      <w:bookmarkEnd w:id="8005"/>
      <w:bookmarkEnd w:id="8006"/>
      <w:bookmarkEnd w:id="8007"/>
      <w:bookmarkEnd w:id="8008"/>
      <w:bookmarkEnd w:id="8009"/>
      <w:bookmarkEnd w:id="8010"/>
      <w:bookmarkEnd w:id="8011"/>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012" w:name="_Toc20215940"/>
      <w:bookmarkStart w:id="8013" w:name="_Toc27496496"/>
      <w:bookmarkStart w:id="8014" w:name="_Toc36108297"/>
      <w:bookmarkStart w:id="8015" w:name="_Toc44599077"/>
      <w:bookmarkStart w:id="8016" w:name="_Toc44602964"/>
      <w:bookmarkStart w:id="8017" w:name="_Toc45198141"/>
      <w:bookmarkStart w:id="8018" w:name="_Toc45696174"/>
      <w:bookmarkStart w:id="8019" w:name="_Toc51851668"/>
      <w:bookmarkStart w:id="8020" w:name="_Toc92225329"/>
      <w:bookmarkStart w:id="8021" w:name="_Toc131379172"/>
      <w:r w:rsidRPr="00B02A0B">
        <w:t>C.2.6</w:t>
      </w:r>
      <w:r w:rsidRPr="00B02A0B">
        <w:tab/>
        <w:t>Remarks</w:t>
      </w:r>
      <w:bookmarkEnd w:id="8012"/>
      <w:bookmarkEnd w:id="8013"/>
      <w:bookmarkEnd w:id="8014"/>
      <w:bookmarkEnd w:id="8015"/>
      <w:bookmarkEnd w:id="8016"/>
      <w:bookmarkEnd w:id="8017"/>
      <w:bookmarkEnd w:id="8018"/>
      <w:bookmarkEnd w:id="8019"/>
      <w:bookmarkEnd w:id="8020"/>
      <w:bookmarkEnd w:id="8021"/>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22" w:name="_Toc20215941"/>
      <w:bookmarkStart w:id="8023" w:name="_Toc27496497"/>
      <w:bookmarkStart w:id="8024" w:name="_Toc36108298"/>
      <w:bookmarkStart w:id="8025" w:name="_Toc44599078"/>
      <w:bookmarkStart w:id="8026" w:name="_Toc44602965"/>
      <w:bookmarkStart w:id="8027" w:name="_Toc45198142"/>
      <w:bookmarkStart w:id="8028" w:name="_Toc45696175"/>
      <w:bookmarkStart w:id="8029" w:name="_Toc51851669"/>
      <w:bookmarkStart w:id="8030" w:name="_Toc92225330"/>
      <w:bookmarkStart w:id="8031" w:name="_Toc131379173"/>
      <w:r w:rsidRPr="00B02A0B">
        <w:lastRenderedPageBreak/>
        <w:t>C.3</w:t>
      </w:r>
      <w:r w:rsidRPr="00B02A0B">
        <w:tab/>
        <w:t>Definition of ICSI value for the Mission Critical Data (</w:t>
      </w:r>
      <w:proofErr w:type="spellStart"/>
      <w:r w:rsidRPr="00B02A0B">
        <w:t>MCData</w:t>
      </w:r>
      <w:proofErr w:type="spellEnd"/>
      <w:r w:rsidRPr="00B02A0B">
        <w:t>) communications Short Data Service (SDS)</w:t>
      </w:r>
      <w:bookmarkEnd w:id="8022"/>
      <w:bookmarkEnd w:id="8023"/>
      <w:bookmarkEnd w:id="8024"/>
      <w:bookmarkEnd w:id="8025"/>
      <w:bookmarkEnd w:id="8026"/>
      <w:bookmarkEnd w:id="8027"/>
      <w:bookmarkEnd w:id="8028"/>
      <w:bookmarkEnd w:id="8029"/>
      <w:bookmarkEnd w:id="8030"/>
      <w:bookmarkEnd w:id="8031"/>
    </w:p>
    <w:p w14:paraId="37146A77" w14:textId="77777777" w:rsidR="005C310B" w:rsidRPr="00B02A0B" w:rsidRDefault="005C310B" w:rsidP="007D34FE">
      <w:pPr>
        <w:pStyle w:val="Heading2"/>
        <w:rPr>
          <w:rFonts w:eastAsia="Malgun Gothic"/>
          <w:noProof/>
        </w:rPr>
      </w:pPr>
      <w:bookmarkStart w:id="8032" w:name="_Toc20215942"/>
      <w:bookmarkStart w:id="8033" w:name="_Toc27496498"/>
      <w:bookmarkStart w:id="8034" w:name="_Toc36108299"/>
      <w:bookmarkStart w:id="8035" w:name="_Toc44599079"/>
      <w:bookmarkStart w:id="8036" w:name="_Toc44602966"/>
      <w:bookmarkStart w:id="8037" w:name="_Toc45198143"/>
      <w:bookmarkStart w:id="8038" w:name="_Toc45696176"/>
      <w:bookmarkStart w:id="8039" w:name="_Toc51851670"/>
      <w:bookmarkStart w:id="8040" w:name="_Toc92225331"/>
      <w:bookmarkStart w:id="8041" w:name="_Toc131379174"/>
      <w:r w:rsidRPr="00B02A0B">
        <w:rPr>
          <w:rFonts w:eastAsia="Malgun Gothic"/>
          <w:noProof/>
        </w:rPr>
        <w:t>C.3.1</w:t>
      </w:r>
      <w:r w:rsidRPr="00B02A0B">
        <w:rPr>
          <w:rFonts w:eastAsia="Malgun Gothic"/>
          <w:noProof/>
        </w:rPr>
        <w:tab/>
        <w:t>URN</w:t>
      </w:r>
      <w:bookmarkEnd w:id="8032"/>
      <w:bookmarkEnd w:id="8033"/>
      <w:bookmarkEnd w:id="8034"/>
      <w:bookmarkEnd w:id="8035"/>
      <w:bookmarkEnd w:id="8036"/>
      <w:bookmarkEnd w:id="8037"/>
      <w:bookmarkEnd w:id="8038"/>
      <w:bookmarkEnd w:id="8039"/>
      <w:bookmarkEnd w:id="8040"/>
      <w:bookmarkEnd w:id="8041"/>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42" w:name="_Toc20215943"/>
      <w:bookmarkStart w:id="8043" w:name="_Toc27496499"/>
      <w:bookmarkStart w:id="8044" w:name="_Toc36108300"/>
      <w:bookmarkStart w:id="8045" w:name="_Toc44599080"/>
      <w:bookmarkStart w:id="8046" w:name="_Toc44602967"/>
      <w:bookmarkStart w:id="8047" w:name="_Toc45198144"/>
      <w:bookmarkStart w:id="8048" w:name="_Toc45696177"/>
      <w:bookmarkStart w:id="8049" w:name="_Toc51851671"/>
      <w:bookmarkStart w:id="8050" w:name="_Toc92225332"/>
      <w:bookmarkStart w:id="8051" w:name="_Toc131379175"/>
      <w:r w:rsidRPr="00B02A0B">
        <w:rPr>
          <w:rFonts w:eastAsia="SimSun"/>
          <w:noProof/>
        </w:rPr>
        <w:t>C.3.2</w:t>
      </w:r>
      <w:r w:rsidRPr="00B02A0B">
        <w:rPr>
          <w:rFonts w:eastAsia="SimSun"/>
          <w:noProof/>
        </w:rPr>
        <w:tab/>
        <w:t>Description</w:t>
      </w:r>
      <w:bookmarkEnd w:id="8042"/>
      <w:bookmarkEnd w:id="8043"/>
      <w:bookmarkEnd w:id="8044"/>
      <w:bookmarkEnd w:id="8045"/>
      <w:bookmarkEnd w:id="8046"/>
      <w:bookmarkEnd w:id="8047"/>
      <w:bookmarkEnd w:id="8048"/>
      <w:bookmarkEnd w:id="8049"/>
      <w:bookmarkEnd w:id="8050"/>
      <w:bookmarkEnd w:id="8051"/>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52" w:name="_Toc20215944"/>
      <w:bookmarkStart w:id="8053" w:name="_Toc27496500"/>
      <w:bookmarkStart w:id="8054" w:name="_Toc36108301"/>
      <w:bookmarkStart w:id="8055" w:name="_Toc44599081"/>
      <w:bookmarkStart w:id="8056" w:name="_Toc44602968"/>
      <w:bookmarkStart w:id="8057" w:name="_Toc45198145"/>
      <w:bookmarkStart w:id="8058" w:name="_Toc45696178"/>
      <w:bookmarkStart w:id="8059" w:name="_Toc51851672"/>
      <w:bookmarkStart w:id="8060" w:name="_Toc92225333"/>
      <w:bookmarkStart w:id="8061" w:name="_Toc131379176"/>
      <w:r w:rsidRPr="00B02A0B">
        <w:t>C.3.3</w:t>
      </w:r>
      <w:r w:rsidRPr="00B02A0B">
        <w:rPr>
          <w:rFonts w:eastAsia="Malgun Gothic"/>
        </w:rPr>
        <w:tab/>
      </w:r>
      <w:r w:rsidRPr="00B02A0B">
        <w:t>Reference</w:t>
      </w:r>
      <w:bookmarkEnd w:id="8052"/>
      <w:bookmarkEnd w:id="8053"/>
      <w:bookmarkEnd w:id="8054"/>
      <w:bookmarkEnd w:id="8055"/>
      <w:bookmarkEnd w:id="8056"/>
      <w:bookmarkEnd w:id="8057"/>
      <w:bookmarkEnd w:id="8058"/>
      <w:bookmarkEnd w:id="8059"/>
      <w:bookmarkEnd w:id="8060"/>
      <w:bookmarkEnd w:id="8061"/>
    </w:p>
    <w:p w14:paraId="7383F523" w14:textId="77777777" w:rsidR="005C310B" w:rsidRPr="00B02A0B" w:rsidRDefault="005C310B" w:rsidP="005C310B">
      <w:pPr>
        <w:rPr>
          <w:noProof/>
        </w:rPr>
      </w:pPr>
      <w:r w:rsidRPr="00B02A0B">
        <w:t>3GPP TS 24.282: "Mission Critical Data (</w:t>
      </w:r>
      <w:proofErr w:type="spellStart"/>
      <w:r w:rsidRPr="00B02A0B">
        <w:t>MCData</w:t>
      </w:r>
      <w:proofErr w:type="spellEnd"/>
      <w:r w:rsidRPr="00B02A0B">
        <w:t>) signalling control Protocol specification".</w:t>
      </w:r>
    </w:p>
    <w:p w14:paraId="28603834" w14:textId="77777777" w:rsidR="005C310B" w:rsidRPr="00B02A0B" w:rsidRDefault="005C310B" w:rsidP="007D34FE">
      <w:pPr>
        <w:pStyle w:val="Heading2"/>
      </w:pPr>
      <w:bookmarkStart w:id="8062" w:name="_Toc20215945"/>
      <w:bookmarkStart w:id="8063" w:name="_Toc27496501"/>
      <w:bookmarkStart w:id="8064" w:name="_Toc36108302"/>
      <w:bookmarkStart w:id="8065" w:name="_Toc44599082"/>
      <w:bookmarkStart w:id="8066" w:name="_Toc44602969"/>
      <w:bookmarkStart w:id="8067" w:name="_Toc45198146"/>
      <w:bookmarkStart w:id="8068" w:name="_Toc45696179"/>
      <w:bookmarkStart w:id="8069" w:name="_Toc51851673"/>
      <w:bookmarkStart w:id="8070" w:name="_Toc92225334"/>
      <w:bookmarkStart w:id="8071" w:name="_Toc131379177"/>
      <w:r w:rsidRPr="00B02A0B">
        <w:t>C.3.4</w:t>
      </w:r>
      <w:r w:rsidRPr="00B02A0B">
        <w:tab/>
        <w:t>Contact</w:t>
      </w:r>
      <w:bookmarkEnd w:id="8062"/>
      <w:bookmarkEnd w:id="8063"/>
      <w:bookmarkEnd w:id="8064"/>
      <w:bookmarkEnd w:id="8065"/>
      <w:bookmarkEnd w:id="8066"/>
      <w:bookmarkEnd w:id="8067"/>
      <w:bookmarkEnd w:id="8068"/>
      <w:bookmarkEnd w:id="8069"/>
      <w:bookmarkEnd w:id="8070"/>
      <w:bookmarkEnd w:id="8071"/>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72" w:name="_Toc20215946"/>
      <w:bookmarkStart w:id="8073" w:name="_Toc27496502"/>
      <w:bookmarkStart w:id="8074" w:name="_Toc36108303"/>
      <w:bookmarkStart w:id="8075" w:name="_Toc44599083"/>
      <w:bookmarkStart w:id="8076" w:name="_Toc44602970"/>
      <w:bookmarkStart w:id="8077" w:name="_Toc45198147"/>
      <w:bookmarkStart w:id="8078" w:name="_Toc45696180"/>
      <w:bookmarkStart w:id="8079" w:name="_Toc51851674"/>
      <w:bookmarkStart w:id="8080" w:name="_Toc92225335"/>
      <w:bookmarkStart w:id="8081" w:name="_Toc131379178"/>
      <w:r w:rsidRPr="00B02A0B">
        <w:t>C.3.5</w:t>
      </w:r>
      <w:r w:rsidRPr="00B02A0B">
        <w:tab/>
        <w:t>Registration of subtype</w:t>
      </w:r>
      <w:bookmarkEnd w:id="8072"/>
      <w:bookmarkEnd w:id="8073"/>
      <w:bookmarkEnd w:id="8074"/>
      <w:bookmarkEnd w:id="8075"/>
      <w:bookmarkEnd w:id="8076"/>
      <w:bookmarkEnd w:id="8077"/>
      <w:bookmarkEnd w:id="8078"/>
      <w:bookmarkEnd w:id="8079"/>
      <w:bookmarkEnd w:id="8080"/>
      <w:bookmarkEnd w:id="8081"/>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82" w:name="_Toc20215947"/>
      <w:bookmarkStart w:id="8083" w:name="_Toc27496503"/>
      <w:bookmarkStart w:id="8084" w:name="_Toc36108304"/>
      <w:bookmarkStart w:id="8085" w:name="_Toc44599084"/>
      <w:bookmarkStart w:id="8086" w:name="_Toc44602971"/>
      <w:bookmarkStart w:id="8087" w:name="_Toc45198148"/>
      <w:bookmarkStart w:id="8088" w:name="_Toc45696181"/>
      <w:bookmarkStart w:id="8089" w:name="_Toc51851675"/>
      <w:bookmarkStart w:id="8090" w:name="_Toc92225336"/>
      <w:bookmarkStart w:id="8091" w:name="_Toc131379179"/>
      <w:r w:rsidRPr="00B02A0B">
        <w:t>C.3.6</w:t>
      </w:r>
      <w:r w:rsidRPr="00B02A0B">
        <w:tab/>
        <w:t>Remarks</w:t>
      </w:r>
      <w:bookmarkEnd w:id="8082"/>
      <w:bookmarkEnd w:id="8083"/>
      <w:bookmarkEnd w:id="8084"/>
      <w:bookmarkEnd w:id="8085"/>
      <w:bookmarkEnd w:id="8086"/>
      <w:bookmarkEnd w:id="8087"/>
      <w:bookmarkEnd w:id="8088"/>
      <w:bookmarkEnd w:id="8089"/>
      <w:bookmarkEnd w:id="8090"/>
      <w:bookmarkEnd w:id="8091"/>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92" w:name="_Toc20215948"/>
      <w:bookmarkStart w:id="8093" w:name="_Toc27496504"/>
      <w:bookmarkStart w:id="8094" w:name="_Toc36108305"/>
      <w:bookmarkStart w:id="8095" w:name="_Toc44599085"/>
      <w:bookmarkStart w:id="8096" w:name="_Toc44602972"/>
      <w:bookmarkStart w:id="8097" w:name="_Toc45198149"/>
      <w:bookmarkStart w:id="8098" w:name="_Toc45696182"/>
      <w:bookmarkStart w:id="8099" w:name="_Toc51851676"/>
      <w:bookmarkStart w:id="8100" w:name="_Toc92225337"/>
      <w:bookmarkStart w:id="8101" w:name="_Toc131379180"/>
      <w:r w:rsidRPr="00B02A0B">
        <w:t>C.4</w:t>
      </w:r>
      <w:r w:rsidRPr="00B02A0B">
        <w:tab/>
        <w:t>Definition of ICSI value for Mission Critical Data (</w:t>
      </w:r>
      <w:proofErr w:type="spellStart"/>
      <w:r w:rsidRPr="00B02A0B">
        <w:t>MCData</w:t>
      </w:r>
      <w:proofErr w:type="spellEnd"/>
      <w:r w:rsidRPr="00B02A0B">
        <w:t>) communications File Distribution (FD)</w:t>
      </w:r>
      <w:bookmarkEnd w:id="8092"/>
      <w:bookmarkEnd w:id="8093"/>
      <w:bookmarkEnd w:id="8094"/>
      <w:bookmarkEnd w:id="8095"/>
      <w:bookmarkEnd w:id="8096"/>
      <w:bookmarkEnd w:id="8097"/>
      <w:bookmarkEnd w:id="8098"/>
      <w:bookmarkEnd w:id="8099"/>
      <w:bookmarkEnd w:id="8100"/>
      <w:bookmarkEnd w:id="8101"/>
    </w:p>
    <w:p w14:paraId="6248BBA6" w14:textId="77777777" w:rsidR="005C310B" w:rsidRPr="00B02A0B" w:rsidRDefault="005C310B" w:rsidP="007D34FE">
      <w:pPr>
        <w:pStyle w:val="Heading2"/>
        <w:rPr>
          <w:rFonts w:eastAsia="Malgun Gothic"/>
          <w:noProof/>
        </w:rPr>
      </w:pPr>
      <w:bookmarkStart w:id="8102" w:name="_Toc20215949"/>
      <w:bookmarkStart w:id="8103" w:name="_Toc27496505"/>
      <w:bookmarkStart w:id="8104" w:name="_Toc36108306"/>
      <w:bookmarkStart w:id="8105" w:name="_Toc44599086"/>
      <w:bookmarkStart w:id="8106" w:name="_Toc44602973"/>
      <w:bookmarkStart w:id="8107" w:name="_Toc45198150"/>
      <w:bookmarkStart w:id="8108" w:name="_Toc45696183"/>
      <w:bookmarkStart w:id="8109" w:name="_Toc51851677"/>
      <w:bookmarkStart w:id="8110" w:name="_Toc92225338"/>
      <w:bookmarkStart w:id="8111" w:name="_Toc131379181"/>
      <w:r w:rsidRPr="00B02A0B">
        <w:rPr>
          <w:rFonts w:eastAsia="Malgun Gothic"/>
          <w:noProof/>
        </w:rPr>
        <w:t>C.4.1</w:t>
      </w:r>
      <w:r w:rsidRPr="00B02A0B">
        <w:rPr>
          <w:rFonts w:eastAsia="Malgun Gothic"/>
          <w:noProof/>
        </w:rPr>
        <w:tab/>
        <w:t>URN</w:t>
      </w:r>
      <w:bookmarkEnd w:id="8102"/>
      <w:bookmarkEnd w:id="8103"/>
      <w:bookmarkEnd w:id="8104"/>
      <w:bookmarkEnd w:id="8105"/>
      <w:bookmarkEnd w:id="8106"/>
      <w:bookmarkEnd w:id="8107"/>
      <w:bookmarkEnd w:id="8108"/>
      <w:bookmarkEnd w:id="8109"/>
      <w:bookmarkEnd w:id="8110"/>
      <w:bookmarkEnd w:id="8111"/>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112" w:name="_Toc20215950"/>
      <w:bookmarkStart w:id="8113" w:name="_Toc27496506"/>
      <w:bookmarkStart w:id="8114" w:name="_Toc36108307"/>
      <w:bookmarkStart w:id="8115" w:name="_Toc44599087"/>
      <w:bookmarkStart w:id="8116" w:name="_Toc44602974"/>
      <w:bookmarkStart w:id="8117" w:name="_Toc45198151"/>
      <w:bookmarkStart w:id="8118" w:name="_Toc45696184"/>
      <w:bookmarkStart w:id="8119" w:name="_Toc51851678"/>
      <w:bookmarkStart w:id="8120" w:name="_Toc92225339"/>
      <w:bookmarkStart w:id="8121" w:name="_Toc131379182"/>
      <w:r w:rsidRPr="00B02A0B">
        <w:rPr>
          <w:rFonts w:eastAsia="SimSun"/>
          <w:noProof/>
        </w:rPr>
        <w:t>C.4.2</w:t>
      </w:r>
      <w:r w:rsidRPr="00B02A0B">
        <w:rPr>
          <w:rFonts w:eastAsia="SimSun"/>
          <w:noProof/>
        </w:rPr>
        <w:tab/>
        <w:t>Description</w:t>
      </w:r>
      <w:bookmarkEnd w:id="8112"/>
      <w:bookmarkEnd w:id="8113"/>
      <w:bookmarkEnd w:id="8114"/>
      <w:bookmarkEnd w:id="8115"/>
      <w:bookmarkEnd w:id="8116"/>
      <w:bookmarkEnd w:id="8117"/>
      <w:bookmarkEnd w:id="8118"/>
      <w:bookmarkEnd w:id="8119"/>
      <w:bookmarkEnd w:id="8120"/>
      <w:bookmarkEnd w:id="8121"/>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22" w:name="_Toc20215951"/>
      <w:bookmarkStart w:id="8123" w:name="_Toc27496507"/>
      <w:bookmarkStart w:id="8124" w:name="_Toc36108308"/>
      <w:bookmarkStart w:id="8125" w:name="_Toc44599088"/>
      <w:bookmarkStart w:id="8126" w:name="_Toc44602975"/>
      <w:bookmarkStart w:id="8127" w:name="_Toc45198152"/>
      <w:bookmarkStart w:id="8128" w:name="_Toc45696185"/>
      <w:bookmarkStart w:id="8129" w:name="_Toc51851679"/>
      <w:bookmarkStart w:id="8130" w:name="_Toc92225340"/>
      <w:bookmarkStart w:id="8131" w:name="_Toc131379183"/>
      <w:r w:rsidRPr="00B02A0B">
        <w:lastRenderedPageBreak/>
        <w:t>C.4.3</w:t>
      </w:r>
      <w:r w:rsidRPr="00B02A0B">
        <w:rPr>
          <w:rFonts w:eastAsia="Malgun Gothic"/>
        </w:rPr>
        <w:tab/>
      </w:r>
      <w:r w:rsidRPr="00B02A0B">
        <w:t>Reference</w:t>
      </w:r>
      <w:bookmarkEnd w:id="8122"/>
      <w:bookmarkEnd w:id="8123"/>
      <w:bookmarkEnd w:id="8124"/>
      <w:bookmarkEnd w:id="8125"/>
      <w:bookmarkEnd w:id="8126"/>
      <w:bookmarkEnd w:id="8127"/>
      <w:bookmarkEnd w:id="8128"/>
      <w:bookmarkEnd w:id="8129"/>
      <w:bookmarkEnd w:id="8130"/>
      <w:bookmarkEnd w:id="8131"/>
    </w:p>
    <w:p w14:paraId="7A0B3DF4" w14:textId="77777777" w:rsidR="005C310B" w:rsidRPr="00B02A0B" w:rsidRDefault="005C310B" w:rsidP="005C310B">
      <w:pPr>
        <w:rPr>
          <w:noProof/>
        </w:rPr>
      </w:pPr>
      <w:r w:rsidRPr="00B02A0B">
        <w:t>3GPP TS 24.282: "Mission Critical Data (</w:t>
      </w:r>
      <w:proofErr w:type="spellStart"/>
      <w:r w:rsidRPr="00B02A0B">
        <w:t>MCData</w:t>
      </w:r>
      <w:proofErr w:type="spellEnd"/>
      <w:r w:rsidRPr="00B02A0B">
        <w:t>) signalling control Protocol specification".</w:t>
      </w:r>
    </w:p>
    <w:p w14:paraId="1C54A192" w14:textId="77777777" w:rsidR="005C310B" w:rsidRPr="00B02A0B" w:rsidRDefault="005C310B" w:rsidP="007D34FE">
      <w:pPr>
        <w:pStyle w:val="Heading2"/>
      </w:pPr>
      <w:bookmarkStart w:id="8132" w:name="_Toc20215952"/>
      <w:bookmarkStart w:id="8133" w:name="_Toc27496508"/>
      <w:bookmarkStart w:id="8134" w:name="_Toc36108309"/>
      <w:bookmarkStart w:id="8135" w:name="_Toc44599089"/>
      <w:bookmarkStart w:id="8136" w:name="_Toc44602976"/>
      <w:bookmarkStart w:id="8137" w:name="_Toc45198153"/>
      <w:bookmarkStart w:id="8138" w:name="_Toc45696186"/>
      <w:bookmarkStart w:id="8139" w:name="_Toc51851680"/>
      <w:bookmarkStart w:id="8140" w:name="_Toc92225341"/>
      <w:bookmarkStart w:id="8141" w:name="_Toc131379184"/>
      <w:r w:rsidRPr="00B02A0B">
        <w:t>C.4.4</w:t>
      </w:r>
      <w:r w:rsidRPr="00B02A0B">
        <w:tab/>
        <w:t>Contact</w:t>
      </w:r>
      <w:bookmarkEnd w:id="8132"/>
      <w:bookmarkEnd w:id="8133"/>
      <w:bookmarkEnd w:id="8134"/>
      <w:bookmarkEnd w:id="8135"/>
      <w:bookmarkEnd w:id="8136"/>
      <w:bookmarkEnd w:id="8137"/>
      <w:bookmarkEnd w:id="8138"/>
      <w:bookmarkEnd w:id="8139"/>
      <w:bookmarkEnd w:id="8140"/>
      <w:bookmarkEnd w:id="8141"/>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42" w:name="_Toc20215953"/>
      <w:bookmarkStart w:id="8143" w:name="_Toc27496509"/>
      <w:bookmarkStart w:id="8144" w:name="_Toc36108310"/>
      <w:bookmarkStart w:id="8145" w:name="_Toc44599090"/>
      <w:bookmarkStart w:id="8146" w:name="_Toc44602977"/>
      <w:bookmarkStart w:id="8147" w:name="_Toc45198154"/>
      <w:bookmarkStart w:id="8148" w:name="_Toc45696187"/>
      <w:bookmarkStart w:id="8149" w:name="_Toc51851681"/>
      <w:bookmarkStart w:id="8150" w:name="_Toc92225342"/>
      <w:bookmarkStart w:id="8151" w:name="_Toc131379185"/>
      <w:r w:rsidRPr="00B02A0B">
        <w:t>C.4.5</w:t>
      </w:r>
      <w:r w:rsidRPr="00B02A0B">
        <w:tab/>
        <w:t>Registration of subtype</w:t>
      </w:r>
      <w:bookmarkEnd w:id="8142"/>
      <w:bookmarkEnd w:id="8143"/>
      <w:bookmarkEnd w:id="8144"/>
      <w:bookmarkEnd w:id="8145"/>
      <w:bookmarkEnd w:id="8146"/>
      <w:bookmarkEnd w:id="8147"/>
      <w:bookmarkEnd w:id="8148"/>
      <w:bookmarkEnd w:id="8149"/>
      <w:bookmarkEnd w:id="8150"/>
      <w:bookmarkEnd w:id="8151"/>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52" w:name="_Toc20215954"/>
      <w:bookmarkStart w:id="8153" w:name="_Toc27496510"/>
      <w:bookmarkStart w:id="8154" w:name="_Toc36108311"/>
      <w:bookmarkStart w:id="8155" w:name="_Toc44599091"/>
      <w:bookmarkStart w:id="8156" w:name="_Toc44602978"/>
      <w:bookmarkStart w:id="8157" w:name="_Toc45198155"/>
      <w:bookmarkStart w:id="8158" w:name="_Toc45696188"/>
      <w:bookmarkStart w:id="8159" w:name="_Toc51851682"/>
      <w:bookmarkStart w:id="8160" w:name="_Toc92225343"/>
      <w:bookmarkStart w:id="8161" w:name="_Toc131379186"/>
      <w:r w:rsidRPr="00B02A0B">
        <w:t>C.4.6</w:t>
      </w:r>
      <w:r w:rsidRPr="00B02A0B">
        <w:tab/>
        <w:t>Remarks</w:t>
      </w:r>
      <w:bookmarkEnd w:id="8152"/>
      <w:bookmarkEnd w:id="8153"/>
      <w:bookmarkEnd w:id="8154"/>
      <w:bookmarkEnd w:id="8155"/>
      <w:bookmarkEnd w:id="8156"/>
      <w:bookmarkEnd w:id="8157"/>
      <w:bookmarkEnd w:id="8158"/>
      <w:bookmarkEnd w:id="8159"/>
      <w:bookmarkEnd w:id="8160"/>
      <w:bookmarkEnd w:id="8161"/>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62" w:name="_Toc131379187"/>
      <w:r w:rsidRPr="00A07E7A">
        <w:t>C.</w:t>
      </w:r>
      <w:r>
        <w:t>5</w:t>
      </w:r>
      <w:r w:rsidRPr="00A07E7A">
        <w:tab/>
        <w:t>Definition of ICSI value for Mission Critical Data (</w:t>
      </w:r>
      <w:proofErr w:type="spellStart"/>
      <w:r w:rsidRPr="00A07E7A">
        <w:t>MCData</w:t>
      </w:r>
      <w:proofErr w:type="spellEnd"/>
      <w:r w:rsidRPr="00A07E7A">
        <w:t xml:space="preserve">) communications </w:t>
      </w:r>
      <w:r>
        <w:t>IP Connectivity</w:t>
      </w:r>
      <w:r w:rsidRPr="00A07E7A">
        <w:t xml:space="preserve"> (</w:t>
      </w:r>
      <w:r>
        <w:t>IPCONN</w:t>
      </w:r>
      <w:r w:rsidRPr="00A07E7A">
        <w:t>)</w:t>
      </w:r>
      <w:bookmarkEnd w:id="8162"/>
    </w:p>
    <w:p w14:paraId="3DDF3F08" w14:textId="77777777" w:rsidR="00CB51F7" w:rsidRPr="00A07E7A" w:rsidRDefault="00CB51F7" w:rsidP="00CB51F7">
      <w:pPr>
        <w:pStyle w:val="Heading2"/>
        <w:rPr>
          <w:rFonts w:eastAsia="Malgun Gothic"/>
          <w:noProof/>
        </w:rPr>
      </w:pPr>
      <w:bookmarkStart w:id="8163" w:name="_Toc131379188"/>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63"/>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64" w:name="_Toc131379189"/>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64"/>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65" w:name="_Toc131379190"/>
      <w:r w:rsidRPr="00A07E7A">
        <w:t>C.</w:t>
      </w:r>
      <w:r>
        <w:t>5</w:t>
      </w:r>
      <w:r w:rsidRPr="00A07E7A">
        <w:t>.3</w:t>
      </w:r>
      <w:r w:rsidRPr="00A07E7A">
        <w:rPr>
          <w:rFonts w:eastAsia="Malgun Gothic"/>
        </w:rPr>
        <w:tab/>
      </w:r>
      <w:r w:rsidRPr="00A07E7A">
        <w:t>Reference</w:t>
      </w:r>
      <w:bookmarkEnd w:id="8165"/>
    </w:p>
    <w:p w14:paraId="573E333A" w14:textId="77777777" w:rsidR="00CB51F7" w:rsidRDefault="00CB51F7" w:rsidP="00CB51F7">
      <w:r w:rsidRPr="00A07E7A">
        <w:t>3GPP TS 24.282: "Mission Critical Data (</w:t>
      </w:r>
      <w:proofErr w:type="spellStart"/>
      <w:r w:rsidRPr="00A07E7A">
        <w:t>MCData</w:t>
      </w:r>
      <w:proofErr w:type="spellEnd"/>
      <w:r w:rsidRPr="00A07E7A">
        <w:t>) signalling control Protocol specification".</w:t>
      </w:r>
    </w:p>
    <w:p w14:paraId="08402193" w14:textId="77777777" w:rsidR="00CB51F7" w:rsidRPr="00A07E7A" w:rsidRDefault="00CB51F7" w:rsidP="00CB51F7">
      <w:pPr>
        <w:pStyle w:val="Heading2"/>
      </w:pPr>
      <w:bookmarkStart w:id="8166" w:name="_Toc131379191"/>
      <w:r w:rsidRPr="00A07E7A">
        <w:t>C.</w:t>
      </w:r>
      <w:r>
        <w:t>5</w:t>
      </w:r>
      <w:r w:rsidRPr="00A07E7A">
        <w:t>.4</w:t>
      </w:r>
      <w:r w:rsidRPr="00A07E7A">
        <w:tab/>
        <w:t>Contact</w:t>
      </w:r>
      <w:bookmarkEnd w:id="8166"/>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67" w:name="_Toc131379192"/>
      <w:r w:rsidRPr="00A07E7A">
        <w:t>C.</w:t>
      </w:r>
      <w:r>
        <w:t>5</w:t>
      </w:r>
      <w:r w:rsidRPr="00A07E7A">
        <w:t>.5</w:t>
      </w:r>
      <w:r w:rsidRPr="00A07E7A">
        <w:tab/>
        <w:t>Registration of subtype</w:t>
      </w:r>
      <w:bookmarkEnd w:id="8167"/>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68" w:name="_Toc131379193"/>
      <w:r w:rsidRPr="00A07E7A">
        <w:lastRenderedPageBreak/>
        <w:t>C.</w:t>
      </w:r>
      <w:r>
        <w:t>5</w:t>
      </w:r>
      <w:r w:rsidRPr="00A07E7A">
        <w:t>.6</w:t>
      </w:r>
      <w:r w:rsidRPr="00A07E7A">
        <w:tab/>
        <w:t>Remarks</w:t>
      </w:r>
      <w:bookmarkEnd w:id="8168"/>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69" w:name="_Toc20215955"/>
      <w:bookmarkStart w:id="8170" w:name="_Toc27496511"/>
      <w:bookmarkStart w:id="8171" w:name="_Toc36108312"/>
      <w:bookmarkStart w:id="8172" w:name="_Toc44599092"/>
      <w:bookmarkStart w:id="8173" w:name="_Toc44602979"/>
      <w:bookmarkStart w:id="8174" w:name="_Toc45198156"/>
      <w:bookmarkStart w:id="8175" w:name="_Toc45696189"/>
      <w:bookmarkStart w:id="8176" w:name="_Toc51851683"/>
      <w:bookmarkStart w:id="8177" w:name="_Toc92225344"/>
      <w:bookmarkStart w:id="8178" w:name="_Toc131379194"/>
      <w:r w:rsidRPr="00B02A0B">
        <w:lastRenderedPageBreak/>
        <w:t>Annex D (normative):</w:t>
      </w:r>
      <w:r w:rsidRPr="00B02A0B">
        <w:br/>
        <w:t>XML schemas</w:t>
      </w:r>
      <w:bookmarkEnd w:id="8169"/>
      <w:bookmarkEnd w:id="8170"/>
      <w:bookmarkEnd w:id="8171"/>
      <w:bookmarkEnd w:id="8172"/>
      <w:bookmarkEnd w:id="8173"/>
      <w:bookmarkEnd w:id="8174"/>
      <w:bookmarkEnd w:id="8175"/>
      <w:bookmarkEnd w:id="8176"/>
      <w:bookmarkEnd w:id="8177"/>
      <w:bookmarkEnd w:id="8178"/>
    </w:p>
    <w:p w14:paraId="3CDB3220" w14:textId="77777777" w:rsidR="005C310B" w:rsidRPr="00B02A0B" w:rsidRDefault="005C310B" w:rsidP="007D34FE">
      <w:pPr>
        <w:pStyle w:val="Heading1"/>
      </w:pPr>
      <w:bookmarkStart w:id="8179" w:name="_Toc20215956"/>
      <w:bookmarkStart w:id="8180" w:name="_Toc27496512"/>
      <w:bookmarkStart w:id="8181" w:name="_Toc36108313"/>
      <w:bookmarkStart w:id="8182" w:name="_Toc44599093"/>
      <w:bookmarkStart w:id="8183" w:name="_Toc44602980"/>
      <w:bookmarkStart w:id="8184" w:name="_Toc45198157"/>
      <w:bookmarkStart w:id="8185" w:name="_Toc45696190"/>
      <w:bookmarkStart w:id="8186" w:name="_Toc51851684"/>
      <w:bookmarkStart w:id="8187" w:name="_Toc92225345"/>
      <w:bookmarkStart w:id="8188" w:name="_Toc131379195"/>
      <w:r w:rsidRPr="00B02A0B">
        <w:t>D.1</w:t>
      </w:r>
      <w:r w:rsidRPr="00B02A0B">
        <w:tab/>
        <w:t xml:space="preserve">XML schema for transporting </w:t>
      </w:r>
      <w:proofErr w:type="spellStart"/>
      <w:r w:rsidRPr="00B02A0B">
        <w:t>MCData</w:t>
      </w:r>
      <w:proofErr w:type="spellEnd"/>
      <w:r w:rsidRPr="00B02A0B">
        <w:t xml:space="preserve"> identities and general services information</w:t>
      </w:r>
      <w:bookmarkEnd w:id="8179"/>
      <w:bookmarkEnd w:id="8180"/>
      <w:bookmarkEnd w:id="8181"/>
      <w:bookmarkEnd w:id="8182"/>
      <w:bookmarkEnd w:id="8183"/>
      <w:bookmarkEnd w:id="8184"/>
      <w:bookmarkEnd w:id="8185"/>
      <w:bookmarkEnd w:id="8186"/>
      <w:bookmarkEnd w:id="8187"/>
      <w:bookmarkEnd w:id="8188"/>
    </w:p>
    <w:p w14:paraId="401ECCEB" w14:textId="77777777" w:rsidR="005C310B" w:rsidRPr="00B02A0B" w:rsidRDefault="005C310B" w:rsidP="007D34FE">
      <w:pPr>
        <w:pStyle w:val="Heading2"/>
      </w:pPr>
      <w:bookmarkStart w:id="8189" w:name="_Toc20215957"/>
      <w:bookmarkStart w:id="8190" w:name="_Toc27496513"/>
      <w:bookmarkStart w:id="8191" w:name="_Toc36108314"/>
      <w:bookmarkStart w:id="8192" w:name="_Toc44599094"/>
      <w:bookmarkStart w:id="8193" w:name="_Toc44602981"/>
      <w:bookmarkStart w:id="8194" w:name="_Toc45198158"/>
      <w:bookmarkStart w:id="8195" w:name="_Toc45696191"/>
      <w:bookmarkStart w:id="8196" w:name="_Toc51851685"/>
      <w:bookmarkStart w:id="8197" w:name="_Toc92225346"/>
      <w:bookmarkStart w:id="8198" w:name="_Toc131379196"/>
      <w:r w:rsidRPr="00B02A0B">
        <w:rPr>
          <w:lang w:eastAsia="zh-CN"/>
        </w:rPr>
        <w:t>D</w:t>
      </w:r>
      <w:r w:rsidRPr="00B02A0B">
        <w:t>.</w:t>
      </w:r>
      <w:r w:rsidRPr="00B02A0B">
        <w:rPr>
          <w:lang w:eastAsia="zh-CN"/>
        </w:rPr>
        <w:t>1</w:t>
      </w:r>
      <w:r w:rsidRPr="00B02A0B">
        <w:t>.1</w:t>
      </w:r>
      <w:r w:rsidRPr="00B02A0B">
        <w:tab/>
        <w:t>General</w:t>
      </w:r>
      <w:bookmarkEnd w:id="8189"/>
      <w:bookmarkEnd w:id="8190"/>
      <w:bookmarkEnd w:id="8191"/>
      <w:bookmarkEnd w:id="8192"/>
      <w:bookmarkEnd w:id="8193"/>
      <w:bookmarkEnd w:id="8194"/>
      <w:bookmarkEnd w:id="8195"/>
      <w:bookmarkEnd w:id="8196"/>
      <w:bookmarkEnd w:id="8197"/>
      <w:bookmarkEnd w:id="8198"/>
    </w:p>
    <w:p w14:paraId="78A81E4C" w14:textId="77777777" w:rsidR="005C310B" w:rsidRPr="00B02A0B" w:rsidRDefault="005C310B" w:rsidP="005C310B">
      <w:r w:rsidRPr="00B02A0B">
        <w:t xml:space="preserve">This clause defines XML schema and MIME type for transporting </w:t>
      </w:r>
      <w:proofErr w:type="spellStart"/>
      <w:r w:rsidRPr="00B02A0B">
        <w:t>MCData</w:t>
      </w:r>
      <w:proofErr w:type="spellEnd"/>
      <w:r w:rsidRPr="00B02A0B">
        <w:t xml:space="preserve"> identities and general services information.</w:t>
      </w:r>
    </w:p>
    <w:p w14:paraId="649F3C06" w14:textId="77777777" w:rsidR="005C310B" w:rsidRPr="00B02A0B" w:rsidRDefault="005C310B" w:rsidP="007D34FE">
      <w:pPr>
        <w:pStyle w:val="Heading2"/>
      </w:pPr>
      <w:bookmarkStart w:id="8199" w:name="_Toc20215958"/>
      <w:bookmarkStart w:id="8200" w:name="_Toc27496514"/>
      <w:bookmarkStart w:id="8201" w:name="_Toc36108315"/>
      <w:bookmarkStart w:id="8202" w:name="_Toc44599095"/>
      <w:bookmarkStart w:id="8203" w:name="_Toc44602982"/>
      <w:bookmarkStart w:id="8204" w:name="_Toc45198159"/>
      <w:bookmarkStart w:id="8205" w:name="_Toc45696192"/>
      <w:bookmarkStart w:id="8206" w:name="_Toc51851686"/>
      <w:bookmarkStart w:id="8207" w:name="_Toc92225347"/>
      <w:bookmarkStart w:id="8208" w:name="_Toc131379197"/>
      <w:r w:rsidRPr="00B02A0B">
        <w:rPr>
          <w:lang w:eastAsia="zh-CN"/>
        </w:rPr>
        <w:t>D</w:t>
      </w:r>
      <w:r w:rsidRPr="00B02A0B">
        <w:t>.</w:t>
      </w:r>
      <w:r w:rsidRPr="00B02A0B">
        <w:rPr>
          <w:lang w:eastAsia="zh-CN"/>
        </w:rPr>
        <w:t>1</w:t>
      </w:r>
      <w:r w:rsidRPr="00B02A0B">
        <w:t>.2</w:t>
      </w:r>
      <w:r w:rsidRPr="00B02A0B">
        <w:tab/>
        <w:t>XML schema</w:t>
      </w:r>
      <w:bookmarkEnd w:id="8199"/>
      <w:bookmarkEnd w:id="8200"/>
      <w:bookmarkEnd w:id="8201"/>
      <w:bookmarkEnd w:id="8202"/>
      <w:bookmarkEnd w:id="8203"/>
      <w:bookmarkEnd w:id="8204"/>
      <w:bookmarkEnd w:id="8205"/>
      <w:bookmarkEnd w:id="8206"/>
      <w:bookmarkEnd w:id="8207"/>
      <w:bookmarkEnd w:id="8208"/>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w:t>
      </w:r>
      <w:proofErr w:type="spellStart"/>
      <w:r w:rsidRPr="00B02A0B">
        <w:t>xs:schema</w:t>
      </w:r>
      <w:proofErr w:type="spellEnd"/>
    </w:p>
    <w:p w14:paraId="64D0F13E" w14:textId="77777777" w:rsidR="005C310B" w:rsidRPr="00B02A0B" w:rsidRDefault="005C310B" w:rsidP="005C310B">
      <w:pPr>
        <w:pStyle w:val="PL"/>
      </w:pPr>
      <w:r w:rsidRPr="00B02A0B">
        <w:t xml:space="preserve">  </w:t>
      </w:r>
      <w:proofErr w:type="spellStart"/>
      <w:r w:rsidRPr="00B02A0B">
        <w:t>xmlns:xs</w:t>
      </w:r>
      <w:proofErr w:type="spellEnd"/>
      <w:r w:rsidRPr="00B02A0B">
        <w:t>="http://www.w3.org/2001/XMLSchema"</w:t>
      </w:r>
    </w:p>
    <w:p w14:paraId="3EC3C5D1" w14:textId="77777777" w:rsidR="005C310B" w:rsidRPr="00B02A0B" w:rsidRDefault="005C310B" w:rsidP="005C310B">
      <w:pPr>
        <w:pStyle w:val="PL"/>
      </w:pPr>
      <w:r w:rsidRPr="00B02A0B">
        <w:rPr>
          <w:lang w:val="de-DE"/>
        </w:rPr>
        <w:t xml:space="preserve">  </w:t>
      </w:r>
      <w:proofErr w:type="spellStart"/>
      <w:r w:rsidRPr="00B02A0B">
        <w:t>targetNamespace</w:t>
      </w:r>
      <w:proofErr w:type="spellEnd"/>
      <w:r w:rsidRPr="00B02A0B">
        <w:t>="urn:3gpp:ns:mcdataInfo:1.0"</w:t>
      </w:r>
    </w:p>
    <w:p w14:paraId="7788CB26" w14:textId="77777777" w:rsidR="005C310B" w:rsidRPr="00B02A0B" w:rsidRDefault="005C310B" w:rsidP="005C310B">
      <w:pPr>
        <w:pStyle w:val="PL"/>
      </w:pPr>
      <w:r w:rsidRPr="00B02A0B">
        <w:t xml:space="preserve">  </w:t>
      </w:r>
      <w:proofErr w:type="spellStart"/>
      <w:r w:rsidRPr="00B02A0B">
        <w:t>xmlns:mcdatainfo</w:t>
      </w:r>
      <w:proofErr w:type="spellEnd"/>
      <w:r w:rsidRPr="00B02A0B">
        <w:t>="urn:3gpp:ns:mcdataInfo:1.0"</w:t>
      </w:r>
    </w:p>
    <w:p w14:paraId="55E6640B" w14:textId="77777777" w:rsidR="005C310B" w:rsidRPr="00B02A0B" w:rsidRDefault="005C310B" w:rsidP="005C310B">
      <w:pPr>
        <w:pStyle w:val="PL"/>
      </w:pPr>
      <w:r w:rsidRPr="00B02A0B">
        <w:t xml:space="preserve">  </w:t>
      </w:r>
      <w:proofErr w:type="spellStart"/>
      <w:r w:rsidRPr="00B02A0B">
        <w:t>elementFormDefault</w:t>
      </w:r>
      <w:proofErr w:type="spellEnd"/>
      <w:r w:rsidRPr="00B02A0B">
        <w:t>="qualified"</w:t>
      </w:r>
    </w:p>
    <w:p w14:paraId="0298E1ED" w14:textId="77777777" w:rsidR="005C310B" w:rsidRPr="00B02A0B" w:rsidRDefault="005C310B" w:rsidP="005C310B">
      <w:pPr>
        <w:pStyle w:val="PL"/>
      </w:pPr>
      <w:r w:rsidRPr="00B02A0B">
        <w:t xml:space="preserve">  </w:t>
      </w:r>
      <w:proofErr w:type="spellStart"/>
      <w:r w:rsidRPr="00B02A0B">
        <w:t>attributeFormDefault</w:t>
      </w:r>
      <w:proofErr w:type="spellEnd"/>
      <w:r w:rsidRPr="00B02A0B">
        <w:t>="unqualified"</w:t>
      </w:r>
    </w:p>
    <w:p w14:paraId="3E1FF21A" w14:textId="77777777" w:rsidR="005C310B" w:rsidRPr="00B02A0B" w:rsidRDefault="005C310B" w:rsidP="005C310B">
      <w:pPr>
        <w:pStyle w:val="PL"/>
      </w:pPr>
      <w:r w:rsidRPr="00B02A0B">
        <w:t xml:space="preserve">  </w:t>
      </w:r>
      <w:proofErr w:type="spellStart"/>
      <w:r w:rsidRPr="00B02A0B">
        <w:t>xmlns:xenc</w:t>
      </w:r>
      <w:proofErr w:type="spellEnd"/>
      <w:r w:rsidRPr="00B02A0B">
        <w:t>="</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w:t>
      </w:r>
      <w:proofErr w:type="spellStart"/>
      <w:r w:rsidRPr="00B02A0B">
        <w:rPr>
          <w:lang w:val="fr-FR"/>
        </w:rPr>
        <w:t>xs:import</w:t>
      </w:r>
      <w:proofErr w:type="spellEnd"/>
      <w:r w:rsidRPr="00B02A0B">
        <w:rPr>
          <w:lang w:val="fr-FR"/>
        </w:rPr>
        <w:t xml:space="preserve"> </w:t>
      </w:r>
      <w:proofErr w:type="spellStart"/>
      <w:r w:rsidRPr="00B02A0B">
        <w:rPr>
          <w:lang w:val="fr-FR"/>
        </w:rPr>
        <w:t>namespace</w:t>
      </w:r>
      <w:proofErr w:type="spellEnd"/>
      <w:r w:rsidRPr="00B02A0B">
        <w:rPr>
          <w:lang w:val="fr-FR"/>
        </w:rPr>
        <w:t>="http://www.w3.org/2001/04/xmlenc#"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mcdatainfo</w:t>
      </w:r>
      <w:proofErr w:type="spellEnd"/>
      <w:r w:rsidRPr="00B02A0B">
        <w:t>" type="</w:t>
      </w:r>
      <w:proofErr w:type="spellStart"/>
      <w:r w:rsidRPr="00B02A0B">
        <w:t>mcdatainfo:mcdatainfo-Type</w:t>
      </w:r>
      <w:proofErr w:type="spellEnd"/>
      <w:r w:rsidRPr="00B02A0B">
        <w:t>"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mcdatainfo</w:t>
      </w:r>
      <w:proofErr w:type="spellEnd"/>
      <w:r w:rsidRPr="00B02A0B">
        <w:t>-Type"&gt;</w:t>
      </w:r>
    </w:p>
    <w:p w14:paraId="40836D1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CFDCBE7" w14:textId="77777777" w:rsidR="005C310B" w:rsidRPr="00B02A0B" w:rsidRDefault="005C310B" w:rsidP="005C310B">
      <w:pPr>
        <w:pStyle w:val="PL"/>
      </w:pPr>
      <w:r w:rsidRPr="00B02A0B">
        <w:rPr>
          <w:rFonts w:eastAsia="Courier New"/>
        </w:rPr>
        <w:t xml:space="preserve">      </w:t>
      </w:r>
      <w:r w:rsidRPr="00B02A0B">
        <w:t>&lt;</w:t>
      </w:r>
      <w:proofErr w:type="spellStart"/>
      <w:r w:rsidRPr="00B02A0B">
        <w:t>xs:element</w:t>
      </w:r>
      <w:proofErr w:type="spellEnd"/>
      <w:r w:rsidRPr="00B02A0B">
        <w:t xml:space="preserve"> name="</w:t>
      </w:r>
      <w:proofErr w:type="spellStart"/>
      <w:r w:rsidRPr="00B02A0B">
        <w:t>mcdata</w:t>
      </w:r>
      <w:proofErr w:type="spellEnd"/>
      <w:r w:rsidRPr="00B02A0B">
        <w:t>-Params" type="</w:t>
      </w:r>
      <w:proofErr w:type="spellStart"/>
      <w:r w:rsidRPr="00B02A0B">
        <w:t>mcdatainfo:mcdata-ParamsType</w:t>
      </w:r>
      <w:proofErr w:type="spellEnd"/>
      <w:r w:rsidRPr="00B02A0B">
        <w:t>" minOccurs="0"/&gt;</w:t>
      </w:r>
    </w:p>
    <w:p w14:paraId="7F8412A3"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8CC007D" w14:textId="77777777" w:rsidR="005C310B" w:rsidRPr="00B02A0B" w:rsidRDefault="005C310B" w:rsidP="007D34FE">
      <w:pPr>
        <w:pStyle w:val="PL"/>
      </w:pPr>
      <w:r w:rsidRPr="007D34FE">
        <w:t xml:space="preserve">      &lt;</w:t>
      </w:r>
      <w:proofErr w:type="spellStart"/>
      <w:r w:rsidRPr="007D34FE">
        <w:t>xs:element</w:t>
      </w:r>
      <w:proofErr w:type="spellEnd"/>
      <w:r w:rsidRPr="007D34FE">
        <w:t xml:space="preserve"> name="</w:t>
      </w:r>
      <w:proofErr w:type="spellStart"/>
      <w:r w:rsidRPr="007D34FE">
        <w:t>anyExt</w:t>
      </w:r>
      <w:proofErr w:type="spellEnd"/>
      <w:r w:rsidRPr="007D34FE">
        <w:t>" type="</w:t>
      </w:r>
      <w:proofErr w:type="spellStart"/>
      <w:r w:rsidRPr="007D34FE">
        <w:t>mcdatainfo:anyExtType</w:t>
      </w:r>
      <w:proofErr w:type="spellEnd"/>
      <w:r w:rsidRPr="007D34FE">
        <w:t>" minOccurs="0"/&gt;</w:t>
      </w:r>
    </w:p>
    <w:p w14:paraId="153B65E6"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2C0DBA8"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A8C738C" w14:textId="77777777" w:rsidR="00B02A0B" w:rsidRPr="00B02A0B" w:rsidRDefault="005C310B" w:rsidP="005C310B">
      <w:pPr>
        <w:pStyle w:val="PL"/>
      </w:pPr>
      <w:r w:rsidRPr="00B02A0B">
        <w:t xml:space="preserve">  &lt;/</w:t>
      </w:r>
      <w:proofErr w:type="spellStart"/>
      <w:r w:rsidRPr="00B02A0B">
        <w:t>xs:complexType</w:t>
      </w:r>
      <w:proofErr w:type="spellEnd"/>
      <w:r w:rsidRPr="00B02A0B">
        <w:t>&gt;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mcdata-ParamsType</w:t>
      </w:r>
      <w:proofErr w:type="spellEnd"/>
      <w:r w:rsidRPr="00B02A0B">
        <w:t>"&gt;</w:t>
      </w:r>
    </w:p>
    <w:p w14:paraId="3C2AF46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6EE39E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-access-token" type="</w:t>
      </w:r>
      <w:proofErr w:type="spellStart"/>
      <w:r w:rsidRPr="00B02A0B">
        <w:t>mcdatainfo:contentType</w:t>
      </w:r>
      <w:proofErr w:type="spellEnd"/>
      <w:r w:rsidRPr="00B02A0B">
        <w:t>" minOccurs="0"/&gt;</w:t>
      </w:r>
    </w:p>
    <w:p w14:paraId="0C2F444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name="request-type" type="</w:t>
      </w:r>
      <w:proofErr w:type="spellStart"/>
      <w:r w:rsidRPr="00B02A0B">
        <w:t>xs:string</w:t>
      </w:r>
      <w:proofErr w:type="spellEnd"/>
      <w:r w:rsidRPr="00B02A0B">
        <w:t>" minOccurs="0"/&gt;</w:t>
      </w:r>
    </w:p>
    <w:p w14:paraId="0C5A517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-request-</w:t>
      </w:r>
      <w:proofErr w:type="spellStart"/>
      <w:r w:rsidRPr="00B02A0B">
        <w:t>uri</w:t>
      </w:r>
      <w:proofErr w:type="spellEnd"/>
      <w:r w:rsidRPr="00B02A0B">
        <w:t>" type="</w:t>
      </w:r>
      <w:proofErr w:type="spellStart"/>
      <w:r w:rsidRPr="00B02A0B">
        <w:t>mcdatainfo:contentType</w:t>
      </w:r>
      <w:proofErr w:type="spellEnd"/>
      <w:r w:rsidRPr="00B02A0B">
        <w:t>" minOccurs="0"/&gt;</w:t>
      </w:r>
    </w:p>
    <w:p w14:paraId="7FF36876"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-calling-user-id" type="</w:t>
      </w:r>
      <w:proofErr w:type="spellStart"/>
      <w:r w:rsidRPr="00B02A0B">
        <w:t>mcdatainfo:contentType</w:t>
      </w:r>
      <w:proofErr w:type="spellEnd"/>
      <w:r w:rsidRPr="00B02A0B">
        <w:t>" minOccurs="0"/&gt;</w:t>
      </w:r>
    </w:p>
    <w:p w14:paraId="37FB863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-called-party-id" type="</w:t>
      </w:r>
      <w:proofErr w:type="spellStart"/>
      <w:r w:rsidRPr="00B02A0B">
        <w:t>mcdatainfo:contentType</w:t>
      </w:r>
      <w:proofErr w:type="spellEnd"/>
      <w:r w:rsidRPr="00B02A0B">
        <w:t>" minOccurs="0"/&gt;</w:t>
      </w:r>
    </w:p>
    <w:p w14:paraId="4758652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-calling-group-id" type="</w:t>
      </w:r>
      <w:proofErr w:type="spellStart"/>
      <w:r w:rsidRPr="00B02A0B">
        <w:t>mcdatainfo:contentType</w:t>
      </w:r>
      <w:proofErr w:type="spellEnd"/>
      <w:r w:rsidRPr="00B02A0B">
        <w:t>" minOccurs="0"/&gt;</w:t>
      </w:r>
    </w:p>
    <w:p w14:paraId="252DC1C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name="alert-</w:t>
      </w:r>
      <w:proofErr w:type="spellStart"/>
      <w:r w:rsidRPr="00B02A0B">
        <w:t>ind</w:t>
      </w:r>
      <w:proofErr w:type="spellEnd"/>
      <w:r w:rsidRPr="00B02A0B">
        <w:t>" type="</w:t>
      </w:r>
      <w:proofErr w:type="spellStart"/>
      <w:r w:rsidRPr="00B02A0B">
        <w:t>mcdatainfo:contentType</w:t>
      </w:r>
      <w:proofErr w:type="spellEnd"/>
      <w:r w:rsidRPr="00B02A0B">
        <w:t>" minOccurs="0"/&gt;</w:t>
      </w:r>
    </w:p>
    <w:p w14:paraId="677051C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name="originated-by" type="</w:t>
      </w:r>
      <w:proofErr w:type="spellStart"/>
      <w:r w:rsidRPr="00B02A0B">
        <w:t>mcdatainfo:contentType</w:t>
      </w:r>
      <w:proofErr w:type="spellEnd"/>
      <w:r w:rsidRPr="00B02A0B">
        <w:t>" minOccurs="0"/&gt;</w:t>
      </w:r>
    </w:p>
    <w:p w14:paraId="5AFF032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-client-id" type="</w:t>
      </w:r>
      <w:proofErr w:type="spellStart"/>
      <w:r w:rsidRPr="00B02A0B">
        <w:t>mcdatainfo:contentType</w:t>
      </w:r>
      <w:proofErr w:type="spellEnd"/>
      <w:r w:rsidRPr="00B02A0B">
        <w:t>" minOccurs="0"/&gt;</w:t>
      </w:r>
    </w:p>
    <w:p w14:paraId="04280B2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-controller-psi" type="</w:t>
      </w:r>
      <w:proofErr w:type="spellStart"/>
      <w:r w:rsidRPr="00B02A0B">
        <w:t>mcdatainfo:contentType</w:t>
      </w:r>
      <w:proofErr w:type="spellEnd"/>
      <w:r w:rsidRPr="00B02A0B">
        <w:t>" minOccurs="0"/&gt;</w:t>
      </w:r>
    </w:p>
    <w:p w14:paraId="0F402B1D"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BC2B28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mcdatainfo:anyExtType</w:t>
      </w:r>
      <w:proofErr w:type="spellEnd"/>
      <w:r w:rsidRPr="00B02A0B">
        <w:t>" minOccurs="0"/&gt;</w:t>
      </w:r>
    </w:p>
    <w:p w14:paraId="6746D6D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3AC664C"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7DD3EF0"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 xml:space="preserve">&lt;!--    </w:t>
      </w:r>
      <w:proofErr w:type="spellStart"/>
      <w:r w:rsidRPr="00B02A0B">
        <w:t>anyExt</w:t>
      </w:r>
      <w:proofErr w:type="spellEnd"/>
      <w:r w:rsidRPr="00B02A0B">
        <w:t xml:space="preserve"> elements for </w:t>
      </w:r>
      <w:proofErr w:type="spellStart"/>
      <w:r w:rsidRPr="00B02A0B">
        <w:t>MCData</w:t>
      </w:r>
      <w:proofErr w:type="spellEnd"/>
      <w:r w:rsidRPr="00B02A0B">
        <w:t>-Params--&gt;</w:t>
      </w:r>
    </w:p>
    <w:p w14:paraId="6D723B2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name="emergency-alert-area-</w:t>
      </w:r>
      <w:proofErr w:type="spellStart"/>
      <w:r w:rsidRPr="00B02A0B">
        <w:t>ind</w:t>
      </w:r>
      <w:proofErr w:type="spellEnd"/>
      <w:r w:rsidRPr="00B02A0B">
        <w:t>" type="</w:t>
      </w:r>
      <w:proofErr w:type="spellStart"/>
      <w:r w:rsidRPr="00B02A0B">
        <w:t>xs:boolean</w:t>
      </w:r>
      <w:proofErr w:type="spellEnd"/>
      <w:r w:rsidRPr="00B02A0B">
        <w:t>"/&gt;</w:t>
      </w:r>
    </w:p>
    <w:p w14:paraId="52536DB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name="group-geo-area-</w:t>
      </w:r>
      <w:proofErr w:type="spellStart"/>
      <w:r w:rsidRPr="00B02A0B">
        <w:t>ind</w:t>
      </w:r>
      <w:proofErr w:type="spellEnd"/>
      <w:r w:rsidRPr="00B02A0B">
        <w:t>" type="</w:t>
      </w:r>
      <w:proofErr w:type="spellStart"/>
      <w:r w:rsidRPr="00B02A0B">
        <w:t>xs:boolean</w:t>
      </w:r>
      <w:proofErr w:type="spellEnd"/>
      <w:r w:rsidRPr="00B02A0B">
        <w:t>"/&gt;</w:t>
      </w:r>
    </w:p>
    <w:p w14:paraId="38EDBD4C" w14:textId="77777777" w:rsidR="00456FCC" w:rsidRDefault="005C310B" w:rsidP="00456FCC">
      <w:pPr>
        <w:pStyle w:val="PL"/>
      </w:pPr>
      <w:r w:rsidRPr="00B02A0B">
        <w:t xml:space="preserve">    &lt;</w:t>
      </w:r>
      <w:proofErr w:type="spellStart"/>
      <w:r w:rsidRPr="00B02A0B">
        <w:t>xs:element</w:t>
      </w:r>
      <w:proofErr w:type="spellEnd"/>
      <w:r w:rsidRPr="00B02A0B">
        <w:t xml:space="preserve"> name="pre-established-session-</w:t>
      </w:r>
      <w:proofErr w:type="spellStart"/>
      <w:r w:rsidRPr="00B02A0B">
        <w:t>ind</w:t>
      </w:r>
      <w:proofErr w:type="spellEnd"/>
      <w:r w:rsidRPr="00B02A0B">
        <w:t>" type="</w:t>
      </w:r>
      <w:proofErr w:type="spellStart"/>
      <w:r w:rsidRPr="00B02A0B">
        <w:t>xs:boolean</w:t>
      </w:r>
      <w:proofErr w:type="spellEnd"/>
      <w:r w:rsidRPr="00B02A0B">
        <w:t>"/&gt;</w:t>
      </w:r>
    </w:p>
    <w:p w14:paraId="65A47106" w14:textId="1383DCEF" w:rsidR="005C310B" w:rsidRPr="00B02A0B" w:rsidRDefault="00456FCC" w:rsidP="00456FCC">
      <w:pPr>
        <w:pStyle w:val="PL"/>
      </w:pPr>
      <w:r>
        <w:t xml:space="preserve">    &lt;</w:t>
      </w:r>
      <w:proofErr w:type="spellStart"/>
      <w:r>
        <w:t>xs:element</w:t>
      </w:r>
      <w:proofErr w:type="spellEnd"/>
      <w:r>
        <w:t xml:space="preserve"> name="call-to-functional-alias-</w:t>
      </w:r>
      <w:proofErr w:type="spellStart"/>
      <w:r>
        <w:t>ind</w:t>
      </w:r>
      <w:proofErr w:type="spellEnd"/>
      <w:r>
        <w:t>" type="</w:t>
      </w:r>
      <w:proofErr w:type="spellStart"/>
      <w:r>
        <w:t>xs:boolean</w:t>
      </w:r>
      <w:proofErr w:type="spellEnd"/>
      <w:r>
        <w:t>"/&gt;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-communication-state" type="</w:t>
      </w:r>
      <w:proofErr w:type="spellStart"/>
      <w:r w:rsidRPr="00B02A0B">
        <w:t>mcdatainfo:mcdataCommunicationStateType</w:t>
      </w:r>
      <w:proofErr w:type="spellEnd"/>
      <w:r w:rsidRPr="00B02A0B">
        <w:t>"/&gt;</w:t>
      </w:r>
    </w:p>
    <w:p w14:paraId="12A67DCF"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mcdataCommunicationStateType</w:t>
      </w:r>
      <w:proofErr w:type="spellEnd"/>
      <w:r w:rsidRPr="00B02A0B">
        <w:t>"&gt;</w:t>
      </w:r>
    </w:p>
    <w:p w14:paraId="18351F5B"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4900AB08"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value="establish-request"/&gt;</w:t>
      </w:r>
    </w:p>
    <w:p w14:paraId="39AE203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value="establish-success"/&gt;</w:t>
      </w:r>
    </w:p>
    <w:p w14:paraId="6817D3D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value="establish-fail"/&gt;</w:t>
      </w:r>
    </w:p>
    <w:p w14:paraId="7527FAA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value="terminate-request"/&gt;</w:t>
      </w:r>
    </w:p>
    <w:p w14:paraId="19C90243" w14:textId="77777777" w:rsidR="005C310B" w:rsidRPr="00B02A0B" w:rsidRDefault="005C310B" w:rsidP="005C310B">
      <w:pPr>
        <w:pStyle w:val="PL"/>
      </w:pPr>
      <w:r w:rsidRPr="00B02A0B">
        <w:lastRenderedPageBreak/>
        <w:t xml:space="preserve">         &lt;</w:t>
      </w:r>
      <w:proofErr w:type="spellStart"/>
      <w:r w:rsidRPr="00B02A0B">
        <w:t>xs:enumeration</w:t>
      </w:r>
      <w:proofErr w:type="spellEnd"/>
      <w:r w:rsidRPr="00B02A0B">
        <w:t xml:space="preserve"> value="terminated"/&gt;</w:t>
      </w:r>
    </w:p>
    <w:p w14:paraId="4F689363"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79EB2F01"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w:t>
      </w:r>
      <w:proofErr w:type="spellStart"/>
      <w:r w:rsidRPr="00B02A0B">
        <w:t>ind</w:t>
      </w:r>
      <w:proofErr w:type="spellEnd"/>
      <w:r w:rsidRPr="00B02A0B">
        <w:t>" type="</w:t>
      </w:r>
      <w:proofErr w:type="spellStart"/>
      <w:r w:rsidRPr="00B02A0B">
        <w:t>xs:boolean</w:t>
      </w:r>
      <w:proofErr w:type="spellEnd"/>
      <w:r w:rsidRPr="00B02A0B">
        <w:t>"/&gt;</w:t>
      </w:r>
    </w:p>
    <w:p w14:paraId="7EABAEF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name="alert-</w:t>
      </w:r>
      <w:proofErr w:type="spellStart"/>
      <w:r w:rsidRPr="00B02A0B">
        <w:t>ind</w:t>
      </w:r>
      <w:proofErr w:type="spellEnd"/>
      <w:r w:rsidRPr="00B02A0B">
        <w:t>-</w:t>
      </w:r>
      <w:proofErr w:type="spellStart"/>
      <w:r w:rsidRPr="00B02A0B">
        <w:t>rcvd</w:t>
      </w:r>
      <w:proofErr w:type="spellEnd"/>
      <w:r w:rsidRPr="00B02A0B">
        <w:t>" type="</w:t>
      </w:r>
      <w:proofErr w:type="spellStart"/>
      <w:r w:rsidRPr="00B02A0B">
        <w:t>xs:boolean</w:t>
      </w:r>
      <w:proofErr w:type="spellEnd"/>
      <w:r w:rsidRPr="00B02A0B">
        <w:t>"/&gt;</w:t>
      </w:r>
    </w:p>
    <w:p w14:paraId="1B64F4F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name="mc-org" type="</w:t>
      </w:r>
      <w:proofErr w:type="spellStart"/>
      <w:r w:rsidRPr="00B02A0B">
        <w:t>xs:string</w:t>
      </w:r>
      <w:proofErr w:type="spellEnd"/>
      <w:r w:rsidRPr="00B02A0B">
        <w:t>"/&gt;</w:t>
      </w:r>
    </w:p>
    <w:p w14:paraId="0B1614C7"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name="functional-alias-URI" type="</w:t>
      </w:r>
      <w:proofErr w:type="spellStart"/>
      <w:r w:rsidRPr="00B02A0B">
        <w:t>mcdatainfo:contentType</w:t>
      </w:r>
      <w:proofErr w:type="spellEnd"/>
      <w:r w:rsidRPr="00B02A0B">
        <w:t>"/&gt;</w:t>
      </w:r>
    </w:p>
    <w:p w14:paraId="17CD0D33" w14:textId="77777777" w:rsidR="000C0C94" w:rsidRDefault="000C0C94" w:rsidP="000C0C94">
      <w:pPr>
        <w:pStyle w:val="PL"/>
      </w:pPr>
      <w:r>
        <w:t xml:space="preserve">    &lt;</w:t>
      </w:r>
      <w:proofErr w:type="spellStart"/>
      <w:r>
        <w:t>xs:element</w:t>
      </w:r>
      <w:proofErr w:type="spellEnd"/>
      <w:r>
        <w:t xml:space="preserve"> name="user-requested-priority" type="</w:t>
      </w:r>
      <w:proofErr w:type="spellStart"/>
      <w:r>
        <w:t>xs:nonNegativeInteger</w:t>
      </w:r>
      <w:proofErr w:type="spellEnd"/>
      <w:r>
        <w:t>"/&gt;</w:t>
      </w:r>
    </w:p>
    <w:p w14:paraId="6927CB7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name="multiple-devices-</w:t>
      </w:r>
      <w:proofErr w:type="spellStart"/>
      <w:r w:rsidRPr="00B02A0B">
        <w:t>ind</w:t>
      </w:r>
      <w:proofErr w:type="spellEnd"/>
      <w:r w:rsidRPr="00B02A0B">
        <w:t>" type="</w:t>
      </w:r>
      <w:proofErr w:type="spellStart"/>
      <w:r w:rsidRPr="00B02A0B">
        <w:t>mcdatainfo:contentType</w:t>
      </w:r>
      <w:proofErr w:type="spellEnd"/>
      <w:r w:rsidRPr="00B02A0B">
        <w:t>"/&gt;</w:t>
      </w:r>
    </w:p>
    <w:p w14:paraId="36B6794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imminentperil-ind</w:t>
      </w:r>
      <w:proofErr w:type="spellEnd"/>
      <w:r w:rsidRPr="00B02A0B">
        <w:t>" type="</w:t>
      </w:r>
      <w:proofErr w:type="spellStart"/>
      <w:r w:rsidRPr="00B02A0B">
        <w:t>xs:boolean</w:t>
      </w:r>
      <w:proofErr w:type="spellEnd"/>
      <w:r w:rsidRPr="00B02A0B">
        <w:t>"/&gt;</w:t>
      </w:r>
    </w:p>
    <w:p w14:paraId="1156ED0A"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w:t>
      </w:r>
      <w:proofErr w:type="spellStart"/>
      <w:r w:rsidRPr="00B02A0B">
        <w:t>ind</w:t>
      </w:r>
      <w:proofErr w:type="spellEnd"/>
      <w:r w:rsidRPr="00B02A0B">
        <w:t>-</w:t>
      </w:r>
      <w:proofErr w:type="spellStart"/>
      <w:r w:rsidRPr="00B02A0B">
        <w:t>rcvd</w:t>
      </w:r>
      <w:proofErr w:type="spellEnd"/>
      <w:r w:rsidRPr="00B02A0B">
        <w:t>" type="</w:t>
      </w:r>
      <w:proofErr w:type="spellStart"/>
      <w:r w:rsidRPr="00B02A0B">
        <w:t>xs:boolean</w:t>
      </w:r>
      <w:proofErr w:type="spellEnd"/>
      <w:r w:rsidRPr="00B02A0B">
        <w:t>"/&gt;</w:t>
      </w:r>
    </w:p>
    <w:p w14:paraId="4ED0491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name="binding-</w:t>
      </w:r>
      <w:proofErr w:type="spellStart"/>
      <w:r w:rsidRPr="00B02A0B">
        <w:t>ind</w:t>
      </w:r>
      <w:proofErr w:type="spellEnd"/>
      <w:r w:rsidRPr="00B02A0B">
        <w:t>" type="</w:t>
      </w:r>
      <w:proofErr w:type="spellStart"/>
      <w:r w:rsidRPr="00B02A0B">
        <w:t>xs:boolean</w:t>
      </w:r>
      <w:proofErr w:type="spellEnd"/>
      <w:r w:rsidRPr="00B02A0B">
        <w:t>"/&gt;</w:t>
      </w:r>
    </w:p>
    <w:p w14:paraId="2791A50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name="binding-fa-</w:t>
      </w:r>
      <w:proofErr w:type="spellStart"/>
      <w:r w:rsidRPr="00B02A0B">
        <w:t>uri</w:t>
      </w:r>
      <w:proofErr w:type="spellEnd"/>
      <w:r w:rsidRPr="00B02A0B">
        <w:t>" type="</w:t>
      </w:r>
      <w:proofErr w:type="spellStart"/>
      <w:r w:rsidRPr="00B02A0B">
        <w:t>xs:anyURI</w:t>
      </w:r>
      <w:proofErr w:type="spellEnd"/>
      <w:r w:rsidRPr="00B02A0B">
        <w:t>"/&gt;</w:t>
      </w:r>
    </w:p>
    <w:p w14:paraId="19746F3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name="unbinding-fa-</w:t>
      </w:r>
      <w:proofErr w:type="spellStart"/>
      <w:r w:rsidRPr="00B02A0B">
        <w:t>uri</w:t>
      </w:r>
      <w:proofErr w:type="spellEnd"/>
      <w:r w:rsidRPr="00B02A0B">
        <w:t>" type="</w:t>
      </w:r>
      <w:proofErr w:type="spellStart"/>
      <w:r w:rsidRPr="00B02A0B">
        <w:t>xs:anyURI</w:t>
      </w:r>
      <w:proofErr w:type="spellEnd"/>
      <w:r w:rsidRPr="00B02A0B">
        <w:t>"/&gt;</w:t>
      </w:r>
    </w:p>
    <w:p w14:paraId="6C7872C4" w14:textId="203CCBC4" w:rsidR="00D454E2" w:rsidRDefault="00D454E2" w:rsidP="00D454E2">
      <w:pPr>
        <w:pStyle w:val="PL"/>
      </w:pPr>
      <w:r w:rsidRPr="00B02A0B">
        <w:t xml:space="preserve">    &lt;</w:t>
      </w:r>
      <w:proofErr w:type="spellStart"/>
      <w:r w:rsidRPr="00B02A0B">
        <w:t>xs:element</w:t>
      </w:r>
      <w:proofErr w:type="spellEnd"/>
      <w:r w:rsidRPr="00B02A0B">
        <w:t xml:space="preserve"> name="</w:t>
      </w:r>
      <w:r w:rsidRPr="009E4E8F">
        <w:t>called-functional-alias-URI</w:t>
      </w:r>
      <w:r w:rsidRPr="00B02A0B">
        <w:t>" type="</w:t>
      </w:r>
      <w:bookmarkStart w:id="8209" w:name="_Hlk112230628"/>
      <w:proofErr w:type="spellStart"/>
      <w:r w:rsidRPr="00B02A0B">
        <w:t>mcdatainfo:contentType</w:t>
      </w:r>
      <w:bookmarkEnd w:id="8209"/>
      <w:proofErr w:type="spellEnd"/>
      <w:r w:rsidRPr="00B02A0B">
        <w:t>"/&gt;</w:t>
      </w:r>
    </w:p>
    <w:p w14:paraId="0E52ABEE" w14:textId="77777777" w:rsidR="002240F9" w:rsidRDefault="002240F9" w:rsidP="002240F9">
      <w:pPr>
        <w:pStyle w:val="PL"/>
      </w:pPr>
      <w:r>
        <w:t xml:space="preserve">    &lt;</w:t>
      </w:r>
      <w:proofErr w:type="spellStart"/>
      <w:r w:rsidRPr="002B3073">
        <w:t>xs:element</w:t>
      </w:r>
      <w:proofErr w:type="spellEnd"/>
      <w:r w:rsidRPr="002B3073">
        <w:t xml:space="preserve"> name="</w:t>
      </w:r>
      <w:r>
        <w:t>associated-group-id</w:t>
      </w:r>
      <w:r w:rsidRPr="002B3073">
        <w:t>" type="</w:t>
      </w:r>
      <w:proofErr w:type="spellStart"/>
      <w:r w:rsidRPr="002B3073">
        <w:t>xs:</w:t>
      </w:r>
      <w:r>
        <w:t>string</w:t>
      </w:r>
      <w:proofErr w:type="spellEnd"/>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name="store-all-</w:t>
      </w:r>
      <w:r w:rsidRPr="00B02A0B">
        <w:rPr>
          <w:lang w:val="en-IN"/>
        </w:rPr>
        <w:t>private-</w:t>
      </w:r>
      <w:r w:rsidRPr="00B02A0B">
        <w:t>comms-in-</w:t>
      </w:r>
      <w:proofErr w:type="spellStart"/>
      <w:r w:rsidRPr="00B02A0B">
        <w:t>msgstore</w:t>
      </w:r>
      <w:proofErr w:type="spellEnd"/>
      <w:r w:rsidRPr="00B02A0B">
        <w:t>" type="</w:t>
      </w:r>
      <w:proofErr w:type="spellStart"/>
      <w:r w:rsidRPr="00B02A0B">
        <w:t>xs:boolean</w:t>
      </w:r>
      <w:proofErr w:type="spellEnd"/>
      <w:r w:rsidRPr="00B02A0B">
        <w:t>"/&gt;</w:t>
      </w:r>
    </w:p>
    <w:p w14:paraId="532486A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name="store-all-</w:t>
      </w:r>
      <w:r w:rsidRPr="00B02A0B">
        <w:rPr>
          <w:lang w:val="en-IN"/>
        </w:rPr>
        <w:t>group-</w:t>
      </w:r>
      <w:r w:rsidRPr="00B02A0B">
        <w:t>comms-in-</w:t>
      </w:r>
      <w:proofErr w:type="spellStart"/>
      <w:r w:rsidRPr="00B02A0B">
        <w:t>msgstore</w:t>
      </w:r>
      <w:proofErr w:type="spellEnd"/>
      <w:r w:rsidRPr="00B02A0B">
        <w:t>" type="</w:t>
      </w:r>
      <w:proofErr w:type="spellStart"/>
      <w:r w:rsidRPr="00B02A0B">
        <w:t>xs:boolean</w:t>
      </w:r>
      <w:proofErr w:type="spellEnd"/>
      <w:r w:rsidRPr="00B02A0B">
        <w:t>"/&gt;</w:t>
      </w:r>
    </w:p>
    <w:p w14:paraId="3B4F30F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name="store-specific-</w:t>
      </w:r>
      <w:r w:rsidRPr="00B02A0B">
        <w:rPr>
          <w:lang w:val="en-IN"/>
        </w:rPr>
        <w:t>private-</w:t>
      </w:r>
      <w:r w:rsidRPr="00B02A0B">
        <w:t>comms-in-</w:t>
      </w:r>
      <w:proofErr w:type="spellStart"/>
      <w:r w:rsidRPr="00B02A0B">
        <w:t>msgstore</w:t>
      </w:r>
      <w:proofErr w:type="spellEnd"/>
      <w:r w:rsidRPr="00B02A0B">
        <w:t>" type="</w:t>
      </w:r>
      <w:proofErr w:type="spellStart"/>
      <w:r w:rsidRPr="00B02A0B">
        <w:t>mcdatainfo:storageCtrlType</w:t>
      </w:r>
      <w:proofErr w:type="spellEnd"/>
      <w:r w:rsidRPr="00B02A0B">
        <w:t>"/&gt;</w:t>
      </w:r>
    </w:p>
    <w:p w14:paraId="6815CA8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name="store-specific-</w:t>
      </w:r>
      <w:r w:rsidRPr="00B02A0B">
        <w:rPr>
          <w:lang w:val="en-IN"/>
        </w:rPr>
        <w:t>group-</w:t>
      </w:r>
      <w:r w:rsidRPr="00B02A0B">
        <w:t>comms-in-</w:t>
      </w:r>
      <w:proofErr w:type="spellStart"/>
      <w:r w:rsidRPr="00B02A0B">
        <w:t>msgstore</w:t>
      </w:r>
      <w:proofErr w:type="spellEnd"/>
      <w:r w:rsidRPr="00B02A0B">
        <w:t>" type="</w:t>
      </w:r>
      <w:proofErr w:type="spellStart"/>
      <w:r w:rsidRPr="00B02A0B">
        <w:t>mcdatainfo:storageCtrlType</w:t>
      </w:r>
      <w:proofErr w:type="spellEnd"/>
      <w:r w:rsidRPr="00B02A0B">
        <w:t>"/&gt;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storageCtrlType</w:t>
      </w:r>
      <w:proofErr w:type="spellEnd"/>
      <w:r w:rsidRPr="00B02A0B">
        <w:t>"&gt;</w:t>
      </w:r>
    </w:p>
    <w:p w14:paraId="0A2CDCD1"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761FF884"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value="enable"/&gt;</w:t>
      </w:r>
    </w:p>
    <w:p w14:paraId="438DE1CE"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value="disable"/&gt;</w:t>
      </w:r>
    </w:p>
    <w:p w14:paraId="351C6D6F"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1E9F0DBF"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protectionType</w:t>
      </w:r>
      <w:proofErr w:type="spellEnd"/>
      <w:r w:rsidRPr="00B02A0B">
        <w:t>"&gt;</w:t>
      </w:r>
    </w:p>
    <w:p w14:paraId="3BC53275"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172D8527"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value="Normal"/&gt;</w:t>
      </w:r>
    </w:p>
    <w:p w14:paraId="4859EA0E"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value="Encrypted"/&gt;</w:t>
      </w:r>
    </w:p>
    <w:p w14:paraId="3C750077"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6F9FA5DA"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contentType</w:t>
      </w:r>
      <w:proofErr w:type="spellEnd"/>
      <w:r w:rsidRPr="00B02A0B">
        <w:t>"&gt;</w:t>
      </w:r>
    </w:p>
    <w:p w14:paraId="53400DE2" w14:textId="77777777" w:rsidR="005C310B" w:rsidRPr="00B02A0B" w:rsidRDefault="005C310B" w:rsidP="005C310B">
      <w:pPr>
        <w:pStyle w:val="PL"/>
      </w:pPr>
      <w:r w:rsidRPr="00B02A0B">
        <w:t xml:space="preserve">    &lt;</w:t>
      </w:r>
      <w:proofErr w:type="spellStart"/>
      <w:r w:rsidRPr="00B02A0B">
        <w:t>xs:choice</w:t>
      </w:r>
      <w:proofErr w:type="spellEnd"/>
      <w:r w:rsidRPr="00B02A0B">
        <w:t>&gt;</w:t>
      </w:r>
    </w:p>
    <w:p w14:paraId="5B6169E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mcdataURI</w:t>
      </w:r>
      <w:proofErr w:type="spellEnd"/>
      <w:r w:rsidRPr="00B02A0B">
        <w:t>" type="</w:t>
      </w:r>
      <w:proofErr w:type="spellStart"/>
      <w:r w:rsidRPr="00B02A0B">
        <w:t>xs:anyURI</w:t>
      </w:r>
      <w:proofErr w:type="spellEnd"/>
      <w:r w:rsidRPr="00B02A0B">
        <w:t>"/&gt;</w:t>
      </w:r>
    </w:p>
    <w:p w14:paraId="43286B6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mcdataString</w:t>
      </w:r>
      <w:proofErr w:type="spellEnd"/>
      <w:r w:rsidRPr="00B02A0B">
        <w:t>" type="</w:t>
      </w:r>
      <w:proofErr w:type="spellStart"/>
      <w:r w:rsidRPr="00B02A0B">
        <w:t>xs:string</w:t>
      </w:r>
      <w:proofErr w:type="spellEnd"/>
      <w:r w:rsidRPr="00B02A0B">
        <w:t>"/&gt;</w:t>
      </w:r>
    </w:p>
    <w:p w14:paraId="00AC456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mcdataBoolean</w:t>
      </w:r>
      <w:proofErr w:type="spellEnd"/>
      <w:r w:rsidRPr="00B02A0B">
        <w:t>" type="</w:t>
      </w:r>
      <w:proofErr w:type="spellStart"/>
      <w:r w:rsidRPr="00B02A0B">
        <w:t>xs:boolean</w:t>
      </w:r>
      <w:proofErr w:type="spellEnd"/>
      <w:r w:rsidRPr="00B02A0B">
        <w:t>"/&gt;</w:t>
      </w:r>
    </w:p>
    <w:p w14:paraId="6BEE453F"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2EE365C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mcdatainfo:anyExtType</w:t>
      </w:r>
      <w:proofErr w:type="spellEnd"/>
      <w:r w:rsidRPr="00B02A0B">
        <w:t>" minOccurs="0"/&gt;</w:t>
      </w:r>
    </w:p>
    <w:p w14:paraId="64C3FA86" w14:textId="77777777" w:rsidR="005C310B" w:rsidRPr="00B02A0B" w:rsidRDefault="005C310B" w:rsidP="005C310B">
      <w:pPr>
        <w:pStyle w:val="PL"/>
      </w:pPr>
      <w:r w:rsidRPr="00B02A0B">
        <w:t xml:space="preserve">    &lt;/</w:t>
      </w:r>
      <w:proofErr w:type="spellStart"/>
      <w:r w:rsidRPr="00B02A0B">
        <w:t>xs:choice</w:t>
      </w:r>
      <w:proofErr w:type="spellEnd"/>
      <w:r w:rsidRPr="00B02A0B">
        <w:t>&gt;</w:t>
      </w:r>
    </w:p>
    <w:p w14:paraId="4D6EDD37" w14:textId="77777777" w:rsidR="005C310B" w:rsidRPr="00B02A0B" w:rsidRDefault="005C310B" w:rsidP="005C310B">
      <w:pPr>
        <w:pStyle w:val="PL"/>
      </w:pPr>
      <w:r w:rsidRPr="00B02A0B">
        <w:t xml:space="preserve">    &lt;</w:t>
      </w:r>
      <w:proofErr w:type="spellStart"/>
      <w:r w:rsidRPr="00B02A0B">
        <w:t>xs:attribute</w:t>
      </w:r>
      <w:proofErr w:type="spellEnd"/>
      <w:r w:rsidRPr="00B02A0B">
        <w:t xml:space="preserve"> name="type" type="</w:t>
      </w:r>
      <w:proofErr w:type="spellStart"/>
      <w:r w:rsidRPr="00B02A0B">
        <w:t>mcdatainfo:protectionType</w:t>
      </w:r>
      <w:proofErr w:type="spellEnd"/>
      <w:r w:rsidRPr="00B02A0B">
        <w:t>"/&gt;</w:t>
      </w:r>
    </w:p>
    <w:p w14:paraId="31296E75"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D7F526D"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52A9F54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D346064"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3D62B8D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F5ADCA4"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w:t>
      </w:r>
      <w:proofErr w:type="spellStart"/>
      <w:r w:rsidRPr="00B02A0B">
        <w:t>xs:schema</w:t>
      </w:r>
      <w:proofErr w:type="spellEnd"/>
      <w:r w:rsidRPr="00B02A0B">
        <w:t>&gt;</w:t>
      </w:r>
    </w:p>
    <w:p w14:paraId="46B49E16" w14:textId="77777777" w:rsidR="005C310B" w:rsidRPr="00B02A0B" w:rsidRDefault="005C310B" w:rsidP="007D34FE">
      <w:pPr>
        <w:pStyle w:val="Heading2"/>
      </w:pPr>
      <w:bookmarkStart w:id="8210" w:name="_Toc20215959"/>
      <w:bookmarkStart w:id="8211" w:name="_Toc27496515"/>
      <w:bookmarkStart w:id="8212" w:name="_Toc36108316"/>
      <w:bookmarkStart w:id="8213" w:name="_Toc44599096"/>
      <w:bookmarkStart w:id="8214" w:name="_Toc44602983"/>
      <w:bookmarkStart w:id="8215" w:name="_Toc45198160"/>
      <w:bookmarkStart w:id="8216" w:name="_Toc45696193"/>
      <w:bookmarkStart w:id="8217" w:name="_Toc51851687"/>
      <w:bookmarkStart w:id="8218" w:name="_Toc92225348"/>
      <w:bookmarkStart w:id="8219" w:name="_Toc131379198"/>
      <w:r w:rsidRPr="00B02A0B">
        <w:rPr>
          <w:lang w:eastAsia="zh-CN"/>
        </w:rPr>
        <w:t>D</w:t>
      </w:r>
      <w:r w:rsidRPr="00B02A0B">
        <w:t>.</w:t>
      </w:r>
      <w:r w:rsidRPr="00B02A0B">
        <w:rPr>
          <w:lang w:eastAsia="zh-CN"/>
        </w:rPr>
        <w:t>1</w:t>
      </w:r>
      <w:r w:rsidRPr="00B02A0B">
        <w:t>.3</w:t>
      </w:r>
      <w:r w:rsidRPr="00B02A0B">
        <w:tab/>
        <w:t>Semantic</w:t>
      </w:r>
      <w:bookmarkEnd w:id="8210"/>
      <w:bookmarkEnd w:id="8211"/>
      <w:bookmarkEnd w:id="8212"/>
      <w:bookmarkEnd w:id="8213"/>
      <w:bookmarkEnd w:id="8214"/>
      <w:bookmarkEnd w:id="8215"/>
      <w:bookmarkEnd w:id="8216"/>
      <w:bookmarkEnd w:id="8217"/>
      <w:bookmarkEnd w:id="8218"/>
      <w:bookmarkEnd w:id="8219"/>
    </w:p>
    <w:p w14:paraId="1A219773" w14:textId="77777777" w:rsidR="005C310B" w:rsidRPr="00B02A0B" w:rsidRDefault="005C310B" w:rsidP="005C310B">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5BBC802" w14:textId="77777777" w:rsidR="005C310B" w:rsidRPr="00B02A0B" w:rsidRDefault="005C310B" w:rsidP="005C310B">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FF4B52A" w14:textId="77777777" w:rsidR="005C310B" w:rsidRPr="00B02A0B" w:rsidRDefault="005C310B" w:rsidP="005C31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49D6EE30" w14:textId="57D9559A"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w:t>
      </w:r>
      <w:proofErr w:type="spellStart"/>
      <w:r w:rsidRPr="00B02A0B">
        <w:t>mcdataURI</w:t>
      </w:r>
      <w:proofErr w:type="spellEnd"/>
      <w:r w:rsidRPr="00B02A0B">
        <w:t>&gt; element is included;</w:t>
      </w:r>
    </w:p>
    <w:p w14:paraId="52D513F5" w14:textId="77777777" w:rsidR="005C310B" w:rsidRPr="00B02A0B" w:rsidRDefault="005C310B" w:rsidP="005C310B">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536B900B" w14:textId="77777777" w:rsidR="005C310B" w:rsidRPr="00B02A0B" w:rsidRDefault="005C310B" w:rsidP="005C310B">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20" w:name="_PERM_MCCTEMPBM_CRPT04560019___5"/>
      <w:r w:rsidRPr="00B02A0B">
        <w:t>b)</w:t>
      </w:r>
      <w:r w:rsidRPr="00B02A0B">
        <w:tab/>
        <w:t>the &lt;</w:t>
      </w:r>
      <w:proofErr w:type="spellStart"/>
      <w:r w:rsidRPr="00B02A0B">
        <w:t>xenc:EncryptedData</w:t>
      </w:r>
      <w:proofErr w:type="spellEnd"/>
      <w:r w:rsidRPr="00B02A0B">
        <w:t>&gt;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21" w:name="_PERM_MCCTEMPBM_CRPT04560020___5"/>
      <w:bookmarkEnd w:id="8220"/>
      <w:proofErr w:type="spellStart"/>
      <w:r w:rsidRPr="00B02A0B">
        <w:t>i</w:t>
      </w:r>
      <w:proofErr w:type="spellEnd"/>
      <w:r w:rsidRPr="00B02A0B">
        <w:t>)</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21"/>
    <w:p w14:paraId="29B5D2B3" w14:textId="77777777" w:rsidR="005C310B" w:rsidRPr="00B02A0B" w:rsidRDefault="005C310B" w:rsidP="005C31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06197241" w14:textId="77777777" w:rsidR="005C310B" w:rsidRPr="00B02A0B" w:rsidRDefault="005C310B" w:rsidP="005C310B">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69AE812E" w14:textId="77777777" w:rsidR="005C310B" w:rsidRPr="00B02A0B" w:rsidRDefault="005C310B" w:rsidP="005C31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669EA1D8" w14:textId="77777777"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request;</w:t>
      </w:r>
    </w:p>
    <w:p w14:paraId="270DBE77" w14:textId="77777777" w:rsidR="005C310B" w:rsidRPr="00B02A0B" w:rsidRDefault="005C310B" w:rsidP="005C310B">
      <w:pPr>
        <w:pStyle w:val="B2"/>
      </w:pPr>
      <w:r w:rsidRPr="00B02A0B">
        <w:t>b)</w:t>
      </w:r>
      <w:r w:rsidRPr="00B02A0B">
        <w:tab/>
        <w:t>a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request;</w:t>
      </w:r>
    </w:p>
    <w:p w14:paraId="555092C0" w14:textId="77777777" w:rsidR="005C310B" w:rsidRPr="00B02A0B" w:rsidRDefault="005C310B" w:rsidP="005C310B">
      <w:pPr>
        <w:pStyle w:val="B2"/>
      </w:pPr>
      <w:r w:rsidRPr="00B02A0B">
        <w:t>c)</w:t>
      </w:r>
      <w:r w:rsidRPr="00B02A0B">
        <w:tab/>
        <w:t>a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request;</w:t>
      </w:r>
    </w:p>
    <w:p w14:paraId="0F1AC072" w14:textId="77777777" w:rsidR="005C310B" w:rsidRPr="00B02A0B" w:rsidRDefault="005C310B" w:rsidP="005C310B">
      <w:pPr>
        <w:pStyle w:val="B2"/>
      </w:pPr>
      <w:r w:rsidRPr="00B02A0B">
        <w:t>d)</w:t>
      </w:r>
      <w:r w:rsidRPr="00B02A0B">
        <w:tab/>
        <w:t>a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request;</w:t>
      </w:r>
    </w:p>
    <w:p w14:paraId="10559016" w14:textId="77777777" w:rsidR="005C310B" w:rsidRPr="00B02A0B" w:rsidRDefault="005C310B" w:rsidP="005C310B">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requests;</w:t>
      </w:r>
    </w:p>
    <w:p w14:paraId="3D855816" w14:textId="77777777" w:rsidR="005C310B" w:rsidRPr="00B02A0B" w:rsidRDefault="005C310B" w:rsidP="005C310B">
      <w:pPr>
        <w:pStyle w:val="B2"/>
      </w:pPr>
      <w:r w:rsidRPr="00B02A0B">
        <w:t>f)</w:t>
      </w:r>
      <w:r w:rsidRPr="00B02A0B">
        <w:tab/>
        <w:t>a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client;</w:t>
      </w:r>
    </w:p>
    <w:p w14:paraId="3F911165" w14:textId="77777777" w:rsidR="005C310B" w:rsidRPr="00B02A0B" w:rsidRDefault="005C310B" w:rsidP="005C310B">
      <w:pPr>
        <w:pStyle w:val="B2"/>
      </w:pPr>
      <w:r w:rsidRPr="00B02A0B">
        <w:t>g)</w:t>
      </w:r>
      <w:r w:rsidRPr="00B02A0B">
        <w:tab/>
        <w:t xml:space="preserve">a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client;</w:t>
      </w:r>
    </w:p>
    <w:p w14:paraId="62C19054" w14:textId="77777777" w:rsidR="00B02A0B" w:rsidRPr="00B02A0B" w:rsidRDefault="005C310B" w:rsidP="005C310B">
      <w:pPr>
        <w:pStyle w:val="B2"/>
      </w:pPr>
      <w:r w:rsidRPr="00B02A0B">
        <w:t>h)</w:t>
      </w:r>
      <w:r w:rsidRPr="00B02A0B">
        <w:tab/>
        <w:t>a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session;</w:t>
      </w:r>
    </w:p>
    <w:p w14:paraId="4B0D9043" w14:textId="36CAC8E5" w:rsidR="005C310B" w:rsidRPr="00B02A0B" w:rsidRDefault="005C310B" w:rsidP="005C310B">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35706868" w14:textId="77777777" w:rsidR="005C310B" w:rsidRPr="00B02A0B" w:rsidRDefault="005C310B" w:rsidP="005C310B">
      <w:pPr>
        <w:pStyle w:val="B1"/>
      </w:pPr>
      <w:r w:rsidRPr="00B02A0B">
        <w:lastRenderedPageBreak/>
        <w:t>3)</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can be included with an </w:t>
      </w:r>
      <w:proofErr w:type="spellStart"/>
      <w:r w:rsidRPr="00B02A0B">
        <w:t>MCData</w:t>
      </w:r>
      <w:proofErr w:type="spellEnd"/>
      <w:r w:rsidRPr="00B02A0B">
        <w:t xml:space="preserve"> group ID or an </w:t>
      </w:r>
      <w:proofErr w:type="spellStart"/>
      <w:r w:rsidRPr="00B02A0B">
        <w:t>MCData</w:t>
      </w:r>
      <w:proofErr w:type="spellEnd"/>
      <w:r w:rsidRPr="00B02A0B">
        <w:t xml:space="preserve"> user ID;</w:t>
      </w:r>
    </w:p>
    <w:p w14:paraId="346239A5" w14:textId="77777777" w:rsidR="005C310B" w:rsidRPr="00B02A0B" w:rsidRDefault="005C310B" w:rsidP="005C310B">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user;</w:t>
      </w:r>
    </w:p>
    <w:p w14:paraId="3610C6C3" w14:textId="77777777" w:rsidR="005C310B" w:rsidRPr="00B02A0B" w:rsidRDefault="005C310B" w:rsidP="005C310B">
      <w:pPr>
        <w:pStyle w:val="B1"/>
      </w:pPr>
      <w:r w:rsidRPr="00B02A0B">
        <w:t>6)</w:t>
      </w:r>
      <w:r w:rsidRPr="00B02A0B">
        <w:tab/>
        <w:t>the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to the terminating user;</w:t>
      </w:r>
    </w:p>
    <w:p w14:paraId="3CA5FF2E" w14:textId="77777777" w:rsidR="005C310B" w:rsidRPr="00B02A0B" w:rsidRDefault="005C310B" w:rsidP="005C310B">
      <w:pPr>
        <w:pStyle w:val="B1"/>
      </w:pPr>
      <w:r w:rsidRPr="00B02A0B">
        <w:t>7)</w:t>
      </w:r>
      <w:r w:rsidRPr="00B02A0B">
        <w:tab/>
        <w:t>the &lt;alert-</w:t>
      </w:r>
      <w:proofErr w:type="spellStart"/>
      <w:r w:rsidRPr="00B02A0B">
        <w:t>ind</w:t>
      </w:r>
      <w:proofErr w:type="spellEnd"/>
      <w:r w:rsidRPr="00B02A0B">
        <w:t>&gt;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 xml:space="preserve">the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user;</w:t>
      </w:r>
    </w:p>
    <w:p w14:paraId="63A42C44" w14:textId="77777777" w:rsidR="00B02A0B" w:rsidRPr="00B02A0B" w:rsidRDefault="005C310B" w:rsidP="005C310B">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58A6B37" w14:textId="77777777" w:rsidR="005C310B" w:rsidRPr="00B02A0B" w:rsidRDefault="005C310B" w:rsidP="005C310B">
      <w:pPr>
        <w:pStyle w:val="B2"/>
      </w:pPr>
      <w:r w:rsidRPr="00B02A0B">
        <w:t>a)</w:t>
      </w:r>
      <w:r w:rsidRPr="00B02A0B">
        <w:tab/>
        <w:t>a &lt;pre-established-session-</w:t>
      </w:r>
      <w:proofErr w:type="spellStart"/>
      <w:r w:rsidRPr="00B02A0B">
        <w:t>ind</w:t>
      </w:r>
      <w:proofErr w:type="spellEnd"/>
      <w:r w:rsidRPr="00B02A0B">
        <w:t>&gt; element :</w:t>
      </w:r>
    </w:p>
    <w:p w14:paraId="0A400DE7" w14:textId="77777777" w:rsidR="005C310B" w:rsidRPr="00B02A0B" w:rsidRDefault="005C310B" w:rsidP="005C310B">
      <w:pPr>
        <w:pStyle w:val="B3"/>
      </w:pPr>
      <w:proofErr w:type="spellStart"/>
      <w:r w:rsidRPr="00B02A0B">
        <w:t>i</w:t>
      </w:r>
      <w:proofErr w:type="spellEnd"/>
      <w:r w:rsidRPr="00B02A0B">
        <w:t>)</w:t>
      </w:r>
      <w:r w:rsidRPr="00B02A0B">
        <w:tab/>
        <w:t xml:space="preserve">set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21D2EDE7" w14:textId="77777777" w:rsidR="00B02A0B" w:rsidRPr="00B02A0B" w:rsidRDefault="005C310B" w:rsidP="005C310B">
      <w:pPr>
        <w:pStyle w:val="B3"/>
      </w:pPr>
      <w:proofErr w:type="spellStart"/>
      <w:r w:rsidRPr="00B02A0B">
        <w:rPr>
          <w:lang w:val="en-US"/>
        </w:rPr>
        <w:t>i</w:t>
      </w:r>
      <w:proofErr w:type="spellEnd"/>
      <w:r w:rsidRPr="00B02A0B">
        <w:t>)</w:t>
      </w:r>
      <w:r w:rsidRPr="00B02A0B">
        <w:tab/>
        <w:t xml:space="preserve">the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 xml:space="preserve">the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 xml:space="preserve">the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 xml:space="preserve">the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 xml:space="preserve">the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w:t>
      </w:r>
      <w:proofErr w:type="spellStart"/>
      <w:r w:rsidRPr="00B02A0B">
        <w:t>ind</w:t>
      </w:r>
      <w:proofErr w:type="spellEnd"/>
      <w:r w:rsidRPr="00B02A0B">
        <w:t>&gt; element can be included and set to:</w:t>
      </w:r>
    </w:p>
    <w:p w14:paraId="654CA839" w14:textId="77777777" w:rsidR="005C310B" w:rsidRPr="00B02A0B" w:rsidRDefault="005C310B" w:rsidP="005C31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F34CB6C" w14:textId="77777777" w:rsidR="005C310B" w:rsidRPr="00B02A0B" w:rsidRDefault="005C310B" w:rsidP="005C310B">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58179BFA" w14:textId="77777777" w:rsidR="005C310B" w:rsidRPr="00B02A0B" w:rsidRDefault="005C310B" w:rsidP="005C310B">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an emergency alert area; or</w:t>
      </w:r>
    </w:p>
    <w:p w14:paraId="1CC7AEA6" w14:textId="77777777" w:rsidR="005C310B" w:rsidRPr="00B02A0B" w:rsidRDefault="005C310B" w:rsidP="005C310B">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an emergency alert area;</w:t>
      </w:r>
    </w:p>
    <w:p w14:paraId="3383CE34" w14:textId="77777777" w:rsidR="005C310B" w:rsidRPr="00B02A0B" w:rsidRDefault="005C310B" w:rsidP="005C310B">
      <w:pPr>
        <w:pStyle w:val="B2"/>
      </w:pPr>
      <w:r w:rsidRPr="00B02A0B">
        <w:t>h)</w:t>
      </w:r>
      <w:r w:rsidRPr="00B02A0B">
        <w:tab/>
        <w:t>a &lt;group-geo-area-</w:t>
      </w:r>
      <w:proofErr w:type="spellStart"/>
      <w:r w:rsidRPr="00B02A0B">
        <w:t>ind</w:t>
      </w:r>
      <w:proofErr w:type="spellEnd"/>
      <w:r w:rsidRPr="00B02A0B">
        <w:t>&gt; element:</w:t>
      </w:r>
    </w:p>
    <w:p w14:paraId="628A67B2" w14:textId="77777777" w:rsidR="005C310B" w:rsidRPr="00B02A0B" w:rsidRDefault="005C310B" w:rsidP="005C310B">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 group geographic area; or</w:t>
      </w:r>
    </w:p>
    <w:p w14:paraId="72B90A74" w14:textId="77777777" w:rsidR="005C310B" w:rsidRPr="00B02A0B" w:rsidRDefault="005C310B" w:rsidP="005C310B">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 group geographic area;</w:t>
      </w:r>
    </w:p>
    <w:p w14:paraId="3FD2E878" w14:textId="77777777" w:rsidR="005C310B" w:rsidRPr="00B02A0B" w:rsidRDefault="005C310B" w:rsidP="005C310B">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192D25D4" w14:textId="77777777" w:rsidR="005C310B" w:rsidRPr="00B02A0B" w:rsidRDefault="005C310B" w:rsidP="005C31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7AED9D8D" w14:textId="77777777" w:rsidR="005C310B" w:rsidRPr="00B02A0B" w:rsidRDefault="005C310B" w:rsidP="005C310B">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w:t>
      </w:r>
      <w:proofErr w:type="spellStart"/>
      <w:r w:rsidRPr="00B02A0B">
        <w:t>ind</w:t>
      </w:r>
      <w:proofErr w:type="spellEnd"/>
      <w:r w:rsidRPr="00B02A0B">
        <w:t>&gt; element can be included and set to:</w:t>
      </w:r>
    </w:p>
    <w:p w14:paraId="1933682E" w14:textId="77777777" w:rsidR="005C310B" w:rsidRPr="00B02A0B" w:rsidRDefault="005C310B" w:rsidP="005C310B">
      <w:pPr>
        <w:pStyle w:val="B3"/>
      </w:pPr>
      <w:proofErr w:type="spellStart"/>
      <w:r w:rsidRPr="00B02A0B">
        <w:t>i</w:t>
      </w:r>
      <w:proofErr w:type="spellEnd"/>
      <w:r w:rsidRPr="00B02A0B">
        <w:t>)</w:t>
      </w:r>
      <w:r w:rsidRPr="00B02A0B">
        <w:tab/>
        <w:t xml:space="preserve">"true" to indicate to the client that multiple clients are registered for the </w:t>
      </w:r>
      <w:proofErr w:type="spellStart"/>
      <w:r w:rsidRPr="00B02A0B">
        <w:t>MCData</w:t>
      </w:r>
      <w:proofErr w:type="spellEnd"/>
      <w:r w:rsidRPr="00B02A0B">
        <w:t xml:space="preserve"> user; or</w:t>
      </w:r>
    </w:p>
    <w:p w14:paraId="64307996" w14:textId="77777777" w:rsidR="005C310B" w:rsidRPr="00B02A0B" w:rsidRDefault="005C310B" w:rsidP="005C310B">
      <w:pPr>
        <w:pStyle w:val="B3"/>
      </w:pPr>
      <w:r w:rsidRPr="00B02A0B">
        <w:t>ii)</w:t>
      </w:r>
      <w:r w:rsidRPr="00B02A0B">
        <w:tab/>
        <w:t xml:space="preserve">"false" to indicate to the client that no other clients are registered for the </w:t>
      </w:r>
      <w:proofErr w:type="spellStart"/>
      <w:r w:rsidRPr="00B02A0B">
        <w:t>MCData</w:t>
      </w:r>
      <w:proofErr w:type="spellEnd"/>
      <w:r w:rsidRPr="00B02A0B">
        <w:t xml:space="preserve">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71E1BB7E" w14:textId="77777777" w:rsidR="005C310B" w:rsidRPr="00B02A0B" w:rsidRDefault="005C310B" w:rsidP="005C310B">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 or</w:t>
      </w:r>
    </w:p>
    <w:p w14:paraId="7BE2D146" w14:textId="77777777" w:rsidR="005C310B" w:rsidRPr="00B02A0B" w:rsidRDefault="005C310B" w:rsidP="005C310B">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4D5BAAD" w14:textId="77777777" w:rsidR="005C310B" w:rsidRPr="00B02A0B" w:rsidRDefault="005C310B" w:rsidP="005C310B">
      <w:pPr>
        <w:pStyle w:val="B3"/>
      </w:pPr>
      <w:proofErr w:type="spellStart"/>
      <w:r w:rsidRPr="00B02A0B">
        <w:t>i</w:t>
      </w:r>
      <w:proofErr w:type="spellEnd"/>
      <w:r w:rsidRPr="00B02A0B">
        <w:t>)</w:t>
      </w:r>
      <w:r w:rsidRPr="00B02A0B">
        <w:tab/>
        <w:t xml:space="preserve">a URI of a functional alias that shall be bound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EEB985F" w14:textId="77777777" w:rsidR="005C310B" w:rsidRPr="00B02A0B" w:rsidRDefault="005C310B" w:rsidP="005C310B">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400AB8E" w14:textId="77777777" w:rsidR="005C310B" w:rsidRPr="00B02A0B" w:rsidRDefault="005C310B" w:rsidP="005C310B">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78C22EAA" w14:textId="77777777" w:rsidR="005C310B" w:rsidRPr="00B02A0B" w:rsidRDefault="005C310B" w:rsidP="005C310B">
      <w:pPr>
        <w:pStyle w:val="B3"/>
      </w:pPr>
      <w:r w:rsidRPr="00B02A0B">
        <w:t>ii)</w:t>
      </w:r>
      <w:r w:rsidRPr="00B02A0B">
        <w:tab/>
        <w:t xml:space="preserve">"false" when the user do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B0C9372" w14:textId="77777777" w:rsidR="005C310B" w:rsidRPr="00B02A0B" w:rsidRDefault="005C310B" w:rsidP="005C310B">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1C81458C" w14:textId="77777777" w:rsidR="005C310B" w:rsidRPr="00B02A0B" w:rsidRDefault="005C310B" w:rsidP="005C310B">
      <w:pPr>
        <w:pStyle w:val="B3"/>
      </w:pPr>
      <w:r w:rsidRPr="00B02A0B">
        <w:t>ii)</w:t>
      </w:r>
      <w:r w:rsidRPr="00B02A0B">
        <w:tab/>
        <w:t xml:space="preserve">"false" when the user do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438054B" w14:textId="77777777" w:rsidR="005C310B" w:rsidRPr="00B02A0B" w:rsidRDefault="005C310B" w:rsidP="005C310B">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C8A430B" w14:textId="77777777" w:rsidR="005C310B" w:rsidRPr="00B02A0B" w:rsidRDefault="005C310B" w:rsidP="005C310B">
      <w:pPr>
        <w:pStyle w:val="B3"/>
      </w:pPr>
      <w:proofErr w:type="spellStart"/>
      <w:r w:rsidRPr="00B02A0B">
        <w:t>i</w:t>
      </w:r>
      <w:proofErr w:type="spellEnd"/>
      <w:r w:rsidRPr="00B02A0B">
        <w:t>)</w:t>
      </w:r>
      <w:r w:rsidRPr="00B02A0B">
        <w:tab/>
        <w:t xml:space="preserve">"enable"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29B7DBF7" w14:textId="523A4929" w:rsidR="00F71C89" w:rsidRPr="00B02A0B" w:rsidRDefault="005C310B" w:rsidP="00F71C89">
      <w:pPr>
        <w:pStyle w:val="B3"/>
        <w:rPr>
          <w:lang w:val="hr-HR"/>
        </w:rPr>
      </w:pPr>
      <w:r w:rsidRPr="00B02A0B">
        <w:t>ii)</w:t>
      </w:r>
      <w:r w:rsidRPr="00B02A0B">
        <w:tab/>
        <w:t xml:space="preserve">"disable" when the user do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41C260A2" w14:textId="77777777" w:rsidR="00F71C89" w:rsidRPr="00B02A0B" w:rsidRDefault="00F71C89" w:rsidP="00F71C89">
      <w:pPr>
        <w:pStyle w:val="B3"/>
      </w:pPr>
      <w:proofErr w:type="spellStart"/>
      <w:r w:rsidRPr="00B02A0B">
        <w:t>i</w:t>
      </w:r>
      <w:proofErr w:type="spellEnd"/>
      <w:r w:rsidRPr="00B02A0B">
        <w:t>)</w:t>
      </w:r>
      <w:r w:rsidRPr="00B02A0B">
        <w:tab/>
        <w:t>"true"</w:t>
      </w:r>
      <w:r w:rsidRPr="00B02A0B">
        <w:rPr>
          <w:lang w:val="en-US"/>
        </w:rPr>
        <w:t xml:space="preserve"> </w:t>
      </w:r>
      <w:r>
        <w:t xml:space="preserve">when the </w:t>
      </w:r>
      <w:proofErr w:type="spellStart"/>
      <w:r w:rsidRPr="00B02A0B">
        <w:t>MCData</w:t>
      </w:r>
      <w:proofErr w:type="spellEnd"/>
      <w:r w:rsidRPr="00B02A0B">
        <w:t xml:space="preserve">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proofErr w:type="spellStart"/>
      <w:r w:rsidRPr="00B02A0B">
        <w:t>MCData</w:t>
      </w:r>
      <w:proofErr w:type="spellEnd"/>
      <w:r w:rsidRPr="00B02A0B">
        <w:t xml:space="preserve"> </w:t>
      </w:r>
      <w:r>
        <w:rPr>
          <w:lang w:val="en-US"/>
        </w:rPr>
        <w:t>client</w:t>
      </w:r>
      <w:r>
        <w:t xml:space="preserve"> is using </w:t>
      </w:r>
      <w:proofErr w:type="spellStart"/>
      <w:r w:rsidRPr="00B02A0B">
        <w:t>MCData</w:t>
      </w:r>
      <w:proofErr w:type="spellEnd"/>
      <w:r w:rsidRPr="00B02A0B">
        <w:t xml:space="preserve">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proofErr w:type="spellStart"/>
      <w:r w:rsidRPr="00B02A0B">
        <w:t>MCData</w:t>
      </w:r>
      <w:proofErr w:type="spellEnd"/>
      <w:r w:rsidRPr="00B02A0B">
        <w:t xml:space="preserve"> </w:t>
      </w:r>
      <w:r>
        <w:rPr>
          <w:lang w:eastAsia="ko-KR"/>
        </w:rPr>
        <w:t>users</w:t>
      </w:r>
      <w:bookmarkStart w:id="8222" w:name="_Hlk114251286"/>
      <w:r w:rsidR="006224D4">
        <w:rPr>
          <w:lang w:val="en-US"/>
        </w:rPr>
        <w:t>;</w:t>
      </w:r>
      <w:bookmarkEnd w:id="8222"/>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23"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8223"/>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w:t>
      </w:r>
      <w:proofErr w:type="spellStart"/>
      <w:r>
        <w:t>MCData</w:t>
      </w:r>
      <w:proofErr w:type="spellEnd"/>
      <w:r>
        <w:t xml:space="preserve"> group </w:t>
      </w:r>
      <w:proofErr w:type="spellStart"/>
      <w:r>
        <w:t>whenthe</w:t>
      </w:r>
      <w:proofErr w:type="spellEnd"/>
      <w:r>
        <w:t xml:space="preserve"> </w:t>
      </w:r>
      <w:proofErr w:type="spellStart"/>
      <w:r>
        <w:t>MCData</w:t>
      </w:r>
      <w:proofErr w:type="spellEnd"/>
      <w:r>
        <w:t xml:space="preserve"> communication targets a temporary group or a group regroup based on a preconfigured group.</w:t>
      </w:r>
    </w:p>
    <w:p w14:paraId="4102ADE3" w14:textId="77777777" w:rsidR="005C310B" w:rsidRPr="00B02A0B" w:rsidRDefault="005C310B" w:rsidP="005C310B">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24" w:name="_Toc20215960"/>
      <w:bookmarkStart w:id="8225" w:name="_Toc27496516"/>
      <w:bookmarkStart w:id="8226" w:name="_Toc36108317"/>
      <w:bookmarkStart w:id="8227" w:name="_Toc44599097"/>
      <w:bookmarkStart w:id="8228" w:name="_Toc44602984"/>
      <w:bookmarkStart w:id="8229" w:name="_Toc45198161"/>
      <w:bookmarkStart w:id="8230" w:name="_Toc45696194"/>
      <w:bookmarkStart w:id="8231" w:name="_Toc51851688"/>
      <w:bookmarkStart w:id="8232" w:name="_Toc92225349"/>
      <w:bookmarkStart w:id="8233" w:name="_Toc131379199"/>
      <w:r w:rsidRPr="00B02A0B">
        <w:rPr>
          <w:lang w:eastAsia="zh-CN"/>
        </w:rPr>
        <w:t>D</w:t>
      </w:r>
      <w:r w:rsidRPr="00B02A0B">
        <w:t>.</w:t>
      </w:r>
      <w:r w:rsidRPr="00B02A0B">
        <w:rPr>
          <w:lang w:eastAsia="zh-CN"/>
        </w:rPr>
        <w:t>1</w:t>
      </w:r>
      <w:r w:rsidRPr="00B02A0B">
        <w:t>.4</w:t>
      </w:r>
      <w:r w:rsidRPr="00B02A0B">
        <w:tab/>
        <w:t>IANA registration template</w:t>
      </w:r>
      <w:bookmarkEnd w:id="8224"/>
      <w:bookmarkEnd w:id="8225"/>
      <w:bookmarkEnd w:id="8226"/>
      <w:bookmarkEnd w:id="8227"/>
      <w:bookmarkEnd w:id="8228"/>
      <w:bookmarkEnd w:id="8229"/>
      <w:bookmarkEnd w:id="8230"/>
      <w:bookmarkEnd w:id="8231"/>
      <w:bookmarkEnd w:id="8232"/>
      <w:bookmarkEnd w:id="8233"/>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lastRenderedPageBreak/>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3GPP TS 24.282 "Mission Critical Data (</w:t>
      </w:r>
      <w:proofErr w:type="spellStart"/>
      <w:r w:rsidRPr="00B02A0B">
        <w:t>MCData</w:t>
      </w:r>
      <w:proofErr w:type="spellEnd"/>
      <w:r w:rsidRPr="00B02A0B">
        <w:t xml:space="preserve">) signalling </w:t>
      </w:r>
      <w:proofErr w:type="spellStart"/>
      <w:r w:rsidRPr="00B02A0B">
        <w:t>control;Protocol</w:t>
      </w:r>
      <w:proofErr w:type="spellEnd"/>
      <w:r w:rsidRPr="00B02A0B">
        <w:t xml:space="preserve">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lastRenderedPageBreak/>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34" w:name="_Toc20215961"/>
      <w:bookmarkStart w:id="8235" w:name="_Toc27496517"/>
      <w:bookmarkStart w:id="8236" w:name="_Toc36108318"/>
      <w:bookmarkStart w:id="8237" w:name="_Toc44599098"/>
      <w:bookmarkStart w:id="8238" w:name="_Toc44602985"/>
      <w:bookmarkStart w:id="8239" w:name="_Toc45198162"/>
      <w:bookmarkStart w:id="8240" w:name="_Toc45696195"/>
      <w:bookmarkStart w:id="8241" w:name="_Toc51851689"/>
      <w:bookmarkStart w:id="8242" w:name="_Toc92225350"/>
      <w:bookmarkStart w:id="8243" w:name="_Toc131379200"/>
      <w:r w:rsidRPr="00B02A0B">
        <w:t>D.2</w:t>
      </w:r>
      <w:r w:rsidRPr="00B02A0B">
        <w:tab/>
        <w:t>Void</w:t>
      </w:r>
      <w:bookmarkEnd w:id="8234"/>
      <w:bookmarkEnd w:id="8235"/>
      <w:bookmarkEnd w:id="8236"/>
      <w:bookmarkEnd w:id="8237"/>
      <w:bookmarkEnd w:id="8238"/>
      <w:bookmarkEnd w:id="8239"/>
      <w:bookmarkEnd w:id="8240"/>
      <w:bookmarkEnd w:id="8241"/>
      <w:bookmarkEnd w:id="8242"/>
      <w:bookmarkEnd w:id="8243"/>
    </w:p>
    <w:p w14:paraId="5775C967" w14:textId="77777777" w:rsidR="005C310B" w:rsidRPr="00B02A0B" w:rsidRDefault="005C310B" w:rsidP="007D34FE">
      <w:pPr>
        <w:pStyle w:val="Heading1"/>
        <w:rPr>
          <w:rFonts w:eastAsia="Malgun Gothic"/>
        </w:rPr>
      </w:pPr>
      <w:bookmarkStart w:id="8244" w:name="_Toc20215962"/>
      <w:bookmarkStart w:id="8245" w:name="_Toc27496518"/>
      <w:bookmarkStart w:id="8246" w:name="_Toc36108319"/>
      <w:bookmarkStart w:id="8247" w:name="_Toc44599099"/>
      <w:bookmarkStart w:id="8248" w:name="_Toc44602986"/>
      <w:bookmarkStart w:id="8249" w:name="_Toc45198163"/>
      <w:bookmarkStart w:id="8250" w:name="_Toc45696196"/>
      <w:bookmarkStart w:id="8251" w:name="_Toc51851690"/>
      <w:bookmarkStart w:id="8252" w:name="_Toc92225351"/>
      <w:bookmarkStart w:id="8253" w:name="_Toc131379201"/>
      <w:r w:rsidRPr="00B02A0B">
        <w:rPr>
          <w:rFonts w:eastAsia="Malgun Gothic"/>
        </w:rPr>
        <w:t>D.3</w:t>
      </w:r>
      <w:r w:rsidRPr="00B02A0B">
        <w:rPr>
          <w:rFonts w:eastAsia="Malgun Gothic"/>
        </w:rPr>
        <w:tab/>
        <w:t xml:space="preserve">XML schema for </w:t>
      </w:r>
      <w:proofErr w:type="spellStart"/>
      <w:r w:rsidRPr="00B02A0B">
        <w:rPr>
          <w:rFonts w:eastAsia="Malgun Gothic"/>
        </w:rPr>
        <w:t>MCData</w:t>
      </w:r>
      <w:proofErr w:type="spellEnd"/>
      <w:r w:rsidRPr="00B02A0B">
        <w:rPr>
          <w:rFonts w:eastAsia="Malgun Gothic"/>
        </w:rPr>
        <w:t xml:space="preserve"> (de)-affiliation requests</w:t>
      </w:r>
      <w:bookmarkEnd w:id="8244"/>
      <w:bookmarkEnd w:id="8245"/>
      <w:bookmarkEnd w:id="8246"/>
      <w:bookmarkEnd w:id="8247"/>
      <w:bookmarkEnd w:id="8248"/>
      <w:bookmarkEnd w:id="8249"/>
      <w:bookmarkEnd w:id="8250"/>
      <w:bookmarkEnd w:id="8251"/>
      <w:bookmarkEnd w:id="8252"/>
      <w:bookmarkEnd w:id="8253"/>
    </w:p>
    <w:p w14:paraId="5CBC669B" w14:textId="77777777" w:rsidR="005C310B" w:rsidRPr="00B02A0B" w:rsidRDefault="005C310B" w:rsidP="007D34FE">
      <w:pPr>
        <w:pStyle w:val="Heading2"/>
      </w:pPr>
      <w:bookmarkStart w:id="8254" w:name="_Toc20215963"/>
      <w:bookmarkStart w:id="8255" w:name="_Toc27496519"/>
      <w:bookmarkStart w:id="8256" w:name="_Toc36108320"/>
      <w:bookmarkStart w:id="8257" w:name="_Toc44599100"/>
      <w:bookmarkStart w:id="8258" w:name="_Toc44602987"/>
      <w:bookmarkStart w:id="8259" w:name="_Toc45198164"/>
      <w:bookmarkStart w:id="8260" w:name="_Toc45696197"/>
      <w:bookmarkStart w:id="8261" w:name="_Toc51851691"/>
      <w:bookmarkStart w:id="8262" w:name="_Toc92225352"/>
      <w:bookmarkStart w:id="8263" w:name="_Toc131379202"/>
      <w:r w:rsidRPr="00B02A0B">
        <w:rPr>
          <w:lang w:eastAsia="zh-CN"/>
        </w:rPr>
        <w:t>D.3</w:t>
      </w:r>
      <w:r w:rsidRPr="00B02A0B">
        <w:t>.1</w:t>
      </w:r>
      <w:r w:rsidRPr="00B02A0B">
        <w:tab/>
        <w:t>General</w:t>
      </w:r>
      <w:bookmarkEnd w:id="8254"/>
      <w:bookmarkEnd w:id="8255"/>
      <w:bookmarkEnd w:id="8256"/>
      <w:bookmarkEnd w:id="8257"/>
      <w:bookmarkEnd w:id="8258"/>
      <w:bookmarkEnd w:id="8259"/>
      <w:bookmarkEnd w:id="8260"/>
      <w:bookmarkEnd w:id="8261"/>
      <w:bookmarkEnd w:id="8262"/>
      <w:bookmarkEnd w:id="8263"/>
    </w:p>
    <w:p w14:paraId="42B9419E" w14:textId="77777777" w:rsidR="005C310B" w:rsidRPr="00B02A0B" w:rsidRDefault="005C310B" w:rsidP="005C310B">
      <w:r w:rsidRPr="00B02A0B">
        <w:t xml:space="preserve">This clause defines XML schema and MIME type for </w:t>
      </w:r>
      <w:proofErr w:type="spellStart"/>
      <w:r w:rsidRPr="00B02A0B">
        <w:t>MCData</w:t>
      </w:r>
      <w:proofErr w:type="spellEnd"/>
      <w:r w:rsidRPr="00B02A0B">
        <w:t xml:space="preserve"> (de)-affiliation requests.</w:t>
      </w:r>
    </w:p>
    <w:p w14:paraId="58172729" w14:textId="77777777" w:rsidR="005C310B" w:rsidRPr="00B02A0B" w:rsidRDefault="005C310B" w:rsidP="007D34FE">
      <w:pPr>
        <w:pStyle w:val="Heading2"/>
        <w:rPr>
          <w:lang w:val="en-US"/>
        </w:rPr>
      </w:pPr>
      <w:bookmarkStart w:id="8264" w:name="_Toc20215964"/>
      <w:bookmarkStart w:id="8265" w:name="_Toc27496520"/>
      <w:bookmarkStart w:id="8266" w:name="_Toc36108321"/>
      <w:bookmarkStart w:id="8267" w:name="_Toc44599101"/>
      <w:bookmarkStart w:id="8268" w:name="_Toc44602988"/>
      <w:bookmarkStart w:id="8269" w:name="_Toc45198165"/>
      <w:bookmarkStart w:id="8270" w:name="_Toc45696198"/>
      <w:bookmarkStart w:id="8271" w:name="_Toc51851692"/>
      <w:bookmarkStart w:id="8272" w:name="_Toc92225353"/>
      <w:bookmarkStart w:id="8273" w:name="_Toc131379203"/>
      <w:r w:rsidRPr="00B02A0B">
        <w:rPr>
          <w:lang w:val="en-US" w:eastAsia="zh-CN"/>
        </w:rPr>
        <w:t>D.3</w:t>
      </w:r>
      <w:r w:rsidRPr="00B02A0B">
        <w:rPr>
          <w:lang w:val="en-US"/>
        </w:rPr>
        <w:t>.2</w:t>
      </w:r>
      <w:r w:rsidRPr="00B02A0B">
        <w:rPr>
          <w:lang w:val="en-US"/>
        </w:rPr>
        <w:tab/>
        <w:t>XML schema</w:t>
      </w:r>
      <w:bookmarkEnd w:id="8264"/>
      <w:bookmarkEnd w:id="8265"/>
      <w:bookmarkEnd w:id="8266"/>
      <w:bookmarkEnd w:id="8267"/>
      <w:bookmarkEnd w:id="8268"/>
      <w:bookmarkEnd w:id="8269"/>
      <w:bookmarkEnd w:id="8270"/>
      <w:bookmarkEnd w:id="8271"/>
      <w:bookmarkEnd w:id="8272"/>
      <w:bookmarkEnd w:id="8273"/>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xmlns:xs</w:t>
      </w:r>
      <w:proofErr w:type="spellEnd"/>
      <w:r w:rsidRPr="00B02A0B">
        <w:t>="http://www.w3.org/2001/XMLSchema"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="qualified"&gt;</w:t>
      </w:r>
    </w:p>
    <w:p w14:paraId="4361683A"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D8808E8"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36CA650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D919E1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266AEA8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EB49895"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14E6DEA"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58DB5F21"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name="de-affiliate-command"&gt;</w:t>
      </w:r>
    </w:p>
    <w:p w14:paraId="72DD6CDF"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3A698D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1941D38F"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D5DE6E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6670BAA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DB4BCF6"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9C1D041"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4B5F31DE"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name="command-list"&gt;</w:t>
      </w:r>
    </w:p>
    <w:p w14:paraId="1E08ECD7"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5772A9C1"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4E72D0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name="affiliate" type="</w:t>
      </w:r>
      <w:proofErr w:type="spellStart"/>
      <w:r w:rsidRPr="00B02A0B">
        <w:t>mcdataaff:affiliate-command</w:t>
      </w:r>
      <w:proofErr w:type="spellEnd"/>
      <w:r w:rsidRPr="00B02A0B">
        <w:t xml:space="preserve">" minOccurs="0" </w:t>
      </w:r>
      <w:proofErr w:type="spellStart"/>
      <w:r w:rsidRPr="00B02A0B">
        <w:t>maxOccurs</w:t>
      </w:r>
      <w:proofErr w:type="spellEnd"/>
      <w:r w:rsidRPr="00B02A0B">
        <w:t>="1"/&gt;</w:t>
      </w:r>
    </w:p>
    <w:p w14:paraId="13B820B2" w14:textId="77777777" w:rsidR="005C310B" w:rsidRPr="00B02A0B" w:rsidRDefault="005C310B" w:rsidP="005C310B">
      <w:pPr>
        <w:pStyle w:val="PL"/>
        <w:rPr>
          <w:lang w:val="fr-FR"/>
        </w:rPr>
      </w:pPr>
      <w:r w:rsidRPr="00B02A0B">
        <w:t xml:space="preserve">        </w:t>
      </w:r>
      <w:r w:rsidRPr="00B02A0B">
        <w:rPr>
          <w:lang w:val="fr-FR"/>
        </w:rPr>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="de-</w:t>
      </w:r>
      <w:proofErr w:type="spellStart"/>
      <w:r w:rsidRPr="00B02A0B">
        <w:rPr>
          <w:lang w:val="fr-FR"/>
        </w:rPr>
        <w:t>affiliate</w:t>
      </w:r>
      <w:proofErr w:type="spellEnd"/>
      <w:r w:rsidRPr="00B02A0B">
        <w:rPr>
          <w:lang w:val="fr-FR"/>
        </w:rPr>
        <w:t>" type="</w:t>
      </w:r>
      <w:proofErr w:type="spellStart"/>
      <w:r w:rsidRPr="00B02A0B">
        <w:rPr>
          <w:lang w:val="fr-FR"/>
        </w:rPr>
        <w:t>mcdataaff:de-affiliate-command</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="1"/&gt;</w:t>
      </w:r>
    </w:p>
    <w:p w14:paraId="19CAFF65" w14:textId="77777777" w:rsidR="005C310B" w:rsidRPr="00B02A0B" w:rsidRDefault="005C310B" w:rsidP="005C310B">
      <w:pPr>
        <w:pStyle w:val="PL"/>
      </w:pPr>
      <w:r w:rsidRPr="00B02A0B">
        <w:rPr>
          <w:lang w:val="fr-FR"/>
        </w:rPr>
        <w:t xml:space="preserve">        </w:t>
      </w:r>
      <w:r w:rsidRPr="00B02A0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1BB4780C"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56E1A3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BF13A47"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10557E8D" w14:textId="77777777" w:rsidR="005C310B" w:rsidRPr="00B02A0B" w:rsidRDefault="005C310B" w:rsidP="005C310B">
      <w:pPr>
        <w:pStyle w:val="PL"/>
      </w:pPr>
      <w:r w:rsidRPr="00B02A0B">
        <w:t xml:space="preserve">  &lt;/</w:t>
      </w:r>
      <w:proofErr w:type="spellStart"/>
      <w:r w:rsidRPr="00B02A0B">
        <w:t>xs:element</w:t>
      </w:r>
      <w:proofErr w:type="spellEnd"/>
      <w:r w:rsidRPr="00B02A0B">
        <w:t>&gt;</w:t>
      </w:r>
    </w:p>
    <w:p w14:paraId="3AE4A903"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71349DFF"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A9E2B89"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0F8EFD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9154F51"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1908BFF" w14:textId="77777777" w:rsidR="005C310B" w:rsidRPr="00B02A0B" w:rsidRDefault="005C310B" w:rsidP="005C310B">
      <w:pPr>
        <w:pStyle w:val="PL"/>
      </w:pPr>
      <w:r w:rsidRPr="00B02A0B">
        <w:t>&lt;/</w:t>
      </w:r>
      <w:proofErr w:type="spellStart"/>
      <w:r w:rsidRPr="00B02A0B">
        <w:t>xs:schema</w:t>
      </w:r>
      <w:proofErr w:type="spellEnd"/>
      <w:r w:rsidRPr="00B02A0B">
        <w:t>&gt;</w:t>
      </w:r>
    </w:p>
    <w:p w14:paraId="0157B0F9" w14:textId="77777777" w:rsidR="005C310B" w:rsidRPr="00B02A0B" w:rsidRDefault="005C310B" w:rsidP="007D34FE">
      <w:pPr>
        <w:pStyle w:val="Heading2"/>
      </w:pPr>
      <w:bookmarkStart w:id="8274" w:name="_Toc20215965"/>
      <w:bookmarkStart w:id="8275" w:name="_Toc27496521"/>
      <w:bookmarkStart w:id="8276" w:name="_Toc36108322"/>
      <w:bookmarkStart w:id="8277" w:name="_Toc44599102"/>
      <w:bookmarkStart w:id="8278" w:name="_Toc44602989"/>
      <w:bookmarkStart w:id="8279" w:name="_Toc45198166"/>
      <w:bookmarkStart w:id="8280" w:name="_Toc45696199"/>
      <w:bookmarkStart w:id="8281" w:name="_Toc51851693"/>
      <w:bookmarkStart w:id="8282" w:name="_Toc92225354"/>
      <w:bookmarkStart w:id="8283" w:name="_Toc131379204"/>
      <w:r w:rsidRPr="00B02A0B">
        <w:rPr>
          <w:lang w:eastAsia="zh-CN"/>
        </w:rPr>
        <w:t>D.3</w:t>
      </w:r>
      <w:r w:rsidRPr="00B02A0B">
        <w:t>.3</w:t>
      </w:r>
      <w:r w:rsidRPr="00B02A0B">
        <w:tab/>
        <w:t>Semantic</w:t>
      </w:r>
      <w:bookmarkEnd w:id="8274"/>
      <w:bookmarkEnd w:id="8275"/>
      <w:bookmarkEnd w:id="8276"/>
      <w:bookmarkEnd w:id="8277"/>
      <w:bookmarkEnd w:id="8278"/>
      <w:bookmarkEnd w:id="8279"/>
      <w:bookmarkEnd w:id="8280"/>
      <w:bookmarkEnd w:id="8281"/>
      <w:bookmarkEnd w:id="8282"/>
      <w:bookmarkEnd w:id="8283"/>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w:t>
      </w:r>
      <w:proofErr w:type="spellStart"/>
      <w:r w:rsidRPr="00B02A0B">
        <w:rPr>
          <w:lang w:eastAsia="zh-CN"/>
        </w:rPr>
        <w:t>subelements</w:t>
      </w:r>
      <w:proofErr w:type="spellEnd"/>
      <w:r w:rsidRPr="00B02A0B">
        <w:rPr>
          <w:lang w:eastAsia="zh-CN"/>
        </w:rPr>
        <w:t xml:space="preserve"> or both.</w:t>
      </w:r>
    </w:p>
    <w:p w14:paraId="037A2ACB" w14:textId="77777777" w:rsidR="005C310B" w:rsidRPr="00B02A0B" w:rsidRDefault="005C310B" w:rsidP="005C310B">
      <w:r w:rsidRPr="00B02A0B">
        <w:lastRenderedPageBreak/>
        <w:t>If the &lt;command-list&gt; contains the &lt;affiliate-command&gt; element then:</w:t>
      </w:r>
    </w:p>
    <w:p w14:paraId="00C86F20" w14:textId="77777777" w:rsidR="005C310B" w:rsidRPr="00B02A0B" w:rsidRDefault="005C310B" w:rsidP="005C310B">
      <w:pPr>
        <w:pStyle w:val="B1"/>
      </w:pPr>
      <w:r w:rsidRPr="00B02A0B">
        <w:t>1)</w:t>
      </w:r>
      <w:r w:rsidRPr="00B02A0B">
        <w:tab/>
        <w:t xml:space="preserve">the &lt;affiliate-command&gt; element contains a list of &lt;group&gt; </w:t>
      </w:r>
      <w:proofErr w:type="spellStart"/>
      <w:r w:rsidRPr="00B02A0B">
        <w:t>subelements</w:t>
      </w:r>
      <w:proofErr w:type="spellEnd"/>
      <w:r w:rsidRPr="00B02A0B">
        <w:t xml:space="preserve"> having at least one </w:t>
      </w:r>
      <w:proofErr w:type="spellStart"/>
      <w:r w:rsidRPr="00B02A0B">
        <w:t>subelement</w:t>
      </w:r>
      <w:proofErr w:type="spellEnd"/>
      <w:r w:rsidRPr="00B02A0B">
        <w:t xml:space="preserve">. The recipient shall perform an affiliation for all the </w:t>
      </w:r>
      <w:proofErr w:type="spellStart"/>
      <w:r w:rsidRPr="00B02A0B">
        <w:t>MCData</w:t>
      </w:r>
      <w:proofErr w:type="spellEnd"/>
      <w:r w:rsidRPr="00B02A0B">
        <w:t xml:space="preserve">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 xml:space="preserve">the &lt;de-affiliate-command&gt; element contains a list of &lt;group&gt; </w:t>
      </w:r>
      <w:proofErr w:type="spellStart"/>
      <w:r w:rsidRPr="00B02A0B">
        <w:t>subelements</w:t>
      </w:r>
      <w:proofErr w:type="spellEnd"/>
      <w:r w:rsidRPr="00B02A0B">
        <w:t xml:space="preserve"> having at least one </w:t>
      </w:r>
      <w:proofErr w:type="spellStart"/>
      <w:r w:rsidRPr="00B02A0B">
        <w:t>subelement</w:t>
      </w:r>
      <w:proofErr w:type="spellEnd"/>
      <w:r w:rsidRPr="00B02A0B">
        <w:t xml:space="preserve">. The recipient shall perform a de-affiliation for all the </w:t>
      </w:r>
      <w:proofErr w:type="spellStart"/>
      <w:r w:rsidRPr="00B02A0B">
        <w:t>MCData</w:t>
      </w:r>
      <w:proofErr w:type="spellEnd"/>
      <w:r w:rsidRPr="00B02A0B">
        <w:t xml:space="preserve">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84" w:name="_Toc20215966"/>
      <w:bookmarkStart w:id="8285" w:name="_Toc27496522"/>
      <w:bookmarkStart w:id="8286" w:name="_Toc36108323"/>
      <w:bookmarkStart w:id="8287" w:name="_Toc44599103"/>
      <w:bookmarkStart w:id="8288" w:name="_Toc44602990"/>
      <w:bookmarkStart w:id="8289" w:name="_Toc45198167"/>
      <w:bookmarkStart w:id="8290" w:name="_Toc45696200"/>
      <w:bookmarkStart w:id="8291" w:name="_Toc51851694"/>
      <w:bookmarkStart w:id="8292" w:name="_Toc92225355"/>
      <w:bookmarkStart w:id="8293" w:name="_Toc131379205"/>
      <w:r w:rsidRPr="00B02A0B">
        <w:rPr>
          <w:lang w:eastAsia="zh-CN"/>
        </w:rPr>
        <w:t>D.3</w:t>
      </w:r>
      <w:r w:rsidRPr="00B02A0B">
        <w:t>.4</w:t>
      </w:r>
      <w:r w:rsidRPr="00B02A0B">
        <w:tab/>
        <w:t>IANA registration template</w:t>
      </w:r>
      <w:bookmarkEnd w:id="8284"/>
      <w:bookmarkEnd w:id="8285"/>
      <w:bookmarkEnd w:id="8286"/>
      <w:bookmarkEnd w:id="8287"/>
      <w:bookmarkEnd w:id="8288"/>
      <w:bookmarkEnd w:id="8289"/>
      <w:bookmarkEnd w:id="8290"/>
      <w:bookmarkEnd w:id="8291"/>
      <w:bookmarkEnd w:id="8292"/>
      <w:bookmarkEnd w:id="8293"/>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lastRenderedPageBreak/>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3GPP TS 24.282 "Mission Critical Data (</w:t>
      </w:r>
      <w:proofErr w:type="spellStart"/>
      <w:r w:rsidRPr="00B02A0B">
        <w:t>MCData</w:t>
      </w:r>
      <w:proofErr w:type="spellEnd"/>
      <w:r w:rsidRPr="00B02A0B">
        <w:t xml:space="preserve">)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94" w:name="_Toc20215967"/>
      <w:bookmarkStart w:id="8295" w:name="_Toc27496523"/>
      <w:bookmarkStart w:id="8296" w:name="_Toc36108324"/>
      <w:bookmarkStart w:id="8297" w:name="_Toc44599104"/>
      <w:bookmarkStart w:id="8298" w:name="_Toc44602991"/>
      <w:bookmarkStart w:id="8299" w:name="_Toc45198168"/>
      <w:bookmarkStart w:id="8300" w:name="_Toc45696201"/>
      <w:bookmarkStart w:id="8301" w:name="_Toc51851695"/>
      <w:bookmarkStart w:id="8302" w:name="_Toc92225356"/>
      <w:bookmarkStart w:id="8303" w:name="_Toc131379206"/>
      <w:r w:rsidRPr="00B02A0B">
        <w:t>D.4</w:t>
      </w:r>
      <w:r w:rsidRPr="00B02A0B">
        <w:tab/>
        <w:t xml:space="preserve">XML schema for </w:t>
      </w:r>
      <w:proofErr w:type="spellStart"/>
      <w:r w:rsidRPr="00B02A0B">
        <w:t>MCData</w:t>
      </w:r>
      <w:proofErr w:type="spellEnd"/>
      <w:r w:rsidRPr="00B02A0B">
        <w:t xml:space="preserve"> location information</w:t>
      </w:r>
      <w:bookmarkEnd w:id="8294"/>
      <w:bookmarkEnd w:id="8295"/>
      <w:bookmarkEnd w:id="8296"/>
      <w:bookmarkEnd w:id="8297"/>
      <w:bookmarkEnd w:id="8298"/>
      <w:bookmarkEnd w:id="8299"/>
      <w:bookmarkEnd w:id="8300"/>
      <w:bookmarkEnd w:id="8301"/>
      <w:bookmarkEnd w:id="8302"/>
      <w:bookmarkEnd w:id="8303"/>
    </w:p>
    <w:p w14:paraId="4DBCE55D" w14:textId="77777777" w:rsidR="005C310B" w:rsidRPr="00B02A0B" w:rsidRDefault="005C310B" w:rsidP="007D34FE">
      <w:pPr>
        <w:pStyle w:val="Heading2"/>
      </w:pPr>
      <w:bookmarkStart w:id="8304" w:name="_Toc20215968"/>
      <w:bookmarkStart w:id="8305" w:name="_Toc27496524"/>
      <w:bookmarkStart w:id="8306" w:name="_Toc36108325"/>
      <w:bookmarkStart w:id="8307" w:name="_Toc44599105"/>
      <w:bookmarkStart w:id="8308" w:name="_Toc44602992"/>
      <w:bookmarkStart w:id="8309" w:name="_Toc45198169"/>
      <w:bookmarkStart w:id="8310" w:name="_Toc45696202"/>
      <w:bookmarkStart w:id="8311" w:name="_Toc51851696"/>
      <w:bookmarkStart w:id="8312" w:name="_Toc92225357"/>
      <w:bookmarkStart w:id="8313" w:name="_Toc131379207"/>
      <w:r w:rsidRPr="00B02A0B">
        <w:t>D.4.1</w:t>
      </w:r>
      <w:r w:rsidRPr="00B02A0B">
        <w:tab/>
        <w:t>General</w:t>
      </w:r>
      <w:bookmarkEnd w:id="8304"/>
      <w:bookmarkEnd w:id="8305"/>
      <w:bookmarkEnd w:id="8306"/>
      <w:bookmarkEnd w:id="8307"/>
      <w:bookmarkEnd w:id="8308"/>
      <w:bookmarkEnd w:id="8309"/>
      <w:bookmarkEnd w:id="8310"/>
      <w:bookmarkEnd w:id="8311"/>
      <w:bookmarkEnd w:id="8312"/>
      <w:bookmarkEnd w:id="8313"/>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14" w:name="_Toc20215969"/>
      <w:bookmarkStart w:id="8315" w:name="_Toc27496525"/>
      <w:bookmarkStart w:id="8316" w:name="_Toc36108326"/>
      <w:bookmarkStart w:id="8317" w:name="_Toc44599106"/>
      <w:bookmarkStart w:id="8318" w:name="_Toc44602993"/>
      <w:bookmarkStart w:id="8319" w:name="_Toc45198170"/>
      <w:bookmarkStart w:id="8320" w:name="_Toc45696203"/>
      <w:bookmarkStart w:id="8321" w:name="_Toc51851697"/>
      <w:bookmarkStart w:id="8322" w:name="_Toc92225358"/>
      <w:bookmarkStart w:id="8323" w:name="_Toc131379208"/>
      <w:r w:rsidRPr="00B02A0B">
        <w:t>D.4.2</w:t>
      </w:r>
      <w:r w:rsidRPr="00B02A0B">
        <w:tab/>
        <w:t>XML schema</w:t>
      </w:r>
      <w:bookmarkEnd w:id="8314"/>
      <w:bookmarkEnd w:id="8315"/>
      <w:bookmarkEnd w:id="8316"/>
      <w:bookmarkEnd w:id="8317"/>
      <w:bookmarkEnd w:id="8318"/>
      <w:bookmarkEnd w:id="8319"/>
      <w:bookmarkEnd w:id="8320"/>
      <w:bookmarkEnd w:id="8321"/>
      <w:bookmarkEnd w:id="8322"/>
      <w:bookmarkEnd w:id="8323"/>
    </w:p>
    <w:p w14:paraId="6E8E105A" w14:textId="77777777" w:rsidR="005C310B" w:rsidRPr="00B02A0B" w:rsidRDefault="005C310B" w:rsidP="005C310B">
      <w:pPr>
        <w:pStyle w:val="PL"/>
      </w:pPr>
      <w:bookmarkStart w:id="8324" w:name="_Toc20215970"/>
      <w:bookmarkStart w:id="8325" w:name="_Toc27496526"/>
      <w:bookmarkStart w:id="8326" w:name="_Toc36108327"/>
      <w:bookmarkStart w:id="8327" w:name="_Toc44599107"/>
      <w:bookmarkStart w:id="8328" w:name="_Toc44602994"/>
      <w:bookmarkStart w:id="8329" w:name="_Toc45198171"/>
      <w:bookmarkStart w:id="8330" w:name="_Toc45696204"/>
      <w:bookmarkStart w:id="8331" w:name="_Toc51851698"/>
      <w:r w:rsidRPr="00B02A0B">
        <w:t>&lt;?xml version="1.0" encoding="UTF-8"?&gt;</w:t>
      </w:r>
    </w:p>
    <w:p w14:paraId="5B163C56" w14:textId="77777777" w:rsidR="005C31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xmlns:xs</w:t>
      </w:r>
      <w:proofErr w:type="spellEnd"/>
      <w:r w:rsidRPr="00B02A0B">
        <w:t xml:space="preserve">="http://www.w3.org/2001/XMLSchema" </w:t>
      </w:r>
      <w:proofErr w:type="spellStart"/>
      <w:r w:rsidRPr="00B02A0B">
        <w:t>xmlns:mcdataloc</w:t>
      </w:r>
      <w:proofErr w:type="spellEnd"/>
      <w:r w:rsidRPr="00B02A0B">
        <w:t xml:space="preserve">="urn:3gpp:ns:mcdataLocationInfo:1.0" </w:t>
      </w:r>
      <w:proofErr w:type="spellStart"/>
      <w:r w:rsidRPr="00B02A0B">
        <w:lastRenderedPageBreak/>
        <w:t>targetNamespace</w:t>
      </w:r>
      <w:proofErr w:type="spellEnd"/>
      <w:r w:rsidRPr="00B02A0B">
        <w:t xml:space="preserve">="urn:3gpp:ns:mcdataLocationInfo:1.0" </w:t>
      </w:r>
      <w:proofErr w:type="spellStart"/>
      <w:r w:rsidRPr="00B02A0B">
        <w:t>elementFormDefault</w:t>
      </w:r>
      <w:proofErr w:type="spellEnd"/>
      <w:r w:rsidRPr="00B02A0B">
        <w:t xml:space="preserve">="qualified" </w:t>
      </w:r>
      <w:proofErr w:type="spellStart"/>
      <w:r w:rsidRPr="00B02A0B">
        <w:t>attributeFormDefault</w:t>
      </w:r>
      <w:proofErr w:type="spellEnd"/>
      <w:r w:rsidRPr="00B02A0B">
        <w:t>="unqualified"</w:t>
      </w:r>
    </w:p>
    <w:p w14:paraId="7F15A1F4" w14:textId="77777777" w:rsidR="005C310B" w:rsidRPr="00B02A0B" w:rsidRDefault="005C310B" w:rsidP="005C310B">
      <w:pPr>
        <w:pStyle w:val="PL"/>
      </w:pPr>
      <w:proofErr w:type="spellStart"/>
      <w:r w:rsidRPr="00B02A0B">
        <w:t>xmlns:xenc</w:t>
      </w:r>
      <w:proofErr w:type="spellEnd"/>
      <w:r w:rsidRPr="00B02A0B">
        <w:t>="http://www.w3.org/2001/04/xmlenc#"&gt;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xs:import</w:t>
      </w:r>
      <w:proofErr w:type="spellEnd"/>
      <w:r w:rsidRPr="00B02A0B">
        <w:rPr>
          <w:lang w:val="fr-FR"/>
        </w:rPr>
        <w:t xml:space="preserve"> </w:t>
      </w:r>
      <w:proofErr w:type="spellStart"/>
      <w:r w:rsidRPr="00B02A0B">
        <w:rPr>
          <w:lang w:val="fr-FR"/>
        </w:rPr>
        <w:t>namespace</w:t>
      </w:r>
      <w:proofErr w:type="spellEnd"/>
      <w:r w:rsidRPr="00B02A0B">
        <w:rPr>
          <w:lang w:val="fr-FR"/>
        </w:rPr>
        <w:t>="http://www.w3.org/2001/04/xmlenc#"/&gt;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name="location-info" id="</w:t>
      </w:r>
      <w:proofErr w:type="spellStart"/>
      <w:r w:rsidRPr="00B02A0B">
        <w:t>loc</w:t>
      </w:r>
      <w:proofErr w:type="spellEnd"/>
      <w:r w:rsidRPr="00B02A0B">
        <w:t>"&gt;</w:t>
      </w:r>
    </w:p>
    <w:p w14:paraId="2FBB18AF" w14:textId="77777777" w:rsidR="005C310B" w:rsidRPr="00B02A0B" w:rsidRDefault="005C310B" w:rsidP="005C310B">
      <w:pPr>
        <w:pStyle w:val="PL"/>
      </w:pPr>
      <w:r w:rsidRPr="00B02A0B">
        <w:tab/>
        <w:t>&lt;</w:t>
      </w:r>
      <w:proofErr w:type="spellStart"/>
      <w:r w:rsidRPr="00B02A0B">
        <w:t>xs:annotation</w:t>
      </w:r>
      <w:proofErr w:type="spellEnd"/>
      <w:r w:rsidRPr="00B02A0B">
        <w:t>&gt;</w:t>
      </w:r>
    </w:p>
    <w:p w14:paraId="37AEAD85" w14:textId="77777777" w:rsidR="005C310B" w:rsidRPr="00B02A0B" w:rsidRDefault="005C310B" w:rsidP="005C310B">
      <w:pPr>
        <w:pStyle w:val="PL"/>
      </w:pPr>
      <w:r w:rsidRPr="00B02A0B">
        <w:tab/>
        <w:t>&lt;</w:t>
      </w:r>
      <w:proofErr w:type="spellStart"/>
      <w:r w:rsidRPr="00B02A0B">
        <w:t>xs:documentation</w:t>
      </w:r>
      <w:proofErr w:type="spellEnd"/>
      <w:r w:rsidRPr="00B02A0B">
        <w:t xml:space="preserve">&gt;Root element, contains all information related to location configuration, location request and location reporting for the </w:t>
      </w:r>
      <w:proofErr w:type="spellStart"/>
      <w:r w:rsidRPr="00B02A0B">
        <w:t>MCData</w:t>
      </w:r>
      <w:proofErr w:type="spellEnd"/>
      <w:r w:rsidRPr="00B02A0B">
        <w:t xml:space="preserve"> service&lt;/</w:t>
      </w:r>
      <w:proofErr w:type="spellStart"/>
      <w:r w:rsidRPr="00B02A0B">
        <w:t>xs:documentation</w:t>
      </w:r>
      <w:proofErr w:type="spellEnd"/>
      <w:r w:rsidRPr="00B02A0B">
        <w:t>&gt;</w:t>
      </w:r>
    </w:p>
    <w:p w14:paraId="434386C8" w14:textId="77777777" w:rsidR="005C310B" w:rsidRPr="00B02A0B" w:rsidRDefault="005C310B" w:rsidP="005C310B">
      <w:pPr>
        <w:pStyle w:val="PL"/>
      </w:pPr>
      <w:r w:rsidRPr="00B02A0B">
        <w:tab/>
        <w:t>&lt;/</w:t>
      </w:r>
      <w:proofErr w:type="spellStart"/>
      <w:r w:rsidRPr="00B02A0B">
        <w:t>xs:annotation</w:t>
      </w:r>
      <w:proofErr w:type="spellEnd"/>
      <w:r w:rsidRPr="00B02A0B">
        <w:t>&gt;</w:t>
      </w:r>
    </w:p>
    <w:p w14:paraId="10967ABB"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7EF03C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7705A0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name="Configuration" type="</w:t>
      </w:r>
      <w:proofErr w:type="spellStart"/>
      <w:r w:rsidRPr="00B02A0B">
        <w:t>mcdataloc:tConfigurationType</w:t>
      </w:r>
      <w:proofErr w:type="spellEnd"/>
      <w:r w:rsidRPr="00B02A0B">
        <w:t>"/&gt;</w:t>
      </w:r>
    </w:p>
    <w:p w14:paraId="1C39D67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name="Request" type="</w:t>
      </w:r>
      <w:proofErr w:type="spellStart"/>
      <w:r w:rsidRPr="00B02A0B">
        <w:t>mcdataloc:tRequestType</w:t>
      </w:r>
      <w:proofErr w:type="spellEnd"/>
      <w:r w:rsidRPr="00B02A0B">
        <w:t>"/&gt;</w:t>
      </w:r>
    </w:p>
    <w:p w14:paraId="71E587F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name="Report" type="</w:t>
      </w:r>
      <w:proofErr w:type="spellStart"/>
      <w:r w:rsidRPr="00B02A0B">
        <w:t>mcdataloc:tReportType</w:t>
      </w:r>
      <w:proofErr w:type="spellEnd"/>
      <w:r w:rsidRPr="00B02A0B">
        <w:t>"/&gt;</w:t>
      </w:r>
    </w:p>
    <w:p w14:paraId="0D9E0EC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3A9F8D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2ABBC59E" w14:textId="77777777" w:rsidR="005C310B" w:rsidRPr="00B02A0B" w:rsidRDefault="005C310B" w:rsidP="005C310B">
      <w:pPr>
        <w:pStyle w:val="PL"/>
      </w:pPr>
      <w:r w:rsidRPr="00B02A0B">
        <w:tab/>
        <w:t>&lt;/</w:t>
      </w:r>
      <w:proofErr w:type="spellStart"/>
      <w:r w:rsidRPr="00B02A0B">
        <w:t>xs:choice</w:t>
      </w:r>
      <w:proofErr w:type="spellEnd"/>
      <w:r w:rsidRPr="00B02A0B">
        <w:t>&gt;</w:t>
      </w:r>
    </w:p>
    <w:p w14:paraId="009907C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9CB4A4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6ED9DD3" w14:textId="77777777" w:rsidR="005C310B" w:rsidRPr="00B02A0B" w:rsidRDefault="005C310B" w:rsidP="005C310B">
      <w:pPr>
        <w:pStyle w:val="PL"/>
      </w:pPr>
      <w:r w:rsidRPr="00B02A0B">
        <w:tab/>
        <w:t>&lt;/</w:t>
      </w:r>
      <w:proofErr w:type="spellStart"/>
      <w:r w:rsidRPr="00B02A0B">
        <w:t>xs:element</w:t>
      </w:r>
      <w:proofErr w:type="spellEnd"/>
      <w:r w:rsidRPr="00B02A0B">
        <w:t>&gt;</w:t>
      </w:r>
    </w:p>
    <w:p w14:paraId="74CC7BA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tConfigurationType</w:t>
      </w:r>
      <w:proofErr w:type="spellEnd"/>
      <w:r w:rsidRPr="00B02A0B">
        <w:t>"&gt;</w:t>
      </w:r>
    </w:p>
    <w:p w14:paraId="63B1CA6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6AFC07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NonEmergencyLocationInformation</w:t>
      </w:r>
      <w:proofErr w:type="spellEnd"/>
      <w:r w:rsidRPr="00B02A0B">
        <w:t>" type="</w:t>
      </w:r>
      <w:proofErr w:type="spellStart"/>
      <w:r w:rsidRPr="00B02A0B">
        <w:t>mcdataloc:tRequestedLocationType</w:t>
      </w:r>
      <w:proofErr w:type="spellEnd"/>
      <w:r w:rsidRPr="00B02A0B">
        <w:t>" minOccurs="0"/&gt;</w:t>
      </w:r>
    </w:p>
    <w:p w14:paraId="0F78762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EmergencyLocationInformation</w:t>
      </w:r>
      <w:proofErr w:type="spellEnd"/>
      <w:r w:rsidRPr="00B02A0B">
        <w:t>" type="</w:t>
      </w:r>
      <w:proofErr w:type="spellStart"/>
      <w:r w:rsidRPr="00B02A0B">
        <w:t>mcdataloc:tRequestedLocationType</w:t>
      </w:r>
      <w:proofErr w:type="spellEnd"/>
      <w:r w:rsidRPr="00B02A0B">
        <w:t>" minOccurs="0"/&gt;</w:t>
      </w:r>
    </w:p>
    <w:p w14:paraId="1B59312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TriggeringCriteria</w:t>
      </w:r>
      <w:proofErr w:type="spellEnd"/>
      <w:r w:rsidRPr="00B02A0B">
        <w:t>" type="</w:t>
      </w:r>
      <w:proofErr w:type="spellStart"/>
      <w:r w:rsidRPr="00B02A0B">
        <w:t>mcdataloc:TriggeringCriteriaType</w:t>
      </w:r>
      <w:proofErr w:type="spellEnd"/>
      <w:r w:rsidRPr="00B02A0B">
        <w:t>"/&gt;</w:t>
      </w:r>
    </w:p>
    <w:p w14:paraId="47BF5220"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1BE6ED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1AFFAF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73A9D2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ConfigScope</w:t>
      </w:r>
      <w:proofErr w:type="spellEnd"/>
      <w:r w:rsidRPr="00B02A0B">
        <w:t>"&gt;</w:t>
      </w:r>
    </w:p>
    <w:p w14:paraId="4EACDF4D"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8FF74E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5B3472EB"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value="Full"/&gt;</w:t>
      </w:r>
    </w:p>
    <w:p w14:paraId="062999A3"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value="Update"/&gt;</w:t>
      </w:r>
    </w:p>
    <w:p w14:paraId="04F7A3C9"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xs:restriction</w:t>
      </w:r>
      <w:proofErr w:type="spellEnd"/>
      <w:r w:rsidRPr="00B02A0B">
        <w:rPr>
          <w:lang w:val="fr-FR"/>
        </w:rPr>
        <w:t>&gt;</w:t>
      </w:r>
    </w:p>
    <w:p w14:paraId="2B5317E2" w14:textId="77777777" w:rsidR="005C310B" w:rsidRPr="00B02A0B" w:rsidRDefault="005C310B" w:rsidP="005C310B">
      <w:pPr>
        <w:pStyle w:val="PL"/>
        <w:rPr>
          <w:lang w:val="fr-FR"/>
        </w:rPr>
      </w:pPr>
      <w:r w:rsidRPr="00B02A0B">
        <w:rPr>
          <w:lang w:val="fr-FR"/>
        </w:rPr>
        <w:tab/>
        <w:t>&lt;/</w:t>
      </w:r>
      <w:proofErr w:type="spellStart"/>
      <w:r w:rsidRPr="00B02A0B">
        <w:rPr>
          <w:lang w:val="fr-FR"/>
        </w:rPr>
        <w:t>xs:simpleType</w:t>
      </w:r>
      <w:proofErr w:type="spellEnd"/>
      <w:r w:rsidRPr="00B02A0B">
        <w:rPr>
          <w:lang w:val="fr-FR"/>
        </w:rPr>
        <w:t>&gt;</w:t>
      </w:r>
    </w:p>
    <w:p w14:paraId="2DC805FB" w14:textId="77777777" w:rsidR="005C310B" w:rsidRPr="00B02A0B" w:rsidRDefault="005C310B" w:rsidP="005C310B">
      <w:pPr>
        <w:pStyle w:val="PL"/>
        <w:rPr>
          <w:lang w:val="fr-FR"/>
        </w:rPr>
      </w:pPr>
      <w:r w:rsidRPr="00B02A0B">
        <w:rPr>
          <w:lang w:val="fr-FR"/>
        </w:rPr>
        <w:tab/>
        <w:t>&lt;/</w:t>
      </w:r>
      <w:proofErr w:type="spellStart"/>
      <w:r w:rsidRPr="00B02A0B">
        <w:rPr>
          <w:lang w:val="fr-FR"/>
        </w:rPr>
        <w:t>xs:attribute</w:t>
      </w:r>
      <w:proofErr w:type="spellEnd"/>
      <w:r w:rsidRPr="00B02A0B">
        <w:rPr>
          <w:lang w:val="fr-FR"/>
        </w:rPr>
        <w:t>&gt;</w:t>
      </w:r>
    </w:p>
    <w:p w14:paraId="6D9A2F98" w14:textId="77777777" w:rsidR="005C310B" w:rsidRPr="00B02A0B" w:rsidRDefault="005C310B" w:rsidP="005C310B">
      <w:pPr>
        <w:pStyle w:val="PL"/>
      </w:pPr>
      <w:r w:rsidRPr="00B02A0B">
        <w:rPr>
          <w:lang w:val="fr-FR"/>
        </w:rPr>
        <w:tab/>
      </w:r>
      <w:r w:rsidRPr="00B02A0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20CA03"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7F2AF3B"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tRequestType</w:t>
      </w:r>
      <w:proofErr w:type="spellEnd"/>
      <w:r w:rsidRPr="00B02A0B">
        <w:t>"&gt;</w:t>
      </w:r>
    </w:p>
    <w:p w14:paraId="7439319D" w14:textId="77777777" w:rsidR="005C310B" w:rsidRPr="00B02A0B" w:rsidRDefault="005C310B" w:rsidP="005C310B">
      <w:pPr>
        <w:pStyle w:val="PL"/>
      </w:pPr>
      <w:r w:rsidRPr="00B02A0B">
        <w:tab/>
        <w:t>&lt;</w:t>
      </w:r>
      <w:proofErr w:type="spellStart"/>
      <w:r w:rsidRPr="00B02A0B">
        <w:t>xs:complexContent</w:t>
      </w:r>
      <w:proofErr w:type="spellEnd"/>
      <w:r w:rsidRPr="00B02A0B">
        <w:t>&gt;</w:t>
      </w:r>
    </w:p>
    <w:p w14:paraId="5131434E"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mcdataloc:tEmptyType</w:t>
      </w:r>
      <w:proofErr w:type="spellEnd"/>
      <w:r w:rsidRPr="00B02A0B">
        <w:t>"&gt;</w:t>
      </w:r>
    </w:p>
    <w:p w14:paraId="69EFD722"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RequestId</w:t>
      </w:r>
      <w:proofErr w:type="spellEnd"/>
      <w:r w:rsidRPr="00B02A0B">
        <w:t>" type="</w:t>
      </w:r>
      <w:proofErr w:type="spellStart"/>
      <w:r w:rsidRPr="00B02A0B">
        <w:t>xs:string</w:t>
      </w:r>
      <w:proofErr w:type="spellEnd"/>
      <w:r w:rsidRPr="00B02A0B">
        <w:t>" use="required"/&gt;</w:t>
      </w:r>
    </w:p>
    <w:p w14:paraId="311D1E5A"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452224DB"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xs:complexContent</w:t>
      </w:r>
      <w:proofErr w:type="spellEnd"/>
      <w:r w:rsidRPr="00B02A0B">
        <w:rPr>
          <w:lang w:val="fr-FR"/>
        </w:rPr>
        <w:t>&gt;</w:t>
      </w:r>
    </w:p>
    <w:p w14:paraId="49ECCE4F"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1CB383FE"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tReportType</w:t>
      </w:r>
      <w:proofErr w:type="spellEnd"/>
      <w:r w:rsidRPr="00B02A0B">
        <w:t>"&gt;</w:t>
      </w:r>
    </w:p>
    <w:p w14:paraId="2DDB723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6B900F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xml:space="preserve">" minOccurs="0" </w:t>
      </w:r>
      <w:proofErr w:type="spellStart"/>
      <w:r w:rsidRPr="00B02A0B">
        <w:t>maxOccurs</w:t>
      </w:r>
      <w:proofErr w:type="spellEnd"/>
      <w:r w:rsidRPr="00B02A0B">
        <w:t>="unbounded"/&gt;</w:t>
      </w:r>
    </w:p>
    <w:p w14:paraId="1266056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CurrentLocation</w:t>
      </w:r>
      <w:proofErr w:type="spellEnd"/>
      <w:r w:rsidRPr="00B02A0B">
        <w:t>" type="</w:t>
      </w:r>
      <w:proofErr w:type="spellStart"/>
      <w:r w:rsidRPr="00B02A0B">
        <w:t>mcdataloc:tCurrentLocationType</w:t>
      </w:r>
      <w:proofErr w:type="spellEnd"/>
      <w:r w:rsidRPr="00B02A0B">
        <w:t>"/&gt;</w:t>
      </w:r>
    </w:p>
    <w:p w14:paraId="6EEA10D0"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493F7F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B9BC67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219D558"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ReportID</w:t>
      </w:r>
      <w:proofErr w:type="spellEnd"/>
      <w:r w:rsidRPr="00B02A0B">
        <w:t>" type="</w:t>
      </w:r>
      <w:proofErr w:type="spellStart"/>
      <w:r w:rsidRPr="00B02A0B">
        <w:t>xs:string</w:t>
      </w:r>
      <w:proofErr w:type="spellEnd"/>
      <w:r w:rsidRPr="00B02A0B">
        <w:t>" use="optional"/&gt;</w:t>
      </w:r>
    </w:p>
    <w:p w14:paraId="341A4C17"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ReportType</w:t>
      </w:r>
      <w:proofErr w:type="spellEnd"/>
      <w:r w:rsidRPr="00B02A0B">
        <w:t>" use="required"&gt;</w:t>
      </w:r>
    </w:p>
    <w:p w14:paraId="6FE5CDE5"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E18BC3B"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75FA0EF4"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value="Emergency"/&gt;</w:t>
      </w:r>
    </w:p>
    <w:p w14:paraId="151C9995"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w:t>
      </w:r>
      <w:proofErr w:type="spellStart"/>
      <w:r w:rsidRPr="00B02A0B">
        <w:t>NonEmergency</w:t>
      </w:r>
      <w:proofErr w:type="spellEnd"/>
      <w:r w:rsidRPr="00B02A0B">
        <w:t>"/&gt;</w:t>
      </w:r>
    </w:p>
    <w:p w14:paraId="053CB52F"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4FF8D91"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AE69DB6" w14:textId="77777777" w:rsidR="005C310B" w:rsidRPr="00B02A0B" w:rsidRDefault="005C310B" w:rsidP="005C310B">
      <w:pPr>
        <w:pStyle w:val="PL"/>
      </w:pPr>
      <w:r w:rsidRPr="00B02A0B">
        <w:tab/>
        <w:t>&lt;/</w:t>
      </w:r>
      <w:proofErr w:type="spellStart"/>
      <w:r w:rsidRPr="00B02A0B">
        <w:t>xs:attribute</w:t>
      </w:r>
      <w:proofErr w:type="spellEnd"/>
      <w:r w:rsidRPr="00B02A0B">
        <w:t>&gt;</w:t>
      </w:r>
    </w:p>
    <w:p w14:paraId="5C3D252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0C6774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8DA7DD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TriggeringCriteriaType</w:t>
      </w:r>
      <w:proofErr w:type="spellEnd"/>
      <w:r w:rsidRPr="00B02A0B">
        <w:t>"&gt;</w:t>
      </w:r>
    </w:p>
    <w:p w14:paraId="0119760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8D269E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CellChange</w:t>
      </w:r>
      <w:proofErr w:type="spellEnd"/>
      <w:r w:rsidRPr="00B02A0B">
        <w:t>" type="</w:t>
      </w:r>
      <w:proofErr w:type="spellStart"/>
      <w:r w:rsidRPr="00B02A0B">
        <w:t>mcdataloc:tCellChange</w:t>
      </w:r>
      <w:proofErr w:type="spellEnd"/>
      <w:r w:rsidRPr="00B02A0B">
        <w:t>" minOccurs="0"/&gt;</w:t>
      </w:r>
    </w:p>
    <w:p w14:paraId="4B35779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TrackingAreaChange</w:t>
      </w:r>
      <w:proofErr w:type="spellEnd"/>
      <w:r w:rsidRPr="00B02A0B">
        <w:t>" type="</w:t>
      </w:r>
      <w:proofErr w:type="spellStart"/>
      <w:r w:rsidRPr="00B02A0B">
        <w:t>mcdataloc:tTrackingAreaChangeType</w:t>
      </w:r>
      <w:proofErr w:type="spellEnd"/>
      <w:r w:rsidRPr="00B02A0B">
        <w:t>" minOccurs="0"/&gt;</w:t>
      </w:r>
    </w:p>
    <w:p w14:paraId="5D39DB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PlmnChange</w:t>
      </w:r>
      <w:proofErr w:type="spellEnd"/>
      <w:r w:rsidRPr="00B02A0B">
        <w:t>" type="</w:t>
      </w:r>
      <w:proofErr w:type="spellStart"/>
      <w:r w:rsidRPr="00B02A0B">
        <w:t>mcdataloc:tPlmnChangeType</w:t>
      </w:r>
      <w:proofErr w:type="spellEnd"/>
      <w:r w:rsidRPr="00B02A0B">
        <w:t>" minOccurs="0"/&gt;</w:t>
      </w:r>
    </w:p>
    <w:p w14:paraId="0FB07DA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MbmsSaChange</w:t>
      </w:r>
      <w:proofErr w:type="spellEnd"/>
      <w:r w:rsidRPr="00B02A0B">
        <w:t>" type="</w:t>
      </w:r>
      <w:proofErr w:type="spellStart"/>
      <w:r w:rsidRPr="00B02A0B">
        <w:t>mcdataloc:tMbmsSaChangeType</w:t>
      </w:r>
      <w:proofErr w:type="spellEnd"/>
      <w:r w:rsidRPr="00B02A0B">
        <w:t>" minOccurs="0"/&gt;</w:t>
      </w:r>
    </w:p>
    <w:p w14:paraId="00D0C01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MbsfnAreaChange</w:t>
      </w:r>
      <w:proofErr w:type="spellEnd"/>
      <w:r w:rsidRPr="00B02A0B">
        <w:t>" type="</w:t>
      </w:r>
      <w:proofErr w:type="spellStart"/>
      <w:r w:rsidRPr="00B02A0B">
        <w:t>mcdataloc:tMbsfnAreaChangeType</w:t>
      </w:r>
      <w:proofErr w:type="spellEnd"/>
      <w:r w:rsidRPr="00B02A0B">
        <w:t>" minOccurs="0"/&gt;</w:t>
      </w:r>
    </w:p>
    <w:p w14:paraId="6365FF1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PeriodicReport</w:t>
      </w:r>
      <w:proofErr w:type="spellEnd"/>
      <w:r w:rsidRPr="00B02A0B">
        <w:t>" type="</w:t>
      </w:r>
      <w:proofErr w:type="spellStart"/>
      <w:r w:rsidRPr="00B02A0B">
        <w:t>mcdataloc:tIntegerAttributeType</w:t>
      </w:r>
      <w:proofErr w:type="spellEnd"/>
      <w:r w:rsidRPr="00B02A0B">
        <w:t>" minOccurs="0"/&gt;</w:t>
      </w:r>
    </w:p>
    <w:p w14:paraId="5AF7A27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TravelledDistance</w:t>
      </w:r>
      <w:proofErr w:type="spellEnd"/>
      <w:r w:rsidRPr="00B02A0B">
        <w:t>" type="</w:t>
      </w:r>
      <w:proofErr w:type="spellStart"/>
      <w:r w:rsidRPr="00B02A0B">
        <w:t>mcdataloc:tIntegerAttributeType</w:t>
      </w:r>
      <w:proofErr w:type="spellEnd"/>
      <w:r w:rsidRPr="00B02A0B">
        <w:t>" minOccurs="0"/&gt;</w:t>
      </w:r>
    </w:p>
    <w:p w14:paraId="6920B2B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McdataSignallingEvent</w:t>
      </w:r>
      <w:proofErr w:type="spellEnd"/>
      <w:r w:rsidRPr="00B02A0B">
        <w:t>" type="</w:t>
      </w:r>
      <w:proofErr w:type="spellStart"/>
      <w:r w:rsidRPr="00B02A0B">
        <w:t>mcdataloc:tSignallingEventType</w:t>
      </w:r>
      <w:proofErr w:type="spellEnd"/>
      <w:r w:rsidRPr="00B02A0B">
        <w:t>" minOccurs="0"/&gt;</w:t>
      </w:r>
    </w:p>
    <w:p w14:paraId="2675814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GeographicalAreaChange</w:t>
      </w:r>
      <w:proofErr w:type="spellEnd"/>
      <w:r w:rsidRPr="00B02A0B">
        <w:t>" type="</w:t>
      </w:r>
      <w:proofErr w:type="spellStart"/>
      <w:r w:rsidRPr="00B02A0B">
        <w:t>mcdataloc:tGeographicalAreaChange</w:t>
      </w:r>
      <w:proofErr w:type="spellEnd"/>
      <w:r w:rsidRPr="00B02A0B">
        <w:t>"/&gt;</w:t>
      </w:r>
    </w:p>
    <w:p w14:paraId="04EE7138" w14:textId="77777777" w:rsidR="005C310B" w:rsidRPr="00B02A0B" w:rsidRDefault="005C310B" w:rsidP="005C310B">
      <w:pPr>
        <w:pStyle w:val="PL"/>
      </w:pPr>
      <w:r w:rsidRPr="00B02A0B">
        <w:lastRenderedPageBreak/>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A7A29B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4B9E358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F7962A7"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CA60E2"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4F38B2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tCellChange</w:t>
      </w:r>
      <w:proofErr w:type="spellEnd"/>
      <w:r w:rsidRPr="00B02A0B">
        <w:t>"&gt;</w:t>
      </w:r>
    </w:p>
    <w:p w14:paraId="3E2D405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90A0AD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AnyCellChange</w:t>
      </w:r>
      <w:proofErr w:type="spellEnd"/>
      <w:r w:rsidRPr="00B02A0B">
        <w:t>" type="</w:t>
      </w:r>
      <w:proofErr w:type="spellStart"/>
      <w:r w:rsidRPr="00B02A0B">
        <w:t>mcdataloc:tEmptyTypeAttribute</w:t>
      </w:r>
      <w:proofErr w:type="spellEnd"/>
      <w:r w:rsidRPr="00B02A0B">
        <w:t>" minOccurs="0"/&gt;</w:t>
      </w:r>
    </w:p>
    <w:p w14:paraId="414FC88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EnterSpecificCell</w:t>
      </w:r>
      <w:proofErr w:type="spellEnd"/>
      <w:r w:rsidRPr="00B02A0B">
        <w:t>" type="</w:t>
      </w:r>
      <w:proofErr w:type="spellStart"/>
      <w:r w:rsidRPr="00B02A0B">
        <w:t>mcdataloc:tSpecificCellType</w:t>
      </w:r>
      <w:proofErr w:type="spellEnd"/>
      <w:r w:rsidRPr="00B02A0B">
        <w:t xml:space="preserve">" minOccurs="0" </w:t>
      </w:r>
      <w:proofErr w:type="spellStart"/>
      <w:r w:rsidRPr="00B02A0B">
        <w:t>maxOccurs</w:t>
      </w:r>
      <w:proofErr w:type="spellEnd"/>
      <w:r w:rsidRPr="00B02A0B">
        <w:t>="unbounded"/&gt;</w:t>
      </w:r>
    </w:p>
    <w:p w14:paraId="2CCBDF3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ExitSpecificCell</w:t>
      </w:r>
      <w:proofErr w:type="spellEnd"/>
      <w:r w:rsidRPr="00B02A0B">
        <w:t>" type="</w:t>
      </w:r>
      <w:proofErr w:type="spellStart"/>
      <w:r w:rsidRPr="00B02A0B">
        <w:t>mcdataloc:tSpecificCellType</w:t>
      </w:r>
      <w:proofErr w:type="spellEnd"/>
      <w:r w:rsidRPr="00B02A0B">
        <w:t xml:space="preserve">" minOccurs="0" </w:t>
      </w:r>
      <w:proofErr w:type="spellStart"/>
      <w:r w:rsidRPr="00B02A0B">
        <w:t>maxOccurs</w:t>
      </w:r>
      <w:proofErr w:type="spellEnd"/>
      <w:r w:rsidRPr="00B02A0B">
        <w:t>="unbounded"/&gt;</w:t>
      </w:r>
    </w:p>
    <w:p w14:paraId="24403A5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F0A2BB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43CC43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40EBB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79FB4F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4EED1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tEmptyType</w:t>
      </w:r>
      <w:proofErr w:type="spellEnd"/>
      <w:r w:rsidRPr="00B02A0B">
        <w:t>"/&gt;</w:t>
      </w:r>
    </w:p>
    <w:p w14:paraId="08E55769"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tEcgi</w:t>
      </w:r>
      <w:proofErr w:type="spellEnd"/>
      <w:r w:rsidRPr="00B02A0B">
        <w:t>"&gt;</w:t>
      </w:r>
    </w:p>
    <w:p w14:paraId="615700BA"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61C3D881"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value="\d{3}\d{3}[0-1]{28}"/&gt;</w:t>
      </w:r>
    </w:p>
    <w:p w14:paraId="3155AD26"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3EE04DF1"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3E1AE6C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tSpecificCellType</w:t>
      </w:r>
      <w:proofErr w:type="spellEnd"/>
      <w:r w:rsidRPr="00B02A0B">
        <w:t>"&gt;</w:t>
      </w:r>
    </w:p>
    <w:p w14:paraId="29150E8E"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27DC2D63"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mcdataloc:tEcgi</w:t>
      </w:r>
      <w:proofErr w:type="spellEnd"/>
      <w:r w:rsidRPr="00B02A0B">
        <w:t>"&gt;</w:t>
      </w:r>
    </w:p>
    <w:p w14:paraId="44C5F399"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91F1D1B"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39AC7D8F"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2959AE64"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70840B31"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tEmptyTypeAttribute</w:t>
      </w:r>
      <w:proofErr w:type="spellEnd"/>
      <w:r w:rsidRPr="00B02A0B">
        <w:t>"&gt;</w:t>
      </w:r>
    </w:p>
    <w:p w14:paraId="14AE40FA" w14:textId="77777777" w:rsidR="005C310B" w:rsidRPr="00B02A0B" w:rsidRDefault="005C310B" w:rsidP="005C310B">
      <w:pPr>
        <w:pStyle w:val="PL"/>
      </w:pPr>
      <w:r w:rsidRPr="00B02A0B">
        <w:tab/>
        <w:t>&lt;</w:t>
      </w:r>
      <w:proofErr w:type="spellStart"/>
      <w:r w:rsidRPr="00B02A0B">
        <w:t>xs:complexContent</w:t>
      </w:r>
      <w:proofErr w:type="spellEnd"/>
      <w:r w:rsidRPr="00B02A0B">
        <w:t>&gt;</w:t>
      </w:r>
    </w:p>
    <w:p w14:paraId="7BFF7921"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mcdataloc:tEmptyType</w:t>
      </w:r>
      <w:proofErr w:type="spellEnd"/>
      <w:r w:rsidRPr="00B02A0B">
        <w:t>"&gt;</w:t>
      </w:r>
    </w:p>
    <w:p w14:paraId="12D6DDA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580304E5"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06DFB73C"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xs:complexContent</w:t>
      </w:r>
      <w:proofErr w:type="spellEnd"/>
      <w:r w:rsidRPr="00B02A0B">
        <w:rPr>
          <w:lang w:val="fr-FR"/>
        </w:rPr>
        <w:t>&gt;</w:t>
      </w:r>
    </w:p>
    <w:p w14:paraId="4F853DCE"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45A0ECD7"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tTrackingAreaChangeType</w:t>
      </w:r>
      <w:proofErr w:type="spellEnd"/>
      <w:r w:rsidRPr="00B02A0B">
        <w:t>"&gt;</w:t>
      </w:r>
    </w:p>
    <w:p w14:paraId="49AAC84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7D1186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AnyTrackingAreaChange</w:t>
      </w:r>
      <w:proofErr w:type="spellEnd"/>
      <w:r w:rsidRPr="00B02A0B">
        <w:t>" type="</w:t>
      </w:r>
      <w:proofErr w:type="spellStart"/>
      <w:r w:rsidRPr="00B02A0B">
        <w:t>mcdataloc:tEmptyTypeAttribute</w:t>
      </w:r>
      <w:proofErr w:type="spellEnd"/>
      <w:r w:rsidRPr="00B02A0B">
        <w:t>" minOccurs="0"/&gt;</w:t>
      </w:r>
    </w:p>
    <w:p w14:paraId="6BA27A3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EnterSpecificTrackingArea</w:t>
      </w:r>
      <w:proofErr w:type="spellEnd"/>
      <w:r w:rsidRPr="00B02A0B">
        <w:t>" type="</w:t>
      </w:r>
      <w:proofErr w:type="spellStart"/>
      <w:r w:rsidRPr="00B02A0B">
        <w:t>mcdataloc:tTrackingAreaIdentity</w:t>
      </w:r>
      <w:proofErr w:type="spellEnd"/>
      <w:r w:rsidRPr="00B02A0B">
        <w:t xml:space="preserve">" minOccurs="0" </w:t>
      </w:r>
      <w:proofErr w:type="spellStart"/>
      <w:r w:rsidRPr="00B02A0B">
        <w:t>maxOccurs</w:t>
      </w:r>
      <w:proofErr w:type="spellEnd"/>
      <w:r w:rsidRPr="00B02A0B">
        <w:t>="unbounded"/&gt;</w:t>
      </w:r>
    </w:p>
    <w:p w14:paraId="533681E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ExitSpecificTrackingArea</w:t>
      </w:r>
      <w:proofErr w:type="spellEnd"/>
      <w:r w:rsidRPr="00B02A0B">
        <w:t>" type="</w:t>
      </w:r>
      <w:proofErr w:type="spellStart"/>
      <w:r w:rsidRPr="00B02A0B">
        <w:t>mcdataloc:tTrackingAreaIdentity</w:t>
      </w:r>
      <w:proofErr w:type="spellEnd"/>
      <w:r w:rsidRPr="00B02A0B">
        <w:t xml:space="preserve">" minOccurs="0" </w:t>
      </w:r>
      <w:proofErr w:type="spellStart"/>
      <w:r w:rsidRPr="00B02A0B">
        <w:t>maxOccurs</w:t>
      </w:r>
      <w:proofErr w:type="spellEnd"/>
      <w:r w:rsidRPr="00B02A0B">
        <w:t>="unbounded"/&gt;</w:t>
      </w:r>
    </w:p>
    <w:p w14:paraId="6D22DF3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DDA792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7166B94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CDF29EC"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857F4B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153C9E1"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tTrackingAreaIdentityFormat</w:t>
      </w:r>
      <w:proofErr w:type="spellEnd"/>
      <w:r w:rsidRPr="00B02A0B">
        <w:t>"&gt;</w:t>
      </w:r>
    </w:p>
    <w:p w14:paraId="56747575"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4CCAF699"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value="\d{3}\d{3}[0-1]{16}"/&gt;</w:t>
      </w:r>
    </w:p>
    <w:p w14:paraId="21633768"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765152DD"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28E4F0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tTrackingAreaIdentity</w:t>
      </w:r>
      <w:proofErr w:type="spellEnd"/>
      <w:r w:rsidRPr="00B02A0B">
        <w:t>"&gt;</w:t>
      </w:r>
    </w:p>
    <w:p w14:paraId="71E88772"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00A1184E"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mcdataloc:tTrackingAreaIdentityFormat</w:t>
      </w:r>
      <w:proofErr w:type="spellEnd"/>
      <w:r w:rsidRPr="00B02A0B">
        <w:t>"&gt;</w:t>
      </w:r>
    </w:p>
    <w:p w14:paraId="3F2E0D6D"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64C5E510"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16F193A5"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4CB9EBF2"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139D75F0"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tPlmnChangeType</w:t>
      </w:r>
      <w:proofErr w:type="spellEnd"/>
      <w:r w:rsidRPr="00B02A0B">
        <w:rPr>
          <w:lang w:val="fr-FR"/>
        </w:rPr>
        <w:t>"&gt;</w:t>
      </w:r>
    </w:p>
    <w:p w14:paraId="1AC2358E"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278D595C"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AnyPlmnChange</w:t>
      </w:r>
      <w:proofErr w:type="spellEnd"/>
      <w:r w:rsidRPr="00B02A0B">
        <w:rPr>
          <w:lang w:val="fr-FR"/>
        </w:rPr>
        <w:t>" type="</w:t>
      </w:r>
      <w:proofErr w:type="spellStart"/>
      <w:r w:rsidRPr="00B02A0B">
        <w:rPr>
          <w:lang w:val="fr-FR"/>
        </w:rPr>
        <w:t>mcdataloc:tEmptyTypeAttribute</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74A9F0EA"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EnterSpecificPlmn</w:t>
      </w:r>
      <w:proofErr w:type="spellEnd"/>
      <w:r w:rsidRPr="00B02A0B">
        <w:rPr>
          <w:lang w:val="fr-FR"/>
        </w:rPr>
        <w:t>" type="</w:t>
      </w:r>
      <w:proofErr w:type="spellStart"/>
      <w:r w:rsidRPr="00B02A0B">
        <w:rPr>
          <w:lang w:val="fr-FR"/>
        </w:rPr>
        <w:t>mcdataloc:tPlmnIdentity</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w:t>
      </w:r>
      <w:proofErr w:type="spellStart"/>
      <w:r w:rsidRPr="00B02A0B">
        <w:rPr>
          <w:lang w:val="fr-FR"/>
        </w:rPr>
        <w:t>unbounded</w:t>
      </w:r>
      <w:proofErr w:type="spellEnd"/>
      <w:r w:rsidRPr="00B02A0B">
        <w:rPr>
          <w:lang w:val="fr-FR"/>
        </w:rPr>
        <w:t>"/&gt;</w:t>
      </w:r>
    </w:p>
    <w:p w14:paraId="368C40B0"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ExitSpecificPlmn</w:t>
      </w:r>
      <w:proofErr w:type="spellEnd"/>
      <w:r w:rsidRPr="00B02A0B">
        <w:t>" type="</w:t>
      </w:r>
      <w:proofErr w:type="spellStart"/>
      <w:r w:rsidRPr="00B02A0B">
        <w:t>mcdataloc:tPlmnIdentity</w:t>
      </w:r>
      <w:proofErr w:type="spellEnd"/>
      <w:r w:rsidRPr="00B02A0B">
        <w:t xml:space="preserve">" minOccurs="0" </w:t>
      </w:r>
      <w:proofErr w:type="spellStart"/>
      <w:r w:rsidRPr="00B02A0B">
        <w:t>maxOccurs</w:t>
      </w:r>
      <w:proofErr w:type="spellEnd"/>
      <w:r w:rsidRPr="00B02A0B">
        <w:t>="unbounded"/&gt;</w:t>
      </w:r>
    </w:p>
    <w:p w14:paraId="3D9A673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775B90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2A48803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6C6234"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B0027A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FFE056F"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tPlmnIdentityFormat</w:t>
      </w:r>
      <w:proofErr w:type="spellEnd"/>
      <w:r w:rsidRPr="00B02A0B">
        <w:t>"&gt;</w:t>
      </w:r>
    </w:p>
    <w:p w14:paraId="4F23768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1E86CE9E"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value="\d{3}\d{3}"/&gt;</w:t>
      </w:r>
    </w:p>
    <w:p w14:paraId="34B1585E"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1297E73E"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688EE7E0" w14:textId="77777777" w:rsidR="005C310B" w:rsidRPr="00B02A0B" w:rsidRDefault="005C310B" w:rsidP="005C310B">
      <w:pPr>
        <w:pStyle w:val="PL"/>
      </w:pPr>
      <w:r w:rsidRPr="00B02A0B">
        <w:lastRenderedPageBreak/>
        <w:tab/>
        <w:t>&lt;</w:t>
      </w:r>
      <w:proofErr w:type="spellStart"/>
      <w:r w:rsidRPr="00B02A0B">
        <w:t>xs:complexType</w:t>
      </w:r>
      <w:proofErr w:type="spellEnd"/>
      <w:r w:rsidRPr="00B02A0B">
        <w:t xml:space="preserve"> name="</w:t>
      </w:r>
      <w:proofErr w:type="spellStart"/>
      <w:r w:rsidRPr="00B02A0B">
        <w:t>tPlmnIdentity</w:t>
      </w:r>
      <w:proofErr w:type="spellEnd"/>
      <w:r w:rsidRPr="00B02A0B">
        <w:t>"&gt;</w:t>
      </w:r>
    </w:p>
    <w:p w14:paraId="4D62589C"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50EE4983"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mcdataloc:tPlmnIdentityFormat</w:t>
      </w:r>
      <w:proofErr w:type="spellEnd"/>
      <w:r w:rsidRPr="00B02A0B">
        <w:t>"&gt;</w:t>
      </w:r>
    </w:p>
    <w:p w14:paraId="6087158F"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3952E92A"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3CC7BE69"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55E086ED"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21A52890"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tMbmsSaChangeType</w:t>
      </w:r>
      <w:proofErr w:type="spellEnd"/>
      <w:r w:rsidRPr="00B02A0B">
        <w:rPr>
          <w:lang w:val="fr-FR"/>
        </w:rPr>
        <w:t>"&gt;</w:t>
      </w:r>
    </w:p>
    <w:p w14:paraId="5811D675"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3F5D1E8C"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AnyMbmsSaChange</w:t>
      </w:r>
      <w:proofErr w:type="spellEnd"/>
      <w:r w:rsidRPr="00B02A0B">
        <w:rPr>
          <w:lang w:val="fr-FR"/>
        </w:rPr>
        <w:t>" type="</w:t>
      </w:r>
      <w:proofErr w:type="spellStart"/>
      <w:r w:rsidRPr="00B02A0B">
        <w:rPr>
          <w:lang w:val="fr-FR"/>
        </w:rPr>
        <w:t>mcdataloc:tEmptyTypeAttribute</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7269A4BE"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EnterSpecificMbmsSa</w:t>
      </w:r>
      <w:proofErr w:type="spellEnd"/>
      <w:r w:rsidRPr="00B02A0B">
        <w:rPr>
          <w:lang w:val="fr-FR"/>
        </w:rPr>
        <w:t>" type="</w:t>
      </w:r>
      <w:proofErr w:type="spellStart"/>
      <w:r w:rsidRPr="00B02A0B">
        <w:rPr>
          <w:lang w:val="fr-FR"/>
        </w:rPr>
        <w:t>mcdataloc:tMbmsSaIdentity</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59E1FC97"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ExitSpecificMbmsSa</w:t>
      </w:r>
      <w:proofErr w:type="spellEnd"/>
      <w:r w:rsidRPr="00B02A0B">
        <w:t>" type="</w:t>
      </w:r>
      <w:proofErr w:type="spellStart"/>
      <w:r w:rsidRPr="00B02A0B">
        <w:t>mcdataloc:tMbmsSaIdentity</w:t>
      </w:r>
      <w:proofErr w:type="spellEnd"/>
      <w:r w:rsidRPr="00B02A0B">
        <w:t>" minOccurs="0"/&gt;</w:t>
      </w:r>
    </w:p>
    <w:p w14:paraId="4DA41887"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B4DCD8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2D3AA9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D44FD55"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AB79DD8"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12F139A"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tMbmsSaIdentityFormat</w:t>
      </w:r>
      <w:proofErr w:type="spellEnd"/>
      <w:r w:rsidRPr="00B02A0B">
        <w:t>"&gt;</w:t>
      </w:r>
    </w:p>
    <w:p w14:paraId="460FD443"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684ED598"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33651E75"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value="65535"/&gt;</w:t>
      </w:r>
    </w:p>
    <w:p w14:paraId="494E3A1B"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59180236"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0919BABF"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tMbmsSaIdentity</w:t>
      </w:r>
      <w:proofErr w:type="spellEnd"/>
      <w:r w:rsidRPr="00B02A0B">
        <w:t>"&gt;</w:t>
      </w:r>
    </w:p>
    <w:p w14:paraId="3B1DDECB"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03F8EE70"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mcdataloc:tMbmsSaIdentityFormat</w:t>
      </w:r>
      <w:proofErr w:type="spellEnd"/>
      <w:r w:rsidRPr="00B02A0B">
        <w:t>"&gt;</w:t>
      </w:r>
    </w:p>
    <w:p w14:paraId="7FDFE63F"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4B90FB7E"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140CED50"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4EF8D60D"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3B388F35"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tMbsfnAreaChangeType</w:t>
      </w:r>
      <w:proofErr w:type="spellEnd"/>
      <w:r w:rsidRPr="00B02A0B">
        <w:t>"&gt;</w:t>
      </w:r>
    </w:p>
    <w:p w14:paraId="03DABFF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A034D2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EnterSpecificMbsfnArea</w:t>
      </w:r>
      <w:proofErr w:type="spellEnd"/>
      <w:r w:rsidRPr="00B02A0B">
        <w:t>" type="</w:t>
      </w:r>
      <w:proofErr w:type="spellStart"/>
      <w:r w:rsidRPr="00B02A0B">
        <w:t>mcdataloc:tMbsfnAreaIdentity</w:t>
      </w:r>
      <w:proofErr w:type="spellEnd"/>
      <w:r w:rsidRPr="00B02A0B">
        <w:t>" minOccurs="0"/&gt;</w:t>
      </w:r>
    </w:p>
    <w:p w14:paraId="6BB3DCF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ExitSpecificMbsfnArea</w:t>
      </w:r>
      <w:proofErr w:type="spellEnd"/>
      <w:r w:rsidRPr="00B02A0B">
        <w:t>" type="</w:t>
      </w:r>
      <w:proofErr w:type="spellStart"/>
      <w:r w:rsidRPr="00B02A0B">
        <w:t>mcdataloc:tMbsfnAreaIdentity</w:t>
      </w:r>
      <w:proofErr w:type="spellEnd"/>
      <w:r w:rsidRPr="00B02A0B">
        <w:t>" minOccurs="0"/&gt;</w:t>
      </w:r>
    </w:p>
    <w:p w14:paraId="6E31874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D1FF05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4D53CD9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303C6B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2EA592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36B19BD"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tMbsfnAreaIdentityFormat</w:t>
      </w:r>
      <w:proofErr w:type="spellEnd"/>
      <w:r w:rsidRPr="00B02A0B">
        <w:t>"&gt;</w:t>
      </w:r>
    </w:p>
    <w:p w14:paraId="4EC74911"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4E4AF01C"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2BEA4155"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value="255"/&gt;</w:t>
      </w:r>
    </w:p>
    <w:p w14:paraId="54D92794"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29D04078"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3545FE0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tMbsfnAreaIdentity</w:t>
      </w:r>
      <w:proofErr w:type="spellEnd"/>
      <w:r w:rsidRPr="00B02A0B">
        <w:t>"&gt;</w:t>
      </w:r>
    </w:p>
    <w:p w14:paraId="59303D58"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2AAE4624"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mcdataloc:tMbsfnAreaIdentityFormat</w:t>
      </w:r>
      <w:proofErr w:type="spellEnd"/>
      <w:r w:rsidRPr="00B02A0B">
        <w:t>"&gt;</w:t>
      </w:r>
    </w:p>
    <w:p w14:paraId="7AC59F80"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0A84FC32"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2ACBC609"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6678FFC3"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4AF8DA65"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tIntegerAttributeType</w:t>
      </w:r>
      <w:proofErr w:type="spellEnd"/>
      <w:r w:rsidRPr="00B02A0B">
        <w:t>"&gt;</w:t>
      </w:r>
    </w:p>
    <w:p w14:paraId="47DF2683"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56D556EA"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xs:integer</w:t>
      </w:r>
      <w:proofErr w:type="spellEnd"/>
      <w:r w:rsidRPr="00B02A0B">
        <w:t>"&gt;</w:t>
      </w:r>
    </w:p>
    <w:p w14:paraId="51743B5A"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315DE8F"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2907FF40"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32D7F1EC"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2168C301"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tTravelledDistanceType</w:t>
      </w:r>
      <w:proofErr w:type="spellEnd"/>
      <w:r w:rsidRPr="00B02A0B">
        <w:rPr>
          <w:lang w:val="fr-FR"/>
        </w:rPr>
        <w:t>"&gt;</w:t>
      </w:r>
    </w:p>
    <w:p w14:paraId="4B0DAFCA"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671DBB96"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TravelledDistance</w:t>
      </w:r>
      <w:proofErr w:type="spellEnd"/>
      <w:r w:rsidRPr="00B02A0B">
        <w:rPr>
          <w:lang w:val="fr-FR"/>
        </w:rPr>
        <w:t>" type="</w:t>
      </w:r>
      <w:proofErr w:type="spellStart"/>
      <w:r w:rsidRPr="00B02A0B">
        <w:rPr>
          <w:lang w:val="fr-FR"/>
        </w:rPr>
        <w:t>xs:positiveInteger</w:t>
      </w:r>
      <w:proofErr w:type="spellEnd"/>
      <w:r w:rsidRPr="00B02A0B">
        <w:rPr>
          <w:lang w:val="fr-FR"/>
        </w:rPr>
        <w:t>"/&gt;</w:t>
      </w:r>
    </w:p>
    <w:p w14:paraId="7AB25636" w14:textId="77777777" w:rsidR="005C310B" w:rsidRPr="00B02A0B" w:rsidRDefault="005C310B" w:rsidP="005C310B">
      <w:pPr>
        <w:pStyle w:val="PL"/>
        <w:rPr>
          <w:lang w:val="fr-FR"/>
        </w:rPr>
      </w:pPr>
      <w:r w:rsidRPr="00B02A0B">
        <w:rPr>
          <w:lang w:val="fr-FR"/>
        </w:rPr>
        <w:tab/>
        <w:t>&lt;</w:t>
      </w:r>
      <w:proofErr w:type="spellStart"/>
      <w:r w:rsidRPr="00B02A0B">
        <w:rPr>
          <w:lang w:val="fr-FR"/>
        </w:rPr>
        <w:t>xs:any</w:t>
      </w:r>
      <w:proofErr w:type="spellEnd"/>
      <w:r w:rsidRPr="00B02A0B">
        <w:rPr>
          <w:lang w:val="fr-FR"/>
        </w:rPr>
        <w:t xml:space="preserve"> </w:t>
      </w:r>
      <w:proofErr w:type="spellStart"/>
      <w:r w:rsidRPr="00B02A0B">
        <w:rPr>
          <w:lang w:val="fr-FR"/>
        </w:rPr>
        <w:t>namespace</w:t>
      </w:r>
      <w:proofErr w:type="spellEnd"/>
      <w:r w:rsidRPr="00B02A0B">
        <w:rPr>
          <w:lang w:val="fr-FR"/>
        </w:rPr>
        <w:t xml:space="preserve">="##other" </w:t>
      </w:r>
      <w:proofErr w:type="spellStart"/>
      <w:r w:rsidRPr="00B02A0B">
        <w:rPr>
          <w:lang w:val="fr-FR"/>
        </w:rPr>
        <w:t>processContents</w:t>
      </w:r>
      <w:proofErr w:type="spellEnd"/>
      <w:r w:rsidRPr="00B02A0B">
        <w:rPr>
          <w:lang w:val="fr-FR"/>
        </w:rPr>
        <w:t>="</w:t>
      </w:r>
      <w:proofErr w:type="spellStart"/>
      <w:r w:rsidRPr="00B02A0B">
        <w:rPr>
          <w:lang w:val="fr-FR"/>
        </w:rPr>
        <w:t>lax</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w:t>
      </w:r>
      <w:proofErr w:type="spellStart"/>
      <w:r w:rsidRPr="00B02A0B">
        <w:rPr>
          <w:lang w:val="fr-FR"/>
        </w:rPr>
        <w:t>unbounded</w:t>
      </w:r>
      <w:proofErr w:type="spellEnd"/>
      <w:r w:rsidRPr="00B02A0B">
        <w:rPr>
          <w:lang w:val="fr-FR"/>
        </w:rPr>
        <w:t>"/&gt;</w:t>
      </w:r>
    </w:p>
    <w:p w14:paraId="26A244F6"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A3C683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76A719"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4F54EDC"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01DF3387"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tSignallingEventType</w:t>
      </w:r>
      <w:proofErr w:type="spellEnd"/>
      <w:r w:rsidRPr="00B02A0B">
        <w:t>"&gt;</w:t>
      </w:r>
    </w:p>
    <w:p w14:paraId="6AC8813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911ACD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InitialLogOn</w:t>
      </w:r>
      <w:proofErr w:type="spellEnd"/>
      <w:r w:rsidRPr="00B02A0B">
        <w:t>" type="</w:t>
      </w:r>
      <w:proofErr w:type="spellStart"/>
      <w:r w:rsidRPr="00B02A0B">
        <w:t>mcdataloc:tEmptyTypeAttribute</w:t>
      </w:r>
      <w:proofErr w:type="spellEnd"/>
      <w:r w:rsidRPr="00B02A0B">
        <w:t>" minOccurs="0"/&gt;</w:t>
      </w:r>
    </w:p>
    <w:p w14:paraId="261FA15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GroupCallNonEmergency</w:t>
      </w:r>
      <w:proofErr w:type="spellEnd"/>
      <w:r w:rsidRPr="00B02A0B">
        <w:t>" type="</w:t>
      </w:r>
      <w:proofErr w:type="spellStart"/>
      <w:r w:rsidRPr="00B02A0B">
        <w:t>mcdataloc:tEmptyTypeAttribute</w:t>
      </w:r>
      <w:proofErr w:type="spellEnd"/>
      <w:r w:rsidRPr="00B02A0B">
        <w:t>" minOccurs="0"/&gt;</w:t>
      </w:r>
    </w:p>
    <w:p w14:paraId="267CA70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PrivateCallNonEmergency</w:t>
      </w:r>
      <w:proofErr w:type="spellEnd"/>
      <w:r w:rsidRPr="00B02A0B">
        <w:t>" type="</w:t>
      </w:r>
      <w:proofErr w:type="spellStart"/>
      <w:r w:rsidRPr="00B02A0B">
        <w:t>mcdataloc:tEmptyTypeAttribute</w:t>
      </w:r>
      <w:proofErr w:type="spellEnd"/>
      <w:r w:rsidRPr="00B02A0B">
        <w:t>" minOccurs="0"/&gt;</w:t>
      </w:r>
    </w:p>
    <w:p w14:paraId="171F672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LocationConfigurationReceived</w:t>
      </w:r>
      <w:proofErr w:type="spellEnd"/>
      <w:r w:rsidRPr="00B02A0B">
        <w:t>" type="</w:t>
      </w:r>
      <w:proofErr w:type="spellStart"/>
      <w:r w:rsidRPr="00B02A0B">
        <w:t>mcdataloc:tEmptyTypeAttribute</w:t>
      </w:r>
      <w:proofErr w:type="spellEnd"/>
      <w:r w:rsidRPr="00B02A0B">
        <w:t>" minOccurs="0"/&gt;</w:t>
      </w:r>
    </w:p>
    <w:p w14:paraId="2AC5B0FE"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D23C7F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0BBBB8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D151D1B"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E0A5519" w14:textId="77777777" w:rsidR="005C310B" w:rsidRPr="00B02A0B" w:rsidRDefault="005C310B" w:rsidP="005C310B">
      <w:pPr>
        <w:pStyle w:val="PL"/>
      </w:pPr>
      <w:r w:rsidRPr="00B02A0B">
        <w:lastRenderedPageBreak/>
        <w:tab/>
        <w:t>&lt;/</w:t>
      </w:r>
      <w:proofErr w:type="spellStart"/>
      <w:r w:rsidRPr="00B02A0B">
        <w:t>xs:complexType</w:t>
      </w:r>
      <w:proofErr w:type="spellEnd"/>
      <w:r w:rsidRPr="00B02A0B">
        <w:t>&gt;</w:t>
      </w:r>
    </w:p>
    <w:p w14:paraId="7D6F7413"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tEmergencyEventType</w:t>
      </w:r>
      <w:proofErr w:type="spellEnd"/>
      <w:r w:rsidRPr="00B02A0B">
        <w:t>"&gt;</w:t>
      </w:r>
    </w:p>
    <w:p w14:paraId="37C4EE7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8FE3FB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GroupCallEmergency</w:t>
      </w:r>
      <w:proofErr w:type="spellEnd"/>
      <w:r w:rsidRPr="00B02A0B">
        <w:t>" type="</w:t>
      </w:r>
      <w:proofErr w:type="spellStart"/>
      <w:r w:rsidRPr="00B02A0B">
        <w:t>mcdataloc:tEmptyTypeAttribute</w:t>
      </w:r>
      <w:proofErr w:type="spellEnd"/>
      <w:r w:rsidRPr="00B02A0B">
        <w:t>" minOccurs="0"/&gt;</w:t>
      </w:r>
    </w:p>
    <w:p w14:paraId="6CDE8D6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GroupCallImminentPeril</w:t>
      </w:r>
      <w:proofErr w:type="spellEnd"/>
      <w:r w:rsidRPr="00B02A0B">
        <w:t>" type="</w:t>
      </w:r>
      <w:proofErr w:type="spellStart"/>
      <w:r w:rsidRPr="00B02A0B">
        <w:t>mcdataloc:tEmptyTypeAttribute</w:t>
      </w:r>
      <w:proofErr w:type="spellEnd"/>
      <w:r w:rsidRPr="00B02A0B">
        <w:t>" minOccurs="0"/&gt;</w:t>
      </w:r>
    </w:p>
    <w:p w14:paraId="30E32D9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PrivateCallEmergency</w:t>
      </w:r>
      <w:proofErr w:type="spellEnd"/>
      <w:r w:rsidRPr="00B02A0B">
        <w:t>" type="</w:t>
      </w:r>
      <w:proofErr w:type="spellStart"/>
      <w:r w:rsidRPr="00B02A0B">
        <w:t>mcdataloc:tEmptyTypeAttribute</w:t>
      </w:r>
      <w:proofErr w:type="spellEnd"/>
      <w:r w:rsidRPr="00B02A0B">
        <w:t>" minOccurs="0"/&gt;</w:t>
      </w:r>
    </w:p>
    <w:p w14:paraId="1658C1D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InitiateEmergencyAlert</w:t>
      </w:r>
      <w:proofErr w:type="spellEnd"/>
      <w:r w:rsidRPr="00B02A0B">
        <w:t>" type="</w:t>
      </w:r>
      <w:proofErr w:type="spellStart"/>
      <w:r w:rsidRPr="00B02A0B">
        <w:t>mcdataloc:tEmptyTypeAttribute</w:t>
      </w:r>
      <w:proofErr w:type="spellEnd"/>
      <w:r w:rsidRPr="00B02A0B">
        <w:t>" minOccurs="0"/&gt;</w:t>
      </w:r>
    </w:p>
    <w:p w14:paraId="6612041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C34BBA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E0FDDD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1BD873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EF8752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CB28FD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tRequestedLocationType</w:t>
      </w:r>
      <w:proofErr w:type="spellEnd"/>
      <w:r w:rsidRPr="00B02A0B">
        <w:t>"&gt;</w:t>
      </w:r>
    </w:p>
    <w:p w14:paraId="1943FF13"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09D2D9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ServingEcgi</w:t>
      </w:r>
      <w:proofErr w:type="spellEnd"/>
      <w:r w:rsidRPr="00B02A0B">
        <w:t>" type="</w:t>
      </w:r>
      <w:proofErr w:type="spellStart"/>
      <w:r w:rsidRPr="00B02A0B">
        <w:t>mcdataloc:tEmptyType</w:t>
      </w:r>
      <w:proofErr w:type="spellEnd"/>
      <w:r w:rsidRPr="00B02A0B">
        <w:t>" minOccurs="0"/&gt;</w:t>
      </w:r>
    </w:p>
    <w:p w14:paraId="08EA710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NeighbouringEcgi</w:t>
      </w:r>
      <w:proofErr w:type="spellEnd"/>
      <w:r w:rsidRPr="00B02A0B">
        <w:t>" type="</w:t>
      </w:r>
      <w:proofErr w:type="spellStart"/>
      <w:r w:rsidRPr="00B02A0B">
        <w:t>mcdataloc:tEmptyType</w:t>
      </w:r>
      <w:proofErr w:type="spellEnd"/>
      <w:r w:rsidRPr="00B02A0B">
        <w:t xml:space="preserve">" minOccurs="0" </w:t>
      </w:r>
      <w:proofErr w:type="spellStart"/>
      <w:r w:rsidRPr="00B02A0B">
        <w:t>maxOccurs</w:t>
      </w:r>
      <w:proofErr w:type="spellEnd"/>
      <w:r w:rsidRPr="00B02A0B">
        <w:t>="unbounded"/&gt;</w:t>
      </w:r>
    </w:p>
    <w:p w14:paraId="24FE6FA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MbmsSaId</w:t>
      </w:r>
      <w:proofErr w:type="spellEnd"/>
      <w:r w:rsidRPr="00B02A0B">
        <w:t>" type="</w:t>
      </w:r>
      <w:proofErr w:type="spellStart"/>
      <w:r w:rsidRPr="00B02A0B">
        <w:t>mcdataloc:tEmptyType</w:t>
      </w:r>
      <w:proofErr w:type="spellEnd"/>
      <w:r w:rsidRPr="00B02A0B">
        <w:t>" minOccurs="0"/&gt;</w:t>
      </w:r>
    </w:p>
    <w:p w14:paraId="500E6BA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w:t>
      </w:r>
      <w:proofErr w:type="spellEnd"/>
      <w:r w:rsidRPr="00B02A0B">
        <w:t>" type="</w:t>
      </w:r>
      <w:proofErr w:type="spellStart"/>
      <w:r w:rsidRPr="00B02A0B">
        <w:t>mcdataloc:tEmptyType</w:t>
      </w:r>
      <w:proofErr w:type="spellEnd"/>
      <w:r w:rsidRPr="00B02A0B">
        <w:t>" minOccurs="0"/&gt;</w:t>
      </w:r>
    </w:p>
    <w:p w14:paraId="5443D30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GeographicalCoordinate</w:t>
      </w:r>
      <w:proofErr w:type="spellEnd"/>
      <w:r w:rsidRPr="00B02A0B">
        <w:t>" type="</w:t>
      </w:r>
      <w:proofErr w:type="spellStart"/>
      <w:r w:rsidRPr="00B02A0B">
        <w:t>mcdataloc:tEmptyType</w:t>
      </w:r>
      <w:proofErr w:type="spellEnd"/>
      <w:r w:rsidRPr="00B02A0B">
        <w:t>" minOccurs="0"/&gt;</w:t>
      </w:r>
    </w:p>
    <w:p w14:paraId="4903C80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minimumIntervalLength</w:t>
      </w:r>
      <w:proofErr w:type="spellEnd"/>
      <w:r w:rsidRPr="00B02A0B">
        <w:t>" type="</w:t>
      </w:r>
      <w:proofErr w:type="spellStart"/>
      <w:r w:rsidRPr="00B02A0B">
        <w:t>xs:positiveInteger</w:t>
      </w:r>
      <w:proofErr w:type="spellEnd"/>
      <w:r w:rsidRPr="00B02A0B">
        <w:t>"/&gt;</w:t>
      </w:r>
    </w:p>
    <w:p w14:paraId="311E750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87BC93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FE2DD4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D4FE3B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CDF545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tCurrentLocationType</w:t>
      </w:r>
      <w:proofErr w:type="spellEnd"/>
      <w:r w:rsidRPr="00B02A0B">
        <w:t>"&gt;</w:t>
      </w:r>
    </w:p>
    <w:p w14:paraId="44F6C5C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A0E432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CurrentServingEcgi</w:t>
      </w:r>
      <w:proofErr w:type="spellEnd"/>
      <w:r w:rsidRPr="00B02A0B">
        <w:t>" type="</w:t>
      </w:r>
      <w:proofErr w:type="spellStart"/>
      <w:r w:rsidRPr="00B02A0B">
        <w:t>mcdataloc:tLocationType</w:t>
      </w:r>
      <w:proofErr w:type="spellEnd"/>
      <w:r w:rsidRPr="00B02A0B">
        <w:t>" minOccurs="0"/&gt;</w:t>
      </w:r>
    </w:p>
    <w:p w14:paraId="203208A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NeighbouringEcgi</w:t>
      </w:r>
      <w:proofErr w:type="spellEnd"/>
      <w:r w:rsidRPr="00B02A0B">
        <w:t>" type="</w:t>
      </w:r>
      <w:proofErr w:type="spellStart"/>
      <w:r w:rsidRPr="00B02A0B">
        <w:t>mcdataloc:tLocationType</w:t>
      </w:r>
      <w:proofErr w:type="spellEnd"/>
      <w:r w:rsidRPr="00B02A0B">
        <w:t xml:space="preserve">" minOccurs="0" </w:t>
      </w:r>
      <w:proofErr w:type="spellStart"/>
      <w:r w:rsidRPr="00B02A0B">
        <w:t>maxOccurs</w:t>
      </w:r>
      <w:proofErr w:type="spellEnd"/>
      <w:r w:rsidRPr="00B02A0B">
        <w:t>="unbounded"/&gt;</w:t>
      </w:r>
    </w:p>
    <w:p w14:paraId="3A83BDD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MbmsSaId</w:t>
      </w:r>
      <w:proofErr w:type="spellEnd"/>
      <w:r w:rsidRPr="00B02A0B">
        <w:t>" type="</w:t>
      </w:r>
      <w:proofErr w:type="spellStart"/>
      <w:r w:rsidRPr="00B02A0B">
        <w:t>mcdataloc:tLocationType</w:t>
      </w:r>
      <w:proofErr w:type="spellEnd"/>
      <w:r w:rsidRPr="00B02A0B">
        <w:t>" minOccurs="0"/&gt;</w:t>
      </w:r>
    </w:p>
    <w:p w14:paraId="6B160D7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w:t>
      </w:r>
      <w:proofErr w:type="spellEnd"/>
      <w:r w:rsidRPr="00B02A0B">
        <w:t>" type="</w:t>
      </w:r>
      <w:proofErr w:type="spellStart"/>
      <w:r w:rsidRPr="00B02A0B">
        <w:t>mcdataloc:tLocationType</w:t>
      </w:r>
      <w:proofErr w:type="spellEnd"/>
      <w:r w:rsidRPr="00B02A0B">
        <w:t>" minOccurs="0"/&gt;</w:t>
      </w:r>
    </w:p>
    <w:p w14:paraId="481032F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CurrentCoordinate</w:t>
      </w:r>
      <w:proofErr w:type="spellEnd"/>
      <w:r w:rsidRPr="00B02A0B">
        <w:t>" type="</w:t>
      </w:r>
      <w:proofErr w:type="spellStart"/>
      <w:r w:rsidRPr="00B02A0B">
        <w:t>mcdataloc:tPointCoordinate</w:t>
      </w:r>
      <w:proofErr w:type="spellEnd"/>
      <w:r w:rsidRPr="00B02A0B">
        <w:t>" minOccurs="0"/&gt;</w:t>
      </w:r>
    </w:p>
    <w:p w14:paraId="30806E1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A0B8CC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82522E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3BA06D7"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2A51BAF"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w:t>
      </w:r>
      <w:proofErr w:type="spellStart"/>
      <w:r w:rsidRPr="00B02A0B">
        <w:t>tCurrentLocationType</w:t>
      </w:r>
      <w:proofErr w:type="spellEnd"/>
      <w:r w:rsidRPr="00B02A0B">
        <w:t>" --&gt;</w:t>
      </w:r>
    </w:p>
    <w:p w14:paraId="1D8AE93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locTimestamp</w:t>
      </w:r>
      <w:proofErr w:type="spellEnd"/>
      <w:r w:rsidRPr="00B02A0B">
        <w:t>" type="</w:t>
      </w:r>
      <w:proofErr w:type="spellStart"/>
      <w:r w:rsidRPr="00B02A0B">
        <w:t>xs:dateTime</w:t>
      </w:r>
      <w:proofErr w:type="spellEnd"/>
      <w:r w:rsidRPr="00B02A0B">
        <w:t>"/&gt;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protectionType</w:t>
      </w:r>
      <w:proofErr w:type="spellEnd"/>
      <w:r w:rsidRPr="00B02A0B">
        <w:t>"&gt;</w:t>
      </w:r>
    </w:p>
    <w:p w14:paraId="1F699C4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319CEB38"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value="Normal"/&gt;</w:t>
      </w:r>
    </w:p>
    <w:p w14:paraId="6BF8A041"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value="Encrypted"/&gt;</w:t>
      </w:r>
    </w:p>
    <w:p w14:paraId="3C28C072"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26B9F5F"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tLocationType</w:t>
      </w:r>
      <w:proofErr w:type="spellEnd"/>
      <w:r w:rsidRPr="00B02A0B">
        <w:t>"&gt;</w:t>
      </w:r>
    </w:p>
    <w:p w14:paraId="46931BE3"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14A1A7E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Ecgi</w:t>
      </w:r>
      <w:proofErr w:type="spellEnd"/>
      <w:r w:rsidRPr="00B02A0B">
        <w:t>" type="</w:t>
      </w:r>
      <w:proofErr w:type="spellStart"/>
      <w:r w:rsidRPr="00B02A0B">
        <w:t>mcdataloc:tEcgi</w:t>
      </w:r>
      <w:proofErr w:type="spellEnd"/>
      <w:r w:rsidRPr="00B02A0B">
        <w:t>" minOccurs="0"/&gt;</w:t>
      </w:r>
    </w:p>
    <w:p w14:paraId="18B3645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SaId</w:t>
      </w:r>
      <w:proofErr w:type="spellEnd"/>
      <w:r w:rsidRPr="00B02A0B">
        <w:t>" type="</w:t>
      </w:r>
      <w:proofErr w:type="spellStart"/>
      <w:r w:rsidRPr="00B02A0B">
        <w:t>mcdataloc:tMbmsSaIdentity</w:t>
      </w:r>
      <w:proofErr w:type="spellEnd"/>
      <w:r w:rsidRPr="00B02A0B">
        <w:t>" minOccurs="0"/&gt;</w:t>
      </w:r>
    </w:p>
    <w:p w14:paraId="351C6CF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MbsfnAreaId</w:t>
      </w:r>
      <w:proofErr w:type="spellEnd"/>
      <w:r w:rsidRPr="00B02A0B">
        <w:t>" type="</w:t>
      </w:r>
      <w:proofErr w:type="spellStart"/>
      <w:r w:rsidRPr="00B02A0B">
        <w:t>mcdataloc:tMbsfnAreaIdentity</w:t>
      </w:r>
      <w:proofErr w:type="spellEnd"/>
      <w:r w:rsidRPr="00B02A0B">
        <w:t>" minOccurs="0"/&gt;</w:t>
      </w:r>
    </w:p>
    <w:p w14:paraId="1E8DFF87"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48909AC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E8FDCF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01C49B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7845D46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9F2D0E8"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tGeographicalAreaChange</w:t>
      </w:r>
      <w:proofErr w:type="spellEnd"/>
      <w:r w:rsidRPr="00B02A0B">
        <w:t>"&gt;</w:t>
      </w:r>
    </w:p>
    <w:p w14:paraId="5C6CC22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36112F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AnyAreaChange</w:t>
      </w:r>
      <w:proofErr w:type="spellEnd"/>
      <w:r w:rsidRPr="00B02A0B">
        <w:t>" type="</w:t>
      </w:r>
      <w:proofErr w:type="spellStart"/>
      <w:r w:rsidRPr="00B02A0B">
        <w:t>mcdataloc:tEmptyTypeAttribute</w:t>
      </w:r>
      <w:proofErr w:type="spellEnd"/>
      <w:r w:rsidRPr="00B02A0B">
        <w:t>" minOccurs="0"/&gt;</w:t>
      </w:r>
    </w:p>
    <w:p w14:paraId="4E22059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EnterSpecificAreaType</w:t>
      </w:r>
      <w:proofErr w:type="spellEnd"/>
      <w:r w:rsidRPr="00B02A0B">
        <w:t>" type="</w:t>
      </w:r>
      <w:proofErr w:type="spellStart"/>
      <w:r w:rsidRPr="00B02A0B">
        <w:t>mcdataloc:tSpecificAreaType</w:t>
      </w:r>
      <w:proofErr w:type="spellEnd"/>
      <w:r w:rsidRPr="00B02A0B">
        <w:t>" minOccurs="0"/&gt;</w:t>
      </w:r>
    </w:p>
    <w:p w14:paraId="0A3D6CF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ExitSpecificAreaType</w:t>
      </w:r>
      <w:proofErr w:type="spellEnd"/>
      <w:r w:rsidRPr="00B02A0B">
        <w:t>" type="</w:t>
      </w:r>
      <w:proofErr w:type="spellStart"/>
      <w:r w:rsidRPr="00B02A0B">
        <w:t>mcdataloc:tSpecificAreaType</w:t>
      </w:r>
      <w:proofErr w:type="spellEnd"/>
      <w:r w:rsidRPr="00B02A0B">
        <w:t>" minOccurs="0"/&gt;</w:t>
      </w:r>
    </w:p>
    <w:p w14:paraId="718A03EA"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6C50D1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093E02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40C20B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050352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013A16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tSpecificAreaType</w:t>
      </w:r>
      <w:proofErr w:type="spellEnd"/>
      <w:r w:rsidRPr="00B02A0B">
        <w:t>"&gt;</w:t>
      </w:r>
    </w:p>
    <w:p w14:paraId="2C24123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EDC6EE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GeographicalArea</w:t>
      </w:r>
      <w:proofErr w:type="spellEnd"/>
      <w:r w:rsidRPr="00B02A0B">
        <w:t>" type="</w:t>
      </w:r>
      <w:proofErr w:type="spellStart"/>
      <w:r w:rsidRPr="00B02A0B">
        <w:t>mcdataloc:tGeographicalAreaDef</w:t>
      </w:r>
      <w:proofErr w:type="spellEnd"/>
      <w:r w:rsidRPr="00B02A0B">
        <w:t>"/&gt;</w:t>
      </w:r>
    </w:p>
    <w:p w14:paraId="699744FE"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B3EC39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1E1CF8B" w14:textId="77777777" w:rsidR="005C310B" w:rsidRPr="00B02A0B" w:rsidRDefault="005C310B" w:rsidP="005C310B">
      <w:pPr>
        <w:pStyle w:val="PL"/>
      </w:pPr>
      <w:r w:rsidRPr="00B02A0B">
        <w:lastRenderedPageBreak/>
        <w:tab/>
        <w:t>&lt;/</w:t>
      </w:r>
      <w:proofErr w:type="spellStart"/>
      <w:r w:rsidRPr="00B02A0B">
        <w:t>xs:sequence</w:t>
      </w:r>
      <w:proofErr w:type="spellEnd"/>
      <w:r w:rsidRPr="00B02A0B">
        <w:t>&gt;</w:t>
      </w:r>
    </w:p>
    <w:p w14:paraId="2EE3EC20"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8E65F4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8E287A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tPointCoordinate</w:t>
      </w:r>
      <w:proofErr w:type="spellEnd"/>
      <w:r w:rsidRPr="00B02A0B">
        <w:t>"&gt;</w:t>
      </w:r>
    </w:p>
    <w:p w14:paraId="460EC60A"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FD0501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name="longitude" type="</w:t>
      </w:r>
      <w:proofErr w:type="spellStart"/>
      <w:r w:rsidRPr="00B02A0B">
        <w:t>mcdataloc:tCoordinateType</w:t>
      </w:r>
      <w:proofErr w:type="spellEnd"/>
      <w:r w:rsidRPr="00B02A0B">
        <w:t>"/&gt;</w:t>
      </w:r>
    </w:p>
    <w:p w14:paraId="359D4F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name="latitude" type="</w:t>
      </w:r>
      <w:proofErr w:type="spellStart"/>
      <w:r w:rsidRPr="00B02A0B">
        <w:t>mcdataloc:tCoordinateType</w:t>
      </w:r>
      <w:proofErr w:type="spellEnd"/>
      <w:r w:rsidRPr="00B02A0B">
        <w:t>"/&gt;</w:t>
      </w:r>
    </w:p>
    <w:p w14:paraId="6F09914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D18304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040116F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8DBEA2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7B20EB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w:t>
      </w:r>
      <w:proofErr w:type="spellStart"/>
      <w:r w:rsidRPr="00B02A0B">
        <w:t>tPointCoordinate</w:t>
      </w:r>
      <w:proofErr w:type="spellEnd"/>
      <w:r w:rsidRPr="00B02A0B">
        <w:t>" --&gt;</w:t>
      </w:r>
    </w:p>
    <w:p w14:paraId="0357305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name="altitude" type="mcdataloc:tCoordinateType2Bytes"/&gt;</w:t>
      </w:r>
    </w:p>
    <w:p w14:paraId="42E6325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horizontalaccuracy</w:t>
      </w:r>
      <w:proofErr w:type="spellEnd"/>
      <w:r w:rsidRPr="00B02A0B">
        <w:t>" type="mcdataloc:tCoordinateType1Byte"/&gt;</w:t>
      </w:r>
    </w:p>
    <w:p w14:paraId="1425874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verticalaccuracy</w:t>
      </w:r>
      <w:proofErr w:type="spellEnd"/>
      <w:r w:rsidRPr="00B02A0B">
        <w:t>"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tCoordinateType</w:t>
      </w:r>
      <w:proofErr w:type="spellEnd"/>
      <w:r w:rsidRPr="00B02A0B">
        <w:t>"&gt;</w:t>
      </w:r>
    </w:p>
    <w:p w14:paraId="4F7D73D2"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1AD128A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threebytes</w:t>
      </w:r>
      <w:proofErr w:type="spellEnd"/>
      <w:r w:rsidRPr="00B02A0B">
        <w:t>" type="</w:t>
      </w:r>
      <w:proofErr w:type="spellStart"/>
      <w:r w:rsidRPr="00B02A0B">
        <w:t>mcdataloc:tThreeByteType</w:t>
      </w:r>
      <w:proofErr w:type="spellEnd"/>
      <w:r w:rsidRPr="00B02A0B">
        <w:t>" minOccurs="0"/&gt;</w:t>
      </w:r>
    </w:p>
    <w:p w14:paraId="6510F4E4"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568FBC7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33D57A6" w14:textId="77777777" w:rsidR="005C310B" w:rsidRPr="00B02A0B" w:rsidRDefault="005C310B" w:rsidP="005C310B">
      <w:pPr>
        <w:pStyle w:val="PL"/>
      </w:pPr>
      <w:r w:rsidRPr="00B02A0B">
        <w:tab/>
        <w:t>&lt;/</w:t>
      </w:r>
      <w:proofErr w:type="spellStart"/>
      <w:r w:rsidRPr="00B02A0B">
        <w:t>xs:choice</w:t>
      </w:r>
      <w:proofErr w:type="spellEnd"/>
      <w:r w:rsidRPr="00B02A0B">
        <w:t>&gt;</w:t>
      </w:r>
    </w:p>
    <w:p w14:paraId="43586D45"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3264D479"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137E8B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name="tCoordinateType2Bytes"&gt;</w:t>
      </w:r>
    </w:p>
    <w:p w14:paraId="69701C21"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0CF41A9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twobytes</w:t>
      </w:r>
      <w:proofErr w:type="spellEnd"/>
      <w:r w:rsidRPr="00B02A0B">
        <w:t>" type="</w:t>
      </w:r>
      <w:proofErr w:type="spellStart"/>
      <w:r w:rsidRPr="00B02A0B">
        <w:t>mcdataloc:tTwoByteType</w:t>
      </w:r>
      <w:proofErr w:type="spellEnd"/>
      <w:r w:rsidRPr="00B02A0B">
        <w:t>" minOccurs="0"/&gt;</w:t>
      </w:r>
    </w:p>
    <w:p w14:paraId="0BAD15AF"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0A25939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E9C10D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43E49F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04A958DD"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FC2C39D"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name="tCoordinateType1Byte"&gt;</w:t>
      </w:r>
    </w:p>
    <w:p w14:paraId="13E2D3C9"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7FE37FA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onebyteunsignedhalfrange</w:t>
      </w:r>
      <w:proofErr w:type="spellEnd"/>
      <w:r w:rsidRPr="00B02A0B">
        <w:t>" type="</w:t>
      </w:r>
      <w:proofErr w:type="spellStart"/>
      <w:r w:rsidRPr="00B02A0B">
        <w:t>mcdataloc:tOneByteUnsignedHalfRangeType</w:t>
      </w:r>
      <w:proofErr w:type="spellEnd"/>
      <w:r w:rsidRPr="00B02A0B">
        <w:t>" minOccurs="0"/&gt;</w:t>
      </w:r>
    </w:p>
    <w:p w14:paraId="55A48434"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23709FA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2A883B5" w14:textId="77777777" w:rsidR="005C310B" w:rsidRPr="00B02A0B" w:rsidRDefault="005C310B" w:rsidP="005C310B">
      <w:pPr>
        <w:pStyle w:val="PL"/>
      </w:pPr>
      <w:r w:rsidRPr="00B02A0B">
        <w:tab/>
        <w:t>&lt;/</w:t>
      </w:r>
      <w:proofErr w:type="spellStart"/>
      <w:r w:rsidRPr="00B02A0B">
        <w:t>xs:choice</w:t>
      </w:r>
      <w:proofErr w:type="spellEnd"/>
      <w:r w:rsidRPr="00B02A0B">
        <w:t>&gt;</w:t>
      </w:r>
    </w:p>
    <w:p w14:paraId="05D194A5"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544021E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B61A250"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tThreeByteType</w:t>
      </w:r>
      <w:proofErr w:type="spellEnd"/>
      <w:r w:rsidRPr="00B02A0B">
        <w:t>"&gt;</w:t>
      </w:r>
    </w:p>
    <w:p w14:paraId="4B708EAC"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381E2F6E"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790E6BB8"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value="16777215"/&gt;</w:t>
      </w:r>
    </w:p>
    <w:p w14:paraId="39476D1A"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43150A5"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tTwoByteType</w:t>
      </w:r>
      <w:proofErr w:type="spellEnd"/>
      <w:r w:rsidRPr="00B02A0B">
        <w:t>"&gt;</w:t>
      </w:r>
    </w:p>
    <w:p w14:paraId="57E0086B"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48AFD187"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value="-32768"/&gt;</w:t>
      </w:r>
    </w:p>
    <w:p w14:paraId="1C060E06"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value="32767"/&gt;</w:t>
      </w:r>
    </w:p>
    <w:p w14:paraId="2F54B7D3"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601CE39B"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tOneByteUnsignedHalfRangeType</w:t>
      </w:r>
      <w:proofErr w:type="spellEnd"/>
      <w:r w:rsidRPr="00B02A0B">
        <w:t>"&gt;</w:t>
      </w:r>
    </w:p>
    <w:p w14:paraId="32A00213"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3F7C7057"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23EE807D"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value="127"/&gt;</w:t>
      </w:r>
    </w:p>
    <w:p w14:paraId="0FC40ECF"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6F78D50B"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tGeographicalAreaDef</w:t>
      </w:r>
      <w:proofErr w:type="spellEnd"/>
      <w:r w:rsidRPr="00B02A0B">
        <w:t>"&gt;</w:t>
      </w:r>
    </w:p>
    <w:p w14:paraId="71F0EE1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2EA913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PolygonArea</w:t>
      </w:r>
      <w:proofErr w:type="spellEnd"/>
      <w:r w:rsidRPr="00B02A0B">
        <w:t>" type="</w:t>
      </w:r>
      <w:proofErr w:type="spellStart"/>
      <w:r w:rsidRPr="00B02A0B">
        <w:t>mcdataloc:tPolygonAreaType</w:t>
      </w:r>
      <w:proofErr w:type="spellEnd"/>
      <w:r w:rsidRPr="00B02A0B">
        <w:t>" minOccurs="0"/&gt;</w:t>
      </w:r>
    </w:p>
    <w:p w14:paraId="3BD0DE7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EllipsoidArcArea</w:t>
      </w:r>
      <w:proofErr w:type="spellEnd"/>
      <w:r w:rsidRPr="00B02A0B">
        <w:t>" type="</w:t>
      </w:r>
      <w:proofErr w:type="spellStart"/>
      <w:r w:rsidRPr="00B02A0B">
        <w:t>mcdataloc:tEllipsoidArcType</w:t>
      </w:r>
      <w:proofErr w:type="spellEnd"/>
      <w:r w:rsidRPr="00B02A0B">
        <w:t>" minOccurs="0"/&gt;</w:t>
      </w:r>
    </w:p>
    <w:p w14:paraId="56F44B8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5019BD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9C51466" w14:textId="77777777" w:rsidR="005C310B" w:rsidRPr="00B02A0B" w:rsidRDefault="005C310B" w:rsidP="005C310B">
      <w:pPr>
        <w:pStyle w:val="PL"/>
      </w:pPr>
      <w:r w:rsidRPr="00B02A0B">
        <w:lastRenderedPageBreak/>
        <w:tab/>
        <w:t>&lt;/</w:t>
      </w:r>
      <w:proofErr w:type="spellStart"/>
      <w:r w:rsidRPr="00B02A0B">
        <w:t>xs:sequence</w:t>
      </w:r>
      <w:proofErr w:type="spellEnd"/>
      <w:r w:rsidRPr="00B02A0B">
        <w:t>&gt;</w:t>
      </w:r>
    </w:p>
    <w:p w14:paraId="78AC5FFF"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7EBBCC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9B559E1"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tPolygonAreaType</w:t>
      </w:r>
      <w:proofErr w:type="spellEnd"/>
      <w:r w:rsidRPr="00B02A0B">
        <w:t>"&gt;</w:t>
      </w:r>
    </w:p>
    <w:p w14:paraId="3D46132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459E0A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name="Corner" type="</w:t>
      </w:r>
      <w:proofErr w:type="spellStart"/>
      <w:r w:rsidRPr="00B02A0B">
        <w:t>mcdataloc:tPointCoordinate</w:t>
      </w:r>
      <w:proofErr w:type="spellEnd"/>
      <w:r w:rsidRPr="00B02A0B">
        <w:t xml:space="preserve">" minOccurs="3" </w:t>
      </w:r>
      <w:proofErr w:type="spellStart"/>
      <w:r w:rsidRPr="00B02A0B">
        <w:t>maxOccurs</w:t>
      </w:r>
      <w:proofErr w:type="spellEnd"/>
      <w:r w:rsidRPr="00B02A0B">
        <w:t>="15"/&gt;</w:t>
      </w:r>
    </w:p>
    <w:p w14:paraId="470BB7C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79598E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1184A7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BEE4C1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E9EE6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C6C2D1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tEllipsoidArcType</w:t>
      </w:r>
      <w:proofErr w:type="spellEnd"/>
      <w:r w:rsidRPr="00B02A0B">
        <w:t>"&gt;</w:t>
      </w:r>
    </w:p>
    <w:p w14:paraId="3D0B1B0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E19D56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Center</w:t>
      </w:r>
      <w:proofErr w:type="spellEnd"/>
      <w:r w:rsidRPr="00B02A0B">
        <w:t>" type="</w:t>
      </w:r>
      <w:proofErr w:type="spellStart"/>
      <w:r w:rsidRPr="00B02A0B">
        <w:t>mcdataloc:tPointCoordinate</w:t>
      </w:r>
      <w:proofErr w:type="spellEnd"/>
      <w:r w:rsidRPr="00B02A0B">
        <w:t>"/&gt;</w:t>
      </w:r>
    </w:p>
    <w:p w14:paraId="701CD12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name="Radius" type="</w:t>
      </w:r>
      <w:proofErr w:type="spellStart"/>
      <w:r w:rsidRPr="00B02A0B">
        <w:t>xs:nonNegativeInteger</w:t>
      </w:r>
      <w:proofErr w:type="spellEnd"/>
      <w:r w:rsidRPr="00B02A0B">
        <w:t>"/&gt;</w:t>
      </w:r>
    </w:p>
    <w:p w14:paraId="1C9054A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OffsetAngle</w:t>
      </w:r>
      <w:proofErr w:type="spellEnd"/>
      <w:r w:rsidRPr="00B02A0B">
        <w:t>" type="</w:t>
      </w:r>
      <w:proofErr w:type="spellStart"/>
      <w:r w:rsidRPr="00B02A0B">
        <w:t>xs:unsignedByte</w:t>
      </w:r>
      <w:proofErr w:type="spellEnd"/>
      <w:r w:rsidRPr="00B02A0B">
        <w:t>"/&gt;</w:t>
      </w:r>
    </w:p>
    <w:p w14:paraId="680D61C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IncludedAngle</w:t>
      </w:r>
      <w:proofErr w:type="spellEnd"/>
      <w:r w:rsidRPr="00B02A0B">
        <w:t>" type="</w:t>
      </w:r>
      <w:proofErr w:type="spellStart"/>
      <w:r w:rsidRPr="00B02A0B">
        <w:t>xs:unsignedByte</w:t>
      </w:r>
      <w:proofErr w:type="spellEnd"/>
      <w:r w:rsidRPr="00B02A0B">
        <w:t>"/&gt;</w:t>
      </w:r>
    </w:p>
    <w:p w14:paraId="646C6BC6"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E6F876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07A9AF7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3BE360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32BD921"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435830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53EFAA2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C5FCDD9" w14:textId="77777777" w:rsidR="005C310B" w:rsidRPr="00B02A0B" w:rsidRDefault="005C310B" w:rsidP="005C310B">
      <w:pPr>
        <w:pStyle w:val="PL"/>
        <w:rPr>
          <w:lang w:val="cs-CZ"/>
        </w:rPr>
      </w:pPr>
      <w:r w:rsidRPr="00B02A0B">
        <w:tab/>
        <w:t>&lt;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268C75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8B40F5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EBDB2C1"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Configuration element – begin --&gt;</w:t>
      </w:r>
    </w:p>
    <w:p w14:paraId="7E7F85C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EmergencyTriggeringCriteria</w:t>
      </w:r>
      <w:proofErr w:type="spellEnd"/>
      <w:r w:rsidRPr="00B02A0B">
        <w:t>" type="</w:t>
      </w:r>
      <w:proofErr w:type="spellStart"/>
      <w:r w:rsidRPr="00B02A0B">
        <w:t>mcdataloc:TriggeringCriteriaType</w:t>
      </w:r>
      <w:proofErr w:type="spellEnd"/>
      <w:r w:rsidRPr="00B02A0B">
        <w:t>"/&gt;</w:t>
      </w:r>
    </w:p>
    <w:p w14:paraId="7D3B2FD3"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Configuration element – end --&gt;</w:t>
      </w:r>
    </w:p>
    <w:p w14:paraId="62A6B573" w14:textId="77777777" w:rsidR="005C310B" w:rsidRPr="00B02A0B" w:rsidRDefault="005C310B" w:rsidP="005C310B">
      <w:pPr>
        <w:pStyle w:val="PL"/>
      </w:pPr>
      <w:r w:rsidRPr="00B02A0B">
        <w:t>&lt;/</w:t>
      </w:r>
      <w:proofErr w:type="spellStart"/>
      <w:r w:rsidRPr="00B02A0B">
        <w:t>xs:schema</w:t>
      </w:r>
      <w:proofErr w:type="spellEnd"/>
      <w:r w:rsidRPr="00B02A0B">
        <w:t>&gt;</w:t>
      </w:r>
    </w:p>
    <w:p w14:paraId="308BEA19" w14:textId="77777777" w:rsidR="005C310B" w:rsidRPr="00B02A0B" w:rsidRDefault="005C310B" w:rsidP="007D34FE">
      <w:pPr>
        <w:pStyle w:val="Heading2"/>
      </w:pPr>
      <w:bookmarkStart w:id="8332" w:name="_Toc92225359"/>
      <w:bookmarkStart w:id="8333" w:name="_Toc131379209"/>
      <w:r w:rsidRPr="00B02A0B">
        <w:t>D.4.3</w:t>
      </w:r>
      <w:r w:rsidRPr="00B02A0B">
        <w:tab/>
        <w:t>Semantic</w:t>
      </w:r>
      <w:bookmarkEnd w:id="8324"/>
      <w:bookmarkEnd w:id="8325"/>
      <w:bookmarkEnd w:id="8326"/>
      <w:bookmarkEnd w:id="8327"/>
      <w:bookmarkEnd w:id="8328"/>
      <w:bookmarkEnd w:id="8329"/>
      <w:bookmarkEnd w:id="8330"/>
      <w:bookmarkEnd w:id="8331"/>
      <w:bookmarkEnd w:id="8332"/>
      <w:bookmarkEnd w:id="8333"/>
    </w:p>
    <w:p w14:paraId="02A09B73" w14:textId="77777777" w:rsidR="005C310B" w:rsidRPr="00B02A0B" w:rsidRDefault="005C310B" w:rsidP="005C310B">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66784080" w14:textId="77777777" w:rsidR="005C310B" w:rsidRPr="00B02A0B" w:rsidRDefault="005C310B" w:rsidP="005C310B">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33F2EAA2" w14:textId="77777777" w:rsidR="005C310B" w:rsidRPr="00B02A0B" w:rsidRDefault="005C310B" w:rsidP="005C310B">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633BB782" w14:textId="77777777" w:rsidR="005C310B" w:rsidRPr="00B02A0B" w:rsidRDefault="005C310B" w:rsidP="005C310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29E4A812" w14:textId="77777777" w:rsidR="005C310B" w:rsidRPr="00B02A0B" w:rsidRDefault="005C310B" w:rsidP="005C310B">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4410889D"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C94B932" w14:textId="77777777" w:rsidR="005C310B" w:rsidRPr="00B02A0B" w:rsidRDefault="005C310B" w:rsidP="005C310B">
      <w:pPr>
        <w:pStyle w:val="B2"/>
      </w:pPr>
      <w:r w:rsidRPr="00B02A0B">
        <w:lastRenderedPageBreak/>
        <w:t>d)</w:t>
      </w:r>
      <w:r w:rsidRPr="00B02A0B">
        <w:tab/>
        <w:t>&lt;</w:t>
      </w:r>
      <w:proofErr w:type="spellStart"/>
      <w:r w:rsidRPr="00B02A0B">
        <w:t>MbsfnArea</w:t>
      </w:r>
      <w:proofErr w:type="spellEnd"/>
      <w:r w:rsidRPr="00B02A0B">
        <w:t>&gt;, an optional element specifying that the MBSFN area Id needs to be reported;</w:t>
      </w:r>
    </w:p>
    <w:p w14:paraId="7091B9A8" w14:textId="77777777" w:rsidR="005C310B" w:rsidRPr="00B02A0B" w:rsidRDefault="005C310B" w:rsidP="005C310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non emergency status. The &lt;</w:t>
      </w:r>
      <w:proofErr w:type="spellStart"/>
      <w:r w:rsidRPr="00B02A0B">
        <w:t>TriggeringCriteria</w:t>
      </w:r>
      <w:proofErr w:type="spellEnd"/>
      <w:r w:rsidRPr="00B02A0B">
        <w:t>&gt; element contains the following sub-elements:</w:t>
      </w:r>
    </w:p>
    <w:p w14:paraId="1EF4C73B" w14:textId="77777777" w:rsidR="005C310B" w:rsidRPr="00B02A0B" w:rsidRDefault="005C310B" w:rsidP="005C310B">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275726BE" w14:textId="77777777" w:rsidR="005C310B" w:rsidRPr="00B02A0B" w:rsidRDefault="005C310B" w:rsidP="005C310B">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557613AD" w14:textId="77777777" w:rsidR="005C310B" w:rsidRPr="00B02A0B" w:rsidRDefault="005C310B" w:rsidP="005C310B">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2DDDA6B8" w14:textId="77777777" w:rsidR="005C310B" w:rsidRPr="00B02A0B" w:rsidRDefault="005C310B" w:rsidP="005C310B">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8D8643A" w14:textId="77777777" w:rsidR="005C310B" w:rsidRPr="00B02A0B" w:rsidRDefault="005C310B" w:rsidP="005C310B">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2089FD2F" w14:textId="77777777" w:rsidR="005C310B" w:rsidRPr="00B02A0B" w:rsidRDefault="005C310B" w:rsidP="005C310B">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68C2AE24" w14:textId="77777777" w:rsidR="005C310B" w:rsidRPr="00B02A0B" w:rsidRDefault="005C310B" w:rsidP="005C310B">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7C499F5" w14:textId="77777777" w:rsidR="005C310B" w:rsidRPr="00B02A0B" w:rsidRDefault="005C310B" w:rsidP="005C310B">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4C533B32" w14:textId="77777777" w:rsidR="005C310B" w:rsidRPr="00B02A0B" w:rsidRDefault="005C310B" w:rsidP="005C310B">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3012DC49" w14:textId="77777777" w:rsidR="005C310B" w:rsidRPr="00B02A0B" w:rsidRDefault="005C310B" w:rsidP="005C310B">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65B029B" w14:textId="77777777" w:rsidR="005C310B" w:rsidRPr="00B02A0B" w:rsidRDefault="005C310B" w:rsidP="005C310B">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2C7FE035" w14:textId="77777777" w:rsidR="005C310B" w:rsidRPr="00B02A0B" w:rsidRDefault="005C310B" w:rsidP="005C310B">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40C91A4F" w14:textId="77777777" w:rsidR="005C310B" w:rsidRPr="00B02A0B" w:rsidRDefault="005C310B" w:rsidP="005C310B">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lastRenderedPageBreak/>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59E37335" w14:textId="77777777" w:rsidR="005C310B" w:rsidRPr="00B02A0B" w:rsidRDefault="005C310B" w:rsidP="005C310B">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05C7A5BA" w14:textId="77777777" w:rsidR="005C310B" w:rsidRPr="00B02A0B" w:rsidRDefault="005C310B" w:rsidP="005C310B">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572D9282" w14:textId="77777777" w:rsidR="005C310B" w:rsidRPr="00B02A0B" w:rsidRDefault="005C310B" w:rsidP="005C310B">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0A5A5913" w14:textId="77777777" w:rsidR="005C310B" w:rsidRPr="00B02A0B" w:rsidRDefault="005C310B" w:rsidP="005C310B">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717EB32" w14:textId="77777777" w:rsidR="005C310B" w:rsidRPr="00B02A0B" w:rsidRDefault="005C310B" w:rsidP="005C310B">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7BA6A6F7" w14:textId="77777777" w:rsidR="005C310B" w:rsidRPr="00B02A0B" w:rsidRDefault="005C310B" w:rsidP="005C310B">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3604EB6" w14:textId="77777777" w:rsidR="005C310B" w:rsidRPr="00B02A0B" w:rsidRDefault="005C310B" w:rsidP="005C310B">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60B8750E" w14:textId="77777777" w:rsidR="005C310B" w:rsidRPr="00B02A0B" w:rsidRDefault="005C310B" w:rsidP="005C310B">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153D148D" w14:textId="2FA4440A" w:rsidR="005C310B" w:rsidRPr="00B02A0B" w:rsidRDefault="005C310B" w:rsidP="005C310B">
      <w:pPr>
        <w:pStyle w:val="B2"/>
      </w:pPr>
      <w:proofErr w:type="spellStart"/>
      <w:r w:rsidRPr="00B02A0B">
        <w:t>i</w:t>
      </w:r>
      <w:proofErr w:type="spellEnd"/>
      <w:r w:rsidRPr="00B02A0B">
        <w:t>)</w:t>
      </w:r>
      <w:r w:rsidRPr="00B02A0B">
        <w:tab/>
        <w:t>&lt;</w:t>
      </w:r>
      <w:proofErr w:type="spellStart"/>
      <w:r w:rsidRPr="00B02A0B">
        <w:t>GeographicalAreaChange</w:t>
      </w:r>
      <w:proofErr w:type="spellEnd"/>
      <w:r w:rsidRPr="00B02A0B">
        <w:t>&gt;,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2FF8164A" w14:textId="77777777" w:rsidR="005C310B" w:rsidRPr="00B02A0B" w:rsidRDefault="005C310B" w:rsidP="005C310B">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5B7BF1F1" w14:textId="77777777" w:rsidR="005C310B" w:rsidRPr="00B02A0B" w:rsidRDefault="005C310B" w:rsidP="005C310B">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3CFD9B52" w14:textId="77777777" w:rsidR="005C310B" w:rsidRPr="00B02A0B" w:rsidRDefault="005C310B" w:rsidP="005C310B">
      <w:pPr>
        <w:pStyle w:val="B5"/>
      </w:pPr>
      <w:r w:rsidRPr="00B02A0B">
        <w:t>x1)</w:t>
      </w:r>
      <w:r w:rsidRPr="00B02A0B">
        <w:tab/>
        <w:t>&lt;</w:t>
      </w:r>
      <w:proofErr w:type="spellStart"/>
      <w:r w:rsidRPr="00B02A0B">
        <w:t>PolygonArea</w:t>
      </w:r>
      <w:proofErr w:type="spellEnd"/>
      <w:r w:rsidRPr="00B02A0B">
        <w:t>&gt;,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76530F66" w14:textId="77777777" w:rsidR="005C310B" w:rsidRPr="00B02A0B" w:rsidRDefault="005C310B" w:rsidP="005C310B">
      <w:pPr>
        <w:pStyle w:val="B2"/>
      </w:pPr>
      <w:r w:rsidRPr="00B02A0B">
        <w:t>a)</w:t>
      </w:r>
      <w:r w:rsidRPr="00B02A0B">
        <w:tab/>
        <w:t>&lt;</w:t>
      </w:r>
      <w:proofErr w:type="spellStart"/>
      <w:r w:rsidRPr="00B02A0B">
        <w:t>EmergencyTriggeringCriteria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emergency status. The &lt;</w:t>
      </w:r>
      <w:proofErr w:type="spellStart"/>
      <w:r w:rsidRPr="00B02A0B">
        <w:t>TriggeringCriteria</w:t>
      </w:r>
      <w:proofErr w:type="spellEnd"/>
      <w:r w:rsidRPr="00B02A0B">
        <w:t>&gt; element contains the following sub-elements:</w:t>
      </w:r>
    </w:p>
    <w:p w14:paraId="6B82AEB1" w14:textId="77777777" w:rsidR="005C310B" w:rsidRPr="00B02A0B" w:rsidRDefault="005C310B" w:rsidP="005C310B">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0BF1F84E" w14:textId="77777777" w:rsidR="005C310B" w:rsidRPr="00B02A0B" w:rsidRDefault="005C310B" w:rsidP="005C310B">
      <w:pPr>
        <w:pStyle w:val="B4"/>
      </w:pPr>
      <w:r w:rsidRPr="00B02A0B">
        <w:lastRenderedPageBreak/>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5CCF77D7" w14:textId="77777777" w:rsidR="005C310B" w:rsidRPr="00B02A0B" w:rsidRDefault="005C310B" w:rsidP="005C310B">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1E355317" w14:textId="77777777" w:rsidR="005C310B" w:rsidRPr="00B02A0B" w:rsidRDefault="005C310B" w:rsidP="005C310B">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5C988BEA" w14:textId="77777777" w:rsidR="005C310B" w:rsidRPr="00B02A0B" w:rsidRDefault="005C310B" w:rsidP="005C310B">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33C7D07" w14:textId="77777777" w:rsidR="005C310B" w:rsidRPr="00B02A0B" w:rsidRDefault="005C310B" w:rsidP="005C310B">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22955A66" w14:textId="77777777" w:rsidR="005C310B" w:rsidRPr="00B02A0B" w:rsidRDefault="005C310B" w:rsidP="005C310B">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F3808BF" w14:textId="77777777" w:rsidR="005C310B" w:rsidRPr="00B02A0B" w:rsidRDefault="005C310B" w:rsidP="005C310B">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13B46653" w14:textId="77777777" w:rsidR="005C310B" w:rsidRPr="00B02A0B" w:rsidRDefault="005C310B" w:rsidP="005C310B">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0AC636F4" w14:textId="77777777" w:rsidR="005C310B" w:rsidRPr="00B02A0B" w:rsidRDefault="005C310B" w:rsidP="005C310B">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5FBBBF85" w14:textId="77777777" w:rsidR="005C310B" w:rsidRPr="00B02A0B" w:rsidRDefault="005C310B" w:rsidP="005C310B">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40AF3A24" w14:textId="77777777" w:rsidR="005C310B" w:rsidRPr="00B02A0B" w:rsidRDefault="005C310B" w:rsidP="005C310B">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1D565557" w14:textId="77777777" w:rsidR="005C310B" w:rsidRPr="00B02A0B" w:rsidRDefault="005C310B" w:rsidP="005C310B">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78E6FBEE" w14:textId="77777777" w:rsidR="005C310B" w:rsidRPr="00B02A0B" w:rsidRDefault="005C310B" w:rsidP="005C310B">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505BE427" w14:textId="77777777" w:rsidR="005C310B" w:rsidRPr="00B02A0B" w:rsidRDefault="005C310B" w:rsidP="005C310B">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704C8E65" w14:textId="77777777" w:rsidR="005C310B" w:rsidRPr="00B02A0B" w:rsidRDefault="005C310B" w:rsidP="005C310B">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43FFBDEA" w14:textId="77777777" w:rsidR="005C310B" w:rsidRPr="00B02A0B" w:rsidRDefault="005C310B" w:rsidP="005C310B">
      <w:pPr>
        <w:pStyle w:val="B3"/>
      </w:pPr>
      <w:r w:rsidRPr="00B02A0B">
        <w:lastRenderedPageBreak/>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5259259" w14:textId="77777777" w:rsidR="005C310B" w:rsidRPr="00B02A0B" w:rsidRDefault="005C310B" w:rsidP="005C310B">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D6C4017" w14:textId="77777777" w:rsidR="005C310B" w:rsidRPr="00B02A0B" w:rsidRDefault="005C310B" w:rsidP="005C310B">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CE39170" w14:textId="77777777" w:rsidR="005C310B" w:rsidRPr="00B02A0B" w:rsidRDefault="005C310B" w:rsidP="005C310B">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514F62C8" w14:textId="77777777" w:rsidR="005C310B" w:rsidRPr="00B02A0B" w:rsidRDefault="005C310B" w:rsidP="005C310B">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6D8D7E7A" w14:textId="77777777" w:rsidR="005C310B" w:rsidRPr="00B02A0B" w:rsidRDefault="005C310B" w:rsidP="005C310B">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6839F6C5" w14:textId="54262183" w:rsidR="005C310B" w:rsidRPr="00B02A0B" w:rsidRDefault="005C310B" w:rsidP="005C310B">
      <w:pPr>
        <w:pStyle w:val="B3"/>
      </w:pPr>
      <w:r w:rsidRPr="00B02A0B">
        <w:t>IX)</w:t>
      </w:r>
      <w:r w:rsidRPr="00B02A0B">
        <w:tab/>
        <w:t>&lt;</w:t>
      </w:r>
      <w:proofErr w:type="spellStart"/>
      <w:r w:rsidRPr="00B02A0B">
        <w:t>GeographicalAreaChange</w:t>
      </w:r>
      <w:proofErr w:type="spellEnd"/>
      <w:r w:rsidRPr="00B02A0B">
        <w:t>&gt;,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6EF1827C" w14:textId="77777777" w:rsidR="005C310B" w:rsidRPr="00B02A0B" w:rsidRDefault="005C310B" w:rsidP="005C310B">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4227B7B9" w14:textId="77777777" w:rsidR="005C310B" w:rsidRPr="00B02A0B" w:rsidRDefault="005C310B" w:rsidP="005C310B">
      <w:pPr>
        <w:pStyle w:val="B5"/>
      </w:pPr>
      <w:r w:rsidRPr="00B02A0B">
        <w:t>x1)</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08C0049C" w14:textId="77777777" w:rsidR="005C310B" w:rsidRPr="00B02A0B" w:rsidRDefault="005C310B" w:rsidP="005C310B">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113B684A" w14:textId="77777777" w:rsidR="005C310B" w:rsidRPr="00B02A0B" w:rsidRDefault="005C310B" w:rsidP="005C310B">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2F1C9A27" w14:textId="77777777" w:rsidR="005C310B" w:rsidRPr="00B02A0B" w:rsidRDefault="005C310B" w:rsidP="005C310B">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369067BD" w14:textId="77777777" w:rsidR="005C310B" w:rsidRPr="00B02A0B" w:rsidRDefault="005C310B" w:rsidP="005C310B">
      <w:pPr>
        <w:pStyle w:val="B1"/>
      </w:pPr>
      <w:r w:rsidRPr="00B02A0B">
        <w:t>2)</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5CE88C8F" w14:textId="77777777" w:rsidR="005C310B" w:rsidRPr="00B02A0B" w:rsidRDefault="005C310B" w:rsidP="005C310B">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60652E0D"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w:t>
      </w:r>
      <w:proofErr w:type="spellStart"/>
      <w:r w:rsidRPr="00B02A0B">
        <w:t>MCData</w:t>
      </w:r>
      <w:proofErr w:type="spellEnd"/>
      <w:r w:rsidRPr="00B02A0B">
        <w:t xml:space="preserve"> client can detect;</w:t>
      </w:r>
    </w:p>
    <w:p w14:paraId="24A49C57"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 xml:space="preserve">&gt;, an optional element containing the MBMS Service Area Id the </w:t>
      </w:r>
      <w:proofErr w:type="spellStart"/>
      <w:r w:rsidRPr="00B02A0B">
        <w:t>MCData</w:t>
      </w:r>
      <w:proofErr w:type="spellEnd"/>
      <w:r w:rsidRPr="00B02A0B">
        <w:t xml:space="preserve"> client is using;</w:t>
      </w:r>
    </w:p>
    <w:p w14:paraId="6FA2D45D" w14:textId="77777777" w:rsidR="00B02A0B" w:rsidRPr="00B02A0B" w:rsidRDefault="005C310B" w:rsidP="005C310B">
      <w:pPr>
        <w:pStyle w:val="B2"/>
      </w:pPr>
      <w:r w:rsidRPr="00B02A0B">
        <w:lastRenderedPageBreak/>
        <w:t>d)</w:t>
      </w:r>
      <w:r w:rsidRPr="00B02A0B">
        <w:tab/>
        <w:t>&lt;</w:t>
      </w:r>
      <w:proofErr w:type="spellStart"/>
      <w:r w:rsidRPr="00B02A0B">
        <w:t>MbsfnArea</w:t>
      </w:r>
      <w:proofErr w:type="spellEnd"/>
      <w:r w:rsidRPr="00B02A0B">
        <w:t xml:space="preserve">&gt;, an optional element containing the MBSFN area the </w:t>
      </w:r>
      <w:proofErr w:type="spellStart"/>
      <w:r w:rsidRPr="00B02A0B">
        <w:t>MCData</w:t>
      </w:r>
      <w:proofErr w:type="spellEnd"/>
      <w:r w:rsidRPr="00B02A0B">
        <w:t xml:space="preserve"> is located in;</w:t>
      </w:r>
    </w:p>
    <w:p w14:paraId="7771AA52" w14:textId="54B9EB38" w:rsidR="005C310B" w:rsidRPr="00B02A0B" w:rsidRDefault="005C310B" w:rsidP="005C310B">
      <w:pPr>
        <w:pStyle w:val="B2"/>
      </w:pPr>
      <w:r w:rsidRPr="00B02A0B">
        <w:t>e)</w:t>
      </w:r>
      <w:r w:rsidRPr="00B02A0B">
        <w:tab/>
        <w:t>&lt;</w:t>
      </w:r>
      <w:proofErr w:type="spellStart"/>
      <w:r w:rsidRPr="00B02A0B">
        <w:t>CurrentCoordinate</w:t>
      </w:r>
      <w:proofErr w:type="spellEnd"/>
      <w:r w:rsidRPr="00B02A0B">
        <w:t>&gt;, an optional element containing:</w:t>
      </w:r>
    </w:p>
    <w:p w14:paraId="5EA00E2A" w14:textId="77777777" w:rsidR="005C310B" w:rsidRPr="00B02A0B" w:rsidRDefault="005C310B" w:rsidP="005C310B">
      <w:pPr>
        <w:pStyle w:val="B3"/>
      </w:pPr>
      <w:proofErr w:type="spellStart"/>
      <w:r w:rsidRPr="00B02A0B">
        <w:t>i</w:t>
      </w:r>
      <w:proofErr w:type="spellEnd"/>
      <w:r w:rsidRPr="00B02A0B">
        <w:t>)</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w:t>
      </w:r>
      <w:proofErr w:type="spellStart"/>
      <w:r w:rsidRPr="00B02A0B">
        <w:t>anyExt</w:t>
      </w:r>
      <w:proofErr w:type="spellEnd"/>
      <w:r w:rsidRPr="00B02A0B">
        <w: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w:t>
      </w:r>
      <w:proofErr w:type="spellStart"/>
      <w:r w:rsidRPr="00B02A0B">
        <w:t>anyExt</w:t>
      </w:r>
      <w:proofErr w:type="spellEnd"/>
      <w:r w:rsidRPr="00B02A0B">
        <w:t>&gt;, an optional element containing:</w:t>
      </w:r>
    </w:p>
    <w:p w14:paraId="07825889" w14:textId="77777777" w:rsidR="005C310B" w:rsidRPr="00B02A0B" w:rsidRDefault="005C310B" w:rsidP="005C310B">
      <w:pPr>
        <w:pStyle w:val="B3"/>
      </w:pPr>
      <w:proofErr w:type="spellStart"/>
      <w:r w:rsidRPr="00B02A0B">
        <w:t>i</w:t>
      </w:r>
      <w:proofErr w:type="spellEnd"/>
      <w:r w:rsidRPr="00B02A0B">
        <w:t>)</w:t>
      </w:r>
      <w:r w:rsidRPr="00B02A0B">
        <w:tab/>
        <w:t>an optional &lt;</w:t>
      </w:r>
      <w:proofErr w:type="spellStart"/>
      <w:r w:rsidRPr="00B02A0B">
        <w:t>locTimestamp</w:t>
      </w:r>
      <w:proofErr w:type="spellEnd"/>
      <w:r w:rsidRPr="00B02A0B">
        <w:t>&gt; element containing the date and time the location measurement was made.</w:t>
      </w:r>
    </w:p>
    <w:p w14:paraId="2E8B2203" w14:textId="77777777" w:rsidR="005C310B" w:rsidRPr="00B02A0B" w:rsidRDefault="005C310B" w:rsidP="005C310B">
      <w:r w:rsidRPr="00B02A0B">
        <w:t xml:space="preserve">The contents of the </w:t>
      </w:r>
      <w:proofErr w:type="spellStart"/>
      <w:r w:rsidRPr="00B02A0B">
        <w:t>subelements</w:t>
      </w:r>
      <w:proofErr w:type="spellEnd"/>
      <w:r w:rsidRPr="00B02A0B">
        <w:t xml:space="preserve"> in the &lt;</w:t>
      </w:r>
      <w:proofErr w:type="spellStart"/>
      <w:r w:rsidRPr="00B02A0B">
        <w:t>CurrentLocation</w:t>
      </w:r>
      <w:proofErr w:type="spellEnd"/>
      <w:r w:rsidRPr="00B02A0B">
        <w:t xml:space="preserve">&gt; </w:t>
      </w:r>
      <w:proofErr w:type="spellStart"/>
      <w:r w:rsidRPr="00B02A0B">
        <w:t>subelement</w:t>
      </w:r>
      <w:proofErr w:type="spellEnd"/>
      <w:r w:rsidRPr="00B02A0B">
        <w:t xml:space="preserve">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394B6532" w14:textId="77777777" w:rsidR="005C310B" w:rsidRPr="00B02A0B" w:rsidRDefault="005C310B" w:rsidP="005C310B">
      <w:pPr>
        <w:pStyle w:val="B3"/>
      </w:pPr>
      <w:r w:rsidRPr="00B02A0B">
        <w:t>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&gt; element contains the unencrypted value of the ECGI of the serving cell;</w:t>
      </w:r>
    </w:p>
    <w:p w14:paraId="1C75FF44" w14:textId="77777777" w:rsidR="005C310B" w:rsidRPr="00B02A0B" w:rsidRDefault="005C310B" w:rsidP="005C310B">
      <w:pPr>
        <w:pStyle w:val="B3"/>
      </w:pPr>
      <w:r w:rsidRPr="00B02A0B">
        <w:t>iii)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 xml:space="preserve">&gt; element contains the unencrypted value of the MBMS Service Area Id the </w:t>
      </w:r>
      <w:proofErr w:type="spellStart"/>
      <w:r w:rsidRPr="00B02A0B">
        <w:t>MCData</w:t>
      </w:r>
      <w:proofErr w:type="spellEnd"/>
      <w:r w:rsidRPr="00B02A0B">
        <w:t xml:space="preserve"> client is using; and</w:t>
      </w:r>
    </w:p>
    <w:p w14:paraId="102495E0" w14:textId="77777777" w:rsidR="005C310B" w:rsidRPr="00B02A0B" w:rsidRDefault="005C310B" w:rsidP="005C310B">
      <w:pPr>
        <w:pStyle w:val="B3"/>
        <w:rPr>
          <w:lang w:val="en-US"/>
        </w:rPr>
      </w:pPr>
      <w:r w:rsidRPr="00B02A0B">
        <w:t>v)</w:t>
      </w:r>
      <w:r w:rsidRPr="00B02A0B">
        <w:tab/>
        <w:t>the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 xml:space="preserve">&gt;, element contains the unencrypted value of the MBSFN area the </w:t>
      </w:r>
      <w:proofErr w:type="spellStart"/>
      <w:r w:rsidRPr="00B02A0B">
        <w:t>MCData</w:t>
      </w:r>
      <w:proofErr w:type="spellEnd"/>
      <w:r w:rsidRPr="00B02A0B">
        <w:t xml:space="preserve">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2E9140DB" w14:textId="77777777" w:rsidR="005C310B" w:rsidRPr="00B02A0B" w:rsidRDefault="005C310B" w:rsidP="005C310B">
      <w:pPr>
        <w:pStyle w:val="B2"/>
      </w:pPr>
      <w:bookmarkStart w:id="8334"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r w:rsidRPr="00B02A0B">
        <w:t>xenc:EncryptedData</w:t>
      </w:r>
      <w:proofErr w:type="spellEnd"/>
      <w:r w:rsidRPr="00B02A0B">
        <w:t>&gt;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35" w:name="_PERM_MCCTEMPBM_CRPT04560022___5"/>
      <w:bookmarkEnd w:id="8334"/>
      <w:proofErr w:type="spellStart"/>
      <w:r w:rsidRPr="00B02A0B">
        <w:t>i</w:t>
      </w:r>
      <w:proofErr w:type="spellEnd"/>
      <w:r w:rsidRPr="00B02A0B">
        <w:t>)</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35"/>
    <w:p w14:paraId="4B5B3C84" w14:textId="77777777" w:rsidR="005C310B" w:rsidRPr="00B02A0B" w:rsidRDefault="005C310B" w:rsidP="005C31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7303E0D" w14:textId="77777777" w:rsidR="005C310B" w:rsidRPr="00B02A0B" w:rsidRDefault="005C310B" w:rsidP="005C310B">
      <w:pPr>
        <w:pStyle w:val="B3"/>
      </w:pPr>
      <w:r w:rsidRPr="00B02A0B">
        <w:lastRenderedPageBreak/>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36" w:name="_Toc20215971"/>
      <w:bookmarkStart w:id="8337" w:name="_Toc27496527"/>
      <w:bookmarkStart w:id="8338" w:name="_Toc36108328"/>
      <w:bookmarkStart w:id="8339" w:name="_Toc44599108"/>
      <w:bookmarkStart w:id="8340" w:name="_Toc44602995"/>
      <w:bookmarkStart w:id="8341" w:name="_Toc45198172"/>
      <w:bookmarkStart w:id="8342" w:name="_Toc45696205"/>
      <w:bookmarkStart w:id="8343" w:name="_Toc51851699"/>
      <w:bookmarkStart w:id="8344" w:name="_Toc92225360"/>
      <w:bookmarkStart w:id="8345" w:name="_Toc131379210"/>
      <w:r w:rsidRPr="00B02A0B">
        <w:t>D.4.4</w:t>
      </w:r>
      <w:r w:rsidRPr="00B02A0B">
        <w:tab/>
        <w:t>IANA registration template</w:t>
      </w:r>
      <w:bookmarkEnd w:id="8336"/>
      <w:bookmarkEnd w:id="8337"/>
      <w:bookmarkEnd w:id="8338"/>
      <w:bookmarkEnd w:id="8339"/>
      <w:bookmarkEnd w:id="8340"/>
      <w:bookmarkEnd w:id="8341"/>
      <w:bookmarkEnd w:id="8342"/>
      <w:bookmarkEnd w:id="8343"/>
      <w:bookmarkEnd w:id="8344"/>
      <w:bookmarkEnd w:id="8345"/>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lastRenderedPageBreak/>
        <w:t>3GPP TS 24.282 "Mission Critical Data (</w:t>
      </w:r>
      <w:proofErr w:type="spellStart"/>
      <w:r w:rsidRPr="00B02A0B">
        <w:t>MCData</w:t>
      </w:r>
      <w:proofErr w:type="spellEnd"/>
      <w:r w:rsidRPr="00B02A0B">
        <w:t xml:space="preserve">)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46" w:name="_Toc11411269"/>
      <w:bookmarkStart w:id="8347" w:name="_Toc27496528"/>
      <w:bookmarkStart w:id="8348" w:name="_Toc36108329"/>
      <w:bookmarkStart w:id="8349" w:name="_Toc44599109"/>
      <w:bookmarkStart w:id="8350" w:name="_Toc44602996"/>
      <w:bookmarkStart w:id="8351" w:name="_Toc45198173"/>
      <w:bookmarkStart w:id="8352" w:name="_Toc45696206"/>
      <w:bookmarkStart w:id="8353" w:name="_Toc51851700"/>
      <w:bookmarkStart w:id="8354" w:name="_Toc92225361"/>
      <w:bookmarkStart w:id="8355" w:name="_Toc131379211"/>
      <w:r w:rsidRPr="00B02A0B">
        <w:t>D.5</w:t>
      </w:r>
      <w:r w:rsidRPr="00B02A0B">
        <w:tab/>
        <w:t>XML schema for MBMS usage information</w:t>
      </w:r>
      <w:bookmarkEnd w:id="8346"/>
      <w:bookmarkEnd w:id="8347"/>
      <w:bookmarkEnd w:id="8348"/>
      <w:bookmarkEnd w:id="8349"/>
      <w:bookmarkEnd w:id="8350"/>
      <w:bookmarkEnd w:id="8351"/>
      <w:bookmarkEnd w:id="8352"/>
      <w:bookmarkEnd w:id="8353"/>
      <w:bookmarkEnd w:id="8354"/>
      <w:bookmarkEnd w:id="8355"/>
    </w:p>
    <w:p w14:paraId="40267BDF" w14:textId="77777777" w:rsidR="005C310B" w:rsidRPr="00B02A0B" w:rsidRDefault="005C310B" w:rsidP="007D34FE">
      <w:pPr>
        <w:pStyle w:val="Heading2"/>
      </w:pPr>
      <w:bookmarkStart w:id="8356" w:name="_Toc11411270"/>
      <w:bookmarkStart w:id="8357" w:name="_Toc27496529"/>
      <w:bookmarkStart w:id="8358" w:name="_Toc36108330"/>
      <w:bookmarkStart w:id="8359" w:name="_Toc44599110"/>
      <w:bookmarkStart w:id="8360" w:name="_Toc44602997"/>
      <w:bookmarkStart w:id="8361" w:name="_Toc45198174"/>
      <w:bookmarkStart w:id="8362" w:name="_Toc45696207"/>
      <w:bookmarkStart w:id="8363" w:name="_Toc51851701"/>
      <w:bookmarkStart w:id="8364" w:name="_Toc92225362"/>
      <w:bookmarkStart w:id="8365" w:name="_Toc131379212"/>
      <w:r w:rsidRPr="00B02A0B">
        <w:t>D.5.1</w:t>
      </w:r>
      <w:r w:rsidRPr="00B02A0B">
        <w:tab/>
        <w:t>General</w:t>
      </w:r>
      <w:bookmarkEnd w:id="8356"/>
      <w:bookmarkEnd w:id="8357"/>
      <w:bookmarkEnd w:id="8358"/>
      <w:bookmarkEnd w:id="8359"/>
      <w:bookmarkEnd w:id="8360"/>
      <w:bookmarkEnd w:id="8361"/>
      <w:bookmarkEnd w:id="8362"/>
      <w:bookmarkEnd w:id="8363"/>
      <w:bookmarkEnd w:id="8364"/>
      <w:bookmarkEnd w:id="8365"/>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66" w:name="_Toc11411271"/>
      <w:bookmarkStart w:id="8367" w:name="_Toc27496530"/>
      <w:bookmarkStart w:id="8368" w:name="_Toc36108331"/>
      <w:bookmarkStart w:id="8369" w:name="_Toc44599111"/>
      <w:bookmarkStart w:id="8370" w:name="_Toc44602998"/>
      <w:bookmarkStart w:id="8371" w:name="_Toc45198175"/>
      <w:bookmarkStart w:id="8372" w:name="_Toc45696208"/>
      <w:bookmarkStart w:id="8373" w:name="_Toc51851702"/>
      <w:bookmarkStart w:id="8374" w:name="_Toc92225363"/>
      <w:bookmarkStart w:id="8375" w:name="_Toc131379213"/>
      <w:r w:rsidRPr="00B02A0B">
        <w:t>D.5.2</w:t>
      </w:r>
      <w:r w:rsidRPr="00B02A0B">
        <w:tab/>
        <w:t>XML schema</w:t>
      </w:r>
      <w:bookmarkEnd w:id="8366"/>
      <w:bookmarkEnd w:id="8367"/>
      <w:bookmarkEnd w:id="8368"/>
      <w:bookmarkEnd w:id="8369"/>
      <w:bookmarkEnd w:id="8370"/>
      <w:bookmarkEnd w:id="8371"/>
      <w:bookmarkEnd w:id="8372"/>
      <w:bookmarkEnd w:id="8373"/>
      <w:bookmarkEnd w:id="8374"/>
      <w:bookmarkEnd w:id="8375"/>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w:t>
      </w:r>
    </w:p>
    <w:p w14:paraId="52CAAB4C" w14:textId="77777777" w:rsidR="00B02A0B" w:rsidRPr="00B02A0B" w:rsidRDefault="005C310B" w:rsidP="005C310B">
      <w:pPr>
        <w:pStyle w:val="PL"/>
      </w:pPr>
      <w:proofErr w:type="spellStart"/>
      <w:r w:rsidRPr="00B02A0B">
        <w:t>xmlns:xs</w:t>
      </w:r>
      <w:proofErr w:type="spellEnd"/>
      <w:r w:rsidRPr="00B02A0B">
        <w:t>="http://www.w3.org/2001/XMLSchema"</w:t>
      </w:r>
    </w:p>
    <w:p w14:paraId="3D2542C8" w14:textId="441A6451" w:rsidR="005C310B" w:rsidRPr="00B02A0B" w:rsidRDefault="005C310B" w:rsidP="005C310B">
      <w:pPr>
        <w:pStyle w:val="PL"/>
      </w:pPr>
      <w:proofErr w:type="spellStart"/>
      <w:r w:rsidRPr="00B02A0B">
        <w:t>targetNamespace</w:t>
      </w:r>
      <w:proofErr w:type="spellEnd"/>
      <w:r w:rsidRPr="00B02A0B">
        <w:t>="urn:3gpp:ns:mcdataMbmsUsage:1.0"</w:t>
      </w:r>
    </w:p>
    <w:p w14:paraId="597FD5EF" w14:textId="77777777" w:rsidR="005C310B" w:rsidRPr="00B02A0B" w:rsidRDefault="005C310B" w:rsidP="005C310B">
      <w:pPr>
        <w:pStyle w:val="PL"/>
      </w:pPr>
      <w:proofErr w:type="spellStart"/>
      <w:r w:rsidRPr="00B02A0B">
        <w:t>xmlns:mcdatambms</w:t>
      </w:r>
      <w:proofErr w:type="spellEnd"/>
      <w:r w:rsidRPr="00B02A0B">
        <w:t>="urn:3gpp:ns:mcdataMbmsUsage:1.0"&gt;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w:t>
      </w:r>
      <w:proofErr w:type="spellEnd"/>
      <w:r w:rsidRPr="00B02A0B">
        <w:t>-</w:t>
      </w:r>
      <w:proofErr w:type="spellStart"/>
      <w:r w:rsidRPr="00B02A0B">
        <w:t>mbms</w:t>
      </w:r>
      <w:proofErr w:type="spellEnd"/>
      <w:r w:rsidRPr="00B02A0B">
        <w:t>-usage-info" type="</w:t>
      </w:r>
      <w:proofErr w:type="spellStart"/>
      <w:r w:rsidRPr="00B02A0B">
        <w:t>mcdatambms:mcdata-mbms-usage-info-Type</w:t>
      </w:r>
      <w:proofErr w:type="spellEnd"/>
      <w:r w:rsidRPr="00B02A0B">
        <w:t>" id="</w:t>
      </w:r>
      <w:proofErr w:type="spellStart"/>
      <w:r w:rsidRPr="00B02A0B">
        <w:t>mbms</w:t>
      </w:r>
      <w:proofErr w:type="spellEnd"/>
      <w:r w:rsidRPr="00B02A0B">
        <w:t>"/&gt;</w:t>
      </w:r>
    </w:p>
    <w:p w14:paraId="0DABEBA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mcdata</w:t>
      </w:r>
      <w:proofErr w:type="spellEnd"/>
      <w:r w:rsidRPr="00B02A0B">
        <w:t>-</w:t>
      </w:r>
      <w:proofErr w:type="spellStart"/>
      <w:r w:rsidRPr="00B02A0B">
        <w:t>mbms</w:t>
      </w:r>
      <w:proofErr w:type="spellEnd"/>
      <w:r w:rsidRPr="00B02A0B">
        <w:t>-usage-info-Type"&gt;</w:t>
      </w:r>
    </w:p>
    <w:p w14:paraId="177B5BE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28078CA" w14:textId="77777777" w:rsidR="005C310B" w:rsidRPr="00B02A0B" w:rsidRDefault="005C310B" w:rsidP="005C310B">
      <w:pPr>
        <w:pStyle w:val="PL"/>
      </w:pPr>
      <w:r w:rsidRPr="00B02A0B">
        <w:lastRenderedPageBreak/>
        <w:tab/>
        <w:t>&lt;</w:t>
      </w:r>
      <w:proofErr w:type="spellStart"/>
      <w:r w:rsidRPr="00B02A0B">
        <w:t>xs:element</w:t>
      </w:r>
      <w:proofErr w:type="spellEnd"/>
      <w:r w:rsidRPr="00B02A0B">
        <w:t xml:space="preserve"> name="</w:t>
      </w:r>
      <w:proofErr w:type="spellStart"/>
      <w:r w:rsidRPr="00B02A0B">
        <w:t>mbms</w:t>
      </w:r>
      <w:proofErr w:type="spellEnd"/>
      <w:r w:rsidRPr="00B02A0B">
        <w:t>-listening-status" type="</w:t>
      </w:r>
      <w:proofErr w:type="spellStart"/>
      <w:r w:rsidRPr="00B02A0B">
        <w:t>mcdatambms:mbms-listening-statusType</w:t>
      </w:r>
      <w:proofErr w:type="spellEnd"/>
      <w:r w:rsidRPr="00B02A0B">
        <w:t xml:space="preserve">" </w:t>
      </w:r>
      <w:r w:rsidRPr="00B02A0B">
        <w:br/>
      </w:r>
      <w:r w:rsidRPr="00B02A0B">
        <w:tab/>
        <w:t>minOccurs="0"/&gt;</w:t>
      </w:r>
    </w:p>
    <w:p w14:paraId="45A6C41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-suspension-status" type="</w:t>
      </w:r>
      <w:proofErr w:type="spellStart"/>
      <w:r w:rsidRPr="00B02A0B">
        <w:t>mcdatambms:mbms-suspension-statusType</w:t>
      </w:r>
      <w:proofErr w:type="spellEnd"/>
      <w:r w:rsidRPr="00B02A0B">
        <w:t xml:space="preserve">" </w:t>
      </w:r>
      <w:r w:rsidRPr="00B02A0B">
        <w:br/>
      </w:r>
      <w:r w:rsidRPr="00B02A0B">
        <w:tab/>
        <w:t>minOccurs="0"/&gt;</w:t>
      </w:r>
    </w:p>
    <w:p w14:paraId="29BE413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name="announcement" type="</w:t>
      </w:r>
      <w:proofErr w:type="spellStart"/>
      <w:r w:rsidRPr="00B02A0B">
        <w:t>mcdatambms:announcementTypeParams</w:t>
      </w:r>
      <w:proofErr w:type="spellEnd"/>
      <w:r w:rsidRPr="00B02A0B">
        <w:t>" minOccurs="0"/&gt;</w:t>
      </w:r>
    </w:p>
    <w:p w14:paraId="02D882B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name="version" type="</w:t>
      </w:r>
      <w:proofErr w:type="spellStart"/>
      <w:r w:rsidRPr="00B02A0B">
        <w:t>xs:integer</w:t>
      </w:r>
      <w:proofErr w:type="spellEnd"/>
      <w:r w:rsidRPr="00B02A0B">
        <w:t>"/&gt;</w:t>
      </w:r>
    </w:p>
    <w:p w14:paraId="471AA47B"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424D6E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455530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8601296"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8B5B78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E4E378B"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-listening-</w:t>
      </w:r>
      <w:proofErr w:type="spellStart"/>
      <w:r w:rsidRPr="00B02A0B">
        <w:t>statusType</w:t>
      </w:r>
      <w:proofErr w:type="spellEnd"/>
      <w:r w:rsidRPr="00B02A0B">
        <w:t>"&gt;</w:t>
      </w:r>
    </w:p>
    <w:p w14:paraId="39B59B4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711B23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-listening-status" type="</w:t>
      </w:r>
      <w:proofErr w:type="spellStart"/>
      <w:r w:rsidRPr="00B02A0B">
        <w:t>xs:string</w:t>
      </w:r>
      <w:proofErr w:type="spellEnd"/>
      <w:r w:rsidRPr="00B02A0B">
        <w:t>"/&gt;</w:t>
      </w:r>
    </w:p>
    <w:p w14:paraId="4CEF3BF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name="session-id" type="</w:t>
      </w:r>
      <w:proofErr w:type="spellStart"/>
      <w:r w:rsidRPr="00B02A0B">
        <w:t>xs:anyURI</w:t>
      </w:r>
      <w:proofErr w:type="spellEnd"/>
      <w:r w:rsidRPr="00B02A0B">
        <w:t>" minOccurs="0"/&gt;</w:t>
      </w:r>
    </w:p>
    <w:p w14:paraId="10DBD42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name="general-purpose" type="</w:t>
      </w:r>
      <w:proofErr w:type="spellStart"/>
      <w:r w:rsidRPr="00B02A0B">
        <w:t>xs:boolean</w:t>
      </w:r>
      <w:proofErr w:type="spellEnd"/>
      <w:r w:rsidRPr="00B02A0B">
        <w:t>" minOccurs="0"/&gt;</w:t>
      </w:r>
    </w:p>
    <w:p w14:paraId="5C66FE8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name="TMGI" type="</w:t>
      </w:r>
      <w:proofErr w:type="spellStart"/>
      <w:r w:rsidRPr="00B02A0B">
        <w:t>xs:hexBinary</w:t>
      </w:r>
      <w:proofErr w:type="spellEnd"/>
      <w:r w:rsidRPr="00B02A0B">
        <w:t xml:space="preserve">" </w:t>
      </w:r>
      <w:proofErr w:type="spellStart"/>
      <w:r w:rsidRPr="00B02A0B">
        <w:t>maxOccurs</w:t>
      </w:r>
      <w:proofErr w:type="spellEnd"/>
      <w:r w:rsidRPr="00B02A0B">
        <w:t>="unbounded"/&gt;</w:t>
      </w:r>
    </w:p>
    <w:p w14:paraId="763FBF35"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697549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6959DF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4DAF16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6B542F"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6895429"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-suspension-</w:t>
      </w:r>
      <w:proofErr w:type="spellStart"/>
      <w:r w:rsidRPr="00B02A0B">
        <w:t>statusType</w:t>
      </w:r>
      <w:proofErr w:type="spellEnd"/>
      <w:r w:rsidRPr="00B02A0B">
        <w:t>"&gt;</w:t>
      </w:r>
    </w:p>
    <w:p w14:paraId="4D6E6E8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0921AE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-suspension-status" type="</w:t>
      </w:r>
      <w:proofErr w:type="spellStart"/>
      <w:r w:rsidRPr="00B02A0B">
        <w:t>xs:string</w:t>
      </w:r>
      <w:proofErr w:type="spellEnd"/>
      <w:r w:rsidRPr="00B02A0B">
        <w:t xml:space="preserve">" minOccurs="0" </w:t>
      </w:r>
      <w:proofErr w:type="spellStart"/>
      <w:r w:rsidRPr="00B02A0B">
        <w:t>maxOccurs</w:t>
      </w:r>
      <w:proofErr w:type="spellEnd"/>
      <w:r w:rsidRPr="00B02A0B">
        <w:t>="1"/&gt;</w:t>
      </w:r>
    </w:p>
    <w:p w14:paraId="201E500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name="number-of-reported-bearers" type="</w:t>
      </w:r>
      <w:proofErr w:type="spellStart"/>
      <w:r w:rsidRPr="00B02A0B">
        <w:t>xs:integer</w:t>
      </w:r>
      <w:proofErr w:type="spellEnd"/>
      <w:r w:rsidRPr="00B02A0B">
        <w:t xml:space="preserve">" minOccurs="0" </w:t>
      </w:r>
      <w:proofErr w:type="spellStart"/>
      <w:r w:rsidRPr="00B02A0B">
        <w:t>maxOccurs</w:t>
      </w:r>
      <w:proofErr w:type="spellEnd"/>
      <w:r w:rsidRPr="00B02A0B">
        <w:t>="1"/&gt;</w:t>
      </w:r>
    </w:p>
    <w:p w14:paraId="45F0128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name="suspended-TMGI" type="</w:t>
      </w:r>
      <w:proofErr w:type="spellStart"/>
      <w:r w:rsidRPr="00B02A0B">
        <w:t>xs:hexBinary</w:t>
      </w:r>
      <w:proofErr w:type="spellEnd"/>
      <w:r w:rsidRPr="00B02A0B">
        <w:t>" minOccurs="0"/&gt;</w:t>
      </w:r>
    </w:p>
    <w:p w14:paraId="2603888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name="other-TMGI" type="</w:t>
      </w:r>
      <w:proofErr w:type="spellStart"/>
      <w:r w:rsidRPr="00B02A0B">
        <w:t>xs:hexBinary</w:t>
      </w:r>
      <w:proofErr w:type="spellEnd"/>
      <w:r w:rsidRPr="00B02A0B">
        <w:t xml:space="preserve">" minOccurs="0" </w:t>
      </w:r>
      <w:proofErr w:type="spellStart"/>
      <w:r w:rsidRPr="00B02A0B">
        <w:t>maxOccurs</w:t>
      </w:r>
      <w:proofErr w:type="spellEnd"/>
      <w:r w:rsidRPr="00B02A0B">
        <w:t>="unbounded"/&gt;</w:t>
      </w:r>
    </w:p>
    <w:p w14:paraId="709A7C4F"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19FE2E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1DD089A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43E1F30"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3F6BE0"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announcementTypeParams</w:t>
      </w:r>
      <w:proofErr w:type="spellEnd"/>
      <w:r w:rsidRPr="00B02A0B">
        <w:t>"&gt;</w:t>
      </w:r>
    </w:p>
    <w:p w14:paraId="71D5FB1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90E166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name="TMGI" type="</w:t>
      </w:r>
      <w:proofErr w:type="spellStart"/>
      <w:r w:rsidRPr="00B02A0B">
        <w:t>xs:hexBinary</w:t>
      </w:r>
      <w:proofErr w:type="spellEnd"/>
      <w:r w:rsidRPr="00B02A0B">
        <w:t>" minOccurs="1"/&gt;</w:t>
      </w:r>
    </w:p>
    <w:p w14:paraId="6C7ECCE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name="QCI" type="</w:t>
      </w:r>
      <w:proofErr w:type="spellStart"/>
      <w:r w:rsidRPr="00B02A0B">
        <w:t>xs:integer</w:t>
      </w:r>
      <w:proofErr w:type="spellEnd"/>
      <w:r w:rsidRPr="00B02A0B">
        <w:t>" minOccurs="0"/&gt;</w:t>
      </w:r>
    </w:p>
    <w:p w14:paraId="578899E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name="frequency" type="</w:t>
      </w:r>
      <w:proofErr w:type="spellStart"/>
      <w:r w:rsidRPr="00B02A0B">
        <w:t>xs:unsignedLong</w:t>
      </w:r>
      <w:proofErr w:type="spellEnd"/>
      <w:r w:rsidRPr="00B02A0B">
        <w:t>" minOccurs="0"/&gt;</w:t>
      </w:r>
    </w:p>
    <w:p w14:paraId="2E8626C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-service-areas" type="</w:t>
      </w:r>
      <w:proofErr w:type="spellStart"/>
      <w:r w:rsidRPr="00B02A0B">
        <w:t>mcdatambms:mbms-service-areasType</w:t>
      </w:r>
      <w:proofErr w:type="spellEnd"/>
      <w:r w:rsidRPr="00B02A0B">
        <w:t>" minOccurs="0"/&gt;</w:t>
      </w:r>
    </w:p>
    <w:p w14:paraId="6B8AD95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name="GPMS" type="</w:t>
      </w:r>
      <w:proofErr w:type="spellStart"/>
      <w:r w:rsidRPr="00B02A0B">
        <w:t>xs:positiveInteger</w:t>
      </w:r>
      <w:proofErr w:type="spellEnd"/>
      <w:r w:rsidRPr="00B02A0B">
        <w:t>" minOccurs="0"/&gt;</w:t>
      </w:r>
    </w:p>
    <w:p w14:paraId="48C1B7A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name="report-suspension" type="</w:t>
      </w:r>
      <w:proofErr w:type="spellStart"/>
      <w:r w:rsidRPr="00B02A0B">
        <w:t>xs:boolean</w:t>
      </w:r>
      <w:proofErr w:type="spellEnd"/>
      <w:r w:rsidRPr="00B02A0B">
        <w:t xml:space="preserve">" minOccurs="0" </w:t>
      </w:r>
      <w:proofErr w:type="spellStart"/>
      <w:r w:rsidRPr="00B02A0B">
        <w:t>maxOccurs</w:t>
      </w:r>
      <w:proofErr w:type="spellEnd"/>
      <w:r w:rsidRPr="00B02A0B">
        <w:t>="1"/&gt;</w:t>
      </w:r>
    </w:p>
    <w:p w14:paraId="4AAF46A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1373FD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F99625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5E7CC5"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5E5716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announcement element – begin --&gt;</w:t>
      </w:r>
    </w:p>
    <w:p w14:paraId="2E22A4D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mcdata-mbms-rohc</w:t>
      </w:r>
      <w:proofErr w:type="spellEnd"/>
      <w:r w:rsidRPr="00B02A0B">
        <w:t>" type="</w:t>
      </w:r>
      <w:proofErr w:type="spellStart"/>
      <w:r w:rsidRPr="00B02A0B">
        <w:t>mcdatambms:emptyType</w:t>
      </w:r>
      <w:proofErr w:type="spellEnd"/>
      <w:r w:rsidRPr="00B02A0B">
        <w:t>"/&gt;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emptyType</w:t>
      </w:r>
      <w:proofErr w:type="spellEnd"/>
      <w:r w:rsidRPr="00B02A0B">
        <w:t>"/&gt;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name="max-</w:t>
      </w:r>
      <w:proofErr w:type="spellStart"/>
      <w:r w:rsidRPr="00B02A0B">
        <w:t>cid</w:t>
      </w:r>
      <w:proofErr w:type="spellEnd"/>
      <w:r w:rsidRPr="00B02A0B">
        <w:t>" type="</w:t>
      </w:r>
      <w:proofErr w:type="spellStart"/>
      <w:r w:rsidRPr="00B02A0B">
        <w:t>mcdatambms:max-cidType</w:t>
      </w:r>
      <w:proofErr w:type="spellEnd"/>
      <w:r w:rsidRPr="00B02A0B">
        <w:t>"/&gt;</w:t>
      </w:r>
    </w:p>
    <w:p w14:paraId="159558F5"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name="max-</w:t>
      </w:r>
      <w:proofErr w:type="spellStart"/>
      <w:r w:rsidRPr="00B02A0B">
        <w:t>cidType</w:t>
      </w:r>
      <w:proofErr w:type="spellEnd"/>
      <w:r w:rsidRPr="00B02A0B">
        <w:t>"&gt;</w:t>
      </w:r>
    </w:p>
    <w:p w14:paraId="1D8268EE"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2F00263D"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value="1"/&gt;</w:t>
      </w:r>
    </w:p>
    <w:p w14:paraId="33C7B958"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value="16383"/&gt;</w:t>
      </w:r>
    </w:p>
    <w:p w14:paraId="101E2DE1"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70D2BA19"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F3A351C"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-service-</w:t>
      </w:r>
      <w:proofErr w:type="spellStart"/>
      <w:r w:rsidRPr="00B02A0B">
        <w:t>areasType</w:t>
      </w:r>
      <w:proofErr w:type="spellEnd"/>
      <w:r w:rsidRPr="00B02A0B">
        <w:t>"&gt;</w:t>
      </w:r>
    </w:p>
    <w:p w14:paraId="432D77A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25507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-service-area-id" type="</w:t>
      </w:r>
      <w:proofErr w:type="spellStart"/>
      <w:r w:rsidRPr="00B02A0B">
        <w:t>xs:hexBinary</w:t>
      </w:r>
      <w:proofErr w:type="spellEnd"/>
      <w:r w:rsidRPr="00B02A0B">
        <w:t>"</w:t>
      </w:r>
      <w:r w:rsidRPr="00B02A0B">
        <w:br/>
      </w:r>
      <w:r w:rsidRPr="00B02A0B">
        <w:tab/>
        <w:t xml:space="preserve">minOccurs="1" </w:t>
      </w:r>
      <w:proofErr w:type="spellStart"/>
      <w:r w:rsidRPr="00B02A0B">
        <w:t>maxOccurs</w:t>
      </w:r>
      <w:proofErr w:type="spellEnd"/>
      <w:r w:rsidRPr="00B02A0B">
        <w:t>="unbounded"/&gt;</w:t>
      </w:r>
    </w:p>
    <w:p w14:paraId="5317642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4369513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5D2476" w14:textId="77777777" w:rsidR="005C310B" w:rsidRPr="00B02A0B" w:rsidRDefault="005C310B" w:rsidP="005C310B">
      <w:pPr>
        <w:pStyle w:val="PL"/>
      </w:pPr>
      <w:r w:rsidRPr="00B02A0B">
        <w:tab/>
        <w:t>&lt;</w:t>
      </w:r>
      <w:proofErr w:type="spellStart"/>
      <w:r w:rsidRPr="00B02A0B">
        <w:t>xs:anyAttribute</w:t>
      </w:r>
      <w:proofErr w:type="spellEnd"/>
      <w:r w:rsidRPr="00B02A0B">
        <w:t>/&gt;</w:t>
      </w:r>
    </w:p>
    <w:p w14:paraId="224CA44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4E6457C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A87C97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6492DE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072D602"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 for the </w:t>
      </w:r>
      <w:proofErr w:type="spellStart"/>
      <w:r w:rsidRPr="00B02A0B">
        <w:t>mcdata</w:t>
      </w:r>
      <w:proofErr w:type="spellEnd"/>
      <w:r w:rsidRPr="00B02A0B">
        <w:t>-</w:t>
      </w:r>
      <w:proofErr w:type="spellStart"/>
      <w:r w:rsidRPr="00B02A0B">
        <w:t>mbms</w:t>
      </w:r>
      <w:proofErr w:type="spellEnd"/>
      <w:r w:rsidRPr="00B02A0B">
        <w:t>-usage-info element – begin --&gt;</w:t>
      </w:r>
    </w:p>
    <w:p w14:paraId="1A46D90D" w14:textId="77777777" w:rsidR="005C310B" w:rsidRPr="00B02A0B" w:rsidRDefault="005C310B" w:rsidP="005C310B">
      <w:pPr>
        <w:pStyle w:val="PL"/>
      </w:pPr>
      <w:r w:rsidRPr="00B02A0B">
        <w:lastRenderedPageBreak/>
        <w:tab/>
        <w:t>&lt;</w:t>
      </w:r>
      <w:proofErr w:type="spellStart"/>
      <w:r w:rsidRPr="00B02A0B">
        <w:t>xs:element</w:t>
      </w:r>
      <w:proofErr w:type="spellEnd"/>
      <w:r w:rsidRPr="00B02A0B">
        <w:t xml:space="preserve"> name="</w:t>
      </w:r>
      <w:proofErr w:type="spellStart"/>
      <w:r w:rsidRPr="00B02A0B">
        <w:t>mbms</w:t>
      </w:r>
      <w:proofErr w:type="spellEnd"/>
      <w:r w:rsidRPr="00B02A0B">
        <w:t>-</w:t>
      </w:r>
      <w:proofErr w:type="spellStart"/>
      <w:r w:rsidRPr="00B02A0B">
        <w:t>defaultMuSiK</w:t>
      </w:r>
      <w:proofErr w:type="spellEnd"/>
      <w:r w:rsidRPr="00B02A0B">
        <w:t>-download" type="</w:t>
      </w:r>
      <w:proofErr w:type="spellStart"/>
      <w:r w:rsidRPr="00B02A0B">
        <w:t>mcdatambms:mbms-default-ctrlkey-downloadType</w:t>
      </w:r>
      <w:proofErr w:type="spellEnd"/>
      <w:r w:rsidRPr="00B02A0B">
        <w:t>"/&gt;</w:t>
      </w:r>
    </w:p>
    <w:p w14:paraId="2B017B20" w14:textId="77777777" w:rsidR="005C310B" w:rsidRPr="00B02A0B" w:rsidRDefault="005C310B" w:rsidP="005C310B">
      <w:pPr>
        <w:pStyle w:val="PL"/>
      </w:pPr>
      <w:r w:rsidRPr="00B02A0B">
        <w:t>&lt;</w:t>
      </w:r>
      <w:proofErr w:type="spellStart"/>
      <w:r w:rsidRPr="00B02A0B">
        <w:t>xs:complexType</w:t>
      </w:r>
      <w:proofErr w:type="spellEnd"/>
      <w:r w:rsidRPr="00B02A0B">
        <w:t xml:space="preserve"> name="</w:t>
      </w:r>
      <w:proofErr w:type="spellStart"/>
      <w:r w:rsidRPr="00B02A0B">
        <w:t>mbms</w:t>
      </w:r>
      <w:proofErr w:type="spellEnd"/>
      <w:r w:rsidRPr="00B02A0B">
        <w:t>-default-</w:t>
      </w:r>
      <w:proofErr w:type="spellStart"/>
      <w:r w:rsidRPr="00B02A0B">
        <w:t>ctrlkey</w:t>
      </w:r>
      <w:proofErr w:type="spellEnd"/>
      <w:r w:rsidRPr="00B02A0B">
        <w:t>-</w:t>
      </w:r>
      <w:proofErr w:type="spellStart"/>
      <w:r w:rsidRPr="00B02A0B">
        <w:t>downloadType</w:t>
      </w:r>
      <w:proofErr w:type="spellEnd"/>
      <w:r w:rsidRPr="00B02A0B">
        <w:t>"&gt;</w:t>
      </w:r>
    </w:p>
    <w:p w14:paraId="72DD4553"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DB98507" w14:textId="77777777" w:rsidR="005C310B" w:rsidRPr="00B02A0B" w:rsidRDefault="005C310B" w:rsidP="005C310B">
      <w:pPr>
        <w:pStyle w:val="PL"/>
      </w:pPr>
      <w:r w:rsidRPr="00B02A0B">
        <w:tab/>
        <w:t>&lt;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minOccurs="0" </w:t>
      </w:r>
      <w:proofErr w:type="spellStart"/>
      <w:r w:rsidRPr="00B02A0B">
        <w:t>maxOccurs</w:t>
      </w:r>
      <w:proofErr w:type="spellEnd"/>
      <w:r w:rsidRPr="00B02A0B">
        <w:t>="unbounded"/&gt;</w:t>
      </w:r>
    </w:p>
    <w:p w14:paraId="41312B65"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65A90F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2B78345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D7BC01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8458A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w:t>
      </w:r>
      <w:proofErr w:type="spellStart"/>
      <w:r w:rsidRPr="00B02A0B">
        <w:t>explicitMuSiK</w:t>
      </w:r>
      <w:proofErr w:type="spellEnd"/>
      <w:r w:rsidRPr="00B02A0B">
        <w:t>-download" type="</w:t>
      </w:r>
      <w:proofErr w:type="spellStart"/>
      <w:r w:rsidRPr="00B02A0B">
        <w:t>mcdatambms:mbms-explicit-ctrlkey-downloadType</w:t>
      </w:r>
      <w:proofErr w:type="spellEnd"/>
      <w:r w:rsidRPr="00B02A0B">
        <w:t>"/&gt;</w:t>
      </w:r>
    </w:p>
    <w:p w14:paraId="5C44E2BF"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-explicit-</w:t>
      </w:r>
      <w:proofErr w:type="spellStart"/>
      <w:r w:rsidRPr="00B02A0B">
        <w:t>ctrlkey</w:t>
      </w:r>
      <w:proofErr w:type="spellEnd"/>
      <w:r w:rsidRPr="00B02A0B">
        <w:t>-</w:t>
      </w:r>
      <w:proofErr w:type="spellStart"/>
      <w:r w:rsidRPr="00B02A0B">
        <w:t>downloadType</w:t>
      </w:r>
      <w:proofErr w:type="spellEnd"/>
      <w:r w:rsidRPr="00B02A0B">
        <w:t>"&gt;</w:t>
      </w:r>
    </w:p>
    <w:p w14:paraId="59BBA96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F5EC377" w14:textId="77777777" w:rsidR="005C310B" w:rsidRPr="00B02A0B" w:rsidRDefault="005C310B" w:rsidP="005C310B">
      <w:pPr>
        <w:pStyle w:val="PL"/>
      </w:pPr>
      <w:r w:rsidRPr="00B02A0B">
        <w:tab/>
        <w:t>&lt;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417D670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2E727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8ECDC4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1CB360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BE3CDB5"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 for the </w:t>
      </w:r>
      <w:proofErr w:type="spellStart"/>
      <w:r w:rsidRPr="00B02A0B">
        <w:t>mcdata</w:t>
      </w:r>
      <w:proofErr w:type="spellEnd"/>
      <w:r w:rsidRPr="00B02A0B">
        <w:t>-</w:t>
      </w:r>
      <w:proofErr w:type="spellStart"/>
      <w:r w:rsidRPr="00B02A0B">
        <w:t>mbms</w:t>
      </w:r>
      <w:proofErr w:type="spellEnd"/>
      <w:r w:rsidRPr="00B02A0B">
        <w:t>-usage-info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w:t>
      </w:r>
      <w:proofErr w:type="spellStart"/>
      <w:r w:rsidRPr="00B02A0B">
        <w:t>xs:schema</w:t>
      </w:r>
      <w:proofErr w:type="spellEnd"/>
      <w:r w:rsidRPr="00B02A0B">
        <w:t>&gt;</w:t>
      </w:r>
    </w:p>
    <w:p w14:paraId="1FDD4DE8" w14:textId="77777777" w:rsidR="005C310B" w:rsidRPr="00B02A0B" w:rsidRDefault="005C310B" w:rsidP="007D34FE">
      <w:pPr>
        <w:pStyle w:val="Heading2"/>
      </w:pPr>
      <w:bookmarkStart w:id="8376" w:name="_Toc11411272"/>
      <w:bookmarkStart w:id="8377" w:name="_Toc27496531"/>
      <w:bookmarkStart w:id="8378" w:name="_Toc36108332"/>
      <w:bookmarkStart w:id="8379" w:name="_Toc44599112"/>
      <w:bookmarkStart w:id="8380" w:name="_Toc44602999"/>
      <w:bookmarkStart w:id="8381" w:name="_Toc45198176"/>
      <w:bookmarkStart w:id="8382" w:name="_Toc45696209"/>
      <w:bookmarkStart w:id="8383" w:name="_Toc51851703"/>
      <w:bookmarkStart w:id="8384" w:name="_Toc92225364"/>
      <w:bookmarkStart w:id="8385" w:name="_Toc131379214"/>
      <w:r w:rsidRPr="00B02A0B">
        <w:t>D.5.3</w:t>
      </w:r>
      <w:r w:rsidRPr="00B02A0B">
        <w:tab/>
        <w:t>Semantic</w:t>
      </w:r>
      <w:bookmarkEnd w:id="8376"/>
      <w:bookmarkEnd w:id="8377"/>
      <w:bookmarkEnd w:id="8378"/>
      <w:bookmarkEnd w:id="8379"/>
      <w:bookmarkEnd w:id="8380"/>
      <w:bookmarkEnd w:id="8381"/>
      <w:bookmarkEnd w:id="8382"/>
      <w:bookmarkEnd w:id="8383"/>
      <w:bookmarkEnd w:id="8384"/>
      <w:bookmarkEnd w:id="8385"/>
    </w:p>
    <w:p w14:paraId="08027D20" w14:textId="77777777" w:rsidR="005C310B" w:rsidRPr="00B02A0B" w:rsidRDefault="005C310B" w:rsidP="005C310B">
      <w:r w:rsidRPr="00B02A0B">
        <w:t>The &lt;</w:t>
      </w:r>
      <w:proofErr w:type="spellStart"/>
      <w:r w:rsidRPr="00B02A0B">
        <w:t>mcdata</w:t>
      </w:r>
      <w:proofErr w:type="spellEnd"/>
      <w:r w:rsidRPr="00B02A0B">
        <w:t>-</w:t>
      </w:r>
      <w:proofErr w:type="spellStart"/>
      <w:r w:rsidRPr="00B02A0B">
        <w:t>mbms</w:t>
      </w:r>
      <w:proofErr w:type="spellEnd"/>
      <w:r w:rsidRPr="00B02A0B">
        <w:t>-usage-info&gt; element is the root element of the XML document. The &lt;</w:t>
      </w:r>
      <w:proofErr w:type="spellStart"/>
      <w:r w:rsidRPr="00B02A0B">
        <w:t>mcdata</w:t>
      </w:r>
      <w:proofErr w:type="spellEnd"/>
      <w:r w:rsidRPr="00B02A0B">
        <w:t>-</w:t>
      </w:r>
      <w:proofErr w:type="spellStart"/>
      <w:r w:rsidRPr="00B02A0B">
        <w:t>mbms</w:t>
      </w:r>
      <w:proofErr w:type="spellEnd"/>
      <w:r w:rsidRPr="00B02A0B">
        <w:t xml:space="preserve">-usage-info&gt; element contains the </w:t>
      </w:r>
      <w:proofErr w:type="spellStart"/>
      <w:r w:rsidRPr="00B02A0B">
        <w:t>subelements</w:t>
      </w:r>
      <w:proofErr w:type="spellEnd"/>
      <w:r w:rsidRPr="00B02A0B">
        <w:t>:</w:t>
      </w:r>
    </w:p>
    <w:p w14:paraId="6286DECF" w14:textId="77777777" w:rsidR="005C310B" w:rsidRPr="00B02A0B" w:rsidRDefault="005C310B" w:rsidP="005C310B">
      <w:pPr>
        <w:pStyle w:val="B1"/>
      </w:pPr>
      <w:r w:rsidRPr="00B02A0B">
        <w:t>1)</w:t>
      </w:r>
      <w:r w:rsidRPr="00B02A0B">
        <w:tab/>
        <w:t>&lt;</w:t>
      </w:r>
      <w:proofErr w:type="spellStart"/>
      <w:r w:rsidRPr="00B02A0B">
        <w:t>mbms</w:t>
      </w:r>
      <w:proofErr w:type="spellEnd"/>
      <w:r w:rsidRPr="00B02A0B">
        <w:t>-listening-status&gt; containing the following elements:</w:t>
      </w:r>
    </w:p>
    <w:p w14:paraId="6B1E8F27" w14:textId="77777777" w:rsidR="005C310B" w:rsidRPr="00B02A0B" w:rsidRDefault="005C310B" w:rsidP="005C310B">
      <w:pPr>
        <w:pStyle w:val="B2"/>
      </w:pPr>
      <w:r w:rsidRPr="00B02A0B">
        <w:t>a)</w:t>
      </w:r>
      <w:r w:rsidRPr="00B02A0B">
        <w:tab/>
        <w:t>&lt;</w:t>
      </w:r>
      <w:proofErr w:type="spellStart"/>
      <w:r w:rsidRPr="00B02A0B">
        <w:t>mbms</w:t>
      </w:r>
      <w:proofErr w:type="spellEnd"/>
      <w:r w:rsidRPr="00B02A0B">
        <w:t xml:space="preserve">-listening-status&gt; element contains a string used to indicate the </w:t>
      </w:r>
      <w:proofErr w:type="spellStart"/>
      <w:r w:rsidRPr="00B02A0B">
        <w:t>MCData</w:t>
      </w:r>
      <w:proofErr w:type="spellEnd"/>
      <w:r w:rsidRPr="00B02A0B">
        <w:t xml:space="preserve"> listening status:</w:t>
      </w:r>
    </w:p>
    <w:p w14:paraId="0E66B0D9" w14:textId="77777777" w:rsidR="005C310B" w:rsidRPr="00B02A0B" w:rsidRDefault="005C310B" w:rsidP="005C310B">
      <w:pPr>
        <w:pStyle w:val="B3"/>
      </w:pPr>
      <w:r w:rsidRPr="00B02A0B">
        <w:t>-</w:t>
      </w:r>
      <w:r w:rsidRPr="00B02A0B">
        <w:tab/>
        <w:t xml:space="preserve">The value "listening" indicates that the </w:t>
      </w:r>
      <w:proofErr w:type="spellStart"/>
      <w:r w:rsidRPr="00B02A0B">
        <w:t>MCData</w:t>
      </w:r>
      <w:proofErr w:type="spellEnd"/>
      <w:r w:rsidRPr="00B02A0B">
        <w:t xml:space="preserve"> client now is receiving RTP media packets and</w:t>
      </w:r>
      <w:r w:rsidRPr="00B02A0B">
        <w:rPr>
          <w:lang w:val="en-US"/>
        </w:rPr>
        <w:t>/or</w:t>
      </w:r>
      <w:r w:rsidRPr="00B02A0B">
        <w:t xml:space="preserve"> </w:t>
      </w:r>
      <w:r w:rsidRPr="00B02A0B">
        <w:rPr>
          <w:lang w:val="en-US"/>
        </w:rPr>
        <w:t xml:space="preserve">RTCP </w:t>
      </w:r>
      <w:r w:rsidRPr="00B02A0B">
        <w:t xml:space="preserve">control packets over the MBMS subchannel in the session identified by the &lt;session-id&gt; element or if the &lt;general-purpose&gt; element is set to "true", that the </w:t>
      </w:r>
      <w:proofErr w:type="spellStart"/>
      <w:r w:rsidRPr="00B02A0B">
        <w:t>MCData</w:t>
      </w:r>
      <w:proofErr w:type="spellEnd"/>
      <w:r w:rsidRPr="00B02A0B">
        <w:t xml:space="preserve"> client is now listening to the general purpose MBMS subchannel.</w:t>
      </w:r>
    </w:p>
    <w:p w14:paraId="149B3B0B" w14:textId="77777777" w:rsidR="005C310B" w:rsidRPr="00B02A0B" w:rsidRDefault="005C310B" w:rsidP="005C310B">
      <w:pPr>
        <w:pStyle w:val="B3"/>
      </w:pPr>
      <w:r w:rsidRPr="00B02A0B">
        <w:t>-</w:t>
      </w:r>
      <w:r w:rsidRPr="00B02A0B">
        <w:tab/>
        <w:t xml:space="preserve">The value "not-listening" indicates that the </w:t>
      </w:r>
      <w:proofErr w:type="spellStart"/>
      <w:r w:rsidRPr="00B02A0B">
        <w:t>MCData</w:t>
      </w:r>
      <w:proofErr w:type="spellEnd"/>
      <w:r w:rsidRPr="00B02A0B">
        <w:t xml:space="preserve"> client has stopped listening to the MBMS subchannel in the session identified by the &lt;session-id&gt; element or, if the &lt;general-purpose&gt; element is set to "false", that the </w:t>
      </w:r>
      <w:proofErr w:type="spellStart"/>
      <w:r w:rsidRPr="00B02A0B">
        <w:t>MCData</w:t>
      </w:r>
      <w:proofErr w:type="spellEnd"/>
      <w:r w:rsidRPr="00B02A0B">
        <w:t xml:space="preserve"> client no longer listens to the general purpose MBMS subchannel.</w:t>
      </w:r>
    </w:p>
    <w:p w14:paraId="2234D00B" w14:textId="77777777" w:rsidR="005C310B" w:rsidRPr="00B02A0B" w:rsidRDefault="005C310B" w:rsidP="005C310B">
      <w:pPr>
        <w:pStyle w:val="B1"/>
      </w:pPr>
      <w:r w:rsidRPr="00B02A0B">
        <w:tab/>
        <w:t>Table D.5.3-1 shows the ABNF of the &lt;</w:t>
      </w:r>
      <w:proofErr w:type="spellStart"/>
      <w:r w:rsidRPr="00B02A0B">
        <w:t>mbms</w:t>
      </w:r>
      <w:proofErr w:type="spellEnd"/>
      <w:r w:rsidRPr="00B02A0B">
        <w:t>-listening-status&gt;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w:t>
      </w:r>
      <w:proofErr w:type="spellStart"/>
      <w:r w:rsidRPr="00B02A0B">
        <w:t>mbms</w:t>
      </w:r>
      <w:proofErr w:type="spellEnd"/>
      <w:r w:rsidRPr="00B02A0B">
        <w:t>-listening-status&gt;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mbms</w:t>
      </w:r>
      <w:proofErr w:type="spellEnd"/>
      <w:r w:rsidRPr="00B02A0B">
        <w:t>-listening-status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 xml:space="preserve">&lt;session-id&gt; element contains the value of the URI received in the Contact header field received from the controlling </w:t>
      </w:r>
      <w:proofErr w:type="spellStart"/>
      <w:r w:rsidRPr="00B02A0B">
        <w:t>MCData</w:t>
      </w:r>
      <w:proofErr w:type="spellEnd"/>
      <w:r w:rsidRPr="00B02A0B">
        <w:t xml:space="preserve"> function when an on-demand session was established, or from the participating </w:t>
      </w:r>
      <w:proofErr w:type="spellStart"/>
      <w:r w:rsidRPr="00B02A0B">
        <w:t>MCData</w:t>
      </w:r>
      <w:proofErr w:type="spellEnd"/>
      <w:r w:rsidRPr="00B02A0B">
        <w:t xml:space="preserve">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 xml:space="preserve">&lt;general-purpose&gt; element is a </w:t>
      </w:r>
      <w:proofErr w:type="spellStart"/>
      <w:r w:rsidRPr="00B02A0B">
        <w:t>boolean</w:t>
      </w:r>
      <w:proofErr w:type="spellEnd"/>
      <w:r w:rsidRPr="00B02A0B">
        <w:t xml:space="preserve"> with the following meaning:</w:t>
      </w:r>
    </w:p>
    <w:p w14:paraId="701A9A1A" w14:textId="77777777" w:rsidR="005C310B" w:rsidRPr="00B02A0B" w:rsidRDefault="005C310B" w:rsidP="005C310B">
      <w:pPr>
        <w:pStyle w:val="B3"/>
      </w:pPr>
      <w:r w:rsidRPr="00B02A0B">
        <w:t>-</w:t>
      </w:r>
      <w:r w:rsidRPr="00B02A0B">
        <w:tab/>
        <w:t xml:space="preserve">True indicates that the </w:t>
      </w:r>
      <w:proofErr w:type="spellStart"/>
      <w:r w:rsidRPr="00B02A0B">
        <w:t>MCData</w:t>
      </w:r>
      <w:proofErr w:type="spellEnd"/>
      <w:r w:rsidRPr="00B02A0B">
        <w:t xml:space="preserve"> client is listening to the general purpose MBMS subchannel associated to the TMGI(s) in the &lt;TMGI&gt; element(s) but have not yet received a Map Group To bearer message for any session that the </w:t>
      </w:r>
      <w:proofErr w:type="spellStart"/>
      <w:r w:rsidRPr="00B02A0B">
        <w:t>MCData</w:t>
      </w:r>
      <w:proofErr w:type="spellEnd"/>
      <w:r w:rsidRPr="00B02A0B">
        <w:t xml:space="preserve"> client is involved in.</w:t>
      </w:r>
    </w:p>
    <w:p w14:paraId="4796BBC6" w14:textId="77777777" w:rsidR="005C310B" w:rsidRPr="00B02A0B" w:rsidRDefault="005C310B" w:rsidP="005C310B">
      <w:pPr>
        <w:pStyle w:val="B3"/>
      </w:pPr>
      <w:r w:rsidRPr="00B02A0B">
        <w:t>-</w:t>
      </w:r>
      <w:r w:rsidRPr="00B02A0B">
        <w:tab/>
        <w:t xml:space="preserve">False indicates that the </w:t>
      </w:r>
      <w:proofErr w:type="spellStart"/>
      <w:r w:rsidRPr="00B02A0B">
        <w:t>MCData</w:t>
      </w:r>
      <w:proofErr w:type="spellEnd"/>
      <w:r w:rsidRPr="00B02A0B">
        <w:t xml:space="preserve"> client is not listening to the general purpose MBMS subchannel any longer.</w:t>
      </w:r>
    </w:p>
    <w:p w14:paraId="7CAE7D28" w14:textId="77777777" w:rsidR="005C310B" w:rsidRPr="00B02A0B" w:rsidRDefault="005C310B" w:rsidP="005C310B">
      <w:pPr>
        <w:pStyle w:val="B2"/>
      </w:pPr>
      <w:r w:rsidRPr="00B02A0B">
        <w:lastRenderedPageBreak/>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w:t>
      </w:r>
      <w:proofErr w:type="spellStart"/>
      <w:r w:rsidRPr="00B02A0B">
        <w:t>mbms</w:t>
      </w:r>
      <w:proofErr w:type="spellEnd"/>
      <w:r w:rsidRPr="00B02A0B">
        <w:t xml:space="preserve">-suspension-status&gt;: contains the following </w:t>
      </w:r>
      <w:proofErr w:type="spellStart"/>
      <w:r w:rsidRPr="00B02A0B">
        <w:t>subelements</w:t>
      </w:r>
      <w:proofErr w:type="spellEnd"/>
      <w:r w:rsidRPr="00B02A0B">
        <w:t>:</w:t>
      </w:r>
    </w:p>
    <w:p w14:paraId="7C9741E5" w14:textId="77777777" w:rsidR="005C310B" w:rsidRPr="00B02A0B" w:rsidRDefault="005C310B" w:rsidP="005C310B">
      <w:pPr>
        <w:pStyle w:val="B2"/>
      </w:pPr>
      <w:r w:rsidRPr="00B02A0B">
        <w:t>a)</w:t>
      </w:r>
      <w:r w:rsidRPr="00B02A0B">
        <w:tab/>
        <w:t>&lt;</w:t>
      </w:r>
      <w:proofErr w:type="spellStart"/>
      <w:r w:rsidRPr="00B02A0B">
        <w:t>mbms</w:t>
      </w:r>
      <w:proofErr w:type="spellEnd"/>
      <w:r w:rsidRPr="00B02A0B">
        <w:t>-suspension-status&gt;: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w:t>
      </w:r>
      <w:proofErr w:type="spellStart"/>
      <w:r w:rsidRPr="00B02A0B">
        <w:t>mbms</w:t>
      </w:r>
      <w:proofErr w:type="spellEnd"/>
      <w:r w:rsidRPr="00B02A0B">
        <w:t>-suspension-status&gt;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w:t>
      </w:r>
      <w:proofErr w:type="spellStart"/>
      <w:r w:rsidRPr="00B02A0B">
        <w:t>mbms</w:t>
      </w:r>
      <w:proofErr w:type="spellEnd"/>
      <w:r w:rsidRPr="00B02A0B">
        <w:t>-suspension-status&gt;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mbms</w:t>
      </w:r>
      <w:proofErr w:type="spellEnd"/>
      <w:r w:rsidRPr="00B02A0B">
        <w:t>-suspension-status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 xml:space="preserve">&lt;QCI&gt;: element contains QCI information used by the </w:t>
      </w:r>
      <w:proofErr w:type="spellStart"/>
      <w:r w:rsidRPr="00B02A0B">
        <w:t>ProSe</w:t>
      </w:r>
      <w:proofErr w:type="spellEnd"/>
      <w:r w:rsidRPr="00B02A0B">
        <w:t xml:space="preserve"> UE-Network Relay to determine the </w:t>
      </w:r>
      <w:proofErr w:type="spellStart"/>
      <w:r w:rsidRPr="00B02A0B">
        <w:t>ProSe</w:t>
      </w:r>
      <w:proofErr w:type="spellEnd"/>
      <w:r w:rsidRPr="00B02A0B">
        <w:t xml:space="preserv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w:t>
      </w:r>
      <w:proofErr w:type="spellStart"/>
      <w:r w:rsidRPr="00B02A0B">
        <w:t>mbms</w:t>
      </w:r>
      <w:proofErr w:type="spellEnd"/>
      <w:r w:rsidRPr="00B02A0B">
        <w:t>-service-areas&gt;: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w:t>
      </w:r>
      <w:proofErr w:type="spellStart"/>
      <w:r w:rsidRPr="00B02A0B">
        <w:t>sdp</w:t>
      </w:r>
      <w:proofErr w:type="spellEnd"/>
      <w:r w:rsidRPr="00B02A0B">
        <w:t xml:space="preserve"> MIME body attached to the SIP MESSAGE request containing the MBMS announcements;</w:t>
      </w:r>
    </w:p>
    <w:p w14:paraId="3D9C0D5C" w14:textId="77777777" w:rsidR="005C310B" w:rsidRPr="00B02A0B" w:rsidRDefault="005C310B" w:rsidP="005C310B">
      <w:pPr>
        <w:pStyle w:val="B2"/>
      </w:pPr>
      <w:r w:rsidRPr="00B02A0B">
        <w:t>f)</w:t>
      </w:r>
      <w:r w:rsidRPr="00B02A0B">
        <w:tab/>
        <w:t xml:space="preserve">&lt;report-suspension&gt;: element is a </w:t>
      </w:r>
      <w:proofErr w:type="spellStart"/>
      <w:r w:rsidRPr="00B02A0B">
        <w:t>boolean</w:t>
      </w:r>
      <w:proofErr w:type="spellEnd"/>
      <w:r w:rsidRPr="00B02A0B">
        <w:t xml:space="preserve"> with the following meaning:</w:t>
      </w:r>
    </w:p>
    <w:p w14:paraId="26B95EBC" w14:textId="77777777" w:rsidR="005C310B" w:rsidRPr="00B02A0B" w:rsidRDefault="005C310B" w:rsidP="005C310B">
      <w:pPr>
        <w:pStyle w:val="B3"/>
      </w:pPr>
      <w:r w:rsidRPr="00B02A0B">
        <w:t>-</w:t>
      </w:r>
      <w:r w:rsidRPr="00B02A0B">
        <w:tab/>
        <w:t xml:space="preserve">True indicates that the </w:t>
      </w:r>
      <w:proofErr w:type="spellStart"/>
      <w:r w:rsidRPr="00B02A0B">
        <w:t>MCData</w:t>
      </w:r>
      <w:proofErr w:type="spellEnd"/>
      <w:r w:rsidRPr="00B02A0B">
        <w:t xml:space="preserve"> client is instructed to notify the </w:t>
      </w:r>
      <w:proofErr w:type="spellStart"/>
      <w:r w:rsidRPr="00B02A0B">
        <w:t>MCData</w:t>
      </w:r>
      <w:proofErr w:type="spellEnd"/>
      <w:r w:rsidRPr="00B02A0B">
        <w:t xml:space="preserve"> server when it becomes aware of an intended change in the suspension status of a listened MBMS bearer.</w:t>
      </w:r>
    </w:p>
    <w:p w14:paraId="307423BF" w14:textId="77777777" w:rsidR="005C310B" w:rsidRPr="00B02A0B" w:rsidRDefault="005C310B" w:rsidP="005C310B">
      <w:pPr>
        <w:pStyle w:val="B3"/>
      </w:pPr>
      <w:r w:rsidRPr="00B02A0B">
        <w:lastRenderedPageBreak/>
        <w:t>-</w:t>
      </w:r>
      <w:r w:rsidRPr="00B02A0B">
        <w:tab/>
        <w:t xml:space="preserve">False indicates that the </w:t>
      </w:r>
      <w:proofErr w:type="spellStart"/>
      <w:r w:rsidRPr="00B02A0B">
        <w:t>MCData</w:t>
      </w:r>
      <w:proofErr w:type="spellEnd"/>
      <w:r w:rsidRPr="00B02A0B">
        <w:t xml:space="preserve"> client is instructed not to notify the </w:t>
      </w:r>
      <w:proofErr w:type="spellStart"/>
      <w:r w:rsidRPr="00B02A0B">
        <w:t>MCData</w:t>
      </w:r>
      <w:proofErr w:type="spellEnd"/>
      <w:r w:rsidRPr="00B02A0B">
        <w:t xml:space="preserve">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w:t>
      </w:r>
      <w:proofErr w:type="spellStart"/>
      <w:r w:rsidRPr="00B02A0B">
        <w:t>anyExt</w:t>
      </w:r>
      <w:proofErr w:type="spellEnd"/>
      <w:r w:rsidRPr="00B02A0B">
        <w:t>&gt; element can contain the following elements not shown in the XML schema:</w:t>
      </w:r>
    </w:p>
    <w:p w14:paraId="03EFB79B" w14:textId="77777777" w:rsidR="005C310B" w:rsidRPr="00B02A0B" w:rsidRDefault="005C310B" w:rsidP="005C310B">
      <w:pPr>
        <w:pStyle w:val="B3"/>
      </w:pPr>
      <w:proofErr w:type="spellStart"/>
      <w:r w:rsidRPr="00B02A0B">
        <w:t>i</w:t>
      </w:r>
      <w:proofErr w:type="spellEnd"/>
      <w:r w:rsidRPr="00B02A0B">
        <w:t>)</w:t>
      </w:r>
      <w:r w:rsidRPr="00B02A0B">
        <w:tab/>
        <w:t xml:space="preserve">&lt; </w:t>
      </w:r>
      <w:proofErr w:type="spellStart"/>
      <w:r w:rsidRPr="00B02A0B">
        <w:t>mcdata-mbms-rohc</w:t>
      </w:r>
      <w:proofErr w:type="spellEnd"/>
      <w:r w:rsidRPr="00B02A0B">
        <w:t xml:space="preserve">&gt; element: presence of the &lt; </w:t>
      </w:r>
      <w:proofErr w:type="spellStart"/>
      <w:r w:rsidRPr="00B02A0B">
        <w:t>mcdata-mbms-rohc</w:t>
      </w:r>
      <w:proofErr w:type="spellEnd"/>
      <w:r w:rsidRPr="00B02A0B">
        <w:t>&gt;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w:t>
      </w:r>
      <w:proofErr w:type="spellStart"/>
      <w:r w:rsidRPr="00B02A0B">
        <w:t>cid</w:t>
      </w:r>
      <w:proofErr w:type="spellEnd"/>
      <w:r w:rsidRPr="00B02A0B">
        <w:t>&gt; element: of type integer restricted to the range 1 to 16383 indicating the maximum CID value that can be used by the header compressor, see clause 5.1.2 in RFC 5795 [60]). If max-</w:t>
      </w:r>
      <w:proofErr w:type="spellStart"/>
      <w:r w:rsidRPr="00B02A0B">
        <w:t>cid</w:t>
      </w:r>
      <w:proofErr w:type="spellEnd"/>
      <w:r w:rsidRPr="00B02A0B">
        <w:t>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w:t>
      </w:r>
      <w:proofErr w:type="spellStart"/>
      <w:r w:rsidRPr="00B02A0B">
        <w:t>xs:integer</w:t>
      </w:r>
      <w:proofErr w:type="spellEnd"/>
      <w:r w:rsidRPr="00B02A0B">
        <w:t>"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w:t>
      </w:r>
      <w:proofErr w:type="spellStart"/>
      <w:r w:rsidRPr="00B02A0B">
        <w:t>anyExt</w:t>
      </w:r>
      <w:proofErr w:type="spellEnd"/>
      <w:r w:rsidRPr="00B02A0B">
        <w: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proofErr w:type="spellStart"/>
      <w:r w:rsidRPr="00B02A0B">
        <w:t>mbms</w:t>
      </w:r>
      <w:proofErr w:type="spellEnd"/>
      <w:r w:rsidRPr="00B02A0B">
        <w:t>-</w:t>
      </w:r>
      <w:proofErr w:type="spellStart"/>
      <w:r w:rsidRPr="00B02A0B">
        <w:t>defaultMuSiK</w:t>
      </w:r>
      <w:proofErr w:type="spellEnd"/>
      <w:r w:rsidRPr="00B02A0B">
        <w:t>-download</w:t>
      </w:r>
      <w:r w:rsidRPr="00B02A0B">
        <w:rPr>
          <w:lang w:val="en-US"/>
        </w:rPr>
        <w:t>&gt; that can contain:</w:t>
      </w:r>
    </w:p>
    <w:p w14:paraId="095BC943" w14:textId="77777777" w:rsidR="005C310B" w:rsidRPr="00B02A0B" w:rsidRDefault="005C310B" w:rsidP="005C310B">
      <w:pPr>
        <w:pStyle w:val="B3"/>
      </w:pPr>
      <w:proofErr w:type="spellStart"/>
      <w:r w:rsidRPr="00B02A0B">
        <w:t>i</w:t>
      </w:r>
      <w:proofErr w:type="spellEnd"/>
      <w:r w:rsidRPr="00B02A0B">
        <w:t>)</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proofErr w:type="spellStart"/>
      <w:r w:rsidRPr="00B02A0B">
        <w:t>mbms</w:t>
      </w:r>
      <w:proofErr w:type="spellEnd"/>
      <w:r w:rsidRPr="00B02A0B">
        <w:t>-</w:t>
      </w:r>
      <w:proofErr w:type="spellStart"/>
      <w:r w:rsidRPr="00B02A0B">
        <w:t>explicitMuSiK</w:t>
      </w:r>
      <w:proofErr w:type="spellEnd"/>
      <w:r w:rsidRPr="00B02A0B">
        <w:t>-download</w:t>
      </w:r>
      <w:r w:rsidRPr="00B02A0B">
        <w:rPr>
          <w:lang w:val="en-US"/>
        </w:rPr>
        <w:t>&gt; that can contain:</w:t>
      </w:r>
    </w:p>
    <w:p w14:paraId="66B8F4AC" w14:textId="77777777" w:rsidR="005C310B" w:rsidRPr="00B02A0B" w:rsidRDefault="005C310B" w:rsidP="005C310B">
      <w:pPr>
        <w:pStyle w:val="B3"/>
      </w:pPr>
      <w:proofErr w:type="spellStart"/>
      <w:r w:rsidRPr="00B02A0B">
        <w:t>i</w:t>
      </w:r>
      <w:proofErr w:type="spellEnd"/>
      <w:r w:rsidRPr="00B02A0B">
        <w:t>)</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86" w:name="_Toc11411273"/>
      <w:bookmarkStart w:id="8387" w:name="_Toc27496532"/>
      <w:bookmarkStart w:id="8388" w:name="_Toc36108333"/>
      <w:bookmarkStart w:id="8389" w:name="_Toc44599113"/>
      <w:bookmarkStart w:id="8390" w:name="_Toc44603000"/>
      <w:bookmarkStart w:id="8391" w:name="_Toc45198177"/>
      <w:bookmarkStart w:id="8392" w:name="_Toc45696210"/>
      <w:bookmarkStart w:id="8393" w:name="_Toc51851704"/>
      <w:bookmarkStart w:id="8394" w:name="_Toc92225365"/>
      <w:bookmarkStart w:id="8395" w:name="_Toc131379215"/>
      <w:r w:rsidRPr="00B02A0B">
        <w:t>D.5.4</w:t>
      </w:r>
      <w:r w:rsidRPr="00B02A0B">
        <w:tab/>
        <w:t>IANA registration template</w:t>
      </w:r>
      <w:bookmarkEnd w:id="8386"/>
      <w:bookmarkEnd w:id="8387"/>
      <w:bookmarkEnd w:id="8388"/>
      <w:bookmarkEnd w:id="8389"/>
      <w:bookmarkEnd w:id="8390"/>
      <w:bookmarkEnd w:id="8391"/>
      <w:bookmarkEnd w:id="8392"/>
      <w:bookmarkEnd w:id="8393"/>
      <w:bookmarkEnd w:id="8394"/>
      <w:bookmarkEnd w:id="8395"/>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w:t>
      </w:r>
      <w:proofErr w:type="spellStart"/>
      <w:r w:rsidRPr="00B02A0B">
        <w:t>MCData</w:t>
      </w:r>
      <w:proofErr w:type="spellEnd"/>
      <w:r w:rsidRPr="00B02A0B">
        <w:t>)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proofErr w:type="spellStart"/>
      <w:r w:rsidRPr="00B02A0B">
        <w:lastRenderedPageBreak/>
        <w:t>i</w:t>
      </w:r>
      <w:proofErr w:type="spellEnd"/>
      <w:r w:rsidRPr="00B02A0B">
        <w:t>)</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96" w:name="_Toc51851705"/>
      <w:bookmarkStart w:id="8397" w:name="_Toc92225366"/>
      <w:bookmarkStart w:id="8398" w:name="_Toc131379216"/>
      <w:r w:rsidRPr="00B02A0B">
        <w:t>D.6</w:t>
      </w:r>
      <w:r w:rsidRPr="00B02A0B">
        <w:tab/>
        <w:t>XML schema for regroup using preconfigured group</w:t>
      </w:r>
      <w:bookmarkEnd w:id="8396"/>
      <w:bookmarkEnd w:id="8397"/>
      <w:bookmarkEnd w:id="8398"/>
    </w:p>
    <w:p w14:paraId="21B22267" w14:textId="77777777" w:rsidR="005C310B" w:rsidRPr="00B02A0B" w:rsidRDefault="005C310B" w:rsidP="007D34FE">
      <w:pPr>
        <w:pStyle w:val="Heading2"/>
      </w:pPr>
      <w:bookmarkStart w:id="8399" w:name="_Toc27501716"/>
      <w:bookmarkStart w:id="8400" w:name="_Toc36049847"/>
      <w:bookmarkStart w:id="8401" w:name="_Toc45210617"/>
      <w:bookmarkStart w:id="8402" w:name="_Toc51851706"/>
      <w:bookmarkStart w:id="8403" w:name="_Toc92225367"/>
      <w:bookmarkStart w:id="8404" w:name="_Toc131379217"/>
      <w:r w:rsidRPr="00B02A0B">
        <w:rPr>
          <w:lang w:eastAsia="zh-CN"/>
        </w:rPr>
        <w:t>D.6</w:t>
      </w:r>
      <w:r w:rsidRPr="00B02A0B">
        <w:t>.1</w:t>
      </w:r>
      <w:r w:rsidRPr="00B02A0B">
        <w:tab/>
        <w:t>General</w:t>
      </w:r>
      <w:bookmarkEnd w:id="8399"/>
      <w:bookmarkEnd w:id="8400"/>
      <w:bookmarkEnd w:id="8401"/>
      <w:bookmarkEnd w:id="8402"/>
      <w:bookmarkEnd w:id="8403"/>
      <w:bookmarkEnd w:id="8404"/>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405" w:name="_Toc27501717"/>
      <w:bookmarkStart w:id="8406" w:name="_Toc36049848"/>
      <w:bookmarkStart w:id="8407" w:name="_Toc45210618"/>
      <w:bookmarkStart w:id="8408" w:name="_Toc51851707"/>
      <w:bookmarkStart w:id="8409" w:name="_Toc92225368"/>
      <w:bookmarkStart w:id="8410" w:name="_Toc131379218"/>
      <w:r w:rsidRPr="00B02A0B">
        <w:rPr>
          <w:lang w:val="de-DE" w:eastAsia="zh-CN"/>
        </w:rPr>
        <w:t>D.6</w:t>
      </w:r>
      <w:r w:rsidRPr="00B02A0B">
        <w:rPr>
          <w:lang w:val="de-DE"/>
        </w:rPr>
        <w:t>.2</w:t>
      </w:r>
      <w:r w:rsidRPr="00B02A0B">
        <w:rPr>
          <w:lang w:val="de-DE"/>
        </w:rPr>
        <w:tab/>
        <w:t>XML schema</w:t>
      </w:r>
      <w:bookmarkEnd w:id="8405"/>
      <w:bookmarkEnd w:id="8406"/>
      <w:bookmarkEnd w:id="8407"/>
      <w:bookmarkEnd w:id="8408"/>
      <w:bookmarkEnd w:id="8409"/>
      <w:bookmarkEnd w:id="8410"/>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proofErr w:type="spellStart"/>
      <w:r w:rsidRPr="00B02A0B">
        <w:t>targetNamespace</w:t>
      </w:r>
      <w:proofErr w:type="spellEnd"/>
      <w:r w:rsidRPr="00B02A0B">
        <w:t>="urn:3gpp:ns:preconfiguredRegroup:1.0"</w:t>
      </w:r>
    </w:p>
    <w:p w14:paraId="039D18A6" w14:textId="77777777" w:rsidR="005C310B" w:rsidRPr="00B02A0B" w:rsidRDefault="005C310B" w:rsidP="005C310B">
      <w:pPr>
        <w:pStyle w:val="PL"/>
      </w:pPr>
      <w:proofErr w:type="spellStart"/>
      <w:r w:rsidRPr="00B02A0B">
        <w:t>xmlns:mcdatargrp</w:t>
      </w:r>
      <w:proofErr w:type="spellEnd"/>
      <w:r w:rsidRPr="00B02A0B">
        <w:t>="urn:3gpp:ns:preconfiguredRegroup:1.0"</w:t>
      </w:r>
    </w:p>
    <w:p w14:paraId="3CC74975" w14:textId="77777777" w:rsidR="005C310B" w:rsidRPr="00B02A0B" w:rsidRDefault="005C310B" w:rsidP="005C310B">
      <w:pPr>
        <w:pStyle w:val="PL"/>
      </w:pP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rPr>
          <w:lang w:val="en-US"/>
        </w:rPr>
        <w:t>mcdataregroup</w:t>
      </w:r>
      <w:proofErr w:type="spellEnd"/>
      <w:r w:rsidRPr="00B02A0B">
        <w:t>" type="</w:t>
      </w:r>
      <w:proofErr w:type="spellStart"/>
      <w:r w:rsidRPr="00B02A0B">
        <w:t>mcdatargrp:mcdataregroup-Type</w:t>
      </w:r>
      <w:proofErr w:type="spellEnd"/>
      <w:r w:rsidRPr="00B02A0B">
        <w:t>"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mcdataregroup</w:t>
      </w:r>
      <w:proofErr w:type="spellEnd"/>
      <w:r w:rsidRPr="00B02A0B">
        <w:t>-Type"&gt;</w:t>
      </w:r>
    </w:p>
    <w:p w14:paraId="6040A9F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BC62C33" w14:textId="77777777" w:rsidR="005C310B" w:rsidRPr="00B02A0B" w:rsidRDefault="005C310B" w:rsidP="005C310B">
      <w:pPr>
        <w:pStyle w:val="PL"/>
        <w:rPr>
          <w:lang w:val="en-US"/>
        </w:rPr>
      </w:pPr>
      <w:r w:rsidRPr="00B02A0B">
        <w:t xml:space="preserve">      </w:t>
      </w:r>
      <w:r w:rsidRPr="00B02A0B">
        <w:rPr>
          <w:lang w:val="en-US"/>
        </w:rPr>
        <w:t>&lt;</w:t>
      </w:r>
      <w:proofErr w:type="spellStart"/>
      <w:r w:rsidRPr="00B02A0B">
        <w:rPr>
          <w:lang w:val="en-US"/>
        </w:rPr>
        <w:t>xs:element</w:t>
      </w:r>
      <w:proofErr w:type="spellEnd"/>
      <w:r w:rsidRPr="00B02A0B">
        <w:rPr>
          <w:lang w:val="en-US"/>
        </w:rPr>
        <w:t xml:space="preserve"> name="</w:t>
      </w:r>
      <w:proofErr w:type="spellStart"/>
      <w:r w:rsidRPr="00B02A0B">
        <w:rPr>
          <w:lang w:val="en-US"/>
        </w:rPr>
        <w:t>mcdataregroup</w:t>
      </w:r>
      <w:proofErr w:type="spellEnd"/>
      <w:r w:rsidRPr="00B02A0B">
        <w:rPr>
          <w:lang w:val="en-US"/>
        </w:rPr>
        <w:t>-Params" type="</w:t>
      </w:r>
      <w:proofErr w:type="spellStart"/>
      <w:r w:rsidRPr="00B02A0B">
        <w:rPr>
          <w:lang w:val="en-US"/>
        </w:rPr>
        <w:t>mcdatargrp:mcdataregroup-ParamsType</w:t>
      </w:r>
      <w:proofErr w:type="spellEnd"/>
      <w:r w:rsidRPr="00B02A0B">
        <w:rPr>
          <w:lang w:val="en-US"/>
        </w:rPr>
        <w:t>" minOccurs="0"/&gt;</w:t>
      </w:r>
    </w:p>
    <w:p w14:paraId="6C9A7079" w14:textId="77777777" w:rsidR="005C310B" w:rsidRPr="00B02A0B" w:rsidRDefault="005C310B" w:rsidP="005C310B">
      <w:pPr>
        <w:pStyle w:val="PL"/>
      </w:pPr>
      <w:r w:rsidRPr="00B02A0B">
        <w:rPr>
          <w:lang w:val="en-US"/>
        </w:rPr>
        <w:t xml:space="preserve">      </w:t>
      </w:r>
      <w:r w:rsidRPr="00B02A0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BD9CAE3" w14:textId="77777777" w:rsidR="005C310B" w:rsidRPr="00B02A0B" w:rsidRDefault="005C310B" w:rsidP="007D34FE">
      <w:pPr>
        <w:pStyle w:val="PL"/>
      </w:pPr>
      <w:r w:rsidRPr="007D34FE">
        <w:t xml:space="preserve">      &lt;</w:t>
      </w:r>
      <w:proofErr w:type="spellStart"/>
      <w:r w:rsidRPr="007D34FE">
        <w:t>xs:element</w:t>
      </w:r>
      <w:proofErr w:type="spellEnd"/>
      <w:r w:rsidRPr="007D34FE">
        <w:t xml:space="preserve"> name="</w:t>
      </w:r>
      <w:proofErr w:type="spellStart"/>
      <w:r w:rsidRPr="007D34FE">
        <w:t>anyExt</w:t>
      </w:r>
      <w:proofErr w:type="spellEnd"/>
      <w:r w:rsidRPr="007D34FE">
        <w:t>" type="</w:t>
      </w:r>
      <w:proofErr w:type="spellStart"/>
      <w:r w:rsidRPr="007D34FE">
        <w:t>mcdatargrp:anyExtType</w:t>
      </w:r>
      <w:proofErr w:type="spellEnd"/>
      <w:r w:rsidRPr="007D34FE">
        <w:t>" minOccurs="0"/&gt;</w:t>
      </w:r>
    </w:p>
    <w:p w14:paraId="6D496D4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4F1747D"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18B4E7E" w14:textId="77777777" w:rsidR="00B02A0B" w:rsidRPr="00B02A0B" w:rsidRDefault="005C310B" w:rsidP="005C310B">
      <w:pPr>
        <w:pStyle w:val="PL"/>
      </w:pPr>
      <w:r w:rsidRPr="00B02A0B">
        <w:t xml:space="preserve">  &lt;/</w:t>
      </w:r>
      <w:proofErr w:type="spellStart"/>
      <w:r w:rsidRPr="00B02A0B">
        <w:t>xs:complexType</w:t>
      </w:r>
      <w:proofErr w:type="spellEnd"/>
      <w:r w:rsidRPr="00B02A0B">
        <w:t>&gt;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mcdataregroup-ParamsType</w:t>
      </w:r>
      <w:proofErr w:type="spellEnd"/>
      <w:r w:rsidRPr="00B02A0B">
        <w:t>"&gt;</w:t>
      </w:r>
    </w:p>
    <w:p w14:paraId="1203BCA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46926D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preconfig</w:t>
      </w:r>
      <w:proofErr w:type="spellEnd"/>
      <w:r w:rsidRPr="00B02A0B">
        <w:t>-group-id" type="</w:t>
      </w:r>
      <w:proofErr w:type="spellStart"/>
      <w:r w:rsidRPr="00B02A0B">
        <w:t>mcdatargrp:preconfig-group-Type</w:t>
      </w:r>
      <w:proofErr w:type="spellEnd"/>
      <w:r w:rsidRPr="00B02A0B">
        <w:t>"/&gt;</w:t>
      </w:r>
    </w:p>
    <w:p w14:paraId="4102D2BA"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-regroup-</w:t>
      </w:r>
      <w:proofErr w:type="spellStart"/>
      <w:r w:rsidRPr="00B02A0B">
        <w:t>uri</w:t>
      </w:r>
      <w:proofErr w:type="spellEnd"/>
      <w:r w:rsidRPr="00B02A0B">
        <w:t>" type="</w:t>
      </w:r>
      <w:proofErr w:type="spellStart"/>
      <w:r w:rsidRPr="00B02A0B">
        <w:t>mcdatargrp:mcdata-regroup-uri-Type</w:t>
      </w:r>
      <w:proofErr w:type="spellEnd"/>
      <w:r w:rsidRPr="00B02A0B">
        <w:t>"/&gt;</w:t>
      </w:r>
    </w:p>
    <w:p w14:paraId="6DA19972" w14:textId="77777777" w:rsidR="00B02A0B" w:rsidRPr="00B02A0B" w:rsidRDefault="005C310B" w:rsidP="005C310B">
      <w:pPr>
        <w:pStyle w:val="PL"/>
      </w:pPr>
      <w:r w:rsidRPr="00B02A0B">
        <w:t xml:space="preserve">      &lt;</w:t>
      </w:r>
      <w:proofErr w:type="spellStart"/>
      <w:r w:rsidRPr="00B02A0B">
        <w:t>xs:element</w:t>
      </w:r>
      <w:proofErr w:type="spellEnd"/>
      <w:r w:rsidRPr="00B02A0B">
        <w:t xml:space="preserve"> name="groups-for-regroup" type="</w:t>
      </w:r>
      <w:proofErr w:type="spellStart"/>
      <w:r w:rsidRPr="00B02A0B">
        <w:t>mcdatargrp:groups-for-regroup-Type</w:t>
      </w:r>
      <w:proofErr w:type="spellEnd"/>
      <w:r w:rsidRPr="00B02A0B">
        <w:t>" minOccurs="0"/&gt;</w:t>
      </w:r>
    </w:p>
    <w:p w14:paraId="0DB31CD7" w14:textId="77777777" w:rsidR="00B02A0B" w:rsidRPr="00B02A0B" w:rsidRDefault="005C310B" w:rsidP="005C310B">
      <w:pPr>
        <w:pStyle w:val="PL"/>
      </w:pPr>
      <w:r w:rsidRPr="00B02A0B">
        <w:t xml:space="preserve">      &lt;</w:t>
      </w:r>
      <w:proofErr w:type="spellStart"/>
      <w:r w:rsidRPr="00B02A0B">
        <w:t>xs:element</w:t>
      </w:r>
      <w:proofErr w:type="spellEnd"/>
      <w:r w:rsidRPr="00B02A0B">
        <w:t xml:space="preserve"> name="users-for-regroup" type="</w:t>
      </w:r>
      <w:proofErr w:type="spellStart"/>
      <w:r w:rsidRPr="00B02A0B">
        <w:t>mcdatargrp:users-for-regroup-Type</w:t>
      </w:r>
      <w:proofErr w:type="spellEnd"/>
      <w:r w:rsidRPr="00B02A0B">
        <w:t>" minOccurs="0"/&gt;</w:t>
      </w:r>
    </w:p>
    <w:p w14:paraId="449A02C9" w14:textId="2B661CAE" w:rsidR="005C310B" w:rsidRPr="00B02A0B" w:rsidRDefault="005C310B" w:rsidP="005C310B">
      <w:pPr>
        <w:pStyle w:val="PL"/>
      </w:pPr>
      <w:r w:rsidRPr="00B02A0B">
        <w:t xml:space="preserve">      &lt;</w:t>
      </w:r>
      <w:proofErr w:type="spellStart"/>
      <w:r w:rsidRPr="00B02A0B">
        <w:t>xs:element</w:t>
      </w:r>
      <w:proofErr w:type="spellEnd"/>
      <w:r w:rsidRPr="00B02A0B">
        <w:t xml:space="preserve"> name="regroup-action" type="</w:t>
      </w:r>
      <w:proofErr w:type="spellStart"/>
      <w:r w:rsidRPr="00B02A0B">
        <w:t>xs:string</w:t>
      </w:r>
      <w:proofErr w:type="spellEnd"/>
      <w:r w:rsidRPr="00B02A0B">
        <w:t>"/&gt;</w:t>
      </w:r>
    </w:p>
    <w:p w14:paraId="6369C477"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BA2F53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65A59BE9"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D5B398D"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BB8C05"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preconfig</w:t>
      </w:r>
      <w:proofErr w:type="spellEnd"/>
      <w:r w:rsidRPr="00B02A0B">
        <w:t>-group-Type"&gt;</w:t>
      </w:r>
    </w:p>
    <w:p w14:paraId="31317A62"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230D359" w14:textId="7BC9D40D" w:rsidR="005C310B" w:rsidRPr="00B02A0B" w:rsidRDefault="00C15C28" w:rsidP="005C310B">
      <w:pPr>
        <w:pStyle w:val="PL"/>
      </w:pPr>
      <w:r>
        <w:tab/>
      </w:r>
      <w:r w:rsidR="005C310B" w:rsidRPr="00B02A0B">
        <w:t>&lt;</w:t>
      </w:r>
      <w:proofErr w:type="spellStart"/>
      <w:r w:rsidR="005C310B" w:rsidRPr="00B02A0B">
        <w:t>xs:element</w:t>
      </w:r>
      <w:proofErr w:type="spellEnd"/>
      <w:r w:rsidR="005C310B" w:rsidRPr="00B02A0B">
        <w:t xml:space="preserve"> type="</w:t>
      </w:r>
      <w:proofErr w:type="spellStart"/>
      <w:r w:rsidR="005C310B" w:rsidRPr="00B02A0B">
        <w:t>xs:anyURI</w:t>
      </w:r>
      <w:proofErr w:type="spellEnd"/>
      <w:r w:rsidR="005C310B" w:rsidRPr="00B02A0B">
        <w:t>" name="preconfigured-group" minOccurs="0"/&gt;</w:t>
      </w:r>
    </w:p>
    <w:p w14:paraId="3628DDB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8CD9967"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6282F6E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5471119"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267DEB9"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w:t>
      </w:r>
      <w:proofErr w:type="spellEnd"/>
      <w:r w:rsidRPr="00B02A0B">
        <w:t>-regroup-</w:t>
      </w:r>
      <w:proofErr w:type="spellStart"/>
      <w:r w:rsidRPr="00B02A0B">
        <w:t>uri</w:t>
      </w:r>
      <w:proofErr w:type="spellEnd"/>
      <w:r w:rsidRPr="00B02A0B">
        <w:t>-Type"&gt;</w:t>
      </w:r>
    </w:p>
    <w:p w14:paraId="0A042C5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D254F8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name="</w:t>
      </w:r>
      <w:proofErr w:type="spellStart"/>
      <w:r w:rsidRPr="00B02A0B">
        <w:t>mcdata</w:t>
      </w:r>
      <w:proofErr w:type="spellEnd"/>
      <w:r w:rsidRPr="00B02A0B">
        <w:t>-regroup-</w:t>
      </w:r>
      <w:proofErr w:type="spellStart"/>
      <w:r w:rsidRPr="00B02A0B">
        <w:t>uri</w:t>
      </w:r>
      <w:proofErr w:type="spellEnd"/>
      <w:r w:rsidRPr="00B02A0B">
        <w:t>"/&gt;</w:t>
      </w:r>
    </w:p>
    <w:p w14:paraId="72F00115" w14:textId="308F14A0" w:rsidR="009B0980" w:rsidRPr="00B02A0B" w:rsidRDefault="009B0980" w:rsidP="009B0980">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="lax"</w:t>
      </w:r>
      <w:r>
        <w:t xml:space="preserve"> </w:t>
      </w:r>
      <w:r w:rsidRPr="00805832">
        <w:t xml:space="preserve">minOccurs="0" </w:t>
      </w:r>
      <w:proofErr w:type="spellStart"/>
      <w:r w:rsidRPr="00805832">
        <w:t>maxOccurs</w:t>
      </w:r>
      <w:proofErr w:type="spellEnd"/>
      <w:r w:rsidRPr="00805832">
        <w:t>="unbounded"/</w:t>
      </w:r>
      <w:r w:rsidRPr="00B02A0B">
        <w:t>&gt;</w:t>
      </w:r>
    </w:p>
    <w:p w14:paraId="60358F6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01CBD351"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3767CEE"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3A37A45"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name="groups-for-regroup-Type"&gt;</w:t>
      </w:r>
    </w:p>
    <w:p w14:paraId="5398149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C5B68A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w:t>
      </w:r>
      <w:proofErr w:type="spellStart"/>
      <w:r w:rsidRPr="00B02A0B">
        <w:t>maxOccurs</w:t>
      </w:r>
      <w:proofErr w:type="spellEnd"/>
      <w:r w:rsidRPr="00B02A0B">
        <w:t>="unbounded"/&gt;</w:t>
      </w:r>
    </w:p>
    <w:p w14:paraId="29C9DF07"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07DD0A8"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35BA90F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157A4E6"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A5DF79A" w14:textId="77777777" w:rsidR="005C310B" w:rsidRPr="00B02A0B" w:rsidRDefault="005C310B" w:rsidP="005C310B">
      <w:pPr>
        <w:pStyle w:val="PL"/>
      </w:pPr>
      <w:r w:rsidRPr="00B02A0B">
        <w:lastRenderedPageBreak/>
        <w:t xml:space="preserve">  &lt;/</w:t>
      </w:r>
      <w:proofErr w:type="spellStart"/>
      <w:r w:rsidRPr="00B02A0B">
        <w:t>xs:complexType</w:t>
      </w:r>
      <w:proofErr w:type="spellEnd"/>
      <w:r w:rsidRPr="00B02A0B">
        <w:t>&gt;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name="users-for-regroup-Type"&gt;</w:t>
      </w:r>
    </w:p>
    <w:p w14:paraId="74E8BFD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014A7D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name="user" </w:t>
      </w:r>
      <w:proofErr w:type="spellStart"/>
      <w:r w:rsidRPr="00B02A0B">
        <w:t>maxOccurs</w:t>
      </w:r>
      <w:proofErr w:type="spellEnd"/>
      <w:r w:rsidRPr="00B02A0B">
        <w:t>="unbounded"/&gt;</w:t>
      </w:r>
    </w:p>
    <w:p w14:paraId="537701EC"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791A46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495C21C9"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E890238"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9271542"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7681C51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B72917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5427B96"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28BF3C0"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w:t>
      </w:r>
      <w:proofErr w:type="spellStart"/>
      <w:r w:rsidRPr="00B02A0B">
        <w:t>xs:schema</w:t>
      </w:r>
      <w:proofErr w:type="spellEnd"/>
      <w:r w:rsidRPr="00B02A0B">
        <w:t>&gt;</w:t>
      </w:r>
    </w:p>
    <w:p w14:paraId="5291A116" w14:textId="77777777" w:rsidR="005C310B" w:rsidRPr="00B02A0B" w:rsidRDefault="005C310B" w:rsidP="007D34FE">
      <w:pPr>
        <w:pStyle w:val="Heading2"/>
      </w:pPr>
      <w:bookmarkStart w:id="8411" w:name="_Toc27501718"/>
      <w:bookmarkStart w:id="8412" w:name="_Toc36049849"/>
      <w:bookmarkStart w:id="8413" w:name="_Toc45210619"/>
      <w:bookmarkStart w:id="8414" w:name="_Toc51851708"/>
      <w:bookmarkStart w:id="8415" w:name="_Toc92225369"/>
      <w:bookmarkStart w:id="8416" w:name="_Toc131379219"/>
      <w:r w:rsidRPr="00B02A0B">
        <w:rPr>
          <w:lang w:eastAsia="zh-CN"/>
        </w:rPr>
        <w:t>D.6</w:t>
      </w:r>
      <w:r w:rsidRPr="00B02A0B">
        <w:t>.3</w:t>
      </w:r>
      <w:r w:rsidRPr="00B02A0B">
        <w:tab/>
        <w:t>Semantic</w:t>
      </w:r>
      <w:bookmarkEnd w:id="8411"/>
      <w:bookmarkEnd w:id="8412"/>
      <w:bookmarkEnd w:id="8413"/>
      <w:bookmarkEnd w:id="8414"/>
      <w:bookmarkEnd w:id="8415"/>
      <w:bookmarkEnd w:id="8416"/>
    </w:p>
    <w:p w14:paraId="37DDB5A4" w14:textId="77777777" w:rsidR="005C310B" w:rsidRPr="00B02A0B" w:rsidRDefault="005C310B" w:rsidP="005C310B">
      <w:r w:rsidRPr="00B02A0B">
        <w:t xml:space="preserve">The &lt;preconfigured-group&gt; element shall contain a URI identifying the preconfigured </w:t>
      </w:r>
      <w:proofErr w:type="spellStart"/>
      <w:r w:rsidRPr="00B02A0B">
        <w:t>MCData</w:t>
      </w:r>
      <w:proofErr w:type="spellEnd"/>
      <w:r w:rsidRPr="00B02A0B">
        <w:t xml:space="preserve"> group.</w:t>
      </w:r>
    </w:p>
    <w:p w14:paraId="4F8E1697" w14:textId="77777777" w:rsidR="005C310B" w:rsidRPr="00B02A0B" w:rsidRDefault="005C310B" w:rsidP="005C310B">
      <w:r w:rsidRPr="00B02A0B">
        <w:t>The &lt;</w:t>
      </w:r>
      <w:proofErr w:type="spellStart"/>
      <w:r w:rsidRPr="00B02A0B">
        <w:t>mcdata</w:t>
      </w:r>
      <w:proofErr w:type="spellEnd"/>
      <w:r w:rsidRPr="00B02A0B">
        <w:t>-regroup-</w:t>
      </w:r>
      <w:proofErr w:type="spellStart"/>
      <w:r w:rsidRPr="00B02A0B">
        <w:t>uri</w:t>
      </w:r>
      <w:proofErr w:type="spellEnd"/>
      <w:r w:rsidRPr="00B02A0B">
        <w:t>&gt;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 xml:space="preserve">The &lt;users-for-regroup&gt; element shall contain one or more &lt;user&gt; elements that shall each contain an </w:t>
      </w:r>
      <w:proofErr w:type="spellStart"/>
      <w:r w:rsidRPr="00B02A0B">
        <w:t>MCData</w:t>
      </w:r>
      <w:proofErr w:type="spellEnd"/>
      <w:r w:rsidRPr="00B02A0B">
        <w:t xml:space="preserve">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 xml:space="preserve">if the recipient is the controlling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group identified in the &lt;preconfigured-group&gt; element the recipient shall follow the procedures to create a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 xml:space="preserve">&gt; element based on the configuration of the preconfigured </w:t>
      </w:r>
      <w:proofErr w:type="spellStart"/>
      <w:r w:rsidRPr="00B02A0B">
        <w:t>MCData</w:t>
      </w:r>
      <w:proofErr w:type="spellEnd"/>
      <w:r w:rsidRPr="00B02A0B">
        <w:t xml:space="preserve"> group identified in the &lt;preconfigured-group&gt; element;</w:t>
      </w:r>
    </w:p>
    <w:p w14:paraId="1A653013" w14:textId="77777777" w:rsidR="005C310B" w:rsidRPr="00B02A0B" w:rsidRDefault="005C310B" w:rsidP="005C310B">
      <w:pPr>
        <w:pStyle w:val="B2"/>
      </w:pPr>
      <w:r w:rsidRPr="00B02A0B">
        <w:t>b)</w:t>
      </w:r>
      <w:r w:rsidRPr="00B02A0B">
        <w:tab/>
        <w:t xml:space="preserve">if the recipient is a non-controlling </w:t>
      </w:r>
      <w:proofErr w:type="spellStart"/>
      <w:r w:rsidRPr="00B02A0B">
        <w:t>MCData</w:t>
      </w:r>
      <w:proofErr w:type="spellEnd"/>
      <w:r w:rsidRPr="00B02A0B">
        <w:t xml:space="preserve"> function, the recipient shall follow the procedures to affiliate users belonging to any constituent groups of the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 xml:space="preserve">&gt; element based on the configuration of the preconfigured </w:t>
      </w:r>
      <w:proofErr w:type="spellStart"/>
      <w:r w:rsidRPr="00B02A0B">
        <w:t>MCData</w:t>
      </w:r>
      <w:proofErr w:type="spellEnd"/>
      <w:r w:rsidRPr="00B02A0B">
        <w:t xml:space="preserve"> group identified in the &lt;preconfigured-group&gt; element; and</w:t>
      </w:r>
    </w:p>
    <w:p w14:paraId="36F1F855" w14:textId="77777777" w:rsidR="005C310B" w:rsidRPr="00B02A0B" w:rsidRDefault="005C310B" w:rsidP="005C310B">
      <w:pPr>
        <w:pStyle w:val="B2"/>
      </w:pPr>
      <w:r w:rsidRPr="00B02A0B">
        <w:t>c)</w:t>
      </w:r>
      <w:r w:rsidRPr="00B02A0B">
        <w:tab/>
        <w:t xml:space="preserve">if the recipient is the terminating participating </w:t>
      </w:r>
      <w:proofErr w:type="spellStart"/>
      <w:r w:rsidRPr="00B02A0B">
        <w:t>MCData</w:t>
      </w:r>
      <w:proofErr w:type="spellEnd"/>
      <w:r w:rsidRPr="00B02A0B">
        <w:t xml:space="preserve"> function for one or more </w:t>
      </w:r>
      <w:proofErr w:type="spellStart"/>
      <w:r w:rsidRPr="00B02A0B">
        <w:t>MCData</w:t>
      </w:r>
      <w:proofErr w:type="spellEnd"/>
      <w:r w:rsidRPr="00B02A0B">
        <w:t xml:space="preserve"> users affiliated to a constituent group of the group regroup, the recipient shall follow the procedures to notify each </w:t>
      </w:r>
      <w:proofErr w:type="spellStart"/>
      <w:r w:rsidRPr="00B02A0B">
        <w:t>MCData</w:t>
      </w:r>
      <w:proofErr w:type="spellEnd"/>
      <w:r w:rsidRPr="00B02A0B">
        <w:t xml:space="preserve">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 xml:space="preserve">if the recipient is the controlling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group identified in the &lt;preconfigured-group&gt; element, the recipient shall follow the procedures to create a user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 xml:space="preserve">&gt; element based on the configuration of the preconfigured </w:t>
      </w:r>
      <w:proofErr w:type="spellStart"/>
      <w:r w:rsidRPr="00B02A0B">
        <w:t>MCData</w:t>
      </w:r>
      <w:proofErr w:type="spellEnd"/>
      <w:r w:rsidRPr="00B02A0B">
        <w:t xml:space="preserve"> group identified in the &lt;preconfigured-group&gt; element; and</w:t>
      </w:r>
    </w:p>
    <w:p w14:paraId="53ED069F" w14:textId="711146EC" w:rsidR="005C310B" w:rsidRPr="00B02A0B" w:rsidRDefault="005C310B" w:rsidP="005C310B">
      <w:pPr>
        <w:pStyle w:val="B2"/>
      </w:pPr>
      <w:r w:rsidRPr="00B02A0B">
        <w:t>b)</w:t>
      </w:r>
      <w:r w:rsidRPr="00B02A0B">
        <w:tab/>
        <w:t xml:space="preserve">if the recipient is the terminating participating </w:t>
      </w:r>
      <w:proofErr w:type="spellStart"/>
      <w:r w:rsidRPr="00B02A0B">
        <w:t>MCData</w:t>
      </w:r>
      <w:proofErr w:type="spellEnd"/>
      <w:r w:rsidRPr="00B02A0B">
        <w:t xml:space="preserve"> function for one or more </w:t>
      </w:r>
      <w:proofErr w:type="spellStart"/>
      <w:r w:rsidRPr="00B02A0B">
        <w:t>MCData</w:t>
      </w:r>
      <w:proofErr w:type="spellEnd"/>
      <w:r w:rsidRPr="00B02A0B">
        <w:t xml:space="preserve"> users identified in the &lt;users-for-regroup&gt; element, the recipient shall follow the procedures to notify each </w:t>
      </w:r>
      <w:proofErr w:type="spellStart"/>
      <w:r w:rsidRPr="00B02A0B">
        <w:t>MCData</w:t>
      </w:r>
      <w:proofErr w:type="spellEnd"/>
      <w:r w:rsidRPr="00B02A0B">
        <w:t xml:space="preserve">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w:t>
      </w:r>
      <w:proofErr w:type="spellStart"/>
      <w:r w:rsidRPr="00B02A0B">
        <w:t>mcdata</w:t>
      </w:r>
      <w:proofErr w:type="spellEnd"/>
      <w:r w:rsidRPr="00B02A0B">
        <w:t>-regroup-</w:t>
      </w:r>
      <w:proofErr w:type="spellStart"/>
      <w:r w:rsidRPr="00B02A0B">
        <w:t>uri</w:t>
      </w:r>
      <w:proofErr w:type="spellEnd"/>
      <w:r w:rsidRPr="00B02A0B">
        <w:t>&gt; element.</w:t>
      </w:r>
    </w:p>
    <w:p w14:paraId="1DD44595" w14:textId="77777777" w:rsidR="005C310B" w:rsidRPr="00B02A0B" w:rsidRDefault="005C310B" w:rsidP="005C310B">
      <w:r w:rsidRPr="00B02A0B">
        <w:lastRenderedPageBreak/>
        <w:t>The recipient of the XML ignores any unknown element and any unknown attribute.</w:t>
      </w:r>
    </w:p>
    <w:p w14:paraId="737E2DE2" w14:textId="77777777" w:rsidR="005C310B" w:rsidRPr="00B02A0B" w:rsidRDefault="005C310B" w:rsidP="007D34FE">
      <w:pPr>
        <w:pStyle w:val="Heading2"/>
      </w:pPr>
      <w:bookmarkStart w:id="8417" w:name="_Toc27501719"/>
      <w:bookmarkStart w:id="8418" w:name="_Toc36049850"/>
      <w:bookmarkStart w:id="8419" w:name="_Toc45210620"/>
      <w:bookmarkStart w:id="8420" w:name="_Toc51851709"/>
      <w:bookmarkStart w:id="8421" w:name="_Toc92225370"/>
      <w:bookmarkStart w:id="8422" w:name="_Toc131379220"/>
      <w:r w:rsidRPr="00B02A0B">
        <w:rPr>
          <w:lang w:eastAsia="zh-CN"/>
        </w:rPr>
        <w:t>D.6</w:t>
      </w:r>
      <w:r w:rsidRPr="00B02A0B">
        <w:t>.4</w:t>
      </w:r>
      <w:r w:rsidRPr="00B02A0B">
        <w:tab/>
        <w:t>IANA registration template</w:t>
      </w:r>
      <w:bookmarkEnd w:id="8417"/>
      <w:bookmarkEnd w:id="8418"/>
      <w:bookmarkEnd w:id="8419"/>
      <w:bookmarkEnd w:id="8420"/>
      <w:bookmarkEnd w:id="8421"/>
      <w:bookmarkEnd w:id="8422"/>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3GPP TS 24.282 "Mission Critical Data (</w:t>
      </w:r>
      <w:proofErr w:type="spellStart"/>
      <w:r w:rsidRPr="00B02A0B">
        <w:t>MCData</w:t>
      </w:r>
      <w:proofErr w:type="spellEnd"/>
      <w:r w:rsidRPr="00B02A0B">
        <w:t xml:space="preserve">)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lastRenderedPageBreak/>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23" w:name="_Toc92225371"/>
      <w:bookmarkStart w:id="8424" w:name="_Toc131379221"/>
      <w:r w:rsidRPr="00B02A0B">
        <w:t>D.7</w:t>
      </w:r>
      <w:r w:rsidRPr="00B02A0B">
        <w:tab/>
        <w:t>XML schema for control of communications storage</w:t>
      </w:r>
      <w:bookmarkEnd w:id="8423"/>
      <w:bookmarkEnd w:id="8424"/>
    </w:p>
    <w:p w14:paraId="0065A941" w14:textId="77777777" w:rsidR="005C310B" w:rsidRPr="00B02A0B" w:rsidRDefault="005C310B" w:rsidP="007D34FE">
      <w:pPr>
        <w:pStyle w:val="Heading2"/>
      </w:pPr>
      <w:bookmarkStart w:id="8425" w:name="_Toc92225372"/>
      <w:bookmarkStart w:id="8426" w:name="_Toc131379222"/>
      <w:r w:rsidRPr="00B02A0B">
        <w:rPr>
          <w:lang w:eastAsia="zh-CN"/>
        </w:rPr>
        <w:t>D.</w:t>
      </w:r>
      <w:r w:rsidRPr="00B02A0B">
        <w:rPr>
          <w:lang w:val="hr-HR" w:eastAsia="zh-CN"/>
        </w:rPr>
        <w:t>7</w:t>
      </w:r>
      <w:r w:rsidRPr="00B02A0B">
        <w:t>.1</w:t>
      </w:r>
      <w:r w:rsidRPr="00B02A0B">
        <w:tab/>
        <w:t>General</w:t>
      </w:r>
      <w:bookmarkEnd w:id="8425"/>
      <w:bookmarkEnd w:id="8426"/>
    </w:p>
    <w:p w14:paraId="571ACB99" w14:textId="77777777" w:rsidR="005C310B" w:rsidRPr="00B02A0B" w:rsidRDefault="005C310B" w:rsidP="005C310B">
      <w:r w:rsidRPr="00B02A0B">
        <w:t xml:space="preserve">This clause defines the XML schema and MIME type for </w:t>
      </w:r>
      <w:proofErr w:type="spellStart"/>
      <w:r w:rsidRPr="00B02A0B">
        <w:t>MCData</w:t>
      </w:r>
      <w:proofErr w:type="spellEnd"/>
      <w:r w:rsidRPr="00B02A0B">
        <w:t xml:space="preserve"> user control of communications storage into message store.</w:t>
      </w:r>
    </w:p>
    <w:p w14:paraId="3A019423" w14:textId="77777777" w:rsidR="005C310B" w:rsidRPr="00B02A0B" w:rsidRDefault="005C310B" w:rsidP="007D34FE">
      <w:pPr>
        <w:pStyle w:val="Heading2"/>
        <w:rPr>
          <w:lang w:val="de-DE"/>
        </w:rPr>
      </w:pPr>
      <w:bookmarkStart w:id="8427" w:name="_Toc92225373"/>
      <w:bookmarkStart w:id="8428" w:name="_Toc131379223"/>
      <w:r w:rsidRPr="00B02A0B">
        <w:rPr>
          <w:lang w:val="de-DE" w:eastAsia="zh-CN"/>
        </w:rPr>
        <w:t>D.7</w:t>
      </w:r>
      <w:r w:rsidRPr="00B02A0B">
        <w:rPr>
          <w:lang w:val="de-DE"/>
        </w:rPr>
        <w:t>.2</w:t>
      </w:r>
      <w:r w:rsidRPr="00B02A0B">
        <w:rPr>
          <w:lang w:val="de-DE"/>
        </w:rPr>
        <w:tab/>
        <w:t>XML schema</w:t>
      </w:r>
      <w:bookmarkEnd w:id="8427"/>
      <w:bookmarkEnd w:id="8428"/>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lastRenderedPageBreak/>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29" w:name="_Toc92225374"/>
      <w:bookmarkStart w:id="8430" w:name="_Toc131379224"/>
      <w:r w:rsidRPr="00B02A0B">
        <w:rPr>
          <w:lang w:eastAsia="zh-CN"/>
        </w:rPr>
        <w:t>D.</w:t>
      </w:r>
      <w:r w:rsidRPr="00B02A0B">
        <w:rPr>
          <w:lang w:val="hr-HR" w:eastAsia="zh-CN"/>
        </w:rPr>
        <w:t>7</w:t>
      </w:r>
      <w:r w:rsidRPr="00B02A0B">
        <w:t>.3</w:t>
      </w:r>
      <w:r w:rsidRPr="00B02A0B">
        <w:tab/>
        <w:t>Semantic</w:t>
      </w:r>
      <w:bookmarkEnd w:id="8429"/>
      <w:bookmarkEnd w:id="8430"/>
    </w:p>
    <w:p w14:paraId="25DC1258" w14:textId="77777777" w:rsidR="005C310B" w:rsidRPr="00B02A0B" w:rsidRDefault="005C310B" w:rsidP="005C310B">
      <w:r w:rsidRPr="00B02A0B">
        <w:t>The &lt;</w:t>
      </w:r>
      <w:proofErr w:type="spellStart"/>
      <w:r w:rsidRPr="00B02A0B">
        <w:t>msgstore</w:t>
      </w:r>
      <w:proofErr w:type="spellEnd"/>
      <w:r w:rsidRPr="00B02A0B">
        <w:t xml:space="preserve">-ctrl-command-list&gt; element is the root element of the XML document. The &lt; </w:t>
      </w:r>
      <w:proofErr w:type="spellStart"/>
      <w:r w:rsidRPr="00B02A0B">
        <w:t>msgstore</w:t>
      </w:r>
      <w:proofErr w:type="spellEnd"/>
      <w:r w:rsidRPr="00B02A0B">
        <w:t xml:space="preserve">-ctrl-command-list &gt; element may contain &lt;enable&gt;, or &lt;disable&gt; </w:t>
      </w:r>
      <w:proofErr w:type="spellStart"/>
      <w:r w:rsidRPr="00B02A0B">
        <w:t>subelements</w:t>
      </w:r>
      <w:proofErr w:type="spellEnd"/>
      <w:r w:rsidRPr="00B02A0B">
        <w:t xml:space="preserve"> or both.</w:t>
      </w:r>
    </w:p>
    <w:p w14:paraId="06B8898C" w14:textId="77777777" w:rsidR="005C310B" w:rsidRPr="00B02A0B" w:rsidRDefault="005C310B" w:rsidP="005C310B">
      <w:r w:rsidRPr="00B02A0B">
        <w:t>If the &lt;</w:t>
      </w:r>
      <w:proofErr w:type="spellStart"/>
      <w:r w:rsidRPr="00B02A0B">
        <w:t>msgstore</w:t>
      </w:r>
      <w:proofErr w:type="spellEnd"/>
      <w:r w:rsidRPr="00B02A0B">
        <w:t>-ctrl-command-list&gt; contains the &lt;enable&gt; element then:</w:t>
      </w:r>
    </w:p>
    <w:p w14:paraId="70816F96" w14:textId="77777777" w:rsidR="005C310B" w:rsidRPr="00B02A0B" w:rsidRDefault="005C310B" w:rsidP="005C310B">
      <w:pPr>
        <w:pStyle w:val="B1"/>
      </w:pPr>
      <w:r w:rsidRPr="00B02A0B">
        <w:t>1)</w:t>
      </w:r>
      <w:r w:rsidRPr="00B02A0B">
        <w:tab/>
        <w:t xml:space="preserve">the &lt;enable&gt;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enable the storing of the communications into message store of all the </w:t>
      </w:r>
      <w:proofErr w:type="spellStart"/>
      <w:r w:rsidRPr="00B02A0B">
        <w:t>MCData</w:t>
      </w:r>
      <w:proofErr w:type="spellEnd"/>
      <w:r w:rsidRPr="00B02A0B">
        <w:t xml:space="preserve"> groups contained in the list for the clients for which the &lt;</w:t>
      </w:r>
      <w:proofErr w:type="spellStart"/>
      <w:r w:rsidRPr="00B02A0B">
        <w:t>msgstore</w:t>
      </w:r>
      <w:proofErr w:type="spellEnd"/>
      <w:r w:rsidRPr="00B02A0B">
        <w:t>-ctrl-command-list&gt; applies.</w:t>
      </w:r>
    </w:p>
    <w:p w14:paraId="30A2C262" w14:textId="77777777" w:rsidR="005C310B" w:rsidRPr="00B02A0B" w:rsidRDefault="005C310B" w:rsidP="005C310B">
      <w:pPr>
        <w:pStyle w:val="B1"/>
      </w:pPr>
      <w:r w:rsidRPr="00B02A0B">
        <w:t>2)</w:t>
      </w:r>
      <w:r w:rsidRPr="00B02A0B">
        <w:tab/>
        <w:t xml:space="preserve">the &lt;enable&gt;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enable the storing of the communications into message store of all the </w:t>
      </w:r>
      <w:proofErr w:type="spellStart"/>
      <w:r w:rsidRPr="00B02A0B">
        <w:t>MCData</w:t>
      </w:r>
      <w:proofErr w:type="spellEnd"/>
      <w:r w:rsidRPr="00B02A0B">
        <w:t xml:space="preserve"> IDs contained in the list for the clients for which the &lt;</w:t>
      </w:r>
      <w:proofErr w:type="spellStart"/>
      <w:r w:rsidRPr="00B02A0B">
        <w:t>msgstore</w:t>
      </w:r>
      <w:proofErr w:type="spellEnd"/>
      <w:r w:rsidRPr="00B02A0B">
        <w:t>-ctrl-command-list&gt; applies.</w:t>
      </w:r>
    </w:p>
    <w:p w14:paraId="6F07EADD" w14:textId="77777777" w:rsidR="005C310B" w:rsidRPr="00B02A0B" w:rsidRDefault="005C310B" w:rsidP="005C310B">
      <w:r w:rsidRPr="00B02A0B">
        <w:t>If the &lt;</w:t>
      </w:r>
      <w:proofErr w:type="spellStart"/>
      <w:r w:rsidRPr="00B02A0B">
        <w:t>msgstore</w:t>
      </w:r>
      <w:proofErr w:type="spellEnd"/>
      <w:r w:rsidRPr="00B02A0B">
        <w:t>-ctrl-command-list&gt; contains the &lt;disable&gt; element then:</w:t>
      </w:r>
    </w:p>
    <w:p w14:paraId="1DCA0225" w14:textId="77777777" w:rsidR="005C310B" w:rsidRPr="00B02A0B" w:rsidRDefault="005C310B" w:rsidP="005C310B">
      <w:pPr>
        <w:pStyle w:val="B1"/>
      </w:pPr>
      <w:r w:rsidRPr="00B02A0B">
        <w:t>1)</w:t>
      </w:r>
      <w:r w:rsidRPr="00B02A0B">
        <w:tab/>
        <w:t xml:space="preserve">the &lt;disable&gt;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disable the storing of the communications into message store of all the </w:t>
      </w:r>
      <w:proofErr w:type="spellStart"/>
      <w:r w:rsidRPr="00B02A0B">
        <w:t>MCData</w:t>
      </w:r>
      <w:proofErr w:type="spellEnd"/>
      <w:r w:rsidRPr="00B02A0B">
        <w:t xml:space="preserve"> groups contained in the list for the clients for which the &lt;</w:t>
      </w:r>
      <w:proofErr w:type="spellStart"/>
      <w:r w:rsidRPr="00B02A0B">
        <w:t>msgstore</w:t>
      </w:r>
      <w:proofErr w:type="spellEnd"/>
      <w:r w:rsidRPr="00B02A0B">
        <w:t>-ctrl-command-list&gt; applies.</w:t>
      </w:r>
    </w:p>
    <w:p w14:paraId="69C1019B" w14:textId="77777777" w:rsidR="005C310B" w:rsidRPr="00B02A0B" w:rsidRDefault="005C310B" w:rsidP="005C310B">
      <w:pPr>
        <w:pStyle w:val="B1"/>
      </w:pPr>
      <w:r w:rsidRPr="00B02A0B">
        <w:t>2)</w:t>
      </w:r>
      <w:r w:rsidRPr="00B02A0B">
        <w:tab/>
        <w:t xml:space="preserve">the &lt;disable&gt;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disable the storing of the communications into message store of all the </w:t>
      </w:r>
      <w:proofErr w:type="spellStart"/>
      <w:r w:rsidRPr="00B02A0B">
        <w:t>MCData</w:t>
      </w:r>
      <w:proofErr w:type="spellEnd"/>
      <w:r w:rsidRPr="00B02A0B">
        <w:t xml:space="preserve"> IDs contained in the list for the clients for which the &lt;</w:t>
      </w:r>
      <w:proofErr w:type="spellStart"/>
      <w:r w:rsidRPr="00B02A0B">
        <w:t>msgstore</w:t>
      </w:r>
      <w:proofErr w:type="spellEnd"/>
      <w:r w:rsidRPr="00B02A0B">
        <w:t>-ctrl-command-list&gt;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31" w:name="_Toc92225375"/>
      <w:bookmarkStart w:id="8432" w:name="_Toc131379225"/>
      <w:r w:rsidRPr="00B02A0B">
        <w:rPr>
          <w:lang w:eastAsia="zh-CN"/>
        </w:rPr>
        <w:t>D.</w:t>
      </w:r>
      <w:r w:rsidRPr="00B02A0B">
        <w:rPr>
          <w:lang w:val="hr-HR" w:eastAsia="zh-CN"/>
        </w:rPr>
        <w:t>7</w:t>
      </w:r>
      <w:r w:rsidRPr="00B02A0B">
        <w:t>.4</w:t>
      </w:r>
      <w:r w:rsidRPr="00B02A0B">
        <w:tab/>
        <w:t>IANA registration template</w:t>
      </w:r>
      <w:bookmarkEnd w:id="8431"/>
      <w:bookmarkEnd w:id="8432"/>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lastRenderedPageBreak/>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3GPP TS 24.282 "Mission Critical Data (</w:t>
      </w:r>
      <w:proofErr w:type="spellStart"/>
      <w:r w:rsidRPr="00B02A0B">
        <w:t>MCData</w:t>
      </w:r>
      <w:proofErr w:type="spellEnd"/>
      <w:r w:rsidRPr="00B02A0B">
        <w:t xml:space="preserve">)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lastRenderedPageBreak/>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33" w:name="_Toc20215972"/>
      <w:bookmarkStart w:id="8434" w:name="_Toc27496533"/>
      <w:bookmarkStart w:id="8435" w:name="_Toc36108334"/>
      <w:bookmarkStart w:id="8436" w:name="_Toc44599114"/>
      <w:bookmarkStart w:id="8437" w:name="_Toc44603001"/>
      <w:bookmarkStart w:id="8438" w:name="_Toc45198178"/>
      <w:bookmarkStart w:id="8439" w:name="_Toc45696211"/>
      <w:bookmarkStart w:id="8440" w:name="_Toc51851710"/>
      <w:bookmarkStart w:id="8441" w:name="_Toc92225376"/>
      <w:bookmarkStart w:id="8442" w:name="historyclause"/>
      <w:bookmarkStart w:id="8443" w:name="_Toc131379226"/>
      <w:r w:rsidRPr="00B02A0B">
        <w:lastRenderedPageBreak/>
        <w:t>Annex E (normative):</w:t>
      </w:r>
      <w:r w:rsidRPr="00B02A0B">
        <w:br/>
        <w:t>IANA registration forms</w:t>
      </w:r>
      <w:bookmarkEnd w:id="8433"/>
      <w:bookmarkEnd w:id="8434"/>
      <w:bookmarkEnd w:id="8435"/>
      <w:bookmarkEnd w:id="8436"/>
      <w:bookmarkEnd w:id="8437"/>
      <w:bookmarkEnd w:id="8438"/>
      <w:bookmarkEnd w:id="8439"/>
      <w:bookmarkEnd w:id="8440"/>
      <w:bookmarkEnd w:id="8441"/>
      <w:bookmarkEnd w:id="8443"/>
    </w:p>
    <w:p w14:paraId="6B590415" w14:textId="77777777" w:rsidR="005C310B" w:rsidRPr="00B02A0B" w:rsidRDefault="005C310B" w:rsidP="007D34FE">
      <w:pPr>
        <w:pStyle w:val="Heading1"/>
      </w:pPr>
      <w:bookmarkStart w:id="8444" w:name="_Toc20215973"/>
      <w:bookmarkStart w:id="8445" w:name="_Toc27496534"/>
      <w:bookmarkStart w:id="8446" w:name="_Toc36108335"/>
      <w:bookmarkStart w:id="8447" w:name="_Toc44599115"/>
      <w:bookmarkStart w:id="8448" w:name="_Toc44603002"/>
      <w:bookmarkStart w:id="8449" w:name="_Toc45198179"/>
      <w:bookmarkStart w:id="8450" w:name="_Toc45696212"/>
      <w:bookmarkStart w:id="8451" w:name="_Toc51851711"/>
      <w:bookmarkStart w:id="8452" w:name="_Toc92225377"/>
      <w:bookmarkStart w:id="8453" w:name="_Toc131379227"/>
      <w:r w:rsidRPr="00B02A0B">
        <w:t>E.1</w:t>
      </w:r>
      <w:r w:rsidRPr="00B02A0B">
        <w:tab/>
        <w:t xml:space="preserve">MIME type for transporting </w:t>
      </w:r>
      <w:proofErr w:type="spellStart"/>
      <w:r w:rsidRPr="00B02A0B">
        <w:t>MCData</w:t>
      </w:r>
      <w:proofErr w:type="spellEnd"/>
      <w:r w:rsidRPr="00B02A0B">
        <w:t xml:space="preserve"> signalling content</w:t>
      </w:r>
      <w:bookmarkEnd w:id="8444"/>
      <w:bookmarkEnd w:id="8445"/>
      <w:bookmarkEnd w:id="8446"/>
      <w:bookmarkEnd w:id="8447"/>
      <w:bookmarkEnd w:id="8448"/>
      <w:bookmarkEnd w:id="8449"/>
      <w:bookmarkEnd w:id="8450"/>
      <w:bookmarkEnd w:id="8451"/>
      <w:bookmarkEnd w:id="8452"/>
      <w:bookmarkEnd w:id="8453"/>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3GPP TS 24.282 "Mission Critical Data (</w:t>
      </w:r>
      <w:proofErr w:type="spellStart"/>
      <w:r w:rsidRPr="00B02A0B">
        <w:t>MCData</w:t>
      </w:r>
      <w:proofErr w:type="spellEnd"/>
      <w:r w:rsidRPr="00B02A0B">
        <w:t xml:space="preserve">)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 xml:space="preserve">Fragment identifier </w:t>
      </w:r>
      <w:proofErr w:type="spellStart"/>
      <w:r w:rsidRPr="00B02A0B">
        <w:rPr>
          <w:lang w:val="fr-FR"/>
        </w:rPr>
        <w:t>considerations</w:t>
      </w:r>
      <w:proofErr w:type="spellEnd"/>
      <w:r w:rsidRPr="00B02A0B">
        <w:rPr>
          <w:lang w:val="fr-FR"/>
        </w:rPr>
        <w:t>:</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54" w:name="_Toc20215974"/>
      <w:bookmarkStart w:id="8455" w:name="_Toc27496535"/>
      <w:bookmarkStart w:id="8456" w:name="_Toc36108336"/>
      <w:bookmarkStart w:id="8457" w:name="_Toc44599116"/>
      <w:bookmarkStart w:id="8458" w:name="_Toc44603003"/>
      <w:bookmarkStart w:id="8459" w:name="_Toc45198180"/>
      <w:bookmarkStart w:id="8460" w:name="_Toc45696213"/>
      <w:bookmarkStart w:id="8461" w:name="_Toc51851712"/>
      <w:bookmarkStart w:id="8462" w:name="_Toc92225378"/>
      <w:bookmarkStart w:id="8463" w:name="_Toc131379228"/>
      <w:r w:rsidRPr="00B02A0B">
        <w:t>E.2</w:t>
      </w:r>
      <w:r w:rsidRPr="00B02A0B">
        <w:tab/>
        <w:t xml:space="preserve">MIME type for transporting </w:t>
      </w:r>
      <w:proofErr w:type="spellStart"/>
      <w:r w:rsidRPr="00B02A0B">
        <w:t>MCData</w:t>
      </w:r>
      <w:proofErr w:type="spellEnd"/>
      <w:r w:rsidRPr="00B02A0B">
        <w:t xml:space="preserve"> payload content</w:t>
      </w:r>
      <w:bookmarkEnd w:id="8454"/>
      <w:bookmarkEnd w:id="8455"/>
      <w:bookmarkEnd w:id="8456"/>
      <w:bookmarkEnd w:id="8457"/>
      <w:bookmarkEnd w:id="8458"/>
      <w:bookmarkEnd w:id="8459"/>
      <w:bookmarkEnd w:id="8460"/>
      <w:bookmarkEnd w:id="8461"/>
      <w:bookmarkEnd w:id="8462"/>
      <w:bookmarkEnd w:id="8463"/>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3GPP TS 24.282 "Mission Critical Data (</w:t>
      </w:r>
      <w:proofErr w:type="spellStart"/>
      <w:r w:rsidRPr="00B02A0B">
        <w:t>MCData</w:t>
      </w:r>
      <w:proofErr w:type="spellEnd"/>
      <w:r w:rsidRPr="00B02A0B">
        <w:t xml:space="preserve">)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 xml:space="preserve">Fragment identifier </w:t>
      </w:r>
      <w:proofErr w:type="spellStart"/>
      <w:r w:rsidRPr="00B02A0B">
        <w:rPr>
          <w:lang w:val="fr-FR"/>
        </w:rPr>
        <w:t>considerations</w:t>
      </w:r>
      <w:proofErr w:type="spellEnd"/>
      <w:r w:rsidRPr="00B02A0B">
        <w:rPr>
          <w:lang w:val="fr-FR"/>
        </w:rPr>
        <w:t>:</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64" w:name="_Toc20215975"/>
      <w:bookmarkStart w:id="8465" w:name="_Toc27496536"/>
      <w:bookmarkStart w:id="8466" w:name="_Toc36108337"/>
      <w:bookmarkStart w:id="8467" w:name="_Toc44599117"/>
      <w:bookmarkStart w:id="8468" w:name="_Toc44603004"/>
      <w:bookmarkStart w:id="8469" w:name="_Toc45198181"/>
      <w:bookmarkStart w:id="8470" w:name="_Toc45696214"/>
      <w:bookmarkStart w:id="8471" w:name="_Toc51851713"/>
      <w:bookmarkStart w:id="8472" w:name="_Toc92225379"/>
      <w:bookmarkStart w:id="8473" w:name="_Toc131379229"/>
      <w:r w:rsidRPr="00B02A0B">
        <w:lastRenderedPageBreak/>
        <w:t>Annex F (normative):</w:t>
      </w:r>
      <w:r w:rsidRPr="00B02A0B">
        <w:br/>
        <w:t>Timers</w:t>
      </w:r>
      <w:bookmarkEnd w:id="8464"/>
      <w:bookmarkEnd w:id="8465"/>
      <w:bookmarkEnd w:id="8466"/>
      <w:bookmarkEnd w:id="8467"/>
      <w:bookmarkEnd w:id="8468"/>
      <w:bookmarkEnd w:id="8469"/>
      <w:bookmarkEnd w:id="8470"/>
      <w:bookmarkEnd w:id="8471"/>
      <w:bookmarkEnd w:id="8472"/>
      <w:bookmarkEnd w:id="8473"/>
    </w:p>
    <w:p w14:paraId="2A3D8AF8" w14:textId="77777777" w:rsidR="005C310B" w:rsidRPr="00B02A0B" w:rsidRDefault="005C310B" w:rsidP="007D34FE">
      <w:pPr>
        <w:pStyle w:val="Heading1"/>
      </w:pPr>
      <w:bookmarkStart w:id="8474" w:name="_Toc20215976"/>
      <w:bookmarkStart w:id="8475" w:name="_Toc27496537"/>
      <w:bookmarkStart w:id="8476" w:name="_Toc36108338"/>
      <w:bookmarkStart w:id="8477" w:name="_Toc44599118"/>
      <w:bookmarkStart w:id="8478" w:name="_Toc44603005"/>
      <w:bookmarkStart w:id="8479" w:name="_Toc45198182"/>
      <w:bookmarkStart w:id="8480" w:name="_Toc45696215"/>
      <w:bookmarkStart w:id="8481" w:name="_Toc51851714"/>
      <w:bookmarkStart w:id="8482" w:name="_Toc92225380"/>
      <w:bookmarkStart w:id="8483" w:name="_Toc131379230"/>
      <w:r w:rsidRPr="00B02A0B">
        <w:t>F.1</w:t>
      </w:r>
      <w:r w:rsidRPr="00B02A0B">
        <w:tab/>
        <w:t>General</w:t>
      </w:r>
      <w:bookmarkEnd w:id="8474"/>
      <w:bookmarkEnd w:id="8475"/>
      <w:bookmarkEnd w:id="8476"/>
      <w:bookmarkEnd w:id="8477"/>
      <w:bookmarkEnd w:id="8478"/>
      <w:bookmarkEnd w:id="8479"/>
      <w:bookmarkEnd w:id="8480"/>
      <w:bookmarkEnd w:id="8481"/>
      <w:bookmarkEnd w:id="8482"/>
      <w:bookmarkEnd w:id="8483"/>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r>
      <w:proofErr w:type="spellStart"/>
      <w:r w:rsidRPr="00B02A0B">
        <w:t>TDPx</w:t>
      </w:r>
      <w:proofErr w:type="spellEnd"/>
      <w:r w:rsidRPr="00B02A0B">
        <w:t>: Timer Data Participating function x; and</w:t>
      </w:r>
    </w:p>
    <w:p w14:paraId="7E944C16" w14:textId="77777777" w:rsidR="005C310B" w:rsidRPr="00B02A0B" w:rsidRDefault="005C310B" w:rsidP="005C310B">
      <w:pPr>
        <w:pStyle w:val="B1"/>
      </w:pPr>
      <w:r w:rsidRPr="00B02A0B">
        <w:t>-</w:t>
      </w:r>
      <w:r w:rsidRPr="00B02A0B">
        <w:tab/>
      </w:r>
      <w:proofErr w:type="spellStart"/>
      <w:r w:rsidRPr="00B02A0B">
        <w:t>TDCy</w:t>
      </w:r>
      <w:proofErr w:type="spellEnd"/>
      <w:r w:rsidRPr="00B02A0B">
        <w:t>: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r>
      <w:proofErr w:type="spellStart"/>
      <w:r w:rsidRPr="00B02A0B">
        <w:t>TFSz</w:t>
      </w:r>
      <w:proofErr w:type="spellEnd"/>
      <w:r w:rsidRPr="00B02A0B">
        <w:t xml:space="preserve">: Timer </w:t>
      </w:r>
      <w:proofErr w:type="spellStart"/>
      <w:r w:rsidRPr="00B02A0B">
        <w:t>oFf</w:t>
      </w:r>
      <w:proofErr w:type="spellEnd"/>
      <w:r w:rsidRPr="00B02A0B">
        <w:t>-network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84" w:name="_Toc20215977"/>
      <w:bookmarkStart w:id="8485" w:name="_Toc27496538"/>
      <w:bookmarkStart w:id="8486" w:name="_Toc36108339"/>
      <w:bookmarkStart w:id="8487" w:name="_Toc44599119"/>
      <w:bookmarkStart w:id="8488" w:name="_Toc44603006"/>
      <w:bookmarkStart w:id="8489" w:name="_Toc45198183"/>
      <w:bookmarkStart w:id="8490" w:name="_Toc45696216"/>
      <w:bookmarkStart w:id="8491" w:name="_Toc51851715"/>
      <w:bookmarkStart w:id="8492" w:name="_Toc92225381"/>
      <w:bookmarkStart w:id="8493" w:name="_Toc131379231"/>
      <w:r w:rsidRPr="00B02A0B">
        <w:t>F.2</w:t>
      </w:r>
      <w:r w:rsidRPr="00B02A0B">
        <w:tab/>
        <w:t>On-network timers</w:t>
      </w:r>
      <w:bookmarkEnd w:id="8484"/>
      <w:bookmarkEnd w:id="8485"/>
      <w:bookmarkEnd w:id="8486"/>
      <w:bookmarkEnd w:id="8487"/>
      <w:bookmarkEnd w:id="8488"/>
      <w:bookmarkEnd w:id="8489"/>
      <w:bookmarkEnd w:id="8490"/>
      <w:bookmarkEnd w:id="8491"/>
      <w:bookmarkEnd w:id="8492"/>
      <w:bookmarkEnd w:id="8493"/>
    </w:p>
    <w:p w14:paraId="32DF18F1" w14:textId="77777777" w:rsidR="005C310B" w:rsidRPr="00B02A0B" w:rsidRDefault="005C310B" w:rsidP="007D34FE">
      <w:pPr>
        <w:pStyle w:val="Heading2"/>
      </w:pPr>
      <w:bookmarkStart w:id="8494" w:name="_Toc20215978"/>
      <w:bookmarkStart w:id="8495" w:name="_Toc27496539"/>
      <w:bookmarkStart w:id="8496" w:name="_Toc36108340"/>
      <w:bookmarkStart w:id="8497" w:name="_Toc44599120"/>
      <w:bookmarkStart w:id="8498" w:name="_Toc44603007"/>
      <w:bookmarkStart w:id="8499" w:name="_Toc45198184"/>
      <w:bookmarkStart w:id="8500" w:name="_Toc45696217"/>
      <w:bookmarkStart w:id="8501" w:name="_Toc51851716"/>
      <w:bookmarkStart w:id="8502" w:name="_Toc92225382"/>
      <w:bookmarkStart w:id="8503" w:name="_Toc131379232"/>
      <w:r w:rsidRPr="00B02A0B">
        <w:t>F.2.1</w:t>
      </w:r>
      <w:r w:rsidRPr="00B02A0B">
        <w:tab/>
        <w:t xml:space="preserve">Timers in the participating </w:t>
      </w:r>
      <w:proofErr w:type="spellStart"/>
      <w:r w:rsidRPr="00B02A0B">
        <w:t>MCData</w:t>
      </w:r>
      <w:proofErr w:type="spellEnd"/>
      <w:r w:rsidRPr="00B02A0B">
        <w:t xml:space="preserve"> function</w:t>
      </w:r>
      <w:bookmarkEnd w:id="8494"/>
      <w:bookmarkEnd w:id="8495"/>
      <w:bookmarkEnd w:id="8496"/>
      <w:bookmarkEnd w:id="8497"/>
      <w:bookmarkEnd w:id="8498"/>
      <w:bookmarkEnd w:id="8499"/>
      <w:bookmarkEnd w:id="8500"/>
      <w:bookmarkEnd w:id="8501"/>
      <w:bookmarkEnd w:id="8502"/>
      <w:bookmarkEnd w:id="8503"/>
    </w:p>
    <w:p w14:paraId="33CC940B" w14:textId="77777777" w:rsidR="005C310B" w:rsidRPr="00B02A0B" w:rsidRDefault="005C310B" w:rsidP="005C310B">
      <w:pPr>
        <w:pStyle w:val="TH"/>
      </w:pPr>
      <w:r w:rsidRPr="00B02A0B">
        <w:t xml:space="preserve">Table F.2.1-1: Participating </w:t>
      </w:r>
      <w:proofErr w:type="spellStart"/>
      <w:r w:rsidRPr="00B02A0B">
        <w:t>MCData</w:t>
      </w:r>
      <w:proofErr w:type="spellEnd"/>
      <w:r w:rsidRPr="00B02A0B">
        <w:t xml:space="preserve">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 xml:space="preserve">On reception of a "SIP MESSAGE request for SDS disposition notification for </w:t>
            </w:r>
            <w:proofErr w:type="spellStart"/>
            <w:r w:rsidRPr="00B02A0B">
              <w:t>MCData</w:t>
            </w:r>
            <w:proofErr w:type="spellEnd"/>
            <w:r w:rsidRPr="00B02A0B">
              <w:t xml:space="preserve">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w:t>
            </w:r>
            <w:proofErr w:type="spellStart"/>
            <w:r w:rsidRPr="00B02A0B">
              <w:t>MCData</w:t>
            </w:r>
            <w:proofErr w:type="spellEnd"/>
            <w:r w:rsidRPr="00B02A0B">
              <w:t xml:space="preserve">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 xml:space="preserve">Re-deliver the SDS message to the </w:t>
            </w:r>
            <w:proofErr w:type="spellStart"/>
            <w:r w:rsidRPr="00B02A0B">
              <w:t>MCData</w:t>
            </w:r>
            <w:proofErr w:type="spellEnd"/>
            <w:r w:rsidRPr="00B02A0B">
              <w:t xml:space="preserve">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 xml:space="preserve">More than one instance of this timer can be running in the participating </w:t>
            </w:r>
            <w:proofErr w:type="spellStart"/>
            <w:r w:rsidRPr="00B02A0B">
              <w:t>MCData</w:t>
            </w:r>
            <w:proofErr w:type="spellEnd"/>
            <w:r w:rsidRPr="00B02A0B">
              <w:t xml:space="preserve">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504" w:name="_Toc20215979"/>
      <w:bookmarkStart w:id="8505" w:name="_Toc27496540"/>
      <w:bookmarkStart w:id="8506" w:name="_Toc36108341"/>
      <w:bookmarkStart w:id="8507" w:name="_Toc44599121"/>
      <w:bookmarkStart w:id="8508" w:name="_Toc44603008"/>
      <w:bookmarkStart w:id="8509" w:name="_Toc45198185"/>
      <w:bookmarkStart w:id="8510" w:name="_Toc45696218"/>
      <w:bookmarkStart w:id="8511" w:name="_Toc51851717"/>
      <w:bookmarkStart w:id="8512" w:name="_Toc92225383"/>
      <w:bookmarkStart w:id="8513" w:name="_Toc131379233"/>
      <w:r w:rsidRPr="00B02A0B">
        <w:lastRenderedPageBreak/>
        <w:t>F.2.2</w:t>
      </w:r>
      <w:r w:rsidRPr="00B02A0B">
        <w:tab/>
        <w:t xml:space="preserve">Timers in the controlling </w:t>
      </w:r>
      <w:proofErr w:type="spellStart"/>
      <w:r w:rsidRPr="00B02A0B">
        <w:t>MCData</w:t>
      </w:r>
      <w:proofErr w:type="spellEnd"/>
      <w:r w:rsidRPr="00B02A0B">
        <w:t xml:space="preserve"> function</w:t>
      </w:r>
      <w:bookmarkEnd w:id="8504"/>
      <w:bookmarkEnd w:id="8505"/>
      <w:bookmarkEnd w:id="8506"/>
      <w:bookmarkEnd w:id="8507"/>
      <w:bookmarkEnd w:id="8508"/>
      <w:bookmarkEnd w:id="8509"/>
      <w:bookmarkEnd w:id="8510"/>
      <w:bookmarkEnd w:id="8511"/>
      <w:bookmarkEnd w:id="8512"/>
      <w:bookmarkEnd w:id="8513"/>
    </w:p>
    <w:p w14:paraId="1D1E0490" w14:textId="77777777" w:rsidR="005C310B" w:rsidRPr="00B02A0B" w:rsidRDefault="005C310B" w:rsidP="005C310B">
      <w:pPr>
        <w:pStyle w:val="TH"/>
      </w:pPr>
      <w:r w:rsidRPr="00B02A0B">
        <w:t xml:space="preserve">Table F.2.2-1: Controlling </w:t>
      </w:r>
      <w:proofErr w:type="spellStart"/>
      <w:r w:rsidRPr="00B02A0B">
        <w:t>MCData</w:t>
      </w:r>
      <w:proofErr w:type="spellEnd"/>
      <w:r w:rsidRPr="00B02A0B">
        <w:t xml:space="preserve">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 xml:space="preserve">TDC1 (disposition notification </w:t>
            </w:r>
            <w:proofErr w:type="spellStart"/>
            <w:r w:rsidRPr="009C194E">
              <w:rPr>
                <w:lang w:val="fr-FR"/>
              </w:rPr>
              <w:t>timer</w:t>
            </w:r>
            <w:proofErr w:type="spellEnd"/>
            <w:r w:rsidRPr="009C194E">
              <w:rPr>
                <w:lang w:val="fr-FR"/>
              </w:rPr>
              <w:t>)</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 xml:space="preserve">On reception of a "SIP MESSAGE request for SDS disposition notification for </w:t>
            </w:r>
            <w:proofErr w:type="spellStart"/>
            <w:r w:rsidRPr="00B02A0B">
              <w:t>MCData</w:t>
            </w:r>
            <w:proofErr w:type="spellEnd"/>
            <w:r w:rsidRPr="00B02A0B">
              <w:t xml:space="preserve">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w:t>
            </w:r>
            <w:proofErr w:type="spellStart"/>
            <w:r w:rsidRPr="00B02A0B">
              <w:t>MCData</w:t>
            </w:r>
            <w:proofErr w:type="spellEnd"/>
            <w:r w:rsidRPr="00B02A0B">
              <w:t xml:space="preserve">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 xml:space="preserve">Send the aggregated disposition notifications to the </w:t>
            </w:r>
            <w:proofErr w:type="spellStart"/>
            <w:r w:rsidRPr="00B02A0B">
              <w:t>MCData</w:t>
            </w:r>
            <w:proofErr w:type="spellEnd"/>
            <w:r w:rsidRPr="00B02A0B">
              <w:t xml:space="preserve">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 xml:space="preserve">On reception of a "SIP MESSAGE request for FD disposition notification for </w:t>
            </w:r>
            <w:proofErr w:type="spellStart"/>
            <w:r w:rsidRPr="00B02A0B">
              <w:t>MCData</w:t>
            </w:r>
            <w:proofErr w:type="spellEnd"/>
            <w:r w:rsidRPr="00B02A0B">
              <w:t xml:space="preserve">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 xml:space="preserve">Upon receiving SIP 200 (OK) from </w:t>
            </w:r>
            <w:proofErr w:type="spellStart"/>
            <w:r w:rsidRPr="00B02A0B">
              <w:t>MCData</w:t>
            </w:r>
            <w:proofErr w:type="spellEnd"/>
            <w:r w:rsidRPr="00B02A0B">
              <w:t xml:space="preserve"> client for the SIP INFO / SIP MESSAGE </w:t>
            </w:r>
            <w:proofErr w:type="spellStart"/>
            <w:r w:rsidRPr="00B02A0B">
              <w:t>message</w:t>
            </w:r>
            <w:proofErr w:type="spellEnd"/>
            <w:r w:rsidRPr="00B02A0B">
              <w:t xml:space="preserv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 xml:space="preserve">Upon receiving request for extension of </w:t>
            </w:r>
            <w:proofErr w:type="spellStart"/>
            <w:r w:rsidRPr="00B02A0B">
              <w:t>MCData</w:t>
            </w:r>
            <w:proofErr w:type="spellEnd"/>
            <w:r w:rsidRPr="00B02A0B">
              <w:t xml:space="preserve"> communication from </w:t>
            </w:r>
            <w:proofErr w:type="spellStart"/>
            <w:r w:rsidRPr="00B02A0B">
              <w:t>MCData</w:t>
            </w:r>
            <w:proofErr w:type="spellEnd"/>
            <w:r w:rsidRPr="00B02A0B">
              <w:t xml:space="preserve"> client.</w:t>
            </w:r>
          </w:p>
        </w:tc>
        <w:tc>
          <w:tcPr>
            <w:tcW w:w="1807" w:type="dxa"/>
            <w:shd w:val="clear" w:color="auto" w:fill="auto"/>
          </w:tcPr>
          <w:p w14:paraId="3ABD3EC1" w14:textId="77777777" w:rsidR="005C310B" w:rsidRPr="00B02A0B" w:rsidRDefault="005C310B" w:rsidP="00B02A0B">
            <w:pPr>
              <w:pStyle w:val="TAL"/>
            </w:pPr>
            <w:r w:rsidRPr="00B02A0B">
              <w:t xml:space="preserve">Release the </w:t>
            </w:r>
            <w:proofErr w:type="spellStart"/>
            <w:r w:rsidRPr="00B02A0B">
              <w:t>MCData</w:t>
            </w:r>
            <w:proofErr w:type="spellEnd"/>
            <w:r w:rsidRPr="00B02A0B">
              <w:t xml:space="preserve">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 xml:space="preserve">More than one instance of this timer can be running in the controlling </w:t>
            </w:r>
            <w:proofErr w:type="spellStart"/>
            <w:r w:rsidRPr="00B02A0B">
              <w:t>MCData</w:t>
            </w:r>
            <w:proofErr w:type="spellEnd"/>
            <w:r w:rsidRPr="00B02A0B">
              <w:t xml:space="preserve"> function, each instance associated with a specific group SDS message.</w:t>
            </w:r>
          </w:p>
          <w:p w14:paraId="4EE7C57C" w14:textId="77777777" w:rsidR="005C310B" w:rsidRPr="00B02A0B" w:rsidRDefault="005C310B" w:rsidP="00B02A0B">
            <w:pPr>
              <w:pStyle w:val="TAN"/>
            </w:pPr>
            <w:r w:rsidRPr="00B02A0B">
              <w:t>NOTE 2:</w:t>
            </w:r>
            <w:r w:rsidRPr="00B02A0B">
              <w:tab/>
              <w:t xml:space="preserve">More than one instance of this timer can be running in the controlling </w:t>
            </w:r>
            <w:proofErr w:type="spellStart"/>
            <w:r w:rsidRPr="00B02A0B">
              <w:t>MCData</w:t>
            </w:r>
            <w:proofErr w:type="spellEnd"/>
            <w:r w:rsidRPr="00B02A0B">
              <w:t xml:space="preserve">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 xml:space="preserve">An FD request can contain metadata with "file availability" information. If the FD request contains "file availability", then the controlling </w:t>
            </w:r>
            <w:proofErr w:type="spellStart"/>
            <w:r w:rsidRPr="00B02A0B">
              <w:t>MCData</w:t>
            </w:r>
            <w:proofErr w:type="spellEnd"/>
            <w:r w:rsidRPr="00B02A0B">
              <w:t xml:space="preserve"> function uses this information to derive the timer value. If the FD request does not contain "file availability" information, then the controlling </w:t>
            </w:r>
            <w:proofErr w:type="spellStart"/>
            <w:r w:rsidRPr="00B02A0B">
              <w:t>MCData</w:t>
            </w:r>
            <w:proofErr w:type="spellEnd"/>
            <w:r w:rsidRPr="00B02A0B">
              <w:t xml:space="preserve">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14" w:name="_Toc20215980"/>
      <w:bookmarkStart w:id="8515" w:name="_Toc27496541"/>
      <w:bookmarkStart w:id="8516" w:name="_Toc36108342"/>
      <w:bookmarkStart w:id="8517" w:name="_Toc44599122"/>
      <w:bookmarkStart w:id="8518" w:name="_Toc44603009"/>
      <w:bookmarkStart w:id="8519" w:name="_Toc45198186"/>
      <w:bookmarkStart w:id="8520" w:name="_Toc45696219"/>
      <w:bookmarkStart w:id="8521" w:name="_Toc51851718"/>
      <w:bookmarkStart w:id="8522" w:name="_Toc92225384"/>
      <w:bookmarkStart w:id="8523" w:name="_Toc131379234"/>
      <w:r w:rsidRPr="00B02A0B">
        <w:lastRenderedPageBreak/>
        <w:t>F.2.3</w:t>
      </w:r>
      <w:r w:rsidRPr="00B02A0B">
        <w:tab/>
        <w:t xml:space="preserve">Timers in the </w:t>
      </w:r>
      <w:proofErr w:type="spellStart"/>
      <w:r w:rsidRPr="00B02A0B">
        <w:t>MCData</w:t>
      </w:r>
      <w:proofErr w:type="spellEnd"/>
      <w:r w:rsidRPr="00B02A0B">
        <w:t xml:space="preserve"> UE</w:t>
      </w:r>
      <w:bookmarkEnd w:id="8514"/>
      <w:bookmarkEnd w:id="8515"/>
      <w:bookmarkEnd w:id="8516"/>
      <w:bookmarkEnd w:id="8517"/>
      <w:bookmarkEnd w:id="8518"/>
      <w:bookmarkEnd w:id="8519"/>
      <w:bookmarkEnd w:id="8520"/>
      <w:bookmarkEnd w:id="8521"/>
      <w:bookmarkEnd w:id="8522"/>
      <w:bookmarkEnd w:id="8523"/>
    </w:p>
    <w:p w14:paraId="78E1DD1C" w14:textId="77777777" w:rsidR="005C310B" w:rsidRPr="00B02A0B" w:rsidRDefault="005C310B" w:rsidP="005C310B">
      <w:pPr>
        <w:pStyle w:val="TH"/>
      </w:pPr>
      <w:r w:rsidRPr="00B02A0B">
        <w:t xml:space="preserve">Table F.2.3-1: </w:t>
      </w:r>
      <w:proofErr w:type="spellStart"/>
      <w:r w:rsidRPr="00B02A0B">
        <w:t>MCData</w:t>
      </w:r>
      <w:proofErr w:type="spellEnd"/>
      <w:r w:rsidRPr="00B02A0B">
        <w:t xml:space="preserve">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 xml:space="preserve">Send a SDS notification with Disposition type IE set to "DELIVERED" and when the </w:t>
            </w:r>
            <w:proofErr w:type="spellStart"/>
            <w:r w:rsidRPr="00B02A0B">
              <w:t>MCData</w:t>
            </w:r>
            <w:proofErr w:type="spellEnd"/>
            <w:r w:rsidRPr="00B02A0B">
              <w:t xml:space="preserve"> client has displayed the message to the </w:t>
            </w:r>
            <w:proofErr w:type="spellStart"/>
            <w:r w:rsidRPr="00B02A0B">
              <w:t>MCData</w:t>
            </w:r>
            <w:proofErr w:type="spellEnd"/>
            <w:r w:rsidRPr="00B02A0B">
              <w:t xml:space="preserve">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 xml:space="preserve">When the </w:t>
            </w:r>
            <w:proofErr w:type="spellStart"/>
            <w:r w:rsidRPr="00B02A0B">
              <w:t>MCData</w:t>
            </w:r>
            <w:proofErr w:type="spellEnd"/>
            <w:r w:rsidRPr="00B02A0B">
              <w:t xml:space="preserve">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 xml:space="preserve">No specific action by the </w:t>
            </w:r>
            <w:proofErr w:type="spellStart"/>
            <w:r w:rsidRPr="00B02A0B">
              <w:t>MCData</w:t>
            </w:r>
            <w:proofErr w:type="spellEnd"/>
            <w:r w:rsidRPr="00B02A0B">
              <w:t xml:space="preserve">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 xml:space="preserve">Value of timer TDU1 (delivery and read) should be configured such that, when a consolidated "DELIVERED AND READ" notification is not feasible, the </w:t>
            </w:r>
            <w:proofErr w:type="spellStart"/>
            <w:r w:rsidRPr="00B02A0B">
              <w:t>MCData</w:t>
            </w:r>
            <w:proofErr w:type="spellEnd"/>
            <w:r w:rsidRPr="00B02A0B">
              <w:t xml:space="preserve">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24" w:name="_Toc20215981"/>
      <w:bookmarkStart w:id="8525" w:name="_Toc27496542"/>
      <w:bookmarkStart w:id="8526" w:name="_Toc36108343"/>
      <w:bookmarkStart w:id="8527" w:name="_Toc44599123"/>
      <w:bookmarkStart w:id="8528" w:name="_Toc44603010"/>
      <w:bookmarkStart w:id="8529" w:name="_Toc45198187"/>
      <w:bookmarkStart w:id="8530" w:name="_Toc45696220"/>
      <w:bookmarkStart w:id="8531" w:name="_Toc51851719"/>
      <w:bookmarkStart w:id="8532" w:name="_Toc92225385"/>
      <w:bookmarkStart w:id="8533" w:name="_Toc131379235"/>
      <w:r w:rsidRPr="00B02A0B">
        <w:rPr>
          <w:rFonts w:eastAsia="Malgun Gothic"/>
        </w:rPr>
        <w:t>F.3</w:t>
      </w:r>
      <w:r w:rsidRPr="00B02A0B">
        <w:rPr>
          <w:rFonts w:eastAsia="Malgun Gothic"/>
        </w:rPr>
        <w:tab/>
        <w:t>Off-network timers</w:t>
      </w:r>
      <w:bookmarkEnd w:id="8524"/>
      <w:bookmarkEnd w:id="8525"/>
      <w:bookmarkEnd w:id="8526"/>
      <w:bookmarkEnd w:id="8527"/>
      <w:bookmarkEnd w:id="8528"/>
      <w:bookmarkEnd w:id="8529"/>
      <w:bookmarkEnd w:id="8530"/>
      <w:bookmarkEnd w:id="8531"/>
      <w:bookmarkEnd w:id="8532"/>
      <w:bookmarkEnd w:id="8533"/>
    </w:p>
    <w:p w14:paraId="4AEA7C17" w14:textId="77777777" w:rsidR="005C310B" w:rsidRPr="00B02A0B" w:rsidRDefault="005C310B" w:rsidP="007D34FE">
      <w:pPr>
        <w:pStyle w:val="Heading2"/>
      </w:pPr>
      <w:bookmarkStart w:id="8534" w:name="_Toc20215982"/>
      <w:bookmarkStart w:id="8535" w:name="_Toc27496543"/>
      <w:bookmarkStart w:id="8536" w:name="_Toc36108344"/>
      <w:bookmarkStart w:id="8537" w:name="_Toc44599124"/>
      <w:bookmarkStart w:id="8538" w:name="_Toc44603011"/>
      <w:bookmarkStart w:id="8539" w:name="_Toc45198188"/>
      <w:bookmarkStart w:id="8540" w:name="_Toc45696221"/>
      <w:bookmarkStart w:id="8541" w:name="_Toc51851720"/>
      <w:bookmarkStart w:id="8542" w:name="_Toc92225386"/>
      <w:bookmarkStart w:id="8543" w:name="_Toc131379236"/>
      <w:r w:rsidRPr="00B02A0B">
        <w:t>F.3.1</w:t>
      </w:r>
      <w:r w:rsidRPr="00B02A0B">
        <w:tab/>
        <w:t>Timers in off-network SDS</w:t>
      </w:r>
      <w:bookmarkEnd w:id="8534"/>
      <w:bookmarkEnd w:id="8535"/>
      <w:bookmarkEnd w:id="8536"/>
      <w:bookmarkEnd w:id="8537"/>
      <w:bookmarkEnd w:id="8538"/>
      <w:bookmarkEnd w:id="8539"/>
      <w:bookmarkEnd w:id="8540"/>
      <w:bookmarkEnd w:id="8541"/>
      <w:bookmarkEnd w:id="8542"/>
      <w:bookmarkEnd w:id="8543"/>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 xml:space="preserve">When the client sends a SDS OFF-NETWORK MESSAGE </w:t>
            </w:r>
            <w:proofErr w:type="spellStart"/>
            <w:r w:rsidRPr="00B02A0B">
              <w:t>message</w:t>
            </w:r>
            <w:proofErr w:type="spellEnd"/>
            <w:r w:rsidRPr="00B02A0B">
              <w:t>.</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 xml:space="preserve">Send a SDS OFF-NETWORK MESSAGE </w:t>
            </w:r>
            <w:proofErr w:type="spellStart"/>
            <w:r w:rsidRPr="00B02A0B">
              <w:t>message</w:t>
            </w:r>
            <w:proofErr w:type="spellEnd"/>
            <w:r w:rsidRPr="00B02A0B">
              <w:t>.</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 xml:space="preserve">Send a SDS OFF-NETWORK NOTIFICATION message with Disposition type IE set to "DELIVERED" and when the </w:t>
            </w:r>
            <w:proofErr w:type="spellStart"/>
            <w:r w:rsidRPr="00B02A0B">
              <w:t>MCData</w:t>
            </w:r>
            <w:proofErr w:type="spellEnd"/>
            <w:r w:rsidRPr="00B02A0B">
              <w:t xml:space="preserve"> client has displayed the message to the </w:t>
            </w:r>
            <w:proofErr w:type="spellStart"/>
            <w:r w:rsidRPr="00B02A0B">
              <w:t>MCData</w:t>
            </w:r>
            <w:proofErr w:type="spellEnd"/>
            <w:r w:rsidRPr="00B02A0B">
              <w:t xml:space="preserve">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 xml:space="preserve">Value of timer TFS3 (delivery and read) should be configured such that, when a consolidated "DELIVERED AND READ" notification is not feasible, the </w:t>
            </w:r>
            <w:proofErr w:type="spellStart"/>
            <w:r w:rsidRPr="00B02A0B">
              <w:t>MCData</w:t>
            </w:r>
            <w:proofErr w:type="spellEnd"/>
            <w:r w:rsidRPr="00B02A0B">
              <w:t xml:space="preserve">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44" w:name="_Toc11260748"/>
      <w:bookmarkStart w:id="8545" w:name="_Toc27496544"/>
      <w:bookmarkStart w:id="8546" w:name="_Toc36108345"/>
      <w:bookmarkStart w:id="8547" w:name="_Toc44599125"/>
      <w:bookmarkStart w:id="8548" w:name="_Toc44603012"/>
      <w:bookmarkStart w:id="8549" w:name="_Toc45198189"/>
      <w:bookmarkStart w:id="8550" w:name="_Toc45696222"/>
      <w:bookmarkStart w:id="8551" w:name="_Toc51851721"/>
      <w:bookmarkStart w:id="8552" w:name="_Toc92225387"/>
      <w:bookmarkStart w:id="8553" w:name="_Toc131379237"/>
      <w:r w:rsidRPr="00B02A0B">
        <w:rPr>
          <w:rFonts w:eastAsia="Malgun Gothic"/>
        </w:rPr>
        <w:t>F.3.2</w:t>
      </w:r>
      <w:r w:rsidRPr="00B02A0B">
        <w:rPr>
          <w:rFonts w:eastAsia="Malgun Gothic"/>
        </w:rPr>
        <w:tab/>
        <w:t>Timers in off-network emergency alert</w:t>
      </w:r>
      <w:bookmarkEnd w:id="8544"/>
      <w:bookmarkEnd w:id="8545"/>
      <w:bookmarkEnd w:id="8546"/>
      <w:bookmarkEnd w:id="8547"/>
      <w:bookmarkEnd w:id="8548"/>
      <w:bookmarkEnd w:id="8549"/>
      <w:bookmarkEnd w:id="8550"/>
      <w:bookmarkEnd w:id="8551"/>
      <w:bookmarkEnd w:id="8552"/>
      <w:bookmarkEnd w:id="8553"/>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54" w:name="_Toc20215983"/>
      <w:bookmarkStart w:id="8555" w:name="_Toc27496545"/>
      <w:bookmarkStart w:id="8556" w:name="_Toc36108346"/>
      <w:bookmarkStart w:id="8557" w:name="_Toc44599126"/>
      <w:bookmarkStart w:id="8558" w:name="_Toc44603013"/>
      <w:bookmarkStart w:id="8559" w:name="_Toc45198190"/>
      <w:bookmarkStart w:id="8560" w:name="_Toc45696223"/>
      <w:bookmarkStart w:id="8561" w:name="_Toc51851722"/>
      <w:bookmarkStart w:id="8562" w:name="_Toc92225388"/>
      <w:bookmarkStart w:id="8563" w:name="_Toc131379238"/>
      <w:r w:rsidRPr="00B02A0B">
        <w:lastRenderedPageBreak/>
        <w:t>Annex</w:t>
      </w:r>
      <w:r w:rsidRPr="00B02A0B">
        <w:rPr>
          <w:noProof/>
        </w:rPr>
        <w:t xml:space="preserve"> G (normative):</w:t>
      </w:r>
      <w:r w:rsidRPr="00B02A0B">
        <w:rPr>
          <w:noProof/>
        </w:rPr>
        <w:br/>
        <w:t>Counters and states</w:t>
      </w:r>
      <w:bookmarkEnd w:id="8554"/>
      <w:bookmarkEnd w:id="8555"/>
      <w:bookmarkEnd w:id="8556"/>
      <w:bookmarkEnd w:id="8557"/>
      <w:bookmarkEnd w:id="8558"/>
      <w:bookmarkEnd w:id="8559"/>
      <w:bookmarkEnd w:id="8560"/>
      <w:bookmarkEnd w:id="8561"/>
      <w:bookmarkEnd w:id="8562"/>
      <w:bookmarkEnd w:id="8563"/>
    </w:p>
    <w:p w14:paraId="0B82B5D2" w14:textId="77777777" w:rsidR="005C310B" w:rsidRPr="00B02A0B" w:rsidRDefault="005C310B" w:rsidP="007D34FE">
      <w:pPr>
        <w:pStyle w:val="Heading1"/>
      </w:pPr>
      <w:bookmarkStart w:id="8564" w:name="_Toc20215984"/>
      <w:bookmarkStart w:id="8565" w:name="_Toc27496546"/>
      <w:bookmarkStart w:id="8566" w:name="_Toc36108347"/>
      <w:bookmarkStart w:id="8567" w:name="_Toc44599127"/>
      <w:bookmarkStart w:id="8568" w:name="_Toc44603014"/>
      <w:bookmarkStart w:id="8569" w:name="_Toc45198191"/>
      <w:bookmarkStart w:id="8570" w:name="_Toc45696224"/>
      <w:bookmarkStart w:id="8571" w:name="_Toc51851723"/>
      <w:bookmarkStart w:id="8572" w:name="_Toc92225389"/>
      <w:bookmarkStart w:id="8573" w:name="_Toc131379239"/>
      <w:r w:rsidRPr="00B02A0B">
        <w:t>G.1</w:t>
      </w:r>
      <w:r w:rsidRPr="00B02A0B">
        <w:tab/>
        <w:t>General</w:t>
      </w:r>
      <w:bookmarkEnd w:id="8564"/>
      <w:bookmarkEnd w:id="8565"/>
      <w:bookmarkEnd w:id="8566"/>
      <w:bookmarkEnd w:id="8567"/>
      <w:bookmarkEnd w:id="8568"/>
      <w:bookmarkEnd w:id="8569"/>
      <w:bookmarkEnd w:id="8570"/>
      <w:bookmarkEnd w:id="8571"/>
      <w:bookmarkEnd w:id="8572"/>
      <w:bookmarkEnd w:id="8573"/>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74" w:name="_Toc20215985"/>
      <w:bookmarkStart w:id="8575" w:name="_Toc27496547"/>
      <w:bookmarkStart w:id="8576" w:name="_Toc36108348"/>
      <w:bookmarkStart w:id="8577" w:name="_Toc44599128"/>
      <w:bookmarkStart w:id="8578" w:name="_Toc44603015"/>
      <w:bookmarkStart w:id="8579" w:name="_Toc45198192"/>
      <w:bookmarkStart w:id="8580" w:name="_Toc45696225"/>
      <w:bookmarkStart w:id="8581" w:name="_Toc51851724"/>
      <w:bookmarkStart w:id="8582" w:name="_Toc92225390"/>
      <w:bookmarkStart w:id="8583" w:name="_Toc131379240"/>
      <w:r w:rsidRPr="00B02A0B">
        <w:t>G.2</w:t>
      </w:r>
      <w:r w:rsidRPr="00B02A0B">
        <w:tab/>
        <w:t>On-network counters</w:t>
      </w:r>
      <w:bookmarkEnd w:id="8574"/>
      <w:bookmarkEnd w:id="8575"/>
      <w:bookmarkEnd w:id="8576"/>
      <w:bookmarkEnd w:id="8577"/>
      <w:bookmarkEnd w:id="8578"/>
      <w:bookmarkEnd w:id="8579"/>
      <w:bookmarkEnd w:id="8580"/>
      <w:bookmarkEnd w:id="8581"/>
      <w:bookmarkEnd w:id="8582"/>
      <w:bookmarkEnd w:id="8583"/>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84" w:name="_Toc20215986"/>
      <w:bookmarkStart w:id="8585" w:name="_Toc27496548"/>
      <w:bookmarkStart w:id="8586" w:name="_Toc36108349"/>
      <w:bookmarkStart w:id="8587" w:name="_Toc44599129"/>
      <w:bookmarkStart w:id="8588" w:name="_Toc44603016"/>
      <w:bookmarkStart w:id="8589" w:name="_Toc45198193"/>
      <w:bookmarkStart w:id="8590" w:name="_Toc45696226"/>
      <w:bookmarkStart w:id="8591" w:name="_Toc51851725"/>
      <w:bookmarkStart w:id="8592" w:name="_Toc92225391"/>
      <w:bookmarkStart w:id="8593" w:name="_Toc131379241"/>
      <w:r w:rsidRPr="00B02A0B">
        <w:t>G.3</w:t>
      </w:r>
      <w:r w:rsidRPr="00B02A0B">
        <w:tab/>
        <w:t>Off-network counters</w:t>
      </w:r>
      <w:bookmarkEnd w:id="8584"/>
      <w:bookmarkEnd w:id="8585"/>
      <w:bookmarkEnd w:id="8586"/>
      <w:bookmarkEnd w:id="8587"/>
      <w:bookmarkEnd w:id="8588"/>
      <w:bookmarkEnd w:id="8589"/>
      <w:bookmarkEnd w:id="8590"/>
      <w:bookmarkEnd w:id="8591"/>
      <w:bookmarkEnd w:id="8592"/>
      <w:bookmarkEnd w:id="8593"/>
    </w:p>
    <w:p w14:paraId="46485291" w14:textId="77777777" w:rsidR="005C310B" w:rsidRPr="00B02A0B" w:rsidRDefault="005C310B" w:rsidP="007D34FE">
      <w:pPr>
        <w:pStyle w:val="Heading2"/>
        <w:rPr>
          <w:rFonts w:eastAsia="Malgun Gothic"/>
        </w:rPr>
      </w:pPr>
      <w:bookmarkStart w:id="8594" w:name="_Toc20215987"/>
      <w:bookmarkStart w:id="8595" w:name="_Toc27496549"/>
      <w:bookmarkStart w:id="8596" w:name="_Toc36108350"/>
      <w:bookmarkStart w:id="8597" w:name="_Toc44599130"/>
      <w:bookmarkStart w:id="8598" w:name="_Toc44603017"/>
      <w:bookmarkStart w:id="8599" w:name="_Toc45198194"/>
      <w:bookmarkStart w:id="8600" w:name="_Toc45696227"/>
      <w:bookmarkStart w:id="8601" w:name="_Toc51851726"/>
      <w:bookmarkStart w:id="8602" w:name="_Toc92225392"/>
      <w:bookmarkStart w:id="8603" w:name="_Toc131379242"/>
      <w:r w:rsidRPr="00B02A0B">
        <w:rPr>
          <w:rFonts w:eastAsia="Malgun Gothic"/>
        </w:rPr>
        <w:t>G.3.1</w:t>
      </w:r>
      <w:r w:rsidRPr="00B02A0B">
        <w:rPr>
          <w:rFonts w:eastAsia="Malgun Gothic"/>
        </w:rPr>
        <w:tab/>
        <w:t>Counters in off-network SDS</w:t>
      </w:r>
      <w:bookmarkEnd w:id="8594"/>
      <w:bookmarkEnd w:id="8595"/>
      <w:bookmarkEnd w:id="8596"/>
      <w:bookmarkEnd w:id="8597"/>
      <w:bookmarkEnd w:id="8598"/>
      <w:bookmarkEnd w:id="8599"/>
      <w:bookmarkEnd w:id="8600"/>
      <w:bookmarkEnd w:id="8601"/>
      <w:bookmarkEnd w:id="8602"/>
      <w:bookmarkEnd w:id="8603"/>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604" w:name="_Toc20215988"/>
      <w:bookmarkStart w:id="8605" w:name="_Toc27496550"/>
      <w:bookmarkStart w:id="8606" w:name="_Toc36108351"/>
      <w:bookmarkStart w:id="8607" w:name="_Toc44599131"/>
      <w:bookmarkStart w:id="8608" w:name="_Toc44603018"/>
      <w:bookmarkStart w:id="8609" w:name="_Toc45198195"/>
      <w:bookmarkStart w:id="8610" w:name="_Toc45696228"/>
      <w:bookmarkStart w:id="8611" w:name="_Toc51851727"/>
      <w:bookmarkStart w:id="8612" w:name="_Toc92225393"/>
      <w:bookmarkStart w:id="8613" w:name="_Toc131379243"/>
      <w:r w:rsidRPr="00B02A0B">
        <w:t>G.4</w:t>
      </w:r>
      <w:r w:rsidRPr="00B02A0B">
        <w:tab/>
        <w:t>On-network emergency related states</w:t>
      </w:r>
      <w:bookmarkEnd w:id="8604"/>
      <w:bookmarkEnd w:id="8605"/>
      <w:bookmarkEnd w:id="8606"/>
      <w:bookmarkEnd w:id="8607"/>
      <w:bookmarkEnd w:id="8608"/>
      <w:bookmarkEnd w:id="8609"/>
      <w:bookmarkEnd w:id="8610"/>
      <w:bookmarkEnd w:id="8611"/>
      <w:bookmarkEnd w:id="8612"/>
      <w:bookmarkEnd w:id="8613"/>
    </w:p>
    <w:p w14:paraId="63A540D3" w14:textId="77777777" w:rsidR="005C310B" w:rsidRPr="00B02A0B" w:rsidRDefault="005C310B" w:rsidP="007D34FE">
      <w:pPr>
        <w:pStyle w:val="Heading2"/>
      </w:pPr>
      <w:bookmarkStart w:id="8614" w:name="_Toc20215989"/>
      <w:bookmarkStart w:id="8615" w:name="_Toc27496551"/>
      <w:bookmarkStart w:id="8616" w:name="_Toc36108352"/>
      <w:bookmarkStart w:id="8617" w:name="_Toc44599132"/>
      <w:bookmarkStart w:id="8618" w:name="_Toc44603019"/>
      <w:bookmarkStart w:id="8619" w:name="_Toc45198196"/>
      <w:bookmarkStart w:id="8620" w:name="_Toc45696229"/>
      <w:bookmarkStart w:id="8621" w:name="_Toc51851728"/>
      <w:bookmarkStart w:id="8622" w:name="_Toc92225394"/>
      <w:bookmarkStart w:id="8623" w:name="_Toc131379244"/>
      <w:r w:rsidRPr="00B02A0B">
        <w:t>G.4.1</w:t>
      </w:r>
      <w:r w:rsidRPr="00B02A0B">
        <w:tab/>
      </w:r>
      <w:proofErr w:type="spellStart"/>
      <w:r w:rsidRPr="00B02A0B">
        <w:t>MCData</w:t>
      </w:r>
      <w:proofErr w:type="spellEnd"/>
      <w:r w:rsidRPr="00B02A0B">
        <w:t xml:space="preserve"> emergency alert state</w:t>
      </w:r>
      <w:bookmarkEnd w:id="8614"/>
      <w:bookmarkEnd w:id="8615"/>
      <w:bookmarkEnd w:id="8616"/>
      <w:bookmarkEnd w:id="8617"/>
      <w:bookmarkEnd w:id="8618"/>
      <w:bookmarkEnd w:id="8619"/>
      <w:bookmarkEnd w:id="8620"/>
      <w:bookmarkEnd w:id="8621"/>
      <w:bookmarkEnd w:id="8622"/>
      <w:bookmarkEnd w:id="8623"/>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 xml:space="preserve">Table G.4.1-1: </w:t>
      </w:r>
      <w:proofErr w:type="spellStart"/>
      <w:r w:rsidRPr="00B02A0B">
        <w:t>MCData</w:t>
      </w:r>
      <w:proofErr w:type="spellEnd"/>
      <w:r w:rsidRPr="00B02A0B">
        <w:t xml:space="preserv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proofErr w:type="spellStart"/>
            <w:r w:rsidRPr="00B02A0B">
              <w:t>MCData</w:t>
            </w:r>
            <w:proofErr w:type="spellEnd"/>
            <w:r w:rsidRPr="00B02A0B">
              <w:t xml:space="preserve">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24" w:name="_Toc44599133"/>
      <w:bookmarkStart w:id="8625" w:name="_Toc44603020"/>
      <w:bookmarkStart w:id="8626" w:name="_Toc45198197"/>
      <w:bookmarkStart w:id="8627" w:name="_Toc45696230"/>
      <w:bookmarkStart w:id="8628" w:name="_Toc51851729"/>
      <w:bookmarkStart w:id="8629" w:name="_Toc92225395"/>
      <w:bookmarkStart w:id="8630" w:name="_Toc131379245"/>
      <w:r w:rsidRPr="00B02A0B">
        <w:t>G.4.2</w:t>
      </w:r>
      <w:r w:rsidRPr="00B02A0B">
        <w:tab/>
      </w:r>
      <w:proofErr w:type="spellStart"/>
      <w:r w:rsidRPr="00B02A0B">
        <w:t>MCData</w:t>
      </w:r>
      <w:proofErr w:type="spellEnd"/>
      <w:r w:rsidRPr="00B02A0B">
        <w:t xml:space="preserve"> emergency state</w:t>
      </w:r>
      <w:bookmarkEnd w:id="8624"/>
      <w:bookmarkEnd w:id="8625"/>
      <w:bookmarkEnd w:id="8626"/>
      <w:bookmarkEnd w:id="8627"/>
      <w:bookmarkEnd w:id="8628"/>
      <w:bookmarkEnd w:id="8629"/>
      <w:bookmarkEnd w:id="8630"/>
    </w:p>
    <w:p w14:paraId="564D8CBD" w14:textId="77777777" w:rsidR="005C310B" w:rsidRPr="00B02A0B" w:rsidRDefault="005C310B" w:rsidP="005C310B">
      <w:r w:rsidRPr="00B02A0B">
        <w:t xml:space="preserve">The </w:t>
      </w:r>
      <w:proofErr w:type="spellStart"/>
      <w:r w:rsidRPr="00B02A0B">
        <w:t>MCData</w:t>
      </w:r>
      <w:proofErr w:type="spellEnd"/>
      <w:r w:rsidRPr="00B02A0B">
        <w:t xml:space="preserve"> emergency state is managed by the </w:t>
      </w:r>
      <w:proofErr w:type="spellStart"/>
      <w:r w:rsidRPr="00B02A0B">
        <w:t>MCData</w:t>
      </w:r>
      <w:proofErr w:type="spellEnd"/>
      <w:r w:rsidRPr="00B02A0B">
        <w:t xml:space="preserve"> client and </w:t>
      </w:r>
      <w:proofErr w:type="spellStart"/>
      <w:r w:rsidRPr="00B02A0B">
        <w:t>MCData</w:t>
      </w:r>
      <w:proofErr w:type="spellEnd"/>
      <w:r w:rsidRPr="00B02A0B">
        <w:t xml:space="preserve">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 xml:space="preserve">-1: </w:t>
      </w:r>
      <w:proofErr w:type="spellStart"/>
      <w:r w:rsidRPr="00B02A0B">
        <w:t>MCData</w:t>
      </w:r>
      <w:proofErr w:type="spellEnd"/>
      <w:r w:rsidRPr="00B02A0B">
        <w:t xml:space="preserve">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 xml:space="preserve">"set": </w:t>
            </w:r>
            <w:proofErr w:type="spellStart"/>
            <w:r w:rsidRPr="00B02A0B">
              <w:t>MCData</w:t>
            </w:r>
            <w:proofErr w:type="spellEnd"/>
            <w:r w:rsidRPr="00B02A0B">
              <w:t xml:space="preserve">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 xml:space="preserve">"clear": </w:t>
            </w:r>
            <w:proofErr w:type="spellStart"/>
            <w:r w:rsidRPr="00B02A0B">
              <w:t>MCData</w:t>
            </w:r>
            <w:proofErr w:type="spellEnd"/>
            <w:r w:rsidRPr="00B02A0B">
              <w:t xml:space="preserve">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proofErr w:type="spellStart"/>
            <w:r w:rsidRPr="00B02A0B">
              <w:t>MCData</w:t>
            </w:r>
            <w:proofErr w:type="spellEnd"/>
            <w:r w:rsidRPr="00B02A0B">
              <w:t xml:space="preserve"> client and </w:t>
            </w:r>
            <w:proofErr w:type="spellStart"/>
            <w:r w:rsidRPr="00B02A0B">
              <w:t>MCData</w:t>
            </w:r>
            <w:proofErr w:type="spellEnd"/>
            <w:r w:rsidRPr="00B02A0B">
              <w:t xml:space="preserve">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proofErr w:type="spellStart"/>
            <w:r w:rsidRPr="00B02A0B">
              <w:t>MCData</w:t>
            </w:r>
            <w:proofErr w:type="spellEnd"/>
            <w:r w:rsidRPr="00B02A0B">
              <w:t xml:space="preserve">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proofErr w:type="spellStart"/>
            <w:r w:rsidRPr="00B02A0B">
              <w:t>MCData</w:t>
            </w:r>
            <w:proofErr w:type="spellEnd"/>
            <w:r w:rsidRPr="00B02A0B">
              <w:t xml:space="preserve">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proofErr w:type="spellStart"/>
            <w:r w:rsidRPr="00B02A0B">
              <w:t>MCData</w:t>
            </w:r>
            <w:proofErr w:type="spellEnd"/>
            <w:r w:rsidRPr="00B02A0B">
              <w:t xml:space="preserve">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proofErr w:type="spellStart"/>
            <w:r w:rsidRPr="00B02A0B">
              <w:t>MCData</w:t>
            </w:r>
            <w:proofErr w:type="spellEnd"/>
            <w:r w:rsidRPr="00B02A0B">
              <w:t xml:space="preserve">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proofErr w:type="spellStart"/>
            <w:r w:rsidRPr="00B02A0B">
              <w:t>MCData</w:t>
            </w:r>
            <w:proofErr w:type="spellEnd"/>
            <w:r w:rsidRPr="00B02A0B">
              <w:t xml:space="preserve">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proofErr w:type="spellStart"/>
            <w:r w:rsidRPr="00B02A0B">
              <w:t>MCData</w:t>
            </w:r>
            <w:proofErr w:type="spellEnd"/>
            <w:r w:rsidRPr="00B02A0B">
              <w:t xml:space="preserve"> emergency communication cancelled by initiator (if there is no outstanding </w:t>
            </w:r>
            <w:proofErr w:type="spellStart"/>
            <w:r w:rsidRPr="00B02A0B">
              <w:t>MCData</w:t>
            </w:r>
            <w:proofErr w:type="spellEnd"/>
            <w:r w:rsidRPr="00B02A0B">
              <w:t xml:space="preserve">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proofErr w:type="spellStart"/>
            <w:r w:rsidRPr="00B02A0B">
              <w:t>MCData</w:t>
            </w:r>
            <w:proofErr w:type="spellEnd"/>
            <w:r w:rsidRPr="00B02A0B">
              <w:t xml:space="preserve"> user manually clears the state</w:t>
            </w:r>
          </w:p>
        </w:tc>
        <w:tc>
          <w:tcPr>
            <w:tcW w:w="2464" w:type="dxa"/>
          </w:tcPr>
          <w:p w14:paraId="672E32ED" w14:textId="77777777" w:rsidR="005C310B" w:rsidRPr="00B02A0B" w:rsidRDefault="005C310B" w:rsidP="00B02A0B">
            <w:pPr>
              <w:pStyle w:val="TAL"/>
            </w:pPr>
            <w:r w:rsidRPr="00B02A0B">
              <w:t xml:space="preserve">While the </w:t>
            </w:r>
            <w:proofErr w:type="spellStart"/>
            <w:r w:rsidRPr="00B02A0B">
              <w:t>MCData</w:t>
            </w:r>
            <w:proofErr w:type="spellEnd"/>
            <w:r w:rsidRPr="00B02A0B">
              <w:t xml:space="preserve"> client is in the </w:t>
            </w:r>
            <w:proofErr w:type="spellStart"/>
            <w:r w:rsidRPr="00B02A0B">
              <w:t>MCData</w:t>
            </w:r>
            <w:proofErr w:type="spellEnd"/>
            <w:r w:rsidRPr="00B02A0B">
              <w:t xml:space="preserve"> emergency state, all group </w:t>
            </w:r>
            <w:r w:rsidRPr="00B02A0B">
              <w:rPr>
                <w:lang w:val="en-US"/>
              </w:rPr>
              <w:t>communications</w:t>
            </w:r>
            <w:r w:rsidRPr="00B02A0B">
              <w:t xml:space="preserve"> it makes will be </w:t>
            </w:r>
            <w:proofErr w:type="spellStart"/>
            <w:r w:rsidRPr="00B02A0B">
              <w:t>MCData</w:t>
            </w:r>
            <w:proofErr w:type="spellEnd"/>
            <w:r w:rsidRPr="00B02A0B">
              <w:t xml:space="preserve"> emergency group communications, providing the group is authorised for </w:t>
            </w:r>
            <w:proofErr w:type="spellStart"/>
            <w:r w:rsidRPr="00B02A0B">
              <w:t>MCData</w:t>
            </w:r>
            <w:proofErr w:type="spellEnd"/>
            <w:r w:rsidRPr="00B02A0B">
              <w:t xml:space="preserve"> emergency group communications.</w:t>
            </w:r>
          </w:p>
          <w:p w14:paraId="72648D8E" w14:textId="77777777" w:rsidR="005C310B" w:rsidRPr="00B02A0B" w:rsidRDefault="005C310B" w:rsidP="00B02A0B">
            <w:pPr>
              <w:pStyle w:val="TAL"/>
            </w:pPr>
            <w:r w:rsidRPr="00B02A0B">
              <w:t xml:space="preserve">While in an emergency group communication while in the </w:t>
            </w:r>
            <w:proofErr w:type="spellStart"/>
            <w:r w:rsidRPr="00B02A0B">
              <w:t>MCData</w:t>
            </w:r>
            <w:proofErr w:type="spellEnd"/>
            <w:r w:rsidRPr="00B02A0B">
              <w:t xml:space="preserve"> emergency state, the </w:t>
            </w:r>
            <w:proofErr w:type="spellStart"/>
            <w:r w:rsidRPr="00B02A0B">
              <w:t>MCData</w:t>
            </w:r>
            <w:proofErr w:type="spellEnd"/>
            <w:r w:rsidRPr="00B02A0B">
              <w:t xml:space="preserve">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31" w:name="_Toc20153186"/>
      <w:bookmarkStart w:id="8632" w:name="_Toc27495851"/>
      <w:bookmarkStart w:id="8633" w:name="_Toc44599134"/>
      <w:bookmarkStart w:id="8634" w:name="_Toc44603021"/>
      <w:bookmarkStart w:id="8635" w:name="_Toc45198198"/>
      <w:bookmarkStart w:id="8636" w:name="_Toc45696231"/>
      <w:bookmarkStart w:id="8637" w:name="_Toc51851730"/>
      <w:bookmarkStart w:id="8638" w:name="_Toc92225396"/>
      <w:bookmarkStart w:id="8639" w:name="_Toc131379246"/>
      <w:r w:rsidRPr="00B02A0B">
        <w:rPr>
          <w:lang w:eastAsia="zh-CN"/>
        </w:rPr>
        <w:lastRenderedPageBreak/>
        <w:t>G</w:t>
      </w:r>
      <w:r w:rsidRPr="00B02A0B">
        <w:t>.4.3</w:t>
      </w:r>
      <w:r w:rsidRPr="00B02A0B">
        <w:tab/>
        <w:t>In-progress emergency group state</w:t>
      </w:r>
      <w:bookmarkEnd w:id="8631"/>
      <w:bookmarkEnd w:id="8632"/>
      <w:bookmarkEnd w:id="8633"/>
      <w:bookmarkEnd w:id="8634"/>
      <w:bookmarkEnd w:id="8635"/>
      <w:bookmarkEnd w:id="8636"/>
      <w:bookmarkEnd w:id="8637"/>
      <w:bookmarkEnd w:id="8638"/>
      <w:bookmarkEnd w:id="8639"/>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xml:space="preserve">. It is managed by the controlling </w:t>
      </w:r>
      <w:proofErr w:type="spellStart"/>
      <w:r w:rsidRPr="00B02A0B">
        <w:t>MCData</w:t>
      </w:r>
      <w:proofErr w:type="spellEnd"/>
      <w:r w:rsidRPr="00B02A0B">
        <w:t xml:space="preserve">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 xml:space="preserve">acceptance by the controlling </w:t>
            </w:r>
            <w:proofErr w:type="spellStart"/>
            <w:r w:rsidRPr="00B02A0B">
              <w:t>MCData</w:t>
            </w:r>
            <w:proofErr w:type="spellEnd"/>
            <w:r w:rsidRPr="00B02A0B">
              <w:t xml:space="preserve"> function of an </w:t>
            </w:r>
            <w:proofErr w:type="spellStart"/>
            <w:r w:rsidRPr="00B02A0B">
              <w:t>MCData</w:t>
            </w:r>
            <w:proofErr w:type="spellEnd"/>
            <w:r w:rsidRPr="00B02A0B">
              <w:t xml:space="preserve">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 xml:space="preserve">acceptance by the controlling </w:t>
            </w:r>
            <w:proofErr w:type="spellStart"/>
            <w:r w:rsidRPr="00B02A0B">
              <w:t>MCData</w:t>
            </w:r>
            <w:proofErr w:type="spellEnd"/>
            <w:r w:rsidRPr="00B02A0B">
              <w:t xml:space="preserve"> function of an </w:t>
            </w:r>
            <w:proofErr w:type="spellStart"/>
            <w:r w:rsidRPr="00B02A0B">
              <w:t>MCData</w:t>
            </w:r>
            <w:proofErr w:type="spellEnd"/>
            <w:r w:rsidRPr="00B02A0B">
              <w:t xml:space="preserve">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40" w:name="_Toc20153187"/>
      <w:bookmarkStart w:id="8641" w:name="_Toc27495852"/>
      <w:bookmarkStart w:id="8642" w:name="_Toc44599135"/>
      <w:bookmarkStart w:id="8643" w:name="_Toc44603022"/>
      <w:bookmarkStart w:id="8644" w:name="_Toc45198199"/>
      <w:bookmarkStart w:id="8645" w:name="_Toc45696232"/>
      <w:bookmarkStart w:id="8646" w:name="_Toc51851731"/>
      <w:bookmarkStart w:id="8647" w:name="_Toc92225397"/>
      <w:bookmarkStart w:id="8648" w:name="_Toc131379247"/>
      <w:r w:rsidRPr="00B02A0B">
        <w:rPr>
          <w:lang w:eastAsia="zh-CN"/>
        </w:rPr>
        <w:t>G</w:t>
      </w:r>
      <w:r w:rsidRPr="00B02A0B">
        <w:t>.</w:t>
      </w:r>
      <w:r w:rsidRPr="00B02A0B">
        <w:rPr>
          <w:lang w:eastAsia="zh-CN"/>
        </w:rPr>
        <w:t>4.4</w:t>
      </w:r>
      <w:r w:rsidRPr="00B02A0B">
        <w:tab/>
      </w:r>
      <w:proofErr w:type="spellStart"/>
      <w:r w:rsidRPr="00B02A0B">
        <w:t>MCData</w:t>
      </w:r>
      <w:proofErr w:type="spellEnd"/>
      <w:r w:rsidRPr="00B02A0B">
        <w:t xml:space="preserve"> emergency group state</w:t>
      </w:r>
      <w:bookmarkEnd w:id="8640"/>
      <w:bookmarkEnd w:id="8641"/>
      <w:bookmarkEnd w:id="8642"/>
      <w:bookmarkEnd w:id="8643"/>
      <w:bookmarkEnd w:id="8644"/>
      <w:bookmarkEnd w:id="8645"/>
      <w:bookmarkEnd w:id="8646"/>
      <w:bookmarkEnd w:id="8647"/>
      <w:bookmarkEnd w:id="8648"/>
    </w:p>
    <w:p w14:paraId="4B9B4085" w14:textId="77777777" w:rsidR="005C310B" w:rsidRPr="00B02A0B" w:rsidRDefault="005C310B" w:rsidP="005C310B">
      <w:r w:rsidRPr="00B02A0B">
        <w:t xml:space="preserve">The </w:t>
      </w:r>
      <w:proofErr w:type="spellStart"/>
      <w:r w:rsidRPr="00B02A0B">
        <w:t>MCData</w:t>
      </w:r>
      <w:proofErr w:type="spellEnd"/>
      <w:r w:rsidRPr="00B02A0B">
        <w:t xml:space="preserve"> emergency group state is the </w:t>
      </w:r>
      <w:proofErr w:type="spellStart"/>
      <w:r w:rsidRPr="00B02A0B">
        <w:t>MCData</w:t>
      </w:r>
      <w:proofErr w:type="spellEnd"/>
      <w:r w:rsidRPr="00B02A0B">
        <w:t xml:space="preserve"> client's perspective of the in-progress emergency group state which is managed by the controlling </w:t>
      </w:r>
      <w:proofErr w:type="spellStart"/>
      <w:r w:rsidRPr="00B02A0B">
        <w:t>MCData</w:t>
      </w:r>
      <w:proofErr w:type="spellEnd"/>
      <w:r w:rsidRPr="00B02A0B">
        <w:t xml:space="preserve"> function. The </w:t>
      </w:r>
      <w:proofErr w:type="spellStart"/>
      <w:r w:rsidRPr="00B02A0B">
        <w:t>MCData</w:t>
      </w:r>
      <w:proofErr w:type="spellEnd"/>
      <w:r w:rsidRPr="00B02A0B">
        <w:t xml:space="preserve"> emergency group (MDEG) state is managed by the </w:t>
      </w:r>
      <w:proofErr w:type="spellStart"/>
      <w:r w:rsidRPr="00B02A0B">
        <w:t>MCData</w:t>
      </w:r>
      <w:proofErr w:type="spellEnd"/>
      <w:r w:rsidRPr="00B02A0B">
        <w:t xml:space="preserve"> client to enable the requesting of </w:t>
      </w:r>
      <w:proofErr w:type="spellStart"/>
      <w:r w:rsidRPr="00B02A0B">
        <w:t>MCData</w:t>
      </w:r>
      <w:proofErr w:type="spellEnd"/>
      <w:r w:rsidRPr="00B02A0B">
        <w:t xml:space="preserve"> emergency-level priority as early as possible in the origination of an </w:t>
      </w:r>
      <w:proofErr w:type="spellStart"/>
      <w:r w:rsidRPr="00B02A0B">
        <w:t>MCData</w:t>
      </w:r>
      <w:proofErr w:type="spellEnd"/>
      <w:r w:rsidRPr="00B02A0B">
        <w:t xml:space="preserve">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 xml:space="preserve">-1: </w:t>
      </w:r>
      <w:proofErr w:type="spellStart"/>
      <w:r w:rsidRPr="00B02A0B">
        <w:t>MCData</w:t>
      </w:r>
      <w:proofErr w:type="spellEnd"/>
      <w:r w:rsidRPr="00B02A0B">
        <w:t xml:space="preserve">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proofErr w:type="spellStart"/>
            <w:r w:rsidRPr="00B02A0B">
              <w:t>MCData</w:t>
            </w:r>
            <w:proofErr w:type="spellEnd"/>
            <w:r w:rsidRPr="00B02A0B">
              <w:t xml:space="preserve">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49" w:name="_Toc20153188"/>
      <w:bookmarkStart w:id="8650" w:name="_Toc27495853"/>
      <w:bookmarkStart w:id="8651" w:name="_Toc44599136"/>
      <w:bookmarkStart w:id="8652" w:name="_Toc44603023"/>
      <w:bookmarkStart w:id="8653" w:name="_Toc45198200"/>
      <w:bookmarkStart w:id="8654" w:name="_Toc45696233"/>
      <w:bookmarkStart w:id="8655" w:name="_Toc51851732"/>
      <w:bookmarkStart w:id="8656" w:name="_Toc92225398"/>
      <w:bookmarkStart w:id="8657" w:name="_Toc131379248"/>
      <w:r w:rsidRPr="00B02A0B">
        <w:t>G.4.5</w:t>
      </w:r>
      <w:r w:rsidRPr="00B02A0B">
        <w:tab/>
      </w:r>
      <w:proofErr w:type="spellStart"/>
      <w:r w:rsidRPr="00B02A0B">
        <w:t>MCData</w:t>
      </w:r>
      <w:proofErr w:type="spellEnd"/>
      <w:r w:rsidRPr="00B02A0B">
        <w:t xml:space="preserve"> emergency group communication state</w:t>
      </w:r>
      <w:bookmarkEnd w:id="8649"/>
      <w:bookmarkEnd w:id="8650"/>
      <w:bookmarkEnd w:id="8651"/>
      <w:bookmarkEnd w:id="8652"/>
      <w:bookmarkEnd w:id="8653"/>
      <w:bookmarkEnd w:id="8654"/>
      <w:bookmarkEnd w:id="8655"/>
      <w:bookmarkEnd w:id="8656"/>
      <w:bookmarkEnd w:id="8657"/>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 xml:space="preserve">-1: </w:t>
      </w:r>
      <w:proofErr w:type="spellStart"/>
      <w:r w:rsidRPr="00B02A0B">
        <w:t>MCData</w:t>
      </w:r>
      <w:proofErr w:type="spellEnd"/>
      <w:r w:rsidRPr="00B02A0B">
        <w:t xml:space="preserve">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proofErr w:type="spellStart"/>
            <w:r w:rsidRPr="00B02A0B">
              <w:t>MCData</w:t>
            </w:r>
            <w:proofErr w:type="spellEnd"/>
            <w:r w:rsidRPr="00B02A0B">
              <w:t xml:space="preserve">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proofErr w:type="spellStart"/>
            <w:r w:rsidRPr="00B02A0B">
              <w:t>MCData</w:t>
            </w:r>
            <w:proofErr w:type="spellEnd"/>
            <w:r w:rsidRPr="00B02A0B">
              <w:t xml:space="preserve"> emergency state:</w:t>
            </w:r>
          </w:p>
          <w:p w14:paraId="77025137" w14:textId="77777777" w:rsidR="005C310B" w:rsidRPr="00B02A0B" w:rsidRDefault="005C310B" w:rsidP="00B02A0B">
            <w:pPr>
              <w:pStyle w:val="TAL"/>
            </w:pPr>
            <w:r w:rsidRPr="00B02A0B">
              <w:t xml:space="preserve">may or may not be set in this state, depending upon the </w:t>
            </w:r>
            <w:proofErr w:type="spellStart"/>
            <w:r w:rsidRPr="00B02A0B">
              <w:t>MCData</w:t>
            </w:r>
            <w:proofErr w:type="spellEnd"/>
            <w:r w:rsidRPr="00B02A0B">
              <w:t xml:space="preserve">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58" w:name="_Toc20156530"/>
      <w:bookmarkStart w:id="8659" w:name="_Toc27501726"/>
      <w:bookmarkStart w:id="8660" w:name="_Toc36049857"/>
      <w:bookmarkStart w:id="8661" w:name="_Toc45210627"/>
      <w:bookmarkStart w:id="8662" w:name="_Toc51861454"/>
      <w:bookmarkStart w:id="8663" w:name="_Toc59212778"/>
      <w:bookmarkStart w:id="8664" w:name="_Toc92225399"/>
      <w:bookmarkStart w:id="8665" w:name="_Toc131379249"/>
      <w:r w:rsidRPr="00B02A0B">
        <w:rPr>
          <w:lang w:eastAsia="zh-CN"/>
        </w:rPr>
        <w:t>G</w:t>
      </w:r>
      <w:r w:rsidRPr="00B02A0B">
        <w:t>.</w:t>
      </w:r>
      <w:r w:rsidRPr="00B02A0B">
        <w:rPr>
          <w:lang w:eastAsia="zh-CN"/>
        </w:rPr>
        <w:t>4.6</w:t>
      </w:r>
      <w:r w:rsidRPr="00B02A0B">
        <w:tab/>
        <w:t>In-progress imminent peril group state</w:t>
      </w:r>
      <w:bookmarkEnd w:id="8658"/>
      <w:bookmarkEnd w:id="8659"/>
      <w:bookmarkEnd w:id="8660"/>
      <w:bookmarkEnd w:id="8661"/>
      <w:bookmarkEnd w:id="8662"/>
      <w:bookmarkEnd w:id="8663"/>
      <w:bookmarkEnd w:id="8664"/>
      <w:bookmarkEnd w:id="8665"/>
    </w:p>
    <w:p w14:paraId="357823A7" w14:textId="77777777" w:rsidR="005C310B" w:rsidRPr="00B02A0B" w:rsidRDefault="005C310B" w:rsidP="005C310B">
      <w:r w:rsidRPr="00B02A0B">
        <w:t xml:space="preserve">This state is managed by the controlling </w:t>
      </w:r>
      <w:proofErr w:type="spellStart"/>
      <w:r w:rsidRPr="00B02A0B">
        <w:t>MCData</w:t>
      </w:r>
      <w:proofErr w:type="spellEnd"/>
      <w:r w:rsidRPr="00B02A0B">
        <w:t xml:space="preserve">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 xml:space="preserve">acceptance by the controlling </w:t>
            </w:r>
            <w:proofErr w:type="spellStart"/>
            <w:r w:rsidRPr="00B02A0B">
              <w:t>MCData</w:t>
            </w:r>
            <w:proofErr w:type="spellEnd"/>
            <w:r w:rsidRPr="00B02A0B">
              <w:t xml:space="preserve"> function of an </w:t>
            </w:r>
            <w:proofErr w:type="spellStart"/>
            <w:r w:rsidRPr="00B02A0B">
              <w:t>MCData</w:t>
            </w:r>
            <w:proofErr w:type="spellEnd"/>
            <w:r w:rsidRPr="00B02A0B">
              <w:t xml:space="preserve">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 xml:space="preserve">acceptance by the controlling </w:t>
            </w:r>
            <w:proofErr w:type="spellStart"/>
            <w:r w:rsidRPr="00B02A0B">
              <w:t>MCData</w:t>
            </w:r>
            <w:proofErr w:type="spellEnd"/>
            <w:r w:rsidRPr="00B02A0B">
              <w:t xml:space="preserve"> function of an </w:t>
            </w:r>
            <w:proofErr w:type="spellStart"/>
            <w:r w:rsidRPr="00B02A0B">
              <w:t>MCData</w:t>
            </w:r>
            <w:proofErr w:type="spellEnd"/>
            <w:r w:rsidRPr="00B02A0B">
              <w:t xml:space="preserve">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66" w:name="_Toc20156531"/>
      <w:bookmarkStart w:id="8667" w:name="_Toc27501727"/>
      <w:bookmarkStart w:id="8668" w:name="_Toc36049858"/>
      <w:bookmarkStart w:id="8669" w:name="_Toc45210628"/>
      <w:bookmarkStart w:id="8670" w:name="_Toc51861455"/>
      <w:bookmarkStart w:id="8671" w:name="_Toc59212779"/>
      <w:bookmarkStart w:id="8672" w:name="_Toc92225400"/>
      <w:bookmarkStart w:id="8673" w:name="_Toc131379250"/>
      <w:r w:rsidRPr="00B02A0B">
        <w:rPr>
          <w:lang w:eastAsia="zh-CN"/>
        </w:rPr>
        <w:t>G</w:t>
      </w:r>
      <w:r w:rsidRPr="00B02A0B">
        <w:t>.4.</w:t>
      </w:r>
      <w:r w:rsidRPr="00B02A0B">
        <w:rPr>
          <w:lang w:eastAsia="zh-CN"/>
        </w:rPr>
        <w:t>7</w:t>
      </w:r>
      <w:r w:rsidRPr="00B02A0B">
        <w:tab/>
      </w:r>
      <w:proofErr w:type="spellStart"/>
      <w:r w:rsidRPr="00B02A0B">
        <w:t>MCData</w:t>
      </w:r>
      <w:proofErr w:type="spellEnd"/>
      <w:r w:rsidRPr="00B02A0B">
        <w:t xml:space="preserve"> imminent peril group state</w:t>
      </w:r>
      <w:bookmarkEnd w:id="8666"/>
      <w:bookmarkEnd w:id="8667"/>
      <w:bookmarkEnd w:id="8668"/>
      <w:bookmarkEnd w:id="8669"/>
      <w:bookmarkEnd w:id="8670"/>
      <w:bookmarkEnd w:id="8671"/>
      <w:bookmarkEnd w:id="8672"/>
      <w:bookmarkEnd w:id="8673"/>
    </w:p>
    <w:p w14:paraId="0A6F255E" w14:textId="77777777" w:rsidR="005C310B" w:rsidRPr="00B02A0B" w:rsidRDefault="005C310B" w:rsidP="005C310B">
      <w:r w:rsidRPr="00B02A0B">
        <w:t xml:space="preserve">The </w:t>
      </w:r>
      <w:proofErr w:type="spellStart"/>
      <w:r w:rsidRPr="00B02A0B">
        <w:t>MCData</w:t>
      </w:r>
      <w:proofErr w:type="spellEnd"/>
      <w:r w:rsidRPr="00B02A0B">
        <w:t xml:space="preserve"> imminent peril group state is the </w:t>
      </w:r>
      <w:proofErr w:type="spellStart"/>
      <w:r w:rsidRPr="00B02A0B">
        <w:t>MCData</w:t>
      </w:r>
      <w:proofErr w:type="spellEnd"/>
      <w:r w:rsidRPr="00B02A0B">
        <w:t xml:space="preserve"> client's perspective of the in-progress imminent peril group state which is managed by the controlling </w:t>
      </w:r>
      <w:proofErr w:type="spellStart"/>
      <w:r w:rsidRPr="00B02A0B">
        <w:t>MCData</w:t>
      </w:r>
      <w:proofErr w:type="spellEnd"/>
      <w:r w:rsidRPr="00B02A0B">
        <w:t xml:space="preserve"> function. The </w:t>
      </w:r>
      <w:proofErr w:type="spellStart"/>
      <w:r w:rsidRPr="00B02A0B">
        <w:t>MCData</w:t>
      </w:r>
      <w:proofErr w:type="spellEnd"/>
      <w:r w:rsidRPr="00B02A0B">
        <w:t xml:space="preserve"> imminent peril group (MDIG) state is managed by the </w:t>
      </w:r>
      <w:proofErr w:type="spellStart"/>
      <w:r w:rsidRPr="00B02A0B">
        <w:t>MCData</w:t>
      </w:r>
      <w:proofErr w:type="spellEnd"/>
      <w:r w:rsidRPr="00B02A0B">
        <w:t xml:space="preserve"> client to enable the requesting of </w:t>
      </w:r>
      <w:proofErr w:type="spellStart"/>
      <w:r w:rsidRPr="00B02A0B">
        <w:t>MCData</w:t>
      </w:r>
      <w:proofErr w:type="spellEnd"/>
      <w:r w:rsidRPr="00B02A0B">
        <w:t xml:space="preserve"> imminent peril-level priority as early as possible in the origination of an </w:t>
      </w:r>
      <w:proofErr w:type="spellStart"/>
      <w:r w:rsidRPr="00B02A0B">
        <w:t>MCData</w:t>
      </w:r>
      <w:proofErr w:type="spellEnd"/>
      <w:r w:rsidRPr="00B02A0B">
        <w:t xml:space="preserve">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 xml:space="preserve">Table G.4.7-1: </w:t>
      </w:r>
      <w:proofErr w:type="spellStart"/>
      <w:r w:rsidRPr="00B02A0B">
        <w:t>MCData</w:t>
      </w:r>
      <w:proofErr w:type="spellEnd"/>
      <w:r w:rsidRPr="00B02A0B">
        <w:t xml:space="preserve">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proofErr w:type="spellStart"/>
            <w:r w:rsidRPr="00B02A0B">
              <w:t>MCData</w:t>
            </w:r>
            <w:proofErr w:type="spellEnd"/>
            <w:r w:rsidRPr="00B02A0B">
              <w:t xml:space="preserve">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74" w:name="_Toc20156532"/>
      <w:bookmarkStart w:id="8675" w:name="_Toc27501728"/>
      <w:bookmarkStart w:id="8676" w:name="_Toc36049859"/>
      <w:bookmarkStart w:id="8677" w:name="_Toc45210629"/>
      <w:bookmarkStart w:id="8678" w:name="_Toc51861456"/>
      <w:bookmarkStart w:id="8679" w:name="_Toc59212780"/>
      <w:bookmarkStart w:id="8680" w:name="_Toc92225401"/>
      <w:bookmarkStart w:id="8681" w:name="_Toc131379251"/>
      <w:r w:rsidRPr="00B02A0B">
        <w:t>G.4.8</w:t>
      </w:r>
      <w:r w:rsidRPr="00B02A0B">
        <w:tab/>
      </w:r>
      <w:proofErr w:type="spellStart"/>
      <w:r w:rsidRPr="00B02A0B">
        <w:t>MCData</w:t>
      </w:r>
      <w:proofErr w:type="spellEnd"/>
      <w:r w:rsidRPr="00B02A0B">
        <w:t xml:space="preserve"> imminent peril group communication state</w:t>
      </w:r>
      <w:bookmarkEnd w:id="8674"/>
      <w:bookmarkEnd w:id="8675"/>
      <w:bookmarkEnd w:id="8676"/>
      <w:bookmarkEnd w:id="8677"/>
      <w:bookmarkEnd w:id="8678"/>
      <w:bookmarkEnd w:id="8679"/>
      <w:bookmarkEnd w:id="8680"/>
      <w:bookmarkEnd w:id="8681"/>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 xml:space="preserve">Table G.4.8-1: </w:t>
      </w:r>
      <w:proofErr w:type="spellStart"/>
      <w:r w:rsidRPr="00B02A0B">
        <w:t>MCData</w:t>
      </w:r>
      <w:proofErr w:type="spellEnd"/>
      <w:r w:rsidRPr="00B02A0B">
        <w:t xml:space="preserve">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proofErr w:type="spellStart"/>
            <w:r w:rsidRPr="00B02A0B">
              <w:t>MCData</w:t>
            </w:r>
            <w:proofErr w:type="spellEnd"/>
            <w:r w:rsidRPr="00B02A0B">
              <w:t xml:space="preserve">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 xml:space="preserve">In this state, the </w:t>
            </w:r>
            <w:proofErr w:type="spellStart"/>
            <w:r w:rsidRPr="00B02A0B">
              <w:t>MCData</w:t>
            </w:r>
            <w:proofErr w:type="spellEnd"/>
            <w:r w:rsidRPr="00B02A0B">
              <w:t xml:space="preserve">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 xml:space="preserve">In this state, the </w:t>
            </w:r>
            <w:proofErr w:type="spellStart"/>
            <w:r w:rsidRPr="00B02A0B">
              <w:t>MCData</w:t>
            </w:r>
            <w:proofErr w:type="spellEnd"/>
            <w:r w:rsidRPr="00B02A0B">
              <w:t xml:space="preserve">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 xml:space="preserve">In this state, the </w:t>
            </w:r>
            <w:proofErr w:type="spellStart"/>
            <w:r w:rsidRPr="00B02A0B">
              <w:t>MCData</w:t>
            </w:r>
            <w:proofErr w:type="spellEnd"/>
            <w:r w:rsidRPr="00B02A0B">
              <w:t xml:space="preserve">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82" w:name="_Toc20156533"/>
      <w:bookmarkStart w:id="8683" w:name="_Toc27501729"/>
      <w:bookmarkStart w:id="8684" w:name="_Toc36049860"/>
      <w:bookmarkStart w:id="8685" w:name="_Toc45210630"/>
      <w:bookmarkStart w:id="8686" w:name="_Toc51861457"/>
      <w:bookmarkStart w:id="8687" w:name="_Toc59212781"/>
      <w:bookmarkStart w:id="8688" w:name="_Toc92225402"/>
      <w:bookmarkStart w:id="8689" w:name="_Toc131379252"/>
      <w:r w:rsidRPr="00B02A0B">
        <w:t>G.4.9</w:t>
      </w:r>
      <w:r w:rsidRPr="00B02A0B">
        <w:tab/>
        <w:t>In-progress emergency private communication state</w:t>
      </w:r>
      <w:bookmarkEnd w:id="8682"/>
      <w:bookmarkEnd w:id="8683"/>
      <w:bookmarkEnd w:id="8684"/>
      <w:bookmarkEnd w:id="8685"/>
      <w:bookmarkEnd w:id="8686"/>
      <w:bookmarkEnd w:id="8687"/>
      <w:bookmarkEnd w:id="8688"/>
      <w:bookmarkEnd w:id="8689"/>
    </w:p>
    <w:p w14:paraId="51C5D9AE" w14:textId="77777777" w:rsidR="005C310B" w:rsidRPr="00B02A0B" w:rsidRDefault="005C310B" w:rsidP="005C310B">
      <w:r w:rsidRPr="00B02A0B">
        <w:t xml:space="preserve">This state is managed by the controlling </w:t>
      </w:r>
      <w:proofErr w:type="spellStart"/>
      <w:r w:rsidRPr="00B02A0B">
        <w:t>MCData</w:t>
      </w:r>
      <w:proofErr w:type="spellEnd"/>
      <w:r w:rsidRPr="00B02A0B">
        <w:t xml:space="preserve"> function. All private communications originated between an initiator and the target </w:t>
      </w:r>
      <w:proofErr w:type="spellStart"/>
      <w:r w:rsidRPr="00B02A0B">
        <w:t>MCData</w:t>
      </w:r>
      <w:proofErr w:type="spellEnd"/>
      <w:r w:rsidRPr="00B02A0B">
        <w:t xml:space="preserve"> user when they are in an in-progress emergency private communication state are </w:t>
      </w:r>
      <w:proofErr w:type="spellStart"/>
      <w:r w:rsidRPr="00B02A0B">
        <w:t>MCData</w:t>
      </w:r>
      <w:proofErr w:type="spellEnd"/>
      <w:r w:rsidRPr="00B02A0B">
        <w:t xml:space="preserve"> emergency private communications until this state is cancelled, whether or not the originator of the private communication is in an </w:t>
      </w:r>
      <w:proofErr w:type="spellStart"/>
      <w:r w:rsidRPr="00B02A0B">
        <w:t>MCData</w:t>
      </w:r>
      <w:proofErr w:type="spellEnd"/>
      <w:r w:rsidRPr="00B02A0B">
        <w:t xml:space="preserve">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 xml:space="preserve">acceptance by the controlling </w:t>
            </w:r>
            <w:proofErr w:type="spellStart"/>
            <w:r w:rsidRPr="00B02A0B">
              <w:t>MCData</w:t>
            </w:r>
            <w:proofErr w:type="spellEnd"/>
            <w:r w:rsidRPr="00B02A0B">
              <w:t xml:space="preserve"> function of an </w:t>
            </w:r>
            <w:proofErr w:type="spellStart"/>
            <w:r w:rsidRPr="00B02A0B">
              <w:t>MCData</w:t>
            </w:r>
            <w:proofErr w:type="spellEnd"/>
            <w:r w:rsidRPr="00B02A0B">
              <w:t xml:space="preserve"> emergency private communication request.</w:t>
            </w:r>
          </w:p>
        </w:tc>
        <w:tc>
          <w:tcPr>
            <w:tcW w:w="1945" w:type="dxa"/>
          </w:tcPr>
          <w:p w14:paraId="6AB548AE" w14:textId="77777777" w:rsidR="005C310B" w:rsidRPr="00B02A0B" w:rsidRDefault="005C310B" w:rsidP="00B02A0B">
            <w:pPr>
              <w:pStyle w:val="TAL"/>
            </w:pPr>
            <w:r w:rsidRPr="00B02A0B">
              <w:t xml:space="preserve">The in-progress emergency private communication state applies to the communication and the two </w:t>
            </w:r>
            <w:proofErr w:type="spellStart"/>
            <w:r w:rsidRPr="00B02A0B">
              <w:t>MCData</w:t>
            </w:r>
            <w:proofErr w:type="spellEnd"/>
            <w:r w:rsidRPr="00B02A0B">
              <w:t xml:space="preserve">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 xml:space="preserve">acceptance by the controlling </w:t>
            </w:r>
            <w:proofErr w:type="spellStart"/>
            <w:r w:rsidRPr="00B02A0B">
              <w:t>MCData</w:t>
            </w:r>
            <w:proofErr w:type="spellEnd"/>
            <w:r w:rsidRPr="00B02A0B">
              <w:t xml:space="preserve"> function of the cancellation of an </w:t>
            </w:r>
            <w:proofErr w:type="spellStart"/>
            <w:r w:rsidRPr="00B02A0B">
              <w:t>MCData</w:t>
            </w:r>
            <w:proofErr w:type="spellEnd"/>
            <w:r w:rsidRPr="00B02A0B">
              <w:t xml:space="preserve">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90" w:name="_Toc20156534"/>
      <w:bookmarkStart w:id="8691" w:name="_Toc27501730"/>
      <w:bookmarkStart w:id="8692" w:name="_Toc36049861"/>
      <w:bookmarkStart w:id="8693" w:name="_Toc45210631"/>
      <w:bookmarkStart w:id="8694" w:name="_Toc51861458"/>
      <w:bookmarkStart w:id="8695" w:name="_Toc59212782"/>
      <w:bookmarkStart w:id="8696" w:name="_Toc92225403"/>
      <w:bookmarkStart w:id="8697" w:name="_Toc131379253"/>
      <w:r w:rsidRPr="00B02A0B">
        <w:rPr>
          <w:lang w:eastAsia="zh-CN"/>
        </w:rPr>
        <w:t>G.4</w:t>
      </w:r>
      <w:r w:rsidRPr="00B02A0B">
        <w:t>.</w:t>
      </w:r>
      <w:r w:rsidRPr="00B02A0B">
        <w:rPr>
          <w:lang w:eastAsia="zh-CN"/>
        </w:rPr>
        <w:t>10</w:t>
      </w:r>
      <w:r w:rsidRPr="00B02A0B">
        <w:tab/>
      </w:r>
      <w:proofErr w:type="spellStart"/>
      <w:r w:rsidRPr="00B02A0B">
        <w:t>MCData</w:t>
      </w:r>
      <w:proofErr w:type="spellEnd"/>
      <w:r w:rsidRPr="00B02A0B">
        <w:t xml:space="preserve"> emergency private priority state</w:t>
      </w:r>
      <w:bookmarkEnd w:id="8690"/>
      <w:bookmarkEnd w:id="8691"/>
      <w:bookmarkEnd w:id="8692"/>
      <w:bookmarkEnd w:id="8693"/>
      <w:bookmarkEnd w:id="8694"/>
      <w:bookmarkEnd w:id="8695"/>
      <w:bookmarkEnd w:id="8696"/>
      <w:bookmarkEnd w:id="8697"/>
    </w:p>
    <w:p w14:paraId="231E9CD1" w14:textId="77777777" w:rsidR="005C310B" w:rsidRPr="00B02A0B" w:rsidRDefault="005C310B" w:rsidP="005C310B">
      <w:r w:rsidRPr="00B02A0B">
        <w:t xml:space="preserve">The </w:t>
      </w:r>
      <w:proofErr w:type="spellStart"/>
      <w:r w:rsidRPr="00B02A0B">
        <w:t>MCData</w:t>
      </w:r>
      <w:proofErr w:type="spellEnd"/>
      <w:r w:rsidRPr="00B02A0B">
        <w:t xml:space="preserve"> emergency private priority state is the </w:t>
      </w:r>
      <w:proofErr w:type="spellStart"/>
      <w:r w:rsidRPr="00B02A0B">
        <w:t>MCData</w:t>
      </w:r>
      <w:proofErr w:type="spellEnd"/>
      <w:r w:rsidRPr="00B02A0B">
        <w:t xml:space="preserve"> client's perspective of the in-progress emergency private communication state which is managed by the controlling </w:t>
      </w:r>
      <w:proofErr w:type="spellStart"/>
      <w:r w:rsidRPr="00B02A0B">
        <w:t>MCData</w:t>
      </w:r>
      <w:proofErr w:type="spellEnd"/>
      <w:r w:rsidRPr="00B02A0B">
        <w:t xml:space="preserve"> function. The </w:t>
      </w:r>
      <w:proofErr w:type="spellStart"/>
      <w:r w:rsidRPr="00B02A0B">
        <w:t>MCData</w:t>
      </w:r>
      <w:proofErr w:type="spellEnd"/>
      <w:r w:rsidRPr="00B02A0B">
        <w:t xml:space="preserve"> emergency private priority (MDEPP) state is managed by the </w:t>
      </w:r>
      <w:proofErr w:type="spellStart"/>
      <w:r w:rsidRPr="00B02A0B">
        <w:t>MCData</w:t>
      </w:r>
      <w:proofErr w:type="spellEnd"/>
      <w:r w:rsidRPr="00B02A0B">
        <w:t xml:space="preserve"> client to enable the requesting of </w:t>
      </w:r>
      <w:proofErr w:type="spellStart"/>
      <w:r w:rsidRPr="00B02A0B">
        <w:t>MCData</w:t>
      </w:r>
      <w:proofErr w:type="spellEnd"/>
      <w:r w:rsidRPr="00B02A0B">
        <w:t xml:space="preserve"> emergency-level priority as early as possible in the origination of an </w:t>
      </w:r>
      <w:proofErr w:type="spellStart"/>
      <w:r w:rsidRPr="00B02A0B">
        <w:t>MCData</w:t>
      </w:r>
      <w:proofErr w:type="spellEnd"/>
      <w:r w:rsidRPr="00B02A0B">
        <w:t xml:space="preserve">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 xml:space="preserve">Table G.4.10-1: </w:t>
      </w:r>
      <w:proofErr w:type="spellStart"/>
      <w:r w:rsidRPr="00B02A0B">
        <w:t>MCData</w:t>
      </w:r>
      <w:proofErr w:type="spellEnd"/>
      <w:r w:rsidRPr="00B02A0B">
        <w:t xml:space="preserve">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proofErr w:type="spellStart"/>
            <w:r w:rsidRPr="00B02A0B">
              <w:t>MCData</w:t>
            </w:r>
            <w:proofErr w:type="spellEnd"/>
            <w:r w:rsidRPr="00B02A0B">
              <w:t xml:space="preserve">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98" w:name="_Toc20156535"/>
      <w:bookmarkStart w:id="8699" w:name="_Toc27501731"/>
      <w:bookmarkStart w:id="8700" w:name="_Toc36049862"/>
      <w:bookmarkStart w:id="8701" w:name="_Toc45210632"/>
      <w:bookmarkStart w:id="8702" w:name="_Toc51861459"/>
      <w:bookmarkStart w:id="8703" w:name="_Toc59212783"/>
      <w:bookmarkStart w:id="8704" w:name="_Toc92225404"/>
      <w:bookmarkStart w:id="8705" w:name="_Toc131379254"/>
      <w:r w:rsidRPr="00B02A0B">
        <w:t>G.4.11</w:t>
      </w:r>
      <w:r w:rsidRPr="00B02A0B">
        <w:tab/>
      </w:r>
      <w:proofErr w:type="spellStart"/>
      <w:r w:rsidRPr="00B02A0B">
        <w:t>MCData</w:t>
      </w:r>
      <w:proofErr w:type="spellEnd"/>
      <w:r w:rsidRPr="00B02A0B">
        <w:t xml:space="preserve"> emergency private communication state</w:t>
      </w:r>
      <w:bookmarkEnd w:id="8698"/>
      <w:bookmarkEnd w:id="8699"/>
      <w:bookmarkEnd w:id="8700"/>
      <w:bookmarkEnd w:id="8701"/>
      <w:bookmarkEnd w:id="8702"/>
      <w:bookmarkEnd w:id="8703"/>
      <w:bookmarkEnd w:id="8704"/>
      <w:bookmarkEnd w:id="8705"/>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 xml:space="preserve">Table G.4.11-1: </w:t>
      </w:r>
      <w:proofErr w:type="spellStart"/>
      <w:r w:rsidRPr="00B02A0B">
        <w:t>MCData</w:t>
      </w:r>
      <w:proofErr w:type="spellEnd"/>
      <w:r w:rsidRPr="00B02A0B">
        <w:t xml:space="preserve">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proofErr w:type="spellStart"/>
            <w:r w:rsidRPr="00B02A0B">
              <w:t>MCData</w:t>
            </w:r>
            <w:proofErr w:type="spellEnd"/>
            <w:r w:rsidRPr="00B02A0B">
              <w:t xml:space="preserve">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proofErr w:type="spellStart"/>
            <w:r w:rsidRPr="00B02A0B">
              <w:t>MCData</w:t>
            </w:r>
            <w:proofErr w:type="spellEnd"/>
            <w:r w:rsidRPr="00B02A0B">
              <w:t xml:space="preserve"> emergency state:</w:t>
            </w:r>
          </w:p>
          <w:p w14:paraId="4B5D674D" w14:textId="77777777" w:rsidR="005C310B" w:rsidRPr="00B02A0B" w:rsidRDefault="005C310B" w:rsidP="00B02A0B">
            <w:pPr>
              <w:pStyle w:val="TAL"/>
            </w:pPr>
            <w:r w:rsidRPr="00B02A0B">
              <w:t xml:space="preserve">may or may not be set in this state, depending upon the </w:t>
            </w:r>
            <w:proofErr w:type="spellStart"/>
            <w:r w:rsidRPr="00B02A0B">
              <w:t>MCData</w:t>
            </w:r>
            <w:proofErr w:type="spellEnd"/>
            <w:r w:rsidRPr="00B02A0B">
              <w:t xml:space="preserve"> client's MDPEA state and the emergency states related to </w:t>
            </w:r>
            <w:proofErr w:type="spellStart"/>
            <w:r w:rsidRPr="00B02A0B">
              <w:t>MCData</w:t>
            </w:r>
            <w:proofErr w:type="spellEnd"/>
            <w:r w:rsidRPr="00B02A0B">
              <w:t xml:space="preserve">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706" w:name="_Toc20156536"/>
      <w:bookmarkStart w:id="8707" w:name="_Toc27501732"/>
      <w:bookmarkStart w:id="8708" w:name="_Toc36049863"/>
      <w:bookmarkStart w:id="8709" w:name="_Toc45210633"/>
      <w:bookmarkStart w:id="8710" w:name="_Toc51861460"/>
      <w:bookmarkStart w:id="8711" w:name="_Toc59212784"/>
      <w:bookmarkStart w:id="8712" w:name="_Toc92225405"/>
      <w:bookmarkStart w:id="8713" w:name="_Toc131379255"/>
      <w:r w:rsidRPr="00B02A0B">
        <w:t>G.4.12</w:t>
      </w:r>
      <w:r w:rsidRPr="00B02A0B">
        <w:tab/>
      </w:r>
      <w:proofErr w:type="spellStart"/>
      <w:r w:rsidRPr="00B02A0B">
        <w:t>MCData</w:t>
      </w:r>
      <w:proofErr w:type="spellEnd"/>
      <w:r w:rsidRPr="00B02A0B">
        <w:t xml:space="preserve"> private emergency alert state</w:t>
      </w:r>
      <w:bookmarkEnd w:id="8706"/>
      <w:bookmarkEnd w:id="8707"/>
      <w:bookmarkEnd w:id="8708"/>
      <w:bookmarkEnd w:id="8709"/>
      <w:bookmarkEnd w:id="8710"/>
      <w:bookmarkEnd w:id="8711"/>
      <w:bookmarkEnd w:id="8712"/>
      <w:bookmarkEnd w:id="8713"/>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 xml:space="preserve">Table G.4.12-1: </w:t>
      </w:r>
      <w:proofErr w:type="spellStart"/>
      <w:r w:rsidRPr="00B02A0B">
        <w:t>MCData</w:t>
      </w:r>
      <w:proofErr w:type="spellEnd"/>
      <w:r w:rsidRPr="00B02A0B">
        <w:t xml:space="preserve">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proofErr w:type="spellStart"/>
            <w:r w:rsidRPr="00B02A0B">
              <w:t>MCData</w:t>
            </w:r>
            <w:proofErr w:type="spellEnd"/>
            <w:r w:rsidRPr="00B02A0B">
              <w:t xml:space="preserve">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14" w:name="_Toc20215990"/>
      <w:bookmarkStart w:id="8715" w:name="_Toc27496552"/>
      <w:bookmarkStart w:id="8716" w:name="_Toc36108353"/>
      <w:bookmarkStart w:id="8717" w:name="_Toc44599137"/>
      <w:bookmarkStart w:id="8718" w:name="_Toc44603024"/>
      <w:bookmarkStart w:id="8719" w:name="_Toc45198201"/>
      <w:bookmarkStart w:id="8720" w:name="_Toc45696234"/>
      <w:bookmarkStart w:id="8721" w:name="_Toc51851733"/>
      <w:bookmarkStart w:id="8722" w:name="_Toc92225406"/>
      <w:bookmarkStart w:id="8723" w:name="_Toc131379256"/>
      <w:r w:rsidRPr="00B02A0B">
        <w:rPr>
          <w:lang w:val="en-US"/>
        </w:rPr>
        <w:lastRenderedPageBreak/>
        <w:t>Annex H (informative):</w:t>
      </w:r>
      <w:r w:rsidRPr="00B02A0B">
        <w:rPr>
          <w:lang w:val="en-US"/>
        </w:rPr>
        <w:br/>
        <w:t>INFO packages defined in the present document</w:t>
      </w:r>
      <w:bookmarkEnd w:id="8714"/>
      <w:bookmarkEnd w:id="8715"/>
      <w:bookmarkEnd w:id="8716"/>
      <w:bookmarkEnd w:id="8717"/>
      <w:bookmarkEnd w:id="8718"/>
      <w:bookmarkEnd w:id="8719"/>
      <w:bookmarkEnd w:id="8720"/>
      <w:bookmarkEnd w:id="8721"/>
      <w:bookmarkEnd w:id="8722"/>
      <w:bookmarkEnd w:id="8723"/>
    </w:p>
    <w:p w14:paraId="3407562C" w14:textId="77777777" w:rsidR="005C310B" w:rsidRPr="00B02A0B" w:rsidRDefault="005C310B" w:rsidP="007D34FE">
      <w:pPr>
        <w:pStyle w:val="Heading1"/>
      </w:pPr>
      <w:bookmarkStart w:id="8724" w:name="_Toc20215991"/>
      <w:bookmarkStart w:id="8725" w:name="_Toc27496553"/>
      <w:bookmarkStart w:id="8726" w:name="_Toc36108354"/>
      <w:bookmarkStart w:id="8727" w:name="_Toc44599138"/>
      <w:bookmarkStart w:id="8728" w:name="_Toc44603025"/>
      <w:bookmarkStart w:id="8729" w:name="_Toc45198202"/>
      <w:bookmarkStart w:id="8730" w:name="_Toc45696235"/>
      <w:bookmarkStart w:id="8731" w:name="_Toc51851734"/>
      <w:bookmarkStart w:id="8732" w:name="_Toc92225407"/>
      <w:bookmarkStart w:id="8733" w:name="_Toc131379257"/>
      <w:r w:rsidRPr="00B02A0B">
        <w:t>H.1</w:t>
      </w:r>
      <w:r w:rsidRPr="00B02A0B">
        <w:tab/>
        <w:t>Info package for indication of communication release</w:t>
      </w:r>
      <w:bookmarkEnd w:id="8724"/>
      <w:bookmarkEnd w:id="8725"/>
      <w:bookmarkEnd w:id="8726"/>
      <w:bookmarkEnd w:id="8727"/>
      <w:bookmarkEnd w:id="8728"/>
      <w:bookmarkEnd w:id="8729"/>
      <w:bookmarkEnd w:id="8730"/>
      <w:bookmarkEnd w:id="8731"/>
      <w:bookmarkEnd w:id="8732"/>
      <w:bookmarkEnd w:id="8733"/>
    </w:p>
    <w:p w14:paraId="1881B1C6" w14:textId="77777777" w:rsidR="005C310B" w:rsidRPr="00B02A0B" w:rsidRDefault="005C310B" w:rsidP="007D34FE">
      <w:pPr>
        <w:pStyle w:val="Heading2"/>
        <w:rPr>
          <w:noProof/>
          <w:lang w:val="en-US"/>
        </w:rPr>
      </w:pPr>
      <w:bookmarkStart w:id="8734" w:name="_Toc20215992"/>
      <w:bookmarkStart w:id="8735" w:name="_Toc27496554"/>
      <w:bookmarkStart w:id="8736" w:name="_Toc36108355"/>
      <w:bookmarkStart w:id="8737" w:name="_Toc44599139"/>
      <w:bookmarkStart w:id="8738" w:name="_Toc44603026"/>
      <w:bookmarkStart w:id="8739" w:name="_Toc45198203"/>
      <w:bookmarkStart w:id="8740" w:name="_Toc45696236"/>
      <w:bookmarkStart w:id="8741" w:name="_Toc51851735"/>
      <w:bookmarkStart w:id="8742" w:name="_Toc92225408"/>
      <w:bookmarkStart w:id="8743" w:name="_Toc131379258"/>
      <w:r w:rsidRPr="00B02A0B">
        <w:rPr>
          <w:noProof/>
          <w:lang w:val="en-US"/>
        </w:rPr>
        <w:t>H.1.1</w:t>
      </w:r>
      <w:r w:rsidRPr="00B02A0B">
        <w:rPr>
          <w:noProof/>
          <w:lang w:val="en-US"/>
        </w:rPr>
        <w:tab/>
        <w:t>Scope</w:t>
      </w:r>
      <w:bookmarkEnd w:id="8734"/>
      <w:bookmarkEnd w:id="8735"/>
      <w:bookmarkEnd w:id="8736"/>
      <w:bookmarkEnd w:id="8737"/>
      <w:bookmarkEnd w:id="8738"/>
      <w:bookmarkEnd w:id="8739"/>
      <w:bookmarkEnd w:id="8740"/>
      <w:bookmarkEnd w:id="8741"/>
      <w:bookmarkEnd w:id="8742"/>
      <w:bookmarkEnd w:id="8743"/>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44" w:name="_Toc20215993"/>
      <w:bookmarkStart w:id="8745" w:name="_Toc27496555"/>
      <w:bookmarkStart w:id="8746" w:name="_Toc36108356"/>
      <w:bookmarkStart w:id="8747" w:name="_Toc44599140"/>
      <w:bookmarkStart w:id="8748" w:name="_Toc44603027"/>
      <w:bookmarkStart w:id="8749" w:name="_Toc45198204"/>
      <w:bookmarkStart w:id="8750" w:name="_Toc45696237"/>
      <w:bookmarkStart w:id="8751" w:name="_Toc51851736"/>
      <w:bookmarkStart w:id="8752" w:name="_Toc92225409"/>
      <w:bookmarkStart w:id="8753" w:name="_Toc131379259"/>
      <w:r w:rsidRPr="00B02A0B">
        <w:rPr>
          <w:lang w:val="en-US"/>
        </w:rPr>
        <w:t>H.1.2</w:t>
      </w:r>
      <w:r w:rsidRPr="00B02A0B">
        <w:rPr>
          <w:lang w:val="en-US"/>
        </w:rPr>
        <w:tab/>
        <w:t>g.3gpp.mcdata-com-release info package</w:t>
      </w:r>
      <w:bookmarkEnd w:id="8744"/>
      <w:bookmarkEnd w:id="8745"/>
      <w:bookmarkEnd w:id="8746"/>
      <w:bookmarkEnd w:id="8747"/>
      <w:bookmarkEnd w:id="8748"/>
      <w:bookmarkEnd w:id="8749"/>
      <w:bookmarkEnd w:id="8750"/>
      <w:bookmarkEnd w:id="8751"/>
      <w:bookmarkEnd w:id="8752"/>
      <w:bookmarkEnd w:id="8753"/>
    </w:p>
    <w:p w14:paraId="46BBA7FE" w14:textId="77777777" w:rsidR="005C310B" w:rsidRPr="00B02A0B" w:rsidRDefault="005C310B" w:rsidP="007D34FE">
      <w:pPr>
        <w:pStyle w:val="Heading3"/>
        <w:rPr>
          <w:noProof/>
          <w:lang w:val="en-US"/>
        </w:rPr>
      </w:pPr>
      <w:bookmarkStart w:id="8754" w:name="_Toc20215994"/>
      <w:bookmarkStart w:id="8755" w:name="_Toc27496556"/>
      <w:bookmarkStart w:id="8756" w:name="_Toc36108357"/>
      <w:bookmarkStart w:id="8757" w:name="_Toc44599141"/>
      <w:bookmarkStart w:id="8758" w:name="_Toc44603028"/>
      <w:bookmarkStart w:id="8759" w:name="_Toc45198205"/>
      <w:bookmarkStart w:id="8760" w:name="_Toc45696238"/>
      <w:bookmarkStart w:id="8761" w:name="_Toc51851737"/>
      <w:bookmarkStart w:id="8762" w:name="_Toc92225410"/>
      <w:bookmarkStart w:id="8763" w:name="_Toc131379260"/>
      <w:r w:rsidRPr="00B02A0B">
        <w:rPr>
          <w:noProof/>
          <w:lang w:val="en-US"/>
        </w:rPr>
        <w:t>H.1.2.1</w:t>
      </w:r>
      <w:r w:rsidRPr="00B02A0B">
        <w:rPr>
          <w:noProof/>
          <w:lang w:val="en-US"/>
        </w:rPr>
        <w:tab/>
        <w:t>Overall description</w:t>
      </w:r>
      <w:bookmarkEnd w:id="8754"/>
      <w:bookmarkEnd w:id="8755"/>
      <w:bookmarkEnd w:id="8756"/>
      <w:bookmarkEnd w:id="8757"/>
      <w:bookmarkEnd w:id="8758"/>
      <w:bookmarkEnd w:id="8759"/>
      <w:bookmarkEnd w:id="8760"/>
      <w:bookmarkEnd w:id="8761"/>
      <w:bookmarkEnd w:id="8762"/>
      <w:bookmarkEnd w:id="8763"/>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64" w:name="_Toc20215995"/>
      <w:bookmarkStart w:id="8765" w:name="_Toc27496557"/>
      <w:bookmarkStart w:id="8766" w:name="_Toc36108358"/>
      <w:bookmarkStart w:id="8767" w:name="_Toc44599142"/>
      <w:bookmarkStart w:id="8768" w:name="_Toc44603029"/>
      <w:bookmarkStart w:id="8769" w:name="_Toc45198206"/>
      <w:bookmarkStart w:id="8770" w:name="_Toc45696239"/>
      <w:bookmarkStart w:id="8771" w:name="_Toc51851738"/>
      <w:bookmarkStart w:id="8772" w:name="_Toc92225411"/>
      <w:bookmarkStart w:id="8773" w:name="_Toc131379261"/>
      <w:r w:rsidRPr="00B02A0B">
        <w:rPr>
          <w:noProof/>
          <w:lang w:val="en-US"/>
        </w:rPr>
        <w:t>H.1.2.2</w:t>
      </w:r>
      <w:r w:rsidRPr="00B02A0B">
        <w:rPr>
          <w:noProof/>
          <w:lang w:val="en-US"/>
        </w:rPr>
        <w:tab/>
      </w:r>
      <w:r w:rsidRPr="00B02A0B">
        <w:rPr>
          <w:lang w:val="en-US"/>
        </w:rPr>
        <w:t>Applicability</w:t>
      </w:r>
      <w:bookmarkEnd w:id="8764"/>
      <w:bookmarkEnd w:id="8765"/>
      <w:bookmarkEnd w:id="8766"/>
      <w:bookmarkEnd w:id="8767"/>
      <w:bookmarkEnd w:id="8768"/>
      <w:bookmarkEnd w:id="8769"/>
      <w:bookmarkEnd w:id="8770"/>
      <w:bookmarkEnd w:id="8771"/>
      <w:bookmarkEnd w:id="8772"/>
      <w:bookmarkEnd w:id="8773"/>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 xml:space="preserve">send </w:t>
      </w:r>
      <w:proofErr w:type="spellStart"/>
      <w:r w:rsidRPr="00B02A0B">
        <w:t>MCData</w:t>
      </w:r>
      <w:proofErr w:type="spellEnd"/>
      <w:r w:rsidRPr="00B02A0B">
        <w:t xml:space="preserve"> server</w:t>
      </w:r>
      <w:r w:rsidR="00C15C28">
        <w:t>'</w:t>
      </w:r>
      <w:r w:rsidRPr="00B02A0B">
        <w:t xml:space="preserve">s intent to release the communication to the </w:t>
      </w:r>
      <w:proofErr w:type="spellStart"/>
      <w:r w:rsidRPr="00B02A0B">
        <w:t>MCData</w:t>
      </w:r>
      <w:proofErr w:type="spellEnd"/>
      <w:r w:rsidRPr="00B02A0B">
        <w:t xml:space="preserve"> client</w:t>
      </w:r>
    </w:p>
    <w:p w14:paraId="286762BC" w14:textId="77777777" w:rsidR="00B02A0B" w:rsidRPr="00B02A0B" w:rsidRDefault="005C310B" w:rsidP="005C310B">
      <w:pPr>
        <w:pStyle w:val="B1"/>
      </w:pPr>
      <w:r w:rsidRPr="00B02A0B">
        <w:t>-</w:t>
      </w:r>
      <w:r w:rsidRPr="00B02A0B">
        <w:tab/>
        <w:t xml:space="preserve">send more data from </w:t>
      </w:r>
      <w:proofErr w:type="spellStart"/>
      <w:r w:rsidRPr="00B02A0B">
        <w:t>MCData</w:t>
      </w:r>
      <w:proofErr w:type="spellEnd"/>
      <w:r w:rsidRPr="00B02A0B">
        <w:t xml:space="preserve"> client to </w:t>
      </w:r>
      <w:proofErr w:type="spellStart"/>
      <w:r w:rsidRPr="00B02A0B">
        <w:t>MCData</w:t>
      </w:r>
      <w:proofErr w:type="spellEnd"/>
      <w:r w:rsidRPr="00B02A0B">
        <w:t xml:space="preserve"> server when requested</w:t>
      </w:r>
    </w:p>
    <w:p w14:paraId="317FFACE" w14:textId="21439546" w:rsidR="005C310B" w:rsidRPr="00B02A0B" w:rsidRDefault="005C310B" w:rsidP="005C310B">
      <w:pPr>
        <w:pStyle w:val="B1"/>
      </w:pPr>
      <w:r w:rsidRPr="00B02A0B">
        <w:t>-</w:t>
      </w:r>
      <w:r w:rsidRPr="00B02A0B">
        <w:tab/>
        <w:t xml:space="preserve">request extension of the </w:t>
      </w:r>
      <w:proofErr w:type="spellStart"/>
      <w:r w:rsidRPr="00B02A0B">
        <w:t>MCData</w:t>
      </w:r>
      <w:proofErr w:type="spellEnd"/>
      <w:r w:rsidRPr="00B02A0B">
        <w:t xml:space="preserve"> communication to </w:t>
      </w:r>
      <w:proofErr w:type="spellStart"/>
      <w:r w:rsidRPr="00B02A0B">
        <w:t>MCData</w:t>
      </w:r>
      <w:proofErr w:type="spellEnd"/>
      <w:r w:rsidRPr="00B02A0B">
        <w:t xml:space="preserve"> server.</w:t>
      </w:r>
    </w:p>
    <w:p w14:paraId="15C58F53" w14:textId="77777777" w:rsidR="005C310B" w:rsidRPr="00B02A0B" w:rsidRDefault="005C310B" w:rsidP="005C310B">
      <w:pPr>
        <w:pStyle w:val="B1"/>
      </w:pPr>
      <w:r w:rsidRPr="00B02A0B">
        <w:t>-</w:t>
      </w:r>
      <w:r w:rsidRPr="00B02A0B">
        <w:tab/>
        <w:t xml:space="preserve">send response for extension request from </w:t>
      </w:r>
      <w:proofErr w:type="spellStart"/>
      <w:r w:rsidRPr="00B02A0B">
        <w:t>MCData</w:t>
      </w:r>
      <w:proofErr w:type="spellEnd"/>
      <w:r w:rsidRPr="00B02A0B">
        <w:t xml:space="preserve"> server to </w:t>
      </w:r>
      <w:proofErr w:type="spellStart"/>
      <w:r w:rsidRPr="00B02A0B">
        <w:t>MCData</w:t>
      </w:r>
      <w:proofErr w:type="spellEnd"/>
      <w:r w:rsidRPr="00B02A0B">
        <w:t xml:space="preserve"> client.</w:t>
      </w:r>
    </w:p>
    <w:p w14:paraId="57181880" w14:textId="77777777" w:rsidR="005C310B" w:rsidRPr="00B02A0B" w:rsidRDefault="005C310B" w:rsidP="007D34FE">
      <w:pPr>
        <w:pStyle w:val="Heading3"/>
        <w:rPr>
          <w:noProof/>
          <w:lang w:val="en-US"/>
        </w:rPr>
      </w:pPr>
      <w:bookmarkStart w:id="8774" w:name="_Toc20215996"/>
      <w:bookmarkStart w:id="8775" w:name="_Toc27496558"/>
      <w:bookmarkStart w:id="8776" w:name="_Toc36108359"/>
      <w:bookmarkStart w:id="8777" w:name="_Toc44599143"/>
      <w:bookmarkStart w:id="8778" w:name="_Toc44603030"/>
      <w:bookmarkStart w:id="8779" w:name="_Toc45198207"/>
      <w:bookmarkStart w:id="8780" w:name="_Toc45696240"/>
      <w:bookmarkStart w:id="8781" w:name="_Toc51851739"/>
      <w:bookmarkStart w:id="8782" w:name="_Toc92225412"/>
      <w:bookmarkStart w:id="8783" w:name="_Toc131379262"/>
      <w:r w:rsidRPr="00B02A0B">
        <w:rPr>
          <w:noProof/>
          <w:lang w:val="en-US"/>
        </w:rPr>
        <w:t>H.1.2.3</w:t>
      </w:r>
      <w:r w:rsidRPr="00B02A0B">
        <w:rPr>
          <w:noProof/>
          <w:lang w:val="en-US"/>
        </w:rPr>
        <w:tab/>
        <w:t>Appropriateness of INFO Package Usage</w:t>
      </w:r>
      <w:bookmarkEnd w:id="8774"/>
      <w:bookmarkEnd w:id="8775"/>
      <w:bookmarkEnd w:id="8776"/>
      <w:bookmarkEnd w:id="8777"/>
      <w:bookmarkEnd w:id="8778"/>
      <w:bookmarkEnd w:id="8779"/>
      <w:bookmarkEnd w:id="8780"/>
      <w:bookmarkEnd w:id="8781"/>
      <w:bookmarkEnd w:id="8782"/>
      <w:bookmarkEnd w:id="8783"/>
    </w:p>
    <w:p w14:paraId="5270CCED" w14:textId="75D1049F" w:rsidR="005C310B" w:rsidRPr="00B02A0B" w:rsidRDefault="005C310B" w:rsidP="005C310B">
      <w:r w:rsidRPr="00B02A0B">
        <w:t xml:space="preserve">A number of solutions were discussed for sending </w:t>
      </w:r>
      <w:proofErr w:type="spellStart"/>
      <w:r w:rsidRPr="00B02A0B">
        <w:t>MCData</w:t>
      </w:r>
      <w:proofErr w:type="spellEnd"/>
      <w:r w:rsidRPr="00B02A0B">
        <w:t xml:space="preserve"> server</w:t>
      </w:r>
      <w:r w:rsidR="00C15C28">
        <w:t>'</w:t>
      </w:r>
      <w:r w:rsidRPr="00B02A0B">
        <w:t xml:space="preserve">s intent to release the communication along with request for more data to </w:t>
      </w:r>
      <w:proofErr w:type="spellStart"/>
      <w:r w:rsidRPr="00B02A0B">
        <w:t>MCData</w:t>
      </w:r>
      <w:proofErr w:type="spellEnd"/>
      <w:r w:rsidRPr="00B02A0B">
        <w:t xml:space="preserve">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84" w:name="_Toc20215997"/>
      <w:bookmarkStart w:id="8785" w:name="_Toc27496559"/>
      <w:bookmarkStart w:id="8786" w:name="_Toc36108360"/>
      <w:bookmarkStart w:id="8787" w:name="_Toc44599144"/>
      <w:bookmarkStart w:id="8788" w:name="_Toc44603031"/>
      <w:bookmarkStart w:id="8789" w:name="_Toc45198208"/>
      <w:bookmarkStart w:id="8790" w:name="_Toc45696241"/>
      <w:bookmarkStart w:id="8791" w:name="_Toc51851740"/>
      <w:bookmarkStart w:id="8792" w:name="_Toc92225413"/>
      <w:bookmarkStart w:id="8793" w:name="_Toc131379263"/>
      <w:r w:rsidRPr="00B02A0B">
        <w:rPr>
          <w:noProof/>
          <w:lang w:val="en-US"/>
        </w:rPr>
        <w:t>H.1.2.4</w:t>
      </w:r>
      <w:r w:rsidRPr="00B02A0B">
        <w:rPr>
          <w:noProof/>
          <w:lang w:val="en-US"/>
        </w:rPr>
        <w:tab/>
      </w:r>
      <w:r w:rsidRPr="00B02A0B">
        <w:rPr>
          <w:lang w:val="en-US"/>
        </w:rPr>
        <w:t>Info package name</w:t>
      </w:r>
      <w:bookmarkEnd w:id="8784"/>
      <w:bookmarkEnd w:id="8785"/>
      <w:bookmarkEnd w:id="8786"/>
      <w:bookmarkEnd w:id="8787"/>
      <w:bookmarkEnd w:id="8788"/>
      <w:bookmarkEnd w:id="8789"/>
      <w:bookmarkEnd w:id="8790"/>
      <w:bookmarkEnd w:id="8791"/>
      <w:bookmarkEnd w:id="8792"/>
      <w:bookmarkEnd w:id="8793"/>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94" w:name="_Toc20215998"/>
      <w:bookmarkStart w:id="8795" w:name="_Toc27496560"/>
      <w:bookmarkStart w:id="8796" w:name="_Toc36108361"/>
      <w:bookmarkStart w:id="8797" w:name="_Toc44599145"/>
      <w:bookmarkStart w:id="8798" w:name="_Toc44603032"/>
      <w:bookmarkStart w:id="8799" w:name="_Toc45198209"/>
      <w:bookmarkStart w:id="8800" w:name="_Toc45696242"/>
      <w:bookmarkStart w:id="8801" w:name="_Toc51851741"/>
      <w:bookmarkStart w:id="8802" w:name="_Toc92225414"/>
      <w:bookmarkStart w:id="8803" w:name="_Toc131379264"/>
      <w:r w:rsidRPr="00B02A0B">
        <w:lastRenderedPageBreak/>
        <w:t>H.1.2.5</w:t>
      </w:r>
      <w:r w:rsidRPr="00B02A0B">
        <w:tab/>
        <w:t>Info package parameters</w:t>
      </w:r>
      <w:bookmarkEnd w:id="8794"/>
      <w:bookmarkEnd w:id="8795"/>
      <w:bookmarkEnd w:id="8796"/>
      <w:bookmarkEnd w:id="8797"/>
      <w:bookmarkEnd w:id="8798"/>
      <w:bookmarkEnd w:id="8799"/>
      <w:bookmarkEnd w:id="8800"/>
      <w:bookmarkEnd w:id="8801"/>
      <w:bookmarkEnd w:id="8802"/>
      <w:bookmarkEnd w:id="8803"/>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804" w:name="_Toc20215999"/>
      <w:bookmarkStart w:id="8805" w:name="_Toc27496561"/>
      <w:bookmarkStart w:id="8806" w:name="_Toc36108362"/>
      <w:bookmarkStart w:id="8807" w:name="_Toc44599146"/>
      <w:bookmarkStart w:id="8808" w:name="_Toc44603033"/>
      <w:bookmarkStart w:id="8809" w:name="_Toc45198210"/>
      <w:bookmarkStart w:id="8810" w:name="_Toc45696243"/>
      <w:bookmarkStart w:id="8811" w:name="_Toc51851742"/>
      <w:bookmarkStart w:id="8812" w:name="_Toc92225415"/>
      <w:bookmarkStart w:id="8813" w:name="_Toc131379265"/>
      <w:r w:rsidRPr="00B02A0B">
        <w:t>H.1.2.6</w:t>
      </w:r>
      <w:r w:rsidRPr="00B02A0B">
        <w:tab/>
        <w:t>SIP options tags</w:t>
      </w:r>
      <w:bookmarkEnd w:id="8804"/>
      <w:bookmarkEnd w:id="8805"/>
      <w:bookmarkEnd w:id="8806"/>
      <w:bookmarkEnd w:id="8807"/>
      <w:bookmarkEnd w:id="8808"/>
      <w:bookmarkEnd w:id="8809"/>
      <w:bookmarkEnd w:id="8810"/>
      <w:bookmarkEnd w:id="8811"/>
      <w:bookmarkEnd w:id="8812"/>
      <w:bookmarkEnd w:id="8813"/>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14" w:name="_Toc20216000"/>
      <w:bookmarkStart w:id="8815" w:name="_Toc27496562"/>
      <w:bookmarkStart w:id="8816" w:name="_Toc36108363"/>
      <w:bookmarkStart w:id="8817" w:name="_Toc44599147"/>
      <w:bookmarkStart w:id="8818" w:name="_Toc44603034"/>
      <w:bookmarkStart w:id="8819" w:name="_Toc45198211"/>
      <w:bookmarkStart w:id="8820" w:name="_Toc45696244"/>
      <w:bookmarkStart w:id="8821" w:name="_Toc51851743"/>
      <w:bookmarkStart w:id="8822" w:name="_Toc92225416"/>
      <w:bookmarkStart w:id="8823" w:name="_Toc131379266"/>
      <w:r w:rsidRPr="00B02A0B">
        <w:t>H.1.2.</w:t>
      </w:r>
      <w:r w:rsidRPr="00B02A0B">
        <w:rPr>
          <w:lang w:val="en-US"/>
        </w:rPr>
        <w:t>7</w:t>
      </w:r>
      <w:r w:rsidRPr="00B02A0B">
        <w:tab/>
      </w:r>
      <w:r w:rsidRPr="00B02A0B">
        <w:rPr>
          <w:lang w:val="en-US"/>
        </w:rPr>
        <w:t>INFO message body parts</w:t>
      </w:r>
      <w:bookmarkEnd w:id="8814"/>
      <w:bookmarkEnd w:id="8815"/>
      <w:bookmarkEnd w:id="8816"/>
      <w:bookmarkEnd w:id="8817"/>
      <w:bookmarkEnd w:id="8818"/>
      <w:bookmarkEnd w:id="8819"/>
      <w:bookmarkEnd w:id="8820"/>
      <w:bookmarkEnd w:id="8821"/>
      <w:bookmarkEnd w:id="8822"/>
      <w:bookmarkEnd w:id="8823"/>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24" w:name="_Toc20216001"/>
      <w:bookmarkStart w:id="8825" w:name="_Toc27496563"/>
      <w:bookmarkStart w:id="8826" w:name="_Toc36108364"/>
      <w:bookmarkStart w:id="8827" w:name="_Toc44599148"/>
      <w:bookmarkStart w:id="8828" w:name="_Toc44603035"/>
      <w:bookmarkStart w:id="8829" w:name="_Toc45198212"/>
      <w:bookmarkStart w:id="8830" w:name="_Toc45696245"/>
      <w:bookmarkStart w:id="8831" w:name="_Toc51851744"/>
      <w:bookmarkStart w:id="8832" w:name="_Toc92225417"/>
      <w:bookmarkStart w:id="8833" w:name="_Toc131379267"/>
      <w:r w:rsidRPr="00B02A0B">
        <w:rPr>
          <w:noProof/>
          <w:lang w:val="en-US"/>
        </w:rPr>
        <w:t>H.1.2.8</w:t>
      </w:r>
      <w:r w:rsidRPr="00B02A0B">
        <w:rPr>
          <w:noProof/>
          <w:lang w:val="en-US"/>
        </w:rPr>
        <w:tab/>
        <w:t>Info package usage restrictions</w:t>
      </w:r>
      <w:bookmarkEnd w:id="8824"/>
      <w:bookmarkEnd w:id="8825"/>
      <w:bookmarkEnd w:id="8826"/>
      <w:bookmarkEnd w:id="8827"/>
      <w:bookmarkEnd w:id="8828"/>
      <w:bookmarkEnd w:id="8829"/>
      <w:bookmarkEnd w:id="8830"/>
      <w:bookmarkEnd w:id="8831"/>
      <w:bookmarkEnd w:id="8832"/>
      <w:bookmarkEnd w:id="8833"/>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34" w:name="_Toc20216002"/>
      <w:bookmarkStart w:id="8835" w:name="_Toc27496564"/>
      <w:bookmarkStart w:id="8836" w:name="_Toc36108365"/>
      <w:bookmarkStart w:id="8837" w:name="_Toc44599149"/>
      <w:bookmarkStart w:id="8838" w:name="_Toc44603036"/>
      <w:bookmarkStart w:id="8839" w:name="_Toc45198213"/>
      <w:bookmarkStart w:id="8840" w:name="_Toc45696246"/>
      <w:bookmarkStart w:id="8841" w:name="_Toc51851745"/>
      <w:bookmarkStart w:id="8842" w:name="_Toc92225418"/>
      <w:bookmarkStart w:id="8843" w:name="_Toc131379268"/>
      <w:r w:rsidRPr="00B02A0B">
        <w:rPr>
          <w:noProof/>
          <w:lang w:val="en-US"/>
        </w:rPr>
        <w:t>H.1.2.9</w:t>
      </w:r>
      <w:r w:rsidRPr="00B02A0B">
        <w:rPr>
          <w:noProof/>
          <w:lang w:val="en-US"/>
        </w:rPr>
        <w:tab/>
      </w:r>
      <w:r w:rsidRPr="00B02A0B">
        <w:rPr>
          <w:lang w:val="en-US"/>
        </w:rPr>
        <w:t>Rate of INFO Requests</w:t>
      </w:r>
      <w:bookmarkEnd w:id="8834"/>
      <w:bookmarkEnd w:id="8835"/>
      <w:bookmarkEnd w:id="8836"/>
      <w:bookmarkEnd w:id="8837"/>
      <w:bookmarkEnd w:id="8838"/>
      <w:bookmarkEnd w:id="8839"/>
      <w:bookmarkEnd w:id="8840"/>
      <w:bookmarkEnd w:id="8841"/>
      <w:bookmarkEnd w:id="8842"/>
      <w:bookmarkEnd w:id="8843"/>
    </w:p>
    <w:p w14:paraId="6517FFD3" w14:textId="77777777" w:rsidR="005C310B" w:rsidRPr="00B02A0B" w:rsidRDefault="005C310B" w:rsidP="005C310B">
      <w:pPr>
        <w:rPr>
          <w:lang w:val="en-US"/>
        </w:rPr>
      </w:pPr>
      <w:r w:rsidRPr="00B02A0B">
        <w:rPr>
          <w:lang w:val="en-US"/>
        </w:rPr>
        <w:t xml:space="preserve">Single INFO request generated after </w:t>
      </w:r>
      <w:proofErr w:type="spellStart"/>
      <w:r w:rsidRPr="00B02A0B">
        <w:rPr>
          <w:lang w:val="en-US"/>
        </w:rPr>
        <w:t>MCData</w:t>
      </w:r>
      <w:proofErr w:type="spellEnd"/>
      <w:r w:rsidRPr="00B02A0B">
        <w:rPr>
          <w:lang w:val="en-US"/>
        </w:rPr>
        <w:t xml:space="preserve"> server decides to release communication with prior notification to </w:t>
      </w:r>
      <w:proofErr w:type="spellStart"/>
      <w:r w:rsidRPr="00B02A0B">
        <w:rPr>
          <w:lang w:val="en-US"/>
        </w:rPr>
        <w:t>MCData</w:t>
      </w:r>
      <w:proofErr w:type="spellEnd"/>
      <w:r w:rsidRPr="00B02A0B">
        <w:rPr>
          <w:lang w:val="en-US"/>
        </w:rPr>
        <w:t xml:space="preserve"> client and not requesting for more data.</w:t>
      </w:r>
    </w:p>
    <w:p w14:paraId="64BE1E56" w14:textId="77777777" w:rsidR="005C310B" w:rsidRPr="00B02A0B" w:rsidRDefault="005C310B" w:rsidP="005C310B">
      <w:pPr>
        <w:rPr>
          <w:lang w:val="en-US"/>
        </w:rPr>
      </w:pPr>
      <w:r w:rsidRPr="00B02A0B">
        <w:rPr>
          <w:lang w:val="en-US"/>
        </w:rPr>
        <w:t xml:space="preserve">Two INFO requests generated after </w:t>
      </w:r>
      <w:proofErr w:type="spellStart"/>
      <w:r w:rsidRPr="00B02A0B">
        <w:rPr>
          <w:lang w:val="en-US"/>
        </w:rPr>
        <w:t>MCData</w:t>
      </w:r>
      <w:proofErr w:type="spellEnd"/>
      <w:r w:rsidRPr="00B02A0B">
        <w:rPr>
          <w:lang w:val="en-US"/>
        </w:rPr>
        <w:t xml:space="preserve"> server decides to release communication with prior notification to </w:t>
      </w:r>
      <w:proofErr w:type="spellStart"/>
      <w:r w:rsidRPr="00B02A0B">
        <w:rPr>
          <w:lang w:val="en-US"/>
        </w:rPr>
        <w:t>MCData</w:t>
      </w:r>
      <w:proofErr w:type="spellEnd"/>
      <w:r w:rsidRPr="00B02A0B">
        <w:rPr>
          <w:lang w:val="en-US"/>
        </w:rPr>
        <w:t xml:space="preserve"> client and requesting more data.</w:t>
      </w:r>
    </w:p>
    <w:p w14:paraId="6C9EBD87" w14:textId="77777777" w:rsidR="005C310B" w:rsidRPr="00B02A0B" w:rsidRDefault="005C310B" w:rsidP="005C310B">
      <w:pPr>
        <w:rPr>
          <w:lang w:val="en-US"/>
        </w:rPr>
      </w:pPr>
      <w:r w:rsidRPr="00B02A0B">
        <w:rPr>
          <w:lang w:val="en-US"/>
        </w:rPr>
        <w:t xml:space="preserve">Two INFO requests generated after </w:t>
      </w:r>
      <w:proofErr w:type="spellStart"/>
      <w:r w:rsidRPr="00B02A0B">
        <w:rPr>
          <w:lang w:val="en-US"/>
        </w:rPr>
        <w:t>MCData</w:t>
      </w:r>
      <w:proofErr w:type="spellEnd"/>
      <w:r w:rsidRPr="00B02A0B">
        <w:rPr>
          <w:lang w:val="en-US"/>
        </w:rPr>
        <w:t xml:space="preserve"> client requests for extension of communication.</w:t>
      </w:r>
    </w:p>
    <w:p w14:paraId="20D9E0A7" w14:textId="77777777" w:rsidR="005C310B" w:rsidRPr="00B02A0B" w:rsidRDefault="005C310B" w:rsidP="007D34FE">
      <w:pPr>
        <w:pStyle w:val="Heading3"/>
        <w:rPr>
          <w:lang w:val="en-US"/>
        </w:rPr>
      </w:pPr>
      <w:bookmarkStart w:id="8844" w:name="_Toc20216003"/>
      <w:bookmarkStart w:id="8845" w:name="_Toc27496565"/>
      <w:bookmarkStart w:id="8846" w:name="_Toc36108366"/>
      <w:bookmarkStart w:id="8847" w:name="_Toc44599150"/>
      <w:bookmarkStart w:id="8848" w:name="_Toc44603037"/>
      <w:bookmarkStart w:id="8849" w:name="_Toc45198214"/>
      <w:bookmarkStart w:id="8850" w:name="_Toc45696247"/>
      <w:bookmarkStart w:id="8851" w:name="_Toc51851746"/>
      <w:bookmarkStart w:id="8852" w:name="_Toc92225419"/>
      <w:bookmarkStart w:id="8853" w:name="_Toc131379269"/>
      <w:r w:rsidRPr="00B02A0B">
        <w:rPr>
          <w:lang w:val="en-US"/>
        </w:rPr>
        <w:t>H.1.2.10</w:t>
      </w:r>
      <w:r w:rsidRPr="00B02A0B">
        <w:rPr>
          <w:lang w:val="en-US"/>
        </w:rPr>
        <w:tab/>
        <w:t>Info package security considerations</w:t>
      </w:r>
      <w:bookmarkEnd w:id="8844"/>
      <w:bookmarkEnd w:id="8845"/>
      <w:bookmarkEnd w:id="8846"/>
      <w:bookmarkEnd w:id="8847"/>
      <w:bookmarkEnd w:id="8848"/>
      <w:bookmarkEnd w:id="8849"/>
      <w:bookmarkEnd w:id="8850"/>
      <w:bookmarkEnd w:id="8851"/>
      <w:bookmarkEnd w:id="8852"/>
      <w:bookmarkEnd w:id="8853"/>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54" w:name="_Toc20216004"/>
      <w:bookmarkStart w:id="8855" w:name="_Toc27496566"/>
      <w:bookmarkStart w:id="8856" w:name="_Toc36108367"/>
      <w:bookmarkStart w:id="8857" w:name="_Toc44599151"/>
      <w:bookmarkStart w:id="8858" w:name="_Toc44603038"/>
      <w:bookmarkStart w:id="8859" w:name="_Toc45198215"/>
      <w:bookmarkStart w:id="8860" w:name="_Toc45696248"/>
      <w:bookmarkStart w:id="8861" w:name="_Toc51851747"/>
      <w:bookmarkStart w:id="8862" w:name="_Toc92225420"/>
      <w:bookmarkStart w:id="8863" w:name="_Toc131379270"/>
      <w:r w:rsidRPr="00B02A0B">
        <w:rPr>
          <w:lang w:val="en-US"/>
        </w:rPr>
        <w:t>H.1.2.11</w:t>
      </w:r>
      <w:r w:rsidRPr="00B02A0B">
        <w:rPr>
          <w:lang w:val="en-US"/>
        </w:rPr>
        <w:tab/>
      </w:r>
      <w:r w:rsidRPr="00B02A0B">
        <w:rPr>
          <w:noProof/>
          <w:lang w:val="en-US"/>
        </w:rPr>
        <w:t>Implementation details and examples</w:t>
      </w:r>
      <w:bookmarkEnd w:id="8854"/>
      <w:bookmarkEnd w:id="8855"/>
      <w:bookmarkEnd w:id="8856"/>
      <w:bookmarkEnd w:id="8857"/>
      <w:bookmarkEnd w:id="8858"/>
      <w:bookmarkEnd w:id="8859"/>
      <w:bookmarkEnd w:id="8860"/>
      <w:bookmarkEnd w:id="8861"/>
      <w:bookmarkEnd w:id="8862"/>
      <w:bookmarkEnd w:id="8863"/>
    </w:p>
    <w:p w14:paraId="18A448FE" w14:textId="77777777" w:rsidR="005C310B" w:rsidRPr="00B02A0B" w:rsidRDefault="005C310B" w:rsidP="005C310B">
      <w:pPr>
        <w:rPr>
          <w:lang w:val="en-US"/>
        </w:rPr>
      </w:pPr>
      <w:r w:rsidRPr="00B02A0B">
        <w:rPr>
          <w:lang w:val="en-US"/>
        </w:rPr>
        <w:t>UAC generation of INFO requests: See 3GPP TS 24.282: "Mission Critical Data (</w:t>
      </w:r>
      <w:proofErr w:type="spellStart"/>
      <w:r w:rsidRPr="00B02A0B">
        <w:rPr>
          <w:lang w:val="en-US"/>
        </w:rPr>
        <w:t>MCData</w:t>
      </w:r>
      <w:proofErr w:type="spellEnd"/>
      <w:r w:rsidRPr="00B02A0B">
        <w:rPr>
          <w:lang w:val="en-US"/>
        </w:rPr>
        <w:t xml:space="preserve">) </w:t>
      </w:r>
      <w:proofErr w:type="spellStart"/>
      <w:r w:rsidRPr="00B02A0B">
        <w:rPr>
          <w:lang w:val="en-US"/>
        </w:rPr>
        <w:t>signalling</w:t>
      </w:r>
      <w:proofErr w:type="spellEnd"/>
      <w:r w:rsidRPr="00B02A0B">
        <w:rPr>
          <w:lang w:val="en-US"/>
        </w:rPr>
        <w:t xml:space="preserve">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w:t>
      </w:r>
      <w:proofErr w:type="spellStart"/>
      <w:r w:rsidRPr="00B02A0B">
        <w:rPr>
          <w:lang w:val="en-US"/>
        </w:rPr>
        <w:t>MCData</w:t>
      </w:r>
      <w:proofErr w:type="spellEnd"/>
      <w:r w:rsidRPr="00B02A0B">
        <w:rPr>
          <w:lang w:val="en-US"/>
        </w:rPr>
        <w:t xml:space="preserve">) </w:t>
      </w:r>
      <w:proofErr w:type="spellStart"/>
      <w:r w:rsidRPr="00B02A0B">
        <w:rPr>
          <w:lang w:val="en-US"/>
        </w:rPr>
        <w:t>signalling</w:t>
      </w:r>
      <w:proofErr w:type="spellEnd"/>
      <w:r w:rsidRPr="00B02A0B">
        <w:rPr>
          <w:lang w:val="en-US"/>
        </w:rPr>
        <w:t xml:space="preserve"> control; Protocol specification".</w:t>
      </w:r>
    </w:p>
    <w:p w14:paraId="31CB9E3F" w14:textId="6AE57DC6" w:rsidR="00885A27" w:rsidRPr="008A3982" w:rsidRDefault="00885A27" w:rsidP="00885A27">
      <w:pPr>
        <w:pStyle w:val="Heading8"/>
        <w:pBdr>
          <w:top w:val="none" w:sz="0" w:space="0" w:color="auto"/>
        </w:pBdr>
        <w:rPr>
          <w:noProof/>
        </w:rPr>
      </w:pPr>
      <w:bookmarkStart w:id="8864" w:name="_Toc131379271"/>
      <w:r>
        <w:rPr>
          <w:noProof/>
        </w:rPr>
        <w:t>Annex I (normative):</w:t>
      </w:r>
      <w:r>
        <w:rPr>
          <w:noProof/>
        </w:rPr>
        <w:br/>
        <w:t>MCData session control s</w:t>
      </w:r>
      <w:proofErr w:type="spellStart"/>
      <w:r w:rsidRPr="006E59FF">
        <w:t>pecific</w:t>
      </w:r>
      <w:proofErr w:type="spellEnd"/>
      <w:r w:rsidRPr="006E59FF">
        <w:t xml:space="preserve">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64"/>
      <w:r w:rsidRPr="006E59FF">
        <w:t xml:space="preserve"> </w:t>
      </w:r>
    </w:p>
    <w:p w14:paraId="10C8357A" w14:textId="27940D10" w:rsidR="00885A27" w:rsidRDefault="00885A27" w:rsidP="00885A27">
      <w:pPr>
        <w:pStyle w:val="Heading1"/>
        <w:pBdr>
          <w:top w:val="none" w:sz="0" w:space="0" w:color="auto"/>
        </w:pBdr>
      </w:pPr>
      <w:bookmarkStart w:id="8865" w:name="_Toc20156543"/>
      <w:bookmarkStart w:id="8866" w:name="_Toc27501739"/>
      <w:bookmarkStart w:id="8867" w:name="_Toc36049870"/>
      <w:bookmarkStart w:id="8868" w:name="_Toc45210640"/>
      <w:bookmarkStart w:id="8869" w:name="_Toc51861467"/>
      <w:bookmarkStart w:id="8870" w:name="_Toc83392998"/>
      <w:bookmarkStart w:id="8871" w:name="_Toc131379272"/>
      <w:r>
        <w:t>I.1</w:t>
      </w:r>
      <w:r>
        <w:tab/>
        <w:t>General</w:t>
      </w:r>
      <w:bookmarkEnd w:id="8865"/>
      <w:bookmarkEnd w:id="8866"/>
      <w:bookmarkEnd w:id="8867"/>
      <w:bookmarkEnd w:id="8868"/>
      <w:bookmarkEnd w:id="8869"/>
      <w:bookmarkEnd w:id="8870"/>
      <w:bookmarkEnd w:id="8871"/>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w:t>
      </w:r>
      <w:proofErr w:type="spellStart"/>
      <w:r>
        <w:rPr>
          <w:lang w:eastAsia="zh-CN"/>
        </w:rPr>
        <w:t>MCData</w:t>
      </w:r>
      <w:proofErr w:type="spellEnd"/>
      <w:r>
        <w:rPr>
          <w:lang w:eastAsia="zh-CN"/>
        </w:rPr>
        <w:t xml:space="preserve">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72" w:name="_Toc20212498"/>
      <w:bookmarkStart w:id="8873" w:name="_Toc27731853"/>
      <w:bookmarkStart w:id="8874" w:name="_Toc36127631"/>
      <w:bookmarkStart w:id="8875" w:name="_Toc45214737"/>
      <w:bookmarkStart w:id="8876" w:name="_Toc51937876"/>
      <w:bookmarkStart w:id="8877" w:name="_Toc51938185"/>
      <w:bookmarkStart w:id="8878" w:name="_Toc82013054"/>
      <w:bookmarkStart w:id="8879" w:name="_Toc131379273"/>
      <w:r>
        <w:lastRenderedPageBreak/>
        <w:t>I.3</w:t>
      </w:r>
      <w:r>
        <w:tab/>
        <w:t>Mapping of EPS-specific terms to 5GS</w:t>
      </w:r>
      <w:bookmarkEnd w:id="8879"/>
    </w:p>
    <w:p w14:paraId="36F7C192" w14:textId="77777777" w:rsidR="00EC21CF" w:rsidRDefault="00EC21CF" w:rsidP="00EC21CF">
      <w:pPr>
        <w:pStyle w:val="Heading2"/>
      </w:pPr>
      <w:bookmarkStart w:id="8880" w:name="_Toc131379274"/>
      <w:r>
        <w:t>I.3.1</w:t>
      </w:r>
      <w:r>
        <w:tab/>
        <w:t>Session aspects</w:t>
      </w:r>
      <w:bookmarkEnd w:id="8880"/>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81" w:name="_Toc131379275"/>
      <w:r>
        <w:t>I.3.2</w:t>
      </w:r>
      <w:r>
        <w:tab/>
        <w:t>Bearer aspects</w:t>
      </w:r>
      <w:bookmarkEnd w:id="8881"/>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82" w:name="_Toc131379276"/>
      <w:r>
        <w:t>I.3.3</w:t>
      </w:r>
      <w:r>
        <w:tab/>
        <w:t>Resource sharing</w:t>
      </w:r>
      <w:bookmarkEnd w:id="8882"/>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83" w:name="_Toc131379277"/>
      <w:r>
        <w:t>I.2</w:t>
      </w:r>
      <w:r>
        <w:tab/>
      </w:r>
      <w:bookmarkEnd w:id="8872"/>
      <w:bookmarkEnd w:id="8873"/>
      <w:bookmarkEnd w:id="8874"/>
      <w:bookmarkEnd w:id="8875"/>
      <w:bookmarkEnd w:id="8876"/>
      <w:bookmarkEnd w:id="8877"/>
      <w:bookmarkEnd w:id="8878"/>
      <w:r>
        <w:t>Aspects not applicable to 5GS</w:t>
      </w:r>
      <w:bookmarkEnd w:id="8883"/>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w:t>
      </w:r>
      <w:proofErr w:type="spellStart"/>
      <w:r>
        <w:t>ProSe</w:t>
      </w:r>
      <w:proofErr w:type="spellEnd"/>
      <w:r>
        <w:t>)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84" w:name="_Toc20216005"/>
      <w:bookmarkStart w:id="8885" w:name="_Toc27496567"/>
      <w:bookmarkStart w:id="8886" w:name="_Toc36108368"/>
      <w:bookmarkStart w:id="8887" w:name="_Toc44599152"/>
      <w:bookmarkStart w:id="8888" w:name="_Toc44603039"/>
      <w:bookmarkStart w:id="8889" w:name="_Toc45198216"/>
      <w:bookmarkStart w:id="8890" w:name="_Toc45696249"/>
      <w:bookmarkStart w:id="8891" w:name="_Toc51851748"/>
      <w:bookmarkStart w:id="8892" w:name="_Toc92225421"/>
      <w:bookmarkStart w:id="8893" w:name="_Toc131379278"/>
      <w:r w:rsidRPr="00B02A0B">
        <w:lastRenderedPageBreak/>
        <w:t xml:space="preserve">Annex </w:t>
      </w:r>
      <w:r w:rsidR="00885A27">
        <w:t>J</w:t>
      </w:r>
      <w:r w:rsidR="00885A27" w:rsidRPr="00B02A0B">
        <w:t xml:space="preserve"> </w:t>
      </w:r>
      <w:r w:rsidRPr="00B02A0B">
        <w:t>(informative):</w:t>
      </w:r>
      <w:r w:rsidRPr="00B02A0B">
        <w:br/>
        <w:t>Change history</w:t>
      </w:r>
      <w:bookmarkEnd w:id="8884"/>
      <w:bookmarkEnd w:id="8885"/>
      <w:bookmarkEnd w:id="8886"/>
      <w:bookmarkEnd w:id="8887"/>
      <w:bookmarkEnd w:id="8888"/>
      <w:bookmarkEnd w:id="8889"/>
      <w:bookmarkEnd w:id="8890"/>
      <w:bookmarkEnd w:id="8891"/>
      <w:bookmarkEnd w:id="8892"/>
      <w:bookmarkEnd w:id="88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42"/>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 xml:space="preserve">Completing affiliation check for </w:t>
            </w:r>
            <w:proofErr w:type="spellStart"/>
            <w:r w:rsidRPr="00B02A0B">
              <w:t>MCData</w:t>
            </w:r>
            <w:proofErr w:type="spellEnd"/>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 xml:space="preserve">Adding warnings for </w:t>
            </w:r>
            <w:proofErr w:type="spellStart"/>
            <w:r w:rsidRPr="00B02A0B">
              <w:t>MCData</w:t>
            </w:r>
            <w:proofErr w:type="spellEnd"/>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proofErr w:type="spellStart"/>
            <w:r w:rsidRPr="00B02A0B">
              <w:t>mcdata</w:t>
            </w:r>
            <w:proofErr w:type="spellEnd"/>
            <w:r w:rsidRPr="00B02A0B">
              <w:t>-</w:t>
            </w:r>
            <w:proofErr w:type="spellStart"/>
            <w:r w:rsidRPr="00B02A0B">
              <w:t>mcdata</w:t>
            </w:r>
            <w:proofErr w:type="spellEnd"/>
            <w:r w:rsidRPr="00B02A0B">
              <w:t>-id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proofErr w:type="spellStart"/>
            <w:r w:rsidRPr="00B02A0B">
              <w:t>MCData</w:t>
            </w:r>
            <w:proofErr w:type="spellEnd"/>
            <w:r w:rsidRPr="00B02A0B">
              <w:t xml:space="preserve">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 xml:space="preserve">Remove </w:t>
            </w:r>
            <w:proofErr w:type="spellStart"/>
            <w:r w:rsidRPr="00B02A0B">
              <w:t>mcdata-signed+xml</w:t>
            </w:r>
            <w:proofErr w:type="spellEnd"/>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 xml:space="preserve">Correction to </w:t>
            </w:r>
            <w:proofErr w:type="spellStart"/>
            <w:r w:rsidRPr="00B02A0B">
              <w:t>mcdatainfo</w:t>
            </w:r>
            <w:proofErr w:type="spellEnd"/>
            <w:r w:rsidRPr="00B02A0B">
              <w:t xml:space="preserve">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 xml:space="preserve">Authorized </w:t>
            </w:r>
            <w:proofErr w:type="spellStart"/>
            <w:r w:rsidRPr="00B02A0B">
              <w:t>MCData</w:t>
            </w:r>
            <w:proofErr w:type="spellEnd"/>
            <w:r w:rsidRPr="00B02A0B">
              <w:t xml:space="preserve">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 xml:space="preserve">Authorized </w:t>
            </w:r>
            <w:proofErr w:type="spellStart"/>
            <w:r w:rsidRPr="00B02A0B">
              <w:t>MCData</w:t>
            </w:r>
            <w:proofErr w:type="spellEnd"/>
            <w:r w:rsidRPr="00B02A0B">
              <w:t xml:space="preserve">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proofErr w:type="spellStart"/>
            <w:r w:rsidRPr="00B02A0B">
              <w:t>MCData</w:t>
            </w:r>
            <w:proofErr w:type="spellEnd"/>
            <w:r w:rsidRPr="00B02A0B">
              <w:t xml:space="preserve"> </w:t>
            </w:r>
            <w:proofErr w:type="spellStart"/>
            <w:r w:rsidRPr="00B02A0B">
              <w:t>Cplane</w:t>
            </w:r>
            <w:proofErr w:type="spellEnd"/>
            <w:r w:rsidRPr="00B02A0B">
              <w:t xml:space="preserv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 xml:space="preserve">Modification in usage of </w:t>
            </w:r>
            <w:proofErr w:type="spellStart"/>
            <w:r w:rsidRPr="00B02A0B">
              <w:t>mcdata</w:t>
            </w:r>
            <w:proofErr w:type="spellEnd"/>
            <w:r w:rsidRPr="00B02A0B">
              <w:t>-enhanced-status-operational-values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proofErr w:type="spellStart"/>
            <w:r w:rsidRPr="00B02A0B">
              <w:t>MCData</w:t>
            </w:r>
            <w:proofErr w:type="spellEnd"/>
            <w:r w:rsidRPr="00B02A0B">
              <w:t xml:space="preserve"> originating user initiated release of </w:t>
            </w:r>
            <w:proofErr w:type="spellStart"/>
            <w:r w:rsidRPr="00B02A0B">
              <w:t>MCData</w:t>
            </w:r>
            <w:proofErr w:type="spellEnd"/>
            <w:r w:rsidRPr="00B02A0B">
              <w:t xml:space="preserve">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proofErr w:type="spellStart"/>
            <w:r w:rsidRPr="00B02A0B">
              <w:t>MCData</w:t>
            </w:r>
            <w:proofErr w:type="spellEnd"/>
            <w:r w:rsidRPr="00B02A0B">
              <w:t xml:space="preserve"> server initiated release of </w:t>
            </w:r>
            <w:proofErr w:type="spellStart"/>
            <w:r w:rsidRPr="00B02A0B">
              <w:t>MCData</w:t>
            </w:r>
            <w:proofErr w:type="spellEnd"/>
            <w:r w:rsidRPr="00B02A0B">
              <w:t xml:space="preserve">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proofErr w:type="spellStart"/>
            <w:r w:rsidRPr="00B02A0B">
              <w:t>MCData</w:t>
            </w:r>
            <w:proofErr w:type="spellEnd"/>
            <w:r w:rsidRPr="00B02A0B">
              <w:t xml:space="preserve"> server initiated release of </w:t>
            </w:r>
            <w:proofErr w:type="spellStart"/>
            <w:r w:rsidRPr="00B02A0B">
              <w:t>MCData</w:t>
            </w:r>
            <w:proofErr w:type="spellEnd"/>
            <w:r w:rsidRPr="00B02A0B">
              <w:t xml:space="preserve">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 xml:space="preserve">Auth user initiated release of </w:t>
            </w:r>
            <w:proofErr w:type="spellStart"/>
            <w:r w:rsidRPr="00B02A0B">
              <w:t>MCData</w:t>
            </w:r>
            <w:proofErr w:type="spellEnd"/>
            <w:r w:rsidRPr="00B02A0B">
              <w:t xml:space="preserve">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 xml:space="preserve">Auth user initiated release of </w:t>
            </w:r>
            <w:proofErr w:type="spellStart"/>
            <w:r w:rsidRPr="00B02A0B">
              <w:t>MCData</w:t>
            </w:r>
            <w:proofErr w:type="spellEnd"/>
            <w:r w:rsidRPr="00B02A0B">
              <w:t xml:space="preserve">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 xml:space="preserve">Extended application Id for </w:t>
            </w:r>
            <w:proofErr w:type="spellStart"/>
            <w:r w:rsidRPr="00B02A0B">
              <w:t>MCData</w:t>
            </w:r>
            <w:proofErr w:type="spellEnd"/>
            <w:r w:rsidRPr="00B02A0B">
              <w:t xml:space="preserve">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proofErr w:type="spellStart"/>
            <w:r w:rsidRPr="00B02A0B">
              <w:t>TDoc</w:t>
            </w:r>
            <w:proofErr w:type="spellEnd"/>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 xml:space="preserve">Completed IANA registrations for </w:t>
            </w:r>
            <w:proofErr w:type="spellStart"/>
            <w:r w:rsidRPr="00B02A0B">
              <w:t>MCData</w:t>
            </w:r>
            <w:proofErr w:type="spellEnd"/>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 xml:space="preserve">Fix issues with encoding of IEs in MONP messages for </w:t>
            </w:r>
            <w:proofErr w:type="spellStart"/>
            <w:r w:rsidRPr="00B02A0B">
              <w:t>MCData</w:t>
            </w:r>
            <w:proofErr w:type="spellEnd"/>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 xml:space="preserve">Rel-14 completed IANA registrations for </w:t>
            </w:r>
            <w:proofErr w:type="spellStart"/>
            <w:r w:rsidRPr="00B02A0B">
              <w:t>MCData</w:t>
            </w:r>
            <w:proofErr w:type="spellEnd"/>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 xml:space="preserve">Clarification of encoding of </w:t>
            </w:r>
            <w:proofErr w:type="spellStart"/>
            <w:r w:rsidRPr="00B02A0B">
              <w:t>MCData</w:t>
            </w:r>
            <w:proofErr w:type="spellEnd"/>
            <w:r w:rsidRPr="00B02A0B">
              <w:t xml:space="preserve"> signalling content and </w:t>
            </w:r>
            <w:proofErr w:type="spellStart"/>
            <w:r w:rsidRPr="00B02A0B">
              <w:t>MCData</w:t>
            </w:r>
            <w:proofErr w:type="spellEnd"/>
            <w:r w:rsidRPr="00B02A0B">
              <w:t xml:space="preserve">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 xml:space="preserve">Removing IP Address from media-level section in SDP body for </w:t>
            </w:r>
            <w:proofErr w:type="spellStart"/>
            <w:r w:rsidRPr="00B02A0B">
              <w:t>MCData</w:t>
            </w:r>
            <w:proofErr w:type="spellEnd"/>
            <w:r w:rsidRPr="00B02A0B">
              <w:t xml:space="preserve">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 xml:space="preserve">Corrections in </w:t>
            </w:r>
            <w:proofErr w:type="spellStart"/>
            <w:r w:rsidRPr="00B02A0B">
              <w:t>MCData</w:t>
            </w:r>
            <w:proofErr w:type="spellEnd"/>
            <w:r w:rsidRPr="00B02A0B">
              <w:t xml:space="preserve">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 xml:space="preserve">Emergency Alerts for </w:t>
            </w:r>
            <w:proofErr w:type="spellStart"/>
            <w:r w:rsidRPr="00B02A0B">
              <w:t>MCData</w:t>
            </w:r>
            <w:proofErr w:type="spellEnd"/>
            <w:r w:rsidRPr="00B02A0B">
              <w:t xml:space="preserve">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 xml:space="preserve">Emergency Alerts for </w:t>
            </w:r>
            <w:proofErr w:type="spellStart"/>
            <w:r w:rsidRPr="00B02A0B">
              <w:t>MCData</w:t>
            </w:r>
            <w:proofErr w:type="spellEnd"/>
            <w:r w:rsidRPr="00B02A0B">
              <w:t xml:space="preserve">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 xml:space="preserve">Emergency Alerts for </w:t>
            </w:r>
            <w:proofErr w:type="spellStart"/>
            <w:r w:rsidRPr="00B02A0B">
              <w:t>MCData</w:t>
            </w:r>
            <w:proofErr w:type="spellEnd"/>
            <w:r w:rsidRPr="00B02A0B">
              <w:t xml:space="preserve">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 xml:space="preserve">Extended Application ID for </w:t>
            </w:r>
            <w:proofErr w:type="spellStart"/>
            <w:r w:rsidRPr="00B02A0B">
              <w:t>MCData</w:t>
            </w:r>
            <w:proofErr w:type="spellEnd"/>
            <w:r w:rsidRPr="00B02A0B">
              <w:t xml:space="preserve">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 xml:space="preserve">Add Location procedures for </w:t>
            </w:r>
            <w:proofErr w:type="spellStart"/>
            <w:r w:rsidRPr="00B02A0B">
              <w:t>MCData</w:t>
            </w:r>
            <w:proofErr w:type="spellEnd"/>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 xml:space="preserve">Fix for </w:t>
            </w:r>
            <w:proofErr w:type="spellStart"/>
            <w:r w:rsidRPr="00B02A0B">
              <w:t>plugtest</w:t>
            </w:r>
            <w:proofErr w:type="spellEnd"/>
            <w:r w:rsidRPr="00B02A0B">
              <w:t xml:space="preserve"> reported issue on </w:t>
            </w:r>
            <w:proofErr w:type="spellStart"/>
            <w:r w:rsidRPr="00B02A0B">
              <w:t>mcdata</w:t>
            </w:r>
            <w:proofErr w:type="spellEnd"/>
            <w:r w:rsidRPr="00B02A0B">
              <w:t xml:space="preserve">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 xml:space="preserve">Introduction of LMR Message as a value for </w:t>
            </w:r>
            <w:proofErr w:type="spellStart"/>
            <w:r w:rsidRPr="00B02A0B">
              <w:t>MCData</w:t>
            </w:r>
            <w:proofErr w:type="spellEnd"/>
            <w:r w:rsidRPr="00B02A0B">
              <w:t xml:space="preserve">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 xml:space="preserve">Adding file description in </w:t>
            </w:r>
            <w:proofErr w:type="spellStart"/>
            <w:r w:rsidRPr="00B02A0B">
              <w:t>MCData</w:t>
            </w:r>
            <w:proofErr w:type="spellEnd"/>
            <w:r w:rsidRPr="00B02A0B">
              <w:t xml:space="preserve">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 xml:space="preserve">PF side procedures – Initiating </w:t>
            </w:r>
            <w:proofErr w:type="spellStart"/>
            <w:r w:rsidRPr="00B02A0B">
              <w:t>MCData</w:t>
            </w:r>
            <w:proofErr w:type="spellEnd"/>
            <w:r w:rsidRPr="00B02A0B">
              <w:t xml:space="preserve">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 xml:space="preserve">Add signalling plane capability to support transmission / reception via MBMS in </w:t>
            </w:r>
            <w:proofErr w:type="spellStart"/>
            <w:r w:rsidRPr="00B02A0B">
              <w:t>MCData</w:t>
            </w:r>
            <w:proofErr w:type="spellEnd"/>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 xml:space="preserve">Add off-network emergency alert to </w:t>
            </w:r>
            <w:proofErr w:type="spellStart"/>
            <w:r w:rsidRPr="00B02A0B">
              <w:t>MCData</w:t>
            </w:r>
            <w:proofErr w:type="spellEnd"/>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 xml:space="preserve">Correct </w:t>
            </w:r>
            <w:proofErr w:type="spellStart"/>
            <w:r w:rsidRPr="00B02A0B">
              <w:t>MCData</w:t>
            </w:r>
            <w:proofErr w:type="spellEnd"/>
            <w:r w:rsidRPr="00B02A0B">
              <w:t xml:space="preserve">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proofErr w:type="spellStart"/>
            <w:r w:rsidRPr="00B02A0B">
              <w:t>MCData</w:t>
            </w:r>
            <w:proofErr w:type="spellEnd"/>
            <w:r w:rsidRPr="00B02A0B">
              <w:t xml:space="preserve">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 xml:space="preserve">Search for Objects in </w:t>
            </w:r>
            <w:proofErr w:type="spellStart"/>
            <w:r w:rsidRPr="00B02A0B">
              <w:t>MCData</w:t>
            </w:r>
            <w:proofErr w:type="spellEnd"/>
            <w:r w:rsidRPr="00B02A0B">
              <w:t xml:space="preserve">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 xml:space="preserve">Update Object(s) in </w:t>
            </w:r>
            <w:proofErr w:type="spellStart"/>
            <w:r w:rsidRPr="00B02A0B">
              <w:t>MCData</w:t>
            </w:r>
            <w:proofErr w:type="spellEnd"/>
            <w:r w:rsidRPr="00B02A0B">
              <w:t xml:space="preserve">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 xml:space="preserve">Delete Stored Object(s) in </w:t>
            </w:r>
            <w:proofErr w:type="spellStart"/>
            <w:r w:rsidRPr="00B02A0B">
              <w:t>MCData</w:t>
            </w:r>
            <w:proofErr w:type="spellEnd"/>
            <w:r w:rsidRPr="00B02A0B">
              <w:t xml:space="preserve">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 xml:space="preserve">Search for Folders in </w:t>
            </w:r>
            <w:proofErr w:type="spellStart"/>
            <w:r w:rsidRPr="00B02A0B">
              <w:t>MCData</w:t>
            </w:r>
            <w:proofErr w:type="spellEnd"/>
            <w:r w:rsidRPr="00B02A0B">
              <w:t xml:space="preserve">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 xml:space="preserve">Upload the objects to the </w:t>
            </w:r>
            <w:proofErr w:type="spellStart"/>
            <w:r w:rsidRPr="00B02A0B">
              <w:t>MCData</w:t>
            </w:r>
            <w:proofErr w:type="spellEnd"/>
            <w:r w:rsidRPr="00B02A0B">
              <w:t xml:space="preserve">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w:t>
            </w:r>
            <w:proofErr w:type="spellStart"/>
            <w:r w:rsidRPr="00B02A0B">
              <w:t>establshed</w:t>
            </w:r>
            <w:proofErr w:type="spellEnd"/>
            <w:r w:rsidRPr="00B02A0B">
              <w:t xml:space="preserve"> session modification for </w:t>
            </w:r>
            <w:proofErr w:type="spellStart"/>
            <w:r w:rsidRPr="00B02A0B">
              <w:t>MCData</w:t>
            </w:r>
            <w:proofErr w:type="spellEnd"/>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 xml:space="preserve">Synchronization </w:t>
            </w:r>
            <w:proofErr w:type="spellStart"/>
            <w:r w:rsidRPr="00B02A0B">
              <w:t>notificatdion</w:t>
            </w:r>
            <w:proofErr w:type="spellEnd"/>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 xml:space="preserve">Editor's note for hostname of </w:t>
            </w:r>
            <w:proofErr w:type="spellStart"/>
            <w:r w:rsidRPr="00B02A0B">
              <w:t>MCData</w:t>
            </w:r>
            <w:proofErr w:type="spellEnd"/>
            <w:r w:rsidRPr="00B02A0B">
              <w:t xml:space="preserve">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 xml:space="preserve">Support for </w:t>
            </w:r>
            <w:proofErr w:type="spellStart"/>
            <w:r w:rsidRPr="00B02A0B">
              <w:t>MCData</w:t>
            </w:r>
            <w:proofErr w:type="spellEnd"/>
            <w:r w:rsidRPr="00B02A0B">
              <w:t xml:space="preserve">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w:t>
            </w:r>
            <w:proofErr w:type="spellStart"/>
            <w:r w:rsidRPr="00B02A0B">
              <w:t>i</w:t>
            </w:r>
            <w:proofErr w:type="spellEnd"/>
            <w:r w:rsidRPr="00B02A0B">
              <w:t>),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 xml:space="preserve">Emergency Alerts for </w:t>
            </w:r>
            <w:proofErr w:type="spellStart"/>
            <w:r w:rsidRPr="00B02A0B">
              <w:t>MCData</w:t>
            </w:r>
            <w:proofErr w:type="spellEnd"/>
            <w:r w:rsidRPr="00B02A0B">
              <w:t xml:space="preserve">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 xml:space="preserve">Handling of </w:t>
            </w:r>
            <w:proofErr w:type="spellStart"/>
            <w:r w:rsidRPr="00B02A0B">
              <w:t>MCData</w:t>
            </w:r>
            <w:proofErr w:type="spellEnd"/>
            <w:r w:rsidRPr="00B02A0B">
              <w:t xml:space="preserve"> Emergency Alerts at the </w:t>
            </w:r>
            <w:proofErr w:type="spellStart"/>
            <w:r w:rsidRPr="00B02A0B">
              <w:t>MCData</w:t>
            </w:r>
            <w:proofErr w:type="spellEnd"/>
            <w:r w:rsidRPr="00B02A0B">
              <w:t xml:space="preserve">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 xml:space="preserve">Handling of </w:t>
            </w:r>
            <w:proofErr w:type="spellStart"/>
            <w:r w:rsidRPr="00B02A0B">
              <w:t>MCData</w:t>
            </w:r>
            <w:proofErr w:type="spellEnd"/>
            <w:r w:rsidRPr="00B02A0B">
              <w:t xml:space="preserve"> Emergency Alerts at the </w:t>
            </w:r>
            <w:proofErr w:type="spellStart"/>
            <w:r w:rsidRPr="00B02A0B">
              <w:t>MCData</w:t>
            </w:r>
            <w:proofErr w:type="spellEnd"/>
            <w:r w:rsidRPr="00B02A0B">
              <w:t xml:space="preserve">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 xml:space="preserve">Auxiliary procedures in support of Emergency Alerts for </w:t>
            </w:r>
            <w:proofErr w:type="spellStart"/>
            <w:r w:rsidRPr="00B02A0B">
              <w:t>MCData</w:t>
            </w:r>
            <w:proofErr w:type="spellEnd"/>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 xml:space="preserve">Issue fixes in </w:t>
            </w:r>
            <w:proofErr w:type="spellStart"/>
            <w:r w:rsidRPr="00B02A0B">
              <w:t>MCData</w:t>
            </w:r>
            <w:proofErr w:type="spellEnd"/>
            <w:r w:rsidRPr="00B02A0B">
              <w:t xml:space="preserve">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proofErr w:type="spellStart"/>
            <w:r w:rsidRPr="00B02A0B">
              <w:t>IPConnectivity</w:t>
            </w:r>
            <w:proofErr w:type="spellEnd"/>
            <w:r w:rsidRPr="00B02A0B">
              <w:t xml:space="preserve">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w:t>
            </w:r>
            <w:proofErr w:type="spellStart"/>
            <w:r w:rsidRPr="00B02A0B">
              <w:t>mcdata</w:t>
            </w:r>
            <w:proofErr w:type="spellEnd"/>
            <w:r w:rsidRPr="00B02A0B">
              <w:t>-calling-user-identity&gt;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 xml:space="preserve">Functional alias – </w:t>
            </w:r>
            <w:proofErr w:type="spellStart"/>
            <w:r w:rsidRPr="00B02A0B">
              <w:t>MCData</w:t>
            </w:r>
            <w:proofErr w:type="spellEnd"/>
            <w:r w:rsidRPr="00B02A0B">
              <w:t xml:space="preserve">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 xml:space="preserve">Functional Alias – </w:t>
            </w:r>
            <w:proofErr w:type="spellStart"/>
            <w:r w:rsidRPr="00B02A0B">
              <w:t>MCData</w:t>
            </w:r>
            <w:proofErr w:type="spellEnd"/>
            <w:r w:rsidRPr="00B02A0B">
              <w:t xml:space="preserve">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 xml:space="preserve">Update </w:t>
            </w:r>
            <w:proofErr w:type="spellStart"/>
            <w:r w:rsidRPr="00B02A0B">
              <w:t>MCData</w:t>
            </w:r>
            <w:proofErr w:type="spellEnd"/>
            <w:r w:rsidRPr="00B02A0B">
              <w:t xml:space="preserve">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proofErr w:type="spellStart"/>
            <w:r w:rsidRPr="00B02A0B">
              <w:rPr>
                <w:lang w:val="en-IN" w:eastAsia="ko-KR"/>
              </w:rPr>
              <w:t>MCData</w:t>
            </w:r>
            <w:proofErr w:type="spellEnd"/>
            <w:r w:rsidRPr="00B02A0B">
              <w:rPr>
                <w:lang w:val="en-IN" w:eastAsia="ko-KR"/>
              </w:rPr>
              <w:t xml:space="preserve"> Server and </w:t>
            </w:r>
            <w:proofErr w:type="spellStart"/>
            <w:r w:rsidRPr="00B02A0B">
              <w:rPr>
                <w:lang w:val="en-IN" w:eastAsia="ko-KR"/>
              </w:rPr>
              <w:t>MCData</w:t>
            </w:r>
            <w:proofErr w:type="spellEnd"/>
            <w:r w:rsidRPr="00B02A0B">
              <w:rPr>
                <w:lang w:val="en-IN" w:eastAsia="ko-KR"/>
              </w:rPr>
              <w:t xml:space="preserve">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 xml:space="preserve">Signalling plane support in </w:t>
            </w:r>
            <w:proofErr w:type="spellStart"/>
            <w:r w:rsidRPr="00B02A0B">
              <w:t>MCData</w:t>
            </w:r>
            <w:proofErr w:type="spellEnd"/>
            <w:r w:rsidRPr="00B02A0B">
              <w:t xml:space="preserve">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 xml:space="preserve">Off-network </w:t>
            </w:r>
            <w:proofErr w:type="spellStart"/>
            <w:r w:rsidRPr="00B02A0B">
              <w:t>MCData</w:t>
            </w:r>
            <w:proofErr w:type="spellEnd"/>
            <w:r w:rsidRPr="00B02A0B">
              <w:t xml:space="preserve">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 xml:space="preserve">Adding </w:t>
            </w:r>
            <w:proofErr w:type="spellStart"/>
            <w:r w:rsidRPr="00B02A0B">
              <w:rPr>
                <w:lang w:eastAsia="ko-KR"/>
              </w:rPr>
              <w:t>mcdata</w:t>
            </w:r>
            <w:proofErr w:type="spellEnd"/>
            <w:r w:rsidRPr="00B02A0B">
              <w:rPr>
                <w:lang w:eastAsia="ko-KR"/>
              </w:rPr>
              <w:t xml:space="preserve"> id in signalling payload for sender of the data in </w:t>
            </w:r>
            <w:proofErr w:type="spellStart"/>
            <w:r w:rsidRPr="00B02A0B">
              <w:rPr>
                <w:lang w:eastAsia="ko-KR"/>
              </w:rPr>
              <w:t>MCData</w:t>
            </w:r>
            <w:proofErr w:type="spellEnd"/>
            <w:r w:rsidRPr="00B02A0B">
              <w:rPr>
                <w:lang w:eastAsia="ko-KR"/>
              </w:rPr>
              <w:t xml:space="preserve">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 xml:space="preserve">Restricting incoming/outgoing </w:t>
            </w:r>
            <w:proofErr w:type="spellStart"/>
            <w:r w:rsidRPr="00B02A0B">
              <w:t>MCData</w:t>
            </w:r>
            <w:proofErr w:type="spellEnd"/>
            <w:r w:rsidRPr="00B02A0B">
              <w:t xml:space="preserve">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 xml:space="preserve">Corrections on </w:t>
            </w:r>
            <w:proofErr w:type="spellStart"/>
            <w:r w:rsidRPr="00B02A0B">
              <w:t>MCData</w:t>
            </w:r>
            <w:proofErr w:type="spellEnd"/>
            <w:r w:rsidRPr="00B02A0B">
              <w:t xml:space="preserve">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 xml:space="preserve">Add preconfigured regroup to </w:t>
            </w:r>
            <w:proofErr w:type="spellStart"/>
            <w:r w:rsidRPr="00B02A0B">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w:t>
            </w:r>
            <w:proofErr w:type="spellStart"/>
            <w:r w:rsidRPr="00B02A0B">
              <w:t>MCData</w:t>
            </w:r>
            <w:proofErr w:type="spellEnd"/>
            <w:r w:rsidRPr="00B02A0B">
              <w:t xml:space="preserve">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w:t>
            </w:r>
            <w:proofErr w:type="spellStart"/>
            <w:r w:rsidRPr="00B02A0B">
              <w:t>MCData</w:t>
            </w:r>
            <w:proofErr w:type="spellEnd"/>
            <w:r w:rsidRPr="00B02A0B">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w:t>
            </w:r>
            <w:proofErr w:type="spellStart"/>
            <w:r w:rsidRPr="00B02A0B">
              <w:t>Updt</w:t>
            </w:r>
            <w:proofErr w:type="spellEnd"/>
            <w:r w:rsidRPr="00B02A0B">
              <w:t xml:space="preserve"> to </w:t>
            </w:r>
            <w:proofErr w:type="spellStart"/>
            <w:r w:rsidRPr="00B02A0B">
              <w:t>emrgcy</w:t>
            </w:r>
            <w:proofErr w:type="spellEnd"/>
            <w:r w:rsidRPr="00B02A0B">
              <w:t xml:space="preserve">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 xml:space="preserve">Emergency alert area notification handling at client side for </w:t>
            </w:r>
            <w:proofErr w:type="spellStart"/>
            <w:r w:rsidRPr="00B02A0B">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 xml:space="preserve">Limiting the number of </w:t>
            </w:r>
            <w:proofErr w:type="spellStart"/>
            <w:r w:rsidRPr="00B02A0B">
              <w:t>MCData</w:t>
            </w:r>
            <w:proofErr w:type="spellEnd"/>
            <w:r w:rsidRPr="00B02A0B">
              <w:t xml:space="preserve">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 xml:space="preserve">Integrity protection of </w:t>
            </w:r>
            <w:proofErr w:type="spellStart"/>
            <w:r w:rsidRPr="00B02A0B">
              <w:t>pidf+xml</w:t>
            </w:r>
            <w:proofErr w:type="spellEnd"/>
            <w:r w:rsidRPr="00B02A0B">
              <w:t xml:space="preserve"> and </w:t>
            </w:r>
            <w:proofErr w:type="spellStart"/>
            <w:r w:rsidRPr="00B02A0B">
              <w:t>xcap-diff+xml</w:t>
            </w:r>
            <w:proofErr w:type="spellEnd"/>
            <w:r w:rsidRPr="00B02A0B">
              <w:t xml:space="preserve"> </w:t>
            </w:r>
            <w:proofErr w:type="spellStart"/>
            <w:r w:rsidRPr="00B02A0B">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 xml:space="preserve">Corrections to the </w:t>
            </w:r>
            <w:proofErr w:type="spellStart"/>
            <w:r w:rsidRPr="00B02A0B">
              <w:t>legth</w:t>
            </w:r>
            <w:proofErr w:type="spellEnd"/>
            <w:r w:rsidRPr="00B02A0B">
              <w:t xml:space="preserve"> values in </w:t>
            </w:r>
            <w:proofErr w:type="spellStart"/>
            <w:r w:rsidRPr="00B02A0B">
              <w:t>MCData</w:t>
            </w:r>
            <w:proofErr w:type="spellEnd"/>
            <w:r w:rsidRPr="00B02A0B">
              <w:t xml:space="preserve">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 xml:space="preserve">Add Application metadata container - </w:t>
            </w:r>
            <w:proofErr w:type="spellStart"/>
            <w:r w:rsidRPr="00B02A0B">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proofErr w:type="spellStart"/>
            <w:r w:rsidRPr="00B02A0B">
              <w:t>MCData</w:t>
            </w:r>
            <w:proofErr w:type="spellEnd"/>
            <w:r w:rsidRPr="00B02A0B">
              <w:t xml:space="preserve">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 xml:space="preserve">Add accuracy to </w:t>
            </w:r>
            <w:proofErr w:type="spellStart"/>
            <w:r w:rsidRPr="00B02A0B">
              <w:t>MCData</w:t>
            </w:r>
            <w:proofErr w:type="spellEnd"/>
            <w:r w:rsidRPr="00B02A0B">
              <w:t xml:space="preserve">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 xml:space="preserve">Correct spelling of </w:t>
            </w:r>
            <w:proofErr w:type="spellStart"/>
            <w:r w:rsidRPr="00B02A0B">
              <w:t>deaffiliation</w:t>
            </w:r>
            <w:proofErr w:type="spellEnd"/>
            <w:r w:rsidRPr="00B02A0B">
              <w:t xml:space="preserve"> </w:t>
            </w:r>
            <w:proofErr w:type="spellStart"/>
            <w:r w:rsidRPr="00B02A0B">
              <w:t>boolean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proofErr w:type="spellStart"/>
            <w:r w:rsidRPr="00B02A0B">
              <w:t>MCData</w:t>
            </w:r>
            <w:proofErr w:type="spellEnd"/>
            <w:r w:rsidRPr="00B02A0B">
              <w:t xml:space="preserve">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proofErr w:type="spellStart"/>
            <w:r w:rsidRPr="00B02A0B">
              <w:t>MCData</w:t>
            </w:r>
            <w:proofErr w:type="spellEnd"/>
            <w:r w:rsidRPr="00B02A0B">
              <w:t xml:space="preserve"> - Define undeclared XML elements of location &amp; </w:t>
            </w:r>
            <w:proofErr w:type="spellStart"/>
            <w:r w:rsidRPr="00B02A0B">
              <w:t>mbms</w:t>
            </w:r>
            <w:proofErr w:type="spellEnd"/>
            <w:r w:rsidRPr="00B02A0B">
              <w:t xml:space="preserve">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proofErr w:type="spellStart"/>
            <w:r w:rsidRPr="00B02A0B">
              <w:t>MCData</w:t>
            </w:r>
            <w:proofErr w:type="spellEnd"/>
            <w:r w:rsidRPr="00B02A0B">
              <w:t xml:space="preserve"> - Corrections to Request-URI and &lt;</w:t>
            </w:r>
            <w:proofErr w:type="spellStart"/>
            <w:r w:rsidRPr="00B02A0B">
              <w:t>mcdata</w:t>
            </w:r>
            <w:proofErr w:type="spellEnd"/>
            <w:r w:rsidRPr="00B02A0B">
              <w:t>-request-</w:t>
            </w:r>
            <w:proofErr w:type="spellStart"/>
            <w:r w:rsidRPr="00B02A0B">
              <w:t>uri</w:t>
            </w:r>
            <w:proofErr w:type="spellEnd"/>
            <w:r w:rsidRPr="00B02A0B">
              <w:t>&gt;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proofErr w:type="spellStart"/>
            <w:r w:rsidRPr="00B02A0B">
              <w:t>MCData</w:t>
            </w:r>
            <w:proofErr w:type="spellEnd"/>
            <w:r w:rsidRPr="00B02A0B">
              <w:t xml:space="preserve">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proofErr w:type="spellStart"/>
            <w:r w:rsidRPr="00B02A0B">
              <w:t>MCData</w:t>
            </w:r>
            <w:proofErr w:type="spellEnd"/>
            <w:r w:rsidRPr="00B02A0B">
              <w:t xml:space="preserve"> </w:t>
            </w:r>
            <w:proofErr w:type="spellStart"/>
            <w:r w:rsidRPr="00B02A0B">
              <w:t>Plugtest</w:t>
            </w:r>
            <w:proofErr w:type="spellEnd"/>
            <w:r w:rsidRPr="00B02A0B">
              <w:t xml:space="preserve">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proofErr w:type="spellStart"/>
            <w:r w:rsidRPr="00B02A0B">
              <w:t>MCData</w:t>
            </w:r>
            <w:proofErr w:type="spellEnd"/>
            <w:r w:rsidRPr="00B02A0B">
              <w:t xml:space="preserve">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w:t>
            </w:r>
            <w:proofErr w:type="spellStart"/>
            <w:r w:rsidRPr="00B02A0B">
              <w:t>MCData</w:t>
            </w:r>
            <w:proofErr w:type="spellEnd"/>
            <w:r w:rsidRPr="00B02A0B">
              <w:t xml:space="preserve">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proofErr w:type="spellStart"/>
            <w:r w:rsidRPr="00B02A0B">
              <w:t>MCData</w:t>
            </w:r>
            <w:proofErr w:type="spellEnd"/>
            <w:r w:rsidRPr="00B02A0B">
              <w:t xml:space="preserve">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proofErr w:type="spellStart"/>
            <w:r w:rsidRPr="00B02A0B">
              <w:t>MCData</w:t>
            </w:r>
            <w:proofErr w:type="spellEnd"/>
            <w:r w:rsidRPr="00B02A0B">
              <w:t xml:space="preserve">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proofErr w:type="spellStart"/>
            <w:r w:rsidRPr="00B02A0B">
              <w:t>MCData</w:t>
            </w:r>
            <w:proofErr w:type="spellEnd"/>
            <w:r w:rsidRPr="00B02A0B">
              <w:t xml:space="preserve">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proofErr w:type="spellStart"/>
            <w:r w:rsidRPr="00B02A0B">
              <w:t>MCData</w:t>
            </w:r>
            <w:proofErr w:type="spellEnd"/>
            <w:r w:rsidRPr="00B02A0B">
              <w:t xml:space="preserve">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 xml:space="preserve">Synchronize text of 24.282 with </w:t>
            </w:r>
            <w:proofErr w:type="spellStart"/>
            <w:r w:rsidRPr="00B02A0B">
              <w:t>mcdatainfo</w:t>
            </w:r>
            <w:proofErr w:type="spellEnd"/>
            <w:r w:rsidRPr="00B02A0B">
              <w:t xml:space="preserve">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proofErr w:type="spellStart"/>
            <w:r w:rsidRPr="00B02A0B">
              <w:t>MCData</w:t>
            </w:r>
            <w:proofErr w:type="spellEnd"/>
            <w:r w:rsidRPr="00B02A0B">
              <w:t xml:space="preserve">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 xml:space="preserve">Enhance Deposit an object procedure in support of </w:t>
            </w:r>
            <w:proofErr w:type="spellStart"/>
            <w:r w:rsidRPr="00B02A0B">
              <w:t>retrieveFile</w:t>
            </w:r>
            <w:proofErr w:type="spellEnd"/>
            <w:r w:rsidRPr="00B02A0B">
              <w:t xml:space="preserv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 xml:space="preserve">Add </w:t>
            </w:r>
            <w:proofErr w:type="spellStart"/>
            <w:r w:rsidRPr="00B02A0B">
              <w:t>MCData</w:t>
            </w:r>
            <w:proofErr w:type="spellEnd"/>
            <w:r w:rsidRPr="00B02A0B">
              <w:t xml:space="preserve">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proofErr w:type="spellStart"/>
            <w:r w:rsidRPr="00B02A0B">
              <w:t>MCData</w:t>
            </w:r>
            <w:proofErr w:type="spellEnd"/>
            <w:r w:rsidRPr="00B02A0B">
              <w:t xml:space="preserve">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 xml:space="preserve">5GS/EPS alignment in </w:t>
            </w:r>
            <w:proofErr w:type="spellStart"/>
            <w:r>
              <w:t>MCData</w:t>
            </w:r>
            <w:proofErr w:type="spellEnd"/>
            <w:r>
              <w:t xml:space="preser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 xml:space="preserve">Resolving Editor's Note related to </w:t>
            </w:r>
            <w:proofErr w:type="spellStart"/>
            <w:r>
              <w:t>MCData</w:t>
            </w:r>
            <w:proofErr w:type="spellEnd"/>
            <w:r>
              <w:t xml:space="preserve"> message store and </w:t>
            </w:r>
            <w:proofErr w:type="spellStart"/>
            <w:r>
              <w:t>MCData</w:t>
            </w:r>
            <w:proofErr w:type="spellEnd"/>
            <w:r>
              <w:t xml:space="preserve">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 xml:space="preserve">Resolving Editor's Note related to </w:t>
            </w:r>
            <w:proofErr w:type="spellStart"/>
            <w:r>
              <w:t>MCData</w:t>
            </w:r>
            <w:proofErr w:type="spellEnd"/>
            <w:r>
              <w:t xml:space="preserve">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w:t>
            </w:r>
            <w:proofErr w:type="spellStart"/>
            <w:r>
              <w:t>emgcy</w:t>
            </w:r>
            <w:proofErr w:type="spellEnd"/>
            <w:r>
              <w:t xml:space="preserve"> </w:t>
            </w:r>
            <w:proofErr w:type="spellStart"/>
            <w:r>
              <w:t>upgrd&amp;downgrd</w:t>
            </w:r>
            <w:proofErr w:type="spellEnd"/>
            <w: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 xml:space="preserve">Cancel or Upgrade one-to-one </w:t>
            </w:r>
            <w:proofErr w:type="spellStart"/>
            <w:r>
              <w:t>emgcy</w:t>
            </w:r>
            <w:proofErr w:type="spellEnd"/>
            <w:r>
              <w:t xml:space="preserve">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 xml:space="preserve">Update location procedure for </w:t>
            </w:r>
            <w:proofErr w:type="spellStart"/>
            <w: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 xml:space="preserve">Interconnect - </w:t>
            </w:r>
            <w:proofErr w:type="spellStart"/>
            <w:r>
              <w:t>MCData</w:t>
            </w:r>
            <w:proofErr w:type="spellEnd"/>
            <w:r>
              <w:t xml:space="preserve">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 xml:space="preserve">Interconnect - </w:t>
            </w:r>
            <w:proofErr w:type="spellStart"/>
            <w:r>
              <w:t>MCData</w:t>
            </w:r>
            <w:proofErr w:type="spellEnd"/>
            <w:r>
              <w:t xml:space="preserve">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 xml:space="preserve">Interconnect - </w:t>
            </w:r>
            <w:proofErr w:type="spellStart"/>
            <w:r>
              <w:t>MCData</w:t>
            </w:r>
            <w:proofErr w:type="spellEnd"/>
            <w:r>
              <w:t xml:space="preserve">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 xml:space="preserve">Interconnect - </w:t>
            </w:r>
            <w:proofErr w:type="spellStart"/>
            <w:r>
              <w:t>MCData</w:t>
            </w:r>
            <w:proofErr w:type="spellEnd"/>
            <w:r>
              <w:t xml:space="preserve">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 xml:space="preserve">Interconnect - </w:t>
            </w:r>
            <w:proofErr w:type="spellStart"/>
            <w:r>
              <w:t>MCData</w:t>
            </w:r>
            <w:proofErr w:type="spellEnd"/>
            <w:r>
              <w:t xml:space="preserve">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 xml:space="preserve">Interconnect - </w:t>
            </w:r>
            <w:proofErr w:type="spellStart"/>
            <w:r>
              <w:t>MCData</w:t>
            </w:r>
            <w:proofErr w:type="spellEnd"/>
            <w:r>
              <w:t xml:space="preserve">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 xml:space="preserve">Interconnect - </w:t>
            </w:r>
            <w:proofErr w:type="spellStart"/>
            <w:r>
              <w:t>MCData</w:t>
            </w:r>
            <w:proofErr w:type="spellEnd"/>
            <w:r>
              <w:t xml:space="preserve">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 xml:space="preserve">Interconnect - </w:t>
            </w:r>
            <w:proofErr w:type="spellStart"/>
            <w:r>
              <w:t>MCData</w:t>
            </w:r>
            <w:proofErr w:type="spellEnd"/>
            <w:r>
              <w:t xml:space="preserve"> </w:t>
            </w:r>
            <w:proofErr w:type="spellStart"/>
            <w:r>
              <w:t>IPConnectivity</w:t>
            </w:r>
            <w:proofErr w:type="spellEnd"/>
            <w:r>
              <w:t xml:space="preser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 xml:space="preserve">Interconnect - </w:t>
            </w:r>
            <w:proofErr w:type="spellStart"/>
            <w:r>
              <w:t>MCData</w:t>
            </w:r>
            <w:proofErr w:type="spellEnd"/>
            <w:r>
              <w:t xml:space="preserve">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 xml:space="preserve">Interconnect - </w:t>
            </w:r>
            <w:proofErr w:type="spellStart"/>
            <w:r>
              <w:t>MCData</w:t>
            </w:r>
            <w:proofErr w:type="spellEnd"/>
            <w:r>
              <w:t xml:space="preserve">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 xml:space="preserve">Add support for multiple </w:t>
            </w:r>
            <w:proofErr w:type="spellStart"/>
            <w:r>
              <w:t>IPConn</w:t>
            </w:r>
            <w:proofErr w:type="spellEnd"/>
            <w:r>
              <w:t xml:space="preserve">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 xml:space="preserve">5GS QoS aspects in </w:t>
            </w:r>
            <w:proofErr w:type="spellStart"/>
            <w: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 xml:space="preserve">Resource sharing aspects in </w:t>
            </w:r>
            <w:proofErr w:type="spellStart"/>
            <w: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proofErr w:type="spellStart"/>
            <w:r>
              <w:t>MCData</w:t>
            </w:r>
            <w:proofErr w:type="spellEnd"/>
            <w:r>
              <w:t xml:space="preserve">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w:t>
            </w:r>
            <w:proofErr w:type="spellStart"/>
            <w: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 xml:space="preserve">Support user-provided application layer priority in </w:t>
            </w:r>
            <w:proofErr w:type="spellStart"/>
            <w: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 xml:space="preserve">Correction of RFC Reference for </w:t>
            </w:r>
            <w:proofErr w:type="spellStart"/>
            <w:r>
              <w:t>MCData</w:t>
            </w:r>
            <w:proofErr w:type="spellEnd"/>
            <w:r>
              <w:t xml:space="preserve">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 xml:space="preserve">Clarify conditions of emergency group/alert notification on area entry/exit </w:t>
            </w:r>
            <w:proofErr w:type="spellStart"/>
            <w: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w:t>
            </w:r>
            <w:proofErr w:type="spellStart"/>
            <w:r w:rsidRPr="00E2316A">
              <w:t>ind</w:t>
            </w:r>
            <w:proofErr w:type="spellEnd"/>
            <w:r w:rsidRPr="00E2316A">
              <w:t xml:space="preserve">, called-functional-alias-URI and functional-alias-URI within </w:t>
            </w:r>
            <w:proofErr w:type="spellStart"/>
            <w:r w:rsidRPr="00E2316A">
              <w:t>anyExt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proofErr w:type="spellStart"/>
            <w:r w:rsidRPr="002240F9">
              <w:t>MCData</w:t>
            </w:r>
            <w:proofErr w:type="spellEnd"/>
            <w:r w:rsidRPr="002240F9">
              <w:t xml:space="preserve">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w:t>
            </w:r>
            <w:proofErr w:type="spellStart"/>
            <w:r w:rsidRPr="00CD7755">
              <w:t>resource-lists+xml</w:t>
            </w:r>
            <w:proofErr w:type="spellEnd"/>
            <w:r w:rsidRPr="00CD7755">
              <w:t xml:space="preserve">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 xml:space="preserve">Correction for </w:t>
            </w:r>
            <w:proofErr w:type="spellStart"/>
            <w:r w:rsidRPr="009B0980">
              <w:t>mcdataregroup</w:t>
            </w:r>
            <w:proofErr w:type="spellEnd"/>
            <w:r w:rsidRPr="009B0980">
              <w:t xml:space="preserve"> XSD for "</w:t>
            </w:r>
            <w:proofErr w:type="spellStart"/>
            <w:r w:rsidRPr="009B0980">
              <w:t>mcdata</w:t>
            </w:r>
            <w:proofErr w:type="spellEnd"/>
            <w:r w:rsidRPr="009B0980">
              <w:t>-regroup-</w:t>
            </w:r>
            <w:proofErr w:type="spellStart"/>
            <w:r w:rsidRPr="009B0980">
              <w:t>uri</w:t>
            </w:r>
            <w:proofErr w:type="spellEnd"/>
            <w:r w:rsidRPr="009B0980">
              <w: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r w:rsidR="0044609F" w:rsidRPr="00B02A0B" w14:paraId="1E74077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220" w14:textId="7260C5BE" w:rsidR="0044609F" w:rsidRPr="00D7364C" w:rsidRDefault="0044609F" w:rsidP="007D3A31">
            <w:pPr>
              <w:pStyle w:val="TAC"/>
              <w:rPr>
                <w:rFonts w:cs="Arial"/>
              </w:rPr>
            </w:pPr>
            <w:r w:rsidRPr="00D7364C">
              <w:rPr>
                <w:rFonts w:cs="Arial"/>
              </w:rPr>
              <w:t>202</w:t>
            </w:r>
            <w:r w:rsidR="00D7364C">
              <w:rPr>
                <w:rFonts w:cs="Arial"/>
              </w:rPr>
              <w:t>3</w:t>
            </w:r>
            <w:r w:rsidRPr="00D7364C">
              <w:rPr>
                <w:rFonts w:cs="Arial"/>
              </w:rPr>
              <w:t>-</w:t>
            </w:r>
            <w:r w:rsidR="00D7364C">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8E0C" w14:textId="31C5C0F7" w:rsidR="0044609F" w:rsidRPr="00D7364C" w:rsidRDefault="0044609F" w:rsidP="007D3A31">
            <w:pPr>
              <w:pStyle w:val="TAC"/>
              <w:rPr>
                <w:rFonts w:cs="Arial"/>
              </w:rPr>
            </w:pPr>
            <w:r w:rsidRPr="00D7364C">
              <w:rPr>
                <w:rFonts w:cs="Arial"/>
              </w:rPr>
              <w:t>CT#9</w:t>
            </w:r>
            <w:r w:rsidR="00D7364C">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4D3396" w14:textId="16057596" w:rsidR="0044609F" w:rsidRPr="00D7364C" w:rsidRDefault="0044609F" w:rsidP="0044609F">
            <w:pPr>
              <w:overflowPunct/>
              <w:autoSpaceDE/>
              <w:autoSpaceDN/>
              <w:adjustRightInd/>
              <w:spacing w:after="0"/>
              <w:jc w:val="center"/>
              <w:textAlignment w:val="auto"/>
              <w:rPr>
                <w:rFonts w:ascii="Arial" w:hAnsi="Arial"/>
                <w:sz w:val="18"/>
              </w:rPr>
            </w:pPr>
            <w:hyperlink r:id="rId28" w:history="1">
              <w:r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0B113" w14:textId="6916FA69" w:rsidR="0044609F" w:rsidRPr="00D7364C" w:rsidRDefault="0044609F" w:rsidP="007D3A31">
            <w:pPr>
              <w:pStyle w:val="TAL"/>
              <w:rPr>
                <w:rFonts w:cs="Arial"/>
              </w:rPr>
            </w:pPr>
            <w:r w:rsidRPr="00D7364C">
              <w:rPr>
                <w:rFonts w:cs="Arial"/>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E67D" w14:textId="32BC3B4E" w:rsidR="0044609F" w:rsidRPr="00D7364C" w:rsidRDefault="0044609F" w:rsidP="007D3A31">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3947" w14:textId="69490B3A" w:rsidR="0044609F" w:rsidRPr="00D7364C" w:rsidRDefault="0044609F" w:rsidP="007D3A31">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A39E7" w14:textId="71D1F77C" w:rsidR="0044609F" w:rsidRPr="00D7364C" w:rsidRDefault="0044609F" w:rsidP="007D3A31">
            <w:pPr>
              <w:pStyle w:val="TAL"/>
            </w:pPr>
            <w:r w:rsidRPr="00D7364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15FB" w14:textId="7EDFA018" w:rsidR="0044609F" w:rsidRPr="00D7364C" w:rsidRDefault="0044609F" w:rsidP="007D3A31">
            <w:pPr>
              <w:pStyle w:val="TAC"/>
              <w:rPr>
                <w:rFonts w:cs="Arial"/>
              </w:rPr>
            </w:pPr>
            <w:r w:rsidRPr="00D7364C">
              <w:rPr>
                <w:rFonts w:cs="Arial"/>
              </w:rPr>
              <w:t>18.</w:t>
            </w:r>
            <w:r w:rsidR="00D7364C" w:rsidRPr="00D7364C">
              <w:rPr>
                <w:rFonts w:cs="Arial"/>
              </w:rPr>
              <w:t>2</w:t>
            </w:r>
            <w:r w:rsidRPr="00D7364C">
              <w:rPr>
                <w:rFonts w:cs="Arial"/>
              </w:rPr>
              <w:t>.0</w:t>
            </w:r>
          </w:p>
        </w:tc>
      </w:tr>
      <w:tr w:rsidR="00D7364C" w:rsidRPr="00B02A0B" w14:paraId="406D034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800" w14:textId="1C7605A1" w:rsidR="00D7364C" w:rsidRPr="00D7364C" w:rsidRDefault="00D7364C" w:rsidP="00D7364C">
            <w:pPr>
              <w:pStyle w:val="TAC"/>
              <w:rPr>
                <w:rFonts w:cs="Arial"/>
              </w:rPr>
            </w:pPr>
            <w:r w:rsidRPr="00D7364C">
              <w:rPr>
                <w:rFonts w:cs="Arial"/>
              </w:rPr>
              <w:t>202</w:t>
            </w:r>
            <w:r>
              <w:rPr>
                <w:rFonts w:cs="Arial"/>
              </w:rPr>
              <w:t>3</w:t>
            </w:r>
            <w:r w:rsidRPr="00D7364C">
              <w:rPr>
                <w:rFonts w:cs="Arial"/>
              </w:rPr>
              <w:t>-</w:t>
            </w:r>
            <w:r>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C2CF" w14:textId="25B51898" w:rsidR="00D7364C" w:rsidRPr="00D7364C" w:rsidRDefault="00D7364C" w:rsidP="00D7364C">
            <w:pPr>
              <w:pStyle w:val="TAC"/>
              <w:rPr>
                <w:rFonts w:cs="Arial"/>
              </w:rPr>
            </w:pPr>
            <w:r w:rsidRPr="00D7364C">
              <w:rPr>
                <w:rFonts w:cs="Arial"/>
              </w:rPr>
              <w:t>CT#9</w:t>
            </w:r>
            <w:r>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534DE0" w14:textId="1E20F7DC" w:rsidR="00D7364C" w:rsidRPr="00D7364C" w:rsidRDefault="00D7364C" w:rsidP="00D7364C">
            <w:pPr>
              <w:overflowPunct/>
              <w:autoSpaceDE/>
              <w:autoSpaceDN/>
              <w:adjustRightInd/>
              <w:spacing w:after="0"/>
              <w:jc w:val="center"/>
              <w:textAlignment w:val="auto"/>
              <w:rPr>
                <w:rFonts w:ascii="Arial" w:hAnsi="Arial"/>
                <w:sz w:val="18"/>
              </w:rPr>
            </w:pPr>
            <w:hyperlink r:id="rId29" w:history="1">
              <w:r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F5993" w14:textId="1F02E9F9" w:rsidR="00D7364C" w:rsidRPr="00D7364C" w:rsidRDefault="00D7364C" w:rsidP="00D7364C">
            <w:pPr>
              <w:pStyle w:val="TAL"/>
              <w:rPr>
                <w:rFonts w:cs="Arial"/>
              </w:rPr>
            </w:pPr>
            <w:r w:rsidRPr="00D7364C">
              <w:rPr>
                <w:rFonts w:cs="Arial"/>
              </w:rPr>
              <w:t>0347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C3604" w14:textId="065F8F2F" w:rsidR="00D7364C" w:rsidRPr="00D7364C" w:rsidRDefault="00D7364C" w:rsidP="00D7364C">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1A95" w14:textId="40F65CD4" w:rsidR="00D7364C" w:rsidRPr="00D7364C" w:rsidRDefault="00D7364C" w:rsidP="00D7364C">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5ABE1" w14:textId="4BC3EA30" w:rsidR="00D7364C" w:rsidRPr="00D7364C" w:rsidRDefault="00D7364C" w:rsidP="00D7364C">
            <w:pPr>
              <w:pStyle w:val="TAL"/>
            </w:pPr>
            <w:r w:rsidRPr="00D7364C">
              <w:t xml:space="preserve">Fix omissions and inconsistencies for imminent peril </w:t>
            </w:r>
            <w:proofErr w:type="spellStart"/>
            <w:r w:rsidRPr="00D7364C">
              <w:t>MCData</w:t>
            </w:r>
            <w:proofErr w:type="spellEnd"/>
            <w:r w:rsidRPr="00D7364C">
              <w:t xml:space="preserve">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FCA34" w14:textId="27763C91" w:rsidR="00D7364C" w:rsidRPr="00D7364C" w:rsidRDefault="00D7364C" w:rsidP="00D7364C">
            <w:pPr>
              <w:pStyle w:val="TAC"/>
              <w:rPr>
                <w:rFonts w:cs="Arial"/>
              </w:rPr>
            </w:pPr>
            <w:r w:rsidRPr="00D7364C">
              <w:rPr>
                <w:rFonts w:cs="Arial"/>
              </w:rPr>
              <w:t>18.2.0</w:t>
            </w:r>
          </w:p>
        </w:tc>
      </w:tr>
    </w:tbl>
    <w:p w14:paraId="6AE5F0B0" w14:textId="77777777" w:rsidR="00080512" w:rsidRDefault="00080512" w:rsidP="005C310B"/>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D867C" w14:textId="77777777" w:rsidR="002C4DFB" w:rsidRDefault="002C4DFB">
      <w:r>
        <w:separator/>
      </w:r>
    </w:p>
  </w:endnote>
  <w:endnote w:type="continuationSeparator" w:id="0">
    <w:p w14:paraId="53523A2D" w14:textId="77777777" w:rsidR="002C4DFB" w:rsidRDefault="002C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E96C" w14:textId="77777777" w:rsidR="002C4DFB" w:rsidRDefault="002C4DFB">
      <w:r>
        <w:separator/>
      </w:r>
    </w:p>
  </w:footnote>
  <w:footnote w:type="continuationSeparator" w:id="0">
    <w:p w14:paraId="703C5183" w14:textId="77777777" w:rsidR="002C4DFB" w:rsidRDefault="002C4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8AF468"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CF6">
      <w:rPr>
        <w:rFonts w:ascii="Arial" w:hAnsi="Arial" w:cs="Arial"/>
        <w:b/>
        <w:noProof/>
        <w:sz w:val="18"/>
        <w:szCs w:val="18"/>
      </w:rPr>
      <w:t>3GPP TS 24.282 V18.2.0 (2023-03)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21BDBD1E"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CF6">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5"/>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7"/>
  </w:num>
  <w:num w:numId="15" w16cid:durableId="1466704499">
    <w:abstractNumId w:val="12"/>
  </w:num>
  <w:num w:numId="16" w16cid:durableId="537593779">
    <w:abstractNumId w:val="16"/>
  </w:num>
  <w:num w:numId="17" w16cid:durableId="533857540">
    <w:abstractNumId w:val="24"/>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 w:numId="28" w16cid:durableId="1622297088">
    <w:abstractNumId w:val="23"/>
  </w:num>
  <w:num w:numId="29" w16cid:durableId="204035308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15C7"/>
    <w:rsid w:val="00102E63"/>
    <w:rsid w:val="00103793"/>
    <w:rsid w:val="00106A8C"/>
    <w:rsid w:val="00110CF6"/>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240F9"/>
    <w:rsid w:val="0023133E"/>
    <w:rsid w:val="00231B63"/>
    <w:rsid w:val="002347A2"/>
    <w:rsid w:val="002353B1"/>
    <w:rsid w:val="002373A8"/>
    <w:rsid w:val="002563F9"/>
    <w:rsid w:val="002640A9"/>
    <w:rsid w:val="002675F0"/>
    <w:rsid w:val="00274957"/>
    <w:rsid w:val="002760EE"/>
    <w:rsid w:val="0027751B"/>
    <w:rsid w:val="002B6339"/>
    <w:rsid w:val="002C04DD"/>
    <w:rsid w:val="002C4DFB"/>
    <w:rsid w:val="002D5123"/>
    <w:rsid w:val="002E00EE"/>
    <w:rsid w:val="002E24C3"/>
    <w:rsid w:val="002F2973"/>
    <w:rsid w:val="002F7216"/>
    <w:rsid w:val="002F7BC2"/>
    <w:rsid w:val="00316FB2"/>
    <w:rsid w:val="003172DC"/>
    <w:rsid w:val="003460C8"/>
    <w:rsid w:val="00347C73"/>
    <w:rsid w:val="0035462D"/>
    <w:rsid w:val="00356555"/>
    <w:rsid w:val="003700E1"/>
    <w:rsid w:val="003719D6"/>
    <w:rsid w:val="003765B8"/>
    <w:rsid w:val="00391818"/>
    <w:rsid w:val="00393A26"/>
    <w:rsid w:val="003B1B13"/>
    <w:rsid w:val="003B4720"/>
    <w:rsid w:val="003C3971"/>
    <w:rsid w:val="003D5A8E"/>
    <w:rsid w:val="003F5F93"/>
    <w:rsid w:val="00415AB2"/>
    <w:rsid w:val="00423334"/>
    <w:rsid w:val="00426FBB"/>
    <w:rsid w:val="00430674"/>
    <w:rsid w:val="004345EC"/>
    <w:rsid w:val="0044609F"/>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3448"/>
    <w:rsid w:val="00565087"/>
    <w:rsid w:val="005737C5"/>
    <w:rsid w:val="00574291"/>
    <w:rsid w:val="005768F3"/>
    <w:rsid w:val="00581BF8"/>
    <w:rsid w:val="0058792E"/>
    <w:rsid w:val="00597B11"/>
    <w:rsid w:val="005A4AFA"/>
    <w:rsid w:val="005A7170"/>
    <w:rsid w:val="005B0233"/>
    <w:rsid w:val="005C310B"/>
    <w:rsid w:val="005D2E01"/>
    <w:rsid w:val="005D7526"/>
    <w:rsid w:val="005D7DDC"/>
    <w:rsid w:val="005E4BB2"/>
    <w:rsid w:val="005F788A"/>
    <w:rsid w:val="00602AEA"/>
    <w:rsid w:val="00604A66"/>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054BD"/>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D3A31"/>
    <w:rsid w:val="007E1632"/>
    <w:rsid w:val="007F0F4A"/>
    <w:rsid w:val="007F16BF"/>
    <w:rsid w:val="008028A4"/>
    <w:rsid w:val="00805B36"/>
    <w:rsid w:val="00812725"/>
    <w:rsid w:val="00830747"/>
    <w:rsid w:val="008370C7"/>
    <w:rsid w:val="00867BB6"/>
    <w:rsid w:val="008768CA"/>
    <w:rsid w:val="00880C19"/>
    <w:rsid w:val="00885A27"/>
    <w:rsid w:val="00885DA2"/>
    <w:rsid w:val="008875B4"/>
    <w:rsid w:val="00896819"/>
    <w:rsid w:val="008C384C"/>
    <w:rsid w:val="008D2857"/>
    <w:rsid w:val="008D7816"/>
    <w:rsid w:val="008E2D68"/>
    <w:rsid w:val="008E33D8"/>
    <w:rsid w:val="008E4F9B"/>
    <w:rsid w:val="008E590E"/>
    <w:rsid w:val="008E6756"/>
    <w:rsid w:val="008F17E5"/>
    <w:rsid w:val="008F1DB7"/>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B0980"/>
    <w:rsid w:val="009C194E"/>
    <w:rsid w:val="009E16A9"/>
    <w:rsid w:val="009F37B7"/>
    <w:rsid w:val="00A10F02"/>
    <w:rsid w:val="00A164B4"/>
    <w:rsid w:val="00A26956"/>
    <w:rsid w:val="00A27486"/>
    <w:rsid w:val="00A50F33"/>
    <w:rsid w:val="00A53724"/>
    <w:rsid w:val="00A56066"/>
    <w:rsid w:val="00A6211E"/>
    <w:rsid w:val="00A660FE"/>
    <w:rsid w:val="00A73129"/>
    <w:rsid w:val="00A82346"/>
    <w:rsid w:val="00A85983"/>
    <w:rsid w:val="00A86AA1"/>
    <w:rsid w:val="00A86DD0"/>
    <w:rsid w:val="00A92BA1"/>
    <w:rsid w:val="00A95A32"/>
    <w:rsid w:val="00AA0D64"/>
    <w:rsid w:val="00AA37F7"/>
    <w:rsid w:val="00AA3CEF"/>
    <w:rsid w:val="00AA53D5"/>
    <w:rsid w:val="00AB4A5D"/>
    <w:rsid w:val="00AC6BC6"/>
    <w:rsid w:val="00AD6367"/>
    <w:rsid w:val="00AD6532"/>
    <w:rsid w:val="00AE021E"/>
    <w:rsid w:val="00AE65E2"/>
    <w:rsid w:val="00AF1460"/>
    <w:rsid w:val="00AF4277"/>
    <w:rsid w:val="00B02A0B"/>
    <w:rsid w:val="00B05B70"/>
    <w:rsid w:val="00B13DFB"/>
    <w:rsid w:val="00B15449"/>
    <w:rsid w:val="00B15563"/>
    <w:rsid w:val="00B44BE1"/>
    <w:rsid w:val="00B5074D"/>
    <w:rsid w:val="00B66A52"/>
    <w:rsid w:val="00B734A6"/>
    <w:rsid w:val="00B91DBE"/>
    <w:rsid w:val="00B93086"/>
    <w:rsid w:val="00B95B3E"/>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D7755"/>
    <w:rsid w:val="00CE0416"/>
    <w:rsid w:val="00D034D5"/>
    <w:rsid w:val="00D07FA8"/>
    <w:rsid w:val="00D454E2"/>
    <w:rsid w:val="00D46933"/>
    <w:rsid w:val="00D57972"/>
    <w:rsid w:val="00D60799"/>
    <w:rsid w:val="00D63C23"/>
    <w:rsid w:val="00D65BAB"/>
    <w:rsid w:val="00D675A9"/>
    <w:rsid w:val="00D727EF"/>
    <w:rsid w:val="00D72853"/>
    <w:rsid w:val="00D7364C"/>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2316A"/>
    <w:rsid w:val="00E44582"/>
    <w:rsid w:val="00E47C42"/>
    <w:rsid w:val="00E510C9"/>
    <w:rsid w:val="00E57E9F"/>
    <w:rsid w:val="00E64319"/>
    <w:rsid w:val="00E77645"/>
    <w:rsid w:val="00E916B3"/>
    <w:rsid w:val="00E92E98"/>
    <w:rsid w:val="00EA15B0"/>
    <w:rsid w:val="00EA5EA7"/>
    <w:rsid w:val="00EB3B77"/>
    <w:rsid w:val="00EC21CF"/>
    <w:rsid w:val="00EC4A25"/>
    <w:rsid w:val="00ED13D8"/>
    <w:rsid w:val="00ED63C7"/>
    <w:rsid w:val="00ED7703"/>
    <w:rsid w:val="00EE1609"/>
    <w:rsid w:val="00EF5464"/>
    <w:rsid w:val="00EF608C"/>
    <w:rsid w:val="00F020C1"/>
    <w:rsid w:val="00F025A2"/>
    <w:rsid w:val="00F04712"/>
    <w:rsid w:val="00F13360"/>
    <w:rsid w:val="00F22EC7"/>
    <w:rsid w:val="00F325C8"/>
    <w:rsid w:val="00F34E89"/>
    <w:rsid w:val="00F62E58"/>
    <w:rsid w:val="00F653B8"/>
    <w:rsid w:val="00F66640"/>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827942438">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186551742">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hyperlink" Target="https://portal.3gpp.org/ngppapp/CreateTdoc.aspx?mode=view&amp;contributionUid=CP-23024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yperlink" Target="https://portal.3gpp.org/ngppapp/CreateTdoc.aspx?mode=view&amp;contributionUid=CP-230241" TargetMode="Externa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256562</Words>
  <Characters>1462409</Characters>
  <Application>Microsoft Office Word</Application>
  <DocSecurity>0</DocSecurity>
  <Lines>12186</Lines>
  <Paragraphs>3431</Paragraphs>
  <ScaleCrop>false</ScaleCrop>
  <HeadingPairs>
    <vt:vector size="2" baseType="variant">
      <vt:variant>
        <vt:lpstr>Title</vt:lpstr>
      </vt:variant>
      <vt:variant>
        <vt:i4>1</vt:i4>
      </vt:variant>
    </vt:vector>
  </HeadingPairs>
  <TitlesOfParts>
    <vt:vector size="1" baseType="lpstr">
      <vt:lpstr>3GPP TS 24.282</vt:lpstr>
    </vt:vector>
  </TitlesOfParts>
  <Company>ETSI</Company>
  <LinksUpToDate>false</LinksUpToDate>
  <CharactersWithSpaces>1715540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Correction</cp:lastModifiedBy>
  <cp:revision>11</cp:revision>
  <cp:lastPrinted>2019-02-25T14:05:00Z</cp:lastPrinted>
  <dcterms:created xsi:type="dcterms:W3CDTF">2023-04-02T23:26:00Z</dcterms:created>
  <dcterms:modified xsi:type="dcterms:W3CDTF">2023-04-03T00:11:00Z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