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26CE9CCA"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V17</w:t>
      </w:r>
      <w:r w:rsidR="00E426D7">
        <w:rPr>
          <w:lang w:val="sv-SE"/>
        </w:rPr>
        <w:t>.</w:t>
      </w:r>
      <w:r w:rsidR="00B60BBB">
        <w:rPr>
          <w:lang w:val="sv-SE"/>
        </w:rPr>
        <w:t>5</w:t>
      </w:r>
      <w:r w:rsidR="000A429C">
        <w:rPr>
          <w:lang w:val="sv-SE"/>
        </w:rPr>
        <w:t>.</w:t>
      </w:r>
      <w:r w:rsidR="00B87E84">
        <w:rPr>
          <w:lang w:val="sv-SE"/>
        </w:rPr>
        <w:t>0</w:t>
      </w:r>
      <w:r w:rsidR="00B87E84" w:rsidRPr="00AF6896">
        <w:rPr>
          <w:lang w:val="sv-SE"/>
        </w:rPr>
        <w:t xml:space="preserve"> </w:t>
      </w:r>
      <w:r w:rsidR="00763F92" w:rsidRPr="00AF6896">
        <w:rPr>
          <w:sz w:val="32"/>
          <w:lang w:val="sv-SE"/>
        </w:rPr>
        <w:t>(</w:t>
      </w:r>
      <w:r w:rsidR="00B60BBB">
        <w:rPr>
          <w:sz w:val="32"/>
          <w:lang w:val="sv-SE"/>
        </w:rPr>
        <w:t>202</w:t>
      </w:r>
      <w:r w:rsidR="00B60BBB">
        <w:rPr>
          <w:sz w:val="32"/>
          <w:lang w:val="sv-SE"/>
        </w:rPr>
        <w:t>2</w:t>
      </w:r>
      <w:r w:rsidR="00132588">
        <w:rPr>
          <w:sz w:val="32"/>
          <w:lang w:val="sv-SE"/>
        </w:rPr>
        <w:t>-</w:t>
      </w:r>
      <w:r w:rsidR="00B60BBB">
        <w:rPr>
          <w:sz w:val="32"/>
          <w:lang w:val="sv-SE"/>
        </w:rPr>
        <w:t>0</w:t>
      </w:r>
      <w:r w:rsidR="00B60BBB">
        <w:rPr>
          <w:sz w:val="32"/>
          <w:lang w:val="sv-SE"/>
        </w:rPr>
        <w:t>3</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52571187"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B60BBB">
        <w:rPr>
          <w:noProof/>
          <w:sz w:val="18"/>
        </w:rPr>
        <w:t>2</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76C362BA" w14:textId="0B44C08C" w:rsidR="00CC1D30" w:rsidRDefault="002F666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C1D30">
        <w:t>Foreword</w:t>
      </w:r>
      <w:r w:rsidR="00CC1D30">
        <w:tab/>
      </w:r>
      <w:r w:rsidR="00CC1D30">
        <w:fldChar w:fldCharType="begin" w:fldLock="1"/>
      </w:r>
      <w:r w:rsidR="00CC1D30">
        <w:instrText xml:space="preserve"> PAGEREF _Toc99037970 \h </w:instrText>
      </w:r>
      <w:r w:rsidR="00CC1D30">
        <w:fldChar w:fldCharType="separate"/>
      </w:r>
      <w:r w:rsidR="00CC1D30">
        <w:t>7</w:t>
      </w:r>
      <w:r w:rsidR="00CC1D30">
        <w:fldChar w:fldCharType="end"/>
      </w:r>
    </w:p>
    <w:p w14:paraId="40AF79D9" w14:textId="43B44148" w:rsidR="00CC1D30" w:rsidRDefault="00CC1D3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_Toc99037971 \h </w:instrText>
      </w:r>
      <w:r>
        <w:fldChar w:fldCharType="separate"/>
      </w:r>
      <w:r>
        <w:t>8</w:t>
      </w:r>
      <w:r>
        <w:fldChar w:fldCharType="end"/>
      </w:r>
    </w:p>
    <w:p w14:paraId="26E25279" w14:textId="64CD137E" w:rsidR="00CC1D30" w:rsidRDefault="00CC1D3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_Toc99037972 \h </w:instrText>
      </w:r>
      <w:r>
        <w:fldChar w:fldCharType="separate"/>
      </w:r>
      <w:r>
        <w:t>8</w:t>
      </w:r>
      <w:r>
        <w:fldChar w:fldCharType="end"/>
      </w:r>
    </w:p>
    <w:p w14:paraId="5382C139" w14:textId="1F14A694" w:rsidR="00CC1D30" w:rsidRDefault="00CC1D3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_Toc99037973 \h </w:instrText>
      </w:r>
      <w:r>
        <w:fldChar w:fldCharType="separate"/>
      </w:r>
      <w:r>
        <w:t>10</w:t>
      </w:r>
      <w:r>
        <w:fldChar w:fldCharType="end"/>
      </w:r>
    </w:p>
    <w:p w14:paraId="5A3B9CAB" w14:textId="38C24EC5" w:rsidR="00CC1D30" w:rsidRDefault="00CC1D3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_Toc99037974 \h </w:instrText>
      </w:r>
      <w:r>
        <w:fldChar w:fldCharType="separate"/>
      </w:r>
      <w:r>
        <w:t>10</w:t>
      </w:r>
      <w:r>
        <w:fldChar w:fldCharType="end"/>
      </w:r>
    </w:p>
    <w:p w14:paraId="3BF63AB7" w14:textId="33124271" w:rsidR="00CC1D30" w:rsidRDefault="00CC1D3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_Toc99037975 \h </w:instrText>
      </w:r>
      <w:r>
        <w:fldChar w:fldCharType="separate"/>
      </w:r>
      <w:r>
        <w:t>11</w:t>
      </w:r>
      <w:r>
        <w:fldChar w:fldCharType="end"/>
      </w:r>
    </w:p>
    <w:p w14:paraId="70375C37" w14:textId="32739B73" w:rsidR="00CC1D30" w:rsidRDefault="00CC1D3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_Toc99037976 \h </w:instrText>
      </w:r>
      <w:r>
        <w:fldChar w:fldCharType="separate"/>
      </w:r>
      <w:r>
        <w:t>12</w:t>
      </w:r>
      <w:r>
        <w:fldChar w:fldCharType="end"/>
      </w:r>
    </w:p>
    <w:p w14:paraId="16D98CBD" w14:textId="514E69AF" w:rsidR="00CC1D30" w:rsidRDefault="00CC1D3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_Toc99037977 \h </w:instrText>
      </w:r>
      <w:r>
        <w:fldChar w:fldCharType="separate"/>
      </w:r>
      <w:r>
        <w:t>12</w:t>
      </w:r>
      <w:r>
        <w:fldChar w:fldCharType="end"/>
      </w:r>
    </w:p>
    <w:p w14:paraId="32F8F1B9" w14:textId="60A566E2" w:rsidR="00CC1D30" w:rsidRDefault="00CC1D3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Untrusted access</w:t>
      </w:r>
      <w:r>
        <w:tab/>
      </w:r>
      <w:r>
        <w:fldChar w:fldCharType="begin" w:fldLock="1"/>
      </w:r>
      <w:r>
        <w:instrText xml:space="preserve"> PAGEREF _Toc99037978 \h </w:instrText>
      </w:r>
      <w:r>
        <w:fldChar w:fldCharType="separate"/>
      </w:r>
      <w:r>
        <w:t>12</w:t>
      </w:r>
      <w:r>
        <w:fldChar w:fldCharType="end"/>
      </w:r>
    </w:p>
    <w:p w14:paraId="135E0F7D" w14:textId="2C2C46F7" w:rsidR="00CC1D30" w:rsidRDefault="00CC1D3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Identities</w:t>
      </w:r>
      <w:r>
        <w:tab/>
      </w:r>
      <w:r>
        <w:fldChar w:fldCharType="begin" w:fldLock="1"/>
      </w:r>
      <w:r>
        <w:instrText xml:space="preserve"> PAGEREF _Toc99037979 \h </w:instrText>
      </w:r>
      <w:r>
        <w:fldChar w:fldCharType="separate"/>
      </w:r>
      <w:r>
        <w:t>12</w:t>
      </w:r>
      <w:r>
        <w:fldChar w:fldCharType="end"/>
      </w:r>
    </w:p>
    <w:p w14:paraId="1A84FA9D" w14:textId="5C6DEDBE" w:rsidR="00CC1D30" w:rsidRDefault="00CC1D3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User identities</w:t>
      </w:r>
      <w:r>
        <w:tab/>
      </w:r>
      <w:r>
        <w:fldChar w:fldCharType="begin" w:fldLock="1"/>
      </w:r>
      <w:r>
        <w:instrText xml:space="preserve"> PAGEREF _Toc99037980 \h </w:instrText>
      </w:r>
      <w:r>
        <w:fldChar w:fldCharType="separate"/>
      </w:r>
      <w:r>
        <w:t>12</w:t>
      </w:r>
      <w:r>
        <w:fldChar w:fldCharType="end"/>
      </w:r>
    </w:p>
    <w:p w14:paraId="7A8F2875" w14:textId="70831980" w:rsidR="00CC1D30" w:rsidRDefault="00CC1D30">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FQDN for N3IWF Selection</w:t>
      </w:r>
      <w:r>
        <w:tab/>
      </w:r>
      <w:r>
        <w:fldChar w:fldCharType="begin" w:fldLock="1"/>
      </w:r>
      <w:r>
        <w:instrText xml:space="preserve"> PAGEREF _Toc99037981 \h </w:instrText>
      </w:r>
      <w:r>
        <w:fldChar w:fldCharType="separate"/>
      </w:r>
      <w:r>
        <w:t>12</w:t>
      </w:r>
      <w:r>
        <w:fldChar w:fldCharType="end"/>
      </w:r>
    </w:p>
    <w:p w14:paraId="610FFF05" w14:textId="3D35066F" w:rsidR="00CC1D30" w:rsidRDefault="00CC1D3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Quality of service support</w:t>
      </w:r>
      <w:r>
        <w:tab/>
      </w:r>
      <w:r>
        <w:fldChar w:fldCharType="begin" w:fldLock="1"/>
      </w:r>
      <w:r>
        <w:instrText xml:space="preserve"> PAGEREF _Toc99037982 \h </w:instrText>
      </w:r>
      <w:r>
        <w:fldChar w:fldCharType="separate"/>
      </w:r>
      <w:r>
        <w:t>13</w:t>
      </w:r>
      <w:r>
        <w:fldChar w:fldCharType="end"/>
      </w:r>
    </w:p>
    <w:p w14:paraId="3DB76006" w14:textId="40967013" w:rsidR="00CC1D30" w:rsidRDefault="00CC1D3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_Toc99037983 \h </w:instrText>
      </w:r>
      <w:r>
        <w:fldChar w:fldCharType="separate"/>
      </w:r>
      <w:r>
        <w:t>13</w:t>
      </w:r>
      <w:r>
        <w:fldChar w:fldCharType="end"/>
      </w:r>
    </w:p>
    <w:p w14:paraId="3EEB8DA9" w14:textId="600B076A" w:rsidR="00CC1D30" w:rsidRDefault="00CC1D30">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QoS differentiation in non-3GPP access</w:t>
      </w:r>
      <w:r>
        <w:tab/>
      </w:r>
      <w:r>
        <w:fldChar w:fldCharType="begin" w:fldLock="1"/>
      </w:r>
      <w:r>
        <w:instrText xml:space="preserve"> PAGEREF _Toc99037984 \h </w:instrText>
      </w:r>
      <w:r>
        <w:fldChar w:fldCharType="separate"/>
      </w:r>
      <w:r>
        <w:t>13</w:t>
      </w:r>
      <w:r>
        <w:fldChar w:fldCharType="end"/>
      </w:r>
    </w:p>
    <w:p w14:paraId="6DA6712C" w14:textId="3E8B8C83" w:rsidR="00CC1D30" w:rsidRDefault="00CC1D30">
      <w:pPr>
        <w:pStyle w:val="TOC4"/>
        <w:rPr>
          <w:rFonts w:asciiTheme="minorHAnsi" w:eastAsiaTheme="minorEastAsia" w:hAnsiTheme="minorHAnsi" w:cstheme="minorBidi"/>
          <w:sz w:val="22"/>
          <w:szCs w:val="22"/>
          <w:lang w:eastAsia="en-GB"/>
        </w:rPr>
      </w:pPr>
      <w:r>
        <w:t>4.4.2.1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_Toc99037985 \h </w:instrText>
      </w:r>
      <w:r>
        <w:fldChar w:fldCharType="separate"/>
      </w:r>
      <w:r>
        <w:t>13</w:t>
      </w:r>
      <w:r>
        <w:fldChar w:fldCharType="end"/>
      </w:r>
    </w:p>
    <w:p w14:paraId="25508A97" w14:textId="0A1FE429" w:rsidR="00CC1D30" w:rsidRDefault="00CC1D30">
      <w:pPr>
        <w:pStyle w:val="TOC4"/>
        <w:rPr>
          <w:rFonts w:asciiTheme="minorHAnsi" w:eastAsiaTheme="minorEastAsia" w:hAnsiTheme="minorHAnsi" w:cstheme="minorBidi"/>
          <w:sz w:val="22"/>
          <w:szCs w:val="22"/>
          <w:lang w:eastAsia="en-GB"/>
        </w:rPr>
      </w:pPr>
      <w:r>
        <w:t>4.4.2.2</w:t>
      </w:r>
      <w:r>
        <w:rPr>
          <w:rFonts w:asciiTheme="minorHAnsi" w:eastAsiaTheme="minorEastAsia" w:hAnsiTheme="minorHAnsi" w:cstheme="minorBidi"/>
          <w:sz w:val="22"/>
          <w:szCs w:val="22"/>
          <w:lang w:eastAsia="en-GB"/>
        </w:rPr>
        <w:tab/>
      </w:r>
      <w:r>
        <w:t>QoS signalling</w:t>
      </w:r>
      <w:r>
        <w:tab/>
      </w:r>
      <w:r>
        <w:fldChar w:fldCharType="begin" w:fldLock="1"/>
      </w:r>
      <w:r>
        <w:instrText xml:space="preserve"> PAGEREF _Toc99037986 \h </w:instrText>
      </w:r>
      <w:r>
        <w:fldChar w:fldCharType="separate"/>
      </w:r>
      <w:r>
        <w:t>13</w:t>
      </w:r>
      <w:r>
        <w:fldChar w:fldCharType="end"/>
      </w:r>
    </w:p>
    <w:p w14:paraId="1DE18206" w14:textId="47BBE255" w:rsidR="00CC1D30" w:rsidRDefault="00CC1D30">
      <w:pPr>
        <w:pStyle w:val="TOC4"/>
        <w:rPr>
          <w:rFonts w:asciiTheme="minorHAnsi" w:eastAsiaTheme="minorEastAsia" w:hAnsiTheme="minorHAnsi" w:cstheme="minorBidi"/>
          <w:sz w:val="22"/>
          <w:szCs w:val="22"/>
          <w:lang w:eastAsia="en-GB"/>
        </w:rPr>
      </w:pPr>
      <w:r>
        <w:t>4.4.2.3</w:t>
      </w:r>
      <w:r>
        <w:rPr>
          <w:rFonts w:asciiTheme="minorHAnsi" w:eastAsiaTheme="minorEastAsia" w:hAnsiTheme="minorHAnsi" w:cstheme="minorBidi"/>
          <w:sz w:val="22"/>
          <w:szCs w:val="22"/>
          <w:lang w:eastAsia="en-GB"/>
        </w:rPr>
        <w:tab/>
      </w:r>
      <w:r>
        <w:t>QoS differentiation in user plane</w:t>
      </w:r>
      <w:r>
        <w:tab/>
      </w:r>
      <w:r>
        <w:fldChar w:fldCharType="begin" w:fldLock="1"/>
      </w:r>
      <w:r>
        <w:instrText xml:space="preserve"> PAGEREF _Toc99037987 \h </w:instrText>
      </w:r>
      <w:r>
        <w:fldChar w:fldCharType="separate"/>
      </w:r>
      <w:r>
        <w:t>14</w:t>
      </w:r>
      <w:r>
        <w:fldChar w:fldCharType="end"/>
      </w:r>
    </w:p>
    <w:p w14:paraId="6F45D860" w14:textId="661BC397" w:rsidR="00CC1D30" w:rsidRDefault="00CC1D30">
      <w:pPr>
        <w:pStyle w:val="TOC4"/>
        <w:rPr>
          <w:rFonts w:asciiTheme="minorHAnsi" w:eastAsiaTheme="minorEastAsia" w:hAnsiTheme="minorHAnsi" w:cstheme="minorBidi"/>
          <w:sz w:val="22"/>
          <w:szCs w:val="22"/>
          <w:lang w:eastAsia="en-GB"/>
        </w:rPr>
      </w:pPr>
      <w:r>
        <w:t>4.4.2.4</w:t>
      </w:r>
      <w:r>
        <w:rPr>
          <w:rFonts w:asciiTheme="minorHAnsi" w:eastAsiaTheme="minorEastAsia" w:hAnsiTheme="minorHAnsi" w:cstheme="minorBidi"/>
          <w:sz w:val="22"/>
          <w:szCs w:val="22"/>
          <w:lang w:eastAsia="en-GB"/>
        </w:rPr>
        <w:tab/>
      </w:r>
      <w:r>
        <w:t>Reflective QoS</w:t>
      </w:r>
      <w:r>
        <w:tab/>
      </w:r>
      <w:r>
        <w:fldChar w:fldCharType="begin" w:fldLock="1"/>
      </w:r>
      <w:r>
        <w:instrText xml:space="preserve"> PAGEREF _Toc99037988 \h </w:instrText>
      </w:r>
      <w:r>
        <w:fldChar w:fldCharType="separate"/>
      </w:r>
      <w:r>
        <w:t>14</w:t>
      </w:r>
      <w:r>
        <w:fldChar w:fldCharType="end"/>
      </w:r>
    </w:p>
    <w:p w14:paraId="658ABD8E" w14:textId="0128DDDB" w:rsidR="00CC1D30" w:rsidRDefault="00CC1D30">
      <w:pPr>
        <w:pStyle w:val="TOC4"/>
        <w:rPr>
          <w:rFonts w:asciiTheme="minorHAnsi" w:eastAsiaTheme="minorEastAsia" w:hAnsiTheme="minorHAnsi" w:cstheme="minorBidi"/>
          <w:sz w:val="22"/>
          <w:szCs w:val="22"/>
          <w:lang w:eastAsia="en-GB"/>
        </w:rPr>
      </w:pPr>
      <w:r>
        <w:t>4.4.2.5</w:t>
      </w:r>
      <w:r>
        <w:rPr>
          <w:rFonts w:asciiTheme="minorHAnsi" w:eastAsiaTheme="minorEastAsia" w:hAnsiTheme="minorHAnsi" w:cstheme="minorBidi"/>
          <w:sz w:val="22"/>
          <w:szCs w:val="22"/>
          <w:lang w:eastAsia="en-GB"/>
        </w:rPr>
        <w:tab/>
      </w:r>
      <w:r>
        <w:t>QoS enforcement</w:t>
      </w:r>
      <w:r>
        <w:tab/>
      </w:r>
      <w:r>
        <w:fldChar w:fldCharType="begin" w:fldLock="1"/>
      </w:r>
      <w:r>
        <w:instrText xml:space="preserve"> PAGEREF _Toc99037989 \h </w:instrText>
      </w:r>
      <w:r>
        <w:fldChar w:fldCharType="separate"/>
      </w:r>
      <w:r>
        <w:t>14</w:t>
      </w:r>
      <w:r>
        <w:fldChar w:fldCharType="end"/>
      </w:r>
    </w:p>
    <w:p w14:paraId="1696D2F8" w14:textId="0F01906A" w:rsidR="00CC1D30" w:rsidRDefault="00CC1D3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Trusted access</w:t>
      </w:r>
      <w:r>
        <w:tab/>
      </w:r>
      <w:r>
        <w:fldChar w:fldCharType="begin" w:fldLock="1"/>
      </w:r>
      <w:r>
        <w:instrText xml:space="preserve"> PAGEREF _Toc99037990 \h </w:instrText>
      </w:r>
      <w:r>
        <w:fldChar w:fldCharType="separate"/>
      </w:r>
      <w:r>
        <w:t>14</w:t>
      </w:r>
      <w:r>
        <w:fldChar w:fldCharType="end"/>
      </w:r>
    </w:p>
    <w:p w14:paraId="33283A87" w14:textId="6DEFB22E" w:rsidR="00CC1D30" w:rsidRDefault="00CC1D3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Forbidden PLMNs for non-3GPP access to 5GCN</w:t>
      </w:r>
      <w:r>
        <w:tab/>
      </w:r>
      <w:r>
        <w:fldChar w:fldCharType="begin" w:fldLock="1"/>
      </w:r>
      <w:r>
        <w:instrText xml:space="preserve"> PAGEREF _Toc99037991 \h </w:instrText>
      </w:r>
      <w:r>
        <w:fldChar w:fldCharType="separate"/>
      </w:r>
      <w:r>
        <w:t>15</w:t>
      </w:r>
      <w:r>
        <w:fldChar w:fldCharType="end"/>
      </w:r>
    </w:p>
    <w:p w14:paraId="295A1CFE" w14:textId="304A0768" w:rsidR="00CC1D30" w:rsidRDefault="00CC1D3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Network discovery and selection</w:t>
      </w:r>
      <w:r>
        <w:tab/>
      </w:r>
      <w:r>
        <w:fldChar w:fldCharType="begin" w:fldLock="1"/>
      </w:r>
      <w:r>
        <w:instrText xml:space="preserve"> PAGEREF _Toc99037992 \h </w:instrText>
      </w:r>
      <w:r>
        <w:fldChar w:fldCharType="separate"/>
      </w:r>
      <w:r>
        <w:t>15</w:t>
      </w:r>
      <w:r>
        <w:fldChar w:fldCharType="end"/>
      </w:r>
    </w:p>
    <w:p w14:paraId="01170ED9" w14:textId="1E32A425" w:rsidR="00CC1D30" w:rsidRDefault="00CC1D3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_Toc99037993 \h </w:instrText>
      </w:r>
      <w:r>
        <w:fldChar w:fldCharType="separate"/>
      </w:r>
      <w:r>
        <w:t>15</w:t>
      </w:r>
      <w:r>
        <w:fldChar w:fldCharType="end"/>
      </w:r>
    </w:p>
    <w:p w14:paraId="6CA154C0" w14:textId="159FEE6F" w:rsidR="00CC1D30" w:rsidRDefault="00CC1D3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Access network discovery procedure</w:t>
      </w:r>
      <w:r>
        <w:tab/>
      </w:r>
      <w:r>
        <w:fldChar w:fldCharType="begin" w:fldLock="1"/>
      </w:r>
      <w:r>
        <w:instrText xml:space="preserve"> PAGEREF _Toc99037994 \h </w:instrText>
      </w:r>
      <w:r>
        <w:fldChar w:fldCharType="separate"/>
      </w:r>
      <w:r>
        <w:t>16</w:t>
      </w:r>
      <w:r>
        <w:fldChar w:fldCharType="end"/>
      </w:r>
    </w:p>
    <w:p w14:paraId="043D3341" w14:textId="3EF5DCF4" w:rsidR="00CC1D30" w:rsidRDefault="00CC1D3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_Toc99037995 \h </w:instrText>
      </w:r>
      <w:r>
        <w:fldChar w:fldCharType="separate"/>
      </w:r>
      <w:r>
        <w:t>16</w:t>
      </w:r>
      <w:r>
        <w:fldChar w:fldCharType="end"/>
      </w:r>
    </w:p>
    <w:p w14:paraId="3AE3FA0A" w14:textId="4C488D18" w:rsidR="00CC1D30" w:rsidRDefault="00CC1D3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Discovering availability of WLAN access networks</w:t>
      </w:r>
      <w:r>
        <w:tab/>
      </w:r>
      <w:r>
        <w:fldChar w:fldCharType="begin" w:fldLock="1"/>
      </w:r>
      <w:r>
        <w:instrText xml:space="preserve"> PAGEREF _Toc99037996 \h </w:instrText>
      </w:r>
      <w:r>
        <w:fldChar w:fldCharType="separate"/>
      </w:r>
      <w:r>
        <w:t>16</w:t>
      </w:r>
      <w:r>
        <w:fldChar w:fldCharType="end"/>
      </w:r>
    </w:p>
    <w:p w14:paraId="56FC18AA" w14:textId="03E9E244" w:rsidR="00CC1D30" w:rsidRDefault="00CC1D3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Access network selection procedure</w:t>
      </w:r>
      <w:r>
        <w:tab/>
      </w:r>
      <w:r>
        <w:fldChar w:fldCharType="begin" w:fldLock="1"/>
      </w:r>
      <w:r>
        <w:instrText xml:space="preserve"> PAGEREF _Toc99037997 \h </w:instrText>
      </w:r>
      <w:r>
        <w:fldChar w:fldCharType="separate"/>
      </w:r>
      <w:r>
        <w:t>16</w:t>
      </w:r>
      <w:r>
        <w:fldChar w:fldCharType="end"/>
      </w:r>
    </w:p>
    <w:p w14:paraId="204B1318" w14:textId="23B94380" w:rsidR="00CC1D30" w:rsidRDefault="00CC1D3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_Toc99037998 \h </w:instrText>
      </w:r>
      <w:r>
        <w:fldChar w:fldCharType="separate"/>
      </w:r>
      <w:r>
        <w:t>16</w:t>
      </w:r>
      <w:r>
        <w:fldChar w:fldCharType="end"/>
      </w:r>
    </w:p>
    <w:p w14:paraId="7B283151" w14:textId="19C3DEA0" w:rsidR="00CC1D30" w:rsidRDefault="00CC1D3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WLAN selection procedure</w:t>
      </w:r>
      <w:r>
        <w:tab/>
      </w:r>
      <w:r>
        <w:fldChar w:fldCharType="begin" w:fldLock="1"/>
      </w:r>
      <w:r>
        <w:instrText xml:space="preserve"> PAGEREF _Toc99037999 \h </w:instrText>
      </w:r>
      <w:r>
        <w:fldChar w:fldCharType="separate"/>
      </w:r>
      <w:r>
        <w:t>16</w:t>
      </w:r>
      <w:r>
        <w:fldChar w:fldCharType="end"/>
      </w:r>
    </w:p>
    <w:p w14:paraId="4FF8FA12" w14:textId="68DA874D" w:rsidR="00CC1D30" w:rsidRDefault="00CC1D30">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_Toc99038000 \h </w:instrText>
      </w:r>
      <w:r>
        <w:fldChar w:fldCharType="separate"/>
      </w:r>
      <w:r>
        <w:t>16</w:t>
      </w:r>
      <w:r>
        <w:fldChar w:fldCharType="end"/>
      </w:r>
    </w:p>
    <w:p w14:paraId="1D9E51F1" w14:textId="6710330B" w:rsidR="00CC1D30" w:rsidRDefault="00CC1D30">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Manual mode WLAN selection</w:t>
      </w:r>
      <w:r>
        <w:tab/>
      </w:r>
      <w:r>
        <w:fldChar w:fldCharType="begin" w:fldLock="1"/>
      </w:r>
      <w:r>
        <w:instrText xml:space="preserve"> PAGEREF _Toc99038001 \h </w:instrText>
      </w:r>
      <w:r>
        <w:fldChar w:fldCharType="separate"/>
      </w:r>
      <w:r>
        <w:t>17</w:t>
      </w:r>
      <w:r>
        <w:fldChar w:fldCharType="end"/>
      </w:r>
    </w:p>
    <w:p w14:paraId="5DBA5660" w14:textId="1EEC461E" w:rsidR="00CC1D30" w:rsidRDefault="00CC1D30">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Automatic mode WLAN selection</w:t>
      </w:r>
      <w:r>
        <w:tab/>
      </w:r>
      <w:r>
        <w:fldChar w:fldCharType="begin" w:fldLock="1"/>
      </w:r>
      <w:r>
        <w:instrText xml:space="preserve"> PAGEREF _Toc99038002 \h </w:instrText>
      </w:r>
      <w:r>
        <w:fldChar w:fldCharType="separate"/>
      </w:r>
      <w:r>
        <w:t>17</w:t>
      </w:r>
      <w:r>
        <w:fldChar w:fldCharType="end"/>
      </w:r>
    </w:p>
    <w:p w14:paraId="50909A2F" w14:textId="50AD342C" w:rsidR="00CC1D30" w:rsidRDefault="00CC1D30">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PLMN selection procedures using trusted non-3GPP access</w:t>
      </w:r>
      <w:r>
        <w:tab/>
      </w:r>
      <w:r>
        <w:fldChar w:fldCharType="begin" w:fldLock="1"/>
      </w:r>
      <w:r>
        <w:instrText xml:space="preserve"> PAGEREF _Toc99038003 \h </w:instrText>
      </w:r>
      <w:r>
        <w:fldChar w:fldCharType="separate"/>
      </w:r>
      <w:r>
        <w:t>18</w:t>
      </w:r>
      <w:r>
        <w:fldChar w:fldCharType="end"/>
      </w:r>
    </w:p>
    <w:p w14:paraId="5677D9D6" w14:textId="660FE51A" w:rsidR="00CC1D30" w:rsidRDefault="00CC1D30">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_Toc99038004 \h </w:instrText>
      </w:r>
      <w:r>
        <w:fldChar w:fldCharType="separate"/>
      </w:r>
      <w:r>
        <w:t>18</w:t>
      </w:r>
      <w:r>
        <w:fldChar w:fldCharType="end"/>
      </w:r>
    </w:p>
    <w:p w14:paraId="4EECBBA3" w14:textId="4D8FAEF5" w:rsidR="00CC1D30" w:rsidRDefault="00CC1D30">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PLMN solicitation</w:t>
      </w:r>
      <w:r>
        <w:tab/>
      </w:r>
      <w:r>
        <w:fldChar w:fldCharType="begin" w:fldLock="1"/>
      </w:r>
      <w:r>
        <w:instrText xml:space="preserve"> PAGEREF _Toc99038005 \h </w:instrText>
      </w:r>
      <w:r>
        <w:fldChar w:fldCharType="separate"/>
      </w:r>
      <w:r>
        <w:t>18</w:t>
      </w:r>
      <w:r>
        <w:fldChar w:fldCharType="end"/>
      </w:r>
    </w:p>
    <w:p w14:paraId="6AE72E55" w14:textId="3E56EA41" w:rsidR="00CC1D30" w:rsidRDefault="00CC1D30">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Manual PLMN selection mode procedure</w:t>
      </w:r>
      <w:r>
        <w:tab/>
      </w:r>
      <w:r>
        <w:fldChar w:fldCharType="begin" w:fldLock="1"/>
      </w:r>
      <w:r>
        <w:instrText xml:space="preserve"> PAGEREF _Toc99038006 \h </w:instrText>
      </w:r>
      <w:r>
        <w:fldChar w:fldCharType="separate"/>
      </w:r>
      <w:r>
        <w:t>19</w:t>
      </w:r>
      <w:r>
        <w:fldChar w:fldCharType="end"/>
      </w:r>
    </w:p>
    <w:p w14:paraId="41E97614" w14:textId="35C3A4D0" w:rsidR="00CC1D30" w:rsidRDefault="00CC1D30">
      <w:pPr>
        <w:pStyle w:val="TOC3"/>
        <w:rPr>
          <w:rFonts w:asciiTheme="minorHAnsi" w:eastAsiaTheme="minorEastAsia" w:hAnsiTheme="minorHAnsi" w:cstheme="minorBidi"/>
          <w:sz w:val="22"/>
          <w:szCs w:val="22"/>
          <w:lang w:eastAsia="en-GB"/>
        </w:rPr>
      </w:pPr>
      <w:r>
        <w:t>5.3A.</w:t>
      </w:r>
      <w:r>
        <w:rPr>
          <w:lang w:eastAsia="zh-CN"/>
        </w:rPr>
        <w:t>4</w:t>
      </w:r>
      <w:r>
        <w:rPr>
          <w:rFonts w:asciiTheme="minorHAnsi" w:eastAsiaTheme="minorEastAsia" w:hAnsiTheme="minorHAnsi" w:cstheme="minorBidi"/>
          <w:sz w:val="22"/>
          <w:szCs w:val="22"/>
          <w:lang w:eastAsia="en-GB"/>
        </w:rPr>
        <w:tab/>
      </w:r>
      <w:r>
        <w:t>Automatic mode PLMN selection procedure</w:t>
      </w:r>
      <w:r>
        <w:tab/>
      </w:r>
      <w:r>
        <w:fldChar w:fldCharType="begin" w:fldLock="1"/>
      </w:r>
      <w:r>
        <w:instrText xml:space="preserve"> PAGEREF _Toc99038007 \h </w:instrText>
      </w:r>
      <w:r>
        <w:fldChar w:fldCharType="separate"/>
      </w:r>
      <w:r>
        <w:t>19</w:t>
      </w:r>
      <w:r>
        <w:fldChar w:fldCharType="end"/>
      </w:r>
    </w:p>
    <w:p w14:paraId="3463B934" w14:textId="6529C3FC" w:rsidR="00CC1D30" w:rsidRDefault="00CC1D30">
      <w:pPr>
        <w:pStyle w:val="TOC4"/>
        <w:rPr>
          <w:rFonts w:asciiTheme="minorHAnsi" w:eastAsiaTheme="minorEastAsia" w:hAnsiTheme="minorHAnsi" w:cstheme="minorBidi"/>
          <w:sz w:val="22"/>
          <w:szCs w:val="22"/>
          <w:lang w:eastAsia="en-GB"/>
        </w:rPr>
      </w:pPr>
      <w:r>
        <w:t>5.3A.4.1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_Toc99038008 \h </w:instrText>
      </w:r>
      <w:r>
        <w:fldChar w:fldCharType="separate"/>
      </w:r>
      <w:r>
        <w:t>19</w:t>
      </w:r>
      <w:r>
        <w:fldChar w:fldCharType="end"/>
      </w:r>
    </w:p>
    <w:p w14:paraId="70C4D4DB" w14:textId="39055C1D" w:rsidR="00CC1D30" w:rsidRDefault="00CC1D30">
      <w:pPr>
        <w:pStyle w:val="TOC4"/>
        <w:rPr>
          <w:rFonts w:asciiTheme="minorHAnsi" w:eastAsiaTheme="minorEastAsia" w:hAnsiTheme="minorHAnsi" w:cstheme="minorBidi"/>
          <w:sz w:val="22"/>
          <w:szCs w:val="22"/>
          <w:lang w:eastAsia="en-GB"/>
        </w:rPr>
      </w:pPr>
      <w:r>
        <w:t>5.3A.4</w:t>
      </w:r>
      <w:r>
        <w:rPr>
          <w:lang w:eastAsia="zh-CN"/>
        </w:rPr>
        <w:t>.2</w:t>
      </w:r>
      <w:r>
        <w:rPr>
          <w:rFonts w:asciiTheme="minorHAnsi" w:eastAsiaTheme="minorEastAsia" w:hAnsiTheme="minorHAnsi" w:cstheme="minorBidi"/>
          <w:sz w:val="22"/>
          <w:szCs w:val="22"/>
          <w:lang w:eastAsia="en-GB"/>
        </w:rPr>
        <w:tab/>
      </w:r>
      <w:r>
        <w:t>Attempting to select HPLMN or equivalent HPLMN</w:t>
      </w:r>
      <w:r>
        <w:tab/>
      </w:r>
      <w:r>
        <w:fldChar w:fldCharType="begin" w:fldLock="1"/>
      </w:r>
      <w:r>
        <w:instrText xml:space="preserve"> PAGEREF _Toc99038009 \h </w:instrText>
      </w:r>
      <w:r>
        <w:fldChar w:fldCharType="separate"/>
      </w:r>
      <w:r>
        <w:t>20</w:t>
      </w:r>
      <w:r>
        <w:fldChar w:fldCharType="end"/>
      </w:r>
    </w:p>
    <w:p w14:paraId="4A26D503" w14:textId="14C9FD02" w:rsidR="00CC1D30" w:rsidRDefault="00CC1D30">
      <w:pPr>
        <w:pStyle w:val="TOC4"/>
        <w:rPr>
          <w:rFonts w:asciiTheme="minorHAnsi" w:eastAsiaTheme="minorEastAsia" w:hAnsiTheme="minorHAnsi" w:cstheme="minorBidi"/>
          <w:sz w:val="22"/>
          <w:szCs w:val="22"/>
          <w:lang w:eastAsia="en-GB"/>
        </w:rPr>
      </w:pPr>
      <w:r>
        <w:t>5.3A.4</w:t>
      </w:r>
      <w:r>
        <w:rPr>
          <w:lang w:eastAsia="zh-CN"/>
        </w:rP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_Toc99038010 \h </w:instrText>
      </w:r>
      <w:r>
        <w:fldChar w:fldCharType="separate"/>
      </w:r>
      <w:r>
        <w:t>21</w:t>
      </w:r>
      <w:r>
        <w:fldChar w:fldCharType="end"/>
      </w:r>
    </w:p>
    <w:p w14:paraId="4EC6ACE1" w14:textId="01BD577D" w:rsidR="00CC1D30" w:rsidRDefault="00CC1D30">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PLMN selection procedures using wireline access</w:t>
      </w:r>
      <w:r>
        <w:tab/>
      </w:r>
      <w:r>
        <w:fldChar w:fldCharType="begin" w:fldLock="1"/>
      </w:r>
      <w:r>
        <w:instrText xml:space="preserve"> PAGEREF _Toc99038011 \h </w:instrText>
      </w:r>
      <w:r>
        <w:fldChar w:fldCharType="separate"/>
      </w:r>
      <w:r>
        <w:t>21</w:t>
      </w:r>
      <w:r>
        <w:fldChar w:fldCharType="end"/>
      </w:r>
    </w:p>
    <w:p w14:paraId="36E316F2" w14:textId="0C8A60FA" w:rsidR="00CC1D30" w:rsidRDefault="00CC1D3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Access network reselection procedure</w:t>
      </w:r>
      <w:r>
        <w:tab/>
      </w:r>
      <w:r>
        <w:fldChar w:fldCharType="begin" w:fldLock="1"/>
      </w:r>
      <w:r>
        <w:instrText xml:space="preserve"> PAGEREF _Toc99038012 \h </w:instrText>
      </w:r>
      <w:r>
        <w:fldChar w:fldCharType="separate"/>
      </w:r>
      <w:r>
        <w:t>21</w:t>
      </w:r>
      <w:r>
        <w:fldChar w:fldCharType="end"/>
      </w:r>
    </w:p>
    <w:p w14:paraId="40F40846" w14:textId="37C7BB09" w:rsidR="00CC1D30" w:rsidRDefault="00CC1D3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_Toc99038013 \h </w:instrText>
      </w:r>
      <w:r>
        <w:fldChar w:fldCharType="separate"/>
      </w:r>
      <w:r>
        <w:t>21</w:t>
      </w:r>
      <w:r>
        <w:fldChar w:fldCharType="end"/>
      </w:r>
    </w:p>
    <w:p w14:paraId="6CEE2E68" w14:textId="0FC90A3A" w:rsidR="00CC1D30" w:rsidRDefault="00CC1D3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WLAN reselection procedure</w:t>
      </w:r>
      <w:r>
        <w:tab/>
      </w:r>
      <w:r>
        <w:fldChar w:fldCharType="begin" w:fldLock="1"/>
      </w:r>
      <w:r>
        <w:instrText xml:space="preserve"> PAGEREF _Toc99038014 \h </w:instrText>
      </w:r>
      <w:r>
        <w:fldChar w:fldCharType="separate"/>
      </w:r>
      <w:r>
        <w:t>21</w:t>
      </w:r>
      <w:r>
        <w:fldChar w:fldCharType="end"/>
      </w:r>
    </w:p>
    <w:p w14:paraId="087748D7" w14:textId="74D676A1" w:rsidR="00CC1D30" w:rsidRDefault="00CC1D3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UE - 5GC network protocols</w:t>
      </w:r>
      <w:r>
        <w:tab/>
      </w:r>
      <w:r>
        <w:fldChar w:fldCharType="begin" w:fldLock="1"/>
      </w:r>
      <w:r>
        <w:instrText xml:space="preserve"> PAGEREF _Toc99038015 \h </w:instrText>
      </w:r>
      <w:r>
        <w:fldChar w:fldCharType="separate"/>
      </w:r>
      <w:r>
        <w:t>21</w:t>
      </w:r>
      <w:r>
        <w:fldChar w:fldCharType="end"/>
      </w:r>
    </w:p>
    <w:p w14:paraId="633219B9" w14:textId="1E3576CF" w:rsidR="00CC1D30" w:rsidRDefault="00CC1D3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_Toc99038016 \h </w:instrText>
      </w:r>
      <w:r>
        <w:fldChar w:fldCharType="separate"/>
      </w:r>
      <w:r>
        <w:t>21</w:t>
      </w:r>
      <w:r>
        <w:fldChar w:fldCharType="end"/>
      </w:r>
    </w:p>
    <w:p w14:paraId="1411C233" w14:textId="7BEE3B28" w:rsidR="00CC1D30" w:rsidRDefault="00CC1D3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_Toc99038017 \h </w:instrText>
      </w:r>
      <w:r>
        <w:fldChar w:fldCharType="separate"/>
      </w:r>
      <w:r>
        <w:t>21</w:t>
      </w:r>
      <w:r>
        <w:fldChar w:fldCharType="end"/>
      </w:r>
    </w:p>
    <w:p w14:paraId="0853D8E6" w14:textId="557F89B3" w:rsidR="00CC1D30" w:rsidRDefault="00CC1D3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de-DE"/>
        </w:rPr>
        <w:t>Authentication and authorization for accessing 5GS via  non-3GPP access network</w:t>
      </w:r>
      <w:r>
        <w:tab/>
      </w:r>
      <w:r>
        <w:fldChar w:fldCharType="begin" w:fldLock="1"/>
      </w:r>
      <w:r>
        <w:instrText xml:space="preserve"> PAGEREF _Toc99038018 \h </w:instrText>
      </w:r>
      <w:r>
        <w:fldChar w:fldCharType="separate"/>
      </w:r>
      <w:r>
        <w:t>21</w:t>
      </w:r>
      <w:r>
        <w:fldChar w:fldCharType="end"/>
      </w:r>
    </w:p>
    <w:p w14:paraId="13B4B624" w14:textId="525CC78E" w:rsidR="00CC1D30" w:rsidRDefault="00CC1D3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_Toc99038019 \h </w:instrText>
      </w:r>
      <w:r>
        <w:fldChar w:fldCharType="separate"/>
      </w:r>
      <w:r>
        <w:t>21</w:t>
      </w:r>
      <w:r>
        <w:fldChar w:fldCharType="end"/>
      </w:r>
    </w:p>
    <w:p w14:paraId="16BC3A9A" w14:textId="7048AD48" w:rsidR="00CC1D30" w:rsidRDefault="00CC1D3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Authentication of N5GC device behind a CRG over wireline access</w:t>
      </w:r>
      <w:r>
        <w:tab/>
      </w:r>
      <w:r>
        <w:fldChar w:fldCharType="begin" w:fldLock="1"/>
      </w:r>
      <w:r>
        <w:instrText xml:space="preserve"> PAGEREF _Toc99038020 \h </w:instrText>
      </w:r>
      <w:r>
        <w:fldChar w:fldCharType="separate"/>
      </w:r>
      <w:r>
        <w:t>22</w:t>
      </w:r>
      <w:r>
        <w:fldChar w:fldCharType="end"/>
      </w:r>
    </w:p>
    <w:p w14:paraId="4E20F046" w14:textId="5B5E1C0F" w:rsidR="00CC1D30" w:rsidRDefault="00CC1D30">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rPr>
          <w:lang w:eastAsia="de-DE"/>
        </w:rPr>
        <w:t>Authentication for NSWO in 5GS</w:t>
      </w:r>
      <w:r>
        <w:tab/>
      </w:r>
      <w:r>
        <w:fldChar w:fldCharType="begin" w:fldLock="1"/>
      </w:r>
      <w:r>
        <w:instrText xml:space="preserve"> PAGEREF _Toc99038021 \h </w:instrText>
      </w:r>
      <w:r>
        <w:fldChar w:fldCharType="separate"/>
      </w:r>
      <w:r>
        <w:t>22</w:t>
      </w:r>
      <w:r>
        <w:fldChar w:fldCharType="end"/>
      </w:r>
    </w:p>
    <w:p w14:paraId="60AE8E76" w14:textId="68FD596B" w:rsidR="00CC1D30" w:rsidRDefault="00CC1D3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Handling of </w:t>
      </w:r>
      <w:r>
        <w:rPr>
          <w:lang w:eastAsia="de-DE"/>
        </w:rPr>
        <w:t>ANDSP Information</w:t>
      </w:r>
      <w:r>
        <w:tab/>
      </w:r>
      <w:r>
        <w:fldChar w:fldCharType="begin" w:fldLock="1"/>
      </w:r>
      <w:r>
        <w:instrText xml:space="preserve"> PAGEREF _Toc99038022 \h </w:instrText>
      </w:r>
      <w:r>
        <w:fldChar w:fldCharType="separate"/>
      </w:r>
      <w:r>
        <w:t>23</w:t>
      </w:r>
      <w:r>
        <w:fldChar w:fldCharType="end"/>
      </w:r>
    </w:p>
    <w:p w14:paraId="239C2753" w14:textId="153E94ED" w:rsidR="00CC1D30" w:rsidRDefault="00CC1D30">
      <w:pPr>
        <w:pStyle w:val="TOC3"/>
        <w:rPr>
          <w:rFonts w:asciiTheme="minorHAnsi" w:eastAsiaTheme="minorEastAsia" w:hAnsiTheme="minorHAnsi" w:cstheme="minorBidi"/>
          <w:sz w:val="22"/>
          <w:szCs w:val="22"/>
          <w:lang w:eastAsia="en-GB"/>
        </w:rPr>
      </w:pPr>
      <w:r w:rsidRPr="00104831">
        <w:rPr>
          <w:lang w:val="en-US" w:eastAsia="zh-CN"/>
        </w:rPr>
        <w:t>6.4.1</w:t>
      </w:r>
      <w:r>
        <w:rPr>
          <w:rFonts w:asciiTheme="minorHAnsi" w:eastAsiaTheme="minorEastAsia" w:hAnsiTheme="minorHAnsi" w:cstheme="minorBidi"/>
          <w:sz w:val="22"/>
          <w:szCs w:val="22"/>
          <w:lang w:eastAsia="en-GB"/>
        </w:rPr>
        <w:tab/>
      </w:r>
      <w:r w:rsidRPr="00104831">
        <w:rPr>
          <w:lang w:val="en-US" w:eastAsia="zh-CN"/>
        </w:rPr>
        <w:t>General</w:t>
      </w:r>
      <w:r>
        <w:tab/>
      </w:r>
      <w:r>
        <w:fldChar w:fldCharType="begin" w:fldLock="1"/>
      </w:r>
      <w:r>
        <w:instrText xml:space="preserve"> PAGEREF _Toc99038023 \h </w:instrText>
      </w:r>
      <w:r>
        <w:fldChar w:fldCharType="separate"/>
      </w:r>
      <w:r>
        <w:t>23</w:t>
      </w:r>
      <w:r>
        <w:fldChar w:fldCharType="end"/>
      </w:r>
    </w:p>
    <w:p w14:paraId="389D688E" w14:textId="066689F6" w:rsidR="00CC1D30" w:rsidRDefault="00CC1D30">
      <w:pPr>
        <w:pStyle w:val="TOC3"/>
        <w:rPr>
          <w:rFonts w:asciiTheme="minorHAnsi" w:eastAsiaTheme="minorEastAsia" w:hAnsiTheme="minorHAnsi" w:cstheme="minorBidi"/>
          <w:sz w:val="22"/>
          <w:szCs w:val="22"/>
          <w:lang w:eastAsia="en-GB"/>
        </w:rPr>
      </w:pPr>
      <w:r w:rsidRPr="00104831">
        <w:rPr>
          <w:lang w:val="en-US" w:eastAsia="zh-CN"/>
        </w:rPr>
        <w:lastRenderedPageBreak/>
        <w:t>6.4.2</w:t>
      </w:r>
      <w:r>
        <w:rPr>
          <w:rFonts w:asciiTheme="minorHAnsi" w:eastAsiaTheme="minorEastAsia" w:hAnsiTheme="minorHAnsi" w:cstheme="minorBidi"/>
          <w:sz w:val="22"/>
          <w:szCs w:val="22"/>
          <w:lang w:eastAsia="en-GB"/>
        </w:rPr>
        <w:tab/>
      </w:r>
      <w:r w:rsidRPr="00104831">
        <w:rPr>
          <w:lang w:val="en-US" w:eastAsia="zh-CN"/>
        </w:rPr>
        <w:t>UE procedures</w:t>
      </w:r>
      <w:r>
        <w:tab/>
      </w:r>
      <w:r>
        <w:fldChar w:fldCharType="begin" w:fldLock="1"/>
      </w:r>
      <w:r>
        <w:instrText xml:space="preserve"> PAGEREF _Toc99038024 \h </w:instrText>
      </w:r>
      <w:r>
        <w:fldChar w:fldCharType="separate"/>
      </w:r>
      <w:r>
        <w:t>23</w:t>
      </w:r>
      <w:r>
        <w:fldChar w:fldCharType="end"/>
      </w:r>
    </w:p>
    <w:p w14:paraId="09C0DB6B" w14:textId="62A8D695" w:rsidR="00CC1D30" w:rsidRDefault="00CC1D3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_Toc99038025 \h </w:instrText>
      </w:r>
      <w:r>
        <w:fldChar w:fldCharType="separate"/>
      </w:r>
      <w:r>
        <w:t>23</w:t>
      </w:r>
      <w:r>
        <w:fldChar w:fldCharType="end"/>
      </w:r>
    </w:p>
    <w:p w14:paraId="46AE4474" w14:textId="34B03D2E" w:rsidR="00CC1D30" w:rsidRDefault="00CC1D3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 of WLAN selection information</w:t>
      </w:r>
      <w:r>
        <w:tab/>
      </w:r>
      <w:r>
        <w:fldChar w:fldCharType="begin" w:fldLock="1"/>
      </w:r>
      <w:r>
        <w:instrText xml:space="preserve"> PAGEREF _Toc99038026 \h </w:instrText>
      </w:r>
      <w:r>
        <w:fldChar w:fldCharType="separate"/>
      </w:r>
      <w:r>
        <w:t>23</w:t>
      </w:r>
      <w:r>
        <w:fldChar w:fldCharType="end"/>
      </w:r>
    </w:p>
    <w:p w14:paraId="2684F2E7" w14:textId="14A6C9BC" w:rsidR="00CC1D30" w:rsidRDefault="00CC1D30">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Use of N3AN node configuration information</w:t>
      </w:r>
      <w:r>
        <w:tab/>
      </w:r>
      <w:r>
        <w:fldChar w:fldCharType="begin" w:fldLock="1"/>
      </w:r>
      <w:r>
        <w:instrText xml:space="preserve"> PAGEREF _Toc99038027 \h </w:instrText>
      </w:r>
      <w:r>
        <w:fldChar w:fldCharType="separate"/>
      </w:r>
      <w:r>
        <w:t>23</w:t>
      </w:r>
      <w:r>
        <w:fldChar w:fldCharType="end"/>
      </w:r>
    </w:p>
    <w:p w14:paraId="55675CD0" w14:textId="54DF7C12" w:rsidR="00CC1D30" w:rsidRDefault="00CC1D30">
      <w:pPr>
        <w:pStyle w:val="TOC3"/>
        <w:rPr>
          <w:rFonts w:asciiTheme="minorHAnsi" w:eastAsiaTheme="minorEastAsia" w:hAnsiTheme="minorHAnsi" w:cstheme="minorBidi"/>
          <w:sz w:val="22"/>
          <w:szCs w:val="22"/>
          <w:lang w:eastAsia="en-GB"/>
        </w:rPr>
      </w:pPr>
      <w:r w:rsidRPr="00104831">
        <w:rPr>
          <w:lang w:val="en-US" w:eastAsia="zh-CN"/>
        </w:rPr>
        <w:t>6.4.3</w:t>
      </w:r>
      <w:r>
        <w:rPr>
          <w:rFonts w:asciiTheme="minorHAnsi" w:eastAsiaTheme="minorEastAsia" w:hAnsiTheme="minorHAnsi" w:cstheme="minorBidi"/>
          <w:sz w:val="22"/>
          <w:szCs w:val="22"/>
          <w:lang w:eastAsia="en-GB"/>
        </w:rPr>
        <w:tab/>
      </w:r>
      <w:r w:rsidRPr="00104831">
        <w:rPr>
          <w:lang w:val="en-US" w:eastAsia="zh-CN"/>
        </w:rPr>
        <w:t>ANDSP information from the network</w:t>
      </w:r>
      <w:r>
        <w:tab/>
      </w:r>
      <w:r>
        <w:fldChar w:fldCharType="begin" w:fldLock="1"/>
      </w:r>
      <w:r>
        <w:instrText xml:space="preserve"> PAGEREF _Toc99038028 \h </w:instrText>
      </w:r>
      <w:r>
        <w:fldChar w:fldCharType="separate"/>
      </w:r>
      <w:r>
        <w:t>23</w:t>
      </w:r>
      <w:r>
        <w:fldChar w:fldCharType="end"/>
      </w:r>
    </w:p>
    <w:p w14:paraId="796069AE" w14:textId="614A59A9" w:rsidR="00CC1D30" w:rsidRDefault="00CC1D3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Security association management procedures</w:t>
      </w:r>
      <w:r>
        <w:tab/>
      </w:r>
      <w:r>
        <w:fldChar w:fldCharType="begin" w:fldLock="1"/>
      </w:r>
      <w:r>
        <w:instrText xml:space="preserve"> PAGEREF _Toc99038029 \h </w:instrText>
      </w:r>
      <w:r>
        <w:fldChar w:fldCharType="separate"/>
      </w:r>
      <w:r>
        <w:t>24</w:t>
      </w:r>
      <w:r>
        <w:fldChar w:fldCharType="end"/>
      </w:r>
    </w:p>
    <w:p w14:paraId="02C33B6A" w14:textId="7B53B722" w:rsidR="00CC1D30" w:rsidRDefault="00CC1D3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_Toc99038030 \h </w:instrText>
      </w:r>
      <w:r>
        <w:fldChar w:fldCharType="separate"/>
      </w:r>
      <w:r>
        <w:t>24</w:t>
      </w:r>
      <w:r>
        <w:fldChar w:fldCharType="end"/>
      </w:r>
    </w:p>
    <w:p w14:paraId="16CB0716" w14:textId="66926949" w:rsidR="00CC1D30" w:rsidRDefault="00CC1D3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N3AN node selection procedure</w:t>
      </w:r>
      <w:r>
        <w:tab/>
      </w:r>
      <w:r>
        <w:fldChar w:fldCharType="begin" w:fldLock="1"/>
      </w:r>
      <w:r>
        <w:instrText xml:space="preserve"> PAGEREF _Toc99038031 \h </w:instrText>
      </w:r>
      <w:r>
        <w:fldChar w:fldCharType="separate"/>
      </w:r>
      <w:r>
        <w:t>24</w:t>
      </w:r>
      <w:r>
        <w:fldChar w:fldCharType="end"/>
      </w:r>
    </w:p>
    <w:p w14:paraId="05DB859B" w14:textId="3EE41FF4" w:rsidR="00CC1D30" w:rsidRDefault="00CC1D30">
      <w:pPr>
        <w:pStyle w:val="TOC3"/>
        <w:rPr>
          <w:rFonts w:asciiTheme="minorHAnsi" w:eastAsiaTheme="minorEastAsia" w:hAnsiTheme="minorHAnsi" w:cstheme="minorBidi"/>
          <w:sz w:val="22"/>
          <w:szCs w:val="22"/>
          <w:lang w:eastAsia="en-GB"/>
        </w:rPr>
      </w:pPr>
      <w:r w:rsidRPr="00104831">
        <w:rPr>
          <w:lang w:val="en-US" w:eastAsia="zh-CN"/>
        </w:rPr>
        <w:t>7.2.1</w:t>
      </w:r>
      <w:r>
        <w:rPr>
          <w:rFonts w:asciiTheme="minorHAnsi" w:eastAsiaTheme="minorEastAsia" w:hAnsiTheme="minorHAnsi" w:cstheme="minorBidi"/>
          <w:sz w:val="22"/>
          <w:szCs w:val="22"/>
          <w:lang w:eastAsia="en-GB"/>
        </w:rPr>
        <w:tab/>
      </w:r>
      <w:r w:rsidRPr="00104831">
        <w:rPr>
          <w:lang w:val="en-US" w:eastAsia="zh-CN"/>
        </w:rPr>
        <w:t>General</w:t>
      </w:r>
      <w:r>
        <w:tab/>
      </w:r>
      <w:r>
        <w:fldChar w:fldCharType="begin" w:fldLock="1"/>
      </w:r>
      <w:r>
        <w:instrText xml:space="preserve"> PAGEREF _Toc99038032 \h </w:instrText>
      </w:r>
      <w:r>
        <w:fldChar w:fldCharType="separate"/>
      </w:r>
      <w:r>
        <w:t>24</w:t>
      </w:r>
      <w:r>
        <w:fldChar w:fldCharType="end"/>
      </w:r>
    </w:p>
    <w:p w14:paraId="51A12EAD" w14:textId="05967584" w:rsidR="00CC1D30" w:rsidRDefault="00CC1D3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N3AN node configuration information</w:t>
      </w:r>
      <w:r>
        <w:tab/>
      </w:r>
      <w:r>
        <w:fldChar w:fldCharType="begin" w:fldLock="1"/>
      </w:r>
      <w:r>
        <w:instrText xml:space="preserve"> PAGEREF _Toc99038033 \h </w:instrText>
      </w:r>
      <w:r>
        <w:fldChar w:fldCharType="separate"/>
      </w:r>
      <w:r>
        <w:t>24</w:t>
      </w:r>
      <w:r>
        <w:fldChar w:fldCharType="end"/>
      </w:r>
    </w:p>
    <w:p w14:paraId="2F88727F" w14:textId="35C04C95" w:rsidR="00CC1D30" w:rsidRDefault="00CC1D3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Determination of the country the UE is located in</w:t>
      </w:r>
      <w:r>
        <w:tab/>
      </w:r>
      <w:r>
        <w:fldChar w:fldCharType="begin" w:fldLock="1"/>
      </w:r>
      <w:r>
        <w:instrText xml:space="preserve"> PAGEREF _Toc99038034 \h </w:instrText>
      </w:r>
      <w:r>
        <w:fldChar w:fldCharType="separate"/>
      </w:r>
      <w:r>
        <w:t>25</w:t>
      </w:r>
      <w:r>
        <w:fldChar w:fldCharType="end"/>
      </w:r>
    </w:p>
    <w:p w14:paraId="209D4F33" w14:textId="50E147B4" w:rsidR="00CC1D30" w:rsidRDefault="00CC1D30">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N3AN node selection for non-emergency services</w:t>
      </w:r>
      <w:r>
        <w:tab/>
      </w:r>
      <w:r>
        <w:fldChar w:fldCharType="begin" w:fldLock="1"/>
      </w:r>
      <w:r>
        <w:instrText xml:space="preserve"> PAGEREF _Toc99038035 \h </w:instrText>
      </w:r>
      <w:r>
        <w:fldChar w:fldCharType="separate"/>
      </w:r>
      <w:r>
        <w:t>25</w:t>
      </w:r>
      <w:r>
        <w:fldChar w:fldCharType="end"/>
      </w:r>
    </w:p>
    <w:p w14:paraId="4DF421EE" w14:textId="53F186DA" w:rsidR="00CC1D30" w:rsidRDefault="00CC1D30">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_Toc99038036 \h </w:instrText>
      </w:r>
      <w:r>
        <w:fldChar w:fldCharType="separate"/>
      </w:r>
      <w:r>
        <w:t>25</w:t>
      </w:r>
      <w:r>
        <w:fldChar w:fldCharType="end"/>
      </w:r>
    </w:p>
    <w:p w14:paraId="29C68F77" w14:textId="66A63722" w:rsidR="00CC1D30" w:rsidRDefault="00CC1D30">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Determine if the visited country mandates the selection of N3IWF in this country</w:t>
      </w:r>
      <w:r>
        <w:tab/>
      </w:r>
      <w:r>
        <w:fldChar w:fldCharType="begin" w:fldLock="1"/>
      </w:r>
      <w:r>
        <w:instrText xml:space="preserve"> PAGEREF _Toc99038037 \h </w:instrText>
      </w:r>
      <w:r>
        <w:fldChar w:fldCharType="separate"/>
      </w:r>
      <w:r>
        <w:t>25</w:t>
      </w:r>
      <w:r>
        <w:fldChar w:fldCharType="end"/>
      </w:r>
    </w:p>
    <w:p w14:paraId="417A8034" w14:textId="5FC6E995" w:rsidR="00CC1D30" w:rsidRDefault="00CC1D30">
      <w:pPr>
        <w:pStyle w:val="TOC4"/>
        <w:rPr>
          <w:rFonts w:asciiTheme="minorHAnsi" w:eastAsiaTheme="minorEastAsia" w:hAnsiTheme="minorHAnsi" w:cstheme="minorBidi"/>
          <w:sz w:val="22"/>
          <w:szCs w:val="22"/>
          <w:lang w:eastAsia="en-GB"/>
        </w:rPr>
      </w:pPr>
      <w:r>
        <w:t>7.2.4.3</w:t>
      </w:r>
      <w:r>
        <w:rPr>
          <w:rFonts w:asciiTheme="minorHAnsi" w:eastAsiaTheme="minorEastAsia" w:hAnsiTheme="minorHAnsi" w:cstheme="minorBidi"/>
          <w:sz w:val="22"/>
          <w:szCs w:val="22"/>
          <w:lang w:eastAsia="en-GB"/>
        </w:rPr>
        <w:tab/>
      </w:r>
      <w:r>
        <w:t>UE procedure when the UE only supports connectivity with N3IWF</w:t>
      </w:r>
      <w:r>
        <w:tab/>
      </w:r>
      <w:r>
        <w:fldChar w:fldCharType="begin" w:fldLock="1"/>
      </w:r>
      <w:r>
        <w:instrText xml:space="preserve"> PAGEREF _Toc99038038 \h </w:instrText>
      </w:r>
      <w:r>
        <w:fldChar w:fldCharType="separate"/>
      </w:r>
      <w:r>
        <w:t>25</w:t>
      </w:r>
      <w:r>
        <w:fldChar w:fldCharType="end"/>
      </w:r>
    </w:p>
    <w:p w14:paraId="139518AB" w14:textId="790E3BB1" w:rsidR="00CC1D30" w:rsidRDefault="00CC1D30">
      <w:pPr>
        <w:pStyle w:val="TOC4"/>
        <w:rPr>
          <w:rFonts w:asciiTheme="minorHAnsi" w:eastAsiaTheme="minorEastAsia" w:hAnsiTheme="minorHAnsi" w:cstheme="minorBidi"/>
          <w:sz w:val="22"/>
          <w:szCs w:val="22"/>
          <w:lang w:eastAsia="en-GB"/>
        </w:rPr>
      </w:pPr>
      <w:r>
        <w:t>7.2.4.4</w:t>
      </w:r>
      <w:r>
        <w:rPr>
          <w:rFonts w:asciiTheme="minorHAnsi" w:eastAsiaTheme="minorEastAsia" w:hAnsiTheme="minorHAnsi" w:cstheme="minorBidi"/>
          <w:sz w:val="22"/>
          <w:szCs w:val="22"/>
          <w:lang w:eastAsia="en-GB"/>
        </w:rPr>
        <w:tab/>
      </w:r>
      <w:r>
        <w:t>UE procedure when the UE supports connectivity with N3IWF and ePDG</w:t>
      </w:r>
      <w:r>
        <w:tab/>
      </w:r>
      <w:r>
        <w:fldChar w:fldCharType="begin" w:fldLock="1"/>
      </w:r>
      <w:r>
        <w:instrText xml:space="preserve"> PAGEREF _Toc99038039 \h </w:instrText>
      </w:r>
      <w:r>
        <w:fldChar w:fldCharType="separate"/>
      </w:r>
      <w:r>
        <w:t>28</w:t>
      </w:r>
      <w:r>
        <w:fldChar w:fldCharType="end"/>
      </w:r>
    </w:p>
    <w:p w14:paraId="59E0206D" w14:textId="7F9DB82F" w:rsidR="00CC1D30" w:rsidRDefault="00CC1D30">
      <w:pPr>
        <w:pStyle w:val="TOC5"/>
        <w:rPr>
          <w:rFonts w:asciiTheme="minorHAnsi" w:eastAsiaTheme="minorEastAsia" w:hAnsiTheme="minorHAnsi" w:cstheme="minorBidi"/>
          <w:sz w:val="22"/>
          <w:szCs w:val="22"/>
          <w:lang w:eastAsia="en-GB"/>
        </w:rPr>
      </w:pPr>
      <w:r>
        <w:t>7.2.4.4.</w:t>
      </w:r>
      <w:r w:rsidRPr="00104831">
        <w:rPr>
          <w:lang w:val="en-US"/>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_Toc99038040 \h </w:instrText>
      </w:r>
      <w:r>
        <w:fldChar w:fldCharType="separate"/>
      </w:r>
      <w:r>
        <w:t>28</w:t>
      </w:r>
      <w:r>
        <w:fldChar w:fldCharType="end"/>
      </w:r>
    </w:p>
    <w:p w14:paraId="0648DA4E" w14:textId="745A22F4" w:rsidR="00CC1D30" w:rsidRDefault="00CC1D30">
      <w:pPr>
        <w:pStyle w:val="TOC5"/>
        <w:rPr>
          <w:rFonts w:asciiTheme="minorHAnsi" w:eastAsiaTheme="minorEastAsia" w:hAnsiTheme="minorHAnsi" w:cstheme="minorBidi"/>
          <w:sz w:val="22"/>
          <w:szCs w:val="22"/>
          <w:lang w:eastAsia="en-GB"/>
        </w:rPr>
      </w:pPr>
      <w:r>
        <w:t>7.2.4.4.</w:t>
      </w:r>
      <w:r w:rsidRPr="00104831">
        <w:rPr>
          <w:lang w:val="en-US"/>
        </w:rPr>
        <w:t>2</w:t>
      </w:r>
      <w:r>
        <w:rPr>
          <w:rFonts w:asciiTheme="minorHAnsi" w:eastAsiaTheme="minorEastAsia" w:hAnsiTheme="minorHAnsi" w:cstheme="minorBidi"/>
          <w:sz w:val="22"/>
          <w:szCs w:val="22"/>
          <w:lang w:eastAsia="en-GB"/>
        </w:rPr>
        <w:tab/>
      </w:r>
      <w:r>
        <w:t>N3AN node selection for IMS service</w:t>
      </w:r>
      <w:r>
        <w:tab/>
      </w:r>
      <w:r>
        <w:fldChar w:fldCharType="begin" w:fldLock="1"/>
      </w:r>
      <w:r>
        <w:instrText xml:space="preserve"> PAGEREF _Toc99038041 \h </w:instrText>
      </w:r>
      <w:r>
        <w:fldChar w:fldCharType="separate"/>
      </w:r>
      <w:r>
        <w:t>28</w:t>
      </w:r>
      <w:r>
        <w:fldChar w:fldCharType="end"/>
      </w:r>
    </w:p>
    <w:p w14:paraId="33EB9A9C" w14:textId="55756DA4" w:rsidR="00CC1D30" w:rsidRDefault="00CC1D30">
      <w:pPr>
        <w:pStyle w:val="TOC5"/>
        <w:rPr>
          <w:rFonts w:asciiTheme="minorHAnsi" w:eastAsiaTheme="minorEastAsia" w:hAnsiTheme="minorHAnsi" w:cstheme="minorBidi"/>
          <w:sz w:val="22"/>
          <w:szCs w:val="22"/>
          <w:lang w:eastAsia="en-GB"/>
        </w:rPr>
      </w:pPr>
      <w:r>
        <w:t>7.2.4.4.</w:t>
      </w:r>
      <w:r w:rsidRPr="00104831">
        <w:rPr>
          <w:lang w:val="en-US"/>
        </w:rPr>
        <w:t>3</w:t>
      </w:r>
      <w:r>
        <w:rPr>
          <w:rFonts w:asciiTheme="minorHAnsi" w:eastAsiaTheme="minorEastAsia" w:hAnsiTheme="minorHAnsi" w:cstheme="minorBidi"/>
          <w:sz w:val="22"/>
          <w:szCs w:val="22"/>
          <w:lang w:eastAsia="en-GB"/>
        </w:rPr>
        <w:tab/>
      </w:r>
      <w:r>
        <w:t>N3AN node selection for Non-IMS service</w:t>
      </w:r>
      <w:r>
        <w:tab/>
      </w:r>
      <w:r>
        <w:fldChar w:fldCharType="begin" w:fldLock="1"/>
      </w:r>
      <w:r>
        <w:instrText xml:space="preserve"> PAGEREF _Toc99038042 \h </w:instrText>
      </w:r>
      <w:r>
        <w:fldChar w:fldCharType="separate"/>
      </w:r>
      <w:r>
        <w:t>32</w:t>
      </w:r>
      <w:r>
        <w:fldChar w:fldCharType="end"/>
      </w:r>
    </w:p>
    <w:p w14:paraId="709715F4" w14:textId="396DCB6B" w:rsidR="00CC1D30" w:rsidRDefault="00CC1D30">
      <w:pPr>
        <w:pStyle w:val="TOC3"/>
        <w:rPr>
          <w:rFonts w:asciiTheme="minorHAnsi" w:eastAsiaTheme="minorEastAsia" w:hAnsiTheme="minorHAnsi" w:cstheme="minorBidi"/>
          <w:sz w:val="22"/>
          <w:szCs w:val="22"/>
          <w:lang w:eastAsia="en-GB"/>
        </w:rPr>
      </w:pPr>
      <w:r w:rsidRPr="00104831">
        <w:rPr>
          <w:lang w:val="en-US" w:eastAsia="zh-CN"/>
        </w:rPr>
        <w:t>7.2.5</w:t>
      </w:r>
      <w:r>
        <w:rPr>
          <w:rFonts w:asciiTheme="minorHAnsi" w:eastAsiaTheme="minorEastAsia" w:hAnsiTheme="minorHAnsi" w:cstheme="minorBidi"/>
          <w:sz w:val="22"/>
          <w:szCs w:val="22"/>
          <w:lang w:eastAsia="en-GB"/>
        </w:rPr>
        <w:tab/>
      </w:r>
      <w:r w:rsidRPr="00104831">
        <w:rPr>
          <w:lang w:val="en-US" w:eastAsia="zh-CN"/>
        </w:rPr>
        <w:t>Selection of an N3AN node in an SNPN</w:t>
      </w:r>
      <w:r>
        <w:tab/>
      </w:r>
      <w:r>
        <w:fldChar w:fldCharType="begin" w:fldLock="1"/>
      </w:r>
      <w:r>
        <w:instrText xml:space="preserve"> PAGEREF _Toc99038043 \h </w:instrText>
      </w:r>
      <w:r>
        <w:fldChar w:fldCharType="separate"/>
      </w:r>
      <w:r>
        <w:t>34</w:t>
      </w:r>
      <w:r>
        <w:fldChar w:fldCharType="end"/>
      </w:r>
    </w:p>
    <w:p w14:paraId="6F323630" w14:textId="7186D15F" w:rsidR="00CC1D30" w:rsidRDefault="00CC1D30">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N3AN node selection for emergency services</w:t>
      </w:r>
      <w:r>
        <w:tab/>
      </w:r>
      <w:r>
        <w:fldChar w:fldCharType="begin" w:fldLock="1"/>
      </w:r>
      <w:r>
        <w:instrText xml:space="preserve"> PAGEREF _Toc99038044 \h </w:instrText>
      </w:r>
      <w:r>
        <w:fldChar w:fldCharType="separate"/>
      </w:r>
      <w:r>
        <w:t>35</w:t>
      </w:r>
      <w:r>
        <w:fldChar w:fldCharType="end"/>
      </w:r>
    </w:p>
    <w:p w14:paraId="7455B5B6" w14:textId="2116646C" w:rsidR="00CC1D30" w:rsidRDefault="00CC1D30">
      <w:pPr>
        <w:pStyle w:val="TOC4"/>
        <w:rPr>
          <w:rFonts w:asciiTheme="minorHAnsi" w:eastAsiaTheme="minorEastAsia" w:hAnsiTheme="minorHAnsi" w:cstheme="minorBidi"/>
          <w:sz w:val="22"/>
          <w:szCs w:val="22"/>
          <w:lang w:eastAsia="en-GB"/>
        </w:rPr>
      </w:pPr>
      <w:r>
        <w:t>7.2.6.1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_Toc99038045 \h </w:instrText>
      </w:r>
      <w:r>
        <w:fldChar w:fldCharType="separate"/>
      </w:r>
      <w:r>
        <w:t>35</w:t>
      </w:r>
      <w:r>
        <w:fldChar w:fldCharType="end"/>
      </w:r>
    </w:p>
    <w:p w14:paraId="17290513" w14:textId="06E3E6BF" w:rsidR="00CC1D30" w:rsidRDefault="00CC1D30">
      <w:pPr>
        <w:pStyle w:val="TOC4"/>
        <w:rPr>
          <w:rFonts w:asciiTheme="minorHAnsi" w:eastAsiaTheme="minorEastAsia" w:hAnsiTheme="minorHAnsi" w:cstheme="minorBidi"/>
          <w:sz w:val="22"/>
          <w:szCs w:val="22"/>
          <w:lang w:eastAsia="en-GB"/>
        </w:rPr>
      </w:pPr>
      <w:r>
        <w:t>7.2.6.2</w:t>
      </w:r>
      <w:r>
        <w:rPr>
          <w:rFonts w:asciiTheme="minorHAnsi" w:eastAsiaTheme="minorEastAsia" w:hAnsiTheme="minorHAnsi" w:cstheme="minorBidi"/>
          <w:sz w:val="22"/>
          <w:szCs w:val="22"/>
          <w:lang w:eastAsia="en-GB"/>
        </w:rPr>
        <w:tab/>
      </w:r>
      <w:r>
        <w:t>UE procedure when the UE only supports connectivity with N3IWF</w:t>
      </w:r>
      <w:r>
        <w:tab/>
      </w:r>
      <w:r>
        <w:fldChar w:fldCharType="begin" w:fldLock="1"/>
      </w:r>
      <w:r>
        <w:instrText xml:space="preserve"> PAGEREF _Toc99038046 \h </w:instrText>
      </w:r>
      <w:r>
        <w:fldChar w:fldCharType="separate"/>
      </w:r>
      <w:r>
        <w:t>35</w:t>
      </w:r>
      <w:r>
        <w:fldChar w:fldCharType="end"/>
      </w:r>
    </w:p>
    <w:p w14:paraId="1BB46A6B" w14:textId="5E1B4944" w:rsidR="00CC1D30" w:rsidRDefault="00CC1D30">
      <w:pPr>
        <w:pStyle w:val="TOC4"/>
        <w:rPr>
          <w:rFonts w:asciiTheme="minorHAnsi" w:eastAsiaTheme="minorEastAsia" w:hAnsiTheme="minorHAnsi" w:cstheme="minorBidi"/>
          <w:sz w:val="22"/>
          <w:szCs w:val="22"/>
          <w:lang w:eastAsia="en-GB"/>
        </w:rPr>
      </w:pPr>
      <w:r>
        <w:t>7.2.6.3</w:t>
      </w:r>
      <w:r>
        <w:rPr>
          <w:rFonts w:asciiTheme="minorHAnsi" w:eastAsiaTheme="minorEastAsia" w:hAnsiTheme="minorHAnsi" w:cstheme="minorBidi"/>
          <w:sz w:val="22"/>
          <w:szCs w:val="22"/>
          <w:lang w:eastAsia="en-GB"/>
        </w:rPr>
        <w:tab/>
      </w:r>
      <w:r>
        <w:t>UE procedure when the UE supports connectivity with N3IWF and ePDG</w:t>
      </w:r>
      <w:r>
        <w:tab/>
      </w:r>
      <w:r>
        <w:fldChar w:fldCharType="begin" w:fldLock="1"/>
      </w:r>
      <w:r>
        <w:instrText xml:space="preserve"> PAGEREF _Toc99038047 \h </w:instrText>
      </w:r>
      <w:r>
        <w:fldChar w:fldCharType="separate"/>
      </w:r>
      <w:r>
        <w:t>36</w:t>
      </w:r>
      <w:r>
        <w:fldChar w:fldCharType="end"/>
      </w:r>
    </w:p>
    <w:p w14:paraId="73634D68" w14:textId="591157C9" w:rsidR="00CC1D30" w:rsidRDefault="00CC1D3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IKE SA establishment procedure for untrusted non-3GPP access</w:t>
      </w:r>
      <w:r>
        <w:tab/>
      </w:r>
      <w:r>
        <w:fldChar w:fldCharType="begin" w:fldLock="1"/>
      </w:r>
      <w:r>
        <w:instrText xml:space="preserve"> PAGEREF _Toc99038048 \h </w:instrText>
      </w:r>
      <w:r>
        <w:fldChar w:fldCharType="separate"/>
      </w:r>
      <w:r>
        <w:t>36</w:t>
      </w:r>
      <w:r>
        <w:fldChar w:fldCharType="end"/>
      </w:r>
    </w:p>
    <w:p w14:paraId="439D7402" w14:textId="20EABA68" w:rsidR="00CC1D30" w:rsidRDefault="00CC1D30">
      <w:pPr>
        <w:pStyle w:val="TOC3"/>
        <w:rPr>
          <w:rFonts w:asciiTheme="minorHAnsi" w:eastAsiaTheme="minorEastAsia" w:hAnsiTheme="minorHAnsi" w:cstheme="minorBidi"/>
          <w:sz w:val="22"/>
          <w:szCs w:val="22"/>
          <w:lang w:eastAsia="en-GB"/>
        </w:rPr>
      </w:pPr>
      <w:r w:rsidRPr="00104831">
        <w:rPr>
          <w:rFonts w:eastAsia="SimSun"/>
        </w:rPr>
        <w:t>7.3.1</w:t>
      </w:r>
      <w:r>
        <w:rPr>
          <w:rFonts w:asciiTheme="minorHAnsi" w:eastAsiaTheme="minorEastAsia" w:hAnsiTheme="minorHAnsi" w:cstheme="minorBidi"/>
          <w:sz w:val="22"/>
          <w:szCs w:val="22"/>
          <w:lang w:eastAsia="en-GB"/>
        </w:rPr>
        <w:tab/>
      </w:r>
      <w:r w:rsidRPr="00104831">
        <w:rPr>
          <w:rFonts w:eastAsia="SimSun"/>
        </w:rPr>
        <w:t>General</w:t>
      </w:r>
      <w:r>
        <w:tab/>
      </w:r>
      <w:r>
        <w:fldChar w:fldCharType="begin" w:fldLock="1"/>
      </w:r>
      <w:r>
        <w:instrText xml:space="preserve"> PAGEREF _Toc99038049 \h </w:instrText>
      </w:r>
      <w:r>
        <w:fldChar w:fldCharType="separate"/>
      </w:r>
      <w:r>
        <w:t>36</w:t>
      </w:r>
      <w:r>
        <w:fldChar w:fldCharType="end"/>
      </w:r>
    </w:p>
    <w:p w14:paraId="0A7859DB" w14:textId="3B004990" w:rsidR="00CC1D30" w:rsidRDefault="00CC1D30">
      <w:pPr>
        <w:pStyle w:val="TOC3"/>
        <w:rPr>
          <w:rFonts w:asciiTheme="minorHAnsi" w:eastAsiaTheme="minorEastAsia" w:hAnsiTheme="minorHAnsi" w:cstheme="minorBidi"/>
          <w:sz w:val="22"/>
          <w:szCs w:val="22"/>
          <w:lang w:eastAsia="en-GB"/>
        </w:rPr>
      </w:pPr>
      <w:r w:rsidRPr="00104831">
        <w:rPr>
          <w:rFonts w:eastAsia="SimSun"/>
        </w:rPr>
        <w:t>7.3.2</w:t>
      </w:r>
      <w:r>
        <w:rPr>
          <w:rFonts w:asciiTheme="minorHAnsi" w:eastAsiaTheme="minorEastAsia" w:hAnsiTheme="minorHAnsi" w:cstheme="minorBidi"/>
          <w:sz w:val="22"/>
          <w:szCs w:val="22"/>
          <w:lang w:eastAsia="en-GB"/>
        </w:rPr>
        <w:tab/>
      </w:r>
      <w:r w:rsidRPr="00104831">
        <w:rPr>
          <w:rFonts w:eastAsia="SimSun"/>
        </w:rPr>
        <w:t>IKE SA and signalling IPsec SA establishment procedure</w:t>
      </w:r>
      <w:r>
        <w:tab/>
      </w:r>
      <w:r>
        <w:fldChar w:fldCharType="begin" w:fldLock="1"/>
      </w:r>
      <w:r>
        <w:instrText xml:space="preserve"> PAGEREF _Toc99038050 \h </w:instrText>
      </w:r>
      <w:r>
        <w:fldChar w:fldCharType="separate"/>
      </w:r>
      <w:r>
        <w:t>37</w:t>
      </w:r>
      <w:r>
        <w:fldChar w:fldCharType="end"/>
      </w:r>
    </w:p>
    <w:p w14:paraId="461BD3F7" w14:textId="70B8DFBE" w:rsidR="00CC1D30" w:rsidRDefault="00CC1D30">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IKE SA and signalling IPsec SA establishment initiation</w:t>
      </w:r>
      <w:r>
        <w:tab/>
      </w:r>
      <w:r>
        <w:fldChar w:fldCharType="begin" w:fldLock="1"/>
      </w:r>
      <w:r>
        <w:instrText xml:space="preserve"> PAGEREF _Toc99038051 \h </w:instrText>
      </w:r>
      <w:r>
        <w:fldChar w:fldCharType="separate"/>
      </w:r>
      <w:r>
        <w:t>37</w:t>
      </w:r>
      <w:r>
        <w:fldChar w:fldCharType="end"/>
      </w:r>
    </w:p>
    <w:p w14:paraId="349F876B" w14:textId="7C5DE2AF" w:rsidR="00CC1D30" w:rsidRDefault="00CC1D30">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IKE SA and signalling IPsec SA establishment accepted by the network</w:t>
      </w:r>
      <w:r>
        <w:tab/>
      </w:r>
      <w:r>
        <w:fldChar w:fldCharType="begin" w:fldLock="1"/>
      </w:r>
      <w:r>
        <w:instrText xml:space="preserve"> PAGEREF _Toc99038052 \h </w:instrText>
      </w:r>
      <w:r>
        <w:fldChar w:fldCharType="separate"/>
      </w:r>
      <w:r>
        <w:t>37</w:t>
      </w:r>
      <w:r>
        <w:fldChar w:fldCharType="end"/>
      </w:r>
    </w:p>
    <w:p w14:paraId="671AE1CB" w14:textId="65118EAE" w:rsidR="00CC1D30" w:rsidRDefault="00CC1D30">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IKE SA and signalling IPsec SA establishment not accepted by the network</w:t>
      </w:r>
      <w:r>
        <w:tab/>
      </w:r>
      <w:r>
        <w:fldChar w:fldCharType="begin" w:fldLock="1"/>
      </w:r>
      <w:r>
        <w:instrText xml:space="preserve"> PAGEREF _Toc99038053 \h </w:instrText>
      </w:r>
      <w:r>
        <w:fldChar w:fldCharType="separate"/>
      </w:r>
      <w:r>
        <w:t>39</w:t>
      </w:r>
      <w:r>
        <w:fldChar w:fldCharType="end"/>
      </w:r>
    </w:p>
    <w:p w14:paraId="0D55255B" w14:textId="77245C7E" w:rsidR="00CC1D30" w:rsidRDefault="00CC1D30">
      <w:pPr>
        <w:pStyle w:val="TOC3"/>
        <w:rPr>
          <w:rFonts w:asciiTheme="minorHAnsi" w:eastAsiaTheme="minorEastAsia" w:hAnsiTheme="minorHAnsi" w:cstheme="minorBidi"/>
          <w:sz w:val="22"/>
          <w:szCs w:val="22"/>
          <w:lang w:eastAsia="en-GB"/>
        </w:rPr>
      </w:pPr>
      <w:r w:rsidRPr="00104831">
        <w:rPr>
          <w:rFonts w:eastAsia="SimSun"/>
        </w:rPr>
        <w:t>7.3.3</w:t>
      </w:r>
      <w:r>
        <w:rPr>
          <w:rFonts w:asciiTheme="minorHAnsi" w:eastAsiaTheme="minorEastAsia" w:hAnsiTheme="minorHAnsi" w:cstheme="minorBidi"/>
          <w:sz w:val="22"/>
          <w:szCs w:val="22"/>
          <w:lang w:eastAsia="en-GB"/>
        </w:rPr>
        <w:tab/>
      </w:r>
      <w:r w:rsidRPr="00104831">
        <w:rPr>
          <w:rFonts w:eastAsia="SimSun"/>
        </w:rPr>
        <w:t>EAP-5G session over non-3GPP access</w:t>
      </w:r>
      <w:r>
        <w:tab/>
      </w:r>
      <w:r>
        <w:fldChar w:fldCharType="begin" w:fldLock="1"/>
      </w:r>
      <w:r>
        <w:instrText xml:space="preserve"> PAGEREF _Toc99038054 \h </w:instrText>
      </w:r>
      <w:r>
        <w:fldChar w:fldCharType="separate"/>
      </w:r>
      <w:r>
        <w:t>40</w:t>
      </w:r>
      <w:r>
        <w:fldChar w:fldCharType="end"/>
      </w:r>
    </w:p>
    <w:p w14:paraId="1686CA29" w14:textId="7E5601DF" w:rsidR="00CC1D30" w:rsidRDefault="00CC1D30">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_Toc99038055 \h </w:instrText>
      </w:r>
      <w:r>
        <w:fldChar w:fldCharType="separate"/>
      </w:r>
      <w:r>
        <w:t>40</w:t>
      </w:r>
      <w:r>
        <w:fldChar w:fldCharType="end"/>
      </w:r>
    </w:p>
    <w:p w14:paraId="4C063FEA" w14:textId="70E54FD6" w:rsidR="00CC1D30" w:rsidRDefault="00CC1D30">
      <w:pPr>
        <w:pStyle w:val="TOC4"/>
        <w:rPr>
          <w:rFonts w:asciiTheme="minorHAnsi" w:eastAsiaTheme="minorEastAsia" w:hAnsiTheme="minorHAnsi" w:cstheme="minorBidi"/>
          <w:sz w:val="22"/>
          <w:szCs w:val="22"/>
          <w:lang w:eastAsia="en-GB"/>
        </w:rPr>
      </w:pPr>
      <w:r>
        <w:t>7.3.3.1A</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_Toc99038056 \h </w:instrText>
      </w:r>
      <w:r>
        <w:fldChar w:fldCharType="separate"/>
      </w:r>
      <w:r>
        <w:t>40</w:t>
      </w:r>
      <w:r>
        <w:fldChar w:fldCharType="end"/>
      </w:r>
    </w:p>
    <w:p w14:paraId="26CED69E" w14:textId="3E6D7C40" w:rsidR="00CC1D30" w:rsidRDefault="00CC1D30">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_Toc99038057 \h </w:instrText>
      </w:r>
      <w:r>
        <w:fldChar w:fldCharType="separate"/>
      </w:r>
      <w:r>
        <w:t>41</w:t>
      </w:r>
      <w:r>
        <w:fldChar w:fldCharType="end"/>
      </w:r>
    </w:p>
    <w:p w14:paraId="680C205F" w14:textId="1F2C7B69" w:rsidR="00CC1D30" w:rsidRDefault="00CC1D30">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EAP-5G session completion initiated by the UE</w:t>
      </w:r>
      <w:r>
        <w:tab/>
      </w:r>
      <w:r>
        <w:fldChar w:fldCharType="begin" w:fldLock="1"/>
      </w:r>
      <w:r>
        <w:instrText xml:space="preserve"> PAGEREF _Toc99038058 \h </w:instrText>
      </w:r>
      <w:r>
        <w:fldChar w:fldCharType="separate"/>
      </w:r>
      <w:r>
        <w:t>42</w:t>
      </w:r>
      <w:r>
        <w:fldChar w:fldCharType="end"/>
      </w:r>
    </w:p>
    <w:p w14:paraId="3442C676" w14:textId="42FBC403" w:rsidR="00CC1D30" w:rsidRDefault="00CC1D30">
      <w:pPr>
        <w:pStyle w:val="TOC3"/>
        <w:rPr>
          <w:rFonts w:asciiTheme="minorHAnsi" w:eastAsiaTheme="minorEastAsia" w:hAnsiTheme="minorHAnsi" w:cstheme="minorBidi"/>
          <w:sz w:val="22"/>
          <w:szCs w:val="22"/>
          <w:lang w:eastAsia="en-GB"/>
        </w:rPr>
      </w:pPr>
      <w:r w:rsidRPr="00104831">
        <w:rPr>
          <w:rFonts w:eastAsia="SimSun"/>
        </w:rPr>
        <w:t>7.3.4</w:t>
      </w:r>
      <w:r>
        <w:rPr>
          <w:rFonts w:asciiTheme="minorHAnsi" w:eastAsiaTheme="minorEastAsia" w:hAnsiTheme="minorHAnsi" w:cstheme="minorBidi"/>
          <w:sz w:val="22"/>
          <w:szCs w:val="22"/>
          <w:lang w:eastAsia="en-GB"/>
        </w:rPr>
        <w:tab/>
      </w:r>
      <w:r w:rsidRPr="00104831">
        <w:rPr>
          <w:rFonts w:eastAsia="SimSun"/>
        </w:rPr>
        <w:t>Abnormal cases in the UE</w:t>
      </w:r>
      <w:r>
        <w:tab/>
      </w:r>
      <w:r>
        <w:fldChar w:fldCharType="begin" w:fldLock="1"/>
      </w:r>
      <w:r>
        <w:instrText xml:space="preserve"> PAGEREF _Toc99038059 \h </w:instrText>
      </w:r>
      <w:r>
        <w:fldChar w:fldCharType="separate"/>
      </w:r>
      <w:r>
        <w:t>42</w:t>
      </w:r>
      <w:r>
        <w:fldChar w:fldCharType="end"/>
      </w:r>
    </w:p>
    <w:p w14:paraId="00C47091" w14:textId="552F4F2E" w:rsidR="00CC1D30" w:rsidRDefault="00CC1D30">
      <w:pPr>
        <w:pStyle w:val="TOC3"/>
        <w:rPr>
          <w:rFonts w:asciiTheme="minorHAnsi" w:eastAsiaTheme="minorEastAsia" w:hAnsiTheme="minorHAnsi" w:cstheme="minorBidi"/>
          <w:sz w:val="22"/>
          <w:szCs w:val="22"/>
          <w:lang w:eastAsia="en-GB"/>
        </w:rPr>
      </w:pPr>
      <w:r w:rsidRPr="00104831">
        <w:rPr>
          <w:rFonts w:eastAsia="SimSun"/>
        </w:rPr>
        <w:t>7.3.5</w:t>
      </w:r>
      <w:r>
        <w:rPr>
          <w:rFonts w:asciiTheme="minorHAnsi" w:eastAsiaTheme="minorEastAsia" w:hAnsiTheme="minorHAnsi" w:cstheme="minorBidi"/>
          <w:sz w:val="22"/>
          <w:szCs w:val="22"/>
          <w:lang w:eastAsia="en-GB"/>
        </w:rPr>
        <w:tab/>
      </w:r>
      <w:r w:rsidRPr="00104831">
        <w:rPr>
          <w:rFonts w:eastAsia="SimSun"/>
        </w:rPr>
        <w:t>Abnormal cases in the N3IWF</w:t>
      </w:r>
      <w:r>
        <w:tab/>
      </w:r>
      <w:r>
        <w:fldChar w:fldCharType="begin" w:fldLock="1"/>
      </w:r>
      <w:r>
        <w:instrText xml:space="preserve"> PAGEREF _Toc99038060 \h </w:instrText>
      </w:r>
      <w:r>
        <w:fldChar w:fldCharType="separate"/>
      </w:r>
      <w:r>
        <w:t>42</w:t>
      </w:r>
      <w:r>
        <w:fldChar w:fldCharType="end"/>
      </w:r>
    </w:p>
    <w:p w14:paraId="0B1F1A09" w14:textId="4ABCC7BA" w:rsidR="00CC1D30" w:rsidRDefault="00CC1D30">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IKE SA establishment procedure for trusted non-3GPP access</w:t>
      </w:r>
      <w:r>
        <w:tab/>
      </w:r>
      <w:r>
        <w:fldChar w:fldCharType="begin" w:fldLock="1"/>
      </w:r>
      <w:r>
        <w:instrText xml:space="preserve"> PAGEREF _Toc99038061 \h </w:instrText>
      </w:r>
      <w:r>
        <w:fldChar w:fldCharType="separate"/>
      </w:r>
      <w:r>
        <w:t>42</w:t>
      </w:r>
      <w:r>
        <w:fldChar w:fldCharType="end"/>
      </w:r>
    </w:p>
    <w:p w14:paraId="433676F4" w14:textId="0E2385FA" w:rsidR="00CC1D30" w:rsidRDefault="00CC1D30">
      <w:pPr>
        <w:pStyle w:val="TOC3"/>
        <w:rPr>
          <w:rFonts w:asciiTheme="minorHAnsi" w:eastAsiaTheme="minorEastAsia" w:hAnsiTheme="minorHAnsi" w:cstheme="minorBidi"/>
          <w:sz w:val="22"/>
          <w:szCs w:val="22"/>
          <w:lang w:eastAsia="en-GB"/>
        </w:rPr>
      </w:pPr>
      <w:r w:rsidRPr="00104831">
        <w:rPr>
          <w:rFonts w:eastAsia="SimSun"/>
        </w:rPr>
        <w:t>7.3A.1</w:t>
      </w:r>
      <w:r>
        <w:rPr>
          <w:rFonts w:asciiTheme="minorHAnsi" w:eastAsiaTheme="minorEastAsia" w:hAnsiTheme="minorHAnsi" w:cstheme="minorBidi"/>
          <w:sz w:val="22"/>
          <w:szCs w:val="22"/>
          <w:lang w:eastAsia="en-GB"/>
        </w:rPr>
        <w:tab/>
      </w:r>
      <w:r w:rsidRPr="00104831">
        <w:rPr>
          <w:rFonts w:eastAsia="SimSun"/>
        </w:rPr>
        <w:t>General</w:t>
      </w:r>
      <w:r>
        <w:tab/>
      </w:r>
      <w:r>
        <w:fldChar w:fldCharType="begin" w:fldLock="1"/>
      </w:r>
      <w:r>
        <w:instrText xml:space="preserve"> PAGEREF _Toc99038062 \h </w:instrText>
      </w:r>
      <w:r>
        <w:fldChar w:fldCharType="separate"/>
      </w:r>
      <w:r>
        <w:t>42</w:t>
      </w:r>
      <w:r>
        <w:fldChar w:fldCharType="end"/>
      </w:r>
    </w:p>
    <w:p w14:paraId="1B7E5003" w14:textId="10E14ECA" w:rsidR="00CC1D30" w:rsidRDefault="00CC1D30">
      <w:pPr>
        <w:pStyle w:val="TOC3"/>
        <w:rPr>
          <w:rFonts w:asciiTheme="minorHAnsi" w:eastAsiaTheme="minorEastAsia" w:hAnsiTheme="minorHAnsi" w:cstheme="minorBidi"/>
          <w:sz w:val="22"/>
          <w:szCs w:val="22"/>
          <w:lang w:eastAsia="en-GB"/>
        </w:rPr>
      </w:pPr>
      <w:r w:rsidRPr="00104831">
        <w:rPr>
          <w:rFonts w:eastAsia="SimSun"/>
        </w:rPr>
        <w:t>7.3A.2</w:t>
      </w:r>
      <w:r>
        <w:rPr>
          <w:rFonts w:asciiTheme="minorHAnsi" w:eastAsiaTheme="minorEastAsia" w:hAnsiTheme="minorHAnsi" w:cstheme="minorBidi"/>
          <w:sz w:val="22"/>
          <w:szCs w:val="22"/>
          <w:lang w:eastAsia="en-GB"/>
        </w:rPr>
        <w:tab/>
      </w:r>
      <w:r w:rsidRPr="00104831">
        <w:rPr>
          <w:rFonts w:eastAsia="SimSun"/>
        </w:rPr>
        <w:t>EAP session over non-3GPP access</w:t>
      </w:r>
      <w:r>
        <w:tab/>
      </w:r>
      <w:r>
        <w:fldChar w:fldCharType="begin" w:fldLock="1"/>
      </w:r>
      <w:r>
        <w:instrText xml:space="preserve"> PAGEREF _Toc99038063 \h </w:instrText>
      </w:r>
      <w:r>
        <w:fldChar w:fldCharType="separate"/>
      </w:r>
      <w:r>
        <w:t>44</w:t>
      </w:r>
      <w:r>
        <w:fldChar w:fldCharType="end"/>
      </w:r>
    </w:p>
    <w:p w14:paraId="57D04B52" w14:textId="71FA32BB" w:rsidR="00CC1D30" w:rsidRDefault="00CC1D30">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_Toc99038064 \h </w:instrText>
      </w:r>
      <w:r>
        <w:fldChar w:fldCharType="separate"/>
      </w:r>
      <w:r>
        <w:t>44</w:t>
      </w:r>
      <w:r>
        <w:fldChar w:fldCharType="end"/>
      </w:r>
    </w:p>
    <w:p w14:paraId="6CE66686" w14:textId="13009DEE" w:rsidR="00CC1D30" w:rsidRDefault="00CC1D30">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Identity transaction</w:t>
      </w:r>
      <w:r>
        <w:tab/>
      </w:r>
      <w:r>
        <w:fldChar w:fldCharType="begin" w:fldLock="1"/>
      </w:r>
      <w:r>
        <w:instrText xml:space="preserve"> PAGEREF _Toc99038065 \h </w:instrText>
      </w:r>
      <w:r>
        <w:fldChar w:fldCharType="separate"/>
      </w:r>
      <w:r>
        <w:t>45</w:t>
      </w:r>
      <w:r>
        <w:fldChar w:fldCharType="end"/>
      </w:r>
    </w:p>
    <w:p w14:paraId="5DF8056F" w14:textId="0FC12B2B" w:rsidR="00CC1D30" w:rsidRDefault="00CC1D30">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_Toc99038066 \h </w:instrText>
      </w:r>
      <w:r>
        <w:fldChar w:fldCharType="separate"/>
      </w:r>
      <w:r>
        <w:t>45</w:t>
      </w:r>
      <w:r>
        <w:fldChar w:fldCharType="end"/>
      </w:r>
    </w:p>
    <w:p w14:paraId="0EF55CC0" w14:textId="684F57AF" w:rsidR="00CC1D30" w:rsidRDefault="00CC1D30">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_Toc99038067 \h </w:instrText>
      </w:r>
      <w:r>
        <w:fldChar w:fldCharType="separate"/>
      </w:r>
      <w:r>
        <w:t>46</w:t>
      </w:r>
      <w:r>
        <w:fldChar w:fldCharType="end"/>
      </w:r>
    </w:p>
    <w:p w14:paraId="75F3FB07" w14:textId="15723333" w:rsidR="00CC1D30" w:rsidRDefault="00CC1D30">
      <w:pPr>
        <w:pStyle w:val="TOC4"/>
        <w:rPr>
          <w:rFonts w:asciiTheme="minorHAnsi" w:eastAsiaTheme="minorEastAsia" w:hAnsiTheme="minorHAnsi" w:cstheme="minorBidi"/>
          <w:sz w:val="22"/>
          <w:szCs w:val="22"/>
          <w:lang w:eastAsia="en-GB"/>
        </w:rPr>
      </w:pPr>
      <w:r>
        <w:t>7.3A.2.5</w:t>
      </w:r>
      <w:r>
        <w:rPr>
          <w:rFonts w:asciiTheme="minorHAnsi" w:eastAsiaTheme="minorEastAsia" w:hAnsiTheme="minorHAnsi" w:cstheme="minorBidi"/>
          <w:sz w:val="22"/>
          <w:szCs w:val="22"/>
          <w:lang w:eastAsia="en-GB"/>
        </w:rPr>
        <w:tab/>
      </w:r>
      <w:r>
        <w:t>EAP-5G session completion initiated by the UE</w:t>
      </w:r>
      <w:r>
        <w:tab/>
      </w:r>
      <w:r>
        <w:fldChar w:fldCharType="begin" w:fldLock="1"/>
      </w:r>
      <w:r>
        <w:instrText xml:space="preserve"> PAGEREF _Toc99038068 \h </w:instrText>
      </w:r>
      <w:r>
        <w:fldChar w:fldCharType="separate"/>
      </w:r>
      <w:r>
        <w:t>46</w:t>
      </w:r>
      <w:r>
        <w:fldChar w:fldCharType="end"/>
      </w:r>
    </w:p>
    <w:p w14:paraId="2BF22E1C" w14:textId="7BA463FF" w:rsidR="00CC1D30" w:rsidRDefault="00CC1D30">
      <w:pPr>
        <w:pStyle w:val="TOC3"/>
        <w:rPr>
          <w:rFonts w:asciiTheme="minorHAnsi" w:eastAsiaTheme="minorEastAsia" w:hAnsiTheme="minorHAnsi" w:cstheme="minorBidi"/>
          <w:sz w:val="22"/>
          <w:szCs w:val="22"/>
          <w:lang w:eastAsia="en-GB"/>
        </w:rPr>
      </w:pPr>
      <w:r w:rsidRPr="00104831">
        <w:rPr>
          <w:rFonts w:eastAsia="SimSun"/>
        </w:rPr>
        <w:t>7.3A.3</w:t>
      </w:r>
      <w:r>
        <w:rPr>
          <w:rFonts w:asciiTheme="minorHAnsi" w:eastAsiaTheme="minorEastAsia" w:hAnsiTheme="minorHAnsi" w:cstheme="minorBidi"/>
          <w:sz w:val="22"/>
          <w:szCs w:val="22"/>
          <w:lang w:eastAsia="en-GB"/>
        </w:rPr>
        <w:tab/>
      </w:r>
      <w:r w:rsidRPr="00104831">
        <w:rPr>
          <w:rFonts w:eastAsia="SimSun"/>
        </w:rPr>
        <w:t>IKE SA and signalling IPsec SA establishment procedure</w:t>
      </w:r>
      <w:r>
        <w:tab/>
      </w:r>
      <w:r>
        <w:fldChar w:fldCharType="begin" w:fldLock="1"/>
      </w:r>
      <w:r>
        <w:instrText xml:space="preserve"> PAGEREF _Toc99038069 \h </w:instrText>
      </w:r>
      <w:r>
        <w:fldChar w:fldCharType="separate"/>
      </w:r>
      <w:r>
        <w:t>46</w:t>
      </w:r>
      <w:r>
        <w:fldChar w:fldCharType="end"/>
      </w:r>
    </w:p>
    <w:p w14:paraId="04DFB7AD" w14:textId="6AF1BC2C" w:rsidR="00CC1D30" w:rsidRDefault="00CC1D30">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IKE SA and signalling IPsec SA establishment initiation</w:t>
      </w:r>
      <w:r>
        <w:tab/>
      </w:r>
      <w:r>
        <w:fldChar w:fldCharType="begin" w:fldLock="1"/>
      </w:r>
      <w:r>
        <w:instrText xml:space="preserve"> PAGEREF _Toc99038070 \h </w:instrText>
      </w:r>
      <w:r>
        <w:fldChar w:fldCharType="separate"/>
      </w:r>
      <w:r>
        <w:t>46</w:t>
      </w:r>
      <w:r>
        <w:fldChar w:fldCharType="end"/>
      </w:r>
    </w:p>
    <w:p w14:paraId="1596109D" w14:textId="1B028A77" w:rsidR="00CC1D30" w:rsidRDefault="00CC1D30">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IKE SA and signalling IPsec SA establishment accepted by the network</w:t>
      </w:r>
      <w:r>
        <w:tab/>
      </w:r>
      <w:r>
        <w:fldChar w:fldCharType="begin" w:fldLock="1"/>
      </w:r>
      <w:r>
        <w:instrText xml:space="preserve"> PAGEREF _Toc99038071 \h </w:instrText>
      </w:r>
      <w:r>
        <w:fldChar w:fldCharType="separate"/>
      </w:r>
      <w:r>
        <w:t>46</w:t>
      </w:r>
      <w:r>
        <w:fldChar w:fldCharType="end"/>
      </w:r>
    </w:p>
    <w:p w14:paraId="39080352" w14:textId="5316EDD5" w:rsidR="00CC1D30" w:rsidRDefault="00CC1D30">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IKE SA and signalling IPsec SA establishment not accepted by the network</w:t>
      </w:r>
      <w:r>
        <w:tab/>
      </w:r>
      <w:r>
        <w:fldChar w:fldCharType="begin" w:fldLock="1"/>
      </w:r>
      <w:r>
        <w:instrText xml:space="preserve"> PAGEREF _Toc99038072 \h </w:instrText>
      </w:r>
      <w:r>
        <w:fldChar w:fldCharType="separate"/>
      </w:r>
      <w:r>
        <w:t>46</w:t>
      </w:r>
      <w:r>
        <w:fldChar w:fldCharType="end"/>
      </w:r>
    </w:p>
    <w:p w14:paraId="037421AE" w14:textId="6998D903" w:rsidR="00CC1D30" w:rsidRDefault="00CC1D30">
      <w:pPr>
        <w:pStyle w:val="TOC3"/>
        <w:rPr>
          <w:rFonts w:asciiTheme="minorHAnsi" w:eastAsiaTheme="minorEastAsia" w:hAnsiTheme="minorHAnsi" w:cstheme="minorBidi"/>
          <w:sz w:val="22"/>
          <w:szCs w:val="22"/>
          <w:lang w:eastAsia="en-GB"/>
        </w:rPr>
      </w:pPr>
      <w:r w:rsidRPr="00104831">
        <w:rPr>
          <w:rFonts w:eastAsia="SimSun"/>
        </w:rPr>
        <w:t>7.3A.4</w:t>
      </w:r>
      <w:r>
        <w:rPr>
          <w:rFonts w:asciiTheme="minorHAnsi" w:eastAsiaTheme="minorEastAsia" w:hAnsiTheme="minorHAnsi" w:cstheme="minorBidi"/>
          <w:sz w:val="22"/>
          <w:szCs w:val="22"/>
          <w:lang w:eastAsia="en-GB"/>
        </w:rPr>
        <w:tab/>
      </w:r>
      <w:r w:rsidRPr="00104831">
        <w:rPr>
          <w:rFonts w:eastAsia="SimSun"/>
        </w:rPr>
        <w:t>Procedure for devices without NAS support</w:t>
      </w:r>
      <w:r>
        <w:tab/>
      </w:r>
      <w:r>
        <w:fldChar w:fldCharType="begin" w:fldLock="1"/>
      </w:r>
      <w:r>
        <w:instrText xml:space="preserve"> PAGEREF _Toc99038073 \h </w:instrText>
      </w:r>
      <w:r>
        <w:fldChar w:fldCharType="separate"/>
      </w:r>
      <w:r>
        <w:t>46</w:t>
      </w:r>
      <w:r>
        <w:fldChar w:fldCharType="end"/>
      </w:r>
    </w:p>
    <w:p w14:paraId="193CCF3A" w14:textId="6F7BF492" w:rsidR="00CC1D30" w:rsidRDefault="00CC1D30">
      <w:pPr>
        <w:pStyle w:val="TOC4"/>
        <w:rPr>
          <w:rFonts w:asciiTheme="minorHAnsi" w:eastAsiaTheme="minorEastAsia" w:hAnsiTheme="minorHAnsi" w:cstheme="minorBidi"/>
          <w:sz w:val="22"/>
          <w:szCs w:val="22"/>
          <w:lang w:eastAsia="en-GB"/>
        </w:rPr>
      </w:pPr>
      <w:r>
        <w:t>7.3A.4.1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_Toc99038074 \h </w:instrText>
      </w:r>
      <w:r>
        <w:fldChar w:fldCharType="separate"/>
      </w:r>
      <w:r>
        <w:t>46</w:t>
      </w:r>
      <w:r>
        <w:fldChar w:fldCharType="end"/>
      </w:r>
    </w:p>
    <w:p w14:paraId="4CE6B4B1" w14:textId="16AF3092" w:rsidR="00CC1D30" w:rsidRDefault="00CC1D30">
      <w:pPr>
        <w:pStyle w:val="TOC4"/>
        <w:rPr>
          <w:rFonts w:asciiTheme="minorHAnsi" w:eastAsiaTheme="minorEastAsia" w:hAnsiTheme="minorHAnsi" w:cstheme="minorBidi"/>
          <w:sz w:val="22"/>
          <w:szCs w:val="22"/>
          <w:lang w:eastAsia="en-GB"/>
        </w:rPr>
      </w:pPr>
      <w:r>
        <w:t>7.3A.4.2</w:t>
      </w:r>
      <w:r>
        <w:rPr>
          <w:rFonts w:asciiTheme="minorHAnsi" w:eastAsiaTheme="minorEastAsia" w:hAnsiTheme="minorHAnsi" w:cstheme="minorBidi"/>
          <w:sz w:val="22"/>
          <w:szCs w:val="22"/>
          <w:lang w:eastAsia="en-GB"/>
        </w:rPr>
        <w:tab/>
      </w:r>
      <w:r>
        <w:t>N5CW device registration over trusted WLAN access network</w:t>
      </w:r>
      <w:r>
        <w:tab/>
      </w:r>
      <w:r>
        <w:fldChar w:fldCharType="begin" w:fldLock="1"/>
      </w:r>
      <w:r>
        <w:instrText xml:space="preserve"> PAGEREF _Toc99038075 \h </w:instrText>
      </w:r>
      <w:r>
        <w:fldChar w:fldCharType="separate"/>
      </w:r>
      <w:r>
        <w:t>47</w:t>
      </w:r>
      <w:r>
        <w:fldChar w:fldCharType="end"/>
      </w:r>
    </w:p>
    <w:p w14:paraId="49AED539" w14:textId="27ABC0D2" w:rsidR="00CC1D30" w:rsidRDefault="00CC1D3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IKEv2 SA deletion procedure</w:t>
      </w:r>
      <w:r>
        <w:tab/>
      </w:r>
      <w:r>
        <w:fldChar w:fldCharType="begin" w:fldLock="1"/>
      </w:r>
      <w:r>
        <w:instrText xml:space="preserve"> PAGEREF _Toc99038076 \h </w:instrText>
      </w:r>
      <w:r>
        <w:fldChar w:fldCharType="separate"/>
      </w:r>
      <w:r>
        <w:t>47</w:t>
      </w:r>
      <w:r>
        <w:fldChar w:fldCharType="end"/>
      </w:r>
    </w:p>
    <w:p w14:paraId="5336CD43" w14:textId="4B237E39" w:rsidR="00CC1D30" w:rsidRDefault="00CC1D30">
      <w:pPr>
        <w:pStyle w:val="TOC3"/>
        <w:rPr>
          <w:rFonts w:asciiTheme="minorHAnsi" w:eastAsiaTheme="minorEastAsia" w:hAnsiTheme="minorHAnsi" w:cstheme="minorBidi"/>
          <w:sz w:val="22"/>
          <w:szCs w:val="22"/>
          <w:lang w:eastAsia="en-GB"/>
        </w:rPr>
      </w:pPr>
      <w:r w:rsidRPr="00104831">
        <w:rPr>
          <w:rFonts w:eastAsia="SimSun"/>
        </w:rPr>
        <w:t>7.4.1</w:t>
      </w:r>
      <w:r>
        <w:rPr>
          <w:rFonts w:asciiTheme="minorHAnsi" w:eastAsiaTheme="minorEastAsia" w:hAnsiTheme="minorHAnsi" w:cstheme="minorBidi"/>
          <w:sz w:val="22"/>
          <w:szCs w:val="22"/>
          <w:lang w:eastAsia="en-GB"/>
        </w:rPr>
        <w:tab/>
      </w:r>
      <w:r w:rsidRPr="00104831">
        <w:rPr>
          <w:rFonts w:eastAsia="SimSun"/>
        </w:rPr>
        <w:t>General</w:t>
      </w:r>
      <w:r>
        <w:tab/>
      </w:r>
      <w:r>
        <w:fldChar w:fldCharType="begin" w:fldLock="1"/>
      </w:r>
      <w:r>
        <w:instrText xml:space="preserve"> PAGEREF _Toc99038077 \h </w:instrText>
      </w:r>
      <w:r>
        <w:fldChar w:fldCharType="separate"/>
      </w:r>
      <w:r>
        <w:t>47</w:t>
      </w:r>
      <w:r>
        <w:fldChar w:fldCharType="end"/>
      </w:r>
    </w:p>
    <w:p w14:paraId="786D7035" w14:textId="0DBFEA5E" w:rsidR="00CC1D30" w:rsidRDefault="00CC1D30">
      <w:pPr>
        <w:pStyle w:val="TOC3"/>
        <w:rPr>
          <w:rFonts w:asciiTheme="minorHAnsi" w:eastAsiaTheme="minorEastAsia" w:hAnsiTheme="minorHAnsi" w:cstheme="minorBidi"/>
          <w:sz w:val="22"/>
          <w:szCs w:val="22"/>
          <w:lang w:eastAsia="en-GB"/>
        </w:rPr>
      </w:pPr>
      <w:r w:rsidRPr="00104831">
        <w:rPr>
          <w:rFonts w:eastAsia="SimSun"/>
        </w:rPr>
        <w:t>7.4.2</w:t>
      </w:r>
      <w:r>
        <w:rPr>
          <w:rFonts w:asciiTheme="minorHAnsi" w:eastAsiaTheme="minorEastAsia" w:hAnsiTheme="minorHAnsi" w:cstheme="minorBidi"/>
          <w:sz w:val="22"/>
          <w:szCs w:val="22"/>
          <w:lang w:eastAsia="en-GB"/>
        </w:rPr>
        <w:tab/>
      </w:r>
      <w:r w:rsidRPr="00104831">
        <w:rPr>
          <w:rFonts w:eastAsia="SimSun"/>
        </w:rPr>
        <w:t>IKE SA deletion procedure initiated by the N3IWF and the TNGF</w:t>
      </w:r>
      <w:r>
        <w:tab/>
      </w:r>
      <w:r>
        <w:fldChar w:fldCharType="begin" w:fldLock="1"/>
      </w:r>
      <w:r>
        <w:instrText xml:space="preserve"> PAGEREF _Toc99038078 \h </w:instrText>
      </w:r>
      <w:r>
        <w:fldChar w:fldCharType="separate"/>
      </w:r>
      <w:r>
        <w:t>48</w:t>
      </w:r>
      <w:r>
        <w:fldChar w:fldCharType="end"/>
      </w:r>
    </w:p>
    <w:p w14:paraId="19769E89" w14:textId="00BAA845" w:rsidR="00CC1D30" w:rsidRDefault="00CC1D30">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IKE SA deletion initiation</w:t>
      </w:r>
      <w:r>
        <w:tab/>
      </w:r>
      <w:r>
        <w:fldChar w:fldCharType="begin" w:fldLock="1"/>
      </w:r>
      <w:r>
        <w:instrText xml:space="preserve"> PAGEREF _Toc99038079 \h </w:instrText>
      </w:r>
      <w:r>
        <w:fldChar w:fldCharType="separate"/>
      </w:r>
      <w:r>
        <w:t>48</w:t>
      </w:r>
      <w:r>
        <w:fldChar w:fldCharType="end"/>
      </w:r>
    </w:p>
    <w:p w14:paraId="76ACBC37" w14:textId="05990312" w:rsidR="00CC1D30" w:rsidRDefault="00CC1D3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IKE SA deletion accepted by the UE</w:t>
      </w:r>
      <w:r>
        <w:tab/>
      </w:r>
      <w:r>
        <w:fldChar w:fldCharType="begin" w:fldLock="1"/>
      </w:r>
      <w:r>
        <w:instrText xml:space="preserve"> PAGEREF _Toc99038080 \h </w:instrText>
      </w:r>
      <w:r>
        <w:fldChar w:fldCharType="separate"/>
      </w:r>
      <w:r>
        <w:t>48</w:t>
      </w:r>
      <w:r>
        <w:fldChar w:fldCharType="end"/>
      </w:r>
    </w:p>
    <w:p w14:paraId="5BBD9100" w14:textId="64CC2870" w:rsidR="00CC1D30" w:rsidRDefault="00CC1D30">
      <w:pPr>
        <w:pStyle w:val="TOC4"/>
        <w:rPr>
          <w:rFonts w:asciiTheme="minorHAnsi" w:eastAsiaTheme="minorEastAsia" w:hAnsiTheme="minorHAnsi" w:cstheme="minorBidi"/>
          <w:sz w:val="22"/>
          <w:szCs w:val="22"/>
          <w:lang w:eastAsia="en-GB"/>
        </w:rPr>
      </w:pPr>
      <w:r w:rsidRPr="00104831">
        <w:rPr>
          <w:rFonts w:eastAsia="SimSun"/>
        </w:rPr>
        <w:t>7.4.2.3</w:t>
      </w:r>
      <w:r>
        <w:rPr>
          <w:rFonts w:asciiTheme="minorHAnsi" w:eastAsiaTheme="minorEastAsia" w:hAnsiTheme="minorHAnsi" w:cstheme="minorBidi"/>
          <w:sz w:val="22"/>
          <w:szCs w:val="22"/>
          <w:lang w:eastAsia="en-GB"/>
        </w:rPr>
        <w:tab/>
      </w:r>
      <w:r w:rsidRPr="00104831">
        <w:rPr>
          <w:rFonts w:eastAsia="SimSun"/>
        </w:rPr>
        <w:t>Abnormal cases in the N3IWF and the TNGF</w:t>
      </w:r>
      <w:r>
        <w:tab/>
      </w:r>
      <w:r>
        <w:fldChar w:fldCharType="begin" w:fldLock="1"/>
      </w:r>
      <w:r>
        <w:instrText xml:space="preserve"> PAGEREF _Toc99038081 \h </w:instrText>
      </w:r>
      <w:r>
        <w:fldChar w:fldCharType="separate"/>
      </w:r>
      <w:r>
        <w:t>48</w:t>
      </w:r>
      <w:r>
        <w:fldChar w:fldCharType="end"/>
      </w:r>
    </w:p>
    <w:p w14:paraId="12709321" w14:textId="790353A8" w:rsidR="00CC1D30" w:rsidRDefault="00CC1D30">
      <w:pPr>
        <w:pStyle w:val="TOC3"/>
        <w:rPr>
          <w:rFonts w:asciiTheme="minorHAnsi" w:eastAsiaTheme="minorEastAsia" w:hAnsiTheme="minorHAnsi" w:cstheme="minorBidi"/>
          <w:sz w:val="22"/>
          <w:szCs w:val="22"/>
          <w:lang w:eastAsia="en-GB"/>
        </w:rPr>
      </w:pPr>
      <w:r w:rsidRPr="00104831">
        <w:rPr>
          <w:rFonts w:eastAsia="SimSun"/>
        </w:rPr>
        <w:t>7.4.3</w:t>
      </w:r>
      <w:r>
        <w:rPr>
          <w:rFonts w:asciiTheme="minorHAnsi" w:eastAsiaTheme="minorEastAsia" w:hAnsiTheme="minorHAnsi" w:cstheme="minorBidi"/>
          <w:sz w:val="22"/>
          <w:szCs w:val="22"/>
          <w:lang w:eastAsia="en-GB"/>
        </w:rPr>
        <w:tab/>
      </w:r>
      <w:r w:rsidRPr="00104831">
        <w:rPr>
          <w:rFonts w:eastAsia="SimSun"/>
        </w:rPr>
        <w:t>IKE SA deletion procedure initiated by the UE</w:t>
      </w:r>
      <w:r>
        <w:tab/>
      </w:r>
      <w:r>
        <w:fldChar w:fldCharType="begin" w:fldLock="1"/>
      </w:r>
      <w:r>
        <w:instrText xml:space="preserve"> PAGEREF _Toc99038082 \h </w:instrText>
      </w:r>
      <w:r>
        <w:fldChar w:fldCharType="separate"/>
      </w:r>
      <w:r>
        <w:t>49</w:t>
      </w:r>
      <w:r>
        <w:fldChar w:fldCharType="end"/>
      </w:r>
    </w:p>
    <w:p w14:paraId="03C92292" w14:textId="716DA596" w:rsidR="00CC1D30" w:rsidRDefault="00CC1D30">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IKE SA deletion initiation</w:t>
      </w:r>
      <w:r>
        <w:tab/>
      </w:r>
      <w:r>
        <w:fldChar w:fldCharType="begin" w:fldLock="1"/>
      </w:r>
      <w:r>
        <w:instrText xml:space="preserve"> PAGEREF _Toc99038083 \h </w:instrText>
      </w:r>
      <w:r>
        <w:fldChar w:fldCharType="separate"/>
      </w:r>
      <w:r>
        <w:t>49</w:t>
      </w:r>
      <w:r>
        <w:fldChar w:fldCharType="end"/>
      </w:r>
    </w:p>
    <w:p w14:paraId="563FFCC0" w14:textId="191291C7" w:rsidR="00CC1D30" w:rsidRDefault="00CC1D30">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IKE SA deletion accepted by the N3IWF and the TNGF</w:t>
      </w:r>
      <w:r>
        <w:tab/>
      </w:r>
      <w:r>
        <w:fldChar w:fldCharType="begin" w:fldLock="1"/>
      </w:r>
      <w:r>
        <w:instrText xml:space="preserve"> PAGEREF _Toc99038084 \h </w:instrText>
      </w:r>
      <w:r>
        <w:fldChar w:fldCharType="separate"/>
      </w:r>
      <w:r>
        <w:t>49</w:t>
      </w:r>
      <w:r>
        <w:fldChar w:fldCharType="end"/>
      </w:r>
    </w:p>
    <w:p w14:paraId="6FD0370D" w14:textId="43033315" w:rsidR="00CC1D30" w:rsidRDefault="00CC1D30">
      <w:pPr>
        <w:pStyle w:val="TOC4"/>
        <w:rPr>
          <w:rFonts w:asciiTheme="minorHAnsi" w:eastAsiaTheme="minorEastAsia" w:hAnsiTheme="minorHAnsi" w:cstheme="minorBidi"/>
          <w:sz w:val="22"/>
          <w:szCs w:val="22"/>
          <w:lang w:eastAsia="en-GB"/>
        </w:rPr>
      </w:pPr>
      <w:r w:rsidRPr="00104831">
        <w:rPr>
          <w:rFonts w:eastAsia="SimSun"/>
        </w:rPr>
        <w:lastRenderedPageBreak/>
        <w:t>7.4.3.3</w:t>
      </w:r>
      <w:r>
        <w:rPr>
          <w:rFonts w:asciiTheme="minorHAnsi" w:eastAsiaTheme="minorEastAsia" w:hAnsiTheme="minorHAnsi" w:cstheme="minorBidi"/>
          <w:sz w:val="22"/>
          <w:szCs w:val="22"/>
          <w:lang w:eastAsia="en-GB"/>
        </w:rPr>
        <w:tab/>
      </w:r>
      <w:r w:rsidRPr="00104831">
        <w:rPr>
          <w:rFonts w:eastAsia="SimSun"/>
        </w:rPr>
        <w:t>Abnormal cases in the UE</w:t>
      </w:r>
      <w:r>
        <w:tab/>
      </w:r>
      <w:r>
        <w:fldChar w:fldCharType="begin" w:fldLock="1"/>
      </w:r>
      <w:r>
        <w:instrText xml:space="preserve"> PAGEREF _Toc99038085 \h </w:instrText>
      </w:r>
      <w:r>
        <w:fldChar w:fldCharType="separate"/>
      </w:r>
      <w:r>
        <w:t>49</w:t>
      </w:r>
      <w:r>
        <w:fldChar w:fldCharType="end"/>
      </w:r>
    </w:p>
    <w:p w14:paraId="21DCDDBE" w14:textId="295DB5A8" w:rsidR="00CC1D30" w:rsidRDefault="00CC1D3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User plane IPsec SA creation procedure</w:t>
      </w:r>
      <w:r>
        <w:tab/>
      </w:r>
      <w:r>
        <w:fldChar w:fldCharType="begin" w:fldLock="1"/>
      </w:r>
      <w:r>
        <w:instrText xml:space="preserve"> PAGEREF _Toc99038086 \h </w:instrText>
      </w:r>
      <w:r>
        <w:fldChar w:fldCharType="separate"/>
      </w:r>
      <w:r>
        <w:t>49</w:t>
      </w:r>
      <w:r>
        <w:fldChar w:fldCharType="end"/>
      </w:r>
    </w:p>
    <w:p w14:paraId="31338AC8" w14:textId="08249F2A" w:rsidR="00CC1D30" w:rsidRDefault="00CC1D30">
      <w:pPr>
        <w:pStyle w:val="TOC3"/>
        <w:rPr>
          <w:rFonts w:asciiTheme="minorHAnsi" w:eastAsiaTheme="minorEastAsia" w:hAnsiTheme="minorHAnsi" w:cstheme="minorBidi"/>
          <w:sz w:val="22"/>
          <w:szCs w:val="22"/>
          <w:lang w:eastAsia="en-GB"/>
        </w:rPr>
      </w:pPr>
      <w:r w:rsidRPr="00104831">
        <w:rPr>
          <w:rFonts w:eastAsia="SimSun"/>
        </w:rPr>
        <w:t>7.5.1</w:t>
      </w:r>
      <w:r>
        <w:rPr>
          <w:rFonts w:asciiTheme="minorHAnsi" w:eastAsiaTheme="minorEastAsia" w:hAnsiTheme="minorHAnsi" w:cstheme="minorBidi"/>
          <w:sz w:val="22"/>
          <w:szCs w:val="22"/>
          <w:lang w:eastAsia="en-GB"/>
        </w:rPr>
        <w:tab/>
      </w:r>
      <w:r w:rsidRPr="00104831">
        <w:rPr>
          <w:rFonts w:eastAsia="SimSun"/>
        </w:rPr>
        <w:t>General</w:t>
      </w:r>
      <w:r>
        <w:tab/>
      </w:r>
      <w:r>
        <w:fldChar w:fldCharType="begin" w:fldLock="1"/>
      </w:r>
      <w:r>
        <w:instrText xml:space="preserve"> PAGEREF _Toc99038087 \h </w:instrText>
      </w:r>
      <w:r>
        <w:fldChar w:fldCharType="separate"/>
      </w:r>
      <w:r>
        <w:t>49</w:t>
      </w:r>
      <w:r>
        <w:fldChar w:fldCharType="end"/>
      </w:r>
    </w:p>
    <w:p w14:paraId="215FDC72" w14:textId="1DDE6E76" w:rsidR="00CC1D30" w:rsidRDefault="00CC1D30">
      <w:pPr>
        <w:pStyle w:val="TOC3"/>
        <w:rPr>
          <w:rFonts w:asciiTheme="minorHAnsi" w:eastAsiaTheme="minorEastAsia" w:hAnsiTheme="minorHAnsi" w:cstheme="minorBidi"/>
          <w:sz w:val="22"/>
          <w:szCs w:val="22"/>
          <w:lang w:eastAsia="en-GB"/>
        </w:rPr>
      </w:pPr>
      <w:r w:rsidRPr="00104831">
        <w:rPr>
          <w:rFonts w:eastAsia="SimSun"/>
        </w:rPr>
        <w:t>7.5.2</w:t>
      </w:r>
      <w:r>
        <w:rPr>
          <w:rFonts w:asciiTheme="minorHAnsi" w:eastAsiaTheme="minorEastAsia" w:hAnsiTheme="minorHAnsi" w:cstheme="minorBidi"/>
          <w:sz w:val="22"/>
          <w:szCs w:val="22"/>
          <w:lang w:eastAsia="en-GB"/>
        </w:rPr>
        <w:tab/>
      </w:r>
      <w:r w:rsidRPr="00104831">
        <w:rPr>
          <w:rFonts w:eastAsia="SimSun"/>
        </w:rPr>
        <w:t>Child SA creation procedure initiation</w:t>
      </w:r>
      <w:r>
        <w:tab/>
      </w:r>
      <w:r>
        <w:fldChar w:fldCharType="begin" w:fldLock="1"/>
      </w:r>
      <w:r>
        <w:instrText xml:space="preserve"> PAGEREF _Toc99038088 \h </w:instrText>
      </w:r>
      <w:r>
        <w:fldChar w:fldCharType="separate"/>
      </w:r>
      <w:r>
        <w:t>50</w:t>
      </w:r>
      <w:r>
        <w:fldChar w:fldCharType="end"/>
      </w:r>
    </w:p>
    <w:p w14:paraId="7598C752" w14:textId="1E10D9D9" w:rsidR="00CC1D30" w:rsidRDefault="00CC1D30">
      <w:pPr>
        <w:pStyle w:val="TOC3"/>
        <w:rPr>
          <w:rFonts w:asciiTheme="minorHAnsi" w:eastAsiaTheme="minorEastAsia" w:hAnsiTheme="minorHAnsi" w:cstheme="minorBidi"/>
          <w:sz w:val="22"/>
          <w:szCs w:val="22"/>
          <w:lang w:eastAsia="en-GB"/>
        </w:rPr>
      </w:pPr>
      <w:r w:rsidRPr="00104831">
        <w:rPr>
          <w:rFonts w:eastAsia="SimSun"/>
        </w:rPr>
        <w:t>7.5.3</w:t>
      </w:r>
      <w:r>
        <w:rPr>
          <w:rFonts w:asciiTheme="minorHAnsi" w:eastAsiaTheme="minorEastAsia" w:hAnsiTheme="minorHAnsi" w:cstheme="minorBidi"/>
          <w:sz w:val="22"/>
          <w:szCs w:val="22"/>
          <w:lang w:eastAsia="en-GB"/>
        </w:rPr>
        <w:tab/>
      </w:r>
      <w:r w:rsidRPr="00104831">
        <w:rPr>
          <w:rFonts w:eastAsia="SimSun"/>
        </w:rPr>
        <w:t>Child SA creation procedure accepted by the UE</w:t>
      </w:r>
      <w:r>
        <w:tab/>
      </w:r>
      <w:r>
        <w:fldChar w:fldCharType="begin" w:fldLock="1"/>
      </w:r>
      <w:r>
        <w:instrText xml:space="preserve"> PAGEREF _Toc99038089 \h </w:instrText>
      </w:r>
      <w:r>
        <w:fldChar w:fldCharType="separate"/>
      </w:r>
      <w:r>
        <w:t>50</w:t>
      </w:r>
      <w:r>
        <w:fldChar w:fldCharType="end"/>
      </w:r>
    </w:p>
    <w:p w14:paraId="012380B1" w14:textId="2F01BCAF" w:rsidR="00CC1D30" w:rsidRDefault="00CC1D30">
      <w:pPr>
        <w:pStyle w:val="TOC3"/>
        <w:rPr>
          <w:rFonts w:asciiTheme="minorHAnsi" w:eastAsiaTheme="minorEastAsia" w:hAnsiTheme="minorHAnsi" w:cstheme="minorBidi"/>
          <w:sz w:val="22"/>
          <w:szCs w:val="22"/>
          <w:lang w:eastAsia="en-GB"/>
        </w:rPr>
      </w:pPr>
      <w:r w:rsidRPr="00104831">
        <w:rPr>
          <w:rFonts w:eastAsia="SimSun"/>
        </w:rPr>
        <w:t>7.5.4</w:t>
      </w:r>
      <w:r>
        <w:rPr>
          <w:rFonts w:asciiTheme="minorHAnsi" w:eastAsiaTheme="minorEastAsia" w:hAnsiTheme="minorHAnsi" w:cstheme="minorBidi"/>
          <w:sz w:val="22"/>
          <w:szCs w:val="22"/>
          <w:lang w:eastAsia="en-GB"/>
        </w:rPr>
        <w:tab/>
      </w:r>
      <w:r w:rsidRPr="00104831">
        <w:rPr>
          <w:rFonts w:eastAsia="SimSun"/>
        </w:rPr>
        <w:t>Child SA creation procedure not accepted by the UE</w:t>
      </w:r>
      <w:r>
        <w:tab/>
      </w:r>
      <w:r>
        <w:fldChar w:fldCharType="begin" w:fldLock="1"/>
      </w:r>
      <w:r>
        <w:instrText xml:space="preserve"> PAGEREF _Toc99038090 \h </w:instrText>
      </w:r>
      <w:r>
        <w:fldChar w:fldCharType="separate"/>
      </w:r>
      <w:r>
        <w:t>50</w:t>
      </w:r>
      <w:r>
        <w:fldChar w:fldCharType="end"/>
      </w:r>
    </w:p>
    <w:p w14:paraId="4A0CA8FE" w14:textId="25638CE2" w:rsidR="00CC1D30" w:rsidRDefault="00CC1D30">
      <w:pPr>
        <w:pStyle w:val="TOC3"/>
        <w:rPr>
          <w:rFonts w:asciiTheme="minorHAnsi" w:eastAsiaTheme="minorEastAsia" w:hAnsiTheme="minorHAnsi" w:cstheme="minorBidi"/>
          <w:sz w:val="22"/>
          <w:szCs w:val="22"/>
          <w:lang w:eastAsia="en-GB"/>
        </w:rPr>
      </w:pPr>
      <w:r w:rsidRPr="00104831">
        <w:rPr>
          <w:rFonts w:eastAsia="SimSun"/>
        </w:rPr>
        <w:t>7.5.5</w:t>
      </w:r>
      <w:r>
        <w:rPr>
          <w:rFonts w:asciiTheme="minorHAnsi" w:eastAsiaTheme="minorEastAsia" w:hAnsiTheme="minorHAnsi" w:cstheme="minorBidi"/>
          <w:sz w:val="22"/>
          <w:szCs w:val="22"/>
          <w:lang w:eastAsia="en-GB"/>
        </w:rPr>
        <w:tab/>
      </w:r>
      <w:r w:rsidRPr="00104831">
        <w:rPr>
          <w:rFonts w:eastAsia="SimSun"/>
        </w:rPr>
        <w:t>Abnormal cases in the UE</w:t>
      </w:r>
      <w:r>
        <w:tab/>
      </w:r>
      <w:r>
        <w:fldChar w:fldCharType="begin" w:fldLock="1"/>
      </w:r>
      <w:r>
        <w:instrText xml:space="preserve"> PAGEREF _Toc99038091 \h </w:instrText>
      </w:r>
      <w:r>
        <w:fldChar w:fldCharType="separate"/>
      </w:r>
      <w:r>
        <w:t>51</w:t>
      </w:r>
      <w:r>
        <w:fldChar w:fldCharType="end"/>
      </w:r>
    </w:p>
    <w:p w14:paraId="62BBF5EF" w14:textId="0B8EA807" w:rsidR="00CC1D30" w:rsidRDefault="00CC1D30">
      <w:pPr>
        <w:pStyle w:val="TOC3"/>
        <w:rPr>
          <w:rFonts w:asciiTheme="minorHAnsi" w:eastAsiaTheme="minorEastAsia" w:hAnsiTheme="minorHAnsi" w:cstheme="minorBidi"/>
          <w:sz w:val="22"/>
          <w:szCs w:val="22"/>
          <w:lang w:eastAsia="en-GB"/>
        </w:rPr>
      </w:pPr>
      <w:r w:rsidRPr="00104831">
        <w:rPr>
          <w:rFonts w:eastAsia="SimSun"/>
        </w:rPr>
        <w:t>7.5.6</w:t>
      </w:r>
      <w:r>
        <w:rPr>
          <w:rFonts w:asciiTheme="minorHAnsi" w:eastAsiaTheme="minorEastAsia" w:hAnsiTheme="minorHAnsi" w:cstheme="minorBidi"/>
          <w:sz w:val="22"/>
          <w:szCs w:val="22"/>
          <w:lang w:eastAsia="en-GB"/>
        </w:rPr>
        <w:tab/>
      </w:r>
      <w:r w:rsidRPr="00104831">
        <w:rPr>
          <w:rFonts w:eastAsia="SimSun"/>
        </w:rPr>
        <w:t>Abnormal cases in the N3IWF and the TNGF</w:t>
      </w:r>
      <w:r>
        <w:tab/>
      </w:r>
      <w:r>
        <w:fldChar w:fldCharType="begin" w:fldLock="1"/>
      </w:r>
      <w:r>
        <w:instrText xml:space="preserve"> PAGEREF _Toc99038092 \h </w:instrText>
      </w:r>
      <w:r>
        <w:fldChar w:fldCharType="separate"/>
      </w:r>
      <w:r>
        <w:t>51</w:t>
      </w:r>
      <w:r>
        <w:fldChar w:fldCharType="end"/>
      </w:r>
    </w:p>
    <w:p w14:paraId="5FD6B913" w14:textId="535851F6" w:rsidR="00CC1D30" w:rsidRDefault="00CC1D3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IPsec SA modification procedure</w:t>
      </w:r>
      <w:r>
        <w:tab/>
      </w:r>
      <w:r>
        <w:fldChar w:fldCharType="begin" w:fldLock="1"/>
      </w:r>
      <w:r>
        <w:instrText xml:space="preserve"> PAGEREF _Toc99038093 \h </w:instrText>
      </w:r>
      <w:r>
        <w:fldChar w:fldCharType="separate"/>
      </w:r>
      <w:r>
        <w:t>51</w:t>
      </w:r>
      <w:r>
        <w:fldChar w:fldCharType="end"/>
      </w:r>
    </w:p>
    <w:p w14:paraId="4B86F348" w14:textId="25E70EBD" w:rsidR="00CC1D30" w:rsidRDefault="00CC1D3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_Toc99038094 \h </w:instrText>
      </w:r>
      <w:r>
        <w:fldChar w:fldCharType="separate"/>
      </w:r>
      <w:r>
        <w:t>51</w:t>
      </w:r>
      <w:r>
        <w:fldChar w:fldCharType="end"/>
      </w:r>
    </w:p>
    <w:p w14:paraId="132FE1C8" w14:textId="7381FFE6" w:rsidR="00CC1D30" w:rsidRDefault="00CC1D3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 xml:space="preserve">N3IWF and TNGF procedure for </w:t>
      </w:r>
      <w:r w:rsidRPr="00104831">
        <w:rPr>
          <w:rFonts w:eastAsia="SimSun"/>
        </w:rPr>
        <w:t>IPsec child SA modification</w:t>
      </w:r>
      <w:r>
        <w:tab/>
      </w:r>
      <w:r>
        <w:fldChar w:fldCharType="begin" w:fldLock="1"/>
      </w:r>
      <w:r>
        <w:instrText xml:space="preserve"> PAGEREF _Toc99038095 \h </w:instrText>
      </w:r>
      <w:r>
        <w:fldChar w:fldCharType="separate"/>
      </w:r>
      <w:r>
        <w:t>51</w:t>
      </w:r>
      <w:r>
        <w:fldChar w:fldCharType="end"/>
      </w:r>
    </w:p>
    <w:p w14:paraId="2EF57A38" w14:textId="23F5E28C" w:rsidR="00CC1D30" w:rsidRDefault="00CC1D3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 xml:space="preserve">UE procedure for </w:t>
      </w:r>
      <w:r w:rsidRPr="00104831">
        <w:rPr>
          <w:rFonts w:eastAsia="SimSun"/>
        </w:rPr>
        <w:t>IPsec child SA modification</w:t>
      </w:r>
      <w:r>
        <w:tab/>
      </w:r>
      <w:r>
        <w:fldChar w:fldCharType="begin" w:fldLock="1"/>
      </w:r>
      <w:r>
        <w:instrText xml:space="preserve"> PAGEREF _Toc99038096 \h </w:instrText>
      </w:r>
      <w:r>
        <w:fldChar w:fldCharType="separate"/>
      </w:r>
      <w:r>
        <w:t>51</w:t>
      </w:r>
      <w:r>
        <w:fldChar w:fldCharType="end"/>
      </w:r>
    </w:p>
    <w:p w14:paraId="1A5E718A" w14:textId="029E1538" w:rsidR="00CC1D30" w:rsidRDefault="00CC1D3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IPSec SA deletion procedure</w:t>
      </w:r>
      <w:r>
        <w:tab/>
      </w:r>
      <w:r>
        <w:fldChar w:fldCharType="begin" w:fldLock="1"/>
      </w:r>
      <w:r>
        <w:instrText xml:space="preserve"> PAGEREF _Toc99038097 \h </w:instrText>
      </w:r>
      <w:r>
        <w:fldChar w:fldCharType="separate"/>
      </w:r>
      <w:r>
        <w:t>52</w:t>
      </w:r>
      <w:r>
        <w:fldChar w:fldCharType="end"/>
      </w:r>
    </w:p>
    <w:p w14:paraId="343681A4" w14:textId="02369FC3" w:rsidR="00CC1D30" w:rsidRDefault="00CC1D30">
      <w:pPr>
        <w:pStyle w:val="TOC3"/>
        <w:rPr>
          <w:rFonts w:asciiTheme="minorHAnsi" w:eastAsiaTheme="minorEastAsia" w:hAnsiTheme="minorHAnsi" w:cstheme="minorBidi"/>
          <w:sz w:val="22"/>
          <w:szCs w:val="22"/>
          <w:lang w:eastAsia="en-GB"/>
        </w:rPr>
      </w:pPr>
      <w:r w:rsidRPr="00104831">
        <w:rPr>
          <w:rFonts w:eastAsia="SimSun"/>
        </w:rPr>
        <w:t>7.7.1</w:t>
      </w:r>
      <w:r>
        <w:rPr>
          <w:rFonts w:asciiTheme="minorHAnsi" w:eastAsiaTheme="minorEastAsia" w:hAnsiTheme="minorHAnsi" w:cstheme="minorBidi"/>
          <w:sz w:val="22"/>
          <w:szCs w:val="22"/>
          <w:lang w:eastAsia="en-GB"/>
        </w:rPr>
        <w:tab/>
      </w:r>
      <w:r w:rsidRPr="00104831">
        <w:rPr>
          <w:rFonts w:eastAsia="SimSun"/>
        </w:rPr>
        <w:t>General</w:t>
      </w:r>
      <w:r>
        <w:tab/>
      </w:r>
      <w:r>
        <w:fldChar w:fldCharType="begin" w:fldLock="1"/>
      </w:r>
      <w:r>
        <w:instrText xml:space="preserve"> PAGEREF _Toc99038098 \h </w:instrText>
      </w:r>
      <w:r>
        <w:fldChar w:fldCharType="separate"/>
      </w:r>
      <w:r>
        <w:t>52</w:t>
      </w:r>
      <w:r>
        <w:fldChar w:fldCharType="end"/>
      </w:r>
    </w:p>
    <w:p w14:paraId="2A18477F" w14:textId="19F976EE" w:rsidR="00CC1D30" w:rsidRDefault="00CC1D30">
      <w:pPr>
        <w:pStyle w:val="TOC3"/>
        <w:rPr>
          <w:rFonts w:asciiTheme="minorHAnsi" w:eastAsiaTheme="minorEastAsia" w:hAnsiTheme="minorHAnsi" w:cstheme="minorBidi"/>
          <w:sz w:val="22"/>
          <w:szCs w:val="22"/>
          <w:lang w:eastAsia="en-GB"/>
        </w:rPr>
      </w:pPr>
      <w:r w:rsidRPr="00104831">
        <w:rPr>
          <w:rFonts w:eastAsia="SimSun"/>
        </w:rPr>
        <w:t>7.7.2</w:t>
      </w:r>
      <w:r>
        <w:rPr>
          <w:rFonts w:asciiTheme="minorHAnsi" w:eastAsiaTheme="minorEastAsia" w:hAnsiTheme="minorHAnsi" w:cstheme="minorBidi"/>
          <w:sz w:val="22"/>
          <w:szCs w:val="22"/>
          <w:lang w:eastAsia="en-GB"/>
        </w:rPr>
        <w:tab/>
      </w:r>
      <w:r w:rsidRPr="00104831">
        <w:rPr>
          <w:rFonts w:eastAsia="SimSun"/>
        </w:rPr>
        <w:t>N3IWF-initated and TNGF-initiated child SA deletion procedure</w:t>
      </w:r>
      <w:r>
        <w:tab/>
      </w:r>
      <w:r>
        <w:fldChar w:fldCharType="begin" w:fldLock="1"/>
      </w:r>
      <w:r>
        <w:instrText xml:space="preserve"> PAGEREF _Toc99038099 \h </w:instrText>
      </w:r>
      <w:r>
        <w:fldChar w:fldCharType="separate"/>
      </w:r>
      <w:r>
        <w:t>52</w:t>
      </w:r>
      <w:r>
        <w:fldChar w:fldCharType="end"/>
      </w:r>
    </w:p>
    <w:p w14:paraId="007BA197" w14:textId="53F07629" w:rsidR="00CC1D30" w:rsidRDefault="00CC1D30">
      <w:pPr>
        <w:pStyle w:val="TOC4"/>
        <w:rPr>
          <w:rFonts w:asciiTheme="minorHAnsi" w:eastAsiaTheme="minorEastAsia" w:hAnsiTheme="minorHAnsi" w:cstheme="minorBidi"/>
          <w:sz w:val="22"/>
          <w:szCs w:val="22"/>
          <w:lang w:eastAsia="en-GB"/>
        </w:rPr>
      </w:pPr>
      <w:r w:rsidRPr="00104831">
        <w:rPr>
          <w:rFonts w:eastAsia="SimSun"/>
        </w:rPr>
        <w:t>7.7.2.1</w:t>
      </w:r>
      <w:r>
        <w:rPr>
          <w:rFonts w:asciiTheme="minorHAnsi" w:eastAsiaTheme="minorEastAsia" w:hAnsiTheme="minorHAnsi" w:cstheme="minorBidi"/>
          <w:sz w:val="22"/>
          <w:szCs w:val="22"/>
          <w:lang w:eastAsia="en-GB"/>
        </w:rPr>
        <w:tab/>
      </w:r>
      <w:r w:rsidRPr="00104831">
        <w:rPr>
          <w:rFonts w:eastAsia="SimSun"/>
        </w:rPr>
        <w:t>N3IWF-initiated and TNGF-initiated child SA deletion procedure initiation</w:t>
      </w:r>
      <w:r>
        <w:tab/>
      </w:r>
      <w:r>
        <w:fldChar w:fldCharType="begin" w:fldLock="1"/>
      </w:r>
      <w:r>
        <w:instrText xml:space="preserve"> PAGEREF _Toc99038100 \h </w:instrText>
      </w:r>
      <w:r>
        <w:fldChar w:fldCharType="separate"/>
      </w:r>
      <w:r>
        <w:t>52</w:t>
      </w:r>
      <w:r>
        <w:fldChar w:fldCharType="end"/>
      </w:r>
    </w:p>
    <w:p w14:paraId="21F2D827" w14:textId="50CB14A9" w:rsidR="00CC1D30" w:rsidRDefault="00CC1D30">
      <w:pPr>
        <w:pStyle w:val="TOC4"/>
        <w:rPr>
          <w:rFonts w:asciiTheme="minorHAnsi" w:eastAsiaTheme="minorEastAsia" w:hAnsiTheme="minorHAnsi" w:cstheme="minorBidi"/>
          <w:sz w:val="22"/>
          <w:szCs w:val="22"/>
          <w:lang w:eastAsia="en-GB"/>
        </w:rPr>
      </w:pPr>
      <w:r w:rsidRPr="00104831">
        <w:rPr>
          <w:rFonts w:eastAsia="SimSun"/>
        </w:rPr>
        <w:t>7.7.2.2</w:t>
      </w:r>
      <w:r>
        <w:rPr>
          <w:rFonts w:asciiTheme="minorHAnsi" w:eastAsiaTheme="minorEastAsia" w:hAnsiTheme="minorHAnsi" w:cstheme="minorBidi"/>
          <w:sz w:val="22"/>
          <w:szCs w:val="22"/>
          <w:lang w:eastAsia="en-GB"/>
        </w:rPr>
        <w:tab/>
      </w:r>
      <w:r w:rsidRPr="00104831">
        <w:rPr>
          <w:rFonts w:eastAsia="SimSun"/>
        </w:rPr>
        <w:t>N3IWF-initiated and TNGF-initiated child SA deletion procedure accepted by the UE</w:t>
      </w:r>
      <w:r>
        <w:tab/>
      </w:r>
      <w:r>
        <w:fldChar w:fldCharType="begin" w:fldLock="1"/>
      </w:r>
      <w:r>
        <w:instrText xml:space="preserve"> PAGEREF _Toc99038101 \h </w:instrText>
      </w:r>
      <w:r>
        <w:fldChar w:fldCharType="separate"/>
      </w:r>
      <w:r>
        <w:t>52</w:t>
      </w:r>
      <w:r>
        <w:fldChar w:fldCharType="end"/>
      </w:r>
    </w:p>
    <w:p w14:paraId="7C5B0FC8" w14:textId="3A43F8CD" w:rsidR="00CC1D30" w:rsidRDefault="00CC1D30">
      <w:pPr>
        <w:pStyle w:val="TOC4"/>
        <w:rPr>
          <w:rFonts w:asciiTheme="minorHAnsi" w:eastAsiaTheme="minorEastAsia" w:hAnsiTheme="minorHAnsi" w:cstheme="minorBidi"/>
          <w:sz w:val="22"/>
          <w:szCs w:val="22"/>
          <w:lang w:eastAsia="en-GB"/>
        </w:rPr>
      </w:pPr>
      <w:r w:rsidRPr="00104831">
        <w:rPr>
          <w:rFonts w:eastAsia="SimSun"/>
        </w:rPr>
        <w:t>7.7.2.3</w:t>
      </w:r>
      <w:r>
        <w:rPr>
          <w:rFonts w:asciiTheme="minorHAnsi" w:eastAsiaTheme="minorEastAsia" w:hAnsiTheme="minorHAnsi" w:cstheme="minorBidi"/>
          <w:sz w:val="22"/>
          <w:szCs w:val="22"/>
          <w:lang w:eastAsia="en-GB"/>
        </w:rPr>
        <w:tab/>
      </w:r>
      <w:r w:rsidRPr="00104831">
        <w:rPr>
          <w:rFonts w:eastAsia="SimSun"/>
        </w:rPr>
        <w:t>Abnormal cases in the N3IWF and the TNGF</w:t>
      </w:r>
      <w:r>
        <w:tab/>
      </w:r>
      <w:r>
        <w:fldChar w:fldCharType="begin" w:fldLock="1"/>
      </w:r>
      <w:r>
        <w:instrText xml:space="preserve"> PAGEREF _Toc99038102 \h </w:instrText>
      </w:r>
      <w:r>
        <w:fldChar w:fldCharType="separate"/>
      </w:r>
      <w:r>
        <w:t>52</w:t>
      </w:r>
      <w:r>
        <w:fldChar w:fldCharType="end"/>
      </w:r>
    </w:p>
    <w:p w14:paraId="4C79592A" w14:textId="152DF199" w:rsidR="00CC1D30" w:rsidRDefault="00CC1D30">
      <w:pPr>
        <w:pStyle w:val="TOC3"/>
        <w:rPr>
          <w:rFonts w:asciiTheme="minorHAnsi" w:eastAsiaTheme="minorEastAsia" w:hAnsiTheme="minorHAnsi" w:cstheme="minorBidi"/>
          <w:sz w:val="22"/>
          <w:szCs w:val="22"/>
          <w:lang w:eastAsia="en-GB"/>
        </w:rPr>
      </w:pPr>
      <w:r w:rsidRPr="00104831">
        <w:rPr>
          <w:rFonts w:eastAsia="SimSun"/>
        </w:rPr>
        <w:t>7.7.3</w:t>
      </w:r>
      <w:r>
        <w:rPr>
          <w:rFonts w:asciiTheme="minorHAnsi" w:eastAsiaTheme="minorEastAsia" w:hAnsiTheme="minorHAnsi" w:cstheme="minorBidi"/>
          <w:sz w:val="22"/>
          <w:szCs w:val="22"/>
          <w:lang w:eastAsia="en-GB"/>
        </w:rPr>
        <w:tab/>
      </w:r>
      <w:r w:rsidRPr="00104831">
        <w:rPr>
          <w:rFonts w:eastAsia="SimSun"/>
        </w:rPr>
        <w:t>UE-initiated child SA deletion procedure</w:t>
      </w:r>
      <w:r>
        <w:tab/>
      </w:r>
      <w:r>
        <w:fldChar w:fldCharType="begin" w:fldLock="1"/>
      </w:r>
      <w:r>
        <w:instrText xml:space="preserve"> PAGEREF _Toc99038103 \h </w:instrText>
      </w:r>
      <w:r>
        <w:fldChar w:fldCharType="separate"/>
      </w:r>
      <w:r>
        <w:t>53</w:t>
      </w:r>
      <w:r>
        <w:fldChar w:fldCharType="end"/>
      </w:r>
    </w:p>
    <w:p w14:paraId="665E78E5" w14:textId="7637B824" w:rsidR="00CC1D30" w:rsidRDefault="00CC1D30">
      <w:pPr>
        <w:pStyle w:val="TOC4"/>
        <w:rPr>
          <w:rFonts w:asciiTheme="minorHAnsi" w:eastAsiaTheme="minorEastAsia" w:hAnsiTheme="minorHAnsi" w:cstheme="minorBidi"/>
          <w:sz w:val="22"/>
          <w:szCs w:val="22"/>
          <w:lang w:eastAsia="en-GB"/>
        </w:rPr>
      </w:pPr>
      <w:r w:rsidRPr="00104831">
        <w:rPr>
          <w:rFonts w:eastAsia="SimSun"/>
        </w:rPr>
        <w:t>7.7.3.1</w:t>
      </w:r>
      <w:r>
        <w:rPr>
          <w:rFonts w:asciiTheme="minorHAnsi" w:eastAsiaTheme="minorEastAsia" w:hAnsiTheme="minorHAnsi" w:cstheme="minorBidi"/>
          <w:sz w:val="22"/>
          <w:szCs w:val="22"/>
          <w:lang w:eastAsia="en-GB"/>
        </w:rPr>
        <w:tab/>
      </w:r>
      <w:r w:rsidRPr="00104831">
        <w:rPr>
          <w:rFonts w:eastAsia="SimSun"/>
        </w:rPr>
        <w:t>UE-initiated child SA deletion procedure initiation</w:t>
      </w:r>
      <w:r>
        <w:tab/>
      </w:r>
      <w:r>
        <w:fldChar w:fldCharType="begin" w:fldLock="1"/>
      </w:r>
      <w:r>
        <w:instrText xml:space="preserve"> PAGEREF _Toc99038104 \h </w:instrText>
      </w:r>
      <w:r>
        <w:fldChar w:fldCharType="separate"/>
      </w:r>
      <w:r>
        <w:t>53</w:t>
      </w:r>
      <w:r>
        <w:fldChar w:fldCharType="end"/>
      </w:r>
    </w:p>
    <w:p w14:paraId="5150E4D3" w14:textId="5702ADA5" w:rsidR="00CC1D30" w:rsidRDefault="00CC1D30">
      <w:pPr>
        <w:pStyle w:val="TOC4"/>
        <w:rPr>
          <w:rFonts w:asciiTheme="minorHAnsi" w:eastAsiaTheme="minorEastAsia" w:hAnsiTheme="minorHAnsi" w:cstheme="minorBidi"/>
          <w:sz w:val="22"/>
          <w:szCs w:val="22"/>
          <w:lang w:eastAsia="en-GB"/>
        </w:rPr>
      </w:pPr>
      <w:r w:rsidRPr="00104831">
        <w:rPr>
          <w:rFonts w:eastAsia="SimSun"/>
        </w:rPr>
        <w:t>7.7.3.2</w:t>
      </w:r>
      <w:r>
        <w:rPr>
          <w:rFonts w:asciiTheme="minorHAnsi" w:eastAsiaTheme="minorEastAsia" w:hAnsiTheme="minorHAnsi" w:cstheme="minorBidi"/>
          <w:sz w:val="22"/>
          <w:szCs w:val="22"/>
          <w:lang w:eastAsia="en-GB"/>
        </w:rPr>
        <w:tab/>
      </w:r>
      <w:r w:rsidRPr="00104831">
        <w:rPr>
          <w:rFonts w:eastAsia="SimSun"/>
        </w:rPr>
        <w:t>UE-initiated child SA deletion procedure accepted by the N3IWF and the TNGF</w:t>
      </w:r>
      <w:r>
        <w:tab/>
      </w:r>
      <w:r>
        <w:fldChar w:fldCharType="begin" w:fldLock="1"/>
      </w:r>
      <w:r>
        <w:instrText xml:space="preserve"> PAGEREF _Toc99038105 \h </w:instrText>
      </w:r>
      <w:r>
        <w:fldChar w:fldCharType="separate"/>
      </w:r>
      <w:r>
        <w:t>53</w:t>
      </w:r>
      <w:r>
        <w:fldChar w:fldCharType="end"/>
      </w:r>
    </w:p>
    <w:p w14:paraId="27674141" w14:textId="14BB39C3" w:rsidR="00CC1D30" w:rsidRDefault="00CC1D30">
      <w:pPr>
        <w:pStyle w:val="TOC4"/>
        <w:rPr>
          <w:rFonts w:asciiTheme="minorHAnsi" w:eastAsiaTheme="minorEastAsia" w:hAnsiTheme="minorHAnsi" w:cstheme="minorBidi"/>
          <w:sz w:val="22"/>
          <w:szCs w:val="22"/>
          <w:lang w:eastAsia="en-GB"/>
        </w:rPr>
      </w:pPr>
      <w:r w:rsidRPr="00104831">
        <w:rPr>
          <w:rFonts w:eastAsia="SimSun"/>
        </w:rPr>
        <w:t>7.7.3.3</w:t>
      </w:r>
      <w:r>
        <w:rPr>
          <w:rFonts w:asciiTheme="minorHAnsi" w:eastAsiaTheme="minorEastAsia" w:hAnsiTheme="minorHAnsi" w:cstheme="minorBidi"/>
          <w:sz w:val="22"/>
          <w:szCs w:val="22"/>
          <w:lang w:eastAsia="en-GB"/>
        </w:rPr>
        <w:tab/>
      </w:r>
      <w:r w:rsidRPr="00104831">
        <w:rPr>
          <w:rFonts w:eastAsia="SimSun"/>
        </w:rPr>
        <w:t>Abnormal cases in the UE</w:t>
      </w:r>
      <w:r>
        <w:tab/>
      </w:r>
      <w:r>
        <w:fldChar w:fldCharType="begin" w:fldLock="1"/>
      </w:r>
      <w:r>
        <w:instrText xml:space="preserve"> PAGEREF _Toc99038106 \h </w:instrText>
      </w:r>
      <w:r>
        <w:fldChar w:fldCharType="separate"/>
      </w:r>
      <w:r>
        <w:t>53</w:t>
      </w:r>
      <w:r>
        <w:fldChar w:fldCharType="end"/>
      </w:r>
    </w:p>
    <w:p w14:paraId="3F3F22D8" w14:textId="7226CAB1" w:rsidR="00CC1D30" w:rsidRDefault="00CC1D30">
      <w:pPr>
        <w:pStyle w:val="TOC3"/>
        <w:rPr>
          <w:rFonts w:asciiTheme="minorHAnsi" w:eastAsiaTheme="minorEastAsia" w:hAnsiTheme="minorHAnsi" w:cstheme="minorBidi"/>
          <w:sz w:val="22"/>
          <w:szCs w:val="22"/>
          <w:lang w:eastAsia="en-GB"/>
        </w:rPr>
      </w:pPr>
      <w:r w:rsidRPr="00104831">
        <w:rPr>
          <w:rFonts w:eastAsia="SimSun"/>
        </w:rPr>
        <w:t>7.7.4</w:t>
      </w:r>
      <w:r>
        <w:rPr>
          <w:rFonts w:asciiTheme="minorHAnsi" w:eastAsiaTheme="minorEastAsia" w:hAnsiTheme="minorHAnsi" w:cstheme="minorBidi"/>
          <w:sz w:val="22"/>
          <w:szCs w:val="22"/>
          <w:lang w:eastAsia="en-GB"/>
        </w:rPr>
        <w:tab/>
      </w:r>
      <w:r w:rsidRPr="00104831">
        <w:rPr>
          <w:rFonts w:eastAsia="SimSun"/>
        </w:rPr>
        <w:t>Abnormal cases in the UE</w:t>
      </w:r>
      <w:r>
        <w:tab/>
      </w:r>
      <w:r>
        <w:fldChar w:fldCharType="begin" w:fldLock="1"/>
      </w:r>
      <w:r>
        <w:instrText xml:space="preserve"> PAGEREF _Toc99038107 \h </w:instrText>
      </w:r>
      <w:r>
        <w:fldChar w:fldCharType="separate"/>
      </w:r>
      <w:r>
        <w:t>53</w:t>
      </w:r>
      <w:r>
        <w:fldChar w:fldCharType="end"/>
      </w:r>
    </w:p>
    <w:p w14:paraId="74289634" w14:textId="59A079D2" w:rsidR="00CC1D30" w:rsidRDefault="00CC1D30">
      <w:pPr>
        <w:pStyle w:val="TOC3"/>
        <w:rPr>
          <w:rFonts w:asciiTheme="minorHAnsi" w:eastAsiaTheme="minorEastAsia" w:hAnsiTheme="minorHAnsi" w:cstheme="minorBidi"/>
          <w:sz w:val="22"/>
          <w:szCs w:val="22"/>
          <w:lang w:eastAsia="en-GB"/>
        </w:rPr>
      </w:pPr>
      <w:r w:rsidRPr="00104831">
        <w:rPr>
          <w:rFonts w:eastAsia="SimSun"/>
        </w:rPr>
        <w:t>7.7.5</w:t>
      </w:r>
      <w:r>
        <w:rPr>
          <w:rFonts w:asciiTheme="minorHAnsi" w:eastAsiaTheme="minorEastAsia" w:hAnsiTheme="minorHAnsi" w:cstheme="minorBidi"/>
          <w:sz w:val="22"/>
          <w:szCs w:val="22"/>
          <w:lang w:eastAsia="en-GB"/>
        </w:rPr>
        <w:tab/>
      </w:r>
      <w:r w:rsidRPr="00104831">
        <w:rPr>
          <w:rFonts w:eastAsia="SimSun"/>
        </w:rPr>
        <w:t>Abnormal cases in the N3IWF and the TNGF</w:t>
      </w:r>
      <w:r>
        <w:tab/>
      </w:r>
      <w:r>
        <w:fldChar w:fldCharType="begin" w:fldLock="1"/>
      </w:r>
      <w:r>
        <w:instrText xml:space="preserve"> PAGEREF _Toc99038108 \h </w:instrText>
      </w:r>
      <w:r>
        <w:fldChar w:fldCharType="separate"/>
      </w:r>
      <w:r>
        <w:t>53</w:t>
      </w:r>
      <w:r>
        <w:fldChar w:fldCharType="end"/>
      </w:r>
    </w:p>
    <w:p w14:paraId="54172BA5" w14:textId="2399DC61" w:rsidR="00CC1D30" w:rsidRDefault="00CC1D3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UE-initiated liveness check procedure</w:t>
      </w:r>
      <w:r>
        <w:tab/>
      </w:r>
      <w:r>
        <w:fldChar w:fldCharType="begin" w:fldLock="1"/>
      </w:r>
      <w:r>
        <w:instrText xml:space="preserve"> PAGEREF _Toc99038109 \h </w:instrText>
      </w:r>
      <w:r>
        <w:fldChar w:fldCharType="separate"/>
      </w:r>
      <w:r>
        <w:t>53</w:t>
      </w:r>
      <w:r>
        <w:fldChar w:fldCharType="end"/>
      </w:r>
    </w:p>
    <w:p w14:paraId="17F2425E" w14:textId="7DE7CA7E" w:rsidR="00CC1D30" w:rsidRDefault="00CC1D30">
      <w:pPr>
        <w:pStyle w:val="TOC3"/>
        <w:rPr>
          <w:rFonts w:asciiTheme="minorHAnsi" w:eastAsiaTheme="minorEastAsia" w:hAnsiTheme="minorHAnsi" w:cstheme="minorBidi"/>
          <w:sz w:val="22"/>
          <w:szCs w:val="22"/>
          <w:lang w:eastAsia="en-GB"/>
        </w:rPr>
      </w:pPr>
      <w:r w:rsidRPr="00104831">
        <w:rPr>
          <w:rFonts w:eastAsia="SimSun"/>
        </w:rPr>
        <w:t>7.8.1</w:t>
      </w:r>
      <w:r>
        <w:rPr>
          <w:rFonts w:asciiTheme="minorHAnsi" w:eastAsiaTheme="minorEastAsia" w:hAnsiTheme="minorHAnsi" w:cstheme="minorBidi"/>
          <w:sz w:val="22"/>
          <w:szCs w:val="22"/>
          <w:lang w:eastAsia="en-GB"/>
        </w:rPr>
        <w:tab/>
      </w:r>
      <w:r w:rsidRPr="00104831">
        <w:rPr>
          <w:rFonts w:eastAsia="SimSun"/>
        </w:rPr>
        <w:t>General</w:t>
      </w:r>
      <w:r>
        <w:tab/>
      </w:r>
      <w:r>
        <w:fldChar w:fldCharType="begin" w:fldLock="1"/>
      </w:r>
      <w:r>
        <w:instrText xml:space="preserve"> PAGEREF _Toc99038110 \h </w:instrText>
      </w:r>
      <w:r>
        <w:fldChar w:fldCharType="separate"/>
      </w:r>
      <w:r>
        <w:t>53</w:t>
      </w:r>
      <w:r>
        <w:fldChar w:fldCharType="end"/>
      </w:r>
    </w:p>
    <w:p w14:paraId="43E8D96E" w14:textId="0CE0F79B" w:rsidR="00CC1D30" w:rsidRDefault="00CC1D30">
      <w:pPr>
        <w:pStyle w:val="TOC3"/>
        <w:rPr>
          <w:rFonts w:asciiTheme="minorHAnsi" w:eastAsiaTheme="minorEastAsia" w:hAnsiTheme="minorHAnsi" w:cstheme="minorBidi"/>
          <w:sz w:val="22"/>
          <w:szCs w:val="22"/>
          <w:lang w:eastAsia="en-GB"/>
        </w:rPr>
      </w:pPr>
      <w:r w:rsidRPr="00104831">
        <w:rPr>
          <w:rFonts w:eastAsia="SimSun"/>
        </w:rPr>
        <w:t>7.8.2</w:t>
      </w:r>
      <w:r>
        <w:rPr>
          <w:rFonts w:asciiTheme="minorHAnsi" w:eastAsiaTheme="minorEastAsia" w:hAnsiTheme="minorHAnsi" w:cstheme="minorBidi"/>
          <w:sz w:val="22"/>
          <w:szCs w:val="22"/>
          <w:lang w:eastAsia="en-GB"/>
        </w:rPr>
        <w:tab/>
      </w:r>
      <w:r>
        <w:t>UE-initiated liveness check</w:t>
      </w:r>
      <w:r w:rsidRPr="00104831">
        <w:rPr>
          <w:rFonts w:eastAsia="SimSun"/>
        </w:rPr>
        <w:t xml:space="preserve"> procedure initiation</w:t>
      </w:r>
      <w:r>
        <w:tab/>
      </w:r>
      <w:r>
        <w:fldChar w:fldCharType="begin" w:fldLock="1"/>
      </w:r>
      <w:r>
        <w:instrText xml:space="preserve"> PAGEREF _Toc99038111 \h </w:instrText>
      </w:r>
      <w:r>
        <w:fldChar w:fldCharType="separate"/>
      </w:r>
      <w:r>
        <w:t>53</w:t>
      </w:r>
      <w:r>
        <w:fldChar w:fldCharType="end"/>
      </w:r>
    </w:p>
    <w:p w14:paraId="56EA1D29" w14:textId="62DDD278" w:rsidR="00CC1D30" w:rsidRDefault="00CC1D30">
      <w:pPr>
        <w:pStyle w:val="TOC3"/>
        <w:rPr>
          <w:rFonts w:asciiTheme="minorHAnsi" w:eastAsiaTheme="minorEastAsia" w:hAnsiTheme="minorHAnsi" w:cstheme="minorBidi"/>
          <w:sz w:val="22"/>
          <w:szCs w:val="22"/>
          <w:lang w:eastAsia="en-GB"/>
        </w:rPr>
      </w:pPr>
      <w:r w:rsidRPr="00104831">
        <w:rPr>
          <w:rFonts w:eastAsia="SimSun"/>
        </w:rPr>
        <w:t>7.8.3</w:t>
      </w:r>
      <w:r>
        <w:rPr>
          <w:rFonts w:asciiTheme="minorHAnsi" w:eastAsiaTheme="minorEastAsia" w:hAnsiTheme="minorHAnsi" w:cstheme="minorBidi"/>
          <w:sz w:val="22"/>
          <w:szCs w:val="22"/>
          <w:lang w:eastAsia="en-GB"/>
        </w:rPr>
        <w:tab/>
      </w:r>
      <w:r>
        <w:t>UE-initiated liveness check procedure</w:t>
      </w:r>
      <w:r w:rsidRPr="00104831">
        <w:rPr>
          <w:rFonts w:eastAsia="SimSun"/>
        </w:rPr>
        <w:t xml:space="preserve"> completion</w:t>
      </w:r>
      <w:r>
        <w:tab/>
      </w:r>
      <w:r>
        <w:fldChar w:fldCharType="begin" w:fldLock="1"/>
      </w:r>
      <w:r>
        <w:instrText xml:space="preserve"> PAGEREF _Toc99038112 \h </w:instrText>
      </w:r>
      <w:r>
        <w:fldChar w:fldCharType="separate"/>
      </w:r>
      <w:r>
        <w:t>54</w:t>
      </w:r>
      <w:r>
        <w:fldChar w:fldCharType="end"/>
      </w:r>
    </w:p>
    <w:p w14:paraId="6E6DA3AE" w14:textId="5CC09EF6" w:rsidR="00CC1D30" w:rsidRDefault="00CC1D30">
      <w:pPr>
        <w:pStyle w:val="TOC3"/>
        <w:rPr>
          <w:rFonts w:asciiTheme="minorHAnsi" w:eastAsiaTheme="minorEastAsia" w:hAnsiTheme="minorHAnsi" w:cstheme="minorBidi"/>
          <w:sz w:val="22"/>
          <w:szCs w:val="22"/>
          <w:lang w:eastAsia="en-GB"/>
        </w:rPr>
      </w:pPr>
      <w:r w:rsidRPr="00104831">
        <w:rPr>
          <w:rFonts w:eastAsia="SimSun"/>
        </w:rPr>
        <w:t>7.8.4</w:t>
      </w:r>
      <w:r>
        <w:rPr>
          <w:rFonts w:asciiTheme="minorHAnsi" w:eastAsiaTheme="minorEastAsia" w:hAnsiTheme="minorHAnsi" w:cstheme="minorBidi"/>
          <w:sz w:val="22"/>
          <w:szCs w:val="22"/>
          <w:lang w:eastAsia="en-GB"/>
        </w:rPr>
        <w:tab/>
      </w:r>
      <w:r w:rsidRPr="00104831">
        <w:rPr>
          <w:rFonts w:eastAsia="SimSun"/>
        </w:rPr>
        <w:t>Abnormal cases</w:t>
      </w:r>
      <w:r>
        <w:tab/>
      </w:r>
      <w:r>
        <w:fldChar w:fldCharType="begin" w:fldLock="1"/>
      </w:r>
      <w:r>
        <w:instrText xml:space="preserve"> PAGEREF _Toc99038113 \h </w:instrText>
      </w:r>
      <w:r>
        <w:fldChar w:fldCharType="separate"/>
      </w:r>
      <w:r>
        <w:t>54</w:t>
      </w:r>
      <w:r>
        <w:fldChar w:fldCharType="end"/>
      </w:r>
    </w:p>
    <w:p w14:paraId="7F2D38BA" w14:textId="28732B93" w:rsidR="00CC1D30" w:rsidRDefault="00CC1D3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Network-initiated liveness check procedure</w:t>
      </w:r>
      <w:r>
        <w:tab/>
      </w:r>
      <w:r>
        <w:fldChar w:fldCharType="begin" w:fldLock="1"/>
      </w:r>
      <w:r>
        <w:instrText xml:space="preserve"> PAGEREF _Toc99038114 \h </w:instrText>
      </w:r>
      <w:r>
        <w:fldChar w:fldCharType="separate"/>
      </w:r>
      <w:r>
        <w:t>54</w:t>
      </w:r>
      <w:r>
        <w:fldChar w:fldCharType="end"/>
      </w:r>
    </w:p>
    <w:p w14:paraId="04E634C8" w14:textId="1A3E21E3" w:rsidR="00CC1D30" w:rsidRDefault="00CC1D30">
      <w:pPr>
        <w:pStyle w:val="TOC3"/>
        <w:rPr>
          <w:rFonts w:asciiTheme="minorHAnsi" w:eastAsiaTheme="minorEastAsia" w:hAnsiTheme="minorHAnsi" w:cstheme="minorBidi"/>
          <w:sz w:val="22"/>
          <w:szCs w:val="22"/>
          <w:lang w:eastAsia="en-GB"/>
        </w:rPr>
      </w:pPr>
      <w:r w:rsidRPr="00104831">
        <w:rPr>
          <w:rFonts w:eastAsia="SimSun"/>
        </w:rPr>
        <w:t>7.9.1</w:t>
      </w:r>
      <w:r>
        <w:rPr>
          <w:rFonts w:asciiTheme="minorHAnsi" w:eastAsiaTheme="minorEastAsia" w:hAnsiTheme="minorHAnsi" w:cstheme="minorBidi"/>
          <w:sz w:val="22"/>
          <w:szCs w:val="22"/>
          <w:lang w:eastAsia="en-GB"/>
        </w:rPr>
        <w:tab/>
      </w:r>
      <w:r w:rsidRPr="00104831">
        <w:rPr>
          <w:rFonts w:eastAsia="SimSun"/>
        </w:rPr>
        <w:t>General</w:t>
      </w:r>
      <w:r>
        <w:tab/>
      </w:r>
      <w:r>
        <w:fldChar w:fldCharType="begin" w:fldLock="1"/>
      </w:r>
      <w:r>
        <w:instrText xml:space="preserve"> PAGEREF _Toc99038115 \h </w:instrText>
      </w:r>
      <w:r>
        <w:fldChar w:fldCharType="separate"/>
      </w:r>
      <w:r>
        <w:t>54</w:t>
      </w:r>
      <w:r>
        <w:fldChar w:fldCharType="end"/>
      </w:r>
    </w:p>
    <w:p w14:paraId="0E837DDA" w14:textId="6E3B8FAB" w:rsidR="00CC1D30" w:rsidRDefault="00CC1D30">
      <w:pPr>
        <w:pStyle w:val="TOC3"/>
        <w:rPr>
          <w:rFonts w:asciiTheme="minorHAnsi" w:eastAsiaTheme="minorEastAsia" w:hAnsiTheme="minorHAnsi" w:cstheme="minorBidi"/>
          <w:sz w:val="22"/>
          <w:szCs w:val="22"/>
          <w:lang w:eastAsia="en-GB"/>
        </w:rPr>
      </w:pPr>
      <w:r w:rsidRPr="00104831">
        <w:rPr>
          <w:rFonts w:eastAsia="SimSun"/>
        </w:rPr>
        <w:t>7.9.2</w:t>
      </w:r>
      <w:r>
        <w:rPr>
          <w:rFonts w:asciiTheme="minorHAnsi" w:eastAsiaTheme="minorEastAsia" w:hAnsiTheme="minorHAnsi" w:cstheme="minorBidi"/>
          <w:sz w:val="22"/>
          <w:szCs w:val="22"/>
          <w:lang w:eastAsia="en-GB"/>
        </w:rPr>
        <w:tab/>
      </w:r>
      <w:r>
        <w:t>Network-initiated liveness check</w:t>
      </w:r>
      <w:r w:rsidRPr="00104831">
        <w:rPr>
          <w:rFonts w:eastAsia="SimSun"/>
        </w:rPr>
        <w:t xml:space="preserve"> procedure initiation</w:t>
      </w:r>
      <w:r>
        <w:tab/>
      </w:r>
      <w:r>
        <w:fldChar w:fldCharType="begin" w:fldLock="1"/>
      </w:r>
      <w:r>
        <w:instrText xml:space="preserve"> PAGEREF _Toc99038116 \h </w:instrText>
      </w:r>
      <w:r>
        <w:fldChar w:fldCharType="separate"/>
      </w:r>
      <w:r>
        <w:t>54</w:t>
      </w:r>
      <w:r>
        <w:fldChar w:fldCharType="end"/>
      </w:r>
    </w:p>
    <w:p w14:paraId="657FD994" w14:textId="5ECD21E1" w:rsidR="00CC1D30" w:rsidRDefault="00CC1D30">
      <w:pPr>
        <w:pStyle w:val="TOC3"/>
        <w:rPr>
          <w:rFonts w:asciiTheme="minorHAnsi" w:eastAsiaTheme="minorEastAsia" w:hAnsiTheme="minorHAnsi" w:cstheme="minorBidi"/>
          <w:sz w:val="22"/>
          <w:szCs w:val="22"/>
          <w:lang w:eastAsia="en-GB"/>
        </w:rPr>
      </w:pPr>
      <w:r w:rsidRPr="00104831">
        <w:rPr>
          <w:rFonts w:eastAsia="SimSun"/>
        </w:rPr>
        <w:t>7.9.3</w:t>
      </w:r>
      <w:r>
        <w:rPr>
          <w:rFonts w:asciiTheme="minorHAnsi" w:eastAsiaTheme="minorEastAsia" w:hAnsiTheme="minorHAnsi" w:cstheme="minorBidi"/>
          <w:sz w:val="22"/>
          <w:szCs w:val="22"/>
          <w:lang w:eastAsia="en-GB"/>
        </w:rPr>
        <w:tab/>
      </w:r>
      <w:r>
        <w:t>Network-initiated liveness check procedure</w:t>
      </w:r>
      <w:r w:rsidRPr="00104831">
        <w:rPr>
          <w:rFonts w:eastAsia="SimSun"/>
        </w:rPr>
        <w:t xml:space="preserve"> completion</w:t>
      </w:r>
      <w:r>
        <w:tab/>
      </w:r>
      <w:r>
        <w:fldChar w:fldCharType="begin" w:fldLock="1"/>
      </w:r>
      <w:r>
        <w:instrText xml:space="preserve"> PAGEREF _Toc99038117 \h </w:instrText>
      </w:r>
      <w:r>
        <w:fldChar w:fldCharType="separate"/>
      </w:r>
      <w:r>
        <w:t>54</w:t>
      </w:r>
      <w:r>
        <w:fldChar w:fldCharType="end"/>
      </w:r>
    </w:p>
    <w:p w14:paraId="74CAE43F" w14:textId="4B360EC4" w:rsidR="00CC1D30" w:rsidRDefault="00CC1D30">
      <w:pPr>
        <w:pStyle w:val="TOC3"/>
        <w:rPr>
          <w:rFonts w:asciiTheme="minorHAnsi" w:eastAsiaTheme="minorEastAsia" w:hAnsiTheme="minorHAnsi" w:cstheme="minorBidi"/>
          <w:sz w:val="22"/>
          <w:szCs w:val="22"/>
          <w:lang w:eastAsia="en-GB"/>
        </w:rPr>
      </w:pPr>
      <w:r w:rsidRPr="00104831">
        <w:rPr>
          <w:rFonts w:eastAsia="SimSun"/>
        </w:rPr>
        <w:t>7.9.4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_Toc99038118 \h </w:instrText>
      </w:r>
      <w:r>
        <w:fldChar w:fldCharType="separate"/>
      </w:r>
      <w:r>
        <w:t>54</w:t>
      </w:r>
      <w:r>
        <w:fldChar w:fldCharType="end"/>
      </w:r>
    </w:p>
    <w:p w14:paraId="26A32ACB" w14:textId="3410C869" w:rsidR="00CC1D30" w:rsidRDefault="00CC1D30">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IKE SA rekeying procedure</w:t>
      </w:r>
      <w:r>
        <w:tab/>
      </w:r>
      <w:r>
        <w:fldChar w:fldCharType="begin" w:fldLock="1"/>
      </w:r>
      <w:r>
        <w:instrText xml:space="preserve"> PAGEREF _Toc99038119 \h </w:instrText>
      </w:r>
      <w:r>
        <w:fldChar w:fldCharType="separate"/>
      </w:r>
      <w:r>
        <w:t>55</w:t>
      </w:r>
      <w:r>
        <w:fldChar w:fldCharType="end"/>
      </w:r>
    </w:p>
    <w:p w14:paraId="5CAD626B" w14:textId="2338A6A8" w:rsidR="00CC1D30" w:rsidRDefault="00CC1D30">
      <w:pPr>
        <w:pStyle w:val="TOC3"/>
        <w:rPr>
          <w:rFonts w:asciiTheme="minorHAnsi" w:eastAsiaTheme="minorEastAsia" w:hAnsiTheme="minorHAnsi" w:cstheme="minorBidi"/>
          <w:sz w:val="22"/>
          <w:szCs w:val="22"/>
          <w:lang w:eastAsia="en-GB"/>
        </w:rPr>
      </w:pPr>
      <w:r w:rsidRPr="00104831">
        <w:rPr>
          <w:rFonts w:eastAsia="SimSun"/>
        </w:rPr>
        <w:t>7.10.1</w:t>
      </w:r>
      <w:r>
        <w:rPr>
          <w:rFonts w:asciiTheme="minorHAnsi" w:eastAsiaTheme="minorEastAsia" w:hAnsiTheme="minorHAnsi" w:cstheme="minorBidi"/>
          <w:sz w:val="22"/>
          <w:szCs w:val="22"/>
          <w:lang w:eastAsia="en-GB"/>
        </w:rPr>
        <w:tab/>
      </w:r>
      <w:r w:rsidRPr="00104831">
        <w:rPr>
          <w:rFonts w:eastAsia="SimSun"/>
        </w:rPr>
        <w:t>General</w:t>
      </w:r>
      <w:r>
        <w:tab/>
      </w:r>
      <w:r>
        <w:fldChar w:fldCharType="begin" w:fldLock="1"/>
      </w:r>
      <w:r>
        <w:instrText xml:space="preserve"> PAGEREF _Toc99038120 \h </w:instrText>
      </w:r>
      <w:r>
        <w:fldChar w:fldCharType="separate"/>
      </w:r>
      <w:r>
        <w:t>55</w:t>
      </w:r>
      <w:r>
        <w:fldChar w:fldCharType="end"/>
      </w:r>
    </w:p>
    <w:p w14:paraId="02A59750" w14:textId="06DAA0F3" w:rsidR="00CC1D30" w:rsidRDefault="00CC1D30">
      <w:pPr>
        <w:pStyle w:val="TOC3"/>
        <w:rPr>
          <w:rFonts w:asciiTheme="minorHAnsi" w:eastAsiaTheme="minorEastAsia" w:hAnsiTheme="minorHAnsi" w:cstheme="minorBidi"/>
          <w:sz w:val="22"/>
          <w:szCs w:val="22"/>
          <w:lang w:eastAsia="en-GB"/>
        </w:rPr>
      </w:pPr>
      <w:r w:rsidRPr="00104831">
        <w:rPr>
          <w:rFonts w:eastAsia="SimSun"/>
        </w:rPr>
        <w:t>7.10.2</w:t>
      </w:r>
      <w:r>
        <w:rPr>
          <w:rFonts w:asciiTheme="minorHAnsi" w:eastAsiaTheme="minorEastAsia" w:hAnsiTheme="minorHAnsi" w:cstheme="minorBidi"/>
          <w:sz w:val="22"/>
          <w:szCs w:val="22"/>
          <w:lang w:eastAsia="en-GB"/>
        </w:rPr>
        <w:tab/>
      </w:r>
      <w:r w:rsidRPr="00104831">
        <w:rPr>
          <w:rFonts w:eastAsia="SimSun"/>
        </w:rPr>
        <w:t xml:space="preserve">N3IWF-initiated and TNGF-initiated </w:t>
      </w:r>
      <w:r>
        <w:t>IKE SA rekeying procedure</w:t>
      </w:r>
      <w:r>
        <w:tab/>
      </w:r>
      <w:r>
        <w:fldChar w:fldCharType="begin" w:fldLock="1"/>
      </w:r>
      <w:r>
        <w:instrText xml:space="preserve"> PAGEREF _Toc99038121 \h </w:instrText>
      </w:r>
      <w:r>
        <w:fldChar w:fldCharType="separate"/>
      </w:r>
      <w:r>
        <w:t>55</w:t>
      </w:r>
      <w:r>
        <w:fldChar w:fldCharType="end"/>
      </w:r>
    </w:p>
    <w:p w14:paraId="25AA95E1" w14:textId="476D3749" w:rsidR="00CC1D30" w:rsidRDefault="00CC1D30">
      <w:pPr>
        <w:pStyle w:val="TOC4"/>
        <w:rPr>
          <w:rFonts w:asciiTheme="minorHAnsi" w:eastAsiaTheme="minorEastAsia" w:hAnsiTheme="minorHAnsi" w:cstheme="minorBidi"/>
          <w:sz w:val="22"/>
          <w:szCs w:val="22"/>
          <w:lang w:eastAsia="en-GB"/>
        </w:rPr>
      </w:pPr>
      <w:r>
        <w:t>7.10.2.1</w:t>
      </w:r>
      <w:r>
        <w:rPr>
          <w:rFonts w:asciiTheme="minorHAnsi" w:eastAsiaTheme="minorEastAsia" w:hAnsiTheme="minorHAnsi" w:cstheme="minorBidi"/>
          <w:sz w:val="22"/>
          <w:szCs w:val="22"/>
          <w:lang w:eastAsia="en-GB"/>
        </w:rPr>
        <w:tab/>
      </w:r>
      <w:r>
        <w:t>N3IWF-initiated and TNGF-initiated IKE SA rekeying procedure initiation</w:t>
      </w:r>
      <w:r>
        <w:tab/>
      </w:r>
      <w:r>
        <w:fldChar w:fldCharType="begin" w:fldLock="1"/>
      </w:r>
      <w:r>
        <w:instrText xml:space="preserve"> PAGEREF _Toc99038122 \h </w:instrText>
      </w:r>
      <w:r>
        <w:fldChar w:fldCharType="separate"/>
      </w:r>
      <w:r>
        <w:t>55</w:t>
      </w:r>
      <w:r>
        <w:fldChar w:fldCharType="end"/>
      </w:r>
    </w:p>
    <w:p w14:paraId="1C44ACF6" w14:textId="6E4A2F51" w:rsidR="00CC1D30" w:rsidRDefault="00CC1D30">
      <w:pPr>
        <w:pStyle w:val="TOC4"/>
        <w:rPr>
          <w:rFonts w:asciiTheme="minorHAnsi" w:eastAsiaTheme="minorEastAsia" w:hAnsiTheme="minorHAnsi" w:cstheme="minorBidi"/>
          <w:sz w:val="22"/>
          <w:szCs w:val="22"/>
          <w:lang w:eastAsia="en-GB"/>
        </w:rPr>
      </w:pPr>
      <w:r>
        <w:t>7.10.2.2</w:t>
      </w:r>
      <w:r>
        <w:rPr>
          <w:rFonts w:asciiTheme="minorHAnsi" w:eastAsiaTheme="minorEastAsia" w:hAnsiTheme="minorHAnsi" w:cstheme="minorBidi"/>
          <w:sz w:val="22"/>
          <w:szCs w:val="22"/>
          <w:lang w:eastAsia="en-GB"/>
        </w:rPr>
        <w:tab/>
      </w:r>
      <w:r>
        <w:t>N3IWF-initiated and TNGF-initiated IKE SA rekeying procedure completion</w:t>
      </w:r>
      <w:r>
        <w:tab/>
      </w:r>
      <w:r>
        <w:fldChar w:fldCharType="begin" w:fldLock="1"/>
      </w:r>
      <w:r>
        <w:instrText xml:space="preserve"> PAGEREF _Toc99038123 \h </w:instrText>
      </w:r>
      <w:r>
        <w:fldChar w:fldCharType="separate"/>
      </w:r>
      <w:r>
        <w:t>55</w:t>
      </w:r>
      <w:r>
        <w:fldChar w:fldCharType="end"/>
      </w:r>
    </w:p>
    <w:p w14:paraId="11AC2A25" w14:textId="3D674712" w:rsidR="00CC1D30" w:rsidRDefault="00CC1D30">
      <w:pPr>
        <w:pStyle w:val="TOC4"/>
        <w:rPr>
          <w:rFonts w:asciiTheme="minorHAnsi" w:eastAsiaTheme="minorEastAsia" w:hAnsiTheme="minorHAnsi" w:cstheme="minorBidi"/>
          <w:sz w:val="22"/>
          <w:szCs w:val="22"/>
          <w:lang w:eastAsia="en-GB"/>
        </w:rPr>
      </w:pPr>
      <w:r>
        <w:t>7.10.2.3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_Toc99038124 \h </w:instrText>
      </w:r>
      <w:r>
        <w:fldChar w:fldCharType="separate"/>
      </w:r>
      <w:r>
        <w:t>55</w:t>
      </w:r>
      <w:r>
        <w:fldChar w:fldCharType="end"/>
      </w:r>
    </w:p>
    <w:p w14:paraId="14D97994" w14:textId="75920D3D" w:rsidR="00CC1D30" w:rsidRDefault="00CC1D30">
      <w:pPr>
        <w:pStyle w:val="TOC3"/>
        <w:rPr>
          <w:rFonts w:asciiTheme="minorHAnsi" w:eastAsiaTheme="minorEastAsia" w:hAnsiTheme="minorHAnsi" w:cstheme="minorBidi"/>
          <w:sz w:val="22"/>
          <w:szCs w:val="22"/>
          <w:lang w:eastAsia="en-GB"/>
        </w:rPr>
      </w:pPr>
      <w:r w:rsidRPr="00104831">
        <w:rPr>
          <w:rFonts w:eastAsia="SimSun"/>
        </w:rPr>
        <w:t>7.10.3</w:t>
      </w:r>
      <w:r>
        <w:rPr>
          <w:rFonts w:asciiTheme="minorHAnsi" w:eastAsiaTheme="minorEastAsia" w:hAnsiTheme="minorHAnsi" w:cstheme="minorBidi"/>
          <w:sz w:val="22"/>
          <w:szCs w:val="22"/>
          <w:lang w:eastAsia="en-GB"/>
        </w:rPr>
        <w:tab/>
      </w:r>
      <w:r w:rsidRPr="00104831">
        <w:rPr>
          <w:rFonts w:eastAsia="SimSun"/>
        </w:rPr>
        <w:t xml:space="preserve">UE-initiated </w:t>
      </w:r>
      <w:r>
        <w:t>IKE SA rekeying procedure</w:t>
      </w:r>
      <w:r>
        <w:tab/>
      </w:r>
      <w:r>
        <w:fldChar w:fldCharType="begin" w:fldLock="1"/>
      </w:r>
      <w:r>
        <w:instrText xml:space="preserve"> PAGEREF _Toc99038125 \h </w:instrText>
      </w:r>
      <w:r>
        <w:fldChar w:fldCharType="separate"/>
      </w:r>
      <w:r>
        <w:t>55</w:t>
      </w:r>
      <w:r>
        <w:fldChar w:fldCharType="end"/>
      </w:r>
    </w:p>
    <w:p w14:paraId="7619D5B7" w14:textId="358267C3" w:rsidR="00CC1D30" w:rsidRDefault="00CC1D30">
      <w:pPr>
        <w:pStyle w:val="TOC4"/>
        <w:rPr>
          <w:rFonts w:asciiTheme="minorHAnsi" w:eastAsiaTheme="minorEastAsia" w:hAnsiTheme="minorHAnsi" w:cstheme="minorBidi"/>
          <w:sz w:val="22"/>
          <w:szCs w:val="22"/>
          <w:lang w:eastAsia="en-GB"/>
        </w:rPr>
      </w:pPr>
      <w:r>
        <w:t>7.10.3.1</w:t>
      </w:r>
      <w:r>
        <w:rPr>
          <w:rFonts w:asciiTheme="minorHAnsi" w:eastAsiaTheme="minorEastAsia" w:hAnsiTheme="minorHAnsi" w:cstheme="minorBidi"/>
          <w:sz w:val="22"/>
          <w:szCs w:val="22"/>
          <w:lang w:eastAsia="en-GB"/>
        </w:rPr>
        <w:tab/>
      </w:r>
      <w:r>
        <w:t>UE-initiated IKE SA rekeying procedure initiation</w:t>
      </w:r>
      <w:r>
        <w:tab/>
      </w:r>
      <w:r>
        <w:fldChar w:fldCharType="begin" w:fldLock="1"/>
      </w:r>
      <w:r>
        <w:instrText xml:space="preserve"> PAGEREF _Toc99038126 \h </w:instrText>
      </w:r>
      <w:r>
        <w:fldChar w:fldCharType="separate"/>
      </w:r>
      <w:r>
        <w:t>55</w:t>
      </w:r>
      <w:r>
        <w:fldChar w:fldCharType="end"/>
      </w:r>
    </w:p>
    <w:p w14:paraId="5828BB19" w14:textId="3B80F788" w:rsidR="00CC1D30" w:rsidRDefault="00CC1D30">
      <w:pPr>
        <w:pStyle w:val="TOC4"/>
        <w:rPr>
          <w:rFonts w:asciiTheme="minorHAnsi" w:eastAsiaTheme="minorEastAsia" w:hAnsiTheme="minorHAnsi" w:cstheme="minorBidi"/>
          <w:sz w:val="22"/>
          <w:szCs w:val="22"/>
          <w:lang w:eastAsia="en-GB"/>
        </w:rPr>
      </w:pPr>
      <w:r>
        <w:t>7.10.3.2</w:t>
      </w:r>
      <w:r>
        <w:rPr>
          <w:rFonts w:asciiTheme="minorHAnsi" w:eastAsiaTheme="minorEastAsia" w:hAnsiTheme="minorHAnsi" w:cstheme="minorBidi"/>
          <w:sz w:val="22"/>
          <w:szCs w:val="22"/>
          <w:lang w:eastAsia="en-GB"/>
        </w:rPr>
        <w:tab/>
      </w:r>
      <w:r>
        <w:t>UE-initiated IKE SA rekeying procedure completion</w:t>
      </w:r>
      <w:r>
        <w:tab/>
      </w:r>
      <w:r>
        <w:fldChar w:fldCharType="begin" w:fldLock="1"/>
      </w:r>
      <w:r>
        <w:instrText xml:space="preserve"> PAGEREF _Toc99038127 \h </w:instrText>
      </w:r>
      <w:r>
        <w:fldChar w:fldCharType="separate"/>
      </w:r>
      <w:r>
        <w:t>56</w:t>
      </w:r>
      <w:r>
        <w:fldChar w:fldCharType="end"/>
      </w:r>
    </w:p>
    <w:p w14:paraId="2D9EA465" w14:textId="363D3D84" w:rsidR="00CC1D30" w:rsidRDefault="00CC1D30">
      <w:pPr>
        <w:pStyle w:val="TOC4"/>
        <w:rPr>
          <w:rFonts w:asciiTheme="minorHAnsi" w:eastAsiaTheme="minorEastAsia" w:hAnsiTheme="minorHAnsi" w:cstheme="minorBidi"/>
          <w:sz w:val="22"/>
          <w:szCs w:val="22"/>
          <w:lang w:eastAsia="en-GB"/>
        </w:rPr>
      </w:pPr>
      <w:r>
        <w:t>7.10.3.3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_Toc99038128 \h </w:instrText>
      </w:r>
      <w:r>
        <w:fldChar w:fldCharType="separate"/>
      </w:r>
      <w:r>
        <w:t>56</w:t>
      </w:r>
      <w:r>
        <w:fldChar w:fldCharType="end"/>
      </w:r>
    </w:p>
    <w:p w14:paraId="3A158943" w14:textId="037C0F28" w:rsidR="00CC1D30" w:rsidRDefault="00CC1D30">
      <w:pPr>
        <w:pStyle w:val="TOC2"/>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IPsec SA rekeying procedure</w:t>
      </w:r>
      <w:r>
        <w:tab/>
      </w:r>
      <w:r>
        <w:fldChar w:fldCharType="begin" w:fldLock="1"/>
      </w:r>
      <w:r>
        <w:instrText xml:space="preserve"> PAGEREF _Toc99038129 \h </w:instrText>
      </w:r>
      <w:r>
        <w:fldChar w:fldCharType="separate"/>
      </w:r>
      <w:r>
        <w:t>56</w:t>
      </w:r>
      <w:r>
        <w:fldChar w:fldCharType="end"/>
      </w:r>
    </w:p>
    <w:p w14:paraId="673FAF9F" w14:textId="7B4E09D7" w:rsidR="00CC1D30" w:rsidRDefault="00CC1D30">
      <w:pPr>
        <w:pStyle w:val="TOC3"/>
        <w:rPr>
          <w:rFonts w:asciiTheme="minorHAnsi" w:eastAsiaTheme="minorEastAsia" w:hAnsiTheme="minorHAnsi" w:cstheme="minorBidi"/>
          <w:sz w:val="22"/>
          <w:szCs w:val="22"/>
          <w:lang w:eastAsia="en-GB"/>
        </w:rPr>
      </w:pPr>
      <w:r w:rsidRPr="00104831">
        <w:rPr>
          <w:rFonts w:eastAsia="SimSun"/>
        </w:rPr>
        <w:t>7.11.1</w:t>
      </w:r>
      <w:r>
        <w:rPr>
          <w:rFonts w:asciiTheme="minorHAnsi" w:eastAsiaTheme="minorEastAsia" w:hAnsiTheme="minorHAnsi" w:cstheme="minorBidi"/>
          <w:sz w:val="22"/>
          <w:szCs w:val="22"/>
          <w:lang w:eastAsia="en-GB"/>
        </w:rPr>
        <w:tab/>
      </w:r>
      <w:r w:rsidRPr="00104831">
        <w:rPr>
          <w:rFonts w:eastAsia="SimSun"/>
        </w:rPr>
        <w:t>General</w:t>
      </w:r>
      <w:r>
        <w:tab/>
      </w:r>
      <w:r>
        <w:fldChar w:fldCharType="begin" w:fldLock="1"/>
      </w:r>
      <w:r>
        <w:instrText xml:space="preserve"> PAGEREF _Toc99038130 \h </w:instrText>
      </w:r>
      <w:r>
        <w:fldChar w:fldCharType="separate"/>
      </w:r>
      <w:r>
        <w:t>56</w:t>
      </w:r>
      <w:r>
        <w:fldChar w:fldCharType="end"/>
      </w:r>
    </w:p>
    <w:p w14:paraId="11415044" w14:textId="2A283BB5" w:rsidR="00CC1D30" w:rsidRDefault="00CC1D30">
      <w:pPr>
        <w:pStyle w:val="TOC3"/>
        <w:rPr>
          <w:rFonts w:asciiTheme="minorHAnsi" w:eastAsiaTheme="minorEastAsia" w:hAnsiTheme="minorHAnsi" w:cstheme="minorBidi"/>
          <w:sz w:val="22"/>
          <w:szCs w:val="22"/>
          <w:lang w:eastAsia="en-GB"/>
        </w:rPr>
      </w:pPr>
      <w:r w:rsidRPr="00104831">
        <w:rPr>
          <w:rFonts w:eastAsia="SimSun"/>
        </w:rPr>
        <w:t>7.11.2</w:t>
      </w:r>
      <w:r>
        <w:rPr>
          <w:rFonts w:asciiTheme="minorHAnsi" w:eastAsiaTheme="minorEastAsia" w:hAnsiTheme="minorHAnsi" w:cstheme="minorBidi"/>
          <w:sz w:val="22"/>
          <w:szCs w:val="22"/>
          <w:lang w:eastAsia="en-GB"/>
        </w:rPr>
        <w:tab/>
      </w:r>
      <w:r w:rsidRPr="00104831">
        <w:rPr>
          <w:rFonts w:eastAsia="SimSun"/>
        </w:rPr>
        <w:t xml:space="preserve">N3IWF-initiated and TNGF-initiated </w:t>
      </w:r>
      <w:r>
        <w:t>IPsec SA rekeying procedure</w:t>
      </w:r>
      <w:r>
        <w:tab/>
      </w:r>
      <w:r>
        <w:fldChar w:fldCharType="begin" w:fldLock="1"/>
      </w:r>
      <w:r>
        <w:instrText xml:space="preserve"> PAGEREF _Toc99038131 \h </w:instrText>
      </w:r>
      <w:r>
        <w:fldChar w:fldCharType="separate"/>
      </w:r>
      <w:r>
        <w:t>56</w:t>
      </w:r>
      <w:r>
        <w:fldChar w:fldCharType="end"/>
      </w:r>
    </w:p>
    <w:p w14:paraId="11B0EA97" w14:textId="674B13F2" w:rsidR="00CC1D30" w:rsidRDefault="00CC1D30">
      <w:pPr>
        <w:pStyle w:val="TOC4"/>
        <w:rPr>
          <w:rFonts w:asciiTheme="minorHAnsi" w:eastAsiaTheme="minorEastAsia" w:hAnsiTheme="minorHAnsi" w:cstheme="minorBidi"/>
          <w:sz w:val="22"/>
          <w:szCs w:val="22"/>
          <w:lang w:eastAsia="en-GB"/>
        </w:rPr>
      </w:pPr>
      <w:r>
        <w:t>7.11.2.1</w:t>
      </w:r>
      <w:r>
        <w:rPr>
          <w:rFonts w:asciiTheme="minorHAnsi" w:eastAsiaTheme="minorEastAsia" w:hAnsiTheme="minorHAnsi" w:cstheme="minorBidi"/>
          <w:sz w:val="22"/>
          <w:szCs w:val="22"/>
          <w:lang w:eastAsia="en-GB"/>
        </w:rPr>
        <w:tab/>
      </w:r>
      <w:r>
        <w:t>N3IWF-initiated and TNGF-initiated IPsec SA rekeying procedure initiation</w:t>
      </w:r>
      <w:r>
        <w:tab/>
      </w:r>
      <w:r>
        <w:fldChar w:fldCharType="begin" w:fldLock="1"/>
      </w:r>
      <w:r>
        <w:instrText xml:space="preserve"> PAGEREF _Toc99038132 \h </w:instrText>
      </w:r>
      <w:r>
        <w:fldChar w:fldCharType="separate"/>
      </w:r>
      <w:r>
        <w:t>56</w:t>
      </w:r>
      <w:r>
        <w:fldChar w:fldCharType="end"/>
      </w:r>
    </w:p>
    <w:p w14:paraId="4B246AF0" w14:textId="634A270C" w:rsidR="00CC1D30" w:rsidRDefault="00CC1D30">
      <w:pPr>
        <w:pStyle w:val="TOC4"/>
        <w:rPr>
          <w:rFonts w:asciiTheme="minorHAnsi" w:eastAsiaTheme="minorEastAsia" w:hAnsiTheme="minorHAnsi" w:cstheme="minorBidi"/>
          <w:sz w:val="22"/>
          <w:szCs w:val="22"/>
          <w:lang w:eastAsia="en-GB"/>
        </w:rPr>
      </w:pPr>
      <w:r>
        <w:t>7.11.2.2</w:t>
      </w:r>
      <w:r>
        <w:rPr>
          <w:rFonts w:asciiTheme="minorHAnsi" w:eastAsiaTheme="minorEastAsia" w:hAnsiTheme="minorHAnsi" w:cstheme="minorBidi"/>
          <w:sz w:val="22"/>
          <w:szCs w:val="22"/>
          <w:lang w:eastAsia="en-GB"/>
        </w:rPr>
        <w:tab/>
      </w:r>
      <w:r>
        <w:t>N3IWF-initiated and TNGF-initiated IPsec SA rekeying procedure completion</w:t>
      </w:r>
      <w:r>
        <w:tab/>
      </w:r>
      <w:r>
        <w:fldChar w:fldCharType="begin" w:fldLock="1"/>
      </w:r>
      <w:r>
        <w:instrText xml:space="preserve"> PAGEREF _Toc99038133 \h </w:instrText>
      </w:r>
      <w:r>
        <w:fldChar w:fldCharType="separate"/>
      </w:r>
      <w:r>
        <w:t>56</w:t>
      </w:r>
      <w:r>
        <w:fldChar w:fldCharType="end"/>
      </w:r>
    </w:p>
    <w:p w14:paraId="4F2748FC" w14:textId="224651E7" w:rsidR="00CC1D30" w:rsidRDefault="00CC1D30">
      <w:pPr>
        <w:pStyle w:val="TOC4"/>
        <w:rPr>
          <w:rFonts w:asciiTheme="minorHAnsi" w:eastAsiaTheme="minorEastAsia" w:hAnsiTheme="minorHAnsi" w:cstheme="minorBidi"/>
          <w:sz w:val="22"/>
          <w:szCs w:val="22"/>
          <w:lang w:eastAsia="en-GB"/>
        </w:rPr>
      </w:pPr>
      <w:r>
        <w:t>7.11.2.3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_Toc99038134 \h </w:instrText>
      </w:r>
      <w:r>
        <w:fldChar w:fldCharType="separate"/>
      </w:r>
      <w:r>
        <w:t>57</w:t>
      </w:r>
      <w:r>
        <w:fldChar w:fldCharType="end"/>
      </w:r>
    </w:p>
    <w:p w14:paraId="3127D68C" w14:textId="549BE107" w:rsidR="00CC1D30" w:rsidRDefault="00CC1D30">
      <w:pPr>
        <w:pStyle w:val="TOC3"/>
        <w:rPr>
          <w:rFonts w:asciiTheme="minorHAnsi" w:eastAsiaTheme="minorEastAsia" w:hAnsiTheme="minorHAnsi" w:cstheme="minorBidi"/>
          <w:sz w:val="22"/>
          <w:szCs w:val="22"/>
          <w:lang w:eastAsia="en-GB"/>
        </w:rPr>
      </w:pPr>
      <w:r w:rsidRPr="00104831">
        <w:rPr>
          <w:rFonts w:eastAsia="SimSun"/>
        </w:rPr>
        <w:t>7.11.3</w:t>
      </w:r>
      <w:r>
        <w:rPr>
          <w:rFonts w:asciiTheme="minorHAnsi" w:eastAsiaTheme="minorEastAsia" w:hAnsiTheme="minorHAnsi" w:cstheme="minorBidi"/>
          <w:sz w:val="22"/>
          <w:szCs w:val="22"/>
          <w:lang w:eastAsia="en-GB"/>
        </w:rPr>
        <w:tab/>
      </w:r>
      <w:r w:rsidRPr="00104831">
        <w:rPr>
          <w:rFonts w:eastAsia="SimSun"/>
        </w:rPr>
        <w:t xml:space="preserve">UE-initiated </w:t>
      </w:r>
      <w:r>
        <w:t>IPsec SA rekeying procedure</w:t>
      </w:r>
      <w:r>
        <w:tab/>
      </w:r>
      <w:r>
        <w:fldChar w:fldCharType="begin" w:fldLock="1"/>
      </w:r>
      <w:r>
        <w:instrText xml:space="preserve"> PAGEREF _Toc99038135 \h </w:instrText>
      </w:r>
      <w:r>
        <w:fldChar w:fldCharType="separate"/>
      </w:r>
      <w:r>
        <w:t>57</w:t>
      </w:r>
      <w:r>
        <w:fldChar w:fldCharType="end"/>
      </w:r>
    </w:p>
    <w:p w14:paraId="605E7B05" w14:textId="6D9D3DF3" w:rsidR="00CC1D30" w:rsidRDefault="00CC1D30">
      <w:pPr>
        <w:pStyle w:val="TOC4"/>
        <w:rPr>
          <w:rFonts w:asciiTheme="minorHAnsi" w:eastAsiaTheme="minorEastAsia" w:hAnsiTheme="minorHAnsi" w:cstheme="minorBidi"/>
          <w:sz w:val="22"/>
          <w:szCs w:val="22"/>
          <w:lang w:eastAsia="en-GB"/>
        </w:rPr>
      </w:pPr>
      <w:r>
        <w:t>7.11.3.1</w:t>
      </w:r>
      <w:r>
        <w:rPr>
          <w:rFonts w:asciiTheme="minorHAnsi" w:eastAsiaTheme="minorEastAsia" w:hAnsiTheme="minorHAnsi" w:cstheme="minorBidi"/>
          <w:sz w:val="22"/>
          <w:szCs w:val="22"/>
          <w:lang w:eastAsia="en-GB"/>
        </w:rPr>
        <w:tab/>
      </w:r>
      <w:r>
        <w:t>UE-initiated IPsec SA rekeying procedure initiation</w:t>
      </w:r>
      <w:r>
        <w:tab/>
      </w:r>
      <w:r>
        <w:fldChar w:fldCharType="begin" w:fldLock="1"/>
      </w:r>
      <w:r>
        <w:instrText xml:space="preserve"> PAGEREF _Toc99038136 \h </w:instrText>
      </w:r>
      <w:r>
        <w:fldChar w:fldCharType="separate"/>
      </w:r>
      <w:r>
        <w:t>57</w:t>
      </w:r>
      <w:r>
        <w:fldChar w:fldCharType="end"/>
      </w:r>
    </w:p>
    <w:p w14:paraId="23A25791" w14:textId="72677574" w:rsidR="00CC1D30" w:rsidRDefault="00CC1D30">
      <w:pPr>
        <w:pStyle w:val="TOC4"/>
        <w:rPr>
          <w:rFonts w:asciiTheme="minorHAnsi" w:eastAsiaTheme="minorEastAsia" w:hAnsiTheme="minorHAnsi" w:cstheme="minorBidi"/>
          <w:sz w:val="22"/>
          <w:szCs w:val="22"/>
          <w:lang w:eastAsia="en-GB"/>
        </w:rPr>
      </w:pPr>
      <w:r>
        <w:t>7.11.3.2</w:t>
      </w:r>
      <w:r>
        <w:rPr>
          <w:rFonts w:asciiTheme="minorHAnsi" w:eastAsiaTheme="minorEastAsia" w:hAnsiTheme="minorHAnsi" w:cstheme="minorBidi"/>
          <w:sz w:val="22"/>
          <w:szCs w:val="22"/>
          <w:lang w:eastAsia="en-GB"/>
        </w:rPr>
        <w:tab/>
      </w:r>
      <w:r>
        <w:t>UE-initiated IPsec SA rekeying procedure completion</w:t>
      </w:r>
      <w:r>
        <w:tab/>
      </w:r>
      <w:r>
        <w:fldChar w:fldCharType="begin" w:fldLock="1"/>
      </w:r>
      <w:r>
        <w:instrText xml:space="preserve"> PAGEREF _Toc99038137 \h </w:instrText>
      </w:r>
      <w:r>
        <w:fldChar w:fldCharType="separate"/>
      </w:r>
      <w:r>
        <w:t>57</w:t>
      </w:r>
      <w:r>
        <w:fldChar w:fldCharType="end"/>
      </w:r>
    </w:p>
    <w:p w14:paraId="26062CF8" w14:textId="3148B1A6" w:rsidR="00CC1D30" w:rsidRDefault="00CC1D30">
      <w:pPr>
        <w:pStyle w:val="TOC4"/>
        <w:rPr>
          <w:rFonts w:asciiTheme="minorHAnsi" w:eastAsiaTheme="minorEastAsia" w:hAnsiTheme="minorHAnsi" w:cstheme="minorBidi"/>
          <w:sz w:val="22"/>
          <w:szCs w:val="22"/>
          <w:lang w:eastAsia="en-GB"/>
        </w:rPr>
      </w:pPr>
      <w:r>
        <w:t>7.11.3.3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_Toc99038138 \h </w:instrText>
      </w:r>
      <w:r>
        <w:fldChar w:fldCharType="separate"/>
      </w:r>
      <w:r>
        <w:t>57</w:t>
      </w:r>
      <w:r>
        <w:fldChar w:fldCharType="end"/>
      </w:r>
    </w:p>
    <w:p w14:paraId="55F7F105" w14:textId="6E4A38BD" w:rsidR="00CC1D30" w:rsidRDefault="00CC1D30">
      <w:pPr>
        <w:pStyle w:val="TOC1"/>
        <w:rPr>
          <w:rFonts w:asciiTheme="minorHAnsi" w:eastAsiaTheme="minorEastAsia" w:hAnsiTheme="minorHAnsi" w:cstheme="minorBidi"/>
          <w:szCs w:val="22"/>
          <w:lang w:eastAsia="en-GB"/>
        </w:rPr>
      </w:pPr>
      <w:r w:rsidRPr="00104831">
        <w:rPr>
          <w:rFonts w:eastAsia="SimSun"/>
        </w:rPr>
        <w:t>7A</w:t>
      </w:r>
      <w:r>
        <w:rPr>
          <w:rFonts w:asciiTheme="minorHAnsi" w:eastAsiaTheme="minorEastAsia" w:hAnsiTheme="minorHAnsi" w:cstheme="minorBidi"/>
          <w:szCs w:val="22"/>
          <w:lang w:eastAsia="en-GB"/>
        </w:rPr>
        <w:tab/>
      </w:r>
      <w:r w:rsidRPr="00104831">
        <w:rPr>
          <w:rFonts w:eastAsia="SimSun"/>
        </w:rPr>
        <w:t>EAP-5G session over wireline access</w:t>
      </w:r>
      <w:r>
        <w:tab/>
      </w:r>
      <w:r>
        <w:fldChar w:fldCharType="begin" w:fldLock="1"/>
      </w:r>
      <w:r>
        <w:instrText xml:space="preserve"> PAGEREF _Toc99038139 \h </w:instrText>
      </w:r>
      <w:r>
        <w:fldChar w:fldCharType="separate"/>
      </w:r>
      <w:r>
        <w:t>57</w:t>
      </w:r>
      <w:r>
        <w:fldChar w:fldCharType="end"/>
      </w:r>
    </w:p>
    <w:p w14:paraId="23E63F3C" w14:textId="22E2FC2A" w:rsidR="00CC1D30" w:rsidRDefault="00CC1D30">
      <w:pPr>
        <w:pStyle w:val="TOC2"/>
        <w:rPr>
          <w:rFonts w:asciiTheme="minorHAnsi" w:eastAsiaTheme="minorEastAsia" w:hAnsiTheme="minorHAnsi" w:cstheme="minorBidi"/>
          <w:sz w:val="22"/>
          <w:szCs w:val="22"/>
          <w:lang w:eastAsia="en-GB"/>
        </w:rPr>
      </w:pPr>
      <w:r>
        <w:t>7A.1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_Toc99038140 \h </w:instrText>
      </w:r>
      <w:r>
        <w:fldChar w:fldCharType="separate"/>
      </w:r>
      <w:r>
        <w:t>57</w:t>
      </w:r>
      <w:r>
        <w:fldChar w:fldCharType="end"/>
      </w:r>
    </w:p>
    <w:p w14:paraId="5314A249" w14:textId="69C9FC22" w:rsidR="00CC1D30" w:rsidRDefault="00CC1D30">
      <w:pPr>
        <w:pStyle w:val="TOC2"/>
        <w:rPr>
          <w:rFonts w:asciiTheme="minorHAnsi" w:eastAsiaTheme="minorEastAsia" w:hAnsiTheme="minorHAnsi" w:cstheme="minorBidi"/>
          <w:sz w:val="22"/>
          <w:szCs w:val="22"/>
          <w:lang w:eastAsia="en-GB"/>
        </w:rPr>
      </w:pPr>
      <w:r>
        <w:t>7A.2</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_Toc99038141 \h </w:instrText>
      </w:r>
      <w:r>
        <w:fldChar w:fldCharType="separate"/>
      </w:r>
      <w:r>
        <w:t>58</w:t>
      </w:r>
      <w:r>
        <w:fldChar w:fldCharType="end"/>
      </w:r>
    </w:p>
    <w:p w14:paraId="59A29AEB" w14:textId="2EA82C7A" w:rsidR="00CC1D30" w:rsidRDefault="00CC1D30">
      <w:pPr>
        <w:pStyle w:val="TOC2"/>
        <w:rPr>
          <w:rFonts w:asciiTheme="minorHAnsi" w:eastAsiaTheme="minorEastAsia" w:hAnsiTheme="minorHAnsi" w:cstheme="minorBidi"/>
          <w:sz w:val="22"/>
          <w:szCs w:val="22"/>
          <w:lang w:eastAsia="en-GB"/>
        </w:rPr>
      </w:pPr>
      <w:r>
        <w:t>7A.3</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_Toc99038142 \h </w:instrText>
      </w:r>
      <w:r>
        <w:fldChar w:fldCharType="separate"/>
      </w:r>
      <w:r>
        <w:t>58</w:t>
      </w:r>
      <w:r>
        <w:fldChar w:fldCharType="end"/>
      </w:r>
    </w:p>
    <w:p w14:paraId="4E1DFF63" w14:textId="0ABC5190" w:rsidR="00CC1D30" w:rsidRDefault="00CC1D30">
      <w:pPr>
        <w:pStyle w:val="TOC2"/>
        <w:rPr>
          <w:rFonts w:asciiTheme="minorHAnsi" w:eastAsiaTheme="minorEastAsia" w:hAnsiTheme="minorHAnsi" w:cstheme="minorBidi"/>
          <w:sz w:val="22"/>
          <w:szCs w:val="22"/>
          <w:lang w:eastAsia="en-GB"/>
        </w:rPr>
      </w:pPr>
      <w:r>
        <w:t>7A.4</w:t>
      </w:r>
      <w:r>
        <w:rPr>
          <w:rFonts w:asciiTheme="minorHAnsi" w:eastAsiaTheme="minorEastAsia" w:hAnsiTheme="minorHAnsi" w:cstheme="minorBidi"/>
          <w:sz w:val="22"/>
          <w:szCs w:val="22"/>
          <w:lang w:eastAsia="en-GB"/>
        </w:rPr>
        <w:tab/>
      </w:r>
      <w:r>
        <w:t>EAP-5G session completion initiated by the 5G-RG</w:t>
      </w:r>
      <w:r>
        <w:tab/>
      </w:r>
      <w:r>
        <w:fldChar w:fldCharType="begin" w:fldLock="1"/>
      </w:r>
      <w:r>
        <w:instrText xml:space="preserve"> PAGEREF _Toc99038143 \h </w:instrText>
      </w:r>
      <w:r>
        <w:fldChar w:fldCharType="separate"/>
      </w:r>
      <w:r>
        <w:t>59</w:t>
      </w:r>
      <w:r>
        <w:fldChar w:fldCharType="end"/>
      </w:r>
    </w:p>
    <w:p w14:paraId="6FDB66E2" w14:textId="45652C02" w:rsidR="00CC1D30" w:rsidRDefault="00CC1D30">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Message transport procedures</w:t>
      </w:r>
      <w:r>
        <w:tab/>
      </w:r>
      <w:r>
        <w:fldChar w:fldCharType="begin" w:fldLock="1"/>
      </w:r>
      <w:r>
        <w:instrText xml:space="preserve"> PAGEREF _Toc99038144 \h </w:instrText>
      </w:r>
      <w:r>
        <w:fldChar w:fldCharType="separate"/>
      </w:r>
      <w:r>
        <w:t>59</w:t>
      </w:r>
      <w:r>
        <w:fldChar w:fldCharType="end"/>
      </w:r>
    </w:p>
    <w:p w14:paraId="4F06D7D9" w14:textId="56736EA6" w:rsidR="00CC1D30" w:rsidRDefault="00CC1D3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_Toc99038145 \h </w:instrText>
      </w:r>
      <w:r>
        <w:fldChar w:fldCharType="separate"/>
      </w:r>
      <w:r>
        <w:t>59</w:t>
      </w:r>
      <w:r>
        <w:fldChar w:fldCharType="end"/>
      </w:r>
    </w:p>
    <w:p w14:paraId="54938176" w14:textId="73F6DA92" w:rsidR="00CC1D30" w:rsidRDefault="00CC1D3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Transport of NAS messages over control plane</w:t>
      </w:r>
      <w:r>
        <w:tab/>
      </w:r>
      <w:r>
        <w:fldChar w:fldCharType="begin" w:fldLock="1"/>
      </w:r>
      <w:r>
        <w:instrText xml:space="preserve"> PAGEREF _Toc99038146 \h </w:instrText>
      </w:r>
      <w:r>
        <w:fldChar w:fldCharType="separate"/>
      </w:r>
      <w:r>
        <w:t>60</w:t>
      </w:r>
      <w:r>
        <w:fldChar w:fldCharType="end"/>
      </w:r>
    </w:p>
    <w:p w14:paraId="39DA7FB5" w14:textId="27100F95" w:rsidR="00CC1D30" w:rsidRDefault="00CC1D30">
      <w:pPr>
        <w:pStyle w:val="TOC3"/>
        <w:rPr>
          <w:rFonts w:asciiTheme="minorHAnsi" w:eastAsiaTheme="minorEastAsia" w:hAnsiTheme="minorHAnsi" w:cstheme="minorBidi"/>
          <w:sz w:val="22"/>
          <w:szCs w:val="22"/>
          <w:lang w:eastAsia="en-GB"/>
        </w:rPr>
      </w:pPr>
      <w:r w:rsidRPr="00104831">
        <w:rPr>
          <w:lang w:val="en-US" w:eastAsia="zh-CN"/>
        </w:rPr>
        <w:t>8.2.1</w:t>
      </w:r>
      <w:r>
        <w:rPr>
          <w:rFonts w:asciiTheme="minorHAnsi" w:eastAsiaTheme="minorEastAsia" w:hAnsiTheme="minorHAnsi" w:cstheme="minorBidi"/>
          <w:sz w:val="22"/>
          <w:szCs w:val="22"/>
          <w:lang w:eastAsia="en-GB"/>
        </w:rPr>
        <w:tab/>
      </w:r>
      <w:r w:rsidRPr="00104831">
        <w:rPr>
          <w:lang w:val="en-US" w:eastAsia="zh-CN"/>
        </w:rPr>
        <w:t>General</w:t>
      </w:r>
      <w:r>
        <w:tab/>
      </w:r>
      <w:r>
        <w:fldChar w:fldCharType="begin" w:fldLock="1"/>
      </w:r>
      <w:r>
        <w:instrText xml:space="preserve"> PAGEREF _Toc99038147 \h </w:instrText>
      </w:r>
      <w:r>
        <w:fldChar w:fldCharType="separate"/>
      </w:r>
      <w:r>
        <w:t>60</w:t>
      </w:r>
      <w:r>
        <w:fldChar w:fldCharType="end"/>
      </w:r>
    </w:p>
    <w:p w14:paraId="0E62158E" w14:textId="7772F056" w:rsidR="00CC1D30" w:rsidRDefault="00CC1D30">
      <w:pPr>
        <w:pStyle w:val="TOC3"/>
        <w:rPr>
          <w:rFonts w:asciiTheme="minorHAnsi" w:eastAsiaTheme="minorEastAsia" w:hAnsiTheme="minorHAnsi" w:cstheme="minorBidi"/>
          <w:sz w:val="22"/>
          <w:szCs w:val="22"/>
          <w:lang w:eastAsia="en-GB"/>
        </w:rPr>
      </w:pPr>
      <w:r w:rsidRPr="00104831">
        <w:rPr>
          <w:lang w:val="en-US" w:eastAsia="zh-CN"/>
        </w:rPr>
        <w:t>8.2.2</w:t>
      </w:r>
      <w:r>
        <w:rPr>
          <w:rFonts w:asciiTheme="minorHAnsi" w:eastAsiaTheme="minorEastAsia" w:hAnsiTheme="minorHAnsi" w:cstheme="minorBidi"/>
          <w:sz w:val="22"/>
          <w:szCs w:val="22"/>
          <w:lang w:eastAsia="en-GB"/>
        </w:rPr>
        <w:tab/>
      </w:r>
      <w:r w:rsidRPr="00104831">
        <w:rPr>
          <w:lang w:val="en-US" w:eastAsia="zh-CN"/>
        </w:rPr>
        <w:t>TCP packet encapsulation</w:t>
      </w:r>
      <w:r>
        <w:tab/>
      </w:r>
      <w:r>
        <w:fldChar w:fldCharType="begin" w:fldLock="1"/>
      </w:r>
      <w:r>
        <w:instrText xml:space="preserve"> PAGEREF _Toc99038148 \h </w:instrText>
      </w:r>
      <w:r>
        <w:fldChar w:fldCharType="separate"/>
      </w:r>
      <w:r>
        <w:t>60</w:t>
      </w:r>
      <w:r>
        <w:fldChar w:fldCharType="end"/>
      </w:r>
    </w:p>
    <w:p w14:paraId="63E1910C" w14:textId="110C3216" w:rsidR="00CC1D30" w:rsidRDefault="00CC1D30">
      <w:pPr>
        <w:pStyle w:val="TOC3"/>
        <w:rPr>
          <w:rFonts w:asciiTheme="minorHAnsi" w:eastAsiaTheme="minorEastAsia" w:hAnsiTheme="minorHAnsi" w:cstheme="minorBidi"/>
          <w:sz w:val="22"/>
          <w:szCs w:val="22"/>
          <w:lang w:eastAsia="en-GB"/>
        </w:rPr>
      </w:pPr>
      <w:r w:rsidRPr="00104831">
        <w:rPr>
          <w:lang w:val="en-US" w:eastAsia="zh-CN"/>
        </w:rPr>
        <w:t>8.2.3</w:t>
      </w:r>
      <w:r>
        <w:rPr>
          <w:rFonts w:asciiTheme="minorHAnsi" w:eastAsiaTheme="minorEastAsia" w:hAnsiTheme="minorHAnsi" w:cstheme="minorBidi"/>
          <w:sz w:val="22"/>
          <w:szCs w:val="22"/>
          <w:lang w:eastAsia="en-GB"/>
        </w:rPr>
        <w:tab/>
      </w:r>
      <w:r w:rsidRPr="00104831">
        <w:rPr>
          <w:lang w:val="en-US" w:eastAsia="zh-CN"/>
        </w:rPr>
        <w:t xml:space="preserve">Establishment of </w:t>
      </w:r>
      <w:r>
        <w:t>TCP connection for transport of NAS messages</w:t>
      </w:r>
      <w:r>
        <w:tab/>
      </w:r>
      <w:r>
        <w:fldChar w:fldCharType="begin" w:fldLock="1"/>
      </w:r>
      <w:r>
        <w:instrText xml:space="preserve"> PAGEREF _Toc99038149 \h </w:instrText>
      </w:r>
      <w:r>
        <w:fldChar w:fldCharType="separate"/>
      </w:r>
      <w:r>
        <w:t>62</w:t>
      </w:r>
      <w:r>
        <w:fldChar w:fldCharType="end"/>
      </w:r>
    </w:p>
    <w:p w14:paraId="5F86567E" w14:textId="71704458" w:rsidR="00CC1D30" w:rsidRDefault="00CC1D30">
      <w:pPr>
        <w:pStyle w:val="TOC3"/>
        <w:rPr>
          <w:rFonts w:asciiTheme="minorHAnsi" w:eastAsiaTheme="minorEastAsia" w:hAnsiTheme="minorHAnsi" w:cstheme="minorBidi"/>
          <w:sz w:val="22"/>
          <w:szCs w:val="22"/>
          <w:lang w:eastAsia="en-GB"/>
        </w:rPr>
      </w:pPr>
      <w:r w:rsidRPr="00104831">
        <w:rPr>
          <w:lang w:val="en-US" w:eastAsia="zh-CN"/>
        </w:rPr>
        <w:t>8.2.3A</w:t>
      </w:r>
      <w:r>
        <w:rPr>
          <w:rFonts w:asciiTheme="minorHAnsi" w:eastAsiaTheme="minorEastAsia" w:hAnsiTheme="minorHAnsi" w:cstheme="minorBidi"/>
          <w:sz w:val="22"/>
          <w:szCs w:val="22"/>
          <w:lang w:eastAsia="en-GB"/>
        </w:rPr>
        <w:tab/>
      </w:r>
      <w:r w:rsidRPr="00104831">
        <w:rPr>
          <w:lang w:val="en-US" w:eastAsia="zh-CN"/>
        </w:rPr>
        <w:t xml:space="preserve">Re-establishment of </w:t>
      </w:r>
      <w:r>
        <w:t>TCP connection for transport of NAS messages</w:t>
      </w:r>
      <w:r>
        <w:tab/>
      </w:r>
      <w:r>
        <w:fldChar w:fldCharType="begin" w:fldLock="1"/>
      </w:r>
      <w:r>
        <w:instrText xml:space="preserve"> PAGEREF _Toc99038150 \h </w:instrText>
      </w:r>
      <w:r>
        <w:fldChar w:fldCharType="separate"/>
      </w:r>
      <w:r>
        <w:t>62</w:t>
      </w:r>
      <w:r>
        <w:fldChar w:fldCharType="end"/>
      </w:r>
    </w:p>
    <w:p w14:paraId="3FB11782" w14:textId="102373DF" w:rsidR="00CC1D30" w:rsidRDefault="00CC1D30">
      <w:pPr>
        <w:pStyle w:val="TOC3"/>
        <w:rPr>
          <w:rFonts w:asciiTheme="minorHAnsi" w:eastAsiaTheme="minorEastAsia" w:hAnsiTheme="minorHAnsi" w:cstheme="minorBidi"/>
          <w:sz w:val="22"/>
          <w:szCs w:val="22"/>
          <w:lang w:eastAsia="en-GB"/>
        </w:rPr>
      </w:pPr>
      <w:r w:rsidRPr="00104831">
        <w:rPr>
          <w:lang w:val="en-US" w:eastAsia="zh-CN"/>
        </w:rPr>
        <w:t>8.2.4</w:t>
      </w:r>
      <w:r>
        <w:rPr>
          <w:rFonts w:asciiTheme="minorHAnsi" w:eastAsiaTheme="minorEastAsia" w:hAnsiTheme="minorHAnsi" w:cstheme="minorBidi"/>
          <w:sz w:val="22"/>
          <w:szCs w:val="22"/>
          <w:lang w:eastAsia="en-GB"/>
        </w:rPr>
        <w:tab/>
      </w:r>
      <w:r w:rsidRPr="00104831">
        <w:rPr>
          <w:lang w:val="en-US" w:eastAsia="zh-CN"/>
        </w:rPr>
        <w:t xml:space="preserve">Transport of NAS messages over </w:t>
      </w:r>
      <w:r>
        <w:t>TCP connection</w:t>
      </w:r>
      <w:r>
        <w:tab/>
      </w:r>
      <w:r>
        <w:fldChar w:fldCharType="begin" w:fldLock="1"/>
      </w:r>
      <w:r>
        <w:instrText xml:space="preserve"> PAGEREF _Toc99038151 \h </w:instrText>
      </w:r>
      <w:r>
        <w:fldChar w:fldCharType="separate"/>
      </w:r>
      <w:r>
        <w:t>62</w:t>
      </w:r>
      <w:r>
        <w:fldChar w:fldCharType="end"/>
      </w:r>
    </w:p>
    <w:p w14:paraId="07DFBA1C" w14:textId="3314C9A3" w:rsidR="00CC1D30" w:rsidRDefault="00CC1D30">
      <w:pPr>
        <w:pStyle w:val="TOC3"/>
        <w:rPr>
          <w:rFonts w:asciiTheme="minorHAnsi" w:eastAsiaTheme="minorEastAsia" w:hAnsiTheme="minorHAnsi" w:cstheme="minorBidi"/>
          <w:sz w:val="22"/>
          <w:szCs w:val="22"/>
          <w:lang w:eastAsia="en-GB"/>
        </w:rPr>
      </w:pPr>
      <w:r w:rsidRPr="00104831">
        <w:rPr>
          <w:lang w:val="en-US" w:eastAsia="zh-CN"/>
        </w:rPr>
        <w:t>8.2.5</w:t>
      </w:r>
      <w:r>
        <w:rPr>
          <w:rFonts w:asciiTheme="minorHAnsi" w:eastAsiaTheme="minorEastAsia" w:hAnsiTheme="minorHAnsi" w:cstheme="minorBidi"/>
          <w:sz w:val="22"/>
          <w:szCs w:val="22"/>
          <w:lang w:eastAsia="en-GB"/>
        </w:rPr>
        <w:tab/>
      </w:r>
      <w:r w:rsidRPr="00104831">
        <w:rPr>
          <w:lang w:val="en-US" w:eastAsia="zh-CN"/>
        </w:rPr>
        <w:t xml:space="preserve">Release of </w:t>
      </w:r>
      <w:r>
        <w:t>TCP connection for transport of NAS messages</w:t>
      </w:r>
      <w:r>
        <w:tab/>
      </w:r>
      <w:r>
        <w:fldChar w:fldCharType="begin" w:fldLock="1"/>
      </w:r>
      <w:r>
        <w:instrText xml:space="preserve"> PAGEREF _Toc99038152 \h </w:instrText>
      </w:r>
      <w:r>
        <w:fldChar w:fldCharType="separate"/>
      </w:r>
      <w:r>
        <w:t>63</w:t>
      </w:r>
      <w:r>
        <w:fldChar w:fldCharType="end"/>
      </w:r>
    </w:p>
    <w:p w14:paraId="2CF37C85" w14:textId="72D1C3D9" w:rsidR="00CC1D30" w:rsidRDefault="00CC1D3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Transport of messages over user plane</w:t>
      </w:r>
      <w:r>
        <w:tab/>
      </w:r>
      <w:r>
        <w:fldChar w:fldCharType="begin" w:fldLock="1"/>
      </w:r>
      <w:r>
        <w:instrText xml:space="preserve"> PAGEREF _Toc99038153 \h </w:instrText>
      </w:r>
      <w:r>
        <w:fldChar w:fldCharType="separate"/>
      </w:r>
      <w:r>
        <w:t>63</w:t>
      </w:r>
      <w:r>
        <w:fldChar w:fldCharType="end"/>
      </w:r>
    </w:p>
    <w:p w14:paraId="13FCC493" w14:textId="6C8449F7" w:rsidR="00CC1D30" w:rsidRDefault="00CC1D30">
      <w:pPr>
        <w:pStyle w:val="TOC3"/>
        <w:rPr>
          <w:rFonts w:asciiTheme="minorHAnsi" w:eastAsiaTheme="minorEastAsia" w:hAnsiTheme="minorHAnsi" w:cstheme="minorBidi"/>
          <w:sz w:val="22"/>
          <w:szCs w:val="22"/>
          <w:lang w:eastAsia="en-GB"/>
        </w:rPr>
      </w:pPr>
      <w:r w:rsidRPr="00104831">
        <w:rPr>
          <w:lang w:val="en-US" w:eastAsia="zh-CN"/>
        </w:rPr>
        <w:t>8.3.1</w:t>
      </w:r>
      <w:r>
        <w:rPr>
          <w:rFonts w:asciiTheme="minorHAnsi" w:eastAsiaTheme="minorEastAsia" w:hAnsiTheme="minorHAnsi" w:cstheme="minorBidi"/>
          <w:sz w:val="22"/>
          <w:szCs w:val="22"/>
          <w:lang w:eastAsia="en-GB"/>
        </w:rPr>
        <w:tab/>
      </w:r>
      <w:r w:rsidRPr="00104831">
        <w:rPr>
          <w:lang w:val="en-US" w:eastAsia="zh-CN"/>
        </w:rPr>
        <w:t>General</w:t>
      </w:r>
      <w:r>
        <w:tab/>
      </w:r>
      <w:r>
        <w:fldChar w:fldCharType="begin" w:fldLock="1"/>
      </w:r>
      <w:r>
        <w:instrText xml:space="preserve"> PAGEREF _Toc99038154 \h </w:instrText>
      </w:r>
      <w:r>
        <w:fldChar w:fldCharType="separate"/>
      </w:r>
      <w:r>
        <w:t>63</w:t>
      </w:r>
      <w:r>
        <w:fldChar w:fldCharType="end"/>
      </w:r>
    </w:p>
    <w:p w14:paraId="630DEF1A" w14:textId="7DC5C6CE" w:rsidR="00CC1D30" w:rsidRDefault="00CC1D30">
      <w:pPr>
        <w:pStyle w:val="TOC3"/>
        <w:rPr>
          <w:rFonts w:asciiTheme="minorHAnsi" w:eastAsiaTheme="minorEastAsia" w:hAnsiTheme="minorHAnsi" w:cstheme="minorBidi"/>
          <w:sz w:val="22"/>
          <w:szCs w:val="22"/>
          <w:lang w:eastAsia="en-GB"/>
        </w:rPr>
      </w:pPr>
      <w:r w:rsidRPr="00104831">
        <w:rPr>
          <w:lang w:val="en-US" w:eastAsia="zh-CN"/>
        </w:rPr>
        <w:t>8.3.2</w:t>
      </w:r>
      <w:r>
        <w:rPr>
          <w:rFonts w:asciiTheme="minorHAnsi" w:eastAsiaTheme="minorEastAsia" w:hAnsiTheme="minorHAnsi" w:cstheme="minorBidi"/>
          <w:sz w:val="22"/>
          <w:szCs w:val="22"/>
          <w:lang w:eastAsia="en-GB"/>
        </w:rPr>
        <w:tab/>
      </w:r>
      <w:r w:rsidRPr="00104831">
        <w:rPr>
          <w:lang w:val="en-US" w:eastAsia="zh-CN"/>
        </w:rPr>
        <w:t>Generic routing encapsulation (GRE)</w:t>
      </w:r>
      <w:r>
        <w:tab/>
      </w:r>
      <w:r>
        <w:fldChar w:fldCharType="begin" w:fldLock="1"/>
      </w:r>
      <w:r>
        <w:instrText xml:space="preserve"> PAGEREF _Toc99038155 \h </w:instrText>
      </w:r>
      <w:r>
        <w:fldChar w:fldCharType="separate"/>
      </w:r>
      <w:r>
        <w:t>63</w:t>
      </w:r>
      <w:r>
        <w:fldChar w:fldCharType="end"/>
      </w:r>
    </w:p>
    <w:p w14:paraId="289A9F06" w14:textId="78CD504E" w:rsidR="00CC1D30" w:rsidRDefault="00CC1D3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Parameters and coding</w:t>
      </w:r>
      <w:r>
        <w:tab/>
      </w:r>
      <w:r>
        <w:fldChar w:fldCharType="begin" w:fldLock="1"/>
      </w:r>
      <w:r>
        <w:instrText xml:space="preserve"> PAGEREF _Toc99038156 \h </w:instrText>
      </w:r>
      <w:r>
        <w:fldChar w:fldCharType="separate"/>
      </w:r>
      <w:r>
        <w:t>65</w:t>
      </w:r>
      <w:r>
        <w:fldChar w:fldCharType="end"/>
      </w:r>
    </w:p>
    <w:p w14:paraId="4ED37635" w14:textId="531DC5B8" w:rsidR="00CC1D30" w:rsidRDefault="00CC1D3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_Toc99038157 \h </w:instrText>
      </w:r>
      <w:r>
        <w:fldChar w:fldCharType="separate"/>
      </w:r>
      <w:r>
        <w:t>65</w:t>
      </w:r>
      <w:r>
        <w:fldChar w:fldCharType="end"/>
      </w:r>
    </w:p>
    <w:p w14:paraId="216A9E9B" w14:textId="75681DE5" w:rsidR="00CC1D30" w:rsidRDefault="00CC1D30">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3GPP specific coding information</w:t>
      </w:r>
      <w:r>
        <w:tab/>
      </w:r>
      <w:r>
        <w:fldChar w:fldCharType="begin" w:fldLock="1"/>
      </w:r>
      <w:r>
        <w:instrText xml:space="preserve"> PAGEREF _Toc99038158 \h </w:instrText>
      </w:r>
      <w:r>
        <w:fldChar w:fldCharType="separate"/>
      </w:r>
      <w:r>
        <w:t>65</w:t>
      </w:r>
      <w:r>
        <w:fldChar w:fldCharType="end"/>
      </w:r>
    </w:p>
    <w:p w14:paraId="12536180" w14:textId="6ABBF00C" w:rsidR="00CC1D30" w:rsidRDefault="00CC1D3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GUAMI</w:t>
      </w:r>
      <w:r>
        <w:tab/>
      </w:r>
      <w:r>
        <w:fldChar w:fldCharType="begin" w:fldLock="1"/>
      </w:r>
      <w:r>
        <w:instrText xml:space="preserve"> PAGEREF _Toc99038159 \h </w:instrText>
      </w:r>
      <w:r>
        <w:fldChar w:fldCharType="separate"/>
      </w:r>
      <w:r>
        <w:t>65</w:t>
      </w:r>
      <w:r>
        <w:fldChar w:fldCharType="end"/>
      </w:r>
    </w:p>
    <w:p w14:paraId="23D02007" w14:textId="7F82E1E3" w:rsidR="00CC1D30" w:rsidRDefault="00CC1D30">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Establishment cause for non-3GPP access</w:t>
      </w:r>
      <w:r>
        <w:tab/>
      </w:r>
      <w:r>
        <w:fldChar w:fldCharType="begin" w:fldLock="1"/>
      </w:r>
      <w:r>
        <w:instrText xml:space="preserve"> PAGEREF _Toc99038160 \h </w:instrText>
      </w:r>
      <w:r>
        <w:fldChar w:fldCharType="separate"/>
      </w:r>
      <w:r>
        <w:t>66</w:t>
      </w:r>
      <w:r>
        <w:fldChar w:fldCharType="end"/>
      </w:r>
    </w:p>
    <w:p w14:paraId="02696CB0" w14:textId="00F435AC" w:rsidR="00CC1D30" w:rsidRDefault="00CC1D30">
      <w:pPr>
        <w:pStyle w:val="TOC3"/>
        <w:rPr>
          <w:rFonts w:asciiTheme="minorHAnsi" w:eastAsiaTheme="minorEastAsia" w:hAnsiTheme="minorHAnsi" w:cstheme="minorBidi"/>
          <w:sz w:val="22"/>
          <w:szCs w:val="22"/>
          <w:lang w:eastAsia="en-GB"/>
        </w:rPr>
      </w:pPr>
      <w:r w:rsidRPr="00104831">
        <w:rPr>
          <w:lang w:val="en-US" w:eastAsia="zh-CN"/>
        </w:rPr>
        <w:t>9.2.3</w:t>
      </w:r>
      <w:r>
        <w:rPr>
          <w:rFonts w:asciiTheme="minorHAnsi" w:eastAsiaTheme="minorEastAsia" w:hAnsiTheme="minorHAnsi" w:cstheme="minorBidi"/>
          <w:sz w:val="22"/>
          <w:szCs w:val="22"/>
          <w:lang w:eastAsia="en-GB"/>
        </w:rPr>
        <w:tab/>
      </w:r>
      <w:r w:rsidRPr="00104831">
        <w:rPr>
          <w:lang w:val="en-US"/>
        </w:rPr>
        <w:t>PLMN ID</w:t>
      </w:r>
      <w:r>
        <w:tab/>
      </w:r>
      <w:r>
        <w:fldChar w:fldCharType="begin" w:fldLock="1"/>
      </w:r>
      <w:r>
        <w:instrText xml:space="preserve"> PAGEREF _Toc99038161 \h </w:instrText>
      </w:r>
      <w:r>
        <w:fldChar w:fldCharType="separate"/>
      </w:r>
      <w:r>
        <w:t>66</w:t>
      </w:r>
      <w:r>
        <w:fldChar w:fldCharType="end"/>
      </w:r>
    </w:p>
    <w:p w14:paraId="217B3BA2" w14:textId="4CA7FA80" w:rsidR="00CC1D30" w:rsidRDefault="00CC1D30">
      <w:pPr>
        <w:pStyle w:val="TOC3"/>
        <w:rPr>
          <w:rFonts w:asciiTheme="minorHAnsi" w:eastAsiaTheme="minorEastAsia" w:hAnsiTheme="minorHAnsi" w:cstheme="minorBidi"/>
          <w:sz w:val="22"/>
          <w:szCs w:val="22"/>
          <w:lang w:eastAsia="en-GB"/>
        </w:rPr>
      </w:pPr>
      <w:r w:rsidRPr="00104831">
        <w:rPr>
          <w:lang w:val="en-CA"/>
        </w:rPr>
        <w:t>9.2.4</w:t>
      </w:r>
      <w:r>
        <w:rPr>
          <w:rFonts w:asciiTheme="minorHAnsi" w:eastAsiaTheme="minorEastAsia" w:hAnsiTheme="minorHAnsi" w:cstheme="minorBidi"/>
          <w:sz w:val="22"/>
          <w:szCs w:val="22"/>
          <w:lang w:eastAsia="en-GB"/>
        </w:rPr>
        <w:tab/>
      </w:r>
      <w:r w:rsidRPr="00104831">
        <w:rPr>
          <w:lang w:val="en-CA"/>
        </w:rPr>
        <w:t>IKEv2 Notify Message Type value</w:t>
      </w:r>
      <w:r>
        <w:tab/>
      </w:r>
      <w:r>
        <w:fldChar w:fldCharType="begin" w:fldLock="1"/>
      </w:r>
      <w:r>
        <w:instrText xml:space="preserve"> PAGEREF _Toc99038162 \h </w:instrText>
      </w:r>
      <w:r>
        <w:fldChar w:fldCharType="separate"/>
      </w:r>
      <w:r>
        <w:t>67</w:t>
      </w:r>
      <w:r>
        <w:fldChar w:fldCharType="end"/>
      </w:r>
    </w:p>
    <w:p w14:paraId="0FAB8954" w14:textId="4F8F7889" w:rsidR="00CC1D30" w:rsidRDefault="00CC1D30">
      <w:pPr>
        <w:pStyle w:val="TOC4"/>
        <w:rPr>
          <w:rFonts w:asciiTheme="minorHAnsi" w:eastAsiaTheme="minorEastAsia" w:hAnsiTheme="minorHAnsi" w:cstheme="minorBidi"/>
          <w:sz w:val="22"/>
          <w:szCs w:val="22"/>
          <w:lang w:eastAsia="en-GB"/>
        </w:rPr>
      </w:pPr>
      <w:r w:rsidRPr="00104831">
        <w:rPr>
          <w:lang w:val="en-CA"/>
        </w:rPr>
        <w:t>9.2.4.1</w:t>
      </w:r>
      <w:r>
        <w:rPr>
          <w:rFonts w:asciiTheme="minorHAnsi" w:eastAsiaTheme="minorEastAsia" w:hAnsiTheme="minorHAnsi" w:cstheme="minorBidi"/>
          <w:sz w:val="22"/>
          <w:szCs w:val="22"/>
          <w:lang w:eastAsia="en-GB"/>
        </w:rPr>
        <w:tab/>
      </w:r>
      <w:r w:rsidRPr="00104831">
        <w:rPr>
          <w:lang w:val="en-CA"/>
        </w:rPr>
        <w:t>General</w:t>
      </w:r>
      <w:r>
        <w:tab/>
      </w:r>
      <w:r>
        <w:fldChar w:fldCharType="begin" w:fldLock="1"/>
      </w:r>
      <w:r>
        <w:instrText xml:space="preserve"> PAGEREF _Toc99038163 \h </w:instrText>
      </w:r>
      <w:r>
        <w:fldChar w:fldCharType="separate"/>
      </w:r>
      <w:r>
        <w:t>67</w:t>
      </w:r>
      <w:r>
        <w:fldChar w:fldCharType="end"/>
      </w:r>
    </w:p>
    <w:p w14:paraId="42C00CF8" w14:textId="26A9731F" w:rsidR="00CC1D30" w:rsidRDefault="00CC1D30">
      <w:pPr>
        <w:pStyle w:val="TOC4"/>
        <w:rPr>
          <w:rFonts w:asciiTheme="minorHAnsi" w:eastAsiaTheme="minorEastAsia" w:hAnsiTheme="minorHAnsi" w:cstheme="minorBidi"/>
          <w:sz w:val="22"/>
          <w:szCs w:val="22"/>
          <w:lang w:eastAsia="en-GB"/>
        </w:rPr>
      </w:pPr>
      <w:r w:rsidRPr="00104831">
        <w:rPr>
          <w:lang w:val="en-CA"/>
        </w:rPr>
        <w:t>9.2.4.2</w:t>
      </w:r>
      <w:r>
        <w:rPr>
          <w:rFonts w:asciiTheme="minorHAnsi" w:eastAsiaTheme="minorEastAsia" w:hAnsiTheme="minorHAnsi" w:cstheme="minorBidi"/>
          <w:sz w:val="22"/>
          <w:szCs w:val="22"/>
          <w:lang w:eastAsia="en-GB"/>
        </w:rPr>
        <w:tab/>
      </w:r>
      <w:r w:rsidRPr="00104831">
        <w:rPr>
          <w:lang w:val="en-CA"/>
        </w:rPr>
        <w:t>Private Notify Message - Error Types</w:t>
      </w:r>
      <w:r>
        <w:tab/>
      </w:r>
      <w:r>
        <w:fldChar w:fldCharType="begin" w:fldLock="1"/>
      </w:r>
      <w:r>
        <w:instrText xml:space="preserve"> PAGEREF _Toc99038164 \h </w:instrText>
      </w:r>
      <w:r>
        <w:fldChar w:fldCharType="separate"/>
      </w:r>
      <w:r>
        <w:t>67</w:t>
      </w:r>
      <w:r>
        <w:fldChar w:fldCharType="end"/>
      </w:r>
    </w:p>
    <w:p w14:paraId="5CBE5B70" w14:textId="1AEC0DFD" w:rsidR="00CC1D30" w:rsidRDefault="00CC1D30">
      <w:pPr>
        <w:pStyle w:val="TOC4"/>
        <w:rPr>
          <w:rFonts w:asciiTheme="minorHAnsi" w:eastAsiaTheme="minorEastAsia" w:hAnsiTheme="minorHAnsi" w:cstheme="minorBidi"/>
          <w:sz w:val="22"/>
          <w:szCs w:val="22"/>
          <w:lang w:eastAsia="en-GB"/>
        </w:rPr>
      </w:pPr>
      <w:r w:rsidRPr="00104831">
        <w:rPr>
          <w:lang w:val="en-CA"/>
        </w:rPr>
        <w:t>9.2.4.3</w:t>
      </w:r>
      <w:r>
        <w:rPr>
          <w:rFonts w:asciiTheme="minorHAnsi" w:eastAsiaTheme="minorEastAsia" w:hAnsiTheme="minorHAnsi" w:cstheme="minorBidi"/>
          <w:sz w:val="22"/>
          <w:szCs w:val="22"/>
          <w:lang w:eastAsia="en-GB"/>
        </w:rPr>
        <w:tab/>
      </w:r>
      <w:r w:rsidRPr="00104831">
        <w:rPr>
          <w:lang w:val="en-CA"/>
        </w:rPr>
        <w:t>Private Notify Message - Status Types</w:t>
      </w:r>
      <w:r>
        <w:tab/>
      </w:r>
      <w:r>
        <w:fldChar w:fldCharType="begin" w:fldLock="1"/>
      </w:r>
      <w:r>
        <w:instrText xml:space="preserve"> PAGEREF _Toc99038165 \h </w:instrText>
      </w:r>
      <w:r>
        <w:fldChar w:fldCharType="separate"/>
      </w:r>
      <w:r>
        <w:t>68</w:t>
      </w:r>
      <w:r>
        <w:fldChar w:fldCharType="end"/>
      </w:r>
    </w:p>
    <w:p w14:paraId="0DC6AD42" w14:textId="1A3F4214" w:rsidR="00CC1D30" w:rsidRDefault="00CC1D30">
      <w:pPr>
        <w:pStyle w:val="TOC3"/>
        <w:rPr>
          <w:rFonts w:asciiTheme="minorHAnsi" w:eastAsiaTheme="minorEastAsia" w:hAnsiTheme="minorHAnsi" w:cstheme="minorBidi"/>
          <w:sz w:val="22"/>
          <w:szCs w:val="22"/>
          <w:lang w:eastAsia="en-GB"/>
        </w:rPr>
      </w:pPr>
      <w:r w:rsidRPr="00104831">
        <w:rPr>
          <w:lang w:val="en-US" w:eastAsia="zh-CN"/>
        </w:rPr>
        <w:t>9.2.5</w:t>
      </w:r>
      <w:r>
        <w:rPr>
          <w:rFonts w:asciiTheme="minorHAnsi" w:eastAsiaTheme="minorEastAsia" w:hAnsiTheme="minorHAnsi" w:cstheme="minorBidi"/>
          <w:sz w:val="22"/>
          <w:szCs w:val="22"/>
          <w:lang w:eastAsia="en-GB"/>
        </w:rPr>
        <w:tab/>
      </w:r>
      <w:r w:rsidRPr="00104831">
        <w:rPr>
          <w:lang w:val="en-US"/>
        </w:rPr>
        <w:t>TNGF IPv4 contact info</w:t>
      </w:r>
      <w:r>
        <w:tab/>
      </w:r>
      <w:r>
        <w:fldChar w:fldCharType="begin" w:fldLock="1"/>
      </w:r>
      <w:r>
        <w:instrText xml:space="preserve"> PAGEREF _Toc99038166 \h </w:instrText>
      </w:r>
      <w:r>
        <w:fldChar w:fldCharType="separate"/>
      </w:r>
      <w:r>
        <w:t>69</w:t>
      </w:r>
      <w:r>
        <w:fldChar w:fldCharType="end"/>
      </w:r>
    </w:p>
    <w:p w14:paraId="19F18117" w14:textId="754B4B58" w:rsidR="00CC1D30" w:rsidRDefault="00CC1D30">
      <w:pPr>
        <w:pStyle w:val="TOC3"/>
        <w:rPr>
          <w:rFonts w:asciiTheme="minorHAnsi" w:eastAsiaTheme="minorEastAsia" w:hAnsiTheme="minorHAnsi" w:cstheme="minorBidi"/>
          <w:sz w:val="22"/>
          <w:szCs w:val="22"/>
          <w:lang w:eastAsia="en-GB"/>
        </w:rPr>
      </w:pPr>
      <w:r w:rsidRPr="00104831">
        <w:rPr>
          <w:lang w:val="en-US" w:eastAsia="zh-CN"/>
        </w:rPr>
        <w:t>9.2.6</w:t>
      </w:r>
      <w:r>
        <w:rPr>
          <w:rFonts w:asciiTheme="minorHAnsi" w:eastAsiaTheme="minorEastAsia" w:hAnsiTheme="minorHAnsi" w:cstheme="minorBidi"/>
          <w:sz w:val="22"/>
          <w:szCs w:val="22"/>
          <w:lang w:eastAsia="en-GB"/>
        </w:rPr>
        <w:tab/>
      </w:r>
      <w:r w:rsidRPr="00104831">
        <w:rPr>
          <w:lang w:val="en-US"/>
        </w:rPr>
        <w:t>TNGF IPv6 contact info</w:t>
      </w:r>
      <w:r>
        <w:tab/>
      </w:r>
      <w:r>
        <w:fldChar w:fldCharType="begin" w:fldLock="1"/>
      </w:r>
      <w:r>
        <w:instrText xml:space="preserve"> PAGEREF _Toc99038167 \h </w:instrText>
      </w:r>
      <w:r>
        <w:fldChar w:fldCharType="separate"/>
      </w:r>
      <w:r>
        <w:t>69</w:t>
      </w:r>
      <w:r>
        <w:fldChar w:fldCharType="end"/>
      </w:r>
    </w:p>
    <w:p w14:paraId="60F2071A" w14:textId="632811B9" w:rsidR="00CC1D30" w:rsidRDefault="00CC1D30">
      <w:pPr>
        <w:pStyle w:val="TOC3"/>
        <w:rPr>
          <w:rFonts w:asciiTheme="minorHAnsi" w:eastAsiaTheme="minorEastAsia" w:hAnsiTheme="minorHAnsi" w:cstheme="minorBidi"/>
          <w:sz w:val="22"/>
          <w:szCs w:val="22"/>
          <w:lang w:eastAsia="en-GB"/>
        </w:rPr>
      </w:pPr>
      <w:r w:rsidRPr="00104831">
        <w:rPr>
          <w:lang w:val="en-US" w:eastAsia="zh-CN"/>
        </w:rPr>
        <w:t>9.2.7</w:t>
      </w:r>
      <w:r>
        <w:rPr>
          <w:rFonts w:asciiTheme="minorHAnsi" w:eastAsiaTheme="minorEastAsia" w:hAnsiTheme="minorHAnsi" w:cstheme="minorBidi"/>
          <w:sz w:val="22"/>
          <w:szCs w:val="22"/>
          <w:lang w:eastAsia="en-GB"/>
        </w:rPr>
        <w:tab/>
      </w:r>
      <w:r w:rsidRPr="00104831">
        <w:rPr>
          <w:lang w:val="en-US" w:eastAsia="zh-CN"/>
        </w:rPr>
        <w:t>NID</w:t>
      </w:r>
      <w:r>
        <w:tab/>
      </w:r>
      <w:r>
        <w:fldChar w:fldCharType="begin" w:fldLock="1"/>
      </w:r>
      <w:r>
        <w:instrText xml:space="preserve"> PAGEREF _Toc99038168 \h </w:instrText>
      </w:r>
      <w:r>
        <w:fldChar w:fldCharType="separate"/>
      </w:r>
      <w:r>
        <w:t>69</w:t>
      </w:r>
      <w:r>
        <w:fldChar w:fldCharType="end"/>
      </w:r>
    </w:p>
    <w:p w14:paraId="40074FAE" w14:textId="5A311640" w:rsidR="00CC1D30" w:rsidRDefault="00CC1D3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IETF RFC coding information</w:t>
      </w:r>
      <w:r>
        <w:tab/>
      </w:r>
      <w:r>
        <w:fldChar w:fldCharType="begin" w:fldLock="1"/>
      </w:r>
      <w:r>
        <w:instrText xml:space="preserve"> PAGEREF _Toc99038169 \h </w:instrText>
      </w:r>
      <w:r>
        <w:fldChar w:fldCharType="separate"/>
      </w:r>
      <w:r>
        <w:t>70</w:t>
      </w:r>
      <w:r>
        <w:fldChar w:fldCharType="end"/>
      </w:r>
    </w:p>
    <w:p w14:paraId="73889AE1" w14:textId="7BEEF794" w:rsidR="00CC1D30" w:rsidRDefault="00CC1D30">
      <w:pPr>
        <w:pStyle w:val="TOC3"/>
        <w:rPr>
          <w:rFonts w:asciiTheme="minorHAnsi" w:eastAsiaTheme="minorEastAsia" w:hAnsiTheme="minorHAnsi" w:cstheme="minorBidi"/>
          <w:sz w:val="22"/>
          <w:szCs w:val="22"/>
          <w:lang w:eastAsia="en-GB"/>
        </w:rPr>
      </w:pPr>
      <w:r w:rsidRPr="00104831">
        <w:rPr>
          <w:lang w:val="en-US" w:eastAsia="zh-CN"/>
        </w:rPr>
        <w:t>9.3.1</w:t>
      </w:r>
      <w:r>
        <w:rPr>
          <w:rFonts w:asciiTheme="minorHAnsi" w:eastAsiaTheme="minorEastAsia" w:hAnsiTheme="minorHAnsi" w:cstheme="minorBidi"/>
          <w:sz w:val="22"/>
          <w:szCs w:val="22"/>
          <w:lang w:eastAsia="en-GB"/>
        </w:rPr>
        <w:tab/>
      </w:r>
      <w:r w:rsidRPr="00104831">
        <w:rPr>
          <w:lang w:val="en-US"/>
        </w:rPr>
        <w:t>IKEv2 Notify payloads</w:t>
      </w:r>
      <w:r>
        <w:tab/>
      </w:r>
      <w:r>
        <w:fldChar w:fldCharType="begin" w:fldLock="1"/>
      </w:r>
      <w:r>
        <w:instrText xml:space="preserve"> PAGEREF _Toc99038170 \h </w:instrText>
      </w:r>
      <w:r>
        <w:fldChar w:fldCharType="separate"/>
      </w:r>
      <w:r>
        <w:t>70</w:t>
      </w:r>
      <w:r>
        <w:fldChar w:fldCharType="end"/>
      </w:r>
    </w:p>
    <w:p w14:paraId="5AAA8D51" w14:textId="4E33D39C" w:rsidR="00CC1D30" w:rsidRDefault="00CC1D30">
      <w:pPr>
        <w:pStyle w:val="TOC4"/>
        <w:rPr>
          <w:rFonts w:asciiTheme="minorHAnsi" w:eastAsiaTheme="minorEastAsia" w:hAnsiTheme="minorHAnsi" w:cstheme="minorBidi"/>
          <w:sz w:val="22"/>
          <w:szCs w:val="22"/>
          <w:lang w:eastAsia="en-GB"/>
        </w:rPr>
      </w:pPr>
      <w:r>
        <w:rPr>
          <w:lang w:eastAsia="zh-CN"/>
        </w:rPr>
        <w:t>9.3.1.1</w:t>
      </w:r>
      <w:r>
        <w:rPr>
          <w:rFonts w:asciiTheme="minorHAnsi" w:eastAsiaTheme="minorEastAsia" w:hAnsiTheme="minorHAnsi" w:cstheme="minorBidi"/>
          <w:sz w:val="22"/>
          <w:szCs w:val="22"/>
          <w:lang w:eastAsia="en-GB"/>
        </w:rPr>
        <w:tab/>
      </w:r>
      <w:r>
        <w:rPr>
          <w:lang w:eastAsia="zh-CN"/>
        </w:rPr>
        <w:t>5G_QOS_INFO Notify payload</w:t>
      </w:r>
      <w:r>
        <w:tab/>
      </w:r>
      <w:r>
        <w:fldChar w:fldCharType="begin" w:fldLock="1"/>
      </w:r>
      <w:r>
        <w:instrText xml:space="preserve"> PAGEREF _Toc99038171 \h </w:instrText>
      </w:r>
      <w:r>
        <w:fldChar w:fldCharType="separate"/>
      </w:r>
      <w:r>
        <w:t>70</w:t>
      </w:r>
      <w:r>
        <w:fldChar w:fldCharType="end"/>
      </w:r>
    </w:p>
    <w:p w14:paraId="5BFC45B3" w14:textId="0075C37A" w:rsidR="00CC1D30" w:rsidRDefault="00CC1D30">
      <w:pPr>
        <w:pStyle w:val="TOC4"/>
        <w:rPr>
          <w:rFonts w:asciiTheme="minorHAnsi" w:eastAsiaTheme="minorEastAsia" w:hAnsiTheme="minorHAnsi" w:cstheme="minorBidi"/>
          <w:sz w:val="22"/>
          <w:szCs w:val="22"/>
          <w:lang w:eastAsia="en-GB"/>
        </w:rPr>
      </w:pPr>
      <w:r>
        <w:rPr>
          <w:lang w:eastAsia="zh-CN"/>
        </w:rPr>
        <w:t>9.3.1.2</w:t>
      </w:r>
      <w:r>
        <w:rPr>
          <w:rFonts w:asciiTheme="minorHAnsi" w:eastAsiaTheme="minorEastAsia" w:hAnsiTheme="minorHAnsi" w:cstheme="minorBidi"/>
          <w:sz w:val="22"/>
          <w:szCs w:val="22"/>
          <w:lang w:eastAsia="en-GB"/>
        </w:rPr>
        <w:tab/>
      </w:r>
      <w:r>
        <w:rPr>
          <w:lang w:eastAsia="zh-CN"/>
        </w:rPr>
        <w:t>NAS_IP4_ADDRESS Notify payload</w:t>
      </w:r>
      <w:r>
        <w:tab/>
      </w:r>
      <w:r>
        <w:fldChar w:fldCharType="begin" w:fldLock="1"/>
      </w:r>
      <w:r>
        <w:instrText xml:space="preserve"> PAGEREF _Toc99038172 \h </w:instrText>
      </w:r>
      <w:r>
        <w:fldChar w:fldCharType="separate"/>
      </w:r>
      <w:r>
        <w:t>77</w:t>
      </w:r>
      <w:r>
        <w:fldChar w:fldCharType="end"/>
      </w:r>
    </w:p>
    <w:p w14:paraId="780AC5BB" w14:textId="3328C21C" w:rsidR="00CC1D30" w:rsidRDefault="00CC1D30">
      <w:pPr>
        <w:pStyle w:val="TOC4"/>
        <w:rPr>
          <w:rFonts w:asciiTheme="minorHAnsi" w:eastAsiaTheme="minorEastAsia" w:hAnsiTheme="minorHAnsi" w:cstheme="minorBidi"/>
          <w:sz w:val="22"/>
          <w:szCs w:val="22"/>
          <w:lang w:eastAsia="en-GB"/>
        </w:rPr>
      </w:pPr>
      <w:r>
        <w:rPr>
          <w:lang w:eastAsia="zh-CN"/>
        </w:rPr>
        <w:t>9.3.1.3</w:t>
      </w:r>
      <w:r>
        <w:rPr>
          <w:rFonts w:asciiTheme="minorHAnsi" w:eastAsiaTheme="minorEastAsia" w:hAnsiTheme="minorHAnsi" w:cstheme="minorBidi"/>
          <w:sz w:val="22"/>
          <w:szCs w:val="22"/>
          <w:lang w:eastAsia="en-GB"/>
        </w:rPr>
        <w:tab/>
      </w:r>
      <w:r>
        <w:rPr>
          <w:lang w:eastAsia="zh-CN"/>
        </w:rPr>
        <w:t>NAS_IP6_ADDRESS Notify payload</w:t>
      </w:r>
      <w:r>
        <w:tab/>
      </w:r>
      <w:r>
        <w:fldChar w:fldCharType="begin" w:fldLock="1"/>
      </w:r>
      <w:r>
        <w:instrText xml:space="preserve"> PAGEREF _Toc99038173 \h </w:instrText>
      </w:r>
      <w:r>
        <w:fldChar w:fldCharType="separate"/>
      </w:r>
      <w:r>
        <w:t>77</w:t>
      </w:r>
      <w:r>
        <w:fldChar w:fldCharType="end"/>
      </w:r>
    </w:p>
    <w:p w14:paraId="505091BE" w14:textId="18140EDB" w:rsidR="00CC1D30" w:rsidRDefault="00CC1D30">
      <w:pPr>
        <w:pStyle w:val="TOC4"/>
        <w:rPr>
          <w:rFonts w:asciiTheme="minorHAnsi" w:eastAsiaTheme="minorEastAsia" w:hAnsiTheme="minorHAnsi" w:cstheme="minorBidi"/>
          <w:sz w:val="22"/>
          <w:szCs w:val="22"/>
          <w:lang w:eastAsia="en-GB"/>
        </w:rPr>
      </w:pPr>
      <w:r>
        <w:rPr>
          <w:lang w:eastAsia="zh-CN"/>
        </w:rPr>
        <w:t>9.3.1.4</w:t>
      </w:r>
      <w:r>
        <w:rPr>
          <w:rFonts w:asciiTheme="minorHAnsi" w:eastAsiaTheme="minorEastAsia" w:hAnsiTheme="minorHAnsi" w:cstheme="minorBidi"/>
          <w:sz w:val="22"/>
          <w:szCs w:val="22"/>
          <w:lang w:eastAsia="en-GB"/>
        </w:rPr>
        <w:tab/>
      </w:r>
      <w:r>
        <w:rPr>
          <w:lang w:eastAsia="zh-CN"/>
        </w:rPr>
        <w:t>UP_IP4_ADDRESS Notify payload</w:t>
      </w:r>
      <w:r>
        <w:tab/>
      </w:r>
      <w:r>
        <w:fldChar w:fldCharType="begin" w:fldLock="1"/>
      </w:r>
      <w:r>
        <w:instrText xml:space="preserve"> PAGEREF _Toc99038174 \h </w:instrText>
      </w:r>
      <w:r>
        <w:fldChar w:fldCharType="separate"/>
      </w:r>
      <w:r>
        <w:t>78</w:t>
      </w:r>
      <w:r>
        <w:fldChar w:fldCharType="end"/>
      </w:r>
    </w:p>
    <w:p w14:paraId="3DF3F4C6" w14:textId="694B5DEA" w:rsidR="00CC1D30" w:rsidRDefault="00CC1D30">
      <w:pPr>
        <w:pStyle w:val="TOC4"/>
        <w:rPr>
          <w:rFonts w:asciiTheme="minorHAnsi" w:eastAsiaTheme="minorEastAsia" w:hAnsiTheme="minorHAnsi" w:cstheme="minorBidi"/>
          <w:sz w:val="22"/>
          <w:szCs w:val="22"/>
          <w:lang w:eastAsia="en-GB"/>
        </w:rPr>
      </w:pPr>
      <w:r>
        <w:rPr>
          <w:lang w:eastAsia="zh-CN"/>
        </w:rPr>
        <w:t>9.3.1.5</w:t>
      </w:r>
      <w:r>
        <w:rPr>
          <w:rFonts w:asciiTheme="minorHAnsi" w:eastAsiaTheme="minorEastAsia" w:hAnsiTheme="minorHAnsi" w:cstheme="minorBidi"/>
          <w:sz w:val="22"/>
          <w:szCs w:val="22"/>
          <w:lang w:eastAsia="en-GB"/>
        </w:rPr>
        <w:tab/>
      </w:r>
      <w:r>
        <w:rPr>
          <w:lang w:eastAsia="zh-CN"/>
        </w:rPr>
        <w:t>UP_IP6_ADDRESS Notify payload</w:t>
      </w:r>
      <w:r>
        <w:tab/>
      </w:r>
      <w:r>
        <w:fldChar w:fldCharType="begin" w:fldLock="1"/>
      </w:r>
      <w:r>
        <w:instrText xml:space="preserve"> PAGEREF _Toc99038175 \h </w:instrText>
      </w:r>
      <w:r>
        <w:fldChar w:fldCharType="separate"/>
      </w:r>
      <w:r>
        <w:t>79</w:t>
      </w:r>
      <w:r>
        <w:fldChar w:fldCharType="end"/>
      </w:r>
    </w:p>
    <w:p w14:paraId="53022619" w14:textId="63B84C11" w:rsidR="00CC1D30" w:rsidRDefault="00CC1D30">
      <w:pPr>
        <w:pStyle w:val="TOC4"/>
        <w:rPr>
          <w:rFonts w:asciiTheme="minorHAnsi" w:eastAsiaTheme="minorEastAsia" w:hAnsiTheme="minorHAnsi" w:cstheme="minorBidi"/>
          <w:sz w:val="22"/>
          <w:szCs w:val="22"/>
          <w:lang w:eastAsia="en-GB"/>
        </w:rPr>
      </w:pPr>
      <w:r>
        <w:rPr>
          <w:lang w:eastAsia="zh-CN"/>
        </w:rPr>
        <w:t>9.3.1.6</w:t>
      </w:r>
      <w:r>
        <w:rPr>
          <w:rFonts w:asciiTheme="minorHAnsi" w:eastAsiaTheme="minorEastAsia" w:hAnsiTheme="minorHAnsi" w:cstheme="minorBidi"/>
          <w:sz w:val="22"/>
          <w:szCs w:val="22"/>
          <w:lang w:eastAsia="en-GB"/>
        </w:rPr>
        <w:tab/>
      </w:r>
      <w:r>
        <w:rPr>
          <w:lang w:eastAsia="zh-CN"/>
        </w:rPr>
        <w:t>NAS_TCP_PORT Notify payload</w:t>
      </w:r>
      <w:r>
        <w:tab/>
      </w:r>
      <w:r>
        <w:fldChar w:fldCharType="begin" w:fldLock="1"/>
      </w:r>
      <w:r>
        <w:instrText xml:space="preserve"> PAGEREF _Toc99038176 \h </w:instrText>
      </w:r>
      <w:r>
        <w:fldChar w:fldCharType="separate"/>
      </w:r>
      <w:r>
        <w:t>79</w:t>
      </w:r>
      <w:r>
        <w:fldChar w:fldCharType="end"/>
      </w:r>
    </w:p>
    <w:p w14:paraId="147C6294" w14:textId="2F8480F8" w:rsidR="00CC1D30" w:rsidRDefault="00CC1D30">
      <w:pPr>
        <w:pStyle w:val="TOC4"/>
        <w:rPr>
          <w:rFonts w:asciiTheme="minorHAnsi" w:eastAsiaTheme="minorEastAsia" w:hAnsiTheme="minorHAnsi" w:cstheme="minorBidi"/>
          <w:sz w:val="22"/>
          <w:szCs w:val="22"/>
          <w:lang w:eastAsia="en-GB"/>
        </w:rPr>
      </w:pPr>
      <w:r w:rsidRPr="00104831">
        <w:rPr>
          <w:lang w:val="en-US"/>
        </w:rPr>
        <w:t>9.3.1.7</w:t>
      </w:r>
      <w:r>
        <w:rPr>
          <w:rFonts w:asciiTheme="minorHAnsi" w:eastAsiaTheme="minorEastAsia" w:hAnsiTheme="minorHAnsi" w:cstheme="minorBidi"/>
          <w:sz w:val="22"/>
          <w:szCs w:val="22"/>
          <w:lang w:eastAsia="en-GB"/>
        </w:rPr>
        <w:tab/>
      </w:r>
      <w:r w:rsidRPr="00104831">
        <w:rPr>
          <w:lang w:val="en-US"/>
        </w:rPr>
        <w:t>N3GPP_BACKOFF_TIMER Notify payload</w:t>
      </w:r>
      <w:r>
        <w:tab/>
      </w:r>
      <w:r>
        <w:fldChar w:fldCharType="begin" w:fldLock="1"/>
      </w:r>
      <w:r>
        <w:instrText xml:space="preserve"> PAGEREF _Toc99038177 \h </w:instrText>
      </w:r>
      <w:r>
        <w:fldChar w:fldCharType="separate"/>
      </w:r>
      <w:r>
        <w:t>80</w:t>
      </w:r>
      <w:r>
        <w:fldChar w:fldCharType="end"/>
      </w:r>
    </w:p>
    <w:p w14:paraId="02DE84E9" w14:textId="0F93702A" w:rsidR="00CC1D30" w:rsidRDefault="00CC1D3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EAP-</w:t>
      </w:r>
      <w:r>
        <w:rPr>
          <w:lang w:eastAsia="ko-KR"/>
        </w:rPr>
        <w:t>5G method</w:t>
      </w:r>
      <w:r>
        <w:tab/>
      </w:r>
      <w:r>
        <w:fldChar w:fldCharType="begin" w:fldLock="1"/>
      </w:r>
      <w:r>
        <w:instrText xml:space="preserve"> PAGEREF _Toc99038178 \h </w:instrText>
      </w:r>
      <w:r>
        <w:fldChar w:fldCharType="separate"/>
      </w:r>
      <w:r>
        <w:t>80</w:t>
      </w:r>
      <w:r>
        <w:fldChar w:fldCharType="end"/>
      </w:r>
    </w:p>
    <w:p w14:paraId="2D9D9A84" w14:textId="7BD03DA4" w:rsidR="00CC1D30" w:rsidRDefault="00CC1D30">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_Toc99038179 \h </w:instrText>
      </w:r>
      <w:r>
        <w:fldChar w:fldCharType="separate"/>
      </w:r>
      <w:r>
        <w:t>80</w:t>
      </w:r>
      <w:r>
        <w:fldChar w:fldCharType="end"/>
      </w:r>
    </w:p>
    <w:p w14:paraId="123D7274" w14:textId="4EBBC876" w:rsidR="00CC1D30" w:rsidRDefault="00CC1D30">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Message format</w:t>
      </w:r>
      <w:r>
        <w:tab/>
      </w:r>
      <w:r>
        <w:fldChar w:fldCharType="begin" w:fldLock="1"/>
      </w:r>
      <w:r>
        <w:instrText xml:space="preserve"> PAGEREF _Toc99038180 \h </w:instrText>
      </w:r>
      <w:r>
        <w:fldChar w:fldCharType="separate"/>
      </w:r>
      <w:r>
        <w:t>80</w:t>
      </w:r>
      <w:r>
        <w:fldChar w:fldCharType="end"/>
      </w:r>
    </w:p>
    <w:p w14:paraId="5A5C94F8" w14:textId="00A7FCC4" w:rsidR="00CC1D30" w:rsidRDefault="00CC1D30">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EAP-Request/5G-Start message</w:t>
      </w:r>
      <w:r>
        <w:tab/>
      </w:r>
      <w:r>
        <w:fldChar w:fldCharType="begin" w:fldLock="1"/>
      </w:r>
      <w:r>
        <w:instrText xml:space="preserve"> PAGEREF _Toc99038181 \h </w:instrText>
      </w:r>
      <w:r>
        <w:fldChar w:fldCharType="separate"/>
      </w:r>
      <w:r>
        <w:t>80</w:t>
      </w:r>
      <w:r>
        <w:fldChar w:fldCharType="end"/>
      </w:r>
    </w:p>
    <w:p w14:paraId="2CCBDD37" w14:textId="17421F22" w:rsidR="00CC1D30" w:rsidRDefault="00CC1D30">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EAP-Response/5G-NAS message</w:t>
      </w:r>
      <w:r>
        <w:tab/>
      </w:r>
      <w:r>
        <w:fldChar w:fldCharType="begin" w:fldLock="1"/>
      </w:r>
      <w:r>
        <w:instrText xml:space="preserve"> PAGEREF _Toc99038182 \h </w:instrText>
      </w:r>
      <w:r>
        <w:fldChar w:fldCharType="separate"/>
      </w:r>
      <w:r>
        <w:t>81</w:t>
      </w:r>
      <w:r>
        <w:fldChar w:fldCharType="end"/>
      </w:r>
    </w:p>
    <w:p w14:paraId="23F248C5" w14:textId="2109B8D7" w:rsidR="00CC1D30" w:rsidRDefault="00CC1D30">
      <w:pPr>
        <w:pStyle w:val="TOC5"/>
        <w:rPr>
          <w:rFonts w:asciiTheme="minorHAnsi" w:eastAsiaTheme="minorEastAsia" w:hAnsiTheme="minorHAnsi" w:cstheme="minorBidi"/>
          <w:sz w:val="22"/>
          <w:szCs w:val="22"/>
          <w:lang w:eastAsia="en-GB"/>
        </w:rPr>
      </w:pPr>
      <w:r>
        <w:t>9.3.2.2.3</w:t>
      </w:r>
      <w:r>
        <w:rPr>
          <w:rFonts w:asciiTheme="minorHAnsi" w:eastAsiaTheme="minorEastAsia" w:hAnsiTheme="minorHAnsi" w:cstheme="minorBidi"/>
          <w:sz w:val="22"/>
          <w:szCs w:val="22"/>
          <w:lang w:eastAsia="en-GB"/>
        </w:rPr>
        <w:tab/>
      </w:r>
      <w:r>
        <w:t>EAP-Request/5G-NAS message</w:t>
      </w:r>
      <w:r>
        <w:tab/>
      </w:r>
      <w:r>
        <w:fldChar w:fldCharType="begin" w:fldLock="1"/>
      </w:r>
      <w:r>
        <w:instrText xml:space="preserve"> PAGEREF _Toc99038183 \h </w:instrText>
      </w:r>
      <w:r>
        <w:fldChar w:fldCharType="separate"/>
      </w:r>
      <w:r>
        <w:t>85</w:t>
      </w:r>
      <w:r>
        <w:fldChar w:fldCharType="end"/>
      </w:r>
    </w:p>
    <w:p w14:paraId="20DE737A" w14:textId="5B81A269" w:rsidR="00CC1D30" w:rsidRDefault="00CC1D30">
      <w:pPr>
        <w:pStyle w:val="TOC5"/>
        <w:rPr>
          <w:rFonts w:asciiTheme="minorHAnsi" w:eastAsiaTheme="minorEastAsia" w:hAnsiTheme="minorHAnsi" w:cstheme="minorBidi"/>
          <w:sz w:val="22"/>
          <w:szCs w:val="22"/>
          <w:lang w:eastAsia="en-GB"/>
        </w:rPr>
      </w:pPr>
      <w:r>
        <w:t>9.3.2.2.4</w:t>
      </w:r>
      <w:r>
        <w:rPr>
          <w:rFonts w:asciiTheme="minorHAnsi" w:eastAsiaTheme="minorEastAsia" w:hAnsiTheme="minorHAnsi" w:cstheme="minorBidi"/>
          <w:sz w:val="22"/>
          <w:szCs w:val="22"/>
          <w:lang w:eastAsia="en-GB"/>
        </w:rPr>
        <w:tab/>
      </w:r>
      <w:r>
        <w:t>EAP-Response/5G-Stop message</w:t>
      </w:r>
      <w:r>
        <w:tab/>
      </w:r>
      <w:r>
        <w:fldChar w:fldCharType="begin" w:fldLock="1"/>
      </w:r>
      <w:r>
        <w:instrText xml:space="preserve"> PAGEREF _Toc99038184 \h </w:instrText>
      </w:r>
      <w:r>
        <w:fldChar w:fldCharType="separate"/>
      </w:r>
      <w:r>
        <w:t>86</w:t>
      </w:r>
      <w:r>
        <w:fldChar w:fldCharType="end"/>
      </w:r>
    </w:p>
    <w:p w14:paraId="1100D4DB" w14:textId="6C09DF57" w:rsidR="00CC1D30" w:rsidRDefault="00CC1D30">
      <w:pPr>
        <w:pStyle w:val="TOC5"/>
        <w:rPr>
          <w:rFonts w:asciiTheme="minorHAnsi" w:eastAsiaTheme="minorEastAsia" w:hAnsiTheme="minorHAnsi" w:cstheme="minorBidi"/>
          <w:sz w:val="22"/>
          <w:szCs w:val="22"/>
          <w:lang w:eastAsia="en-GB"/>
        </w:rPr>
      </w:pPr>
      <w:r>
        <w:t>9.3.2.2.5</w:t>
      </w:r>
      <w:r>
        <w:rPr>
          <w:rFonts w:asciiTheme="minorHAnsi" w:eastAsiaTheme="minorEastAsia" w:hAnsiTheme="minorHAnsi" w:cstheme="minorBidi"/>
          <w:sz w:val="22"/>
          <w:szCs w:val="22"/>
          <w:lang w:eastAsia="en-GB"/>
        </w:rPr>
        <w:tab/>
      </w:r>
      <w:r>
        <w:t>EAP-Request/5G-Notification message</w:t>
      </w:r>
      <w:r>
        <w:tab/>
      </w:r>
      <w:r>
        <w:fldChar w:fldCharType="begin" w:fldLock="1"/>
      </w:r>
      <w:r>
        <w:instrText xml:space="preserve"> PAGEREF _Toc99038185 \h </w:instrText>
      </w:r>
      <w:r>
        <w:fldChar w:fldCharType="separate"/>
      </w:r>
      <w:r>
        <w:t>87</w:t>
      </w:r>
      <w:r>
        <w:fldChar w:fldCharType="end"/>
      </w:r>
    </w:p>
    <w:p w14:paraId="67F29E9D" w14:textId="7A5CF142" w:rsidR="00CC1D30" w:rsidRDefault="00CC1D30">
      <w:pPr>
        <w:pStyle w:val="TOC5"/>
        <w:rPr>
          <w:rFonts w:asciiTheme="minorHAnsi" w:eastAsiaTheme="minorEastAsia" w:hAnsiTheme="minorHAnsi" w:cstheme="minorBidi"/>
          <w:sz w:val="22"/>
          <w:szCs w:val="22"/>
          <w:lang w:eastAsia="en-GB"/>
        </w:rPr>
      </w:pPr>
      <w:r>
        <w:t>9.3.2.2.6</w:t>
      </w:r>
      <w:r>
        <w:rPr>
          <w:rFonts w:asciiTheme="minorHAnsi" w:eastAsiaTheme="minorEastAsia" w:hAnsiTheme="minorHAnsi" w:cstheme="minorBidi"/>
          <w:sz w:val="22"/>
          <w:szCs w:val="22"/>
          <w:lang w:eastAsia="en-GB"/>
        </w:rPr>
        <w:tab/>
      </w:r>
      <w:r>
        <w:t>EAP-Response/5G-Notification message</w:t>
      </w:r>
      <w:r>
        <w:tab/>
      </w:r>
      <w:r>
        <w:fldChar w:fldCharType="begin" w:fldLock="1"/>
      </w:r>
      <w:r>
        <w:instrText xml:space="preserve"> PAGEREF _Toc99038186 \h </w:instrText>
      </w:r>
      <w:r>
        <w:fldChar w:fldCharType="separate"/>
      </w:r>
      <w:r>
        <w:t>89</w:t>
      </w:r>
      <w:r>
        <w:fldChar w:fldCharType="end"/>
      </w:r>
    </w:p>
    <w:p w14:paraId="61BBCAB2" w14:textId="4153E9D2" w:rsidR="00CC1D30" w:rsidRDefault="00CC1D30">
      <w:pPr>
        <w:pStyle w:val="TOC3"/>
        <w:rPr>
          <w:rFonts w:asciiTheme="minorHAnsi" w:eastAsiaTheme="minorEastAsia" w:hAnsiTheme="minorHAnsi" w:cstheme="minorBidi"/>
          <w:sz w:val="22"/>
          <w:szCs w:val="22"/>
          <w:lang w:eastAsia="en-GB"/>
        </w:rPr>
      </w:pPr>
      <w:r w:rsidRPr="00104831">
        <w:rPr>
          <w:lang w:val="en-US" w:eastAsia="zh-CN"/>
        </w:rPr>
        <w:t>9.3.3</w:t>
      </w:r>
      <w:r>
        <w:rPr>
          <w:rFonts w:asciiTheme="minorHAnsi" w:eastAsiaTheme="minorEastAsia" w:hAnsiTheme="minorHAnsi" w:cstheme="minorBidi"/>
          <w:sz w:val="22"/>
          <w:szCs w:val="22"/>
          <w:lang w:eastAsia="en-GB"/>
        </w:rPr>
        <w:tab/>
      </w:r>
      <w:r>
        <w:rPr>
          <w:lang w:eastAsia="zh-CN"/>
        </w:rPr>
        <w:t>GRE encapsulated user data packet</w:t>
      </w:r>
      <w:r>
        <w:tab/>
      </w:r>
      <w:r>
        <w:fldChar w:fldCharType="begin" w:fldLock="1"/>
      </w:r>
      <w:r>
        <w:instrText xml:space="preserve"> PAGEREF _Toc99038187 \h </w:instrText>
      </w:r>
      <w:r>
        <w:fldChar w:fldCharType="separate"/>
      </w:r>
      <w:r>
        <w:t>90</w:t>
      </w:r>
      <w:r>
        <w:fldChar w:fldCharType="end"/>
      </w:r>
    </w:p>
    <w:p w14:paraId="7C5BEA73" w14:textId="3B73BF98" w:rsidR="00CC1D30" w:rsidRDefault="00CC1D3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NAS message envelope</w:t>
      </w:r>
      <w:r>
        <w:tab/>
      </w:r>
      <w:r>
        <w:fldChar w:fldCharType="begin" w:fldLock="1"/>
      </w:r>
      <w:r>
        <w:instrText xml:space="preserve"> PAGEREF _Toc99038188 \h </w:instrText>
      </w:r>
      <w:r>
        <w:fldChar w:fldCharType="separate"/>
      </w:r>
      <w:r>
        <w:t>91</w:t>
      </w:r>
      <w:r>
        <w:fldChar w:fldCharType="end"/>
      </w:r>
    </w:p>
    <w:p w14:paraId="6D3E2B2C" w14:textId="6F107AAB" w:rsidR="00CC1D30" w:rsidRDefault="00CC1D30">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_Toc99038189 \h </w:instrText>
      </w:r>
      <w:r>
        <w:fldChar w:fldCharType="separate"/>
      </w:r>
      <w:r>
        <w:t>93</w:t>
      </w:r>
      <w:r>
        <w:fldChar w:fldCharType="end"/>
      </w:r>
    </w:p>
    <w:p w14:paraId="32F3E701" w14:textId="050B1852"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99037970"/>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99037971"/>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77777777"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and wireline access network before the UE or the 5G-RG is authenticated and authorized to use the trusted non-3GPP access or the wireline acces</w:t>
      </w:r>
      <w:r w:rsidR="00BF53BB">
        <w:t>s</w:t>
      </w:r>
      <w:r>
        <w:t xml:space="preserve"> network.</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7"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99037972"/>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8C08490" w:rsidR="00E1236B" w:rsidRDefault="00E1236B" w:rsidP="001709B0">
      <w:pPr>
        <w:pStyle w:val="EX"/>
        <w:rPr>
          <w:lang w:val="en-US"/>
        </w:rPr>
      </w:pPr>
      <w:r>
        <w:rPr>
          <w:lang w:eastAsia="zh-CN"/>
        </w:rPr>
        <w:t>[</w:t>
      </w:r>
      <w:r>
        <w:rPr>
          <w:lang w:eastAsia="zh-CN"/>
        </w:rPr>
        <w:t>41</w:t>
      </w:r>
      <w:r>
        <w:rPr>
          <w:lang w:eastAsia="zh-CN"/>
        </w:rPr>
        <w:t>]</w:t>
      </w:r>
      <w:r>
        <w:rPr>
          <w:lang w:eastAsia="zh-CN"/>
        </w:rPr>
        <w:tab/>
        <w:t>3GPP</w:t>
      </w:r>
      <w:r>
        <w:rPr>
          <w:lang w:val="en-US" w:eastAsia="zh-CN"/>
        </w:rPr>
        <w:t> TS 23.304: "Proximity based Services (ProSe) in the 5G System (5GS); Stage 2".</w:t>
      </w:r>
    </w:p>
    <w:p w14:paraId="1D7AF59E" w14:textId="77777777" w:rsidR="00763F92" w:rsidRPr="00022B68" w:rsidRDefault="00763F92" w:rsidP="00763F92">
      <w:pPr>
        <w:pStyle w:val="Heading1"/>
      </w:pPr>
      <w:bookmarkStart w:id="32" w:name="_Toc51936543"/>
      <w:bookmarkStart w:id="33" w:name="_Toc58230213"/>
      <w:bookmarkStart w:id="34" w:name="_Toc99037973"/>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99037974"/>
      <w:r w:rsidRPr="00022B68">
        <w:t>3.1</w:t>
      </w:r>
      <w:r w:rsidRPr="00022B68">
        <w:tab/>
        <w:t>Definitions</w:t>
      </w:r>
      <w:bookmarkEnd w:id="35"/>
      <w:bookmarkEnd w:id="36"/>
      <w:bookmarkEnd w:id="37"/>
      <w:bookmarkEnd w:id="38"/>
      <w:bookmarkEnd w:id="39"/>
      <w:bookmarkEnd w:id="40"/>
      <w:bookmarkEnd w:id="41"/>
    </w:p>
    <w:p w14:paraId="1497E57B" w14:textId="77777777" w:rsidR="00763F92" w:rsidRPr="00022B68"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5" w:name="_Toc20212011"/>
      <w:bookmarkStart w:id="4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7" w:name="_Toc36114693"/>
      <w:bookmarkStart w:id="48" w:name="_Toc45271287"/>
      <w:r>
        <w:t>For the purposes of the present document, the following terms and definitions given in 3GPP TS 23.316 [</w:t>
      </w:r>
      <w:r w:rsidR="00624A97">
        <w:rPr>
          <w:lang w:val="en-US"/>
        </w:rPr>
        <w:t>40</w:t>
      </w:r>
      <w:r>
        <w:t>] apply:</w:t>
      </w:r>
    </w:p>
    <w:p w14:paraId="4E60F2F7" w14:textId="77777777" w:rsidR="001709B0" w:rsidRPr="001901E4" w:rsidRDefault="001709B0" w:rsidP="001709B0">
      <w:pPr>
        <w:pStyle w:val="EW"/>
        <w:rPr>
          <w:b/>
          <w:lang w:val="en-US"/>
        </w:rPr>
      </w:pPr>
      <w:r w:rsidRPr="001901E4">
        <w:rPr>
          <w:b/>
        </w:rPr>
        <w:t xml:space="preserve">W-CP </w:t>
      </w:r>
      <w:r>
        <w:rPr>
          <w:b/>
        </w:rPr>
        <w:t xml:space="preserve">EAP </w:t>
      </w:r>
      <w:r w:rsidRPr="001901E4">
        <w:rPr>
          <w:b/>
        </w:rPr>
        <w:t>connection</w:t>
      </w:r>
    </w:p>
    <w:p w14:paraId="7855C060" w14:textId="77777777" w:rsidR="001709B0" w:rsidRPr="006242AD" w:rsidRDefault="001709B0" w:rsidP="001709B0">
      <w:pPr>
        <w:pStyle w:val="EX"/>
        <w:rPr>
          <w:b/>
        </w:rPr>
      </w:pPr>
      <w:r w:rsidRPr="001901E4">
        <w:rPr>
          <w:b/>
        </w:rPr>
        <w:t>W-CP signalling connection</w:t>
      </w:r>
    </w:p>
    <w:p w14:paraId="0CC20A21" w14:textId="77777777" w:rsidR="00763F92" w:rsidRPr="00022B68" w:rsidRDefault="00763F92" w:rsidP="00763F92">
      <w:pPr>
        <w:pStyle w:val="Heading2"/>
      </w:pPr>
      <w:bookmarkStart w:id="49" w:name="_Toc51936545"/>
      <w:bookmarkStart w:id="50" w:name="_Toc58230215"/>
      <w:bookmarkStart w:id="51" w:name="_Toc99037975"/>
      <w:r w:rsidRPr="00022B68">
        <w:lastRenderedPageBreak/>
        <w:t>3.</w:t>
      </w:r>
      <w:r w:rsidR="00B748CD">
        <w:t>2</w:t>
      </w:r>
      <w:r w:rsidRPr="00022B68">
        <w:tab/>
        <w:t>Abbreviations</w:t>
      </w:r>
      <w:bookmarkEnd w:id="45"/>
      <w:bookmarkEnd w:id="46"/>
      <w:bookmarkEnd w:id="47"/>
      <w:bookmarkEnd w:id="48"/>
      <w:bookmarkEnd w:id="49"/>
      <w:bookmarkEnd w:id="50"/>
      <w:bookmarkEnd w:id="5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bCs/>
        </w:rPr>
      </w:pPr>
      <w:r>
        <w:rPr>
          <w:bCs/>
        </w:rPr>
        <w:t>NSWO</w:t>
      </w:r>
      <w:r>
        <w:rPr>
          <w:bCs/>
        </w:rPr>
        <w:tab/>
        <w:t>Non-Seamless WLAN Offload</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C03F87" w:rsidRDefault="00751906" w:rsidP="00C3286D">
      <w:pPr>
        <w:pStyle w:val="EW"/>
      </w:pPr>
      <w:r w:rsidRPr="00C03F87">
        <w:t>SUPI</w:t>
      </w:r>
      <w:r w:rsidRPr="00C03F87">
        <w:tab/>
        <w:t>Subscription Permanent Identifier</w:t>
      </w:r>
    </w:p>
    <w:p w14:paraId="4186DCA0" w14:textId="77777777" w:rsidR="008E13F3" w:rsidRPr="00C03F87" w:rsidRDefault="008E13F3" w:rsidP="008E13F3">
      <w:pPr>
        <w:pStyle w:val="EW"/>
      </w:pPr>
      <w:r w:rsidRPr="00C03F87">
        <w:t>SUCI</w:t>
      </w:r>
      <w:r w:rsidRPr="00C03F87">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2" w:name="_Toc20212012"/>
      <w:bookmarkStart w:id="53" w:name="_Toc27744894"/>
      <w:bookmarkStart w:id="54" w:name="_Toc36114694"/>
      <w:bookmarkStart w:id="55" w:name="_Toc45271288"/>
      <w:bookmarkStart w:id="56" w:name="_Toc51936546"/>
      <w:bookmarkStart w:id="57" w:name="_Toc58230216"/>
      <w:bookmarkStart w:id="58" w:name="_Toc99037976"/>
      <w:r>
        <w:lastRenderedPageBreak/>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Toc20212013"/>
      <w:bookmarkStart w:id="60" w:name="_Toc27744895"/>
      <w:bookmarkStart w:id="61" w:name="_Toc36114695"/>
      <w:bookmarkStart w:id="62" w:name="_Toc45271289"/>
      <w:bookmarkStart w:id="63" w:name="_Toc51936547"/>
      <w:bookmarkStart w:id="64" w:name="_Toc58230217"/>
      <w:bookmarkStart w:id="65" w:name="_Toc99037977"/>
      <w:r>
        <w:t>4.1</w:t>
      </w:r>
      <w:r>
        <w:tab/>
        <w:t>Overview</w:t>
      </w:r>
      <w:bookmarkEnd w:id="59"/>
      <w:bookmarkEnd w:id="60"/>
      <w:bookmarkEnd w:id="61"/>
      <w:bookmarkEnd w:id="62"/>
      <w:bookmarkEnd w:id="63"/>
      <w:bookmarkEnd w:id="64"/>
      <w:bookmarkEnd w:id="6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66" w:name="_Toc20212014"/>
      <w:bookmarkStart w:id="67" w:name="_Toc27744896"/>
      <w:bookmarkStart w:id="68" w:name="_Toc36114696"/>
      <w:bookmarkStart w:id="69" w:name="_Toc45271290"/>
      <w:bookmarkStart w:id="70" w:name="_Toc51936548"/>
      <w:bookmarkStart w:id="71" w:name="_Toc58230218"/>
      <w:bookmarkStart w:id="72" w:name="_Toc99037978"/>
      <w:r w:rsidRPr="00022B68">
        <w:t>4.2</w:t>
      </w:r>
      <w:r w:rsidRPr="00022B68">
        <w:tab/>
      </w:r>
      <w:r w:rsidR="009F4097">
        <w:t>U</w:t>
      </w:r>
      <w:r w:rsidR="00FF478C">
        <w:t>ntrusted access</w:t>
      </w:r>
      <w:bookmarkEnd w:id="66"/>
      <w:bookmarkEnd w:id="67"/>
      <w:bookmarkEnd w:id="68"/>
      <w:bookmarkEnd w:id="69"/>
      <w:bookmarkEnd w:id="70"/>
      <w:bookmarkEnd w:id="71"/>
      <w:bookmarkEnd w:id="72"/>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3" w:name="_Toc20212015"/>
      <w:bookmarkStart w:id="74" w:name="_Toc27744897"/>
      <w:bookmarkStart w:id="75" w:name="_Toc36114697"/>
      <w:bookmarkStart w:id="76" w:name="_Toc45271291"/>
      <w:bookmarkStart w:id="77" w:name="_Toc51936549"/>
      <w:bookmarkStart w:id="78" w:name="_Toc58230219"/>
      <w:bookmarkStart w:id="79" w:name="_Toc99037979"/>
      <w:r>
        <w:t>4.3</w:t>
      </w:r>
      <w:r>
        <w:tab/>
        <w:t>Identities</w:t>
      </w:r>
      <w:bookmarkEnd w:id="73"/>
      <w:bookmarkEnd w:id="74"/>
      <w:bookmarkEnd w:id="75"/>
      <w:bookmarkEnd w:id="76"/>
      <w:bookmarkEnd w:id="77"/>
      <w:bookmarkEnd w:id="78"/>
      <w:bookmarkEnd w:id="79"/>
    </w:p>
    <w:p w14:paraId="32C2A011" w14:textId="77777777" w:rsidR="00751906" w:rsidRDefault="00751906" w:rsidP="00751906">
      <w:pPr>
        <w:pStyle w:val="Heading3"/>
      </w:pPr>
      <w:bookmarkStart w:id="80" w:name="_Toc20212016"/>
      <w:bookmarkStart w:id="81" w:name="_Toc27744898"/>
      <w:bookmarkStart w:id="82" w:name="_Toc36114698"/>
      <w:bookmarkStart w:id="83" w:name="_Toc45271292"/>
      <w:bookmarkStart w:id="84" w:name="_Toc51936550"/>
      <w:bookmarkStart w:id="85" w:name="_Toc58230220"/>
      <w:bookmarkStart w:id="86" w:name="_Toc99037980"/>
      <w:r>
        <w:t>4.3.1</w:t>
      </w:r>
      <w:r>
        <w:tab/>
        <w:t>User identities</w:t>
      </w:r>
      <w:bookmarkEnd w:id="80"/>
      <w:bookmarkEnd w:id="81"/>
      <w:bookmarkEnd w:id="82"/>
      <w:bookmarkEnd w:id="83"/>
      <w:bookmarkEnd w:id="84"/>
      <w:bookmarkEnd w:id="85"/>
      <w:bookmarkEnd w:id="86"/>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7" w:name="_Toc20212017"/>
      <w:bookmarkStart w:id="88" w:name="_Toc27744899"/>
      <w:bookmarkStart w:id="89" w:name="_Toc36114699"/>
      <w:bookmarkStart w:id="90" w:name="_Toc45271293"/>
      <w:bookmarkStart w:id="91" w:name="_Toc51936551"/>
      <w:bookmarkStart w:id="92" w:name="_Toc58230221"/>
      <w:bookmarkStart w:id="93" w:name="_Toc99037981"/>
      <w:r>
        <w:t>4.3.2</w:t>
      </w:r>
      <w:r>
        <w:tab/>
        <w:t>FQDN for N3IWF Selection</w:t>
      </w:r>
      <w:bookmarkEnd w:id="87"/>
      <w:bookmarkEnd w:id="88"/>
      <w:bookmarkEnd w:id="89"/>
      <w:bookmarkEnd w:id="90"/>
      <w:bookmarkEnd w:id="91"/>
      <w:bookmarkEnd w:id="92"/>
      <w:bookmarkEnd w:id="93"/>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lastRenderedPageBreak/>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4" w:name="_Toc20212018"/>
      <w:bookmarkStart w:id="95" w:name="_Toc27744900"/>
      <w:bookmarkStart w:id="96" w:name="_Toc36114700"/>
      <w:bookmarkStart w:id="97" w:name="_Toc45271294"/>
      <w:bookmarkStart w:id="98" w:name="_Toc51936552"/>
      <w:bookmarkStart w:id="99" w:name="_Toc58230222"/>
      <w:bookmarkStart w:id="100" w:name="_Toc99037982"/>
      <w:r>
        <w:t>4.4</w:t>
      </w:r>
      <w:r>
        <w:tab/>
        <w:t>Quality of service support</w:t>
      </w:r>
      <w:bookmarkEnd w:id="94"/>
      <w:bookmarkEnd w:id="95"/>
      <w:bookmarkEnd w:id="96"/>
      <w:bookmarkEnd w:id="97"/>
      <w:bookmarkEnd w:id="98"/>
      <w:bookmarkEnd w:id="99"/>
      <w:bookmarkEnd w:id="100"/>
    </w:p>
    <w:p w14:paraId="7C06F19B" w14:textId="77777777" w:rsidR="00EC1A6E" w:rsidRDefault="00EC1A6E" w:rsidP="00EC1A6E">
      <w:pPr>
        <w:pStyle w:val="Heading3"/>
      </w:pPr>
      <w:bookmarkStart w:id="101" w:name="_Toc20212019"/>
      <w:bookmarkStart w:id="102" w:name="_Toc27744901"/>
      <w:bookmarkStart w:id="103" w:name="_Toc36114701"/>
      <w:bookmarkStart w:id="104" w:name="_Toc45271295"/>
      <w:bookmarkStart w:id="105" w:name="_Toc51936553"/>
      <w:bookmarkStart w:id="106" w:name="_Toc58230223"/>
      <w:bookmarkStart w:id="107" w:name="_Toc99037983"/>
      <w:r>
        <w:t>4.4.1</w:t>
      </w:r>
      <w:r>
        <w:tab/>
        <w:t>General</w:t>
      </w:r>
      <w:bookmarkEnd w:id="101"/>
      <w:bookmarkEnd w:id="102"/>
      <w:bookmarkEnd w:id="103"/>
      <w:bookmarkEnd w:id="104"/>
      <w:bookmarkEnd w:id="105"/>
      <w:bookmarkEnd w:id="106"/>
      <w:bookmarkEnd w:id="107"/>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08" w:name="_Toc20212020"/>
      <w:bookmarkStart w:id="109" w:name="_Toc27744902"/>
      <w:bookmarkStart w:id="110" w:name="_Toc36114702"/>
      <w:bookmarkStart w:id="111" w:name="_Toc45271296"/>
      <w:bookmarkStart w:id="112" w:name="_Toc51936554"/>
      <w:bookmarkStart w:id="113" w:name="_Toc58230224"/>
      <w:bookmarkStart w:id="114" w:name="_Toc99037984"/>
      <w:r>
        <w:t>4.4.2</w:t>
      </w:r>
      <w:r>
        <w:tab/>
        <w:t>QoS</w:t>
      </w:r>
      <w:r w:rsidRPr="00956224">
        <w:t xml:space="preserve"> </w:t>
      </w:r>
      <w:r>
        <w:t>differentiation</w:t>
      </w:r>
      <w:r w:rsidRPr="00956224">
        <w:t xml:space="preserve"> </w:t>
      </w:r>
      <w:r>
        <w:t>in non-3GPP access</w:t>
      </w:r>
      <w:bookmarkEnd w:id="108"/>
      <w:bookmarkEnd w:id="109"/>
      <w:bookmarkEnd w:id="110"/>
      <w:bookmarkEnd w:id="111"/>
      <w:bookmarkEnd w:id="112"/>
      <w:bookmarkEnd w:id="113"/>
      <w:bookmarkEnd w:id="114"/>
    </w:p>
    <w:p w14:paraId="08F915B5" w14:textId="77777777" w:rsidR="00EC1A6E" w:rsidRDefault="00EC1A6E" w:rsidP="00EC1A6E">
      <w:pPr>
        <w:pStyle w:val="Heading4"/>
      </w:pPr>
      <w:bookmarkStart w:id="115" w:name="_Toc20212021"/>
      <w:bookmarkStart w:id="116" w:name="_Toc27744903"/>
      <w:bookmarkStart w:id="117" w:name="_Toc36114703"/>
      <w:bookmarkStart w:id="118" w:name="_Toc45271297"/>
      <w:bookmarkStart w:id="119" w:name="_Toc51936555"/>
      <w:bookmarkStart w:id="120" w:name="_Toc58230225"/>
      <w:bookmarkStart w:id="121" w:name="_Toc99037985"/>
      <w:r>
        <w:t>4.4.2.1</w:t>
      </w:r>
      <w:r>
        <w:tab/>
        <w:t>General</w:t>
      </w:r>
      <w:bookmarkEnd w:id="115"/>
      <w:bookmarkEnd w:id="116"/>
      <w:bookmarkEnd w:id="117"/>
      <w:bookmarkEnd w:id="118"/>
      <w:bookmarkEnd w:id="119"/>
      <w:bookmarkEnd w:id="120"/>
      <w:bookmarkEnd w:id="121"/>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22"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23" w:name="_Toc27744904"/>
      <w:bookmarkStart w:id="124" w:name="_Toc36114704"/>
      <w:bookmarkStart w:id="125" w:name="_Toc45271298"/>
      <w:bookmarkStart w:id="126" w:name="_Toc51936556"/>
      <w:bookmarkStart w:id="127" w:name="_Toc58230226"/>
      <w:bookmarkStart w:id="128" w:name="_Toc99037986"/>
      <w:r>
        <w:t>4.4.2</w:t>
      </w:r>
      <w:r w:rsidRPr="000F1C98">
        <w:t>.</w:t>
      </w:r>
      <w:r>
        <w:t>2</w:t>
      </w:r>
      <w:r w:rsidRPr="000F1C98">
        <w:tab/>
      </w:r>
      <w:r>
        <w:t>QoS signalling</w:t>
      </w:r>
      <w:bookmarkEnd w:id="122"/>
      <w:bookmarkEnd w:id="123"/>
      <w:bookmarkEnd w:id="124"/>
      <w:bookmarkEnd w:id="125"/>
      <w:bookmarkEnd w:id="126"/>
      <w:bookmarkEnd w:id="127"/>
      <w:bookmarkEnd w:id="128"/>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lastRenderedPageBreak/>
        <w:t>In order to support QoS differentiation in case of access to PLMN services via 5G ProSe layer-3 UE-to-network relay with N3IWF as specified in clause 5.6.2.2 of 3GPP TS 23.304 [</w:t>
      </w:r>
      <w:r>
        <w:t>41</w:t>
      </w:r>
      <w:r>
        <w:t xml:space="preserve">],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29" w:name="_Toc20212023"/>
      <w:bookmarkStart w:id="130" w:name="_Toc27744905"/>
      <w:bookmarkStart w:id="131" w:name="_Toc36114705"/>
      <w:bookmarkStart w:id="132" w:name="_Toc45271299"/>
      <w:bookmarkStart w:id="133" w:name="_Toc51936557"/>
      <w:bookmarkStart w:id="134" w:name="_Toc58230227"/>
      <w:bookmarkStart w:id="135" w:name="_Toc99037987"/>
      <w:r>
        <w:t>4.4.2</w:t>
      </w:r>
      <w:r w:rsidRPr="000F1C98">
        <w:t>.</w:t>
      </w:r>
      <w:r>
        <w:t>3</w:t>
      </w:r>
      <w:r w:rsidRPr="000F1C98">
        <w:tab/>
      </w:r>
      <w:r>
        <w:t>QoS differentiation in user plane</w:t>
      </w:r>
      <w:bookmarkEnd w:id="129"/>
      <w:bookmarkEnd w:id="130"/>
      <w:bookmarkEnd w:id="131"/>
      <w:bookmarkEnd w:id="132"/>
      <w:bookmarkEnd w:id="133"/>
      <w:bookmarkEnd w:id="134"/>
      <w:bookmarkEnd w:id="135"/>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36"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37" w:name="_Toc27744906"/>
      <w:bookmarkStart w:id="138" w:name="_Toc36114706"/>
      <w:bookmarkStart w:id="139" w:name="_Toc45271300"/>
      <w:bookmarkStart w:id="140" w:name="_Toc51936558"/>
      <w:bookmarkStart w:id="141" w:name="_Toc58230228"/>
      <w:bookmarkStart w:id="142" w:name="_Toc99037988"/>
      <w:r>
        <w:t>4.4.2.4</w:t>
      </w:r>
      <w:r>
        <w:tab/>
        <w:t>Reflective QoS</w:t>
      </w:r>
      <w:bookmarkEnd w:id="136"/>
      <w:bookmarkEnd w:id="137"/>
      <w:bookmarkEnd w:id="138"/>
      <w:bookmarkEnd w:id="139"/>
      <w:bookmarkEnd w:id="140"/>
      <w:bookmarkEnd w:id="141"/>
      <w:bookmarkEnd w:id="142"/>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3" w:name="_Toc20212025"/>
      <w:bookmarkStart w:id="144" w:name="_Toc27744907"/>
      <w:bookmarkStart w:id="145" w:name="_Toc36114707"/>
      <w:bookmarkStart w:id="146" w:name="_Toc45271301"/>
      <w:bookmarkStart w:id="147" w:name="_Toc51936559"/>
      <w:bookmarkStart w:id="148" w:name="_Toc58230229"/>
      <w:bookmarkStart w:id="149" w:name="_Toc99037989"/>
      <w:r>
        <w:t>4.4.2.5</w:t>
      </w:r>
      <w:r>
        <w:tab/>
        <w:t>QoS enforcement</w:t>
      </w:r>
      <w:bookmarkEnd w:id="143"/>
      <w:bookmarkEnd w:id="144"/>
      <w:bookmarkEnd w:id="145"/>
      <w:bookmarkEnd w:id="146"/>
      <w:bookmarkEnd w:id="147"/>
      <w:bookmarkEnd w:id="148"/>
      <w:bookmarkEnd w:id="149"/>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0" w:name="_Toc20212026"/>
      <w:bookmarkStart w:id="151" w:name="_Toc27744908"/>
      <w:bookmarkStart w:id="152" w:name="_Toc36114708"/>
      <w:bookmarkStart w:id="153" w:name="_Toc45271302"/>
      <w:bookmarkStart w:id="154" w:name="_Toc51936560"/>
      <w:bookmarkStart w:id="155" w:name="_Toc58230230"/>
      <w:bookmarkStart w:id="156" w:name="_Toc99037990"/>
      <w:r>
        <w:t>4.5</w:t>
      </w:r>
      <w:r>
        <w:tab/>
        <w:t>Trusted access</w:t>
      </w:r>
      <w:bookmarkEnd w:id="150"/>
      <w:bookmarkEnd w:id="151"/>
      <w:bookmarkEnd w:id="152"/>
      <w:bookmarkEnd w:id="153"/>
      <w:bookmarkEnd w:id="154"/>
      <w:bookmarkEnd w:id="155"/>
      <w:bookmarkEnd w:id="156"/>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lastRenderedPageBreak/>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7" w:name="_Toc20212027"/>
      <w:bookmarkStart w:id="158" w:name="_Toc27744909"/>
      <w:bookmarkStart w:id="159" w:name="_Toc36114709"/>
      <w:bookmarkStart w:id="160" w:name="_Toc45271303"/>
      <w:bookmarkStart w:id="161" w:name="_Toc51936561"/>
      <w:bookmarkStart w:id="162" w:name="_Toc58230231"/>
      <w:bookmarkStart w:id="163" w:name="_Toc99037991"/>
      <w:r>
        <w:t>4.6</w:t>
      </w:r>
      <w:r>
        <w:tab/>
        <w:t>F</w:t>
      </w:r>
      <w:r w:rsidRPr="00D27A95">
        <w:t>orbidden PLMNs</w:t>
      </w:r>
      <w:r>
        <w:t xml:space="preserve"> for non-3GPP access to 5GCN</w:t>
      </w:r>
      <w:bookmarkEnd w:id="157"/>
      <w:bookmarkEnd w:id="158"/>
      <w:bookmarkEnd w:id="159"/>
      <w:bookmarkEnd w:id="160"/>
      <w:bookmarkEnd w:id="161"/>
      <w:bookmarkEnd w:id="162"/>
      <w:bookmarkEnd w:id="163"/>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4" w:name="_Toc20212028"/>
      <w:bookmarkStart w:id="165" w:name="_Toc27744910"/>
      <w:bookmarkStart w:id="166"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7" w:name="_Toc45271304"/>
      <w:bookmarkStart w:id="168" w:name="_Toc51936562"/>
      <w:bookmarkStart w:id="169" w:name="_Toc58230232"/>
      <w:bookmarkStart w:id="170" w:name="_Toc99037992"/>
      <w:r>
        <w:t>5</w:t>
      </w:r>
      <w:r>
        <w:tab/>
      </w:r>
      <w:r w:rsidR="00B7055B">
        <w:t>N</w:t>
      </w:r>
      <w:r>
        <w:t>etwork discovery and s</w:t>
      </w:r>
      <w:r w:rsidR="00B748CD">
        <w:t>election</w:t>
      </w:r>
      <w:bookmarkEnd w:id="164"/>
      <w:bookmarkEnd w:id="165"/>
      <w:bookmarkEnd w:id="166"/>
      <w:bookmarkEnd w:id="167"/>
      <w:bookmarkEnd w:id="168"/>
      <w:bookmarkEnd w:id="169"/>
      <w:bookmarkEnd w:id="170"/>
    </w:p>
    <w:p w14:paraId="2B99AD7B" w14:textId="77777777" w:rsidR="00CB748D" w:rsidRDefault="00CB748D" w:rsidP="00CB748D">
      <w:pPr>
        <w:pStyle w:val="Heading2"/>
      </w:pPr>
      <w:bookmarkStart w:id="171" w:name="_Toc20212029"/>
      <w:bookmarkStart w:id="172" w:name="_Toc27744911"/>
      <w:bookmarkStart w:id="173" w:name="_Toc36114711"/>
      <w:bookmarkStart w:id="174" w:name="_Toc45271305"/>
      <w:bookmarkStart w:id="175" w:name="_Toc51936563"/>
      <w:bookmarkStart w:id="176" w:name="_Toc58230233"/>
      <w:bookmarkStart w:id="177" w:name="_Toc99037993"/>
      <w:r>
        <w:t>5.1</w:t>
      </w:r>
      <w:r>
        <w:tab/>
        <w:t>General</w:t>
      </w:r>
      <w:bookmarkEnd w:id="171"/>
      <w:bookmarkEnd w:id="172"/>
      <w:bookmarkEnd w:id="173"/>
      <w:bookmarkEnd w:id="174"/>
      <w:bookmarkEnd w:id="175"/>
      <w:bookmarkEnd w:id="176"/>
      <w:bookmarkEnd w:id="177"/>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78" w:name="_Toc20212030"/>
      <w:bookmarkStart w:id="179" w:name="_Toc27744912"/>
      <w:bookmarkStart w:id="180" w:name="_Toc36114712"/>
      <w:bookmarkStart w:id="181" w:name="_Toc45271306"/>
      <w:bookmarkStart w:id="182" w:name="_Toc51936564"/>
      <w:bookmarkStart w:id="183" w:name="_Toc58230234"/>
      <w:bookmarkStart w:id="184" w:name="_Toc99037994"/>
      <w:r>
        <w:lastRenderedPageBreak/>
        <w:t>5.</w:t>
      </w:r>
      <w:r w:rsidR="002C0C03">
        <w:t>2</w:t>
      </w:r>
      <w:r>
        <w:tab/>
      </w:r>
      <w:r w:rsidR="00CB748D">
        <w:t>Access network discovery procedure</w:t>
      </w:r>
      <w:bookmarkEnd w:id="178"/>
      <w:bookmarkEnd w:id="179"/>
      <w:bookmarkEnd w:id="180"/>
      <w:bookmarkEnd w:id="181"/>
      <w:bookmarkEnd w:id="182"/>
      <w:bookmarkEnd w:id="183"/>
      <w:bookmarkEnd w:id="184"/>
    </w:p>
    <w:p w14:paraId="47DF0D11" w14:textId="77777777" w:rsidR="009D29C6" w:rsidRDefault="009D29C6" w:rsidP="009D29C6">
      <w:pPr>
        <w:pStyle w:val="Heading3"/>
      </w:pPr>
      <w:bookmarkStart w:id="185" w:name="_Toc20212031"/>
      <w:bookmarkStart w:id="186" w:name="_Toc27744913"/>
      <w:bookmarkStart w:id="187" w:name="_Toc36114713"/>
      <w:bookmarkStart w:id="188" w:name="_Toc45271307"/>
      <w:bookmarkStart w:id="189" w:name="_Toc51936565"/>
      <w:bookmarkStart w:id="190" w:name="_Toc58230235"/>
      <w:bookmarkStart w:id="191" w:name="_Toc99037995"/>
      <w:r>
        <w:t>5.2.1</w:t>
      </w:r>
      <w:r>
        <w:tab/>
        <w:t>General</w:t>
      </w:r>
      <w:bookmarkEnd w:id="185"/>
      <w:bookmarkEnd w:id="186"/>
      <w:bookmarkEnd w:id="187"/>
      <w:bookmarkEnd w:id="188"/>
      <w:bookmarkEnd w:id="189"/>
      <w:bookmarkEnd w:id="190"/>
      <w:bookmarkEnd w:id="191"/>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2"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3" w:name="_Toc27744914"/>
      <w:bookmarkStart w:id="194" w:name="_Toc36114714"/>
      <w:bookmarkStart w:id="195" w:name="_Toc45271308"/>
      <w:bookmarkStart w:id="196" w:name="_Toc51936566"/>
      <w:bookmarkStart w:id="197" w:name="_Toc58230236"/>
      <w:bookmarkStart w:id="198" w:name="_Toc99037996"/>
      <w:r>
        <w:t>5.2.2</w:t>
      </w:r>
      <w:r>
        <w:tab/>
        <w:t>Discovering availability of WLAN access networks</w:t>
      </w:r>
      <w:bookmarkEnd w:id="192"/>
      <w:bookmarkEnd w:id="193"/>
      <w:bookmarkEnd w:id="194"/>
      <w:bookmarkEnd w:id="195"/>
      <w:bookmarkEnd w:id="196"/>
      <w:bookmarkEnd w:id="197"/>
      <w:bookmarkEnd w:id="19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199" w:name="_Toc20212033"/>
      <w:bookmarkStart w:id="200" w:name="_Toc27744915"/>
      <w:bookmarkStart w:id="201" w:name="_Toc36114715"/>
      <w:bookmarkStart w:id="202" w:name="_Toc45271309"/>
      <w:bookmarkStart w:id="203" w:name="_Toc51936567"/>
      <w:bookmarkStart w:id="204" w:name="_Toc58230237"/>
      <w:bookmarkStart w:id="205" w:name="_Toc99037997"/>
      <w:r>
        <w:t>5.</w:t>
      </w:r>
      <w:r w:rsidR="002C0C03">
        <w:t>3</w:t>
      </w:r>
      <w:r>
        <w:tab/>
        <w:t>Access network selection procedure</w:t>
      </w:r>
      <w:bookmarkEnd w:id="199"/>
      <w:bookmarkEnd w:id="200"/>
      <w:bookmarkEnd w:id="201"/>
      <w:bookmarkEnd w:id="202"/>
      <w:bookmarkEnd w:id="203"/>
      <w:bookmarkEnd w:id="204"/>
      <w:bookmarkEnd w:id="205"/>
    </w:p>
    <w:p w14:paraId="4CFB867B" w14:textId="77777777" w:rsidR="009D29C6" w:rsidRDefault="009D29C6" w:rsidP="009D29C6">
      <w:pPr>
        <w:pStyle w:val="Heading3"/>
      </w:pPr>
      <w:bookmarkStart w:id="206" w:name="_Toc20212034"/>
      <w:bookmarkStart w:id="207" w:name="_Toc27744916"/>
      <w:bookmarkStart w:id="208" w:name="_Toc36114716"/>
      <w:bookmarkStart w:id="209" w:name="_Toc45271310"/>
      <w:bookmarkStart w:id="210" w:name="_Toc51936568"/>
      <w:bookmarkStart w:id="211" w:name="_Toc58230238"/>
      <w:bookmarkStart w:id="212" w:name="_Toc99037998"/>
      <w:r>
        <w:t>5.3.1</w:t>
      </w:r>
      <w:r>
        <w:tab/>
        <w:t>General</w:t>
      </w:r>
      <w:bookmarkEnd w:id="206"/>
      <w:bookmarkEnd w:id="207"/>
      <w:bookmarkEnd w:id="208"/>
      <w:bookmarkEnd w:id="209"/>
      <w:bookmarkEnd w:id="210"/>
      <w:bookmarkEnd w:id="211"/>
      <w:bookmarkEnd w:id="212"/>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3" w:name="_Toc20212035"/>
      <w:bookmarkStart w:id="214" w:name="_Toc27744917"/>
      <w:bookmarkStart w:id="215" w:name="_Toc36114717"/>
      <w:bookmarkStart w:id="216" w:name="_Toc45271311"/>
      <w:bookmarkStart w:id="217" w:name="_Toc51936569"/>
      <w:bookmarkStart w:id="218" w:name="_Toc58230239"/>
      <w:bookmarkStart w:id="219" w:name="_Toc99037999"/>
      <w:r>
        <w:rPr>
          <w:rFonts w:hint="eastAsia"/>
        </w:rPr>
        <w:t>5.</w:t>
      </w:r>
      <w:r>
        <w:t>3.2</w:t>
      </w:r>
      <w:r>
        <w:rPr>
          <w:rFonts w:hint="eastAsia"/>
        </w:rPr>
        <w:tab/>
        <w:t>WLAN selection</w:t>
      </w:r>
      <w:r>
        <w:t xml:space="preserve"> procedure</w:t>
      </w:r>
      <w:bookmarkEnd w:id="213"/>
      <w:bookmarkEnd w:id="214"/>
      <w:bookmarkEnd w:id="215"/>
      <w:bookmarkEnd w:id="216"/>
      <w:bookmarkEnd w:id="217"/>
      <w:bookmarkEnd w:id="218"/>
      <w:bookmarkEnd w:id="219"/>
    </w:p>
    <w:p w14:paraId="36432CFE" w14:textId="77777777" w:rsidR="00B051B9" w:rsidRDefault="00B051B9" w:rsidP="00B051B9">
      <w:pPr>
        <w:pStyle w:val="Heading4"/>
      </w:pPr>
      <w:bookmarkStart w:id="220" w:name="_Toc20212036"/>
      <w:bookmarkStart w:id="221" w:name="_Toc27744918"/>
      <w:bookmarkStart w:id="222" w:name="_Toc36114718"/>
      <w:bookmarkStart w:id="223" w:name="_Toc45271312"/>
      <w:bookmarkStart w:id="224" w:name="_Toc51936570"/>
      <w:bookmarkStart w:id="225" w:name="_Toc58230240"/>
      <w:bookmarkStart w:id="226" w:name="_Toc99038000"/>
      <w:r>
        <w:t>5.3.2.1</w:t>
      </w:r>
      <w:r>
        <w:tab/>
        <w:t>General</w:t>
      </w:r>
      <w:bookmarkEnd w:id="220"/>
      <w:bookmarkEnd w:id="221"/>
      <w:bookmarkEnd w:id="222"/>
      <w:bookmarkEnd w:id="223"/>
      <w:bookmarkEnd w:id="224"/>
      <w:bookmarkEnd w:id="225"/>
      <w:bookmarkEnd w:id="226"/>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lastRenderedPageBreak/>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7" w:name="_Toc20212037"/>
      <w:bookmarkStart w:id="228" w:name="_Toc27744919"/>
      <w:bookmarkStart w:id="229" w:name="_Toc36114719"/>
      <w:bookmarkStart w:id="230" w:name="_Toc45271313"/>
      <w:bookmarkStart w:id="231" w:name="_Toc51936571"/>
      <w:bookmarkStart w:id="232" w:name="_Toc58230241"/>
      <w:bookmarkStart w:id="233" w:name="_Toc99038001"/>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7"/>
      <w:bookmarkEnd w:id="228"/>
      <w:bookmarkEnd w:id="229"/>
      <w:bookmarkEnd w:id="230"/>
      <w:bookmarkEnd w:id="231"/>
      <w:bookmarkEnd w:id="232"/>
      <w:bookmarkEnd w:id="233"/>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4" w:name="_Toc20212038"/>
      <w:bookmarkStart w:id="235" w:name="_Toc27744920"/>
      <w:bookmarkStart w:id="236" w:name="_Toc36114720"/>
      <w:bookmarkStart w:id="237" w:name="_Toc45271314"/>
      <w:bookmarkStart w:id="238" w:name="_Toc51936572"/>
      <w:bookmarkStart w:id="239" w:name="_Toc58230242"/>
      <w:bookmarkStart w:id="240" w:name="_Toc99038002"/>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4"/>
      <w:bookmarkEnd w:id="235"/>
      <w:bookmarkEnd w:id="236"/>
      <w:bookmarkEnd w:id="237"/>
      <w:bookmarkEnd w:id="238"/>
      <w:bookmarkEnd w:id="239"/>
      <w:bookmarkEnd w:id="240"/>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1" w:name="_Hlk2256485"/>
      <w:r w:rsidR="00C92C61">
        <w:rPr>
          <w:lang w:eastAsia="zh-CN"/>
        </w:rPr>
        <w:t xml:space="preserve">If the UE supports ANQP procedures, the UE may </w:t>
      </w:r>
      <w:r w:rsidR="00C92C61" w:rsidRPr="00134D97">
        <w:t xml:space="preserve">send an ANQP request for </w:t>
      </w:r>
      <w:bookmarkEnd w:id="241"/>
      <w:r w:rsidR="00C92C61" w:rsidRPr="00134D97">
        <w:t>list</w:t>
      </w:r>
      <w:r w:rsidR="00C92C61">
        <w:t>s</w:t>
      </w:r>
      <w:r w:rsidR="00C92C61" w:rsidRPr="00134D97">
        <w:t xml:space="preserve"> of </w:t>
      </w:r>
      <w:r w:rsidR="00C92C61">
        <w:t>service provider</w:t>
      </w:r>
      <w:r w:rsidR="00C92C61" w:rsidRPr="00134D97">
        <w:t xml:space="preserve">s </w:t>
      </w:r>
      <w:bookmarkStart w:id="242"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2"/>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3" w:name="_Hlk2134616"/>
      <w:r w:rsidR="00C92C61" w:rsidRPr="00134D97">
        <w:t xml:space="preserve">ANQP-element </w:t>
      </w:r>
      <w:r w:rsidR="00C92C61" w:rsidRPr="00134D97">
        <w:rPr>
          <w:lang w:eastAsia="zh-CN"/>
        </w:rPr>
        <w:t>"3GPP Cellular Network"</w:t>
      </w:r>
      <w:bookmarkEnd w:id="243"/>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lastRenderedPageBreak/>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C40FB14" w14:textId="6F2421E9" w:rsidR="00C92C61" w:rsidRDefault="00C92C61" w:rsidP="00C92C61">
      <w:pPr>
        <w:pStyle w:val="NO"/>
      </w:pPr>
      <w:r>
        <w:t>NOTE 3:</w:t>
      </w:r>
      <w:r>
        <w:tab/>
      </w:r>
      <w:r w:rsidR="00FA69F7" w:rsidRPr="00134D97">
        <w:t xml:space="preserve">WLAN advertises PLMN(s) towards which the S2a connectivity </w:t>
      </w:r>
      <w:r w:rsidR="00FA69F7">
        <w:t xml:space="preserve">or the 5G connectivity using trusted non-3GPP access </w:t>
      </w:r>
      <w:r w:rsidR="00FA69F7" w:rsidRPr="00134D97">
        <w:t xml:space="preserve">is supported </w:t>
      </w:r>
      <w:r w:rsidR="00FA69F7">
        <w:t xml:space="preserve">by using the </w:t>
      </w:r>
      <w:r w:rsidR="00FA69F7" w:rsidRPr="00134D97">
        <w:t xml:space="preserve">ANQP-element </w:t>
      </w:r>
      <w:r w:rsidR="00FA69F7" w:rsidRPr="00134D97">
        <w:rPr>
          <w:lang w:eastAsia="zh-CN"/>
        </w:rPr>
        <w:t>"3GPP Cellular Network"</w:t>
      </w:r>
      <w:r w:rsidR="00FA69F7" w:rsidRPr="00134D97">
        <w:t xml:space="preserve"> with the PLMN List with S2a Connectivity IE</w:t>
      </w:r>
      <w:r w:rsidR="0096445E">
        <w:t>,</w:t>
      </w:r>
      <w:r w:rsidR="00FA69F7" w:rsidRPr="00134D97">
        <w:t xml:space="preserve"> </w:t>
      </w:r>
      <w:r w:rsidR="00FA69F7">
        <w:t xml:space="preserve">the PLMN List with trusted 5G connectivity IE </w:t>
      </w:r>
      <w:r w:rsidR="0096445E">
        <w:t>or the PLMN List with trusted 5G connectivity</w:t>
      </w:r>
      <w:r w:rsidR="0096445E">
        <w:rPr>
          <w:lang w:eastAsia="x-none"/>
        </w:rPr>
        <w:t>-without-NAS IE</w:t>
      </w:r>
      <w:r w:rsidR="0096445E">
        <w:t xml:space="preserve"> </w:t>
      </w:r>
      <w:r w:rsidR="00FA69F7">
        <w:t>in the payload (</w:t>
      </w:r>
      <w:r w:rsidR="00FA69F7">
        <w:rPr>
          <w:lang w:eastAsia="zh-CN"/>
        </w:rPr>
        <w:t xml:space="preserve">see </w:t>
      </w:r>
      <w:r w:rsidR="00FA69F7" w:rsidRPr="00096FBD">
        <w:t>3GPP TS 24.302 [7]</w:t>
      </w:r>
      <w:r w:rsidR="00FA69F7">
        <w:t xml:space="preserve"> </w:t>
      </w:r>
      <w:r w:rsidR="00FA69F7">
        <w:rPr>
          <w:lang w:eastAsia="zh-CN"/>
        </w:rPr>
        <w:t>A</w:t>
      </w:r>
      <w:r w:rsidR="00FA69F7" w:rsidRPr="00134D97">
        <w:rPr>
          <w:lang w:eastAsia="zh-CN"/>
        </w:rPr>
        <w:t>nnex</w:t>
      </w:r>
      <w:r w:rsidR="00FA69F7" w:rsidRPr="00134D97">
        <w:t> </w:t>
      </w:r>
      <w:r w:rsidR="00FA69F7" w:rsidRPr="00134D97">
        <w:rPr>
          <w:lang w:eastAsia="zh-CN"/>
        </w:rPr>
        <w:t>H</w:t>
      </w:r>
      <w:r w:rsidR="00FA69F7">
        <w:rPr>
          <w:lang w:eastAsia="zh-CN"/>
        </w:rPr>
        <w:t>)</w:t>
      </w:r>
      <w:r w:rsidR="00FA69F7" w:rsidRPr="00134D97">
        <w:t>.</w:t>
      </w:r>
      <w:r w:rsidR="0096445E">
        <w:t xml:space="preserve"> The PLMN List with trusted 5G connectivity</w:t>
      </w:r>
      <w:r w:rsidR="0096445E">
        <w:rPr>
          <w:lang w:eastAsia="x-none"/>
        </w:rPr>
        <w:t>-without-NAS IE is only used by N5CW devices.</w:t>
      </w:r>
      <w:r w:rsidR="009B0FAF">
        <w:rPr>
          <w:lang w:eastAsia="x-none"/>
        </w:rPr>
        <w:t xml:space="preserve"> If the UE selects a PLMN over WLAN included in both the</w:t>
      </w:r>
      <w:r w:rsidR="009B0FAF">
        <w:rPr>
          <w:lang w:val="en-US"/>
        </w:rPr>
        <w:t xml:space="preserve"> </w:t>
      </w:r>
      <w:r w:rsidR="009B0FAF">
        <w:t>PLMN List with S2a Connectivity IE, and the PLMN List with trusted 5G connectivity IE, the UE</w:t>
      </w:r>
      <w:r w:rsidR="009B0FAF" w:rsidRPr="00834F28">
        <w:t xml:space="preserve"> </w:t>
      </w:r>
      <w:r w:rsidR="009B0FAF">
        <w:t xml:space="preserve">requests the PLMN with </w:t>
      </w:r>
      <w:r w:rsidR="009B0FAF" w:rsidRPr="00834F28">
        <w:t>trusted 5G connectivity</w:t>
      </w:r>
      <w:r w:rsidR="009B0FAF">
        <w:t xml:space="preserve"> (see 3GPP TS 23.501 [2] </w:t>
      </w:r>
      <w:r w:rsidR="001B3DE5">
        <w:t>clause</w:t>
      </w:r>
      <w:r w:rsidR="009B0FAF">
        <w:t> 6.3.12.2).</w:t>
      </w:r>
    </w:p>
    <w:p w14:paraId="63ED2BB2" w14:textId="77777777" w:rsidR="00B051B9"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 </w:t>
      </w:r>
    </w:p>
    <w:p w14:paraId="1CB22834" w14:textId="77777777" w:rsidR="00FA69F7" w:rsidRDefault="00FA69F7" w:rsidP="00FA69F7">
      <w:pPr>
        <w:pStyle w:val="Heading2"/>
      </w:pPr>
      <w:bookmarkStart w:id="244" w:name="_Toc20212039"/>
      <w:bookmarkStart w:id="245" w:name="_Toc27744921"/>
      <w:bookmarkStart w:id="246" w:name="_Toc36114721"/>
      <w:bookmarkStart w:id="247" w:name="_Toc45271315"/>
      <w:bookmarkStart w:id="248" w:name="_Toc51936573"/>
      <w:bookmarkStart w:id="249" w:name="_Toc58230243"/>
      <w:bookmarkStart w:id="250" w:name="_Toc99038003"/>
      <w:r>
        <w:t>5.3A</w:t>
      </w:r>
      <w:r>
        <w:tab/>
        <w:t>PLMN selection procedures using trusted non-3GPP access</w:t>
      </w:r>
      <w:bookmarkEnd w:id="244"/>
      <w:bookmarkEnd w:id="245"/>
      <w:bookmarkEnd w:id="246"/>
      <w:bookmarkEnd w:id="247"/>
      <w:bookmarkEnd w:id="248"/>
      <w:bookmarkEnd w:id="249"/>
      <w:bookmarkEnd w:id="250"/>
    </w:p>
    <w:p w14:paraId="79BD12E0" w14:textId="77777777" w:rsidR="00FA69F7" w:rsidRDefault="00FA69F7" w:rsidP="00FA69F7">
      <w:pPr>
        <w:pStyle w:val="Heading3"/>
      </w:pPr>
      <w:bookmarkStart w:id="251" w:name="_Toc20212040"/>
      <w:bookmarkStart w:id="252" w:name="_Toc27744922"/>
      <w:bookmarkStart w:id="253" w:name="_Toc36114722"/>
      <w:bookmarkStart w:id="254" w:name="_Toc45271316"/>
      <w:bookmarkStart w:id="255" w:name="_Toc51936574"/>
      <w:bookmarkStart w:id="256" w:name="_Toc58230244"/>
      <w:bookmarkStart w:id="257" w:name="_Toc99038004"/>
      <w:r>
        <w:t>5.3A.1</w:t>
      </w:r>
      <w:r>
        <w:tab/>
        <w:t>General</w:t>
      </w:r>
      <w:bookmarkEnd w:id="251"/>
      <w:bookmarkEnd w:id="252"/>
      <w:bookmarkEnd w:id="253"/>
      <w:bookmarkEnd w:id="254"/>
      <w:bookmarkEnd w:id="255"/>
      <w:bookmarkEnd w:id="256"/>
      <w:bookmarkEnd w:id="257"/>
    </w:p>
    <w:p w14:paraId="658A2039" w14:textId="77777777" w:rsidR="00FA69F7" w:rsidRDefault="00FA69F7" w:rsidP="00FA69F7">
      <w:r>
        <w:t>There are two modes of PLMN selection, namely, manual selection and automatic 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58"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59" w:name="_Toc27744923"/>
      <w:bookmarkStart w:id="260" w:name="_Toc36114723"/>
      <w:bookmarkStart w:id="261" w:name="_Toc45271317"/>
      <w:bookmarkStart w:id="262" w:name="_Toc51936575"/>
      <w:bookmarkStart w:id="263" w:name="_Toc58230245"/>
      <w:bookmarkStart w:id="264" w:name="_Toc99038005"/>
      <w:r>
        <w:t>5.3A.2</w:t>
      </w:r>
      <w:r>
        <w:tab/>
        <w:t>PLMN solicitation</w:t>
      </w:r>
      <w:bookmarkEnd w:id="258"/>
      <w:bookmarkEnd w:id="259"/>
      <w:bookmarkEnd w:id="260"/>
      <w:bookmarkEnd w:id="261"/>
      <w:bookmarkEnd w:id="262"/>
      <w:bookmarkEnd w:id="263"/>
      <w:bookmarkEnd w:id="264"/>
    </w:p>
    <w:p w14:paraId="2C753897" w14:textId="24081BD1" w:rsidR="00FA69F7" w:rsidRDefault="00FA69F7" w:rsidP="00FA69F7">
      <w:r>
        <w:t xml:space="preserve">The UE 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lastRenderedPageBreak/>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5" w:name="_Toc20212042"/>
      <w:bookmarkStart w:id="266" w:name="_Toc27744924"/>
      <w:bookmarkStart w:id="267" w:name="_Toc36114724"/>
      <w:bookmarkStart w:id="268" w:name="_Toc45271318"/>
      <w:bookmarkStart w:id="269" w:name="_Toc51936576"/>
      <w:bookmarkStart w:id="270" w:name="_Toc58230246"/>
      <w:bookmarkStart w:id="271" w:name="_Toc99038006"/>
      <w:r>
        <w:t>5.3A.3</w:t>
      </w:r>
      <w:r>
        <w:tab/>
        <w:t>Manual PLMN selection mode procedure</w:t>
      </w:r>
      <w:bookmarkEnd w:id="265"/>
      <w:bookmarkEnd w:id="266"/>
      <w:bookmarkEnd w:id="267"/>
      <w:bookmarkEnd w:id="268"/>
      <w:bookmarkEnd w:id="269"/>
      <w:bookmarkEnd w:id="270"/>
      <w:bookmarkEnd w:id="271"/>
    </w:p>
    <w:p w14:paraId="3E740281" w14:textId="5AF242C8"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2" w:name="_Toc20212043"/>
      <w:bookmarkStart w:id="273" w:name="_Toc27744925"/>
      <w:bookmarkStart w:id="274" w:name="_Toc36114725"/>
      <w:bookmarkStart w:id="275" w:name="_Toc45271319"/>
      <w:bookmarkStart w:id="276" w:name="_Toc51936577"/>
      <w:bookmarkStart w:id="277" w:name="_Toc58230247"/>
      <w:bookmarkStart w:id="278" w:name="_Toc99038007"/>
      <w:r>
        <w:t>5.3A.</w:t>
      </w:r>
      <w:r>
        <w:rPr>
          <w:lang w:eastAsia="zh-CN"/>
        </w:rPr>
        <w:t>4</w:t>
      </w:r>
      <w:r>
        <w:tab/>
        <w:t>Automatic mode PLMN selection procedure</w:t>
      </w:r>
      <w:bookmarkEnd w:id="272"/>
      <w:bookmarkEnd w:id="273"/>
      <w:bookmarkEnd w:id="274"/>
      <w:bookmarkEnd w:id="275"/>
      <w:bookmarkEnd w:id="276"/>
      <w:bookmarkEnd w:id="277"/>
      <w:bookmarkEnd w:id="278"/>
    </w:p>
    <w:p w14:paraId="6B2D5CB0" w14:textId="77777777" w:rsidR="00FA69F7" w:rsidRPr="00557CB2" w:rsidRDefault="00FA69F7" w:rsidP="00FA69F7">
      <w:pPr>
        <w:pStyle w:val="Heading4"/>
      </w:pPr>
      <w:bookmarkStart w:id="279" w:name="_Hlk8735028"/>
      <w:bookmarkStart w:id="280" w:name="_Toc20212044"/>
      <w:bookmarkStart w:id="281" w:name="_Toc27744926"/>
      <w:bookmarkStart w:id="282" w:name="_Toc36114726"/>
      <w:bookmarkStart w:id="283" w:name="_Toc45271320"/>
      <w:bookmarkStart w:id="284" w:name="_Toc51936578"/>
      <w:bookmarkStart w:id="285" w:name="_Toc58230248"/>
      <w:bookmarkStart w:id="286" w:name="_Toc99038008"/>
      <w:r w:rsidRPr="00557CB2">
        <w:t>5.3A.4.1</w:t>
      </w:r>
      <w:bookmarkEnd w:id="279"/>
      <w:r w:rsidRPr="00557CB2">
        <w:tab/>
        <w:t>General</w:t>
      </w:r>
      <w:bookmarkEnd w:id="280"/>
      <w:bookmarkEnd w:id="281"/>
      <w:bookmarkEnd w:id="282"/>
      <w:bookmarkEnd w:id="283"/>
      <w:bookmarkEnd w:id="284"/>
      <w:bookmarkEnd w:id="285"/>
      <w:bookmarkEnd w:id="286"/>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8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87"/>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lastRenderedPageBreak/>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r>
        <w:t>i)</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88"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89" w:name="_Toc27744927"/>
      <w:bookmarkStart w:id="290" w:name="_Toc36114727"/>
      <w:bookmarkStart w:id="291" w:name="_Toc45271321"/>
      <w:bookmarkStart w:id="292" w:name="_Toc51936579"/>
      <w:bookmarkStart w:id="293" w:name="_Toc58230249"/>
      <w:bookmarkStart w:id="294" w:name="_Toc99038009"/>
      <w:r>
        <w:t>5.3A.4</w:t>
      </w:r>
      <w:r>
        <w:rPr>
          <w:lang w:eastAsia="zh-CN"/>
        </w:rPr>
        <w:t>.2</w:t>
      </w:r>
      <w:r>
        <w:tab/>
        <w:t>Attempting to select HPLMN or equivalent HPLMN</w:t>
      </w:r>
      <w:bookmarkEnd w:id="288"/>
      <w:bookmarkEnd w:id="289"/>
      <w:bookmarkEnd w:id="290"/>
      <w:bookmarkEnd w:id="291"/>
      <w:bookmarkEnd w:id="292"/>
      <w:bookmarkEnd w:id="293"/>
      <w:bookmarkEnd w:id="294"/>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5" w:name="_Toc20212046"/>
      <w:bookmarkStart w:id="296" w:name="_Toc27744928"/>
      <w:bookmarkStart w:id="297" w:name="_Toc36114728"/>
      <w:bookmarkStart w:id="298" w:name="_Toc45271322"/>
      <w:bookmarkStart w:id="299" w:name="_Toc51936580"/>
      <w:bookmarkStart w:id="300" w:name="_Toc58230250"/>
      <w:bookmarkStart w:id="301" w:name="_Toc99038010"/>
      <w:r>
        <w:lastRenderedPageBreak/>
        <w:t>5.3A.4</w:t>
      </w:r>
      <w:r>
        <w:rPr>
          <w:lang w:eastAsia="zh-CN"/>
        </w:rPr>
        <w:t>.3</w:t>
      </w:r>
      <w:r>
        <w:tab/>
      </w:r>
      <w:bookmarkEnd w:id="295"/>
      <w:bookmarkEnd w:id="296"/>
      <w:bookmarkEnd w:id="297"/>
      <w:bookmarkEnd w:id="298"/>
      <w:bookmarkEnd w:id="299"/>
      <w:r w:rsidR="009B0FAF">
        <w:t>Void</w:t>
      </w:r>
      <w:bookmarkEnd w:id="300"/>
      <w:bookmarkEnd w:id="301"/>
    </w:p>
    <w:p w14:paraId="6A87B3E4" w14:textId="77777777" w:rsidR="003B7DCC" w:rsidRDefault="003B7DCC" w:rsidP="003B7DCC">
      <w:pPr>
        <w:pStyle w:val="Heading2"/>
      </w:pPr>
      <w:bookmarkStart w:id="302" w:name="_Toc27744929"/>
      <w:bookmarkStart w:id="303" w:name="_Toc36114729"/>
      <w:bookmarkStart w:id="304" w:name="_Toc45271323"/>
      <w:bookmarkStart w:id="305" w:name="_Toc51936581"/>
      <w:bookmarkStart w:id="306" w:name="_Toc58230251"/>
      <w:bookmarkStart w:id="307" w:name="_Toc20212047"/>
      <w:bookmarkStart w:id="308" w:name="_Toc99038011"/>
      <w:r>
        <w:t>5.3B</w:t>
      </w:r>
      <w:r>
        <w:tab/>
        <w:t>PLMN selection procedures using wireline access</w:t>
      </w:r>
      <w:bookmarkEnd w:id="302"/>
      <w:bookmarkEnd w:id="303"/>
      <w:bookmarkEnd w:id="304"/>
      <w:bookmarkEnd w:id="305"/>
      <w:bookmarkEnd w:id="306"/>
      <w:bookmarkEnd w:id="308"/>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7B3BACEC" w14:textId="77777777" w:rsidR="00CA6536" w:rsidRDefault="00CA6536" w:rsidP="00CA6536">
      <w:pPr>
        <w:pStyle w:val="Heading2"/>
      </w:pPr>
      <w:bookmarkStart w:id="309" w:name="_Toc27744930"/>
      <w:bookmarkStart w:id="310" w:name="_Toc36114730"/>
      <w:bookmarkStart w:id="311" w:name="_Toc45271324"/>
      <w:bookmarkStart w:id="312" w:name="_Toc51936582"/>
      <w:bookmarkStart w:id="313" w:name="_Toc58230252"/>
      <w:bookmarkStart w:id="314" w:name="_Toc99038012"/>
      <w:r>
        <w:t>5.4</w:t>
      </w:r>
      <w:r>
        <w:tab/>
        <w:t>Access network reselection procedure</w:t>
      </w:r>
      <w:bookmarkEnd w:id="307"/>
      <w:bookmarkEnd w:id="309"/>
      <w:bookmarkEnd w:id="310"/>
      <w:bookmarkEnd w:id="311"/>
      <w:bookmarkEnd w:id="312"/>
      <w:bookmarkEnd w:id="313"/>
      <w:bookmarkEnd w:id="314"/>
    </w:p>
    <w:p w14:paraId="3B65E241" w14:textId="77777777" w:rsidR="002A3EC9" w:rsidRDefault="002A3EC9" w:rsidP="002A3EC9">
      <w:pPr>
        <w:pStyle w:val="Heading3"/>
      </w:pPr>
      <w:bookmarkStart w:id="315" w:name="_Toc20212048"/>
      <w:bookmarkStart w:id="316" w:name="_Toc27744931"/>
      <w:bookmarkStart w:id="317" w:name="_Toc36114731"/>
      <w:bookmarkStart w:id="318" w:name="_Toc45271325"/>
      <w:bookmarkStart w:id="319" w:name="_Toc51936583"/>
      <w:bookmarkStart w:id="320" w:name="_Toc58230253"/>
      <w:bookmarkStart w:id="321" w:name="_Toc99038013"/>
      <w:r>
        <w:t>5.4.1</w:t>
      </w:r>
      <w:r>
        <w:tab/>
        <w:t>General</w:t>
      </w:r>
      <w:bookmarkEnd w:id="315"/>
      <w:bookmarkEnd w:id="316"/>
      <w:bookmarkEnd w:id="317"/>
      <w:bookmarkEnd w:id="318"/>
      <w:bookmarkEnd w:id="319"/>
      <w:bookmarkEnd w:id="320"/>
      <w:bookmarkEnd w:id="321"/>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22" w:name="_Toc20212049"/>
      <w:bookmarkStart w:id="323" w:name="_Toc27744932"/>
      <w:bookmarkStart w:id="324" w:name="_Toc36114732"/>
      <w:bookmarkStart w:id="325" w:name="_Toc45271326"/>
      <w:bookmarkStart w:id="326" w:name="_Toc51936584"/>
      <w:bookmarkStart w:id="327" w:name="_Toc58230254"/>
      <w:bookmarkStart w:id="328" w:name="_Toc99038014"/>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22"/>
      <w:bookmarkEnd w:id="323"/>
      <w:bookmarkEnd w:id="324"/>
      <w:bookmarkEnd w:id="325"/>
      <w:bookmarkEnd w:id="326"/>
      <w:bookmarkEnd w:id="327"/>
      <w:bookmarkEnd w:id="328"/>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29" w:name="_Toc20212050"/>
      <w:bookmarkStart w:id="330" w:name="_Toc27744933"/>
      <w:bookmarkStart w:id="331" w:name="_Toc36114733"/>
      <w:bookmarkStart w:id="332" w:name="_Toc45271327"/>
      <w:bookmarkStart w:id="333" w:name="_Toc51936585"/>
      <w:bookmarkStart w:id="334" w:name="_Toc58230255"/>
      <w:bookmarkStart w:id="335" w:name="_Toc99038015"/>
      <w:r>
        <w:t>6</w:t>
      </w:r>
      <w:r w:rsidR="00B748CD">
        <w:tab/>
      </w:r>
      <w:r w:rsidR="00131101">
        <w:t>UE - 5GC network protocols</w:t>
      </w:r>
      <w:bookmarkEnd w:id="329"/>
      <w:bookmarkEnd w:id="330"/>
      <w:bookmarkEnd w:id="331"/>
      <w:bookmarkEnd w:id="332"/>
      <w:bookmarkEnd w:id="333"/>
      <w:bookmarkEnd w:id="334"/>
      <w:bookmarkEnd w:id="335"/>
    </w:p>
    <w:p w14:paraId="33D251C5" w14:textId="77777777" w:rsidR="00B748CD" w:rsidRPr="005D3588" w:rsidRDefault="00EE7FBE" w:rsidP="00B748CD">
      <w:pPr>
        <w:pStyle w:val="Heading2"/>
      </w:pPr>
      <w:bookmarkStart w:id="336" w:name="_Toc20212051"/>
      <w:bookmarkStart w:id="337" w:name="_Toc27744934"/>
      <w:bookmarkStart w:id="338" w:name="_Toc36114734"/>
      <w:bookmarkStart w:id="339" w:name="_Toc45271328"/>
      <w:bookmarkStart w:id="340" w:name="_Toc51936586"/>
      <w:bookmarkStart w:id="341" w:name="_Toc58230256"/>
      <w:bookmarkStart w:id="342" w:name="_Toc99038016"/>
      <w:r>
        <w:t>6</w:t>
      </w:r>
      <w:r w:rsidR="00B748CD" w:rsidRPr="005D3588">
        <w:t>.1</w:t>
      </w:r>
      <w:r w:rsidR="00B748CD" w:rsidRPr="005D3588">
        <w:tab/>
      </w:r>
      <w:r w:rsidR="00B748CD">
        <w:t>General</w:t>
      </w:r>
      <w:bookmarkEnd w:id="336"/>
      <w:bookmarkEnd w:id="337"/>
      <w:bookmarkEnd w:id="338"/>
      <w:bookmarkEnd w:id="339"/>
      <w:bookmarkEnd w:id="340"/>
      <w:bookmarkEnd w:id="341"/>
      <w:bookmarkEnd w:id="342"/>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43" w:name="_Toc20212052"/>
      <w:bookmarkStart w:id="344" w:name="_Toc27744935"/>
      <w:bookmarkStart w:id="345" w:name="_Toc36114735"/>
      <w:bookmarkStart w:id="346" w:name="_Toc45271329"/>
      <w:bookmarkStart w:id="347" w:name="_Toc51936587"/>
      <w:bookmarkStart w:id="348" w:name="_Toc58230257"/>
      <w:bookmarkStart w:id="349" w:name="_Toc99038017"/>
      <w:r>
        <w:t>6.2</w:t>
      </w:r>
      <w:r w:rsidR="00CB5CD2">
        <w:tab/>
      </w:r>
      <w:r w:rsidR="001D7F2D">
        <w:t>Void</w:t>
      </w:r>
      <w:bookmarkEnd w:id="343"/>
      <w:bookmarkEnd w:id="344"/>
      <w:bookmarkEnd w:id="345"/>
      <w:bookmarkEnd w:id="346"/>
      <w:bookmarkEnd w:id="347"/>
      <w:bookmarkEnd w:id="348"/>
      <w:bookmarkEnd w:id="349"/>
    </w:p>
    <w:p w14:paraId="0219D745" w14:textId="77777777" w:rsidR="00C304AC" w:rsidRDefault="003B0400" w:rsidP="00C304AC">
      <w:pPr>
        <w:pStyle w:val="Heading2"/>
      </w:pPr>
      <w:bookmarkStart w:id="350" w:name="_Toc20212053"/>
      <w:bookmarkStart w:id="351" w:name="_Toc27744936"/>
      <w:bookmarkStart w:id="352" w:name="_Toc36114736"/>
      <w:bookmarkStart w:id="353" w:name="_Toc45271330"/>
      <w:bookmarkStart w:id="354" w:name="_Toc51936588"/>
      <w:bookmarkStart w:id="355" w:name="_Toc58230258"/>
      <w:bookmarkStart w:id="356" w:name="_Toc99038018"/>
      <w:r>
        <w:t>6</w:t>
      </w:r>
      <w:r w:rsidR="00DF13ED">
        <w:t>.</w:t>
      </w:r>
      <w:r>
        <w:t>3</w:t>
      </w:r>
      <w:r w:rsidR="00C304AC">
        <w:tab/>
      </w:r>
      <w:r w:rsidR="00C304AC">
        <w:rPr>
          <w:lang w:eastAsia="de-DE"/>
        </w:rPr>
        <w:t>Authentication and authorization for accessing 5GS via  non-3GPP access network</w:t>
      </w:r>
      <w:bookmarkEnd w:id="350"/>
      <w:bookmarkEnd w:id="351"/>
      <w:bookmarkEnd w:id="352"/>
      <w:bookmarkEnd w:id="353"/>
      <w:bookmarkEnd w:id="354"/>
      <w:bookmarkEnd w:id="355"/>
      <w:bookmarkEnd w:id="356"/>
    </w:p>
    <w:p w14:paraId="34643581" w14:textId="77777777" w:rsidR="002A3EC9" w:rsidRDefault="002A3EC9" w:rsidP="002A3EC9">
      <w:pPr>
        <w:pStyle w:val="Heading3"/>
      </w:pPr>
      <w:bookmarkStart w:id="357" w:name="_Toc20212054"/>
      <w:bookmarkStart w:id="358" w:name="_Toc27744937"/>
      <w:bookmarkStart w:id="359" w:name="_Toc36114737"/>
      <w:bookmarkStart w:id="360" w:name="_Toc45271331"/>
      <w:bookmarkStart w:id="361" w:name="_Toc51936589"/>
      <w:bookmarkStart w:id="362" w:name="_Toc58230259"/>
      <w:bookmarkStart w:id="363" w:name="_Toc99038019"/>
      <w:r>
        <w:t>6.3.1</w:t>
      </w:r>
      <w:r>
        <w:tab/>
        <w:t>General</w:t>
      </w:r>
      <w:bookmarkEnd w:id="357"/>
      <w:bookmarkEnd w:id="358"/>
      <w:bookmarkEnd w:id="359"/>
      <w:bookmarkEnd w:id="360"/>
      <w:bookmarkEnd w:id="361"/>
      <w:bookmarkEnd w:id="362"/>
      <w:bookmarkEnd w:id="363"/>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77777777" w:rsidR="0018428B" w:rsidRDefault="0018428B" w:rsidP="0018428B">
      <w:pPr>
        <w:pStyle w:val="NO"/>
      </w:pPr>
      <w:r>
        <w:lastRenderedPageBreak/>
        <w:t>NOTE:</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7777777" w:rsidR="007078A1" w:rsidRDefault="007078A1" w:rsidP="007078A1">
      <w:bookmarkStart w:id="364" w:name="_Toc20212055"/>
      <w:bookmarkStart w:id="365" w:name="_Toc27744938"/>
      <w:r>
        <w:t xml:space="preserve">In a wireline access, the 5G-RG shall first establish W-CP </w:t>
      </w:r>
      <w:r w:rsidR="001709B0">
        <w:t xml:space="preserve">EAP </w:t>
      </w:r>
      <w:r>
        <w:t xml:space="preserve">connection with a W-AGF serving the 5G-RG </w:t>
      </w:r>
      <w:r>
        <w:rPr>
          <w:noProof/>
          <w:lang w:eastAsia="zh-CN"/>
        </w:rPr>
        <w:t>using</w:t>
      </w:r>
      <w:r>
        <w:t xml:space="preserve"> means out of scope of the present document and shall initiate EAP authentication. During EAP authentication, authentication and authorization for access to 5GCN is performed by exchange of EAP-5G messages via W-CP </w:t>
      </w:r>
      <w:r w:rsidR="001709B0">
        <w:t xml:space="preserve">EAP </w:t>
      </w:r>
      <w:r>
        <w:t xml:space="preserve">connection, see </w:t>
      </w:r>
      <w:r w:rsidRPr="00AE305B">
        <w:t>clause 7</w:t>
      </w:r>
      <w:r>
        <w:t>A.</w:t>
      </w:r>
      <w:r w:rsidR="001709B0">
        <w:t xml:space="preserve"> Once the EAP authentication succeeds, the 5G-RG shall establish a W-CP signalling connection.</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66" w:name="_Toc36114738"/>
      <w:bookmarkStart w:id="367" w:name="_Toc45271332"/>
      <w:bookmarkStart w:id="368" w:name="_Toc51936590"/>
      <w:bookmarkStart w:id="369" w:name="_Toc58230260"/>
      <w:bookmarkStart w:id="370" w:name="_Toc99038020"/>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66"/>
      <w:bookmarkEnd w:id="367"/>
      <w:bookmarkEnd w:id="368"/>
      <w:bookmarkEnd w:id="369"/>
      <w:bookmarkEnd w:id="370"/>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71" w:name="_Hlk33554232"/>
      <w:r w:rsidRPr="003523AB">
        <w:t> </w:t>
      </w:r>
      <w:bookmarkEnd w:id="371"/>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72" w:name="_Toc36114739"/>
      <w:bookmarkStart w:id="373" w:name="_Toc45271333"/>
      <w:bookmarkStart w:id="374" w:name="_Toc51936591"/>
      <w:bookmarkStart w:id="375" w:name="_Toc58230261"/>
      <w:bookmarkStart w:id="376" w:name="_Hlk96097903"/>
      <w:bookmarkStart w:id="377" w:name="_Toc99038021"/>
      <w:r>
        <w:t>6.3a</w:t>
      </w:r>
      <w:r>
        <w:tab/>
      </w:r>
      <w:r>
        <w:rPr>
          <w:lang w:eastAsia="de-DE"/>
        </w:rPr>
        <w:t>Authentication for NSWO in 5GS</w:t>
      </w:r>
      <w:bookmarkEnd w:id="377"/>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07CDB4FA" w14:textId="77777777" w:rsidR="00E56E7C" w:rsidRPr="00B566FA" w:rsidRDefault="00E56E7C" w:rsidP="00E56E7C">
      <w:pPr>
        <w:rPr>
          <w:lang w:val="en-US"/>
        </w:rPr>
      </w:pPr>
      <w:r>
        <w:t xml:space="preserve">In order to </w:t>
      </w:r>
      <w:r>
        <w:rPr>
          <w:lang w:val="en-US"/>
        </w:rPr>
        <w:t xml:space="preserve">use NSWO in 5GS, a 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w:t>
      </w:r>
      <w:r w:rsidRPr="00134D97">
        <w:rPr>
          <w:noProof/>
          <w:lang w:val="en-US"/>
        </w:rPr>
        <w:lastRenderedPageBreak/>
        <w:t xml:space="preserve">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66C2151C" w14:textId="77777777" w:rsidR="00813891" w:rsidRDefault="00813891" w:rsidP="005679BD">
      <w:pPr>
        <w:pStyle w:val="Heading2"/>
      </w:pPr>
      <w:bookmarkStart w:id="378" w:name="_Toc99038022"/>
      <w:bookmarkEnd w:id="376"/>
      <w:r>
        <w:t>6.4</w:t>
      </w:r>
      <w:r>
        <w:tab/>
        <w:t xml:space="preserve">Handling of </w:t>
      </w:r>
      <w:r>
        <w:rPr>
          <w:lang w:eastAsia="de-DE"/>
        </w:rPr>
        <w:t>ANDSP Information</w:t>
      </w:r>
      <w:bookmarkEnd w:id="364"/>
      <w:bookmarkEnd w:id="365"/>
      <w:bookmarkEnd w:id="372"/>
      <w:bookmarkEnd w:id="373"/>
      <w:bookmarkEnd w:id="374"/>
      <w:bookmarkEnd w:id="375"/>
      <w:bookmarkEnd w:id="378"/>
    </w:p>
    <w:p w14:paraId="3EB0CAD6" w14:textId="77777777" w:rsidR="00813891" w:rsidRDefault="00813891" w:rsidP="00813891">
      <w:pPr>
        <w:pStyle w:val="Heading3"/>
        <w:rPr>
          <w:lang w:val="en-US" w:eastAsia="zh-CN"/>
        </w:rPr>
      </w:pPr>
      <w:bookmarkStart w:id="379" w:name="_Toc20212056"/>
      <w:bookmarkStart w:id="380" w:name="_Toc27744939"/>
      <w:bookmarkStart w:id="381" w:name="_Toc36114740"/>
      <w:bookmarkStart w:id="382" w:name="_Toc45271334"/>
      <w:bookmarkStart w:id="383" w:name="_Toc51936592"/>
      <w:bookmarkStart w:id="384" w:name="_Toc58230262"/>
      <w:bookmarkStart w:id="385" w:name="_Toc99038023"/>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79"/>
      <w:bookmarkEnd w:id="380"/>
      <w:bookmarkEnd w:id="381"/>
      <w:bookmarkEnd w:id="382"/>
      <w:bookmarkEnd w:id="383"/>
      <w:bookmarkEnd w:id="384"/>
      <w:bookmarkEnd w:id="385"/>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466D53E" w14:textId="77777777" w:rsidR="002A3EC9" w:rsidRDefault="002A3EC9" w:rsidP="002A3EC9">
      <w:r>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386" w:name="_Toc20212057"/>
      <w:bookmarkStart w:id="387" w:name="_Toc27744940"/>
      <w:bookmarkStart w:id="388" w:name="_Toc36114741"/>
      <w:bookmarkStart w:id="389" w:name="_Toc45271335"/>
      <w:bookmarkStart w:id="390" w:name="_Toc51936593"/>
      <w:bookmarkStart w:id="391" w:name="_Toc58230263"/>
      <w:bookmarkStart w:id="392" w:name="_Toc99038024"/>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386"/>
      <w:bookmarkEnd w:id="387"/>
      <w:bookmarkEnd w:id="388"/>
      <w:bookmarkEnd w:id="389"/>
      <w:bookmarkEnd w:id="390"/>
      <w:bookmarkEnd w:id="391"/>
      <w:bookmarkEnd w:id="392"/>
    </w:p>
    <w:p w14:paraId="76B0B530" w14:textId="77777777" w:rsidR="002A3EC9" w:rsidRPr="00F955AB" w:rsidRDefault="002A3EC9" w:rsidP="002A3EC9">
      <w:pPr>
        <w:pStyle w:val="Heading4"/>
      </w:pPr>
      <w:bookmarkStart w:id="393" w:name="_Toc20212058"/>
      <w:bookmarkStart w:id="394" w:name="_Toc27744941"/>
      <w:bookmarkStart w:id="395" w:name="_Toc36114742"/>
      <w:bookmarkStart w:id="396" w:name="_Toc45271336"/>
      <w:bookmarkStart w:id="397" w:name="_Toc51936594"/>
      <w:bookmarkStart w:id="398" w:name="_Toc58230264"/>
      <w:bookmarkStart w:id="399" w:name="_Toc99038025"/>
      <w:r>
        <w:t>6.4.2.1</w:t>
      </w:r>
      <w:r>
        <w:tab/>
        <w:t>General</w:t>
      </w:r>
      <w:bookmarkEnd w:id="393"/>
      <w:bookmarkEnd w:id="394"/>
      <w:bookmarkEnd w:id="395"/>
      <w:bookmarkEnd w:id="396"/>
      <w:bookmarkEnd w:id="397"/>
      <w:bookmarkEnd w:id="398"/>
      <w:bookmarkEnd w:id="399"/>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00" w:name="_Toc20212059"/>
      <w:bookmarkStart w:id="401" w:name="_Toc27744942"/>
      <w:bookmarkStart w:id="402" w:name="_Toc36114743"/>
      <w:bookmarkStart w:id="403" w:name="_Toc45271337"/>
      <w:bookmarkStart w:id="404" w:name="_Toc51936595"/>
      <w:bookmarkStart w:id="405" w:name="_Toc58230265"/>
      <w:bookmarkStart w:id="406" w:name="_Toc99038026"/>
      <w:r w:rsidRPr="00F955AB">
        <w:t>6.</w:t>
      </w:r>
      <w:r>
        <w:t>4.2.2</w:t>
      </w:r>
      <w:r w:rsidRPr="00F955AB">
        <w:tab/>
        <w:t>Use of WLAN selection information</w:t>
      </w:r>
      <w:bookmarkEnd w:id="400"/>
      <w:bookmarkEnd w:id="401"/>
      <w:bookmarkEnd w:id="402"/>
      <w:bookmarkEnd w:id="403"/>
      <w:bookmarkEnd w:id="404"/>
      <w:bookmarkEnd w:id="405"/>
      <w:bookmarkEnd w:id="406"/>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07" w:name="_Toc20212060"/>
      <w:bookmarkStart w:id="408" w:name="_Toc27744943"/>
      <w:bookmarkStart w:id="409" w:name="_Toc36114744"/>
      <w:bookmarkStart w:id="410" w:name="_Toc45271338"/>
      <w:bookmarkStart w:id="411" w:name="_Toc51936596"/>
      <w:bookmarkStart w:id="412" w:name="_Toc58230266"/>
      <w:bookmarkStart w:id="413" w:name="_Toc99038027"/>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07"/>
      <w:bookmarkEnd w:id="408"/>
      <w:bookmarkEnd w:id="409"/>
      <w:bookmarkEnd w:id="410"/>
      <w:bookmarkEnd w:id="411"/>
      <w:bookmarkEnd w:id="412"/>
      <w:bookmarkEnd w:id="413"/>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14" w:name="_Toc20212061"/>
      <w:bookmarkStart w:id="415" w:name="_Toc27744944"/>
      <w:bookmarkStart w:id="416" w:name="_Toc36114745"/>
      <w:bookmarkStart w:id="417" w:name="_Toc45271339"/>
      <w:bookmarkStart w:id="418" w:name="_Toc51936597"/>
      <w:bookmarkStart w:id="419" w:name="_Toc58230267"/>
      <w:bookmarkStart w:id="420" w:name="_Toc99038028"/>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14"/>
      <w:bookmarkEnd w:id="415"/>
      <w:bookmarkEnd w:id="416"/>
      <w:bookmarkEnd w:id="417"/>
      <w:bookmarkEnd w:id="418"/>
      <w:bookmarkEnd w:id="419"/>
      <w:bookmarkEnd w:id="420"/>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21" w:name="_Toc20212062"/>
      <w:bookmarkStart w:id="422" w:name="_Toc27744945"/>
      <w:bookmarkStart w:id="423" w:name="_Toc36114746"/>
      <w:bookmarkStart w:id="424" w:name="_Toc45271340"/>
      <w:bookmarkStart w:id="425" w:name="_Toc51936598"/>
      <w:bookmarkStart w:id="426" w:name="_Toc58230268"/>
      <w:bookmarkStart w:id="427" w:name="_Toc99038029"/>
      <w:r>
        <w:lastRenderedPageBreak/>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21"/>
      <w:bookmarkEnd w:id="422"/>
      <w:bookmarkEnd w:id="423"/>
      <w:bookmarkEnd w:id="424"/>
      <w:bookmarkEnd w:id="425"/>
      <w:bookmarkEnd w:id="426"/>
      <w:bookmarkEnd w:id="427"/>
    </w:p>
    <w:p w14:paraId="58550ABF" w14:textId="77777777" w:rsidR="00B748CD" w:rsidRDefault="00C13D36" w:rsidP="00B748CD">
      <w:pPr>
        <w:pStyle w:val="Heading2"/>
      </w:pPr>
      <w:bookmarkStart w:id="428" w:name="_Toc20212063"/>
      <w:bookmarkStart w:id="429" w:name="_Toc27744946"/>
      <w:bookmarkStart w:id="430" w:name="_Toc36114747"/>
      <w:bookmarkStart w:id="431" w:name="_Toc45271341"/>
      <w:bookmarkStart w:id="432" w:name="_Toc51936599"/>
      <w:bookmarkStart w:id="433" w:name="_Toc58230269"/>
      <w:bookmarkStart w:id="434" w:name="_Toc99038030"/>
      <w:r>
        <w:t>7</w:t>
      </w:r>
      <w:r w:rsidR="00B748CD">
        <w:t>.1</w:t>
      </w:r>
      <w:r w:rsidR="00B748CD">
        <w:tab/>
        <w:t>General</w:t>
      </w:r>
      <w:bookmarkEnd w:id="428"/>
      <w:bookmarkEnd w:id="429"/>
      <w:bookmarkEnd w:id="430"/>
      <w:bookmarkEnd w:id="431"/>
      <w:bookmarkEnd w:id="432"/>
      <w:bookmarkEnd w:id="433"/>
      <w:bookmarkEnd w:id="434"/>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35" w:name="_Toc20212064"/>
      <w:bookmarkStart w:id="436" w:name="_Toc27744947"/>
      <w:bookmarkStart w:id="437" w:name="_Toc36114748"/>
      <w:bookmarkStart w:id="438" w:name="_Toc45271342"/>
      <w:bookmarkStart w:id="439" w:name="_Toc51936600"/>
      <w:bookmarkStart w:id="440" w:name="_Toc58230270"/>
      <w:bookmarkStart w:id="441" w:name="_Toc99038031"/>
      <w:r>
        <w:t>7</w:t>
      </w:r>
      <w:r w:rsidR="00E26061">
        <w:t>.2</w:t>
      </w:r>
      <w:r w:rsidR="00E26061">
        <w:tab/>
      </w:r>
      <w:r w:rsidR="002A3EC9">
        <w:t>N3AN node</w:t>
      </w:r>
      <w:r w:rsidR="00850981">
        <w:t xml:space="preserve"> selection procedure</w:t>
      </w:r>
      <w:bookmarkEnd w:id="435"/>
      <w:bookmarkEnd w:id="436"/>
      <w:bookmarkEnd w:id="437"/>
      <w:bookmarkEnd w:id="438"/>
      <w:bookmarkEnd w:id="439"/>
      <w:bookmarkEnd w:id="440"/>
      <w:bookmarkEnd w:id="441"/>
    </w:p>
    <w:p w14:paraId="5B48AAAE" w14:textId="77777777" w:rsidR="005E5B74" w:rsidRPr="00F37B07" w:rsidRDefault="005E5B74" w:rsidP="005E5B74">
      <w:pPr>
        <w:pStyle w:val="Heading3"/>
        <w:rPr>
          <w:lang w:val="en-US" w:eastAsia="zh-CN"/>
        </w:rPr>
      </w:pPr>
      <w:bookmarkStart w:id="442" w:name="_Toc20212065"/>
      <w:bookmarkStart w:id="443" w:name="_Toc27744948"/>
      <w:bookmarkStart w:id="444" w:name="_Toc36114749"/>
      <w:bookmarkStart w:id="445" w:name="_Toc45271343"/>
      <w:bookmarkStart w:id="446" w:name="_Toc51936601"/>
      <w:bookmarkStart w:id="447" w:name="_Toc58230271"/>
      <w:bookmarkStart w:id="448" w:name="_Toc99038032"/>
      <w:r w:rsidRPr="00F37B07">
        <w:rPr>
          <w:lang w:val="en-US" w:eastAsia="zh-CN"/>
        </w:rPr>
        <w:t>7.2.1</w:t>
      </w:r>
      <w:r w:rsidRPr="00F37B07">
        <w:rPr>
          <w:lang w:val="en-US" w:eastAsia="zh-CN"/>
        </w:rPr>
        <w:tab/>
        <w:t>General</w:t>
      </w:r>
      <w:bookmarkEnd w:id="442"/>
      <w:bookmarkEnd w:id="443"/>
      <w:bookmarkEnd w:id="444"/>
      <w:bookmarkEnd w:id="445"/>
      <w:bookmarkEnd w:id="446"/>
      <w:bookmarkEnd w:id="447"/>
      <w:bookmarkEnd w:id="448"/>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449" w:name="_Toc20212066"/>
      <w:bookmarkStart w:id="450" w:name="_Toc27744949"/>
      <w:bookmarkStart w:id="451" w:name="_Toc36114750"/>
      <w:bookmarkStart w:id="452"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453" w:name="_Toc51936602"/>
      <w:bookmarkStart w:id="454" w:name="_Toc58230272"/>
      <w:bookmarkStart w:id="455" w:name="_Toc99038033"/>
      <w:r>
        <w:t>7.2.2</w:t>
      </w:r>
      <w:r>
        <w:tab/>
        <w:t>N3AN node configuration information</w:t>
      </w:r>
      <w:bookmarkEnd w:id="449"/>
      <w:bookmarkEnd w:id="450"/>
      <w:bookmarkEnd w:id="451"/>
      <w:bookmarkEnd w:id="452"/>
      <w:bookmarkEnd w:id="453"/>
      <w:bookmarkEnd w:id="454"/>
      <w:bookmarkEnd w:id="455"/>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optionally, home ePDG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56" w:name="_Toc20212067"/>
      <w:bookmarkStart w:id="457" w:name="_Toc27744950"/>
      <w:bookmarkStart w:id="458" w:name="_Toc36114751"/>
      <w:bookmarkStart w:id="459" w:name="_Toc45271345"/>
      <w:bookmarkStart w:id="460" w:name="_Toc51936603"/>
      <w:bookmarkStart w:id="461" w:name="_Toc58230273"/>
      <w:bookmarkStart w:id="462" w:name="_Toc99038034"/>
      <w:r>
        <w:lastRenderedPageBreak/>
        <w:t>7.2.3</w:t>
      </w:r>
      <w:r>
        <w:tab/>
        <w:t>Determination of the country the UE is located in</w:t>
      </w:r>
      <w:bookmarkEnd w:id="456"/>
      <w:bookmarkEnd w:id="457"/>
      <w:bookmarkEnd w:id="458"/>
      <w:bookmarkEnd w:id="459"/>
      <w:bookmarkEnd w:id="460"/>
      <w:bookmarkEnd w:id="461"/>
      <w:bookmarkEnd w:id="462"/>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63" w:name="_Toc20212068"/>
      <w:bookmarkStart w:id="464" w:name="_Toc27744951"/>
      <w:bookmarkStart w:id="465" w:name="_Toc36114752"/>
      <w:bookmarkStart w:id="466" w:name="_Toc45271346"/>
      <w:bookmarkStart w:id="467" w:name="_Toc51936604"/>
      <w:bookmarkStart w:id="468" w:name="_Toc58230274"/>
      <w:bookmarkStart w:id="469" w:name="_Toc99038035"/>
      <w:r>
        <w:t>7.2.4</w:t>
      </w:r>
      <w:r>
        <w:tab/>
      </w:r>
      <w:r w:rsidR="002A3EC9">
        <w:t>N3AN node</w:t>
      </w:r>
      <w:r>
        <w:t xml:space="preserve"> selection</w:t>
      </w:r>
      <w:bookmarkEnd w:id="463"/>
      <w:bookmarkEnd w:id="464"/>
      <w:bookmarkEnd w:id="465"/>
      <w:bookmarkEnd w:id="466"/>
      <w:bookmarkEnd w:id="467"/>
      <w:bookmarkEnd w:id="468"/>
      <w:r w:rsidR="00DB209B" w:rsidRPr="00DB209B">
        <w:t xml:space="preserve"> for non-emergency services</w:t>
      </w:r>
      <w:bookmarkEnd w:id="469"/>
    </w:p>
    <w:p w14:paraId="51720CBD" w14:textId="77777777" w:rsidR="005E5B74" w:rsidRDefault="005E5B74" w:rsidP="005E5B74">
      <w:pPr>
        <w:pStyle w:val="Heading4"/>
      </w:pPr>
      <w:bookmarkStart w:id="470" w:name="_Toc20212069"/>
      <w:bookmarkStart w:id="471" w:name="_Toc27744952"/>
      <w:bookmarkStart w:id="472" w:name="_Toc36114753"/>
      <w:bookmarkStart w:id="473" w:name="_Toc45271347"/>
      <w:bookmarkStart w:id="474" w:name="_Toc51936605"/>
      <w:bookmarkStart w:id="475" w:name="_Toc58230275"/>
      <w:bookmarkStart w:id="476" w:name="_Toc99038036"/>
      <w:r>
        <w:t>7.2.4.1</w:t>
      </w:r>
      <w:r>
        <w:tab/>
        <w:t>General</w:t>
      </w:r>
      <w:bookmarkEnd w:id="470"/>
      <w:bookmarkEnd w:id="471"/>
      <w:bookmarkEnd w:id="472"/>
      <w:bookmarkEnd w:id="473"/>
      <w:bookmarkEnd w:id="474"/>
      <w:bookmarkEnd w:id="475"/>
      <w:bookmarkEnd w:id="476"/>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77" w:name="_Toc20212070"/>
      <w:bookmarkStart w:id="478" w:name="_Toc27744953"/>
      <w:bookmarkStart w:id="479" w:name="_Toc36114754"/>
      <w:bookmarkStart w:id="480" w:name="_Toc45271348"/>
      <w:bookmarkStart w:id="481" w:name="_Toc51936606"/>
      <w:bookmarkStart w:id="482" w:name="_Toc58230276"/>
      <w:bookmarkStart w:id="483" w:name="_Toc99038037"/>
      <w:r w:rsidRPr="008A4C7A">
        <w:t>7.2.4.</w:t>
      </w:r>
      <w:r>
        <w:t>2</w:t>
      </w:r>
      <w:r w:rsidRPr="008A4C7A">
        <w:tab/>
        <w:t>Determine if the visited country mandates the selection of N3IWF in this country</w:t>
      </w:r>
      <w:bookmarkEnd w:id="477"/>
      <w:bookmarkEnd w:id="478"/>
      <w:bookmarkEnd w:id="479"/>
      <w:bookmarkEnd w:id="480"/>
      <w:bookmarkEnd w:id="481"/>
      <w:bookmarkEnd w:id="482"/>
      <w:bookmarkEnd w:id="483"/>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484" w:name="_Toc20212071"/>
      <w:bookmarkStart w:id="485" w:name="_Toc27744954"/>
      <w:bookmarkStart w:id="486" w:name="_Toc36114755"/>
      <w:bookmarkStart w:id="487" w:name="_Toc45271349"/>
      <w:bookmarkStart w:id="488" w:name="_Toc51936607"/>
      <w:bookmarkStart w:id="489" w:name="_Toc58230277"/>
      <w:bookmarkStart w:id="490" w:name="_Toc99038038"/>
      <w:r>
        <w:t>7.2.4.3</w:t>
      </w:r>
      <w:r>
        <w:tab/>
        <w:t>UE procedure when the UE only supports connectivity with N3IWF</w:t>
      </w:r>
      <w:bookmarkEnd w:id="484"/>
      <w:bookmarkEnd w:id="485"/>
      <w:bookmarkEnd w:id="486"/>
      <w:bookmarkEnd w:id="487"/>
      <w:bookmarkEnd w:id="488"/>
      <w:bookmarkEnd w:id="489"/>
      <w:bookmarkEnd w:id="490"/>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r>
        <w:lastRenderedPageBreak/>
        <w:t>i)</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lastRenderedPageBreak/>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lastRenderedPageBreak/>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491"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491"/>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492" w:name="_Toc20212072"/>
      <w:bookmarkStart w:id="493" w:name="_Toc27744955"/>
      <w:bookmarkStart w:id="494" w:name="_Toc36114756"/>
      <w:bookmarkStart w:id="495" w:name="_Toc45271350"/>
      <w:bookmarkStart w:id="496" w:name="_Toc51936608"/>
      <w:bookmarkStart w:id="497" w:name="_Toc58230278"/>
      <w:bookmarkStart w:id="498" w:name="_Toc99038039"/>
      <w:r>
        <w:t>7.2.4.</w:t>
      </w:r>
      <w:r w:rsidR="002A3EC9">
        <w:t>4</w:t>
      </w:r>
      <w:r>
        <w:tab/>
        <w:t>UE procedure when the UE supports connectivity with N3IWF and ePDG</w:t>
      </w:r>
      <w:bookmarkEnd w:id="492"/>
      <w:bookmarkEnd w:id="493"/>
      <w:bookmarkEnd w:id="494"/>
      <w:bookmarkEnd w:id="495"/>
      <w:bookmarkEnd w:id="496"/>
      <w:bookmarkEnd w:id="497"/>
      <w:bookmarkEnd w:id="498"/>
    </w:p>
    <w:p w14:paraId="18343D02" w14:textId="77777777" w:rsidR="002A3EC9" w:rsidRPr="004C43A6" w:rsidRDefault="002A3EC9" w:rsidP="002A3EC9">
      <w:pPr>
        <w:pStyle w:val="Heading5"/>
        <w:rPr>
          <w:rFonts w:eastAsia="MS Mincho"/>
        </w:rPr>
      </w:pPr>
      <w:bookmarkStart w:id="499" w:name="_Toc20212073"/>
      <w:bookmarkStart w:id="500" w:name="_Toc27744956"/>
      <w:bookmarkStart w:id="501" w:name="_Toc36114757"/>
      <w:bookmarkStart w:id="502" w:name="_Toc45271351"/>
      <w:bookmarkStart w:id="503" w:name="_Toc51936609"/>
      <w:bookmarkStart w:id="504" w:name="_Toc58230279"/>
      <w:bookmarkStart w:id="505" w:name="_Toc99038040"/>
      <w:r>
        <w:t>7.2.4.4.</w:t>
      </w:r>
      <w:r>
        <w:rPr>
          <w:lang w:val="en-US"/>
        </w:rPr>
        <w:t>1</w:t>
      </w:r>
      <w:r w:rsidRPr="00003137">
        <w:tab/>
      </w:r>
      <w:r>
        <w:t>General</w:t>
      </w:r>
      <w:bookmarkEnd w:id="499"/>
      <w:bookmarkEnd w:id="500"/>
      <w:bookmarkEnd w:id="501"/>
      <w:bookmarkEnd w:id="502"/>
      <w:bookmarkEnd w:id="503"/>
      <w:bookmarkEnd w:id="504"/>
      <w:bookmarkEnd w:id="505"/>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06" w:name="_Toc20212074"/>
      <w:bookmarkStart w:id="507" w:name="_Toc27744957"/>
      <w:bookmarkStart w:id="508" w:name="_Toc36114758"/>
      <w:bookmarkStart w:id="509" w:name="_Toc45271352"/>
      <w:bookmarkStart w:id="510" w:name="_Toc51936610"/>
      <w:bookmarkStart w:id="511" w:name="_Toc58230280"/>
      <w:bookmarkStart w:id="512" w:name="_Toc99038041"/>
      <w:r>
        <w:t>7.2.4.4.</w:t>
      </w:r>
      <w:r>
        <w:rPr>
          <w:lang w:val="en-US"/>
        </w:rPr>
        <w:t>2</w:t>
      </w:r>
      <w:r w:rsidRPr="00003137">
        <w:tab/>
      </w:r>
      <w:r w:rsidR="000A0FA7">
        <w:t>N3AN n</w:t>
      </w:r>
      <w:r>
        <w:t>ode selection for IMS service</w:t>
      </w:r>
      <w:bookmarkEnd w:id="506"/>
      <w:bookmarkEnd w:id="507"/>
      <w:bookmarkEnd w:id="508"/>
      <w:bookmarkEnd w:id="509"/>
      <w:bookmarkEnd w:id="510"/>
      <w:bookmarkEnd w:id="511"/>
      <w:bookmarkEnd w:id="512"/>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r w:rsidRPr="00546F32">
        <w:t>i)</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ePDG is preferred</w:t>
      </w:r>
      <w:r w:rsidR="002A3EC9">
        <w:t>:</w:t>
      </w:r>
    </w:p>
    <w:p w14:paraId="59F27A6B" w14:textId="77777777" w:rsidR="000A0FA7" w:rsidRDefault="002A3EC9" w:rsidP="000A0FA7">
      <w:pPr>
        <w:pStyle w:val="B4"/>
      </w:pPr>
      <w:r>
        <w:lastRenderedPageBreak/>
        <w:t>A)</w:t>
      </w:r>
      <w:r>
        <w:tab/>
        <w:t xml:space="preserve">if </w:t>
      </w:r>
      <w:r w:rsidRPr="00C84BD7">
        <w:t xml:space="preserve">the </w:t>
      </w:r>
      <w:r w:rsidR="000A0FA7">
        <w:t>h</w:t>
      </w:r>
      <w:r>
        <w:t>ome ePDG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ePDG identifier configuration as the IP address of </w:t>
      </w:r>
      <w:r>
        <w:t>the ePDG</w:t>
      </w:r>
      <w:r w:rsidR="000A0FA7">
        <w:t>;</w:t>
      </w:r>
    </w:p>
    <w:p w14:paraId="464F37A2" w14:textId="77777777" w:rsidR="002A3EC9" w:rsidRDefault="000A0FA7" w:rsidP="000A0FA7">
      <w:pPr>
        <w:pStyle w:val="B4"/>
      </w:pPr>
      <w:r>
        <w:t>B)</w:t>
      </w:r>
      <w:r>
        <w:tab/>
        <w:t xml:space="preserve">if </w:t>
      </w:r>
      <w:r w:rsidRPr="00C84BD7">
        <w:t xml:space="preserve">the </w:t>
      </w:r>
      <w:r>
        <w:t xml:space="preserve">home ePDG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ePDG identifier configuration as the ePDG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ome ePDG identifier</w:t>
      </w:r>
      <w:r>
        <w:t xml:space="preserve"> configuration</w:t>
      </w:r>
      <w:r w:rsidR="002A3EC9">
        <w:t xml:space="preserve"> is not provisioned in the N3AN node configuration information</w:t>
      </w:r>
      <w:r w:rsidR="00C320C6" w:rsidRPr="00546F32">
        <w:t xml:space="preserve">, the UE shall construct an ePDG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constructing or using an N3IWF FQDN or ePDG FQDN</w:t>
      </w:r>
      <w:r>
        <w:t xml:space="preserve">, the UE shall use the DNS server function to resolve the N3IWF FQDN or ePDG FQDN to the IP address(es) of the N3IWF(s) or ePDG(s). The UE shall select </w:t>
      </w:r>
      <w:r w:rsidR="000A0FA7">
        <w:t xml:space="preserve">as the IP address of the N3IWF or of the ePDG </w:t>
      </w:r>
      <w:r>
        <w:t>a</w:t>
      </w:r>
      <w:r w:rsidR="000A0FA7">
        <w:t xml:space="preserve"> resolved</w:t>
      </w:r>
      <w:r>
        <w:t xml:space="preserve"> IP address of an N3IWF or an ePDG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r>
        <w:t>i)</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ePDG is preferred, the UE shall construct an ePDG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ePDG FQDN to the IP address(es) of the N3IWF(s) or ePDG(s). The UE shall select </w:t>
      </w:r>
      <w:r w:rsidR="000A0FA7">
        <w:t xml:space="preserve">as the IP address of the N3IWF or the ePDG </w:t>
      </w:r>
      <w:r>
        <w:t>a</w:t>
      </w:r>
      <w:r w:rsidR="000A0FA7">
        <w:t xml:space="preserve"> resolved</w:t>
      </w:r>
      <w:r>
        <w:t xml:space="preserve"> IP address of an N3IWF or ePDG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r>
        <w:lastRenderedPageBreak/>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determines that the visited country does not mandate the selection of ePDG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r>
        <w:t>ome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lastRenderedPageBreak/>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r w:rsidRPr="00546F32">
        <w:t>ePDG</w:t>
      </w:r>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r w:rsidRPr="00546F32">
        <w:t>i)</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ePDG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ePDG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r w:rsidRPr="00546F32">
        <w:t>ePDG is selected, the UE shall:</w:t>
      </w:r>
    </w:p>
    <w:p w14:paraId="051A85B7" w14:textId="77777777" w:rsidR="00114D6A" w:rsidRDefault="00114D6A" w:rsidP="00114D6A">
      <w:pPr>
        <w:pStyle w:val="B2"/>
      </w:pPr>
      <w:r>
        <w:t>i)</w:t>
      </w:r>
      <w:r>
        <w:tab/>
        <w:t>initiate tunnel establishment as specified in 3GPP TS 24.302 [7];</w:t>
      </w:r>
    </w:p>
    <w:p w14:paraId="65887347" w14:textId="77777777" w:rsidR="00114D6A" w:rsidRDefault="00114D6A" w:rsidP="00114D6A">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3EBB54AB" w14:textId="77777777" w:rsidR="00114D6A" w:rsidRDefault="00114D6A" w:rsidP="00114D6A">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13" w:name="_Toc20212075"/>
      <w:bookmarkStart w:id="514" w:name="_Toc27744958"/>
      <w:bookmarkStart w:id="515" w:name="_Toc36114759"/>
      <w:bookmarkStart w:id="516" w:name="_Toc45271353"/>
      <w:bookmarkStart w:id="517" w:name="_Toc51936611"/>
      <w:bookmarkStart w:id="518" w:name="_Toc58230281"/>
      <w:bookmarkStart w:id="519" w:name="_Toc99038042"/>
      <w:r>
        <w:lastRenderedPageBreak/>
        <w:t>7.2.4.4.</w:t>
      </w:r>
      <w:r>
        <w:rPr>
          <w:lang w:val="en-US"/>
        </w:rPr>
        <w:t>3</w:t>
      </w:r>
      <w:r w:rsidRPr="00003137">
        <w:tab/>
      </w:r>
      <w:r w:rsidR="0069440F">
        <w:t>N3AN n</w:t>
      </w:r>
      <w:r>
        <w:t>ode selection for Non-IMS service</w:t>
      </w:r>
      <w:bookmarkEnd w:id="513"/>
      <w:bookmarkEnd w:id="514"/>
      <w:bookmarkEnd w:id="515"/>
      <w:bookmarkEnd w:id="516"/>
      <w:bookmarkEnd w:id="517"/>
      <w:bookmarkEnd w:id="518"/>
      <w:bookmarkEnd w:id="519"/>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r>
        <w:t>i)</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w:t>
      </w:r>
      <w:r w:rsidR="009106E9">
        <w:lastRenderedPageBreak/>
        <w:t>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556FB0CB" w14:textId="0C43B56B" w:rsidR="00DE3B4C" w:rsidRDefault="00DE3B4C" w:rsidP="00DE3B4C">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If the UE determines that the visited country does not mandate the selection of ePDG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lastRenderedPageBreak/>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ePDG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20" w:name="_Toc20212076"/>
      <w:bookmarkStart w:id="521" w:name="_Toc27744959"/>
      <w:bookmarkStart w:id="522" w:name="_Toc36114760"/>
      <w:r w:rsidRPr="00546F32">
        <w:t>b)</w:t>
      </w:r>
      <w:r w:rsidRPr="00546F32">
        <w:tab/>
        <w:t xml:space="preserve">if </w:t>
      </w:r>
      <w:r>
        <w:t xml:space="preserve">the </w:t>
      </w:r>
      <w:r w:rsidRPr="00546F32">
        <w:t>IP address of ePDG is selected, the UE shall:</w:t>
      </w:r>
    </w:p>
    <w:p w14:paraId="5880FD95" w14:textId="77777777" w:rsidR="00E82EBB" w:rsidRDefault="00E82EBB" w:rsidP="00E82EBB">
      <w:pPr>
        <w:pStyle w:val="B2"/>
      </w:pPr>
      <w:r>
        <w:t>i)</w:t>
      </w:r>
      <w:r>
        <w:tab/>
        <w:t>initiate tunnel establishment as specified in 3GPP TS 24.302 [7];</w:t>
      </w:r>
    </w:p>
    <w:p w14:paraId="678D25E0" w14:textId="77777777" w:rsidR="00E82EBB" w:rsidRDefault="00E82EBB" w:rsidP="00E82EBB">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2CF30008" w14:textId="77777777" w:rsidR="00E82EBB" w:rsidRDefault="00E82EBB" w:rsidP="00E82EBB">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ePDG or N3IWF in the same PLMN, repeat the N3AN node selection as described in this </w:t>
      </w:r>
      <w:r w:rsidR="001B3DE5">
        <w:t>clause</w:t>
      </w:r>
      <w:r>
        <w:t>, excluding the ePDGs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23" w:name="_Toc51936612"/>
      <w:bookmarkStart w:id="524" w:name="_Toc58230282"/>
      <w:bookmarkStart w:id="525" w:name="_Toc45271354"/>
      <w:bookmarkStart w:id="526" w:name="_Toc99038043"/>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23"/>
      <w:bookmarkEnd w:id="524"/>
      <w:bookmarkEnd w:id="526"/>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lastRenderedPageBreak/>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27" w:name="_Toc99038044"/>
      <w:r>
        <w:t>7.2.6</w:t>
      </w:r>
      <w:r>
        <w:tab/>
        <w:t>N3AN node selection for emergency services</w:t>
      </w:r>
      <w:bookmarkEnd w:id="527"/>
    </w:p>
    <w:p w14:paraId="56A4AE7E" w14:textId="583CC2F3" w:rsidR="00DB209B" w:rsidRDefault="00DB209B" w:rsidP="00DB209B">
      <w:pPr>
        <w:pStyle w:val="Heading4"/>
      </w:pPr>
      <w:bookmarkStart w:id="528" w:name="_Toc99038045"/>
      <w:r>
        <w:t>7.2.6.1</w:t>
      </w:r>
      <w:r>
        <w:tab/>
        <w:t>General</w:t>
      </w:r>
      <w:bookmarkEnd w:id="528"/>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29" w:name="_Toc99038046"/>
      <w:r>
        <w:t>7.2.6.2</w:t>
      </w:r>
      <w:r>
        <w:tab/>
        <w:t>UE procedure when the UE only supports connectivity with N3IWF</w:t>
      </w:r>
      <w:bookmarkEnd w:id="529"/>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30" w:name="_Hlk70696649"/>
      <w:bookmarkStart w:id="531"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30"/>
      <w:bookmarkEnd w:id="531"/>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lastRenderedPageBreak/>
        <w:t>NOTE: The UE can notifiy the user that an emergency session cannot be established.</w:t>
      </w:r>
    </w:p>
    <w:p w14:paraId="6AFE434B" w14:textId="1A21653F" w:rsidR="00DB209B" w:rsidRDefault="00DB209B" w:rsidP="00DB209B">
      <w:pPr>
        <w:pStyle w:val="Heading4"/>
      </w:pPr>
      <w:bookmarkStart w:id="532" w:name="_Toc99038047"/>
      <w:r>
        <w:t>7.2.6.3</w:t>
      </w:r>
      <w:r>
        <w:tab/>
        <w:t>UE procedure when the UE supports connectivity with N3IWF and ePDG</w:t>
      </w:r>
      <w:bookmarkEnd w:id="532"/>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33" w:name="_Toc51936613"/>
      <w:bookmarkStart w:id="534" w:name="_Toc58230283"/>
      <w:bookmarkStart w:id="535" w:name="_Toc99038048"/>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20"/>
      <w:bookmarkEnd w:id="521"/>
      <w:bookmarkEnd w:id="522"/>
      <w:bookmarkEnd w:id="525"/>
      <w:bookmarkEnd w:id="533"/>
      <w:bookmarkEnd w:id="534"/>
      <w:bookmarkEnd w:id="535"/>
    </w:p>
    <w:p w14:paraId="63761BA6" w14:textId="77777777" w:rsidR="000030BA" w:rsidRPr="000030BA" w:rsidRDefault="000030BA" w:rsidP="000030BA">
      <w:pPr>
        <w:pStyle w:val="Heading3"/>
        <w:rPr>
          <w:rFonts w:eastAsia="SimSun"/>
        </w:rPr>
      </w:pPr>
      <w:bookmarkStart w:id="536" w:name="_Toc20212077"/>
      <w:bookmarkStart w:id="537" w:name="_Toc27744960"/>
      <w:bookmarkStart w:id="538" w:name="_Toc36114761"/>
      <w:bookmarkStart w:id="539" w:name="_Toc45271355"/>
      <w:bookmarkStart w:id="540" w:name="_Toc51936614"/>
      <w:bookmarkStart w:id="541" w:name="_Toc58230284"/>
      <w:bookmarkStart w:id="542" w:name="_Toc99038049"/>
      <w:r>
        <w:rPr>
          <w:rFonts w:eastAsia="SimSun"/>
        </w:rPr>
        <w:t>7.3</w:t>
      </w:r>
      <w:r w:rsidRPr="000030BA">
        <w:rPr>
          <w:rFonts w:eastAsia="SimSun"/>
        </w:rPr>
        <w:t>.1</w:t>
      </w:r>
      <w:r w:rsidRPr="000030BA">
        <w:rPr>
          <w:rFonts w:eastAsia="SimSun" w:hint="eastAsia"/>
        </w:rPr>
        <w:tab/>
      </w:r>
      <w:r w:rsidRPr="000030BA">
        <w:rPr>
          <w:rFonts w:eastAsia="SimSun"/>
        </w:rPr>
        <w:t>General</w:t>
      </w:r>
      <w:bookmarkEnd w:id="536"/>
      <w:bookmarkEnd w:id="537"/>
      <w:bookmarkEnd w:id="538"/>
      <w:bookmarkEnd w:id="539"/>
      <w:bookmarkEnd w:id="540"/>
      <w:bookmarkEnd w:id="541"/>
      <w:bookmarkEnd w:id="542"/>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43" w:name="_Toc20212078"/>
      <w:bookmarkStart w:id="544" w:name="_Toc27744961"/>
      <w:bookmarkStart w:id="545" w:name="_Toc36114762"/>
      <w:bookmarkStart w:id="546" w:name="_Toc45271356"/>
      <w:bookmarkStart w:id="547" w:name="_Toc51936615"/>
      <w:bookmarkStart w:id="548" w:name="_Toc58230285"/>
      <w:bookmarkStart w:id="549" w:name="_Toc99038050"/>
      <w:r>
        <w:rPr>
          <w:rFonts w:eastAsia="SimSun"/>
        </w:rPr>
        <w:lastRenderedPageBreak/>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43"/>
      <w:bookmarkEnd w:id="544"/>
      <w:bookmarkEnd w:id="545"/>
      <w:bookmarkEnd w:id="546"/>
      <w:bookmarkEnd w:id="547"/>
      <w:bookmarkEnd w:id="548"/>
      <w:bookmarkEnd w:id="549"/>
    </w:p>
    <w:p w14:paraId="01402CD8" w14:textId="77777777" w:rsidR="007536A6" w:rsidRPr="004348F0" w:rsidRDefault="007536A6" w:rsidP="007536A6">
      <w:pPr>
        <w:pStyle w:val="Heading4"/>
      </w:pPr>
      <w:bookmarkStart w:id="550" w:name="_Toc20212079"/>
      <w:bookmarkStart w:id="551" w:name="_Toc27744962"/>
      <w:bookmarkStart w:id="552" w:name="_Toc36114763"/>
      <w:bookmarkStart w:id="553" w:name="_Toc45271357"/>
      <w:bookmarkStart w:id="554" w:name="_Toc51936616"/>
      <w:bookmarkStart w:id="555" w:name="_Toc58230286"/>
      <w:bookmarkStart w:id="556" w:name="_Toc99038051"/>
      <w:r>
        <w:t>7.3.2.1</w:t>
      </w:r>
      <w:r>
        <w:tab/>
      </w:r>
      <w:r w:rsidRPr="004348F0">
        <w:t>IKE SA and signalling IPsec SA establishment</w:t>
      </w:r>
      <w:r>
        <w:t xml:space="preserve"> initiation</w:t>
      </w:r>
      <w:bookmarkEnd w:id="550"/>
      <w:bookmarkEnd w:id="551"/>
      <w:bookmarkEnd w:id="552"/>
      <w:bookmarkEnd w:id="553"/>
      <w:bookmarkEnd w:id="554"/>
      <w:bookmarkEnd w:id="555"/>
      <w:bookmarkEnd w:id="556"/>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557" w:name="_Toc20212080"/>
      <w:bookmarkStart w:id="558" w:name="_Toc27744963"/>
      <w:bookmarkStart w:id="559" w:name="_Toc36114764"/>
      <w:bookmarkStart w:id="560" w:name="_Toc45271358"/>
      <w:bookmarkStart w:id="561" w:name="_Toc51936617"/>
      <w:bookmarkStart w:id="562" w:name="_Toc58230287"/>
      <w:r>
        <w:t>-</w:t>
      </w:r>
      <w:r>
        <w:tab/>
        <w:t>the IDr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63" w:name="_Toc99038052"/>
      <w:r>
        <w:t>7.3.2.2</w:t>
      </w:r>
      <w:r>
        <w:tab/>
      </w:r>
      <w:r w:rsidRPr="004348F0">
        <w:t>IKE SA and signalling IPsec SA establishment</w:t>
      </w:r>
      <w:r>
        <w:t xml:space="preserve"> accepted by the network</w:t>
      </w:r>
      <w:bookmarkEnd w:id="557"/>
      <w:bookmarkEnd w:id="558"/>
      <w:bookmarkEnd w:id="559"/>
      <w:bookmarkEnd w:id="560"/>
      <w:bookmarkEnd w:id="561"/>
      <w:bookmarkEnd w:id="562"/>
      <w:bookmarkEnd w:id="563"/>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 xml:space="preserve">the </w:t>
      </w:r>
      <w:r w:rsidRPr="008F252A">
        <w:lastRenderedPageBreak/>
        <w:t>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64" w:name="_Toc20212081"/>
      <w:bookmarkStart w:id="565" w:name="_Toc27744964"/>
      <w:bookmarkStart w:id="566" w:name="_Toc36114765"/>
      <w:bookmarkStart w:id="567" w:name="_Toc45271359"/>
      <w:bookmarkStart w:id="568" w:name="_Toc51936618"/>
      <w:bookmarkStart w:id="569" w:name="_Toc58230288"/>
      <w:bookmarkStart w:id="570" w:name="_Toc99038053"/>
      <w:r>
        <w:t>7.3.2.3</w:t>
      </w:r>
      <w:r>
        <w:tab/>
      </w:r>
      <w:r w:rsidRPr="004348F0">
        <w:t>IKE SA and signalling IPsec SA establishment</w:t>
      </w:r>
      <w:r>
        <w:t xml:space="preserve"> not accepted by the network</w:t>
      </w:r>
      <w:bookmarkEnd w:id="564"/>
      <w:bookmarkEnd w:id="565"/>
      <w:bookmarkEnd w:id="566"/>
      <w:bookmarkEnd w:id="567"/>
      <w:bookmarkEnd w:id="568"/>
      <w:bookmarkEnd w:id="569"/>
      <w:bookmarkEnd w:id="570"/>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lastRenderedPageBreak/>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71" w:name="_Hlk45831147"/>
      <w:r>
        <w:rPr>
          <w:lang w:eastAsia="zh-CN"/>
        </w:rPr>
        <w:t>the UE needs to request one or more S-NSSAIs that were not included in the requested NSSAI provided to the N3IWF previously</w:t>
      </w:r>
      <w:bookmarkEnd w:id="571"/>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72" w:name="_Toc20212082"/>
      <w:bookmarkStart w:id="573" w:name="_Toc27744965"/>
      <w:bookmarkStart w:id="574" w:name="_Toc36114766"/>
      <w:bookmarkStart w:id="575" w:name="_Toc45271360"/>
      <w:bookmarkStart w:id="576" w:name="_Toc51936619"/>
      <w:bookmarkStart w:id="577" w:name="_Toc58230289"/>
      <w:bookmarkStart w:id="578" w:name="_Toc99038054"/>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72"/>
      <w:bookmarkEnd w:id="573"/>
      <w:bookmarkEnd w:id="574"/>
      <w:bookmarkEnd w:id="575"/>
      <w:bookmarkEnd w:id="576"/>
      <w:bookmarkEnd w:id="577"/>
      <w:bookmarkEnd w:id="578"/>
    </w:p>
    <w:p w14:paraId="00C6B49F" w14:textId="77777777" w:rsidR="007536A6" w:rsidRPr="004348F0" w:rsidRDefault="007536A6" w:rsidP="007536A6">
      <w:pPr>
        <w:pStyle w:val="Heading4"/>
      </w:pPr>
      <w:bookmarkStart w:id="579" w:name="_Toc20212083"/>
      <w:bookmarkStart w:id="580" w:name="_Toc27744966"/>
      <w:bookmarkStart w:id="581" w:name="_Toc36114767"/>
      <w:bookmarkStart w:id="582" w:name="_Toc45271361"/>
      <w:bookmarkStart w:id="583" w:name="_Toc51936620"/>
      <w:bookmarkStart w:id="584" w:name="_Toc58230290"/>
      <w:bookmarkStart w:id="585" w:name="_Toc99038055"/>
      <w:r>
        <w:t>7.3.3.1</w:t>
      </w:r>
      <w:r>
        <w:tab/>
        <w:t>General</w:t>
      </w:r>
      <w:bookmarkEnd w:id="579"/>
      <w:bookmarkEnd w:id="580"/>
      <w:bookmarkEnd w:id="581"/>
      <w:bookmarkEnd w:id="582"/>
      <w:bookmarkEnd w:id="583"/>
      <w:bookmarkEnd w:id="584"/>
      <w:bookmarkEnd w:id="585"/>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586" w:name="_Toc20212084"/>
      <w:bookmarkStart w:id="587" w:name="_Toc27744967"/>
      <w:bookmarkStart w:id="588" w:name="_Toc36114768"/>
      <w:bookmarkStart w:id="589" w:name="_Toc45271362"/>
      <w:bookmarkStart w:id="590" w:name="_Toc51936621"/>
      <w:bookmarkStart w:id="591" w:name="_Toc58230291"/>
      <w:bookmarkStart w:id="592" w:name="_Toc99038056"/>
      <w:r>
        <w:t>7.3.3.1A</w:t>
      </w:r>
      <w:r>
        <w:tab/>
        <w:t>EAP-5G session initiation</w:t>
      </w:r>
      <w:bookmarkEnd w:id="586"/>
      <w:bookmarkEnd w:id="587"/>
      <w:bookmarkEnd w:id="588"/>
      <w:bookmarkEnd w:id="589"/>
      <w:bookmarkEnd w:id="590"/>
      <w:bookmarkEnd w:id="591"/>
      <w:bookmarkEnd w:id="592"/>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lastRenderedPageBreak/>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593" w:name="_Toc20212085"/>
      <w:bookmarkStart w:id="594" w:name="_Toc27744968"/>
      <w:bookmarkStart w:id="595" w:name="_Toc36114769"/>
      <w:bookmarkStart w:id="596" w:name="_Toc45271363"/>
      <w:bookmarkStart w:id="597" w:name="_Toc51936622"/>
      <w:bookmarkStart w:id="598" w:name="_Toc58230292"/>
      <w:bookmarkStart w:id="599" w:name="_Toc99038057"/>
      <w:r>
        <w:t>7.3.3.2</w:t>
      </w:r>
      <w:r>
        <w:tab/>
        <w:t>EAP-5G session completion initiated by the network</w:t>
      </w:r>
      <w:bookmarkEnd w:id="593"/>
      <w:bookmarkEnd w:id="594"/>
      <w:bookmarkEnd w:id="595"/>
      <w:bookmarkEnd w:id="596"/>
      <w:bookmarkEnd w:id="597"/>
      <w:bookmarkEnd w:id="598"/>
      <w:bookmarkEnd w:id="599"/>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5pt;height:290.35pt" o:ole="">
            <v:imagedata r:id="rId14" o:title=""/>
          </v:shape>
          <o:OLEObject Type="Embed" ProgID="Visio.Drawing.15" ShapeID="_x0000_i1025" DrawAspect="Content" ObjectID="_1709650763"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00" w:name="_Toc20212086"/>
      <w:bookmarkStart w:id="601" w:name="_Toc27744969"/>
      <w:bookmarkStart w:id="602" w:name="_Toc36114770"/>
      <w:bookmarkStart w:id="603" w:name="_Toc45271364"/>
      <w:bookmarkStart w:id="604" w:name="_Toc51936623"/>
      <w:bookmarkStart w:id="605" w:name="_Toc58230293"/>
      <w:bookmarkStart w:id="606" w:name="_Toc99038058"/>
      <w:r>
        <w:lastRenderedPageBreak/>
        <w:t>7.3.3.3</w:t>
      </w:r>
      <w:r>
        <w:tab/>
        <w:t>EAP-5G session completion initiated by the UE</w:t>
      </w:r>
      <w:bookmarkEnd w:id="600"/>
      <w:bookmarkEnd w:id="601"/>
      <w:bookmarkEnd w:id="602"/>
      <w:bookmarkEnd w:id="603"/>
      <w:bookmarkEnd w:id="604"/>
      <w:bookmarkEnd w:id="605"/>
      <w:bookmarkEnd w:id="606"/>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75pt;height:254.75pt" o:ole="">
            <v:imagedata r:id="rId16" o:title=""/>
          </v:shape>
          <o:OLEObject Type="Embed" ProgID="Visio.Drawing.11" ShapeID="_x0000_i1026" DrawAspect="Content" ObjectID="_1709650764"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07" w:name="_Toc20212087"/>
      <w:bookmarkStart w:id="608" w:name="_Toc27744970"/>
      <w:bookmarkStart w:id="609" w:name="_Toc36114771"/>
      <w:bookmarkStart w:id="610" w:name="_Toc45271365"/>
      <w:bookmarkStart w:id="611" w:name="_Toc51936624"/>
      <w:bookmarkStart w:id="612" w:name="_Toc58230294"/>
      <w:bookmarkStart w:id="613" w:name="_Toc99038059"/>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07"/>
      <w:bookmarkEnd w:id="608"/>
      <w:bookmarkEnd w:id="609"/>
      <w:bookmarkEnd w:id="610"/>
      <w:bookmarkEnd w:id="611"/>
      <w:bookmarkEnd w:id="612"/>
      <w:bookmarkEnd w:id="613"/>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14" w:name="_Toc20212088"/>
      <w:bookmarkStart w:id="615" w:name="_Toc27744971"/>
      <w:bookmarkStart w:id="616" w:name="_Toc36114772"/>
      <w:bookmarkStart w:id="617" w:name="_Toc45271366"/>
      <w:bookmarkStart w:id="618" w:name="_Toc51936625"/>
      <w:bookmarkStart w:id="619" w:name="_Toc58230295"/>
      <w:bookmarkStart w:id="620" w:name="_Toc99038060"/>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14"/>
      <w:bookmarkEnd w:id="615"/>
      <w:bookmarkEnd w:id="616"/>
      <w:bookmarkEnd w:id="617"/>
      <w:bookmarkEnd w:id="618"/>
      <w:bookmarkEnd w:id="619"/>
      <w:bookmarkEnd w:id="620"/>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21" w:name="_Toc20212089"/>
      <w:bookmarkStart w:id="622" w:name="_Toc27744972"/>
      <w:bookmarkStart w:id="623" w:name="_Toc36114773"/>
      <w:bookmarkStart w:id="624" w:name="_Toc45271367"/>
      <w:bookmarkStart w:id="625" w:name="_Toc51936626"/>
      <w:bookmarkStart w:id="626" w:name="_Toc58230296"/>
      <w:bookmarkStart w:id="627" w:name="_Toc99038061"/>
      <w:r>
        <w:t>7.3A</w:t>
      </w:r>
      <w:r>
        <w:tab/>
        <w:t>IKE SA establishment procedure for trusted non-3GPP access</w:t>
      </w:r>
      <w:bookmarkEnd w:id="621"/>
      <w:bookmarkEnd w:id="622"/>
      <w:bookmarkEnd w:id="623"/>
      <w:bookmarkEnd w:id="624"/>
      <w:bookmarkEnd w:id="625"/>
      <w:bookmarkEnd w:id="626"/>
      <w:bookmarkEnd w:id="627"/>
    </w:p>
    <w:p w14:paraId="0D18520D" w14:textId="77777777" w:rsidR="009E57FC" w:rsidRPr="000030BA" w:rsidRDefault="009E57FC" w:rsidP="009E57FC">
      <w:pPr>
        <w:pStyle w:val="Heading3"/>
        <w:rPr>
          <w:rFonts w:eastAsia="SimSun"/>
        </w:rPr>
      </w:pPr>
      <w:bookmarkStart w:id="628" w:name="_Toc20212090"/>
      <w:bookmarkStart w:id="629" w:name="_Toc27744973"/>
      <w:bookmarkStart w:id="630" w:name="_Toc36114774"/>
      <w:bookmarkStart w:id="631" w:name="_Toc45271368"/>
      <w:bookmarkStart w:id="632" w:name="_Toc51936627"/>
      <w:bookmarkStart w:id="633" w:name="_Toc58230297"/>
      <w:bookmarkStart w:id="634" w:name="_Toc99038062"/>
      <w:r>
        <w:rPr>
          <w:rFonts w:eastAsia="SimSun"/>
        </w:rPr>
        <w:t>7.3A</w:t>
      </w:r>
      <w:r w:rsidRPr="000030BA">
        <w:rPr>
          <w:rFonts w:eastAsia="SimSun"/>
        </w:rPr>
        <w:t>.1</w:t>
      </w:r>
      <w:r w:rsidRPr="000030BA">
        <w:rPr>
          <w:rFonts w:eastAsia="SimSun" w:hint="eastAsia"/>
        </w:rPr>
        <w:tab/>
      </w:r>
      <w:r w:rsidRPr="000030BA">
        <w:rPr>
          <w:rFonts w:eastAsia="SimSun"/>
        </w:rPr>
        <w:t>General</w:t>
      </w:r>
      <w:bookmarkEnd w:id="628"/>
      <w:bookmarkEnd w:id="629"/>
      <w:bookmarkEnd w:id="630"/>
      <w:bookmarkEnd w:id="631"/>
      <w:bookmarkEnd w:id="632"/>
      <w:bookmarkEnd w:id="633"/>
      <w:bookmarkEnd w:id="634"/>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lastRenderedPageBreak/>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55pt;height:525.35pt" o:ole="">
            <v:imagedata r:id="rId18" o:title=""/>
          </v:shape>
          <o:OLEObject Type="Embed" ProgID="Visio.Drawing.15" ShapeID="_x0000_i1027" DrawAspect="Content" ObjectID="_1709650765"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35" w:name="_Toc20212091"/>
      <w:bookmarkStart w:id="636" w:name="_Toc27744974"/>
      <w:bookmarkStart w:id="637" w:name="_Toc36114775"/>
      <w:bookmarkStart w:id="638" w:name="_Toc45271369"/>
      <w:bookmarkStart w:id="639" w:name="_Toc51936628"/>
      <w:bookmarkStart w:id="640" w:name="_Toc58230298"/>
      <w:bookmarkStart w:id="641" w:name="_Toc99038063"/>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35"/>
      <w:bookmarkEnd w:id="636"/>
      <w:bookmarkEnd w:id="637"/>
      <w:bookmarkEnd w:id="638"/>
      <w:bookmarkEnd w:id="639"/>
      <w:bookmarkEnd w:id="640"/>
      <w:bookmarkEnd w:id="641"/>
    </w:p>
    <w:p w14:paraId="5EA90A43" w14:textId="77777777" w:rsidR="009E57FC" w:rsidRPr="004348F0" w:rsidRDefault="009E57FC" w:rsidP="009E57FC">
      <w:pPr>
        <w:pStyle w:val="Heading4"/>
      </w:pPr>
      <w:bookmarkStart w:id="642" w:name="_Toc20212092"/>
      <w:bookmarkStart w:id="643" w:name="_Toc27744975"/>
      <w:bookmarkStart w:id="644" w:name="_Toc36114776"/>
      <w:bookmarkStart w:id="645" w:name="_Toc45271370"/>
      <w:bookmarkStart w:id="646" w:name="_Toc51936629"/>
      <w:bookmarkStart w:id="647" w:name="_Toc58230299"/>
      <w:bookmarkStart w:id="648" w:name="_Toc99038064"/>
      <w:r>
        <w:t>7.3A.2.1</w:t>
      </w:r>
      <w:r>
        <w:tab/>
        <w:t>General</w:t>
      </w:r>
      <w:bookmarkEnd w:id="642"/>
      <w:bookmarkEnd w:id="643"/>
      <w:bookmarkEnd w:id="644"/>
      <w:bookmarkEnd w:id="645"/>
      <w:bookmarkEnd w:id="646"/>
      <w:bookmarkEnd w:id="647"/>
      <w:bookmarkEnd w:id="648"/>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49" w:name="_Toc20212093"/>
      <w:bookmarkStart w:id="650" w:name="_Toc27744976"/>
      <w:bookmarkStart w:id="651" w:name="_Toc36114777"/>
      <w:bookmarkStart w:id="652" w:name="_Toc45271371"/>
      <w:bookmarkStart w:id="653" w:name="_Toc51936630"/>
      <w:bookmarkStart w:id="654" w:name="_Toc58230300"/>
      <w:bookmarkStart w:id="655" w:name="_Toc99038065"/>
      <w:r>
        <w:t>7.3A.2.2</w:t>
      </w:r>
      <w:r>
        <w:tab/>
        <w:t>Identity transaction</w:t>
      </w:r>
      <w:bookmarkEnd w:id="649"/>
      <w:bookmarkEnd w:id="650"/>
      <w:bookmarkEnd w:id="651"/>
      <w:bookmarkEnd w:id="652"/>
      <w:bookmarkEnd w:id="653"/>
      <w:bookmarkEnd w:id="654"/>
      <w:bookmarkEnd w:id="655"/>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64CB086B"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56" w:name="_Toc20212094"/>
      <w:bookmarkStart w:id="657" w:name="_Toc27744977"/>
      <w:bookmarkStart w:id="658" w:name="_Toc36114778"/>
      <w:bookmarkStart w:id="659" w:name="_Toc45271372"/>
      <w:bookmarkStart w:id="660" w:name="_Toc51936631"/>
      <w:bookmarkStart w:id="661" w:name="_Toc58230301"/>
      <w:bookmarkStart w:id="662" w:name="_Toc99038066"/>
      <w:r>
        <w:t>7.3A.2.3</w:t>
      </w:r>
      <w:r>
        <w:tab/>
        <w:t>EAP-5G session initiation</w:t>
      </w:r>
      <w:bookmarkEnd w:id="656"/>
      <w:bookmarkEnd w:id="657"/>
      <w:bookmarkEnd w:id="658"/>
      <w:bookmarkEnd w:id="659"/>
      <w:bookmarkEnd w:id="660"/>
      <w:bookmarkEnd w:id="661"/>
      <w:bookmarkEnd w:id="662"/>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293E093E"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00656105" w:rsidRPr="00656105">
        <w:t xml:space="preserve"> , each of which is up to 255 (decimal) octets long; and</w:t>
      </w:r>
    </w:p>
    <w:p w14:paraId="0C1A9911" w14:textId="77777777" w:rsidR="002D3FD4" w:rsidRDefault="002D3FD4" w:rsidP="002D3FD4">
      <w:pPr>
        <w:pStyle w:val="NO"/>
      </w:pPr>
      <w:r>
        <w:t>NOTE 1:</w:t>
      </w:r>
      <w:r>
        <w:tab/>
        <w:t>If and how the UE includes the requested NSSAI as a part of the access type depends on the NSSAI inclusion mode IE as especified in 3GPP TS 24.501 [4].</w:t>
      </w:r>
    </w:p>
    <w:p w14:paraId="2B9A3BB4" w14:textId="77777777" w:rsidR="00656105" w:rsidRDefault="00656105" w:rsidP="00505589">
      <w:pPr>
        <w:pStyle w:val="B1"/>
      </w:pPr>
      <w:bookmarkStart w:id="663"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63"/>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64" w:name="_Toc20212095"/>
      <w:bookmarkStart w:id="665" w:name="_Toc27744978"/>
      <w:bookmarkStart w:id="666"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w:t>
      </w:r>
      <w:r>
        <w:rPr>
          <w:lang w:val="en-US"/>
        </w:rPr>
        <w:lastRenderedPageBreak/>
        <w:t xml:space="preserve">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67" w:name="_Toc45271373"/>
      <w:bookmarkStart w:id="668" w:name="_Toc51936632"/>
      <w:bookmarkStart w:id="669" w:name="_Toc58230302"/>
      <w:bookmarkStart w:id="670" w:name="_Toc99038067"/>
      <w:r>
        <w:t>7.3A.2.4</w:t>
      </w:r>
      <w:r>
        <w:tab/>
        <w:t>EAP-5G session completion initiated by the network</w:t>
      </w:r>
      <w:bookmarkEnd w:id="664"/>
      <w:bookmarkEnd w:id="665"/>
      <w:bookmarkEnd w:id="666"/>
      <w:bookmarkEnd w:id="667"/>
      <w:bookmarkEnd w:id="668"/>
      <w:bookmarkEnd w:id="669"/>
      <w:bookmarkEnd w:id="670"/>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71" w:name="_Toc20212096"/>
      <w:bookmarkStart w:id="672" w:name="_Toc27744979"/>
      <w:bookmarkStart w:id="673" w:name="_Toc36114780"/>
      <w:bookmarkStart w:id="674" w:name="_Toc45271374"/>
      <w:bookmarkStart w:id="675" w:name="_Toc51936633"/>
      <w:bookmarkStart w:id="676" w:name="_Toc58230303"/>
      <w:bookmarkStart w:id="677" w:name="_Toc99038068"/>
      <w:r>
        <w:t>7.3A.2.5</w:t>
      </w:r>
      <w:r>
        <w:tab/>
        <w:t>EAP-5G session completion initiated by the UE</w:t>
      </w:r>
      <w:bookmarkEnd w:id="671"/>
      <w:bookmarkEnd w:id="672"/>
      <w:bookmarkEnd w:id="673"/>
      <w:bookmarkEnd w:id="674"/>
      <w:bookmarkEnd w:id="675"/>
      <w:bookmarkEnd w:id="676"/>
      <w:bookmarkEnd w:id="677"/>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678" w:name="_Toc20212097"/>
      <w:bookmarkStart w:id="679" w:name="_Toc27744980"/>
      <w:bookmarkStart w:id="680" w:name="_Toc36114781"/>
      <w:bookmarkStart w:id="681" w:name="_Toc45271375"/>
      <w:bookmarkStart w:id="682" w:name="_Toc51936634"/>
      <w:bookmarkStart w:id="683" w:name="_Toc58230304"/>
      <w:bookmarkStart w:id="684" w:name="_Toc99038069"/>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78"/>
      <w:bookmarkEnd w:id="679"/>
      <w:bookmarkEnd w:id="680"/>
      <w:bookmarkEnd w:id="681"/>
      <w:bookmarkEnd w:id="682"/>
      <w:bookmarkEnd w:id="683"/>
      <w:bookmarkEnd w:id="684"/>
    </w:p>
    <w:p w14:paraId="5CEEF0AC" w14:textId="77777777" w:rsidR="009E57FC" w:rsidRDefault="009E57FC" w:rsidP="009E57FC">
      <w:pPr>
        <w:pStyle w:val="Heading4"/>
      </w:pPr>
      <w:bookmarkStart w:id="685" w:name="_Toc20212098"/>
      <w:bookmarkStart w:id="686" w:name="_Toc27744981"/>
      <w:bookmarkStart w:id="687" w:name="_Toc36114782"/>
      <w:bookmarkStart w:id="688" w:name="_Toc45271376"/>
      <w:bookmarkStart w:id="689" w:name="_Toc51936635"/>
      <w:bookmarkStart w:id="690" w:name="_Toc58230305"/>
      <w:bookmarkStart w:id="691" w:name="_Toc99038070"/>
      <w:r>
        <w:t>7.3A.3.1</w:t>
      </w:r>
      <w:r>
        <w:tab/>
      </w:r>
      <w:r w:rsidRPr="004348F0">
        <w:t>IKE SA and signalling IPsec SA establishment</w:t>
      </w:r>
      <w:r>
        <w:t xml:space="preserve"> initiation</w:t>
      </w:r>
      <w:bookmarkEnd w:id="685"/>
      <w:bookmarkEnd w:id="686"/>
      <w:bookmarkEnd w:id="687"/>
      <w:bookmarkEnd w:id="688"/>
      <w:bookmarkEnd w:id="689"/>
      <w:bookmarkEnd w:id="690"/>
      <w:bookmarkEnd w:id="691"/>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692" w:name="_Toc20212099"/>
      <w:bookmarkStart w:id="693" w:name="_Toc27744982"/>
      <w:bookmarkStart w:id="694" w:name="_Toc36114783"/>
      <w:bookmarkStart w:id="695" w:name="_Toc45271377"/>
      <w:bookmarkStart w:id="696" w:name="_Toc51936636"/>
      <w:bookmarkStart w:id="697" w:name="_Toc58230306"/>
      <w:bookmarkStart w:id="698" w:name="_Toc99038071"/>
      <w:r>
        <w:t>7.3A.3.2</w:t>
      </w:r>
      <w:r>
        <w:tab/>
      </w:r>
      <w:r w:rsidRPr="004348F0">
        <w:t>IKE SA and signalling IPsec SA establishment</w:t>
      </w:r>
      <w:r>
        <w:t xml:space="preserve"> accepted by the network</w:t>
      </w:r>
      <w:bookmarkEnd w:id="692"/>
      <w:bookmarkEnd w:id="693"/>
      <w:bookmarkEnd w:id="694"/>
      <w:bookmarkEnd w:id="695"/>
      <w:bookmarkEnd w:id="696"/>
      <w:bookmarkEnd w:id="697"/>
      <w:bookmarkEnd w:id="698"/>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699" w:name="_Toc20212100"/>
      <w:bookmarkStart w:id="700" w:name="_Toc27744983"/>
      <w:bookmarkStart w:id="701" w:name="_Toc36114784"/>
      <w:bookmarkStart w:id="702" w:name="_Toc45271378"/>
      <w:bookmarkStart w:id="703" w:name="_Toc51936637"/>
      <w:bookmarkStart w:id="704" w:name="_Toc58230307"/>
      <w:bookmarkStart w:id="705" w:name="_Toc99038072"/>
      <w:r>
        <w:t>7.3A.3.3</w:t>
      </w:r>
      <w:r>
        <w:tab/>
      </w:r>
      <w:r w:rsidRPr="004348F0">
        <w:t>IKE SA and signalling IPsec SA establishment</w:t>
      </w:r>
      <w:r>
        <w:t xml:space="preserve"> not accepted by the network</w:t>
      </w:r>
      <w:bookmarkEnd w:id="699"/>
      <w:bookmarkEnd w:id="700"/>
      <w:bookmarkEnd w:id="701"/>
      <w:bookmarkEnd w:id="702"/>
      <w:bookmarkEnd w:id="703"/>
      <w:bookmarkEnd w:id="704"/>
      <w:bookmarkEnd w:id="705"/>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06" w:name="_Toc27744984"/>
      <w:bookmarkStart w:id="707" w:name="_Toc36114785"/>
      <w:bookmarkStart w:id="708" w:name="_Toc45271379"/>
      <w:bookmarkStart w:id="709" w:name="_Toc51936638"/>
      <w:bookmarkStart w:id="710" w:name="_Toc58230308"/>
      <w:bookmarkStart w:id="711" w:name="_Toc20212101"/>
      <w:bookmarkStart w:id="712" w:name="_Toc99038073"/>
      <w:r>
        <w:rPr>
          <w:rFonts w:eastAsia="SimSun"/>
        </w:rPr>
        <w:t>7.3A.4</w:t>
      </w:r>
      <w:r w:rsidRPr="000030BA">
        <w:rPr>
          <w:rFonts w:eastAsia="SimSun" w:hint="eastAsia"/>
        </w:rPr>
        <w:tab/>
      </w:r>
      <w:r>
        <w:rPr>
          <w:rFonts w:eastAsia="SimSun"/>
        </w:rPr>
        <w:t>Procedure for devices without NAS support</w:t>
      </w:r>
      <w:bookmarkEnd w:id="706"/>
      <w:bookmarkEnd w:id="707"/>
      <w:bookmarkEnd w:id="708"/>
      <w:bookmarkEnd w:id="709"/>
      <w:bookmarkEnd w:id="710"/>
      <w:bookmarkEnd w:id="712"/>
    </w:p>
    <w:p w14:paraId="06A2E3B9" w14:textId="77777777" w:rsidR="00A4443E" w:rsidRDefault="00A4443E" w:rsidP="00A4443E">
      <w:pPr>
        <w:pStyle w:val="Heading4"/>
      </w:pPr>
      <w:bookmarkStart w:id="713" w:name="_Toc27744985"/>
      <w:bookmarkStart w:id="714" w:name="_Toc36114786"/>
      <w:bookmarkStart w:id="715" w:name="_Toc45271380"/>
      <w:bookmarkStart w:id="716" w:name="_Toc51936639"/>
      <w:bookmarkStart w:id="717" w:name="_Toc58230309"/>
      <w:bookmarkStart w:id="718" w:name="_Toc99038074"/>
      <w:r>
        <w:t>7.3A.4.1</w:t>
      </w:r>
      <w:r>
        <w:tab/>
        <w:t>General</w:t>
      </w:r>
      <w:bookmarkEnd w:id="713"/>
      <w:bookmarkEnd w:id="714"/>
      <w:bookmarkEnd w:id="715"/>
      <w:bookmarkEnd w:id="716"/>
      <w:bookmarkEnd w:id="717"/>
      <w:bookmarkEnd w:id="718"/>
    </w:p>
    <w:p w14:paraId="3206F272" w14:textId="77777777" w:rsidR="002B02A2" w:rsidRDefault="002B02A2" w:rsidP="002B02A2">
      <w:bookmarkStart w:id="719" w:name="_Toc27744986"/>
      <w:bookmarkStart w:id="720" w:name="_Toc36114787"/>
      <w:bookmarkStart w:id="721" w:name="_Toc45271381"/>
      <w:bookmarkStart w:id="722" w:name="_Toc51936640"/>
      <w:bookmarkStart w:id="723"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24" w:name="_Toc99038075"/>
      <w:r>
        <w:lastRenderedPageBreak/>
        <w:t>7.3A.4.2</w:t>
      </w:r>
      <w:r>
        <w:tab/>
        <w:t>N5CW device registration over trusted WLAN access network</w:t>
      </w:r>
      <w:bookmarkEnd w:id="719"/>
      <w:bookmarkEnd w:id="720"/>
      <w:bookmarkEnd w:id="721"/>
      <w:bookmarkEnd w:id="722"/>
      <w:bookmarkEnd w:id="723"/>
      <w:bookmarkEnd w:id="724"/>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25pt;height:82.3pt" o:ole="">
                  <v:imagedata r:id="rId20" o:title=""/>
                </v:shape>
                <o:OLEObject Type="Embed" ProgID="Visio.Drawing.15" ShapeID="_x0000_i1028" DrawAspect="Content" ObjectID="_1709650766"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387B700"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25" w:name="_Toc27744987"/>
      <w:bookmarkStart w:id="726" w:name="_Toc36114788"/>
      <w:bookmarkStart w:id="727" w:name="_Toc45271382"/>
      <w:bookmarkStart w:id="728" w:name="_Toc51936641"/>
      <w:bookmarkStart w:id="729" w:name="_Toc58230311"/>
      <w:bookmarkStart w:id="730" w:name="_Toc99038076"/>
      <w:r>
        <w:t>7</w:t>
      </w:r>
      <w:r w:rsidR="00E26061">
        <w:t>.</w:t>
      </w:r>
      <w:r w:rsidR="004809D3">
        <w:t>4</w:t>
      </w:r>
      <w:r w:rsidR="00E26061">
        <w:tab/>
      </w:r>
      <w:r>
        <w:t>IKE</w:t>
      </w:r>
      <w:r w:rsidR="00EC1269">
        <w:t>v2</w:t>
      </w:r>
      <w:r>
        <w:t xml:space="preserve"> SA </w:t>
      </w:r>
      <w:r w:rsidR="000030BA">
        <w:t>deletion</w:t>
      </w:r>
      <w:r w:rsidR="00E26061">
        <w:t xml:space="preserve"> procedure</w:t>
      </w:r>
      <w:bookmarkEnd w:id="711"/>
      <w:bookmarkEnd w:id="725"/>
      <w:bookmarkEnd w:id="726"/>
      <w:bookmarkEnd w:id="727"/>
      <w:bookmarkEnd w:id="728"/>
      <w:bookmarkEnd w:id="729"/>
      <w:bookmarkEnd w:id="730"/>
    </w:p>
    <w:p w14:paraId="641CE914" w14:textId="77777777" w:rsidR="000030BA" w:rsidRPr="003B2431" w:rsidRDefault="003B2431" w:rsidP="003B2431">
      <w:pPr>
        <w:pStyle w:val="Heading3"/>
        <w:rPr>
          <w:rFonts w:eastAsia="SimSun"/>
        </w:rPr>
      </w:pPr>
      <w:bookmarkStart w:id="731" w:name="_Toc20212102"/>
      <w:bookmarkStart w:id="732" w:name="_Toc27744988"/>
      <w:bookmarkStart w:id="733" w:name="_Toc36114789"/>
      <w:bookmarkStart w:id="734" w:name="_Toc45271383"/>
      <w:bookmarkStart w:id="735" w:name="_Toc51936642"/>
      <w:bookmarkStart w:id="736" w:name="_Toc58230312"/>
      <w:bookmarkStart w:id="737" w:name="_Toc99038077"/>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31"/>
      <w:bookmarkEnd w:id="732"/>
      <w:bookmarkEnd w:id="733"/>
      <w:bookmarkEnd w:id="734"/>
      <w:bookmarkEnd w:id="735"/>
      <w:bookmarkEnd w:id="736"/>
      <w:bookmarkEnd w:id="737"/>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lastRenderedPageBreak/>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7777777"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60A8777D" w14:textId="77777777" w:rsidR="000030BA" w:rsidRPr="003B2431" w:rsidRDefault="003B2431" w:rsidP="003B2431">
      <w:pPr>
        <w:pStyle w:val="Heading3"/>
        <w:rPr>
          <w:rFonts w:eastAsia="SimSun"/>
        </w:rPr>
      </w:pPr>
      <w:bookmarkStart w:id="738" w:name="_Toc20212103"/>
      <w:bookmarkStart w:id="739" w:name="_Toc27744989"/>
      <w:bookmarkStart w:id="740" w:name="_Toc36114790"/>
      <w:bookmarkStart w:id="741" w:name="_Toc45271384"/>
      <w:bookmarkStart w:id="742" w:name="_Toc51936643"/>
      <w:bookmarkStart w:id="743" w:name="_Toc58230313"/>
      <w:bookmarkStart w:id="744" w:name="_Toc99038078"/>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38"/>
      <w:bookmarkEnd w:id="739"/>
      <w:bookmarkEnd w:id="740"/>
      <w:bookmarkEnd w:id="741"/>
      <w:bookmarkEnd w:id="742"/>
      <w:bookmarkEnd w:id="743"/>
      <w:bookmarkEnd w:id="744"/>
    </w:p>
    <w:p w14:paraId="39FCF2CB" w14:textId="77777777" w:rsidR="00B3565C" w:rsidRDefault="00B3565C" w:rsidP="00B3565C">
      <w:pPr>
        <w:pStyle w:val="Heading4"/>
      </w:pPr>
      <w:bookmarkStart w:id="745" w:name="_Toc20212104"/>
      <w:bookmarkStart w:id="746" w:name="_Toc27744990"/>
      <w:bookmarkStart w:id="747" w:name="_Toc36114791"/>
      <w:bookmarkStart w:id="748" w:name="_Toc45271385"/>
      <w:bookmarkStart w:id="749" w:name="_Toc51936644"/>
      <w:bookmarkStart w:id="750" w:name="_Toc58230314"/>
      <w:bookmarkStart w:id="751" w:name="_Toc99038079"/>
      <w:r>
        <w:t>7.4.2.1</w:t>
      </w:r>
      <w:r>
        <w:tab/>
        <w:t>IKE SA deletion initiation</w:t>
      </w:r>
      <w:bookmarkEnd w:id="745"/>
      <w:bookmarkEnd w:id="746"/>
      <w:bookmarkEnd w:id="747"/>
      <w:bookmarkEnd w:id="748"/>
      <w:bookmarkEnd w:id="749"/>
      <w:bookmarkEnd w:id="750"/>
      <w:bookmarkEnd w:id="751"/>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52" w:name="_Toc20212105"/>
      <w:bookmarkStart w:id="753" w:name="_Toc27744991"/>
      <w:bookmarkStart w:id="754" w:name="_Toc36114792"/>
      <w:bookmarkStart w:id="755" w:name="_Toc45271386"/>
      <w:bookmarkStart w:id="756" w:name="_Toc51936645"/>
      <w:bookmarkStart w:id="757" w:name="_Toc58230315"/>
      <w:bookmarkStart w:id="758" w:name="_Toc99038080"/>
      <w:r>
        <w:t>7.4.2.2</w:t>
      </w:r>
      <w:r>
        <w:tab/>
        <w:t>IKE SA deletion accepted by the UE</w:t>
      </w:r>
      <w:bookmarkEnd w:id="752"/>
      <w:bookmarkEnd w:id="753"/>
      <w:bookmarkEnd w:id="754"/>
      <w:bookmarkEnd w:id="755"/>
      <w:bookmarkEnd w:id="756"/>
      <w:bookmarkEnd w:id="757"/>
      <w:bookmarkEnd w:id="758"/>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59" w:name="_Toc20212106"/>
      <w:bookmarkStart w:id="760" w:name="_Toc27744992"/>
      <w:bookmarkStart w:id="761" w:name="_Toc36114793"/>
      <w:bookmarkStart w:id="762" w:name="_Toc45271387"/>
      <w:bookmarkStart w:id="763" w:name="_Toc51936646"/>
      <w:bookmarkStart w:id="764" w:name="_Toc58230316"/>
      <w:bookmarkStart w:id="765" w:name="_Toc99038081"/>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59"/>
      <w:bookmarkEnd w:id="760"/>
      <w:bookmarkEnd w:id="761"/>
      <w:bookmarkEnd w:id="762"/>
      <w:bookmarkEnd w:id="763"/>
      <w:bookmarkEnd w:id="764"/>
      <w:bookmarkEnd w:id="765"/>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66" w:name="_Toc20212107"/>
      <w:bookmarkStart w:id="767" w:name="_Toc27744993"/>
      <w:bookmarkStart w:id="768" w:name="_Toc36114794"/>
      <w:bookmarkStart w:id="769" w:name="_Toc45271388"/>
      <w:bookmarkStart w:id="770" w:name="_Toc51936647"/>
      <w:bookmarkStart w:id="771" w:name="_Toc58230317"/>
      <w:bookmarkStart w:id="772" w:name="_Toc99038082"/>
      <w:r>
        <w:rPr>
          <w:rFonts w:eastAsia="SimSun" w:hint="eastAsia"/>
        </w:rPr>
        <w:lastRenderedPageBreak/>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66"/>
      <w:bookmarkEnd w:id="767"/>
      <w:bookmarkEnd w:id="768"/>
      <w:bookmarkEnd w:id="769"/>
      <w:bookmarkEnd w:id="770"/>
      <w:bookmarkEnd w:id="771"/>
      <w:bookmarkEnd w:id="772"/>
    </w:p>
    <w:p w14:paraId="24D9283E" w14:textId="77777777" w:rsidR="009E60BA" w:rsidRDefault="009E60BA" w:rsidP="009E60BA">
      <w:pPr>
        <w:pStyle w:val="Heading4"/>
      </w:pPr>
      <w:bookmarkStart w:id="773" w:name="_Toc20212108"/>
      <w:bookmarkStart w:id="774" w:name="_Toc27744994"/>
      <w:bookmarkStart w:id="775" w:name="_Toc36114795"/>
      <w:bookmarkStart w:id="776" w:name="_Toc45271389"/>
      <w:bookmarkStart w:id="777" w:name="_Toc51936648"/>
      <w:bookmarkStart w:id="778" w:name="_Toc58230318"/>
      <w:bookmarkStart w:id="779" w:name="_Toc99038083"/>
      <w:r>
        <w:t>7.4.3.1</w:t>
      </w:r>
      <w:r>
        <w:tab/>
        <w:t>IKE SA deletion initiation</w:t>
      </w:r>
      <w:bookmarkEnd w:id="773"/>
      <w:bookmarkEnd w:id="774"/>
      <w:bookmarkEnd w:id="775"/>
      <w:bookmarkEnd w:id="776"/>
      <w:bookmarkEnd w:id="777"/>
      <w:bookmarkEnd w:id="778"/>
      <w:bookmarkEnd w:id="779"/>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780" w:name="_Toc20212109"/>
      <w:bookmarkStart w:id="781" w:name="_Toc27744995"/>
      <w:bookmarkStart w:id="782" w:name="_Toc36114796"/>
      <w:bookmarkStart w:id="783" w:name="_Toc45271390"/>
      <w:bookmarkStart w:id="784" w:name="_Toc51936649"/>
      <w:bookmarkStart w:id="785" w:name="_Toc58230319"/>
      <w:bookmarkStart w:id="786" w:name="_Toc99038084"/>
      <w:r>
        <w:t>7.4.3.2</w:t>
      </w:r>
      <w:r>
        <w:tab/>
        <w:t>IKE SA deletion accepted by the N3IWF</w:t>
      </w:r>
      <w:r w:rsidR="009E57FC">
        <w:t xml:space="preserve"> and the TNGF</w:t>
      </w:r>
      <w:bookmarkEnd w:id="780"/>
      <w:bookmarkEnd w:id="781"/>
      <w:bookmarkEnd w:id="782"/>
      <w:bookmarkEnd w:id="783"/>
      <w:bookmarkEnd w:id="784"/>
      <w:bookmarkEnd w:id="785"/>
      <w:bookmarkEnd w:id="786"/>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787" w:name="_Toc20212110"/>
      <w:bookmarkStart w:id="788" w:name="_Toc27744996"/>
      <w:bookmarkStart w:id="789" w:name="_Toc36114797"/>
      <w:bookmarkStart w:id="790" w:name="_Toc45271391"/>
      <w:bookmarkStart w:id="791" w:name="_Toc51936650"/>
      <w:bookmarkStart w:id="792" w:name="_Toc58230320"/>
      <w:bookmarkStart w:id="793" w:name="_Toc99038085"/>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787"/>
      <w:bookmarkEnd w:id="788"/>
      <w:bookmarkEnd w:id="789"/>
      <w:bookmarkEnd w:id="790"/>
      <w:bookmarkEnd w:id="791"/>
      <w:bookmarkEnd w:id="792"/>
      <w:bookmarkEnd w:id="793"/>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794" w:name="_Toc20212111"/>
      <w:bookmarkStart w:id="795" w:name="_Toc27744997"/>
      <w:bookmarkStart w:id="796" w:name="_Toc36114798"/>
      <w:bookmarkStart w:id="797" w:name="_Toc45271392"/>
      <w:bookmarkStart w:id="798" w:name="_Toc51936651"/>
      <w:bookmarkStart w:id="799" w:name="_Toc58230321"/>
      <w:bookmarkStart w:id="800" w:name="_Toc99038086"/>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794"/>
      <w:bookmarkEnd w:id="795"/>
      <w:bookmarkEnd w:id="796"/>
      <w:bookmarkEnd w:id="797"/>
      <w:bookmarkEnd w:id="798"/>
      <w:bookmarkEnd w:id="799"/>
      <w:bookmarkEnd w:id="800"/>
    </w:p>
    <w:p w14:paraId="400AF198" w14:textId="77777777" w:rsidR="003B2431" w:rsidRPr="003B2431" w:rsidRDefault="003B2431" w:rsidP="003B2431">
      <w:pPr>
        <w:pStyle w:val="Heading3"/>
        <w:rPr>
          <w:rFonts w:eastAsia="SimSun"/>
        </w:rPr>
      </w:pPr>
      <w:bookmarkStart w:id="801" w:name="_Toc20212112"/>
      <w:bookmarkStart w:id="802" w:name="_Toc27744998"/>
      <w:bookmarkStart w:id="803" w:name="_Toc36114799"/>
      <w:bookmarkStart w:id="804" w:name="_Toc45271393"/>
      <w:bookmarkStart w:id="805" w:name="_Toc51936652"/>
      <w:bookmarkStart w:id="806" w:name="_Toc58230322"/>
      <w:bookmarkStart w:id="807" w:name="_Toc99038087"/>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01"/>
      <w:bookmarkEnd w:id="802"/>
      <w:bookmarkEnd w:id="803"/>
      <w:bookmarkEnd w:id="804"/>
      <w:bookmarkEnd w:id="805"/>
      <w:bookmarkEnd w:id="806"/>
      <w:bookmarkEnd w:id="807"/>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08" w:name="_Toc20212113"/>
      <w:bookmarkStart w:id="809" w:name="_Toc27744999"/>
      <w:bookmarkStart w:id="810" w:name="_Toc36114800"/>
      <w:bookmarkStart w:id="811" w:name="_Toc45271394"/>
      <w:bookmarkStart w:id="812" w:name="_Toc51936653"/>
      <w:bookmarkStart w:id="813" w:name="_Toc58230323"/>
      <w:bookmarkStart w:id="814" w:name="_Toc99038088"/>
      <w:r w:rsidRPr="003B2431">
        <w:rPr>
          <w:rFonts w:eastAsia="SimSun" w:hint="eastAsia"/>
        </w:rPr>
        <w:lastRenderedPageBreak/>
        <w:t>7.</w:t>
      </w:r>
      <w:r>
        <w:rPr>
          <w:rFonts w:eastAsia="SimSun"/>
        </w:rPr>
        <w:t>5</w:t>
      </w:r>
      <w:r w:rsidRPr="003B2431">
        <w:rPr>
          <w:rFonts w:eastAsia="SimSun" w:hint="eastAsia"/>
        </w:rPr>
        <w:t>.2</w:t>
      </w:r>
      <w:r w:rsidRPr="003B2431">
        <w:rPr>
          <w:rFonts w:eastAsia="SimSun" w:hint="eastAsia"/>
        </w:rPr>
        <w:tab/>
        <w:t>Child SA creation procedure initiation</w:t>
      </w:r>
      <w:bookmarkEnd w:id="808"/>
      <w:bookmarkEnd w:id="809"/>
      <w:bookmarkEnd w:id="810"/>
      <w:bookmarkEnd w:id="811"/>
      <w:bookmarkEnd w:id="812"/>
      <w:bookmarkEnd w:id="813"/>
      <w:bookmarkEnd w:id="814"/>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15" w:name="_Toc20212114"/>
      <w:bookmarkStart w:id="816" w:name="_Toc27745000"/>
      <w:bookmarkStart w:id="817" w:name="_Toc36114801"/>
      <w:bookmarkStart w:id="818" w:name="_Toc45271395"/>
      <w:bookmarkStart w:id="819" w:name="_Toc51936654"/>
      <w:bookmarkStart w:id="820" w:name="_Toc58230324"/>
      <w:bookmarkStart w:id="821" w:name="_Toc99038089"/>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15"/>
      <w:bookmarkEnd w:id="816"/>
      <w:bookmarkEnd w:id="817"/>
      <w:bookmarkEnd w:id="818"/>
      <w:bookmarkEnd w:id="819"/>
      <w:bookmarkEnd w:id="820"/>
      <w:bookmarkEnd w:id="821"/>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22" w:name="_Toc20212115"/>
      <w:bookmarkStart w:id="823" w:name="_Toc27745001"/>
      <w:bookmarkStart w:id="824" w:name="_Toc36114802"/>
      <w:bookmarkStart w:id="825" w:name="_Toc45271396"/>
      <w:bookmarkStart w:id="826" w:name="_Toc51936655"/>
      <w:bookmarkStart w:id="827" w:name="_Toc58230325"/>
      <w:bookmarkStart w:id="828" w:name="_Toc99038090"/>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22"/>
      <w:bookmarkEnd w:id="823"/>
      <w:bookmarkEnd w:id="824"/>
      <w:bookmarkEnd w:id="825"/>
      <w:bookmarkEnd w:id="826"/>
      <w:bookmarkEnd w:id="827"/>
      <w:bookmarkEnd w:id="828"/>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3673E5E3"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sidR="001B3DE5">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lastRenderedPageBreak/>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29" w:name="_Toc20212116"/>
      <w:bookmarkStart w:id="830" w:name="_Toc27745002"/>
      <w:bookmarkStart w:id="831" w:name="_Toc36114803"/>
      <w:bookmarkStart w:id="832" w:name="_Toc45271397"/>
      <w:bookmarkStart w:id="833" w:name="_Toc51936656"/>
      <w:bookmarkStart w:id="834" w:name="_Toc58230326"/>
      <w:bookmarkStart w:id="835" w:name="_Toc99038091"/>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29"/>
      <w:bookmarkEnd w:id="830"/>
      <w:bookmarkEnd w:id="831"/>
      <w:bookmarkEnd w:id="832"/>
      <w:bookmarkEnd w:id="833"/>
      <w:bookmarkEnd w:id="834"/>
      <w:bookmarkEnd w:id="835"/>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36" w:name="_Toc20212117"/>
      <w:bookmarkStart w:id="837" w:name="_Toc27745003"/>
      <w:bookmarkStart w:id="838" w:name="_Toc36114804"/>
      <w:bookmarkStart w:id="839" w:name="_Toc45271398"/>
      <w:bookmarkStart w:id="840" w:name="_Toc51936657"/>
      <w:bookmarkStart w:id="841" w:name="_Toc58230327"/>
      <w:bookmarkStart w:id="842" w:name="_Toc99038092"/>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36"/>
      <w:bookmarkEnd w:id="837"/>
      <w:bookmarkEnd w:id="838"/>
      <w:bookmarkEnd w:id="839"/>
      <w:bookmarkEnd w:id="840"/>
      <w:bookmarkEnd w:id="841"/>
      <w:bookmarkEnd w:id="842"/>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43" w:name="_Toc20212118"/>
      <w:bookmarkStart w:id="844" w:name="_Toc27745004"/>
      <w:bookmarkStart w:id="845" w:name="_Toc36114805"/>
      <w:bookmarkStart w:id="846" w:name="_Toc45271399"/>
      <w:bookmarkStart w:id="847" w:name="_Toc51936658"/>
      <w:bookmarkStart w:id="848" w:name="_Toc58230328"/>
      <w:bookmarkStart w:id="849" w:name="_Toc99038093"/>
      <w:r>
        <w:t>7</w:t>
      </w:r>
      <w:r w:rsidR="00E26061">
        <w:t>.</w:t>
      </w:r>
      <w:r w:rsidR="004809D3">
        <w:t>6</w:t>
      </w:r>
      <w:r w:rsidR="00E26061">
        <w:tab/>
      </w:r>
      <w:r w:rsidR="00EC1269">
        <w:t>IP</w:t>
      </w:r>
      <w:r w:rsidR="00DD2BBC">
        <w:t>s</w:t>
      </w:r>
      <w:r w:rsidR="00EC1269">
        <w:t xml:space="preserve">ec </w:t>
      </w:r>
      <w:r w:rsidR="00E26061">
        <w:t>SA modification procedure</w:t>
      </w:r>
      <w:bookmarkEnd w:id="843"/>
      <w:bookmarkEnd w:id="844"/>
      <w:bookmarkEnd w:id="845"/>
      <w:bookmarkEnd w:id="846"/>
      <w:bookmarkEnd w:id="847"/>
      <w:bookmarkEnd w:id="848"/>
      <w:bookmarkEnd w:id="849"/>
    </w:p>
    <w:p w14:paraId="6ED81494" w14:textId="77777777" w:rsidR="00DD2BBC" w:rsidRDefault="00DD2BBC" w:rsidP="00DD2BBC">
      <w:pPr>
        <w:pStyle w:val="Heading3"/>
        <w:rPr>
          <w:noProof/>
        </w:rPr>
      </w:pPr>
      <w:bookmarkStart w:id="850" w:name="_Toc20212119"/>
      <w:bookmarkStart w:id="851" w:name="_Toc27745005"/>
      <w:bookmarkStart w:id="852" w:name="_Toc36114806"/>
      <w:bookmarkStart w:id="853" w:name="_Toc45271400"/>
      <w:bookmarkStart w:id="854" w:name="_Toc51936659"/>
      <w:bookmarkStart w:id="855" w:name="_Toc58230329"/>
      <w:bookmarkStart w:id="856" w:name="_Toc99038094"/>
      <w:r>
        <w:rPr>
          <w:noProof/>
        </w:rPr>
        <w:t>7.6.1</w:t>
      </w:r>
      <w:r>
        <w:rPr>
          <w:noProof/>
        </w:rPr>
        <w:tab/>
        <w:t>General</w:t>
      </w:r>
      <w:bookmarkEnd w:id="850"/>
      <w:bookmarkEnd w:id="851"/>
      <w:bookmarkEnd w:id="852"/>
      <w:bookmarkEnd w:id="853"/>
      <w:bookmarkEnd w:id="854"/>
      <w:bookmarkEnd w:id="855"/>
      <w:bookmarkEnd w:id="856"/>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57" w:name="_Toc20212120"/>
      <w:bookmarkStart w:id="858" w:name="_Toc27745006"/>
      <w:bookmarkStart w:id="859" w:name="_Toc36114807"/>
      <w:bookmarkStart w:id="860" w:name="_Toc45271401"/>
      <w:bookmarkStart w:id="861" w:name="_Toc51936660"/>
      <w:bookmarkStart w:id="862" w:name="_Toc58230330"/>
      <w:bookmarkStart w:id="863" w:name="_Toc99038095"/>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57"/>
      <w:bookmarkEnd w:id="858"/>
      <w:bookmarkEnd w:id="859"/>
      <w:bookmarkEnd w:id="860"/>
      <w:bookmarkEnd w:id="861"/>
      <w:bookmarkEnd w:id="862"/>
      <w:bookmarkEnd w:id="863"/>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64" w:name="_Toc20212121"/>
      <w:bookmarkStart w:id="865" w:name="_Toc27745007"/>
      <w:bookmarkStart w:id="866" w:name="_Toc36114808"/>
      <w:bookmarkStart w:id="867" w:name="_Toc45271402"/>
      <w:bookmarkStart w:id="868" w:name="_Toc51936661"/>
      <w:bookmarkStart w:id="869" w:name="_Toc58230331"/>
      <w:bookmarkStart w:id="870" w:name="_Toc99038096"/>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64"/>
      <w:bookmarkEnd w:id="865"/>
      <w:bookmarkEnd w:id="866"/>
      <w:bookmarkEnd w:id="867"/>
      <w:bookmarkEnd w:id="868"/>
      <w:bookmarkEnd w:id="869"/>
      <w:bookmarkEnd w:id="870"/>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871" w:name="_Toc20212122"/>
      <w:bookmarkStart w:id="872" w:name="_Toc27745008"/>
      <w:bookmarkStart w:id="873"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74" w:name="_Toc45271403"/>
      <w:bookmarkStart w:id="875" w:name="_Toc51936662"/>
      <w:bookmarkStart w:id="876" w:name="_Toc58230332"/>
      <w:bookmarkStart w:id="877" w:name="_Toc99038097"/>
      <w:r>
        <w:lastRenderedPageBreak/>
        <w:t>7</w:t>
      </w:r>
      <w:r w:rsidR="00E26061">
        <w:t>.</w:t>
      </w:r>
      <w:r w:rsidR="004809D3">
        <w:t>7</w:t>
      </w:r>
      <w:r w:rsidR="00E26061">
        <w:tab/>
      </w:r>
      <w:r w:rsidR="00EC1269">
        <w:t xml:space="preserve">IPSec </w:t>
      </w:r>
      <w:r w:rsidR="00E26061">
        <w:t>SA deletion procedure</w:t>
      </w:r>
      <w:bookmarkEnd w:id="871"/>
      <w:bookmarkEnd w:id="872"/>
      <w:bookmarkEnd w:id="873"/>
      <w:bookmarkEnd w:id="874"/>
      <w:bookmarkEnd w:id="875"/>
      <w:bookmarkEnd w:id="876"/>
      <w:bookmarkEnd w:id="877"/>
    </w:p>
    <w:p w14:paraId="4B5C9A41" w14:textId="77777777" w:rsidR="003B2431" w:rsidRPr="003B2431" w:rsidRDefault="003B2431" w:rsidP="003B2431">
      <w:pPr>
        <w:pStyle w:val="Heading3"/>
        <w:rPr>
          <w:rFonts w:eastAsia="SimSun"/>
        </w:rPr>
      </w:pPr>
      <w:bookmarkStart w:id="878" w:name="_Toc20212123"/>
      <w:bookmarkStart w:id="879" w:name="_Toc27745009"/>
      <w:bookmarkStart w:id="880" w:name="_Toc36114810"/>
      <w:bookmarkStart w:id="881" w:name="_Toc45271404"/>
      <w:bookmarkStart w:id="882" w:name="_Toc51936663"/>
      <w:bookmarkStart w:id="883" w:name="_Toc58230333"/>
      <w:bookmarkStart w:id="884" w:name="_Toc99038098"/>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878"/>
      <w:bookmarkEnd w:id="879"/>
      <w:bookmarkEnd w:id="880"/>
      <w:bookmarkEnd w:id="881"/>
      <w:bookmarkEnd w:id="882"/>
      <w:bookmarkEnd w:id="883"/>
      <w:bookmarkEnd w:id="884"/>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885" w:name="_Toc20212124"/>
      <w:bookmarkStart w:id="886" w:name="_Toc27745010"/>
      <w:bookmarkStart w:id="887" w:name="_Toc36114811"/>
      <w:bookmarkStart w:id="888" w:name="_Toc45271405"/>
      <w:bookmarkStart w:id="889" w:name="_Toc51936664"/>
      <w:bookmarkStart w:id="890" w:name="_Toc58230334"/>
      <w:bookmarkStart w:id="891" w:name="_Toc99038099"/>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885"/>
      <w:bookmarkEnd w:id="886"/>
      <w:bookmarkEnd w:id="887"/>
      <w:bookmarkEnd w:id="888"/>
      <w:bookmarkEnd w:id="889"/>
      <w:bookmarkEnd w:id="890"/>
      <w:bookmarkEnd w:id="891"/>
    </w:p>
    <w:p w14:paraId="570C8F4D" w14:textId="77777777" w:rsidR="009E60BA" w:rsidRPr="003B2431" w:rsidRDefault="009E60BA" w:rsidP="0069428F">
      <w:pPr>
        <w:pStyle w:val="Heading4"/>
        <w:rPr>
          <w:rFonts w:eastAsia="SimSun"/>
        </w:rPr>
      </w:pPr>
      <w:bookmarkStart w:id="892" w:name="_Toc20212125"/>
      <w:bookmarkStart w:id="893" w:name="_Toc27745011"/>
      <w:bookmarkStart w:id="894" w:name="_Toc36114812"/>
      <w:bookmarkStart w:id="895" w:name="_Toc45271406"/>
      <w:bookmarkStart w:id="896" w:name="_Toc51936665"/>
      <w:bookmarkStart w:id="897" w:name="_Toc58230335"/>
      <w:bookmarkStart w:id="898" w:name="_Toc99038100"/>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892"/>
      <w:bookmarkEnd w:id="893"/>
      <w:bookmarkEnd w:id="894"/>
      <w:bookmarkEnd w:id="895"/>
      <w:bookmarkEnd w:id="896"/>
      <w:bookmarkEnd w:id="897"/>
      <w:bookmarkEnd w:id="898"/>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899" w:name="_Toc20212126"/>
      <w:bookmarkStart w:id="900" w:name="_Toc27745012"/>
      <w:bookmarkStart w:id="901" w:name="_Toc36114813"/>
      <w:bookmarkStart w:id="902" w:name="_Toc45271407"/>
      <w:bookmarkStart w:id="903" w:name="_Toc51936666"/>
      <w:bookmarkStart w:id="904" w:name="_Toc58230336"/>
      <w:bookmarkStart w:id="905" w:name="_Toc99038101"/>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899"/>
      <w:bookmarkEnd w:id="900"/>
      <w:bookmarkEnd w:id="901"/>
      <w:bookmarkEnd w:id="902"/>
      <w:bookmarkEnd w:id="903"/>
      <w:bookmarkEnd w:id="904"/>
      <w:bookmarkEnd w:id="905"/>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06" w:name="_Toc20212127"/>
      <w:bookmarkStart w:id="907" w:name="_Toc27745013"/>
      <w:bookmarkStart w:id="908" w:name="_Toc36114814"/>
      <w:bookmarkStart w:id="909" w:name="_Toc45271408"/>
      <w:bookmarkStart w:id="910" w:name="_Toc51936667"/>
      <w:bookmarkStart w:id="911" w:name="_Toc58230337"/>
      <w:bookmarkStart w:id="912" w:name="_Toc99038102"/>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06"/>
      <w:bookmarkEnd w:id="907"/>
      <w:bookmarkEnd w:id="908"/>
      <w:bookmarkEnd w:id="909"/>
      <w:bookmarkEnd w:id="910"/>
      <w:bookmarkEnd w:id="911"/>
      <w:bookmarkEnd w:id="912"/>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13" w:name="_Toc20212128"/>
      <w:bookmarkStart w:id="914" w:name="_Toc27745014"/>
      <w:bookmarkStart w:id="915" w:name="_Toc36114815"/>
      <w:bookmarkStart w:id="916" w:name="_Toc45271409"/>
      <w:bookmarkStart w:id="917" w:name="_Toc51936668"/>
      <w:bookmarkStart w:id="918" w:name="_Toc58230338"/>
      <w:bookmarkStart w:id="919" w:name="_Toc99038103"/>
      <w:r w:rsidRPr="003B2431">
        <w:rPr>
          <w:rFonts w:eastAsia="SimSun" w:hint="eastAsia"/>
        </w:rPr>
        <w:lastRenderedPageBreak/>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13"/>
      <w:bookmarkEnd w:id="914"/>
      <w:bookmarkEnd w:id="915"/>
      <w:bookmarkEnd w:id="916"/>
      <w:bookmarkEnd w:id="917"/>
      <w:bookmarkEnd w:id="918"/>
      <w:bookmarkEnd w:id="919"/>
    </w:p>
    <w:p w14:paraId="1F2A4D05" w14:textId="77777777" w:rsidR="009E60BA" w:rsidRPr="003B2431" w:rsidRDefault="009E60BA" w:rsidP="009E60BA">
      <w:pPr>
        <w:pStyle w:val="Heading4"/>
        <w:rPr>
          <w:rFonts w:eastAsia="SimSun"/>
        </w:rPr>
      </w:pPr>
      <w:bookmarkStart w:id="920" w:name="_Toc20212129"/>
      <w:bookmarkStart w:id="921" w:name="_Toc27745015"/>
      <w:bookmarkStart w:id="922" w:name="_Toc36114816"/>
      <w:bookmarkStart w:id="923" w:name="_Toc45271410"/>
      <w:bookmarkStart w:id="924" w:name="_Toc51936669"/>
      <w:bookmarkStart w:id="925" w:name="_Toc58230339"/>
      <w:bookmarkStart w:id="926" w:name="_Toc99038104"/>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20"/>
      <w:bookmarkEnd w:id="921"/>
      <w:bookmarkEnd w:id="922"/>
      <w:bookmarkEnd w:id="923"/>
      <w:bookmarkEnd w:id="924"/>
      <w:bookmarkEnd w:id="925"/>
      <w:bookmarkEnd w:id="926"/>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27" w:name="_Toc20212130"/>
      <w:bookmarkStart w:id="928" w:name="_Toc27745016"/>
      <w:bookmarkStart w:id="929" w:name="_Toc36114817"/>
      <w:bookmarkStart w:id="930" w:name="_Toc45271411"/>
      <w:bookmarkStart w:id="931" w:name="_Toc51936670"/>
      <w:bookmarkStart w:id="932" w:name="_Toc58230340"/>
      <w:bookmarkStart w:id="933" w:name="_Toc99038105"/>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27"/>
      <w:bookmarkEnd w:id="928"/>
      <w:bookmarkEnd w:id="929"/>
      <w:bookmarkEnd w:id="930"/>
      <w:bookmarkEnd w:id="931"/>
      <w:bookmarkEnd w:id="932"/>
      <w:bookmarkEnd w:id="933"/>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34" w:name="_Toc20212131"/>
      <w:bookmarkStart w:id="935" w:name="_Toc27745017"/>
      <w:bookmarkStart w:id="936" w:name="_Toc36114818"/>
      <w:bookmarkStart w:id="937" w:name="_Toc45271412"/>
      <w:bookmarkStart w:id="938" w:name="_Toc51936671"/>
      <w:bookmarkStart w:id="939" w:name="_Toc58230341"/>
      <w:bookmarkStart w:id="940" w:name="_Toc99038106"/>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34"/>
      <w:bookmarkEnd w:id="935"/>
      <w:bookmarkEnd w:id="936"/>
      <w:bookmarkEnd w:id="937"/>
      <w:bookmarkEnd w:id="938"/>
      <w:bookmarkEnd w:id="939"/>
      <w:bookmarkEnd w:id="940"/>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41" w:name="_Toc20212132"/>
      <w:bookmarkStart w:id="942" w:name="_Toc27745018"/>
      <w:bookmarkStart w:id="943" w:name="_Toc36114819"/>
      <w:bookmarkStart w:id="944" w:name="_Toc45271413"/>
      <w:bookmarkStart w:id="945" w:name="_Toc51936672"/>
      <w:bookmarkStart w:id="946" w:name="_Toc58230342"/>
      <w:bookmarkStart w:id="947" w:name="_Toc99038107"/>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41"/>
      <w:bookmarkEnd w:id="942"/>
      <w:bookmarkEnd w:id="943"/>
      <w:bookmarkEnd w:id="944"/>
      <w:bookmarkEnd w:id="945"/>
      <w:bookmarkEnd w:id="946"/>
      <w:bookmarkEnd w:id="947"/>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48" w:name="_Toc20212133"/>
      <w:bookmarkStart w:id="949" w:name="_Toc27745019"/>
      <w:bookmarkStart w:id="950" w:name="_Toc36114820"/>
      <w:bookmarkStart w:id="951" w:name="_Toc45271414"/>
      <w:bookmarkStart w:id="952" w:name="_Toc51936673"/>
      <w:bookmarkStart w:id="953" w:name="_Toc58230343"/>
      <w:bookmarkStart w:id="954" w:name="_Toc99038108"/>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48"/>
      <w:bookmarkEnd w:id="949"/>
      <w:bookmarkEnd w:id="950"/>
      <w:bookmarkEnd w:id="951"/>
      <w:bookmarkEnd w:id="952"/>
      <w:bookmarkEnd w:id="953"/>
      <w:bookmarkEnd w:id="954"/>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55" w:name="_Toc20212134"/>
      <w:bookmarkStart w:id="956" w:name="_Toc27745020"/>
      <w:bookmarkStart w:id="957" w:name="_Toc36114821"/>
      <w:bookmarkStart w:id="958" w:name="_Toc45271415"/>
      <w:bookmarkStart w:id="959" w:name="_Toc51936674"/>
      <w:bookmarkStart w:id="960" w:name="_Toc58230344"/>
      <w:bookmarkStart w:id="961" w:name="_Toc99038109"/>
      <w:r>
        <w:t>7.8</w:t>
      </w:r>
      <w:r>
        <w:tab/>
        <w:t>UE-initiated liveness check procedure</w:t>
      </w:r>
      <w:bookmarkEnd w:id="955"/>
      <w:bookmarkEnd w:id="956"/>
      <w:bookmarkEnd w:id="957"/>
      <w:bookmarkEnd w:id="958"/>
      <w:bookmarkEnd w:id="959"/>
      <w:bookmarkEnd w:id="960"/>
      <w:bookmarkEnd w:id="961"/>
    </w:p>
    <w:p w14:paraId="6452853F" w14:textId="77777777" w:rsidR="00D93114" w:rsidRDefault="00D93114" w:rsidP="00D93114">
      <w:pPr>
        <w:pStyle w:val="Heading3"/>
        <w:rPr>
          <w:rFonts w:eastAsia="SimSun"/>
        </w:rPr>
      </w:pPr>
      <w:bookmarkStart w:id="962" w:name="_Toc20212135"/>
      <w:bookmarkStart w:id="963" w:name="_Toc27745021"/>
      <w:bookmarkStart w:id="964" w:name="_Toc36114822"/>
      <w:bookmarkStart w:id="965" w:name="_Toc45271416"/>
      <w:bookmarkStart w:id="966" w:name="_Toc51936675"/>
      <w:bookmarkStart w:id="967" w:name="_Toc58230345"/>
      <w:bookmarkStart w:id="968" w:name="_Toc99038110"/>
      <w:r>
        <w:rPr>
          <w:rFonts w:eastAsia="SimSun" w:hint="eastAsia"/>
        </w:rPr>
        <w:t>7.8</w:t>
      </w:r>
      <w:r w:rsidRPr="003B2431">
        <w:rPr>
          <w:rFonts w:eastAsia="SimSun" w:hint="eastAsia"/>
        </w:rPr>
        <w:t>.1</w:t>
      </w:r>
      <w:r w:rsidRPr="003B2431">
        <w:rPr>
          <w:rFonts w:eastAsia="SimSun" w:hint="eastAsia"/>
        </w:rPr>
        <w:tab/>
        <w:t>General</w:t>
      </w:r>
      <w:bookmarkEnd w:id="962"/>
      <w:bookmarkEnd w:id="963"/>
      <w:bookmarkEnd w:id="964"/>
      <w:bookmarkEnd w:id="965"/>
      <w:bookmarkEnd w:id="966"/>
      <w:bookmarkEnd w:id="967"/>
      <w:bookmarkEnd w:id="968"/>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r w:rsidR="00FC30FC">
        <w:t>TNGF</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69" w:name="_Toc20212136"/>
      <w:bookmarkStart w:id="970" w:name="_Toc27745022"/>
      <w:bookmarkStart w:id="971" w:name="_Toc36114823"/>
      <w:bookmarkStart w:id="972" w:name="_Toc45271417"/>
      <w:bookmarkStart w:id="973" w:name="_Toc51936676"/>
      <w:bookmarkStart w:id="974" w:name="_Toc58230346"/>
      <w:bookmarkStart w:id="975" w:name="_Toc99038111"/>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69"/>
      <w:bookmarkEnd w:id="970"/>
      <w:bookmarkEnd w:id="971"/>
      <w:bookmarkEnd w:id="972"/>
      <w:bookmarkEnd w:id="973"/>
      <w:bookmarkEnd w:id="974"/>
      <w:bookmarkEnd w:id="975"/>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lastRenderedPageBreak/>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976" w:name="_Toc20212137"/>
      <w:bookmarkStart w:id="977" w:name="_Toc27745023"/>
      <w:bookmarkStart w:id="978" w:name="_Toc36114824"/>
      <w:bookmarkStart w:id="979" w:name="_Toc45271418"/>
      <w:bookmarkStart w:id="980" w:name="_Toc51936677"/>
      <w:bookmarkStart w:id="981" w:name="_Toc58230347"/>
      <w:bookmarkStart w:id="982" w:name="_Toc99038112"/>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976"/>
      <w:bookmarkEnd w:id="977"/>
      <w:bookmarkEnd w:id="978"/>
      <w:bookmarkEnd w:id="979"/>
      <w:bookmarkEnd w:id="980"/>
      <w:bookmarkEnd w:id="981"/>
      <w:bookmarkEnd w:id="982"/>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983" w:name="_Toc20212138"/>
      <w:bookmarkStart w:id="984" w:name="_Toc27745024"/>
      <w:bookmarkStart w:id="985" w:name="_Toc36114825"/>
      <w:bookmarkStart w:id="986" w:name="_Toc45271419"/>
      <w:bookmarkStart w:id="987" w:name="_Toc51936678"/>
      <w:bookmarkStart w:id="988" w:name="_Toc58230348"/>
      <w:bookmarkStart w:id="989" w:name="_Toc99038113"/>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983"/>
      <w:bookmarkEnd w:id="984"/>
      <w:bookmarkEnd w:id="985"/>
      <w:bookmarkEnd w:id="986"/>
      <w:bookmarkEnd w:id="987"/>
      <w:bookmarkEnd w:id="988"/>
      <w:bookmarkEnd w:id="989"/>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990" w:name="_Toc20212139"/>
      <w:bookmarkStart w:id="991" w:name="_Toc27745025"/>
      <w:bookmarkStart w:id="992" w:name="_Toc36114826"/>
      <w:bookmarkStart w:id="993" w:name="_Toc45271420"/>
      <w:bookmarkStart w:id="994" w:name="_Toc51936679"/>
      <w:bookmarkStart w:id="995" w:name="_Toc58230349"/>
      <w:bookmarkStart w:id="996" w:name="_Toc99038114"/>
      <w:r>
        <w:t>7.9</w:t>
      </w:r>
      <w:r>
        <w:tab/>
        <w:t>Network-initiated liveness check procedure</w:t>
      </w:r>
      <w:bookmarkEnd w:id="990"/>
      <w:bookmarkEnd w:id="991"/>
      <w:bookmarkEnd w:id="992"/>
      <w:bookmarkEnd w:id="993"/>
      <w:bookmarkEnd w:id="994"/>
      <w:bookmarkEnd w:id="995"/>
      <w:bookmarkEnd w:id="996"/>
    </w:p>
    <w:p w14:paraId="61302E82" w14:textId="77777777" w:rsidR="00D93114" w:rsidRDefault="00D93114" w:rsidP="00D93114">
      <w:pPr>
        <w:pStyle w:val="Heading3"/>
        <w:rPr>
          <w:rFonts w:eastAsia="SimSun"/>
        </w:rPr>
      </w:pPr>
      <w:bookmarkStart w:id="997" w:name="_Toc20212140"/>
      <w:bookmarkStart w:id="998" w:name="_Toc27745026"/>
      <w:bookmarkStart w:id="999" w:name="_Toc36114827"/>
      <w:bookmarkStart w:id="1000" w:name="_Toc45271421"/>
      <w:bookmarkStart w:id="1001" w:name="_Toc51936680"/>
      <w:bookmarkStart w:id="1002" w:name="_Toc58230350"/>
      <w:bookmarkStart w:id="1003" w:name="_Toc99038115"/>
      <w:r>
        <w:rPr>
          <w:rFonts w:eastAsia="SimSun" w:hint="eastAsia"/>
        </w:rPr>
        <w:t>7.9</w:t>
      </w:r>
      <w:r w:rsidRPr="003B2431">
        <w:rPr>
          <w:rFonts w:eastAsia="SimSun" w:hint="eastAsia"/>
        </w:rPr>
        <w:t>.1</w:t>
      </w:r>
      <w:r w:rsidRPr="003B2431">
        <w:rPr>
          <w:rFonts w:eastAsia="SimSun" w:hint="eastAsia"/>
        </w:rPr>
        <w:tab/>
        <w:t>General</w:t>
      </w:r>
      <w:bookmarkEnd w:id="997"/>
      <w:bookmarkEnd w:id="998"/>
      <w:bookmarkEnd w:id="999"/>
      <w:bookmarkEnd w:id="1000"/>
      <w:bookmarkEnd w:id="1001"/>
      <w:bookmarkEnd w:id="1002"/>
      <w:bookmarkEnd w:id="1003"/>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04" w:name="_Toc20212141"/>
      <w:bookmarkStart w:id="1005" w:name="_Toc27745027"/>
      <w:bookmarkStart w:id="1006" w:name="_Toc36114828"/>
      <w:bookmarkStart w:id="1007" w:name="_Toc45271422"/>
      <w:bookmarkStart w:id="1008" w:name="_Toc51936681"/>
      <w:bookmarkStart w:id="1009" w:name="_Toc58230351"/>
      <w:bookmarkStart w:id="1010" w:name="_Toc99038116"/>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04"/>
      <w:bookmarkEnd w:id="1005"/>
      <w:bookmarkEnd w:id="1006"/>
      <w:bookmarkEnd w:id="1007"/>
      <w:bookmarkEnd w:id="1008"/>
      <w:bookmarkEnd w:id="1009"/>
      <w:bookmarkEnd w:id="1010"/>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11" w:name="_Toc20212142"/>
      <w:bookmarkStart w:id="1012" w:name="_Toc27745028"/>
      <w:bookmarkStart w:id="1013" w:name="_Toc36114829"/>
      <w:bookmarkStart w:id="1014" w:name="_Toc45271423"/>
      <w:bookmarkStart w:id="1015" w:name="_Toc51936682"/>
      <w:bookmarkStart w:id="1016" w:name="_Toc58230352"/>
      <w:bookmarkStart w:id="1017" w:name="_Toc99038117"/>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11"/>
      <w:bookmarkEnd w:id="1012"/>
      <w:bookmarkEnd w:id="1013"/>
      <w:bookmarkEnd w:id="1014"/>
      <w:bookmarkEnd w:id="1015"/>
      <w:bookmarkEnd w:id="1016"/>
      <w:bookmarkEnd w:id="1017"/>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18" w:name="_Toc20212143"/>
      <w:bookmarkStart w:id="1019" w:name="_Toc27745029"/>
      <w:bookmarkStart w:id="1020" w:name="_Toc36114830"/>
      <w:bookmarkStart w:id="1021" w:name="_Toc45271424"/>
      <w:bookmarkStart w:id="1022" w:name="_Toc51936683"/>
      <w:bookmarkStart w:id="1023" w:name="_Toc58230353"/>
      <w:bookmarkStart w:id="1024" w:name="_Toc99038118"/>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18"/>
      <w:bookmarkEnd w:id="1019"/>
      <w:bookmarkEnd w:id="1020"/>
      <w:bookmarkEnd w:id="1021"/>
      <w:bookmarkEnd w:id="1022"/>
      <w:bookmarkEnd w:id="1023"/>
      <w:bookmarkEnd w:id="1024"/>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25" w:name="_Toc20212144"/>
      <w:bookmarkStart w:id="1026" w:name="_Toc27745030"/>
      <w:bookmarkStart w:id="1027" w:name="_Toc36114831"/>
      <w:bookmarkStart w:id="1028" w:name="_Toc45271425"/>
      <w:bookmarkStart w:id="1029" w:name="_Toc51936684"/>
      <w:bookmarkStart w:id="1030" w:name="_Toc58230354"/>
      <w:bookmarkStart w:id="1031" w:name="_Toc99038119"/>
      <w:r>
        <w:lastRenderedPageBreak/>
        <w:t>7.10</w:t>
      </w:r>
      <w:r>
        <w:tab/>
        <w:t>IKE SA rekeying procedure</w:t>
      </w:r>
      <w:bookmarkEnd w:id="1025"/>
      <w:bookmarkEnd w:id="1026"/>
      <w:bookmarkEnd w:id="1027"/>
      <w:bookmarkEnd w:id="1028"/>
      <w:bookmarkEnd w:id="1029"/>
      <w:bookmarkEnd w:id="1030"/>
      <w:bookmarkEnd w:id="1031"/>
    </w:p>
    <w:p w14:paraId="7C02EF6B" w14:textId="77777777" w:rsidR="00C3286D" w:rsidRDefault="00C3286D" w:rsidP="00C3286D">
      <w:pPr>
        <w:pStyle w:val="Heading3"/>
        <w:rPr>
          <w:rFonts w:eastAsia="SimSun"/>
        </w:rPr>
      </w:pPr>
      <w:bookmarkStart w:id="1032" w:name="_Toc20212145"/>
      <w:bookmarkStart w:id="1033" w:name="_Toc27745031"/>
      <w:bookmarkStart w:id="1034" w:name="_Toc36114832"/>
      <w:bookmarkStart w:id="1035" w:name="_Toc45271426"/>
      <w:bookmarkStart w:id="1036" w:name="_Toc51936685"/>
      <w:bookmarkStart w:id="1037" w:name="_Toc58230355"/>
      <w:bookmarkStart w:id="1038" w:name="_Toc99038120"/>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32"/>
      <w:bookmarkEnd w:id="1033"/>
      <w:bookmarkEnd w:id="1034"/>
      <w:bookmarkEnd w:id="1035"/>
      <w:bookmarkEnd w:id="1036"/>
      <w:bookmarkEnd w:id="1037"/>
      <w:bookmarkEnd w:id="1038"/>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39" w:name="_Toc20212146"/>
      <w:bookmarkStart w:id="1040" w:name="_Toc27745032"/>
      <w:bookmarkStart w:id="1041" w:name="_Toc36114833"/>
      <w:bookmarkStart w:id="1042" w:name="_Toc45271427"/>
      <w:bookmarkStart w:id="1043" w:name="_Toc51936686"/>
      <w:bookmarkStart w:id="1044" w:name="_Toc58230356"/>
      <w:bookmarkStart w:id="1045" w:name="_Toc99038121"/>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39"/>
      <w:bookmarkEnd w:id="1040"/>
      <w:bookmarkEnd w:id="1041"/>
      <w:bookmarkEnd w:id="1042"/>
      <w:bookmarkEnd w:id="1043"/>
      <w:bookmarkEnd w:id="1044"/>
      <w:bookmarkEnd w:id="1045"/>
    </w:p>
    <w:p w14:paraId="6173957E" w14:textId="77777777" w:rsidR="00C3286D" w:rsidRDefault="00C3286D" w:rsidP="00C3286D">
      <w:pPr>
        <w:pStyle w:val="Heading4"/>
      </w:pPr>
      <w:bookmarkStart w:id="1046" w:name="_Toc20212147"/>
      <w:bookmarkStart w:id="1047" w:name="_Toc27745033"/>
      <w:bookmarkStart w:id="1048" w:name="_Toc36114834"/>
      <w:bookmarkStart w:id="1049" w:name="_Toc45271428"/>
      <w:bookmarkStart w:id="1050" w:name="_Toc51936687"/>
      <w:bookmarkStart w:id="1051" w:name="_Toc58230357"/>
      <w:bookmarkStart w:id="1052" w:name="_Toc99038122"/>
      <w:r>
        <w:t>7.10.2.1</w:t>
      </w:r>
      <w:r>
        <w:tab/>
        <w:t>N3IWF-initiated</w:t>
      </w:r>
      <w:r w:rsidR="00FC30FC">
        <w:t xml:space="preserve"> and TNGF-initiated</w:t>
      </w:r>
      <w:r>
        <w:t xml:space="preserve"> IKE SA rekeying procedure initiation</w:t>
      </w:r>
      <w:bookmarkEnd w:id="1046"/>
      <w:bookmarkEnd w:id="1047"/>
      <w:bookmarkEnd w:id="1048"/>
      <w:bookmarkEnd w:id="1049"/>
      <w:bookmarkEnd w:id="1050"/>
      <w:bookmarkEnd w:id="1051"/>
      <w:bookmarkEnd w:id="1052"/>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53" w:name="_Toc20212148"/>
      <w:bookmarkStart w:id="1054" w:name="_Toc27745034"/>
      <w:bookmarkStart w:id="1055" w:name="_Toc36114835"/>
      <w:bookmarkStart w:id="1056" w:name="_Toc45271429"/>
      <w:bookmarkStart w:id="1057" w:name="_Toc51936688"/>
      <w:bookmarkStart w:id="1058" w:name="_Toc58230358"/>
      <w:bookmarkStart w:id="1059" w:name="_Toc99038123"/>
      <w:r>
        <w:t>7.10.2.2</w:t>
      </w:r>
      <w:r>
        <w:tab/>
        <w:t xml:space="preserve">N3IWF-initiated </w:t>
      </w:r>
      <w:r w:rsidR="00FC30FC">
        <w:t xml:space="preserve">and TNGF-initiated </w:t>
      </w:r>
      <w:r>
        <w:t>IKE SA rekeying procedure completion</w:t>
      </w:r>
      <w:bookmarkEnd w:id="1053"/>
      <w:bookmarkEnd w:id="1054"/>
      <w:bookmarkEnd w:id="1055"/>
      <w:bookmarkEnd w:id="1056"/>
      <w:bookmarkEnd w:id="1057"/>
      <w:bookmarkEnd w:id="1058"/>
      <w:bookmarkEnd w:id="1059"/>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60" w:name="_Toc20212149"/>
      <w:bookmarkStart w:id="1061" w:name="_Toc27745035"/>
      <w:bookmarkStart w:id="1062" w:name="_Toc36114836"/>
      <w:bookmarkStart w:id="1063" w:name="_Toc45271430"/>
      <w:bookmarkStart w:id="1064" w:name="_Toc51936689"/>
      <w:bookmarkStart w:id="1065" w:name="_Toc58230359"/>
      <w:bookmarkStart w:id="1066" w:name="_Toc99038124"/>
      <w:r>
        <w:t>7.10.2.3</w:t>
      </w:r>
      <w:r>
        <w:tab/>
        <w:t>Abnormal cases</w:t>
      </w:r>
      <w:bookmarkEnd w:id="1060"/>
      <w:bookmarkEnd w:id="1061"/>
      <w:bookmarkEnd w:id="1062"/>
      <w:bookmarkEnd w:id="1063"/>
      <w:bookmarkEnd w:id="1064"/>
      <w:bookmarkEnd w:id="1065"/>
      <w:bookmarkEnd w:id="1066"/>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67" w:name="_Toc20212150"/>
      <w:bookmarkStart w:id="1068" w:name="_Toc27745036"/>
      <w:bookmarkStart w:id="1069" w:name="_Toc36114837"/>
      <w:bookmarkStart w:id="1070" w:name="_Toc45271431"/>
      <w:bookmarkStart w:id="1071" w:name="_Toc51936690"/>
      <w:bookmarkStart w:id="1072" w:name="_Toc58230360"/>
      <w:bookmarkStart w:id="1073" w:name="_Toc99038125"/>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67"/>
      <w:bookmarkEnd w:id="1068"/>
      <w:bookmarkEnd w:id="1069"/>
      <w:bookmarkEnd w:id="1070"/>
      <w:bookmarkEnd w:id="1071"/>
      <w:bookmarkEnd w:id="1072"/>
      <w:bookmarkEnd w:id="1073"/>
    </w:p>
    <w:p w14:paraId="04E42D1B" w14:textId="77777777" w:rsidR="00C3286D" w:rsidRDefault="00C3286D" w:rsidP="00C3286D">
      <w:pPr>
        <w:pStyle w:val="Heading4"/>
      </w:pPr>
      <w:bookmarkStart w:id="1074" w:name="_Toc20212151"/>
      <w:bookmarkStart w:id="1075" w:name="_Toc27745037"/>
      <w:bookmarkStart w:id="1076" w:name="_Toc36114838"/>
      <w:bookmarkStart w:id="1077" w:name="_Toc45271432"/>
      <w:bookmarkStart w:id="1078" w:name="_Toc51936691"/>
      <w:bookmarkStart w:id="1079" w:name="_Toc58230361"/>
      <w:bookmarkStart w:id="1080" w:name="_Toc99038126"/>
      <w:r>
        <w:t>7.10.3.1</w:t>
      </w:r>
      <w:r>
        <w:tab/>
        <w:t>UE-initiated IKE SA rekeying procedure initiation</w:t>
      </w:r>
      <w:bookmarkEnd w:id="1074"/>
      <w:bookmarkEnd w:id="1075"/>
      <w:bookmarkEnd w:id="1076"/>
      <w:bookmarkEnd w:id="1077"/>
      <w:bookmarkEnd w:id="1078"/>
      <w:bookmarkEnd w:id="1079"/>
      <w:bookmarkEnd w:id="1080"/>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081" w:name="_Toc20212152"/>
      <w:bookmarkStart w:id="1082" w:name="_Toc27745038"/>
      <w:bookmarkStart w:id="1083" w:name="_Toc36114839"/>
      <w:bookmarkStart w:id="1084" w:name="_Toc45271433"/>
      <w:bookmarkStart w:id="1085" w:name="_Toc51936692"/>
      <w:bookmarkStart w:id="1086" w:name="_Toc58230362"/>
      <w:bookmarkStart w:id="1087" w:name="_Toc99038127"/>
      <w:r>
        <w:lastRenderedPageBreak/>
        <w:t>7.10.3.2</w:t>
      </w:r>
      <w:r>
        <w:tab/>
        <w:t>UE-initiated IKE SA rekeying procedure completion</w:t>
      </w:r>
      <w:bookmarkEnd w:id="1081"/>
      <w:bookmarkEnd w:id="1082"/>
      <w:bookmarkEnd w:id="1083"/>
      <w:bookmarkEnd w:id="1084"/>
      <w:bookmarkEnd w:id="1085"/>
      <w:bookmarkEnd w:id="1086"/>
      <w:bookmarkEnd w:id="1087"/>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088" w:name="_Toc20212153"/>
      <w:bookmarkStart w:id="1089" w:name="_Toc27745039"/>
      <w:bookmarkStart w:id="1090" w:name="_Toc36114840"/>
      <w:bookmarkStart w:id="1091" w:name="_Toc45271434"/>
      <w:bookmarkStart w:id="1092" w:name="_Toc51936693"/>
      <w:bookmarkStart w:id="1093" w:name="_Toc58230363"/>
      <w:bookmarkStart w:id="1094" w:name="_Toc99038128"/>
      <w:r>
        <w:t>7.10.3.3</w:t>
      </w:r>
      <w:r>
        <w:tab/>
        <w:t>Abnormal cases</w:t>
      </w:r>
      <w:bookmarkEnd w:id="1088"/>
      <w:bookmarkEnd w:id="1089"/>
      <w:bookmarkEnd w:id="1090"/>
      <w:bookmarkEnd w:id="1091"/>
      <w:bookmarkEnd w:id="1092"/>
      <w:bookmarkEnd w:id="1093"/>
      <w:bookmarkEnd w:id="1094"/>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095" w:name="_Toc20212154"/>
      <w:bookmarkStart w:id="1096" w:name="_Toc27745040"/>
      <w:bookmarkStart w:id="1097" w:name="_Toc36114841"/>
      <w:bookmarkStart w:id="1098" w:name="_Toc45271435"/>
      <w:bookmarkStart w:id="1099" w:name="_Toc51936694"/>
      <w:bookmarkStart w:id="1100" w:name="_Toc58230364"/>
      <w:bookmarkStart w:id="1101" w:name="_Toc99038129"/>
      <w:r>
        <w:t>7.11</w:t>
      </w:r>
      <w:r>
        <w:tab/>
        <w:t>IPsec SA rekeying procedure</w:t>
      </w:r>
      <w:bookmarkEnd w:id="1095"/>
      <w:bookmarkEnd w:id="1096"/>
      <w:bookmarkEnd w:id="1097"/>
      <w:bookmarkEnd w:id="1098"/>
      <w:bookmarkEnd w:id="1099"/>
      <w:bookmarkEnd w:id="1100"/>
      <w:bookmarkEnd w:id="1101"/>
    </w:p>
    <w:p w14:paraId="328794E0" w14:textId="77777777" w:rsidR="00C3286D" w:rsidRDefault="00C3286D" w:rsidP="00C3286D">
      <w:pPr>
        <w:pStyle w:val="Heading3"/>
        <w:rPr>
          <w:rFonts w:eastAsia="SimSun"/>
        </w:rPr>
      </w:pPr>
      <w:bookmarkStart w:id="1102" w:name="_Toc20212155"/>
      <w:bookmarkStart w:id="1103" w:name="_Toc27745041"/>
      <w:bookmarkStart w:id="1104" w:name="_Toc36114842"/>
      <w:bookmarkStart w:id="1105" w:name="_Toc45271436"/>
      <w:bookmarkStart w:id="1106" w:name="_Toc51936695"/>
      <w:bookmarkStart w:id="1107" w:name="_Toc58230365"/>
      <w:bookmarkStart w:id="1108" w:name="_Toc99038130"/>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02"/>
      <w:bookmarkEnd w:id="1103"/>
      <w:bookmarkEnd w:id="1104"/>
      <w:bookmarkEnd w:id="1105"/>
      <w:bookmarkEnd w:id="1106"/>
      <w:bookmarkEnd w:id="1107"/>
      <w:bookmarkEnd w:id="1108"/>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09" w:name="_Toc20212156"/>
      <w:bookmarkStart w:id="1110" w:name="_Toc27745042"/>
      <w:bookmarkStart w:id="1111" w:name="_Toc36114843"/>
      <w:bookmarkStart w:id="1112" w:name="_Toc45271437"/>
      <w:bookmarkStart w:id="1113" w:name="_Toc51936696"/>
      <w:bookmarkStart w:id="1114" w:name="_Toc58230366"/>
      <w:bookmarkStart w:id="1115" w:name="_Toc99038131"/>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09"/>
      <w:bookmarkEnd w:id="1110"/>
      <w:bookmarkEnd w:id="1111"/>
      <w:bookmarkEnd w:id="1112"/>
      <w:bookmarkEnd w:id="1113"/>
      <w:bookmarkEnd w:id="1114"/>
      <w:bookmarkEnd w:id="1115"/>
    </w:p>
    <w:p w14:paraId="4E96BF5A" w14:textId="77777777" w:rsidR="00C3286D" w:rsidRDefault="00C3286D" w:rsidP="00C3286D">
      <w:pPr>
        <w:pStyle w:val="Heading4"/>
      </w:pPr>
      <w:bookmarkStart w:id="1116" w:name="_Toc20212157"/>
      <w:bookmarkStart w:id="1117" w:name="_Toc27745043"/>
      <w:bookmarkStart w:id="1118" w:name="_Toc36114844"/>
      <w:bookmarkStart w:id="1119" w:name="_Toc45271438"/>
      <w:bookmarkStart w:id="1120" w:name="_Toc51936697"/>
      <w:bookmarkStart w:id="1121" w:name="_Toc58230367"/>
      <w:bookmarkStart w:id="1122" w:name="_Toc99038132"/>
      <w:r>
        <w:t>7.11.2.1</w:t>
      </w:r>
      <w:r>
        <w:tab/>
        <w:t>N3IWF-initiated</w:t>
      </w:r>
      <w:r w:rsidR="00BA5AA5">
        <w:t xml:space="preserve"> and TNGF-initiated</w:t>
      </w:r>
      <w:r>
        <w:t xml:space="preserve"> IPsec SA rekeying procedure initiation</w:t>
      </w:r>
      <w:bookmarkEnd w:id="1116"/>
      <w:bookmarkEnd w:id="1117"/>
      <w:bookmarkEnd w:id="1118"/>
      <w:bookmarkEnd w:id="1119"/>
      <w:bookmarkEnd w:id="1120"/>
      <w:bookmarkEnd w:id="1121"/>
      <w:bookmarkEnd w:id="1122"/>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23" w:name="_Toc20212158"/>
      <w:bookmarkStart w:id="1124" w:name="_Toc27745044"/>
      <w:bookmarkStart w:id="1125" w:name="_Toc36114845"/>
      <w:bookmarkStart w:id="1126" w:name="_Toc45271439"/>
      <w:bookmarkStart w:id="1127" w:name="_Toc51936698"/>
      <w:bookmarkStart w:id="1128" w:name="_Toc58230368"/>
      <w:bookmarkStart w:id="1129" w:name="_Toc99038133"/>
      <w:r>
        <w:t>7.11.2.2</w:t>
      </w:r>
      <w:r>
        <w:tab/>
        <w:t>N3IWF-initiated</w:t>
      </w:r>
      <w:r w:rsidR="00BA5AA5">
        <w:t xml:space="preserve"> and TNGF-initiated</w:t>
      </w:r>
      <w:r>
        <w:t xml:space="preserve"> IPsec SA rekeying procedure completion</w:t>
      </w:r>
      <w:bookmarkEnd w:id="1123"/>
      <w:bookmarkEnd w:id="1124"/>
      <w:bookmarkEnd w:id="1125"/>
      <w:bookmarkEnd w:id="1126"/>
      <w:bookmarkEnd w:id="1127"/>
      <w:bookmarkEnd w:id="1128"/>
      <w:bookmarkEnd w:id="1129"/>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30" w:name="_Toc20212159"/>
      <w:bookmarkStart w:id="1131" w:name="_Toc27745045"/>
      <w:bookmarkStart w:id="1132" w:name="_Toc36114846"/>
      <w:bookmarkStart w:id="1133" w:name="_Toc45271440"/>
      <w:bookmarkStart w:id="1134" w:name="_Toc51936699"/>
      <w:bookmarkStart w:id="1135" w:name="_Toc58230369"/>
      <w:bookmarkStart w:id="1136" w:name="_Toc99038134"/>
      <w:r>
        <w:lastRenderedPageBreak/>
        <w:t>7.11.2.3</w:t>
      </w:r>
      <w:r>
        <w:tab/>
        <w:t>Abnormal cases</w:t>
      </w:r>
      <w:bookmarkEnd w:id="1130"/>
      <w:bookmarkEnd w:id="1131"/>
      <w:bookmarkEnd w:id="1132"/>
      <w:bookmarkEnd w:id="1133"/>
      <w:bookmarkEnd w:id="1134"/>
      <w:bookmarkEnd w:id="1135"/>
      <w:bookmarkEnd w:id="1136"/>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37" w:name="_Toc20212160"/>
      <w:bookmarkStart w:id="1138" w:name="_Toc27745046"/>
      <w:bookmarkStart w:id="1139" w:name="_Toc36114847"/>
      <w:bookmarkStart w:id="1140" w:name="_Toc45271441"/>
      <w:bookmarkStart w:id="1141" w:name="_Toc51936700"/>
      <w:bookmarkStart w:id="1142" w:name="_Toc58230370"/>
      <w:bookmarkStart w:id="1143" w:name="_Toc99038135"/>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37"/>
      <w:bookmarkEnd w:id="1138"/>
      <w:bookmarkEnd w:id="1139"/>
      <w:bookmarkEnd w:id="1140"/>
      <w:bookmarkEnd w:id="1141"/>
      <w:bookmarkEnd w:id="1142"/>
      <w:bookmarkEnd w:id="1143"/>
    </w:p>
    <w:p w14:paraId="26219AE8" w14:textId="77777777" w:rsidR="00C3286D" w:rsidRDefault="00C3286D" w:rsidP="00C3286D">
      <w:pPr>
        <w:pStyle w:val="Heading4"/>
      </w:pPr>
      <w:bookmarkStart w:id="1144" w:name="_Toc20212161"/>
      <w:bookmarkStart w:id="1145" w:name="_Toc27745047"/>
      <w:bookmarkStart w:id="1146" w:name="_Toc36114848"/>
      <w:bookmarkStart w:id="1147" w:name="_Toc45271442"/>
      <w:bookmarkStart w:id="1148" w:name="_Toc51936701"/>
      <w:bookmarkStart w:id="1149" w:name="_Toc58230371"/>
      <w:bookmarkStart w:id="1150" w:name="_Toc99038136"/>
      <w:r>
        <w:t>7.11.3.1</w:t>
      </w:r>
      <w:r>
        <w:tab/>
        <w:t>UE-initiated IPsec SA rekeying procedure initiation</w:t>
      </w:r>
      <w:bookmarkEnd w:id="1144"/>
      <w:bookmarkEnd w:id="1145"/>
      <w:bookmarkEnd w:id="1146"/>
      <w:bookmarkEnd w:id="1147"/>
      <w:bookmarkEnd w:id="1148"/>
      <w:bookmarkEnd w:id="1149"/>
      <w:bookmarkEnd w:id="1150"/>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51" w:name="_Toc20212162"/>
      <w:bookmarkStart w:id="1152" w:name="_Toc27745048"/>
      <w:bookmarkStart w:id="1153" w:name="_Toc36114849"/>
      <w:bookmarkStart w:id="1154" w:name="_Toc45271443"/>
      <w:bookmarkStart w:id="1155" w:name="_Toc51936702"/>
      <w:bookmarkStart w:id="1156" w:name="_Toc58230372"/>
      <w:bookmarkStart w:id="1157" w:name="_Toc99038137"/>
      <w:r>
        <w:t>7.11</w:t>
      </w:r>
      <w:r w:rsidRPr="00B5626F">
        <w:t>.3.2</w:t>
      </w:r>
      <w:r>
        <w:tab/>
        <w:t>UE-initiated IPsec SA rekeying procedure completion</w:t>
      </w:r>
      <w:bookmarkEnd w:id="1151"/>
      <w:bookmarkEnd w:id="1152"/>
      <w:bookmarkEnd w:id="1153"/>
      <w:bookmarkEnd w:id="1154"/>
      <w:bookmarkEnd w:id="1155"/>
      <w:bookmarkEnd w:id="1156"/>
      <w:bookmarkEnd w:id="1157"/>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58" w:name="_Toc20212163"/>
      <w:bookmarkStart w:id="1159" w:name="_Toc27745049"/>
      <w:bookmarkStart w:id="1160" w:name="_Toc36114850"/>
      <w:bookmarkStart w:id="1161" w:name="_Toc45271444"/>
      <w:bookmarkStart w:id="1162" w:name="_Toc51936703"/>
      <w:bookmarkStart w:id="1163" w:name="_Toc58230373"/>
      <w:bookmarkStart w:id="1164" w:name="_Toc99038138"/>
      <w:r>
        <w:t>7.11.3.3</w:t>
      </w:r>
      <w:r>
        <w:tab/>
        <w:t>Abnormal cases</w:t>
      </w:r>
      <w:bookmarkEnd w:id="1158"/>
      <w:bookmarkEnd w:id="1159"/>
      <w:bookmarkEnd w:id="1160"/>
      <w:bookmarkEnd w:id="1161"/>
      <w:bookmarkEnd w:id="1162"/>
      <w:bookmarkEnd w:id="1163"/>
      <w:bookmarkEnd w:id="1164"/>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77777777" w:rsidR="007078A1" w:rsidRPr="000030BA" w:rsidRDefault="007078A1" w:rsidP="007078A1">
      <w:pPr>
        <w:pStyle w:val="Heading1"/>
        <w:rPr>
          <w:rFonts w:eastAsia="SimSun"/>
        </w:rPr>
      </w:pPr>
      <w:bookmarkStart w:id="1165" w:name="_Toc36114851"/>
      <w:bookmarkStart w:id="1166" w:name="_Toc45271445"/>
      <w:bookmarkStart w:id="1167" w:name="_Toc51936704"/>
      <w:bookmarkStart w:id="1168" w:name="_Toc58230374"/>
      <w:bookmarkStart w:id="1169" w:name="_Toc20212164"/>
      <w:bookmarkStart w:id="1170" w:name="_Toc27745050"/>
      <w:bookmarkStart w:id="1171" w:name="_Toc99038139"/>
      <w:r>
        <w:rPr>
          <w:rFonts w:eastAsia="SimSun"/>
        </w:rPr>
        <w:t>7A</w:t>
      </w:r>
      <w:r w:rsidRPr="000030BA">
        <w:rPr>
          <w:rFonts w:eastAsia="SimSun"/>
        </w:rPr>
        <w:tab/>
        <w:t xml:space="preserve">EAP-5G </w:t>
      </w:r>
      <w:r>
        <w:rPr>
          <w:rFonts w:eastAsia="SimSun"/>
        </w:rPr>
        <w:t>session</w:t>
      </w:r>
      <w:r w:rsidRPr="000030BA">
        <w:rPr>
          <w:rFonts w:eastAsia="SimSun"/>
        </w:rPr>
        <w:t xml:space="preserve"> over </w:t>
      </w:r>
      <w:r>
        <w:rPr>
          <w:rFonts w:eastAsia="SimSun"/>
        </w:rPr>
        <w:t>wireline access</w:t>
      </w:r>
      <w:bookmarkEnd w:id="1165"/>
      <w:bookmarkEnd w:id="1166"/>
      <w:bookmarkEnd w:id="1167"/>
      <w:bookmarkEnd w:id="1168"/>
      <w:bookmarkEnd w:id="1171"/>
    </w:p>
    <w:p w14:paraId="46356ECB" w14:textId="77777777" w:rsidR="007078A1" w:rsidRPr="004348F0" w:rsidRDefault="007078A1" w:rsidP="007078A1">
      <w:pPr>
        <w:pStyle w:val="Heading2"/>
      </w:pPr>
      <w:bookmarkStart w:id="1172" w:name="_Toc36114852"/>
      <w:bookmarkStart w:id="1173" w:name="_Toc45271446"/>
      <w:bookmarkStart w:id="1174" w:name="_Toc51936705"/>
      <w:bookmarkStart w:id="1175" w:name="_Toc58230375"/>
      <w:bookmarkStart w:id="1176" w:name="_Toc99038140"/>
      <w:r>
        <w:t>7A.1</w:t>
      </w:r>
      <w:r>
        <w:tab/>
        <w:t>General</w:t>
      </w:r>
      <w:bookmarkEnd w:id="1172"/>
      <w:bookmarkEnd w:id="1173"/>
      <w:bookmarkEnd w:id="1174"/>
      <w:bookmarkEnd w:id="1175"/>
      <w:bookmarkEnd w:id="1176"/>
    </w:p>
    <w:p w14:paraId="0AE83944" w14:textId="77777777" w:rsidR="007078A1" w:rsidRDefault="007078A1" w:rsidP="007078A1">
      <w:r w:rsidRPr="003760B1">
        <w:t xml:space="preserve">A vendor-specific EAP method (EAP-5G) is used to encapsulate NAS messages between the </w:t>
      </w:r>
      <w:r>
        <w:t xml:space="preserve">5G-RG </w:t>
      </w:r>
      <w:r w:rsidRPr="003760B1">
        <w:t xml:space="preserve">and the </w:t>
      </w:r>
      <w:r>
        <w:t>W-AGF serving the 5G-RG</w:t>
      </w:r>
      <w:r w:rsidRPr="003760B1">
        <w:t>. The EAP-5G packets utilize the "Expanded" EAP type and the existing 3GPP Vendor-Id registered with IANA under the SMI Private Enterprise Code registry (i.e. 10415). The EAP-5G</w:t>
      </w:r>
      <w:r w:rsidRPr="00753AFF">
        <w:t xml:space="preserve"> method is utilized only for encapsulating </w:t>
      </w:r>
      <w:r>
        <w:t xml:space="preserve">the </w:t>
      </w:r>
      <w:r w:rsidRPr="00753AFF">
        <w:t>NAS messages</w:t>
      </w:r>
      <w:r>
        <w:t>. The EAP-5G method is not utilized to authenticate the 5G-RG in wireline access network.</w:t>
      </w:r>
    </w:p>
    <w:p w14:paraId="09E99F2D" w14:textId="77777777" w:rsidR="007078A1" w:rsidRPr="004348F0" w:rsidRDefault="007078A1" w:rsidP="007078A1">
      <w:pPr>
        <w:pStyle w:val="Heading2"/>
      </w:pPr>
      <w:bookmarkStart w:id="1177" w:name="_Toc36114853"/>
      <w:bookmarkStart w:id="1178" w:name="_Toc45271447"/>
      <w:bookmarkStart w:id="1179" w:name="_Toc51936706"/>
      <w:bookmarkStart w:id="1180" w:name="_Toc58230376"/>
      <w:bookmarkStart w:id="1181" w:name="_Toc99038141"/>
      <w:r>
        <w:lastRenderedPageBreak/>
        <w:t>7A.2</w:t>
      </w:r>
      <w:r>
        <w:tab/>
        <w:t>EAP-5G session initiation</w:t>
      </w:r>
      <w:bookmarkEnd w:id="1177"/>
      <w:bookmarkEnd w:id="1178"/>
      <w:bookmarkEnd w:id="1179"/>
      <w:bookmarkEnd w:id="1180"/>
      <w:bookmarkEnd w:id="1181"/>
    </w:p>
    <w:p w14:paraId="628C4109" w14:textId="77777777" w:rsidR="007078A1" w:rsidRPr="00AF3592" w:rsidRDefault="007078A1" w:rsidP="007078A1">
      <w:r w:rsidRPr="003760B1">
        <w:t xml:space="preserve">The </w:t>
      </w:r>
      <w:r>
        <w:t xml:space="preserve">5G-RG </w:t>
      </w:r>
      <w:r w:rsidRPr="003760B1">
        <w:t xml:space="preserve">and the </w:t>
      </w:r>
      <w:r>
        <w:t xml:space="preserve">W-AGF serving the 5G-RG shall </w:t>
      </w:r>
      <w:r w:rsidRPr="003760B1">
        <w:t xml:space="preserve">exchange EAP-5G messages </w:t>
      </w:r>
      <w:r>
        <w:t>via</w:t>
      </w:r>
      <w:r w:rsidRPr="003760B1">
        <w:t xml:space="preserve"> </w:t>
      </w:r>
      <w:r>
        <w:t xml:space="preserve">W-CP </w:t>
      </w:r>
      <w:r w:rsidR="001709B0">
        <w:t xml:space="preserve">EAP </w:t>
      </w:r>
      <w:r>
        <w:t>connection</w:t>
      </w:r>
      <w:r w:rsidRPr="003760B1">
        <w:t>.</w:t>
      </w:r>
      <w:r>
        <w:t xml:space="preserve"> </w:t>
      </w:r>
      <w:r w:rsidRPr="003760B1">
        <w:t xml:space="preserve">The </w:t>
      </w:r>
      <w:r>
        <w:t xml:space="preserve">W-AGF </w:t>
      </w:r>
      <w:r w:rsidRPr="003760B1">
        <w:t>on reception</w:t>
      </w:r>
      <w:r w:rsidRPr="00753AFF">
        <w:t xml:space="preserve"> of a </w:t>
      </w:r>
      <w:r>
        <w:t xml:space="preserve">W-CP </w:t>
      </w:r>
      <w:r w:rsidR="001709B0">
        <w:t xml:space="preserve">EAP </w:t>
      </w:r>
      <w:r>
        <w:t xml:space="preserve">connection establishment </w:t>
      </w:r>
      <w:r w:rsidRPr="00753AFF">
        <w:t>shall start an EAP-5G session by sending an EAP-Request/5</w:t>
      </w:r>
      <w:r w:rsidRPr="00AF3592">
        <w:t>G-Start message.</w:t>
      </w:r>
    </w:p>
    <w:p w14:paraId="39A7DF3F" w14:textId="77777777" w:rsidR="007078A1" w:rsidRPr="003110DC" w:rsidRDefault="007078A1" w:rsidP="007078A1">
      <w:r w:rsidRPr="001415EC">
        <w:t xml:space="preserve">The </w:t>
      </w:r>
      <w:r>
        <w:t>5G-RG</w:t>
      </w:r>
      <w:r w:rsidRPr="001415EC">
        <w:t xml:space="preserve"> acknowledges </w:t>
      </w:r>
      <w:r w:rsidRPr="00BC0746">
        <w:t>start of the EAP-5G session by sending an EAP-Response/5G-NAS message</w:t>
      </w:r>
      <w:r w:rsidRPr="00761956">
        <w:t xml:space="preserve"> </w:t>
      </w:r>
      <w:r>
        <w:t>which</w:t>
      </w:r>
      <w:r w:rsidRPr="00BC0746">
        <w:t xml:space="preserve"> shall include:</w:t>
      </w:r>
    </w:p>
    <w:p w14:paraId="782C39B7" w14:textId="77777777" w:rsidR="007078A1" w:rsidRPr="00525F47" w:rsidRDefault="007078A1" w:rsidP="007078A1">
      <w:pPr>
        <w:pStyle w:val="B1"/>
      </w:pPr>
      <w:r>
        <w:t>a)</w:t>
      </w:r>
      <w:r w:rsidRPr="00525F47">
        <w:tab/>
        <w:t xml:space="preserve">a NAS-PDU </w:t>
      </w:r>
      <w:r>
        <w:t>field</w:t>
      </w:r>
      <w:r w:rsidRPr="00525F47">
        <w:t xml:space="preserve"> contain</w:t>
      </w:r>
      <w:r>
        <w:t>ing</w:t>
      </w:r>
      <w:r w:rsidRPr="00525F47">
        <w:t xml:space="preserve"> a </w:t>
      </w:r>
      <w:r>
        <w:t>NAS</w:t>
      </w:r>
      <w:r w:rsidRPr="00525F47">
        <w:t xml:space="preserve"> message</w:t>
      </w:r>
      <w:r>
        <w:t>, for example, a REGISTRATION REQUEST message</w:t>
      </w:r>
      <w:r w:rsidRPr="00525F47">
        <w:t>; and</w:t>
      </w:r>
    </w:p>
    <w:p w14:paraId="53AF2CC5" w14:textId="77777777" w:rsidR="007078A1" w:rsidRDefault="007078A1" w:rsidP="007078A1">
      <w:pPr>
        <w:pStyle w:val="B1"/>
      </w:pPr>
      <w:r>
        <w:t>b)</w:t>
      </w:r>
      <w:r w:rsidRPr="00582063">
        <w:tab/>
        <w:t>an AN-param</w:t>
      </w:r>
      <w:r>
        <w:t>eter</w:t>
      </w:r>
      <w:r w:rsidRPr="00582063">
        <w:t xml:space="preserve">s </w:t>
      </w:r>
      <w:r>
        <w:t>field</w:t>
      </w:r>
      <w:r w:rsidRPr="00525F47">
        <w:t xml:space="preserve"> </w:t>
      </w:r>
      <w:r w:rsidRPr="00582063">
        <w:t>contain</w:t>
      </w:r>
      <w:r>
        <w:t>ing</w:t>
      </w:r>
      <w:r w:rsidRPr="00582063">
        <w:t xml:space="preserve"> access network parameters, such as </w:t>
      </w:r>
      <w:r>
        <w:t xml:space="preserve">GUAMI, selected PLMN ID,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Pr="003760B1">
        <w:t>).</w:t>
      </w:r>
    </w:p>
    <w:p w14:paraId="0255752F"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237D49F8" w14:textId="77777777" w:rsidR="007078A1" w:rsidRPr="00F03CE7" w:rsidRDefault="007078A1" w:rsidP="007078A1">
      <w:r w:rsidRPr="007A537F">
        <w:t xml:space="preserve">The </w:t>
      </w:r>
      <w:r>
        <w:t>W-AGF</w:t>
      </w:r>
      <w:r w:rsidRPr="007A537F">
        <w:t xml:space="preserve">, on reception of NAS messages from the </w:t>
      </w:r>
      <w:r>
        <w:t>5G-RG</w:t>
      </w:r>
      <w:r w:rsidRPr="007A537F">
        <w:t xml:space="preserve"> within an EAP-Response/5G-NAS message, shall forward the NAS message to the AMF.</w:t>
      </w:r>
    </w:p>
    <w:p w14:paraId="188B63EC" w14:textId="77777777" w:rsidR="007078A1" w:rsidRDefault="007078A1" w:rsidP="007078A1">
      <w:r>
        <w:t>The W-AGF, on reception of NAS messages from the AMF, shall include the NAS message within an EAP-Request/5G-NAS message. The W-AGF shall transmit the EAP-Request/5G-NAS message to the 5G-RG.</w:t>
      </w:r>
    </w:p>
    <w:p w14:paraId="36852163" w14:textId="77777777" w:rsidR="007078A1" w:rsidRDefault="007078A1" w:rsidP="007078A1">
      <w:pPr>
        <w:pStyle w:val="NO"/>
      </w:pPr>
      <w:r w:rsidRPr="007A537F">
        <w:t>NOTE</w:t>
      </w:r>
      <w:r w:rsidR="002D3FD4">
        <w:t> 2</w:t>
      </w:r>
      <w:r w:rsidRPr="007A537F">
        <w:t>:</w:t>
      </w:r>
      <w:r w:rsidRPr="007A537F">
        <w:tab/>
        <w:t xml:space="preserve">The </w:t>
      </w:r>
      <w:r>
        <w:t>W-AGF</w:t>
      </w:r>
      <w:r w:rsidRPr="007A537F">
        <w:t xml:space="preserve"> is transparent to the NAS messages and as an intermediate network entity only conveys transparently the NAS messages between the </w:t>
      </w:r>
      <w:r>
        <w:t>5G-RG</w:t>
      </w:r>
      <w:r w:rsidRPr="007A537F">
        <w:t xml:space="preserve"> and the AMF.</w:t>
      </w:r>
    </w:p>
    <w:p w14:paraId="2C5EA5D6" w14:textId="77777777" w:rsidR="007078A1" w:rsidRPr="007C2E69" w:rsidRDefault="007078A1" w:rsidP="007078A1">
      <w:r>
        <w:t xml:space="preserve">The EAP-Request/5G-NAS message shall include </w:t>
      </w:r>
      <w:r w:rsidRPr="007C2E69">
        <w:t xml:space="preserve">a NAS-PDU </w:t>
      </w:r>
      <w:r>
        <w:t>field</w:t>
      </w:r>
      <w:r w:rsidRPr="00525F47">
        <w:t xml:space="preserve"> </w:t>
      </w:r>
      <w:r w:rsidRPr="007C2E69">
        <w:t>that contains a NAS message.</w:t>
      </w:r>
    </w:p>
    <w:p w14:paraId="460CD889" w14:textId="77777777" w:rsidR="007078A1" w:rsidRDefault="007078A1" w:rsidP="007078A1">
      <w:r w:rsidRPr="003760B1">
        <w:t xml:space="preserve">Further NAS messages between the </w:t>
      </w:r>
      <w:r>
        <w:t>5G-RG</w:t>
      </w:r>
      <w:r w:rsidRPr="003760B1">
        <w:t xml:space="preserve"> and the AMF, via the </w:t>
      </w:r>
      <w:r>
        <w:t>W-AGF</w:t>
      </w:r>
      <w:r w:rsidRPr="003760B1">
        <w:t>,</w:t>
      </w:r>
      <w:r w:rsidRPr="00753AFF">
        <w:t xml:space="preserve"> </w:t>
      </w:r>
      <w:r w:rsidRPr="00AF3592">
        <w:t xml:space="preserve">shall be inserted in NAS-PDU </w:t>
      </w:r>
      <w:r>
        <w:t>field</w:t>
      </w:r>
      <w:r w:rsidRPr="00525F47">
        <w:t xml:space="preserve"> </w:t>
      </w:r>
      <w:r w:rsidRPr="00AF3592">
        <w:t>of a</w:t>
      </w:r>
      <w:r>
        <w:t>n EAP-Response/5G-NAS (5G-RG to W-AGF direction) and EAP-Request/5G-NAS (W-AGF to 5G-RG direction) message</w:t>
      </w:r>
      <w:r w:rsidRPr="001415EC">
        <w:t>.</w:t>
      </w:r>
    </w:p>
    <w:p w14:paraId="75DBD8C8" w14:textId="77777777" w:rsidR="007078A1" w:rsidRPr="004348F0" w:rsidRDefault="007078A1" w:rsidP="007078A1">
      <w:pPr>
        <w:pStyle w:val="Heading2"/>
      </w:pPr>
      <w:bookmarkStart w:id="1182" w:name="_Toc36114854"/>
      <w:bookmarkStart w:id="1183" w:name="_Toc45271448"/>
      <w:bookmarkStart w:id="1184" w:name="_Toc51936707"/>
      <w:bookmarkStart w:id="1185" w:name="_Toc58230377"/>
      <w:bookmarkStart w:id="1186" w:name="_Toc99038142"/>
      <w:r>
        <w:t>7A.3</w:t>
      </w:r>
      <w:r>
        <w:tab/>
        <w:t>EAP-5G session completion initiated by the network</w:t>
      </w:r>
      <w:bookmarkEnd w:id="1182"/>
      <w:bookmarkEnd w:id="1183"/>
      <w:bookmarkEnd w:id="1184"/>
      <w:bookmarkEnd w:id="1185"/>
      <w:bookmarkEnd w:id="1186"/>
    </w:p>
    <w:p w14:paraId="0E1868C5" w14:textId="77777777" w:rsidR="007078A1" w:rsidRDefault="007078A1" w:rsidP="007078A1">
      <w:r>
        <w:t>Upon completion of successful authentication and on reception of the W-AGF key from the AMF, the W-AGF serving the 5G-RG shall complete the EAP-5G session by sending an EAP-Success message.</w:t>
      </w:r>
    </w:p>
    <w:p w14:paraId="597807A2" w14:textId="0F1ECBE6" w:rsidR="007078A1" w:rsidRDefault="007078A1" w:rsidP="007078A1">
      <w:r>
        <w:t xml:space="preserve">On reception of the EAP-Success message from the W-AGF, the 5G-RG proceeds as specified in </w:t>
      </w:r>
      <w:r w:rsidR="001B3DE5">
        <w:t>clause</w:t>
      </w:r>
      <w:r>
        <w:t> </w:t>
      </w:r>
      <w:r>
        <w:rPr>
          <w:noProof/>
          <w:lang w:val="en-US" w:eastAsia="zh-CN"/>
        </w:rPr>
        <w:t>8</w:t>
      </w:r>
      <w:r>
        <w:rPr>
          <w:rFonts w:hint="eastAsia"/>
          <w:noProof/>
          <w:lang w:val="en-US" w:eastAsia="zh-CN"/>
        </w:rPr>
        <w:t>.2.1</w:t>
      </w:r>
      <w:r>
        <w:rPr>
          <w:noProof/>
          <w:lang w:val="en-US" w:eastAsia="zh-CN"/>
        </w:rPr>
        <w:t>.</w:t>
      </w:r>
    </w:p>
    <w:p w14:paraId="6CC9C949" w14:textId="77777777" w:rsidR="007078A1" w:rsidRPr="0042053D" w:rsidRDefault="007078A1" w:rsidP="007078A1">
      <w:r w:rsidRPr="0042053D">
        <w:t xml:space="preserve">An example of an EAP-5G session </w:t>
      </w:r>
      <w:r>
        <w:t xml:space="preserve">after successful authentication </w:t>
      </w:r>
      <w:r w:rsidRPr="0042053D">
        <w:t>is shown in figure </w:t>
      </w:r>
      <w:r>
        <w:t>7A.3-</w:t>
      </w:r>
      <w:r w:rsidRPr="0042053D">
        <w:t>1.</w:t>
      </w:r>
    </w:p>
    <w:p w14:paraId="143BE3E4" w14:textId="77777777" w:rsidR="007078A1" w:rsidRDefault="007078A1" w:rsidP="007078A1">
      <w:pPr>
        <w:pStyle w:val="TH"/>
      </w:pPr>
      <w:r w:rsidRPr="00BD0557">
        <w:object w:dxaOrig="8580" w:dyaOrig="6840" w14:anchorId="5F33DF9E">
          <v:shape id="_x0000_i1029" type="#_x0000_t75" style="width:365.55pt;height:291.15pt" o:ole="">
            <v:imagedata r:id="rId22" o:title=""/>
          </v:shape>
          <o:OLEObject Type="Embed" ProgID="Visio.Drawing.15" ShapeID="_x0000_i1029" DrawAspect="Content" ObjectID="_1709650767" r:id="rId23"/>
        </w:object>
      </w:r>
    </w:p>
    <w:p w14:paraId="58A26ABB" w14:textId="77777777" w:rsidR="007078A1" w:rsidRDefault="007078A1" w:rsidP="007078A1">
      <w:pPr>
        <w:pStyle w:val="TF"/>
      </w:pPr>
      <w:r w:rsidRPr="00901F7D">
        <w:t>Figure 7</w:t>
      </w:r>
      <w:r>
        <w:t>A</w:t>
      </w:r>
      <w:r w:rsidRPr="00901F7D">
        <w:t>.</w:t>
      </w:r>
      <w:r>
        <w:t>3-</w:t>
      </w:r>
      <w:r w:rsidRPr="00901F7D">
        <w:t xml:space="preserve">1: EAP-5G session for </w:t>
      </w:r>
      <w:r>
        <w:t>successful 5G-RG</w:t>
      </w:r>
      <w:r w:rsidRPr="00901F7D">
        <w:t xml:space="preserve"> registration over </w:t>
      </w:r>
      <w:r>
        <w:t xml:space="preserve">wireline </w:t>
      </w:r>
      <w:r w:rsidRPr="00901F7D">
        <w:t>access</w:t>
      </w:r>
    </w:p>
    <w:p w14:paraId="69E57E05" w14:textId="77777777" w:rsidR="007078A1" w:rsidRPr="004348F0" w:rsidRDefault="007078A1" w:rsidP="007078A1">
      <w:pPr>
        <w:pStyle w:val="Heading2"/>
      </w:pPr>
      <w:bookmarkStart w:id="1187" w:name="_Toc36114855"/>
      <w:bookmarkStart w:id="1188" w:name="_Toc45271449"/>
      <w:bookmarkStart w:id="1189" w:name="_Toc51936708"/>
      <w:bookmarkStart w:id="1190" w:name="_Toc58230378"/>
      <w:bookmarkStart w:id="1191" w:name="_Toc99038143"/>
      <w:r>
        <w:t>7A.4</w:t>
      </w:r>
      <w:r>
        <w:tab/>
        <w:t>EAP-5G session completion initiated by the 5G-RG</w:t>
      </w:r>
      <w:bookmarkEnd w:id="1187"/>
      <w:bookmarkEnd w:id="1188"/>
      <w:bookmarkEnd w:id="1189"/>
      <w:bookmarkEnd w:id="1190"/>
      <w:bookmarkEnd w:id="1191"/>
    </w:p>
    <w:p w14:paraId="242069D9" w14:textId="77777777" w:rsidR="007078A1" w:rsidRDefault="007078A1" w:rsidP="007078A1">
      <w:r>
        <w:t xml:space="preserve">Upon receiving indication from the upper layer that no 5G-NAS messages need to be transmitted between the 5G-RG and W-AGF, the 5G-RG shall terminate the EAP-5G session by sending </w:t>
      </w:r>
      <w:r w:rsidRPr="00BC0746">
        <w:t>an EAP-Response/5G-</w:t>
      </w:r>
      <w:r>
        <w:t>Stop</w:t>
      </w:r>
      <w:r w:rsidRPr="00BC0746">
        <w:t xml:space="preserve"> message</w:t>
      </w:r>
      <w:r>
        <w:t xml:space="preserve"> to the W-AGF.</w:t>
      </w:r>
    </w:p>
    <w:p w14:paraId="0A89701E" w14:textId="77777777" w:rsidR="007078A1" w:rsidRDefault="007078A1" w:rsidP="007078A1">
      <w:r>
        <w:t xml:space="preserve">On reception of </w:t>
      </w:r>
      <w:r w:rsidRPr="00BC0746">
        <w:t>EAP-Response/5G-</w:t>
      </w:r>
      <w:r>
        <w:t>Stop</w:t>
      </w:r>
      <w:r w:rsidRPr="00BC0746">
        <w:t xml:space="preserve"> message</w:t>
      </w:r>
      <w:r>
        <w:t>, the W-AGF shall complete the EAP-5G session by sending an EAP-Failure message to the 5G-RG.</w:t>
      </w:r>
    </w:p>
    <w:p w14:paraId="559EF0E9" w14:textId="77777777" w:rsidR="00617F38" w:rsidRDefault="00C13D36" w:rsidP="00617F38">
      <w:pPr>
        <w:pStyle w:val="Heading1"/>
      </w:pPr>
      <w:bookmarkStart w:id="1192" w:name="_Toc36114856"/>
      <w:bookmarkStart w:id="1193" w:name="_Toc45271450"/>
      <w:bookmarkStart w:id="1194" w:name="_Toc51936709"/>
      <w:bookmarkStart w:id="1195" w:name="_Toc58230379"/>
      <w:bookmarkStart w:id="1196" w:name="_Toc99038144"/>
      <w:r>
        <w:t>8</w:t>
      </w:r>
      <w:r w:rsidR="00617F38">
        <w:tab/>
      </w:r>
      <w:r w:rsidR="004B5889">
        <w:t>M</w:t>
      </w:r>
      <w:r w:rsidR="00335B5D">
        <w:t>essage</w:t>
      </w:r>
      <w:r w:rsidR="004B5889">
        <w:t xml:space="preserve"> </w:t>
      </w:r>
      <w:r w:rsidR="009C5CB7">
        <w:t>t</w:t>
      </w:r>
      <w:r w:rsidR="00101E94">
        <w:t xml:space="preserve">ransport </w:t>
      </w:r>
      <w:r w:rsidR="004B5889">
        <w:t>procedures</w:t>
      </w:r>
      <w:bookmarkEnd w:id="1169"/>
      <w:bookmarkEnd w:id="1170"/>
      <w:bookmarkEnd w:id="1192"/>
      <w:bookmarkEnd w:id="1193"/>
      <w:bookmarkEnd w:id="1194"/>
      <w:bookmarkEnd w:id="1195"/>
      <w:bookmarkEnd w:id="1196"/>
    </w:p>
    <w:p w14:paraId="4D8CF575" w14:textId="77777777" w:rsidR="00617F38" w:rsidRDefault="00575B29" w:rsidP="00617F38">
      <w:pPr>
        <w:pStyle w:val="Heading2"/>
      </w:pPr>
      <w:bookmarkStart w:id="1197" w:name="_Toc20212165"/>
      <w:bookmarkStart w:id="1198" w:name="_Toc27745051"/>
      <w:bookmarkStart w:id="1199" w:name="_Toc36114857"/>
      <w:bookmarkStart w:id="1200" w:name="_Toc45271451"/>
      <w:bookmarkStart w:id="1201" w:name="_Toc51936710"/>
      <w:bookmarkStart w:id="1202" w:name="_Toc58230380"/>
      <w:bookmarkStart w:id="1203" w:name="_Toc99038145"/>
      <w:r>
        <w:t>8</w:t>
      </w:r>
      <w:r w:rsidR="00617F38">
        <w:t>.1</w:t>
      </w:r>
      <w:r w:rsidR="00617F38">
        <w:tab/>
        <w:t>General</w:t>
      </w:r>
      <w:bookmarkEnd w:id="1197"/>
      <w:bookmarkEnd w:id="1198"/>
      <w:bookmarkEnd w:id="1199"/>
      <w:bookmarkEnd w:id="1200"/>
      <w:bookmarkEnd w:id="1201"/>
      <w:bookmarkEnd w:id="1202"/>
      <w:bookmarkEnd w:id="1203"/>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27482C55" w:rsidR="003B7DCC" w:rsidRDefault="003B7DCC" w:rsidP="003B7DCC">
      <w:bookmarkStart w:id="1204" w:name="_Toc20212166"/>
      <w:r>
        <w:t xml:space="preserve">In wireline access, the 5G-RG establishes W-CP </w:t>
      </w:r>
      <w:r w:rsidR="001709B0">
        <w:t xml:space="preserve">signalling </w:t>
      </w:r>
      <w:r>
        <w:t>connection as described in clause </w:t>
      </w:r>
      <w:r>
        <w:rPr>
          <w:rFonts w:eastAsia="SimSun"/>
        </w:rPr>
        <w:t xml:space="preserve">7A.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05" w:name="_Toc27745052"/>
      <w:bookmarkStart w:id="1206" w:name="_Toc36114858"/>
      <w:bookmarkStart w:id="1207" w:name="_Toc45271452"/>
      <w:bookmarkStart w:id="1208" w:name="_Toc51936711"/>
      <w:bookmarkStart w:id="1209" w:name="_Toc58230381"/>
      <w:bookmarkStart w:id="1210" w:name="_Toc99038146"/>
      <w:r>
        <w:lastRenderedPageBreak/>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04"/>
      <w:bookmarkEnd w:id="1205"/>
      <w:bookmarkEnd w:id="1206"/>
      <w:bookmarkEnd w:id="1207"/>
      <w:bookmarkEnd w:id="1208"/>
      <w:bookmarkEnd w:id="1209"/>
      <w:bookmarkEnd w:id="1210"/>
    </w:p>
    <w:p w14:paraId="6A70BBBA" w14:textId="77777777" w:rsidR="003A1F08" w:rsidRDefault="003A1F08" w:rsidP="003A1F08">
      <w:pPr>
        <w:pStyle w:val="Heading3"/>
        <w:rPr>
          <w:noProof/>
          <w:lang w:val="en-US" w:eastAsia="zh-CN"/>
        </w:rPr>
      </w:pPr>
      <w:bookmarkStart w:id="1211" w:name="_Toc20212167"/>
      <w:bookmarkStart w:id="1212" w:name="_Toc27745053"/>
      <w:bookmarkStart w:id="1213" w:name="_Toc36114859"/>
      <w:bookmarkStart w:id="1214" w:name="_Toc45271453"/>
      <w:bookmarkStart w:id="1215" w:name="_Toc51936712"/>
      <w:bookmarkStart w:id="1216" w:name="_Toc58230382"/>
      <w:bookmarkStart w:id="1217" w:name="_Toc99038147"/>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11"/>
      <w:bookmarkEnd w:id="1212"/>
      <w:bookmarkEnd w:id="1213"/>
      <w:bookmarkEnd w:id="1214"/>
      <w:bookmarkEnd w:id="1215"/>
      <w:bookmarkEnd w:id="1216"/>
      <w:bookmarkEnd w:id="1217"/>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77777777" w:rsidR="007078A1" w:rsidRDefault="007078A1" w:rsidP="00473CAC">
      <w:bookmarkStart w:id="1218" w:name="_Toc20212168"/>
      <w:bookmarkStart w:id="1219" w:name="_Toc27745054"/>
      <w:r>
        <w:t xml:space="preserve">In wireline access, after completion of EAP-5G authentication as specified in clause 7A,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W-CP </w:t>
      </w:r>
      <w:r w:rsidR="001709B0">
        <w:t xml:space="preserve">signalling </w:t>
      </w:r>
      <w:r>
        <w:t xml:space="preserve">connection without EAP-5G encapsulation. Transport using the W-CP </w:t>
      </w:r>
      <w:r w:rsidR="001709B0">
        <w:t xml:space="preserve">signalling </w:t>
      </w:r>
      <w:r>
        <w:t>connection is out of scope of the present document.</w:t>
      </w:r>
    </w:p>
    <w:p w14:paraId="1FBE4795" w14:textId="77777777" w:rsidR="003A1F08" w:rsidRDefault="003A1F08" w:rsidP="003A1F08">
      <w:pPr>
        <w:pStyle w:val="Heading3"/>
        <w:rPr>
          <w:noProof/>
          <w:lang w:val="en-US" w:eastAsia="zh-CN"/>
        </w:rPr>
      </w:pPr>
      <w:bookmarkStart w:id="1220" w:name="_Toc36114860"/>
      <w:bookmarkStart w:id="1221" w:name="_Toc45271454"/>
      <w:bookmarkStart w:id="1222" w:name="_Toc51936713"/>
      <w:bookmarkStart w:id="1223" w:name="_Toc58230383"/>
      <w:bookmarkStart w:id="1224" w:name="_Toc99038148"/>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18"/>
      <w:bookmarkEnd w:id="1219"/>
      <w:bookmarkEnd w:id="1220"/>
      <w:bookmarkEnd w:id="1221"/>
      <w:bookmarkEnd w:id="1222"/>
      <w:bookmarkEnd w:id="1223"/>
      <w:bookmarkEnd w:id="1224"/>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lastRenderedPageBreak/>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lastRenderedPageBreak/>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25" w:name="_Toc20212169"/>
      <w:bookmarkStart w:id="1226" w:name="_Toc27745055"/>
      <w:bookmarkStart w:id="1227" w:name="_Toc36114861"/>
      <w:bookmarkStart w:id="1228" w:name="_Toc45271455"/>
      <w:bookmarkStart w:id="1229" w:name="_Toc51936714"/>
      <w:bookmarkStart w:id="1230" w:name="_Toc58230384"/>
      <w:bookmarkStart w:id="1231" w:name="_Toc99038149"/>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25"/>
      <w:bookmarkEnd w:id="1226"/>
      <w:bookmarkEnd w:id="1227"/>
      <w:bookmarkEnd w:id="1228"/>
      <w:bookmarkEnd w:id="1229"/>
      <w:bookmarkEnd w:id="1230"/>
      <w:bookmarkEnd w:id="1231"/>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32" w:name="_Toc45271456"/>
      <w:bookmarkStart w:id="1233" w:name="_Toc51936715"/>
      <w:bookmarkStart w:id="1234" w:name="_Toc58230385"/>
      <w:bookmarkStart w:id="1235" w:name="_Toc20212170"/>
      <w:bookmarkStart w:id="1236" w:name="_Toc27745056"/>
      <w:bookmarkStart w:id="1237" w:name="_Toc36114862"/>
      <w:bookmarkStart w:id="1238" w:name="_Toc99038150"/>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32"/>
      <w:bookmarkEnd w:id="1233"/>
      <w:bookmarkEnd w:id="1234"/>
      <w:bookmarkEnd w:id="1238"/>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39" w:name="_Toc45271457"/>
      <w:bookmarkStart w:id="1240" w:name="_Toc51936716"/>
      <w:bookmarkStart w:id="1241" w:name="_Toc58230386"/>
      <w:bookmarkStart w:id="1242" w:name="_Toc99038151"/>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35"/>
      <w:bookmarkEnd w:id="1236"/>
      <w:bookmarkEnd w:id="1237"/>
      <w:bookmarkEnd w:id="1239"/>
      <w:bookmarkEnd w:id="1240"/>
      <w:bookmarkEnd w:id="1241"/>
      <w:bookmarkEnd w:id="1242"/>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43" w:name="_Toc20212171"/>
      <w:bookmarkStart w:id="1244" w:name="_Toc27745057"/>
      <w:bookmarkStart w:id="1245" w:name="_Toc36114863"/>
      <w:bookmarkStart w:id="1246" w:name="_Toc45271458"/>
      <w:bookmarkStart w:id="1247" w:name="_Toc51936717"/>
      <w:bookmarkStart w:id="1248" w:name="_Toc58230387"/>
      <w:bookmarkStart w:id="1249" w:name="_Toc99038152"/>
      <w:r>
        <w:rPr>
          <w:noProof/>
          <w:lang w:val="en-US" w:eastAsia="zh-CN"/>
        </w:rPr>
        <w:lastRenderedPageBreak/>
        <w:t>8.2.5</w:t>
      </w:r>
      <w:r>
        <w:rPr>
          <w:rFonts w:hint="eastAsia"/>
          <w:noProof/>
          <w:lang w:val="en-US" w:eastAsia="zh-CN"/>
        </w:rPr>
        <w:tab/>
      </w:r>
      <w:r>
        <w:rPr>
          <w:noProof/>
          <w:lang w:val="en-US" w:eastAsia="zh-CN"/>
        </w:rPr>
        <w:t xml:space="preserve">Release of </w:t>
      </w:r>
      <w:r>
        <w:t>TCP connection for transport of NAS messages</w:t>
      </w:r>
      <w:bookmarkEnd w:id="1243"/>
      <w:bookmarkEnd w:id="1244"/>
      <w:bookmarkEnd w:id="1245"/>
      <w:bookmarkEnd w:id="1246"/>
      <w:bookmarkEnd w:id="1247"/>
      <w:bookmarkEnd w:id="1248"/>
      <w:bookmarkEnd w:id="1249"/>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50" w:name="_Toc20212172"/>
      <w:bookmarkStart w:id="1251" w:name="_Toc27745058"/>
      <w:bookmarkStart w:id="1252" w:name="_Toc36114864"/>
      <w:bookmarkStart w:id="1253" w:name="_Toc45271459"/>
      <w:bookmarkStart w:id="1254" w:name="_Toc51936718"/>
      <w:bookmarkStart w:id="1255" w:name="_Toc58230388"/>
      <w:bookmarkStart w:id="1256" w:name="_Toc99038153"/>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50"/>
      <w:bookmarkEnd w:id="1251"/>
      <w:bookmarkEnd w:id="1252"/>
      <w:bookmarkEnd w:id="1253"/>
      <w:bookmarkEnd w:id="1254"/>
      <w:bookmarkEnd w:id="1255"/>
      <w:bookmarkEnd w:id="1256"/>
    </w:p>
    <w:p w14:paraId="76C3A067" w14:textId="77777777" w:rsidR="00855DCF" w:rsidRDefault="00855DCF" w:rsidP="00855DCF">
      <w:pPr>
        <w:pStyle w:val="Heading3"/>
        <w:rPr>
          <w:noProof/>
          <w:lang w:val="en-US" w:eastAsia="zh-CN"/>
        </w:rPr>
      </w:pPr>
      <w:bookmarkStart w:id="1257" w:name="_Toc20212173"/>
      <w:bookmarkStart w:id="1258" w:name="_Toc27745059"/>
      <w:bookmarkStart w:id="1259" w:name="_Toc36114865"/>
      <w:bookmarkStart w:id="1260" w:name="_Toc45271460"/>
      <w:bookmarkStart w:id="1261" w:name="_Toc51936719"/>
      <w:bookmarkStart w:id="1262" w:name="_Toc58230389"/>
      <w:bookmarkStart w:id="1263" w:name="_Toc99038154"/>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57"/>
      <w:bookmarkEnd w:id="1258"/>
      <w:bookmarkEnd w:id="1259"/>
      <w:bookmarkEnd w:id="1260"/>
      <w:bookmarkEnd w:id="1261"/>
      <w:bookmarkEnd w:id="1262"/>
      <w:bookmarkEnd w:id="1263"/>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64" w:name="_Toc20212174"/>
      <w:bookmarkStart w:id="1265" w:name="_Toc27745060"/>
      <w:bookmarkStart w:id="1266" w:name="_Toc36114866"/>
      <w:bookmarkStart w:id="1267" w:name="_Toc45271461"/>
      <w:bookmarkStart w:id="1268" w:name="_Toc51936720"/>
      <w:bookmarkStart w:id="1269" w:name="_Toc58230390"/>
      <w:bookmarkStart w:id="1270" w:name="_Toc99038155"/>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64"/>
      <w:bookmarkEnd w:id="1265"/>
      <w:bookmarkEnd w:id="1266"/>
      <w:bookmarkEnd w:id="1267"/>
      <w:bookmarkEnd w:id="1268"/>
      <w:bookmarkEnd w:id="1269"/>
      <w:bookmarkEnd w:id="1270"/>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lastRenderedPageBreak/>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lastRenderedPageBreak/>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71" w:name="_Toc20212175"/>
      <w:bookmarkStart w:id="1272" w:name="_Toc27745061"/>
      <w:bookmarkStart w:id="1273" w:name="_Toc36114867"/>
      <w:bookmarkStart w:id="1274" w:name="_Toc45271462"/>
      <w:bookmarkStart w:id="1275" w:name="_Toc51936721"/>
      <w:bookmarkStart w:id="1276" w:name="_Toc58230391"/>
      <w:bookmarkStart w:id="1277" w:name="_Toc99038156"/>
      <w:r>
        <w:rPr>
          <w:noProof/>
        </w:rPr>
        <w:t>9</w:t>
      </w:r>
      <w:r w:rsidR="00DF13ED">
        <w:rPr>
          <w:noProof/>
        </w:rPr>
        <w:tab/>
      </w:r>
      <w:r w:rsidR="0019549C">
        <w:rPr>
          <w:noProof/>
        </w:rPr>
        <w:t>P</w:t>
      </w:r>
      <w:r w:rsidR="00DF13ED">
        <w:rPr>
          <w:noProof/>
        </w:rPr>
        <w:t>arameters</w:t>
      </w:r>
      <w:r w:rsidR="0019549C">
        <w:rPr>
          <w:noProof/>
        </w:rPr>
        <w:t xml:space="preserve"> and coding</w:t>
      </w:r>
      <w:bookmarkEnd w:id="1271"/>
      <w:bookmarkEnd w:id="1272"/>
      <w:bookmarkEnd w:id="1273"/>
      <w:bookmarkEnd w:id="1274"/>
      <w:bookmarkEnd w:id="1275"/>
      <w:bookmarkEnd w:id="1276"/>
      <w:bookmarkEnd w:id="1277"/>
    </w:p>
    <w:p w14:paraId="1F2568E7" w14:textId="77777777" w:rsidR="00DF13ED" w:rsidRDefault="00C13D36" w:rsidP="00DF13ED">
      <w:pPr>
        <w:pStyle w:val="Heading2"/>
      </w:pPr>
      <w:bookmarkStart w:id="1278" w:name="_Toc20212176"/>
      <w:bookmarkStart w:id="1279" w:name="_Toc27745062"/>
      <w:bookmarkStart w:id="1280" w:name="_Toc36114868"/>
      <w:bookmarkStart w:id="1281" w:name="_Toc45271463"/>
      <w:bookmarkStart w:id="1282" w:name="_Toc51936722"/>
      <w:bookmarkStart w:id="1283" w:name="_Toc58230392"/>
      <w:bookmarkStart w:id="1284" w:name="_Toc99038157"/>
      <w:r>
        <w:t>9</w:t>
      </w:r>
      <w:r w:rsidR="00DF13ED">
        <w:t>.1</w:t>
      </w:r>
      <w:r w:rsidR="00DF13ED">
        <w:tab/>
        <w:t>General</w:t>
      </w:r>
      <w:bookmarkEnd w:id="1278"/>
      <w:bookmarkEnd w:id="1279"/>
      <w:bookmarkEnd w:id="1280"/>
      <w:bookmarkEnd w:id="1281"/>
      <w:bookmarkEnd w:id="1282"/>
      <w:bookmarkEnd w:id="1283"/>
      <w:bookmarkEnd w:id="1284"/>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85" w:name="_Toc20212177"/>
      <w:bookmarkStart w:id="1286" w:name="_Toc27745063"/>
      <w:bookmarkStart w:id="1287" w:name="_Toc36114869"/>
      <w:bookmarkStart w:id="1288" w:name="_Toc45271464"/>
      <w:bookmarkStart w:id="1289" w:name="_Toc51936723"/>
      <w:bookmarkStart w:id="1290" w:name="_Toc58230393"/>
      <w:bookmarkStart w:id="1291" w:name="_Toc99038158"/>
      <w:r>
        <w:t>9</w:t>
      </w:r>
      <w:r w:rsidR="00DF13ED">
        <w:t>.2</w:t>
      </w:r>
      <w:r w:rsidR="00DF13ED">
        <w:tab/>
        <w:t>3GPP specific coding information</w:t>
      </w:r>
      <w:bookmarkEnd w:id="1285"/>
      <w:bookmarkEnd w:id="1286"/>
      <w:bookmarkEnd w:id="1287"/>
      <w:bookmarkEnd w:id="1288"/>
      <w:bookmarkEnd w:id="1289"/>
      <w:bookmarkEnd w:id="1290"/>
      <w:bookmarkEnd w:id="1291"/>
    </w:p>
    <w:p w14:paraId="70DBCF66" w14:textId="77777777" w:rsidR="00B5348B" w:rsidRDefault="00B3565C" w:rsidP="00B5348B">
      <w:pPr>
        <w:pStyle w:val="Heading3"/>
      </w:pPr>
      <w:bookmarkStart w:id="1292" w:name="_Toc20212178"/>
      <w:bookmarkStart w:id="1293" w:name="_Toc27745064"/>
      <w:bookmarkStart w:id="1294" w:name="_Toc36114870"/>
      <w:bookmarkStart w:id="1295" w:name="_Toc45271465"/>
      <w:bookmarkStart w:id="1296" w:name="_Toc51936724"/>
      <w:bookmarkStart w:id="1297" w:name="_Toc58230394"/>
      <w:bookmarkStart w:id="1298" w:name="_Toc99038159"/>
      <w:r>
        <w:t>9.2.1</w:t>
      </w:r>
      <w:r w:rsidR="00B5348B">
        <w:tab/>
        <w:t>GUAMI</w:t>
      </w:r>
      <w:bookmarkEnd w:id="1292"/>
      <w:bookmarkEnd w:id="1293"/>
      <w:bookmarkEnd w:id="1294"/>
      <w:bookmarkEnd w:id="1295"/>
      <w:bookmarkEnd w:id="1296"/>
      <w:bookmarkEnd w:id="1297"/>
      <w:bookmarkEnd w:id="1298"/>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lastRenderedPageBreak/>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299" w:name="_Toc20212179"/>
      <w:bookmarkStart w:id="1300" w:name="_Toc27745065"/>
      <w:bookmarkStart w:id="1301" w:name="_Toc36114871"/>
      <w:bookmarkStart w:id="1302" w:name="_Toc45271466"/>
      <w:bookmarkStart w:id="1303" w:name="_Toc51936725"/>
      <w:bookmarkStart w:id="1304" w:name="_Toc58230395"/>
      <w:bookmarkStart w:id="1305" w:name="_Toc99038160"/>
      <w:r w:rsidRPr="00F761BE">
        <w:t>9.2.2</w:t>
      </w:r>
      <w:r w:rsidR="00B5348B" w:rsidRPr="00F761BE">
        <w:tab/>
        <w:t>Establishment cause for non-3GPP access</w:t>
      </w:r>
      <w:bookmarkEnd w:id="1299"/>
      <w:bookmarkEnd w:id="1300"/>
      <w:bookmarkEnd w:id="1301"/>
      <w:bookmarkEnd w:id="1302"/>
      <w:bookmarkEnd w:id="1303"/>
      <w:bookmarkEnd w:id="1304"/>
      <w:bookmarkEnd w:id="1305"/>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06" w:name="_Toc20212180"/>
      <w:bookmarkStart w:id="1307" w:name="_Toc27745066"/>
      <w:bookmarkStart w:id="1308" w:name="_Toc36114872"/>
      <w:bookmarkStart w:id="1309" w:name="_Toc45271467"/>
      <w:bookmarkStart w:id="1310" w:name="_Toc51936726"/>
      <w:bookmarkStart w:id="1311" w:name="_Toc58230396"/>
      <w:bookmarkStart w:id="1312" w:name="_Toc99038161"/>
      <w:r>
        <w:rPr>
          <w:noProof/>
          <w:lang w:val="en-US" w:eastAsia="zh-CN"/>
        </w:rPr>
        <w:t>9.2.3</w:t>
      </w:r>
      <w:r w:rsidR="0069440F">
        <w:rPr>
          <w:noProof/>
          <w:lang w:val="en-US" w:eastAsia="zh-CN"/>
        </w:rPr>
        <w:tab/>
      </w:r>
      <w:r w:rsidR="0069440F">
        <w:rPr>
          <w:lang w:val="en-US"/>
        </w:rPr>
        <w:t>PLMN ID</w:t>
      </w:r>
      <w:bookmarkEnd w:id="1306"/>
      <w:bookmarkEnd w:id="1307"/>
      <w:bookmarkEnd w:id="1308"/>
      <w:bookmarkEnd w:id="1309"/>
      <w:bookmarkEnd w:id="1310"/>
      <w:bookmarkEnd w:id="1311"/>
      <w:bookmarkEnd w:id="1312"/>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lastRenderedPageBreak/>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13" w:name="_Toc20212181"/>
      <w:bookmarkStart w:id="1314" w:name="_Toc27745067"/>
      <w:bookmarkStart w:id="1315" w:name="_Toc36114873"/>
      <w:bookmarkStart w:id="1316" w:name="_Toc45271468"/>
      <w:bookmarkStart w:id="1317" w:name="_Toc51936727"/>
      <w:bookmarkStart w:id="1318" w:name="_Toc58230397"/>
      <w:bookmarkStart w:id="1319" w:name="_Toc99038162"/>
      <w:r>
        <w:rPr>
          <w:lang w:val="en-CA"/>
        </w:rPr>
        <w:t>9.2.4</w:t>
      </w:r>
      <w:r w:rsidR="0069440F" w:rsidRPr="001F0186">
        <w:rPr>
          <w:lang w:val="en-CA"/>
        </w:rPr>
        <w:tab/>
        <w:t>IKEv2 Notify Message Type value</w:t>
      </w:r>
      <w:bookmarkEnd w:id="1313"/>
      <w:bookmarkEnd w:id="1314"/>
      <w:bookmarkEnd w:id="1315"/>
      <w:bookmarkEnd w:id="1316"/>
      <w:bookmarkEnd w:id="1317"/>
      <w:bookmarkEnd w:id="1318"/>
      <w:bookmarkEnd w:id="1319"/>
    </w:p>
    <w:p w14:paraId="145F2D72" w14:textId="77777777" w:rsidR="0069440F" w:rsidRPr="001F0186" w:rsidRDefault="00B3565C" w:rsidP="0069440F">
      <w:pPr>
        <w:pStyle w:val="Heading4"/>
        <w:rPr>
          <w:lang w:val="en-CA"/>
        </w:rPr>
      </w:pPr>
      <w:bookmarkStart w:id="1320" w:name="_Toc20212182"/>
      <w:bookmarkStart w:id="1321" w:name="_Toc27745068"/>
      <w:bookmarkStart w:id="1322" w:name="_Toc36114874"/>
      <w:bookmarkStart w:id="1323" w:name="_Toc45271469"/>
      <w:bookmarkStart w:id="1324" w:name="_Toc51936728"/>
      <w:bookmarkStart w:id="1325" w:name="_Toc58230398"/>
      <w:bookmarkStart w:id="1326" w:name="_Toc99038163"/>
      <w:r>
        <w:rPr>
          <w:lang w:val="en-CA"/>
        </w:rPr>
        <w:t>9.2.4</w:t>
      </w:r>
      <w:r w:rsidR="0069440F">
        <w:rPr>
          <w:lang w:val="en-CA"/>
        </w:rPr>
        <w:t>.1</w:t>
      </w:r>
      <w:r w:rsidR="0069440F">
        <w:rPr>
          <w:lang w:val="en-CA"/>
        </w:rPr>
        <w:tab/>
        <w:t>General</w:t>
      </w:r>
      <w:bookmarkEnd w:id="1320"/>
      <w:bookmarkEnd w:id="1321"/>
      <w:bookmarkEnd w:id="1322"/>
      <w:bookmarkEnd w:id="1323"/>
      <w:bookmarkEnd w:id="1324"/>
      <w:bookmarkEnd w:id="1325"/>
      <w:bookmarkEnd w:id="1326"/>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27" w:name="_Toc20212183"/>
      <w:bookmarkStart w:id="1328" w:name="_Toc27745069"/>
      <w:bookmarkStart w:id="1329" w:name="_Toc36114875"/>
      <w:bookmarkStart w:id="1330" w:name="_Toc45271470"/>
      <w:bookmarkStart w:id="1331" w:name="_Toc51936729"/>
      <w:bookmarkStart w:id="1332" w:name="_Toc58230399"/>
      <w:bookmarkStart w:id="1333" w:name="_Toc99038164"/>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27"/>
      <w:bookmarkEnd w:id="1328"/>
      <w:bookmarkEnd w:id="1329"/>
      <w:bookmarkEnd w:id="1330"/>
      <w:bookmarkEnd w:id="1331"/>
      <w:bookmarkEnd w:id="1332"/>
      <w:bookmarkEnd w:id="1333"/>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lastRenderedPageBreak/>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34" w:name="_Toc20212184"/>
      <w:bookmarkStart w:id="1335" w:name="_Toc27745070"/>
      <w:bookmarkStart w:id="1336" w:name="_Toc36114876"/>
      <w:bookmarkStart w:id="1337" w:name="_Toc45271471"/>
      <w:bookmarkStart w:id="1338" w:name="_Toc51936730"/>
      <w:bookmarkStart w:id="1339" w:name="_Toc58230400"/>
      <w:bookmarkStart w:id="1340" w:name="_Toc99038165"/>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34"/>
      <w:bookmarkEnd w:id="1335"/>
      <w:bookmarkEnd w:id="1336"/>
      <w:bookmarkEnd w:id="1337"/>
      <w:bookmarkEnd w:id="1338"/>
      <w:bookmarkEnd w:id="1339"/>
      <w:bookmarkEnd w:id="1340"/>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41" w:name="_Toc20212185"/>
      <w:bookmarkStart w:id="1342" w:name="_Toc27745071"/>
      <w:bookmarkStart w:id="1343" w:name="_Toc36114877"/>
      <w:bookmarkStart w:id="1344" w:name="_Toc45271472"/>
    </w:p>
    <w:p w14:paraId="56992973" w14:textId="77777777" w:rsidR="001D7F2D" w:rsidRPr="004E6569" w:rsidRDefault="001D7F2D" w:rsidP="001D7F2D">
      <w:pPr>
        <w:pStyle w:val="Heading3"/>
        <w:rPr>
          <w:lang w:val="en-US"/>
        </w:rPr>
      </w:pPr>
      <w:bookmarkStart w:id="1345" w:name="_Toc51936731"/>
      <w:bookmarkStart w:id="1346" w:name="_Toc58230401"/>
      <w:bookmarkStart w:id="1347" w:name="_Toc99038166"/>
      <w:r>
        <w:rPr>
          <w:noProof/>
          <w:lang w:val="en-US" w:eastAsia="zh-CN"/>
        </w:rPr>
        <w:lastRenderedPageBreak/>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41"/>
      <w:bookmarkEnd w:id="1342"/>
      <w:bookmarkEnd w:id="1343"/>
      <w:bookmarkEnd w:id="1344"/>
      <w:bookmarkEnd w:id="1345"/>
      <w:bookmarkEnd w:id="1346"/>
      <w:bookmarkEnd w:id="1347"/>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48" w:name="_Toc20212186"/>
      <w:bookmarkStart w:id="1349" w:name="_Toc27745072"/>
      <w:bookmarkStart w:id="1350" w:name="_Toc36114878"/>
      <w:bookmarkStart w:id="1351" w:name="_Toc45271473"/>
      <w:bookmarkStart w:id="1352" w:name="_Toc51936732"/>
      <w:bookmarkStart w:id="1353" w:name="_Toc58230402"/>
      <w:bookmarkStart w:id="1354" w:name="_Toc99038167"/>
      <w:r>
        <w:rPr>
          <w:noProof/>
          <w:lang w:val="en-US" w:eastAsia="zh-CN"/>
        </w:rPr>
        <w:t>9.2.6</w:t>
      </w:r>
      <w:r>
        <w:rPr>
          <w:noProof/>
          <w:lang w:val="en-US" w:eastAsia="zh-CN"/>
        </w:rPr>
        <w:tab/>
      </w:r>
      <w:r>
        <w:rPr>
          <w:lang w:val="en-US"/>
        </w:rPr>
        <w:t>TNGF IPv6 contact info</w:t>
      </w:r>
      <w:bookmarkEnd w:id="1348"/>
      <w:bookmarkEnd w:id="1349"/>
      <w:bookmarkEnd w:id="1350"/>
      <w:bookmarkEnd w:id="1351"/>
      <w:bookmarkEnd w:id="1352"/>
      <w:bookmarkEnd w:id="1353"/>
      <w:bookmarkEnd w:id="1354"/>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establishent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55" w:name="_Toc27745073"/>
      <w:bookmarkStart w:id="1356" w:name="_Toc36114879"/>
      <w:bookmarkStart w:id="1357" w:name="_Toc45271474"/>
      <w:bookmarkStart w:id="1358" w:name="_Toc51936733"/>
      <w:bookmarkStart w:id="1359" w:name="_Toc58230403"/>
      <w:bookmarkStart w:id="1360" w:name="_Toc20212187"/>
      <w:bookmarkStart w:id="1361" w:name="_Toc99038168"/>
      <w:r>
        <w:rPr>
          <w:noProof/>
          <w:lang w:val="en-US" w:eastAsia="zh-CN"/>
        </w:rPr>
        <w:t>9.2.7</w:t>
      </w:r>
      <w:r>
        <w:rPr>
          <w:noProof/>
          <w:lang w:val="en-US" w:eastAsia="zh-CN"/>
        </w:rPr>
        <w:tab/>
        <w:t>NID</w:t>
      </w:r>
      <w:bookmarkEnd w:id="1355"/>
      <w:bookmarkEnd w:id="1356"/>
      <w:bookmarkEnd w:id="1357"/>
      <w:bookmarkEnd w:id="1358"/>
      <w:bookmarkEnd w:id="1359"/>
      <w:bookmarkEnd w:id="1361"/>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lastRenderedPageBreak/>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62" w:name="_Toc27745074"/>
      <w:bookmarkStart w:id="1363" w:name="_Toc36114880"/>
      <w:bookmarkStart w:id="1364" w:name="_Toc45271475"/>
      <w:bookmarkStart w:id="1365" w:name="_Toc51936734"/>
      <w:bookmarkStart w:id="1366" w:name="_Toc58230404"/>
      <w:bookmarkStart w:id="1367" w:name="_Toc99038169"/>
      <w:r>
        <w:rPr>
          <w:noProof/>
        </w:rPr>
        <w:t>9</w:t>
      </w:r>
      <w:r w:rsidR="00DF13ED">
        <w:rPr>
          <w:noProof/>
        </w:rPr>
        <w:t>.3</w:t>
      </w:r>
      <w:r w:rsidR="00DF13ED">
        <w:rPr>
          <w:noProof/>
        </w:rPr>
        <w:tab/>
        <w:t>IETF RFC coding information</w:t>
      </w:r>
      <w:bookmarkEnd w:id="1360"/>
      <w:bookmarkEnd w:id="1362"/>
      <w:bookmarkEnd w:id="1363"/>
      <w:bookmarkEnd w:id="1364"/>
      <w:bookmarkEnd w:id="1365"/>
      <w:bookmarkEnd w:id="1366"/>
      <w:bookmarkEnd w:id="1367"/>
    </w:p>
    <w:p w14:paraId="7A27A438" w14:textId="77777777" w:rsidR="00E24F72" w:rsidRDefault="00E24F72" w:rsidP="00E24F72">
      <w:pPr>
        <w:pStyle w:val="Heading3"/>
        <w:rPr>
          <w:lang w:eastAsia="zh-CN"/>
        </w:rPr>
      </w:pPr>
      <w:bookmarkStart w:id="1368" w:name="_Toc20212188"/>
      <w:bookmarkStart w:id="1369" w:name="_Toc27745075"/>
      <w:bookmarkStart w:id="1370" w:name="_Toc36114881"/>
      <w:bookmarkStart w:id="1371" w:name="_Toc45271476"/>
      <w:bookmarkStart w:id="1372" w:name="_Toc51936735"/>
      <w:bookmarkStart w:id="1373" w:name="_Toc58230405"/>
      <w:bookmarkStart w:id="1374" w:name="_Toc99038170"/>
      <w:r>
        <w:rPr>
          <w:noProof/>
          <w:lang w:val="en-US" w:eastAsia="zh-CN"/>
        </w:rPr>
        <w:t>9.3.1</w:t>
      </w:r>
      <w:r>
        <w:rPr>
          <w:noProof/>
          <w:lang w:val="en-US" w:eastAsia="zh-CN"/>
        </w:rPr>
        <w:tab/>
      </w:r>
      <w:r>
        <w:rPr>
          <w:lang w:val="en-US"/>
        </w:rPr>
        <w:t>IKEv2 Notify payloads</w:t>
      </w:r>
      <w:bookmarkEnd w:id="1368"/>
      <w:bookmarkEnd w:id="1369"/>
      <w:bookmarkEnd w:id="1370"/>
      <w:bookmarkEnd w:id="1371"/>
      <w:bookmarkEnd w:id="1372"/>
      <w:bookmarkEnd w:id="1373"/>
      <w:bookmarkEnd w:id="1374"/>
    </w:p>
    <w:p w14:paraId="5DD3E058" w14:textId="77777777" w:rsidR="00A429BB" w:rsidRDefault="00A429BB" w:rsidP="00A429BB">
      <w:pPr>
        <w:jc w:val="center"/>
        <w:rPr>
          <w:noProof/>
        </w:rPr>
      </w:pPr>
      <w:bookmarkStart w:id="1375" w:name="_Toc20212189"/>
      <w:bookmarkStart w:id="1376" w:name="_Toc27745076"/>
      <w:bookmarkStart w:id="1377" w:name="_Toc36114882"/>
      <w:bookmarkStart w:id="1378" w:name="_Toc45271477"/>
    </w:p>
    <w:p w14:paraId="24526E4E" w14:textId="77777777" w:rsidR="00E24F72" w:rsidRDefault="00E24F72" w:rsidP="00E24F72">
      <w:pPr>
        <w:pStyle w:val="Heading4"/>
        <w:rPr>
          <w:lang w:eastAsia="zh-CN"/>
        </w:rPr>
      </w:pPr>
      <w:bookmarkStart w:id="1379" w:name="_Toc51936736"/>
      <w:bookmarkStart w:id="1380" w:name="_Toc58230406"/>
      <w:bookmarkStart w:id="1381" w:name="_Toc99038171"/>
      <w:r>
        <w:rPr>
          <w:lang w:eastAsia="zh-CN"/>
        </w:rPr>
        <w:t>9.3.1.1</w:t>
      </w:r>
      <w:r>
        <w:rPr>
          <w:lang w:eastAsia="zh-CN"/>
        </w:rPr>
        <w:tab/>
        <w:t>5G_QOS_INFO Notify payload</w:t>
      </w:r>
      <w:bookmarkEnd w:id="1375"/>
      <w:bookmarkEnd w:id="1376"/>
      <w:bookmarkEnd w:id="1377"/>
      <w:bookmarkEnd w:id="1378"/>
      <w:bookmarkEnd w:id="1379"/>
      <w:bookmarkEnd w:id="1380"/>
      <w:bookmarkEnd w:id="1381"/>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82" w:name="_Toc20212190"/>
      <w:bookmarkStart w:id="1383" w:name="_Toc27745077"/>
      <w:bookmarkStart w:id="1384" w:name="_Toc36114883"/>
      <w:bookmarkStart w:id="1385" w:name="_Toc45271478"/>
      <w:bookmarkStart w:id="1386" w:name="_Toc51936737"/>
      <w:bookmarkStart w:id="1387" w:name="_Toc58230407"/>
      <w:bookmarkStart w:id="1388" w:name="_Hlk519674817"/>
      <w:bookmarkStart w:id="1389" w:name="_Toc99038172"/>
      <w:r>
        <w:rPr>
          <w:lang w:eastAsia="zh-CN"/>
        </w:rPr>
        <w:t>9.3.1.2</w:t>
      </w:r>
      <w:r>
        <w:rPr>
          <w:lang w:eastAsia="zh-CN"/>
        </w:rPr>
        <w:tab/>
        <w:t>NAS_IP4_ADDRESS Notify payload</w:t>
      </w:r>
      <w:bookmarkEnd w:id="1382"/>
      <w:bookmarkEnd w:id="1383"/>
      <w:bookmarkEnd w:id="1384"/>
      <w:bookmarkEnd w:id="1385"/>
      <w:bookmarkEnd w:id="1386"/>
      <w:bookmarkEnd w:id="1387"/>
      <w:bookmarkEnd w:id="1389"/>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90" w:name="_Toc20212191"/>
      <w:bookmarkStart w:id="1391" w:name="_Toc27745078"/>
      <w:bookmarkStart w:id="1392" w:name="_Toc36114884"/>
      <w:bookmarkStart w:id="1393" w:name="_Toc45271479"/>
      <w:bookmarkStart w:id="1394" w:name="_Toc51936738"/>
      <w:bookmarkStart w:id="1395" w:name="_Toc58230408"/>
      <w:bookmarkStart w:id="1396" w:name="_Toc99038173"/>
      <w:bookmarkEnd w:id="1388"/>
      <w:r>
        <w:rPr>
          <w:lang w:eastAsia="zh-CN"/>
        </w:rPr>
        <w:t>9.3.1.3</w:t>
      </w:r>
      <w:r>
        <w:rPr>
          <w:lang w:eastAsia="zh-CN"/>
        </w:rPr>
        <w:tab/>
        <w:t>NAS_IP6_ADDRESS Notify payload</w:t>
      </w:r>
      <w:bookmarkEnd w:id="1390"/>
      <w:bookmarkEnd w:id="1391"/>
      <w:bookmarkEnd w:id="1392"/>
      <w:bookmarkEnd w:id="1393"/>
      <w:bookmarkEnd w:id="1394"/>
      <w:bookmarkEnd w:id="1395"/>
      <w:bookmarkEnd w:id="1396"/>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397" w:name="_Toc20212192"/>
      <w:bookmarkStart w:id="1398" w:name="_Toc27745079"/>
      <w:bookmarkStart w:id="1399" w:name="_Toc36114885"/>
      <w:bookmarkStart w:id="1400" w:name="_Toc45271480"/>
      <w:bookmarkStart w:id="1401" w:name="_Toc51936739"/>
      <w:bookmarkStart w:id="1402" w:name="_Toc58230409"/>
      <w:bookmarkStart w:id="1403" w:name="_Toc99038174"/>
      <w:r>
        <w:rPr>
          <w:lang w:eastAsia="zh-CN"/>
        </w:rPr>
        <w:t>9.3.1.4</w:t>
      </w:r>
      <w:r>
        <w:rPr>
          <w:lang w:eastAsia="zh-CN"/>
        </w:rPr>
        <w:tab/>
        <w:t>UP_IP4_ADDRESS Notify payload</w:t>
      </w:r>
      <w:bookmarkEnd w:id="1397"/>
      <w:bookmarkEnd w:id="1398"/>
      <w:bookmarkEnd w:id="1399"/>
      <w:bookmarkEnd w:id="1400"/>
      <w:bookmarkEnd w:id="1401"/>
      <w:bookmarkEnd w:id="1402"/>
      <w:bookmarkEnd w:id="1403"/>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04" w:name="_Toc20212193"/>
      <w:bookmarkStart w:id="1405" w:name="_Toc27745080"/>
      <w:bookmarkStart w:id="1406" w:name="_Toc36114886"/>
      <w:bookmarkStart w:id="1407" w:name="_Toc45271481"/>
      <w:bookmarkStart w:id="1408" w:name="_Toc51936740"/>
      <w:bookmarkStart w:id="1409" w:name="_Toc58230410"/>
      <w:bookmarkStart w:id="1410" w:name="_Toc99038175"/>
      <w:r>
        <w:rPr>
          <w:lang w:eastAsia="zh-CN"/>
        </w:rPr>
        <w:lastRenderedPageBreak/>
        <w:t>9.3.1.5</w:t>
      </w:r>
      <w:r>
        <w:rPr>
          <w:lang w:eastAsia="zh-CN"/>
        </w:rPr>
        <w:tab/>
        <w:t>UP_IP6_ADDRESS Notify payload</w:t>
      </w:r>
      <w:bookmarkEnd w:id="1404"/>
      <w:bookmarkEnd w:id="1405"/>
      <w:bookmarkEnd w:id="1406"/>
      <w:bookmarkEnd w:id="1407"/>
      <w:bookmarkEnd w:id="1408"/>
      <w:bookmarkEnd w:id="1409"/>
      <w:bookmarkEnd w:id="1410"/>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11" w:name="_Toc20212194"/>
      <w:bookmarkStart w:id="1412" w:name="_Toc27745081"/>
      <w:bookmarkStart w:id="1413" w:name="_Toc36114887"/>
      <w:bookmarkStart w:id="1414" w:name="_Toc45271482"/>
      <w:bookmarkStart w:id="1415" w:name="_Toc51936741"/>
      <w:bookmarkStart w:id="1416" w:name="_Toc58230411"/>
      <w:bookmarkStart w:id="1417" w:name="_Toc99038176"/>
      <w:r>
        <w:rPr>
          <w:lang w:eastAsia="zh-CN"/>
        </w:rPr>
        <w:t>9.3.1.6</w:t>
      </w:r>
      <w:r>
        <w:rPr>
          <w:lang w:eastAsia="zh-CN"/>
        </w:rPr>
        <w:tab/>
        <w:t>NAS_TCP_PORT Notify payload</w:t>
      </w:r>
      <w:bookmarkEnd w:id="1411"/>
      <w:bookmarkEnd w:id="1412"/>
      <w:bookmarkEnd w:id="1413"/>
      <w:bookmarkEnd w:id="1414"/>
      <w:bookmarkEnd w:id="1415"/>
      <w:bookmarkEnd w:id="1416"/>
      <w:bookmarkEnd w:id="1417"/>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18" w:name="_Toc20212195"/>
      <w:bookmarkStart w:id="1419" w:name="_Toc27745082"/>
      <w:bookmarkStart w:id="1420" w:name="_Toc36114888"/>
      <w:bookmarkStart w:id="1421" w:name="_Toc45271483"/>
      <w:bookmarkStart w:id="1422" w:name="_Toc51936742"/>
      <w:bookmarkStart w:id="1423" w:name="_Toc58230412"/>
      <w:bookmarkStart w:id="1424" w:name="_Toc99038177"/>
      <w:r>
        <w:rPr>
          <w:lang w:val="en-US"/>
        </w:rPr>
        <w:lastRenderedPageBreak/>
        <w:t>9.3.1.7</w:t>
      </w:r>
      <w:r w:rsidRPr="00134D97">
        <w:rPr>
          <w:lang w:val="en-US"/>
        </w:rPr>
        <w:tab/>
      </w:r>
      <w:r>
        <w:rPr>
          <w:lang w:val="en-US"/>
        </w:rPr>
        <w:t>N3GPP_</w:t>
      </w:r>
      <w:r w:rsidRPr="00134D97">
        <w:rPr>
          <w:lang w:val="en-US"/>
        </w:rPr>
        <w:t>BACKOFF_TIMER Notify payload</w:t>
      </w:r>
      <w:bookmarkEnd w:id="1418"/>
      <w:bookmarkEnd w:id="1419"/>
      <w:bookmarkEnd w:id="1420"/>
      <w:bookmarkEnd w:id="1421"/>
      <w:bookmarkEnd w:id="1422"/>
      <w:bookmarkEnd w:id="1423"/>
      <w:bookmarkEnd w:id="1424"/>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25" w:name="_Toc20212196"/>
      <w:bookmarkStart w:id="1426" w:name="_Toc27745083"/>
      <w:bookmarkStart w:id="1427" w:name="_Toc36114889"/>
      <w:bookmarkStart w:id="1428" w:name="_Toc45271484"/>
      <w:bookmarkStart w:id="1429" w:name="_Toc51936743"/>
      <w:bookmarkStart w:id="1430" w:name="_Toc58230413"/>
      <w:bookmarkStart w:id="1431" w:name="_Toc99038178"/>
      <w:r>
        <w:t>9.3.2</w:t>
      </w:r>
      <w:r>
        <w:tab/>
        <w:t>EAP-</w:t>
      </w:r>
      <w:r>
        <w:rPr>
          <w:lang w:eastAsia="ko-KR"/>
        </w:rPr>
        <w:t>5G method</w:t>
      </w:r>
      <w:bookmarkEnd w:id="1425"/>
      <w:bookmarkEnd w:id="1426"/>
      <w:bookmarkEnd w:id="1427"/>
      <w:bookmarkEnd w:id="1428"/>
      <w:bookmarkEnd w:id="1429"/>
      <w:bookmarkEnd w:id="1430"/>
      <w:bookmarkEnd w:id="1431"/>
    </w:p>
    <w:p w14:paraId="4E53A900" w14:textId="77777777" w:rsidR="00E24F72" w:rsidRDefault="00E24F72" w:rsidP="00E24F72">
      <w:pPr>
        <w:pStyle w:val="Heading4"/>
      </w:pPr>
      <w:bookmarkStart w:id="1432" w:name="_Toc20212197"/>
      <w:bookmarkStart w:id="1433" w:name="_Toc27745084"/>
      <w:bookmarkStart w:id="1434" w:name="_Toc36114890"/>
      <w:bookmarkStart w:id="1435" w:name="_Toc45271485"/>
      <w:bookmarkStart w:id="1436" w:name="_Toc51936744"/>
      <w:bookmarkStart w:id="1437" w:name="_Toc58230414"/>
      <w:bookmarkStart w:id="1438" w:name="_Toc99038179"/>
      <w:r>
        <w:t>9.3.2.1</w:t>
      </w:r>
      <w:r>
        <w:tab/>
        <w:t>General</w:t>
      </w:r>
      <w:bookmarkEnd w:id="1432"/>
      <w:bookmarkEnd w:id="1433"/>
      <w:bookmarkEnd w:id="1434"/>
      <w:bookmarkEnd w:id="1435"/>
      <w:bookmarkEnd w:id="1436"/>
      <w:bookmarkEnd w:id="1437"/>
      <w:bookmarkEnd w:id="1438"/>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39" w:name="_Toc20212198"/>
      <w:bookmarkStart w:id="1440" w:name="_Toc27745085"/>
      <w:bookmarkStart w:id="1441" w:name="_Toc36114891"/>
      <w:bookmarkStart w:id="1442" w:name="_Toc45271486"/>
      <w:bookmarkStart w:id="1443" w:name="_Toc51936745"/>
      <w:bookmarkStart w:id="1444" w:name="_Toc58230415"/>
      <w:bookmarkStart w:id="1445" w:name="_Toc99038180"/>
      <w:r>
        <w:t>9.3.2.2</w:t>
      </w:r>
      <w:r>
        <w:tab/>
        <w:t>Message format</w:t>
      </w:r>
      <w:bookmarkEnd w:id="1439"/>
      <w:bookmarkEnd w:id="1440"/>
      <w:bookmarkEnd w:id="1441"/>
      <w:bookmarkEnd w:id="1442"/>
      <w:bookmarkEnd w:id="1443"/>
      <w:bookmarkEnd w:id="1444"/>
      <w:bookmarkEnd w:id="1445"/>
    </w:p>
    <w:p w14:paraId="7BD5B8E4" w14:textId="77777777" w:rsidR="00E24F72" w:rsidRDefault="00E24F72" w:rsidP="00E24F72">
      <w:pPr>
        <w:pStyle w:val="Heading5"/>
      </w:pPr>
      <w:bookmarkStart w:id="1446" w:name="_Toc20212199"/>
      <w:bookmarkStart w:id="1447" w:name="_Toc27745086"/>
      <w:bookmarkStart w:id="1448" w:name="_Toc36114892"/>
      <w:bookmarkStart w:id="1449" w:name="_Toc45271487"/>
      <w:bookmarkStart w:id="1450" w:name="_Toc51936746"/>
      <w:bookmarkStart w:id="1451" w:name="_Toc58230416"/>
      <w:bookmarkStart w:id="1452" w:name="_Toc99038181"/>
      <w:r>
        <w:t>9.3.2.2.1</w:t>
      </w:r>
      <w:r>
        <w:tab/>
        <w:t>EAP-Request/5G-Start message</w:t>
      </w:r>
      <w:bookmarkEnd w:id="1446"/>
      <w:bookmarkEnd w:id="1447"/>
      <w:bookmarkEnd w:id="1448"/>
      <w:bookmarkEnd w:id="1449"/>
      <w:bookmarkEnd w:id="1450"/>
      <w:bookmarkEnd w:id="1451"/>
      <w:bookmarkEnd w:id="1452"/>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lastRenderedPageBreak/>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53" w:name="_Toc20212200"/>
      <w:bookmarkStart w:id="1454" w:name="_Toc27745087"/>
      <w:bookmarkStart w:id="1455" w:name="_Toc36114893"/>
      <w:bookmarkStart w:id="1456" w:name="_Toc45271488"/>
      <w:bookmarkStart w:id="1457" w:name="_Toc51936747"/>
      <w:bookmarkStart w:id="1458" w:name="_Toc58230417"/>
      <w:bookmarkStart w:id="1459" w:name="_Toc99038182"/>
      <w:r>
        <w:t>9.3.2.2.2</w:t>
      </w:r>
      <w:r>
        <w:tab/>
        <w:t>EAP-Response/5G-NAS message</w:t>
      </w:r>
      <w:bookmarkEnd w:id="1453"/>
      <w:bookmarkEnd w:id="1454"/>
      <w:bookmarkEnd w:id="1455"/>
      <w:bookmarkEnd w:id="1456"/>
      <w:bookmarkEnd w:id="1457"/>
      <w:bookmarkEnd w:id="1458"/>
      <w:bookmarkEnd w:id="1459"/>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lastRenderedPageBreak/>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302E87"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302E87"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BB130A">
        <w:rPr>
          <w:lang w:val="fr-FR"/>
        </w:rPr>
        <w:lastRenderedPageBreak/>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60" w:name="_Toc20212201"/>
      <w:bookmarkStart w:id="1461" w:name="_Toc27745088"/>
      <w:bookmarkStart w:id="1462" w:name="_Toc36114894"/>
      <w:bookmarkStart w:id="1463" w:name="_Toc45271489"/>
      <w:bookmarkStart w:id="1464" w:name="_Toc51936748"/>
      <w:bookmarkStart w:id="1465" w:name="_Toc58230418"/>
      <w:bookmarkStart w:id="1466" w:name="_Toc99038183"/>
      <w:r>
        <w:t>9.3.2.2.3</w:t>
      </w:r>
      <w:r>
        <w:tab/>
        <w:t>EAP-Request/5G-NAS message</w:t>
      </w:r>
      <w:bookmarkEnd w:id="1460"/>
      <w:bookmarkEnd w:id="1461"/>
      <w:bookmarkEnd w:id="1462"/>
      <w:bookmarkEnd w:id="1463"/>
      <w:bookmarkEnd w:id="1464"/>
      <w:bookmarkEnd w:id="1465"/>
      <w:bookmarkEnd w:id="1466"/>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lastRenderedPageBreak/>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67" w:name="_Toc20212202"/>
      <w:bookmarkStart w:id="1468" w:name="_Toc27745089"/>
      <w:bookmarkStart w:id="1469" w:name="_Toc36114895"/>
      <w:bookmarkStart w:id="1470" w:name="_Toc45271490"/>
      <w:bookmarkStart w:id="1471" w:name="_Toc51936749"/>
      <w:bookmarkStart w:id="1472" w:name="_Toc58230419"/>
      <w:bookmarkStart w:id="1473" w:name="_Toc99038184"/>
      <w:r>
        <w:t>9.3.2.2.4</w:t>
      </w:r>
      <w:r>
        <w:tab/>
        <w:t>EAP-Response/5G-Stop message</w:t>
      </w:r>
      <w:bookmarkEnd w:id="1467"/>
      <w:bookmarkEnd w:id="1468"/>
      <w:bookmarkEnd w:id="1469"/>
      <w:bookmarkEnd w:id="1470"/>
      <w:bookmarkEnd w:id="1471"/>
      <w:bookmarkEnd w:id="1472"/>
      <w:bookmarkEnd w:id="1473"/>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74" w:name="_Toc45271491"/>
      <w:bookmarkStart w:id="1475" w:name="_Toc51936750"/>
      <w:bookmarkStart w:id="1476" w:name="_Toc58230420"/>
      <w:bookmarkStart w:id="1477" w:name="_Toc20212203"/>
      <w:bookmarkStart w:id="1478" w:name="_Toc27745090"/>
      <w:bookmarkStart w:id="1479" w:name="_Toc36114896"/>
      <w:bookmarkStart w:id="1480" w:name="_Toc99038185"/>
      <w:r>
        <w:t>9.3.2.2.5</w:t>
      </w:r>
      <w:r>
        <w:tab/>
        <w:t>EAP-Request/5G-Notification message</w:t>
      </w:r>
      <w:bookmarkEnd w:id="1474"/>
      <w:bookmarkEnd w:id="1475"/>
      <w:bookmarkEnd w:id="1476"/>
      <w:bookmarkEnd w:id="1480"/>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81" w:name="_Toc45271492"/>
      <w:bookmarkStart w:id="1482" w:name="_Toc51936751"/>
      <w:bookmarkStart w:id="1483" w:name="_Toc58230421"/>
      <w:bookmarkStart w:id="1484" w:name="_Toc99038186"/>
      <w:r w:rsidRPr="00C03F87">
        <w:t>9.3.2.2.6</w:t>
      </w:r>
      <w:r w:rsidRPr="0085402B">
        <w:tab/>
        <w:t>EAP-Response/5G-</w:t>
      </w:r>
      <w:r w:rsidRPr="00442CFF">
        <w:t>Notification</w:t>
      </w:r>
      <w:r w:rsidRPr="00C03F87">
        <w:t xml:space="preserve"> message</w:t>
      </w:r>
      <w:bookmarkEnd w:id="1481"/>
      <w:bookmarkEnd w:id="1482"/>
      <w:bookmarkEnd w:id="1483"/>
      <w:bookmarkEnd w:id="1484"/>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85" w:name="_Toc45271493"/>
      <w:bookmarkStart w:id="1486" w:name="_Toc51936752"/>
      <w:bookmarkStart w:id="1487" w:name="_Toc58230422"/>
      <w:bookmarkStart w:id="1488" w:name="_Toc99038187"/>
      <w:r>
        <w:rPr>
          <w:noProof/>
          <w:lang w:val="en-US" w:eastAsia="zh-CN"/>
        </w:rPr>
        <w:t>9.3.3</w:t>
      </w:r>
      <w:r>
        <w:rPr>
          <w:noProof/>
          <w:lang w:val="en-US" w:eastAsia="zh-CN"/>
        </w:rPr>
        <w:tab/>
      </w:r>
      <w:r>
        <w:rPr>
          <w:lang w:eastAsia="zh-CN"/>
        </w:rPr>
        <w:t>GRE encapsulated user data packet</w:t>
      </w:r>
      <w:bookmarkEnd w:id="1477"/>
      <w:bookmarkEnd w:id="1478"/>
      <w:bookmarkEnd w:id="1479"/>
      <w:bookmarkEnd w:id="1485"/>
      <w:bookmarkEnd w:id="1486"/>
      <w:bookmarkEnd w:id="1487"/>
      <w:bookmarkEnd w:id="1488"/>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89" w:name="_Toc20212204"/>
      <w:bookmarkStart w:id="1490" w:name="_Toc27745091"/>
      <w:bookmarkStart w:id="1491" w:name="_Toc36114897"/>
      <w:bookmarkStart w:id="1492" w:name="_Toc45271494"/>
      <w:bookmarkStart w:id="1493" w:name="_Toc51936753"/>
      <w:bookmarkStart w:id="1494" w:name="_Toc58230423"/>
      <w:bookmarkStart w:id="1495" w:name="_Toc99038188"/>
      <w:r>
        <w:rPr>
          <w:noProof/>
        </w:rPr>
        <w:t>9.4</w:t>
      </w:r>
      <w:r>
        <w:rPr>
          <w:noProof/>
        </w:rPr>
        <w:tab/>
        <w:t>NAS message envelope</w:t>
      </w:r>
      <w:bookmarkEnd w:id="1489"/>
      <w:bookmarkEnd w:id="1490"/>
      <w:bookmarkEnd w:id="1491"/>
      <w:bookmarkEnd w:id="1492"/>
      <w:bookmarkEnd w:id="1493"/>
      <w:bookmarkEnd w:id="1494"/>
      <w:bookmarkEnd w:id="1495"/>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496" w:name="_Toc20212205"/>
      <w:bookmarkStart w:id="1497" w:name="_Toc27745092"/>
      <w:bookmarkStart w:id="1498" w:name="_Toc36114898"/>
      <w:bookmarkStart w:id="1499" w:name="_Toc45271495"/>
      <w:bookmarkStart w:id="1500" w:name="_Toc51936754"/>
      <w:bookmarkStart w:id="1501" w:name="_Toc58230424"/>
      <w:bookmarkStart w:id="1502" w:name="historyclause"/>
      <w:bookmarkStart w:id="1503" w:name="_Toc99038189"/>
      <w:r w:rsidR="00763F92" w:rsidRPr="00022B68">
        <w:lastRenderedPageBreak/>
        <w:t xml:space="preserve">Annex </w:t>
      </w:r>
      <w:r w:rsidR="009C4BED">
        <w:t>A</w:t>
      </w:r>
      <w:r w:rsidR="00763F92" w:rsidRPr="00022B68">
        <w:t xml:space="preserve"> (informative):</w:t>
      </w:r>
      <w:r w:rsidR="00763F92" w:rsidRPr="00022B68">
        <w:br/>
        <w:t>Change history</w:t>
      </w:r>
      <w:bookmarkEnd w:id="1496"/>
      <w:bookmarkEnd w:id="1497"/>
      <w:bookmarkEnd w:id="1498"/>
      <w:bookmarkEnd w:id="1499"/>
      <w:bookmarkEnd w:id="1500"/>
      <w:bookmarkEnd w:id="1501"/>
      <w:bookmarkEnd w:id="1503"/>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02"/>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bl>
    <w:p w14:paraId="4A8A5364" w14:textId="77777777" w:rsidR="00BE5896" w:rsidRPr="00A257F7" w:rsidRDefault="00BE5896" w:rsidP="004349EF"/>
    <w:sectPr w:rsidR="00BE5896" w:rsidRPr="00A257F7">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C87CA" w14:textId="77777777" w:rsidR="00275E9C" w:rsidRDefault="00275E9C">
      <w:r>
        <w:separator/>
      </w:r>
    </w:p>
  </w:endnote>
  <w:endnote w:type="continuationSeparator" w:id="0">
    <w:p w14:paraId="5A622A47" w14:textId="77777777" w:rsidR="00275E9C" w:rsidRDefault="0027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74EA6" w14:textId="77777777" w:rsidR="00275E9C" w:rsidRDefault="00275E9C">
      <w:r>
        <w:separator/>
      </w:r>
    </w:p>
  </w:footnote>
  <w:footnote w:type="continuationSeparator" w:id="0">
    <w:p w14:paraId="159920B3" w14:textId="77777777" w:rsidR="00275E9C" w:rsidRDefault="00275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2D89BDB4"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D30">
      <w:rPr>
        <w:rFonts w:ascii="Arial" w:hAnsi="Arial" w:cs="Arial"/>
        <w:b/>
        <w:noProof/>
        <w:sz w:val="18"/>
        <w:szCs w:val="18"/>
      </w:rPr>
      <w:t>3GPP TS 24.502 V17.5.0 (2022-03)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55EF9C38"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D30">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96</Pages>
  <Words>38223</Words>
  <Characters>217875</Characters>
  <Application>Microsoft Office Word</Application>
  <DocSecurity>0</DocSecurity>
  <Lines>1815</Lines>
  <Paragraphs>511</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255587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24.502_CR0198R1_(Rel-17)_NSWO_5G</cp:lastModifiedBy>
  <cp:revision>4</cp:revision>
  <cp:lastPrinted>2017-09-10T13:57:00Z</cp:lastPrinted>
  <dcterms:created xsi:type="dcterms:W3CDTF">2022-03-24T17:11:00Z</dcterms:created>
  <dcterms:modified xsi:type="dcterms:W3CDTF">2022-03-24T17:12:00Z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