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A0D48" w14:textId="793BA781"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w:t>
      </w:r>
      <w:r w:rsidR="000E47E7">
        <w:t>6</w:t>
      </w:r>
      <w:r w:rsidR="004F313B">
        <w:t>.</w:t>
      </w:r>
      <w:r w:rsidR="0061508D">
        <w:t>8</w:t>
      </w:r>
      <w:r w:rsidR="004F313B">
        <w:t xml:space="preserve">.0 </w:t>
      </w:r>
      <w:r w:rsidRPr="00A5463E">
        <w:rPr>
          <w:sz w:val="32"/>
        </w:rPr>
        <w:t>(</w:t>
      </w:r>
      <w:r w:rsidR="00BC437C" w:rsidRPr="00A5463E">
        <w:rPr>
          <w:sz w:val="32"/>
        </w:rPr>
        <w:t>20</w:t>
      </w:r>
      <w:r w:rsidR="00BC437C">
        <w:rPr>
          <w:sz w:val="32"/>
        </w:rPr>
        <w:t>2</w:t>
      </w:r>
      <w:r w:rsidR="0061508D">
        <w:rPr>
          <w:sz w:val="32"/>
        </w:rPr>
        <w:t>2</w:t>
      </w:r>
      <w:r w:rsidRPr="00A5463E">
        <w:rPr>
          <w:sz w:val="32"/>
        </w:rPr>
        <w:t>-</w:t>
      </w:r>
      <w:r w:rsidR="0061508D">
        <w:rPr>
          <w:sz w:val="32"/>
        </w:rPr>
        <w:t>03</w:t>
      </w:r>
      <w:r w:rsidRPr="00A5463E">
        <w:rPr>
          <w:sz w:val="32"/>
        </w:rPr>
        <w:t>)</w:t>
      </w:r>
    </w:p>
    <w:p w14:paraId="0FEC31C4" w14:textId="77777777" w:rsidR="00080512" w:rsidRPr="00A5463E" w:rsidRDefault="00080512">
      <w:pPr>
        <w:pStyle w:val="ZB"/>
        <w:framePr w:wrap="notBeside"/>
      </w:pPr>
      <w:r w:rsidRPr="00A5463E">
        <w:t>Technical Specification</w:t>
      </w:r>
    </w:p>
    <w:p w14:paraId="733DDEED" w14:textId="77777777" w:rsidR="00080512" w:rsidRPr="00A5463E" w:rsidRDefault="00080512">
      <w:pPr>
        <w:pStyle w:val="ZT"/>
        <w:framePr w:wrap="notBeside"/>
      </w:pPr>
      <w:r w:rsidRPr="00A5463E">
        <w:t>3rd Generation Partnership Project;</w:t>
      </w:r>
    </w:p>
    <w:p w14:paraId="279E292E"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799E7F95" w14:textId="77777777" w:rsidR="00080512" w:rsidRPr="00A5463E" w:rsidRDefault="00D70409">
      <w:pPr>
        <w:pStyle w:val="ZT"/>
        <w:framePr w:wrap="notBeside"/>
      </w:pPr>
      <w:r w:rsidRPr="00A5463E">
        <w:t>Mission Critical Video (MCVideo) media plane control</w:t>
      </w:r>
      <w:r w:rsidR="00080512" w:rsidRPr="00A5463E">
        <w:t>;</w:t>
      </w:r>
    </w:p>
    <w:p w14:paraId="509167F8" w14:textId="77777777" w:rsidR="00080512" w:rsidRPr="00A5463E" w:rsidRDefault="00D70409">
      <w:pPr>
        <w:pStyle w:val="ZT"/>
        <w:framePr w:wrap="notBeside"/>
      </w:pPr>
      <w:r w:rsidRPr="00A5463E">
        <w:t>Protocol specification</w:t>
      </w:r>
    </w:p>
    <w:p w14:paraId="754E8436"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84A68">
        <w:rPr>
          <w:rStyle w:val="ZGSM"/>
        </w:rPr>
        <w:t>6</w:t>
      </w:r>
      <w:r w:rsidRPr="00A5463E">
        <w:t>)</w:t>
      </w:r>
    </w:p>
    <w:p w14:paraId="6032F3C4" w14:textId="77777777" w:rsidR="00FC1192" w:rsidRPr="00A5463E" w:rsidRDefault="00FC1192" w:rsidP="00FC1192">
      <w:pPr>
        <w:pStyle w:val="ZU"/>
        <w:framePr w:h="4929" w:hRule="exact" w:wrap="notBeside"/>
        <w:tabs>
          <w:tab w:val="right" w:pos="10206"/>
        </w:tabs>
        <w:jc w:val="left"/>
      </w:pPr>
    </w:p>
    <w:p w14:paraId="1DBE92A0" w14:textId="77777777" w:rsidR="00391F2A" w:rsidRPr="00235394" w:rsidRDefault="0061508D" w:rsidP="00391F2A">
      <w:pPr>
        <w:pStyle w:val="ZU"/>
        <w:framePr w:h="4929" w:hRule="exact" w:wrap="notBeside"/>
        <w:tabs>
          <w:tab w:val="right" w:pos="10206"/>
        </w:tabs>
        <w:jc w:val="left"/>
      </w:pPr>
      <w:r>
        <w:rPr>
          <w:i/>
        </w:rPr>
        <w:pict w14:anchorId="7B22EC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1" o:title="5G-logo_175px"/>
          </v:shape>
        </w:pict>
      </w:r>
      <w:r w:rsidR="00391F2A" w:rsidRPr="00235394">
        <w:rPr>
          <w:color w:val="0000FF"/>
        </w:rPr>
        <w:tab/>
      </w:r>
      <w:r>
        <w:pict w14:anchorId="05D7EF34">
          <v:shape id="_x0000_i1026" type="#_x0000_t75" style="width:127.5pt;height:75pt">
            <v:imagedata r:id="rId12" o:title="3GPP-logo_web"/>
          </v:shape>
        </w:pict>
      </w:r>
    </w:p>
    <w:p w14:paraId="330BD799" w14:textId="77777777" w:rsidR="00080512" w:rsidRPr="00A5463E" w:rsidRDefault="00080512">
      <w:pPr>
        <w:pStyle w:val="ZU"/>
        <w:framePr w:h="4929" w:hRule="exact" w:wrap="notBeside"/>
        <w:tabs>
          <w:tab w:val="right" w:pos="10206"/>
        </w:tabs>
        <w:jc w:val="left"/>
      </w:pPr>
    </w:p>
    <w:p w14:paraId="685AC965"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DED0619" w14:textId="77777777" w:rsidR="00080512" w:rsidRPr="00A5463E" w:rsidRDefault="00080512">
      <w:pPr>
        <w:pStyle w:val="ZV"/>
        <w:framePr w:wrap="notBeside"/>
      </w:pPr>
    </w:p>
    <w:p w14:paraId="090FE831" w14:textId="77777777" w:rsidR="00080512" w:rsidRPr="00A5463E" w:rsidRDefault="00080512"/>
    <w:bookmarkEnd w:id="0"/>
    <w:p w14:paraId="424B6410"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14A7F7E" w14:textId="77777777" w:rsidR="00614FDF" w:rsidRPr="00A5463E" w:rsidRDefault="00614FDF" w:rsidP="00614FDF">
      <w:pPr>
        <w:pStyle w:val="Guidance"/>
      </w:pPr>
      <w:bookmarkStart w:id="1" w:name="page2"/>
    </w:p>
    <w:p w14:paraId="020A0222" w14:textId="77777777" w:rsidR="00080512" w:rsidRPr="00A5463E" w:rsidRDefault="00080512"/>
    <w:p w14:paraId="55008168"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0F714F53"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08FCD3C9" w14:textId="77777777" w:rsidR="00080512" w:rsidRPr="00A5463E" w:rsidRDefault="00080512">
      <w:pPr>
        <w:pStyle w:val="Guidance"/>
      </w:pPr>
    </w:p>
    <w:p w14:paraId="66557513" w14:textId="77777777" w:rsidR="00080512" w:rsidRPr="00A5463E" w:rsidRDefault="00080512"/>
    <w:p w14:paraId="7779367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002A4D0B"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71DA5744" w14:textId="77777777" w:rsidR="00080512" w:rsidRPr="00A5463E" w:rsidRDefault="00080512">
      <w:pPr>
        <w:pStyle w:val="FP"/>
        <w:framePr w:wrap="notBeside" w:hAnchor="margin" w:yAlign="center"/>
        <w:ind w:left="2835" w:right="2835"/>
        <w:jc w:val="center"/>
        <w:rPr>
          <w:rFonts w:ascii="Arial" w:hAnsi="Arial"/>
          <w:sz w:val="18"/>
        </w:rPr>
      </w:pPr>
    </w:p>
    <w:p w14:paraId="6052B55A"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60042A4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1AD6541D"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2B65951C"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3160BF7"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2FD5F6CC"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E69B186" w14:textId="77777777" w:rsidR="00080512" w:rsidRPr="00A5463E" w:rsidRDefault="00080512"/>
    <w:p w14:paraId="77CC2B1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E9EAB4F"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581EE351" w14:textId="77777777" w:rsidR="00080512" w:rsidRPr="00A5463E" w:rsidRDefault="00080512" w:rsidP="00FA1266">
      <w:pPr>
        <w:pStyle w:val="FP"/>
        <w:framePr w:h="3057" w:hRule="exact" w:wrap="notBeside" w:vAnchor="page" w:hAnchor="margin" w:y="12605"/>
        <w:jc w:val="center"/>
        <w:rPr>
          <w:noProof/>
        </w:rPr>
      </w:pPr>
    </w:p>
    <w:p w14:paraId="340390BD" w14:textId="6FEE75EA"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BC437C" w:rsidRPr="00A5463E">
        <w:rPr>
          <w:noProof/>
          <w:sz w:val="18"/>
        </w:rPr>
        <w:t>20</w:t>
      </w:r>
      <w:r w:rsidR="00BC437C">
        <w:rPr>
          <w:noProof/>
          <w:sz w:val="18"/>
        </w:rPr>
        <w:t>2</w:t>
      </w:r>
      <w:r w:rsidR="0061508D">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07D4753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CA238B7" w14:textId="77777777" w:rsidR="00FC1192" w:rsidRPr="00A5463E" w:rsidRDefault="00FC1192" w:rsidP="00FA1266">
      <w:pPr>
        <w:pStyle w:val="FP"/>
        <w:framePr w:h="3057" w:hRule="exact" w:wrap="notBeside" w:vAnchor="page" w:hAnchor="margin" w:y="12605"/>
        <w:rPr>
          <w:noProof/>
          <w:sz w:val="18"/>
        </w:rPr>
      </w:pPr>
    </w:p>
    <w:p w14:paraId="7666ADFA"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5C2D466E"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FF3D87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58C4BD73" w14:textId="77777777" w:rsidR="00080512" w:rsidRPr="00A5463E" w:rsidRDefault="00080512" w:rsidP="00CB1EBE">
      <w:pPr>
        <w:pStyle w:val="TT"/>
      </w:pPr>
      <w:r w:rsidRPr="00A5463E">
        <w:br w:type="page"/>
      </w:r>
      <w:r w:rsidRPr="00A5463E">
        <w:lastRenderedPageBreak/>
        <w:t>Contents</w:t>
      </w:r>
    </w:p>
    <w:p w14:paraId="2A229DF0" w14:textId="42A8CF42" w:rsidR="00CB1EBE" w:rsidRPr="00194BDB" w:rsidRDefault="00997328">
      <w:pPr>
        <w:pStyle w:val="TOC1"/>
        <w:rPr>
          <w:rFonts w:ascii="Calibri" w:hAnsi="Calibri"/>
          <w:szCs w:val="22"/>
          <w:lang w:eastAsia="en-GB"/>
        </w:rPr>
      </w:pPr>
      <w:r>
        <w:fldChar w:fldCharType="begin" w:fldLock="1"/>
      </w:r>
      <w:r>
        <w:instrText xml:space="preserve"> TOC \o "1-9" </w:instrText>
      </w:r>
      <w:r>
        <w:fldChar w:fldCharType="separate"/>
      </w:r>
      <w:r w:rsidR="00CB1EBE">
        <w:t>Foreword</w:t>
      </w:r>
      <w:r w:rsidR="00CB1EBE">
        <w:tab/>
      </w:r>
      <w:r w:rsidR="00CB1EBE">
        <w:fldChar w:fldCharType="begin" w:fldLock="1"/>
      </w:r>
      <w:r w:rsidR="00CB1EBE">
        <w:instrText xml:space="preserve"> PAGEREF _Toc98709472 \h </w:instrText>
      </w:r>
      <w:r w:rsidR="00CB1EBE">
        <w:fldChar w:fldCharType="separate"/>
      </w:r>
      <w:r w:rsidR="00CB1EBE">
        <w:t>15</w:t>
      </w:r>
      <w:r w:rsidR="00CB1EBE">
        <w:fldChar w:fldCharType="end"/>
      </w:r>
    </w:p>
    <w:p w14:paraId="0D11D6BC" w14:textId="57A84A43" w:rsidR="00CB1EBE" w:rsidRPr="00194BDB" w:rsidRDefault="00CB1EBE">
      <w:pPr>
        <w:pStyle w:val="TOC1"/>
        <w:rPr>
          <w:rFonts w:ascii="Calibri" w:hAnsi="Calibri"/>
          <w:szCs w:val="22"/>
          <w:lang w:eastAsia="en-GB"/>
        </w:rPr>
      </w:pPr>
      <w:r>
        <w:t>1</w:t>
      </w:r>
      <w:r w:rsidRPr="00194BDB">
        <w:rPr>
          <w:rFonts w:ascii="Calibri" w:hAnsi="Calibri"/>
          <w:szCs w:val="22"/>
          <w:lang w:eastAsia="en-GB"/>
        </w:rPr>
        <w:tab/>
      </w:r>
      <w:r>
        <w:t>Scope</w:t>
      </w:r>
      <w:r>
        <w:tab/>
      </w:r>
      <w:r>
        <w:fldChar w:fldCharType="begin" w:fldLock="1"/>
      </w:r>
      <w:r>
        <w:instrText xml:space="preserve"> PAGEREF _Toc98709473 \h </w:instrText>
      </w:r>
      <w:r>
        <w:fldChar w:fldCharType="separate"/>
      </w:r>
      <w:r>
        <w:t>16</w:t>
      </w:r>
      <w:r>
        <w:fldChar w:fldCharType="end"/>
      </w:r>
    </w:p>
    <w:p w14:paraId="006795E9" w14:textId="211D3795" w:rsidR="00CB1EBE" w:rsidRPr="00194BDB" w:rsidRDefault="00CB1EBE">
      <w:pPr>
        <w:pStyle w:val="TOC1"/>
        <w:rPr>
          <w:rFonts w:ascii="Calibri" w:hAnsi="Calibri"/>
          <w:szCs w:val="22"/>
          <w:lang w:eastAsia="en-GB"/>
        </w:rPr>
      </w:pPr>
      <w:r>
        <w:t>2</w:t>
      </w:r>
      <w:r w:rsidRPr="00194BDB">
        <w:rPr>
          <w:rFonts w:ascii="Calibri" w:hAnsi="Calibri"/>
          <w:szCs w:val="22"/>
          <w:lang w:eastAsia="en-GB"/>
        </w:rPr>
        <w:tab/>
      </w:r>
      <w:r>
        <w:t>References</w:t>
      </w:r>
      <w:r>
        <w:tab/>
      </w:r>
      <w:r>
        <w:fldChar w:fldCharType="begin" w:fldLock="1"/>
      </w:r>
      <w:r>
        <w:instrText xml:space="preserve"> PAGEREF _Toc98709474 \h </w:instrText>
      </w:r>
      <w:r>
        <w:fldChar w:fldCharType="separate"/>
      </w:r>
      <w:r>
        <w:t>16</w:t>
      </w:r>
      <w:r>
        <w:fldChar w:fldCharType="end"/>
      </w:r>
    </w:p>
    <w:p w14:paraId="20EEB42F" w14:textId="467DEE71" w:rsidR="00CB1EBE" w:rsidRPr="00194BDB" w:rsidRDefault="00CB1EBE">
      <w:pPr>
        <w:pStyle w:val="TOC1"/>
        <w:rPr>
          <w:rFonts w:ascii="Calibri" w:hAnsi="Calibri"/>
          <w:szCs w:val="22"/>
          <w:lang w:eastAsia="en-GB"/>
        </w:rPr>
      </w:pPr>
      <w:r>
        <w:t>3</w:t>
      </w:r>
      <w:r w:rsidRPr="00194BDB">
        <w:rPr>
          <w:rFonts w:ascii="Calibri" w:hAnsi="Calibri"/>
          <w:szCs w:val="22"/>
          <w:lang w:eastAsia="en-GB"/>
        </w:rPr>
        <w:tab/>
      </w:r>
      <w:r>
        <w:t>Definitions, symbols and abbreviations</w:t>
      </w:r>
      <w:r>
        <w:tab/>
      </w:r>
      <w:r>
        <w:fldChar w:fldCharType="begin" w:fldLock="1"/>
      </w:r>
      <w:r>
        <w:instrText xml:space="preserve"> PAGEREF _Toc98709475 \h </w:instrText>
      </w:r>
      <w:r>
        <w:fldChar w:fldCharType="separate"/>
      </w:r>
      <w:r>
        <w:t>17</w:t>
      </w:r>
      <w:r>
        <w:fldChar w:fldCharType="end"/>
      </w:r>
    </w:p>
    <w:p w14:paraId="00832CD2" w14:textId="52C68BFA" w:rsidR="00CB1EBE" w:rsidRPr="00194BDB" w:rsidRDefault="00CB1EBE">
      <w:pPr>
        <w:pStyle w:val="TOC2"/>
        <w:rPr>
          <w:rFonts w:ascii="Calibri" w:hAnsi="Calibri"/>
          <w:sz w:val="22"/>
          <w:szCs w:val="22"/>
          <w:lang w:eastAsia="en-GB"/>
        </w:rPr>
      </w:pPr>
      <w:r>
        <w:t>3.1</w:t>
      </w:r>
      <w:r w:rsidRPr="00194BDB">
        <w:rPr>
          <w:rFonts w:ascii="Calibri" w:hAnsi="Calibri"/>
          <w:sz w:val="22"/>
          <w:szCs w:val="22"/>
          <w:lang w:eastAsia="en-GB"/>
        </w:rPr>
        <w:tab/>
      </w:r>
      <w:r>
        <w:t>Definitions</w:t>
      </w:r>
      <w:r>
        <w:tab/>
      </w:r>
      <w:r>
        <w:fldChar w:fldCharType="begin" w:fldLock="1"/>
      </w:r>
      <w:r>
        <w:instrText xml:space="preserve"> PAGEREF _Toc98709476 \h </w:instrText>
      </w:r>
      <w:r>
        <w:fldChar w:fldCharType="separate"/>
      </w:r>
      <w:r>
        <w:t>17</w:t>
      </w:r>
      <w:r>
        <w:fldChar w:fldCharType="end"/>
      </w:r>
    </w:p>
    <w:p w14:paraId="435B2990" w14:textId="2A3F0E71" w:rsidR="00CB1EBE" w:rsidRPr="00194BDB" w:rsidRDefault="00CB1EBE">
      <w:pPr>
        <w:pStyle w:val="TOC2"/>
        <w:rPr>
          <w:rFonts w:ascii="Calibri" w:hAnsi="Calibri"/>
          <w:sz w:val="22"/>
          <w:szCs w:val="22"/>
          <w:lang w:eastAsia="en-GB"/>
        </w:rPr>
      </w:pPr>
      <w:r>
        <w:t>3.2</w:t>
      </w:r>
      <w:r w:rsidRPr="00194BDB">
        <w:rPr>
          <w:rFonts w:ascii="Calibri" w:hAnsi="Calibri"/>
          <w:sz w:val="22"/>
          <w:szCs w:val="22"/>
          <w:lang w:eastAsia="en-GB"/>
        </w:rPr>
        <w:tab/>
      </w:r>
      <w:r>
        <w:t>Symbols</w:t>
      </w:r>
      <w:r>
        <w:tab/>
      </w:r>
      <w:r>
        <w:fldChar w:fldCharType="begin" w:fldLock="1"/>
      </w:r>
      <w:r>
        <w:instrText xml:space="preserve"> PAGEREF _Toc98709477 \h </w:instrText>
      </w:r>
      <w:r>
        <w:fldChar w:fldCharType="separate"/>
      </w:r>
      <w:r>
        <w:t>18</w:t>
      </w:r>
      <w:r>
        <w:fldChar w:fldCharType="end"/>
      </w:r>
    </w:p>
    <w:p w14:paraId="1B5658C6" w14:textId="142C3937" w:rsidR="00CB1EBE" w:rsidRPr="00194BDB" w:rsidRDefault="00CB1EBE">
      <w:pPr>
        <w:pStyle w:val="TOC2"/>
        <w:rPr>
          <w:rFonts w:ascii="Calibri" w:hAnsi="Calibri"/>
          <w:sz w:val="22"/>
          <w:szCs w:val="22"/>
          <w:lang w:eastAsia="en-GB"/>
        </w:rPr>
      </w:pPr>
      <w:r>
        <w:t>3.3</w:t>
      </w:r>
      <w:r w:rsidRPr="00194BDB">
        <w:rPr>
          <w:rFonts w:ascii="Calibri" w:hAnsi="Calibri"/>
          <w:sz w:val="22"/>
          <w:szCs w:val="22"/>
          <w:lang w:eastAsia="en-GB"/>
        </w:rPr>
        <w:tab/>
      </w:r>
      <w:r>
        <w:t>Abbreviations</w:t>
      </w:r>
      <w:r>
        <w:tab/>
      </w:r>
      <w:r>
        <w:fldChar w:fldCharType="begin" w:fldLock="1"/>
      </w:r>
      <w:r>
        <w:instrText xml:space="preserve"> PAGEREF _Toc98709478 \h </w:instrText>
      </w:r>
      <w:r>
        <w:fldChar w:fldCharType="separate"/>
      </w:r>
      <w:r>
        <w:t>18</w:t>
      </w:r>
      <w:r>
        <w:fldChar w:fldCharType="end"/>
      </w:r>
    </w:p>
    <w:p w14:paraId="5A98729A" w14:textId="46CA6588" w:rsidR="00CB1EBE" w:rsidRPr="00194BDB" w:rsidRDefault="00CB1EBE">
      <w:pPr>
        <w:pStyle w:val="TOC1"/>
        <w:rPr>
          <w:rFonts w:ascii="Calibri" w:hAnsi="Calibri"/>
          <w:szCs w:val="22"/>
          <w:lang w:eastAsia="en-GB"/>
        </w:rPr>
      </w:pPr>
      <w:r>
        <w:t>4</w:t>
      </w:r>
      <w:r w:rsidRPr="00194BDB">
        <w:rPr>
          <w:rFonts w:ascii="Calibri" w:hAnsi="Calibri"/>
          <w:szCs w:val="22"/>
          <w:lang w:eastAsia="en-GB"/>
        </w:rPr>
        <w:tab/>
      </w:r>
      <w:r>
        <w:t>General</w:t>
      </w:r>
      <w:r>
        <w:tab/>
      </w:r>
      <w:r>
        <w:fldChar w:fldCharType="begin" w:fldLock="1"/>
      </w:r>
      <w:r>
        <w:instrText xml:space="preserve"> PAGEREF _Toc98709479 \h </w:instrText>
      </w:r>
      <w:r>
        <w:fldChar w:fldCharType="separate"/>
      </w:r>
      <w:r>
        <w:t>18</w:t>
      </w:r>
      <w:r>
        <w:fldChar w:fldCharType="end"/>
      </w:r>
    </w:p>
    <w:p w14:paraId="25717382" w14:textId="2CE1473D" w:rsidR="00CB1EBE" w:rsidRPr="00194BDB" w:rsidRDefault="00CB1EBE">
      <w:pPr>
        <w:pStyle w:val="TOC2"/>
        <w:rPr>
          <w:rFonts w:ascii="Calibri" w:hAnsi="Calibri"/>
          <w:sz w:val="22"/>
          <w:szCs w:val="22"/>
          <w:lang w:eastAsia="en-GB"/>
        </w:rPr>
      </w:pPr>
      <w:r>
        <w:t>4.1</w:t>
      </w:r>
      <w:r w:rsidRPr="00194BDB">
        <w:rPr>
          <w:rFonts w:ascii="Calibri" w:hAnsi="Calibri"/>
          <w:sz w:val="22"/>
          <w:szCs w:val="22"/>
          <w:lang w:eastAsia="en-GB"/>
        </w:rPr>
        <w:tab/>
      </w:r>
      <w:r>
        <w:t>MCVideo media plane overview</w:t>
      </w:r>
      <w:r>
        <w:tab/>
      </w:r>
      <w:r>
        <w:fldChar w:fldCharType="begin" w:fldLock="1"/>
      </w:r>
      <w:r>
        <w:instrText xml:space="preserve"> PAGEREF _Toc98709480 \h </w:instrText>
      </w:r>
      <w:r>
        <w:fldChar w:fldCharType="separate"/>
      </w:r>
      <w:r>
        <w:t>18</w:t>
      </w:r>
      <w:r>
        <w:fldChar w:fldCharType="end"/>
      </w:r>
    </w:p>
    <w:p w14:paraId="0C691BD8" w14:textId="7697056F" w:rsidR="00CB1EBE" w:rsidRPr="00194BDB" w:rsidRDefault="00CB1EBE">
      <w:pPr>
        <w:pStyle w:val="TOC3"/>
        <w:rPr>
          <w:rFonts w:ascii="Calibri" w:hAnsi="Calibri"/>
          <w:sz w:val="22"/>
          <w:szCs w:val="22"/>
          <w:lang w:eastAsia="en-GB"/>
        </w:rPr>
      </w:pPr>
      <w:r>
        <w:t>4.1.1</w:t>
      </w:r>
      <w:r w:rsidRPr="00194BDB">
        <w:rPr>
          <w:rFonts w:ascii="Calibri" w:hAnsi="Calibri"/>
          <w:sz w:val="22"/>
          <w:szCs w:val="22"/>
          <w:lang w:eastAsia="en-GB"/>
        </w:rPr>
        <w:tab/>
      </w:r>
      <w:r>
        <w:t>Transmission Control</w:t>
      </w:r>
      <w:r>
        <w:tab/>
      </w:r>
      <w:r>
        <w:fldChar w:fldCharType="begin" w:fldLock="1"/>
      </w:r>
      <w:r>
        <w:instrText xml:space="preserve"> PAGEREF _Toc98709481 \h </w:instrText>
      </w:r>
      <w:r>
        <w:fldChar w:fldCharType="separate"/>
      </w:r>
      <w:r>
        <w:t>18</w:t>
      </w:r>
      <w:r>
        <w:fldChar w:fldCharType="end"/>
      </w:r>
    </w:p>
    <w:p w14:paraId="375DEA3D" w14:textId="2B8915A2" w:rsidR="00CB1EBE" w:rsidRPr="00194BDB" w:rsidRDefault="00CB1EBE">
      <w:pPr>
        <w:pStyle w:val="TOC4"/>
        <w:rPr>
          <w:rFonts w:ascii="Calibri" w:hAnsi="Calibri"/>
          <w:sz w:val="22"/>
          <w:szCs w:val="22"/>
          <w:lang w:eastAsia="en-GB"/>
        </w:rPr>
      </w:pPr>
      <w:r>
        <w:t>4.1.1.1</w:t>
      </w:r>
      <w:r w:rsidRPr="00194BDB">
        <w:rPr>
          <w:rFonts w:ascii="Calibri" w:hAnsi="Calibri"/>
          <w:sz w:val="22"/>
          <w:szCs w:val="22"/>
          <w:lang w:eastAsia="en-GB"/>
        </w:rPr>
        <w:tab/>
      </w:r>
      <w:r>
        <w:t>General</w:t>
      </w:r>
      <w:r>
        <w:tab/>
      </w:r>
      <w:r>
        <w:fldChar w:fldCharType="begin" w:fldLock="1"/>
      </w:r>
      <w:r>
        <w:instrText xml:space="preserve"> PAGEREF _Toc98709482 \h </w:instrText>
      </w:r>
      <w:r>
        <w:fldChar w:fldCharType="separate"/>
      </w:r>
      <w:r>
        <w:t>18</w:t>
      </w:r>
      <w:r>
        <w:fldChar w:fldCharType="end"/>
      </w:r>
    </w:p>
    <w:p w14:paraId="28EFE58D" w14:textId="2DCAC49E" w:rsidR="00CB1EBE" w:rsidRPr="00194BDB" w:rsidRDefault="00CB1EBE">
      <w:pPr>
        <w:pStyle w:val="TOC4"/>
        <w:rPr>
          <w:rFonts w:ascii="Calibri" w:hAnsi="Calibri"/>
          <w:sz w:val="22"/>
          <w:szCs w:val="22"/>
          <w:lang w:eastAsia="en-GB"/>
        </w:rPr>
      </w:pPr>
      <w:r>
        <w:t>4.1.1.2</w:t>
      </w:r>
      <w:r w:rsidRPr="00194BDB">
        <w:rPr>
          <w:rFonts w:ascii="Calibri" w:hAnsi="Calibri"/>
          <w:sz w:val="22"/>
          <w:szCs w:val="22"/>
          <w:lang w:eastAsia="en-GB"/>
        </w:rPr>
        <w:tab/>
      </w:r>
      <w:r>
        <w:t>On-network transmission and reception control</w:t>
      </w:r>
      <w:r>
        <w:tab/>
      </w:r>
      <w:r>
        <w:fldChar w:fldCharType="begin" w:fldLock="1"/>
      </w:r>
      <w:r>
        <w:instrText xml:space="preserve"> PAGEREF _Toc98709483 \h </w:instrText>
      </w:r>
      <w:r>
        <w:fldChar w:fldCharType="separate"/>
      </w:r>
      <w:r>
        <w:t>19</w:t>
      </w:r>
      <w:r>
        <w:fldChar w:fldCharType="end"/>
      </w:r>
    </w:p>
    <w:p w14:paraId="16461F54" w14:textId="077725A0" w:rsidR="00CB1EBE" w:rsidRPr="00194BDB" w:rsidRDefault="00CB1EBE">
      <w:pPr>
        <w:pStyle w:val="TOC4"/>
        <w:rPr>
          <w:rFonts w:ascii="Calibri" w:hAnsi="Calibri"/>
          <w:sz w:val="22"/>
          <w:szCs w:val="22"/>
          <w:lang w:eastAsia="en-GB"/>
        </w:rPr>
      </w:pPr>
      <w:r>
        <w:t>4.1.1.3</w:t>
      </w:r>
      <w:r w:rsidRPr="00194BDB">
        <w:rPr>
          <w:rFonts w:ascii="Calibri" w:hAnsi="Calibri"/>
          <w:sz w:val="22"/>
          <w:szCs w:val="22"/>
          <w:lang w:eastAsia="en-GB"/>
        </w:rPr>
        <w:tab/>
      </w:r>
      <w:r>
        <w:t>Off-network transmission control</w:t>
      </w:r>
      <w:r>
        <w:tab/>
      </w:r>
      <w:r>
        <w:fldChar w:fldCharType="begin" w:fldLock="1"/>
      </w:r>
      <w:r>
        <w:instrText xml:space="preserve"> PAGEREF _Toc98709484 \h </w:instrText>
      </w:r>
      <w:r>
        <w:fldChar w:fldCharType="separate"/>
      </w:r>
      <w:r>
        <w:t>20</w:t>
      </w:r>
      <w:r>
        <w:fldChar w:fldCharType="end"/>
      </w:r>
    </w:p>
    <w:p w14:paraId="1B2C8979" w14:textId="2A847909" w:rsidR="00CB1EBE" w:rsidRPr="00194BDB" w:rsidRDefault="00CB1EBE">
      <w:pPr>
        <w:pStyle w:val="TOC4"/>
        <w:rPr>
          <w:rFonts w:ascii="Calibri" w:hAnsi="Calibri"/>
          <w:sz w:val="22"/>
          <w:szCs w:val="22"/>
          <w:lang w:eastAsia="en-GB"/>
        </w:rPr>
      </w:pPr>
      <w:r>
        <w:t>4.1.1.4</w:t>
      </w:r>
      <w:r w:rsidRPr="00194BDB">
        <w:rPr>
          <w:rFonts w:ascii="Calibri" w:hAnsi="Calibri"/>
          <w:sz w:val="22"/>
          <w:szCs w:val="22"/>
          <w:lang w:eastAsia="en-GB"/>
        </w:rPr>
        <w:tab/>
      </w:r>
      <w:r>
        <w:t>Determine on-network effective priority</w:t>
      </w:r>
      <w:r>
        <w:tab/>
      </w:r>
      <w:r>
        <w:fldChar w:fldCharType="begin" w:fldLock="1"/>
      </w:r>
      <w:r>
        <w:instrText xml:space="preserve"> PAGEREF _Toc98709485 \h </w:instrText>
      </w:r>
      <w:r>
        <w:fldChar w:fldCharType="separate"/>
      </w:r>
      <w:r>
        <w:t>21</w:t>
      </w:r>
      <w:r>
        <w:fldChar w:fldCharType="end"/>
      </w:r>
    </w:p>
    <w:p w14:paraId="16A2A407" w14:textId="69F3AB50" w:rsidR="00CB1EBE" w:rsidRPr="00194BDB" w:rsidRDefault="00CB1EBE">
      <w:pPr>
        <w:pStyle w:val="TOC4"/>
        <w:rPr>
          <w:rFonts w:ascii="Calibri" w:hAnsi="Calibri"/>
          <w:sz w:val="22"/>
          <w:szCs w:val="22"/>
          <w:lang w:eastAsia="en-GB"/>
        </w:rPr>
      </w:pPr>
      <w:r w:rsidRPr="00CB1EBE">
        <w:t>4.1.1.5</w:t>
      </w:r>
      <w:r w:rsidRPr="00194BDB">
        <w:rPr>
          <w:rFonts w:ascii="Calibri" w:hAnsi="Calibri"/>
          <w:sz w:val="22"/>
          <w:szCs w:val="22"/>
          <w:lang w:eastAsia="en-GB"/>
        </w:rPr>
        <w:tab/>
      </w:r>
      <w:r w:rsidRPr="00404535">
        <w:rPr>
          <w:lang w:val="en-IN"/>
        </w:rPr>
        <w:t>Determine off-network effective priority</w:t>
      </w:r>
      <w:r>
        <w:tab/>
      </w:r>
      <w:r>
        <w:fldChar w:fldCharType="begin" w:fldLock="1"/>
      </w:r>
      <w:r>
        <w:instrText xml:space="preserve"> PAGEREF _Toc98709486 \h </w:instrText>
      </w:r>
      <w:r>
        <w:fldChar w:fldCharType="separate"/>
      </w:r>
      <w:r>
        <w:t>21</w:t>
      </w:r>
      <w:r>
        <w:fldChar w:fldCharType="end"/>
      </w:r>
    </w:p>
    <w:p w14:paraId="787B5570" w14:textId="20CB5D70" w:rsidR="00CB1EBE" w:rsidRPr="00194BDB" w:rsidRDefault="00CB1EBE">
      <w:pPr>
        <w:pStyle w:val="TOC3"/>
        <w:rPr>
          <w:rFonts w:ascii="Calibri" w:hAnsi="Calibri"/>
          <w:sz w:val="22"/>
          <w:szCs w:val="22"/>
          <w:lang w:eastAsia="en-GB"/>
        </w:rPr>
      </w:pPr>
      <w:r>
        <w:t>4.1.2</w:t>
      </w:r>
      <w:r w:rsidRPr="00194BDB">
        <w:rPr>
          <w:rFonts w:ascii="Calibri" w:hAnsi="Calibri"/>
          <w:sz w:val="22"/>
          <w:szCs w:val="22"/>
          <w:lang w:eastAsia="en-GB"/>
        </w:rPr>
        <w:tab/>
      </w:r>
      <w:r>
        <w:t>MBMS subchannel control</w:t>
      </w:r>
      <w:r>
        <w:tab/>
      </w:r>
      <w:r>
        <w:fldChar w:fldCharType="begin" w:fldLock="1"/>
      </w:r>
      <w:r>
        <w:instrText xml:space="preserve"> PAGEREF _Toc98709487 \h </w:instrText>
      </w:r>
      <w:r>
        <w:fldChar w:fldCharType="separate"/>
      </w:r>
      <w:r>
        <w:t>22</w:t>
      </w:r>
      <w:r>
        <w:fldChar w:fldCharType="end"/>
      </w:r>
    </w:p>
    <w:p w14:paraId="2E89B308" w14:textId="057DBFBF" w:rsidR="00CB1EBE" w:rsidRPr="00194BDB" w:rsidRDefault="00CB1EBE">
      <w:pPr>
        <w:pStyle w:val="TOC4"/>
        <w:rPr>
          <w:rFonts w:ascii="Calibri" w:hAnsi="Calibri"/>
          <w:sz w:val="22"/>
          <w:szCs w:val="22"/>
          <w:lang w:eastAsia="en-GB"/>
        </w:rPr>
      </w:pPr>
      <w:r>
        <w:t>4.1.2.1</w:t>
      </w:r>
      <w:r w:rsidRPr="00194BDB">
        <w:rPr>
          <w:rFonts w:ascii="Calibri" w:hAnsi="Calibri"/>
          <w:sz w:val="22"/>
          <w:szCs w:val="22"/>
          <w:lang w:eastAsia="en-GB"/>
        </w:rPr>
        <w:tab/>
      </w:r>
      <w:r>
        <w:t>General</w:t>
      </w:r>
      <w:r>
        <w:tab/>
      </w:r>
      <w:r>
        <w:fldChar w:fldCharType="begin" w:fldLock="1"/>
      </w:r>
      <w:r>
        <w:instrText xml:space="preserve"> PAGEREF _Toc98709488 \h </w:instrText>
      </w:r>
      <w:r>
        <w:fldChar w:fldCharType="separate"/>
      </w:r>
      <w:r>
        <w:t>22</w:t>
      </w:r>
      <w:r>
        <w:fldChar w:fldCharType="end"/>
      </w:r>
    </w:p>
    <w:p w14:paraId="73A611CB" w14:textId="4FC5D1CE" w:rsidR="00CB1EBE" w:rsidRPr="00194BDB" w:rsidRDefault="00CB1EBE">
      <w:pPr>
        <w:pStyle w:val="TOC4"/>
        <w:rPr>
          <w:rFonts w:ascii="Calibri" w:hAnsi="Calibri"/>
          <w:sz w:val="22"/>
          <w:szCs w:val="22"/>
          <w:lang w:eastAsia="en-GB"/>
        </w:rPr>
      </w:pPr>
      <w:r>
        <w:t>4.1.2.2</w:t>
      </w:r>
      <w:r w:rsidRPr="00194BDB">
        <w:rPr>
          <w:rFonts w:ascii="Calibri" w:hAnsi="Calibri"/>
          <w:sz w:val="22"/>
          <w:szCs w:val="22"/>
          <w:lang w:eastAsia="en-GB"/>
        </w:rPr>
        <w:tab/>
      </w:r>
      <w:r>
        <w:t>Start of a MCVideo transmission</w:t>
      </w:r>
      <w:r>
        <w:tab/>
      </w:r>
      <w:r>
        <w:fldChar w:fldCharType="begin" w:fldLock="1"/>
      </w:r>
      <w:r>
        <w:instrText xml:space="preserve"> PAGEREF _Toc98709489 \h </w:instrText>
      </w:r>
      <w:r>
        <w:fldChar w:fldCharType="separate"/>
      </w:r>
      <w:r>
        <w:t>22</w:t>
      </w:r>
      <w:r>
        <w:fldChar w:fldCharType="end"/>
      </w:r>
    </w:p>
    <w:p w14:paraId="45059B6C" w14:textId="4E0E0CC6" w:rsidR="00CB1EBE" w:rsidRPr="00194BDB" w:rsidRDefault="00CB1EBE">
      <w:pPr>
        <w:pStyle w:val="TOC4"/>
        <w:rPr>
          <w:rFonts w:ascii="Calibri" w:hAnsi="Calibri"/>
          <w:sz w:val="22"/>
          <w:szCs w:val="22"/>
          <w:lang w:eastAsia="en-GB"/>
        </w:rPr>
      </w:pPr>
      <w:r>
        <w:t>4.1.2.3</w:t>
      </w:r>
      <w:r w:rsidRPr="00194BDB">
        <w:rPr>
          <w:rFonts w:ascii="Calibri" w:hAnsi="Calibri"/>
          <w:sz w:val="22"/>
          <w:szCs w:val="22"/>
          <w:lang w:eastAsia="en-GB"/>
        </w:rPr>
        <w:tab/>
      </w:r>
      <w:r>
        <w:t>During a media transmission</w:t>
      </w:r>
      <w:r>
        <w:tab/>
      </w:r>
      <w:r>
        <w:fldChar w:fldCharType="begin" w:fldLock="1"/>
      </w:r>
      <w:r>
        <w:instrText xml:space="preserve"> PAGEREF _Toc98709490 \h </w:instrText>
      </w:r>
      <w:r>
        <w:fldChar w:fldCharType="separate"/>
      </w:r>
      <w:r>
        <w:t>22</w:t>
      </w:r>
      <w:r>
        <w:fldChar w:fldCharType="end"/>
      </w:r>
    </w:p>
    <w:p w14:paraId="03284FAF" w14:textId="7092863E" w:rsidR="00CB1EBE" w:rsidRPr="00194BDB" w:rsidRDefault="00CB1EBE">
      <w:pPr>
        <w:pStyle w:val="TOC4"/>
        <w:rPr>
          <w:rFonts w:ascii="Calibri" w:hAnsi="Calibri"/>
          <w:sz w:val="22"/>
          <w:szCs w:val="22"/>
          <w:lang w:eastAsia="en-GB"/>
        </w:rPr>
      </w:pPr>
      <w:r>
        <w:t>4.1.2.4</w:t>
      </w:r>
      <w:r w:rsidRPr="00194BDB">
        <w:rPr>
          <w:rFonts w:ascii="Calibri" w:hAnsi="Calibri"/>
          <w:sz w:val="22"/>
          <w:szCs w:val="22"/>
          <w:lang w:eastAsia="en-GB"/>
        </w:rPr>
        <w:tab/>
      </w:r>
      <w:r>
        <w:t>Ending the transmission</w:t>
      </w:r>
      <w:r>
        <w:tab/>
      </w:r>
      <w:r>
        <w:fldChar w:fldCharType="begin" w:fldLock="1"/>
      </w:r>
      <w:r>
        <w:instrText xml:space="preserve"> PAGEREF _Toc98709491 \h </w:instrText>
      </w:r>
      <w:r>
        <w:fldChar w:fldCharType="separate"/>
      </w:r>
      <w:r>
        <w:t>23</w:t>
      </w:r>
      <w:r>
        <w:fldChar w:fldCharType="end"/>
      </w:r>
    </w:p>
    <w:p w14:paraId="3C85B10F" w14:textId="17AFD341" w:rsidR="00CB1EBE" w:rsidRPr="00194BDB" w:rsidRDefault="00CB1EBE">
      <w:pPr>
        <w:pStyle w:val="TOC4"/>
        <w:rPr>
          <w:rFonts w:ascii="Calibri" w:hAnsi="Calibri"/>
          <w:sz w:val="22"/>
          <w:szCs w:val="22"/>
          <w:lang w:eastAsia="en-GB"/>
        </w:rPr>
      </w:pPr>
      <w:r>
        <w:t>4.1.2.5</w:t>
      </w:r>
      <w:r w:rsidRPr="00194BDB">
        <w:rPr>
          <w:rFonts w:ascii="Calibri" w:hAnsi="Calibri"/>
          <w:sz w:val="22"/>
          <w:szCs w:val="22"/>
          <w:lang w:eastAsia="en-GB"/>
        </w:rPr>
        <w:tab/>
      </w:r>
      <w:r>
        <w:t>MBMS bearer announcement over an MBMS bearer</w:t>
      </w:r>
      <w:r>
        <w:tab/>
      </w:r>
      <w:r>
        <w:fldChar w:fldCharType="begin" w:fldLock="1"/>
      </w:r>
      <w:r>
        <w:instrText xml:space="preserve"> PAGEREF _Toc98709492 \h </w:instrText>
      </w:r>
      <w:r>
        <w:fldChar w:fldCharType="separate"/>
      </w:r>
      <w:r>
        <w:t>23</w:t>
      </w:r>
      <w:r>
        <w:fldChar w:fldCharType="end"/>
      </w:r>
    </w:p>
    <w:p w14:paraId="6FE6670A" w14:textId="79B35142" w:rsidR="00CB1EBE" w:rsidRPr="00194BDB" w:rsidRDefault="00CB1EBE">
      <w:pPr>
        <w:pStyle w:val="TOC2"/>
        <w:rPr>
          <w:rFonts w:ascii="Calibri" w:hAnsi="Calibri"/>
          <w:sz w:val="22"/>
          <w:szCs w:val="22"/>
          <w:lang w:eastAsia="en-GB"/>
        </w:rPr>
      </w:pPr>
      <w:r>
        <w:t>4.2</w:t>
      </w:r>
      <w:r w:rsidRPr="00194BDB">
        <w:rPr>
          <w:rFonts w:ascii="Calibri" w:hAnsi="Calibri"/>
          <w:sz w:val="22"/>
          <w:szCs w:val="22"/>
          <w:lang w:eastAsia="en-GB"/>
        </w:rPr>
        <w:tab/>
      </w:r>
      <w:r>
        <w:t>Internal structure of media plane control entities</w:t>
      </w:r>
      <w:r>
        <w:tab/>
      </w:r>
      <w:r>
        <w:fldChar w:fldCharType="begin" w:fldLock="1"/>
      </w:r>
      <w:r>
        <w:instrText xml:space="preserve"> PAGEREF _Toc98709493 \h </w:instrText>
      </w:r>
      <w:r>
        <w:fldChar w:fldCharType="separate"/>
      </w:r>
      <w:r>
        <w:t>23</w:t>
      </w:r>
      <w:r>
        <w:fldChar w:fldCharType="end"/>
      </w:r>
    </w:p>
    <w:p w14:paraId="750BCC43" w14:textId="20065F92" w:rsidR="00CB1EBE" w:rsidRPr="00194BDB" w:rsidRDefault="00CB1EBE">
      <w:pPr>
        <w:pStyle w:val="TOC3"/>
        <w:rPr>
          <w:rFonts w:ascii="Calibri" w:hAnsi="Calibri"/>
          <w:sz w:val="22"/>
          <w:szCs w:val="22"/>
          <w:lang w:eastAsia="en-GB"/>
        </w:rPr>
      </w:pPr>
      <w:r>
        <w:t>4.2.1</w:t>
      </w:r>
      <w:r w:rsidRPr="00194BDB">
        <w:rPr>
          <w:rFonts w:ascii="Calibri" w:hAnsi="Calibri"/>
          <w:sz w:val="22"/>
          <w:szCs w:val="22"/>
          <w:lang w:eastAsia="en-GB"/>
        </w:rPr>
        <w:tab/>
      </w:r>
      <w:r>
        <w:t>Controlling MCVideo function</w:t>
      </w:r>
      <w:r>
        <w:tab/>
      </w:r>
      <w:r>
        <w:fldChar w:fldCharType="begin" w:fldLock="1"/>
      </w:r>
      <w:r>
        <w:instrText xml:space="preserve"> PAGEREF _Toc98709494 \h </w:instrText>
      </w:r>
      <w:r>
        <w:fldChar w:fldCharType="separate"/>
      </w:r>
      <w:r>
        <w:t>23</w:t>
      </w:r>
      <w:r>
        <w:fldChar w:fldCharType="end"/>
      </w:r>
    </w:p>
    <w:p w14:paraId="60A81A41" w14:textId="31FE8FE3" w:rsidR="00CB1EBE" w:rsidRPr="00194BDB" w:rsidRDefault="00CB1EBE">
      <w:pPr>
        <w:pStyle w:val="TOC3"/>
        <w:rPr>
          <w:rFonts w:ascii="Calibri" w:hAnsi="Calibri"/>
          <w:sz w:val="22"/>
          <w:szCs w:val="22"/>
          <w:lang w:eastAsia="en-GB"/>
        </w:rPr>
      </w:pPr>
      <w:r>
        <w:t>4.2.2</w:t>
      </w:r>
      <w:r w:rsidRPr="00194BDB">
        <w:rPr>
          <w:rFonts w:ascii="Calibri" w:hAnsi="Calibri"/>
          <w:sz w:val="22"/>
          <w:szCs w:val="22"/>
          <w:lang w:eastAsia="en-GB"/>
        </w:rPr>
        <w:tab/>
      </w:r>
      <w:r>
        <w:t>MCVideo client</w:t>
      </w:r>
      <w:r>
        <w:tab/>
      </w:r>
      <w:r>
        <w:fldChar w:fldCharType="begin" w:fldLock="1"/>
      </w:r>
      <w:r>
        <w:instrText xml:space="preserve"> PAGEREF _Toc98709495 \h </w:instrText>
      </w:r>
      <w:r>
        <w:fldChar w:fldCharType="separate"/>
      </w:r>
      <w:r>
        <w:t>25</w:t>
      </w:r>
      <w:r>
        <w:fldChar w:fldCharType="end"/>
      </w:r>
    </w:p>
    <w:p w14:paraId="2C040974" w14:textId="24387DDB" w:rsidR="00CB1EBE" w:rsidRPr="00194BDB" w:rsidRDefault="00CB1EBE">
      <w:pPr>
        <w:pStyle w:val="TOC3"/>
        <w:rPr>
          <w:rFonts w:ascii="Calibri" w:hAnsi="Calibri"/>
          <w:sz w:val="22"/>
          <w:szCs w:val="22"/>
          <w:lang w:eastAsia="en-GB"/>
        </w:rPr>
      </w:pPr>
      <w:r>
        <w:t>4.2.3</w:t>
      </w:r>
      <w:r w:rsidRPr="00194BDB">
        <w:rPr>
          <w:rFonts w:ascii="Calibri" w:hAnsi="Calibri"/>
          <w:sz w:val="22"/>
          <w:szCs w:val="22"/>
          <w:lang w:eastAsia="en-GB"/>
        </w:rPr>
        <w:tab/>
      </w:r>
      <w:r>
        <w:t>Participating MCVideo function</w:t>
      </w:r>
      <w:r>
        <w:tab/>
      </w:r>
      <w:r>
        <w:fldChar w:fldCharType="begin" w:fldLock="1"/>
      </w:r>
      <w:r>
        <w:instrText xml:space="preserve"> PAGEREF _Toc98709496 \h </w:instrText>
      </w:r>
      <w:r>
        <w:fldChar w:fldCharType="separate"/>
      </w:r>
      <w:r>
        <w:t>27</w:t>
      </w:r>
      <w:r>
        <w:fldChar w:fldCharType="end"/>
      </w:r>
    </w:p>
    <w:p w14:paraId="31EB78D0" w14:textId="54D931A7" w:rsidR="00CB1EBE" w:rsidRPr="00194BDB" w:rsidRDefault="00CB1EBE">
      <w:pPr>
        <w:pStyle w:val="TOC4"/>
        <w:rPr>
          <w:rFonts w:ascii="Calibri" w:hAnsi="Calibri"/>
          <w:sz w:val="22"/>
          <w:szCs w:val="22"/>
          <w:lang w:eastAsia="en-GB"/>
        </w:rPr>
      </w:pPr>
      <w:r>
        <w:t>4.2.3.1</w:t>
      </w:r>
      <w:r w:rsidRPr="00194BDB">
        <w:rPr>
          <w:rFonts w:ascii="Calibri" w:hAnsi="Calibri"/>
          <w:sz w:val="22"/>
          <w:szCs w:val="22"/>
          <w:lang w:eastAsia="en-GB"/>
        </w:rPr>
        <w:tab/>
      </w:r>
      <w:r>
        <w:t>General</w:t>
      </w:r>
      <w:r>
        <w:tab/>
      </w:r>
      <w:r>
        <w:fldChar w:fldCharType="begin" w:fldLock="1"/>
      </w:r>
      <w:r>
        <w:instrText xml:space="preserve"> PAGEREF _Toc98709497 \h </w:instrText>
      </w:r>
      <w:r>
        <w:fldChar w:fldCharType="separate"/>
      </w:r>
      <w:r>
        <w:t>27</w:t>
      </w:r>
      <w:r>
        <w:fldChar w:fldCharType="end"/>
      </w:r>
    </w:p>
    <w:p w14:paraId="31869CF4" w14:textId="467A9A69" w:rsidR="00CB1EBE" w:rsidRPr="00194BDB" w:rsidRDefault="00CB1EBE">
      <w:pPr>
        <w:pStyle w:val="TOC4"/>
        <w:rPr>
          <w:rFonts w:ascii="Calibri" w:hAnsi="Calibri"/>
          <w:sz w:val="22"/>
          <w:szCs w:val="22"/>
          <w:lang w:eastAsia="en-GB"/>
        </w:rPr>
      </w:pPr>
      <w:r>
        <w:t>4.2.3.2</w:t>
      </w:r>
      <w:r w:rsidRPr="00194BDB">
        <w:rPr>
          <w:rFonts w:ascii="Calibri" w:hAnsi="Calibri"/>
          <w:sz w:val="22"/>
          <w:szCs w:val="22"/>
          <w:lang w:eastAsia="en-GB"/>
        </w:rPr>
        <w:tab/>
      </w:r>
      <w:r>
        <w:t>Internal structure of the participating MCVideo function</w:t>
      </w:r>
      <w:r>
        <w:tab/>
      </w:r>
      <w:r>
        <w:fldChar w:fldCharType="begin" w:fldLock="1"/>
      </w:r>
      <w:r>
        <w:instrText xml:space="preserve"> PAGEREF _Toc98709498 \h </w:instrText>
      </w:r>
      <w:r>
        <w:fldChar w:fldCharType="separate"/>
      </w:r>
      <w:r>
        <w:t>27</w:t>
      </w:r>
      <w:r>
        <w:fldChar w:fldCharType="end"/>
      </w:r>
    </w:p>
    <w:p w14:paraId="14400ADE" w14:textId="63244305" w:rsidR="00CB1EBE" w:rsidRPr="00194BDB" w:rsidRDefault="00CB1EBE">
      <w:pPr>
        <w:pStyle w:val="TOC4"/>
        <w:rPr>
          <w:rFonts w:ascii="Calibri" w:hAnsi="Calibri"/>
          <w:sz w:val="22"/>
          <w:szCs w:val="22"/>
          <w:lang w:eastAsia="en-GB"/>
        </w:rPr>
      </w:pPr>
      <w:r>
        <w:t>4.2.3.3</w:t>
      </w:r>
      <w:r w:rsidRPr="00194BDB">
        <w:rPr>
          <w:rFonts w:ascii="Calibri" w:hAnsi="Calibri"/>
          <w:sz w:val="22"/>
          <w:szCs w:val="22"/>
          <w:lang w:eastAsia="en-GB"/>
        </w:rPr>
        <w:tab/>
      </w:r>
      <w:r>
        <w:t>The roles of the participating MCVideo function</w:t>
      </w:r>
      <w:r>
        <w:tab/>
      </w:r>
      <w:r>
        <w:fldChar w:fldCharType="begin" w:fldLock="1"/>
      </w:r>
      <w:r>
        <w:instrText xml:space="preserve"> PAGEREF _Toc98709499 \h </w:instrText>
      </w:r>
      <w:r>
        <w:fldChar w:fldCharType="separate"/>
      </w:r>
      <w:r>
        <w:t>28</w:t>
      </w:r>
      <w:r>
        <w:fldChar w:fldCharType="end"/>
      </w:r>
    </w:p>
    <w:p w14:paraId="77EDB266" w14:textId="26433E3C" w:rsidR="00CB1EBE" w:rsidRPr="00194BDB" w:rsidRDefault="00CB1EBE">
      <w:pPr>
        <w:pStyle w:val="TOC5"/>
        <w:rPr>
          <w:rFonts w:ascii="Calibri" w:hAnsi="Calibri"/>
          <w:sz w:val="22"/>
          <w:szCs w:val="22"/>
          <w:lang w:eastAsia="en-GB"/>
        </w:rPr>
      </w:pPr>
      <w:r>
        <w:t>4.2.3.3.1</w:t>
      </w:r>
      <w:r w:rsidRPr="00194BDB">
        <w:rPr>
          <w:rFonts w:ascii="Calibri" w:hAnsi="Calibri"/>
          <w:sz w:val="22"/>
          <w:szCs w:val="22"/>
          <w:lang w:eastAsia="en-GB"/>
        </w:rPr>
        <w:tab/>
      </w:r>
      <w:r>
        <w:t>For the transmission control procedures</w:t>
      </w:r>
      <w:r>
        <w:tab/>
      </w:r>
      <w:r>
        <w:fldChar w:fldCharType="begin" w:fldLock="1"/>
      </w:r>
      <w:r>
        <w:instrText xml:space="preserve"> PAGEREF _Toc98709500 \h </w:instrText>
      </w:r>
      <w:r>
        <w:fldChar w:fldCharType="separate"/>
      </w:r>
      <w:r>
        <w:t>28</w:t>
      </w:r>
      <w:r>
        <w:fldChar w:fldCharType="end"/>
      </w:r>
    </w:p>
    <w:p w14:paraId="74E1E564" w14:textId="6F68354C" w:rsidR="00CB1EBE" w:rsidRPr="00194BDB" w:rsidRDefault="00CB1EBE">
      <w:pPr>
        <w:pStyle w:val="TOC5"/>
        <w:rPr>
          <w:rFonts w:ascii="Calibri" w:hAnsi="Calibri"/>
          <w:sz w:val="22"/>
          <w:szCs w:val="22"/>
          <w:lang w:eastAsia="en-GB"/>
        </w:rPr>
      </w:pPr>
      <w:r>
        <w:t>4.2.3.3.2</w:t>
      </w:r>
      <w:r w:rsidRPr="00194BDB">
        <w:rPr>
          <w:rFonts w:ascii="Calibri" w:hAnsi="Calibri"/>
          <w:sz w:val="22"/>
          <w:szCs w:val="22"/>
          <w:lang w:eastAsia="en-GB"/>
        </w:rPr>
        <w:tab/>
      </w:r>
      <w:r>
        <w:t>For the use of MBMS bearer procedures</w:t>
      </w:r>
      <w:r>
        <w:tab/>
      </w:r>
      <w:r>
        <w:fldChar w:fldCharType="begin" w:fldLock="1"/>
      </w:r>
      <w:r>
        <w:instrText xml:space="preserve"> PAGEREF _Toc98709501 \h </w:instrText>
      </w:r>
      <w:r>
        <w:fldChar w:fldCharType="separate"/>
      </w:r>
      <w:r>
        <w:t>28</w:t>
      </w:r>
      <w:r>
        <w:fldChar w:fldCharType="end"/>
      </w:r>
    </w:p>
    <w:p w14:paraId="192A34BA" w14:textId="01121CA4" w:rsidR="00CB1EBE" w:rsidRPr="00194BDB" w:rsidRDefault="00CB1EBE">
      <w:pPr>
        <w:pStyle w:val="TOC3"/>
        <w:rPr>
          <w:rFonts w:ascii="Calibri" w:hAnsi="Calibri"/>
          <w:sz w:val="22"/>
          <w:szCs w:val="22"/>
          <w:lang w:eastAsia="en-GB"/>
        </w:rPr>
      </w:pPr>
      <w:r>
        <w:t>4.2.4</w:t>
      </w:r>
      <w:r w:rsidRPr="00194BDB">
        <w:rPr>
          <w:rFonts w:ascii="Calibri" w:hAnsi="Calibri"/>
          <w:sz w:val="22"/>
          <w:szCs w:val="22"/>
          <w:lang w:eastAsia="en-GB"/>
        </w:rPr>
        <w:tab/>
      </w:r>
      <w:r>
        <w:t>Non-controlling MCVideo function of an MCVideo group</w:t>
      </w:r>
      <w:r>
        <w:tab/>
      </w:r>
      <w:r>
        <w:fldChar w:fldCharType="begin" w:fldLock="1"/>
      </w:r>
      <w:r>
        <w:instrText xml:space="preserve"> PAGEREF _Toc98709502 \h </w:instrText>
      </w:r>
      <w:r>
        <w:fldChar w:fldCharType="separate"/>
      </w:r>
      <w:r>
        <w:t>28</w:t>
      </w:r>
      <w:r>
        <w:fldChar w:fldCharType="end"/>
      </w:r>
    </w:p>
    <w:p w14:paraId="03357FBE" w14:textId="6948E996" w:rsidR="00CB1EBE" w:rsidRPr="00194BDB" w:rsidRDefault="00CB1EBE">
      <w:pPr>
        <w:pStyle w:val="TOC2"/>
        <w:rPr>
          <w:rFonts w:ascii="Calibri" w:hAnsi="Calibri"/>
          <w:sz w:val="22"/>
          <w:szCs w:val="22"/>
          <w:lang w:eastAsia="en-GB"/>
        </w:rPr>
      </w:pPr>
      <w:r>
        <w:t>4.3</w:t>
      </w:r>
      <w:r w:rsidRPr="00194BDB">
        <w:rPr>
          <w:rFonts w:ascii="Calibri" w:hAnsi="Calibri"/>
          <w:sz w:val="22"/>
          <w:szCs w:val="22"/>
          <w:lang w:eastAsia="en-GB"/>
        </w:rPr>
        <w:tab/>
      </w:r>
      <w:r>
        <w:t>The media plane control channel</w:t>
      </w:r>
      <w:r>
        <w:tab/>
      </w:r>
      <w:r>
        <w:fldChar w:fldCharType="begin" w:fldLock="1"/>
      </w:r>
      <w:r>
        <w:instrText xml:space="preserve"> PAGEREF _Toc98709503 \h </w:instrText>
      </w:r>
      <w:r>
        <w:fldChar w:fldCharType="separate"/>
      </w:r>
      <w:r>
        <w:t>30</w:t>
      </w:r>
      <w:r>
        <w:fldChar w:fldCharType="end"/>
      </w:r>
    </w:p>
    <w:p w14:paraId="36724A08" w14:textId="591A9C5A" w:rsidR="00CB1EBE" w:rsidRPr="00194BDB" w:rsidRDefault="00CB1EBE">
      <w:pPr>
        <w:pStyle w:val="TOC3"/>
        <w:rPr>
          <w:rFonts w:ascii="Calibri" w:hAnsi="Calibri"/>
          <w:sz w:val="22"/>
          <w:szCs w:val="22"/>
          <w:lang w:eastAsia="en-GB"/>
        </w:rPr>
      </w:pPr>
      <w:r>
        <w:t>4.3.1</w:t>
      </w:r>
      <w:r w:rsidRPr="00194BDB">
        <w:rPr>
          <w:rFonts w:ascii="Calibri" w:hAnsi="Calibri"/>
          <w:sz w:val="22"/>
          <w:szCs w:val="22"/>
          <w:lang w:eastAsia="en-GB"/>
        </w:rPr>
        <w:tab/>
      </w:r>
      <w:r>
        <w:t>General</w:t>
      </w:r>
      <w:r>
        <w:tab/>
      </w:r>
      <w:r>
        <w:fldChar w:fldCharType="begin" w:fldLock="1"/>
      </w:r>
      <w:r>
        <w:instrText xml:space="preserve"> PAGEREF _Toc98709504 \h </w:instrText>
      </w:r>
      <w:r>
        <w:fldChar w:fldCharType="separate"/>
      </w:r>
      <w:r>
        <w:t>30</w:t>
      </w:r>
      <w:r>
        <w:fldChar w:fldCharType="end"/>
      </w:r>
    </w:p>
    <w:p w14:paraId="598EDC9D" w14:textId="04E663CC" w:rsidR="00CB1EBE" w:rsidRPr="00194BDB" w:rsidRDefault="00CB1EBE">
      <w:pPr>
        <w:pStyle w:val="TOC3"/>
        <w:rPr>
          <w:rFonts w:ascii="Calibri" w:hAnsi="Calibri"/>
          <w:sz w:val="22"/>
          <w:szCs w:val="22"/>
          <w:lang w:eastAsia="en-GB"/>
        </w:rPr>
      </w:pPr>
      <w:r>
        <w:t>4.3.2</w:t>
      </w:r>
      <w:r w:rsidRPr="00194BDB">
        <w:rPr>
          <w:rFonts w:ascii="Calibri" w:hAnsi="Calibri"/>
          <w:sz w:val="22"/>
          <w:szCs w:val="22"/>
          <w:lang w:eastAsia="en-GB"/>
        </w:rPr>
        <w:tab/>
      </w:r>
      <w:r>
        <w:t>Control channel realization</w:t>
      </w:r>
      <w:r>
        <w:tab/>
      </w:r>
      <w:r>
        <w:fldChar w:fldCharType="begin" w:fldLock="1"/>
      </w:r>
      <w:r>
        <w:instrText xml:space="preserve"> PAGEREF _Toc98709505 \h </w:instrText>
      </w:r>
      <w:r>
        <w:fldChar w:fldCharType="separate"/>
      </w:r>
      <w:r>
        <w:t>30</w:t>
      </w:r>
      <w:r>
        <w:fldChar w:fldCharType="end"/>
      </w:r>
    </w:p>
    <w:p w14:paraId="58B25D5B" w14:textId="59DE64C3" w:rsidR="00CB1EBE" w:rsidRPr="00194BDB" w:rsidRDefault="00CB1EBE">
      <w:pPr>
        <w:pStyle w:val="TOC3"/>
        <w:rPr>
          <w:rFonts w:ascii="Calibri" w:hAnsi="Calibri"/>
          <w:sz w:val="22"/>
          <w:szCs w:val="22"/>
          <w:lang w:eastAsia="en-GB"/>
        </w:rPr>
      </w:pPr>
      <w:r>
        <w:t>4.3.3</w:t>
      </w:r>
      <w:r w:rsidRPr="00194BDB">
        <w:rPr>
          <w:rFonts w:ascii="Calibri" w:hAnsi="Calibri"/>
          <w:sz w:val="22"/>
          <w:szCs w:val="22"/>
          <w:lang w:eastAsia="en-GB"/>
        </w:rPr>
        <w:tab/>
      </w:r>
      <w:r>
        <w:t>Establishing a media plane control channel</w:t>
      </w:r>
      <w:r>
        <w:tab/>
      </w:r>
      <w:r>
        <w:fldChar w:fldCharType="begin" w:fldLock="1"/>
      </w:r>
      <w:r>
        <w:instrText xml:space="preserve"> PAGEREF _Toc98709506 \h </w:instrText>
      </w:r>
      <w:r>
        <w:fldChar w:fldCharType="separate"/>
      </w:r>
      <w:r>
        <w:t>30</w:t>
      </w:r>
      <w:r>
        <w:fldChar w:fldCharType="end"/>
      </w:r>
    </w:p>
    <w:p w14:paraId="4DB46298" w14:textId="322464FE" w:rsidR="00CB1EBE" w:rsidRPr="00194BDB" w:rsidRDefault="00CB1EBE">
      <w:pPr>
        <w:pStyle w:val="TOC4"/>
        <w:rPr>
          <w:rFonts w:ascii="Calibri" w:hAnsi="Calibri"/>
          <w:sz w:val="22"/>
          <w:szCs w:val="22"/>
          <w:lang w:eastAsia="en-GB"/>
        </w:rPr>
      </w:pPr>
      <w:r>
        <w:t>4.3.3.1</w:t>
      </w:r>
      <w:r w:rsidRPr="00194BDB">
        <w:rPr>
          <w:rFonts w:ascii="Calibri" w:hAnsi="Calibri"/>
          <w:sz w:val="22"/>
          <w:szCs w:val="22"/>
          <w:lang w:eastAsia="en-GB"/>
        </w:rPr>
        <w:tab/>
      </w:r>
      <w:r>
        <w:t>General</w:t>
      </w:r>
      <w:r>
        <w:tab/>
      </w:r>
      <w:r>
        <w:fldChar w:fldCharType="begin" w:fldLock="1"/>
      </w:r>
      <w:r>
        <w:instrText xml:space="preserve"> PAGEREF _Toc98709507 \h </w:instrText>
      </w:r>
      <w:r>
        <w:fldChar w:fldCharType="separate"/>
      </w:r>
      <w:r>
        <w:t>30</w:t>
      </w:r>
      <w:r>
        <w:fldChar w:fldCharType="end"/>
      </w:r>
    </w:p>
    <w:p w14:paraId="1C3748B2" w14:textId="40F7C379" w:rsidR="00CB1EBE" w:rsidRPr="00194BDB" w:rsidRDefault="00CB1EBE">
      <w:pPr>
        <w:pStyle w:val="TOC1"/>
        <w:rPr>
          <w:rFonts w:ascii="Calibri" w:hAnsi="Calibri"/>
          <w:szCs w:val="22"/>
          <w:lang w:eastAsia="en-GB"/>
        </w:rPr>
      </w:pPr>
      <w:r>
        <w:t>5</w:t>
      </w:r>
      <w:r w:rsidRPr="00194BDB">
        <w:rPr>
          <w:rFonts w:ascii="Calibri" w:hAnsi="Calibri"/>
          <w:szCs w:val="22"/>
          <w:lang w:eastAsia="en-GB"/>
        </w:rPr>
        <w:tab/>
      </w:r>
      <w:r>
        <w:t>Functional entities</w:t>
      </w:r>
      <w:r>
        <w:tab/>
      </w:r>
      <w:r>
        <w:fldChar w:fldCharType="begin" w:fldLock="1"/>
      </w:r>
      <w:r>
        <w:instrText xml:space="preserve"> PAGEREF _Toc98709508 \h </w:instrText>
      </w:r>
      <w:r>
        <w:fldChar w:fldCharType="separate"/>
      </w:r>
      <w:r>
        <w:t>31</w:t>
      </w:r>
      <w:r>
        <w:fldChar w:fldCharType="end"/>
      </w:r>
    </w:p>
    <w:p w14:paraId="0FECA896" w14:textId="411B6E53" w:rsidR="00CB1EBE" w:rsidRPr="00194BDB" w:rsidRDefault="00CB1EBE">
      <w:pPr>
        <w:pStyle w:val="TOC2"/>
        <w:rPr>
          <w:rFonts w:ascii="Calibri" w:hAnsi="Calibri"/>
          <w:sz w:val="22"/>
          <w:szCs w:val="22"/>
          <w:lang w:eastAsia="en-GB"/>
        </w:rPr>
      </w:pPr>
      <w:r>
        <w:t>5.1</w:t>
      </w:r>
      <w:r w:rsidRPr="00194BDB">
        <w:rPr>
          <w:rFonts w:ascii="Calibri" w:hAnsi="Calibri"/>
          <w:sz w:val="22"/>
          <w:szCs w:val="22"/>
          <w:lang w:eastAsia="en-GB"/>
        </w:rPr>
        <w:tab/>
      </w:r>
      <w:r>
        <w:t>General</w:t>
      </w:r>
      <w:r>
        <w:tab/>
      </w:r>
      <w:r>
        <w:fldChar w:fldCharType="begin" w:fldLock="1"/>
      </w:r>
      <w:r>
        <w:instrText xml:space="preserve"> PAGEREF _Toc98709509 \h </w:instrText>
      </w:r>
      <w:r>
        <w:fldChar w:fldCharType="separate"/>
      </w:r>
      <w:r>
        <w:t>31</w:t>
      </w:r>
      <w:r>
        <w:fldChar w:fldCharType="end"/>
      </w:r>
    </w:p>
    <w:p w14:paraId="050C46C1" w14:textId="4E838A59" w:rsidR="00CB1EBE" w:rsidRPr="00194BDB" w:rsidRDefault="00CB1EBE">
      <w:pPr>
        <w:pStyle w:val="TOC2"/>
        <w:rPr>
          <w:rFonts w:ascii="Calibri" w:hAnsi="Calibri"/>
          <w:sz w:val="22"/>
          <w:szCs w:val="22"/>
          <w:lang w:eastAsia="en-GB"/>
        </w:rPr>
      </w:pPr>
      <w:r>
        <w:t>5.2</w:t>
      </w:r>
      <w:r w:rsidRPr="00194BDB">
        <w:rPr>
          <w:rFonts w:ascii="Calibri" w:hAnsi="Calibri"/>
          <w:sz w:val="22"/>
          <w:szCs w:val="22"/>
          <w:lang w:eastAsia="en-GB"/>
        </w:rPr>
        <w:tab/>
      </w:r>
      <w:r>
        <w:t>MCVideo client</w:t>
      </w:r>
      <w:r>
        <w:tab/>
      </w:r>
      <w:r>
        <w:fldChar w:fldCharType="begin" w:fldLock="1"/>
      </w:r>
      <w:r>
        <w:instrText xml:space="preserve"> PAGEREF _Toc98709510 \h </w:instrText>
      </w:r>
      <w:r>
        <w:fldChar w:fldCharType="separate"/>
      </w:r>
      <w:r>
        <w:t>31</w:t>
      </w:r>
      <w:r>
        <w:fldChar w:fldCharType="end"/>
      </w:r>
    </w:p>
    <w:p w14:paraId="43031FCC" w14:textId="0975559B" w:rsidR="00CB1EBE" w:rsidRPr="00194BDB" w:rsidRDefault="00CB1EBE">
      <w:pPr>
        <w:pStyle w:val="TOC3"/>
        <w:rPr>
          <w:rFonts w:ascii="Calibri" w:hAnsi="Calibri"/>
          <w:sz w:val="22"/>
          <w:szCs w:val="22"/>
          <w:lang w:eastAsia="en-GB"/>
        </w:rPr>
      </w:pPr>
      <w:r>
        <w:t>5.2.1</w:t>
      </w:r>
      <w:r w:rsidRPr="00194BDB">
        <w:rPr>
          <w:rFonts w:ascii="Calibri" w:hAnsi="Calibri"/>
          <w:sz w:val="22"/>
          <w:szCs w:val="22"/>
          <w:lang w:eastAsia="en-GB"/>
        </w:rPr>
        <w:tab/>
      </w:r>
      <w:r>
        <w:t>Introduction</w:t>
      </w:r>
      <w:r>
        <w:tab/>
      </w:r>
      <w:r>
        <w:fldChar w:fldCharType="begin" w:fldLock="1"/>
      </w:r>
      <w:r>
        <w:instrText xml:space="preserve"> PAGEREF _Toc98709511 \h </w:instrText>
      </w:r>
      <w:r>
        <w:fldChar w:fldCharType="separate"/>
      </w:r>
      <w:r>
        <w:t>31</w:t>
      </w:r>
      <w:r>
        <w:fldChar w:fldCharType="end"/>
      </w:r>
    </w:p>
    <w:p w14:paraId="69E7AC19" w14:textId="7BBCA9A8" w:rsidR="00CB1EBE" w:rsidRPr="00194BDB" w:rsidRDefault="00CB1EBE">
      <w:pPr>
        <w:pStyle w:val="TOC3"/>
        <w:rPr>
          <w:rFonts w:ascii="Calibri" w:hAnsi="Calibri"/>
          <w:sz w:val="22"/>
          <w:szCs w:val="22"/>
          <w:lang w:eastAsia="en-GB"/>
        </w:rPr>
      </w:pPr>
      <w:r>
        <w:t>5.2.2</w:t>
      </w:r>
      <w:r w:rsidRPr="00194BDB">
        <w:rPr>
          <w:rFonts w:ascii="Calibri" w:hAnsi="Calibri"/>
          <w:sz w:val="22"/>
          <w:szCs w:val="22"/>
          <w:lang w:eastAsia="en-GB"/>
        </w:rPr>
        <w:tab/>
      </w:r>
      <w:r>
        <w:t>Transmission participant in on-network mode</w:t>
      </w:r>
      <w:r>
        <w:tab/>
      </w:r>
      <w:r>
        <w:fldChar w:fldCharType="begin" w:fldLock="1"/>
      </w:r>
      <w:r>
        <w:instrText xml:space="preserve"> PAGEREF _Toc98709512 \h </w:instrText>
      </w:r>
      <w:r>
        <w:fldChar w:fldCharType="separate"/>
      </w:r>
      <w:r>
        <w:t>32</w:t>
      </w:r>
      <w:r>
        <w:fldChar w:fldCharType="end"/>
      </w:r>
    </w:p>
    <w:p w14:paraId="77C236DC" w14:textId="713BC7F5" w:rsidR="00CB1EBE" w:rsidRPr="00194BDB" w:rsidRDefault="00CB1EBE">
      <w:pPr>
        <w:pStyle w:val="TOC3"/>
        <w:rPr>
          <w:rFonts w:ascii="Calibri" w:hAnsi="Calibri"/>
          <w:sz w:val="22"/>
          <w:szCs w:val="22"/>
          <w:lang w:eastAsia="en-GB"/>
        </w:rPr>
      </w:pPr>
      <w:r>
        <w:t>5.2.3</w:t>
      </w:r>
      <w:r w:rsidRPr="00194BDB">
        <w:rPr>
          <w:rFonts w:ascii="Calibri" w:hAnsi="Calibri"/>
          <w:sz w:val="22"/>
          <w:szCs w:val="22"/>
          <w:lang w:eastAsia="en-GB"/>
        </w:rPr>
        <w:tab/>
      </w:r>
      <w:r>
        <w:t>Transmission participant in off-network mode</w:t>
      </w:r>
      <w:r>
        <w:tab/>
      </w:r>
      <w:r>
        <w:fldChar w:fldCharType="begin" w:fldLock="1"/>
      </w:r>
      <w:r>
        <w:instrText xml:space="preserve"> PAGEREF _Toc98709513 \h </w:instrText>
      </w:r>
      <w:r>
        <w:fldChar w:fldCharType="separate"/>
      </w:r>
      <w:r>
        <w:t>32</w:t>
      </w:r>
      <w:r>
        <w:fldChar w:fldCharType="end"/>
      </w:r>
    </w:p>
    <w:p w14:paraId="70BF98D2" w14:textId="51118384" w:rsidR="00CB1EBE" w:rsidRPr="00194BDB" w:rsidRDefault="00CB1EBE">
      <w:pPr>
        <w:pStyle w:val="TOC2"/>
        <w:rPr>
          <w:rFonts w:ascii="Calibri" w:hAnsi="Calibri"/>
          <w:sz w:val="22"/>
          <w:szCs w:val="22"/>
          <w:lang w:eastAsia="en-GB"/>
        </w:rPr>
      </w:pPr>
      <w:r>
        <w:t>5.3</w:t>
      </w:r>
      <w:r w:rsidRPr="00194BDB">
        <w:rPr>
          <w:rFonts w:ascii="Calibri" w:hAnsi="Calibri"/>
          <w:sz w:val="22"/>
          <w:szCs w:val="22"/>
          <w:lang w:eastAsia="en-GB"/>
        </w:rPr>
        <w:tab/>
      </w:r>
      <w:r>
        <w:t>Controlling MCVideo function</w:t>
      </w:r>
      <w:r>
        <w:tab/>
      </w:r>
      <w:r>
        <w:fldChar w:fldCharType="begin" w:fldLock="1"/>
      </w:r>
      <w:r>
        <w:instrText xml:space="preserve"> PAGEREF _Toc98709514 \h </w:instrText>
      </w:r>
      <w:r>
        <w:fldChar w:fldCharType="separate"/>
      </w:r>
      <w:r>
        <w:t>32</w:t>
      </w:r>
      <w:r>
        <w:fldChar w:fldCharType="end"/>
      </w:r>
    </w:p>
    <w:p w14:paraId="015696B8" w14:textId="060E4906" w:rsidR="00CB1EBE" w:rsidRPr="00194BDB" w:rsidRDefault="00CB1EBE">
      <w:pPr>
        <w:pStyle w:val="TOC2"/>
        <w:rPr>
          <w:rFonts w:ascii="Calibri" w:hAnsi="Calibri"/>
          <w:sz w:val="22"/>
          <w:szCs w:val="22"/>
          <w:lang w:eastAsia="en-GB"/>
        </w:rPr>
      </w:pPr>
      <w:r>
        <w:t>5.4</w:t>
      </w:r>
      <w:r w:rsidRPr="00194BDB">
        <w:rPr>
          <w:rFonts w:ascii="Calibri" w:hAnsi="Calibri"/>
          <w:sz w:val="22"/>
          <w:szCs w:val="22"/>
          <w:lang w:eastAsia="en-GB"/>
        </w:rPr>
        <w:tab/>
      </w:r>
      <w:r>
        <w:t>Participating MCVideo function</w:t>
      </w:r>
      <w:r>
        <w:tab/>
      </w:r>
      <w:r>
        <w:fldChar w:fldCharType="begin" w:fldLock="1"/>
      </w:r>
      <w:r>
        <w:instrText xml:space="preserve"> PAGEREF _Toc98709515 \h </w:instrText>
      </w:r>
      <w:r>
        <w:fldChar w:fldCharType="separate"/>
      </w:r>
      <w:r>
        <w:t>33</w:t>
      </w:r>
      <w:r>
        <w:fldChar w:fldCharType="end"/>
      </w:r>
    </w:p>
    <w:p w14:paraId="71E0D001" w14:textId="7995291F" w:rsidR="00CB1EBE" w:rsidRPr="00194BDB" w:rsidRDefault="00CB1EBE">
      <w:pPr>
        <w:pStyle w:val="TOC1"/>
        <w:rPr>
          <w:rFonts w:ascii="Calibri" w:hAnsi="Calibri"/>
          <w:szCs w:val="22"/>
          <w:lang w:eastAsia="en-GB"/>
        </w:rPr>
      </w:pPr>
      <w:r>
        <w:t>6</w:t>
      </w:r>
      <w:r w:rsidRPr="00194BDB">
        <w:rPr>
          <w:rFonts w:ascii="Calibri" w:hAnsi="Calibri"/>
          <w:szCs w:val="22"/>
          <w:lang w:eastAsia="en-GB"/>
        </w:rPr>
        <w:tab/>
      </w:r>
      <w:r>
        <w:t>On-network transmission control</w:t>
      </w:r>
      <w:r>
        <w:tab/>
      </w:r>
      <w:r>
        <w:fldChar w:fldCharType="begin" w:fldLock="1"/>
      </w:r>
      <w:r>
        <w:instrText xml:space="preserve"> PAGEREF _Toc98709516 \h </w:instrText>
      </w:r>
      <w:r>
        <w:fldChar w:fldCharType="separate"/>
      </w:r>
      <w:r>
        <w:t>33</w:t>
      </w:r>
      <w:r>
        <w:fldChar w:fldCharType="end"/>
      </w:r>
    </w:p>
    <w:p w14:paraId="5898BB49" w14:textId="115F83C7" w:rsidR="00CB1EBE" w:rsidRPr="00194BDB" w:rsidRDefault="00CB1EBE">
      <w:pPr>
        <w:pStyle w:val="TOC2"/>
        <w:rPr>
          <w:rFonts w:ascii="Calibri" w:hAnsi="Calibri"/>
          <w:sz w:val="22"/>
          <w:szCs w:val="22"/>
          <w:lang w:eastAsia="en-GB"/>
        </w:rPr>
      </w:pPr>
      <w:r>
        <w:t>6.1</w:t>
      </w:r>
      <w:r w:rsidRPr="00194BDB">
        <w:rPr>
          <w:rFonts w:ascii="Calibri" w:hAnsi="Calibri"/>
          <w:sz w:val="22"/>
          <w:szCs w:val="22"/>
          <w:lang w:eastAsia="en-GB"/>
        </w:rPr>
        <w:tab/>
      </w:r>
      <w:r>
        <w:t>General</w:t>
      </w:r>
      <w:r>
        <w:tab/>
      </w:r>
      <w:r>
        <w:fldChar w:fldCharType="begin" w:fldLock="1"/>
      </w:r>
      <w:r>
        <w:instrText xml:space="preserve"> PAGEREF _Toc98709517 \h </w:instrText>
      </w:r>
      <w:r>
        <w:fldChar w:fldCharType="separate"/>
      </w:r>
      <w:r>
        <w:t>33</w:t>
      </w:r>
      <w:r>
        <w:fldChar w:fldCharType="end"/>
      </w:r>
    </w:p>
    <w:p w14:paraId="7655CDBC" w14:textId="7CAB65FC" w:rsidR="00CB1EBE" w:rsidRPr="00194BDB" w:rsidRDefault="00CB1EBE">
      <w:pPr>
        <w:pStyle w:val="TOC2"/>
        <w:rPr>
          <w:rFonts w:ascii="Calibri" w:hAnsi="Calibri"/>
          <w:sz w:val="22"/>
          <w:szCs w:val="22"/>
          <w:lang w:eastAsia="en-GB"/>
        </w:rPr>
      </w:pPr>
      <w:r>
        <w:t>6.2</w:t>
      </w:r>
      <w:r w:rsidRPr="00194BDB">
        <w:rPr>
          <w:rFonts w:ascii="Calibri" w:hAnsi="Calibri"/>
          <w:sz w:val="22"/>
          <w:szCs w:val="22"/>
          <w:lang w:eastAsia="en-GB"/>
        </w:rPr>
        <w:tab/>
      </w:r>
      <w:r>
        <w:t>Transmission participant procedures</w:t>
      </w:r>
      <w:r>
        <w:tab/>
      </w:r>
      <w:r>
        <w:fldChar w:fldCharType="begin" w:fldLock="1"/>
      </w:r>
      <w:r>
        <w:instrText xml:space="preserve"> PAGEREF _Toc98709518 \h </w:instrText>
      </w:r>
      <w:r>
        <w:fldChar w:fldCharType="separate"/>
      </w:r>
      <w:r>
        <w:t>33</w:t>
      </w:r>
      <w:r>
        <w:fldChar w:fldCharType="end"/>
      </w:r>
    </w:p>
    <w:p w14:paraId="54C2ACEB" w14:textId="0297F1C6" w:rsidR="00CB1EBE" w:rsidRPr="00194BDB" w:rsidRDefault="00CB1EBE">
      <w:pPr>
        <w:pStyle w:val="TOC3"/>
        <w:rPr>
          <w:rFonts w:ascii="Calibri" w:hAnsi="Calibri"/>
          <w:sz w:val="22"/>
          <w:szCs w:val="22"/>
          <w:lang w:eastAsia="en-GB"/>
        </w:rPr>
      </w:pPr>
      <w:r>
        <w:t>6.2.1</w:t>
      </w:r>
      <w:r w:rsidRPr="00194BDB">
        <w:rPr>
          <w:rFonts w:ascii="Calibri" w:hAnsi="Calibri"/>
          <w:sz w:val="22"/>
          <w:szCs w:val="22"/>
          <w:lang w:eastAsia="en-GB"/>
        </w:rPr>
        <w:tab/>
      </w:r>
      <w:r>
        <w:t>Transmission participant procedures at MCVideo session initialization</w:t>
      </w:r>
      <w:r>
        <w:tab/>
      </w:r>
      <w:r>
        <w:fldChar w:fldCharType="begin" w:fldLock="1"/>
      </w:r>
      <w:r>
        <w:instrText xml:space="preserve"> PAGEREF _Toc98709519 \h </w:instrText>
      </w:r>
      <w:r>
        <w:fldChar w:fldCharType="separate"/>
      </w:r>
      <w:r>
        <w:t>33</w:t>
      </w:r>
      <w:r>
        <w:fldChar w:fldCharType="end"/>
      </w:r>
    </w:p>
    <w:p w14:paraId="4B708485" w14:textId="09550732" w:rsidR="00CB1EBE" w:rsidRPr="00194BDB" w:rsidRDefault="00CB1EBE">
      <w:pPr>
        <w:pStyle w:val="TOC3"/>
        <w:rPr>
          <w:rFonts w:ascii="Calibri" w:hAnsi="Calibri"/>
          <w:sz w:val="22"/>
          <w:szCs w:val="22"/>
          <w:lang w:eastAsia="en-GB"/>
        </w:rPr>
      </w:pPr>
      <w:r>
        <w:t>6.2.2</w:t>
      </w:r>
      <w:r w:rsidRPr="00194BDB">
        <w:rPr>
          <w:rFonts w:ascii="Calibri" w:hAnsi="Calibri"/>
          <w:sz w:val="22"/>
          <w:szCs w:val="22"/>
          <w:lang w:eastAsia="en-GB"/>
        </w:rPr>
        <w:tab/>
      </w:r>
      <w:r>
        <w:t>Transmission participant procedures at MCVideo call release</w:t>
      </w:r>
      <w:r>
        <w:tab/>
      </w:r>
      <w:r>
        <w:fldChar w:fldCharType="begin" w:fldLock="1"/>
      </w:r>
      <w:r>
        <w:instrText xml:space="preserve"> PAGEREF _Toc98709520 \h </w:instrText>
      </w:r>
      <w:r>
        <w:fldChar w:fldCharType="separate"/>
      </w:r>
      <w:r>
        <w:t>34</w:t>
      </w:r>
      <w:r>
        <w:fldChar w:fldCharType="end"/>
      </w:r>
    </w:p>
    <w:p w14:paraId="3698B14B" w14:textId="27AC881C" w:rsidR="00CB1EBE" w:rsidRPr="00194BDB" w:rsidRDefault="00CB1EBE">
      <w:pPr>
        <w:pStyle w:val="TOC3"/>
        <w:rPr>
          <w:rFonts w:ascii="Calibri" w:hAnsi="Calibri"/>
          <w:sz w:val="22"/>
          <w:szCs w:val="22"/>
          <w:lang w:eastAsia="en-GB"/>
        </w:rPr>
      </w:pPr>
      <w:r>
        <w:t>6.2.3</w:t>
      </w:r>
      <w:r w:rsidRPr="00194BDB">
        <w:rPr>
          <w:rFonts w:ascii="Calibri" w:hAnsi="Calibri"/>
          <w:sz w:val="22"/>
          <w:szCs w:val="22"/>
          <w:lang w:eastAsia="en-GB"/>
        </w:rPr>
        <w:tab/>
      </w:r>
      <w:r>
        <w:t>Transmission participant procedures at MCVideo call modification</w:t>
      </w:r>
      <w:r>
        <w:tab/>
      </w:r>
      <w:r>
        <w:fldChar w:fldCharType="begin" w:fldLock="1"/>
      </w:r>
      <w:r>
        <w:instrText xml:space="preserve"> PAGEREF _Toc98709521 \h </w:instrText>
      </w:r>
      <w:r>
        <w:fldChar w:fldCharType="separate"/>
      </w:r>
      <w:r>
        <w:t>34</w:t>
      </w:r>
      <w:r>
        <w:fldChar w:fldCharType="end"/>
      </w:r>
    </w:p>
    <w:p w14:paraId="1AD64EF5" w14:textId="3C8FB186" w:rsidR="00CB1EBE" w:rsidRPr="00194BDB" w:rsidRDefault="00CB1EBE">
      <w:pPr>
        <w:pStyle w:val="TOC3"/>
        <w:rPr>
          <w:rFonts w:ascii="Calibri" w:hAnsi="Calibri"/>
          <w:sz w:val="22"/>
          <w:szCs w:val="22"/>
          <w:lang w:eastAsia="en-GB"/>
        </w:rPr>
      </w:pPr>
      <w:r>
        <w:t>6.2.4</w:t>
      </w:r>
      <w:r w:rsidRPr="00194BDB">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_Toc98709522 \h </w:instrText>
      </w:r>
      <w:r>
        <w:fldChar w:fldCharType="separate"/>
      </w:r>
      <w:r>
        <w:t>34</w:t>
      </w:r>
      <w:r>
        <w:fldChar w:fldCharType="end"/>
      </w:r>
    </w:p>
    <w:p w14:paraId="2A9FD623" w14:textId="0A6558E3" w:rsidR="00CB1EBE" w:rsidRPr="00194BDB" w:rsidRDefault="00CB1EBE">
      <w:pPr>
        <w:pStyle w:val="TOC4"/>
        <w:rPr>
          <w:rFonts w:ascii="Calibri" w:hAnsi="Calibri"/>
          <w:sz w:val="22"/>
          <w:szCs w:val="22"/>
          <w:lang w:eastAsia="en-GB"/>
        </w:rPr>
      </w:pPr>
      <w:r>
        <w:t>6.2.4.1</w:t>
      </w:r>
      <w:r w:rsidRPr="00194BDB">
        <w:rPr>
          <w:rFonts w:ascii="Calibri" w:hAnsi="Calibri"/>
          <w:sz w:val="22"/>
          <w:szCs w:val="22"/>
          <w:lang w:eastAsia="en-GB"/>
        </w:rPr>
        <w:tab/>
      </w:r>
      <w:r>
        <w:t>General</w:t>
      </w:r>
      <w:r>
        <w:tab/>
      </w:r>
      <w:r>
        <w:fldChar w:fldCharType="begin" w:fldLock="1"/>
      </w:r>
      <w:r>
        <w:instrText xml:space="preserve"> PAGEREF _Toc98709523 \h </w:instrText>
      </w:r>
      <w:r>
        <w:fldChar w:fldCharType="separate"/>
      </w:r>
      <w:r>
        <w:t>34</w:t>
      </w:r>
      <w:r>
        <w:fldChar w:fldCharType="end"/>
      </w:r>
    </w:p>
    <w:p w14:paraId="50E6BAFB" w14:textId="77AF95F9" w:rsidR="00CB1EBE" w:rsidRPr="00194BDB" w:rsidRDefault="00CB1EBE">
      <w:pPr>
        <w:pStyle w:val="TOC4"/>
        <w:rPr>
          <w:rFonts w:ascii="Calibri" w:hAnsi="Calibri"/>
          <w:sz w:val="22"/>
          <w:szCs w:val="22"/>
          <w:lang w:eastAsia="en-GB"/>
        </w:rPr>
      </w:pPr>
      <w:r>
        <w:t>6.2.4.2</w:t>
      </w:r>
      <w:r w:rsidRPr="00194BDB">
        <w:rPr>
          <w:rFonts w:ascii="Calibri" w:hAnsi="Calibri"/>
          <w:sz w:val="22"/>
          <w:szCs w:val="22"/>
          <w:lang w:eastAsia="en-GB"/>
        </w:rPr>
        <w:tab/>
      </w:r>
      <w:r>
        <w:t>State: 'Start-stop'</w:t>
      </w:r>
      <w:r>
        <w:tab/>
      </w:r>
      <w:r>
        <w:fldChar w:fldCharType="begin" w:fldLock="1"/>
      </w:r>
      <w:r>
        <w:instrText xml:space="preserve"> PAGEREF _Toc98709524 \h </w:instrText>
      </w:r>
      <w:r>
        <w:fldChar w:fldCharType="separate"/>
      </w:r>
      <w:r>
        <w:t>35</w:t>
      </w:r>
      <w:r>
        <w:fldChar w:fldCharType="end"/>
      </w:r>
    </w:p>
    <w:p w14:paraId="3EA006DA" w14:textId="0D483155" w:rsidR="00CB1EBE" w:rsidRPr="00194BDB" w:rsidRDefault="00CB1EBE">
      <w:pPr>
        <w:pStyle w:val="TOC5"/>
        <w:rPr>
          <w:rFonts w:ascii="Calibri" w:hAnsi="Calibri"/>
          <w:sz w:val="22"/>
          <w:szCs w:val="22"/>
          <w:lang w:eastAsia="en-GB"/>
        </w:rPr>
      </w:pPr>
      <w:r>
        <w:lastRenderedPageBreak/>
        <w:t>6.2.4.2.1</w:t>
      </w:r>
      <w:r w:rsidRPr="00194BDB">
        <w:rPr>
          <w:rFonts w:ascii="Calibri" w:hAnsi="Calibri"/>
          <w:sz w:val="22"/>
          <w:szCs w:val="22"/>
          <w:lang w:eastAsia="en-GB"/>
        </w:rPr>
        <w:tab/>
      </w:r>
      <w:r>
        <w:t>General</w:t>
      </w:r>
      <w:r>
        <w:tab/>
      </w:r>
      <w:r>
        <w:fldChar w:fldCharType="begin" w:fldLock="1"/>
      </w:r>
      <w:r>
        <w:instrText xml:space="preserve"> PAGEREF _Toc98709525 \h </w:instrText>
      </w:r>
      <w:r>
        <w:fldChar w:fldCharType="separate"/>
      </w:r>
      <w:r>
        <w:t>35</w:t>
      </w:r>
      <w:r>
        <w:fldChar w:fldCharType="end"/>
      </w:r>
    </w:p>
    <w:p w14:paraId="1C33A09B" w14:textId="67E3BC1A" w:rsidR="00CB1EBE" w:rsidRPr="00194BDB" w:rsidRDefault="00CB1EBE">
      <w:pPr>
        <w:pStyle w:val="TOC5"/>
        <w:rPr>
          <w:rFonts w:ascii="Calibri" w:hAnsi="Calibri"/>
          <w:sz w:val="22"/>
          <w:szCs w:val="22"/>
          <w:lang w:eastAsia="en-GB"/>
        </w:rPr>
      </w:pPr>
      <w:r>
        <w:t>6.2.4.2.2</w:t>
      </w:r>
      <w:r w:rsidRPr="00194BDB">
        <w:rPr>
          <w:rFonts w:ascii="Calibri" w:hAnsi="Calibri"/>
          <w:sz w:val="22"/>
          <w:szCs w:val="22"/>
          <w:lang w:eastAsia="en-GB"/>
        </w:rPr>
        <w:tab/>
      </w:r>
      <w:r>
        <w:t>MCVideo call initiated, originating MCVideo user</w:t>
      </w:r>
      <w:r>
        <w:tab/>
      </w:r>
      <w:r>
        <w:fldChar w:fldCharType="begin" w:fldLock="1"/>
      </w:r>
      <w:r>
        <w:instrText xml:space="preserve"> PAGEREF _Toc98709526 \h </w:instrText>
      </w:r>
      <w:r>
        <w:fldChar w:fldCharType="separate"/>
      </w:r>
      <w:r>
        <w:t>36</w:t>
      </w:r>
      <w:r>
        <w:fldChar w:fldCharType="end"/>
      </w:r>
    </w:p>
    <w:p w14:paraId="03A511C2" w14:textId="1861945D" w:rsidR="00CB1EBE" w:rsidRPr="00194BDB" w:rsidRDefault="00CB1EBE">
      <w:pPr>
        <w:pStyle w:val="TOC5"/>
        <w:rPr>
          <w:rFonts w:ascii="Calibri" w:hAnsi="Calibri"/>
          <w:sz w:val="22"/>
          <w:szCs w:val="22"/>
          <w:lang w:eastAsia="en-GB"/>
        </w:rPr>
      </w:pPr>
      <w:r>
        <w:t>6.2.4.2.3</w:t>
      </w:r>
      <w:r w:rsidRPr="00194BDB">
        <w:rPr>
          <w:rFonts w:ascii="Calibri" w:hAnsi="Calibri"/>
          <w:sz w:val="22"/>
          <w:szCs w:val="22"/>
          <w:lang w:eastAsia="en-GB"/>
        </w:rPr>
        <w:tab/>
      </w:r>
      <w:r>
        <w:t>MCVideo call established, terminating MCVideo user</w:t>
      </w:r>
      <w:r>
        <w:tab/>
      </w:r>
      <w:r>
        <w:fldChar w:fldCharType="begin" w:fldLock="1"/>
      </w:r>
      <w:r>
        <w:instrText xml:space="preserve"> PAGEREF _Toc98709527 \h </w:instrText>
      </w:r>
      <w:r>
        <w:fldChar w:fldCharType="separate"/>
      </w:r>
      <w:r>
        <w:t>36</w:t>
      </w:r>
      <w:r>
        <w:fldChar w:fldCharType="end"/>
      </w:r>
    </w:p>
    <w:p w14:paraId="6EA702D6" w14:textId="5C6E349B" w:rsidR="00CB1EBE" w:rsidRPr="00194BDB" w:rsidRDefault="00CB1EBE">
      <w:pPr>
        <w:pStyle w:val="TOC4"/>
        <w:rPr>
          <w:rFonts w:ascii="Calibri" w:hAnsi="Calibri"/>
          <w:sz w:val="22"/>
          <w:szCs w:val="22"/>
          <w:lang w:eastAsia="en-GB"/>
        </w:rPr>
      </w:pPr>
      <w:r>
        <w:t>6.2.4.3</w:t>
      </w:r>
      <w:r w:rsidRPr="00194BDB">
        <w:rPr>
          <w:rFonts w:ascii="Calibri" w:hAnsi="Calibri"/>
          <w:sz w:val="22"/>
          <w:szCs w:val="22"/>
          <w:lang w:eastAsia="en-GB"/>
        </w:rPr>
        <w:tab/>
      </w:r>
      <w:r>
        <w:t>State: 'U: has no permission to transmit'</w:t>
      </w:r>
      <w:r>
        <w:tab/>
      </w:r>
      <w:r>
        <w:fldChar w:fldCharType="begin" w:fldLock="1"/>
      </w:r>
      <w:r>
        <w:instrText xml:space="preserve"> PAGEREF _Toc98709528 \h </w:instrText>
      </w:r>
      <w:r>
        <w:fldChar w:fldCharType="separate"/>
      </w:r>
      <w:r>
        <w:t>36</w:t>
      </w:r>
      <w:r>
        <w:fldChar w:fldCharType="end"/>
      </w:r>
    </w:p>
    <w:p w14:paraId="1824B0E6" w14:textId="667294BB" w:rsidR="00CB1EBE" w:rsidRPr="00194BDB" w:rsidRDefault="00CB1EBE">
      <w:pPr>
        <w:pStyle w:val="TOC5"/>
        <w:rPr>
          <w:rFonts w:ascii="Calibri" w:hAnsi="Calibri"/>
          <w:sz w:val="22"/>
          <w:szCs w:val="22"/>
          <w:lang w:eastAsia="en-GB"/>
        </w:rPr>
      </w:pPr>
      <w:r>
        <w:t>6.2.4.3.1</w:t>
      </w:r>
      <w:r w:rsidRPr="00194BDB">
        <w:rPr>
          <w:rFonts w:ascii="Calibri" w:hAnsi="Calibri"/>
          <w:sz w:val="22"/>
          <w:szCs w:val="22"/>
          <w:lang w:eastAsia="en-GB"/>
        </w:rPr>
        <w:tab/>
      </w:r>
      <w:r>
        <w:t>General</w:t>
      </w:r>
      <w:r>
        <w:tab/>
      </w:r>
      <w:r>
        <w:fldChar w:fldCharType="begin" w:fldLock="1"/>
      </w:r>
      <w:r>
        <w:instrText xml:space="preserve"> PAGEREF _Toc98709529 \h </w:instrText>
      </w:r>
      <w:r>
        <w:fldChar w:fldCharType="separate"/>
      </w:r>
      <w:r>
        <w:t>36</w:t>
      </w:r>
      <w:r>
        <w:fldChar w:fldCharType="end"/>
      </w:r>
    </w:p>
    <w:p w14:paraId="52A3236C" w14:textId="41B02061" w:rsidR="00CB1EBE" w:rsidRPr="00194BDB" w:rsidRDefault="00CB1EBE">
      <w:pPr>
        <w:pStyle w:val="TOC5"/>
        <w:rPr>
          <w:rFonts w:ascii="Calibri" w:hAnsi="Calibri"/>
          <w:sz w:val="22"/>
          <w:szCs w:val="22"/>
          <w:lang w:eastAsia="en-GB"/>
        </w:rPr>
      </w:pPr>
      <w:r>
        <w:t>6.2.4.3.2</w:t>
      </w:r>
      <w:r w:rsidRPr="00194BDB">
        <w:rPr>
          <w:rFonts w:ascii="Calibri" w:hAnsi="Calibri"/>
          <w:sz w:val="22"/>
          <w:szCs w:val="22"/>
          <w:lang w:eastAsia="en-GB"/>
        </w:rPr>
        <w:tab/>
      </w:r>
      <w:r>
        <w:t>Send Transmission Request message (Click Transmission send button)</w:t>
      </w:r>
      <w:r>
        <w:tab/>
      </w:r>
      <w:r>
        <w:fldChar w:fldCharType="begin" w:fldLock="1"/>
      </w:r>
      <w:r>
        <w:instrText xml:space="preserve"> PAGEREF _Toc98709530 \h </w:instrText>
      </w:r>
      <w:r>
        <w:fldChar w:fldCharType="separate"/>
      </w:r>
      <w:r>
        <w:t>36</w:t>
      </w:r>
      <w:r>
        <w:fldChar w:fldCharType="end"/>
      </w:r>
    </w:p>
    <w:p w14:paraId="5792C518" w14:textId="7B491DE5" w:rsidR="00CB1EBE" w:rsidRPr="00194BDB" w:rsidRDefault="00CB1EBE">
      <w:pPr>
        <w:pStyle w:val="TOC5"/>
        <w:rPr>
          <w:rFonts w:ascii="Calibri" w:hAnsi="Calibri"/>
          <w:sz w:val="22"/>
          <w:szCs w:val="22"/>
          <w:lang w:eastAsia="en-GB"/>
        </w:rPr>
      </w:pPr>
      <w:r>
        <w:t>6.2.4.3.3</w:t>
      </w:r>
      <w:r w:rsidRPr="00194BDB">
        <w:rPr>
          <w:rFonts w:ascii="Calibri" w:hAnsi="Calibri"/>
          <w:sz w:val="22"/>
          <w:szCs w:val="22"/>
          <w:lang w:eastAsia="en-GB"/>
        </w:rPr>
        <w:tab/>
      </w:r>
      <w:r>
        <w:t>Void</w:t>
      </w:r>
      <w:r>
        <w:tab/>
      </w:r>
      <w:r>
        <w:fldChar w:fldCharType="begin" w:fldLock="1"/>
      </w:r>
      <w:r>
        <w:instrText xml:space="preserve"> PAGEREF _Toc98709531 \h </w:instrText>
      </w:r>
      <w:r>
        <w:fldChar w:fldCharType="separate"/>
      </w:r>
      <w:r>
        <w:t>37</w:t>
      </w:r>
      <w:r>
        <w:fldChar w:fldCharType="end"/>
      </w:r>
    </w:p>
    <w:p w14:paraId="34A001E9" w14:textId="3E483CD5" w:rsidR="00CB1EBE" w:rsidRPr="00194BDB" w:rsidRDefault="00CB1EBE">
      <w:pPr>
        <w:pStyle w:val="TOC5"/>
        <w:rPr>
          <w:rFonts w:ascii="Calibri" w:hAnsi="Calibri"/>
          <w:sz w:val="22"/>
          <w:szCs w:val="22"/>
          <w:lang w:eastAsia="en-GB"/>
        </w:rPr>
      </w:pPr>
      <w:r>
        <w:t>6.2.4.3.4</w:t>
      </w:r>
      <w:r w:rsidRPr="00194BDB">
        <w:rPr>
          <w:rFonts w:ascii="Calibri" w:hAnsi="Calibri"/>
          <w:sz w:val="22"/>
          <w:szCs w:val="22"/>
          <w:lang w:eastAsia="en-GB"/>
        </w:rPr>
        <w:tab/>
      </w:r>
      <w:r>
        <w:t>Void</w:t>
      </w:r>
      <w:r>
        <w:tab/>
      </w:r>
      <w:r>
        <w:fldChar w:fldCharType="begin" w:fldLock="1"/>
      </w:r>
      <w:r>
        <w:instrText xml:space="preserve"> PAGEREF _Toc98709532 \h </w:instrText>
      </w:r>
      <w:r>
        <w:fldChar w:fldCharType="separate"/>
      </w:r>
      <w:r>
        <w:t>37</w:t>
      </w:r>
      <w:r>
        <w:fldChar w:fldCharType="end"/>
      </w:r>
    </w:p>
    <w:p w14:paraId="79761977" w14:textId="0CD921DE" w:rsidR="00CB1EBE" w:rsidRPr="00194BDB" w:rsidRDefault="00CB1EBE">
      <w:pPr>
        <w:pStyle w:val="TOC4"/>
        <w:rPr>
          <w:rFonts w:ascii="Calibri" w:hAnsi="Calibri"/>
          <w:sz w:val="22"/>
          <w:szCs w:val="22"/>
          <w:lang w:eastAsia="en-GB"/>
        </w:rPr>
      </w:pPr>
      <w:r>
        <w:t>6.2.4.4</w:t>
      </w:r>
      <w:r w:rsidRPr="00194BDB">
        <w:rPr>
          <w:rFonts w:ascii="Calibri" w:hAnsi="Calibri"/>
          <w:sz w:val="22"/>
          <w:szCs w:val="22"/>
          <w:lang w:eastAsia="en-GB"/>
        </w:rPr>
        <w:tab/>
      </w:r>
      <w:r>
        <w:t>State: 'U: pending request to transmit'</w:t>
      </w:r>
      <w:r>
        <w:tab/>
      </w:r>
      <w:r>
        <w:fldChar w:fldCharType="begin" w:fldLock="1"/>
      </w:r>
      <w:r>
        <w:instrText xml:space="preserve"> PAGEREF _Toc98709533 \h </w:instrText>
      </w:r>
      <w:r>
        <w:fldChar w:fldCharType="separate"/>
      </w:r>
      <w:r>
        <w:t>37</w:t>
      </w:r>
      <w:r>
        <w:fldChar w:fldCharType="end"/>
      </w:r>
    </w:p>
    <w:p w14:paraId="42BBD18F" w14:textId="465754FE" w:rsidR="00CB1EBE" w:rsidRPr="00194BDB" w:rsidRDefault="00CB1EBE">
      <w:pPr>
        <w:pStyle w:val="TOC5"/>
        <w:rPr>
          <w:rFonts w:ascii="Calibri" w:hAnsi="Calibri"/>
          <w:sz w:val="22"/>
          <w:szCs w:val="22"/>
          <w:lang w:eastAsia="en-GB"/>
        </w:rPr>
      </w:pPr>
      <w:r>
        <w:t>6.2.4.4.1</w:t>
      </w:r>
      <w:r w:rsidRPr="00194BDB">
        <w:rPr>
          <w:rFonts w:ascii="Calibri" w:hAnsi="Calibri"/>
          <w:sz w:val="22"/>
          <w:szCs w:val="22"/>
          <w:lang w:eastAsia="en-GB"/>
        </w:rPr>
        <w:tab/>
      </w:r>
      <w:r>
        <w:t>General</w:t>
      </w:r>
      <w:r>
        <w:tab/>
      </w:r>
      <w:r>
        <w:fldChar w:fldCharType="begin" w:fldLock="1"/>
      </w:r>
      <w:r>
        <w:instrText xml:space="preserve"> PAGEREF _Toc98709534 \h </w:instrText>
      </w:r>
      <w:r>
        <w:fldChar w:fldCharType="separate"/>
      </w:r>
      <w:r>
        <w:t>37</w:t>
      </w:r>
      <w:r>
        <w:fldChar w:fldCharType="end"/>
      </w:r>
    </w:p>
    <w:p w14:paraId="3A632102" w14:textId="091580C9" w:rsidR="00CB1EBE" w:rsidRPr="00194BDB" w:rsidRDefault="00CB1EBE">
      <w:pPr>
        <w:pStyle w:val="TOC5"/>
        <w:rPr>
          <w:rFonts w:ascii="Calibri" w:hAnsi="Calibri"/>
          <w:sz w:val="22"/>
          <w:szCs w:val="22"/>
          <w:lang w:eastAsia="en-GB"/>
        </w:rPr>
      </w:pPr>
      <w:r>
        <w:t>6.2.4.4.2</w:t>
      </w:r>
      <w:r w:rsidRPr="00194BDB">
        <w:rPr>
          <w:rFonts w:ascii="Calibri" w:hAnsi="Calibri"/>
          <w:sz w:val="22"/>
          <w:szCs w:val="22"/>
          <w:lang w:eastAsia="en-GB"/>
        </w:rPr>
        <w:tab/>
      </w:r>
      <w:r>
        <w:t>Receive Transmission rejected message (R: Transmission rejected)</w:t>
      </w:r>
      <w:r>
        <w:tab/>
      </w:r>
      <w:r>
        <w:fldChar w:fldCharType="begin" w:fldLock="1"/>
      </w:r>
      <w:r>
        <w:instrText xml:space="preserve"> PAGEREF _Toc98709535 \h </w:instrText>
      </w:r>
      <w:r>
        <w:fldChar w:fldCharType="separate"/>
      </w:r>
      <w:r>
        <w:t>37</w:t>
      </w:r>
      <w:r>
        <w:fldChar w:fldCharType="end"/>
      </w:r>
    </w:p>
    <w:p w14:paraId="07F61D33" w14:textId="7E922F3C" w:rsidR="00CB1EBE" w:rsidRPr="00194BDB" w:rsidRDefault="00CB1EBE">
      <w:pPr>
        <w:pStyle w:val="TOC5"/>
        <w:rPr>
          <w:rFonts w:ascii="Calibri" w:hAnsi="Calibri"/>
          <w:sz w:val="22"/>
          <w:szCs w:val="22"/>
          <w:lang w:eastAsia="en-GB"/>
        </w:rPr>
      </w:pPr>
      <w:r>
        <w:t>6.2.4.4.3</w:t>
      </w:r>
      <w:r w:rsidRPr="00194BDB">
        <w:rPr>
          <w:rFonts w:ascii="Calibri" w:hAnsi="Calibri"/>
          <w:sz w:val="22"/>
          <w:szCs w:val="22"/>
          <w:lang w:eastAsia="en-GB"/>
        </w:rPr>
        <w:tab/>
      </w:r>
      <w:r>
        <w:t>Timer T100 (Transmission request) expired</w:t>
      </w:r>
      <w:r>
        <w:tab/>
      </w:r>
      <w:r>
        <w:fldChar w:fldCharType="begin" w:fldLock="1"/>
      </w:r>
      <w:r>
        <w:instrText xml:space="preserve"> PAGEREF _Toc98709536 \h </w:instrText>
      </w:r>
      <w:r>
        <w:fldChar w:fldCharType="separate"/>
      </w:r>
      <w:r>
        <w:t>37</w:t>
      </w:r>
      <w:r>
        <w:fldChar w:fldCharType="end"/>
      </w:r>
    </w:p>
    <w:p w14:paraId="07CAEE58" w14:textId="23EF98D9" w:rsidR="00CB1EBE" w:rsidRPr="00194BDB" w:rsidRDefault="00CB1EBE">
      <w:pPr>
        <w:pStyle w:val="TOC5"/>
        <w:rPr>
          <w:rFonts w:ascii="Calibri" w:hAnsi="Calibri"/>
          <w:sz w:val="22"/>
          <w:szCs w:val="22"/>
          <w:lang w:eastAsia="en-GB"/>
        </w:rPr>
      </w:pPr>
      <w:r>
        <w:t>6.2.4.4.4</w:t>
      </w:r>
      <w:r w:rsidRPr="00194BDB">
        <w:rPr>
          <w:rFonts w:ascii="Calibri" w:hAnsi="Calibri"/>
          <w:sz w:val="22"/>
          <w:szCs w:val="22"/>
          <w:lang w:eastAsia="en-GB"/>
        </w:rPr>
        <w:tab/>
      </w:r>
      <w:r>
        <w:t>Timer T100 (Transmission Request) expired N times</w:t>
      </w:r>
      <w:r>
        <w:tab/>
      </w:r>
      <w:r>
        <w:fldChar w:fldCharType="begin" w:fldLock="1"/>
      </w:r>
      <w:r>
        <w:instrText xml:space="preserve"> PAGEREF _Toc98709537 \h </w:instrText>
      </w:r>
      <w:r>
        <w:fldChar w:fldCharType="separate"/>
      </w:r>
      <w:r>
        <w:t>38</w:t>
      </w:r>
      <w:r>
        <w:fldChar w:fldCharType="end"/>
      </w:r>
    </w:p>
    <w:p w14:paraId="0F265E05" w14:textId="1DA2C111" w:rsidR="00CB1EBE" w:rsidRPr="00194BDB" w:rsidRDefault="00CB1EBE">
      <w:pPr>
        <w:pStyle w:val="TOC5"/>
        <w:rPr>
          <w:rFonts w:ascii="Calibri" w:hAnsi="Calibri"/>
          <w:sz w:val="22"/>
          <w:szCs w:val="22"/>
          <w:lang w:eastAsia="en-GB"/>
        </w:rPr>
      </w:pPr>
      <w:r>
        <w:t>6.2.4.4.5</w:t>
      </w:r>
      <w:r w:rsidRPr="00194BDB">
        <w:rPr>
          <w:rFonts w:ascii="Calibri" w:hAnsi="Calibri"/>
          <w:sz w:val="22"/>
          <w:szCs w:val="22"/>
          <w:lang w:eastAsia="en-GB"/>
        </w:rPr>
        <w:tab/>
      </w:r>
      <w:r>
        <w:t>Receive Queue Position Info message (R: Queue Position Info)</w:t>
      </w:r>
      <w:r>
        <w:tab/>
      </w:r>
      <w:r>
        <w:fldChar w:fldCharType="begin" w:fldLock="1"/>
      </w:r>
      <w:r>
        <w:instrText xml:space="preserve"> PAGEREF _Toc98709538 \h </w:instrText>
      </w:r>
      <w:r>
        <w:fldChar w:fldCharType="separate"/>
      </w:r>
      <w:r>
        <w:t>38</w:t>
      </w:r>
      <w:r>
        <w:fldChar w:fldCharType="end"/>
      </w:r>
    </w:p>
    <w:p w14:paraId="4DF19432" w14:textId="43AF31BC" w:rsidR="00CB1EBE" w:rsidRPr="00194BDB" w:rsidRDefault="00CB1EBE">
      <w:pPr>
        <w:pStyle w:val="TOC5"/>
        <w:rPr>
          <w:rFonts w:ascii="Calibri" w:hAnsi="Calibri"/>
          <w:sz w:val="22"/>
          <w:szCs w:val="22"/>
          <w:lang w:eastAsia="en-GB"/>
        </w:rPr>
      </w:pPr>
      <w:r>
        <w:t>6.2.4.4.6</w:t>
      </w:r>
      <w:r w:rsidRPr="00194BDB">
        <w:rPr>
          <w:rFonts w:ascii="Calibri" w:hAnsi="Calibri"/>
          <w:sz w:val="22"/>
          <w:szCs w:val="22"/>
          <w:lang w:eastAsia="en-GB"/>
        </w:rPr>
        <w:tab/>
      </w:r>
      <w:r>
        <w:t>Receive Transmission Granted message (R: Transmission Granted)</w:t>
      </w:r>
      <w:r>
        <w:tab/>
      </w:r>
      <w:r>
        <w:fldChar w:fldCharType="begin" w:fldLock="1"/>
      </w:r>
      <w:r>
        <w:instrText xml:space="preserve"> PAGEREF _Toc98709539 \h </w:instrText>
      </w:r>
      <w:r>
        <w:fldChar w:fldCharType="separate"/>
      </w:r>
      <w:r>
        <w:t>38</w:t>
      </w:r>
      <w:r>
        <w:fldChar w:fldCharType="end"/>
      </w:r>
    </w:p>
    <w:p w14:paraId="47CF2CB6" w14:textId="4F944AF9" w:rsidR="00CB1EBE" w:rsidRPr="00194BDB" w:rsidRDefault="00CB1EBE">
      <w:pPr>
        <w:pStyle w:val="TOC5"/>
        <w:rPr>
          <w:rFonts w:ascii="Calibri" w:hAnsi="Calibri"/>
          <w:sz w:val="22"/>
          <w:szCs w:val="22"/>
          <w:lang w:eastAsia="en-GB"/>
        </w:rPr>
      </w:pPr>
      <w:r>
        <w:t>6.2.4.4.7</w:t>
      </w:r>
      <w:r w:rsidRPr="00194BDB">
        <w:rPr>
          <w:rFonts w:ascii="Calibri" w:hAnsi="Calibri"/>
          <w:sz w:val="22"/>
          <w:szCs w:val="22"/>
          <w:lang w:eastAsia="en-GB"/>
        </w:rPr>
        <w:tab/>
      </w:r>
      <w:r>
        <w:t>Send Transmission end request message (Click Transmission end button)</w:t>
      </w:r>
      <w:r>
        <w:tab/>
      </w:r>
      <w:r>
        <w:fldChar w:fldCharType="begin" w:fldLock="1"/>
      </w:r>
      <w:r>
        <w:instrText xml:space="preserve"> PAGEREF _Toc98709540 \h </w:instrText>
      </w:r>
      <w:r>
        <w:fldChar w:fldCharType="separate"/>
      </w:r>
      <w:r>
        <w:t>38</w:t>
      </w:r>
      <w:r>
        <w:fldChar w:fldCharType="end"/>
      </w:r>
    </w:p>
    <w:p w14:paraId="71F32731" w14:textId="1DD666A1" w:rsidR="00CB1EBE" w:rsidRPr="00194BDB" w:rsidRDefault="00CB1EBE">
      <w:pPr>
        <w:pStyle w:val="TOC4"/>
        <w:rPr>
          <w:rFonts w:ascii="Calibri" w:hAnsi="Calibri"/>
          <w:sz w:val="22"/>
          <w:szCs w:val="22"/>
          <w:lang w:eastAsia="en-GB"/>
        </w:rPr>
      </w:pPr>
      <w:r>
        <w:t>6.2.4.5</w:t>
      </w:r>
      <w:r w:rsidRPr="00194BDB">
        <w:rPr>
          <w:rFonts w:ascii="Calibri" w:hAnsi="Calibri"/>
          <w:sz w:val="22"/>
          <w:szCs w:val="22"/>
          <w:lang w:eastAsia="en-GB"/>
        </w:rPr>
        <w:tab/>
      </w:r>
      <w:r>
        <w:t>State: 'U: has permission to transmit'</w:t>
      </w:r>
      <w:r>
        <w:tab/>
      </w:r>
      <w:r>
        <w:fldChar w:fldCharType="begin" w:fldLock="1"/>
      </w:r>
      <w:r>
        <w:instrText xml:space="preserve"> PAGEREF _Toc98709541 \h </w:instrText>
      </w:r>
      <w:r>
        <w:fldChar w:fldCharType="separate"/>
      </w:r>
      <w:r>
        <w:t>39</w:t>
      </w:r>
      <w:r>
        <w:fldChar w:fldCharType="end"/>
      </w:r>
    </w:p>
    <w:p w14:paraId="18338448" w14:textId="74AAA42A" w:rsidR="00CB1EBE" w:rsidRPr="00194BDB" w:rsidRDefault="00CB1EBE">
      <w:pPr>
        <w:pStyle w:val="TOC5"/>
        <w:rPr>
          <w:rFonts w:ascii="Calibri" w:hAnsi="Calibri"/>
          <w:sz w:val="22"/>
          <w:szCs w:val="22"/>
          <w:lang w:eastAsia="en-GB"/>
        </w:rPr>
      </w:pPr>
      <w:r>
        <w:t>6.2.4.5.1</w:t>
      </w:r>
      <w:r w:rsidRPr="00194BDB">
        <w:rPr>
          <w:rFonts w:ascii="Calibri" w:hAnsi="Calibri"/>
          <w:sz w:val="22"/>
          <w:szCs w:val="22"/>
          <w:lang w:eastAsia="en-GB"/>
        </w:rPr>
        <w:tab/>
      </w:r>
      <w:r>
        <w:t>General</w:t>
      </w:r>
      <w:r>
        <w:tab/>
      </w:r>
      <w:r>
        <w:fldChar w:fldCharType="begin" w:fldLock="1"/>
      </w:r>
      <w:r>
        <w:instrText xml:space="preserve"> PAGEREF _Toc98709542 \h </w:instrText>
      </w:r>
      <w:r>
        <w:fldChar w:fldCharType="separate"/>
      </w:r>
      <w:r>
        <w:t>39</w:t>
      </w:r>
      <w:r>
        <w:fldChar w:fldCharType="end"/>
      </w:r>
    </w:p>
    <w:p w14:paraId="0B666CD7" w14:textId="399F37ED" w:rsidR="00CB1EBE" w:rsidRPr="00194BDB" w:rsidRDefault="00CB1EBE">
      <w:pPr>
        <w:pStyle w:val="TOC5"/>
        <w:rPr>
          <w:rFonts w:ascii="Calibri" w:hAnsi="Calibri"/>
          <w:sz w:val="22"/>
          <w:szCs w:val="22"/>
          <w:lang w:eastAsia="en-GB"/>
        </w:rPr>
      </w:pPr>
      <w:r>
        <w:t>6.2.4.5.2</w:t>
      </w:r>
      <w:r w:rsidRPr="00194BDB">
        <w:rPr>
          <w:rFonts w:ascii="Calibri" w:hAnsi="Calibri"/>
          <w:sz w:val="22"/>
          <w:szCs w:val="22"/>
          <w:lang w:eastAsia="en-GB"/>
        </w:rPr>
        <w:tab/>
      </w:r>
      <w:r>
        <w:t>Send RTP media packets (S: RTP media)</w:t>
      </w:r>
      <w:r>
        <w:tab/>
      </w:r>
      <w:r>
        <w:fldChar w:fldCharType="begin" w:fldLock="1"/>
      </w:r>
      <w:r>
        <w:instrText xml:space="preserve"> PAGEREF _Toc98709543 \h </w:instrText>
      </w:r>
      <w:r>
        <w:fldChar w:fldCharType="separate"/>
      </w:r>
      <w:r>
        <w:t>39</w:t>
      </w:r>
      <w:r>
        <w:fldChar w:fldCharType="end"/>
      </w:r>
    </w:p>
    <w:p w14:paraId="736A2DCC" w14:textId="17F30CA8" w:rsidR="00CB1EBE" w:rsidRPr="00194BDB" w:rsidRDefault="00CB1EBE">
      <w:pPr>
        <w:pStyle w:val="TOC5"/>
        <w:rPr>
          <w:rFonts w:ascii="Calibri" w:hAnsi="Calibri"/>
          <w:sz w:val="22"/>
          <w:szCs w:val="22"/>
          <w:lang w:eastAsia="en-GB"/>
        </w:rPr>
      </w:pPr>
      <w:r>
        <w:t>6.2.4.5.3</w:t>
      </w:r>
      <w:r w:rsidRPr="00194BDB">
        <w:rPr>
          <w:rFonts w:ascii="Calibri" w:hAnsi="Calibri"/>
          <w:sz w:val="22"/>
          <w:szCs w:val="22"/>
          <w:lang w:eastAsia="en-GB"/>
        </w:rPr>
        <w:tab/>
      </w:r>
      <w:r>
        <w:t>Send Transmission end request message (Click Transmission end button)</w:t>
      </w:r>
      <w:r>
        <w:tab/>
      </w:r>
      <w:r>
        <w:fldChar w:fldCharType="begin" w:fldLock="1"/>
      </w:r>
      <w:r>
        <w:instrText xml:space="preserve"> PAGEREF _Toc98709544 \h </w:instrText>
      </w:r>
      <w:r>
        <w:fldChar w:fldCharType="separate"/>
      </w:r>
      <w:r>
        <w:t>39</w:t>
      </w:r>
      <w:r>
        <w:fldChar w:fldCharType="end"/>
      </w:r>
    </w:p>
    <w:p w14:paraId="4B6BE611" w14:textId="08278686" w:rsidR="00CB1EBE" w:rsidRPr="00194BDB" w:rsidRDefault="00CB1EBE">
      <w:pPr>
        <w:pStyle w:val="TOC5"/>
        <w:rPr>
          <w:rFonts w:ascii="Calibri" w:hAnsi="Calibri"/>
          <w:sz w:val="22"/>
          <w:szCs w:val="22"/>
          <w:lang w:eastAsia="en-GB"/>
        </w:rPr>
      </w:pPr>
      <w:r>
        <w:t>6.2.4.5.4</w:t>
      </w:r>
      <w:r w:rsidRPr="00194BDB">
        <w:rPr>
          <w:rFonts w:ascii="Calibri" w:hAnsi="Calibri"/>
          <w:sz w:val="22"/>
          <w:szCs w:val="22"/>
          <w:lang w:eastAsia="en-GB"/>
        </w:rPr>
        <w:tab/>
      </w:r>
      <w:r>
        <w:t>Void</w:t>
      </w:r>
      <w:r>
        <w:tab/>
      </w:r>
      <w:r>
        <w:fldChar w:fldCharType="begin" w:fldLock="1"/>
      </w:r>
      <w:r>
        <w:instrText xml:space="preserve"> PAGEREF _Toc98709545 \h </w:instrText>
      </w:r>
      <w:r>
        <w:fldChar w:fldCharType="separate"/>
      </w:r>
      <w:r>
        <w:t>39</w:t>
      </w:r>
      <w:r>
        <w:fldChar w:fldCharType="end"/>
      </w:r>
    </w:p>
    <w:p w14:paraId="0565F6DE" w14:textId="3221D922" w:rsidR="00CB1EBE" w:rsidRPr="00194BDB" w:rsidRDefault="00CB1EBE">
      <w:pPr>
        <w:pStyle w:val="TOC5"/>
        <w:rPr>
          <w:rFonts w:ascii="Calibri" w:hAnsi="Calibri"/>
          <w:sz w:val="22"/>
          <w:szCs w:val="22"/>
          <w:lang w:eastAsia="en-GB"/>
        </w:rPr>
      </w:pPr>
      <w:r>
        <w:t>6.2.4.5.5</w:t>
      </w:r>
      <w:r w:rsidRPr="00194BDB">
        <w:rPr>
          <w:rFonts w:ascii="Calibri" w:hAnsi="Calibri"/>
          <w:sz w:val="22"/>
          <w:szCs w:val="22"/>
          <w:lang w:eastAsia="en-GB"/>
        </w:rPr>
        <w:tab/>
      </w:r>
      <w:r>
        <w:t>Receive Transmission Revoked message (R: Transmission Revoked)</w:t>
      </w:r>
      <w:r>
        <w:tab/>
      </w:r>
      <w:r>
        <w:fldChar w:fldCharType="begin" w:fldLock="1"/>
      </w:r>
      <w:r>
        <w:instrText xml:space="preserve"> PAGEREF _Toc98709546 \h </w:instrText>
      </w:r>
      <w:r>
        <w:fldChar w:fldCharType="separate"/>
      </w:r>
      <w:r>
        <w:t>39</w:t>
      </w:r>
      <w:r>
        <w:fldChar w:fldCharType="end"/>
      </w:r>
    </w:p>
    <w:p w14:paraId="33BC4A36" w14:textId="36621BF1" w:rsidR="00CB1EBE" w:rsidRPr="00194BDB" w:rsidRDefault="00CB1EBE">
      <w:pPr>
        <w:pStyle w:val="TOC5"/>
        <w:rPr>
          <w:rFonts w:ascii="Calibri" w:hAnsi="Calibri"/>
          <w:sz w:val="22"/>
          <w:szCs w:val="22"/>
          <w:lang w:eastAsia="en-GB"/>
        </w:rPr>
      </w:pPr>
      <w:r>
        <w:t>6.2.4.5.6</w:t>
      </w:r>
      <w:r w:rsidRPr="00194BDB">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_Toc98709547 \h </w:instrText>
      </w:r>
      <w:r>
        <w:fldChar w:fldCharType="separate"/>
      </w:r>
      <w:r>
        <w:t>40</w:t>
      </w:r>
      <w:r>
        <w:fldChar w:fldCharType="end"/>
      </w:r>
    </w:p>
    <w:p w14:paraId="5977CFDC" w14:textId="76BF178B" w:rsidR="00CB1EBE" w:rsidRPr="00194BDB" w:rsidRDefault="00CB1EBE">
      <w:pPr>
        <w:pStyle w:val="TOC5"/>
        <w:rPr>
          <w:rFonts w:ascii="Calibri" w:hAnsi="Calibri"/>
          <w:sz w:val="22"/>
          <w:szCs w:val="22"/>
          <w:lang w:eastAsia="en-GB"/>
        </w:rPr>
      </w:pPr>
      <w:r>
        <w:t>6.2.4.5.7</w:t>
      </w:r>
      <w:r w:rsidRPr="00194BDB">
        <w:rPr>
          <w:rFonts w:ascii="Calibri" w:hAnsi="Calibri"/>
          <w:sz w:val="22"/>
          <w:szCs w:val="22"/>
          <w:lang w:eastAsia="en-GB"/>
        </w:rPr>
        <w:tab/>
      </w:r>
      <w:r>
        <w:t xml:space="preserve">Receive Transmission </w:t>
      </w:r>
      <w:r w:rsidRPr="00404535">
        <w:rPr>
          <w:lang w:val="en-IN"/>
        </w:rPr>
        <w:t>E</w:t>
      </w:r>
      <w:r>
        <w:t xml:space="preserve">nd </w:t>
      </w:r>
      <w:r w:rsidRPr="00404535">
        <w:rPr>
          <w:lang w:val="en-IN"/>
        </w:rPr>
        <w:t>R</w:t>
      </w:r>
      <w:r>
        <w:t xml:space="preserve">quest message (R: Transmission </w:t>
      </w:r>
      <w:r w:rsidRPr="00404535">
        <w:rPr>
          <w:lang w:val="en-IN"/>
        </w:rPr>
        <w:t>E</w:t>
      </w:r>
      <w:r>
        <w:t xml:space="preserve">nd </w:t>
      </w:r>
      <w:r w:rsidRPr="00404535">
        <w:rPr>
          <w:lang w:val="en-IN"/>
        </w:rPr>
        <w:t>R</w:t>
      </w:r>
      <w:r>
        <w:t>equest)</w:t>
      </w:r>
      <w:r>
        <w:tab/>
      </w:r>
      <w:r>
        <w:fldChar w:fldCharType="begin" w:fldLock="1"/>
      </w:r>
      <w:r>
        <w:instrText xml:space="preserve"> PAGEREF _Toc98709548 \h </w:instrText>
      </w:r>
      <w:r>
        <w:fldChar w:fldCharType="separate"/>
      </w:r>
      <w:r>
        <w:t>40</w:t>
      </w:r>
      <w:r>
        <w:fldChar w:fldCharType="end"/>
      </w:r>
    </w:p>
    <w:p w14:paraId="646E0762" w14:textId="4F9AE3C1" w:rsidR="00CB1EBE" w:rsidRPr="00194BDB" w:rsidRDefault="00CB1EBE">
      <w:pPr>
        <w:pStyle w:val="TOC4"/>
        <w:rPr>
          <w:rFonts w:ascii="Calibri" w:hAnsi="Calibri"/>
          <w:sz w:val="22"/>
          <w:szCs w:val="22"/>
          <w:lang w:eastAsia="en-GB"/>
        </w:rPr>
      </w:pPr>
      <w:r>
        <w:t>6.2.4.6</w:t>
      </w:r>
      <w:r w:rsidRPr="00194BDB">
        <w:rPr>
          <w:rFonts w:ascii="Calibri" w:hAnsi="Calibri"/>
          <w:sz w:val="22"/>
          <w:szCs w:val="22"/>
          <w:lang w:eastAsia="en-GB"/>
        </w:rPr>
        <w:tab/>
      </w:r>
      <w:r>
        <w:t>State: 'U: pending end of transmission'</w:t>
      </w:r>
      <w:r>
        <w:tab/>
      </w:r>
      <w:r>
        <w:fldChar w:fldCharType="begin" w:fldLock="1"/>
      </w:r>
      <w:r>
        <w:instrText xml:space="preserve"> PAGEREF _Toc98709549 \h </w:instrText>
      </w:r>
      <w:r>
        <w:fldChar w:fldCharType="separate"/>
      </w:r>
      <w:r>
        <w:t>40</w:t>
      </w:r>
      <w:r>
        <w:fldChar w:fldCharType="end"/>
      </w:r>
    </w:p>
    <w:p w14:paraId="6C1E19FC" w14:textId="3BB0D244" w:rsidR="00CB1EBE" w:rsidRPr="00194BDB" w:rsidRDefault="00CB1EBE">
      <w:pPr>
        <w:pStyle w:val="TOC5"/>
        <w:rPr>
          <w:rFonts w:ascii="Calibri" w:hAnsi="Calibri"/>
          <w:sz w:val="22"/>
          <w:szCs w:val="22"/>
          <w:lang w:eastAsia="en-GB"/>
        </w:rPr>
      </w:pPr>
      <w:r>
        <w:t>6.2.4.6.1</w:t>
      </w:r>
      <w:r w:rsidRPr="00194BDB">
        <w:rPr>
          <w:rFonts w:ascii="Calibri" w:hAnsi="Calibri"/>
          <w:sz w:val="22"/>
          <w:szCs w:val="22"/>
          <w:lang w:eastAsia="en-GB"/>
        </w:rPr>
        <w:tab/>
      </w:r>
      <w:r>
        <w:t>General</w:t>
      </w:r>
      <w:r>
        <w:tab/>
      </w:r>
      <w:r>
        <w:fldChar w:fldCharType="begin" w:fldLock="1"/>
      </w:r>
      <w:r>
        <w:instrText xml:space="preserve"> PAGEREF _Toc98709550 \h </w:instrText>
      </w:r>
      <w:r>
        <w:fldChar w:fldCharType="separate"/>
      </w:r>
      <w:r>
        <w:t>40</w:t>
      </w:r>
      <w:r>
        <w:fldChar w:fldCharType="end"/>
      </w:r>
    </w:p>
    <w:p w14:paraId="59D7BB27" w14:textId="65CCCD06" w:rsidR="00CB1EBE" w:rsidRPr="00194BDB" w:rsidRDefault="00CB1EBE">
      <w:pPr>
        <w:pStyle w:val="TOC5"/>
        <w:rPr>
          <w:rFonts w:ascii="Calibri" w:hAnsi="Calibri"/>
          <w:sz w:val="22"/>
          <w:szCs w:val="22"/>
          <w:lang w:eastAsia="en-GB"/>
        </w:rPr>
      </w:pPr>
      <w:r>
        <w:t>6.2.4.6.2</w:t>
      </w:r>
      <w:r w:rsidRPr="00194BDB">
        <w:rPr>
          <w:rFonts w:ascii="Calibri" w:hAnsi="Calibri"/>
          <w:sz w:val="22"/>
          <w:szCs w:val="22"/>
          <w:lang w:eastAsia="en-GB"/>
        </w:rPr>
        <w:tab/>
      </w:r>
      <w:r>
        <w:t>Timer T101 (Transmission End Request) expired</w:t>
      </w:r>
      <w:r>
        <w:tab/>
      </w:r>
      <w:r>
        <w:fldChar w:fldCharType="begin" w:fldLock="1"/>
      </w:r>
      <w:r>
        <w:instrText xml:space="preserve"> PAGEREF _Toc98709551 \h </w:instrText>
      </w:r>
      <w:r>
        <w:fldChar w:fldCharType="separate"/>
      </w:r>
      <w:r>
        <w:t>40</w:t>
      </w:r>
      <w:r>
        <w:fldChar w:fldCharType="end"/>
      </w:r>
    </w:p>
    <w:p w14:paraId="4433A281" w14:textId="3A61C1C4" w:rsidR="00CB1EBE" w:rsidRPr="00194BDB" w:rsidRDefault="00CB1EBE">
      <w:pPr>
        <w:pStyle w:val="TOC5"/>
        <w:rPr>
          <w:rFonts w:ascii="Calibri" w:hAnsi="Calibri"/>
          <w:sz w:val="22"/>
          <w:szCs w:val="22"/>
          <w:lang w:eastAsia="en-GB"/>
        </w:rPr>
      </w:pPr>
      <w:r>
        <w:t>6.2.4.6.3</w:t>
      </w:r>
      <w:r w:rsidRPr="00194BDB">
        <w:rPr>
          <w:rFonts w:ascii="Calibri" w:hAnsi="Calibri"/>
          <w:sz w:val="22"/>
          <w:szCs w:val="22"/>
          <w:lang w:eastAsia="en-GB"/>
        </w:rPr>
        <w:tab/>
      </w:r>
      <w:r>
        <w:t>Timer T101 (Transmission End Request) expired N times</w:t>
      </w:r>
      <w:r>
        <w:tab/>
      </w:r>
      <w:r>
        <w:fldChar w:fldCharType="begin" w:fldLock="1"/>
      </w:r>
      <w:r>
        <w:instrText xml:space="preserve"> PAGEREF _Toc98709552 \h </w:instrText>
      </w:r>
      <w:r>
        <w:fldChar w:fldCharType="separate"/>
      </w:r>
      <w:r>
        <w:t>40</w:t>
      </w:r>
      <w:r>
        <w:fldChar w:fldCharType="end"/>
      </w:r>
    </w:p>
    <w:p w14:paraId="0BEE18D1" w14:textId="6B36FF2E" w:rsidR="00CB1EBE" w:rsidRPr="00194BDB" w:rsidRDefault="00CB1EBE">
      <w:pPr>
        <w:pStyle w:val="TOC5"/>
        <w:rPr>
          <w:rFonts w:ascii="Calibri" w:hAnsi="Calibri"/>
          <w:sz w:val="22"/>
          <w:szCs w:val="22"/>
          <w:lang w:eastAsia="en-GB"/>
        </w:rPr>
      </w:pPr>
      <w:r>
        <w:t>6.2.4.6.4</w:t>
      </w:r>
      <w:r w:rsidRPr="00194BDB">
        <w:rPr>
          <w:rFonts w:ascii="Calibri" w:hAnsi="Calibri"/>
          <w:sz w:val="22"/>
          <w:szCs w:val="22"/>
          <w:lang w:eastAsia="en-GB"/>
        </w:rPr>
        <w:tab/>
      </w:r>
      <w:r>
        <w:t>Receive Transmission End Response message (R: Transmission end response)</w:t>
      </w:r>
      <w:r>
        <w:tab/>
      </w:r>
      <w:r>
        <w:fldChar w:fldCharType="begin" w:fldLock="1"/>
      </w:r>
      <w:r>
        <w:instrText xml:space="preserve"> PAGEREF _Toc98709553 \h </w:instrText>
      </w:r>
      <w:r>
        <w:fldChar w:fldCharType="separate"/>
      </w:r>
      <w:r>
        <w:t>41</w:t>
      </w:r>
      <w:r>
        <w:fldChar w:fldCharType="end"/>
      </w:r>
    </w:p>
    <w:p w14:paraId="483AB742" w14:textId="3AD19FC4" w:rsidR="00CB1EBE" w:rsidRPr="00194BDB" w:rsidRDefault="00CB1EBE">
      <w:pPr>
        <w:pStyle w:val="TOC5"/>
        <w:rPr>
          <w:rFonts w:ascii="Calibri" w:hAnsi="Calibri"/>
          <w:sz w:val="22"/>
          <w:szCs w:val="22"/>
          <w:lang w:eastAsia="en-GB"/>
        </w:rPr>
      </w:pPr>
      <w:r>
        <w:t>6.2.4.6.5</w:t>
      </w:r>
      <w:r w:rsidRPr="00194BDB">
        <w:rPr>
          <w:rFonts w:ascii="Calibri" w:hAnsi="Calibri"/>
          <w:sz w:val="22"/>
          <w:szCs w:val="22"/>
          <w:lang w:eastAsia="en-GB"/>
        </w:rPr>
        <w:tab/>
      </w:r>
      <w:r>
        <w:t>Void</w:t>
      </w:r>
      <w:r>
        <w:tab/>
      </w:r>
      <w:r>
        <w:fldChar w:fldCharType="begin" w:fldLock="1"/>
      </w:r>
      <w:r>
        <w:instrText xml:space="preserve"> PAGEREF _Toc98709554 \h </w:instrText>
      </w:r>
      <w:r>
        <w:fldChar w:fldCharType="separate"/>
      </w:r>
      <w:r>
        <w:t>41</w:t>
      </w:r>
      <w:r>
        <w:fldChar w:fldCharType="end"/>
      </w:r>
    </w:p>
    <w:p w14:paraId="0F9534B3" w14:textId="1D5E3F0C" w:rsidR="00CB1EBE" w:rsidRPr="00194BDB" w:rsidRDefault="00CB1EBE">
      <w:pPr>
        <w:pStyle w:val="TOC4"/>
        <w:rPr>
          <w:rFonts w:ascii="Calibri" w:hAnsi="Calibri"/>
          <w:sz w:val="22"/>
          <w:szCs w:val="22"/>
          <w:lang w:eastAsia="en-GB"/>
        </w:rPr>
      </w:pPr>
      <w:r>
        <w:t>6.2.4.7</w:t>
      </w:r>
      <w:r w:rsidRPr="00194BDB">
        <w:rPr>
          <w:rFonts w:ascii="Calibri" w:hAnsi="Calibri"/>
          <w:sz w:val="22"/>
          <w:szCs w:val="22"/>
          <w:lang w:eastAsia="en-GB"/>
        </w:rPr>
        <w:tab/>
      </w:r>
      <w:r>
        <w:t>In any state</w:t>
      </w:r>
      <w:r>
        <w:tab/>
      </w:r>
      <w:r>
        <w:fldChar w:fldCharType="begin" w:fldLock="1"/>
      </w:r>
      <w:r>
        <w:instrText xml:space="preserve"> PAGEREF _Toc98709555 \h </w:instrText>
      </w:r>
      <w:r>
        <w:fldChar w:fldCharType="separate"/>
      </w:r>
      <w:r>
        <w:t>41</w:t>
      </w:r>
      <w:r>
        <w:fldChar w:fldCharType="end"/>
      </w:r>
    </w:p>
    <w:p w14:paraId="6A1362B5" w14:textId="64727082" w:rsidR="00CB1EBE" w:rsidRPr="00194BDB" w:rsidRDefault="00CB1EBE">
      <w:pPr>
        <w:pStyle w:val="TOC5"/>
        <w:rPr>
          <w:rFonts w:ascii="Calibri" w:hAnsi="Calibri"/>
          <w:sz w:val="22"/>
          <w:szCs w:val="22"/>
          <w:lang w:eastAsia="en-GB"/>
        </w:rPr>
      </w:pPr>
      <w:r>
        <w:t>6.2.4.7.1</w:t>
      </w:r>
      <w:r w:rsidRPr="00194BDB">
        <w:rPr>
          <w:rFonts w:ascii="Calibri" w:hAnsi="Calibri"/>
          <w:sz w:val="22"/>
          <w:szCs w:val="22"/>
          <w:lang w:eastAsia="en-GB"/>
        </w:rPr>
        <w:tab/>
      </w:r>
      <w:r>
        <w:t>General</w:t>
      </w:r>
      <w:r>
        <w:tab/>
      </w:r>
      <w:r>
        <w:fldChar w:fldCharType="begin" w:fldLock="1"/>
      </w:r>
      <w:r>
        <w:instrText xml:space="preserve"> PAGEREF _Toc98709556 \h </w:instrText>
      </w:r>
      <w:r>
        <w:fldChar w:fldCharType="separate"/>
      </w:r>
      <w:r>
        <w:t>41</w:t>
      </w:r>
      <w:r>
        <w:fldChar w:fldCharType="end"/>
      </w:r>
    </w:p>
    <w:p w14:paraId="04BEB5FD" w14:textId="5374713C" w:rsidR="00CB1EBE" w:rsidRPr="00194BDB" w:rsidRDefault="00CB1EBE">
      <w:pPr>
        <w:pStyle w:val="TOC5"/>
        <w:rPr>
          <w:rFonts w:ascii="Calibri" w:hAnsi="Calibri"/>
          <w:sz w:val="22"/>
          <w:szCs w:val="22"/>
          <w:lang w:eastAsia="en-GB"/>
        </w:rPr>
      </w:pPr>
      <w:r>
        <w:t>6.2.4.7.2</w:t>
      </w:r>
      <w:r w:rsidRPr="00194BDB">
        <w:rPr>
          <w:rFonts w:ascii="Calibri" w:hAnsi="Calibri"/>
          <w:sz w:val="22"/>
          <w:szCs w:val="22"/>
          <w:lang w:eastAsia="en-GB"/>
        </w:rPr>
        <w:tab/>
      </w:r>
      <w:r>
        <w:t>Receive MCVideo call release – step 1 (R: MCVideo call release - 1)</w:t>
      </w:r>
      <w:r>
        <w:tab/>
      </w:r>
      <w:r>
        <w:fldChar w:fldCharType="begin" w:fldLock="1"/>
      </w:r>
      <w:r>
        <w:instrText xml:space="preserve"> PAGEREF _Toc98709557 \h </w:instrText>
      </w:r>
      <w:r>
        <w:fldChar w:fldCharType="separate"/>
      </w:r>
      <w:r>
        <w:t>41</w:t>
      </w:r>
      <w:r>
        <w:fldChar w:fldCharType="end"/>
      </w:r>
    </w:p>
    <w:p w14:paraId="23586488" w14:textId="5551C3CE" w:rsidR="00CB1EBE" w:rsidRPr="00194BDB" w:rsidRDefault="00CB1EBE">
      <w:pPr>
        <w:pStyle w:val="TOC4"/>
        <w:rPr>
          <w:rFonts w:ascii="Calibri" w:hAnsi="Calibri"/>
          <w:sz w:val="22"/>
          <w:szCs w:val="22"/>
          <w:lang w:eastAsia="en-GB"/>
        </w:rPr>
      </w:pPr>
      <w:r>
        <w:t>6.2.4.8</w:t>
      </w:r>
      <w:r w:rsidRPr="00194BDB">
        <w:rPr>
          <w:rFonts w:ascii="Calibri" w:hAnsi="Calibri"/>
          <w:sz w:val="22"/>
          <w:szCs w:val="22"/>
          <w:lang w:eastAsia="en-GB"/>
        </w:rPr>
        <w:tab/>
      </w:r>
      <w:r>
        <w:t>State: 'Call releasing'</w:t>
      </w:r>
      <w:r>
        <w:tab/>
      </w:r>
      <w:r>
        <w:fldChar w:fldCharType="begin" w:fldLock="1"/>
      </w:r>
      <w:r>
        <w:instrText xml:space="preserve"> PAGEREF _Toc98709558 \h </w:instrText>
      </w:r>
      <w:r>
        <w:fldChar w:fldCharType="separate"/>
      </w:r>
      <w:r>
        <w:t>41</w:t>
      </w:r>
      <w:r>
        <w:fldChar w:fldCharType="end"/>
      </w:r>
    </w:p>
    <w:p w14:paraId="11158309" w14:textId="061C5F35" w:rsidR="00CB1EBE" w:rsidRPr="00194BDB" w:rsidRDefault="00CB1EBE">
      <w:pPr>
        <w:pStyle w:val="TOC5"/>
        <w:rPr>
          <w:rFonts w:ascii="Calibri" w:hAnsi="Calibri"/>
          <w:sz w:val="22"/>
          <w:szCs w:val="22"/>
          <w:lang w:eastAsia="en-GB"/>
        </w:rPr>
      </w:pPr>
      <w:r>
        <w:t>6.2.4.8.1</w:t>
      </w:r>
      <w:r w:rsidRPr="00194BDB">
        <w:rPr>
          <w:rFonts w:ascii="Calibri" w:hAnsi="Calibri"/>
          <w:sz w:val="22"/>
          <w:szCs w:val="22"/>
          <w:lang w:eastAsia="en-GB"/>
        </w:rPr>
        <w:tab/>
      </w:r>
      <w:r>
        <w:t>General</w:t>
      </w:r>
      <w:r>
        <w:tab/>
      </w:r>
      <w:r>
        <w:fldChar w:fldCharType="begin" w:fldLock="1"/>
      </w:r>
      <w:r>
        <w:instrText xml:space="preserve"> PAGEREF _Toc98709559 \h </w:instrText>
      </w:r>
      <w:r>
        <w:fldChar w:fldCharType="separate"/>
      </w:r>
      <w:r>
        <w:t>41</w:t>
      </w:r>
      <w:r>
        <w:fldChar w:fldCharType="end"/>
      </w:r>
    </w:p>
    <w:p w14:paraId="0150AAA5" w14:textId="7F1DED25" w:rsidR="00CB1EBE" w:rsidRPr="00194BDB" w:rsidRDefault="00CB1EBE">
      <w:pPr>
        <w:pStyle w:val="TOC5"/>
        <w:rPr>
          <w:rFonts w:ascii="Calibri" w:hAnsi="Calibri"/>
          <w:sz w:val="22"/>
          <w:szCs w:val="22"/>
          <w:lang w:eastAsia="en-GB"/>
        </w:rPr>
      </w:pPr>
      <w:r>
        <w:t>6.2.4.8.2</w:t>
      </w:r>
      <w:r w:rsidRPr="00194BDB">
        <w:rPr>
          <w:rFonts w:ascii="Calibri" w:hAnsi="Calibri"/>
          <w:sz w:val="22"/>
          <w:szCs w:val="22"/>
          <w:lang w:eastAsia="en-GB"/>
        </w:rPr>
        <w:tab/>
      </w:r>
      <w:r>
        <w:t>Receive MCVideo call release – step 2 (R: MCVideo call release - 2)</w:t>
      </w:r>
      <w:r>
        <w:tab/>
      </w:r>
      <w:r>
        <w:fldChar w:fldCharType="begin" w:fldLock="1"/>
      </w:r>
      <w:r>
        <w:instrText xml:space="preserve"> PAGEREF _Toc98709560 \h </w:instrText>
      </w:r>
      <w:r>
        <w:fldChar w:fldCharType="separate"/>
      </w:r>
      <w:r>
        <w:t>42</w:t>
      </w:r>
      <w:r>
        <w:fldChar w:fldCharType="end"/>
      </w:r>
    </w:p>
    <w:p w14:paraId="0EAF1C2A" w14:textId="4261CB81" w:rsidR="00CB1EBE" w:rsidRPr="00194BDB" w:rsidRDefault="00CB1EBE">
      <w:pPr>
        <w:pStyle w:val="TOC4"/>
        <w:rPr>
          <w:rFonts w:ascii="Calibri" w:hAnsi="Calibri"/>
          <w:sz w:val="22"/>
          <w:szCs w:val="22"/>
          <w:lang w:eastAsia="en-GB"/>
        </w:rPr>
      </w:pPr>
      <w:r>
        <w:t>6.2.4.9</w:t>
      </w:r>
      <w:r w:rsidRPr="00194BDB">
        <w:rPr>
          <w:rFonts w:ascii="Calibri" w:hAnsi="Calibri"/>
          <w:sz w:val="22"/>
          <w:szCs w:val="22"/>
          <w:lang w:eastAsia="en-GB"/>
        </w:rPr>
        <w:tab/>
      </w:r>
      <w:r>
        <w:t>State: 'U: queued transmission'</w:t>
      </w:r>
      <w:r>
        <w:tab/>
      </w:r>
      <w:r>
        <w:fldChar w:fldCharType="begin" w:fldLock="1"/>
      </w:r>
      <w:r>
        <w:instrText xml:space="preserve"> PAGEREF _Toc98709561 \h </w:instrText>
      </w:r>
      <w:r>
        <w:fldChar w:fldCharType="separate"/>
      </w:r>
      <w:r>
        <w:t>42</w:t>
      </w:r>
      <w:r>
        <w:fldChar w:fldCharType="end"/>
      </w:r>
    </w:p>
    <w:p w14:paraId="6ED82EC7" w14:textId="4647F744" w:rsidR="00CB1EBE" w:rsidRPr="00194BDB" w:rsidRDefault="00CB1EBE">
      <w:pPr>
        <w:pStyle w:val="TOC5"/>
        <w:rPr>
          <w:rFonts w:ascii="Calibri" w:hAnsi="Calibri"/>
          <w:sz w:val="22"/>
          <w:szCs w:val="22"/>
          <w:lang w:eastAsia="en-GB"/>
        </w:rPr>
      </w:pPr>
      <w:r>
        <w:t>6.2.4.9.1</w:t>
      </w:r>
      <w:r w:rsidRPr="00194BDB">
        <w:rPr>
          <w:rFonts w:ascii="Calibri" w:hAnsi="Calibri"/>
          <w:sz w:val="22"/>
          <w:szCs w:val="22"/>
          <w:lang w:eastAsia="en-GB"/>
        </w:rPr>
        <w:tab/>
      </w:r>
      <w:r>
        <w:t>General</w:t>
      </w:r>
      <w:r>
        <w:tab/>
      </w:r>
      <w:r>
        <w:fldChar w:fldCharType="begin" w:fldLock="1"/>
      </w:r>
      <w:r>
        <w:instrText xml:space="preserve"> PAGEREF _Toc98709562 \h </w:instrText>
      </w:r>
      <w:r>
        <w:fldChar w:fldCharType="separate"/>
      </w:r>
      <w:r>
        <w:t>42</w:t>
      </w:r>
      <w:r>
        <w:fldChar w:fldCharType="end"/>
      </w:r>
    </w:p>
    <w:p w14:paraId="7687847C" w14:textId="24A99D47" w:rsidR="00CB1EBE" w:rsidRPr="00194BDB" w:rsidRDefault="00CB1EBE">
      <w:pPr>
        <w:pStyle w:val="TOC5"/>
        <w:rPr>
          <w:rFonts w:ascii="Calibri" w:hAnsi="Calibri"/>
          <w:sz w:val="22"/>
          <w:szCs w:val="22"/>
          <w:lang w:eastAsia="en-GB"/>
        </w:rPr>
      </w:pPr>
      <w:r>
        <w:t>6.2.4.9.2</w:t>
      </w:r>
      <w:r w:rsidRPr="00194BDB">
        <w:rPr>
          <w:rFonts w:ascii="Calibri" w:hAnsi="Calibri"/>
          <w:sz w:val="22"/>
          <w:szCs w:val="22"/>
          <w:lang w:eastAsia="en-GB"/>
        </w:rPr>
        <w:tab/>
      </w:r>
      <w:r>
        <w:t>Receive Queue Position Info message (R: Queue Position Info)</w:t>
      </w:r>
      <w:r>
        <w:tab/>
      </w:r>
      <w:r>
        <w:fldChar w:fldCharType="begin" w:fldLock="1"/>
      </w:r>
      <w:r>
        <w:instrText xml:space="preserve"> PAGEREF _Toc98709563 \h </w:instrText>
      </w:r>
      <w:r>
        <w:fldChar w:fldCharType="separate"/>
      </w:r>
      <w:r>
        <w:t>42</w:t>
      </w:r>
      <w:r>
        <w:fldChar w:fldCharType="end"/>
      </w:r>
    </w:p>
    <w:p w14:paraId="47F278C4" w14:textId="6A294721" w:rsidR="00CB1EBE" w:rsidRPr="00194BDB" w:rsidRDefault="00CB1EBE">
      <w:pPr>
        <w:pStyle w:val="TOC5"/>
        <w:rPr>
          <w:rFonts w:ascii="Calibri" w:hAnsi="Calibri"/>
          <w:sz w:val="22"/>
          <w:szCs w:val="22"/>
          <w:lang w:eastAsia="en-GB"/>
        </w:rPr>
      </w:pPr>
      <w:r>
        <w:t>6.2.4.9.3</w:t>
      </w:r>
      <w:r w:rsidRPr="00194BDB">
        <w:rPr>
          <w:rFonts w:ascii="Calibri" w:hAnsi="Calibri"/>
          <w:sz w:val="22"/>
          <w:szCs w:val="22"/>
          <w:lang w:eastAsia="en-GB"/>
        </w:rPr>
        <w:tab/>
      </w:r>
      <w:r>
        <w:t>Send Queue Position Request message (S: Queue Position Request)</w:t>
      </w:r>
      <w:r>
        <w:tab/>
      </w:r>
      <w:r>
        <w:fldChar w:fldCharType="begin" w:fldLock="1"/>
      </w:r>
      <w:r>
        <w:instrText xml:space="preserve"> PAGEREF _Toc98709564 \h </w:instrText>
      </w:r>
      <w:r>
        <w:fldChar w:fldCharType="separate"/>
      </w:r>
      <w:r>
        <w:t>42</w:t>
      </w:r>
      <w:r>
        <w:fldChar w:fldCharType="end"/>
      </w:r>
    </w:p>
    <w:p w14:paraId="3C0FCA73" w14:textId="426B3F9A" w:rsidR="00CB1EBE" w:rsidRPr="00194BDB" w:rsidRDefault="00CB1EBE">
      <w:pPr>
        <w:pStyle w:val="TOC5"/>
        <w:rPr>
          <w:rFonts w:ascii="Calibri" w:hAnsi="Calibri"/>
          <w:sz w:val="22"/>
          <w:szCs w:val="22"/>
          <w:lang w:eastAsia="en-GB"/>
        </w:rPr>
      </w:pPr>
      <w:r>
        <w:t>6.2.4.9.4</w:t>
      </w:r>
      <w:r w:rsidRPr="00194BDB">
        <w:rPr>
          <w:rFonts w:ascii="Calibri" w:hAnsi="Calibri"/>
          <w:sz w:val="22"/>
          <w:szCs w:val="22"/>
          <w:lang w:eastAsia="en-GB"/>
        </w:rPr>
        <w:tab/>
      </w:r>
      <w:r>
        <w:t>Send Transmission end request message (Click Transmission end button)</w:t>
      </w:r>
      <w:r>
        <w:tab/>
      </w:r>
      <w:r>
        <w:fldChar w:fldCharType="begin" w:fldLock="1"/>
      </w:r>
      <w:r>
        <w:instrText xml:space="preserve"> PAGEREF _Toc98709565 \h </w:instrText>
      </w:r>
      <w:r>
        <w:fldChar w:fldCharType="separate"/>
      </w:r>
      <w:r>
        <w:t>42</w:t>
      </w:r>
      <w:r>
        <w:fldChar w:fldCharType="end"/>
      </w:r>
    </w:p>
    <w:p w14:paraId="44D6700C" w14:textId="0603FDF9" w:rsidR="00CB1EBE" w:rsidRPr="00194BDB" w:rsidRDefault="00CB1EBE">
      <w:pPr>
        <w:pStyle w:val="TOC5"/>
        <w:rPr>
          <w:rFonts w:ascii="Calibri" w:hAnsi="Calibri"/>
          <w:sz w:val="22"/>
          <w:szCs w:val="22"/>
          <w:lang w:eastAsia="en-GB"/>
        </w:rPr>
      </w:pPr>
      <w:r>
        <w:t>6.2.4.9.5</w:t>
      </w:r>
      <w:r w:rsidRPr="00194BDB">
        <w:rPr>
          <w:rFonts w:ascii="Calibri" w:hAnsi="Calibri"/>
          <w:sz w:val="22"/>
          <w:szCs w:val="22"/>
          <w:lang w:eastAsia="en-GB"/>
        </w:rPr>
        <w:tab/>
      </w:r>
      <w:r>
        <w:t>void</w:t>
      </w:r>
      <w:r>
        <w:tab/>
      </w:r>
      <w:r>
        <w:fldChar w:fldCharType="begin" w:fldLock="1"/>
      </w:r>
      <w:r>
        <w:instrText xml:space="preserve"> PAGEREF _Toc98709566 \h </w:instrText>
      </w:r>
      <w:r>
        <w:fldChar w:fldCharType="separate"/>
      </w:r>
      <w:r>
        <w:t>43</w:t>
      </w:r>
      <w:r>
        <w:fldChar w:fldCharType="end"/>
      </w:r>
    </w:p>
    <w:p w14:paraId="71956721" w14:textId="4CF949E1" w:rsidR="00CB1EBE" w:rsidRPr="00194BDB" w:rsidRDefault="00CB1EBE">
      <w:pPr>
        <w:pStyle w:val="TOC5"/>
        <w:rPr>
          <w:rFonts w:ascii="Calibri" w:hAnsi="Calibri"/>
          <w:sz w:val="22"/>
          <w:szCs w:val="22"/>
          <w:lang w:eastAsia="en-GB"/>
        </w:rPr>
      </w:pPr>
      <w:r>
        <w:t>6.2.4.9.6</w:t>
      </w:r>
      <w:r w:rsidRPr="00194BDB">
        <w:rPr>
          <w:rFonts w:ascii="Calibri" w:hAnsi="Calibri"/>
          <w:sz w:val="22"/>
          <w:szCs w:val="22"/>
          <w:lang w:eastAsia="en-GB"/>
        </w:rPr>
        <w:tab/>
      </w:r>
      <w:r>
        <w:t>Receive Transmission cancel request notify message (R: Transmission Cancel Request Notify)</w:t>
      </w:r>
      <w:r>
        <w:tab/>
      </w:r>
      <w:r>
        <w:fldChar w:fldCharType="begin" w:fldLock="1"/>
      </w:r>
      <w:r>
        <w:instrText xml:space="preserve"> PAGEREF _Toc98709567 \h </w:instrText>
      </w:r>
      <w:r>
        <w:fldChar w:fldCharType="separate"/>
      </w:r>
      <w:r>
        <w:t>43</w:t>
      </w:r>
      <w:r>
        <w:fldChar w:fldCharType="end"/>
      </w:r>
    </w:p>
    <w:p w14:paraId="0BA256FA" w14:textId="70CF49D6" w:rsidR="00CB1EBE" w:rsidRPr="00194BDB" w:rsidRDefault="00CB1EBE">
      <w:pPr>
        <w:pStyle w:val="TOC5"/>
        <w:rPr>
          <w:rFonts w:ascii="Calibri" w:hAnsi="Calibri"/>
          <w:sz w:val="22"/>
          <w:szCs w:val="22"/>
          <w:lang w:eastAsia="en-GB"/>
        </w:rPr>
      </w:pPr>
      <w:r>
        <w:t>6.2.4.9.7</w:t>
      </w:r>
      <w:r w:rsidRPr="00194BDB">
        <w:rPr>
          <w:rFonts w:ascii="Calibri" w:hAnsi="Calibri"/>
          <w:sz w:val="22"/>
          <w:szCs w:val="22"/>
          <w:lang w:eastAsia="en-GB"/>
        </w:rPr>
        <w:tab/>
      </w:r>
      <w:r>
        <w:t>Timer T102 (</w:t>
      </w:r>
      <w:r w:rsidRPr="00404535">
        <w:rPr>
          <w:lang w:val="fr-FR"/>
        </w:rPr>
        <w:t xml:space="preserve">Transmission </w:t>
      </w:r>
      <w:r>
        <w:t>Queue Position Request) expired</w:t>
      </w:r>
      <w:r>
        <w:tab/>
      </w:r>
      <w:r>
        <w:fldChar w:fldCharType="begin" w:fldLock="1"/>
      </w:r>
      <w:r>
        <w:instrText xml:space="preserve"> PAGEREF _Toc98709568 \h </w:instrText>
      </w:r>
      <w:r>
        <w:fldChar w:fldCharType="separate"/>
      </w:r>
      <w:r>
        <w:t>43</w:t>
      </w:r>
      <w:r>
        <w:fldChar w:fldCharType="end"/>
      </w:r>
    </w:p>
    <w:p w14:paraId="6DEF5D34" w14:textId="3710FF94" w:rsidR="00CB1EBE" w:rsidRPr="00194BDB" w:rsidRDefault="00CB1EBE">
      <w:pPr>
        <w:pStyle w:val="TOC5"/>
        <w:rPr>
          <w:rFonts w:ascii="Calibri" w:hAnsi="Calibri"/>
          <w:sz w:val="22"/>
          <w:szCs w:val="22"/>
          <w:lang w:eastAsia="en-GB"/>
        </w:rPr>
      </w:pPr>
      <w:r>
        <w:t>6.2.4.9.8</w:t>
      </w:r>
      <w:r w:rsidRPr="00194BDB">
        <w:rPr>
          <w:rFonts w:ascii="Calibri" w:hAnsi="Calibri"/>
          <w:sz w:val="22"/>
          <w:szCs w:val="22"/>
          <w:lang w:eastAsia="en-GB"/>
        </w:rPr>
        <w:tab/>
      </w:r>
      <w:r>
        <w:t>Timer T102 (</w:t>
      </w:r>
      <w:r w:rsidRPr="00404535">
        <w:rPr>
          <w:lang w:val="en-US"/>
        </w:rPr>
        <w:t xml:space="preserve">Transmission </w:t>
      </w:r>
      <w:r>
        <w:t>Queue Position Request) expired N times</w:t>
      </w:r>
      <w:r>
        <w:tab/>
      </w:r>
      <w:r>
        <w:fldChar w:fldCharType="begin" w:fldLock="1"/>
      </w:r>
      <w:r>
        <w:instrText xml:space="preserve"> PAGEREF _Toc98709569 \h </w:instrText>
      </w:r>
      <w:r>
        <w:fldChar w:fldCharType="separate"/>
      </w:r>
      <w:r>
        <w:t>43</w:t>
      </w:r>
      <w:r>
        <w:fldChar w:fldCharType="end"/>
      </w:r>
    </w:p>
    <w:p w14:paraId="12D7906D" w14:textId="43FEBA0B" w:rsidR="00CB1EBE" w:rsidRPr="00194BDB" w:rsidRDefault="00CB1EBE">
      <w:pPr>
        <w:pStyle w:val="TOC5"/>
        <w:rPr>
          <w:rFonts w:ascii="Calibri" w:hAnsi="Calibri"/>
          <w:sz w:val="22"/>
          <w:szCs w:val="22"/>
          <w:lang w:eastAsia="en-GB"/>
        </w:rPr>
      </w:pPr>
      <w:r>
        <w:t>6.2.4.9.9</w:t>
      </w:r>
      <w:r w:rsidRPr="00194BDB">
        <w:rPr>
          <w:rFonts w:ascii="Calibri" w:hAnsi="Calibri"/>
          <w:sz w:val="22"/>
          <w:szCs w:val="22"/>
          <w:lang w:eastAsia="en-GB"/>
        </w:rPr>
        <w:tab/>
      </w:r>
      <w:r>
        <w:t>Receive Transmission Granted message (R: Transmission Granted)</w:t>
      </w:r>
      <w:r>
        <w:tab/>
      </w:r>
      <w:r>
        <w:fldChar w:fldCharType="begin" w:fldLock="1"/>
      </w:r>
      <w:r>
        <w:instrText xml:space="preserve"> PAGEREF _Toc98709570 \h </w:instrText>
      </w:r>
      <w:r>
        <w:fldChar w:fldCharType="separate"/>
      </w:r>
      <w:r>
        <w:t>43</w:t>
      </w:r>
      <w:r>
        <w:fldChar w:fldCharType="end"/>
      </w:r>
    </w:p>
    <w:p w14:paraId="72CC54E0" w14:textId="5D2A6330" w:rsidR="00CB1EBE" w:rsidRPr="00194BDB" w:rsidRDefault="00CB1EBE">
      <w:pPr>
        <w:pStyle w:val="TOC3"/>
        <w:rPr>
          <w:rFonts w:ascii="Calibri" w:hAnsi="Calibri"/>
          <w:sz w:val="22"/>
          <w:szCs w:val="22"/>
          <w:lang w:eastAsia="en-GB"/>
        </w:rPr>
      </w:pPr>
      <w:r>
        <w:t>6.2.5</w:t>
      </w:r>
      <w:r w:rsidRPr="00194BDB">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_Toc98709571 \h </w:instrText>
      </w:r>
      <w:r>
        <w:fldChar w:fldCharType="separate"/>
      </w:r>
      <w:r>
        <w:t>44</w:t>
      </w:r>
      <w:r>
        <w:fldChar w:fldCharType="end"/>
      </w:r>
    </w:p>
    <w:p w14:paraId="23E106D2" w14:textId="7C296912" w:rsidR="00CB1EBE" w:rsidRPr="00194BDB" w:rsidRDefault="00CB1EBE">
      <w:pPr>
        <w:pStyle w:val="TOC4"/>
        <w:rPr>
          <w:rFonts w:ascii="Calibri" w:hAnsi="Calibri"/>
          <w:sz w:val="22"/>
          <w:szCs w:val="22"/>
          <w:lang w:eastAsia="en-GB"/>
        </w:rPr>
      </w:pPr>
      <w:r>
        <w:t>6.2.5.1</w:t>
      </w:r>
      <w:r w:rsidRPr="00194BDB">
        <w:rPr>
          <w:rFonts w:ascii="Calibri" w:hAnsi="Calibri"/>
          <w:sz w:val="22"/>
          <w:szCs w:val="22"/>
          <w:lang w:eastAsia="en-GB"/>
        </w:rPr>
        <w:tab/>
      </w:r>
      <w:r>
        <w:t>General</w:t>
      </w:r>
      <w:r>
        <w:tab/>
      </w:r>
      <w:r>
        <w:fldChar w:fldCharType="begin" w:fldLock="1"/>
      </w:r>
      <w:r>
        <w:instrText xml:space="preserve"> PAGEREF _Toc98709572 \h </w:instrText>
      </w:r>
      <w:r>
        <w:fldChar w:fldCharType="separate"/>
      </w:r>
      <w:r>
        <w:t>44</w:t>
      </w:r>
      <w:r>
        <w:fldChar w:fldCharType="end"/>
      </w:r>
    </w:p>
    <w:p w14:paraId="0ACF5A11" w14:textId="62643F31" w:rsidR="00CB1EBE" w:rsidRPr="00194BDB" w:rsidRDefault="00CB1EBE">
      <w:pPr>
        <w:pStyle w:val="TOC4"/>
        <w:rPr>
          <w:rFonts w:ascii="Calibri" w:hAnsi="Calibri"/>
          <w:sz w:val="22"/>
          <w:szCs w:val="22"/>
          <w:lang w:eastAsia="en-GB"/>
        </w:rPr>
      </w:pPr>
      <w:r>
        <w:t>6.2.5.2</w:t>
      </w:r>
      <w:r w:rsidRPr="00194BDB">
        <w:rPr>
          <w:rFonts w:ascii="Calibri" w:hAnsi="Calibri"/>
          <w:sz w:val="22"/>
          <w:szCs w:val="22"/>
          <w:lang w:eastAsia="en-GB"/>
        </w:rPr>
        <w:tab/>
      </w:r>
      <w:r>
        <w:t>State: 'Start-stop'</w:t>
      </w:r>
      <w:r>
        <w:tab/>
      </w:r>
      <w:r>
        <w:fldChar w:fldCharType="begin" w:fldLock="1"/>
      </w:r>
      <w:r>
        <w:instrText xml:space="preserve"> PAGEREF _Toc98709573 \h </w:instrText>
      </w:r>
      <w:r>
        <w:fldChar w:fldCharType="separate"/>
      </w:r>
      <w:r>
        <w:t>45</w:t>
      </w:r>
      <w:r>
        <w:fldChar w:fldCharType="end"/>
      </w:r>
    </w:p>
    <w:p w14:paraId="4FBF055B" w14:textId="4E71A950" w:rsidR="00CB1EBE" w:rsidRPr="00194BDB" w:rsidRDefault="00CB1EBE">
      <w:pPr>
        <w:pStyle w:val="TOC5"/>
        <w:rPr>
          <w:rFonts w:ascii="Calibri" w:hAnsi="Calibri"/>
          <w:sz w:val="22"/>
          <w:szCs w:val="22"/>
          <w:lang w:eastAsia="en-GB"/>
        </w:rPr>
      </w:pPr>
      <w:r>
        <w:t>6.2.5.2.1</w:t>
      </w:r>
      <w:r w:rsidRPr="00194BDB">
        <w:rPr>
          <w:rFonts w:ascii="Calibri" w:hAnsi="Calibri"/>
          <w:sz w:val="22"/>
          <w:szCs w:val="22"/>
          <w:lang w:eastAsia="en-GB"/>
        </w:rPr>
        <w:tab/>
      </w:r>
      <w:r>
        <w:t>General</w:t>
      </w:r>
      <w:r>
        <w:tab/>
      </w:r>
      <w:r>
        <w:fldChar w:fldCharType="begin" w:fldLock="1"/>
      </w:r>
      <w:r>
        <w:instrText xml:space="preserve"> PAGEREF _Toc98709574 \h </w:instrText>
      </w:r>
      <w:r>
        <w:fldChar w:fldCharType="separate"/>
      </w:r>
      <w:r>
        <w:t>45</w:t>
      </w:r>
      <w:r>
        <w:fldChar w:fldCharType="end"/>
      </w:r>
    </w:p>
    <w:p w14:paraId="6E3D6353" w14:textId="6F84058D" w:rsidR="00CB1EBE" w:rsidRPr="00194BDB" w:rsidRDefault="00CB1EBE">
      <w:pPr>
        <w:pStyle w:val="TOC5"/>
        <w:rPr>
          <w:rFonts w:ascii="Calibri" w:hAnsi="Calibri"/>
          <w:sz w:val="22"/>
          <w:szCs w:val="22"/>
          <w:lang w:eastAsia="en-GB"/>
        </w:rPr>
      </w:pPr>
      <w:r>
        <w:t>6.2.5.2.2</w:t>
      </w:r>
      <w:r w:rsidRPr="00194BDB">
        <w:rPr>
          <w:rFonts w:ascii="Calibri" w:hAnsi="Calibri"/>
          <w:sz w:val="22"/>
          <w:szCs w:val="22"/>
          <w:lang w:eastAsia="en-GB"/>
        </w:rPr>
        <w:tab/>
      </w:r>
      <w:r>
        <w:t>MCVideo call established, terminating MCVideo user</w:t>
      </w:r>
      <w:r>
        <w:tab/>
      </w:r>
      <w:r>
        <w:fldChar w:fldCharType="begin" w:fldLock="1"/>
      </w:r>
      <w:r>
        <w:instrText xml:space="preserve"> PAGEREF _Toc98709575 \h </w:instrText>
      </w:r>
      <w:r>
        <w:fldChar w:fldCharType="separate"/>
      </w:r>
      <w:r>
        <w:t>45</w:t>
      </w:r>
      <w:r>
        <w:fldChar w:fldCharType="end"/>
      </w:r>
    </w:p>
    <w:p w14:paraId="44185D3D" w14:textId="36B03269" w:rsidR="00CB1EBE" w:rsidRPr="00194BDB" w:rsidRDefault="00CB1EBE">
      <w:pPr>
        <w:pStyle w:val="TOC5"/>
        <w:rPr>
          <w:rFonts w:ascii="Calibri" w:hAnsi="Calibri"/>
          <w:sz w:val="22"/>
          <w:szCs w:val="22"/>
          <w:lang w:eastAsia="en-GB"/>
        </w:rPr>
      </w:pPr>
      <w:r w:rsidRPr="00CB1EBE">
        <w:t>6.2.5.2.3</w:t>
      </w:r>
      <w:r w:rsidRPr="00194BDB">
        <w:rPr>
          <w:rFonts w:ascii="Calibri" w:hAnsi="Calibri"/>
          <w:sz w:val="22"/>
          <w:szCs w:val="22"/>
          <w:lang w:eastAsia="en-GB"/>
        </w:rPr>
        <w:tab/>
      </w:r>
      <w:r w:rsidRPr="00404535">
        <w:rPr>
          <w:lang w:val="en-IN"/>
        </w:rPr>
        <w:t>MCVideo call initiated, originating MCVideo user</w:t>
      </w:r>
      <w:r>
        <w:tab/>
      </w:r>
      <w:r>
        <w:fldChar w:fldCharType="begin" w:fldLock="1"/>
      </w:r>
      <w:r>
        <w:instrText xml:space="preserve"> PAGEREF _Toc98709576 \h </w:instrText>
      </w:r>
      <w:r>
        <w:fldChar w:fldCharType="separate"/>
      </w:r>
      <w:r>
        <w:t>46</w:t>
      </w:r>
      <w:r>
        <w:fldChar w:fldCharType="end"/>
      </w:r>
    </w:p>
    <w:p w14:paraId="75BDD130" w14:textId="0FC26172" w:rsidR="00CB1EBE" w:rsidRPr="00194BDB" w:rsidRDefault="00CB1EBE">
      <w:pPr>
        <w:pStyle w:val="TOC4"/>
        <w:rPr>
          <w:rFonts w:ascii="Calibri" w:hAnsi="Calibri"/>
          <w:sz w:val="22"/>
          <w:szCs w:val="22"/>
          <w:lang w:eastAsia="en-GB"/>
        </w:rPr>
      </w:pPr>
      <w:r>
        <w:t>6.2.5.3</w:t>
      </w:r>
      <w:r w:rsidRPr="00194BDB">
        <w:rPr>
          <w:rFonts w:ascii="Calibri" w:hAnsi="Calibri"/>
          <w:sz w:val="22"/>
          <w:szCs w:val="22"/>
          <w:lang w:eastAsia="en-GB"/>
        </w:rPr>
        <w:tab/>
      </w:r>
      <w:r>
        <w:t xml:space="preserve">State: 'U: </w:t>
      </w:r>
      <w:r w:rsidRPr="00404535">
        <w:rPr>
          <w:lang w:val="en-IN"/>
        </w:rPr>
        <w:t>reception controller</w:t>
      </w:r>
      <w:r>
        <w:t>'</w:t>
      </w:r>
      <w:r>
        <w:tab/>
      </w:r>
      <w:r>
        <w:fldChar w:fldCharType="begin" w:fldLock="1"/>
      </w:r>
      <w:r>
        <w:instrText xml:space="preserve"> PAGEREF _Toc98709577 \h </w:instrText>
      </w:r>
      <w:r>
        <w:fldChar w:fldCharType="separate"/>
      </w:r>
      <w:r>
        <w:t>46</w:t>
      </w:r>
      <w:r>
        <w:fldChar w:fldCharType="end"/>
      </w:r>
    </w:p>
    <w:p w14:paraId="0E0F0B16" w14:textId="5BAF6EBB" w:rsidR="00CB1EBE" w:rsidRPr="00194BDB" w:rsidRDefault="00CB1EBE">
      <w:pPr>
        <w:pStyle w:val="TOC5"/>
        <w:rPr>
          <w:rFonts w:ascii="Calibri" w:hAnsi="Calibri"/>
          <w:sz w:val="22"/>
          <w:szCs w:val="22"/>
          <w:lang w:eastAsia="en-GB"/>
        </w:rPr>
      </w:pPr>
      <w:r>
        <w:t>6.2.5.3.1</w:t>
      </w:r>
      <w:r w:rsidRPr="00194BDB">
        <w:rPr>
          <w:rFonts w:ascii="Calibri" w:hAnsi="Calibri"/>
          <w:sz w:val="22"/>
          <w:szCs w:val="22"/>
          <w:lang w:eastAsia="en-GB"/>
        </w:rPr>
        <w:tab/>
      </w:r>
      <w:r>
        <w:t>General</w:t>
      </w:r>
      <w:r>
        <w:tab/>
      </w:r>
      <w:r>
        <w:fldChar w:fldCharType="begin" w:fldLock="1"/>
      </w:r>
      <w:r>
        <w:instrText xml:space="preserve"> PAGEREF _Toc98709578 \h </w:instrText>
      </w:r>
      <w:r>
        <w:fldChar w:fldCharType="separate"/>
      </w:r>
      <w:r>
        <w:t>46</w:t>
      </w:r>
      <w:r>
        <w:fldChar w:fldCharType="end"/>
      </w:r>
    </w:p>
    <w:p w14:paraId="72290D27" w14:textId="138C16E6" w:rsidR="00CB1EBE" w:rsidRPr="00194BDB" w:rsidRDefault="00CB1EBE">
      <w:pPr>
        <w:pStyle w:val="TOC5"/>
        <w:rPr>
          <w:rFonts w:ascii="Calibri" w:hAnsi="Calibri"/>
          <w:sz w:val="22"/>
          <w:szCs w:val="22"/>
          <w:lang w:eastAsia="en-GB"/>
        </w:rPr>
      </w:pPr>
      <w:r>
        <w:t>6.2.5.3.2</w:t>
      </w:r>
      <w:r w:rsidRPr="00194BDB">
        <w:rPr>
          <w:rFonts w:ascii="Calibri" w:hAnsi="Calibri"/>
          <w:sz w:val="22"/>
          <w:szCs w:val="22"/>
          <w:lang w:eastAsia="en-GB"/>
        </w:rPr>
        <w:tab/>
      </w:r>
      <w:r>
        <w:t>Receive Media transmission notification message (R: Media Transmission Notification)</w:t>
      </w:r>
      <w:r>
        <w:tab/>
      </w:r>
      <w:r>
        <w:fldChar w:fldCharType="begin" w:fldLock="1"/>
      </w:r>
      <w:r>
        <w:instrText xml:space="preserve"> PAGEREF _Toc98709579 \h </w:instrText>
      </w:r>
      <w:r>
        <w:fldChar w:fldCharType="separate"/>
      </w:r>
      <w:r>
        <w:t>46</w:t>
      </w:r>
      <w:r>
        <w:fldChar w:fldCharType="end"/>
      </w:r>
    </w:p>
    <w:p w14:paraId="2BEA79EB" w14:textId="0D1A985D" w:rsidR="00CB1EBE" w:rsidRPr="00194BDB" w:rsidRDefault="00CB1EBE">
      <w:pPr>
        <w:pStyle w:val="TOC5"/>
        <w:rPr>
          <w:rFonts w:ascii="Calibri" w:hAnsi="Calibri"/>
          <w:sz w:val="22"/>
          <w:szCs w:val="22"/>
          <w:lang w:eastAsia="en-GB"/>
        </w:rPr>
      </w:pPr>
      <w:r>
        <w:t>6.2.5.3.3</w:t>
      </w:r>
      <w:r w:rsidRPr="00194BDB">
        <w:rPr>
          <w:rFonts w:ascii="Calibri" w:hAnsi="Calibri"/>
          <w:sz w:val="22"/>
          <w:szCs w:val="22"/>
          <w:lang w:eastAsia="en-GB"/>
        </w:rPr>
        <w:tab/>
      </w:r>
      <w:r>
        <w:t xml:space="preserve">Send Receive Media Request message (Click </w:t>
      </w:r>
      <w:r w:rsidRPr="00404535">
        <w:rPr>
          <w:lang w:val="en-US"/>
        </w:rPr>
        <w:t>video receive</w:t>
      </w:r>
      <w:r>
        <w:t xml:space="preserve"> button)</w:t>
      </w:r>
      <w:r>
        <w:tab/>
      </w:r>
      <w:r>
        <w:fldChar w:fldCharType="begin" w:fldLock="1"/>
      </w:r>
      <w:r>
        <w:instrText xml:space="preserve"> PAGEREF _Toc98709580 \h </w:instrText>
      </w:r>
      <w:r>
        <w:fldChar w:fldCharType="separate"/>
      </w:r>
      <w:r>
        <w:t>46</w:t>
      </w:r>
      <w:r>
        <w:fldChar w:fldCharType="end"/>
      </w:r>
    </w:p>
    <w:p w14:paraId="5D5403D0" w14:textId="4D9A1676" w:rsidR="00CB1EBE" w:rsidRPr="00194BDB" w:rsidRDefault="00CB1EBE">
      <w:pPr>
        <w:pStyle w:val="TOC5"/>
        <w:rPr>
          <w:rFonts w:ascii="Calibri" w:hAnsi="Calibri"/>
          <w:sz w:val="22"/>
          <w:szCs w:val="22"/>
          <w:lang w:eastAsia="en-GB"/>
        </w:rPr>
      </w:pPr>
      <w:r>
        <w:t>6.2.5.3.4</w:t>
      </w:r>
      <w:r w:rsidRPr="00194BDB">
        <w:rPr>
          <w:rFonts w:ascii="Calibri" w:hAnsi="Calibri"/>
          <w:sz w:val="22"/>
          <w:szCs w:val="22"/>
          <w:lang w:eastAsia="en-GB"/>
        </w:rPr>
        <w:tab/>
      </w:r>
      <w:r w:rsidRPr="00404535">
        <w:rPr>
          <w:lang w:val="en-IN"/>
        </w:rPr>
        <w:t>Receive Transmission end notify message (R: Transmission end notify)</w:t>
      </w:r>
      <w:r>
        <w:tab/>
      </w:r>
      <w:r>
        <w:fldChar w:fldCharType="begin" w:fldLock="1"/>
      </w:r>
      <w:r>
        <w:instrText xml:space="preserve"> PAGEREF _Toc98709581 \h </w:instrText>
      </w:r>
      <w:r>
        <w:fldChar w:fldCharType="separate"/>
      </w:r>
      <w:r>
        <w:t>47</w:t>
      </w:r>
      <w:r>
        <w:fldChar w:fldCharType="end"/>
      </w:r>
    </w:p>
    <w:p w14:paraId="7B231B6D" w14:textId="433013C7" w:rsidR="00CB1EBE" w:rsidRPr="00194BDB" w:rsidRDefault="00CB1EBE">
      <w:pPr>
        <w:pStyle w:val="TOC5"/>
        <w:rPr>
          <w:rFonts w:ascii="Calibri" w:hAnsi="Calibri"/>
          <w:sz w:val="22"/>
          <w:szCs w:val="22"/>
          <w:lang w:eastAsia="en-GB"/>
        </w:rPr>
      </w:pPr>
      <w:r w:rsidRPr="00CB1EBE">
        <w:t>6.2.5.3.5</w:t>
      </w:r>
      <w:r w:rsidRPr="00194BDB">
        <w:rPr>
          <w:rFonts w:ascii="Calibri" w:hAnsi="Calibri"/>
          <w:sz w:val="22"/>
          <w:szCs w:val="22"/>
          <w:lang w:eastAsia="en-GB"/>
        </w:rPr>
        <w:tab/>
      </w:r>
      <w:r w:rsidRPr="00404535">
        <w:rPr>
          <w:lang w:val="en-IN"/>
        </w:rPr>
        <w:t>Receive MCVideo call release – step 1 (R: MCVideo call release - 1)</w:t>
      </w:r>
      <w:r>
        <w:tab/>
      </w:r>
      <w:r>
        <w:fldChar w:fldCharType="begin" w:fldLock="1"/>
      </w:r>
      <w:r>
        <w:instrText xml:space="preserve"> PAGEREF _Toc98709582 \h </w:instrText>
      </w:r>
      <w:r>
        <w:fldChar w:fldCharType="separate"/>
      </w:r>
      <w:r>
        <w:t>47</w:t>
      </w:r>
      <w:r>
        <w:fldChar w:fldCharType="end"/>
      </w:r>
    </w:p>
    <w:p w14:paraId="0CE00EC6" w14:textId="48AA4881" w:rsidR="00CB1EBE" w:rsidRPr="00194BDB" w:rsidRDefault="00CB1EBE">
      <w:pPr>
        <w:pStyle w:val="TOC4"/>
        <w:rPr>
          <w:rFonts w:ascii="Calibri" w:hAnsi="Calibri"/>
          <w:sz w:val="22"/>
          <w:szCs w:val="22"/>
          <w:lang w:eastAsia="en-GB"/>
        </w:rPr>
      </w:pPr>
      <w:r>
        <w:t>6.2.5.4</w:t>
      </w:r>
      <w:r w:rsidRPr="00194BDB">
        <w:rPr>
          <w:rFonts w:ascii="Calibri" w:hAnsi="Calibri"/>
          <w:sz w:val="22"/>
          <w:szCs w:val="22"/>
          <w:lang w:eastAsia="en-GB"/>
        </w:rPr>
        <w:tab/>
      </w:r>
      <w:r>
        <w:t>State: 'U: pending request to receive'</w:t>
      </w:r>
      <w:r>
        <w:tab/>
      </w:r>
      <w:r>
        <w:fldChar w:fldCharType="begin" w:fldLock="1"/>
      </w:r>
      <w:r>
        <w:instrText xml:space="preserve"> PAGEREF _Toc98709583 \h </w:instrText>
      </w:r>
      <w:r>
        <w:fldChar w:fldCharType="separate"/>
      </w:r>
      <w:r>
        <w:t>47</w:t>
      </w:r>
      <w:r>
        <w:fldChar w:fldCharType="end"/>
      </w:r>
    </w:p>
    <w:p w14:paraId="0AA3843F" w14:textId="4B22BAD9" w:rsidR="00CB1EBE" w:rsidRPr="00194BDB" w:rsidRDefault="00CB1EBE">
      <w:pPr>
        <w:pStyle w:val="TOC5"/>
        <w:rPr>
          <w:rFonts w:ascii="Calibri" w:hAnsi="Calibri"/>
          <w:sz w:val="22"/>
          <w:szCs w:val="22"/>
          <w:lang w:eastAsia="en-GB"/>
        </w:rPr>
      </w:pPr>
      <w:r>
        <w:t>6.2.5.4.1</w:t>
      </w:r>
      <w:r w:rsidRPr="00194BDB">
        <w:rPr>
          <w:rFonts w:ascii="Calibri" w:hAnsi="Calibri"/>
          <w:sz w:val="22"/>
          <w:szCs w:val="22"/>
          <w:lang w:eastAsia="en-GB"/>
        </w:rPr>
        <w:tab/>
      </w:r>
      <w:r>
        <w:t>General</w:t>
      </w:r>
      <w:r>
        <w:tab/>
      </w:r>
      <w:r>
        <w:fldChar w:fldCharType="begin" w:fldLock="1"/>
      </w:r>
      <w:r>
        <w:instrText xml:space="preserve"> PAGEREF _Toc98709584 \h </w:instrText>
      </w:r>
      <w:r>
        <w:fldChar w:fldCharType="separate"/>
      </w:r>
      <w:r>
        <w:t>47</w:t>
      </w:r>
      <w:r>
        <w:fldChar w:fldCharType="end"/>
      </w:r>
    </w:p>
    <w:p w14:paraId="3E150ED9" w14:textId="78A0AC15" w:rsidR="00CB1EBE" w:rsidRPr="00194BDB" w:rsidRDefault="00CB1EBE">
      <w:pPr>
        <w:pStyle w:val="TOC5"/>
        <w:rPr>
          <w:rFonts w:ascii="Calibri" w:hAnsi="Calibri"/>
          <w:sz w:val="22"/>
          <w:szCs w:val="22"/>
          <w:lang w:eastAsia="en-GB"/>
        </w:rPr>
      </w:pPr>
      <w:r>
        <w:t>6.2.5.4.2</w:t>
      </w:r>
      <w:r w:rsidRPr="00194BDB">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_Toc98709585 \h </w:instrText>
      </w:r>
      <w:r>
        <w:fldChar w:fldCharType="separate"/>
      </w:r>
      <w:r>
        <w:t>47</w:t>
      </w:r>
      <w:r>
        <w:fldChar w:fldCharType="end"/>
      </w:r>
    </w:p>
    <w:p w14:paraId="48E769E2" w14:textId="3369CD96" w:rsidR="00CB1EBE" w:rsidRPr="00194BDB" w:rsidRDefault="00CB1EBE">
      <w:pPr>
        <w:pStyle w:val="TOC5"/>
        <w:rPr>
          <w:rFonts w:ascii="Calibri" w:hAnsi="Calibri"/>
          <w:sz w:val="22"/>
          <w:szCs w:val="22"/>
          <w:lang w:eastAsia="en-GB"/>
        </w:rPr>
      </w:pPr>
      <w:r>
        <w:lastRenderedPageBreak/>
        <w:t>6.2.5.4.3</w:t>
      </w:r>
      <w:r w:rsidRPr="00194BDB">
        <w:rPr>
          <w:rFonts w:ascii="Calibri" w:hAnsi="Calibri"/>
          <w:sz w:val="22"/>
          <w:szCs w:val="22"/>
          <w:lang w:eastAsia="en-GB"/>
        </w:rPr>
        <w:tab/>
      </w:r>
      <w:r>
        <w:t>Timer T103 (Receive media request) expired</w:t>
      </w:r>
      <w:r>
        <w:tab/>
      </w:r>
      <w:r>
        <w:fldChar w:fldCharType="begin" w:fldLock="1"/>
      </w:r>
      <w:r>
        <w:instrText xml:space="preserve"> PAGEREF _Toc98709586 \h </w:instrText>
      </w:r>
      <w:r>
        <w:fldChar w:fldCharType="separate"/>
      </w:r>
      <w:r>
        <w:t>48</w:t>
      </w:r>
      <w:r>
        <w:fldChar w:fldCharType="end"/>
      </w:r>
    </w:p>
    <w:p w14:paraId="70D5CEC7" w14:textId="008F7332" w:rsidR="00CB1EBE" w:rsidRPr="00194BDB" w:rsidRDefault="00CB1EBE">
      <w:pPr>
        <w:pStyle w:val="TOC5"/>
        <w:rPr>
          <w:rFonts w:ascii="Calibri" w:hAnsi="Calibri"/>
          <w:sz w:val="22"/>
          <w:szCs w:val="22"/>
          <w:lang w:eastAsia="en-GB"/>
        </w:rPr>
      </w:pPr>
      <w:r>
        <w:t>6.2.5.4.4</w:t>
      </w:r>
      <w:r w:rsidRPr="00194BDB">
        <w:rPr>
          <w:rFonts w:ascii="Calibri" w:hAnsi="Calibri"/>
          <w:sz w:val="22"/>
          <w:szCs w:val="22"/>
          <w:lang w:eastAsia="en-GB"/>
        </w:rPr>
        <w:tab/>
      </w:r>
      <w:r>
        <w:t>Timer T103 (Receive Media Request) expired N times</w:t>
      </w:r>
      <w:r>
        <w:tab/>
      </w:r>
      <w:r>
        <w:fldChar w:fldCharType="begin" w:fldLock="1"/>
      </w:r>
      <w:r>
        <w:instrText xml:space="preserve"> PAGEREF _Toc98709587 \h </w:instrText>
      </w:r>
      <w:r>
        <w:fldChar w:fldCharType="separate"/>
      </w:r>
      <w:r>
        <w:t>48</w:t>
      </w:r>
      <w:r>
        <w:fldChar w:fldCharType="end"/>
      </w:r>
    </w:p>
    <w:p w14:paraId="556A93AA" w14:textId="6AF7EAF0" w:rsidR="00CB1EBE" w:rsidRPr="00194BDB" w:rsidRDefault="00CB1EBE">
      <w:pPr>
        <w:pStyle w:val="TOC5"/>
        <w:rPr>
          <w:rFonts w:ascii="Calibri" w:hAnsi="Calibri"/>
          <w:sz w:val="22"/>
          <w:szCs w:val="22"/>
          <w:lang w:eastAsia="en-GB"/>
        </w:rPr>
      </w:pPr>
      <w:r>
        <w:t>6.2.5.4.5</w:t>
      </w:r>
      <w:r w:rsidRPr="00194BDB">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_Toc98709588 \h </w:instrText>
      </w:r>
      <w:r>
        <w:fldChar w:fldCharType="separate"/>
      </w:r>
      <w:r>
        <w:t>48</w:t>
      </w:r>
      <w:r>
        <w:fldChar w:fldCharType="end"/>
      </w:r>
    </w:p>
    <w:p w14:paraId="74AFC5D5" w14:textId="6FA895BE" w:rsidR="00CB1EBE" w:rsidRPr="00194BDB" w:rsidRDefault="00CB1EBE">
      <w:pPr>
        <w:pStyle w:val="TOC5"/>
        <w:rPr>
          <w:rFonts w:ascii="Calibri" w:hAnsi="Calibri"/>
          <w:sz w:val="22"/>
          <w:szCs w:val="22"/>
          <w:lang w:eastAsia="en-GB"/>
        </w:rPr>
      </w:pPr>
      <w:r w:rsidRPr="00CB1EBE">
        <w:t>6.2.5.4.6</w:t>
      </w:r>
      <w:r w:rsidRPr="00194BDB">
        <w:rPr>
          <w:rFonts w:ascii="Calibri" w:hAnsi="Calibri"/>
          <w:sz w:val="22"/>
          <w:szCs w:val="22"/>
          <w:lang w:eastAsia="en-GB"/>
        </w:rPr>
        <w:tab/>
      </w:r>
      <w:r w:rsidRPr="00404535">
        <w:rPr>
          <w:lang w:val="en-IN"/>
        </w:rPr>
        <w:t>Media reception request cancel (Click video reception end button)</w:t>
      </w:r>
      <w:r>
        <w:tab/>
      </w:r>
      <w:r>
        <w:fldChar w:fldCharType="begin" w:fldLock="1"/>
      </w:r>
      <w:r>
        <w:instrText xml:space="preserve"> PAGEREF _Toc98709589 \h </w:instrText>
      </w:r>
      <w:r>
        <w:fldChar w:fldCharType="separate"/>
      </w:r>
      <w:r>
        <w:t>48</w:t>
      </w:r>
      <w:r>
        <w:fldChar w:fldCharType="end"/>
      </w:r>
    </w:p>
    <w:p w14:paraId="16457DDC" w14:textId="3B143109" w:rsidR="00CB1EBE" w:rsidRPr="00194BDB" w:rsidRDefault="00CB1EBE">
      <w:pPr>
        <w:pStyle w:val="TOC4"/>
        <w:rPr>
          <w:rFonts w:ascii="Calibri" w:hAnsi="Calibri"/>
          <w:sz w:val="22"/>
          <w:szCs w:val="22"/>
          <w:lang w:eastAsia="en-GB"/>
        </w:rPr>
      </w:pPr>
      <w:r>
        <w:t>6.2.5.5</w:t>
      </w:r>
      <w:r w:rsidRPr="00194BDB">
        <w:rPr>
          <w:rFonts w:ascii="Calibri" w:hAnsi="Calibri"/>
          <w:sz w:val="22"/>
          <w:szCs w:val="22"/>
          <w:lang w:eastAsia="en-GB"/>
        </w:rPr>
        <w:tab/>
      </w:r>
      <w:r>
        <w:t>State: 'U: has permission to receive'</w:t>
      </w:r>
      <w:r>
        <w:tab/>
      </w:r>
      <w:r>
        <w:fldChar w:fldCharType="begin" w:fldLock="1"/>
      </w:r>
      <w:r>
        <w:instrText xml:space="preserve"> PAGEREF _Toc98709590 \h </w:instrText>
      </w:r>
      <w:r>
        <w:fldChar w:fldCharType="separate"/>
      </w:r>
      <w:r>
        <w:t>49</w:t>
      </w:r>
      <w:r>
        <w:fldChar w:fldCharType="end"/>
      </w:r>
    </w:p>
    <w:p w14:paraId="02FA0F9B" w14:textId="57148B5C" w:rsidR="00CB1EBE" w:rsidRPr="00194BDB" w:rsidRDefault="00CB1EBE">
      <w:pPr>
        <w:pStyle w:val="TOC5"/>
        <w:rPr>
          <w:rFonts w:ascii="Calibri" w:hAnsi="Calibri"/>
          <w:sz w:val="22"/>
          <w:szCs w:val="22"/>
          <w:lang w:eastAsia="en-GB"/>
        </w:rPr>
      </w:pPr>
      <w:r>
        <w:t>6.2.5.5.1</w:t>
      </w:r>
      <w:r w:rsidRPr="00194BDB">
        <w:rPr>
          <w:rFonts w:ascii="Calibri" w:hAnsi="Calibri"/>
          <w:sz w:val="22"/>
          <w:szCs w:val="22"/>
          <w:lang w:eastAsia="en-GB"/>
        </w:rPr>
        <w:tab/>
      </w:r>
      <w:r>
        <w:t>General</w:t>
      </w:r>
      <w:r>
        <w:tab/>
      </w:r>
      <w:r>
        <w:fldChar w:fldCharType="begin" w:fldLock="1"/>
      </w:r>
      <w:r>
        <w:instrText xml:space="preserve"> PAGEREF _Toc98709591 \h </w:instrText>
      </w:r>
      <w:r>
        <w:fldChar w:fldCharType="separate"/>
      </w:r>
      <w:r>
        <w:t>49</w:t>
      </w:r>
      <w:r>
        <w:fldChar w:fldCharType="end"/>
      </w:r>
    </w:p>
    <w:p w14:paraId="4E356701" w14:textId="5EA2FBEE" w:rsidR="00CB1EBE" w:rsidRPr="00194BDB" w:rsidRDefault="00CB1EBE">
      <w:pPr>
        <w:pStyle w:val="TOC5"/>
        <w:rPr>
          <w:rFonts w:ascii="Calibri" w:hAnsi="Calibri"/>
          <w:sz w:val="22"/>
          <w:szCs w:val="22"/>
          <w:lang w:eastAsia="en-GB"/>
        </w:rPr>
      </w:pPr>
      <w:r>
        <w:t>6.2.5.5.2</w:t>
      </w:r>
      <w:r w:rsidRPr="00194BDB">
        <w:rPr>
          <w:rFonts w:ascii="Calibri" w:hAnsi="Calibri"/>
          <w:sz w:val="22"/>
          <w:szCs w:val="22"/>
          <w:lang w:eastAsia="en-GB"/>
        </w:rPr>
        <w:tab/>
      </w:r>
      <w:r>
        <w:t>Receive RTP media packets (R: RTP media)</w:t>
      </w:r>
      <w:r>
        <w:tab/>
      </w:r>
      <w:r>
        <w:fldChar w:fldCharType="begin" w:fldLock="1"/>
      </w:r>
      <w:r>
        <w:instrText xml:space="preserve"> PAGEREF _Toc98709592 \h </w:instrText>
      </w:r>
      <w:r>
        <w:fldChar w:fldCharType="separate"/>
      </w:r>
      <w:r>
        <w:t>49</w:t>
      </w:r>
      <w:r>
        <w:fldChar w:fldCharType="end"/>
      </w:r>
    </w:p>
    <w:p w14:paraId="71BD65F5" w14:textId="52652F90" w:rsidR="00CB1EBE" w:rsidRPr="00194BDB" w:rsidRDefault="00CB1EBE">
      <w:pPr>
        <w:pStyle w:val="TOC5"/>
        <w:rPr>
          <w:rFonts w:ascii="Calibri" w:hAnsi="Calibri"/>
          <w:sz w:val="22"/>
          <w:szCs w:val="22"/>
          <w:lang w:eastAsia="en-GB"/>
        </w:rPr>
      </w:pPr>
      <w:r>
        <w:t>6.2.5.5.3</w:t>
      </w:r>
      <w:r w:rsidRPr="00194BDB">
        <w:rPr>
          <w:rFonts w:ascii="Calibri" w:hAnsi="Calibri"/>
          <w:sz w:val="22"/>
          <w:szCs w:val="22"/>
          <w:lang w:eastAsia="en-GB"/>
        </w:rPr>
        <w:tab/>
      </w:r>
      <w:r>
        <w:t xml:space="preserve">Media reception end request message (Click </w:t>
      </w:r>
      <w:r w:rsidRPr="00404535">
        <w:rPr>
          <w:lang w:val="en-US"/>
        </w:rPr>
        <w:t>video reception</w:t>
      </w:r>
      <w:r>
        <w:t xml:space="preserve"> end button)</w:t>
      </w:r>
      <w:r>
        <w:tab/>
      </w:r>
      <w:r>
        <w:fldChar w:fldCharType="begin" w:fldLock="1"/>
      </w:r>
      <w:r>
        <w:instrText xml:space="preserve"> PAGEREF _Toc98709593 \h </w:instrText>
      </w:r>
      <w:r>
        <w:fldChar w:fldCharType="separate"/>
      </w:r>
      <w:r>
        <w:t>49</w:t>
      </w:r>
      <w:r>
        <w:fldChar w:fldCharType="end"/>
      </w:r>
    </w:p>
    <w:p w14:paraId="09FD5B9F" w14:textId="3D37558D" w:rsidR="00CB1EBE" w:rsidRPr="00194BDB" w:rsidRDefault="00CB1EBE">
      <w:pPr>
        <w:pStyle w:val="TOC5"/>
        <w:rPr>
          <w:rFonts w:ascii="Calibri" w:hAnsi="Calibri"/>
          <w:sz w:val="22"/>
          <w:szCs w:val="22"/>
          <w:lang w:eastAsia="en-GB"/>
        </w:rPr>
      </w:pPr>
      <w:r>
        <w:t>6.2.5.5.4</w:t>
      </w:r>
      <w:r w:rsidRPr="00194BDB">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_Toc98709594 \h </w:instrText>
      </w:r>
      <w:r>
        <w:fldChar w:fldCharType="separate"/>
      </w:r>
      <w:r>
        <w:t>49</w:t>
      </w:r>
      <w:r>
        <w:fldChar w:fldCharType="end"/>
      </w:r>
    </w:p>
    <w:p w14:paraId="57B0A0BA" w14:textId="272F669F" w:rsidR="00CB1EBE" w:rsidRPr="00194BDB" w:rsidRDefault="00CB1EBE">
      <w:pPr>
        <w:pStyle w:val="TOC5"/>
        <w:rPr>
          <w:rFonts w:ascii="Calibri" w:hAnsi="Calibri"/>
          <w:sz w:val="22"/>
          <w:szCs w:val="22"/>
          <w:lang w:eastAsia="en-GB"/>
        </w:rPr>
      </w:pPr>
      <w:r>
        <w:t>6.2.5.5.5</w:t>
      </w:r>
      <w:r w:rsidRPr="00194BDB">
        <w:rPr>
          <w:rFonts w:ascii="Calibri" w:hAnsi="Calibri"/>
          <w:sz w:val="22"/>
          <w:szCs w:val="22"/>
          <w:lang w:eastAsia="en-GB"/>
        </w:rPr>
        <w:tab/>
      </w:r>
      <w:r>
        <w:t>Receive Media reception end request message (R: MRE request)</w:t>
      </w:r>
      <w:r>
        <w:tab/>
      </w:r>
      <w:r>
        <w:fldChar w:fldCharType="begin" w:fldLock="1"/>
      </w:r>
      <w:r>
        <w:instrText xml:space="preserve"> PAGEREF _Toc98709595 \h </w:instrText>
      </w:r>
      <w:r>
        <w:fldChar w:fldCharType="separate"/>
      </w:r>
      <w:r>
        <w:t>50</w:t>
      </w:r>
      <w:r>
        <w:fldChar w:fldCharType="end"/>
      </w:r>
    </w:p>
    <w:p w14:paraId="2E12E1BA" w14:textId="7BFA7BAC" w:rsidR="00CB1EBE" w:rsidRPr="00194BDB" w:rsidRDefault="00CB1EBE">
      <w:pPr>
        <w:pStyle w:val="TOC5"/>
        <w:rPr>
          <w:rFonts w:ascii="Calibri" w:hAnsi="Calibri"/>
          <w:sz w:val="22"/>
          <w:szCs w:val="22"/>
          <w:lang w:eastAsia="en-GB"/>
        </w:rPr>
      </w:pPr>
      <w:r>
        <w:t>6.2.5.5.6</w:t>
      </w:r>
      <w:r w:rsidRPr="00194BDB">
        <w:rPr>
          <w:rFonts w:ascii="Calibri" w:hAnsi="Calibri"/>
          <w:sz w:val="22"/>
          <w:szCs w:val="22"/>
          <w:lang w:eastAsia="en-GB"/>
        </w:rPr>
        <w:tab/>
      </w:r>
      <w:r>
        <w:t>Void</w:t>
      </w:r>
      <w:r>
        <w:tab/>
      </w:r>
      <w:r>
        <w:fldChar w:fldCharType="begin" w:fldLock="1"/>
      </w:r>
      <w:r>
        <w:instrText xml:space="preserve"> PAGEREF _Toc98709596 \h </w:instrText>
      </w:r>
      <w:r>
        <w:fldChar w:fldCharType="separate"/>
      </w:r>
      <w:r>
        <w:t>50</w:t>
      </w:r>
      <w:r>
        <w:fldChar w:fldCharType="end"/>
      </w:r>
    </w:p>
    <w:p w14:paraId="256A7477" w14:textId="09D32358" w:rsidR="00CB1EBE" w:rsidRPr="00194BDB" w:rsidRDefault="00CB1EBE">
      <w:pPr>
        <w:pStyle w:val="TOC4"/>
        <w:rPr>
          <w:rFonts w:ascii="Calibri" w:hAnsi="Calibri"/>
          <w:sz w:val="22"/>
          <w:szCs w:val="22"/>
          <w:lang w:eastAsia="en-GB"/>
        </w:rPr>
      </w:pPr>
      <w:r>
        <w:t>6.2.5.6</w:t>
      </w:r>
      <w:r w:rsidRPr="00194BDB">
        <w:rPr>
          <w:rFonts w:ascii="Calibri" w:hAnsi="Calibri"/>
          <w:sz w:val="22"/>
          <w:szCs w:val="22"/>
          <w:lang w:eastAsia="en-GB"/>
        </w:rPr>
        <w:tab/>
      </w:r>
      <w:r>
        <w:t>State: 'U: pending reception release'</w:t>
      </w:r>
      <w:r>
        <w:tab/>
      </w:r>
      <w:r>
        <w:fldChar w:fldCharType="begin" w:fldLock="1"/>
      </w:r>
      <w:r>
        <w:instrText xml:space="preserve"> PAGEREF _Toc98709597 \h </w:instrText>
      </w:r>
      <w:r>
        <w:fldChar w:fldCharType="separate"/>
      </w:r>
      <w:r>
        <w:t>50</w:t>
      </w:r>
      <w:r>
        <w:fldChar w:fldCharType="end"/>
      </w:r>
    </w:p>
    <w:p w14:paraId="0002AF2F" w14:textId="2398FA62" w:rsidR="00CB1EBE" w:rsidRPr="00194BDB" w:rsidRDefault="00CB1EBE">
      <w:pPr>
        <w:pStyle w:val="TOC5"/>
        <w:rPr>
          <w:rFonts w:ascii="Calibri" w:hAnsi="Calibri"/>
          <w:sz w:val="22"/>
          <w:szCs w:val="22"/>
          <w:lang w:eastAsia="en-GB"/>
        </w:rPr>
      </w:pPr>
      <w:r>
        <w:t>6.2.5.6.1</w:t>
      </w:r>
      <w:r w:rsidRPr="00194BDB">
        <w:rPr>
          <w:rFonts w:ascii="Calibri" w:hAnsi="Calibri"/>
          <w:sz w:val="22"/>
          <w:szCs w:val="22"/>
          <w:lang w:eastAsia="en-GB"/>
        </w:rPr>
        <w:tab/>
      </w:r>
      <w:r>
        <w:t>General</w:t>
      </w:r>
      <w:r>
        <w:tab/>
      </w:r>
      <w:r>
        <w:fldChar w:fldCharType="begin" w:fldLock="1"/>
      </w:r>
      <w:r>
        <w:instrText xml:space="preserve"> PAGEREF _Toc98709598 \h </w:instrText>
      </w:r>
      <w:r>
        <w:fldChar w:fldCharType="separate"/>
      </w:r>
      <w:r>
        <w:t>50</w:t>
      </w:r>
      <w:r>
        <w:fldChar w:fldCharType="end"/>
      </w:r>
    </w:p>
    <w:p w14:paraId="02074929" w14:textId="202C1270" w:rsidR="00CB1EBE" w:rsidRPr="00194BDB" w:rsidRDefault="00CB1EBE">
      <w:pPr>
        <w:pStyle w:val="TOC5"/>
        <w:rPr>
          <w:rFonts w:ascii="Calibri" w:hAnsi="Calibri"/>
          <w:sz w:val="22"/>
          <w:szCs w:val="22"/>
          <w:lang w:eastAsia="en-GB"/>
        </w:rPr>
      </w:pPr>
      <w:r>
        <w:t>6.2.5.6.2</w:t>
      </w:r>
      <w:r w:rsidRPr="00194BDB">
        <w:rPr>
          <w:rFonts w:ascii="Calibri" w:hAnsi="Calibri"/>
          <w:sz w:val="22"/>
          <w:szCs w:val="22"/>
          <w:lang w:eastAsia="en-GB"/>
        </w:rPr>
        <w:tab/>
      </w:r>
      <w:r>
        <w:t>Timer T104 (Receive Media Release) expired</w:t>
      </w:r>
      <w:r>
        <w:tab/>
      </w:r>
      <w:r>
        <w:fldChar w:fldCharType="begin" w:fldLock="1"/>
      </w:r>
      <w:r>
        <w:instrText xml:space="preserve"> PAGEREF _Toc98709599 \h </w:instrText>
      </w:r>
      <w:r>
        <w:fldChar w:fldCharType="separate"/>
      </w:r>
      <w:r>
        <w:t>50</w:t>
      </w:r>
      <w:r>
        <w:fldChar w:fldCharType="end"/>
      </w:r>
    </w:p>
    <w:p w14:paraId="6C8E6E61" w14:textId="5269C2EA" w:rsidR="00CB1EBE" w:rsidRPr="00194BDB" w:rsidRDefault="00CB1EBE">
      <w:pPr>
        <w:pStyle w:val="TOC5"/>
        <w:rPr>
          <w:rFonts w:ascii="Calibri" w:hAnsi="Calibri"/>
          <w:sz w:val="22"/>
          <w:szCs w:val="22"/>
          <w:lang w:eastAsia="en-GB"/>
        </w:rPr>
      </w:pPr>
      <w:r>
        <w:t>6.2.5.6.3</w:t>
      </w:r>
      <w:r w:rsidRPr="00194BDB">
        <w:rPr>
          <w:rFonts w:ascii="Calibri" w:hAnsi="Calibri"/>
          <w:sz w:val="22"/>
          <w:szCs w:val="22"/>
          <w:lang w:eastAsia="en-GB"/>
        </w:rPr>
        <w:tab/>
      </w:r>
      <w:r>
        <w:t>Timer T104 (Receive media release) expired N times</w:t>
      </w:r>
      <w:r>
        <w:tab/>
      </w:r>
      <w:r>
        <w:fldChar w:fldCharType="begin" w:fldLock="1"/>
      </w:r>
      <w:r>
        <w:instrText xml:space="preserve"> PAGEREF _Toc98709600 \h </w:instrText>
      </w:r>
      <w:r>
        <w:fldChar w:fldCharType="separate"/>
      </w:r>
      <w:r>
        <w:t>51</w:t>
      </w:r>
      <w:r>
        <w:fldChar w:fldCharType="end"/>
      </w:r>
    </w:p>
    <w:p w14:paraId="2F2D67AA" w14:textId="4242A488" w:rsidR="00CB1EBE" w:rsidRPr="00194BDB" w:rsidRDefault="00CB1EBE">
      <w:pPr>
        <w:pStyle w:val="TOC5"/>
        <w:rPr>
          <w:rFonts w:ascii="Calibri" w:hAnsi="Calibri"/>
          <w:sz w:val="22"/>
          <w:szCs w:val="22"/>
          <w:lang w:eastAsia="en-GB"/>
        </w:rPr>
      </w:pPr>
      <w:r>
        <w:t>6.2.5.6.4</w:t>
      </w:r>
      <w:r w:rsidRPr="00194BDB">
        <w:rPr>
          <w:rFonts w:ascii="Calibri" w:hAnsi="Calibri"/>
          <w:sz w:val="22"/>
          <w:szCs w:val="22"/>
          <w:lang w:eastAsia="en-GB"/>
        </w:rPr>
        <w:tab/>
      </w:r>
      <w:r>
        <w:t>Receive Media Reception End Response message (R: MRE response)</w:t>
      </w:r>
      <w:r>
        <w:tab/>
      </w:r>
      <w:r>
        <w:fldChar w:fldCharType="begin" w:fldLock="1"/>
      </w:r>
      <w:r>
        <w:instrText xml:space="preserve"> PAGEREF _Toc98709601 \h </w:instrText>
      </w:r>
      <w:r>
        <w:fldChar w:fldCharType="separate"/>
      </w:r>
      <w:r>
        <w:t>51</w:t>
      </w:r>
      <w:r>
        <w:fldChar w:fldCharType="end"/>
      </w:r>
    </w:p>
    <w:p w14:paraId="7BEEAFE8" w14:textId="4771D89F" w:rsidR="00CB1EBE" w:rsidRPr="00194BDB" w:rsidRDefault="00CB1EBE">
      <w:pPr>
        <w:pStyle w:val="TOC5"/>
        <w:rPr>
          <w:rFonts w:ascii="Calibri" w:hAnsi="Calibri"/>
          <w:sz w:val="22"/>
          <w:szCs w:val="22"/>
          <w:lang w:eastAsia="en-GB"/>
        </w:rPr>
      </w:pPr>
      <w:r>
        <w:t>6.2.5.6.5</w:t>
      </w:r>
      <w:r w:rsidRPr="00194BDB">
        <w:rPr>
          <w:rFonts w:ascii="Calibri" w:hAnsi="Calibri"/>
          <w:sz w:val="22"/>
          <w:szCs w:val="22"/>
          <w:lang w:eastAsia="en-GB"/>
        </w:rPr>
        <w:tab/>
      </w:r>
      <w:r>
        <w:t>Void</w:t>
      </w:r>
      <w:r>
        <w:tab/>
      </w:r>
      <w:r>
        <w:fldChar w:fldCharType="begin" w:fldLock="1"/>
      </w:r>
      <w:r>
        <w:instrText xml:space="preserve"> PAGEREF _Toc98709602 \h </w:instrText>
      </w:r>
      <w:r>
        <w:fldChar w:fldCharType="separate"/>
      </w:r>
      <w:r>
        <w:t>51</w:t>
      </w:r>
      <w:r>
        <w:fldChar w:fldCharType="end"/>
      </w:r>
    </w:p>
    <w:p w14:paraId="0EDF5E9B" w14:textId="04116331" w:rsidR="00CB1EBE" w:rsidRPr="00194BDB" w:rsidRDefault="00CB1EBE">
      <w:pPr>
        <w:pStyle w:val="TOC4"/>
        <w:rPr>
          <w:rFonts w:ascii="Calibri" w:hAnsi="Calibri"/>
          <w:sz w:val="22"/>
          <w:szCs w:val="22"/>
          <w:lang w:eastAsia="en-GB"/>
        </w:rPr>
      </w:pPr>
      <w:r>
        <w:t>6.2.5.7</w:t>
      </w:r>
      <w:r w:rsidRPr="00194BDB">
        <w:rPr>
          <w:rFonts w:ascii="Calibri" w:hAnsi="Calibri"/>
          <w:sz w:val="22"/>
          <w:szCs w:val="22"/>
          <w:lang w:eastAsia="en-GB"/>
        </w:rPr>
        <w:tab/>
      </w:r>
      <w:r w:rsidRPr="00404535">
        <w:rPr>
          <w:lang w:val="en-IN"/>
        </w:rPr>
        <w:t>Void</w:t>
      </w:r>
      <w:r>
        <w:tab/>
      </w:r>
      <w:r>
        <w:fldChar w:fldCharType="begin" w:fldLock="1"/>
      </w:r>
      <w:r>
        <w:instrText xml:space="preserve"> PAGEREF _Toc98709603 \h </w:instrText>
      </w:r>
      <w:r>
        <w:fldChar w:fldCharType="separate"/>
      </w:r>
      <w:r>
        <w:t>51</w:t>
      </w:r>
      <w:r>
        <w:fldChar w:fldCharType="end"/>
      </w:r>
    </w:p>
    <w:p w14:paraId="2A3D1596" w14:textId="4514AB7C" w:rsidR="00CB1EBE" w:rsidRPr="00194BDB" w:rsidRDefault="00CB1EBE">
      <w:pPr>
        <w:pStyle w:val="TOC5"/>
        <w:rPr>
          <w:rFonts w:ascii="Calibri" w:hAnsi="Calibri"/>
          <w:sz w:val="22"/>
          <w:szCs w:val="22"/>
          <w:lang w:eastAsia="en-GB"/>
        </w:rPr>
      </w:pPr>
      <w:r>
        <w:t>6.2.5.7.1</w:t>
      </w:r>
      <w:r w:rsidRPr="00194BDB">
        <w:rPr>
          <w:rFonts w:ascii="Calibri" w:hAnsi="Calibri"/>
          <w:sz w:val="22"/>
          <w:szCs w:val="22"/>
          <w:lang w:eastAsia="en-GB"/>
        </w:rPr>
        <w:tab/>
      </w:r>
      <w:r w:rsidRPr="00404535">
        <w:rPr>
          <w:lang w:val="en-IN"/>
        </w:rPr>
        <w:t>Void</w:t>
      </w:r>
      <w:r>
        <w:tab/>
      </w:r>
      <w:r>
        <w:fldChar w:fldCharType="begin" w:fldLock="1"/>
      </w:r>
      <w:r>
        <w:instrText xml:space="preserve"> PAGEREF _Toc98709604 \h </w:instrText>
      </w:r>
      <w:r>
        <w:fldChar w:fldCharType="separate"/>
      </w:r>
      <w:r>
        <w:t>51</w:t>
      </w:r>
      <w:r>
        <w:fldChar w:fldCharType="end"/>
      </w:r>
    </w:p>
    <w:p w14:paraId="0471D497" w14:textId="31EE375A" w:rsidR="00CB1EBE" w:rsidRPr="00194BDB" w:rsidRDefault="00CB1EBE">
      <w:pPr>
        <w:pStyle w:val="TOC5"/>
        <w:rPr>
          <w:rFonts w:ascii="Calibri" w:hAnsi="Calibri"/>
          <w:sz w:val="22"/>
          <w:szCs w:val="22"/>
          <w:lang w:eastAsia="en-GB"/>
        </w:rPr>
      </w:pPr>
      <w:r>
        <w:t>6.2.5.7.2</w:t>
      </w:r>
      <w:r w:rsidRPr="00194BDB">
        <w:rPr>
          <w:rFonts w:ascii="Calibri" w:hAnsi="Calibri"/>
          <w:sz w:val="22"/>
          <w:szCs w:val="22"/>
          <w:lang w:eastAsia="en-GB"/>
        </w:rPr>
        <w:tab/>
      </w:r>
      <w:r w:rsidRPr="00404535">
        <w:rPr>
          <w:lang w:val="en-IN"/>
        </w:rPr>
        <w:t>Void</w:t>
      </w:r>
      <w:r>
        <w:tab/>
      </w:r>
      <w:r>
        <w:fldChar w:fldCharType="begin" w:fldLock="1"/>
      </w:r>
      <w:r>
        <w:instrText xml:space="preserve"> PAGEREF _Toc98709605 \h </w:instrText>
      </w:r>
      <w:r>
        <w:fldChar w:fldCharType="separate"/>
      </w:r>
      <w:r>
        <w:t>51</w:t>
      </w:r>
      <w:r>
        <w:fldChar w:fldCharType="end"/>
      </w:r>
    </w:p>
    <w:p w14:paraId="1DF56812" w14:textId="4465BEA3" w:rsidR="00CB1EBE" w:rsidRPr="00194BDB" w:rsidRDefault="00CB1EBE">
      <w:pPr>
        <w:pStyle w:val="TOC5"/>
        <w:rPr>
          <w:rFonts w:ascii="Calibri" w:hAnsi="Calibri"/>
          <w:sz w:val="22"/>
          <w:szCs w:val="22"/>
          <w:lang w:eastAsia="en-GB"/>
        </w:rPr>
      </w:pPr>
      <w:r>
        <w:t>6.2.5.7.3</w:t>
      </w:r>
      <w:r w:rsidRPr="00194BDB">
        <w:rPr>
          <w:rFonts w:ascii="Calibri" w:hAnsi="Calibri"/>
          <w:sz w:val="22"/>
          <w:szCs w:val="22"/>
          <w:lang w:eastAsia="en-GB"/>
        </w:rPr>
        <w:tab/>
      </w:r>
      <w:r w:rsidRPr="00404535">
        <w:rPr>
          <w:lang w:val="en-IN"/>
        </w:rPr>
        <w:t>Void</w:t>
      </w:r>
      <w:r>
        <w:tab/>
      </w:r>
      <w:r>
        <w:fldChar w:fldCharType="begin" w:fldLock="1"/>
      </w:r>
      <w:r>
        <w:instrText xml:space="preserve"> PAGEREF _Toc98709606 \h </w:instrText>
      </w:r>
      <w:r>
        <w:fldChar w:fldCharType="separate"/>
      </w:r>
      <w:r>
        <w:t>51</w:t>
      </w:r>
      <w:r>
        <w:fldChar w:fldCharType="end"/>
      </w:r>
    </w:p>
    <w:p w14:paraId="6AA62B64" w14:textId="59D1D29C" w:rsidR="00CB1EBE" w:rsidRPr="00194BDB" w:rsidRDefault="00CB1EBE">
      <w:pPr>
        <w:pStyle w:val="TOC5"/>
        <w:rPr>
          <w:rFonts w:ascii="Calibri" w:hAnsi="Calibri"/>
          <w:sz w:val="22"/>
          <w:szCs w:val="22"/>
          <w:lang w:eastAsia="en-GB"/>
        </w:rPr>
      </w:pPr>
      <w:r>
        <w:t>6.2.5.7.4</w:t>
      </w:r>
      <w:r w:rsidRPr="00194BDB">
        <w:rPr>
          <w:rFonts w:ascii="Calibri" w:hAnsi="Calibri"/>
          <w:sz w:val="22"/>
          <w:szCs w:val="22"/>
          <w:lang w:eastAsia="en-GB"/>
        </w:rPr>
        <w:tab/>
      </w:r>
      <w:r>
        <w:t>Void</w:t>
      </w:r>
      <w:r>
        <w:tab/>
      </w:r>
      <w:r>
        <w:fldChar w:fldCharType="begin" w:fldLock="1"/>
      </w:r>
      <w:r>
        <w:instrText xml:space="preserve"> PAGEREF _Toc98709607 \h </w:instrText>
      </w:r>
      <w:r>
        <w:fldChar w:fldCharType="separate"/>
      </w:r>
      <w:r>
        <w:t>51</w:t>
      </w:r>
      <w:r>
        <w:fldChar w:fldCharType="end"/>
      </w:r>
    </w:p>
    <w:p w14:paraId="03DB85A8" w14:textId="0D5AF071" w:rsidR="00CB1EBE" w:rsidRPr="00194BDB" w:rsidRDefault="00CB1EBE">
      <w:pPr>
        <w:pStyle w:val="TOC4"/>
        <w:rPr>
          <w:rFonts w:ascii="Calibri" w:hAnsi="Calibri"/>
          <w:sz w:val="22"/>
          <w:szCs w:val="22"/>
          <w:lang w:eastAsia="en-GB"/>
        </w:rPr>
      </w:pPr>
      <w:r w:rsidRPr="00CB1EBE">
        <w:t>6.2.5.8</w:t>
      </w:r>
      <w:r w:rsidRPr="00194BDB">
        <w:rPr>
          <w:rFonts w:ascii="Calibri" w:hAnsi="Calibri"/>
          <w:sz w:val="22"/>
          <w:szCs w:val="22"/>
          <w:lang w:eastAsia="en-GB"/>
        </w:rPr>
        <w:tab/>
      </w:r>
      <w:r w:rsidRPr="00404535">
        <w:rPr>
          <w:lang w:val="en-IN"/>
        </w:rPr>
        <w:t>State: 'U: terminated'</w:t>
      </w:r>
      <w:r>
        <w:tab/>
      </w:r>
      <w:r>
        <w:fldChar w:fldCharType="begin" w:fldLock="1"/>
      </w:r>
      <w:r>
        <w:instrText xml:space="preserve"> PAGEREF _Toc98709608 \h </w:instrText>
      </w:r>
      <w:r>
        <w:fldChar w:fldCharType="separate"/>
      </w:r>
      <w:r>
        <w:t>51</w:t>
      </w:r>
      <w:r>
        <w:fldChar w:fldCharType="end"/>
      </w:r>
    </w:p>
    <w:p w14:paraId="17A327D8" w14:textId="7B179B45" w:rsidR="00CB1EBE" w:rsidRPr="00194BDB" w:rsidRDefault="00CB1EBE">
      <w:pPr>
        <w:pStyle w:val="TOC5"/>
        <w:rPr>
          <w:rFonts w:ascii="Calibri" w:hAnsi="Calibri"/>
          <w:sz w:val="22"/>
          <w:szCs w:val="22"/>
          <w:lang w:eastAsia="en-GB"/>
        </w:rPr>
      </w:pPr>
      <w:r w:rsidRPr="00CB1EBE">
        <w:t>6.2.5.8.1</w:t>
      </w:r>
      <w:r w:rsidRPr="00194BDB">
        <w:rPr>
          <w:rFonts w:ascii="Calibri" w:hAnsi="Calibri"/>
          <w:sz w:val="22"/>
          <w:szCs w:val="22"/>
          <w:lang w:eastAsia="en-GB"/>
        </w:rPr>
        <w:tab/>
      </w:r>
      <w:r w:rsidRPr="00404535">
        <w:rPr>
          <w:lang w:val="en-IN"/>
        </w:rPr>
        <w:t>General</w:t>
      </w:r>
      <w:r>
        <w:tab/>
      </w:r>
      <w:r>
        <w:fldChar w:fldCharType="begin" w:fldLock="1"/>
      </w:r>
      <w:r>
        <w:instrText xml:space="preserve"> PAGEREF _Toc98709609 \h </w:instrText>
      </w:r>
      <w:r>
        <w:fldChar w:fldCharType="separate"/>
      </w:r>
      <w:r>
        <w:t>51</w:t>
      </w:r>
      <w:r>
        <w:fldChar w:fldCharType="end"/>
      </w:r>
    </w:p>
    <w:p w14:paraId="693C4A94" w14:textId="015D48A7" w:rsidR="00CB1EBE" w:rsidRPr="00194BDB" w:rsidRDefault="00CB1EBE">
      <w:pPr>
        <w:pStyle w:val="TOC4"/>
        <w:rPr>
          <w:rFonts w:ascii="Calibri" w:hAnsi="Calibri"/>
          <w:sz w:val="22"/>
          <w:szCs w:val="22"/>
          <w:lang w:eastAsia="en-GB"/>
        </w:rPr>
      </w:pPr>
      <w:r w:rsidRPr="00CB1EBE">
        <w:t>6.2.5.9</w:t>
      </w:r>
      <w:r w:rsidRPr="00194BDB">
        <w:rPr>
          <w:rFonts w:ascii="Calibri" w:hAnsi="Calibri"/>
          <w:sz w:val="22"/>
          <w:szCs w:val="22"/>
          <w:lang w:eastAsia="en-GB"/>
        </w:rPr>
        <w:tab/>
      </w:r>
      <w:r w:rsidRPr="00404535">
        <w:rPr>
          <w:lang w:val="en-IN"/>
        </w:rPr>
        <w:t>State: 'Call releasing'</w:t>
      </w:r>
      <w:r>
        <w:tab/>
      </w:r>
      <w:r>
        <w:fldChar w:fldCharType="begin" w:fldLock="1"/>
      </w:r>
      <w:r>
        <w:instrText xml:space="preserve"> PAGEREF _Toc98709610 \h </w:instrText>
      </w:r>
      <w:r>
        <w:fldChar w:fldCharType="separate"/>
      </w:r>
      <w:r>
        <w:t>51</w:t>
      </w:r>
      <w:r>
        <w:fldChar w:fldCharType="end"/>
      </w:r>
    </w:p>
    <w:p w14:paraId="49060A0C" w14:textId="4B191DBD" w:rsidR="00CB1EBE" w:rsidRPr="00194BDB" w:rsidRDefault="00CB1EBE">
      <w:pPr>
        <w:pStyle w:val="TOC5"/>
        <w:rPr>
          <w:rFonts w:ascii="Calibri" w:hAnsi="Calibri"/>
          <w:sz w:val="22"/>
          <w:szCs w:val="22"/>
          <w:lang w:eastAsia="en-GB"/>
        </w:rPr>
      </w:pPr>
      <w:r w:rsidRPr="00CB1EBE">
        <w:t>6.2.5.9.1</w:t>
      </w:r>
      <w:r w:rsidRPr="00194BDB">
        <w:rPr>
          <w:rFonts w:ascii="Calibri" w:hAnsi="Calibri"/>
          <w:sz w:val="22"/>
          <w:szCs w:val="22"/>
          <w:lang w:eastAsia="en-GB"/>
        </w:rPr>
        <w:tab/>
      </w:r>
      <w:r w:rsidRPr="00404535">
        <w:rPr>
          <w:lang w:val="en-IN"/>
        </w:rPr>
        <w:t>General</w:t>
      </w:r>
      <w:r>
        <w:tab/>
      </w:r>
      <w:r>
        <w:fldChar w:fldCharType="begin" w:fldLock="1"/>
      </w:r>
      <w:r>
        <w:instrText xml:space="preserve"> PAGEREF _Toc98709611 \h </w:instrText>
      </w:r>
      <w:r>
        <w:fldChar w:fldCharType="separate"/>
      </w:r>
      <w:r>
        <w:t>51</w:t>
      </w:r>
      <w:r>
        <w:fldChar w:fldCharType="end"/>
      </w:r>
    </w:p>
    <w:p w14:paraId="07BC58FC" w14:textId="3F897144" w:rsidR="00CB1EBE" w:rsidRPr="00194BDB" w:rsidRDefault="00CB1EBE">
      <w:pPr>
        <w:pStyle w:val="TOC5"/>
        <w:rPr>
          <w:rFonts w:ascii="Calibri" w:hAnsi="Calibri"/>
          <w:sz w:val="22"/>
          <w:szCs w:val="22"/>
          <w:lang w:eastAsia="en-GB"/>
        </w:rPr>
      </w:pPr>
      <w:r w:rsidRPr="00CB1EBE">
        <w:t>6.2.5.9.2</w:t>
      </w:r>
      <w:r w:rsidRPr="00194BDB">
        <w:rPr>
          <w:rFonts w:ascii="Calibri" w:hAnsi="Calibri"/>
          <w:sz w:val="22"/>
          <w:szCs w:val="22"/>
          <w:lang w:eastAsia="en-GB"/>
        </w:rPr>
        <w:tab/>
      </w:r>
      <w:r w:rsidRPr="00404535">
        <w:rPr>
          <w:lang w:val="en-IN"/>
        </w:rPr>
        <w:t>Receive MCVideo call release – step 2 (R: MCVideo call release - 2)</w:t>
      </w:r>
      <w:r>
        <w:tab/>
      </w:r>
      <w:r>
        <w:fldChar w:fldCharType="begin" w:fldLock="1"/>
      </w:r>
      <w:r>
        <w:instrText xml:space="preserve"> PAGEREF _Toc98709612 \h </w:instrText>
      </w:r>
      <w:r>
        <w:fldChar w:fldCharType="separate"/>
      </w:r>
      <w:r>
        <w:t>52</w:t>
      </w:r>
      <w:r>
        <w:fldChar w:fldCharType="end"/>
      </w:r>
    </w:p>
    <w:p w14:paraId="5FAE813B" w14:textId="2E22F96D" w:rsidR="00CB1EBE" w:rsidRPr="00194BDB" w:rsidRDefault="00CB1EBE">
      <w:pPr>
        <w:pStyle w:val="TOC2"/>
        <w:rPr>
          <w:rFonts w:ascii="Calibri" w:hAnsi="Calibri"/>
          <w:sz w:val="22"/>
          <w:szCs w:val="22"/>
          <w:lang w:eastAsia="en-GB"/>
        </w:rPr>
      </w:pPr>
      <w:r>
        <w:t>6.3</w:t>
      </w:r>
      <w:r w:rsidRPr="00194BDB">
        <w:rPr>
          <w:rFonts w:ascii="Calibri" w:hAnsi="Calibri"/>
          <w:sz w:val="22"/>
          <w:szCs w:val="22"/>
          <w:lang w:eastAsia="en-GB"/>
        </w:rPr>
        <w:tab/>
      </w:r>
      <w:r>
        <w:t>Transmission control server procedures</w:t>
      </w:r>
      <w:r>
        <w:tab/>
      </w:r>
      <w:r>
        <w:fldChar w:fldCharType="begin" w:fldLock="1"/>
      </w:r>
      <w:r>
        <w:instrText xml:space="preserve"> PAGEREF _Toc98709613 \h </w:instrText>
      </w:r>
      <w:r>
        <w:fldChar w:fldCharType="separate"/>
      </w:r>
      <w:r>
        <w:t>52</w:t>
      </w:r>
      <w:r>
        <w:fldChar w:fldCharType="end"/>
      </w:r>
    </w:p>
    <w:p w14:paraId="44A08B6D" w14:textId="7C0D42C8" w:rsidR="00CB1EBE" w:rsidRPr="00194BDB" w:rsidRDefault="00CB1EBE">
      <w:pPr>
        <w:pStyle w:val="TOC3"/>
        <w:rPr>
          <w:rFonts w:ascii="Calibri" w:hAnsi="Calibri"/>
          <w:sz w:val="22"/>
          <w:szCs w:val="22"/>
          <w:lang w:eastAsia="en-GB"/>
        </w:rPr>
      </w:pPr>
      <w:r>
        <w:t>6.3.1</w:t>
      </w:r>
      <w:r w:rsidRPr="00194BDB">
        <w:rPr>
          <w:rFonts w:ascii="Calibri" w:hAnsi="Calibri"/>
          <w:sz w:val="22"/>
          <w:szCs w:val="22"/>
          <w:lang w:eastAsia="en-GB"/>
        </w:rPr>
        <w:tab/>
      </w:r>
      <w:r>
        <w:t>General</w:t>
      </w:r>
      <w:r>
        <w:tab/>
      </w:r>
      <w:r>
        <w:fldChar w:fldCharType="begin" w:fldLock="1"/>
      </w:r>
      <w:r>
        <w:instrText xml:space="preserve"> PAGEREF _Toc98709614 \h </w:instrText>
      </w:r>
      <w:r>
        <w:fldChar w:fldCharType="separate"/>
      </w:r>
      <w:r>
        <w:t>52</w:t>
      </w:r>
      <w:r>
        <w:fldChar w:fldCharType="end"/>
      </w:r>
    </w:p>
    <w:p w14:paraId="5E11AA04" w14:textId="51A85458" w:rsidR="00CB1EBE" w:rsidRPr="00194BDB" w:rsidRDefault="00CB1EBE">
      <w:pPr>
        <w:pStyle w:val="TOC3"/>
        <w:rPr>
          <w:rFonts w:ascii="Calibri" w:hAnsi="Calibri"/>
          <w:sz w:val="22"/>
          <w:szCs w:val="22"/>
          <w:lang w:eastAsia="en-GB"/>
        </w:rPr>
      </w:pPr>
      <w:r>
        <w:t>6.3.2</w:t>
      </w:r>
      <w:r w:rsidRPr="00194BDB">
        <w:rPr>
          <w:rFonts w:ascii="Calibri" w:hAnsi="Calibri"/>
          <w:sz w:val="22"/>
          <w:szCs w:val="22"/>
          <w:lang w:eastAsia="en-GB"/>
        </w:rPr>
        <w:tab/>
      </w:r>
      <w:r>
        <w:t>Controlling MCVideo function procedures at MCVideo call initialization</w:t>
      </w:r>
      <w:r>
        <w:tab/>
      </w:r>
      <w:r>
        <w:fldChar w:fldCharType="begin" w:fldLock="1"/>
      </w:r>
      <w:r>
        <w:instrText xml:space="preserve"> PAGEREF _Toc98709615 \h </w:instrText>
      </w:r>
      <w:r>
        <w:fldChar w:fldCharType="separate"/>
      </w:r>
      <w:r>
        <w:t>52</w:t>
      </w:r>
      <w:r>
        <w:fldChar w:fldCharType="end"/>
      </w:r>
    </w:p>
    <w:p w14:paraId="66B437FD" w14:textId="1E8532BF" w:rsidR="00CB1EBE" w:rsidRPr="00194BDB" w:rsidRDefault="00CB1EBE">
      <w:pPr>
        <w:pStyle w:val="TOC4"/>
        <w:rPr>
          <w:rFonts w:ascii="Calibri" w:hAnsi="Calibri"/>
          <w:sz w:val="22"/>
          <w:szCs w:val="22"/>
          <w:lang w:eastAsia="en-GB"/>
        </w:rPr>
      </w:pPr>
      <w:r>
        <w:t>6.3.2.1</w:t>
      </w:r>
      <w:r w:rsidRPr="00194BDB">
        <w:rPr>
          <w:rFonts w:ascii="Calibri" w:hAnsi="Calibri"/>
          <w:sz w:val="22"/>
          <w:szCs w:val="22"/>
          <w:lang w:eastAsia="en-GB"/>
        </w:rPr>
        <w:tab/>
      </w:r>
      <w:r>
        <w:t>General</w:t>
      </w:r>
      <w:r>
        <w:tab/>
      </w:r>
      <w:r>
        <w:fldChar w:fldCharType="begin" w:fldLock="1"/>
      </w:r>
      <w:r>
        <w:instrText xml:space="preserve"> PAGEREF _Toc98709616 \h </w:instrText>
      </w:r>
      <w:r>
        <w:fldChar w:fldCharType="separate"/>
      </w:r>
      <w:r>
        <w:t>52</w:t>
      </w:r>
      <w:r>
        <w:fldChar w:fldCharType="end"/>
      </w:r>
    </w:p>
    <w:p w14:paraId="2AD4CB44" w14:textId="6172D327" w:rsidR="00CB1EBE" w:rsidRPr="00194BDB" w:rsidRDefault="00CB1EBE">
      <w:pPr>
        <w:pStyle w:val="TOC4"/>
        <w:rPr>
          <w:rFonts w:ascii="Calibri" w:hAnsi="Calibri"/>
          <w:sz w:val="22"/>
          <w:szCs w:val="22"/>
          <w:lang w:eastAsia="en-GB"/>
        </w:rPr>
      </w:pPr>
      <w:r>
        <w:t>6.3.2.2</w:t>
      </w:r>
      <w:r w:rsidRPr="00194BDB">
        <w:rPr>
          <w:rFonts w:ascii="Calibri" w:hAnsi="Calibri"/>
          <w:sz w:val="22"/>
          <w:szCs w:val="22"/>
          <w:lang w:eastAsia="en-GB"/>
        </w:rPr>
        <w:tab/>
      </w:r>
      <w:r>
        <w:t>Initial procedures</w:t>
      </w:r>
      <w:r>
        <w:tab/>
      </w:r>
      <w:r>
        <w:fldChar w:fldCharType="begin" w:fldLock="1"/>
      </w:r>
      <w:r>
        <w:instrText xml:space="preserve"> PAGEREF _Toc98709617 \h </w:instrText>
      </w:r>
      <w:r>
        <w:fldChar w:fldCharType="separate"/>
      </w:r>
      <w:r>
        <w:t>52</w:t>
      </w:r>
      <w:r>
        <w:fldChar w:fldCharType="end"/>
      </w:r>
    </w:p>
    <w:p w14:paraId="4086A7D3" w14:textId="6E334E98" w:rsidR="00CB1EBE" w:rsidRPr="00194BDB" w:rsidRDefault="00CB1EBE">
      <w:pPr>
        <w:pStyle w:val="TOC4"/>
        <w:rPr>
          <w:rFonts w:ascii="Calibri" w:hAnsi="Calibri"/>
          <w:sz w:val="22"/>
          <w:szCs w:val="22"/>
          <w:lang w:eastAsia="en-GB"/>
        </w:rPr>
      </w:pPr>
      <w:r>
        <w:t>6.3.2.3</w:t>
      </w:r>
      <w:r w:rsidRPr="00194BDB">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_Toc98709618 \h </w:instrText>
      </w:r>
      <w:r>
        <w:fldChar w:fldCharType="separate"/>
      </w:r>
      <w:r>
        <w:t>53</w:t>
      </w:r>
      <w:r>
        <w:fldChar w:fldCharType="end"/>
      </w:r>
    </w:p>
    <w:p w14:paraId="08E1255E" w14:textId="41949AFB" w:rsidR="00CB1EBE" w:rsidRPr="00194BDB" w:rsidRDefault="00CB1EBE">
      <w:pPr>
        <w:pStyle w:val="TOC3"/>
        <w:rPr>
          <w:rFonts w:ascii="Calibri" w:hAnsi="Calibri"/>
          <w:sz w:val="22"/>
          <w:szCs w:val="22"/>
          <w:lang w:eastAsia="en-GB"/>
        </w:rPr>
      </w:pPr>
      <w:r>
        <w:t>6.3.3</w:t>
      </w:r>
      <w:r w:rsidRPr="00194BDB">
        <w:rPr>
          <w:rFonts w:ascii="Calibri" w:hAnsi="Calibri"/>
          <w:sz w:val="22"/>
          <w:szCs w:val="22"/>
          <w:lang w:eastAsia="en-GB"/>
        </w:rPr>
        <w:tab/>
      </w:r>
      <w:r>
        <w:t>MCVideo transmission control procedures at MCVideo call release</w:t>
      </w:r>
      <w:r>
        <w:tab/>
      </w:r>
      <w:r>
        <w:fldChar w:fldCharType="begin" w:fldLock="1"/>
      </w:r>
      <w:r>
        <w:instrText xml:space="preserve"> PAGEREF _Toc98709619 \h </w:instrText>
      </w:r>
      <w:r>
        <w:fldChar w:fldCharType="separate"/>
      </w:r>
      <w:r>
        <w:t>53</w:t>
      </w:r>
      <w:r>
        <w:fldChar w:fldCharType="end"/>
      </w:r>
    </w:p>
    <w:p w14:paraId="40634736" w14:textId="18C14DBC" w:rsidR="00CB1EBE" w:rsidRPr="00194BDB" w:rsidRDefault="00CB1EBE">
      <w:pPr>
        <w:pStyle w:val="TOC3"/>
        <w:rPr>
          <w:rFonts w:ascii="Calibri" w:hAnsi="Calibri"/>
          <w:sz w:val="22"/>
          <w:szCs w:val="22"/>
          <w:lang w:eastAsia="en-GB"/>
        </w:rPr>
      </w:pPr>
      <w:r>
        <w:t>6.3.4</w:t>
      </w:r>
      <w:r w:rsidRPr="00194BDB">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_Toc98709620 \h </w:instrText>
      </w:r>
      <w:r>
        <w:fldChar w:fldCharType="separate"/>
      </w:r>
      <w:r>
        <w:t>54</w:t>
      </w:r>
      <w:r>
        <w:fldChar w:fldCharType="end"/>
      </w:r>
    </w:p>
    <w:p w14:paraId="3BAFC812" w14:textId="21537B15" w:rsidR="00CB1EBE" w:rsidRPr="00194BDB" w:rsidRDefault="00CB1EBE">
      <w:pPr>
        <w:pStyle w:val="TOC4"/>
        <w:rPr>
          <w:rFonts w:ascii="Calibri" w:hAnsi="Calibri"/>
          <w:sz w:val="22"/>
          <w:szCs w:val="22"/>
          <w:lang w:eastAsia="en-GB"/>
        </w:rPr>
      </w:pPr>
      <w:r>
        <w:t>6.3.4.1</w:t>
      </w:r>
      <w:r w:rsidRPr="00194BDB">
        <w:rPr>
          <w:rFonts w:ascii="Calibri" w:hAnsi="Calibri"/>
          <w:sz w:val="22"/>
          <w:szCs w:val="22"/>
          <w:lang w:eastAsia="en-GB"/>
        </w:rPr>
        <w:tab/>
      </w:r>
      <w:r>
        <w:t>General</w:t>
      </w:r>
      <w:r>
        <w:tab/>
      </w:r>
      <w:r>
        <w:fldChar w:fldCharType="begin" w:fldLock="1"/>
      </w:r>
      <w:r>
        <w:instrText xml:space="preserve"> PAGEREF _Toc98709621 \h </w:instrText>
      </w:r>
      <w:r>
        <w:fldChar w:fldCharType="separate"/>
      </w:r>
      <w:r>
        <w:t>54</w:t>
      </w:r>
      <w:r>
        <w:fldChar w:fldCharType="end"/>
      </w:r>
    </w:p>
    <w:p w14:paraId="619B3221" w14:textId="33D36BB3" w:rsidR="00CB1EBE" w:rsidRPr="00194BDB" w:rsidRDefault="00CB1EBE">
      <w:pPr>
        <w:pStyle w:val="TOC4"/>
        <w:rPr>
          <w:rFonts w:ascii="Calibri" w:hAnsi="Calibri"/>
          <w:sz w:val="22"/>
          <w:szCs w:val="22"/>
          <w:lang w:eastAsia="en-GB"/>
        </w:rPr>
      </w:pPr>
      <w:r>
        <w:t>6.3.4.2</w:t>
      </w:r>
      <w:r w:rsidRPr="00194BDB">
        <w:rPr>
          <w:rFonts w:ascii="Calibri" w:hAnsi="Calibri"/>
          <w:sz w:val="22"/>
          <w:szCs w:val="22"/>
          <w:lang w:eastAsia="en-GB"/>
        </w:rPr>
        <w:tab/>
      </w:r>
      <w:r>
        <w:t>State: 'Start-stop'</w:t>
      </w:r>
      <w:r>
        <w:tab/>
      </w:r>
      <w:r>
        <w:fldChar w:fldCharType="begin" w:fldLock="1"/>
      </w:r>
      <w:r>
        <w:instrText xml:space="preserve"> PAGEREF _Toc98709622 \h </w:instrText>
      </w:r>
      <w:r>
        <w:fldChar w:fldCharType="separate"/>
      </w:r>
      <w:r>
        <w:t>56</w:t>
      </w:r>
      <w:r>
        <w:fldChar w:fldCharType="end"/>
      </w:r>
    </w:p>
    <w:p w14:paraId="19DF02CB" w14:textId="2C52843F" w:rsidR="00CB1EBE" w:rsidRPr="00194BDB" w:rsidRDefault="00CB1EBE">
      <w:pPr>
        <w:pStyle w:val="TOC5"/>
        <w:rPr>
          <w:rFonts w:ascii="Calibri" w:hAnsi="Calibri"/>
          <w:sz w:val="22"/>
          <w:szCs w:val="22"/>
          <w:lang w:eastAsia="en-GB"/>
        </w:rPr>
      </w:pPr>
      <w:r>
        <w:t>6.3.4.2.1</w:t>
      </w:r>
      <w:r w:rsidRPr="00194BDB">
        <w:rPr>
          <w:rFonts w:ascii="Calibri" w:hAnsi="Calibri"/>
          <w:sz w:val="22"/>
          <w:szCs w:val="22"/>
          <w:lang w:eastAsia="en-GB"/>
        </w:rPr>
        <w:tab/>
      </w:r>
      <w:r>
        <w:t>General</w:t>
      </w:r>
      <w:r>
        <w:tab/>
      </w:r>
      <w:r>
        <w:fldChar w:fldCharType="begin" w:fldLock="1"/>
      </w:r>
      <w:r>
        <w:instrText xml:space="preserve"> PAGEREF _Toc98709623 \h </w:instrText>
      </w:r>
      <w:r>
        <w:fldChar w:fldCharType="separate"/>
      </w:r>
      <w:r>
        <w:t>56</w:t>
      </w:r>
      <w:r>
        <w:fldChar w:fldCharType="end"/>
      </w:r>
    </w:p>
    <w:p w14:paraId="1B7AE151" w14:textId="05366E31" w:rsidR="00CB1EBE" w:rsidRPr="00194BDB" w:rsidRDefault="00CB1EBE">
      <w:pPr>
        <w:pStyle w:val="TOC5"/>
        <w:rPr>
          <w:rFonts w:ascii="Calibri" w:hAnsi="Calibri"/>
          <w:sz w:val="22"/>
          <w:szCs w:val="22"/>
          <w:lang w:eastAsia="en-GB"/>
        </w:rPr>
      </w:pPr>
      <w:r>
        <w:t>6.3.4.2.2</w:t>
      </w:r>
      <w:r w:rsidRPr="00194BDB">
        <w:rPr>
          <w:rFonts w:ascii="Calibri" w:hAnsi="Calibri"/>
          <w:sz w:val="22"/>
          <w:szCs w:val="22"/>
          <w:lang w:eastAsia="en-GB"/>
        </w:rPr>
        <w:tab/>
      </w:r>
      <w:r>
        <w:t>MCVideo call initialization</w:t>
      </w:r>
      <w:r>
        <w:tab/>
      </w:r>
      <w:r>
        <w:fldChar w:fldCharType="begin" w:fldLock="1"/>
      </w:r>
      <w:r>
        <w:instrText xml:space="preserve"> PAGEREF _Toc98709624 \h </w:instrText>
      </w:r>
      <w:r>
        <w:fldChar w:fldCharType="separate"/>
      </w:r>
      <w:r>
        <w:t>56</w:t>
      </w:r>
      <w:r>
        <w:fldChar w:fldCharType="end"/>
      </w:r>
    </w:p>
    <w:p w14:paraId="5422A369" w14:textId="7FABC0BE" w:rsidR="00CB1EBE" w:rsidRPr="00194BDB" w:rsidRDefault="00CB1EBE">
      <w:pPr>
        <w:pStyle w:val="TOC4"/>
        <w:rPr>
          <w:rFonts w:ascii="Calibri" w:hAnsi="Calibri"/>
          <w:sz w:val="22"/>
          <w:szCs w:val="22"/>
          <w:lang w:eastAsia="en-GB"/>
        </w:rPr>
      </w:pPr>
      <w:r>
        <w:t>6.3.4.3</w:t>
      </w:r>
      <w:r w:rsidRPr="00194BDB">
        <w:rPr>
          <w:rFonts w:ascii="Calibri" w:hAnsi="Calibri"/>
          <w:sz w:val="22"/>
          <w:szCs w:val="22"/>
          <w:lang w:eastAsia="en-GB"/>
        </w:rPr>
        <w:tab/>
      </w:r>
      <w:r>
        <w:t>State: 'G: Transmit Idle'</w:t>
      </w:r>
      <w:r>
        <w:tab/>
      </w:r>
      <w:r>
        <w:fldChar w:fldCharType="begin" w:fldLock="1"/>
      </w:r>
      <w:r>
        <w:instrText xml:space="preserve"> PAGEREF _Toc98709625 \h </w:instrText>
      </w:r>
      <w:r>
        <w:fldChar w:fldCharType="separate"/>
      </w:r>
      <w:r>
        <w:t>56</w:t>
      </w:r>
      <w:r>
        <w:fldChar w:fldCharType="end"/>
      </w:r>
    </w:p>
    <w:p w14:paraId="4FE3DBD2" w14:textId="16E81914" w:rsidR="00CB1EBE" w:rsidRPr="00194BDB" w:rsidRDefault="00CB1EBE">
      <w:pPr>
        <w:pStyle w:val="TOC5"/>
        <w:rPr>
          <w:rFonts w:ascii="Calibri" w:hAnsi="Calibri"/>
          <w:sz w:val="22"/>
          <w:szCs w:val="22"/>
          <w:lang w:eastAsia="en-GB"/>
        </w:rPr>
      </w:pPr>
      <w:r>
        <w:t>6.3.4.3.1</w:t>
      </w:r>
      <w:r w:rsidRPr="00194BDB">
        <w:rPr>
          <w:rFonts w:ascii="Calibri" w:hAnsi="Calibri"/>
          <w:sz w:val="22"/>
          <w:szCs w:val="22"/>
          <w:lang w:eastAsia="en-GB"/>
        </w:rPr>
        <w:tab/>
      </w:r>
      <w:r>
        <w:t>General</w:t>
      </w:r>
      <w:r>
        <w:tab/>
      </w:r>
      <w:r>
        <w:fldChar w:fldCharType="begin" w:fldLock="1"/>
      </w:r>
      <w:r>
        <w:instrText xml:space="preserve"> PAGEREF _Toc98709626 \h </w:instrText>
      </w:r>
      <w:r>
        <w:fldChar w:fldCharType="separate"/>
      </w:r>
      <w:r>
        <w:t>56</w:t>
      </w:r>
      <w:r>
        <w:fldChar w:fldCharType="end"/>
      </w:r>
    </w:p>
    <w:p w14:paraId="7374D79C" w14:textId="466FD59D" w:rsidR="00CB1EBE" w:rsidRPr="00194BDB" w:rsidRDefault="00CB1EBE">
      <w:pPr>
        <w:pStyle w:val="TOC5"/>
        <w:rPr>
          <w:rFonts w:ascii="Calibri" w:hAnsi="Calibri"/>
          <w:sz w:val="22"/>
          <w:szCs w:val="22"/>
          <w:lang w:eastAsia="en-GB"/>
        </w:rPr>
      </w:pPr>
      <w:r>
        <w:t>6.3.4.3.2</w:t>
      </w:r>
      <w:r w:rsidRPr="00194BDB">
        <w:rPr>
          <w:rFonts w:ascii="Calibri" w:hAnsi="Calibri"/>
          <w:sz w:val="22"/>
          <w:szCs w:val="22"/>
          <w:lang w:eastAsia="en-GB"/>
        </w:rPr>
        <w:tab/>
      </w:r>
      <w:r>
        <w:t>Enter the 'G: Transmit Idle' state</w:t>
      </w:r>
      <w:r>
        <w:tab/>
      </w:r>
      <w:r>
        <w:fldChar w:fldCharType="begin" w:fldLock="1"/>
      </w:r>
      <w:r>
        <w:instrText xml:space="preserve"> PAGEREF _Toc98709627 \h </w:instrText>
      </w:r>
      <w:r>
        <w:fldChar w:fldCharType="separate"/>
      </w:r>
      <w:r>
        <w:t>56</w:t>
      </w:r>
      <w:r>
        <w:fldChar w:fldCharType="end"/>
      </w:r>
    </w:p>
    <w:p w14:paraId="64807115" w14:textId="034EB985" w:rsidR="00CB1EBE" w:rsidRPr="00194BDB" w:rsidRDefault="00CB1EBE">
      <w:pPr>
        <w:pStyle w:val="TOC5"/>
        <w:rPr>
          <w:rFonts w:ascii="Calibri" w:hAnsi="Calibri"/>
          <w:sz w:val="22"/>
          <w:szCs w:val="22"/>
          <w:lang w:eastAsia="en-GB"/>
        </w:rPr>
      </w:pPr>
      <w:r>
        <w:t>6.3.4.3.3</w:t>
      </w:r>
      <w:r w:rsidRPr="00194BDB">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_Toc98709628 \h </w:instrText>
      </w:r>
      <w:r>
        <w:fldChar w:fldCharType="separate"/>
      </w:r>
      <w:r>
        <w:t>57</w:t>
      </w:r>
      <w:r>
        <w:fldChar w:fldCharType="end"/>
      </w:r>
    </w:p>
    <w:p w14:paraId="2E7F24BF" w14:textId="732EEE1F" w:rsidR="00CB1EBE" w:rsidRPr="00194BDB" w:rsidRDefault="00CB1EBE">
      <w:pPr>
        <w:pStyle w:val="TOC5"/>
        <w:rPr>
          <w:rFonts w:ascii="Calibri" w:hAnsi="Calibri"/>
          <w:sz w:val="22"/>
          <w:szCs w:val="22"/>
          <w:lang w:eastAsia="en-GB"/>
        </w:rPr>
      </w:pPr>
      <w:r>
        <w:t>6.3.4.3.4</w:t>
      </w:r>
      <w:r w:rsidRPr="00194BDB">
        <w:rPr>
          <w:rFonts w:ascii="Calibri" w:hAnsi="Calibri"/>
          <w:sz w:val="22"/>
          <w:szCs w:val="22"/>
          <w:lang w:eastAsia="en-GB"/>
        </w:rPr>
        <w:tab/>
      </w:r>
      <w:r>
        <w:t>Timer T2 (Transmit Idle) expired</w:t>
      </w:r>
      <w:r>
        <w:tab/>
      </w:r>
      <w:r>
        <w:fldChar w:fldCharType="begin" w:fldLock="1"/>
      </w:r>
      <w:r>
        <w:instrText xml:space="preserve"> PAGEREF _Toc98709629 \h </w:instrText>
      </w:r>
      <w:r>
        <w:fldChar w:fldCharType="separate"/>
      </w:r>
      <w:r>
        <w:t>57</w:t>
      </w:r>
      <w:r>
        <w:fldChar w:fldCharType="end"/>
      </w:r>
    </w:p>
    <w:p w14:paraId="5EB17F5D" w14:textId="16211AF9" w:rsidR="00CB1EBE" w:rsidRPr="00194BDB" w:rsidRDefault="00CB1EBE">
      <w:pPr>
        <w:pStyle w:val="TOC5"/>
        <w:rPr>
          <w:rFonts w:ascii="Calibri" w:hAnsi="Calibri"/>
          <w:sz w:val="22"/>
          <w:szCs w:val="22"/>
          <w:lang w:eastAsia="en-GB"/>
        </w:rPr>
      </w:pPr>
      <w:r>
        <w:t>6.3.4.3.5</w:t>
      </w:r>
      <w:r w:rsidRPr="00194BDB">
        <w:rPr>
          <w:rFonts w:ascii="Calibri" w:hAnsi="Calibri"/>
          <w:sz w:val="22"/>
          <w:szCs w:val="22"/>
          <w:lang w:eastAsia="en-GB"/>
        </w:rPr>
        <w:tab/>
      </w:r>
      <w:r>
        <w:t>Timer T1 (Inactivity) expired</w:t>
      </w:r>
      <w:r>
        <w:tab/>
      </w:r>
      <w:r>
        <w:fldChar w:fldCharType="begin" w:fldLock="1"/>
      </w:r>
      <w:r>
        <w:instrText xml:space="preserve"> PAGEREF _Toc98709630 \h </w:instrText>
      </w:r>
      <w:r>
        <w:fldChar w:fldCharType="separate"/>
      </w:r>
      <w:r>
        <w:t>58</w:t>
      </w:r>
      <w:r>
        <w:fldChar w:fldCharType="end"/>
      </w:r>
    </w:p>
    <w:p w14:paraId="5A6FF3AB" w14:textId="6A54B21E" w:rsidR="00CB1EBE" w:rsidRPr="00194BDB" w:rsidRDefault="00CB1EBE">
      <w:pPr>
        <w:pStyle w:val="TOC5"/>
        <w:rPr>
          <w:rFonts w:ascii="Calibri" w:hAnsi="Calibri"/>
          <w:sz w:val="22"/>
          <w:szCs w:val="22"/>
          <w:lang w:eastAsia="en-GB"/>
        </w:rPr>
      </w:pPr>
      <w:r>
        <w:t>6.3.4.3.6</w:t>
      </w:r>
      <w:r w:rsidRPr="00194BDB">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_Toc98709631 \h </w:instrText>
      </w:r>
      <w:r>
        <w:fldChar w:fldCharType="separate"/>
      </w:r>
      <w:r>
        <w:t>58</w:t>
      </w:r>
      <w:r>
        <w:fldChar w:fldCharType="end"/>
      </w:r>
    </w:p>
    <w:p w14:paraId="13E3BBA5" w14:textId="6A246735" w:rsidR="00CB1EBE" w:rsidRPr="00194BDB" w:rsidRDefault="00CB1EBE">
      <w:pPr>
        <w:pStyle w:val="TOC4"/>
        <w:rPr>
          <w:rFonts w:ascii="Calibri" w:hAnsi="Calibri"/>
          <w:sz w:val="22"/>
          <w:szCs w:val="22"/>
          <w:lang w:eastAsia="en-GB"/>
        </w:rPr>
      </w:pPr>
      <w:r>
        <w:t>6.3.4.4</w:t>
      </w:r>
      <w:r w:rsidRPr="00194BDB">
        <w:rPr>
          <w:rFonts w:ascii="Calibri" w:hAnsi="Calibri"/>
          <w:sz w:val="22"/>
          <w:szCs w:val="22"/>
          <w:lang w:eastAsia="en-GB"/>
        </w:rPr>
        <w:tab/>
      </w:r>
      <w:r>
        <w:t>State: 'G: Transmit Taken'</w:t>
      </w:r>
      <w:r>
        <w:tab/>
      </w:r>
      <w:r>
        <w:fldChar w:fldCharType="begin" w:fldLock="1"/>
      </w:r>
      <w:r>
        <w:instrText xml:space="preserve"> PAGEREF _Toc98709632 \h </w:instrText>
      </w:r>
      <w:r>
        <w:fldChar w:fldCharType="separate"/>
      </w:r>
      <w:r>
        <w:t>58</w:t>
      </w:r>
      <w:r>
        <w:fldChar w:fldCharType="end"/>
      </w:r>
    </w:p>
    <w:p w14:paraId="22A25839" w14:textId="367D5749" w:rsidR="00CB1EBE" w:rsidRPr="00194BDB" w:rsidRDefault="00CB1EBE">
      <w:pPr>
        <w:pStyle w:val="TOC5"/>
        <w:rPr>
          <w:rFonts w:ascii="Calibri" w:hAnsi="Calibri"/>
          <w:sz w:val="22"/>
          <w:szCs w:val="22"/>
          <w:lang w:eastAsia="en-GB"/>
        </w:rPr>
      </w:pPr>
      <w:r>
        <w:t>6.3.4.4.1</w:t>
      </w:r>
      <w:r w:rsidRPr="00194BDB">
        <w:rPr>
          <w:rFonts w:ascii="Calibri" w:hAnsi="Calibri"/>
          <w:sz w:val="22"/>
          <w:szCs w:val="22"/>
          <w:lang w:eastAsia="en-GB"/>
        </w:rPr>
        <w:tab/>
      </w:r>
      <w:r>
        <w:t>General</w:t>
      </w:r>
      <w:r>
        <w:tab/>
      </w:r>
      <w:r>
        <w:fldChar w:fldCharType="begin" w:fldLock="1"/>
      </w:r>
      <w:r>
        <w:instrText xml:space="preserve"> PAGEREF _Toc98709633 \h </w:instrText>
      </w:r>
      <w:r>
        <w:fldChar w:fldCharType="separate"/>
      </w:r>
      <w:r>
        <w:t>58</w:t>
      </w:r>
      <w:r>
        <w:fldChar w:fldCharType="end"/>
      </w:r>
    </w:p>
    <w:p w14:paraId="491F4DC9" w14:textId="200A28E1" w:rsidR="00CB1EBE" w:rsidRPr="00194BDB" w:rsidRDefault="00CB1EBE">
      <w:pPr>
        <w:pStyle w:val="TOC5"/>
        <w:rPr>
          <w:rFonts w:ascii="Calibri" w:hAnsi="Calibri"/>
          <w:sz w:val="22"/>
          <w:szCs w:val="22"/>
          <w:lang w:eastAsia="en-GB"/>
        </w:rPr>
      </w:pPr>
      <w:r>
        <w:t>6.3.4.4.2</w:t>
      </w:r>
      <w:r w:rsidRPr="00194BDB">
        <w:rPr>
          <w:rFonts w:ascii="Calibri" w:hAnsi="Calibri"/>
          <w:sz w:val="22"/>
          <w:szCs w:val="22"/>
          <w:lang w:eastAsia="en-GB"/>
        </w:rPr>
        <w:tab/>
      </w:r>
      <w:r>
        <w:t>Enter the 'G: Transmit Taken' state</w:t>
      </w:r>
      <w:r>
        <w:tab/>
      </w:r>
      <w:r>
        <w:fldChar w:fldCharType="begin" w:fldLock="1"/>
      </w:r>
      <w:r>
        <w:instrText xml:space="preserve"> PAGEREF _Toc98709634 \h </w:instrText>
      </w:r>
      <w:r>
        <w:fldChar w:fldCharType="separate"/>
      </w:r>
      <w:r>
        <w:t>58</w:t>
      </w:r>
      <w:r>
        <w:fldChar w:fldCharType="end"/>
      </w:r>
    </w:p>
    <w:p w14:paraId="50F7F202" w14:textId="51E00503" w:rsidR="00CB1EBE" w:rsidRPr="00194BDB" w:rsidRDefault="00CB1EBE">
      <w:pPr>
        <w:pStyle w:val="TOC5"/>
        <w:rPr>
          <w:rFonts w:ascii="Calibri" w:hAnsi="Calibri"/>
          <w:sz w:val="22"/>
          <w:szCs w:val="22"/>
          <w:lang w:eastAsia="en-GB"/>
        </w:rPr>
      </w:pPr>
      <w:r>
        <w:t>6.3.4.4.5</w:t>
      </w:r>
      <w:r w:rsidRPr="00194BDB">
        <w:rPr>
          <w:rFonts w:ascii="Calibri" w:hAnsi="Calibri"/>
          <w:sz w:val="22"/>
          <w:szCs w:val="22"/>
          <w:lang w:eastAsia="en-GB"/>
        </w:rPr>
        <w:tab/>
      </w:r>
      <w:r>
        <w:t>Receive RTP media packets (R: RTP media)</w:t>
      </w:r>
      <w:r>
        <w:tab/>
      </w:r>
      <w:r>
        <w:fldChar w:fldCharType="begin" w:fldLock="1"/>
      </w:r>
      <w:r>
        <w:instrText xml:space="preserve"> PAGEREF _Toc98709635 \h </w:instrText>
      </w:r>
      <w:r>
        <w:fldChar w:fldCharType="separate"/>
      </w:r>
      <w:r>
        <w:t>59</w:t>
      </w:r>
      <w:r>
        <w:fldChar w:fldCharType="end"/>
      </w:r>
    </w:p>
    <w:p w14:paraId="530C1656" w14:textId="09B6D0BD" w:rsidR="00CB1EBE" w:rsidRPr="00194BDB" w:rsidRDefault="00CB1EBE">
      <w:pPr>
        <w:pStyle w:val="TOC5"/>
        <w:rPr>
          <w:rFonts w:ascii="Calibri" w:hAnsi="Calibri"/>
          <w:sz w:val="22"/>
          <w:szCs w:val="22"/>
          <w:lang w:eastAsia="en-GB"/>
        </w:rPr>
      </w:pPr>
      <w:r>
        <w:t>6.3.4.4.6</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_Toc98709636 \h </w:instrText>
      </w:r>
      <w:r>
        <w:fldChar w:fldCharType="separate"/>
      </w:r>
      <w:r>
        <w:t>59</w:t>
      </w:r>
      <w:r>
        <w:fldChar w:fldCharType="end"/>
      </w:r>
    </w:p>
    <w:p w14:paraId="11C1B265" w14:textId="4DBDFE51" w:rsidR="00CB1EBE" w:rsidRPr="00194BDB" w:rsidRDefault="00CB1EBE">
      <w:pPr>
        <w:pStyle w:val="TOC5"/>
        <w:rPr>
          <w:rFonts w:ascii="Calibri" w:hAnsi="Calibri"/>
          <w:sz w:val="22"/>
          <w:szCs w:val="22"/>
          <w:lang w:eastAsia="en-GB"/>
        </w:rPr>
      </w:pPr>
      <w:r>
        <w:t>6.3.4.4.7A</w:t>
      </w:r>
      <w:r w:rsidRPr="00194BDB">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_Toc98709637 \h </w:instrText>
      </w:r>
      <w:r>
        <w:fldChar w:fldCharType="separate"/>
      </w:r>
      <w:r>
        <w:t>60</w:t>
      </w:r>
      <w:r>
        <w:fldChar w:fldCharType="end"/>
      </w:r>
    </w:p>
    <w:p w14:paraId="4EE5754D" w14:textId="00F680FC" w:rsidR="00CB1EBE" w:rsidRPr="00194BDB" w:rsidRDefault="00CB1EBE">
      <w:pPr>
        <w:pStyle w:val="TOC5"/>
        <w:rPr>
          <w:rFonts w:ascii="Calibri" w:hAnsi="Calibri"/>
          <w:sz w:val="22"/>
          <w:szCs w:val="22"/>
          <w:lang w:eastAsia="en-GB"/>
        </w:rPr>
      </w:pPr>
      <w:r>
        <w:t>6.3.4.4.7</w:t>
      </w:r>
      <w:r w:rsidRPr="00194BDB">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_Toc98709638 \h </w:instrText>
      </w:r>
      <w:r>
        <w:fldChar w:fldCharType="separate"/>
      </w:r>
      <w:r>
        <w:t>60</w:t>
      </w:r>
      <w:r>
        <w:fldChar w:fldCharType="end"/>
      </w:r>
    </w:p>
    <w:p w14:paraId="53D1F60B" w14:textId="7253BD87" w:rsidR="00CB1EBE" w:rsidRPr="00194BDB" w:rsidRDefault="00CB1EBE">
      <w:pPr>
        <w:pStyle w:val="TOC5"/>
        <w:rPr>
          <w:rFonts w:ascii="Calibri" w:hAnsi="Calibri"/>
          <w:sz w:val="22"/>
          <w:szCs w:val="22"/>
          <w:lang w:eastAsia="en-GB"/>
        </w:rPr>
      </w:pPr>
      <w:r>
        <w:t>6.3.4.4.8</w:t>
      </w:r>
      <w:r w:rsidRPr="00194BDB">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_Toc98709639 \h </w:instrText>
      </w:r>
      <w:r>
        <w:fldChar w:fldCharType="separate"/>
      </w:r>
      <w:r>
        <w:t>61</w:t>
      </w:r>
      <w:r>
        <w:fldChar w:fldCharType="end"/>
      </w:r>
    </w:p>
    <w:p w14:paraId="38D8F37D" w14:textId="03217C0B" w:rsidR="00CB1EBE" w:rsidRPr="00194BDB" w:rsidRDefault="00CB1EBE">
      <w:pPr>
        <w:pStyle w:val="TOC5"/>
        <w:rPr>
          <w:rFonts w:ascii="Calibri" w:hAnsi="Calibri"/>
          <w:sz w:val="22"/>
          <w:szCs w:val="22"/>
          <w:lang w:eastAsia="en-GB"/>
        </w:rPr>
      </w:pPr>
      <w:r>
        <w:t>6.3.4.4.9</w:t>
      </w:r>
      <w:r w:rsidRPr="00194BDB">
        <w:rPr>
          <w:rFonts w:ascii="Calibri" w:hAnsi="Calibri"/>
          <w:sz w:val="22"/>
          <w:szCs w:val="22"/>
          <w:lang w:eastAsia="en-GB"/>
        </w:rPr>
        <w:tab/>
      </w:r>
      <w:r>
        <w:t>Timer T4 (Transmission Grant) expired</w:t>
      </w:r>
      <w:r>
        <w:tab/>
      </w:r>
      <w:r>
        <w:fldChar w:fldCharType="begin" w:fldLock="1"/>
      </w:r>
      <w:r>
        <w:instrText xml:space="preserve"> PAGEREF _Toc98709640 \h </w:instrText>
      </w:r>
      <w:r>
        <w:fldChar w:fldCharType="separate"/>
      </w:r>
      <w:r>
        <w:t>61</w:t>
      </w:r>
      <w:r>
        <w:fldChar w:fldCharType="end"/>
      </w:r>
    </w:p>
    <w:p w14:paraId="7601E709" w14:textId="3E913523" w:rsidR="00CB1EBE" w:rsidRPr="00194BDB" w:rsidRDefault="00CB1EBE">
      <w:pPr>
        <w:pStyle w:val="TOC5"/>
        <w:rPr>
          <w:rFonts w:ascii="Calibri" w:hAnsi="Calibri"/>
          <w:sz w:val="22"/>
          <w:szCs w:val="22"/>
          <w:lang w:eastAsia="en-GB"/>
        </w:rPr>
      </w:pPr>
      <w:r>
        <w:t>6.3.4.4.10</w:t>
      </w:r>
      <w:r w:rsidRPr="00194BDB">
        <w:rPr>
          <w:rFonts w:ascii="Calibri" w:hAnsi="Calibri"/>
          <w:sz w:val="22"/>
          <w:szCs w:val="22"/>
          <w:lang w:eastAsia="en-GB"/>
        </w:rPr>
        <w:tab/>
      </w:r>
      <w:r>
        <w:t>Timer T4 (Transmission Grant) expired N times</w:t>
      </w:r>
      <w:r>
        <w:tab/>
      </w:r>
      <w:r>
        <w:fldChar w:fldCharType="begin" w:fldLock="1"/>
      </w:r>
      <w:r>
        <w:instrText xml:space="preserve"> PAGEREF _Toc98709641 \h </w:instrText>
      </w:r>
      <w:r>
        <w:fldChar w:fldCharType="separate"/>
      </w:r>
      <w:r>
        <w:t>61</w:t>
      </w:r>
      <w:r>
        <w:fldChar w:fldCharType="end"/>
      </w:r>
    </w:p>
    <w:p w14:paraId="4209424D" w14:textId="19A692CE" w:rsidR="00CB1EBE" w:rsidRPr="00194BDB" w:rsidRDefault="00CB1EBE">
      <w:pPr>
        <w:pStyle w:val="TOC5"/>
        <w:rPr>
          <w:rFonts w:ascii="Calibri" w:hAnsi="Calibri"/>
          <w:sz w:val="22"/>
          <w:szCs w:val="22"/>
          <w:lang w:eastAsia="en-GB"/>
        </w:rPr>
      </w:pPr>
      <w:r>
        <w:t>6.3.4.4.11</w:t>
      </w:r>
      <w:r w:rsidRPr="00194BDB">
        <w:rPr>
          <w:rFonts w:ascii="Calibri" w:hAnsi="Calibri"/>
          <w:sz w:val="22"/>
          <w:szCs w:val="22"/>
          <w:lang w:eastAsia="en-GB"/>
        </w:rPr>
        <w:tab/>
      </w:r>
      <w:r>
        <w:t>Permitted MCVideo client release (R: client release)</w:t>
      </w:r>
      <w:r>
        <w:tab/>
      </w:r>
      <w:r>
        <w:fldChar w:fldCharType="begin" w:fldLock="1"/>
      </w:r>
      <w:r>
        <w:instrText xml:space="preserve"> PAGEREF _Toc98709642 \h </w:instrText>
      </w:r>
      <w:r>
        <w:fldChar w:fldCharType="separate"/>
      </w:r>
      <w:r>
        <w:t>61</w:t>
      </w:r>
      <w:r>
        <w:fldChar w:fldCharType="end"/>
      </w:r>
    </w:p>
    <w:p w14:paraId="78414B87" w14:textId="4903C9B8" w:rsidR="00CB1EBE" w:rsidRPr="00194BDB" w:rsidRDefault="00CB1EBE">
      <w:pPr>
        <w:pStyle w:val="TOC5"/>
        <w:rPr>
          <w:rFonts w:ascii="Calibri" w:hAnsi="Calibri"/>
          <w:sz w:val="22"/>
          <w:szCs w:val="22"/>
          <w:lang w:eastAsia="en-GB"/>
        </w:rPr>
      </w:pPr>
      <w:r>
        <w:t>6.3.4.4.12</w:t>
      </w:r>
      <w:r w:rsidRPr="00194BDB">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_Toc98709643 \h </w:instrText>
      </w:r>
      <w:r>
        <w:fldChar w:fldCharType="separate"/>
      </w:r>
      <w:r>
        <w:t>61</w:t>
      </w:r>
      <w:r>
        <w:fldChar w:fldCharType="end"/>
      </w:r>
    </w:p>
    <w:p w14:paraId="7BFB65C9" w14:textId="7DE08945" w:rsidR="00CB1EBE" w:rsidRPr="00194BDB" w:rsidRDefault="00CB1EBE">
      <w:pPr>
        <w:pStyle w:val="TOC5"/>
        <w:rPr>
          <w:rFonts w:ascii="Calibri" w:hAnsi="Calibri"/>
          <w:sz w:val="22"/>
          <w:szCs w:val="22"/>
          <w:lang w:eastAsia="en-GB"/>
        </w:rPr>
      </w:pPr>
      <w:r>
        <w:lastRenderedPageBreak/>
        <w:t>6.3.4.4.13</w:t>
      </w:r>
      <w:r w:rsidRPr="00194BDB">
        <w:rPr>
          <w:rFonts w:ascii="Calibri" w:hAnsi="Calibri"/>
          <w:sz w:val="22"/>
          <w:szCs w:val="22"/>
          <w:lang w:eastAsia="en-GB"/>
        </w:rPr>
        <w:tab/>
      </w:r>
      <w:r>
        <w:t>Send Transmission End Request message (</w:t>
      </w:r>
      <w:r w:rsidRPr="00404535">
        <w:rPr>
          <w:lang w:val="en-IN"/>
        </w:rPr>
        <w:t>S</w:t>
      </w:r>
      <w:r>
        <w:t>: Transmission End Request)</w:t>
      </w:r>
      <w:r>
        <w:tab/>
      </w:r>
      <w:r>
        <w:fldChar w:fldCharType="begin" w:fldLock="1"/>
      </w:r>
      <w:r>
        <w:instrText xml:space="preserve"> PAGEREF _Toc98709644 \h </w:instrText>
      </w:r>
      <w:r>
        <w:fldChar w:fldCharType="separate"/>
      </w:r>
      <w:r>
        <w:t>62</w:t>
      </w:r>
      <w:r>
        <w:fldChar w:fldCharType="end"/>
      </w:r>
    </w:p>
    <w:p w14:paraId="767CD803" w14:textId="07A8FE02" w:rsidR="00CB1EBE" w:rsidRPr="00194BDB" w:rsidRDefault="00CB1EBE">
      <w:pPr>
        <w:pStyle w:val="TOC4"/>
        <w:rPr>
          <w:rFonts w:ascii="Calibri" w:hAnsi="Calibri"/>
          <w:sz w:val="22"/>
          <w:szCs w:val="22"/>
          <w:lang w:eastAsia="en-GB"/>
        </w:rPr>
      </w:pPr>
      <w:r>
        <w:t>6.3.4.5</w:t>
      </w:r>
      <w:r w:rsidRPr="00194BDB">
        <w:rPr>
          <w:rFonts w:ascii="Calibri" w:hAnsi="Calibri"/>
          <w:sz w:val="22"/>
          <w:szCs w:val="22"/>
          <w:lang w:eastAsia="en-GB"/>
        </w:rPr>
        <w:tab/>
      </w:r>
      <w:r>
        <w:t>State: 'G: pending Transmission Revoke'</w:t>
      </w:r>
      <w:r>
        <w:tab/>
      </w:r>
      <w:r>
        <w:fldChar w:fldCharType="begin" w:fldLock="1"/>
      </w:r>
      <w:r>
        <w:instrText xml:space="preserve"> PAGEREF _Toc98709645 \h </w:instrText>
      </w:r>
      <w:r>
        <w:fldChar w:fldCharType="separate"/>
      </w:r>
      <w:r>
        <w:t>62</w:t>
      </w:r>
      <w:r>
        <w:fldChar w:fldCharType="end"/>
      </w:r>
    </w:p>
    <w:p w14:paraId="2E77DF01" w14:textId="49F9786C" w:rsidR="00CB1EBE" w:rsidRPr="00194BDB" w:rsidRDefault="00CB1EBE">
      <w:pPr>
        <w:pStyle w:val="TOC5"/>
        <w:rPr>
          <w:rFonts w:ascii="Calibri" w:hAnsi="Calibri"/>
          <w:sz w:val="22"/>
          <w:szCs w:val="22"/>
          <w:lang w:eastAsia="en-GB"/>
        </w:rPr>
      </w:pPr>
      <w:r>
        <w:t>6.3.4.5.1</w:t>
      </w:r>
      <w:r w:rsidRPr="00194BDB">
        <w:rPr>
          <w:rFonts w:ascii="Calibri" w:hAnsi="Calibri"/>
          <w:sz w:val="22"/>
          <w:szCs w:val="22"/>
          <w:lang w:eastAsia="en-GB"/>
        </w:rPr>
        <w:tab/>
      </w:r>
      <w:r>
        <w:t>General</w:t>
      </w:r>
      <w:r>
        <w:tab/>
      </w:r>
      <w:r>
        <w:fldChar w:fldCharType="begin" w:fldLock="1"/>
      </w:r>
      <w:r>
        <w:instrText xml:space="preserve"> PAGEREF _Toc98709646 \h </w:instrText>
      </w:r>
      <w:r>
        <w:fldChar w:fldCharType="separate"/>
      </w:r>
      <w:r>
        <w:t>62</w:t>
      </w:r>
      <w:r>
        <w:fldChar w:fldCharType="end"/>
      </w:r>
    </w:p>
    <w:p w14:paraId="47B30334" w14:textId="4BBFFA57" w:rsidR="00CB1EBE" w:rsidRPr="00194BDB" w:rsidRDefault="00CB1EBE">
      <w:pPr>
        <w:pStyle w:val="TOC5"/>
        <w:rPr>
          <w:rFonts w:ascii="Calibri" w:hAnsi="Calibri"/>
          <w:sz w:val="22"/>
          <w:szCs w:val="22"/>
          <w:lang w:eastAsia="en-GB"/>
        </w:rPr>
      </w:pPr>
      <w:r>
        <w:t>6.3.4.5.2</w:t>
      </w:r>
      <w:r w:rsidRPr="00194BDB">
        <w:rPr>
          <w:rFonts w:ascii="Calibri" w:hAnsi="Calibri"/>
          <w:sz w:val="22"/>
          <w:szCs w:val="22"/>
          <w:lang w:eastAsia="en-GB"/>
        </w:rPr>
        <w:tab/>
      </w:r>
      <w:r>
        <w:t>Enter the 'G: pending Transmission Revoke' state</w:t>
      </w:r>
      <w:r>
        <w:tab/>
      </w:r>
      <w:r>
        <w:fldChar w:fldCharType="begin" w:fldLock="1"/>
      </w:r>
      <w:r>
        <w:instrText xml:space="preserve"> PAGEREF _Toc98709647 \h </w:instrText>
      </w:r>
      <w:r>
        <w:fldChar w:fldCharType="separate"/>
      </w:r>
      <w:r>
        <w:t>62</w:t>
      </w:r>
      <w:r>
        <w:fldChar w:fldCharType="end"/>
      </w:r>
    </w:p>
    <w:p w14:paraId="398EB390" w14:textId="5F1FB57F" w:rsidR="00CB1EBE" w:rsidRPr="00194BDB" w:rsidRDefault="00CB1EBE">
      <w:pPr>
        <w:pStyle w:val="TOC5"/>
        <w:rPr>
          <w:rFonts w:ascii="Calibri" w:hAnsi="Calibri"/>
          <w:sz w:val="22"/>
          <w:szCs w:val="22"/>
          <w:lang w:eastAsia="en-GB"/>
        </w:rPr>
      </w:pPr>
      <w:r>
        <w:t>6.3.4.5.3</w:t>
      </w:r>
      <w:r w:rsidRPr="00194BDB">
        <w:rPr>
          <w:rFonts w:ascii="Calibri" w:hAnsi="Calibri"/>
          <w:sz w:val="22"/>
          <w:szCs w:val="22"/>
          <w:lang w:eastAsia="en-GB"/>
        </w:rPr>
        <w:tab/>
      </w:r>
      <w:r>
        <w:t>Receive RTP media packets (R: RTP media)</w:t>
      </w:r>
      <w:r>
        <w:tab/>
      </w:r>
      <w:r>
        <w:fldChar w:fldCharType="begin" w:fldLock="1"/>
      </w:r>
      <w:r>
        <w:instrText xml:space="preserve"> PAGEREF _Toc98709648 \h </w:instrText>
      </w:r>
      <w:r>
        <w:fldChar w:fldCharType="separate"/>
      </w:r>
      <w:r>
        <w:t>63</w:t>
      </w:r>
      <w:r>
        <w:fldChar w:fldCharType="end"/>
      </w:r>
    </w:p>
    <w:p w14:paraId="328B74B4" w14:textId="2E71D8AA" w:rsidR="00CB1EBE" w:rsidRPr="00194BDB" w:rsidRDefault="00CB1EBE">
      <w:pPr>
        <w:pStyle w:val="TOC5"/>
        <w:rPr>
          <w:rFonts w:ascii="Calibri" w:hAnsi="Calibri"/>
          <w:sz w:val="22"/>
          <w:szCs w:val="22"/>
          <w:lang w:eastAsia="en-GB"/>
        </w:rPr>
      </w:pPr>
      <w:r>
        <w:t>6.3.4.5.4</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_Toc98709649 \h </w:instrText>
      </w:r>
      <w:r>
        <w:fldChar w:fldCharType="separate"/>
      </w:r>
      <w:r>
        <w:t>63</w:t>
      </w:r>
      <w:r>
        <w:fldChar w:fldCharType="end"/>
      </w:r>
    </w:p>
    <w:p w14:paraId="2B08EB9E" w14:textId="7F201171" w:rsidR="00CB1EBE" w:rsidRPr="00194BDB" w:rsidRDefault="00CB1EBE">
      <w:pPr>
        <w:pStyle w:val="TOC5"/>
        <w:rPr>
          <w:rFonts w:ascii="Calibri" w:hAnsi="Calibri"/>
          <w:sz w:val="22"/>
          <w:szCs w:val="22"/>
          <w:lang w:eastAsia="en-GB"/>
        </w:rPr>
      </w:pPr>
      <w:r>
        <w:t>6.3.4.5.5</w:t>
      </w:r>
      <w:r w:rsidRPr="00194BDB">
        <w:rPr>
          <w:rFonts w:ascii="Calibri" w:hAnsi="Calibri"/>
          <w:sz w:val="22"/>
          <w:szCs w:val="22"/>
          <w:lang w:eastAsia="en-GB"/>
        </w:rPr>
        <w:tab/>
      </w:r>
      <w:r w:rsidRPr="00404535">
        <w:rPr>
          <w:lang w:val="en-US"/>
        </w:rPr>
        <w:t>Void</w:t>
      </w:r>
      <w:r>
        <w:tab/>
      </w:r>
      <w:r>
        <w:fldChar w:fldCharType="begin" w:fldLock="1"/>
      </w:r>
      <w:r>
        <w:instrText xml:space="preserve"> PAGEREF _Toc98709650 \h </w:instrText>
      </w:r>
      <w:r>
        <w:fldChar w:fldCharType="separate"/>
      </w:r>
      <w:r>
        <w:t>63</w:t>
      </w:r>
      <w:r>
        <w:fldChar w:fldCharType="end"/>
      </w:r>
    </w:p>
    <w:p w14:paraId="1043D827" w14:textId="7B0659FD" w:rsidR="00CB1EBE" w:rsidRPr="00194BDB" w:rsidRDefault="00CB1EBE">
      <w:pPr>
        <w:pStyle w:val="TOC5"/>
        <w:rPr>
          <w:rFonts w:ascii="Calibri" w:hAnsi="Calibri"/>
          <w:sz w:val="22"/>
          <w:szCs w:val="22"/>
          <w:lang w:eastAsia="en-GB"/>
        </w:rPr>
      </w:pPr>
      <w:r>
        <w:t>6.3.4.5.6</w:t>
      </w:r>
      <w:r w:rsidRPr="00194BDB">
        <w:rPr>
          <w:rFonts w:ascii="Calibri" w:hAnsi="Calibri"/>
          <w:sz w:val="22"/>
          <w:szCs w:val="22"/>
          <w:lang w:eastAsia="en-GB"/>
        </w:rPr>
        <w:tab/>
      </w:r>
      <w:r>
        <w:t>Void</w:t>
      </w:r>
      <w:r>
        <w:tab/>
      </w:r>
      <w:r>
        <w:fldChar w:fldCharType="begin" w:fldLock="1"/>
      </w:r>
      <w:r>
        <w:instrText xml:space="preserve"> PAGEREF _Toc98709651 \h </w:instrText>
      </w:r>
      <w:r>
        <w:fldChar w:fldCharType="separate"/>
      </w:r>
      <w:r>
        <w:t>63</w:t>
      </w:r>
      <w:r>
        <w:fldChar w:fldCharType="end"/>
      </w:r>
    </w:p>
    <w:p w14:paraId="15C81C26" w14:textId="090ADC93" w:rsidR="00CB1EBE" w:rsidRPr="00194BDB" w:rsidRDefault="00CB1EBE">
      <w:pPr>
        <w:pStyle w:val="TOC5"/>
        <w:rPr>
          <w:rFonts w:ascii="Calibri" w:hAnsi="Calibri"/>
          <w:sz w:val="22"/>
          <w:szCs w:val="22"/>
          <w:lang w:eastAsia="en-GB"/>
        </w:rPr>
      </w:pPr>
      <w:r>
        <w:t>6.3.4.5.7</w:t>
      </w:r>
      <w:r w:rsidRPr="00194BDB">
        <w:rPr>
          <w:rFonts w:ascii="Calibri" w:hAnsi="Calibri"/>
          <w:sz w:val="22"/>
          <w:szCs w:val="22"/>
          <w:lang w:eastAsia="en-GB"/>
        </w:rPr>
        <w:tab/>
      </w:r>
      <w:r>
        <w:t xml:space="preserve">Receive Transmission End </w:t>
      </w:r>
      <w:r w:rsidRPr="00404535">
        <w:rPr>
          <w:lang w:val="en-IN"/>
        </w:rPr>
        <w:t>Response</w:t>
      </w:r>
      <w:r>
        <w:t xml:space="preserve"> message (R: Transmission End </w:t>
      </w:r>
      <w:r w:rsidRPr="00404535">
        <w:rPr>
          <w:lang w:val="en-IN"/>
        </w:rPr>
        <w:t>Response</w:t>
      </w:r>
      <w:r>
        <w:t>)</w:t>
      </w:r>
      <w:r>
        <w:tab/>
      </w:r>
      <w:r>
        <w:fldChar w:fldCharType="begin" w:fldLock="1"/>
      </w:r>
      <w:r>
        <w:instrText xml:space="preserve"> PAGEREF _Toc98709652 \h </w:instrText>
      </w:r>
      <w:r>
        <w:fldChar w:fldCharType="separate"/>
      </w:r>
      <w:r>
        <w:t>63</w:t>
      </w:r>
      <w:r>
        <w:fldChar w:fldCharType="end"/>
      </w:r>
    </w:p>
    <w:p w14:paraId="38EC9853" w14:textId="3D60C0D1" w:rsidR="00CB1EBE" w:rsidRPr="00194BDB" w:rsidRDefault="00CB1EBE">
      <w:pPr>
        <w:pStyle w:val="TOC4"/>
        <w:rPr>
          <w:rFonts w:ascii="Calibri" w:hAnsi="Calibri"/>
          <w:sz w:val="22"/>
          <w:szCs w:val="22"/>
          <w:lang w:eastAsia="en-GB"/>
        </w:rPr>
      </w:pPr>
      <w:r>
        <w:t>6.3.4.6</w:t>
      </w:r>
      <w:r w:rsidRPr="00194BDB">
        <w:rPr>
          <w:rFonts w:ascii="Calibri" w:hAnsi="Calibri"/>
          <w:sz w:val="22"/>
          <w:szCs w:val="22"/>
          <w:lang w:eastAsia="en-GB"/>
        </w:rPr>
        <w:tab/>
      </w:r>
      <w:r>
        <w:t>In any state</w:t>
      </w:r>
      <w:r>
        <w:tab/>
      </w:r>
      <w:r>
        <w:fldChar w:fldCharType="begin" w:fldLock="1"/>
      </w:r>
      <w:r>
        <w:instrText xml:space="preserve"> PAGEREF _Toc98709653 \h </w:instrText>
      </w:r>
      <w:r>
        <w:fldChar w:fldCharType="separate"/>
      </w:r>
      <w:r>
        <w:t>64</w:t>
      </w:r>
      <w:r>
        <w:fldChar w:fldCharType="end"/>
      </w:r>
    </w:p>
    <w:p w14:paraId="679C7CAB" w14:textId="2A27DB66" w:rsidR="00CB1EBE" w:rsidRPr="00194BDB" w:rsidRDefault="00CB1EBE">
      <w:pPr>
        <w:pStyle w:val="TOC5"/>
        <w:rPr>
          <w:rFonts w:ascii="Calibri" w:hAnsi="Calibri"/>
          <w:sz w:val="22"/>
          <w:szCs w:val="22"/>
          <w:lang w:eastAsia="en-GB"/>
        </w:rPr>
      </w:pPr>
      <w:r>
        <w:t>6.3.4.6.1</w:t>
      </w:r>
      <w:r w:rsidRPr="00194BDB">
        <w:rPr>
          <w:rFonts w:ascii="Calibri" w:hAnsi="Calibri"/>
          <w:sz w:val="22"/>
          <w:szCs w:val="22"/>
          <w:lang w:eastAsia="en-GB"/>
        </w:rPr>
        <w:tab/>
      </w:r>
      <w:r>
        <w:t>General</w:t>
      </w:r>
      <w:r>
        <w:tab/>
      </w:r>
      <w:r>
        <w:fldChar w:fldCharType="begin" w:fldLock="1"/>
      </w:r>
      <w:r>
        <w:instrText xml:space="preserve"> PAGEREF _Toc98709654 \h </w:instrText>
      </w:r>
      <w:r>
        <w:fldChar w:fldCharType="separate"/>
      </w:r>
      <w:r>
        <w:t>64</w:t>
      </w:r>
      <w:r>
        <w:fldChar w:fldCharType="end"/>
      </w:r>
    </w:p>
    <w:p w14:paraId="7967A820" w14:textId="562B11BD" w:rsidR="00CB1EBE" w:rsidRPr="00194BDB" w:rsidRDefault="00CB1EBE">
      <w:pPr>
        <w:pStyle w:val="TOC5"/>
        <w:rPr>
          <w:rFonts w:ascii="Calibri" w:hAnsi="Calibri"/>
          <w:sz w:val="22"/>
          <w:szCs w:val="22"/>
          <w:lang w:eastAsia="en-GB"/>
        </w:rPr>
      </w:pPr>
      <w:r>
        <w:t>6.3.4.6.2</w:t>
      </w:r>
      <w:r w:rsidRPr="00194BDB">
        <w:rPr>
          <w:rFonts w:ascii="Calibri" w:hAnsi="Calibri"/>
          <w:sz w:val="22"/>
          <w:szCs w:val="22"/>
          <w:lang w:eastAsia="en-GB"/>
        </w:rPr>
        <w:tab/>
      </w:r>
      <w:r>
        <w:t>Receive MCVideo call release - 1</w:t>
      </w:r>
      <w:r>
        <w:tab/>
      </w:r>
      <w:r>
        <w:fldChar w:fldCharType="begin" w:fldLock="1"/>
      </w:r>
      <w:r>
        <w:instrText xml:space="preserve"> PAGEREF _Toc98709655 \h </w:instrText>
      </w:r>
      <w:r>
        <w:fldChar w:fldCharType="separate"/>
      </w:r>
      <w:r>
        <w:t>64</w:t>
      </w:r>
      <w:r>
        <w:fldChar w:fldCharType="end"/>
      </w:r>
    </w:p>
    <w:p w14:paraId="18A9C512" w14:textId="641838B9" w:rsidR="00CB1EBE" w:rsidRPr="00194BDB" w:rsidRDefault="00CB1EBE">
      <w:pPr>
        <w:pStyle w:val="TOC4"/>
        <w:rPr>
          <w:rFonts w:ascii="Calibri" w:hAnsi="Calibri"/>
          <w:sz w:val="22"/>
          <w:szCs w:val="22"/>
          <w:lang w:eastAsia="en-GB"/>
        </w:rPr>
      </w:pPr>
      <w:r>
        <w:t>6.3.4.7</w:t>
      </w:r>
      <w:r w:rsidRPr="00194BDB">
        <w:rPr>
          <w:rFonts w:ascii="Calibri" w:hAnsi="Calibri"/>
          <w:sz w:val="22"/>
          <w:szCs w:val="22"/>
          <w:lang w:eastAsia="en-GB"/>
        </w:rPr>
        <w:tab/>
      </w:r>
      <w:r>
        <w:t>State: 'Releasing'</w:t>
      </w:r>
      <w:r>
        <w:tab/>
      </w:r>
      <w:r>
        <w:fldChar w:fldCharType="begin" w:fldLock="1"/>
      </w:r>
      <w:r>
        <w:instrText xml:space="preserve"> PAGEREF _Toc98709656 \h </w:instrText>
      </w:r>
      <w:r>
        <w:fldChar w:fldCharType="separate"/>
      </w:r>
      <w:r>
        <w:t>64</w:t>
      </w:r>
      <w:r>
        <w:fldChar w:fldCharType="end"/>
      </w:r>
    </w:p>
    <w:p w14:paraId="43F9F751" w14:textId="3A448FFB" w:rsidR="00CB1EBE" w:rsidRPr="00194BDB" w:rsidRDefault="00CB1EBE">
      <w:pPr>
        <w:pStyle w:val="TOC5"/>
        <w:rPr>
          <w:rFonts w:ascii="Calibri" w:hAnsi="Calibri"/>
          <w:sz w:val="22"/>
          <w:szCs w:val="22"/>
          <w:lang w:eastAsia="en-GB"/>
        </w:rPr>
      </w:pPr>
      <w:r>
        <w:t>6.3.4.7.1</w:t>
      </w:r>
      <w:r w:rsidRPr="00194BDB">
        <w:rPr>
          <w:rFonts w:ascii="Calibri" w:hAnsi="Calibri"/>
          <w:sz w:val="22"/>
          <w:szCs w:val="22"/>
          <w:lang w:eastAsia="en-GB"/>
        </w:rPr>
        <w:tab/>
      </w:r>
      <w:r>
        <w:t>General</w:t>
      </w:r>
      <w:r>
        <w:tab/>
      </w:r>
      <w:r>
        <w:fldChar w:fldCharType="begin" w:fldLock="1"/>
      </w:r>
      <w:r>
        <w:instrText xml:space="preserve"> PAGEREF _Toc98709657 \h </w:instrText>
      </w:r>
      <w:r>
        <w:fldChar w:fldCharType="separate"/>
      </w:r>
      <w:r>
        <w:t>64</w:t>
      </w:r>
      <w:r>
        <w:fldChar w:fldCharType="end"/>
      </w:r>
    </w:p>
    <w:p w14:paraId="6791A59B" w14:textId="30F4CA0C" w:rsidR="00CB1EBE" w:rsidRPr="00194BDB" w:rsidRDefault="00CB1EBE">
      <w:pPr>
        <w:pStyle w:val="TOC5"/>
        <w:rPr>
          <w:rFonts w:ascii="Calibri" w:hAnsi="Calibri"/>
          <w:sz w:val="22"/>
          <w:szCs w:val="22"/>
          <w:lang w:eastAsia="en-GB"/>
        </w:rPr>
      </w:pPr>
      <w:r>
        <w:t>6.3.4.7.2</w:t>
      </w:r>
      <w:r w:rsidRPr="00194BDB">
        <w:rPr>
          <w:rFonts w:ascii="Calibri" w:hAnsi="Calibri"/>
          <w:sz w:val="22"/>
          <w:szCs w:val="22"/>
          <w:lang w:eastAsia="en-GB"/>
        </w:rPr>
        <w:tab/>
      </w:r>
      <w:r>
        <w:t>Receive MCVideo call release - 2</w:t>
      </w:r>
      <w:r>
        <w:tab/>
      </w:r>
      <w:r>
        <w:fldChar w:fldCharType="begin" w:fldLock="1"/>
      </w:r>
      <w:r>
        <w:instrText xml:space="preserve"> PAGEREF _Toc98709658 \h </w:instrText>
      </w:r>
      <w:r>
        <w:fldChar w:fldCharType="separate"/>
      </w:r>
      <w:r>
        <w:t>64</w:t>
      </w:r>
      <w:r>
        <w:fldChar w:fldCharType="end"/>
      </w:r>
    </w:p>
    <w:p w14:paraId="598B1A93" w14:textId="3EAF4813" w:rsidR="00CB1EBE" w:rsidRPr="00194BDB" w:rsidRDefault="00CB1EBE">
      <w:pPr>
        <w:pStyle w:val="TOC3"/>
        <w:rPr>
          <w:rFonts w:ascii="Calibri" w:hAnsi="Calibri"/>
          <w:sz w:val="22"/>
          <w:szCs w:val="22"/>
          <w:lang w:eastAsia="en-GB"/>
        </w:rPr>
      </w:pPr>
      <w:r>
        <w:t>6.3.5</w:t>
      </w:r>
      <w:r w:rsidRPr="00194BDB">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_Toc98709659 \h </w:instrText>
      </w:r>
      <w:r>
        <w:fldChar w:fldCharType="separate"/>
      </w:r>
      <w:r>
        <w:t>64</w:t>
      </w:r>
      <w:r>
        <w:fldChar w:fldCharType="end"/>
      </w:r>
    </w:p>
    <w:p w14:paraId="48876F7D" w14:textId="0041C9E0" w:rsidR="00CB1EBE" w:rsidRPr="00194BDB" w:rsidRDefault="00CB1EBE">
      <w:pPr>
        <w:pStyle w:val="TOC4"/>
        <w:rPr>
          <w:rFonts w:ascii="Calibri" w:hAnsi="Calibri"/>
          <w:sz w:val="22"/>
          <w:szCs w:val="22"/>
          <w:lang w:eastAsia="en-GB"/>
        </w:rPr>
      </w:pPr>
      <w:r>
        <w:t>6.3.5.1</w:t>
      </w:r>
      <w:r w:rsidRPr="00194BDB">
        <w:rPr>
          <w:rFonts w:ascii="Calibri" w:hAnsi="Calibri"/>
          <w:sz w:val="22"/>
          <w:szCs w:val="22"/>
          <w:lang w:eastAsia="en-GB"/>
        </w:rPr>
        <w:tab/>
      </w:r>
      <w:r>
        <w:t>General</w:t>
      </w:r>
      <w:r>
        <w:tab/>
      </w:r>
      <w:r>
        <w:fldChar w:fldCharType="begin" w:fldLock="1"/>
      </w:r>
      <w:r>
        <w:instrText xml:space="preserve"> PAGEREF _Toc98709660 \h </w:instrText>
      </w:r>
      <w:r>
        <w:fldChar w:fldCharType="separate"/>
      </w:r>
      <w:r>
        <w:t>64</w:t>
      </w:r>
      <w:r>
        <w:fldChar w:fldCharType="end"/>
      </w:r>
    </w:p>
    <w:p w14:paraId="0ECCF271" w14:textId="7A08BB84" w:rsidR="00CB1EBE" w:rsidRPr="00194BDB" w:rsidRDefault="00CB1EBE">
      <w:pPr>
        <w:pStyle w:val="TOC4"/>
        <w:rPr>
          <w:rFonts w:ascii="Calibri" w:hAnsi="Calibri"/>
          <w:sz w:val="22"/>
          <w:szCs w:val="22"/>
          <w:lang w:eastAsia="en-GB"/>
        </w:rPr>
      </w:pPr>
      <w:r>
        <w:t>6.3.5.2</w:t>
      </w:r>
      <w:r w:rsidRPr="00194BDB">
        <w:rPr>
          <w:rFonts w:ascii="Calibri" w:hAnsi="Calibri"/>
          <w:sz w:val="22"/>
          <w:szCs w:val="22"/>
          <w:lang w:eastAsia="en-GB"/>
        </w:rPr>
        <w:tab/>
      </w:r>
      <w:r>
        <w:t>State: 'Start-stop'</w:t>
      </w:r>
      <w:r>
        <w:tab/>
      </w:r>
      <w:r>
        <w:fldChar w:fldCharType="begin" w:fldLock="1"/>
      </w:r>
      <w:r>
        <w:instrText xml:space="preserve"> PAGEREF _Toc98709661 \h </w:instrText>
      </w:r>
      <w:r>
        <w:fldChar w:fldCharType="separate"/>
      </w:r>
      <w:r>
        <w:t>66</w:t>
      </w:r>
      <w:r>
        <w:fldChar w:fldCharType="end"/>
      </w:r>
    </w:p>
    <w:p w14:paraId="677D9F55" w14:textId="3061B6DF" w:rsidR="00CB1EBE" w:rsidRPr="00194BDB" w:rsidRDefault="00CB1EBE">
      <w:pPr>
        <w:pStyle w:val="TOC5"/>
        <w:rPr>
          <w:rFonts w:ascii="Calibri" w:hAnsi="Calibri"/>
          <w:sz w:val="22"/>
          <w:szCs w:val="22"/>
          <w:lang w:eastAsia="en-GB"/>
        </w:rPr>
      </w:pPr>
      <w:r>
        <w:t>6.3.5.2.1</w:t>
      </w:r>
      <w:r w:rsidRPr="00194BDB">
        <w:rPr>
          <w:rFonts w:ascii="Calibri" w:hAnsi="Calibri"/>
          <w:sz w:val="22"/>
          <w:szCs w:val="22"/>
          <w:lang w:eastAsia="en-GB"/>
        </w:rPr>
        <w:tab/>
      </w:r>
      <w:r>
        <w:t>General</w:t>
      </w:r>
      <w:r>
        <w:tab/>
      </w:r>
      <w:r>
        <w:fldChar w:fldCharType="begin" w:fldLock="1"/>
      </w:r>
      <w:r>
        <w:instrText xml:space="preserve"> PAGEREF _Toc98709662 \h </w:instrText>
      </w:r>
      <w:r>
        <w:fldChar w:fldCharType="separate"/>
      </w:r>
      <w:r>
        <w:t>66</w:t>
      </w:r>
      <w:r>
        <w:fldChar w:fldCharType="end"/>
      </w:r>
    </w:p>
    <w:p w14:paraId="59566841" w14:textId="42E13A51" w:rsidR="00CB1EBE" w:rsidRPr="00194BDB" w:rsidRDefault="00CB1EBE">
      <w:pPr>
        <w:pStyle w:val="TOC5"/>
        <w:rPr>
          <w:rFonts w:ascii="Calibri" w:hAnsi="Calibri"/>
          <w:sz w:val="22"/>
          <w:szCs w:val="22"/>
          <w:lang w:eastAsia="en-GB"/>
        </w:rPr>
      </w:pPr>
      <w:r>
        <w:t>6.3.5.2.2</w:t>
      </w:r>
      <w:r w:rsidRPr="00194BDB">
        <w:rPr>
          <w:rFonts w:ascii="Calibri" w:hAnsi="Calibri"/>
          <w:sz w:val="22"/>
          <w:szCs w:val="22"/>
          <w:lang w:eastAsia="en-GB"/>
        </w:rPr>
        <w:tab/>
      </w:r>
      <w:r>
        <w:t>SIP Session initiated</w:t>
      </w:r>
      <w:r>
        <w:tab/>
      </w:r>
      <w:r>
        <w:fldChar w:fldCharType="begin" w:fldLock="1"/>
      </w:r>
      <w:r>
        <w:instrText xml:space="preserve"> PAGEREF _Toc98709663 \h </w:instrText>
      </w:r>
      <w:r>
        <w:fldChar w:fldCharType="separate"/>
      </w:r>
      <w:r>
        <w:t>66</w:t>
      </w:r>
      <w:r>
        <w:fldChar w:fldCharType="end"/>
      </w:r>
    </w:p>
    <w:p w14:paraId="62EA606D" w14:textId="3DCBFF9F" w:rsidR="00CB1EBE" w:rsidRPr="00194BDB" w:rsidRDefault="00CB1EBE">
      <w:pPr>
        <w:pStyle w:val="TOC4"/>
        <w:rPr>
          <w:rFonts w:ascii="Calibri" w:hAnsi="Calibri"/>
          <w:sz w:val="22"/>
          <w:szCs w:val="22"/>
          <w:lang w:eastAsia="en-GB"/>
        </w:rPr>
      </w:pPr>
      <w:r>
        <w:t>6.3.5.3</w:t>
      </w:r>
      <w:r w:rsidRPr="00194BDB">
        <w:rPr>
          <w:rFonts w:ascii="Calibri" w:hAnsi="Calibri"/>
          <w:sz w:val="22"/>
          <w:szCs w:val="22"/>
          <w:lang w:eastAsia="en-GB"/>
        </w:rPr>
        <w:tab/>
      </w:r>
      <w:r>
        <w:t>State: 'U: not permitted and Transmit Idle'</w:t>
      </w:r>
      <w:r>
        <w:tab/>
      </w:r>
      <w:r>
        <w:fldChar w:fldCharType="begin" w:fldLock="1"/>
      </w:r>
      <w:r>
        <w:instrText xml:space="preserve"> PAGEREF _Toc98709664 \h </w:instrText>
      </w:r>
      <w:r>
        <w:fldChar w:fldCharType="separate"/>
      </w:r>
      <w:r>
        <w:t>68</w:t>
      </w:r>
      <w:r>
        <w:fldChar w:fldCharType="end"/>
      </w:r>
    </w:p>
    <w:p w14:paraId="54821521" w14:textId="69AF7E87" w:rsidR="00CB1EBE" w:rsidRPr="00194BDB" w:rsidRDefault="00CB1EBE">
      <w:pPr>
        <w:pStyle w:val="TOC5"/>
        <w:rPr>
          <w:rFonts w:ascii="Calibri" w:hAnsi="Calibri"/>
          <w:sz w:val="22"/>
          <w:szCs w:val="22"/>
          <w:lang w:eastAsia="en-GB"/>
        </w:rPr>
      </w:pPr>
      <w:r>
        <w:t>6.3.5.3.1</w:t>
      </w:r>
      <w:r w:rsidRPr="00194BDB">
        <w:rPr>
          <w:rFonts w:ascii="Calibri" w:hAnsi="Calibri"/>
          <w:sz w:val="22"/>
          <w:szCs w:val="22"/>
          <w:lang w:eastAsia="en-GB"/>
        </w:rPr>
        <w:tab/>
      </w:r>
      <w:r>
        <w:t>General</w:t>
      </w:r>
      <w:r>
        <w:tab/>
      </w:r>
      <w:r>
        <w:fldChar w:fldCharType="begin" w:fldLock="1"/>
      </w:r>
      <w:r>
        <w:instrText xml:space="preserve"> PAGEREF _Toc98709665 \h </w:instrText>
      </w:r>
      <w:r>
        <w:fldChar w:fldCharType="separate"/>
      </w:r>
      <w:r>
        <w:t>68</w:t>
      </w:r>
      <w:r>
        <w:fldChar w:fldCharType="end"/>
      </w:r>
    </w:p>
    <w:p w14:paraId="1D718388" w14:textId="767F4F08" w:rsidR="00CB1EBE" w:rsidRPr="00194BDB" w:rsidRDefault="00CB1EBE">
      <w:pPr>
        <w:pStyle w:val="TOC5"/>
        <w:rPr>
          <w:rFonts w:ascii="Calibri" w:hAnsi="Calibri"/>
          <w:sz w:val="22"/>
          <w:szCs w:val="22"/>
          <w:lang w:eastAsia="en-GB"/>
        </w:rPr>
      </w:pPr>
      <w:r>
        <w:t>6.3.5.3.2</w:t>
      </w:r>
      <w:r w:rsidRPr="00194BDB">
        <w:rPr>
          <w:rFonts w:ascii="Calibri" w:hAnsi="Calibri"/>
          <w:sz w:val="22"/>
          <w:szCs w:val="22"/>
          <w:lang w:eastAsia="en-GB"/>
        </w:rPr>
        <w:tab/>
      </w:r>
      <w:r>
        <w:t>Enter state 'U: not permitted and Transmit Idle'</w:t>
      </w:r>
      <w:r>
        <w:tab/>
      </w:r>
      <w:r>
        <w:fldChar w:fldCharType="begin" w:fldLock="1"/>
      </w:r>
      <w:r>
        <w:instrText xml:space="preserve"> PAGEREF _Toc98709666 \h </w:instrText>
      </w:r>
      <w:r>
        <w:fldChar w:fldCharType="separate"/>
      </w:r>
      <w:r>
        <w:t>69</w:t>
      </w:r>
      <w:r>
        <w:fldChar w:fldCharType="end"/>
      </w:r>
    </w:p>
    <w:p w14:paraId="26CFCB81" w14:textId="053862FC" w:rsidR="00CB1EBE" w:rsidRPr="00194BDB" w:rsidRDefault="00CB1EBE">
      <w:pPr>
        <w:pStyle w:val="TOC5"/>
        <w:rPr>
          <w:rFonts w:ascii="Calibri" w:hAnsi="Calibri"/>
          <w:sz w:val="22"/>
          <w:szCs w:val="22"/>
          <w:lang w:eastAsia="en-GB"/>
        </w:rPr>
      </w:pPr>
      <w:r>
        <w:t>6.3.5.3.3</w:t>
      </w:r>
      <w:r w:rsidRPr="00194BDB">
        <w:rPr>
          <w:rFonts w:ascii="Calibri" w:hAnsi="Calibri"/>
          <w:sz w:val="22"/>
          <w:szCs w:val="22"/>
          <w:lang w:eastAsia="en-GB"/>
        </w:rPr>
        <w:tab/>
      </w:r>
      <w:r>
        <w:t>Void</w:t>
      </w:r>
      <w:r>
        <w:tab/>
      </w:r>
      <w:r>
        <w:fldChar w:fldCharType="begin" w:fldLock="1"/>
      </w:r>
      <w:r>
        <w:instrText xml:space="preserve"> PAGEREF _Toc98709667 \h </w:instrText>
      </w:r>
      <w:r>
        <w:fldChar w:fldCharType="separate"/>
      </w:r>
      <w:r>
        <w:t>69</w:t>
      </w:r>
      <w:r>
        <w:fldChar w:fldCharType="end"/>
      </w:r>
    </w:p>
    <w:p w14:paraId="0CBED834" w14:textId="4E27AF15" w:rsidR="00CB1EBE" w:rsidRPr="00194BDB" w:rsidRDefault="00CB1EBE">
      <w:pPr>
        <w:pStyle w:val="TOC5"/>
        <w:rPr>
          <w:rFonts w:ascii="Calibri" w:hAnsi="Calibri"/>
          <w:sz w:val="22"/>
          <w:szCs w:val="22"/>
          <w:lang w:eastAsia="en-GB"/>
        </w:rPr>
      </w:pPr>
      <w:r>
        <w:t>6.3.5.3.4</w:t>
      </w:r>
      <w:r w:rsidRPr="00194BDB">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_Toc98709668 \h </w:instrText>
      </w:r>
      <w:r>
        <w:fldChar w:fldCharType="separate"/>
      </w:r>
      <w:r>
        <w:t>69</w:t>
      </w:r>
      <w:r>
        <w:fldChar w:fldCharType="end"/>
      </w:r>
    </w:p>
    <w:p w14:paraId="1078E92F" w14:textId="1F95B302" w:rsidR="00CB1EBE" w:rsidRPr="00194BDB" w:rsidRDefault="00CB1EBE">
      <w:pPr>
        <w:pStyle w:val="TOC5"/>
        <w:rPr>
          <w:rFonts w:ascii="Calibri" w:hAnsi="Calibri"/>
          <w:sz w:val="22"/>
          <w:szCs w:val="22"/>
          <w:lang w:eastAsia="en-GB"/>
        </w:rPr>
      </w:pPr>
      <w:r>
        <w:t>6.3.5.3.5</w:t>
      </w:r>
      <w:r w:rsidRPr="00194BDB">
        <w:rPr>
          <w:rFonts w:ascii="Calibri" w:hAnsi="Calibri"/>
          <w:sz w:val="22"/>
          <w:szCs w:val="22"/>
          <w:lang w:eastAsia="en-GB"/>
        </w:rPr>
        <w:tab/>
      </w:r>
      <w:r>
        <w:t>Send Transmission Grant message (S: Transmission Grant)</w:t>
      </w:r>
      <w:r>
        <w:tab/>
      </w:r>
      <w:r>
        <w:fldChar w:fldCharType="begin" w:fldLock="1"/>
      </w:r>
      <w:r>
        <w:instrText xml:space="preserve"> PAGEREF _Toc98709669 \h </w:instrText>
      </w:r>
      <w:r>
        <w:fldChar w:fldCharType="separate"/>
      </w:r>
      <w:r>
        <w:t>69</w:t>
      </w:r>
      <w:r>
        <w:fldChar w:fldCharType="end"/>
      </w:r>
    </w:p>
    <w:p w14:paraId="09965C96" w14:textId="32187933" w:rsidR="00CB1EBE" w:rsidRPr="00194BDB" w:rsidRDefault="00CB1EBE">
      <w:pPr>
        <w:pStyle w:val="TOC5"/>
        <w:rPr>
          <w:rFonts w:ascii="Calibri" w:hAnsi="Calibri"/>
          <w:sz w:val="22"/>
          <w:szCs w:val="22"/>
          <w:lang w:eastAsia="en-GB"/>
        </w:rPr>
      </w:pPr>
      <w:r>
        <w:t>6.3.5.3.6</w:t>
      </w:r>
      <w:r w:rsidRPr="00194BDB">
        <w:rPr>
          <w:rFonts w:ascii="Calibri" w:hAnsi="Calibri"/>
          <w:sz w:val="22"/>
          <w:szCs w:val="22"/>
          <w:lang w:eastAsia="en-GB"/>
        </w:rPr>
        <w:tab/>
      </w:r>
      <w:r>
        <w:t>Send Transmission Reject message (S: Transmission Reject)</w:t>
      </w:r>
      <w:r>
        <w:tab/>
      </w:r>
      <w:r>
        <w:fldChar w:fldCharType="begin" w:fldLock="1"/>
      </w:r>
      <w:r>
        <w:instrText xml:space="preserve"> PAGEREF _Toc98709670 \h </w:instrText>
      </w:r>
      <w:r>
        <w:fldChar w:fldCharType="separate"/>
      </w:r>
      <w:r>
        <w:t>70</w:t>
      </w:r>
      <w:r>
        <w:fldChar w:fldCharType="end"/>
      </w:r>
    </w:p>
    <w:p w14:paraId="686A95EB" w14:textId="02F57535" w:rsidR="00CB1EBE" w:rsidRPr="00194BDB" w:rsidRDefault="00CB1EBE">
      <w:pPr>
        <w:pStyle w:val="TOC5"/>
        <w:rPr>
          <w:rFonts w:ascii="Calibri" w:hAnsi="Calibri"/>
          <w:sz w:val="22"/>
          <w:szCs w:val="22"/>
          <w:lang w:eastAsia="en-GB"/>
        </w:rPr>
      </w:pPr>
      <w:r>
        <w:t>6.3.5.3.7</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_Toc98709671 \h </w:instrText>
      </w:r>
      <w:r>
        <w:fldChar w:fldCharType="separate"/>
      </w:r>
      <w:r>
        <w:t>70</w:t>
      </w:r>
      <w:r>
        <w:fldChar w:fldCharType="end"/>
      </w:r>
    </w:p>
    <w:p w14:paraId="5C0657BF" w14:textId="31E8C831" w:rsidR="00CB1EBE" w:rsidRPr="00194BDB" w:rsidRDefault="00CB1EBE">
      <w:pPr>
        <w:pStyle w:val="TOC5"/>
        <w:rPr>
          <w:rFonts w:ascii="Calibri" w:hAnsi="Calibri"/>
          <w:sz w:val="22"/>
          <w:szCs w:val="22"/>
          <w:lang w:eastAsia="en-GB"/>
        </w:rPr>
      </w:pPr>
      <w:r>
        <w:t>6.3.5.3.8</w:t>
      </w:r>
      <w:r w:rsidRPr="00194BDB">
        <w:rPr>
          <w:rFonts w:ascii="Calibri" w:hAnsi="Calibri"/>
          <w:sz w:val="22"/>
          <w:szCs w:val="22"/>
          <w:lang w:eastAsia="en-GB"/>
        </w:rPr>
        <w:tab/>
      </w:r>
      <w:r>
        <w:t>Receive RTP media packets (R: media)</w:t>
      </w:r>
      <w:r>
        <w:tab/>
      </w:r>
      <w:r>
        <w:fldChar w:fldCharType="begin" w:fldLock="1"/>
      </w:r>
      <w:r>
        <w:instrText xml:space="preserve"> PAGEREF _Toc98709672 \h </w:instrText>
      </w:r>
      <w:r>
        <w:fldChar w:fldCharType="separate"/>
      </w:r>
      <w:r>
        <w:t>70</w:t>
      </w:r>
      <w:r>
        <w:fldChar w:fldCharType="end"/>
      </w:r>
    </w:p>
    <w:p w14:paraId="7A61327E" w14:textId="3569DC40" w:rsidR="00CB1EBE" w:rsidRPr="00194BDB" w:rsidRDefault="00CB1EBE">
      <w:pPr>
        <w:pStyle w:val="TOC5"/>
        <w:rPr>
          <w:rFonts w:ascii="Calibri" w:hAnsi="Calibri"/>
          <w:sz w:val="22"/>
          <w:szCs w:val="22"/>
          <w:lang w:eastAsia="en-GB"/>
        </w:rPr>
      </w:pPr>
      <w:r>
        <w:t>6.3.5.3.9</w:t>
      </w:r>
      <w:r w:rsidRPr="00194BDB">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_Toc98709673 \h </w:instrText>
      </w:r>
      <w:r>
        <w:fldChar w:fldCharType="separate"/>
      </w:r>
      <w:r>
        <w:t>71</w:t>
      </w:r>
      <w:r>
        <w:fldChar w:fldCharType="end"/>
      </w:r>
    </w:p>
    <w:p w14:paraId="7DDB127E" w14:textId="3A0741EC" w:rsidR="00CB1EBE" w:rsidRPr="00194BDB" w:rsidRDefault="00CB1EBE">
      <w:pPr>
        <w:pStyle w:val="TOC5"/>
        <w:rPr>
          <w:rFonts w:ascii="Calibri" w:hAnsi="Calibri"/>
          <w:sz w:val="22"/>
          <w:szCs w:val="22"/>
          <w:lang w:eastAsia="en-GB"/>
        </w:rPr>
      </w:pPr>
      <w:r>
        <w:t>6.3.5.3.10</w:t>
      </w:r>
      <w:r w:rsidRPr="00194BDB">
        <w:rPr>
          <w:rFonts w:ascii="Calibri" w:hAnsi="Calibri"/>
          <w:sz w:val="22"/>
          <w:szCs w:val="22"/>
          <w:lang w:eastAsia="en-GB"/>
        </w:rPr>
        <w:tab/>
      </w:r>
      <w:r>
        <w:t>Send Transmission Idle message (S: Transmit Idle)</w:t>
      </w:r>
      <w:r>
        <w:tab/>
      </w:r>
      <w:r>
        <w:fldChar w:fldCharType="begin" w:fldLock="1"/>
      </w:r>
      <w:r>
        <w:instrText xml:space="preserve"> PAGEREF _Toc98709674 \h </w:instrText>
      </w:r>
      <w:r>
        <w:fldChar w:fldCharType="separate"/>
      </w:r>
      <w:r>
        <w:t>71</w:t>
      </w:r>
      <w:r>
        <w:fldChar w:fldCharType="end"/>
      </w:r>
    </w:p>
    <w:p w14:paraId="58615C64" w14:textId="155ACF21" w:rsidR="00CB1EBE" w:rsidRPr="00194BDB" w:rsidRDefault="00CB1EBE">
      <w:pPr>
        <w:pStyle w:val="TOC4"/>
        <w:rPr>
          <w:rFonts w:ascii="Calibri" w:hAnsi="Calibri"/>
          <w:sz w:val="22"/>
          <w:szCs w:val="22"/>
          <w:lang w:eastAsia="en-GB"/>
        </w:rPr>
      </w:pPr>
      <w:r>
        <w:t>6.3.5.4</w:t>
      </w:r>
      <w:r w:rsidRPr="00194BDB">
        <w:rPr>
          <w:rFonts w:ascii="Calibri" w:hAnsi="Calibri"/>
          <w:sz w:val="22"/>
          <w:szCs w:val="22"/>
          <w:lang w:eastAsia="en-GB"/>
        </w:rPr>
        <w:tab/>
      </w:r>
      <w:r>
        <w:t>State 'U: not permitted and transmit taken'</w:t>
      </w:r>
      <w:r>
        <w:tab/>
      </w:r>
      <w:r>
        <w:fldChar w:fldCharType="begin" w:fldLock="1"/>
      </w:r>
      <w:r>
        <w:instrText xml:space="preserve"> PAGEREF _Toc98709675 \h </w:instrText>
      </w:r>
      <w:r>
        <w:fldChar w:fldCharType="separate"/>
      </w:r>
      <w:r>
        <w:t>71</w:t>
      </w:r>
      <w:r>
        <w:fldChar w:fldCharType="end"/>
      </w:r>
    </w:p>
    <w:p w14:paraId="2A224278" w14:textId="3829BB7E" w:rsidR="00CB1EBE" w:rsidRPr="00194BDB" w:rsidRDefault="00CB1EBE">
      <w:pPr>
        <w:pStyle w:val="TOC5"/>
        <w:rPr>
          <w:rFonts w:ascii="Calibri" w:hAnsi="Calibri"/>
          <w:sz w:val="22"/>
          <w:szCs w:val="22"/>
          <w:lang w:eastAsia="en-GB"/>
        </w:rPr>
      </w:pPr>
      <w:r>
        <w:t>6.3.5.4.1</w:t>
      </w:r>
      <w:r w:rsidRPr="00194BDB">
        <w:rPr>
          <w:rFonts w:ascii="Calibri" w:hAnsi="Calibri"/>
          <w:sz w:val="22"/>
          <w:szCs w:val="22"/>
          <w:lang w:eastAsia="en-GB"/>
        </w:rPr>
        <w:tab/>
      </w:r>
      <w:r>
        <w:t>General</w:t>
      </w:r>
      <w:r>
        <w:tab/>
      </w:r>
      <w:r>
        <w:fldChar w:fldCharType="begin" w:fldLock="1"/>
      </w:r>
      <w:r>
        <w:instrText xml:space="preserve"> PAGEREF _Toc98709676 \h </w:instrText>
      </w:r>
      <w:r>
        <w:fldChar w:fldCharType="separate"/>
      </w:r>
      <w:r>
        <w:t>71</w:t>
      </w:r>
      <w:r>
        <w:fldChar w:fldCharType="end"/>
      </w:r>
    </w:p>
    <w:p w14:paraId="7F5CBCC6" w14:textId="4563CCF2" w:rsidR="00CB1EBE" w:rsidRPr="00194BDB" w:rsidRDefault="00CB1EBE">
      <w:pPr>
        <w:pStyle w:val="TOC5"/>
        <w:rPr>
          <w:rFonts w:ascii="Calibri" w:hAnsi="Calibri"/>
          <w:sz w:val="22"/>
          <w:szCs w:val="22"/>
          <w:lang w:eastAsia="en-GB"/>
        </w:rPr>
      </w:pPr>
      <w:r>
        <w:t>6.3.5.4.2</w:t>
      </w:r>
      <w:r w:rsidRPr="00194BDB">
        <w:rPr>
          <w:rFonts w:ascii="Calibri" w:hAnsi="Calibri"/>
          <w:sz w:val="22"/>
          <w:szCs w:val="22"/>
          <w:lang w:eastAsia="en-GB"/>
        </w:rPr>
        <w:tab/>
      </w:r>
      <w:r>
        <w:t>Enter state 'U: not permitted and Transmit Taken'</w:t>
      </w:r>
      <w:r>
        <w:tab/>
      </w:r>
      <w:r>
        <w:fldChar w:fldCharType="begin" w:fldLock="1"/>
      </w:r>
      <w:r>
        <w:instrText xml:space="preserve"> PAGEREF _Toc98709677 \h </w:instrText>
      </w:r>
      <w:r>
        <w:fldChar w:fldCharType="separate"/>
      </w:r>
      <w:r>
        <w:t>71</w:t>
      </w:r>
      <w:r>
        <w:fldChar w:fldCharType="end"/>
      </w:r>
    </w:p>
    <w:p w14:paraId="23C2E733" w14:textId="75F7866E" w:rsidR="00CB1EBE" w:rsidRPr="00194BDB" w:rsidRDefault="00CB1EBE">
      <w:pPr>
        <w:pStyle w:val="TOC5"/>
        <w:rPr>
          <w:rFonts w:ascii="Calibri" w:hAnsi="Calibri"/>
          <w:sz w:val="22"/>
          <w:szCs w:val="22"/>
          <w:lang w:eastAsia="en-GB"/>
        </w:rPr>
      </w:pPr>
      <w:r>
        <w:t>6.3.5.4.3</w:t>
      </w:r>
      <w:r w:rsidRPr="00194BDB">
        <w:rPr>
          <w:rFonts w:ascii="Calibri" w:hAnsi="Calibri"/>
          <w:sz w:val="22"/>
          <w:szCs w:val="22"/>
          <w:lang w:eastAsia="en-GB"/>
        </w:rPr>
        <w:tab/>
      </w:r>
      <w:r>
        <w:t>Send Transmission Idle message (S: Transmit Idle)</w:t>
      </w:r>
      <w:r>
        <w:tab/>
      </w:r>
      <w:r>
        <w:fldChar w:fldCharType="begin" w:fldLock="1"/>
      </w:r>
      <w:r>
        <w:instrText xml:space="preserve"> PAGEREF _Toc98709678 \h </w:instrText>
      </w:r>
      <w:r>
        <w:fldChar w:fldCharType="separate"/>
      </w:r>
      <w:r>
        <w:t>71</w:t>
      </w:r>
      <w:r>
        <w:fldChar w:fldCharType="end"/>
      </w:r>
    </w:p>
    <w:p w14:paraId="072C5F54" w14:textId="06A890C0" w:rsidR="00CB1EBE" w:rsidRPr="00194BDB" w:rsidRDefault="00CB1EBE">
      <w:pPr>
        <w:pStyle w:val="TOC5"/>
        <w:rPr>
          <w:rFonts w:ascii="Calibri" w:hAnsi="Calibri"/>
          <w:sz w:val="22"/>
          <w:szCs w:val="22"/>
          <w:lang w:eastAsia="en-GB"/>
        </w:rPr>
      </w:pPr>
      <w:r>
        <w:t>6.3.5.4.4</w:t>
      </w:r>
      <w:r w:rsidRPr="00194BDB">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_Toc98709679 \h </w:instrText>
      </w:r>
      <w:r>
        <w:fldChar w:fldCharType="separate"/>
      </w:r>
      <w:r>
        <w:t>72</w:t>
      </w:r>
      <w:r>
        <w:fldChar w:fldCharType="end"/>
      </w:r>
    </w:p>
    <w:p w14:paraId="4C51DE26" w14:textId="3E8E3389" w:rsidR="00CB1EBE" w:rsidRPr="00194BDB" w:rsidRDefault="00CB1EBE">
      <w:pPr>
        <w:pStyle w:val="TOC5"/>
        <w:rPr>
          <w:rFonts w:ascii="Calibri" w:hAnsi="Calibri"/>
          <w:sz w:val="22"/>
          <w:szCs w:val="22"/>
          <w:lang w:eastAsia="en-GB"/>
        </w:rPr>
      </w:pPr>
      <w:r>
        <w:t>6.3.5.4.5</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_Toc98709680 \h </w:instrText>
      </w:r>
      <w:r>
        <w:fldChar w:fldCharType="separate"/>
      </w:r>
      <w:r>
        <w:t>75</w:t>
      </w:r>
      <w:r>
        <w:fldChar w:fldCharType="end"/>
      </w:r>
    </w:p>
    <w:p w14:paraId="7BC44054" w14:textId="2C4B3504" w:rsidR="00CB1EBE" w:rsidRPr="00194BDB" w:rsidRDefault="00CB1EBE">
      <w:pPr>
        <w:pStyle w:val="TOC5"/>
        <w:rPr>
          <w:rFonts w:ascii="Calibri" w:hAnsi="Calibri"/>
          <w:sz w:val="22"/>
          <w:szCs w:val="22"/>
          <w:lang w:eastAsia="en-GB"/>
        </w:rPr>
      </w:pPr>
      <w:r>
        <w:t>6.3.5.4.6</w:t>
      </w:r>
      <w:r w:rsidRPr="00194BDB">
        <w:rPr>
          <w:rFonts w:ascii="Calibri" w:hAnsi="Calibri"/>
          <w:sz w:val="22"/>
          <w:szCs w:val="22"/>
          <w:lang w:eastAsia="en-GB"/>
        </w:rPr>
        <w:tab/>
      </w:r>
      <w:r>
        <w:t>Receive RTP media packets (R: media)</w:t>
      </w:r>
      <w:r>
        <w:tab/>
      </w:r>
      <w:r>
        <w:fldChar w:fldCharType="begin" w:fldLock="1"/>
      </w:r>
      <w:r>
        <w:instrText xml:space="preserve"> PAGEREF _Toc98709681 \h </w:instrText>
      </w:r>
      <w:r>
        <w:fldChar w:fldCharType="separate"/>
      </w:r>
      <w:r>
        <w:t>76</w:t>
      </w:r>
      <w:r>
        <w:fldChar w:fldCharType="end"/>
      </w:r>
    </w:p>
    <w:p w14:paraId="32E4BF44" w14:textId="615B4D6C" w:rsidR="00CB1EBE" w:rsidRPr="00194BDB" w:rsidRDefault="00CB1EBE">
      <w:pPr>
        <w:pStyle w:val="TOC5"/>
        <w:rPr>
          <w:rFonts w:ascii="Calibri" w:hAnsi="Calibri"/>
          <w:sz w:val="22"/>
          <w:szCs w:val="22"/>
          <w:lang w:eastAsia="en-GB"/>
        </w:rPr>
      </w:pPr>
      <w:r>
        <w:t>6.3.5.4.7</w:t>
      </w:r>
      <w:r w:rsidRPr="00194BDB">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_Toc98709682 \h </w:instrText>
      </w:r>
      <w:r>
        <w:fldChar w:fldCharType="separate"/>
      </w:r>
      <w:r>
        <w:t>77</w:t>
      </w:r>
      <w:r>
        <w:fldChar w:fldCharType="end"/>
      </w:r>
    </w:p>
    <w:p w14:paraId="0C8A6B26" w14:textId="355D8D1F" w:rsidR="00CB1EBE" w:rsidRPr="00194BDB" w:rsidRDefault="00CB1EBE">
      <w:pPr>
        <w:pStyle w:val="TOC5"/>
        <w:rPr>
          <w:rFonts w:ascii="Calibri" w:hAnsi="Calibri"/>
          <w:sz w:val="22"/>
          <w:szCs w:val="22"/>
          <w:lang w:eastAsia="en-GB"/>
        </w:rPr>
      </w:pPr>
      <w:r>
        <w:t>6.3.5.4.8</w:t>
      </w:r>
      <w:r w:rsidRPr="00194BDB">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_Toc98709683 \h </w:instrText>
      </w:r>
      <w:r>
        <w:fldChar w:fldCharType="separate"/>
      </w:r>
      <w:r>
        <w:t>77</w:t>
      </w:r>
      <w:r>
        <w:fldChar w:fldCharType="end"/>
      </w:r>
    </w:p>
    <w:p w14:paraId="353D434F" w14:textId="4775C7CD" w:rsidR="00CB1EBE" w:rsidRPr="00194BDB" w:rsidRDefault="00CB1EBE">
      <w:pPr>
        <w:pStyle w:val="TOC5"/>
        <w:rPr>
          <w:rFonts w:ascii="Calibri" w:hAnsi="Calibri"/>
          <w:sz w:val="22"/>
          <w:szCs w:val="22"/>
          <w:lang w:eastAsia="en-GB"/>
        </w:rPr>
      </w:pPr>
      <w:r>
        <w:t>6.3.5.4.9</w:t>
      </w:r>
      <w:r w:rsidRPr="00194BDB">
        <w:rPr>
          <w:rFonts w:ascii="Calibri" w:hAnsi="Calibri"/>
          <w:sz w:val="22"/>
          <w:szCs w:val="22"/>
          <w:lang w:eastAsia="en-GB"/>
        </w:rPr>
        <w:tab/>
      </w:r>
      <w:r>
        <w:t>Send Transmission Grant message (S: Transmission Grant)</w:t>
      </w:r>
      <w:r>
        <w:tab/>
      </w:r>
      <w:r>
        <w:fldChar w:fldCharType="begin" w:fldLock="1"/>
      </w:r>
      <w:r>
        <w:instrText xml:space="preserve"> PAGEREF _Toc98709684 \h </w:instrText>
      </w:r>
      <w:r>
        <w:fldChar w:fldCharType="separate"/>
      </w:r>
      <w:r>
        <w:t>77</w:t>
      </w:r>
      <w:r>
        <w:fldChar w:fldCharType="end"/>
      </w:r>
    </w:p>
    <w:p w14:paraId="0A4BF183" w14:textId="3C147A3A" w:rsidR="00CB1EBE" w:rsidRPr="00194BDB" w:rsidRDefault="00CB1EBE">
      <w:pPr>
        <w:pStyle w:val="TOC5"/>
        <w:rPr>
          <w:rFonts w:ascii="Calibri" w:hAnsi="Calibri"/>
          <w:sz w:val="22"/>
          <w:szCs w:val="22"/>
          <w:lang w:eastAsia="en-GB"/>
        </w:rPr>
      </w:pPr>
      <w:r>
        <w:t>6.3.5.4.10</w:t>
      </w:r>
      <w:r w:rsidRPr="00194BDB">
        <w:rPr>
          <w:rFonts w:ascii="Calibri" w:hAnsi="Calibri"/>
          <w:sz w:val="22"/>
          <w:szCs w:val="22"/>
          <w:lang w:eastAsia="en-GB"/>
        </w:rPr>
        <w:tab/>
      </w:r>
      <w:r>
        <w:t>Send Media Transmission Notify message (S: Media Transmission Notify)</w:t>
      </w:r>
      <w:r>
        <w:tab/>
      </w:r>
      <w:r>
        <w:fldChar w:fldCharType="begin" w:fldLock="1"/>
      </w:r>
      <w:r>
        <w:instrText xml:space="preserve"> PAGEREF _Toc98709685 \h </w:instrText>
      </w:r>
      <w:r>
        <w:fldChar w:fldCharType="separate"/>
      </w:r>
      <w:r>
        <w:t>78</w:t>
      </w:r>
      <w:r>
        <w:fldChar w:fldCharType="end"/>
      </w:r>
    </w:p>
    <w:p w14:paraId="1E7CF0D4" w14:textId="34A74178" w:rsidR="00CB1EBE" w:rsidRPr="00194BDB" w:rsidRDefault="00CB1EBE">
      <w:pPr>
        <w:pStyle w:val="TOC4"/>
        <w:rPr>
          <w:rFonts w:ascii="Calibri" w:hAnsi="Calibri"/>
          <w:sz w:val="22"/>
          <w:szCs w:val="22"/>
          <w:lang w:eastAsia="en-GB"/>
        </w:rPr>
      </w:pPr>
      <w:r>
        <w:t>6.3.5.5</w:t>
      </w:r>
      <w:r w:rsidRPr="00194BDB">
        <w:rPr>
          <w:rFonts w:ascii="Calibri" w:hAnsi="Calibri"/>
          <w:sz w:val="22"/>
          <w:szCs w:val="22"/>
          <w:lang w:eastAsia="en-GB"/>
        </w:rPr>
        <w:tab/>
      </w:r>
      <w:r>
        <w:t>State: 'U: permitted'</w:t>
      </w:r>
      <w:r>
        <w:tab/>
      </w:r>
      <w:r>
        <w:fldChar w:fldCharType="begin" w:fldLock="1"/>
      </w:r>
      <w:r>
        <w:instrText xml:space="preserve"> PAGEREF _Toc98709686 \h </w:instrText>
      </w:r>
      <w:r>
        <w:fldChar w:fldCharType="separate"/>
      </w:r>
      <w:r>
        <w:t>78</w:t>
      </w:r>
      <w:r>
        <w:fldChar w:fldCharType="end"/>
      </w:r>
    </w:p>
    <w:p w14:paraId="3A2FBE5F" w14:textId="3A75FC04" w:rsidR="00CB1EBE" w:rsidRPr="00194BDB" w:rsidRDefault="00CB1EBE">
      <w:pPr>
        <w:pStyle w:val="TOC5"/>
        <w:rPr>
          <w:rFonts w:ascii="Calibri" w:hAnsi="Calibri"/>
          <w:sz w:val="22"/>
          <w:szCs w:val="22"/>
          <w:lang w:eastAsia="en-GB"/>
        </w:rPr>
      </w:pPr>
      <w:r>
        <w:t>6.3.5.5.1</w:t>
      </w:r>
      <w:r w:rsidRPr="00194BDB">
        <w:rPr>
          <w:rFonts w:ascii="Calibri" w:hAnsi="Calibri"/>
          <w:sz w:val="22"/>
          <w:szCs w:val="22"/>
          <w:lang w:eastAsia="en-GB"/>
        </w:rPr>
        <w:tab/>
      </w:r>
      <w:r>
        <w:t>General</w:t>
      </w:r>
      <w:r>
        <w:tab/>
      </w:r>
      <w:r>
        <w:fldChar w:fldCharType="begin" w:fldLock="1"/>
      </w:r>
      <w:r>
        <w:instrText xml:space="preserve"> PAGEREF _Toc98709687 \h </w:instrText>
      </w:r>
      <w:r>
        <w:fldChar w:fldCharType="separate"/>
      </w:r>
      <w:r>
        <w:t>78</w:t>
      </w:r>
      <w:r>
        <w:fldChar w:fldCharType="end"/>
      </w:r>
    </w:p>
    <w:p w14:paraId="54A715AE" w14:textId="2C68C7B5" w:rsidR="00CB1EBE" w:rsidRPr="00194BDB" w:rsidRDefault="00CB1EBE">
      <w:pPr>
        <w:pStyle w:val="TOC5"/>
        <w:rPr>
          <w:rFonts w:ascii="Calibri" w:hAnsi="Calibri"/>
          <w:sz w:val="22"/>
          <w:szCs w:val="22"/>
          <w:lang w:eastAsia="en-GB"/>
        </w:rPr>
      </w:pPr>
      <w:r>
        <w:t>6.3.5.5.2</w:t>
      </w:r>
      <w:r w:rsidRPr="00194BDB">
        <w:rPr>
          <w:rFonts w:ascii="Calibri" w:hAnsi="Calibri"/>
          <w:sz w:val="22"/>
          <w:szCs w:val="22"/>
          <w:lang w:eastAsia="en-GB"/>
        </w:rPr>
        <w:tab/>
      </w:r>
      <w:r>
        <w:t>Enter state 'U: permitted'</w:t>
      </w:r>
      <w:r>
        <w:tab/>
      </w:r>
      <w:r>
        <w:fldChar w:fldCharType="begin" w:fldLock="1"/>
      </w:r>
      <w:r>
        <w:instrText xml:space="preserve"> PAGEREF _Toc98709688 \h </w:instrText>
      </w:r>
      <w:r>
        <w:fldChar w:fldCharType="separate"/>
      </w:r>
      <w:r>
        <w:t>78</w:t>
      </w:r>
      <w:r>
        <w:fldChar w:fldCharType="end"/>
      </w:r>
    </w:p>
    <w:p w14:paraId="28F7A5E1" w14:textId="1CCBF8B6" w:rsidR="00CB1EBE" w:rsidRPr="00194BDB" w:rsidRDefault="00CB1EBE">
      <w:pPr>
        <w:pStyle w:val="TOC5"/>
        <w:rPr>
          <w:rFonts w:ascii="Calibri" w:hAnsi="Calibri"/>
          <w:sz w:val="22"/>
          <w:szCs w:val="22"/>
          <w:lang w:eastAsia="en-GB"/>
        </w:rPr>
      </w:pPr>
      <w:r>
        <w:t>6.3.5.5.3</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_Toc98709689 \h </w:instrText>
      </w:r>
      <w:r>
        <w:fldChar w:fldCharType="separate"/>
      </w:r>
      <w:r>
        <w:t>78</w:t>
      </w:r>
      <w:r>
        <w:fldChar w:fldCharType="end"/>
      </w:r>
    </w:p>
    <w:p w14:paraId="3FA37145" w14:textId="1B6A8AAF" w:rsidR="00CB1EBE" w:rsidRPr="00194BDB" w:rsidRDefault="00CB1EBE">
      <w:pPr>
        <w:pStyle w:val="TOC5"/>
        <w:rPr>
          <w:rFonts w:ascii="Calibri" w:hAnsi="Calibri"/>
          <w:sz w:val="22"/>
          <w:szCs w:val="22"/>
          <w:lang w:eastAsia="en-GB"/>
        </w:rPr>
      </w:pPr>
      <w:r>
        <w:t>6.3.5.5.3a</w:t>
      </w:r>
      <w:r w:rsidRPr="00194BDB">
        <w:rPr>
          <w:rFonts w:ascii="Calibri" w:hAnsi="Calibri"/>
          <w:sz w:val="22"/>
          <w:szCs w:val="22"/>
          <w:lang w:eastAsia="en-GB"/>
        </w:rPr>
        <w:tab/>
      </w:r>
      <w:r w:rsidRPr="00404535">
        <w:rPr>
          <w:lang w:val="en-IN"/>
        </w:rPr>
        <w:t>Send</w:t>
      </w:r>
      <w:r>
        <w:t xml:space="preserve"> Transmission End Response message (S: Transmission End Response)</w:t>
      </w:r>
      <w:r>
        <w:tab/>
      </w:r>
      <w:r>
        <w:fldChar w:fldCharType="begin" w:fldLock="1"/>
      </w:r>
      <w:r>
        <w:instrText xml:space="preserve"> PAGEREF _Toc98709690 \h </w:instrText>
      </w:r>
      <w:r>
        <w:fldChar w:fldCharType="separate"/>
      </w:r>
      <w:r>
        <w:t>78</w:t>
      </w:r>
      <w:r>
        <w:fldChar w:fldCharType="end"/>
      </w:r>
    </w:p>
    <w:p w14:paraId="7C3D374F" w14:textId="4BA7154E" w:rsidR="00CB1EBE" w:rsidRPr="00194BDB" w:rsidRDefault="00CB1EBE">
      <w:pPr>
        <w:pStyle w:val="TOC5"/>
        <w:rPr>
          <w:rFonts w:ascii="Calibri" w:hAnsi="Calibri"/>
          <w:sz w:val="22"/>
          <w:szCs w:val="22"/>
          <w:lang w:eastAsia="en-GB"/>
        </w:rPr>
      </w:pPr>
      <w:r>
        <w:t>6.3.5.5.4</w:t>
      </w:r>
      <w:r w:rsidRPr="00194BDB">
        <w:rPr>
          <w:rFonts w:ascii="Calibri" w:hAnsi="Calibri"/>
          <w:sz w:val="22"/>
          <w:szCs w:val="22"/>
          <w:lang w:eastAsia="en-GB"/>
        </w:rPr>
        <w:tab/>
      </w:r>
      <w:r>
        <w:t>Send Transmission Idle message (S: Transmit Idle)</w:t>
      </w:r>
      <w:r>
        <w:tab/>
      </w:r>
      <w:r>
        <w:fldChar w:fldCharType="begin" w:fldLock="1"/>
      </w:r>
      <w:r>
        <w:instrText xml:space="preserve"> PAGEREF _Toc98709691 \h </w:instrText>
      </w:r>
      <w:r>
        <w:fldChar w:fldCharType="separate"/>
      </w:r>
      <w:r>
        <w:t>79</w:t>
      </w:r>
      <w:r>
        <w:fldChar w:fldCharType="end"/>
      </w:r>
    </w:p>
    <w:p w14:paraId="537FCA55" w14:textId="142D5E41" w:rsidR="00CB1EBE" w:rsidRPr="00194BDB" w:rsidRDefault="00CB1EBE">
      <w:pPr>
        <w:pStyle w:val="TOC5"/>
        <w:rPr>
          <w:rFonts w:ascii="Calibri" w:hAnsi="Calibri"/>
          <w:sz w:val="22"/>
          <w:szCs w:val="22"/>
          <w:lang w:eastAsia="en-GB"/>
        </w:rPr>
      </w:pPr>
      <w:r>
        <w:t>6.3.5.5.5</w:t>
      </w:r>
      <w:r w:rsidRPr="00194BDB">
        <w:rPr>
          <w:rFonts w:ascii="Calibri" w:hAnsi="Calibri"/>
          <w:sz w:val="22"/>
          <w:szCs w:val="22"/>
          <w:lang w:eastAsia="en-GB"/>
        </w:rPr>
        <w:tab/>
      </w:r>
      <w:r>
        <w:t>Send Transmission Revoke message (S: Transmission Revoke)</w:t>
      </w:r>
      <w:r>
        <w:tab/>
      </w:r>
      <w:r>
        <w:fldChar w:fldCharType="begin" w:fldLock="1"/>
      </w:r>
      <w:r>
        <w:instrText xml:space="preserve"> PAGEREF _Toc98709692 \h </w:instrText>
      </w:r>
      <w:r>
        <w:fldChar w:fldCharType="separate"/>
      </w:r>
      <w:r>
        <w:t>79</w:t>
      </w:r>
      <w:r>
        <w:fldChar w:fldCharType="end"/>
      </w:r>
    </w:p>
    <w:p w14:paraId="688209CD" w14:textId="6A2EC66C" w:rsidR="00CB1EBE" w:rsidRPr="00194BDB" w:rsidRDefault="00CB1EBE">
      <w:pPr>
        <w:pStyle w:val="TOC5"/>
        <w:rPr>
          <w:rFonts w:ascii="Calibri" w:hAnsi="Calibri"/>
          <w:sz w:val="22"/>
          <w:szCs w:val="22"/>
          <w:lang w:eastAsia="en-GB"/>
        </w:rPr>
      </w:pPr>
      <w:r>
        <w:t>6.3.5.5.6</w:t>
      </w:r>
      <w:r w:rsidRPr="00194BDB">
        <w:rPr>
          <w:rFonts w:ascii="Calibri" w:hAnsi="Calibri"/>
          <w:sz w:val="22"/>
          <w:szCs w:val="22"/>
          <w:lang w:eastAsia="en-GB"/>
        </w:rPr>
        <w:tab/>
      </w:r>
      <w:r>
        <w:t>Receive RTP media packets (R: media)</w:t>
      </w:r>
      <w:r>
        <w:tab/>
      </w:r>
      <w:r>
        <w:fldChar w:fldCharType="begin" w:fldLock="1"/>
      </w:r>
      <w:r>
        <w:instrText xml:space="preserve"> PAGEREF _Toc98709693 \h </w:instrText>
      </w:r>
      <w:r>
        <w:fldChar w:fldCharType="separate"/>
      </w:r>
      <w:r>
        <w:t>79</w:t>
      </w:r>
      <w:r>
        <w:fldChar w:fldCharType="end"/>
      </w:r>
    </w:p>
    <w:p w14:paraId="5FBEDF07" w14:textId="6336F37C" w:rsidR="00CB1EBE" w:rsidRPr="00194BDB" w:rsidRDefault="00CB1EBE">
      <w:pPr>
        <w:pStyle w:val="TOC5"/>
        <w:rPr>
          <w:rFonts w:ascii="Calibri" w:hAnsi="Calibri"/>
          <w:sz w:val="22"/>
          <w:szCs w:val="22"/>
          <w:lang w:eastAsia="en-GB"/>
        </w:rPr>
      </w:pPr>
      <w:r>
        <w:t>6.3.5.5.7</w:t>
      </w:r>
      <w:r w:rsidRPr="00194BDB">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_Toc98709694 \h </w:instrText>
      </w:r>
      <w:r>
        <w:fldChar w:fldCharType="separate"/>
      </w:r>
      <w:r>
        <w:t>79</w:t>
      </w:r>
      <w:r>
        <w:fldChar w:fldCharType="end"/>
      </w:r>
    </w:p>
    <w:p w14:paraId="387EFC6A" w14:textId="36BFF682" w:rsidR="00CB1EBE" w:rsidRPr="00194BDB" w:rsidRDefault="00CB1EBE">
      <w:pPr>
        <w:pStyle w:val="TOC5"/>
        <w:rPr>
          <w:rFonts w:ascii="Calibri" w:hAnsi="Calibri"/>
          <w:sz w:val="22"/>
          <w:szCs w:val="22"/>
          <w:lang w:eastAsia="en-GB"/>
        </w:rPr>
      </w:pPr>
      <w:r>
        <w:t>6.3.5.5.8</w:t>
      </w:r>
      <w:r w:rsidRPr="00194BDB">
        <w:rPr>
          <w:rFonts w:ascii="Calibri" w:hAnsi="Calibri"/>
          <w:sz w:val="22"/>
          <w:szCs w:val="22"/>
          <w:lang w:eastAsia="en-GB"/>
        </w:rPr>
        <w:tab/>
      </w:r>
      <w:r>
        <w:t>Send RTP Media (S: media)</w:t>
      </w:r>
      <w:r>
        <w:tab/>
      </w:r>
      <w:r>
        <w:fldChar w:fldCharType="begin" w:fldLock="1"/>
      </w:r>
      <w:r>
        <w:instrText xml:space="preserve"> PAGEREF _Toc98709695 \h </w:instrText>
      </w:r>
      <w:r>
        <w:fldChar w:fldCharType="separate"/>
      </w:r>
      <w:r>
        <w:t>79</w:t>
      </w:r>
      <w:r>
        <w:fldChar w:fldCharType="end"/>
      </w:r>
    </w:p>
    <w:p w14:paraId="7AA6456C" w14:textId="79FE4E21" w:rsidR="00CB1EBE" w:rsidRPr="00194BDB" w:rsidRDefault="00CB1EBE">
      <w:pPr>
        <w:pStyle w:val="TOC5"/>
        <w:rPr>
          <w:rFonts w:ascii="Calibri" w:hAnsi="Calibri"/>
          <w:sz w:val="22"/>
          <w:szCs w:val="22"/>
          <w:lang w:eastAsia="en-GB"/>
        </w:rPr>
      </w:pPr>
      <w:r>
        <w:t>6.3.5.5.9</w:t>
      </w:r>
      <w:r w:rsidRPr="00194BDB">
        <w:rPr>
          <w:rFonts w:ascii="Calibri" w:hAnsi="Calibri"/>
          <w:sz w:val="22"/>
          <w:szCs w:val="22"/>
          <w:lang w:eastAsia="en-GB"/>
        </w:rPr>
        <w:tab/>
      </w:r>
      <w:r>
        <w:t>Send Media Transmission Notify message (S: Media Transmission Notify)</w:t>
      </w:r>
      <w:r>
        <w:tab/>
      </w:r>
      <w:r>
        <w:fldChar w:fldCharType="begin" w:fldLock="1"/>
      </w:r>
      <w:r>
        <w:instrText xml:space="preserve"> PAGEREF _Toc98709696 \h </w:instrText>
      </w:r>
      <w:r>
        <w:fldChar w:fldCharType="separate"/>
      </w:r>
      <w:r>
        <w:t>79</w:t>
      </w:r>
      <w:r>
        <w:fldChar w:fldCharType="end"/>
      </w:r>
    </w:p>
    <w:p w14:paraId="57C2350C" w14:textId="6AF4E6FC" w:rsidR="00CB1EBE" w:rsidRPr="00194BDB" w:rsidRDefault="00CB1EBE">
      <w:pPr>
        <w:pStyle w:val="TOC5"/>
        <w:rPr>
          <w:rFonts w:ascii="Calibri" w:hAnsi="Calibri"/>
          <w:sz w:val="22"/>
          <w:szCs w:val="22"/>
          <w:lang w:eastAsia="en-GB"/>
        </w:rPr>
      </w:pPr>
      <w:r>
        <w:t>6.3.5.5.10</w:t>
      </w:r>
      <w:r w:rsidRPr="00194BDB">
        <w:rPr>
          <w:rFonts w:ascii="Calibri" w:hAnsi="Calibri"/>
          <w:sz w:val="22"/>
          <w:szCs w:val="22"/>
          <w:lang w:eastAsia="en-GB"/>
        </w:rPr>
        <w:tab/>
      </w:r>
      <w:r>
        <w:t xml:space="preserve">Send Transmission End Request message (S: Transmission End </w:t>
      </w:r>
      <w:r w:rsidRPr="00404535">
        <w:rPr>
          <w:lang w:val="en-IN"/>
        </w:rPr>
        <w:t>Request</w:t>
      </w:r>
      <w:r>
        <w:t>)</w:t>
      </w:r>
      <w:r>
        <w:tab/>
      </w:r>
      <w:r>
        <w:fldChar w:fldCharType="begin" w:fldLock="1"/>
      </w:r>
      <w:r>
        <w:instrText xml:space="preserve"> PAGEREF _Toc98709697 \h </w:instrText>
      </w:r>
      <w:r>
        <w:fldChar w:fldCharType="separate"/>
      </w:r>
      <w:r>
        <w:t>79</w:t>
      </w:r>
      <w:r>
        <w:fldChar w:fldCharType="end"/>
      </w:r>
    </w:p>
    <w:p w14:paraId="5079EE17" w14:textId="333B24AD" w:rsidR="00CB1EBE" w:rsidRPr="00194BDB" w:rsidRDefault="00CB1EBE">
      <w:pPr>
        <w:pStyle w:val="TOC4"/>
        <w:rPr>
          <w:rFonts w:ascii="Calibri" w:hAnsi="Calibri"/>
          <w:sz w:val="22"/>
          <w:szCs w:val="22"/>
          <w:lang w:eastAsia="en-GB"/>
        </w:rPr>
      </w:pPr>
      <w:r>
        <w:t>6.3.5.6</w:t>
      </w:r>
      <w:r w:rsidRPr="00194BDB">
        <w:rPr>
          <w:rFonts w:ascii="Calibri" w:hAnsi="Calibri"/>
          <w:sz w:val="22"/>
          <w:szCs w:val="22"/>
          <w:lang w:eastAsia="en-GB"/>
        </w:rPr>
        <w:tab/>
      </w:r>
      <w:r>
        <w:t>State: 'U: pending Transmit Revoke'</w:t>
      </w:r>
      <w:r>
        <w:tab/>
      </w:r>
      <w:r>
        <w:fldChar w:fldCharType="begin" w:fldLock="1"/>
      </w:r>
      <w:r>
        <w:instrText xml:space="preserve"> PAGEREF _Toc98709698 \h </w:instrText>
      </w:r>
      <w:r>
        <w:fldChar w:fldCharType="separate"/>
      </w:r>
      <w:r>
        <w:t>80</w:t>
      </w:r>
      <w:r>
        <w:fldChar w:fldCharType="end"/>
      </w:r>
    </w:p>
    <w:p w14:paraId="70AFD54C" w14:textId="35E8CCF9" w:rsidR="00CB1EBE" w:rsidRPr="00194BDB" w:rsidRDefault="00CB1EBE">
      <w:pPr>
        <w:pStyle w:val="TOC5"/>
        <w:rPr>
          <w:rFonts w:ascii="Calibri" w:hAnsi="Calibri"/>
          <w:sz w:val="22"/>
          <w:szCs w:val="22"/>
          <w:lang w:eastAsia="en-GB"/>
        </w:rPr>
      </w:pPr>
      <w:r>
        <w:t>6.3.5.6.1</w:t>
      </w:r>
      <w:r w:rsidRPr="00194BDB">
        <w:rPr>
          <w:rFonts w:ascii="Calibri" w:hAnsi="Calibri"/>
          <w:sz w:val="22"/>
          <w:szCs w:val="22"/>
          <w:lang w:eastAsia="en-GB"/>
        </w:rPr>
        <w:tab/>
      </w:r>
      <w:r>
        <w:t>General</w:t>
      </w:r>
      <w:r>
        <w:tab/>
      </w:r>
      <w:r>
        <w:fldChar w:fldCharType="begin" w:fldLock="1"/>
      </w:r>
      <w:r>
        <w:instrText xml:space="preserve"> PAGEREF _Toc98709699 \h </w:instrText>
      </w:r>
      <w:r>
        <w:fldChar w:fldCharType="separate"/>
      </w:r>
      <w:r>
        <w:t>80</w:t>
      </w:r>
      <w:r>
        <w:fldChar w:fldCharType="end"/>
      </w:r>
    </w:p>
    <w:p w14:paraId="2496C8DC" w14:textId="53A76AE9" w:rsidR="00CB1EBE" w:rsidRPr="00194BDB" w:rsidRDefault="00CB1EBE">
      <w:pPr>
        <w:pStyle w:val="TOC5"/>
        <w:rPr>
          <w:rFonts w:ascii="Calibri" w:hAnsi="Calibri"/>
          <w:sz w:val="22"/>
          <w:szCs w:val="22"/>
          <w:lang w:eastAsia="en-GB"/>
        </w:rPr>
      </w:pPr>
      <w:r>
        <w:t>6.3.5.6.2</w:t>
      </w:r>
      <w:r w:rsidRPr="00194BDB">
        <w:rPr>
          <w:rFonts w:ascii="Calibri" w:hAnsi="Calibri"/>
          <w:sz w:val="22"/>
          <w:szCs w:val="22"/>
          <w:lang w:eastAsia="en-GB"/>
        </w:rPr>
        <w:tab/>
      </w:r>
      <w:r>
        <w:t>Enter state 'U pending Transmit Revoke'</w:t>
      </w:r>
      <w:r>
        <w:tab/>
      </w:r>
      <w:r>
        <w:fldChar w:fldCharType="begin" w:fldLock="1"/>
      </w:r>
      <w:r>
        <w:instrText xml:space="preserve"> PAGEREF _Toc98709700 \h </w:instrText>
      </w:r>
      <w:r>
        <w:fldChar w:fldCharType="separate"/>
      </w:r>
      <w:r>
        <w:t>80</w:t>
      </w:r>
      <w:r>
        <w:fldChar w:fldCharType="end"/>
      </w:r>
    </w:p>
    <w:p w14:paraId="47A46A53" w14:textId="1CC37D0F" w:rsidR="00CB1EBE" w:rsidRPr="00194BDB" w:rsidRDefault="00CB1EBE">
      <w:pPr>
        <w:pStyle w:val="TOC5"/>
        <w:rPr>
          <w:rFonts w:ascii="Calibri" w:hAnsi="Calibri"/>
          <w:sz w:val="22"/>
          <w:szCs w:val="22"/>
          <w:lang w:eastAsia="en-GB"/>
        </w:rPr>
      </w:pPr>
      <w:r>
        <w:t>6.3.5.6.3</w:t>
      </w:r>
      <w:r w:rsidRPr="00194BDB">
        <w:rPr>
          <w:rFonts w:ascii="Calibri" w:hAnsi="Calibri"/>
          <w:sz w:val="22"/>
          <w:szCs w:val="22"/>
          <w:lang w:eastAsia="en-GB"/>
        </w:rPr>
        <w:tab/>
      </w:r>
      <w:r>
        <w:t>Timer T3 (</w:t>
      </w:r>
      <w:r w:rsidRPr="00404535">
        <w:rPr>
          <w:lang w:val="en-US"/>
        </w:rPr>
        <w:t>Transmission</w:t>
      </w:r>
      <w:r>
        <w:t xml:space="preserve"> Revoke) expired</w:t>
      </w:r>
      <w:r>
        <w:tab/>
      </w:r>
      <w:r>
        <w:fldChar w:fldCharType="begin" w:fldLock="1"/>
      </w:r>
      <w:r>
        <w:instrText xml:space="preserve"> PAGEREF _Toc98709701 \h </w:instrText>
      </w:r>
      <w:r>
        <w:fldChar w:fldCharType="separate"/>
      </w:r>
      <w:r>
        <w:t>80</w:t>
      </w:r>
      <w:r>
        <w:fldChar w:fldCharType="end"/>
      </w:r>
    </w:p>
    <w:p w14:paraId="098FDA28" w14:textId="45A239D8" w:rsidR="00CB1EBE" w:rsidRPr="00194BDB" w:rsidRDefault="00CB1EBE">
      <w:pPr>
        <w:pStyle w:val="TOC5"/>
        <w:rPr>
          <w:rFonts w:ascii="Calibri" w:hAnsi="Calibri"/>
          <w:sz w:val="22"/>
          <w:szCs w:val="22"/>
          <w:lang w:eastAsia="en-GB"/>
        </w:rPr>
      </w:pPr>
      <w:r>
        <w:t>6.3.5.6.4</w:t>
      </w:r>
      <w:r w:rsidRPr="00194BDB">
        <w:rPr>
          <w:rFonts w:ascii="Calibri" w:hAnsi="Calibri"/>
          <w:sz w:val="22"/>
          <w:szCs w:val="22"/>
          <w:lang w:eastAsia="en-GB"/>
        </w:rPr>
        <w:tab/>
      </w:r>
      <w:r>
        <w:t>Receive RTP media packets (R: media)</w:t>
      </w:r>
      <w:r>
        <w:tab/>
      </w:r>
      <w:r>
        <w:fldChar w:fldCharType="begin" w:fldLock="1"/>
      </w:r>
      <w:r>
        <w:instrText xml:space="preserve"> PAGEREF _Toc98709702 \h </w:instrText>
      </w:r>
      <w:r>
        <w:fldChar w:fldCharType="separate"/>
      </w:r>
      <w:r>
        <w:t>80</w:t>
      </w:r>
      <w:r>
        <w:fldChar w:fldCharType="end"/>
      </w:r>
    </w:p>
    <w:p w14:paraId="6EB0E880" w14:textId="1A886050" w:rsidR="00CB1EBE" w:rsidRPr="00194BDB" w:rsidRDefault="00CB1EBE">
      <w:pPr>
        <w:pStyle w:val="TOC5"/>
        <w:rPr>
          <w:rFonts w:ascii="Calibri" w:hAnsi="Calibri"/>
          <w:sz w:val="22"/>
          <w:szCs w:val="22"/>
          <w:lang w:eastAsia="en-GB"/>
        </w:rPr>
      </w:pPr>
      <w:r>
        <w:t>6.3.5.6.5</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_Toc98709703 \h </w:instrText>
      </w:r>
      <w:r>
        <w:fldChar w:fldCharType="separate"/>
      </w:r>
      <w:r>
        <w:t>80</w:t>
      </w:r>
      <w:r>
        <w:fldChar w:fldCharType="end"/>
      </w:r>
    </w:p>
    <w:p w14:paraId="13D46AA4" w14:textId="3F3860BD" w:rsidR="00CB1EBE" w:rsidRPr="00194BDB" w:rsidRDefault="00CB1EBE">
      <w:pPr>
        <w:pStyle w:val="TOC5"/>
        <w:rPr>
          <w:rFonts w:ascii="Calibri" w:hAnsi="Calibri"/>
          <w:sz w:val="22"/>
          <w:szCs w:val="22"/>
          <w:lang w:eastAsia="en-GB"/>
        </w:rPr>
      </w:pPr>
      <w:r>
        <w:t>6.3.5.6.5a</w:t>
      </w:r>
      <w:r w:rsidRPr="00194BDB">
        <w:rPr>
          <w:rFonts w:ascii="Calibri" w:hAnsi="Calibri"/>
          <w:sz w:val="22"/>
          <w:szCs w:val="22"/>
          <w:lang w:eastAsia="en-GB"/>
        </w:rPr>
        <w:tab/>
      </w:r>
      <w:r w:rsidRPr="00404535">
        <w:rPr>
          <w:lang w:val="en-US"/>
        </w:rPr>
        <w:t>Send</w:t>
      </w:r>
      <w:r>
        <w:t xml:space="preserve"> Transmission End Response message (S: Transmission End Response)</w:t>
      </w:r>
      <w:r>
        <w:tab/>
      </w:r>
      <w:r>
        <w:fldChar w:fldCharType="begin" w:fldLock="1"/>
      </w:r>
      <w:r>
        <w:instrText xml:space="preserve"> PAGEREF _Toc98709704 \h </w:instrText>
      </w:r>
      <w:r>
        <w:fldChar w:fldCharType="separate"/>
      </w:r>
      <w:r>
        <w:t>81</w:t>
      </w:r>
      <w:r>
        <w:fldChar w:fldCharType="end"/>
      </w:r>
    </w:p>
    <w:p w14:paraId="570BDE08" w14:textId="51796354" w:rsidR="00CB1EBE" w:rsidRPr="00194BDB" w:rsidRDefault="00CB1EBE">
      <w:pPr>
        <w:pStyle w:val="TOC5"/>
        <w:rPr>
          <w:rFonts w:ascii="Calibri" w:hAnsi="Calibri"/>
          <w:sz w:val="22"/>
          <w:szCs w:val="22"/>
          <w:lang w:eastAsia="en-GB"/>
        </w:rPr>
      </w:pPr>
      <w:r>
        <w:lastRenderedPageBreak/>
        <w:t>6.3.5.6.6</w:t>
      </w:r>
      <w:r w:rsidRPr="00194BDB">
        <w:rPr>
          <w:rFonts w:ascii="Calibri" w:hAnsi="Calibri"/>
          <w:sz w:val="22"/>
          <w:szCs w:val="22"/>
          <w:lang w:eastAsia="en-GB"/>
        </w:rPr>
        <w:tab/>
      </w:r>
      <w:r>
        <w:t>Send Transmission Idle message (S: Transmit Idle)</w:t>
      </w:r>
      <w:r>
        <w:tab/>
      </w:r>
      <w:r>
        <w:fldChar w:fldCharType="begin" w:fldLock="1"/>
      </w:r>
      <w:r>
        <w:instrText xml:space="preserve"> PAGEREF _Toc98709705 \h </w:instrText>
      </w:r>
      <w:r>
        <w:fldChar w:fldCharType="separate"/>
      </w:r>
      <w:r>
        <w:t>81</w:t>
      </w:r>
      <w:r>
        <w:fldChar w:fldCharType="end"/>
      </w:r>
    </w:p>
    <w:p w14:paraId="7D51CB8B" w14:textId="2C5F9C75" w:rsidR="00CB1EBE" w:rsidRPr="00194BDB" w:rsidRDefault="00CB1EBE">
      <w:pPr>
        <w:pStyle w:val="TOC5"/>
        <w:rPr>
          <w:rFonts w:ascii="Calibri" w:hAnsi="Calibri"/>
          <w:sz w:val="22"/>
          <w:szCs w:val="22"/>
          <w:lang w:eastAsia="en-GB"/>
        </w:rPr>
      </w:pPr>
      <w:r>
        <w:t>6.3.5.6.7</w:t>
      </w:r>
      <w:r w:rsidRPr="00194BDB">
        <w:rPr>
          <w:rFonts w:ascii="Calibri" w:hAnsi="Calibri"/>
          <w:sz w:val="22"/>
          <w:szCs w:val="22"/>
          <w:lang w:eastAsia="en-GB"/>
        </w:rPr>
        <w:tab/>
      </w:r>
      <w:r>
        <w:t>Send Media Transmission Notify message (S: Media Transmission Notify)</w:t>
      </w:r>
      <w:r>
        <w:tab/>
      </w:r>
      <w:r>
        <w:fldChar w:fldCharType="begin" w:fldLock="1"/>
      </w:r>
      <w:r>
        <w:instrText xml:space="preserve"> PAGEREF _Toc98709706 \h </w:instrText>
      </w:r>
      <w:r>
        <w:fldChar w:fldCharType="separate"/>
      </w:r>
      <w:r>
        <w:t>81</w:t>
      </w:r>
      <w:r>
        <w:fldChar w:fldCharType="end"/>
      </w:r>
    </w:p>
    <w:p w14:paraId="45FA9040" w14:textId="2F74BD9D" w:rsidR="00CB1EBE" w:rsidRPr="00194BDB" w:rsidRDefault="00CB1EBE">
      <w:pPr>
        <w:pStyle w:val="TOC5"/>
        <w:rPr>
          <w:rFonts w:ascii="Calibri" w:hAnsi="Calibri"/>
          <w:sz w:val="22"/>
          <w:szCs w:val="22"/>
          <w:lang w:eastAsia="en-GB"/>
        </w:rPr>
      </w:pPr>
      <w:r>
        <w:t>6.3.5.6.8</w:t>
      </w:r>
      <w:r w:rsidRPr="00194BDB">
        <w:rPr>
          <w:rFonts w:ascii="Calibri" w:hAnsi="Calibri"/>
          <w:sz w:val="22"/>
          <w:szCs w:val="22"/>
          <w:lang w:eastAsia="en-GB"/>
        </w:rPr>
        <w:tab/>
      </w:r>
      <w:r>
        <w:t>Receive Transmission End Response message (R: Transmission End Response)</w:t>
      </w:r>
      <w:r>
        <w:tab/>
      </w:r>
      <w:r>
        <w:fldChar w:fldCharType="begin" w:fldLock="1"/>
      </w:r>
      <w:r>
        <w:instrText xml:space="preserve"> PAGEREF _Toc98709707 \h </w:instrText>
      </w:r>
      <w:r>
        <w:fldChar w:fldCharType="separate"/>
      </w:r>
      <w:r>
        <w:t>81</w:t>
      </w:r>
      <w:r>
        <w:fldChar w:fldCharType="end"/>
      </w:r>
    </w:p>
    <w:p w14:paraId="387CD1B9" w14:textId="6C67646C" w:rsidR="00CB1EBE" w:rsidRPr="00194BDB" w:rsidRDefault="00CB1EBE">
      <w:pPr>
        <w:pStyle w:val="TOC4"/>
        <w:rPr>
          <w:rFonts w:ascii="Calibri" w:hAnsi="Calibri"/>
          <w:sz w:val="22"/>
          <w:szCs w:val="22"/>
          <w:lang w:eastAsia="en-GB"/>
        </w:rPr>
      </w:pPr>
      <w:r>
        <w:t>6.3.5.7</w:t>
      </w:r>
      <w:r w:rsidRPr="00194BDB">
        <w:rPr>
          <w:rFonts w:ascii="Calibri" w:hAnsi="Calibri"/>
          <w:sz w:val="22"/>
          <w:szCs w:val="22"/>
          <w:lang w:eastAsia="en-GB"/>
        </w:rPr>
        <w:tab/>
      </w:r>
      <w:r>
        <w:t>State 'U: not permitted but sends media'</w:t>
      </w:r>
      <w:r>
        <w:tab/>
      </w:r>
      <w:r>
        <w:fldChar w:fldCharType="begin" w:fldLock="1"/>
      </w:r>
      <w:r>
        <w:instrText xml:space="preserve"> PAGEREF _Toc98709708 \h </w:instrText>
      </w:r>
      <w:r>
        <w:fldChar w:fldCharType="separate"/>
      </w:r>
      <w:r>
        <w:t>82</w:t>
      </w:r>
      <w:r>
        <w:fldChar w:fldCharType="end"/>
      </w:r>
    </w:p>
    <w:p w14:paraId="27868452" w14:textId="0D2AFBFC" w:rsidR="00CB1EBE" w:rsidRPr="00194BDB" w:rsidRDefault="00CB1EBE">
      <w:pPr>
        <w:pStyle w:val="TOC5"/>
        <w:rPr>
          <w:rFonts w:ascii="Calibri" w:hAnsi="Calibri"/>
          <w:sz w:val="22"/>
          <w:szCs w:val="22"/>
          <w:lang w:eastAsia="en-GB"/>
        </w:rPr>
      </w:pPr>
      <w:r>
        <w:t>6.3.5.7.1</w:t>
      </w:r>
      <w:r w:rsidRPr="00194BDB">
        <w:rPr>
          <w:rFonts w:ascii="Calibri" w:hAnsi="Calibri"/>
          <w:sz w:val="22"/>
          <w:szCs w:val="22"/>
          <w:lang w:eastAsia="en-GB"/>
        </w:rPr>
        <w:tab/>
      </w:r>
      <w:r>
        <w:t>General</w:t>
      </w:r>
      <w:r>
        <w:tab/>
      </w:r>
      <w:r>
        <w:fldChar w:fldCharType="begin" w:fldLock="1"/>
      </w:r>
      <w:r>
        <w:instrText xml:space="preserve"> PAGEREF _Toc98709709 \h </w:instrText>
      </w:r>
      <w:r>
        <w:fldChar w:fldCharType="separate"/>
      </w:r>
      <w:r>
        <w:t>82</w:t>
      </w:r>
      <w:r>
        <w:fldChar w:fldCharType="end"/>
      </w:r>
    </w:p>
    <w:p w14:paraId="6E8EF6A8" w14:textId="41B1F61F" w:rsidR="00CB1EBE" w:rsidRPr="00194BDB" w:rsidRDefault="00CB1EBE">
      <w:pPr>
        <w:pStyle w:val="TOC5"/>
        <w:rPr>
          <w:rFonts w:ascii="Calibri" w:hAnsi="Calibri"/>
          <w:sz w:val="22"/>
          <w:szCs w:val="22"/>
          <w:lang w:eastAsia="en-GB"/>
        </w:rPr>
      </w:pPr>
      <w:r>
        <w:t>6.3.5.7.2</w:t>
      </w:r>
      <w:r w:rsidRPr="00194BDB">
        <w:rPr>
          <w:rFonts w:ascii="Calibri" w:hAnsi="Calibri"/>
          <w:sz w:val="22"/>
          <w:szCs w:val="22"/>
          <w:lang w:eastAsia="en-GB"/>
        </w:rPr>
        <w:tab/>
      </w:r>
      <w:r>
        <w:t>Enter state 'U: not permitted but sends media'</w:t>
      </w:r>
      <w:r>
        <w:tab/>
      </w:r>
      <w:r>
        <w:fldChar w:fldCharType="begin" w:fldLock="1"/>
      </w:r>
      <w:r>
        <w:instrText xml:space="preserve"> PAGEREF _Toc98709710 \h </w:instrText>
      </w:r>
      <w:r>
        <w:fldChar w:fldCharType="separate"/>
      </w:r>
      <w:r>
        <w:t>82</w:t>
      </w:r>
      <w:r>
        <w:fldChar w:fldCharType="end"/>
      </w:r>
    </w:p>
    <w:p w14:paraId="7D99860F" w14:textId="79CD95E7" w:rsidR="00CB1EBE" w:rsidRPr="00194BDB" w:rsidRDefault="00CB1EBE">
      <w:pPr>
        <w:pStyle w:val="TOC5"/>
        <w:rPr>
          <w:rFonts w:ascii="Calibri" w:hAnsi="Calibri"/>
          <w:sz w:val="22"/>
          <w:szCs w:val="22"/>
          <w:lang w:eastAsia="en-GB"/>
        </w:rPr>
      </w:pPr>
      <w:r>
        <w:t>6.3.5.7.3</w:t>
      </w:r>
      <w:r w:rsidRPr="00194BDB">
        <w:rPr>
          <w:rFonts w:ascii="Calibri" w:hAnsi="Calibri"/>
          <w:sz w:val="22"/>
          <w:szCs w:val="22"/>
          <w:lang w:eastAsia="en-GB"/>
        </w:rPr>
        <w:tab/>
      </w:r>
      <w:r>
        <w:t>Timer T3 (Transmission Revoke) expired</w:t>
      </w:r>
      <w:r>
        <w:tab/>
      </w:r>
      <w:r>
        <w:fldChar w:fldCharType="begin" w:fldLock="1"/>
      </w:r>
      <w:r>
        <w:instrText xml:space="preserve"> PAGEREF _Toc98709711 \h </w:instrText>
      </w:r>
      <w:r>
        <w:fldChar w:fldCharType="separate"/>
      </w:r>
      <w:r>
        <w:t>82</w:t>
      </w:r>
      <w:r>
        <w:fldChar w:fldCharType="end"/>
      </w:r>
    </w:p>
    <w:p w14:paraId="05B8F78C" w14:textId="24E9E615" w:rsidR="00CB1EBE" w:rsidRPr="00194BDB" w:rsidRDefault="00CB1EBE">
      <w:pPr>
        <w:pStyle w:val="TOC5"/>
        <w:rPr>
          <w:rFonts w:ascii="Calibri" w:hAnsi="Calibri"/>
          <w:sz w:val="22"/>
          <w:szCs w:val="22"/>
          <w:lang w:eastAsia="en-GB"/>
        </w:rPr>
      </w:pPr>
      <w:r>
        <w:t>6.3.5.7.4</w:t>
      </w:r>
      <w:r w:rsidRPr="00194BDB">
        <w:rPr>
          <w:rFonts w:ascii="Calibri" w:hAnsi="Calibri"/>
          <w:sz w:val="22"/>
          <w:szCs w:val="22"/>
          <w:lang w:eastAsia="en-GB"/>
        </w:rPr>
        <w:tab/>
      </w:r>
      <w:r>
        <w:t>Receive Transmission End Request message (R: Transmission End Request)</w:t>
      </w:r>
      <w:r>
        <w:tab/>
      </w:r>
      <w:r>
        <w:fldChar w:fldCharType="begin" w:fldLock="1"/>
      </w:r>
      <w:r>
        <w:instrText xml:space="preserve"> PAGEREF _Toc98709712 \h </w:instrText>
      </w:r>
      <w:r>
        <w:fldChar w:fldCharType="separate"/>
      </w:r>
      <w:r>
        <w:t>82</w:t>
      </w:r>
      <w:r>
        <w:fldChar w:fldCharType="end"/>
      </w:r>
    </w:p>
    <w:p w14:paraId="23FD6059" w14:textId="1CD5C610" w:rsidR="00CB1EBE" w:rsidRPr="00194BDB" w:rsidRDefault="00CB1EBE">
      <w:pPr>
        <w:pStyle w:val="TOC4"/>
        <w:rPr>
          <w:rFonts w:ascii="Calibri" w:hAnsi="Calibri"/>
          <w:sz w:val="22"/>
          <w:szCs w:val="22"/>
          <w:lang w:eastAsia="en-GB"/>
        </w:rPr>
      </w:pPr>
      <w:r>
        <w:t>6.3.5.8</w:t>
      </w:r>
      <w:r w:rsidRPr="00194BDB">
        <w:rPr>
          <w:rFonts w:ascii="Calibri" w:hAnsi="Calibri"/>
          <w:sz w:val="22"/>
          <w:szCs w:val="22"/>
          <w:lang w:eastAsia="en-GB"/>
        </w:rPr>
        <w:tab/>
      </w:r>
      <w:r>
        <w:t>In any state</w:t>
      </w:r>
      <w:r>
        <w:tab/>
      </w:r>
      <w:r>
        <w:fldChar w:fldCharType="begin" w:fldLock="1"/>
      </w:r>
      <w:r>
        <w:instrText xml:space="preserve"> PAGEREF _Toc98709713 \h </w:instrText>
      </w:r>
      <w:r>
        <w:fldChar w:fldCharType="separate"/>
      </w:r>
      <w:r>
        <w:t>83</w:t>
      </w:r>
      <w:r>
        <w:fldChar w:fldCharType="end"/>
      </w:r>
    </w:p>
    <w:p w14:paraId="4A65E96F" w14:textId="52DE58C8" w:rsidR="00CB1EBE" w:rsidRPr="00194BDB" w:rsidRDefault="00CB1EBE">
      <w:pPr>
        <w:pStyle w:val="TOC5"/>
        <w:rPr>
          <w:rFonts w:ascii="Calibri" w:hAnsi="Calibri"/>
          <w:sz w:val="22"/>
          <w:szCs w:val="22"/>
          <w:lang w:eastAsia="en-GB"/>
        </w:rPr>
      </w:pPr>
      <w:r>
        <w:t>6.3.5.8.1</w:t>
      </w:r>
      <w:r w:rsidRPr="00194BDB">
        <w:rPr>
          <w:rFonts w:ascii="Calibri" w:hAnsi="Calibri"/>
          <w:sz w:val="22"/>
          <w:szCs w:val="22"/>
          <w:lang w:eastAsia="en-GB"/>
        </w:rPr>
        <w:tab/>
      </w:r>
      <w:r>
        <w:t>General</w:t>
      </w:r>
      <w:r>
        <w:tab/>
      </w:r>
      <w:r>
        <w:fldChar w:fldCharType="begin" w:fldLock="1"/>
      </w:r>
      <w:r>
        <w:instrText xml:space="preserve"> PAGEREF _Toc98709714 \h </w:instrText>
      </w:r>
      <w:r>
        <w:fldChar w:fldCharType="separate"/>
      </w:r>
      <w:r>
        <w:t>83</w:t>
      </w:r>
      <w:r>
        <w:fldChar w:fldCharType="end"/>
      </w:r>
    </w:p>
    <w:p w14:paraId="42B91C85" w14:textId="5D9CD488" w:rsidR="00CB1EBE" w:rsidRPr="00194BDB" w:rsidRDefault="00CB1EBE">
      <w:pPr>
        <w:pStyle w:val="TOC5"/>
        <w:rPr>
          <w:rFonts w:ascii="Calibri" w:hAnsi="Calibri"/>
          <w:sz w:val="22"/>
          <w:szCs w:val="22"/>
          <w:lang w:eastAsia="en-GB"/>
        </w:rPr>
      </w:pPr>
      <w:r>
        <w:t>6.3.5.8.2</w:t>
      </w:r>
      <w:r w:rsidRPr="00194BDB">
        <w:rPr>
          <w:rFonts w:ascii="Calibri" w:hAnsi="Calibri"/>
          <w:sz w:val="22"/>
          <w:szCs w:val="22"/>
          <w:lang w:eastAsia="en-GB"/>
        </w:rPr>
        <w:tab/>
      </w:r>
      <w:r>
        <w:t>Receive MCVideo call release – 1</w:t>
      </w:r>
      <w:r>
        <w:tab/>
      </w:r>
      <w:r>
        <w:fldChar w:fldCharType="begin" w:fldLock="1"/>
      </w:r>
      <w:r>
        <w:instrText xml:space="preserve"> PAGEREF _Toc98709715 \h </w:instrText>
      </w:r>
      <w:r>
        <w:fldChar w:fldCharType="separate"/>
      </w:r>
      <w:r>
        <w:t>83</w:t>
      </w:r>
      <w:r>
        <w:fldChar w:fldCharType="end"/>
      </w:r>
    </w:p>
    <w:p w14:paraId="5287E1F2" w14:textId="5D6F75FB" w:rsidR="00CB1EBE" w:rsidRPr="00194BDB" w:rsidRDefault="00CB1EBE">
      <w:pPr>
        <w:pStyle w:val="TOC4"/>
        <w:rPr>
          <w:rFonts w:ascii="Calibri" w:hAnsi="Calibri"/>
          <w:sz w:val="22"/>
          <w:szCs w:val="22"/>
          <w:lang w:eastAsia="en-GB"/>
        </w:rPr>
      </w:pPr>
      <w:r>
        <w:t>6.3.5.9</w:t>
      </w:r>
      <w:r w:rsidRPr="00194BDB">
        <w:rPr>
          <w:rFonts w:ascii="Calibri" w:hAnsi="Calibri"/>
          <w:sz w:val="22"/>
          <w:szCs w:val="22"/>
          <w:lang w:eastAsia="en-GB"/>
        </w:rPr>
        <w:tab/>
      </w:r>
      <w:r>
        <w:t>State: 'Releasing'</w:t>
      </w:r>
      <w:r>
        <w:tab/>
      </w:r>
      <w:r>
        <w:fldChar w:fldCharType="begin" w:fldLock="1"/>
      </w:r>
      <w:r>
        <w:instrText xml:space="preserve"> PAGEREF _Toc98709716 \h </w:instrText>
      </w:r>
      <w:r>
        <w:fldChar w:fldCharType="separate"/>
      </w:r>
      <w:r>
        <w:t>84</w:t>
      </w:r>
      <w:r>
        <w:fldChar w:fldCharType="end"/>
      </w:r>
    </w:p>
    <w:p w14:paraId="41F3F3A1" w14:textId="50284EC2" w:rsidR="00CB1EBE" w:rsidRPr="00194BDB" w:rsidRDefault="00CB1EBE">
      <w:pPr>
        <w:pStyle w:val="TOC5"/>
        <w:rPr>
          <w:rFonts w:ascii="Calibri" w:hAnsi="Calibri"/>
          <w:sz w:val="22"/>
          <w:szCs w:val="22"/>
          <w:lang w:eastAsia="en-GB"/>
        </w:rPr>
      </w:pPr>
      <w:r>
        <w:t>6.3.5.9.1</w:t>
      </w:r>
      <w:r w:rsidRPr="00194BDB">
        <w:rPr>
          <w:rFonts w:ascii="Calibri" w:hAnsi="Calibri"/>
          <w:sz w:val="22"/>
          <w:szCs w:val="22"/>
          <w:lang w:eastAsia="en-GB"/>
        </w:rPr>
        <w:tab/>
      </w:r>
      <w:r>
        <w:t>General</w:t>
      </w:r>
      <w:r>
        <w:tab/>
      </w:r>
      <w:r>
        <w:fldChar w:fldCharType="begin" w:fldLock="1"/>
      </w:r>
      <w:r>
        <w:instrText xml:space="preserve"> PAGEREF _Toc98709717 \h </w:instrText>
      </w:r>
      <w:r>
        <w:fldChar w:fldCharType="separate"/>
      </w:r>
      <w:r>
        <w:t>84</w:t>
      </w:r>
      <w:r>
        <w:fldChar w:fldCharType="end"/>
      </w:r>
    </w:p>
    <w:p w14:paraId="46D644D9" w14:textId="60908C17" w:rsidR="00CB1EBE" w:rsidRPr="00194BDB" w:rsidRDefault="00CB1EBE">
      <w:pPr>
        <w:pStyle w:val="TOC5"/>
        <w:rPr>
          <w:rFonts w:ascii="Calibri" w:hAnsi="Calibri"/>
          <w:sz w:val="22"/>
          <w:szCs w:val="22"/>
          <w:lang w:eastAsia="en-GB"/>
        </w:rPr>
      </w:pPr>
      <w:r>
        <w:t>6.3.5.9.2</w:t>
      </w:r>
      <w:r w:rsidRPr="00194BDB">
        <w:rPr>
          <w:rFonts w:ascii="Calibri" w:hAnsi="Calibri"/>
          <w:sz w:val="22"/>
          <w:szCs w:val="22"/>
          <w:lang w:eastAsia="en-GB"/>
        </w:rPr>
        <w:tab/>
      </w:r>
      <w:r>
        <w:t>Receive MCVideo call release - 2</w:t>
      </w:r>
      <w:r>
        <w:tab/>
      </w:r>
      <w:r>
        <w:fldChar w:fldCharType="begin" w:fldLock="1"/>
      </w:r>
      <w:r>
        <w:instrText xml:space="preserve"> PAGEREF _Toc98709718 \h </w:instrText>
      </w:r>
      <w:r>
        <w:fldChar w:fldCharType="separate"/>
      </w:r>
      <w:r>
        <w:t>84</w:t>
      </w:r>
      <w:r>
        <w:fldChar w:fldCharType="end"/>
      </w:r>
    </w:p>
    <w:p w14:paraId="251C1F1C" w14:textId="195D1C37" w:rsidR="00CB1EBE" w:rsidRPr="00194BDB" w:rsidRDefault="00CB1EBE">
      <w:pPr>
        <w:pStyle w:val="TOC3"/>
        <w:rPr>
          <w:rFonts w:ascii="Calibri" w:hAnsi="Calibri"/>
          <w:sz w:val="22"/>
          <w:szCs w:val="22"/>
          <w:lang w:eastAsia="en-GB"/>
        </w:rPr>
      </w:pPr>
      <w:r>
        <w:t>6.3.6</w:t>
      </w:r>
      <w:r w:rsidRPr="00194BDB">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_Toc98709719 \h </w:instrText>
      </w:r>
      <w:r>
        <w:fldChar w:fldCharType="separate"/>
      </w:r>
      <w:r>
        <w:t>84</w:t>
      </w:r>
      <w:r>
        <w:fldChar w:fldCharType="end"/>
      </w:r>
    </w:p>
    <w:p w14:paraId="42E24CB0" w14:textId="4ECB6018" w:rsidR="00CB1EBE" w:rsidRPr="00194BDB" w:rsidRDefault="00CB1EBE">
      <w:pPr>
        <w:pStyle w:val="TOC4"/>
        <w:rPr>
          <w:rFonts w:ascii="Calibri" w:hAnsi="Calibri"/>
          <w:sz w:val="22"/>
          <w:szCs w:val="22"/>
          <w:lang w:eastAsia="en-GB"/>
        </w:rPr>
      </w:pPr>
      <w:r>
        <w:t>6.3.6.1</w:t>
      </w:r>
      <w:r w:rsidRPr="00194BDB">
        <w:rPr>
          <w:rFonts w:ascii="Calibri" w:hAnsi="Calibri"/>
          <w:sz w:val="22"/>
          <w:szCs w:val="22"/>
          <w:lang w:eastAsia="en-GB"/>
        </w:rPr>
        <w:tab/>
      </w:r>
      <w:r>
        <w:t>General</w:t>
      </w:r>
      <w:r>
        <w:tab/>
      </w:r>
      <w:r>
        <w:fldChar w:fldCharType="begin" w:fldLock="1"/>
      </w:r>
      <w:r>
        <w:instrText xml:space="preserve"> PAGEREF _Toc98709720 \h </w:instrText>
      </w:r>
      <w:r>
        <w:fldChar w:fldCharType="separate"/>
      </w:r>
      <w:r>
        <w:t>84</w:t>
      </w:r>
      <w:r>
        <w:fldChar w:fldCharType="end"/>
      </w:r>
    </w:p>
    <w:p w14:paraId="7EA4DBC4" w14:textId="1C3913E9" w:rsidR="00CB1EBE" w:rsidRPr="00194BDB" w:rsidRDefault="00CB1EBE">
      <w:pPr>
        <w:pStyle w:val="TOC4"/>
        <w:rPr>
          <w:rFonts w:ascii="Calibri" w:hAnsi="Calibri"/>
          <w:sz w:val="22"/>
          <w:szCs w:val="22"/>
          <w:lang w:eastAsia="en-GB"/>
        </w:rPr>
      </w:pPr>
      <w:r>
        <w:t>6.3.6.2</w:t>
      </w:r>
      <w:r w:rsidRPr="00194BDB">
        <w:rPr>
          <w:rFonts w:ascii="Calibri" w:hAnsi="Calibri"/>
          <w:sz w:val="22"/>
          <w:szCs w:val="22"/>
          <w:lang w:eastAsia="en-GB"/>
        </w:rPr>
        <w:tab/>
      </w:r>
      <w:r>
        <w:t>State: 'Start-stop'</w:t>
      </w:r>
      <w:r>
        <w:tab/>
      </w:r>
      <w:r>
        <w:fldChar w:fldCharType="begin" w:fldLock="1"/>
      </w:r>
      <w:r>
        <w:instrText xml:space="preserve"> PAGEREF _Toc98709721 \h </w:instrText>
      </w:r>
      <w:r>
        <w:fldChar w:fldCharType="separate"/>
      </w:r>
      <w:r>
        <w:t>85</w:t>
      </w:r>
      <w:r>
        <w:fldChar w:fldCharType="end"/>
      </w:r>
    </w:p>
    <w:p w14:paraId="158FFA9F" w14:textId="3E87685D" w:rsidR="00CB1EBE" w:rsidRPr="00194BDB" w:rsidRDefault="00CB1EBE">
      <w:pPr>
        <w:pStyle w:val="TOC5"/>
        <w:rPr>
          <w:rFonts w:ascii="Calibri" w:hAnsi="Calibri"/>
          <w:sz w:val="22"/>
          <w:szCs w:val="22"/>
          <w:lang w:eastAsia="en-GB"/>
        </w:rPr>
      </w:pPr>
      <w:r>
        <w:t>6.3.6.2.1</w:t>
      </w:r>
      <w:r w:rsidRPr="00194BDB">
        <w:rPr>
          <w:rFonts w:ascii="Calibri" w:hAnsi="Calibri"/>
          <w:sz w:val="22"/>
          <w:szCs w:val="22"/>
          <w:lang w:eastAsia="en-GB"/>
        </w:rPr>
        <w:tab/>
      </w:r>
      <w:r>
        <w:t>General</w:t>
      </w:r>
      <w:r>
        <w:tab/>
      </w:r>
      <w:r>
        <w:fldChar w:fldCharType="begin" w:fldLock="1"/>
      </w:r>
      <w:r>
        <w:instrText xml:space="preserve"> PAGEREF _Toc98709722 \h </w:instrText>
      </w:r>
      <w:r>
        <w:fldChar w:fldCharType="separate"/>
      </w:r>
      <w:r>
        <w:t>85</w:t>
      </w:r>
      <w:r>
        <w:fldChar w:fldCharType="end"/>
      </w:r>
    </w:p>
    <w:p w14:paraId="4F8E6886" w14:textId="74219626" w:rsidR="00CB1EBE" w:rsidRPr="00194BDB" w:rsidRDefault="00CB1EBE">
      <w:pPr>
        <w:pStyle w:val="TOC5"/>
        <w:rPr>
          <w:rFonts w:ascii="Calibri" w:hAnsi="Calibri"/>
          <w:sz w:val="22"/>
          <w:szCs w:val="22"/>
          <w:lang w:eastAsia="en-GB"/>
        </w:rPr>
      </w:pPr>
      <w:r>
        <w:t>6.3.6.2.2</w:t>
      </w:r>
      <w:r w:rsidRPr="00194BDB">
        <w:rPr>
          <w:rFonts w:ascii="Calibri" w:hAnsi="Calibri"/>
          <w:sz w:val="22"/>
          <w:szCs w:val="22"/>
          <w:lang w:eastAsia="en-GB"/>
        </w:rPr>
        <w:tab/>
      </w:r>
      <w:r>
        <w:t>MCVideo call initialization</w:t>
      </w:r>
      <w:r>
        <w:tab/>
      </w:r>
      <w:r>
        <w:fldChar w:fldCharType="begin" w:fldLock="1"/>
      </w:r>
      <w:r>
        <w:instrText xml:space="preserve"> PAGEREF _Toc98709723 \h </w:instrText>
      </w:r>
      <w:r>
        <w:fldChar w:fldCharType="separate"/>
      </w:r>
      <w:r>
        <w:t>86</w:t>
      </w:r>
      <w:r>
        <w:fldChar w:fldCharType="end"/>
      </w:r>
    </w:p>
    <w:p w14:paraId="254CB074" w14:textId="0E320069" w:rsidR="00CB1EBE" w:rsidRPr="00194BDB" w:rsidRDefault="00CB1EBE">
      <w:pPr>
        <w:pStyle w:val="TOC4"/>
        <w:rPr>
          <w:rFonts w:ascii="Calibri" w:hAnsi="Calibri"/>
          <w:sz w:val="22"/>
          <w:szCs w:val="22"/>
          <w:lang w:eastAsia="en-GB"/>
        </w:rPr>
      </w:pPr>
      <w:r>
        <w:t>6.3.6.3</w:t>
      </w:r>
      <w:r w:rsidRPr="00194BDB">
        <w:rPr>
          <w:rFonts w:ascii="Calibri" w:hAnsi="Calibri"/>
          <w:sz w:val="22"/>
          <w:szCs w:val="22"/>
          <w:lang w:eastAsia="en-GB"/>
        </w:rPr>
        <w:tab/>
      </w:r>
      <w:r>
        <w:t>State: 'Gr: Reception Idle'</w:t>
      </w:r>
      <w:r>
        <w:tab/>
      </w:r>
      <w:r>
        <w:fldChar w:fldCharType="begin" w:fldLock="1"/>
      </w:r>
      <w:r>
        <w:instrText xml:space="preserve"> PAGEREF _Toc98709724 \h </w:instrText>
      </w:r>
      <w:r>
        <w:fldChar w:fldCharType="separate"/>
      </w:r>
      <w:r>
        <w:t>86</w:t>
      </w:r>
      <w:r>
        <w:fldChar w:fldCharType="end"/>
      </w:r>
    </w:p>
    <w:p w14:paraId="0A1A0878" w14:textId="3F21BFE1" w:rsidR="00CB1EBE" w:rsidRPr="00194BDB" w:rsidRDefault="00CB1EBE">
      <w:pPr>
        <w:pStyle w:val="TOC5"/>
        <w:rPr>
          <w:rFonts w:ascii="Calibri" w:hAnsi="Calibri"/>
          <w:sz w:val="22"/>
          <w:szCs w:val="22"/>
          <w:lang w:eastAsia="en-GB"/>
        </w:rPr>
      </w:pPr>
      <w:r>
        <w:t>6.3.6.3.1</w:t>
      </w:r>
      <w:r w:rsidRPr="00194BDB">
        <w:rPr>
          <w:rFonts w:ascii="Calibri" w:hAnsi="Calibri"/>
          <w:sz w:val="22"/>
          <w:szCs w:val="22"/>
          <w:lang w:eastAsia="en-GB"/>
        </w:rPr>
        <w:tab/>
      </w:r>
      <w:r>
        <w:t>General</w:t>
      </w:r>
      <w:r>
        <w:tab/>
      </w:r>
      <w:r>
        <w:fldChar w:fldCharType="begin" w:fldLock="1"/>
      </w:r>
      <w:r>
        <w:instrText xml:space="preserve"> PAGEREF _Toc98709725 \h </w:instrText>
      </w:r>
      <w:r>
        <w:fldChar w:fldCharType="separate"/>
      </w:r>
      <w:r>
        <w:t>86</w:t>
      </w:r>
      <w:r>
        <w:fldChar w:fldCharType="end"/>
      </w:r>
    </w:p>
    <w:p w14:paraId="23C38B28" w14:textId="3FB108CF" w:rsidR="00CB1EBE" w:rsidRPr="00194BDB" w:rsidRDefault="00CB1EBE">
      <w:pPr>
        <w:pStyle w:val="TOC5"/>
        <w:rPr>
          <w:rFonts w:ascii="Calibri" w:hAnsi="Calibri"/>
          <w:sz w:val="22"/>
          <w:szCs w:val="22"/>
          <w:lang w:eastAsia="en-GB"/>
        </w:rPr>
      </w:pPr>
      <w:r>
        <w:t>6.3.6.3.2</w:t>
      </w:r>
      <w:r w:rsidRPr="00194BDB">
        <w:rPr>
          <w:rFonts w:ascii="Calibri" w:hAnsi="Calibri"/>
          <w:sz w:val="22"/>
          <w:szCs w:val="22"/>
          <w:lang w:eastAsia="en-GB"/>
        </w:rPr>
        <w:tab/>
      </w:r>
      <w:r>
        <w:t>Enter the 'Gr: Reception Idle' state</w:t>
      </w:r>
      <w:r>
        <w:tab/>
      </w:r>
      <w:r>
        <w:fldChar w:fldCharType="begin" w:fldLock="1"/>
      </w:r>
      <w:r>
        <w:instrText xml:space="preserve"> PAGEREF _Toc98709726 \h </w:instrText>
      </w:r>
      <w:r>
        <w:fldChar w:fldCharType="separate"/>
      </w:r>
      <w:r>
        <w:t>86</w:t>
      </w:r>
      <w:r>
        <w:fldChar w:fldCharType="end"/>
      </w:r>
    </w:p>
    <w:p w14:paraId="1FBE53C7" w14:textId="65E7CF58" w:rsidR="00CB1EBE" w:rsidRPr="00194BDB" w:rsidRDefault="00CB1EBE">
      <w:pPr>
        <w:pStyle w:val="TOC5"/>
        <w:rPr>
          <w:rFonts w:ascii="Calibri" w:hAnsi="Calibri"/>
          <w:sz w:val="22"/>
          <w:szCs w:val="22"/>
          <w:lang w:eastAsia="en-GB"/>
        </w:rPr>
      </w:pPr>
      <w:r>
        <w:t>6.3.6.3.3</w:t>
      </w:r>
      <w:r w:rsidRPr="00194BDB">
        <w:rPr>
          <w:rFonts w:ascii="Calibri" w:hAnsi="Calibri"/>
          <w:sz w:val="22"/>
          <w:szCs w:val="22"/>
          <w:lang w:eastAsia="en-GB"/>
        </w:rPr>
        <w:tab/>
      </w:r>
      <w:r>
        <w:t>Receive Media Transmission Notify message (R: Media Transmission Notify)</w:t>
      </w:r>
      <w:r>
        <w:tab/>
      </w:r>
      <w:r>
        <w:fldChar w:fldCharType="begin" w:fldLock="1"/>
      </w:r>
      <w:r>
        <w:instrText xml:space="preserve"> PAGEREF _Toc98709727 \h </w:instrText>
      </w:r>
      <w:r>
        <w:fldChar w:fldCharType="separate"/>
      </w:r>
      <w:r>
        <w:t>86</w:t>
      </w:r>
      <w:r>
        <w:fldChar w:fldCharType="end"/>
      </w:r>
    </w:p>
    <w:p w14:paraId="63A0AF64" w14:textId="3333917F" w:rsidR="00CB1EBE" w:rsidRPr="00194BDB" w:rsidRDefault="00CB1EBE">
      <w:pPr>
        <w:pStyle w:val="TOC5"/>
        <w:rPr>
          <w:rFonts w:ascii="Calibri" w:hAnsi="Calibri"/>
          <w:sz w:val="22"/>
          <w:szCs w:val="22"/>
          <w:lang w:eastAsia="en-GB"/>
        </w:rPr>
      </w:pPr>
      <w:r>
        <w:t>6.3.6.3.4</w:t>
      </w:r>
      <w:r w:rsidRPr="00194BDB">
        <w:rPr>
          <w:rFonts w:ascii="Calibri" w:hAnsi="Calibri"/>
          <w:sz w:val="22"/>
          <w:szCs w:val="22"/>
          <w:lang w:eastAsia="en-GB"/>
        </w:rPr>
        <w:tab/>
      </w:r>
      <w:r w:rsidRPr="00404535">
        <w:rPr>
          <w:lang w:val="en-US"/>
        </w:rPr>
        <w:t>Void</w:t>
      </w:r>
      <w:r>
        <w:tab/>
      </w:r>
      <w:r>
        <w:fldChar w:fldCharType="begin" w:fldLock="1"/>
      </w:r>
      <w:r>
        <w:instrText xml:space="preserve"> PAGEREF _Toc98709728 \h </w:instrText>
      </w:r>
      <w:r>
        <w:fldChar w:fldCharType="separate"/>
      </w:r>
      <w:r>
        <w:t>87</w:t>
      </w:r>
      <w:r>
        <w:fldChar w:fldCharType="end"/>
      </w:r>
    </w:p>
    <w:p w14:paraId="26756EB7" w14:textId="541B3749" w:rsidR="00CB1EBE" w:rsidRPr="00194BDB" w:rsidRDefault="00CB1EBE">
      <w:pPr>
        <w:pStyle w:val="TOC5"/>
        <w:rPr>
          <w:rFonts w:ascii="Calibri" w:hAnsi="Calibri"/>
          <w:sz w:val="22"/>
          <w:szCs w:val="22"/>
          <w:lang w:eastAsia="en-GB"/>
        </w:rPr>
      </w:pPr>
      <w:r>
        <w:t>6.3.6.3.5</w:t>
      </w:r>
      <w:r w:rsidRPr="00194BDB">
        <w:rPr>
          <w:rFonts w:ascii="Calibri" w:hAnsi="Calibri"/>
          <w:sz w:val="22"/>
          <w:szCs w:val="22"/>
          <w:lang w:eastAsia="en-GB"/>
        </w:rPr>
        <w:tab/>
      </w:r>
      <w:r>
        <w:t>Timer T5 (</w:t>
      </w:r>
      <w:r w:rsidRPr="00404535">
        <w:rPr>
          <w:lang w:val="en-US"/>
        </w:rPr>
        <w:t xml:space="preserve">Reception </w:t>
      </w:r>
      <w:r>
        <w:t>Inactivity) expired</w:t>
      </w:r>
      <w:r>
        <w:tab/>
      </w:r>
      <w:r>
        <w:fldChar w:fldCharType="begin" w:fldLock="1"/>
      </w:r>
      <w:r>
        <w:instrText xml:space="preserve"> PAGEREF _Toc98709729 \h </w:instrText>
      </w:r>
      <w:r>
        <w:fldChar w:fldCharType="separate"/>
      </w:r>
      <w:r>
        <w:t>87</w:t>
      </w:r>
      <w:r>
        <w:fldChar w:fldCharType="end"/>
      </w:r>
    </w:p>
    <w:p w14:paraId="02251EBA" w14:textId="5A3A47B0" w:rsidR="00CB1EBE" w:rsidRPr="00194BDB" w:rsidRDefault="00CB1EBE">
      <w:pPr>
        <w:pStyle w:val="TOC5"/>
        <w:rPr>
          <w:rFonts w:ascii="Calibri" w:hAnsi="Calibri"/>
          <w:sz w:val="22"/>
          <w:szCs w:val="22"/>
          <w:lang w:eastAsia="en-GB"/>
        </w:rPr>
      </w:pPr>
      <w:r>
        <w:t>6.3.6.3.6</w:t>
      </w:r>
      <w:r w:rsidRPr="00194BDB">
        <w:rPr>
          <w:rFonts w:ascii="Calibri" w:hAnsi="Calibri"/>
          <w:sz w:val="22"/>
          <w:szCs w:val="22"/>
          <w:lang w:eastAsia="en-GB"/>
        </w:rPr>
        <w:tab/>
      </w:r>
      <w:r>
        <w:t>Reception of Receive Media Request message (R: Receive Media Request)</w:t>
      </w:r>
      <w:r>
        <w:tab/>
      </w:r>
      <w:r>
        <w:fldChar w:fldCharType="begin" w:fldLock="1"/>
      </w:r>
      <w:r>
        <w:instrText xml:space="preserve"> PAGEREF _Toc98709730 \h </w:instrText>
      </w:r>
      <w:r>
        <w:fldChar w:fldCharType="separate"/>
      </w:r>
      <w:r>
        <w:t>87</w:t>
      </w:r>
      <w:r>
        <w:fldChar w:fldCharType="end"/>
      </w:r>
    </w:p>
    <w:p w14:paraId="65187A8B" w14:textId="7EA05AF8" w:rsidR="00CB1EBE" w:rsidRPr="00194BDB" w:rsidRDefault="00CB1EBE">
      <w:pPr>
        <w:pStyle w:val="TOC5"/>
        <w:rPr>
          <w:rFonts w:ascii="Calibri" w:hAnsi="Calibri"/>
          <w:sz w:val="22"/>
          <w:szCs w:val="22"/>
          <w:lang w:eastAsia="en-GB"/>
        </w:rPr>
      </w:pPr>
      <w:r>
        <w:t>6.3.6.3.7</w:t>
      </w:r>
      <w:r w:rsidRPr="00194BDB">
        <w:rPr>
          <w:rFonts w:ascii="Calibri" w:hAnsi="Calibri"/>
          <w:sz w:val="22"/>
          <w:szCs w:val="22"/>
          <w:lang w:eastAsia="en-GB"/>
        </w:rPr>
        <w:tab/>
      </w:r>
      <w:r>
        <w:t>Receive RTP media (R: RTP media)</w:t>
      </w:r>
      <w:r>
        <w:tab/>
      </w:r>
      <w:r>
        <w:fldChar w:fldCharType="begin" w:fldLock="1"/>
      </w:r>
      <w:r>
        <w:instrText xml:space="preserve"> PAGEREF _Toc98709731 \h </w:instrText>
      </w:r>
      <w:r>
        <w:fldChar w:fldCharType="separate"/>
      </w:r>
      <w:r>
        <w:t>88</w:t>
      </w:r>
      <w:r>
        <w:fldChar w:fldCharType="end"/>
      </w:r>
    </w:p>
    <w:p w14:paraId="77221072" w14:textId="33A36175" w:rsidR="00CB1EBE" w:rsidRPr="00194BDB" w:rsidRDefault="00CB1EBE">
      <w:pPr>
        <w:pStyle w:val="TOC5"/>
        <w:rPr>
          <w:rFonts w:ascii="Calibri" w:hAnsi="Calibri"/>
          <w:sz w:val="22"/>
          <w:szCs w:val="22"/>
          <w:lang w:eastAsia="en-GB"/>
        </w:rPr>
      </w:pPr>
      <w:r>
        <w:t>6.3.6.3.8</w:t>
      </w:r>
      <w:r w:rsidRPr="00194BDB">
        <w:rPr>
          <w:rFonts w:ascii="Calibri" w:hAnsi="Calibri"/>
          <w:sz w:val="22"/>
          <w:szCs w:val="22"/>
          <w:lang w:eastAsia="en-GB"/>
        </w:rPr>
        <w:tab/>
      </w:r>
      <w:r>
        <w:t>Receive Transmission End Notify message (R: Transmission End Notify)</w:t>
      </w:r>
      <w:r>
        <w:tab/>
      </w:r>
      <w:r>
        <w:fldChar w:fldCharType="begin" w:fldLock="1"/>
      </w:r>
      <w:r>
        <w:instrText xml:space="preserve"> PAGEREF _Toc98709732 \h </w:instrText>
      </w:r>
      <w:r>
        <w:fldChar w:fldCharType="separate"/>
      </w:r>
      <w:r>
        <w:t>88</w:t>
      </w:r>
      <w:r>
        <w:fldChar w:fldCharType="end"/>
      </w:r>
    </w:p>
    <w:p w14:paraId="70DDD01C" w14:textId="2FF9D1D1" w:rsidR="00CB1EBE" w:rsidRPr="00194BDB" w:rsidRDefault="00CB1EBE">
      <w:pPr>
        <w:pStyle w:val="TOC5"/>
        <w:rPr>
          <w:rFonts w:ascii="Calibri" w:hAnsi="Calibri"/>
          <w:sz w:val="22"/>
          <w:szCs w:val="22"/>
          <w:lang w:eastAsia="en-GB"/>
        </w:rPr>
      </w:pPr>
      <w:r>
        <w:t>6.3.6.3.9</w:t>
      </w:r>
      <w:r w:rsidRPr="00194BDB">
        <w:rPr>
          <w:rFonts w:ascii="Calibri" w:hAnsi="Calibri"/>
          <w:sz w:val="22"/>
          <w:szCs w:val="22"/>
          <w:lang w:eastAsia="en-GB"/>
        </w:rPr>
        <w:tab/>
      </w:r>
      <w:r>
        <w:t>Timer T11(</w:t>
      </w:r>
      <w:r w:rsidRPr="00404535">
        <w:rPr>
          <w:lang w:val="en-US"/>
        </w:rPr>
        <w:t>Stream Reception Idle</w:t>
      </w:r>
      <w:r>
        <w:t>) expired</w:t>
      </w:r>
      <w:r>
        <w:tab/>
      </w:r>
      <w:r>
        <w:fldChar w:fldCharType="begin" w:fldLock="1"/>
      </w:r>
      <w:r>
        <w:instrText xml:space="preserve"> PAGEREF _Toc98709733 \h </w:instrText>
      </w:r>
      <w:r>
        <w:fldChar w:fldCharType="separate"/>
      </w:r>
      <w:r>
        <w:t>88</w:t>
      </w:r>
      <w:r>
        <w:fldChar w:fldCharType="end"/>
      </w:r>
    </w:p>
    <w:p w14:paraId="0885B531" w14:textId="037B3A3B" w:rsidR="00CB1EBE" w:rsidRPr="00194BDB" w:rsidRDefault="00CB1EBE">
      <w:pPr>
        <w:pStyle w:val="TOC4"/>
        <w:rPr>
          <w:rFonts w:ascii="Calibri" w:hAnsi="Calibri"/>
          <w:sz w:val="22"/>
          <w:szCs w:val="22"/>
          <w:lang w:eastAsia="en-GB"/>
        </w:rPr>
      </w:pPr>
      <w:r>
        <w:t>6.3.6.4</w:t>
      </w:r>
      <w:r w:rsidRPr="00194BDB">
        <w:rPr>
          <w:rFonts w:ascii="Calibri" w:hAnsi="Calibri"/>
          <w:sz w:val="22"/>
          <w:szCs w:val="22"/>
          <w:lang w:eastAsia="en-GB"/>
        </w:rPr>
        <w:tab/>
      </w:r>
      <w:r>
        <w:t>State: 'Gr: Reception accepted'</w:t>
      </w:r>
      <w:r>
        <w:tab/>
      </w:r>
      <w:r>
        <w:fldChar w:fldCharType="begin" w:fldLock="1"/>
      </w:r>
      <w:r>
        <w:instrText xml:space="preserve"> PAGEREF _Toc98709734 \h </w:instrText>
      </w:r>
      <w:r>
        <w:fldChar w:fldCharType="separate"/>
      </w:r>
      <w:r>
        <w:t>88</w:t>
      </w:r>
      <w:r>
        <w:fldChar w:fldCharType="end"/>
      </w:r>
    </w:p>
    <w:p w14:paraId="0C84C563" w14:textId="42FD106E" w:rsidR="00CB1EBE" w:rsidRPr="00194BDB" w:rsidRDefault="00CB1EBE">
      <w:pPr>
        <w:pStyle w:val="TOC5"/>
        <w:rPr>
          <w:rFonts w:ascii="Calibri" w:hAnsi="Calibri"/>
          <w:sz w:val="22"/>
          <w:szCs w:val="22"/>
          <w:lang w:eastAsia="en-GB"/>
        </w:rPr>
      </w:pPr>
      <w:r>
        <w:t>6.3.6.4.1</w:t>
      </w:r>
      <w:r w:rsidRPr="00194BDB">
        <w:rPr>
          <w:rFonts w:ascii="Calibri" w:hAnsi="Calibri"/>
          <w:sz w:val="22"/>
          <w:szCs w:val="22"/>
          <w:lang w:eastAsia="en-GB"/>
        </w:rPr>
        <w:tab/>
      </w:r>
      <w:r>
        <w:t>General</w:t>
      </w:r>
      <w:r>
        <w:tab/>
      </w:r>
      <w:r>
        <w:fldChar w:fldCharType="begin" w:fldLock="1"/>
      </w:r>
      <w:r>
        <w:instrText xml:space="preserve"> PAGEREF _Toc98709735 \h </w:instrText>
      </w:r>
      <w:r>
        <w:fldChar w:fldCharType="separate"/>
      </w:r>
      <w:r>
        <w:t>88</w:t>
      </w:r>
      <w:r>
        <w:fldChar w:fldCharType="end"/>
      </w:r>
    </w:p>
    <w:p w14:paraId="5C951D5D" w14:textId="4BCA28D3" w:rsidR="00CB1EBE" w:rsidRPr="00194BDB" w:rsidRDefault="00CB1EBE">
      <w:pPr>
        <w:pStyle w:val="TOC5"/>
        <w:rPr>
          <w:rFonts w:ascii="Calibri" w:hAnsi="Calibri"/>
          <w:sz w:val="22"/>
          <w:szCs w:val="22"/>
          <w:lang w:eastAsia="en-GB"/>
        </w:rPr>
      </w:pPr>
      <w:r>
        <w:t>6.3.6.4.2</w:t>
      </w:r>
      <w:r w:rsidRPr="00194BDB">
        <w:rPr>
          <w:rFonts w:ascii="Calibri" w:hAnsi="Calibri"/>
          <w:sz w:val="22"/>
          <w:szCs w:val="22"/>
          <w:lang w:eastAsia="en-GB"/>
        </w:rPr>
        <w:tab/>
      </w:r>
      <w:r>
        <w:t>Enter the 'Gr: Reception Accepted' state</w:t>
      </w:r>
      <w:r>
        <w:tab/>
      </w:r>
      <w:r>
        <w:fldChar w:fldCharType="begin" w:fldLock="1"/>
      </w:r>
      <w:r>
        <w:instrText xml:space="preserve"> PAGEREF _Toc98709736 \h </w:instrText>
      </w:r>
      <w:r>
        <w:fldChar w:fldCharType="separate"/>
      </w:r>
      <w:r>
        <w:t>88</w:t>
      </w:r>
      <w:r>
        <w:fldChar w:fldCharType="end"/>
      </w:r>
    </w:p>
    <w:p w14:paraId="5F944DAD" w14:textId="2B186009" w:rsidR="00CB1EBE" w:rsidRPr="00194BDB" w:rsidRDefault="00CB1EBE">
      <w:pPr>
        <w:pStyle w:val="TOC5"/>
        <w:rPr>
          <w:rFonts w:ascii="Calibri" w:hAnsi="Calibri"/>
          <w:sz w:val="22"/>
          <w:szCs w:val="22"/>
          <w:lang w:eastAsia="en-GB"/>
        </w:rPr>
      </w:pPr>
      <w:r>
        <w:t>6.3.6.4.3</w:t>
      </w:r>
      <w:r w:rsidRPr="00194BDB">
        <w:rPr>
          <w:rFonts w:ascii="Calibri" w:hAnsi="Calibri"/>
          <w:sz w:val="22"/>
          <w:szCs w:val="22"/>
          <w:lang w:eastAsia="en-GB"/>
        </w:rPr>
        <w:tab/>
      </w:r>
      <w:r>
        <w:t>Reception of Receive Media Request message (R: Receive Media Request)</w:t>
      </w:r>
      <w:r>
        <w:tab/>
      </w:r>
      <w:r>
        <w:fldChar w:fldCharType="begin" w:fldLock="1"/>
      </w:r>
      <w:r>
        <w:instrText xml:space="preserve"> PAGEREF _Toc98709737 \h </w:instrText>
      </w:r>
      <w:r>
        <w:fldChar w:fldCharType="separate"/>
      </w:r>
      <w:r>
        <w:t>88</w:t>
      </w:r>
      <w:r>
        <w:fldChar w:fldCharType="end"/>
      </w:r>
    </w:p>
    <w:p w14:paraId="5774DE55" w14:textId="2A8CDB9F" w:rsidR="00CB1EBE" w:rsidRPr="00194BDB" w:rsidRDefault="00CB1EBE">
      <w:pPr>
        <w:pStyle w:val="TOC5"/>
        <w:rPr>
          <w:rFonts w:ascii="Calibri" w:hAnsi="Calibri"/>
          <w:sz w:val="22"/>
          <w:szCs w:val="22"/>
          <w:lang w:eastAsia="en-GB"/>
        </w:rPr>
      </w:pPr>
      <w:r>
        <w:t>6.3.6.4.4</w:t>
      </w:r>
      <w:r w:rsidRPr="00194BDB">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_Toc98709738 \h </w:instrText>
      </w:r>
      <w:r>
        <w:fldChar w:fldCharType="separate"/>
      </w:r>
      <w:r>
        <w:t>89</w:t>
      </w:r>
      <w:r>
        <w:fldChar w:fldCharType="end"/>
      </w:r>
    </w:p>
    <w:p w14:paraId="39823FB7" w14:textId="5BA37B80" w:rsidR="00CB1EBE" w:rsidRPr="00194BDB" w:rsidRDefault="00CB1EBE">
      <w:pPr>
        <w:pStyle w:val="TOC5"/>
        <w:rPr>
          <w:rFonts w:ascii="Calibri" w:hAnsi="Calibri"/>
          <w:sz w:val="22"/>
          <w:szCs w:val="22"/>
          <w:lang w:eastAsia="en-GB"/>
        </w:rPr>
      </w:pPr>
      <w:r>
        <w:t>6.3.6.4.5</w:t>
      </w:r>
      <w:r w:rsidRPr="00194BDB">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_Toc98709739 \h </w:instrText>
      </w:r>
      <w:r>
        <w:fldChar w:fldCharType="separate"/>
      </w:r>
      <w:r>
        <w:t>89</w:t>
      </w:r>
      <w:r>
        <w:fldChar w:fldCharType="end"/>
      </w:r>
    </w:p>
    <w:p w14:paraId="54D32B57" w14:textId="0F5CD39C" w:rsidR="00CB1EBE" w:rsidRPr="00194BDB" w:rsidRDefault="00CB1EBE">
      <w:pPr>
        <w:pStyle w:val="TOC5"/>
        <w:rPr>
          <w:rFonts w:ascii="Calibri" w:hAnsi="Calibri"/>
          <w:sz w:val="22"/>
          <w:szCs w:val="22"/>
          <w:lang w:eastAsia="en-GB"/>
        </w:rPr>
      </w:pPr>
      <w:r>
        <w:t>6.3.6.4.6</w:t>
      </w:r>
      <w:r w:rsidRPr="00194BDB">
        <w:rPr>
          <w:rFonts w:ascii="Calibri" w:hAnsi="Calibri"/>
          <w:sz w:val="22"/>
          <w:szCs w:val="22"/>
          <w:lang w:eastAsia="en-GB"/>
        </w:rPr>
        <w:tab/>
      </w:r>
      <w:r>
        <w:t>Void</w:t>
      </w:r>
      <w:r>
        <w:tab/>
      </w:r>
      <w:r>
        <w:fldChar w:fldCharType="begin" w:fldLock="1"/>
      </w:r>
      <w:r>
        <w:instrText xml:space="preserve"> PAGEREF _Toc98709740 \h </w:instrText>
      </w:r>
      <w:r>
        <w:fldChar w:fldCharType="separate"/>
      </w:r>
      <w:r>
        <w:t>90</w:t>
      </w:r>
      <w:r>
        <w:fldChar w:fldCharType="end"/>
      </w:r>
    </w:p>
    <w:p w14:paraId="44329CF8" w14:textId="5C8BE8ED" w:rsidR="00CB1EBE" w:rsidRPr="00194BDB" w:rsidRDefault="00CB1EBE">
      <w:pPr>
        <w:pStyle w:val="TOC5"/>
        <w:rPr>
          <w:rFonts w:ascii="Calibri" w:hAnsi="Calibri"/>
          <w:sz w:val="22"/>
          <w:szCs w:val="22"/>
          <w:lang w:eastAsia="en-GB"/>
        </w:rPr>
      </w:pPr>
      <w:r>
        <w:t>6.3.6.4.7</w:t>
      </w:r>
      <w:r w:rsidRPr="00194BDB">
        <w:rPr>
          <w:rFonts w:ascii="Calibri" w:hAnsi="Calibri"/>
          <w:sz w:val="22"/>
          <w:szCs w:val="22"/>
          <w:lang w:eastAsia="en-GB"/>
        </w:rPr>
        <w:tab/>
      </w:r>
      <w:r>
        <w:t>Receive RTP media (R: RTP media)</w:t>
      </w:r>
      <w:r>
        <w:tab/>
      </w:r>
      <w:r>
        <w:fldChar w:fldCharType="begin" w:fldLock="1"/>
      </w:r>
      <w:r>
        <w:instrText xml:space="preserve"> PAGEREF _Toc98709741 \h </w:instrText>
      </w:r>
      <w:r>
        <w:fldChar w:fldCharType="separate"/>
      </w:r>
      <w:r>
        <w:t>90</w:t>
      </w:r>
      <w:r>
        <w:fldChar w:fldCharType="end"/>
      </w:r>
    </w:p>
    <w:p w14:paraId="64BCB34D" w14:textId="2D6DE24F" w:rsidR="00CB1EBE" w:rsidRPr="00194BDB" w:rsidRDefault="00CB1EBE">
      <w:pPr>
        <w:pStyle w:val="TOC5"/>
        <w:rPr>
          <w:rFonts w:ascii="Calibri" w:hAnsi="Calibri"/>
          <w:sz w:val="22"/>
          <w:szCs w:val="22"/>
          <w:lang w:eastAsia="en-GB"/>
        </w:rPr>
      </w:pPr>
      <w:r>
        <w:t>6.3.6.4.8</w:t>
      </w:r>
      <w:r w:rsidRPr="00194BDB">
        <w:rPr>
          <w:rFonts w:ascii="Calibri" w:hAnsi="Calibri"/>
          <w:sz w:val="22"/>
          <w:szCs w:val="22"/>
          <w:lang w:eastAsia="en-GB"/>
        </w:rPr>
        <w:tab/>
      </w:r>
      <w:r>
        <w:t>Timer T6 (Reception Granted) expires</w:t>
      </w:r>
      <w:r>
        <w:tab/>
      </w:r>
      <w:r>
        <w:fldChar w:fldCharType="begin" w:fldLock="1"/>
      </w:r>
      <w:r>
        <w:instrText xml:space="preserve"> PAGEREF _Toc98709742 \h </w:instrText>
      </w:r>
      <w:r>
        <w:fldChar w:fldCharType="separate"/>
      </w:r>
      <w:r>
        <w:t>90</w:t>
      </w:r>
      <w:r>
        <w:fldChar w:fldCharType="end"/>
      </w:r>
    </w:p>
    <w:p w14:paraId="36378FAD" w14:textId="784C1BB0" w:rsidR="00CB1EBE" w:rsidRPr="00194BDB" w:rsidRDefault="00CB1EBE">
      <w:pPr>
        <w:pStyle w:val="TOC5"/>
        <w:rPr>
          <w:rFonts w:ascii="Calibri" w:hAnsi="Calibri"/>
          <w:sz w:val="22"/>
          <w:szCs w:val="22"/>
          <w:lang w:eastAsia="en-GB"/>
        </w:rPr>
      </w:pPr>
      <w:r>
        <w:t>6.3.6.4.9</w:t>
      </w:r>
      <w:r w:rsidRPr="00194BDB">
        <w:rPr>
          <w:rFonts w:ascii="Calibri" w:hAnsi="Calibri"/>
          <w:sz w:val="22"/>
          <w:szCs w:val="22"/>
          <w:lang w:eastAsia="en-GB"/>
        </w:rPr>
        <w:tab/>
      </w:r>
      <w:r>
        <w:t>Timer T6 (Reception Granted) expired N times</w:t>
      </w:r>
      <w:r>
        <w:tab/>
      </w:r>
      <w:r>
        <w:fldChar w:fldCharType="begin" w:fldLock="1"/>
      </w:r>
      <w:r>
        <w:instrText xml:space="preserve"> PAGEREF _Toc98709743 \h </w:instrText>
      </w:r>
      <w:r>
        <w:fldChar w:fldCharType="separate"/>
      </w:r>
      <w:r>
        <w:t>90</w:t>
      </w:r>
      <w:r>
        <w:fldChar w:fldCharType="end"/>
      </w:r>
    </w:p>
    <w:p w14:paraId="0C8FBF9C" w14:textId="16847E9F" w:rsidR="00CB1EBE" w:rsidRPr="00194BDB" w:rsidRDefault="00CB1EBE">
      <w:pPr>
        <w:pStyle w:val="TOC5"/>
        <w:rPr>
          <w:rFonts w:ascii="Calibri" w:hAnsi="Calibri"/>
          <w:sz w:val="22"/>
          <w:szCs w:val="22"/>
          <w:lang w:eastAsia="en-GB"/>
        </w:rPr>
      </w:pPr>
      <w:r>
        <w:t>6.3.6.4.10</w:t>
      </w:r>
      <w:r w:rsidRPr="00194BDB">
        <w:rPr>
          <w:rFonts w:ascii="Calibri" w:hAnsi="Calibri"/>
          <w:sz w:val="22"/>
          <w:szCs w:val="22"/>
          <w:lang w:eastAsia="en-GB"/>
        </w:rPr>
        <w:tab/>
      </w:r>
      <w:r>
        <w:t>Receive Media Transmission Notify message (R: Media Transmission Notify)</w:t>
      </w:r>
      <w:r>
        <w:tab/>
      </w:r>
      <w:r>
        <w:fldChar w:fldCharType="begin" w:fldLock="1"/>
      </w:r>
      <w:r>
        <w:instrText xml:space="preserve"> PAGEREF _Toc98709744 \h </w:instrText>
      </w:r>
      <w:r>
        <w:fldChar w:fldCharType="separate"/>
      </w:r>
      <w:r>
        <w:t>90</w:t>
      </w:r>
      <w:r>
        <w:fldChar w:fldCharType="end"/>
      </w:r>
    </w:p>
    <w:p w14:paraId="01B67C66" w14:textId="32A7A36F" w:rsidR="00CB1EBE" w:rsidRPr="00194BDB" w:rsidRDefault="00CB1EBE">
      <w:pPr>
        <w:pStyle w:val="TOC5"/>
        <w:rPr>
          <w:rFonts w:ascii="Calibri" w:hAnsi="Calibri"/>
          <w:sz w:val="22"/>
          <w:szCs w:val="22"/>
          <w:lang w:eastAsia="en-GB"/>
        </w:rPr>
      </w:pPr>
      <w:r>
        <w:t>6.3.6.</w:t>
      </w:r>
      <w:r w:rsidRPr="00404535">
        <w:rPr>
          <w:lang w:val="en-US"/>
        </w:rPr>
        <w:t>4</w:t>
      </w:r>
      <w:r>
        <w:t>.11</w:t>
      </w:r>
      <w:r w:rsidRPr="00194BDB">
        <w:rPr>
          <w:rFonts w:ascii="Calibri" w:hAnsi="Calibri"/>
          <w:sz w:val="22"/>
          <w:szCs w:val="22"/>
          <w:lang w:eastAsia="en-GB"/>
        </w:rPr>
        <w:tab/>
      </w:r>
      <w:r>
        <w:t>Receive Transmission End Notify message (R: Transmission End Notify)</w:t>
      </w:r>
      <w:r>
        <w:tab/>
      </w:r>
      <w:r>
        <w:fldChar w:fldCharType="begin" w:fldLock="1"/>
      </w:r>
      <w:r>
        <w:instrText xml:space="preserve"> PAGEREF _Toc98709745 \h </w:instrText>
      </w:r>
      <w:r>
        <w:fldChar w:fldCharType="separate"/>
      </w:r>
      <w:r>
        <w:t>91</w:t>
      </w:r>
      <w:r>
        <w:fldChar w:fldCharType="end"/>
      </w:r>
    </w:p>
    <w:p w14:paraId="50CEF56C" w14:textId="3D219917" w:rsidR="00CB1EBE" w:rsidRPr="00194BDB" w:rsidRDefault="00CB1EBE">
      <w:pPr>
        <w:pStyle w:val="TOC5"/>
        <w:rPr>
          <w:rFonts w:ascii="Calibri" w:hAnsi="Calibri"/>
          <w:sz w:val="22"/>
          <w:szCs w:val="22"/>
          <w:lang w:eastAsia="en-GB"/>
        </w:rPr>
      </w:pPr>
      <w:r>
        <w:t>6.3.6.4.12</w:t>
      </w:r>
      <w:r w:rsidRPr="00194BDB">
        <w:rPr>
          <w:rFonts w:ascii="Calibri" w:hAnsi="Calibri"/>
          <w:sz w:val="22"/>
          <w:szCs w:val="22"/>
          <w:lang w:eastAsia="en-GB"/>
        </w:rPr>
        <w:tab/>
      </w:r>
      <w:r>
        <w:t xml:space="preserve">Timer T11(Stream Reception </w:t>
      </w:r>
      <w:r w:rsidRPr="00404535">
        <w:rPr>
          <w:lang w:val="en-IN"/>
        </w:rPr>
        <w:t>Idle</w:t>
      </w:r>
      <w:r>
        <w:t>) expired</w:t>
      </w:r>
      <w:r>
        <w:tab/>
      </w:r>
      <w:r>
        <w:fldChar w:fldCharType="begin" w:fldLock="1"/>
      </w:r>
      <w:r>
        <w:instrText xml:space="preserve"> PAGEREF _Toc98709746 \h </w:instrText>
      </w:r>
      <w:r>
        <w:fldChar w:fldCharType="separate"/>
      </w:r>
      <w:r>
        <w:t>91</w:t>
      </w:r>
      <w:r>
        <w:fldChar w:fldCharType="end"/>
      </w:r>
    </w:p>
    <w:p w14:paraId="2EAA1C0F" w14:textId="178E393F" w:rsidR="00CB1EBE" w:rsidRPr="00194BDB" w:rsidRDefault="00CB1EBE">
      <w:pPr>
        <w:pStyle w:val="TOC4"/>
        <w:rPr>
          <w:rFonts w:ascii="Calibri" w:hAnsi="Calibri"/>
          <w:sz w:val="22"/>
          <w:szCs w:val="22"/>
          <w:lang w:eastAsia="en-GB"/>
        </w:rPr>
      </w:pPr>
      <w:r>
        <w:t>6.3.6.5</w:t>
      </w:r>
      <w:r w:rsidRPr="00194BDB">
        <w:rPr>
          <w:rFonts w:ascii="Calibri" w:hAnsi="Calibri"/>
          <w:sz w:val="22"/>
          <w:szCs w:val="22"/>
          <w:lang w:eastAsia="en-GB"/>
        </w:rPr>
        <w:tab/>
      </w:r>
      <w:r>
        <w:t>State: 'Gr: Any state'</w:t>
      </w:r>
      <w:r>
        <w:tab/>
      </w:r>
      <w:r>
        <w:fldChar w:fldCharType="begin" w:fldLock="1"/>
      </w:r>
      <w:r>
        <w:instrText xml:space="preserve"> PAGEREF _Toc98709747 \h </w:instrText>
      </w:r>
      <w:r>
        <w:fldChar w:fldCharType="separate"/>
      </w:r>
      <w:r>
        <w:t>91</w:t>
      </w:r>
      <w:r>
        <w:fldChar w:fldCharType="end"/>
      </w:r>
    </w:p>
    <w:p w14:paraId="4F03448A" w14:textId="64599D7B" w:rsidR="00CB1EBE" w:rsidRPr="00194BDB" w:rsidRDefault="00CB1EBE">
      <w:pPr>
        <w:pStyle w:val="TOC5"/>
        <w:rPr>
          <w:rFonts w:ascii="Calibri" w:hAnsi="Calibri"/>
          <w:sz w:val="22"/>
          <w:szCs w:val="22"/>
          <w:lang w:eastAsia="en-GB"/>
        </w:rPr>
      </w:pPr>
      <w:r>
        <w:t>6.3.6.5.1</w:t>
      </w:r>
      <w:r w:rsidRPr="00194BDB">
        <w:rPr>
          <w:rFonts w:ascii="Calibri" w:hAnsi="Calibri"/>
          <w:sz w:val="22"/>
          <w:szCs w:val="22"/>
          <w:lang w:eastAsia="en-GB"/>
        </w:rPr>
        <w:tab/>
      </w:r>
      <w:r>
        <w:t>General</w:t>
      </w:r>
      <w:r>
        <w:tab/>
      </w:r>
      <w:r>
        <w:fldChar w:fldCharType="begin" w:fldLock="1"/>
      </w:r>
      <w:r>
        <w:instrText xml:space="preserve"> PAGEREF _Toc98709748 \h </w:instrText>
      </w:r>
      <w:r>
        <w:fldChar w:fldCharType="separate"/>
      </w:r>
      <w:r>
        <w:t>91</w:t>
      </w:r>
      <w:r>
        <w:fldChar w:fldCharType="end"/>
      </w:r>
    </w:p>
    <w:p w14:paraId="4B693AD9" w14:textId="2CFE83F3" w:rsidR="00CB1EBE" w:rsidRPr="00194BDB" w:rsidRDefault="00CB1EBE">
      <w:pPr>
        <w:pStyle w:val="TOC5"/>
        <w:rPr>
          <w:rFonts w:ascii="Calibri" w:hAnsi="Calibri"/>
          <w:sz w:val="22"/>
          <w:szCs w:val="22"/>
          <w:lang w:eastAsia="en-GB"/>
        </w:rPr>
      </w:pPr>
      <w:r>
        <w:t>6.3.6.5.2</w:t>
      </w:r>
      <w:r w:rsidRPr="00194BDB">
        <w:rPr>
          <w:rFonts w:ascii="Calibri" w:hAnsi="Calibri"/>
          <w:sz w:val="22"/>
          <w:szCs w:val="22"/>
          <w:lang w:eastAsia="en-GB"/>
        </w:rPr>
        <w:tab/>
      </w:r>
      <w:r>
        <w:t>Receive MCVideo call release - 1</w:t>
      </w:r>
      <w:r>
        <w:tab/>
      </w:r>
      <w:r>
        <w:fldChar w:fldCharType="begin" w:fldLock="1"/>
      </w:r>
      <w:r>
        <w:instrText xml:space="preserve"> PAGEREF _Toc98709749 \h </w:instrText>
      </w:r>
      <w:r>
        <w:fldChar w:fldCharType="separate"/>
      </w:r>
      <w:r>
        <w:t>91</w:t>
      </w:r>
      <w:r>
        <w:fldChar w:fldCharType="end"/>
      </w:r>
    </w:p>
    <w:p w14:paraId="1F037312" w14:textId="631BDA96" w:rsidR="00CB1EBE" w:rsidRPr="00194BDB" w:rsidRDefault="00CB1EBE">
      <w:pPr>
        <w:pStyle w:val="TOC4"/>
        <w:rPr>
          <w:rFonts w:ascii="Calibri" w:hAnsi="Calibri"/>
          <w:sz w:val="22"/>
          <w:szCs w:val="22"/>
          <w:lang w:eastAsia="en-GB"/>
        </w:rPr>
      </w:pPr>
      <w:r>
        <w:t>6.3.6.6</w:t>
      </w:r>
      <w:r w:rsidRPr="00194BDB">
        <w:rPr>
          <w:rFonts w:ascii="Calibri" w:hAnsi="Calibri"/>
          <w:sz w:val="22"/>
          <w:szCs w:val="22"/>
          <w:lang w:eastAsia="en-GB"/>
        </w:rPr>
        <w:tab/>
      </w:r>
      <w:r>
        <w:t>State: 'Gr: Releasing'</w:t>
      </w:r>
      <w:r>
        <w:tab/>
      </w:r>
      <w:r>
        <w:fldChar w:fldCharType="begin" w:fldLock="1"/>
      </w:r>
      <w:r>
        <w:instrText xml:space="preserve"> PAGEREF _Toc98709750 \h </w:instrText>
      </w:r>
      <w:r>
        <w:fldChar w:fldCharType="separate"/>
      </w:r>
      <w:r>
        <w:t>92</w:t>
      </w:r>
      <w:r>
        <w:fldChar w:fldCharType="end"/>
      </w:r>
    </w:p>
    <w:p w14:paraId="62624404" w14:textId="46D45B71" w:rsidR="00CB1EBE" w:rsidRPr="00194BDB" w:rsidRDefault="00CB1EBE">
      <w:pPr>
        <w:pStyle w:val="TOC5"/>
        <w:rPr>
          <w:rFonts w:ascii="Calibri" w:hAnsi="Calibri"/>
          <w:sz w:val="22"/>
          <w:szCs w:val="22"/>
          <w:lang w:eastAsia="en-GB"/>
        </w:rPr>
      </w:pPr>
      <w:r>
        <w:t>6.3.6.6.1</w:t>
      </w:r>
      <w:r w:rsidRPr="00194BDB">
        <w:rPr>
          <w:rFonts w:ascii="Calibri" w:hAnsi="Calibri"/>
          <w:sz w:val="22"/>
          <w:szCs w:val="22"/>
          <w:lang w:eastAsia="en-GB"/>
        </w:rPr>
        <w:tab/>
      </w:r>
      <w:r>
        <w:t>General</w:t>
      </w:r>
      <w:r>
        <w:tab/>
      </w:r>
      <w:r>
        <w:fldChar w:fldCharType="begin" w:fldLock="1"/>
      </w:r>
      <w:r>
        <w:instrText xml:space="preserve"> PAGEREF _Toc98709751 \h </w:instrText>
      </w:r>
      <w:r>
        <w:fldChar w:fldCharType="separate"/>
      </w:r>
      <w:r>
        <w:t>92</w:t>
      </w:r>
      <w:r>
        <w:fldChar w:fldCharType="end"/>
      </w:r>
    </w:p>
    <w:p w14:paraId="6ED83C6B" w14:textId="41900DE9" w:rsidR="00CB1EBE" w:rsidRPr="00194BDB" w:rsidRDefault="00CB1EBE">
      <w:pPr>
        <w:pStyle w:val="TOC5"/>
        <w:rPr>
          <w:rFonts w:ascii="Calibri" w:hAnsi="Calibri"/>
          <w:sz w:val="22"/>
          <w:szCs w:val="22"/>
          <w:lang w:eastAsia="en-GB"/>
        </w:rPr>
      </w:pPr>
      <w:r>
        <w:t>6.3.4.6.2</w:t>
      </w:r>
      <w:r w:rsidRPr="00194BDB">
        <w:rPr>
          <w:rFonts w:ascii="Calibri" w:hAnsi="Calibri"/>
          <w:sz w:val="22"/>
          <w:szCs w:val="22"/>
          <w:lang w:eastAsia="en-GB"/>
        </w:rPr>
        <w:tab/>
      </w:r>
      <w:r>
        <w:t>Receive MCVideo call release - 2</w:t>
      </w:r>
      <w:r>
        <w:tab/>
      </w:r>
      <w:r>
        <w:fldChar w:fldCharType="begin" w:fldLock="1"/>
      </w:r>
      <w:r>
        <w:instrText xml:space="preserve"> PAGEREF _Toc98709752 \h </w:instrText>
      </w:r>
      <w:r>
        <w:fldChar w:fldCharType="separate"/>
      </w:r>
      <w:r>
        <w:t>92</w:t>
      </w:r>
      <w:r>
        <w:fldChar w:fldCharType="end"/>
      </w:r>
    </w:p>
    <w:p w14:paraId="7892D572" w14:textId="40D51144" w:rsidR="00CB1EBE" w:rsidRPr="00194BDB" w:rsidRDefault="00CB1EBE">
      <w:pPr>
        <w:pStyle w:val="TOC3"/>
        <w:rPr>
          <w:rFonts w:ascii="Calibri" w:hAnsi="Calibri"/>
          <w:sz w:val="22"/>
          <w:szCs w:val="22"/>
          <w:lang w:eastAsia="en-GB"/>
        </w:rPr>
      </w:pPr>
      <w:r>
        <w:t>6.3.7</w:t>
      </w:r>
      <w:r w:rsidRPr="00194BDB">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_Toc98709753 \h </w:instrText>
      </w:r>
      <w:r>
        <w:fldChar w:fldCharType="separate"/>
      </w:r>
      <w:r>
        <w:t>92</w:t>
      </w:r>
      <w:r>
        <w:fldChar w:fldCharType="end"/>
      </w:r>
    </w:p>
    <w:p w14:paraId="34136AEE" w14:textId="6EF9E51D" w:rsidR="00CB1EBE" w:rsidRPr="00194BDB" w:rsidRDefault="00CB1EBE">
      <w:pPr>
        <w:pStyle w:val="TOC4"/>
        <w:rPr>
          <w:rFonts w:ascii="Calibri" w:hAnsi="Calibri"/>
          <w:sz w:val="22"/>
          <w:szCs w:val="22"/>
          <w:lang w:eastAsia="en-GB"/>
        </w:rPr>
      </w:pPr>
      <w:r>
        <w:t>6.3.7.1</w:t>
      </w:r>
      <w:r w:rsidRPr="00194BDB">
        <w:rPr>
          <w:rFonts w:ascii="Calibri" w:hAnsi="Calibri"/>
          <w:sz w:val="22"/>
          <w:szCs w:val="22"/>
          <w:lang w:eastAsia="en-GB"/>
        </w:rPr>
        <w:tab/>
      </w:r>
      <w:r>
        <w:t>General</w:t>
      </w:r>
      <w:r>
        <w:tab/>
      </w:r>
      <w:r>
        <w:fldChar w:fldCharType="begin" w:fldLock="1"/>
      </w:r>
      <w:r>
        <w:instrText xml:space="preserve"> PAGEREF _Toc98709754 \h </w:instrText>
      </w:r>
      <w:r>
        <w:fldChar w:fldCharType="separate"/>
      </w:r>
      <w:r>
        <w:t>92</w:t>
      </w:r>
      <w:r>
        <w:fldChar w:fldCharType="end"/>
      </w:r>
    </w:p>
    <w:p w14:paraId="67F9F151" w14:textId="389357A4" w:rsidR="00CB1EBE" w:rsidRPr="00194BDB" w:rsidRDefault="00CB1EBE">
      <w:pPr>
        <w:pStyle w:val="TOC4"/>
        <w:rPr>
          <w:rFonts w:ascii="Calibri" w:hAnsi="Calibri"/>
          <w:sz w:val="22"/>
          <w:szCs w:val="22"/>
          <w:lang w:eastAsia="en-GB"/>
        </w:rPr>
      </w:pPr>
      <w:r>
        <w:t>6.3.7.2</w:t>
      </w:r>
      <w:r w:rsidRPr="00194BDB">
        <w:rPr>
          <w:rFonts w:ascii="Calibri" w:hAnsi="Calibri"/>
          <w:sz w:val="22"/>
          <w:szCs w:val="22"/>
          <w:lang w:eastAsia="en-GB"/>
        </w:rPr>
        <w:tab/>
      </w:r>
      <w:r>
        <w:t>State: 'Start-stop'</w:t>
      </w:r>
      <w:r>
        <w:tab/>
      </w:r>
      <w:r>
        <w:fldChar w:fldCharType="begin" w:fldLock="1"/>
      </w:r>
      <w:r>
        <w:instrText xml:space="preserve"> PAGEREF _Toc98709755 \h </w:instrText>
      </w:r>
      <w:r>
        <w:fldChar w:fldCharType="separate"/>
      </w:r>
      <w:r>
        <w:t>94</w:t>
      </w:r>
      <w:r>
        <w:fldChar w:fldCharType="end"/>
      </w:r>
    </w:p>
    <w:p w14:paraId="7AABADDA" w14:textId="40794D22" w:rsidR="00CB1EBE" w:rsidRPr="00194BDB" w:rsidRDefault="00CB1EBE">
      <w:pPr>
        <w:pStyle w:val="TOC5"/>
        <w:rPr>
          <w:rFonts w:ascii="Calibri" w:hAnsi="Calibri"/>
          <w:sz w:val="22"/>
          <w:szCs w:val="22"/>
          <w:lang w:eastAsia="en-GB"/>
        </w:rPr>
      </w:pPr>
      <w:r>
        <w:t>6.3.7.2.1</w:t>
      </w:r>
      <w:r w:rsidRPr="00194BDB">
        <w:rPr>
          <w:rFonts w:ascii="Calibri" w:hAnsi="Calibri"/>
          <w:sz w:val="22"/>
          <w:szCs w:val="22"/>
          <w:lang w:eastAsia="en-GB"/>
        </w:rPr>
        <w:tab/>
      </w:r>
      <w:r>
        <w:t>General</w:t>
      </w:r>
      <w:r>
        <w:tab/>
      </w:r>
      <w:r>
        <w:fldChar w:fldCharType="begin" w:fldLock="1"/>
      </w:r>
      <w:r>
        <w:instrText xml:space="preserve"> PAGEREF _Toc98709756 \h </w:instrText>
      </w:r>
      <w:r>
        <w:fldChar w:fldCharType="separate"/>
      </w:r>
      <w:r>
        <w:t>94</w:t>
      </w:r>
      <w:r>
        <w:fldChar w:fldCharType="end"/>
      </w:r>
    </w:p>
    <w:p w14:paraId="273986F2" w14:textId="61FDC88D" w:rsidR="00CB1EBE" w:rsidRPr="00194BDB" w:rsidRDefault="00CB1EBE">
      <w:pPr>
        <w:pStyle w:val="TOC5"/>
        <w:rPr>
          <w:rFonts w:ascii="Calibri" w:hAnsi="Calibri"/>
          <w:sz w:val="22"/>
          <w:szCs w:val="22"/>
          <w:lang w:eastAsia="en-GB"/>
        </w:rPr>
      </w:pPr>
      <w:r>
        <w:t>6.3.7.2.2</w:t>
      </w:r>
      <w:r w:rsidRPr="00194BDB">
        <w:rPr>
          <w:rFonts w:ascii="Calibri" w:hAnsi="Calibri"/>
          <w:sz w:val="22"/>
          <w:szCs w:val="22"/>
          <w:lang w:eastAsia="en-GB"/>
        </w:rPr>
        <w:tab/>
      </w:r>
      <w:r>
        <w:t>SIP Session initiated</w:t>
      </w:r>
      <w:r>
        <w:tab/>
      </w:r>
      <w:r>
        <w:fldChar w:fldCharType="begin" w:fldLock="1"/>
      </w:r>
      <w:r>
        <w:instrText xml:space="preserve"> PAGEREF _Toc98709757 \h </w:instrText>
      </w:r>
      <w:r>
        <w:fldChar w:fldCharType="separate"/>
      </w:r>
      <w:r>
        <w:t>94</w:t>
      </w:r>
      <w:r>
        <w:fldChar w:fldCharType="end"/>
      </w:r>
    </w:p>
    <w:p w14:paraId="64FACA67" w14:textId="1B48416D" w:rsidR="00CB1EBE" w:rsidRPr="00194BDB" w:rsidRDefault="00CB1EBE">
      <w:pPr>
        <w:pStyle w:val="TOC4"/>
        <w:rPr>
          <w:rFonts w:ascii="Calibri" w:hAnsi="Calibri"/>
          <w:sz w:val="22"/>
          <w:szCs w:val="22"/>
          <w:lang w:eastAsia="en-GB"/>
        </w:rPr>
      </w:pPr>
      <w:r>
        <w:t>6.3.7.3</w:t>
      </w:r>
      <w:r w:rsidRPr="00194BDB">
        <w:rPr>
          <w:rFonts w:ascii="Calibri" w:hAnsi="Calibri"/>
          <w:sz w:val="22"/>
          <w:szCs w:val="22"/>
          <w:lang w:eastAsia="en-GB"/>
        </w:rPr>
        <w:tab/>
      </w:r>
      <w:r>
        <w:t>State: 'U: not permitted to receive'</w:t>
      </w:r>
      <w:r>
        <w:tab/>
      </w:r>
      <w:r>
        <w:fldChar w:fldCharType="begin" w:fldLock="1"/>
      </w:r>
      <w:r>
        <w:instrText xml:space="preserve"> PAGEREF _Toc98709758 \h </w:instrText>
      </w:r>
      <w:r>
        <w:fldChar w:fldCharType="separate"/>
      </w:r>
      <w:r>
        <w:t>95</w:t>
      </w:r>
      <w:r>
        <w:fldChar w:fldCharType="end"/>
      </w:r>
    </w:p>
    <w:p w14:paraId="0433BF1E" w14:textId="6D1E0C96" w:rsidR="00CB1EBE" w:rsidRPr="00194BDB" w:rsidRDefault="00CB1EBE">
      <w:pPr>
        <w:pStyle w:val="TOC5"/>
        <w:rPr>
          <w:rFonts w:ascii="Calibri" w:hAnsi="Calibri"/>
          <w:sz w:val="22"/>
          <w:szCs w:val="22"/>
          <w:lang w:eastAsia="en-GB"/>
        </w:rPr>
      </w:pPr>
      <w:r>
        <w:t>6.3.7.3.1</w:t>
      </w:r>
      <w:r w:rsidRPr="00194BDB">
        <w:rPr>
          <w:rFonts w:ascii="Calibri" w:hAnsi="Calibri"/>
          <w:sz w:val="22"/>
          <w:szCs w:val="22"/>
          <w:lang w:eastAsia="en-GB"/>
        </w:rPr>
        <w:tab/>
      </w:r>
      <w:r>
        <w:t>General</w:t>
      </w:r>
      <w:r>
        <w:tab/>
      </w:r>
      <w:r>
        <w:fldChar w:fldCharType="begin" w:fldLock="1"/>
      </w:r>
      <w:r>
        <w:instrText xml:space="preserve"> PAGEREF _Toc98709759 \h </w:instrText>
      </w:r>
      <w:r>
        <w:fldChar w:fldCharType="separate"/>
      </w:r>
      <w:r>
        <w:t>95</w:t>
      </w:r>
      <w:r>
        <w:fldChar w:fldCharType="end"/>
      </w:r>
    </w:p>
    <w:p w14:paraId="50379260" w14:textId="6E86AE6C" w:rsidR="00CB1EBE" w:rsidRPr="00194BDB" w:rsidRDefault="00CB1EBE">
      <w:pPr>
        <w:pStyle w:val="TOC5"/>
        <w:rPr>
          <w:rFonts w:ascii="Calibri" w:hAnsi="Calibri"/>
          <w:sz w:val="22"/>
          <w:szCs w:val="22"/>
          <w:lang w:eastAsia="en-GB"/>
        </w:rPr>
      </w:pPr>
      <w:r>
        <w:t>6.3.7.3.2</w:t>
      </w:r>
      <w:r w:rsidRPr="00194BDB">
        <w:rPr>
          <w:rFonts w:ascii="Calibri" w:hAnsi="Calibri"/>
          <w:sz w:val="22"/>
          <w:szCs w:val="22"/>
          <w:lang w:eastAsia="en-GB"/>
        </w:rPr>
        <w:tab/>
      </w:r>
      <w:r>
        <w:t>Enter state 'U: not permitted to receive'</w:t>
      </w:r>
      <w:r>
        <w:tab/>
      </w:r>
      <w:r>
        <w:fldChar w:fldCharType="begin" w:fldLock="1"/>
      </w:r>
      <w:r>
        <w:instrText xml:space="preserve"> PAGEREF _Toc98709760 \h </w:instrText>
      </w:r>
      <w:r>
        <w:fldChar w:fldCharType="separate"/>
      </w:r>
      <w:r>
        <w:t>95</w:t>
      </w:r>
      <w:r>
        <w:fldChar w:fldCharType="end"/>
      </w:r>
    </w:p>
    <w:p w14:paraId="7EF75AB7" w14:textId="2ED86254" w:rsidR="00CB1EBE" w:rsidRPr="00194BDB" w:rsidRDefault="00CB1EBE">
      <w:pPr>
        <w:pStyle w:val="TOC5"/>
        <w:rPr>
          <w:rFonts w:ascii="Calibri" w:hAnsi="Calibri"/>
          <w:sz w:val="22"/>
          <w:szCs w:val="22"/>
          <w:lang w:eastAsia="en-GB"/>
        </w:rPr>
      </w:pPr>
      <w:r>
        <w:t>6.3.7.3.3</w:t>
      </w:r>
      <w:r w:rsidRPr="00194BDB">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_Toc98709761 \h </w:instrText>
      </w:r>
      <w:r>
        <w:fldChar w:fldCharType="separate"/>
      </w:r>
      <w:r>
        <w:t>95</w:t>
      </w:r>
      <w:r>
        <w:fldChar w:fldCharType="end"/>
      </w:r>
    </w:p>
    <w:p w14:paraId="7260299F" w14:textId="20D67B93" w:rsidR="00CB1EBE" w:rsidRPr="00194BDB" w:rsidRDefault="00CB1EBE">
      <w:pPr>
        <w:pStyle w:val="TOC5"/>
        <w:rPr>
          <w:rFonts w:ascii="Calibri" w:hAnsi="Calibri"/>
          <w:sz w:val="22"/>
          <w:szCs w:val="22"/>
          <w:lang w:eastAsia="en-GB"/>
        </w:rPr>
      </w:pPr>
      <w:r>
        <w:t>6.3.7.3.4</w:t>
      </w:r>
      <w:r w:rsidRPr="00194BDB">
        <w:rPr>
          <w:rFonts w:ascii="Calibri" w:hAnsi="Calibri"/>
          <w:sz w:val="22"/>
          <w:szCs w:val="22"/>
          <w:lang w:eastAsia="en-GB"/>
        </w:rPr>
        <w:tab/>
      </w:r>
      <w:r>
        <w:t>Reception of Receive Media Request message (R: Receive Media Request)</w:t>
      </w:r>
      <w:r>
        <w:tab/>
      </w:r>
      <w:r>
        <w:fldChar w:fldCharType="begin" w:fldLock="1"/>
      </w:r>
      <w:r>
        <w:instrText xml:space="preserve"> PAGEREF _Toc98709762 \h </w:instrText>
      </w:r>
      <w:r>
        <w:fldChar w:fldCharType="separate"/>
      </w:r>
      <w:r>
        <w:t>96</w:t>
      </w:r>
      <w:r>
        <w:fldChar w:fldCharType="end"/>
      </w:r>
    </w:p>
    <w:p w14:paraId="6E299E70" w14:textId="6E6B8DC0" w:rsidR="00CB1EBE" w:rsidRPr="00194BDB" w:rsidRDefault="00CB1EBE">
      <w:pPr>
        <w:pStyle w:val="TOC5"/>
        <w:rPr>
          <w:rFonts w:ascii="Calibri" w:hAnsi="Calibri"/>
          <w:sz w:val="22"/>
          <w:szCs w:val="22"/>
          <w:lang w:eastAsia="en-GB"/>
        </w:rPr>
      </w:pPr>
      <w:r>
        <w:t>6.3.7.3.5</w:t>
      </w:r>
      <w:r w:rsidRPr="00194BDB">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_Toc98709763 \h </w:instrText>
      </w:r>
      <w:r>
        <w:fldChar w:fldCharType="separate"/>
      </w:r>
      <w:r>
        <w:t>96</w:t>
      </w:r>
      <w:r>
        <w:fldChar w:fldCharType="end"/>
      </w:r>
    </w:p>
    <w:p w14:paraId="4DB01B42" w14:textId="1A234C4B" w:rsidR="00CB1EBE" w:rsidRPr="00194BDB" w:rsidRDefault="00CB1EBE">
      <w:pPr>
        <w:pStyle w:val="TOC5"/>
        <w:rPr>
          <w:rFonts w:ascii="Calibri" w:hAnsi="Calibri"/>
          <w:sz w:val="22"/>
          <w:szCs w:val="22"/>
          <w:lang w:eastAsia="en-GB"/>
        </w:rPr>
      </w:pPr>
      <w:r>
        <w:t>6.3.7.3.6</w:t>
      </w:r>
      <w:r w:rsidRPr="00194BDB">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_Toc98709764 \h </w:instrText>
      </w:r>
      <w:r>
        <w:fldChar w:fldCharType="separate"/>
      </w:r>
      <w:r>
        <w:t>97</w:t>
      </w:r>
      <w:r>
        <w:fldChar w:fldCharType="end"/>
      </w:r>
    </w:p>
    <w:p w14:paraId="78129475" w14:textId="0BC04FF4" w:rsidR="00CB1EBE" w:rsidRPr="00194BDB" w:rsidRDefault="00CB1EBE">
      <w:pPr>
        <w:pStyle w:val="TOC5"/>
        <w:rPr>
          <w:rFonts w:ascii="Calibri" w:hAnsi="Calibri"/>
          <w:sz w:val="22"/>
          <w:szCs w:val="22"/>
          <w:lang w:eastAsia="en-GB"/>
        </w:rPr>
      </w:pPr>
      <w:r>
        <w:t>6.3.7.3.7</w:t>
      </w:r>
      <w:r w:rsidRPr="00194BDB">
        <w:rPr>
          <w:rFonts w:ascii="Calibri" w:hAnsi="Calibri"/>
          <w:sz w:val="22"/>
          <w:szCs w:val="22"/>
          <w:lang w:eastAsia="en-GB"/>
        </w:rPr>
        <w:tab/>
      </w:r>
      <w:r>
        <w:t>Send Transmission End Notify message (S: Transmission End Notify)</w:t>
      </w:r>
      <w:r>
        <w:tab/>
      </w:r>
      <w:r>
        <w:fldChar w:fldCharType="begin" w:fldLock="1"/>
      </w:r>
      <w:r>
        <w:instrText xml:space="preserve"> PAGEREF _Toc98709765 \h </w:instrText>
      </w:r>
      <w:r>
        <w:fldChar w:fldCharType="separate"/>
      </w:r>
      <w:r>
        <w:t>97</w:t>
      </w:r>
      <w:r>
        <w:fldChar w:fldCharType="end"/>
      </w:r>
    </w:p>
    <w:p w14:paraId="7BD63267" w14:textId="49ED8084" w:rsidR="00CB1EBE" w:rsidRPr="00194BDB" w:rsidRDefault="00CB1EBE">
      <w:pPr>
        <w:pStyle w:val="TOC4"/>
        <w:rPr>
          <w:rFonts w:ascii="Calibri" w:hAnsi="Calibri"/>
          <w:sz w:val="22"/>
          <w:szCs w:val="22"/>
          <w:lang w:eastAsia="en-GB"/>
        </w:rPr>
      </w:pPr>
      <w:r>
        <w:lastRenderedPageBreak/>
        <w:t>6.3.7.4</w:t>
      </w:r>
      <w:r w:rsidRPr="00194BDB">
        <w:rPr>
          <w:rFonts w:ascii="Calibri" w:hAnsi="Calibri"/>
          <w:sz w:val="22"/>
          <w:szCs w:val="22"/>
          <w:lang w:eastAsia="en-GB"/>
        </w:rPr>
        <w:tab/>
      </w:r>
      <w:r>
        <w:t>State: 'U: permitted to receive'</w:t>
      </w:r>
      <w:r>
        <w:tab/>
      </w:r>
      <w:r>
        <w:fldChar w:fldCharType="begin" w:fldLock="1"/>
      </w:r>
      <w:r>
        <w:instrText xml:space="preserve"> PAGEREF _Toc98709766 \h </w:instrText>
      </w:r>
      <w:r>
        <w:fldChar w:fldCharType="separate"/>
      </w:r>
      <w:r>
        <w:t>97</w:t>
      </w:r>
      <w:r>
        <w:fldChar w:fldCharType="end"/>
      </w:r>
    </w:p>
    <w:p w14:paraId="63589AD1" w14:textId="5D636401" w:rsidR="00CB1EBE" w:rsidRPr="00194BDB" w:rsidRDefault="00CB1EBE">
      <w:pPr>
        <w:pStyle w:val="TOC5"/>
        <w:rPr>
          <w:rFonts w:ascii="Calibri" w:hAnsi="Calibri"/>
          <w:sz w:val="22"/>
          <w:szCs w:val="22"/>
          <w:lang w:eastAsia="en-GB"/>
        </w:rPr>
      </w:pPr>
      <w:r>
        <w:t>6.3.7.4.1</w:t>
      </w:r>
      <w:r w:rsidRPr="00194BDB">
        <w:rPr>
          <w:rFonts w:ascii="Calibri" w:hAnsi="Calibri"/>
          <w:sz w:val="22"/>
          <w:szCs w:val="22"/>
          <w:lang w:eastAsia="en-GB"/>
        </w:rPr>
        <w:tab/>
      </w:r>
      <w:r>
        <w:t>General</w:t>
      </w:r>
      <w:r>
        <w:tab/>
      </w:r>
      <w:r>
        <w:fldChar w:fldCharType="begin" w:fldLock="1"/>
      </w:r>
      <w:r>
        <w:instrText xml:space="preserve"> PAGEREF _Toc98709767 \h </w:instrText>
      </w:r>
      <w:r>
        <w:fldChar w:fldCharType="separate"/>
      </w:r>
      <w:r>
        <w:t>97</w:t>
      </w:r>
      <w:r>
        <w:fldChar w:fldCharType="end"/>
      </w:r>
    </w:p>
    <w:p w14:paraId="59383870" w14:textId="6B08AF69" w:rsidR="00CB1EBE" w:rsidRPr="00194BDB" w:rsidRDefault="00CB1EBE">
      <w:pPr>
        <w:pStyle w:val="TOC5"/>
        <w:rPr>
          <w:rFonts w:ascii="Calibri" w:hAnsi="Calibri"/>
          <w:sz w:val="22"/>
          <w:szCs w:val="22"/>
          <w:lang w:eastAsia="en-GB"/>
        </w:rPr>
      </w:pPr>
      <w:r>
        <w:t>6.3.7.4.2</w:t>
      </w:r>
      <w:r w:rsidRPr="00194BDB">
        <w:rPr>
          <w:rFonts w:ascii="Calibri" w:hAnsi="Calibri"/>
          <w:sz w:val="22"/>
          <w:szCs w:val="22"/>
          <w:lang w:eastAsia="en-GB"/>
        </w:rPr>
        <w:tab/>
      </w:r>
      <w:r>
        <w:t>Enter state 'U: permitted to receive'</w:t>
      </w:r>
      <w:r>
        <w:tab/>
      </w:r>
      <w:r>
        <w:fldChar w:fldCharType="begin" w:fldLock="1"/>
      </w:r>
      <w:r>
        <w:instrText xml:space="preserve"> PAGEREF _Toc98709768 \h </w:instrText>
      </w:r>
      <w:r>
        <w:fldChar w:fldCharType="separate"/>
      </w:r>
      <w:r>
        <w:t>97</w:t>
      </w:r>
      <w:r>
        <w:fldChar w:fldCharType="end"/>
      </w:r>
    </w:p>
    <w:p w14:paraId="5CDA0BD5" w14:textId="435FEA13" w:rsidR="00CB1EBE" w:rsidRPr="00194BDB" w:rsidRDefault="00CB1EBE">
      <w:pPr>
        <w:pStyle w:val="TOC5"/>
        <w:rPr>
          <w:rFonts w:ascii="Calibri" w:hAnsi="Calibri"/>
          <w:sz w:val="22"/>
          <w:szCs w:val="22"/>
          <w:lang w:eastAsia="en-GB"/>
        </w:rPr>
      </w:pPr>
      <w:r>
        <w:t>6.3.7.4.3</w:t>
      </w:r>
      <w:r w:rsidRPr="00194BDB">
        <w:rPr>
          <w:rFonts w:ascii="Calibri" w:hAnsi="Calibri"/>
          <w:sz w:val="22"/>
          <w:szCs w:val="22"/>
          <w:lang w:eastAsia="en-GB"/>
        </w:rPr>
        <w:tab/>
      </w:r>
      <w:r>
        <w:t>Send RTP media packets (S: RTP media)</w:t>
      </w:r>
      <w:r>
        <w:tab/>
      </w:r>
      <w:r>
        <w:fldChar w:fldCharType="begin" w:fldLock="1"/>
      </w:r>
      <w:r>
        <w:instrText xml:space="preserve"> PAGEREF _Toc98709769 \h </w:instrText>
      </w:r>
      <w:r>
        <w:fldChar w:fldCharType="separate"/>
      </w:r>
      <w:r>
        <w:t>97</w:t>
      </w:r>
      <w:r>
        <w:fldChar w:fldCharType="end"/>
      </w:r>
    </w:p>
    <w:p w14:paraId="3404E0D7" w14:textId="6512305F" w:rsidR="00CB1EBE" w:rsidRPr="00194BDB" w:rsidRDefault="00CB1EBE">
      <w:pPr>
        <w:pStyle w:val="TOC5"/>
        <w:rPr>
          <w:rFonts w:ascii="Calibri" w:hAnsi="Calibri"/>
          <w:sz w:val="22"/>
          <w:szCs w:val="22"/>
          <w:lang w:eastAsia="en-GB"/>
        </w:rPr>
      </w:pPr>
      <w:r>
        <w:t>6.3.7.4.4</w:t>
      </w:r>
      <w:r w:rsidRPr="00194BDB">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_Toc98709770 \h </w:instrText>
      </w:r>
      <w:r>
        <w:fldChar w:fldCharType="separate"/>
      </w:r>
      <w:r>
        <w:t>98</w:t>
      </w:r>
      <w:r>
        <w:fldChar w:fldCharType="end"/>
      </w:r>
    </w:p>
    <w:p w14:paraId="3A32789D" w14:textId="29B0DC10" w:rsidR="00CB1EBE" w:rsidRPr="00194BDB" w:rsidRDefault="00CB1EBE">
      <w:pPr>
        <w:pStyle w:val="TOC5"/>
        <w:rPr>
          <w:rFonts w:ascii="Calibri" w:hAnsi="Calibri"/>
          <w:sz w:val="22"/>
          <w:szCs w:val="22"/>
          <w:lang w:eastAsia="en-GB"/>
        </w:rPr>
      </w:pPr>
      <w:r>
        <w:t>6.3.7.4.5</w:t>
      </w:r>
      <w:r w:rsidRPr="00194BDB">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_Toc98709771 \h </w:instrText>
      </w:r>
      <w:r>
        <w:fldChar w:fldCharType="separate"/>
      </w:r>
      <w:r>
        <w:t>98</w:t>
      </w:r>
      <w:r>
        <w:fldChar w:fldCharType="end"/>
      </w:r>
    </w:p>
    <w:p w14:paraId="3D49F714" w14:textId="5FDF5386" w:rsidR="00CB1EBE" w:rsidRPr="00194BDB" w:rsidRDefault="00CB1EBE">
      <w:pPr>
        <w:pStyle w:val="TOC5"/>
        <w:rPr>
          <w:rFonts w:ascii="Calibri" w:hAnsi="Calibri"/>
          <w:sz w:val="22"/>
          <w:szCs w:val="22"/>
          <w:lang w:eastAsia="en-GB"/>
        </w:rPr>
      </w:pPr>
      <w:r>
        <w:t>6.3.7.4.6</w:t>
      </w:r>
      <w:r w:rsidRPr="00194BDB">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_Toc98709772 \h </w:instrText>
      </w:r>
      <w:r>
        <w:fldChar w:fldCharType="separate"/>
      </w:r>
      <w:r>
        <w:t>98</w:t>
      </w:r>
      <w:r>
        <w:fldChar w:fldCharType="end"/>
      </w:r>
    </w:p>
    <w:p w14:paraId="59987E26" w14:textId="025F6835" w:rsidR="00CB1EBE" w:rsidRPr="00194BDB" w:rsidRDefault="00CB1EBE">
      <w:pPr>
        <w:pStyle w:val="TOC5"/>
        <w:rPr>
          <w:rFonts w:ascii="Calibri" w:hAnsi="Calibri"/>
          <w:sz w:val="22"/>
          <w:szCs w:val="22"/>
          <w:lang w:eastAsia="en-GB"/>
        </w:rPr>
      </w:pPr>
      <w:r>
        <w:t>6.3.7.4.7</w:t>
      </w:r>
      <w:r w:rsidRPr="00194BDB">
        <w:rPr>
          <w:rFonts w:ascii="Calibri" w:hAnsi="Calibri"/>
          <w:sz w:val="22"/>
          <w:szCs w:val="22"/>
          <w:lang w:eastAsia="en-GB"/>
        </w:rPr>
        <w:tab/>
      </w:r>
      <w:r>
        <w:t>Send Transmission End Notify message (S: Transmission End Notify)</w:t>
      </w:r>
      <w:r>
        <w:tab/>
      </w:r>
      <w:r>
        <w:fldChar w:fldCharType="begin" w:fldLock="1"/>
      </w:r>
      <w:r>
        <w:instrText xml:space="preserve"> PAGEREF _Toc98709773 \h </w:instrText>
      </w:r>
      <w:r>
        <w:fldChar w:fldCharType="separate"/>
      </w:r>
      <w:r>
        <w:t>98</w:t>
      </w:r>
      <w:r>
        <w:fldChar w:fldCharType="end"/>
      </w:r>
    </w:p>
    <w:p w14:paraId="4A2C675F" w14:textId="7B93C2A0" w:rsidR="00CB1EBE" w:rsidRPr="00194BDB" w:rsidRDefault="00CB1EBE">
      <w:pPr>
        <w:pStyle w:val="TOC5"/>
        <w:rPr>
          <w:rFonts w:ascii="Calibri" w:hAnsi="Calibri"/>
          <w:sz w:val="22"/>
          <w:szCs w:val="22"/>
          <w:lang w:eastAsia="en-GB"/>
        </w:rPr>
      </w:pPr>
      <w:r>
        <w:t>6.3.7.4.8</w:t>
      </w:r>
      <w:r w:rsidRPr="00194BDB">
        <w:rPr>
          <w:rFonts w:ascii="Calibri" w:hAnsi="Calibri"/>
          <w:sz w:val="22"/>
          <w:szCs w:val="22"/>
          <w:lang w:eastAsia="en-GB"/>
        </w:rPr>
        <w:tab/>
      </w:r>
      <w:r>
        <w:t>Send Media Reception End Request message (S: Media Reception End Request)</w:t>
      </w:r>
      <w:r>
        <w:tab/>
      </w:r>
      <w:r>
        <w:fldChar w:fldCharType="begin" w:fldLock="1"/>
      </w:r>
      <w:r>
        <w:instrText xml:space="preserve"> PAGEREF _Toc98709774 \h </w:instrText>
      </w:r>
      <w:r>
        <w:fldChar w:fldCharType="separate"/>
      </w:r>
      <w:r>
        <w:t>99</w:t>
      </w:r>
      <w:r>
        <w:fldChar w:fldCharType="end"/>
      </w:r>
    </w:p>
    <w:p w14:paraId="2486931C" w14:textId="4BD069A7" w:rsidR="00CB1EBE" w:rsidRPr="00194BDB" w:rsidRDefault="00CB1EBE">
      <w:pPr>
        <w:pStyle w:val="TOC5"/>
        <w:rPr>
          <w:rFonts w:ascii="Calibri" w:hAnsi="Calibri"/>
          <w:sz w:val="22"/>
          <w:szCs w:val="22"/>
          <w:lang w:eastAsia="en-GB"/>
        </w:rPr>
      </w:pPr>
      <w:r>
        <w:t>6.3.7.4.9</w:t>
      </w:r>
      <w:r w:rsidRPr="00194BDB">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_Toc98709775 \h </w:instrText>
      </w:r>
      <w:r>
        <w:fldChar w:fldCharType="separate"/>
      </w:r>
      <w:r>
        <w:t>99</w:t>
      </w:r>
      <w:r>
        <w:fldChar w:fldCharType="end"/>
      </w:r>
    </w:p>
    <w:p w14:paraId="59C66CB7" w14:textId="026FDB1E" w:rsidR="00CB1EBE" w:rsidRPr="00194BDB" w:rsidRDefault="00CB1EBE">
      <w:pPr>
        <w:pStyle w:val="TOC5"/>
        <w:rPr>
          <w:rFonts w:ascii="Calibri" w:hAnsi="Calibri"/>
          <w:sz w:val="22"/>
          <w:szCs w:val="22"/>
          <w:lang w:eastAsia="en-GB"/>
        </w:rPr>
      </w:pPr>
      <w:r>
        <w:t>6.3.7.4.10</w:t>
      </w:r>
      <w:r w:rsidRPr="00194BDB">
        <w:rPr>
          <w:rFonts w:ascii="Calibri" w:hAnsi="Calibri"/>
          <w:sz w:val="22"/>
          <w:szCs w:val="22"/>
          <w:lang w:eastAsia="en-GB"/>
        </w:rPr>
        <w:tab/>
      </w:r>
      <w:r>
        <w:t>Reception of Receive Media Request message (R: Receive Media Request)</w:t>
      </w:r>
      <w:r>
        <w:tab/>
      </w:r>
      <w:r>
        <w:fldChar w:fldCharType="begin" w:fldLock="1"/>
      </w:r>
      <w:r>
        <w:instrText xml:space="preserve"> PAGEREF _Toc98709776 \h </w:instrText>
      </w:r>
      <w:r>
        <w:fldChar w:fldCharType="separate"/>
      </w:r>
      <w:r>
        <w:t>99</w:t>
      </w:r>
      <w:r>
        <w:fldChar w:fldCharType="end"/>
      </w:r>
    </w:p>
    <w:p w14:paraId="2C4596A0" w14:textId="00BD0914" w:rsidR="00CB1EBE" w:rsidRPr="00194BDB" w:rsidRDefault="00CB1EBE">
      <w:pPr>
        <w:pStyle w:val="TOC5"/>
        <w:rPr>
          <w:rFonts w:ascii="Calibri" w:hAnsi="Calibri"/>
          <w:sz w:val="22"/>
          <w:szCs w:val="22"/>
          <w:lang w:eastAsia="en-GB"/>
        </w:rPr>
      </w:pPr>
      <w:r>
        <w:t>6.3.7.4.11</w:t>
      </w:r>
      <w:r w:rsidRPr="00194BDB">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_Toc98709777 \h </w:instrText>
      </w:r>
      <w:r>
        <w:fldChar w:fldCharType="separate"/>
      </w:r>
      <w:r>
        <w:t>100</w:t>
      </w:r>
      <w:r>
        <w:fldChar w:fldCharType="end"/>
      </w:r>
    </w:p>
    <w:p w14:paraId="04B0526B" w14:textId="79961CD5" w:rsidR="00CB1EBE" w:rsidRPr="00194BDB" w:rsidRDefault="00CB1EBE">
      <w:pPr>
        <w:pStyle w:val="TOC5"/>
        <w:rPr>
          <w:rFonts w:ascii="Calibri" w:hAnsi="Calibri"/>
          <w:sz w:val="22"/>
          <w:szCs w:val="22"/>
          <w:lang w:eastAsia="en-GB"/>
        </w:rPr>
      </w:pPr>
      <w:r>
        <w:t>6.3.7.4.12</w:t>
      </w:r>
      <w:r w:rsidRPr="00194BDB">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_Toc98709778 \h </w:instrText>
      </w:r>
      <w:r>
        <w:fldChar w:fldCharType="separate"/>
      </w:r>
      <w:r>
        <w:t>100</w:t>
      </w:r>
      <w:r>
        <w:fldChar w:fldCharType="end"/>
      </w:r>
    </w:p>
    <w:p w14:paraId="7B5681A0" w14:textId="20211D54" w:rsidR="00CB1EBE" w:rsidRPr="00194BDB" w:rsidRDefault="00CB1EBE">
      <w:pPr>
        <w:pStyle w:val="TOC2"/>
        <w:rPr>
          <w:rFonts w:ascii="Calibri" w:hAnsi="Calibri"/>
          <w:sz w:val="22"/>
          <w:szCs w:val="22"/>
          <w:lang w:eastAsia="en-GB"/>
        </w:rPr>
      </w:pPr>
      <w:r>
        <w:t>6.4</w:t>
      </w:r>
      <w:r w:rsidRPr="00194BDB">
        <w:rPr>
          <w:rFonts w:ascii="Calibri" w:hAnsi="Calibri"/>
          <w:sz w:val="22"/>
          <w:szCs w:val="22"/>
          <w:lang w:eastAsia="en-GB"/>
        </w:rPr>
        <w:tab/>
      </w:r>
      <w:r>
        <w:t>Participating MCVideo function transmission control procedures</w:t>
      </w:r>
      <w:r>
        <w:tab/>
      </w:r>
      <w:r>
        <w:fldChar w:fldCharType="begin" w:fldLock="1"/>
      </w:r>
      <w:r>
        <w:instrText xml:space="preserve"> PAGEREF _Toc98709779 \h </w:instrText>
      </w:r>
      <w:r>
        <w:fldChar w:fldCharType="separate"/>
      </w:r>
      <w:r>
        <w:t>101</w:t>
      </w:r>
      <w:r>
        <w:fldChar w:fldCharType="end"/>
      </w:r>
    </w:p>
    <w:p w14:paraId="40B7BE27" w14:textId="5513B9F6" w:rsidR="00CB1EBE" w:rsidRPr="00194BDB" w:rsidRDefault="00CB1EBE">
      <w:pPr>
        <w:pStyle w:val="TOC3"/>
        <w:rPr>
          <w:rFonts w:ascii="Calibri" w:hAnsi="Calibri"/>
          <w:sz w:val="22"/>
          <w:szCs w:val="22"/>
          <w:lang w:eastAsia="en-GB"/>
        </w:rPr>
      </w:pPr>
      <w:r>
        <w:t>6.4.1</w:t>
      </w:r>
      <w:r w:rsidRPr="00194BDB">
        <w:rPr>
          <w:rFonts w:ascii="Calibri" w:hAnsi="Calibri"/>
          <w:sz w:val="22"/>
          <w:szCs w:val="22"/>
          <w:lang w:eastAsia="en-GB"/>
        </w:rPr>
        <w:tab/>
      </w:r>
      <w:r>
        <w:t>General</w:t>
      </w:r>
      <w:r>
        <w:tab/>
      </w:r>
      <w:r>
        <w:fldChar w:fldCharType="begin" w:fldLock="1"/>
      </w:r>
      <w:r>
        <w:instrText xml:space="preserve"> PAGEREF _Toc98709780 \h </w:instrText>
      </w:r>
      <w:r>
        <w:fldChar w:fldCharType="separate"/>
      </w:r>
      <w:r>
        <w:t>101</w:t>
      </w:r>
      <w:r>
        <w:fldChar w:fldCharType="end"/>
      </w:r>
    </w:p>
    <w:p w14:paraId="6406AEB7" w14:textId="51B6FACD" w:rsidR="00CB1EBE" w:rsidRPr="00194BDB" w:rsidRDefault="00CB1EBE">
      <w:pPr>
        <w:pStyle w:val="TOC3"/>
        <w:rPr>
          <w:rFonts w:ascii="Calibri" w:hAnsi="Calibri"/>
          <w:sz w:val="22"/>
          <w:szCs w:val="22"/>
          <w:lang w:eastAsia="en-GB"/>
        </w:rPr>
      </w:pPr>
      <w:r>
        <w:t>6.4.2</w:t>
      </w:r>
      <w:r w:rsidRPr="00194BDB">
        <w:rPr>
          <w:rFonts w:ascii="Calibri" w:hAnsi="Calibri"/>
          <w:sz w:val="22"/>
          <w:szCs w:val="22"/>
          <w:lang w:eastAsia="en-GB"/>
        </w:rPr>
        <w:tab/>
      </w:r>
      <w:r>
        <w:t>Receive transmission control messages</w:t>
      </w:r>
      <w:r>
        <w:tab/>
      </w:r>
      <w:r>
        <w:fldChar w:fldCharType="begin" w:fldLock="1"/>
      </w:r>
      <w:r>
        <w:instrText xml:space="preserve"> PAGEREF _Toc98709781 \h </w:instrText>
      </w:r>
      <w:r>
        <w:fldChar w:fldCharType="separate"/>
      </w:r>
      <w:r>
        <w:t>101</w:t>
      </w:r>
      <w:r>
        <w:fldChar w:fldCharType="end"/>
      </w:r>
    </w:p>
    <w:p w14:paraId="6F69866F" w14:textId="2B6A26B8" w:rsidR="00CB1EBE" w:rsidRPr="00194BDB" w:rsidRDefault="00CB1EBE">
      <w:pPr>
        <w:pStyle w:val="TOC3"/>
        <w:rPr>
          <w:rFonts w:ascii="Calibri" w:hAnsi="Calibri"/>
          <w:sz w:val="22"/>
          <w:szCs w:val="22"/>
          <w:lang w:eastAsia="en-GB"/>
        </w:rPr>
      </w:pPr>
      <w:r>
        <w:t>6.4.3</w:t>
      </w:r>
      <w:r w:rsidRPr="00194BDB">
        <w:rPr>
          <w:rFonts w:ascii="Calibri" w:hAnsi="Calibri"/>
          <w:sz w:val="22"/>
          <w:szCs w:val="22"/>
          <w:lang w:eastAsia="en-GB"/>
        </w:rPr>
        <w:tab/>
      </w:r>
      <w:r>
        <w:t>Receive RTP media packets (R: RTP Media)</w:t>
      </w:r>
      <w:r>
        <w:tab/>
      </w:r>
      <w:r>
        <w:fldChar w:fldCharType="begin" w:fldLock="1"/>
      </w:r>
      <w:r>
        <w:instrText xml:space="preserve"> PAGEREF _Toc98709782 \h </w:instrText>
      </w:r>
      <w:r>
        <w:fldChar w:fldCharType="separate"/>
      </w:r>
      <w:r>
        <w:t>101</w:t>
      </w:r>
      <w:r>
        <w:fldChar w:fldCharType="end"/>
      </w:r>
    </w:p>
    <w:p w14:paraId="3E573601" w14:textId="622848D2" w:rsidR="00CB1EBE" w:rsidRPr="00194BDB" w:rsidRDefault="00CB1EBE">
      <w:pPr>
        <w:pStyle w:val="TOC3"/>
        <w:rPr>
          <w:rFonts w:ascii="Calibri" w:hAnsi="Calibri"/>
          <w:sz w:val="22"/>
          <w:szCs w:val="22"/>
          <w:lang w:eastAsia="en-GB"/>
        </w:rPr>
      </w:pPr>
      <w:r>
        <w:t>6.4.4</w:t>
      </w:r>
      <w:r w:rsidRPr="00194BDB">
        <w:rPr>
          <w:rFonts w:ascii="Calibri" w:hAnsi="Calibri"/>
          <w:sz w:val="22"/>
          <w:szCs w:val="22"/>
          <w:lang w:eastAsia="en-GB"/>
        </w:rPr>
        <w:tab/>
      </w:r>
      <w:r>
        <w:t>Release of session</w:t>
      </w:r>
      <w:r>
        <w:tab/>
      </w:r>
      <w:r>
        <w:fldChar w:fldCharType="begin" w:fldLock="1"/>
      </w:r>
      <w:r>
        <w:instrText xml:space="preserve"> PAGEREF _Toc98709783 \h </w:instrText>
      </w:r>
      <w:r>
        <w:fldChar w:fldCharType="separate"/>
      </w:r>
      <w:r>
        <w:t>102</w:t>
      </w:r>
      <w:r>
        <w:fldChar w:fldCharType="end"/>
      </w:r>
    </w:p>
    <w:p w14:paraId="32BF8A92" w14:textId="3638C479" w:rsidR="00CB1EBE" w:rsidRPr="00194BDB" w:rsidRDefault="00CB1EBE">
      <w:pPr>
        <w:pStyle w:val="TOC2"/>
        <w:rPr>
          <w:rFonts w:ascii="Calibri" w:hAnsi="Calibri"/>
          <w:sz w:val="22"/>
          <w:szCs w:val="22"/>
          <w:lang w:eastAsia="en-GB"/>
        </w:rPr>
      </w:pPr>
      <w:r>
        <w:t>6.5</w:t>
      </w:r>
      <w:r w:rsidRPr="00194BDB">
        <w:rPr>
          <w:rFonts w:ascii="Calibri" w:hAnsi="Calibri"/>
          <w:sz w:val="22"/>
          <w:szCs w:val="22"/>
          <w:lang w:eastAsia="en-GB"/>
        </w:rPr>
        <w:tab/>
      </w:r>
      <w:r>
        <w:t>Non-controlling MCVideo function of an MCVideo group</w:t>
      </w:r>
      <w:r>
        <w:tab/>
      </w:r>
      <w:r>
        <w:fldChar w:fldCharType="begin" w:fldLock="1"/>
      </w:r>
      <w:r>
        <w:instrText xml:space="preserve"> PAGEREF _Toc98709784 \h </w:instrText>
      </w:r>
      <w:r>
        <w:fldChar w:fldCharType="separate"/>
      </w:r>
      <w:r>
        <w:t>102</w:t>
      </w:r>
      <w:r>
        <w:fldChar w:fldCharType="end"/>
      </w:r>
    </w:p>
    <w:p w14:paraId="7933E471" w14:textId="625C646E" w:rsidR="00CB1EBE" w:rsidRPr="00194BDB" w:rsidRDefault="00CB1EBE">
      <w:pPr>
        <w:pStyle w:val="TOC3"/>
        <w:rPr>
          <w:rFonts w:ascii="Calibri" w:hAnsi="Calibri"/>
          <w:sz w:val="22"/>
          <w:szCs w:val="22"/>
          <w:lang w:eastAsia="en-GB"/>
        </w:rPr>
      </w:pPr>
      <w:r>
        <w:t>6.5.1</w:t>
      </w:r>
      <w:r w:rsidRPr="00194BDB">
        <w:rPr>
          <w:rFonts w:ascii="Calibri" w:hAnsi="Calibri"/>
          <w:sz w:val="22"/>
          <w:szCs w:val="22"/>
          <w:lang w:eastAsia="en-GB"/>
        </w:rPr>
        <w:tab/>
      </w:r>
      <w:r>
        <w:t>General</w:t>
      </w:r>
      <w:r>
        <w:tab/>
      </w:r>
      <w:r>
        <w:fldChar w:fldCharType="begin" w:fldLock="1"/>
      </w:r>
      <w:r>
        <w:instrText xml:space="preserve"> PAGEREF _Toc98709785 \h </w:instrText>
      </w:r>
      <w:r>
        <w:fldChar w:fldCharType="separate"/>
      </w:r>
      <w:r>
        <w:t>102</w:t>
      </w:r>
      <w:r>
        <w:fldChar w:fldCharType="end"/>
      </w:r>
    </w:p>
    <w:p w14:paraId="56CFC859" w14:textId="0B7530C1" w:rsidR="00CB1EBE" w:rsidRPr="00194BDB" w:rsidRDefault="00CB1EBE">
      <w:pPr>
        <w:pStyle w:val="TOC3"/>
        <w:rPr>
          <w:rFonts w:ascii="Calibri" w:hAnsi="Calibri"/>
          <w:sz w:val="22"/>
          <w:szCs w:val="22"/>
          <w:lang w:eastAsia="en-GB"/>
        </w:rPr>
      </w:pPr>
      <w:r>
        <w:t>6.5.2</w:t>
      </w:r>
      <w:r w:rsidRPr="00194BDB">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_Toc98709786 \h </w:instrText>
      </w:r>
      <w:r>
        <w:fldChar w:fldCharType="separate"/>
      </w:r>
      <w:r>
        <w:t>102</w:t>
      </w:r>
      <w:r>
        <w:fldChar w:fldCharType="end"/>
      </w:r>
    </w:p>
    <w:p w14:paraId="7C45DD90" w14:textId="6E85ACED" w:rsidR="00CB1EBE" w:rsidRPr="00194BDB" w:rsidRDefault="00CB1EBE">
      <w:pPr>
        <w:pStyle w:val="TOC4"/>
        <w:rPr>
          <w:rFonts w:ascii="Calibri" w:hAnsi="Calibri"/>
          <w:sz w:val="22"/>
          <w:szCs w:val="22"/>
          <w:lang w:eastAsia="en-GB"/>
        </w:rPr>
      </w:pPr>
      <w:r>
        <w:t>6.5.2.1</w:t>
      </w:r>
      <w:r w:rsidRPr="00194BDB">
        <w:rPr>
          <w:rFonts w:ascii="Calibri" w:hAnsi="Calibri"/>
          <w:sz w:val="22"/>
          <w:szCs w:val="22"/>
          <w:lang w:eastAsia="en-GB"/>
        </w:rPr>
        <w:tab/>
      </w:r>
      <w:r>
        <w:t>General</w:t>
      </w:r>
      <w:r>
        <w:tab/>
      </w:r>
      <w:r>
        <w:fldChar w:fldCharType="begin" w:fldLock="1"/>
      </w:r>
      <w:r>
        <w:instrText xml:space="preserve"> PAGEREF _Toc98709787 \h </w:instrText>
      </w:r>
      <w:r>
        <w:fldChar w:fldCharType="separate"/>
      </w:r>
      <w:r>
        <w:t>102</w:t>
      </w:r>
      <w:r>
        <w:fldChar w:fldCharType="end"/>
      </w:r>
    </w:p>
    <w:p w14:paraId="1F51D859" w14:textId="10A11292" w:rsidR="00CB1EBE" w:rsidRPr="00194BDB" w:rsidRDefault="00CB1EBE">
      <w:pPr>
        <w:pStyle w:val="TOC4"/>
        <w:rPr>
          <w:rFonts w:ascii="Calibri" w:hAnsi="Calibri"/>
          <w:sz w:val="22"/>
          <w:szCs w:val="22"/>
          <w:lang w:eastAsia="en-GB"/>
        </w:rPr>
      </w:pPr>
      <w:r>
        <w:t>6.5.2.2</w:t>
      </w:r>
      <w:r w:rsidRPr="00194BDB">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_Toc98709788 \h </w:instrText>
      </w:r>
      <w:r>
        <w:fldChar w:fldCharType="separate"/>
      </w:r>
      <w:r>
        <w:t>102</w:t>
      </w:r>
      <w:r>
        <w:fldChar w:fldCharType="end"/>
      </w:r>
    </w:p>
    <w:p w14:paraId="21E58BB3" w14:textId="13831723" w:rsidR="00CB1EBE" w:rsidRPr="00194BDB" w:rsidRDefault="00CB1EBE">
      <w:pPr>
        <w:pStyle w:val="TOC4"/>
        <w:rPr>
          <w:rFonts w:ascii="Calibri" w:hAnsi="Calibri"/>
          <w:sz w:val="22"/>
          <w:szCs w:val="22"/>
          <w:lang w:eastAsia="en-GB"/>
        </w:rPr>
      </w:pPr>
      <w:r>
        <w:t>6.5.2.3</w:t>
      </w:r>
      <w:r w:rsidRPr="00194BDB">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_Toc98709789 \h </w:instrText>
      </w:r>
      <w:r>
        <w:fldChar w:fldCharType="separate"/>
      </w:r>
      <w:r>
        <w:t>103</w:t>
      </w:r>
      <w:r>
        <w:fldChar w:fldCharType="end"/>
      </w:r>
    </w:p>
    <w:p w14:paraId="7E2D22CC" w14:textId="2111D552" w:rsidR="00CB1EBE" w:rsidRPr="00194BDB" w:rsidRDefault="00CB1EBE">
      <w:pPr>
        <w:pStyle w:val="TOC5"/>
        <w:rPr>
          <w:rFonts w:ascii="Calibri" w:hAnsi="Calibri"/>
          <w:sz w:val="22"/>
          <w:szCs w:val="22"/>
          <w:lang w:eastAsia="en-GB"/>
        </w:rPr>
      </w:pPr>
      <w:r>
        <w:t>6.5.2.3.1</w:t>
      </w:r>
      <w:r w:rsidRPr="00194BDB">
        <w:rPr>
          <w:rFonts w:ascii="Calibri" w:hAnsi="Calibri"/>
          <w:sz w:val="22"/>
          <w:szCs w:val="22"/>
          <w:lang w:eastAsia="en-GB"/>
        </w:rPr>
        <w:tab/>
      </w:r>
      <w:r>
        <w:t>Overview</w:t>
      </w:r>
      <w:r>
        <w:tab/>
      </w:r>
      <w:r>
        <w:fldChar w:fldCharType="begin" w:fldLock="1"/>
      </w:r>
      <w:r>
        <w:instrText xml:space="preserve"> PAGEREF _Toc98709790 \h </w:instrText>
      </w:r>
      <w:r>
        <w:fldChar w:fldCharType="separate"/>
      </w:r>
      <w:r>
        <w:t>103</w:t>
      </w:r>
      <w:r>
        <w:fldChar w:fldCharType="end"/>
      </w:r>
    </w:p>
    <w:p w14:paraId="249CE4F9" w14:textId="22912714" w:rsidR="00CB1EBE" w:rsidRPr="00194BDB" w:rsidRDefault="00CB1EBE">
      <w:pPr>
        <w:pStyle w:val="TOC5"/>
        <w:rPr>
          <w:rFonts w:ascii="Calibri" w:hAnsi="Calibri"/>
          <w:sz w:val="22"/>
          <w:szCs w:val="22"/>
          <w:lang w:eastAsia="en-GB"/>
        </w:rPr>
      </w:pPr>
      <w:r>
        <w:t>6.5.2.3.2</w:t>
      </w:r>
      <w:r w:rsidRPr="00194BDB">
        <w:rPr>
          <w:rFonts w:ascii="Calibri" w:hAnsi="Calibri"/>
          <w:sz w:val="22"/>
          <w:szCs w:val="22"/>
          <w:lang w:eastAsia="en-GB"/>
        </w:rPr>
        <w:tab/>
      </w:r>
      <w:r>
        <w:t>Preparing for the switch to non-controlling MCVideo function (Step 1)</w:t>
      </w:r>
      <w:r>
        <w:tab/>
      </w:r>
      <w:r>
        <w:fldChar w:fldCharType="begin" w:fldLock="1"/>
      </w:r>
      <w:r>
        <w:instrText xml:space="preserve"> PAGEREF _Toc98709791 \h </w:instrText>
      </w:r>
      <w:r>
        <w:fldChar w:fldCharType="separate"/>
      </w:r>
      <w:r>
        <w:t>103</w:t>
      </w:r>
      <w:r>
        <w:fldChar w:fldCharType="end"/>
      </w:r>
    </w:p>
    <w:p w14:paraId="3208D77C" w14:textId="4C4B6600" w:rsidR="00CB1EBE" w:rsidRPr="00194BDB" w:rsidRDefault="00CB1EBE">
      <w:pPr>
        <w:pStyle w:val="TOC5"/>
        <w:rPr>
          <w:rFonts w:ascii="Calibri" w:hAnsi="Calibri"/>
          <w:sz w:val="22"/>
          <w:szCs w:val="22"/>
          <w:lang w:eastAsia="en-GB"/>
        </w:rPr>
      </w:pPr>
      <w:r>
        <w:t>6.5.2.3.3</w:t>
      </w:r>
      <w:r w:rsidRPr="00194BDB">
        <w:rPr>
          <w:rFonts w:ascii="Calibri" w:hAnsi="Calibri"/>
          <w:sz w:val="22"/>
          <w:szCs w:val="22"/>
          <w:lang w:eastAsia="en-GB"/>
        </w:rPr>
        <w:tab/>
      </w:r>
      <w:r>
        <w:t>Start acting as a non-controlling MCVideo function (Step 2)</w:t>
      </w:r>
      <w:r>
        <w:tab/>
      </w:r>
      <w:r>
        <w:fldChar w:fldCharType="begin" w:fldLock="1"/>
      </w:r>
      <w:r>
        <w:instrText xml:space="preserve"> PAGEREF _Toc98709792 \h </w:instrText>
      </w:r>
      <w:r>
        <w:fldChar w:fldCharType="separate"/>
      </w:r>
      <w:r>
        <w:t>104</w:t>
      </w:r>
      <w:r>
        <w:fldChar w:fldCharType="end"/>
      </w:r>
    </w:p>
    <w:p w14:paraId="183F7E46" w14:textId="119AFF56" w:rsidR="00CB1EBE" w:rsidRPr="00194BDB" w:rsidRDefault="00CB1EBE">
      <w:pPr>
        <w:pStyle w:val="TOC3"/>
        <w:rPr>
          <w:rFonts w:ascii="Calibri" w:hAnsi="Calibri"/>
          <w:sz w:val="22"/>
          <w:szCs w:val="22"/>
          <w:lang w:eastAsia="en-GB"/>
        </w:rPr>
      </w:pPr>
      <w:r>
        <w:t>6.5.3</w:t>
      </w:r>
      <w:r w:rsidRPr="00194BDB">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_Toc98709793 \h </w:instrText>
      </w:r>
      <w:r>
        <w:fldChar w:fldCharType="separate"/>
      </w:r>
      <w:r>
        <w:t>104</w:t>
      </w:r>
      <w:r>
        <w:fldChar w:fldCharType="end"/>
      </w:r>
    </w:p>
    <w:p w14:paraId="56DC0F2E" w14:textId="5BDF7780" w:rsidR="00CB1EBE" w:rsidRPr="00194BDB" w:rsidRDefault="00CB1EBE">
      <w:pPr>
        <w:pStyle w:val="TOC3"/>
        <w:rPr>
          <w:rFonts w:ascii="Calibri" w:hAnsi="Calibri"/>
          <w:sz w:val="22"/>
          <w:szCs w:val="22"/>
          <w:lang w:eastAsia="en-GB"/>
        </w:rPr>
      </w:pPr>
      <w:r>
        <w:t>6.5.4</w:t>
      </w:r>
      <w:r w:rsidRPr="00194BDB">
        <w:rPr>
          <w:rFonts w:ascii="Calibri" w:hAnsi="Calibri"/>
          <w:sz w:val="22"/>
          <w:szCs w:val="22"/>
          <w:lang w:eastAsia="en-GB"/>
        </w:rPr>
        <w:tab/>
      </w:r>
      <w:r>
        <w:t>Floor control server interface procedures</w:t>
      </w:r>
      <w:r>
        <w:tab/>
      </w:r>
      <w:r>
        <w:fldChar w:fldCharType="begin" w:fldLock="1"/>
      </w:r>
      <w:r>
        <w:instrText xml:space="preserve"> PAGEREF _Toc98709794 \h </w:instrText>
      </w:r>
      <w:r>
        <w:fldChar w:fldCharType="separate"/>
      </w:r>
      <w:r>
        <w:t>105</w:t>
      </w:r>
      <w:r>
        <w:fldChar w:fldCharType="end"/>
      </w:r>
    </w:p>
    <w:p w14:paraId="533F4A0D" w14:textId="22F24C5A" w:rsidR="00CB1EBE" w:rsidRPr="00194BDB" w:rsidRDefault="00CB1EBE">
      <w:pPr>
        <w:pStyle w:val="TOC4"/>
        <w:rPr>
          <w:rFonts w:ascii="Calibri" w:hAnsi="Calibri"/>
          <w:sz w:val="22"/>
          <w:szCs w:val="22"/>
          <w:lang w:eastAsia="en-GB"/>
        </w:rPr>
      </w:pPr>
      <w:r>
        <w:t>6.5.4.1</w:t>
      </w:r>
      <w:r w:rsidRPr="00194BDB">
        <w:rPr>
          <w:rFonts w:ascii="Calibri" w:hAnsi="Calibri"/>
          <w:sz w:val="22"/>
          <w:szCs w:val="22"/>
          <w:lang w:eastAsia="en-GB"/>
        </w:rPr>
        <w:tab/>
      </w:r>
      <w:r>
        <w:t>General</w:t>
      </w:r>
      <w:r>
        <w:tab/>
      </w:r>
      <w:r>
        <w:fldChar w:fldCharType="begin" w:fldLock="1"/>
      </w:r>
      <w:r>
        <w:instrText xml:space="preserve"> PAGEREF _Toc98709795 \h </w:instrText>
      </w:r>
      <w:r>
        <w:fldChar w:fldCharType="separate"/>
      </w:r>
      <w:r>
        <w:t>105</w:t>
      </w:r>
      <w:r>
        <w:fldChar w:fldCharType="end"/>
      </w:r>
    </w:p>
    <w:p w14:paraId="3E08B59B" w14:textId="5F6DE42A" w:rsidR="00CB1EBE" w:rsidRPr="00194BDB" w:rsidRDefault="00CB1EBE">
      <w:pPr>
        <w:pStyle w:val="TOC4"/>
        <w:rPr>
          <w:rFonts w:ascii="Calibri" w:hAnsi="Calibri"/>
          <w:sz w:val="22"/>
          <w:szCs w:val="22"/>
          <w:lang w:eastAsia="en-GB"/>
        </w:rPr>
      </w:pPr>
      <w:r>
        <w:t>6.5.4.2</w:t>
      </w:r>
      <w:r w:rsidRPr="00194BDB">
        <w:rPr>
          <w:rFonts w:ascii="Calibri" w:hAnsi="Calibri"/>
          <w:sz w:val="22"/>
          <w:szCs w:val="22"/>
          <w:lang w:eastAsia="en-GB"/>
        </w:rPr>
        <w:tab/>
      </w:r>
      <w:r>
        <w:t>Receiving a Transmission Request message</w:t>
      </w:r>
      <w:r>
        <w:tab/>
      </w:r>
      <w:r>
        <w:fldChar w:fldCharType="begin" w:fldLock="1"/>
      </w:r>
      <w:r>
        <w:instrText xml:space="preserve"> PAGEREF _Toc98709796 \h </w:instrText>
      </w:r>
      <w:r>
        <w:fldChar w:fldCharType="separate"/>
      </w:r>
      <w:r>
        <w:t>105</w:t>
      </w:r>
      <w:r>
        <w:fldChar w:fldCharType="end"/>
      </w:r>
    </w:p>
    <w:p w14:paraId="6F2BCFD3" w14:textId="3192A921" w:rsidR="00CB1EBE" w:rsidRPr="00194BDB" w:rsidRDefault="00CB1EBE">
      <w:pPr>
        <w:pStyle w:val="TOC4"/>
        <w:rPr>
          <w:rFonts w:ascii="Calibri" w:hAnsi="Calibri"/>
          <w:sz w:val="22"/>
          <w:szCs w:val="22"/>
          <w:lang w:eastAsia="en-GB"/>
        </w:rPr>
      </w:pPr>
      <w:r>
        <w:t>6.5.4.3</w:t>
      </w:r>
      <w:r w:rsidRPr="00194BDB">
        <w:rPr>
          <w:rFonts w:ascii="Calibri" w:hAnsi="Calibri"/>
          <w:sz w:val="22"/>
          <w:szCs w:val="22"/>
          <w:lang w:eastAsia="en-GB"/>
        </w:rPr>
        <w:tab/>
      </w:r>
      <w:r>
        <w:t>Receive Transmission Release message</w:t>
      </w:r>
      <w:r>
        <w:tab/>
      </w:r>
      <w:r>
        <w:fldChar w:fldCharType="begin" w:fldLock="1"/>
      </w:r>
      <w:r>
        <w:instrText xml:space="preserve"> PAGEREF _Toc98709797 \h </w:instrText>
      </w:r>
      <w:r>
        <w:fldChar w:fldCharType="separate"/>
      </w:r>
      <w:r>
        <w:t>105</w:t>
      </w:r>
      <w:r>
        <w:fldChar w:fldCharType="end"/>
      </w:r>
    </w:p>
    <w:p w14:paraId="7ED0CDA8" w14:textId="40FD1149" w:rsidR="00CB1EBE" w:rsidRPr="00194BDB" w:rsidRDefault="00CB1EBE">
      <w:pPr>
        <w:pStyle w:val="TOC4"/>
        <w:rPr>
          <w:rFonts w:ascii="Calibri" w:hAnsi="Calibri"/>
          <w:sz w:val="22"/>
          <w:szCs w:val="22"/>
          <w:lang w:eastAsia="en-GB"/>
        </w:rPr>
      </w:pPr>
      <w:r>
        <w:t>6.5.4.4</w:t>
      </w:r>
      <w:r w:rsidRPr="00194BDB">
        <w:rPr>
          <w:rFonts w:ascii="Calibri" w:hAnsi="Calibri"/>
          <w:sz w:val="22"/>
          <w:szCs w:val="22"/>
          <w:lang w:eastAsia="en-GB"/>
        </w:rPr>
        <w:tab/>
      </w:r>
      <w:r>
        <w:t>Receive Queue Position Request message</w:t>
      </w:r>
      <w:r>
        <w:tab/>
      </w:r>
      <w:r>
        <w:fldChar w:fldCharType="begin" w:fldLock="1"/>
      </w:r>
      <w:r>
        <w:instrText xml:space="preserve"> PAGEREF _Toc98709798 \h </w:instrText>
      </w:r>
      <w:r>
        <w:fldChar w:fldCharType="separate"/>
      </w:r>
      <w:r>
        <w:t>106</w:t>
      </w:r>
      <w:r>
        <w:fldChar w:fldCharType="end"/>
      </w:r>
    </w:p>
    <w:p w14:paraId="2B6E978D" w14:textId="2CCC3CE8" w:rsidR="00CB1EBE" w:rsidRPr="00194BDB" w:rsidRDefault="00CB1EBE">
      <w:pPr>
        <w:pStyle w:val="TOC4"/>
        <w:rPr>
          <w:rFonts w:ascii="Calibri" w:hAnsi="Calibri"/>
          <w:sz w:val="22"/>
          <w:szCs w:val="22"/>
          <w:lang w:eastAsia="en-GB"/>
        </w:rPr>
      </w:pPr>
      <w:r>
        <w:t>6.5.4.5</w:t>
      </w:r>
      <w:r w:rsidRPr="00194BDB">
        <w:rPr>
          <w:rFonts w:ascii="Calibri" w:hAnsi="Calibri"/>
          <w:sz w:val="22"/>
          <w:szCs w:val="22"/>
          <w:lang w:eastAsia="en-GB"/>
        </w:rPr>
        <w:tab/>
      </w:r>
      <w:r>
        <w:t>Receive Transmission Control Ack message</w:t>
      </w:r>
      <w:r>
        <w:tab/>
      </w:r>
      <w:r>
        <w:fldChar w:fldCharType="begin" w:fldLock="1"/>
      </w:r>
      <w:r>
        <w:instrText xml:space="preserve"> PAGEREF _Toc98709799 \h </w:instrText>
      </w:r>
      <w:r>
        <w:fldChar w:fldCharType="separate"/>
      </w:r>
      <w:r>
        <w:t>106</w:t>
      </w:r>
      <w:r>
        <w:fldChar w:fldCharType="end"/>
      </w:r>
    </w:p>
    <w:p w14:paraId="4CB8B6E4" w14:textId="39716526" w:rsidR="00CB1EBE" w:rsidRPr="00194BDB" w:rsidRDefault="00CB1EBE">
      <w:pPr>
        <w:pStyle w:val="TOC4"/>
        <w:rPr>
          <w:rFonts w:ascii="Calibri" w:hAnsi="Calibri"/>
          <w:sz w:val="22"/>
          <w:szCs w:val="22"/>
          <w:lang w:eastAsia="en-GB"/>
        </w:rPr>
      </w:pPr>
      <w:r>
        <w:t>6.5.4.6</w:t>
      </w:r>
      <w:r w:rsidRPr="00194BDB">
        <w:rPr>
          <w:rFonts w:ascii="Calibri" w:hAnsi="Calibri"/>
          <w:sz w:val="22"/>
          <w:szCs w:val="22"/>
          <w:lang w:eastAsia="en-GB"/>
        </w:rPr>
        <w:tab/>
      </w:r>
      <w:r>
        <w:t>Receive Transmission Granted message</w:t>
      </w:r>
      <w:r>
        <w:tab/>
      </w:r>
      <w:r>
        <w:fldChar w:fldCharType="begin" w:fldLock="1"/>
      </w:r>
      <w:r>
        <w:instrText xml:space="preserve"> PAGEREF _Toc98709800 \h </w:instrText>
      </w:r>
      <w:r>
        <w:fldChar w:fldCharType="separate"/>
      </w:r>
      <w:r>
        <w:t>106</w:t>
      </w:r>
      <w:r>
        <w:fldChar w:fldCharType="end"/>
      </w:r>
    </w:p>
    <w:p w14:paraId="654D2B48" w14:textId="0D61D510" w:rsidR="00CB1EBE" w:rsidRPr="00194BDB" w:rsidRDefault="00CB1EBE">
      <w:pPr>
        <w:pStyle w:val="TOC4"/>
        <w:rPr>
          <w:rFonts w:ascii="Calibri" w:hAnsi="Calibri"/>
          <w:sz w:val="22"/>
          <w:szCs w:val="22"/>
          <w:lang w:eastAsia="en-GB"/>
        </w:rPr>
      </w:pPr>
      <w:r>
        <w:t>6.5.4.7</w:t>
      </w:r>
      <w:r w:rsidRPr="00194BDB">
        <w:rPr>
          <w:rFonts w:ascii="Calibri" w:hAnsi="Calibri"/>
          <w:sz w:val="22"/>
          <w:szCs w:val="22"/>
          <w:lang w:eastAsia="en-GB"/>
        </w:rPr>
        <w:tab/>
      </w:r>
      <w:r>
        <w:t>Receive Transmission Rejected message</w:t>
      </w:r>
      <w:r>
        <w:tab/>
      </w:r>
      <w:r>
        <w:fldChar w:fldCharType="begin" w:fldLock="1"/>
      </w:r>
      <w:r>
        <w:instrText xml:space="preserve"> PAGEREF _Toc98709801 \h </w:instrText>
      </w:r>
      <w:r>
        <w:fldChar w:fldCharType="separate"/>
      </w:r>
      <w:r>
        <w:t>107</w:t>
      </w:r>
      <w:r>
        <w:fldChar w:fldCharType="end"/>
      </w:r>
    </w:p>
    <w:p w14:paraId="5C825CEB" w14:textId="213DE624" w:rsidR="00CB1EBE" w:rsidRPr="00194BDB" w:rsidRDefault="00CB1EBE">
      <w:pPr>
        <w:pStyle w:val="TOC4"/>
        <w:rPr>
          <w:rFonts w:ascii="Calibri" w:hAnsi="Calibri"/>
          <w:sz w:val="22"/>
          <w:szCs w:val="22"/>
          <w:lang w:eastAsia="en-GB"/>
        </w:rPr>
      </w:pPr>
      <w:r>
        <w:t>6.5.4.8</w:t>
      </w:r>
      <w:r w:rsidRPr="00194BDB">
        <w:rPr>
          <w:rFonts w:ascii="Calibri" w:hAnsi="Calibri"/>
          <w:sz w:val="22"/>
          <w:szCs w:val="22"/>
          <w:lang w:eastAsia="en-GB"/>
        </w:rPr>
        <w:tab/>
      </w:r>
      <w:r>
        <w:t>Receive Transmission Idle message</w:t>
      </w:r>
      <w:r>
        <w:tab/>
      </w:r>
      <w:r>
        <w:fldChar w:fldCharType="begin" w:fldLock="1"/>
      </w:r>
      <w:r>
        <w:instrText xml:space="preserve"> PAGEREF _Toc98709802 \h </w:instrText>
      </w:r>
      <w:r>
        <w:fldChar w:fldCharType="separate"/>
      </w:r>
      <w:r>
        <w:t>107</w:t>
      </w:r>
      <w:r>
        <w:fldChar w:fldCharType="end"/>
      </w:r>
    </w:p>
    <w:p w14:paraId="10339591" w14:textId="7D56C31A" w:rsidR="00CB1EBE" w:rsidRPr="00194BDB" w:rsidRDefault="00CB1EBE">
      <w:pPr>
        <w:pStyle w:val="TOC4"/>
        <w:rPr>
          <w:rFonts w:ascii="Calibri" w:hAnsi="Calibri"/>
          <w:sz w:val="22"/>
          <w:szCs w:val="22"/>
          <w:lang w:eastAsia="en-GB"/>
        </w:rPr>
      </w:pPr>
      <w:r>
        <w:t>6.5.4.9</w:t>
      </w:r>
      <w:r w:rsidRPr="00194BDB">
        <w:rPr>
          <w:rFonts w:ascii="Calibri" w:hAnsi="Calibri"/>
          <w:sz w:val="22"/>
          <w:szCs w:val="22"/>
          <w:lang w:eastAsia="en-GB"/>
        </w:rPr>
        <w:tab/>
      </w:r>
      <w:r>
        <w:t>Receive Transmission Arbitration Taken message</w:t>
      </w:r>
      <w:r>
        <w:tab/>
      </w:r>
      <w:r>
        <w:fldChar w:fldCharType="begin" w:fldLock="1"/>
      </w:r>
      <w:r>
        <w:instrText xml:space="preserve"> PAGEREF _Toc98709803 \h </w:instrText>
      </w:r>
      <w:r>
        <w:fldChar w:fldCharType="separate"/>
      </w:r>
      <w:r>
        <w:t>108</w:t>
      </w:r>
      <w:r>
        <w:fldChar w:fldCharType="end"/>
      </w:r>
    </w:p>
    <w:p w14:paraId="25FD8843" w14:textId="1EBC39B4" w:rsidR="00CB1EBE" w:rsidRPr="00194BDB" w:rsidRDefault="00CB1EBE">
      <w:pPr>
        <w:pStyle w:val="TOC4"/>
        <w:rPr>
          <w:rFonts w:ascii="Calibri" w:hAnsi="Calibri"/>
          <w:sz w:val="22"/>
          <w:szCs w:val="22"/>
          <w:lang w:eastAsia="en-GB"/>
        </w:rPr>
      </w:pPr>
      <w:r>
        <w:t>6.5.4.10</w:t>
      </w:r>
      <w:r w:rsidRPr="00194BDB">
        <w:rPr>
          <w:rFonts w:ascii="Calibri" w:hAnsi="Calibri"/>
          <w:sz w:val="22"/>
          <w:szCs w:val="22"/>
          <w:lang w:eastAsia="en-GB"/>
        </w:rPr>
        <w:tab/>
      </w:r>
      <w:r>
        <w:t>Receive Transmission Revoked message</w:t>
      </w:r>
      <w:r>
        <w:tab/>
      </w:r>
      <w:r>
        <w:fldChar w:fldCharType="begin" w:fldLock="1"/>
      </w:r>
      <w:r>
        <w:instrText xml:space="preserve"> PAGEREF _Toc98709804 \h </w:instrText>
      </w:r>
      <w:r>
        <w:fldChar w:fldCharType="separate"/>
      </w:r>
      <w:r>
        <w:t>109</w:t>
      </w:r>
      <w:r>
        <w:fldChar w:fldCharType="end"/>
      </w:r>
    </w:p>
    <w:p w14:paraId="0A6128BE" w14:textId="264CA047" w:rsidR="00CB1EBE" w:rsidRPr="00194BDB" w:rsidRDefault="00CB1EBE">
      <w:pPr>
        <w:pStyle w:val="TOC4"/>
        <w:rPr>
          <w:rFonts w:ascii="Calibri" w:hAnsi="Calibri"/>
          <w:sz w:val="22"/>
          <w:szCs w:val="22"/>
          <w:lang w:eastAsia="en-GB"/>
        </w:rPr>
      </w:pPr>
      <w:r>
        <w:t>6.5.4.11</w:t>
      </w:r>
      <w:r w:rsidRPr="00194BDB">
        <w:rPr>
          <w:rFonts w:ascii="Calibri" w:hAnsi="Calibri"/>
          <w:sz w:val="22"/>
          <w:szCs w:val="22"/>
          <w:lang w:eastAsia="en-GB"/>
        </w:rPr>
        <w:tab/>
      </w:r>
      <w:r>
        <w:t>Receive Queue Position Info message</w:t>
      </w:r>
      <w:r>
        <w:tab/>
      </w:r>
      <w:r>
        <w:fldChar w:fldCharType="begin" w:fldLock="1"/>
      </w:r>
      <w:r>
        <w:instrText xml:space="preserve"> PAGEREF _Toc98709805 \h </w:instrText>
      </w:r>
      <w:r>
        <w:fldChar w:fldCharType="separate"/>
      </w:r>
      <w:r>
        <w:t>109</w:t>
      </w:r>
      <w:r>
        <w:fldChar w:fldCharType="end"/>
      </w:r>
    </w:p>
    <w:p w14:paraId="4C64AF8E" w14:textId="40781E5E" w:rsidR="00CB1EBE" w:rsidRPr="00194BDB" w:rsidRDefault="00CB1EBE">
      <w:pPr>
        <w:pStyle w:val="TOC4"/>
        <w:rPr>
          <w:rFonts w:ascii="Calibri" w:hAnsi="Calibri"/>
          <w:sz w:val="22"/>
          <w:szCs w:val="22"/>
          <w:lang w:eastAsia="en-GB"/>
        </w:rPr>
      </w:pPr>
      <w:r>
        <w:t>6.5.4.12</w:t>
      </w:r>
      <w:r w:rsidRPr="00194BDB">
        <w:rPr>
          <w:rFonts w:ascii="Calibri" w:hAnsi="Calibri"/>
          <w:sz w:val="22"/>
          <w:szCs w:val="22"/>
          <w:lang w:eastAsia="en-GB"/>
        </w:rPr>
        <w:tab/>
      </w:r>
      <w:r>
        <w:t>Receive RTP media packets from controlling MCVideo function</w:t>
      </w:r>
      <w:r>
        <w:tab/>
      </w:r>
      <w:r>
        <w:fldChar w:fldCharType="begin" w:fldLock="1"/>
      </w:r>
      <w:r>
        <w:instrText xml:space="preserve"> PAGEREF _Toc98709806 \h </w:instrText>
      </w:r>
      <w:r>
        <w:fldChar w:fldCharType="separate"/>
      </w:r>
      <w:r>
        <w:t>109</w:t>
      </w:r>
      <w:r>
        <w:fldChar w:fldCharType="end"/>
      </w:r>
    </w:p>
    <w:p w14:paraId="4DAFACB5" w14:textId="480CC6EC" w:rsidR="00CB1EBE" w:rsidRPr="00194BDB" w:rsidRDefault="00CB1EBE">
      <w:pPr>
        <w:pStyle w:val="TOC4"/>
        <w:rPr>
          <w:rFonts w:ascii="Calibri" w:hAnsi="Calibri"/>
          <w:sz w:val="22"/>
          <w:szCs w:val="22"/>
          <w:lang w:eastAsia="en-GB"/>
        </w:rPr>
      </w:pPr>
      <w:r>
        <w:t>6.5.4.13</w:t>
      </w:r>
      <w:r w:rsidRPr="00194BDB">
        <w:rPr>
          <w:rFonts w:ascii="Calibri" w:hAnsi="Calibri"/>
          <w:sz w:val="22"/>
          <w:szCs w:val="22"/>
          <w:lang w:eastAsia="en-GB"/>
        </w:rPr>
        <w:tab/>
      </w:r>
      <w:r>
        <w:t>Receive RTP media packets from an MCVideo client</w:t>
      </w:r>
      <w:r>
        <w:tab/>
      </w:r>
      <w:r>
        <w:fldChar w:fldCharType="begin" w:fldLock="1"/>
      </w:r>
      <w:r>
        <w:instrText xml:space="preserve"> PAGEREF _Toc98709807 \h </w:instrText>
      </w:r>
      <w:r>
        <w:fldChar w:fldCharType="separate"/>
      </w:r>
      <w:r>
        <w:t>110</w:t>
      </w:r>
      <w:r>
        <w:fldChar w:fldCharType="end"/>
      </w:r>
    </w:p>
    <w:p w14:paraId="67817897" w14:textId="40406246" w:rsidR="00CB1EBE" w:rsidRPr="00194BDB" w:rsidRDefault="00CB1EBE">
      <w:pPr>
        <w:pStyle w:val="TOC4"/>
        <w:rPr>
          <w:rFonts w:ascii="Calibri" w:hAnsi="Calibri"/>
          <w:sz w:val="22"/>
          <w:szCs w:val="22"/>
          <w:lang w:eastAsia="en-GB"/>
        </w:rPr>
      </w:pPr>
      <w:r>
        <w:t>6.5.4.14</w:t>
      </w:r>
      <w:r w:rsidRPr="00194BDB">
        <w:rPr>
          <w:rFonts w:ascii="Calibri" w:hAnsi="Calibri"/>
          <w:sz w:val="22"/>
          <w:szCs w:val="22"/>
          <w:lang w:eastAsia="en-GB"/>
        </w:rPr>
        <w:tab/>
      </w:r>
      <w:r>
        <w:t>MCVideo session release step 1</w:t>
      </w:r>
      <w:r>
        <w:tab/>
      </w:r>
      <w:r>
        <w:fldChar w:fldCharType="begin" w:fldLock="1"/>
      </w:r>
      <w:r>
        <w:instrText xml:space="preserve"> PAGEREF _Toc98709808 \h </w:instrText>
      </w:r>
      <w:r>
        <w:fldChar w:fldCharType="separate"/>
      </w:r>
      <w:r>
        <w:t>110</w:t>
      </w:r>
      <w:r>
        <w:fldChar w:fldCharType="end"/>
      </w:r>
    </w:p>
    <w:p w14:paraId="6CFC14B7" w14:textId="2DAF9DED" w:rsidR="00CB1EBE" w:rsidRPr="00194BDB" w:rsidRDefault="00CB1EBE">
      <w:pPr>
        <w:pStyle w:val="TOC4"/>
        <w:rPr>
          <w:rFonts w:ascii="Calibri" w:hAnsi="Calibri"/>
          <w:sz w:val="22"/>
          <w:szCs w:val="22"/>
          <w:lang w:eastAsia="en-GB"/>
        </w:rPr>
      </w:pPr>
      <w:r>
        <w:t>6.5.4.15</w:t>
      </w:r>
      <w:r w:rsidRPr="00194BDB">
        <w:rPr>
          <w:rFonts w:ascii="Calibri" w:hAnsi="Calibri"/>
          <w:sz w:val="22"/>
          <w:szCs w:val="22"/>
          <w:lang w:eastAsia="en-GB"/>
        </w:rPr>
        <w:tab/>
      </w:r>
      <w:r>
        <w:t>MCVideo session release step 2</w:t>
      </w:r>
      <w:r>
        <w:tab/>
      </w:r>
      <w:r>
        <w:fldChar w:fldCharType="begin" w:fldLock="1"/>
      </w:r>
      <w:r>
        <w:instrText xml:space="preserve"> PAGEREF _Toc98709809 \h </w:instrText>
      </w:r>
      <w:r>
        <w:fldChar w:fldCharType="separate"/>
      </w:r>
      <w:r>
        <w:t>110</w:t>
      </w:r>
      <w:r>
        <w:fldChar w:fldCharType="end"/>
      </w:r>
    </w:p>
    <w:p w14:paraId="1DB3A4D9" w14:textId="4471EC84" w:rsidR="00CB1EBE" w:rsidRPr="00194BDB" w:rsidRDefault="00CB1EBE">
      <w:pPr>
        <w:pStyle w:val="TOC4"/>
        <w:rPr>
          <w:rFonts w:ascii="Calibri" w:hAnsi="Calibri"/>
          <w:sz w:val="22"/>
          <w:szCs w:val="22"/>
          <w:lang w:eastAsia="en-GB"/>
        </w:rPr>
      </w:pPr>
      <w:r>
        <w:t>6.5.4.16</w:t>
      </w:r>
      <w:r w:rsidRPr="00194BDB">
        <w:rPr>
          <w:rFonts w:ascii="Calibri" w:hAnsi="Calibri"/>
          <w:sz w:val="22"/>
          <w:szCs w:val="22"/>
          <w:lang w:eastAsia="en-GB"/>
        </w:rPr>
        <w:tab/>
      </w:r>
      <w:r>
        <w:t>Receiving a split instruction (R: Split)</w:t>
      </w:r>
      <w:r>
        <w:tab/>
      </w:r>
      <w:r>
        <w:fldChar w:fldCharType="begin" w:fldLock="1"/>
      </w:r>
      <w:r>
        <w:instrText xml:space="preserve"> PAGEREF _Toc98709810 \h </w:instrText>
      </w:r>
      <w:r>
        <w:fldChar w:fldCharType="separate"/>
      </w:r>
      <w:r>
        <w:t>110</w:t>
      </w:r>
      <w:r>
        <w:fldChar w:fldCharType="end"/>
      </w:r>
    </w:p>
    <w:p w14:paraId="0FC7CFC2" w14:textId="1CD93A32" w:rsidR="00CB1EBE" w:rsidRPr="00194BDB" w:rsidRDefault="00CB1EBE">
      <w:pPr>
        <w:pStyle w:val="TOC3"/>
        <w:rPr>
          <w:rFonts w:ascii="Calibri" w:hAnsi="Calibri"/>
          <w:sz w:val="22"/>
          <w:szCs w:val="22"/>
          <w:lang w:eastAsia="en-GB"/>
        </w:rPr>
      </w:pPr>
      <w:r>
        <w:t>6.5.5</w:t>
      </w:r>
      <w:r w:rsidRPr="00194BDB">
        <w:rPr>
          <w:rFonts w:ascii="Calibri" w:hAnsi="Calibri"/>
          <w:sz w:val="22"/>
          <w:szCs w:val="22"/>
          <w:lang w:eastAsia="en-GB"/>
        </w:rPr>
        <w:tab/>
      </w:r>
      <w:r>
        <w:t>Floor participant interface procedures</w:t>
      </w:r>
      <w:r>
        <w:tab/>
      </w:r>
      <w:r>
        <w:fldChar w:fldCharType="begin" w:fldLock="1"/>
      </w:r>
      <w:r>
        <w:instrText xml:space="preserve"> PAGEREF _Toc98709811 \h </w:instrText>
      </w:r>
      <w:r>
        <w:fldChar w:fldCharType="separate"/>
      </w:r>
      <w:r>
        <w:t>110</w:t>
      </w:r>
      <w:r>
        <w:fldChar w:fldCharType="end"/>
      </w:r>
    </w:p>
    <w:p w14:paraId="7F79FE6B" w14:textId="6DBA0148" w:rsidR="00CB1EBE" w:rsidRPr="00194BDB" w:rsidRDefault="00CB1EBE">
      <w:pPr>
        <w:pStyle w:val="TOC4"/>
        <w:rPr>
          <w:rFonts w:ascii="Calibri" w:hAnsi="Calibri"/>
          <w:sz w:val="22"/>
          <w:szCs w:val="22"/>
          <w:lang w:eastAsia="en-GB"/>
        </w:rPr>
      </w:pPr>
      <w:r>
        <w:t>6.5.5.1</w:t>
      </w:r>
      <w:r w:rsidRPr="00194BDB">
        <w:rPr>
          <w:rFonts w:ascii="Calibri" w:hAnsi="Calibri"/>
          <w:sz w:val="22"/>
          <w:szCs w:val="22"/>
          <w:lang w:eastAsia="en-GB"/>
        </w:rPr>
        <w:tab/>
      </w:r>
      <w:r>
        <w:t>General</w:t>
      </w:r>
      <w:r>
        <w:tab/>
      </w:r>
      <w:r>
        <w:fldChar w:fldCharType="begin" w:fldLock="1"/>
      </w:r>
      <w:r>
        <w:instrText xml:space="preserve"> PAGEREF _Toc98709812 \h </w:instrText>
      </w:r>
      <w:r>
        <w:fldChar w:fldCharType="separate"/>
      </w:r>
      <w:r>
        <w:t>110</w:t>
      </w:r>
      <w:r>
        <w:fldChar w:fldCharType="end"/>
      </w:r>
    </w:p>
    <w:p w14:paraId="062250E0" w14:textId="72E6B21E" w:rsidR="00CB1EBE" w:rsidRPr="00194BDB" w:rsidRDefault="00CB1EBE">
      <w:pPr>
        <w:pStyle w:val="TOC4"/>
        <w:rPr>
          <w:rFonts w:ascii="Calibri" w:hAnsi="Calibri"/>
          <w:sz w:val="22"/>
          <w:szCs w:val="22"/>
          <w:lang w:eastAsia="en-GB"/>
        </w:rPr>
      </w:pPr>
      <w:r>
        <w:t>6.5.5.2</w:t>
      </w:r>
      <w:r w:rsidRPr="00194BDB">
        <w:rPr>
          <w:rFonts w:ascii="Calibri" w:hAnsi="Calibri"/>
          <w:sz w:val="22"/>
          <w:szCs w:val="22"/>
          <w:lang w:eastAsia="en-GB"/>
        </w:rPr>
        <w:tab/>
      </w:r>
      <w:r>
        <w:t>State: 'Start-Stop'</w:t>
      </w:r>
      <w:r>
        <w:tab/>
      </w:r>
      <w:r>
        <w:fldChar w:fldCharType="begin" w:fldLock="1"/>
      </w:r>
      <w:r>
        <w:instrText xml:space="preserve"> PAGEREF _Toc98709813 \h </w:instrText>
      </w:r>
      <w:r>
        <w:fldChar w:fldCharType="separate"/>
      </w:r>
      <w:r>
        <w:t>111</w:t>
      </w:r>
      <w:r>
        <w:fldChar w:fldCharType="end"/>
      </w:r>
    </w:p>
    <w:p w14:paraId="6D855A8B" w14:textId="5C9161E6" w:rsidR="00CB1EBE" w:rsidRPr="00194BDB" w:rsidRDefault="00CB1EBE">
      <w:pPr>
        <w:pStyle w:val="TOC5"/>
        <w:rPr>
          <w:rFonts w:ascii="Calibri" w:hAnsi="Calibri"/>
          <w:sz w:val="22"/>
          <w:szCs w:val="22"/>
          <w:lang w:eastAsia="en-GB"/>
        </w:rPr>
      </w:pPr>
      <w:r>
        <w:t>6.5.5.2.1</w:t>
      </w:r>
      <w:r w:rsidRPr="00194BDB">
        <w:rPr>
          <w:rFonts w:ascii="Calibri" w:hAnsi="Calibri"/>
          <w:sz w:val="22"/>
          <w:szCs w:val="22"/>
          <w:lang w:eastAsia="en-GB"/>
        </w:rPr>
        <w:tab/>
      </w:r>
      <w:r>
        <w:t>General</w:t>
      </w:r>
      <w:r>
        <w:tab/>
      </w:r>
      <w:r>
        <w:fldChar w:fldCharType="begin" w:fldLock="1"/>
      </w:r>
      <w:r>
        <w:instrText xml:space="preserve"> PAGEREF _Toc98709814 \h </w:instrText>
      </w:r>
      <w:r>
        <w:fldChar w:fldCharType="separate"/>
      </w:r>
      <w:r>
        <w:t>111</w:t>
      </w:r>
      <w:r>
        <w:fldChar w:fldCharType="end"/>
      </w:r>
    </w:p>
    <w:p w14:paraId="2FEF770A" w14:textId="00B2DAE5" w:rsidR="00CB1EBE" w:rsidRPr="00194BDB" w:rsidRDefault="00CB1EBE">
      <w:pPr>
        <w:pStyle w:val="TOC5"/>
        <w:rPr>
          <w:rFonts w:ascii="Calibri" w:hAnsi="Calibri"/>
          <w:sz w:val="22"/>
          <w:szCs w:val="22"/>
          <w:lang w:eastAsia="en-GB"/>
        </w:rPr>
      </w:pPr>
      <w:r>
        <w:t>6.5.5.2.2</w:t>
      </w:r>
      <w:r w:rsidRPr="00194BDB">
        <w:rPr>
          <w:rFonts w:ascii="Calibri" w:hAnsi="Calibri"/>
          <w:sz w:val="22"/>
          <w:szCs w:val="22"/>
          <w:lang w:eastAsia="en-GB"/>
        </w:rPr>
        <w:tab/>
      </w:r>
      <w:r>
        <w:t>Participant invited to session</w:t>
      </w:r>
      <w:r>
        <w:tab/>
      </w:r>
      <w:r>
        <w:fldChar w:fldCharType="begin" w:fldLock="1"/>
      </w:r>
      <w:r>
        <w:instrText xml:space="preserve"> PAGEREF _Toc98709815 \h </w:instrText>
      </w:r>
      <w:r>
        <w:fldChar w:fldCharType="separate"/>
      </w:r>
      <w:r>
        <w:t>111</w:t>
      </w:r>
      <w:r>
        <w:fldChar w:fldCharType="end"/>
      </w:r>
    </w:p>
    <w:p w14:paraId="10B68DE2" w14:textId="30041D28" w:rsidR="00CB1EBE" w:rsidRPr="00194BDB" w:rsidRDefault="00CB1EBE">
      <w:pPr>
        <w:pStyle w:val="TOC4"/>
        <w:rPr>
          <w:rFonts w:ascii="Calibri" w:hAnsi="Calibri"/>
          <w:sz w:val="22"/>
          <w:szCs w:val="22"/>
          <w:lang w:eastAsia="en-GB"/>
        </w:rPr>
      </w:pPr>
      <w:r>
        <w:t>6.5.5.3</w:t>
      </w:r>
      <w:r w:rsidRPr="00194BDB">
        <w:rPr>
          <w:rFonts w:ascii="Calibri" w:hAnsi="Calibri"/>
          <w:sz w:val="22"/>
          <w:szCs w:val="22"/>
          <w:lang w:eastAsia="en-GB"/>
        </w:rPr>
        <w:tab/>
      </w:r>
      <w:r>
        <w:t>State: 'P: has no permission'</w:t>
      </w:r>
      <w:r>
        <w:tab/>
      </w:r>
      <w:r>
        <w:fldChar w:fldCharType="begin" w:fldLock="1"/>
      </w:r>
      <w:r>
        <w:instrText xml:space="preserve"> PAGEREF _Toc98709816 \h </w:instrText>
      </w:r>
      <w:r>
        <w:fldChar w:fldCharType="separate"/>
      </w:r>
      <w:r>
        <w:t>112</w:t>
      </w:r>
      <w:r>
        <w:fldChar w:fldCharType="end"/>
      </w:r>
    </w:p>
    <w:p w14:paraId="466DC302" w14:textId="2670F3D8" w:rsidR="00CB1EBE" w:rsidRPr="00194BDB" w:rsidRDefault="00CB1EBE">
      <w:pPr>
        <w:pStyle w:val="TOC5"/>
        <w:rPr>
          <w:rFonts w:ascii="Calibri" w:hAnsi="Calibri"/>
          <w:sz w:val="22"/>
          <w:szCs w:val="22"/>
          <w:lang w:eastAsia="en-GB"/>
        </w:rPr>
      </w:pPr>
      <w:r>
        <w:t>6.5.5.3.1</w:t>
      </w:r>
      <w:r w:rsidRPr="00194BDB">
        <w:rPr>
          <w:rFonts w:ascii="Calibri" w:hAnsi="Calibri"/>
          <w:sz w:val="22"/>
          <w:szCs w:val="22"/>
          <w:lang w:eastAsia="en-GB"/>
        </w:rPr>
        <w:tab/>
      </w:r>
      <w:r>
        <w:t>General</w:t>
      </w:r>
      <w:r>
        <w:tab/>
      </w:r>
      <w:r>
        <w:fldChar w:fldCharType="begin" w:fldLock="1"/>
      </w:r>
      <w:r>
        <w:instrText xml:space="preserve"> PAGEREF _Toc98709817 \h </w:instrText>
      </w:r>
      <w:r>
        <w:fldChar w:fldCharType="separate"/>
      </w:r>
      <w:r>
        <w:t>112</w:t>
      </w:r>
      <w:r>
        <w:fldChar w:fldCharType="end"/>
      </w:r>
    </w:p>
    <w:p w14:paraId="7BDF0E7F" w14:textId="490721CB" w:rsidR="00CB1EBE" w:rsidRPr="00194BDB" w:rsidRDefault="00CB1EBE">
      <w:pPr>
        <w:pStyle w:val="TOC5"/>
        <w:rPr>
          <w:rFonts w:ascii="Calibri" w:hAnsi="Calibri"/>
          <w:sz w:val="22"/>
          <w:szCs w:val="22"/>
          <w:lang w:eastAsia="en-GB"/>
        </w:rPr>
      </w:pPr>
      <w:r>
        <w:t>6.5.5.3.2</w:t>
      </w:r>
      <w:r w:rsidRPr="00194BDB">
        <w:rPr>
          <w:rFonts w:ascii="Calibri" w:hAnsi="Calibri"/>
          <w:sz w:val="22"/>
          <w:szCs w:val="22"/>
          <w:lang w:eastAsia="en-GB"/>
        </w:rPr>
        <w:tab/>
      </w:r>
      <w:r>
        <w:t>Receive Transmission Idle message (R: Transmission Idle)</w:t>
      </w:r>
      <w:r>
        <w:tab/>
      </w:r>
      <w:r>
        <w:fldChar w:fldCharType="begin" w:fldLock="1"/>
      </w:r>
      <w:r>
        <w:instrText xml:space="preserve"> PAGEREF _Toc98709818 \h </w:instrText>
      </w:r>
      <w:r>
        <w:fldChar w:fldCharType="separate"/>
      </w:r>
      <w:r>
        <w:t>112</w:t>
      </w:r>
      <w:r>
        <w:fldChar w:fldCharType="end"/>
      </w:r>
    </w:p>
    <w:p w14:paraId="373C181F" w14:textId="10571623" w:rsidR="00CB1EBE" w:rsidRPr="00194BDB" w:rsidRDefault="00CB1EBE">
      <w:pPr>
        <w:pStyle w:val="TOC5"/>
        <w:rPr>
          <w:rFonts w:ascii="Calibri" w:hAnsi="Calibri"/>
          <w:sz w:val="22"/>
          <w:szCs w:val="22"/>
          <w:lang w:eastAsia="en-GB"/>
        </w:rPr>
      </w:pPr>
      <w:r>
        <w:t>6.5.5.3.3</w:t>
      </w:r>
      <w:r w:rsidRPr="00194BDB">
        <w:rPr>
          <w:rFonts w:ascii="Calibri" w:hAnsi="Calibri"/>
          <w:sz w:val="22"/>
          <w:szCs w:val="22"/>
          <w:lang w:eastAsia="en-GB"/>
        </w:rPr>
        <w:tab/>
      </w:r>
      <w:r>
        <w:t>Receive Transmission Arbitration Taken message (R: Floor Taken)</w:t>
      </w:r>
      <w:r>
        <w:tab/>
      </w:r>
      <w:r>
        <w:fldChar w:fldCharType="begin" w:fldLock="1"/>
      </w:r>
      <w:r>
        <w:instrText xml:space="preserve"> PAGEREF _Toc98709819 \h </w:instrText>
      </w:r>
      <w:r>
        <w:fldChar w:fldCharType="separate"/>
      </w:r>
      <w:r>
        <w:t>112</w:t>
      </w:r>
      <w:r>
        <w:fldChar w:fldCharType="end"/>
      </w:r>
    </w:p>
    <w:p w14:paraId="17762C04" w14:textId="402BC4DF" w:rsidR="00CB1EBE" w:rsidRPr="00194BDB" w:rsidRDefault="00CB1EBE">
      <w:pPr>
        <w:pStyle w:val="TOC5"/>
        <w:rPr>
          <w:rFonts w:ascii="Calibri" w:hAnsi="Calibri"/>
          <w:sz w:val="22"/>
          <w:szCs w:val="22"/>
          <w:lang w:eastAsia="en-GB"/>
        </w:rPr>
      </w:pPr>
      <w:r>
        <w:t>6.5.5.3.4</w:t>
      </w:r>
      <w:r w:rsidRPr="00194BDB">
        <w:rPr>
          <w:rFonts w:ascii="Calibri" w:hAnsi="Calibri"/>
          <w:sz w:val="22"/>
          <w:szCs w:val="22"/>
          <w:lang w:eastAsia="en-GB"/>
        </w:rPr>
        <w:tab/>
      </w:r>
      <w:r>
        <w:t>Receive Transmission Request message (R: Transmission Request)</w:t>
      </w:r>
      <w:r>
        <w:tab/>
      </w:r>
      <w:r>
        <w:fldChar w:fldCharType="begin" w:fldLock="1"/>
      </w:r>
      <w:r>
        <w:instrText xml:space="preserve"> PAGEREF _Toc98709820 \h </w:instrText>
      </w:r>
      <w:r>
        <w:fldChar w:fldCharType="separate"/>
      </w:r>
      <w:r>
        <w:t>112</w:t>
      </w:r>
      <w:r>
        <w:fldChar w:fldCharType="end"/>
      </w:r>
    </w:p>
    <w:p w14:paraId="2B834542" w14:textId="28227A85" w:rsidR="00CB1EBE" w:rsidRPr="00194BDB" w:rsidRDefault="00CB1EBE">
      <w:pPr>
        <w:pStyle w:val="TOC5"/>
        <w:rPr>
          <w:rFonts w:ascii="Calibri" w:hAnsi="Calibri"/>
          <w:sz w:val="22"/>
          <w:szCs w:val="22"/>
          <w:lang w:eastAsia="en-GB"/>
        </w:rPr>
      </w:pPr>
      <w:r>
        <w:t>6.5.5.3.5</w:t>
      </w:r>
      <w:r w:rsidRPr="00194BDB">
        <w:rPr>
          <w:rFonts w:ascii="Calibri" w:hAnsi="Calibri"/>
          <w:sz w:val="22"/>
          <w:szCs w:val="22"/>
          <w:lang w:eastAsia="en-GB"/>
        </w:rPr>
        <w:tab/>
      </w:r>
      <w:r>
        <w:t>Receive Transmission Granted message (R: Transmission Granted)</w:t>
      </w:r>
      <w:r>
        <w:tab/>
      </w:r>
      <w:r>
        <w:fldChar w:fldCharType="begin" w:fldLock="1"/>
      </w:r>
      <w:r>
        <w:instrText xml:space="preserve"> PAGEREF _Toc98709821 \h </w:instrText>
      </w:r>
      <w:r>
        <w:fldChar w:fldCharType="separate"/>
      </w:r>
      <w:r>
        <w:t>112</w:t>
      </w:r>
      <w:r>
        <w:fldChar w:fldCharType="end"/>
      </w:r>
    </w:p>
    <w:p w14:paraId="6604CA78" w14:textId="03F1C3A4" w:rsidR="00CB1EBE" w:rsidRPr="00194BDB" w:rsidRDefault="00CB1EBE">
      <w:pPr>
        <w:pStyle w:val="TOC5"/>
        <w:rPr>
          <w:rFonts w:ascii="Calibri" w:hAnsi="Calibri"/>
          <w:sz w:val="22"/>
          <w:szCs w:val="22"/>
          <w:lang w:eastAsia="en-GB"/>
        </w:rPr>
      </w:pPr>
      <w:r>
        <w:t>6.5.5.3.6</w:t>
      </w:r>
      <w:r w:rsidRPr="00194BDB">
        <w:rPr>
          <w:rFonts w:ascii="Calibri" w:hAnsi="Calibri"/>
          <w:sz w:val="22"/>
          <w:szCs w:val="22"/>
          <w:lang w:eastAsia="en-GB"/>
        </w:rPr>
        <w:tab/>
      </w:r>
      <w:r>
        <w:t>Receive Transmission Rejected message (R: Transmission Rejected)</w:t>
      </w:r>
      <w:r>
        <w:tab/>
      </w:r>
      <w:r>
        <w:fldChar w:fldCharType="begin" w:fldLock="1"/>
      </w:r>
      <w:r>
        <w:instrText xml:space="preserve"> PAGEREF _Toc98709822 \h </w:instrText>
      </w:r>
      <w:r>
        <w:fldChar w:fldCharType="separate"/>
      </w:r>
      <w:r>
        <w:t>112</w:t>
      </w:r>
      <w:r>
        <w:fldChar w:fldCharType="end"/>
      </w:r>
    </w:p>
    <w:p w14:paraId="60D84119" w14:textId="0E7101C5" w:rsidR="00CB1EBE" w:rsidRPr="00194BDB" w:rsidRDefault="00CB1EBE">
      <w:pPr>
        <w:pStyle w:val="TOC5"/>
        <w:rPr>
          <w:rFonts w:ascii="Calibri" w:hAnsi="Calibri"/>
          <w:sz w:val="22"/>
          <w:szCs w:val="22"/>
          <w:lang w:eastAsia="en-GB"/>
        </w:rPr>
      </w:pPr>
      <w:r>
        <w:t>6.5.5.3.7</w:t>
      </w:r>
      <w:r w:rsidRPr="00194BDB">
        <w:rPr>
          <w:rFonts w:ascii="Calibri" w:hAnsi="Calibri"/>
          <w:sz w:val="22"/>
          <w:szCs w:val="22"/>
          <w:lang w:eastAsia="en-GB"/>
        </w:rPr>
        <w:tab/>
      </w:r>
      <w:r>
        <w:t>Receive Queue Position Info message (R: Queue Position Info)</w:t>
      </w:r>
      <w:r>
        <w:tab/>
      </w:r>
      <w:r>
        <w:fldChar w:fldCharType="begin" w:fldLock="1"/>
      </w:r>
      <w:r>
        <w:instrText xml:space="preserve"> PAGEREF _Toc98709823 \h </w:instrText>
      </w:r>
      <w:r>
        <w:fldChar w:fldCharType="separate"/>
      </w:r>
      <w:r>
        <w:t>113</w:t>
      </w:r>
      <w:r>
        <w:fldChar w:fldCharType="end"/>
      </w:r>
    </w:p>
    <w:p w14:paraId="63463E50" w14:textId="75EE3A71" w:rsidR="00CB1EBE" w:rsidRPr="00194BDB" w:rsidRDefault="00CB1EBE">
      <w:pPr>
        <w:pStyle w:val="TOC5"/>
        <w:rPr>
          <w:rFonts w:ascii="Calibri" w:hAnsi="Calibri"/>
          <w:sz w:val="22"/>
          <w:szCs w:val="22"/>
          <w:lang w:eastAsia="en-GB"/>
        </w:rPr>
      </w:pPr>
      <w:r>
        <w:t>6.5.5.3.8</w:t>
      </w:r>
      <w:r w:rsidRPr="00194BDB">
        <w:rPr>
          <w:rFonts w:ascii="Calibri" w:hAnsi="Calibri"/>
          <w:sz w:val="22"/>
          <w:szCs w:val="22"/>
          <w:lang w:eastAsia="en-GB"/>
        </w:rPr>
        <w:tab/>
      </w:r>
      <w:r>
        <w:t>Receive Queue Position Request message (R: Queue Position Request)</w:t>
      </w:r>
      <w:r>
        <w:tab/>
      </w:r>
      <w:r>
        <w:fldChar w:fldCharType="begin" w:fldLock="1"/>
      </w:r>
      <w:r>
        <w:instrText xml:space="preserve"> PAGEREF _Toc98709824 \h </w:instrText>
      </w:r>
      <w:r>
        <w:fldChar w:fldCharType="separate"/>
      </w:r>
      <w:r>
        <w:t>113</w:t>
      </w:r>
      <w:r>
        <w:fldChar w:fldCharType="end"/>
      </w:r>
    </w:p>
    <w:p w14:paraId="18D161ED" w14:textId="1A86B055" w:rsidR="00CB1EBE" w:rsidRPr="00194BDB" w:rsidRDefault="00CB1EBE">
      <w:pPr>
        <w:pStyle w:val="TOC5"/>
        <w:rPr>
          <w:rFonts w:ascii="Calibri" w:hAnsi="Calibri"/>
          <w:sz w:val="22"/>
          <w:szCs w:val="22"/>
          <w:lang w:eastAsia="en-GB"/>
        </w:rPr>
      </w:pPr>
      <w:r>
        <w:lastRenderedPageBreak/>
        <w:t>6.5.5.3.9</w:t>
      </w:r>
      <w:r w:rsidRPr="00194BDB">
        <w:rPr>
          <w:rFonts w:ascii="Calibri" w:hAnsi="Calibri"/>
          <w:sz w:val="22"/>
          <w:szCs w:val="22"/>
          <w:lang w:eastAsia="en-GB"/>
        </w:rPr>
        <w:tab/>
      </w:r>
      <w:r>
        <w:t>Receive RTP media packets (R: RTP media)</w:t>
      </w:r>
      <w:r>
        <w:tab/>
      </w:r>
      <w:r>
        <w:fldChar w:fldCharType="begin" w:fldLock="1"/>
      </w:r>
      <w:r>
        <w:instrText xml:space="preserve"> PAGEREF _Toc98709825 \h </w:instrText>
      </w:r>
      <w:r>
        <w:fldChar w:fldCharType="separate"/>
      </w:r>
      <w:r>
        <w:t>113</w:t>
      </w:r>
      <w:r>
        <w:fldChar w:fldCharType="end"/>
      </w:r>
    </w:p>
    <w:p w14:paraId="33A672ED" w14:textId="70BE1B1D" w:rsidR="00CB1EBE" w:rsidRPr="00194BDB" w:rsidRDefault="00CB1EBE">
      <w:pPr>
        <w:pStyle w:val="TOC5"/>
        <w:rPr>
          <w:rFonts w:ascii="Calibri" w:hAnsi="Calibri"/>
          <w:sz w:val="22"/>
          <w:szCs w:val="22"/>
          <w:lang w:eastAsia="en-GB"/>
        </w:rPr>
      </w:pPr>
      <w:r>
        <w:t>6.5.5.3.10</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_Toc98709826 \h </w:instrText>
      </w:r>
      <w:r>
        <w:fldChar w:fldCharType="separate"/>
      </w:r>
      <w:r>
        <w:t>113</w:t>
      </w:r>
      <w:r>
        <w:fldChar w:fldCharType="end"/>
      </w:r>
    </w:p>
    <w:p w14:paraId="1393BFEC" w14:textId="08822ADC" w:rsidR="00CB1EBE" w:rsidRPr="00194BDB" w:rsidRDefault="00CB1EBE">
      <w:pPr>
        <w:pStyle w:val="TOC5"/>
        <w:rPr>
          <w:rFonts w:ascii="Calibri" w:hAnsi="Calibri"/>
          <w:sz w:val="22"/>
          <w:szCs w:val="22"/>
          <w:lang w:eastAsia="en-GB"/>
        </w:rPr>
      </w:pPr>
      <w:r>
        <w:t>6.5.5.3.11</w:t>
      </w:r>
      <w:r w:rsidRPr="00194BDB">
        <w:rPr>
          <w:rFonts w:ascii="Calibri" w:hAnsi="Calibri"/>
          <w:sz w:val="22"/>
          <w:szCs w:val="22"/>
          <w:lang w:eastAsia="en-GB"/>
        </w:rPr>
        <w:tab/>
      </w:r>
      <w:r>
        <w:t>Receive split instruction (R: Split)</w:t>
      </w:r>
      <w:r>
        <w:tab/>
      </w:r>
      <w:r>
        <w:fldChar w:fldCharType="begin" w:fldLock="1"/>
      </w:r>
      <w:r>
        <w:instrText xml:space="preserve"> PAGEREF _Toc98709827 \h </w:instrText>
      </w:r>
      <w:r>
        <w:fldChar w:fldCharType="separate"/>
      </w:r>
      <w:r>
        <w:t>114</w:t>
      </w:r>
      <w:r>
        <w:fldChar w:fldCharType="end"/>
      </w:r>
    </w:p>
    <w:p w14:paraId="263681B3" w14:textId="1F11888C" w:rsidR="00CB1EBE" w:rsidRPr="00194BDB" w:rsidRDefault="00CB1EBE">
      <w:pPr>
        <w:pStyle w:val="TOC4"/>
        <w:rPr>
          <w:rFonts w:ascii="Calibri" w:hAnsi="Calibri"/>
          <w:sz w:val="22"/>
          <w:szCs w:val="22"/>
          <w:lang w:eastAsia="en-GB"/>
        </w:rPr>
      </w:pPr>
      <w:r>
        <w:t>6.5.5.4</w:t>
      </w:r>
      <w:r w:rsidRPr="00194BDB">
        <w:rPr>
          <w:rFonts w:ascii="Calibri" w:hAnsi="Calibri"/>
          <w:sz w:val="22"/>
          <w:szCs w:val="22"/>
          <w:lang w:eastAsia="en-GB"/>
        </w:rPr>
        <w:tab/>
      </w:r>
      <w:r>
        <w:t>State: 'P: has permission'</w:t>
      </w:r>
      <w:r>
        <w:tab/>
      </w:r>
      <w:r>
        <w:fldChar w:fldCharType="begin" w:fldLock="1"/>
      </w:r>
      <w:r>
        <w:instrText xml:space="preserve"> PAGEREF _Toc98709828 \h </w:instrText>
      </w:r>
      <w:r>
        <w:fldChar w:fldCharType="separate"/>
      </w:r>
      <w:r>
        <w:t>114</w:t>
      </w:r>
      <w:r>
        <w:fldChar w:fldCharType="end"/>
      </w:r>
    </w:p>
    <w:p w14:paraId="141A7603" w14:textId="35D597E1" w:rsidR="00CB1EBE" w:rsidRPr="00194BDB" w:rsidRDefault="00CB1EBE">
      <w:pPr>
        <w:pStyle w:val="TOC5"/>
        <w:rPr>
          <w:rFonts w:ascii="Calibri" w:hAnsi="Calibri"/>
          <w:sz w:val="22"/>
          <w:szCs w:val="22"/>
          <w:lang w:eastAsia="en-GB"/>
        </w:rPr>
      </w:pPr>
      <w:r>
        <w:t>6.5.5.4.1</w:t>
      </w:r>
      <w:r w:rsidRPr="00194BDB">
        <w:rPr>
          <w:rFonts w:ascii="Calibri" w:hAnsi="Calibri"/>
          <w:sz w:val="22"/>
          <w:szCs w:val="22"/>
          <w:lang w:eastAsia="en-GB"/>
        </w:rPr>
        <w:tab/>
      </w:r>
      <w:r>
        <w:t>General</w:t>
      </w:r>
      <w:r>
        <w:tab/>
      </w:r>
      <w:r>
        <w:fldChar w:fldCharType="begin" w:fldLock="1"/>
      </w:r>
      <w:r>
        <w:instrText xml:space="preserve"> PAGEREF _Toc98709829 \h </w:instrText>
      </w:r>
      <w:r>
        <w:fldChar w:fldCharType="separate"/>
      </w:r>
      <w:r>
        <w:t>114</w:t>
      </w:r>
      <w:r>
        <w:fldChar w:fldCharType="end"/>
      </w:r>
    </w:p>
    <w:p w14:paraId="562E1D97" w14:textId="538A5CCC" w:rsidR="00CB1EBE" w:rsidRPr="00194BDB" w:rsidRDefault="00CB1EBE">
      <w:pPr>
        <w:pStyle w:val="TOC5"/>
        <w:rPr>
          <w:rFonts w:ascii="Calibri" w:hAnsi="Calibri"/>
          <w:sz w:val="22"/>
          <w:szCs w:val="22"/>
          <w:lang w:eastAsia="en-GB"/>
        </w:rPr>
      </w:pPr>
      <w:r>
        <w:t>6.5.5.4.2</w:t>
      </w:r>
      <w:r w:rsidRPr="00194BDB">
        <w:rPr>
          <w:rFonts w:ascii="Calibri" w:hAnsi="Calibri"/>
          <w:sz w:val="22"/>
          <w:szCs w:val="22"/>
          <w:lang w:eastAsia="en-GB"/>
        </w:rPr>
        <w:tab/>
      </w:r>
      <w:r>
        <w:t>Receive RTP media packets</w:t>
      </w:r>
      <w:r>
        <w:tab/>
      </w:r>
      <w:r>
        <w:fldChar w:fldCharType="begin" w:fldLock="1"/>
      </w:r>
      <w:r>
        <w:instrText xml:space="preserve"> PAGEREF _Toc98709830 \h </w:instrText>
      </w:r>
      <w:r>
        <w:fldChar w:fldCharType="separate"/>
      </w:r>
      <w:r>
        <w:t>114</w:t>
      </w:r>
      <w:r>
        <w:fldChar w:fldCharType="end"/>
      </w:r>
    </w:p>
    <w:p w14:paraId="42321527" w14:textId="6EB4FF72" w:rsidR="00CB1EBE" w:rsidRPr="00194BDB" w:rsidRDefault="00CB1EBE">
      <w:pPr>
        <w:pStyle w:val="TOC5"/>
        <w:rPr>
          <w:rFonts w:ascii="Calibri" w:hAnsi="Calibri"/>
          <w:sz w:val="22"/>
          <w:szCs w:val="22"/>
          <w:lang w:eastAsia="en-GB"/>
        </w:rPr>
      </w:pPr>
      <w:r>
        <w:t>6.5.5.4.3</w:t>
      </w:r>
      <w:r w:rsidRPr="00194BDB">
        <w:rPr>
          <w:rFonts w:ascii="Calibri" w:hAnsi="Calibri"/>
          <w:sz w:val="22"/>
          <w:szCs w:val="22"/>
          <w:lang w:eastAsia="en-GB"/>
        </w:rPr>
        <w:tab/>
      </w:r>
      <w:r>
        <w:t>Receive Transmission Release message</w:t>
      </w:r>
      <w:r>
        <w:tab/>
      </w:r>
      <w:r>
        <w:fldChar w:fldCharType="begin" w:fldLock="1"/>
      </w:r>
      <w:r>
        <w:instrText xml:space="preserve"> PAGEREF _Toc98709831 \h </w:instrText>
      </w:r>
      <w:r>
        <w:fldChar w:fldCharType="separate"/>
      </w:r>
      <w:r>
        <w:t>114</w:t>
      </w:r>
      <w:r>
        <w:fldChar w:fldCharType="end"/>
      </w:r>
    </w:p>
    <w:p w14:paraId="16625735" w14:textId="62FC9D66" w:rsidR="00CB1EBE" w:rsidRPr="00194BDB" w:rsidRDefault="00CB1EBE">
      <w:pPr>
        <w:pStyle w:val="TOC5"/>
        <w:rPr>
          <w:rFonts w:ascii="Calibri" w:hAnsi="Calibri"/>
          <w:sz w:val="22"/>
          <w:szCs w:val="22"/>
          <w:lang w:eastAsia="en-GB"/>
        </w:rPr>
      </w:pPr>
      <w:r>
        <w:t>6.5.5.4.4</w:t>
      </w:r>
      <w:r w:rsidRPr="00194BDB">
        <w:rPr>
          <w:rFonts w:ascii="Calibri" w:hAnsi="Calibri"/>
          <w:sz w:val="22"/>
          <w:szCs w:val="22"/>
          <w:lang w:eastAsia="en-GB"/>
        </w:rPr>
        <w:tab/>
      </w:r>
      <w:r>
        <w:t>Receive Transmission Ack message</w:t>
      </w:r>
      <w:r>
        <w:tab/>
      </w:r>
      <w:r>
        <w:fldChar w:fldCharType="begin" w:fldLock="1"/>
      </w:r>
      <w:r>
        <w:instrText xml:space="preserve"> PAGEREF _Toc98709832 \h </w:instrText>
      </w:r>
      <w:r>
        <w:fldChar w:fldCharType="separate"/>
      </w:r>
      <w:r>
        <w:t>114</w:t>
      </w:r>
      <w:r>
        <w:fldChar w:fldCharType="end"/>
      </w:r>
    </w:p>
    <w:p w14:paraId="55B83E28" w14:textId="017A9956" w:rsidR="00CB1EBE" w:rsidRPr="00194BDB" w:rsidRDefault="00CB1EBE">
      <w:pPr>
        <w:pStyle w:val="TOC5"/>
        <w:rPr>
          <w:rFonts w:ascii="Calibri" w:hAnsi="Calibri"/>
          <w:sz w:val="22"/>
          <w:szCs w:val="22"/>
          <w:lang w:eastAsia="en-GB"/>
        </w:rPr>
      </w:pPr>
      <w:r>
        <w:t>6.5.5.4.5</w:t>
      </w:r>
      <w:r w:rsidRPr="00194BDB">
        <w:rPr>
          <w:rFonts w:ascii="Calibri" w:hAnsi="Calibri"/>
          <w:sz w:val="22"/>
          <w:szCs w:val="22"/>
          <w:lang w:eastAsia="en-GB"/>
        </w:rPr>
        <w:tab/>
      </w:r>
      <w:r>
        <w:t>Receive Transmission Idle message</w:t>
      </w:r>
      <w:r>
        <w:tab/>
      </w:r>
      <w:r>
        <w:fldChar w:fldCharType="begin" w:fldLock="1"/>
      </w:r>
      <w:r>
        <w:instrText xml:space="preserve"> PAGEREF _Toc98709833 \h </w:instrText>
      </w:r>
      <w:r>
        <w:fldChar w:fldCharType="separate"/>
      </w:r>
      <w:r>
        <w:t>115</w:t>
      </w:r>
      <w:r>
        <w:fldChar w:fldCharType="end"/>
      </w:r>
    </w:p>
    <w:p w14:paraId="18355D53" w14:textId="33CAA7ED" w:rsidR="00CB1EBE" w:rsidRPr="00194BDB" w:rsidRDefault="00CB1EBE">
      <w:pPr>
        <w:pStyle w:val="TOC5"/>
        <w:rPr>
          <w:rFonts w:ascii="Calibri" w:hAnsi="Calibri"/>
          <w:sz w:val="22"/>
          <w:szCs w:val="22"/>
          <w:lang w:eastAsia="en-GB"/>
        </w:rPr>
      </w:pPr>
      <w:r>
        <w:t>6.5.5.4.6</w:t>
      </w:r>
      <w:r w:rsidRPr="00194BDB">
        <w:rPr>
          <w:rFonts w:ascii="Calibri" w:hAnsi="Calibri"/>
          <w:sz w:val="22"/>
          <w:szCs w:val="22"/>
          <w:lang w:eastAsia="en-GB"/>
        </w:rPr>
        <w:tab/>
      </w:r>
      <w:r>
        <w:t>Receive Transmission Arbitration Taken message</w:t>
      </w:r>
      <w:r>
        <w:tab/>
      </w:r>
      <w:r>
        <w:fldChar w:fldCharType="begin" w:fldLock="1"/>
      </w:r>
      <w:r>
        <w:instrText xml:space="preserve"> PAGEREF _Toc98709834 \h </w:instrText>
      </w:r>
      <w:r>
        <w:fldChar w:fldCharType="separate"/>
      </w:r>
      <w:r>
        <w:t>115</w:t>
      </w:r>
      <w:r>
        <w:fldChar w:fldCharType="end"/>
      </w:r>
    </w:p>
    <w:p w14:paraId="5249F5FE" w14:textId="15306697" w:rsidR="00CB1EBE" w:rsidRPr="00194BDB" w:rsidRDefault="00CB1EBE">
      <w:pPr>
        <w:pStyle w:val="TOC5"/>
        <w:rPr>
          <w:rFonts w:ascii="Calibri" w:hAnsi="Calibri"/>
          <w:sz w:val="22"/>
          <w:szCs w:val="22"/>
          <w:lang w:eastAsia="en-GB"/>
        </w:rPr>
      </w:pPr>
      <w:r>
        <w:t>6.5.5.4.7</w:t>
      </w:r>
      <w:r w:rsidRPr="00194BDB">
        <w:rPr>
          <w:rFonts w:ascii="Calibri" w:hAnsi="Calibri"/>
          <w:sz w:val="22"/>
          <w:szCs w:val="22"/>
          <w:lang w:eastAsia="en-GB"/>
        </w:rPr>
        <w:tab/>
      </w:r>
      <w:r>
        <w:t>Receive Transmission Revoked message</w:t>
      </w:r>
      <w:r>
        <w:tab/>
      </w:r>
      <w:r>
        <w:fldChar w:fldCharType="begin" w:fldLock="1"/>
      </w:r>
      <w:r>
        <w:instrText xml:space="preserve"> PAGEREF _Toc98709835 \h </w:instrText>
      </w:r>
      <w:r>
        <w:fldChar w:fldCharType="separate"/>
      </w:r>
      <w:r>
        <w:t>115</w:t>
      </w:r>
      <w:r>
        <w:fldChar w:fldCharType="end"/>
      </w:r>
    </w:p>
    <w:p w14:paraId="7A6EFDFE" w14:textId="40D4AE4E" w:rsidR="00CB1EBE" w:rsidRPr="00194BDB" w:rsidRDefault="00CB1EBE">
      <w:pPr>
        <w:pStyle w:val="TOC5"/>
        <w:rPr>
          <w:rFonts w:ascii="Calibri" w:hAnsi="Calibri"/>
          <w:sz w:val="22"/>
          <w:szCs w:val="22"/>
          <w:lang w:eastAsia="en-GB"/>
        </w:rPr>
      </w:pPr>
      <w:r>
        <w:t>6.5.5.4.8</w:t>
      </w:r>
      <w:r w:rsidRPr="00194BDB">
        <w:rPr>
          <w:rFonts w:ascii="Calibri" w:hAnsi="Calibri"/>
          <w:sz w:val="22"/>
          <w:szCs w:val="22"/>
          <w:lang w:eastAsia="en-GB"/>
        </w:rPr>
        <w:tab/>
      </w:r>
      <w:r>
        <w:t>Receive split instruction (R: Split)</w:t>
      </w:r>
      <w:r>
        <w:tab/>
      </w:r>
      <w:r>
        <w:fldChar w:fldCharType="begin" w:fldLock="1"/>
      </w:r>
      <w:r>
        <w:instrText xml:space="preserve"> PAGEREF _Toc98709836 \h </w:instrText>
      </w:r>
      <w:r>
        <w:fldChar w:fldCharType="separate"/>
      </w:r>
      <w:r>
        <w:t>115</w:t>
      </w:r>
      <w:r>
        <w:fldChar w:fldCharType="end"/>
      </w:r>
    </w:p>
    <w:p w14:paraId="0F12E89F" w14:textId="3E31A5C0" w:rsidR="00CB1EBE" w:rsidRPr="00194BDB" w:rsidRDefault="00CB1EBE">
      <w:pPr>
        <w:pStyle w:val="TOC4"/>
        <w:rPr>
          <w:rFonts w:ascii="Calibri" w:hAnsi="Calibri"/>
          <w:sz w:val="22"/>
          <w:szCs w:val="22"/>
          <w:lang w:eastAsia="en-GB"/>
        </w:rPr>
      </w:pPr>
      <w:r>
        <w:t>6.5.5.5</w:t>
      </w:r>
      <w:r w:rsidRPr="00194BDB">
        <w:rPr>
          <w:rFonts w:ascii="Calibri" w:hAnsi="Calibri"/>
          <w:sz w:val="22"/>
          <w:szCs w:val="22"/>
          <w:lang w:eastAsia="en-GB"/>
        </w:rPr>
        <w:tab/>
      </w:r>
      <w:r>
        <w:t>In any state</w:t>
      </w:r>
      <w:r>
        <w:tab/>
      </w:r>
      <w:r>
        <w:fldChar w:fldCharType="begin" w:fldLock="1"/>
      </w:r>
      <w:r>
        <w:instrText xml:space="preserve"> PAGEREF _Toc98709837 \h </w:instrText>
      </w:r>
      <w:r>
        <w:fldChar w:fldCharType="separate"/>
      </w:r>
      <w:r>
        <w:t>115</w:t>
      </w:r>
      <w:r>
        <w:fldChar w:fldCharType="end"/>
      </w:r>
    </w:p>
    <w:p w14:paraId="6372CC3D" w14:textId="3B27281C" w:rsidR="00CB1EBE" w:rsidRPr="00194BDB" w:rsidRDefault="00CB1EBE">
      <w:pPr>
        <w:pStyle w:val="TOC5"/>
        <w:rPr>
          <w:rFonts w:ascii="Calibri" w:hAnsi="Calibri"/>
          <w:sz w:val="22"/>
          <w:szCs w:val="22"/>
          <w:lang w:eastAsia="en-GB"/>
        </w:rPr>
      </w:pPr>
      <w:r>
        <w:t>6.5.5.5.1</w:t>
      </w:r>
      <w:r w:rsidRPr="00194BDB">
        <w:rPr>
          <w:rFonts w:ascii="Calibri" w:hAnsi="Calibri"/>
          <w:sz w:val="22"/>
          <w:szCs w:val="22"/>
          <w:lang w:eastAsia="en-GB"/>
        </w:rPr>
        <w:tab/>
      </w:r>
      <w:r>
        <w:t>General</w:t>
      </w:r>
      <w:r>
        <w:tab/>
      </w:r>
      <w:r>
        <w:fldChar w:fldCharType="begin" w:fldLock="1"/>
      </w:r>
      <w:r>
        <w:instrText xml:space="preserve"> PAGEREF _Toc98709838 \h </w:instrText>
      </w:r>
      <w:r>
        <w:fldChar w:fldCharType="separate"/>
      </w:r>
      <w:r>
        <w:t>115</w:t>
      </w:r>
      <w:r>
        <w:fldChar w:fldCharType="end"/>
      </w:r>
    </w:p>
    <w:p w14:paraId="46122E01" w14:textId="6A9A359D" w:rsidR="00CB1EBE" w:rsidRPr="00194BDB" w:rsidRDefault="00CB1EBE">
      <w:pPr>
        <w:pStyle w:val="TOC5"/>
        <w:rPr>
          <w:rFonts w:ascii="Calibri" w:hAnsi="Calibri"/>
          <w:sz w:val="22"/>
          <w:szCs w:val="22"/>
          <w:lang w:eastAsia="en-GB"/>
        </w:rPr>
      </w:pPr>
      <w:r>
        <w:t>6.5.5.5.2</w:t>
      </w:r>
      <w:r w:rsidRPr="00194BDB">
        <w:rPr>
          <w:rFonts w:ascii="Calibri" w:hAnsi="Calibri"/>
          <w:sz w:val="22"/>
          <w:szCs w:val="22"/>
          <w:lang w:eastAsia="en-GB"/>
        </w:rPr>
        <w:tab/>
      </w:r>
      <w:r>
        <w:t>Receive Transmission Ack message (R: Transmission Ack)</w:t>
      </w:r>
      <w:r>
        <w:tab/>
      </w:r>
      <w:r>
        <w:fldChar w:fldCharType="begin" w:fldLock="1"/>
      </w:r>
      <w:r>
        <w:instrText xml:space="preserve"> PAGEREF _Toc98709839 \h </w:instrText>
      </w:r>
      <w:r>
        <w:fldChar w:fldCharType="separate"/>
      </w:r>
      <w:r>
        <w:t>116</w:t>
      </w:r>
      <w:r>
        <w:fldChar w:fldCharType="end"/>
      </w:r>
    </w:p>
    <w:p w14:paraId="427BC124" w14:textId="45CFA1A8" w:rsidR="00CB1EBE" w:rsidRPr="00194BDB" w:rsidRDefault="00CB1EBE">
      <w:pPr>
        <w:pStyle w:val="TOC5"/>
        <w:rPr>
          <w:rFonts w:ascii="Calibri" w:hAnsi="Calibri"/>
          <w:sz w:val="22"/>
          <w:szCs w:val="22"/>
          <w:lang w:eastAsia="en-GB"/>
        </w:rPr>
      </w:pPr>
      <w:r>
        <w:t>6.5.5.5.3</w:t>
      </w:r>
      <w:r w:rsidRPr="00194BDB">
        <w:rPr>
          <w:rFonts w:ascii="Calibri" w:hAnsi="Calibri"/>
          <w:sz w:val="22"/>
          <w:szCs w:val="22"/>
          <w:lang w:eastAsia="en-GB"/>
        </w:rPr>
        <w:tab/>
      </w:r>
      <w:r>
        <w:t>MCVideo session release step 1 (MCVideo call release - 1)</w:t>
      </w:r>
      <w:r>
        <w:tab/>
      </w:r>
      <w:r>
        <w:fldChar w:fldCharType="begin" w:fldLock="1"/>
      </w:r>
      <w:r>
        <w:instrText xml:space="preserve"> PAGEREF _Toc98709840 \h </w:instrText>
      </w:r>
      <w:r>
        <w:fldChar w:fldCharType="separate"/>
      </w:r>
      <w:r>
        <w:t>116</w:t>
      </w:r>
      <w:r>
        <w:fldChar w:fldCharType="end"/>
      </w:r>
    </w:p>
    <w:p w14:paraId="20AD67AF" w14:textId="0663125A" w:rsidR="00CB1EBE" w:rsidRPr="00194BDB" w:rsidRDefault="00CB1EBE">
      <w:pPr>
        <w:pStyle w:val="TOC4"/>
        <w:rPr>
          <w:rFonts w:ascii="Calibri" w:hAnsi="Calibri"/>
          <w:sz w:val="22"/>
          <w:szCs w:val="22"/>
          <w:lang w:eastAsia="en-GB"/>
        </w:rPr>
      </w:pPr>
      <w:r>
        <w:t>6.5.5.6</w:t>
      </w:r>
      <w:r w:rsidRPr="00194BDB">
        <w:rPr>
          <w:rFonts w:ascii="Calibri" w:hAnsi="Calibri"/>
          <w:sz w:val="22"/>
          <w:szCs w:val="22"/>
          <w:lang w:eastAsia="en-GB"/>
        </w:rPr>
        <w:tab/>
      </w:r>
      <w:r>
        <w:t>State: 'P: Releasing'</w:t>
      </w:r>
      <w:r>
        <w:tab/>
      </w:r>
      <w:r>
        <w:fldChar w:fldCharType="begin" w:fldLock="1"/>
      </w:r>
      <w:r>
        <w:instrText xml:space="preserve"> PAGEREF _Toc98709841 \h </w:instrText>
      </w:r>
      <w:r>
        <w:fldChar w:fldCharType="separate"/>
      </w:r>
      <w:r>
        <w:t>116</w:t>
      </w:r>
      <w:r>
        <w:fldChar w:fldCharType="end"/>
      </w:r>
    </w:p>
    <w:p w14:paraId="376F63BD" w14:textId="768D423E" w:rsidR="00CB1EBE" w:rsidRPr="00194BDB" w:rsidRDefault="00CB1EBE">
      <w:pPr>
        <w:pStyle w:val="TOC5"/>
        <w:rPr>
          <w:rFonts w:ascii="Calibri" w:hAnsi="Calibri"/>
          <w:sz w:val="22"/>
          <w:szCs w:val="22"/>
          <w:lang w:eastAsia="en-GB"/>
        </w:rPr>
      </w:pPr>
      <w:r>
        <w:t>6.5.5.6.1</w:t>
      </w:r>
      <w:r w:rsidRPr="00194BDB">
        <w:rPr>
          <w:rFonts w:ascii="Calibri" w:hAnsi="Calibri"/>
          <w:sz w:val="22"/>
          <w:szCs w:val="22"/>
          <w:lang w:eastAsia="en-GB"/>
        </w:rPr>
        <w:tab/>
      </w:r>
      <w:r>
        <w:t>General</w:t>
      </w:r>
      <w:r>
        <w:tab/>
      </w:r>
      <w:r>
        <w:fldChar w:fldCharType="begin" w:fldLock="1"/>
      </w:r>
      <w:r>
        <w:instrText xml:space="preserve"> PAGEREF _Toc98709842 \h </w:instrText>
      </w:r>
      <w:r>
        <w:fldChar w:fldCharType="separate"/>
      </w:r>
      <w:r>
        <w:t>116</w:t>
      </w:r>
      <w:r>
        <w:fldChar w:fldCharType="end"/>
      </w:r>
    </w:p>
    <w:p w14:paraId="47522838" w14:textId="6F3373A7" w:rsidR="00CB1EBE" w:rsidRPr="00194BDB" w:rsidRDefault="00CB1EBE">
      <w:pPr>
        <w:pStyle w:val="TOC5"/>
        <w:rPr>
          <w:rFonts w:ascii="Calibri" w:hAnsi="Calibri"/>
          <w:sz w:val="22"/>
          <w:szCs w:val="22"/>
          <w:lang w:eastAsia="en-GB"/>
        </w:rPr>
      </w:pPr>
      <w:r>
        <w:t>6.5.5.6.2</w:t>
      </w:r>
      <w:r w:rsidRPr="00194BDB">
        <w:rPr>
          <w:rFonts w:ascii="Calibri" w:hAnsi="Calibri"/>
          <w:sz w:val="22"/>
          <w:szCs w:val="22"/>
          <w:lang w:eastAsia="en-GB"/>
        </w:rPr>
        <w:tab/>
      </w:r>
      <w:r>
        <w:t>MCVideo session release step 2 (MCVideo call release - 2)</w:t>
      </w:r>
      <w:r>
        <w:tab/>
      </w:r>
      <w:r>
        <w:fldChar w:fldCharType="begin" w:fldLock="1"/>
      </w:r>
      <w:r>
        <w:instrText xml:space="preserve"> PAGEREF _Toc98709843 \h </w:instrText>
      </w:r>
      <w:r>
        <w:fldChar w:fldCharType="separate"/>
      </w:r>
      <w:r>
        <w:t>116</w:t>
      </w:r>
      <w:r>
        <w:fldChar w:fldCharType="end"/>
      </w:r>
    </w:p>
    <w:p w14:paraId="35DDCF06" w14:textId="3C1FC0B3" w:rsidR="00CB1EBE" w:rsidRPr="00194BDB" w:rsidRDefault="00CB1EBE">
      <w:pPr>
        <w:pStyle w:val="TOC1"/>
        <w:rPr>
          <w:rFonts w:ascii="Calibri" w:hAnsi="Calibri"/>
          <w:szCs w:val="22"/>
          <w:lang w:eastAsia="en-GB"/>
        </w:rPr>
      </w:pPr>
      <w:r>
        <w:t>7</w:t>
      </w:r>
      <w:r w:rsidRPr="00194BDB">
        <w:rPr>
          <w:rFonts w:ascii="Calibri" w:hAnsi="Calibri"/>
          <w:szCs w:val="22"/>
          <w:lang w:eastAsia="en-GB"/>
        </w:rPr>
        <w:tab/>
      </w:r>
      <w:r>
        <w:t>Off-network MCVideo service media plane procedures</w:t>
      </w:r>
      <w:r>
        <w:tab/>
      </w:r>
      <w:r>
        <w:fldChar w:fldCharType="begin" w:fldLock="1"/>
      </w:r>
      <w:r>
        <w:instrText xml:space="preserve"> PAGEREF _Toc98709844 \h </w:instrText>
      </w:r>
      <w:r>
        <w:fldChar w:fldCharType="separate"/>
      </w:r>
      <w:r>
        <w:t>117</w:t>
      </w:r>
      <w:r>
        <w:fldChar w:fldCharType="end"/>
      </w:r>
    </w:p>
    <w:p w14:paraId="195BFB7D" w14:textId="3F465D30" w:rsidR="00CB1EBE" w:rsidRPr="00194BDB" w:rsidRDefault="00CB1EBE">
      <w:pPr>
        <w:pStyle w:val="TOC2"/>
        <w:rPr>
          <w:rFonts w:ascii="Calibri" w:hAnsi="Calibri"/>
          <w:sz w:val="22"/>
          <w:szCs w:val="22"/>
          <w:lang w:eastAsia="en-GB"/>
        </w:rPr>
      </w:pPr>
      <w:r>
        <w:t>7.1</w:t>
      </w:r>
      <w:r w:rsidRPr="00194BDB">
        <w:rPr>
          <w:rFonts w:ascii="Calibri" w:hAnsi="Calibri"/>
          <w:sz w:val="22"/>
          <w:szCs w:val="22"/>
          <w:lang w:eastAsia="en-GB"/>
        </w:rPr>
        <w:tab/>
      </w:r>
      <w:r>
        <w:t>General</w:t>
      </w:r>
      <w:r>
        <w:tab/>
      </w:r>
      <w:r>
        <w:fldChar w:fldCharType="begin" w:fldLock="1"/>
      </w:r>
      <w:r>
        <w:instrText xml:space="preserve"> PAGEREF _Toc98709845 \h </w:instrText>
      </w:r>
      <w:r>
        <w:fldChar w:fldCharType="separate"/>
      </w:r>
      <w:r>
        <w:t>117</w:t>
      </w:r>
      <w:r>
        <w:fldChar w:fldCharType="end"/>
      </w:r>
    </w:p>
    <w:p w14:paraId="78CBA9DF" w14:textId="5693C303" w:rsidR="00CB1EBE" w:rsidRPr="00194BDB" w:rsidRDefault="00CB1EBE">
      <w:pPr>
        <w:pStyle w:val="TOC2"/>
        <w:rPr>
          <w:rFonts w:ascii="Calibri" w:hAnsi="Calibri"/>
          <w:sz w:val="22"/>
          <w:szCs w:val="22"/>
          <w:lang w:eastAsia="en-GB"/>
        </w:rPr>
      </w:pPr>
      <w:r>
        <w:t>7.2</w:t>
      </w:r>
      <w:r w:rsidRPr="00194BDB">
        <w:rPr>
          <w:rFonts w:ascii="Calibri" w:hAnsi="Calibri"/>
          <w:sz w:val="22"/>
          <w:szCs w:val="22"/>
          <w:lang w:eastAsia="en-GB"/>
        </w:rPr>
        <w:tab/>
      </w:r>
      <w:r>
        <w:t>Transmission participant procedures</w:t>
      </w:r>
      <w:r w:rsidRPr="00404535">
        <w:rPr>
          <w:lang w:val="en-IN"/>
        </w:rPr>
        <w:t xml:space="preserve"> for single arbitrator approach</w:t>
      </w:r>
      <w:r>
        <w:tab/>
      </w:r>
      <w:r>
        <w:fldChar w:fldCharType="begin" w:fldLock="1"/>
      </w:r>
      <w:r>
        <w:instrText xml:space="preserve"> PAGEREF _Toc98709846 \h </w:instrText>
      </w:r>
      <w:r>
        <w:fldChar w:fldCharType="separate"/>
      </w:r>
      <w:r>
        <w:t>117</w:t>
      </w:r>
      <w:r>
        <w:fldChar w:fldCharType="end"/>
      </w:r>
    </w:p>
    <w:p w14:paraId="3840CA72" w14:textId="4E2FCC97" w:rsidR="00CB1EBE" w:rsidRPr="00194BDB" w:rsidRDefault="00CB1EBE">
      <w:pPr>
        <w:pStyle w:val="TOC3"/>
        <w:rPr>
          <w:rFonts w:ascii="Calibri" w:hAnsi="Calibri"/>
          <w:sz w:val="22"/>
          <w:szCs w:val="22"/>
          <w:lang w:eastAsia="en-GB"/>
        </w:rPr>
      </w:pPr>
      <w:r>
        <w:t>7.2.1</w:t>
      </w:r>
      <w:r w:rsidRPr="00194BDB">
        <w:rPr>
          <w:rFonts w:ascii="Calibri" w:hAnsi="Calibri"/>
          <w:sz w:val="22"/>
          <w:szCs w:val="22"/>
          <w:lang w:eastAsia="en-GB"/>
        </w:rPr>
        <w:tab/>
      </w:r>
      <w:r>
        <w:t>Transmission participant procedures at MCVideo session initialisation</w:t>
      </w:r>
      <w:r>
        <w:tab/>
      </w:r>
      <w:r>
        <w:fldChar w:fldCharType="begin" w:fldLock="1"/>
      </w:r>
      <w:r>
        <w:instrText xml:space="preserve"> PAGEREF _Toc98709847 \h </w:instrText>
      </w:r>
      <w:r>
        <w:fldChar w:fldCharType="separate"/>
      </w:r>
      <w:r>
        <w:t>117</w:t>
      </w:r>
      <w:r>
        <w:fldChar w:fldCharType="end"/>
      </w:r>
    </w:p>
    <w:p w14:paraId="28A349C3" w14:textId="104ACF94" w:rsidR="00CB1EBE" w:rsidRPr="00194BDB" w:rsidRDefault="00CB1EBE">
      <w:pPr>
        <w:pStyle w:val="TOC4"/>
        <w:rPr>
          <w:rFonts w:ascii="Calibri" w:hAnsi="Calibri"/>
          <w:sz w:val="22"/>
          <w:szCs w:val="22"/>
          <w:lang w:eastAsia="en-GB"/>
        </w:rPr>
      </w:pPr>
      <w:r w:rsidRPr="00CB1EBE">
        <w:t>7.2.1.2</w:t>
      </w:r>
      <w:r w:rsidRPr="00194BDB">
        <w:rPr>
          <w:rFonts w:ascii="Calibri" w:hAnsi="Calibri"/>
          <w:sz w:val="22"/>
          <w:szCs w:val="22"/>
          <w:lang w:eastAsia="en-GB"/>
        </w:rPr>
        <w:tab/>
      </w:r>
      <w:r w:rsidRPr="00404535">
        <w:rPr>
          <w:lang w:val="en-IN"/>
        </w:rPr>
        <w:t>Determine off-network transmission priority</w:t>
      </w:r>
      <w:r>
        <w:tab/>
      </w:r>
      <w:r>
        <w:fldChar w:fldCharType="begin" w:fldLock="1"/>
      </w:r>
      <w:r>
        <w:instrText xml:space="preserve"> PAGEREF _Toc98709848 \h </w:instrText>
      </w:r>
      <w:r>
        <w:fldChar w:fldCharType="separate"/>
      </w:r>
      <w:r>
        <w:t>118</w:t>
      </w:r>
      <w:r>
        <w:fldChar w:fldCharType="end"/>
      </w:r>
    </w:p>
    <w:p w14:paraId="1B518938" w14:textId="3506F533" w:rsidR="00CB1EBE" w:rsidRPr="00194BDB" w:rsidRDefault="00CB1EBE">
      <w:pPr>
        <w:pStyle w:val="TOC3"/>
        <w:rPr>
          <w:rFonts w:ascii="Calibri" w:hAnsi="Calibri"/>
          <w:sz w:val="22"/>
          <w:szCs w:val="22"/>
          <w:lang w:eastAsia="en-GB"/>
        </w:rPr>
      </w:pPr>
      <w:r>
        <w:t>7.2.2</w:t>
      </w:r>
      <w:r w:rsidRPr="00194BDB">
        <w:rPr>
          <w:rFonts w:ascii="Calibri" w:hAnsi="Calibri"/>
          <w:sz w:val="22"/>
          <w:szCs w:val="22"/>
          <w:lang w:eastAsia="en-GB"/>
        </w:rPr>
        <w:tab/>
      </w:r>
      <w:r>
        <w:t>Transmission participant procedures at MCVideo call release</w:t>
      </w:r>
      <w:r>
        <w:tab/>
      </w:r>
      <w:r>
        <w:fldChar w:fldCharType="begin" w:fldLock="1"/>
      </w:r>
      <w:r>
        <w:instrText xml:space="preserve"> PAGEREF _Toc98709849 \h </w:instrText>
      </w:r>
      <w:r>
        <w:fldChar w:fldCharType="separate"/>
      </w:r>
      <w:r>
        <w:t>119</w:t>
      </w:r>
      <w:r>
        <w:fldChar w:fldCharType="end"/>
      </w:r>
    </w:p>
    <w:p w14:paraId="2209F8D8" w14:textId="4FD5C2D5" w:rsidR="00CB1EBE" w:rsidRPr="00194BDB" w:rsidRDefault="00CB1EBE">
      <w:pPr>
        <w:pStyle w:val="TOC3"/>
        <w:rPr>
          <w:rFonts w:ascii="Calibri" w:hAnsi="Calibri"/>
          <w:sz w:val="22"/>
          <w:szCs w:val="22"/>
          <w:lang w:eastAsia="en-GB"/>
        </w:rPr>
      </w:pPr>
      <w:r>
        <w:t>7.2.3</w:t>
      </w:r>
      <w:r w:rsidRPr="00194BDB">
        <w:rPr>
          <w:rFonts w:ascii="Calibri" w:hAnsi="Calibri"/>
          <w:sz w:val="22"/>
          <w:szCs w:val="22"/>
          <w:lang w:eastAsia="en-GB"/>
        </w:rPr>
        <w:tab/>
      </w:r>
      <w:r>
        <w:t>Transmission participant state diagram – basic operation</w:t>
      </w:r>
      <w:r>
        <w:tab/>
      </w:r>
      <w:r>
        <w:fldChar w:fldCharType="begin" w:fldLock="1"/>
      </w:r>
      <w:r>
        <w:instrText xml:space="preserve"> PAGEREF _Toc98709850 \h </w:instrText>
      </w:r>
      <w:r>
        <w:fldChar w:fldCharType="separate"/>
      </w:r>
      <w:r>
        <w:t>119</w:t>
      </w:r>
      <w:r>
        <w:fldChar w:fldCharType="end"/>
      </w:r>
    </w:p>
    <w:p w14:paraId="739C4597" w14:textId="03053E93" w:rsidR="00CB1EBE" w:rsidRPr="00194BDB" w:rsidRDefault="00CB1EBE">
      <w:pPr>
        <w:pStyle w:val="TOC4"/>
        <w:rPr>
          <w:rFonts w:ascii="Calibri" w:hAnsi="Calibri"/>
          <w:sz w:val="22"/>
          <w:szCs w:val="22"/>
          <w:lang w:eastAsia="en-GB"/>
        </w:rPr>
      </w:pPr>
      <w:r>
        <w:t>7.2.3.1</w:t>
      </w:r>
      <w:r w:rsidRPr="00194BDB">
        <w:rPr>
          <w:rFonts w:ascii="Calibri" w:hAnsi="Calibri"/>
          <w:sz w:val="22"/>
          <w:szCs w:val="22"/>
          <w:lang w:eastAsia="en-GB"/>
        </w:rPr>
        <w:tab/>
      </w:r>
      <w:r>
        <w:t>General</w:t>
      </w:r>
      <w:r>
        <w:tab/>
      </w:r>
      <w:r>
        <w:fldChar w:fldCharType="begin" w:fldLock="1"/>
      </w:r>
      <w:r>
        <w:instrText xml:space="preserve"> PAGEREF _Toc98709851 \h </w:instrText>
      </w:r>
      <w:r>
        <w:fldChar w:fldCharType="separate"/>
      </w:r>
      <w:r>
        <w:t>119</w:t>
      </w:r>
      <w:r>
        <w:fldChar w:fldCharType="end"/>
      </w:r>
    </w:p>
    <w:p w14:paraId="4D26AADD" w14:textId="2915B63E" w:rsidR="00CB1EBE" w:rsidRPr="00194BDB" w:rsidRDefault="00CB1EBE">
      <w:pPr>
        <w:pStyle w:val="TOC4"/>
        <w:rPr>
          <w:rFonts w:ascii="Calibri" w:hAnsi="Calibri"/>
          <w:sz w:val="22"/>
          <w:szCs w:val="22"/>
          <w:lang w:eastAsia="en-GB"/>
        </w:rPr>
      </w:pPr>
      <w:r>
        <w:t>7.2.3.2</w:t>
      </w:r>
      <w:r w:rsidRPr="00194BDB">
        <w:rPr>
          <w:rFonts w:ascii="Calibri" w:hAnsi="Calibri"/>
          <w:sz w:val="22"/>
          <w:szCs w:val="22"/>
          <w:lang w:eastAsia="en-GB"/>
        </w:rPr>
        <w:tab/>
      </w:r>
      <w:r>
        <w:t>State: 'Start-stop'</w:t>
      </w:r>
      <w:r>
        <w:tab/>
      </w:r>
      <w:r>
        <w:fldChar w:fldCharType="begin" w:fldLock="1"/>
      </w:r>
      <w:r>
        <w:instrText xml:space="preserve"> PAGEREF _Toc98709852 \h </w:instrText>
      </w:r>
      <w:r>
        <w:fldChar w:fldCharType="separate"/>
      </w:r>
      <w:r>
        <w:t>120</w:t>
      </w:r>
      <w:r>
        <w:fldChar w:fldCharType="end"/>
      </w:r>
    </w:p>
    <w:p w14:paraId="5F75C79C" w14:textId="48ECEE07" w:rsidR="00CB1EBE" w:rsidRPr="00194BDB" w:rsidRDefault="00CB1EBE">
      <w:pPr>
        <w:pStyle w:val="TOC5"/>
        <w:rPr>
          <w:rFonts w:ascii="Calibri" w:hAnsi="Calibri"/>
          <w:sz w:val="22"/>
          <w:szCs w:val="22"/>
          <w:lang w:eastAsia="en-GB"/>
        </w:rPr>
      </w:pPr>
      <w:r>
        <w:t>7.2.3.2.1</w:t>
      </w:r>
      <w:r w:rsidRPr="00194BDB">
        <w:rPr>
          <w:rFonts w:ascii="Calibri" w:hAnsi="Calibri"/>
          <w:sz w:val="22"/>
          <w:szCs w:val="22"/>
        </w:rPr>
        <w:tab/>
      </w:r>
      <w:r>
        <w:t>General</w:t>
      </w:r>
      <w:r>
        <w:tab/>
      </w:r>
      <w:r>
        <w:fldChar w:fldCharType="begin" w:fldLock="1"/>
      </w:r>
      <w:r>
        <w:instrText xml:space="preserve"> PAGEREF _Toc98709853 \h </w:instrText>
      </w:r>
      <w:r>
        <w:fldChar w:fldCharType="separate"/>
      </w:r>
      <w:r>
        <w:t>120</w:t>
      </w:r>
      <w:r>
        <w:fldChar w:fldCharType="end"/>
      </w:r>
    </w:p>
    <w:p w14:paraId="44779805" w14:textId="3EDCF47A" w:rsidR="00CB1EBE" w:rsidRPr="00194BDB" w:rsidRDefault="00CB1EBE">
      <w:pPr>
        <w:pStyle w:val="TOC5"/>
        <w:rPr>
          <w:rFonts w:ascii="Calibri" w:hAnsi="Calibri"/>
          <w:sz w:val="22"/>
          <w:szCs w:val="22"/>
          <w:lang w:eastAsia="en-GB"/>
        </w:rPr>
      </w:pPr>
      <w:r>
        <w:t>7.2.3.2.2</w:t>
      </w:r>
      <w:r w:rsidRPr="00194BDB">
        <w:rPr>
          <w:rFonts w:ascii="Calibri" w:hAnsi="Calibri"/>
          <w:sz w:val="22"/>
          <w:szCs w:val="22"/>
        </w:rPr>
        <w:tab/>
      </w:r>
      <w:r>
        <w:t>MCVideo call established – originating MCVideo user</w:t>
      </w:r>
      <w:r>
        <w:tab/>
      </w:r>
      <w:r>
        <w:fldChar w:fldCharType="begin" w:fldLock="1"/>
      </w:r>
      <w:r>
        <w:instrText xml:space="preserve"> PAGEREF _Toc98709854 \h </w:instrText>
      </w:r>
      <w:r>
        <w:fldChar w:fldCharType="separate"/>
      </w:r>
      <w:r>
        <w:t>121</w:t>
      </w:r>
      <w:r>
        <w:fldChar w:fldCharType="end"/>
      </w:r>
    </w:p>
    <w:p w14:paraId="3B0FC452" w14:textId="2B23E24B" w:rsidR="00CB1EBE" w:rsidRPr="00194BDB" w:rsidRDefault="00CB1EBE">
      <w:pPr>
        <w:pStyle w:val="TOC5"/>
        <w:rPr>
          <w:rFonts w:ascii="Calibri" w:hAnsi="Calibri"/>
          <w:sz w:val="22"/>
          <w:szCs w:val="22"/>
          <w:lang w:eastAsia="en-GB"/>
        </w:rPr>
      </w:pPr>
      <w:r>
        <w:t>7.2.3.2.3</w:t>
      </w:r>
      <w:r w:rsidRPr="00194BDB">
        <w:rPr>
          <w:rFonts w:ascii="Calibri" w:hAnsi="Calibri"/>
          <w:sz w:val="22"/>
          <w:szCs w:val="22"/>
        </w:rPr>
        <w:tab/>
      </w:r>
      <w:r>
        <w:t>MCVideo group call established – terminating MCVideo user</w:t>
      </w:r>
      <w:r>
        <w:tab/>
      </w:r>
      <w:r>
        <w:fldChar w:fldCharType="begin" w:fldLock="1"/>
      </w:r>
      <w:r>
        <w:instrText xml:space="preserve"> PAGEREF _Toc98709855 \h </w:instrText>
      </w:r>
      <w:r>
        <w:fldChar w:fldCharType="separate"/>
      </w:r>
      <w:r>
        <w:t>121</w:t>
      </w:r>
      <w:r>
        <w:fldChar w:fldCharType="end"/>
      </w:r>
    </w:p>
    <w:p w14:paraId="66EB42B9" w14:textId="13102B46" w:rsidR="00CB1EBE" w:rsidRPr="00194BDB" w:rsidRDefault="00CB1EBE">
      <w:pPr>
        <w:pStyle w:val="TOC5"/>
        <w:rPr>
          <w:rFonts w:ascii="Calibri" w:hAnsi="Calibri"/>
          <w:sz w:val="22"/>
          <w:szCs w:val="22"/>
          <w:lang w:eastAsia="en-GB"/>
        </w:rPr>
      </w:pPr>
      <w:r>
        <w:t>7.2.3.2.4</w:t>
      </w:r>
      <w:r w:rsidRPr="00194BDB">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_Toc98709856 \h </w:instrText>
      </w:r>
      <w:r>
        <w:fldChar w:fldCharType="separate"/>
      </w:r>
      <w:r>
        <w:t>121</w:t>
      </w:r>
      <w:r>
        <w:fldChar w:fldCharType="end"/>
      </w:r>
    </w:p>
    <w:p w14:paraId="6A6B913D" w14:textId="5E0D27DF" w:rsidR="00CB1EBE" w:rsidRPr="00194BDB" w:rsidRDefault="00CB1EBE">
      <w:pPr>
        <w:pStyle w:val="TOC5"/>
        <w:rPr>
          <w:rFonts w:ascii="Calibri" w:hAnsi="Calibri"/>
          <w:sz w:val="22"/>
          <w:szCs w:val="22"/>
          <w:lang w:eastAsia="en-GB"/>
        </w:rPr>
      </w:pPr>
      <w:r>
        <w:t>7.2.3.2.5</w:t>
      </w:r>
      <w:r w:rsidRPr="00194BDB">
        <w:rPr>
          <w:rFonts w:ascii="Calibri" w:hAnsi="Calibri"/>
          <w:sz w:val="22"/>
          <w:szCs w:val="22"/>
        </w:rPr>
        <w:tab/>
      </w:r>
      <w:r>
        <w:rPr>
          <w:lang w:eastAsia="ko-KR"/>
        </w:rPr>
        <w:t>Send Transmission Request message (</w:t>
      </w:r>
      <w:r w:rsidRPr="00404535">
        <w:rPr>
          <w:lang w:val="en-US" w:eastAsia="ko-KR"/>
        </w:rPr>
        <w:t xml:space="preserve">click </w:t>
      </w:r>
      <w:r>
        <w:rPr>
          <w:lang w:eastAsia="ko-KR"/>
        </w:rPr>
        <w:t>video transmission send button)</w:t>
      </w:r>
      <w:r>
        <w:tab/>
      </w:r>
      <w:r>
        <w:fldChar w:fldCharType="begin" w:fldLock="1"/>
      </w:r>
      <w:r>
        <w:instrText xml:space="preserve"> PAGEREF _Toc98709857 \h </w:instrText>
      </w:r>
      <w:r>
        <w:fldChar w:fldCharType="separate"/>
      </w:r>
      <w:r>
        <w:t>121</w:t>
      </w:r>
      <w:r>
        <w:fldChar w:fldCharType="end"/>
      </w:r>
    </w:p>
    <w:p w14:paraId="3BAFCFCA" w14:textId="7B188A06" w:rsidR="00CB1EBE" w:rsidRPr="00194BDB" w:rsidRDefault="00CB1EBE">
      <w:pPr>
        <w:pStyle w:val="TOC5"/>
        <w:rPr>
          <w:rFonts w:ascii="Calibri" w:hAnsi="Calibri"/>
          <w:sz w:val="22"/>
          <w:szCs w:val="22"/>
          <w:lang w:eastAsia="en-GB"/>
        </w:rPr>
      </w:pPr>
      <w:r>
        <w:t>7.2.3.</w:t>
      </w:r>
      <w:r>
        <w:rPr>
          <w:lang w:eastAsia="ko-KR"/>
        </w:rPr>
        <w:t>2.6</w:t>
      </w:r>
      <w:r w:rsidRPr="00194BDB">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_Toc98709858 \h </w:instrText>
      </w:r>
      <w:r>
        <w:fldChar w:fldCharType="separate"/>
      </w:r>
      <w:r>
        <w:t>122</w:t>
      </w:r>
      <w:r>
        <w:fldChar w:fldCharType="end"/>
      </w:r>
    </w:p>
    <w:p w14:paraId="62C3512C" w14:textId="732D3FB8" w:rsidR="00CB1EBE" w:rsidRPr="00194BDB" w:rsidRDefault="00CB1EBE">
      <w:pPr>
        <w:pStyle w:val="TOC5"/>
        <w:rPr>
          <w:rFonts w:ascii="Calibri" w:hAnsi="Calibri"/>
          <w:sz w:val="22"/>
          <w:szCs w:val="22"/>
          <w:lang w:eastAsia="en-GB"/>
        </w:rPr>
      </w:pPr>
      <w:r>
        <w:t>7.2.3.</w:t>
      </w:r>
      <w:r>
        <w:rPr>
          <w:lang w:eastAsia="ko-KR"/>
        </w:rPr>
        <w:t>2</w:t>
      </w:r>
      <w:r>
        <w:t>.</w:t>
      </w:r>
      <w:r>
        <w:rPr>
          <w:lang w:eastAsia="ko-KR"/>
        </w:rPr>
        <w:t>7</w:t>
      </w:r>
      <w:r w:rsidRPr="00194BDB">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_Toc98709859 \h </w:instrText>
      </w:r>
      <w:r>
        <w:fldChar w:fldCharType="separate"/>
      </w:r>
      <w:r>
        <w:t>122</w:t>
      </w:r>
      <w:r>
        <w:fldChar w:fldCharType="end"/>
      </w:r>
    </w:p>
    <w:p w14:paraId="7A0DE830" w14:textId="687794DD" w:rsidR="00CB1EBE" w:rsidRPr="00194BDB" w:rsidRDefault="00CB1EBE">
      <w:pPr>
        <w:pStyle w:val="TOC5"/>
        <w:rPr>
          <w:rFonts w:ascii="Calibri" w:hAnsi="Calibri"/>
          <w:sz w:val="22"/>
          <w:szCs w:val="22"/>
          <w:lang w:eastAsia="en-GB"/>
        </w:rPr>
      </w:pPr>
      <w:r w:rsidRPr="00CB1EBE">
        <w:t>7.2.3.2.8</w:t>
      </w:r>
      <w:r w:rsidRPr="00194BDB">
        <w:rPr>
          <w:rFonts w:ascii="Calibri" w:hAnsi="Calibri"/>
          <w:sz w:val="22"/>
          <w:szCs w:val="22"/>
        </w:rPr>
        <w:tab/>
      </w:r>
      <w:r w:rsidRPr="00404535">
        <w:rPr>
          <w:lang w:val="nb-NO"/>
        </w:rPr>
        <w:t>Receiv</w:t>
      </w:r>
      <w:r w:rsidRPr="00404535">
        <w:rPr>
          <w:lang w:val="nb-NO" w:eastAsia="ko-KR"/>
        </w:rPr>
        <w:t>e</w:t>
      </w:r>
      <w:r w:rsidRPr="00404535">
        <w:rPr>
          <w:lang w:val="nb-NO"/>
        </w:rPr>
        <w:t xml:space="preserve"> RTP media (R: RTP media)</w:t>
      </w:r>
      <w:r>
        <w:tab/>
      </w:r>
      <w:r>
        <w:fldChar w:fldCharType="begin" w:fldLock="1"/>
      </w:r>
      <w:r>
        <w:instrText xml:space="preserve"> PAGEREF _Toc98709860 \h </w:instrText>
      </w:r>
      <w:r>
        <w:fldChar w:fldCharType="separate"/>
      </w:r>
      <w:r>
        <w:t>122</w:t>
      </w:r>
      <w:r>
        <w:fldChar w:fldCharType="end"/>
      </w:r>
    </w:p>
    <w:p w14:paraId="0291662A" w14:textId="509A8BD9" w:rsidR="00CB1EBE" w:rsidRPr="00194BDB" w:rsidRDefault="00CB1EBE">
      <w:pPr>
        <w:pStyle w:val="TOC5"/>
        <w:rPr>
          <w:rFonts w:ascii="Calibri" w:hAnsi="Calibri"/>
          <w:sz w:val="22"/>
          <w:szCs w:val="22"/>
          <w:lang w:eastAsia="en-GB"/>
        </w:rPr>
      </w:pPr>
      <w:r>
        <w:t>7.2.3.2.9</w:t>
      </w:r>
      <w:r w:rsidRPr="00194BDB">
        <w:rPr>
          <w:rFonts w:ascii="Calibri" w:hAnsi="Calibri"/>
          <w:sz w:val="22"/>
          <w:szCs w:val="22"/>
          <w:lang w:eastAsia="en-GB"/>
        </w:rPr>
        <w:tab/>
      </w:r>
      <w:r>
        <w:t>MCVideo broadcast call established – terminating MCVideo user</w:t>
      </w:r>
      <w:r>
        <w:tab/>
      </w:r>
      <w:r>
        <w:fldChar w:fldCharType="begin" w:fldLock="1"/>
      </w:r>
      <w:r>
        <w:instrText xml:space="preserve"> PAGEREF _Toc98709861 \h </w:instrText>
      </w:r>
      <w:r>
        <w:fldChar w:fldCharType="separate"/>
      </w:r>
      <w:r>
        <w:t>122</w:t>
      </w:r>
      <w:r>
        <w:fldChar w:fldCharType="end"/>
      </w:r>
    </w:p>
    <w:p w14:paraId="1F08FBF4" w14:textId="411F0119" w:rsidR="00CB1EBE" w:rsidRPr="00194BDB" w:rsidRDefault="00CB1EBE">
      <w:pPr>
        <w:pStyle w:val="TOC4"/>
        <w:rPr>
          <w:rFonts w:ascii="Calibri" w:hAnsi="Calibri"/>
          <w:sz w:val="22"/>
          <w:szCs w:val="22"/>
          <w:lang w:eastAsia="en-GB"/>
        </w:rPr>
      </w:pPr>
      <w:r>
        <w:t>7.2.3.3</w:t>
      </w:r>
      <w:r w:rsidRPr="00194BDB">
        <w:rPr>
          <w:rFonts w:ascii="Calibri" w:hAnsi="Calibri"/>
          <w:sz w:val="22"/>
          <w:szCs w:val="22"/>
          <w:lang w:eastAsia="en-GB"/>
        </w:rPr>
        <w:tab/>
      </w:r>
      <w:r>
        <w:t>State: 'O: silence'</w:t>
      </w:r>
      <w:r>
        <w:tab/>
      </w:r>
      <w:r>
        <w:fldChar w:fldCharType="begin" w:fldLock="1"/>
      </w:r>
      <w:r>
        <w:instrText xml:space="preserve"> PAGEREF _Toc98709862 \h </w:instrText>
      </w:r>
      <w:r>
        <w:fldChar w:fldCharType="separate"/>
      </w:r>
      <w:r>
        <w:t>122</w:t>
      </w:r>
      <w:r>
        <w:fldChar w:fldCharType="end"/>
      </w:r>
    </w:p>
    <w:p w14:paraId="36B676F1" w14:textId="1CEF16FE" w:rsidR="00CB1EBE" w:rsidRPr="00194BDB" w:rsidRDefault="00CB1EBE">
      <w:pPr>
        <w:pStyle w:val="TOC5"/>
        <w:rPr>
          <w:rFonts w:ascii="Calibri" w:hAnsi="Calibri"/>
          <w:sz w:val="22"/>
          <w:szCs w:val="22"/>
          <w:lang w:eastAsia="en-GB"/>
        </w:rPr>
      </w:pPr>
      <w:r>
        <w:t>7.2.3.3.1</w:t>
      </w:r>
      <w:r w:rsidRPr="00194BDB">
        <w:rPr>
          <w:rFonts w:ascii="Calibri" w:hAnsi="Calibri"/>
          <w:sz w:val="22"/>
          <w:szCs w:val="22"/>
          <w:lang w:eastAsia="en-GB"/>
        </w:rPr>
        <w:tab/>
      </w:r>
      <w:r>
        <w:t>General</w:t>
      </w:r>
      <w:r>
        <w:tab/>
      </w:r>
      <w:r>
        <w:fldChar w:fldCharType="begin" w:fldLock="1"/>
      </w:r>
      <w:r>
        <w:instrText xml:space="preserve"> PAGEREF _Toc98709863 \h </w:instrText>
      </w:r>
      <w:r>
        <w:fldChar w:fldCharType="separate"/>
      </w:r>
      <w:r>
        <w:t>122</w:t>
      </w:r>
      <w:r>
        <w:fldChar w:fldCharType="end"/>
      </w:r>
    </w:p>
    <w:p w14:paraId="10FDC7FB" w14:textId="65649EA4" w:rsidR="00CB1EBE" w:rsidRPr="00194BDB" w:rsidRDefault="00CB1EBE">
      <w:pPr>
        <w:pStyle w:val="TOC5"/>
        <w:rPr>
          <w:rFonts w:ascii="Calibri" w:hAnsi="Calibri"/>
          <w:sz w:val="22"/>
          <w:szCs w:val="22"/>
          <w:lang w:eastAsia="en-GB"/>
        </w:rPr>
      </w:pPr>
      <w:r>
        <w:t>7.2.3.3.2</w:t>
      </w:r>
      <w:r w:rsidRPr="00194BDB">
        <w:rPr>
          <w:rFonts w:ascii="Calibri" w:hAnsi="Calibri"/>
          <w:sz w:val="22"/>
          <w:szCs w:val="22"/>
          <w:lang w:eastAsia="en-GB"/>
        </w:rPr>
        <w:tab/>
      </w:r>
      <w:r>
        <w:t>Send Transmission Request message (</w:t>
      </w:r>
      <w:r w:rsidRPr="00404535">
        <w:rPr>
          <w:lang w:val="en-US"/>
        </w:rPr>
        <w:t xml:space="preserve">click </w:t>
      </w:r>
      <w:r>
        <w:rPr>
          <w:lang w:eastAsia="ko-KR"/>
        </w:rPr>
        <w:t xml:space="preserve">video transmission </w:t>
      </w:r>
      <w:r w:rsidRPr="00404535">
        <w:rPr>
          <w:lang w:val="en-US" w:eastAsia="ko-KR"/>
        </w:rPr>
        <w:t xml:space="preserve">send </w:t>
      </w:r>
      <w:r>
        <w:t>button)</w:t>
      </w:r>
      <w:r>
        <w:tab/>
      </w:r>
      <w:r>
        <w:fldChar w:fldCharType="begin" w:fldLock="1"/>
      </w:r>
      <w:r>
        <w:instrText xml:space="preserve"> PAGEREF _Toc98709864 \h </w:instrText>
      </w:r>
      <w:r>
        <w:fldChar w:fldCharType="separate"/>
      </w:r>
      <w:r>
        <w:t>123</w:t>
      </w:r>
      <w:r>
        <w:fldChar w:fldCharType="end"/>
      </w:r>
    </w:p>
    <w:p w14:paraId="72EDA626" w14:textId="47FE67ED" w:rsidR="00CB1EBE" w:rsidRPr="00194BDB" w:rsidRDefault="00CB1EBE">
      <w:pPr>
        <w:pStyle w:val="TOC5"/>
        <w:rPr>
          <w:rFonts w:ascii="Calibri" w:hAnsi="Calibri"/>
          <w:sz w:val="22"/>
          <w:szCs w:val="22"/>
          <w:lang w:eastAsia="en-GB"/>
        </w:rPr>
      </w:pPr>
      <w:r w:rsidRPr="00CB1EBE">
        <w:t>7.2.3.3.3</w:t>
      </w:r>
      <w:r w:rsidRPr="00194BDB">
        <w:rPr>
          <w:rFonts w:ascii="Calibri" w:hAnsi="Calibri"/>
          <w:sz w:val="22"/>
          <w:szCs w:val="22"/>
          <w:lang w:eastAsia="en-GB"/>
        </w:rPr>
        <w:tab/>
      </w:r>
      <w:r w:rsidRPr="00404535">
        <w:rPr>
          <w:lang w:val="nb-NO"/>
        </w:rPr>
        <w:t>Receiv</w:t>
      </w:r>
      <w:r w:rsidRPr="00404535">
        <w:rPr>
          <w:lang w:val="nb-NO" w:eastAsia="ko-KR"/>
        </w:rPr>
        <w:t>e</w:t>
      </w:r>
      <w:r w:rsidRPr="00404535">
        <w:rPr>
          <w:lang w:val="nb-NO"/>
        </w:rPr>
        <w:t xml:space="preserve"> RTP media (R: RTP media)</w:t>
      </w:r>
      <w:r>
        <w:tab/>
      </w:r>
      <w:r>
        <w:fldChar w:fldCharType="begin" w:fldLock="1"/>
      </w:r>
      <w:r>
        <w:instrText xml:space="preserve"> PAGEREF _Toc98709865 \h </w:instrText>
      </w:r>
      <w:r>
        <w:fldChar w:fldCharType="separate"/>
      </w:r>
      <w:r>
        <w:t>123</w:t>
      </w:r>
      <w:r>
        <w:fldChar w:fldCharType="end"/>
      </w:r>
    </w:p>
    <w:p w14:paraId="220BE1F7" w14:textId="262D256B" w:rsidR="00CB1EBE" w:rsidRPr="00194BDB" w:rsidRDefault="00CB1EBE">
      <w:pPr>
        <w:pStyle w:val="TOC5"/>
        <w:rPr>
          <w:rFonts w:ascii="Calibri" w:hAnsi="Calibri"/>
          <w:sz w:val="22"/>
          <w:szCs w:val="22"/>
          <w:lang w:eastAsia="en-GB"/>
        </w:rPr>
      </w:pPr>
      <w:r>
        <w:t>7.2.3.3.4</w:t>
      </w:r>
      <w:r w:rsidRPr="00194BDB">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_Toc98709866 \h </w:instrText>
      </w:r>
      <w:r>
        <w:fldChar w:fldCharType="separate"/>
      </w:r>
      <w:r>
        <w:t>123</w:t>
      </w:r>
      <w:r>
        <w:fldChar w:fldCharType="end"/>
      </w:r>
    </w:p>
    <w:p w14:paraId="3CE87269" w14:textId="1A3F8444" w:rsidR="00CB1EBE" w:rsidRPr="00194BDB" w:rsidRDefault="00CB1EBE">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194BDB">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_Toc98709867 \h </w:instrText>
      </w:r>
      <w:r>
        <w:fldChar w:fldCharType="separate"/>
      </w:r>
      <w:r>
        <w:t>123</w:t>
      </w:r>
      <w:r>
        <w:fldChar w:fldCharType="end"/>
      </w:r>
    </w:p>
    <w:p w14:paraId="3C79EA08" w14:textId="29B8D772" w:rsidR="00CB1EBE" w:rsidRPr="00194BDB" w:rsidRDefault="00CB1EBE">
      <w:pPr>
        <w:pStyle w:val="TOC5"/>
        <w:rPr>
          <w:rFonts w:ascii="Calibri" w:hAnsi="Calibri"/>
          <w:sz w:val="22"/>
          <w:szCs w:val="22"/>
          <w:lang w:eastAsia="en-GB"/>
        </w:rPr>
      </w:pPr>
      <w:r>
        <w:t>7.2.3.</w:t>
      </w:r>
      <w:r>
        <w:rPr>
          <w:lang w:eastAsia="ko-KR"/>
        </w:rPr>
        <w:t>3.6</w:t>
      </w:r>
      <w:r w:rsidRPr="00194BDB">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_Toc98709868 \h </w:instrText>
      </w:r>
      <w:r>
        <w:fldChar w:fldCharType="separate"/>
      </w:r>
      <w:r>
        <w:t>124</w:t>
      </w:r>
      <w:r>
        <w:fldChar w:fldCharType="end"/>
      </w:r>
    </w:p>
    <w:p w14:paraId="2C13FE1D" w14:textId="1645741D" w:rsidR="00CB1EBE" w:rsidRPr="00194BDB" w:rsidRDefault="00CB1EBE">
      <w:pPr>
        <w:pStyle w:val="TOC5"/>
        <w:rPr>
          <w:rFonts w:ascii="Calibri" w:hAnsi="Calibri"/>
          <w:sz w:val="22"/>
          <w:szCs w:val="22"/>
          <w:lang w:eastAsia="en-GB"/>
        </w:rPr>
      </w:pPr>
      <w:r>
        <w:t>7.2.3.3.7</w:t>
      </w:r>
      <w:r w:rsidRPr="00194BDB">
        <w:rPr>
          <w:rFonts w:ascii="Calibri" w:hAnsi="Calibri"/>
          <w:sz w:val="22"/>
          <w:szCs w:val="22"/>
        </w:rPr>
        <w:tab/>
      </w:r>
      <w:r>
        <w:rPr>
          <w:lang w:eastAsia="ko-KR"/>
        </w:rPr>
        <w:t>T</w:t>
      </w:r>
      <w:r>
        <w:t>imer T230 (Inactivity) expired</w:t>
      </w:r>
      <w:r>
        <w:tab/>
      </w:r>
      <w:r>
        <w:fldChar w:fldCharType="begin" w:fldLock="1"/>
      </w:r>
      <w:r>
        <w:instrText xml:space="preserve"> PAGEREF _Toc98709869 \h </w:instrText>
      </w:r>
      <w:r>
        <w:fldChar w:fldCharType="separate"/>
      </w:r>
      <w:r>
        <w:t>124</w:t>
      </w:r>
      <w:r>
        <w:fldChar w:fldCharType="end"/>
      </w:r>
    </w:p>
    <w:p w14:paraId="160863C6" w14:textId="47620B95" w:rsidR="00CB1EBE" w:rsidRPr="00194BDB" w:rsidRDefault="00CB1EBE">
      <w:pPr>
        <w:pStyle w:val="TOC4"/>
        <w:rPr>
          <w:rFonts w:ascii="Calibri" w:hAnsi="Calibri"/>
          <w:sz w:val="22"/>
          <w:szCs w:val="22"/>
          <w:lang w:eastAsia="en-GB"/>
        </w:rPr>
      </w:pPr>
      <w:r>
        <w:t>7.2.3.4</w:t>
      </w:r>
      <w:r w:rsidRPr="00194BDB">
        <w:rPr>
          <w:rFonts w:ascii="Calibri" w:hAnsi="Calibri"/>
          <w:sz w:val="22"/>
          <w:szCs w:val="22"/>
          <w:lang w:eastAsia="en-GB"/>
        </w:rPr>
        <w:tab/>
      </w:r>
      <w:r>
        <w:t>State: 'O: has no permission'</w:t>
      </w:r>
      <w:r>
        <w:tab/>
      </w:r>
      <w:r>
        <w:fldChar w:fldCharType="begin" w:fldLock="1"/>
      </w:r>
      <w:r>
        <w:instrText xml:space="preserve"> PAGEREF _Toc98709870 \h </w:instrText>
      </w:r>
      <w:r>
        <w:fldChar w:fldCharType="separate"/>
      </w:r>
      <w:r>
        <w:t>124</w:t>
      </w:r>
      <w:r>
        <w:fldChar w:fldCharType="end"/>
      </w:r>
    </w:p>
    <w:p w14:paraId="5AE8501C" w14:textId="6DEAADD5" w:rsidR="00CB1EBE" w:rsidRPr="00194BDB" w:rsidRDefault="00CB1EBE">
      <w:pPr>
        <w:pStyle w:val="TOC5"/>
        <w:rPr>
          <w:rFonts w:ascii="Calibri" w:hAnsi="Calibri"/>
          <w:sz w:val="22"/>
          <w:szCs w:val="22"/>
          <w:lang w:eastAsia="en-GB"/>
        </w:rPr>
      </w:pPr>
      <w:r>
        <w:t>7.2.3.4.1</w:t>
      </w:r>
      <w:r w:rsidRPr="00194BDB">
        <w:rPr>
          <w:rFonts w:ascii="Calibri" w:hAnsi="Calibri"/>
          <w:sz w:val="22"/>
          <w:szCs w:val="22"/>
          <w:lang w:eastAsia="en-GB"/>
        </w:rPr>
        <w:tab/>
      </w:r>
      <w:r>
        <w:t>General</w:t>
      </w:r>
      <w:r>
        <w:tab/>
      </w:r>
      <w:r>
        <w:fldChar w:fldCharType="begin" w:fldLock="1"/>
      </w:r>
      <w:r>
        <w:instrText xml:space="preserve"> PAGEREF _Toc98709871 \h </w:instrText>
      </w:r>
      <w:r>
        <w:fldChar w:fldCharType="separate"/>
      </w:r>
      <w:r>
        <w:t>124</w:t>
      </w:r>
      <w:r>
        <w:fldChar w:fldCharType="end"/>
      </w:r>
    </w:p>
    <w:p w14:paraId="1D563052" w14:textId="01E3FD0F" w:rsidR="00CB1EBE" w:rsidRPr="00194BDB" w:rsidRDefault="00CB1EBE">
      <w:pPr>
        <w:pStyle w:val="TOC5"/>
        <w:rPr>
          <w:rFonts w:ascii="Calibri" w:hAnsi="Calibri"/>
          <w:sz w:val="22"/>
          <w:szCs w:val="22"/>
          <w:lang w:eastAsia="en-GB"/>
        </w:rPr>
      </w:pPr>
      <w:r>
        <w:t>7.2.3.4.2</w:t>
      </w:r>
      <w:r w:rsidRPr="00194BDB">
        <w:rPr>
          <w:rFonts w:ascii="Calibri" w:hAnsi="Calibri"/>
          <w:sz w:val="22"/>
          <w:szCs w:val="22"/>
          <w:lang w:eastAsia="en-GB"/>
        </w:rPr>
        <w:tab/>
      </w:r>
      <w:r>
        <w:t>Sending Transmission Request message (</w:t>
      </w:r>
      <w:r w:rsidRPr="00404535">
        <w:rPr>
          <w:lang w:val="en-US"/>
        </w:rPr>
        <w:t xml:space="preserve">click </w:t>
      </w:r>
      <w:r>
        <w:rPr>
          <w:lang w:eastAsia="ko-KR"/>
        </w:rPr>
        <w:t xml:space="preserve">video transmission </w:t>
      </w:r>
      <w:r w:rsidRPr="00404535">
        <w:rPr>
          <w:lang w:val="en-US" w:eastAsia="ko-KR"/>
        </w:rPr>
        <w:t xml:space="preserve">send </w:t>
      </w:r>
      <w:r>
        <w:t>button)</w:t>
      </w:r>
      <w:r>
        <w:tab/>
      </w:r>
      <w:r>
        <w:fldChar w:fldCharType="begin" w:fldLock="1"/>
      </w:r>
      <w:r>
        <w:instrText xml:space="preserve"> PAGEREF _Toc98709872 \h </w:instrText>
      </w:r>
      <w:r>
        <w:fldChar w:fldCharType="separate"/>
      </w:r>
      <w:r>
        <w:t>124</w:t>
      </w:r>
      <w:r>
        <w:fldChar w:fldCharType="end"/>
      </w:r>
    </w:p>
    <w:p w14:paraId="0E886DB8" w14:textId="247BF3EB" w:rsidR="00CB1EBE" w:rsidRPr="00194BDB" w:rsidRDefault="00CB1EBE">
      <w:pPr>
        <w:pStyle w:val="TOC5"/>
        <w:rPr>
          <w:rFonts w:ascii="Calibri" w:hAnsi="Calibri"/>
          <w:sz w:val="22"/>
          <w:szCs w:val="22"/>
          <w:lang w:eastAsia="en-GB"/>
        </w:rPr>
      </w:pPr>
      <w:r>
        <w:t>7.2.3.4.3</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_Toc98709873 \h </w:instrText>
      </w:r>
      <w:r>
        <w:fldChar w:fldCharType="separate"/>
      </w:r>
      <w:r>
        <w:t>125</w:t>
      </w:r>
      <w:r>
        <w:fldChar w:fldCharType="end"/>
      </w:r>
    </w:p>
    <w:p w14:paraId="22E5DA9A" w14:textId="03932D4E" w:rsidR="00CB1EBE" w:rsidRPr="00194BDB" w:rsidRDefault="00CB1EBE">
      <w:pPr>
        <w:pStyle w:val="TOC5"/>
        <w:rPr>
          <w:rFonts w:ascii="Calibri" w:hAnsi="Calibri"/>
          <w:sz w:val="22"/>
          <w:szCs w:val="22"/>
          <w:lang w:eastAsia="en-GB"/>
        </w:rPr>
      </w:pPr>
      <w:r>
        <w:t>7.2.3.4.4</w:t>
      </w:r>
      <w:r w:rsidRPr="00194BDB">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_Toc98709874 \h </w:instrText>
      </w:r>
      <w:r>
        <w:fldChar w:fldCharType="separate"/>
      </w:r>
      <w:r>
        <w:t>125</w:t>
      </w:r>
      <w:r>
        <w:fldChar w:fldCharType="end"/>
      </w:r>
    </w:p>
    <w:p w14:paraId="6700069B" w14:textId="26CD874A" w:rsidR="00CB1EBE" w:rsidRPr="00194BDB" w:rsidRDefault="00CB1EBE">
      <w:pPr>
        <w:pStyle w:val="TOC5"/>
        <w:rPr>
          <w:rFonts w:ascii="Calibri" w:hAnsi="Calibri"/>
          <w:sz w:val="22"/>
          <w:szCs w:val="22"/>
          <w:lang w:eastAsia="en-GB"/>
        </w:rPr>
      </w:pPr>
      <w:r>
        <w:t>7.2.3.4.5</w:t>
      </w:r>
      <w:r w:rsidRPr="00194BDB">
        <w:rPr>
          <w:rFonts w:ascii="Calibri" w:hAnsi="Calibri"/>
          <w:sz w:val="22"/>
          <w:szCs w:val="22"/>
          <w:lang w:eastAsia="en-GB"/>
        </w:rPr>
        <w:tab/>
      </w:r>
      <w:r>
        <w:t>Timer T203 (End of RTP media) expired</w:t>
      </w:r>
      <w:r>
        <w:tab/>
      </w:r>
      <w:r>
        <w:fldChar w:fldCharType="begin" w:fldLock="1"/>
      </w:r>
      <w:r>
        <w:instrText xml:space="preserve"> PAGEREF _Toc98709875 \h </w:instrText>
      </w:r>
      <w:r>
        <w:fldChar w:fldCharType="separate"/>
      </w:r>
      <w:r>
        <w:t>125</w:t>
      </w:r>
      <w:r>
        <w:fldChar w:fldCharType="end"/>
      </w:r>
    </w:p>
    <w:p w14:paraId="070A5F26" w14:textId="3D7410A0" w:rsidR="00CB1EBE" w:rsidRPr="00194BDB" w:rsidRDefault="00CB1EBE">
      <w:pPr>
        <w:pStyle w:val="TOC5"/>
        <w:rPr>
          <w:rFonts w:ascii="Calibri" w:hAnsi="Calibri"/>
          <w:sz w:val="22"/>
          <w:szCs w:val="22"/>
          <w:lang w:eastAsia="en-GB"/>
        </w:rPr>
      </w:pPr>
      <w:r>
        <w:t>7.2.3.4.6</w:t>
      </w:r>
      <w:r w:rsidRPr="00194BDB">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_Toc98709876 \h </w:instrText>
      </w:r>
      <w:r>
        <w:fldChar w:fldCharType="separate"/>
      </w:r>
      <w:r>
        <w:t>125</w:t>
      </w:r>
      <w:r>
        <w:fldChar w:fldCharType="end"/>
      </w:r>
    </w:p>
    <w:p w14:paraId="33F0EB6E" w14:textId="50BB2E25" w:rsidR="00CB1EBE" w:rsidRPr="00194BDB" w:rsidRDefault="00CB1EBE">
      <w:pPr>
        <w:pStyle w:val="TOC5"/>
        <w:rPr>
          <w:rFonts w:ascii="Calibri" w:hAnsi="Calibri"/>
          <w:sz w:val="22"/>
          <w:szCs w:val="22"/>
          <w:lang w:eastAsia="en-GB"/>
        </w:rPr>
      </w:pPr>
      <w:r w:rsidRPr="00CB1EBE">
        <w:t>7.2.3.4.7</w:t>
      </w:r>
      <w:r w:rsidRPr="00194BDB">
        <w:rPr>
          <w:rFonts w:ascii="Calibri" w:hAnsi="Calibri"/>
          <w:sz w:val="22"/>
          <w:szCs w:val="22"/>
          <w:lang w:eastAsia="en-GB"/>
        </w:rPr>
        <w:tab/>
      </w:r>
      <w:r w:rsidRPr="00404535">
        <w:rPr>
          <w:lang w:val="nb-NO"/>
        </w:rPr>
        <w:t>Receive RTP media (R: RTP media)</w:t>
      </w:r>
      <w:r>
        <w:tab/>
      </w:r>
      <w:r>
        <w:fldChar w:fldCharType="begin" w:fldLock="1"/>
      </w:r>
      <w:r>
        <w:instrText xml:space="preserve"> PAGEREF _Toc98709877 \h </w:instrText>
      </w:r>
      <w:r>
        <w:fldChar w:fldCharType="separate"/>
      </w:r>
      <w:r>
        <w:t>126</w:t>
      </w:r>
      <w:r>
        <w:fldChar w:fldCharType="end"/>
      </w:r>
    </w:p>
    <w:p w14:paraId="3C849E66" w14:textId="6F994216" w:rsidR="00CB1EBE" w:rsidRPr="00194BDB" w:rsidRDefault="00CB1EBE">
      <w:pPr>
        <w:pStyle w:val="TOC5"/>
        <w:rPr>
          <w:rFonts w:ascii="Calibri" w:hAnsi="Calibri"/>
          <w:sz w:val="22"/>
          <w:szCs w:val="22"/>
          <w:lang w:eastAsia="en-GB"/>
        </w:rPr>
      </w:pPr>
      <w:r>
        <w:t>7.2.3.</w:t>
      </w:r>
      <w:r>
        <w:rPr>
          <w:lang w:eastAsia="ko-KR"/>
        </w:rPr>
        <w:t>4.8</w:t>
      </w:r>
      <w:r w:rsidRPr="00194BDB">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_Toc98709878 \h </w:instrText>
      </w:r>
      <w:r>
        <w:fldChar w:fldCharType="separate"/>
      </w:r>
      <w:r>
        <w:t>126</w:t>
      </w:r>
      <w:r>
        <w:fldChar w:fldCharType="end"/>
      </w:r>
    </w:p>
    <w:p w14:paraId="46BD74D0" w14:textId="2BD4A74D" w:rsidR="00CB1EBE" w:rsidRPr="00194BDB" w:rsidRDefault="00CB1EBE">
      <w:pPr>
        <w:pStyle w:val="TOC5"/>
        <w:rPr>
          <w:rFonts w:ascii="Calibri" w:hAnsi="Calibri"/>
          <w:sz w:val="22"/>
          <w:szCs w:val="22"/>
          <w:lang w:eastAsia="en-GB"/>
        </w:rPr>
      </w:pPr>
      <w:r>
        <w:t>7.2.3.4.9</w:t>
      </w:r>
      <w:r w:rsidRPr="00194BDB">
        <w:rPr>
          <w:rFonts w:ascii="Calibri" w:hAnsi="Calibri"/>
          <w:sz w:val="22"/>
          <w:szCs w:val="22"/>
          <w:lang w:eastAsia="en-GB"/>
        </w:rPr>
        <w:tab/>
      </w:r>
      <w:r>
        <w:t>Receive Transmission Revoked message (R: Transmission Revoked)</w:t>
      </w:r>
      <w:r>
        <w:tab/>
      </w:r>
      <w:r>
        <w:fldChar w:fldCharType="begin" w:fldLock="1"/>
      </w:r>
      <w:r>
        <w:instrText xml:space="preserve"> PAGEREF _Toc98709879 \h </w:instrText>
      </w:r>
      <w:r>
        <w:fldChar w:fldCharType="separate"/>
      </w:r>
      <w:r>
        <w:t>126</w:t>
      </w:r>
      <w:r>
        <w:fldChar w:fldCharType="end"/>
      </w:r>
    </w:p>
    <w:p w14:paraId="6D372D85" w14:textId="1D6C01B7" w:rsidR="00CB1EBE" w:rsidRPr="00194BDB" w:rsidRDefault="00CB1EBE">
      <w:pPr>
        <w:pStyle w:val="TOC4"/>
        <w:rPr>
          <w:rFonts w:ascii="Calibri" w:hAnsi="Calibri"/>
          <w:sz w:val="22"/>
          <w:szCs w:val="22"/>
          <w:lang w:eastAsia="en-GB"/>
        </w:rPr>
      </w:pPr>
      <w:r>
        <w:t>7.2.3.</w:t>
      </w:r>
      <w:r>
        <w:rPr>
          <w:lang w:eastAsia="ko-KR"/>
        </w:rPr>
        <w:t>5</w:t>
      </w:r>
      <w:r w:rsidRPr="00194BDB">
        <w:rPr>
          <w:rFonts w:ascii="Calibri" w:hAnsi="Calibri"/>
          <w:sz w:val="22"/>
          <w:szCs w:val="22"/>
          <w:lang w:eastAsia="en-GB"/>
        </w:rPr>
        <w:tab/>
      </w:r>
      <w:r>
        <w:t>State: 'O: transmission arbitration'</w:t>
      </w:r>
      <w:r>
        <w:tab/>
      </w:r>
      <w:r>
        <w:fldChar w:fldCharType="begin" w:fldLock="1"/>
      </w:r>
      <w:r>
        <w:instrText xml:space="preserve"> PAGEREF _Toc98709880 \h </w:instrText>
      </w:r>
      <w:r>
        <w:fldChar w:fldCharType="separate"/>
      </w:r>
      <w:r>
        <w:t>127</w:t>
      </w:r>
      <w:r>
        <w:fldChar w:fldCharType="end"/>
      </w:r>
    </w:p>
    <w:p w14:paraId="78DA3EF9" w14:textId="2D584EDB" w:rsidR="00CB1EBE" w:rsidRPr="00194BDB" w:rsidRDefault="00CB1EBE">
      <w:pPr>
        <w:pStyle w:val="TOC5"/>
        <w:rPr>
          <w:rFonts w:ascii="Calibri" w:hAnsi="Calibri"/>
          <w:sz w:val="22"/>
          <w:szCs w:val="22"/>
          <w:lang w:eastAsia="en-GB"/>
        </w:rPr>
      </w:pPr>
      <w:r>
        <w:t>7.2.3.</w:t>
      </w:r>
      <w:r>
        <w:rPr>
          <w:lang w:eastAsia="ko-KR"/>
        </w:rPr>
        <w:t>5</w:t>
      </w:r>
      <w:r>
        <w:t>.1</w:t>
      </w:r>
      <w:r w:rsidRPr="00194BDB">
        <w:rPr>
          <w:rFonts w:ascii="Calibri" w:hAnsi="Calibri"/>
          <w:sz w:val="22"/>
          <w:szCs w:val="22"/>
          <w:lang w:eastAsia="en-GB"/>
        </w:rPr>
        <w:tab/>
      </w:r>
      <w:r>
        <w:t>General</w:t>
      </w:r>
      <w:r>
        <w:tab/>
      </w:r>
      <w:r>
        <w:fldChar w:fldCharType="begin" w:fldLock="1"/>
      </w:r>
      <w:r>
        <w:instrText xml:space="preserve"> PAGEREF _Toc98709881 \h </w:instrText>
      </w:r>
      <w:r>
        <w:fldChar w:fldCharType="separate"/>
      </w:r>
      <w:r>
        <w:t>127</w:t>
      </w:r>
      <w:r>
        <w:fldChar w:fldCharType="end"/>
      </w:r>
    </w:p>
    <w:p w14:paraId="67AED9CE" w14:textId="035F1DF3" w:rsidR="00CB1EBE" w:rsidRPr="00194BDB" w:rsidRDefault="00CB1EBE">
      <w:pPr>
        <w:pStyle w:val="TOC5"/>
        <w:rPr>
          <w:rFonts w:ascii="Calibri" w:hAnsi="Calibri"/>
          <w:sz w:val="22"/>
          <w:szCs w:val="22"/>
          <w:lang w:eastAsia="en-GB"/>
        </w:rPr>
      </w:pPr>
      <w:r>
        <w:t>7.2.3.</w:t>
      </w:r>
      <w:r>
        <w:rPr>
          <w:lang w:eastAsia="ko-KR"/>
        </w:rPr>
        <w:t>5</w:t>
      </w:r>
      <w:r>
        <w:t>.2</w:t>
      </w:r>
      <w:r w:rsidRPr="00194BDB">
        <w:rPr>
          <w:rFonts w:ascii="Calibri" w:hAnsi="Calibri"/>
          <w:sz w:val="22"/>
          <w:szCs w:val="22"/>
          <w:lang w:eastAsia="en-GB"/>
        </w:rPr>
        <w:tab/>
      </w:r>
      <w:r>
        <w:t>Send RTP Media packets (S: RTP Media)</w:t>
      </w:r>
      <w:r>
        <w:tab/>
      </w:r>
      <w:r>
        <w:fldChar w:fldCharType="begin" w:fldLock="1"/>
      </w:r>
      <w:r>
        <w:instrText xml:space="preserve"> PAGEREF _Toc98709882 \h </w:instrText>
      </w:r>
      <w:r>
        <w:fldChar w:fldCharType="separate"/>
      </w:r>
      <w:r>
        <w:t>127</w:t>
      </w:r>
      <w:r>
        <w:fldChar w:fldCharType="end"/>
      </w:r>
    </w:p>
    <w:p w14:paraId="39E69DB6" w14:textId="0F71CC70" w:rsidR="00CB1EBE" w:rsidRPr="00194BDB" w:rsidRDefault="00CB1EBE">
      <w:pPr>
        <w:pStyle w:val="TOC5"/>
        <w:rPr>
          <w:rFonts w:ascii="Calibri" w:hAnsi="Calibri"/>
          <w:sz w:val="22"/>
          <w:szCs w:val="22"/>
          <w:lang w:eastAsia="en-GB"/>
        </w:rPr>
      </w:pPr>
      <w:r>
        <w:t>7.2.3.5.3</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_Toc98709883 \h </w:instrText>
      </w:r>
      <w:r>
        <w:fldChar w:fldCharType="separate"/>
      </w:r>
      <w:r>
        <w:t>127</w:t>
      </w:r>
      <w:r>
        <w:fldChar w:fldCharType="end"/>
      </w:r>
    </w:p>
    <w:p w14:paraId="5F3D1BD8" w14:textId="63395368" w:rsidR="00CB1EBE" w:rsidRPr="00194BDB" w:rsidRDefault="00CB1EBE">
      <w:pPr>
        <w:pStyle w:val="TOC5"/>
        <w:rPr>
          <w:rFonts w:ascii="Calibri" w:hAnsi="Calibri"/>
          <w:sz w:val="22"/>
          <w:szCs w:val="22"/>
          <w:lang w:eastAsia="en-GB"/>
        </w:rPr>
      </w:pPr>
      <w:r>
        <w:t>7.2.3.</w:t>
      </w:r>
      <w:r>
        <w:rPr>
          <w:lang w:eastAsia="ko-KR"/>
        </w:rPr>
        <w:t>5</w:t>
      </w:r>
      <w:r>
        <w:t>.</w:t>
      </w:r>
      <w:r>
        <w:rPr>
          <w:lang w:eastAsia="ko-KR"/>
        </w:rPr>
        <w:t>4</w:t>
      </w:r>
      <w:r w:rsidRPr="00194BDB">
        <w:rPr>
          <w:rFonts w:ascii="Calibri" w:hAnsi="Calibri"/>
          <w:sz w:val="22"/>
          <w:szCs w:val="22"/>
          <w:lang w:eastAsia="en-GB"/>
        </w:rPr>
        <w:tab/>
      </w:r>
      <w:r>
        <w:t>Receive Transmission Request message (R: Transmission Request)</w:t>
      </w:r>
      <w:r>
        <w:tab/>
      </w:r>
      <w:r>
        <w:fldChar w:fldCharType="begin" w:fldLock="1"/>
      </w:r>
      <w:r>
        <w:instrText xml:space="preserve"> PAGEREF _Toc98709884 \h </w:instrText>
      </w:r>
      <w:r>
        <w:fldChar w:fldCharType="separate"/>
      </w:r>
      <w:r>
        <w:t>127</w:t>
      </w:r>
      <w:r>
        <w:fldChar w:fldCharType="end"/>
      </w:r>
    </w:p>
    <w:p w14:paraId="4662074F" w14:textId="3713FF6B" w:rsidR="00CB1EBE" w:rsidRPr="00194BDB" w:rsidRDefault="00CB1EBE">
      <w:pPr>
        <w:pStyle w:val="TOC5"/>
        <w:rPr>
          <w:rFonts w:ascii="Calibri" w:hAnsi="Calibri"/>
          <w:sz w:val="22"/>
          <w:szCs w:val="22"/>
          <w:lang w:eastAsia="en-GB"/>
        </w:rPr>
      </w:pPr>
      <w:r>
        <w:lastRenderedPageBreak/>
        <w:t>7.2.3.</w:t>
      </w:r>
      <w:r>
        <w:rPr>
          <w:lang w:eastAsia="ko-KR"/>
        </w:rPr>
        <w:t>5</w:t>
      </w:r>
      <w:r>
        <w:t>.</w:t>
      </w:r>
      <w:r>
        <w:rPr>
          <w:lang w:eastAsia="ko-KR"/>
        </w:rPr>
        <w:t>5</w:t>
      </w:r>
      <w:r w:rsidRPr="00194BDB">
        <w:rPr>
          <w:rFonts w:ascii="Calibri" w:hAnsi="Calibri"/>
          <w:sz w:val="22"/>
          <w:szCs w:val="22"/>
          <w:lang w:eastAsia="en-GB"/>
        </w:rPr>
        <w:tab/>
      </w:r>
      <w:r>
        <w:rPr>
          <w:lang w:eastAsia="ko-KR"/>
        </w:rPr>
        <w:t>Send</w:t>
      </w:r>
      <w:r>
        <w:t xml:space="preserve"> Transmission Arbitration Release message (</w:t>
      </w:r>
      <w:r w:rsidRPr="00404535">
        <w:rPr>
          <w:lang w:val="en-US"/>
        </w:rPr>
        <w:t xml:space="preserve">click </w:t>
      </w:r>
      <w:r>
        <w:rPr>
          <w:lang w:eastAsia="ko-KR"/>
        </w:rPr>
        <w:t xml:space="preserve">video transmission </w:t>
      </w:r>
      <w:r w:rsidRPr="00404535">
        <w:rPr>
          <w:lang w:val="en-US" w:eastAsia="ko-KR"/>
        </w:rPr>
        <w:t xml:space="preserve">end </w:t>
      </w:r>
      <w:r>
        <w:rPr>
          <w:lang w:eastAsia="ko-KR"/>
        </w:rPr>
        <w:t>button with empty transmitter list</w:t>
      </w:r>
      <w:r>
        <w:t>)</w:t>
      </w:r>
      <w:r>
        <w:tab/>
      </w:r>
      <w:r>
        <w:fldChar w:fldCharType="begin" w:fldLock="1"/>
      </w:r>
      <w:r>
        <w:instrText xml:space="preserve"> PAGEREF _Toc98709885 \h </w:instrText>
      </w:r>
      <w:r>
        <w:fldChar w:fldCharType="separate"/>
      </w:r>
      <w:r>
        <w:t>128</w:t>
      </w:r>
      <w:r>
        <w:fldChar w:fldCharType="end"/>
      </w:r>
    </w:p>
    <w:p w14:paraId="39BF335F" w14:textId="76F2A927" w:rsidR="00CB1EBE" w:rsidRPr="00194BDB" w:rsidRDefault="00CB1EBE">
      <w:pPr>
        <w:pStyle w:val="TOC5"/>
        <w:rPr>
          <w:rFonts w:ascii="Calibri" w:hAnsi="Calibri"/>
          <w:sz w:val="22"/>
          <w:szCs w:val="22"/>
          <w:lang w:eastAsia="en-GB"/>
        </w:rPr>
      </w:pPr>
      <w:r>
        <w:t>7.2.3.</w:t>
      </w:r>
      <w:r>
        <w:rPr>
          <w:lang w:eastAsia="ko-KR"/>
        </w:rPr>
        <w:t>5</w:t>
      </w:r>
      <w:r>
        <w:t>.6</w:t>
      </w:r>
      <w:r w:rsidRPr="00194BDB">
        <w:rPr>
          <w:rFonts w:ascii="Calibri" w:hAnsi="Calibri"/>
          <w:sz w:val="22"/>
          <w:szCs w:val="22"/>
          <w:lang w:eastAsia="en-GB"/>
        </w:rPr>
        <w:tab/>
      </w:r>
      <w:r>
        <w:t>Send Transmission Arbitration Release message (</w:t>
      </w:r>
      <w:r w:rsidRPr="00404535">
        <w:rPr>
          <w:lang w:val="en-US"/>
        </w:rPr>
        <w:t xml:space="preserve">click </w:t>
      </w:r>
      <w:r>
        <w:rPr>
          <w:lang w:eastAsia="ko-KR"/>
        </w:rPr>
        <w:t xml:space="preserve">video transmission </w:t>
      </w:r>
      <w:r w:rsidRPr="00404535">
        <w:rPr>
          <w:lang w:val="en-US" w:eastAsia="ko-KR"/>
        </w:rPr>
        <w:t xml:space="preserve">end </w:t>
      </w:r>
      <w:r>
        <w:rPr>
          <w:lang w:eastAsia="ko-KR"/>
        </w:rPr>
        <w:t xml:space="preserve">button with non-empty </w:t>
      </w:r>
      <w:r w:rsidRPr="00404535">
        <w:rPr>
          <w:lang w:val="en-US" w:eastAsia="ko-KR"/>
        </w:rPr>
        <w:t>transmitter</w:t>
      </w:r>
      <w:r>
        <w:rPr>
          <w:lang w:eastAsia="ko-KR"/>
        </w:rPr>
        <w:t xml:space="preserve"> list</w:t>
      </w:r>
      <w:r>
        <w:t>)</w:t>
      </w:r>
      <w:r>
        <w:tab/>
      </w:r>
      <w:r>
        <w:fldChar w:fldCharType="begin" w:fldLock="1"/>
      </w:r>
      <w:r>
        <w:instrText xml:space="preserve"> PAGEREF _Toc98709886 \h </w:instrText>
      </w:r>
      <w:r>
        <w:fldChar w:fldCharType="separate"/>
      </w:r>
      <w:r>
        <w:t>128</w:t>
      </w:r>
      <w:r>
        <w:fldChar w:fldCharType="end"/>
      </w:r>
    </w:p>
    <w:p w14:paraId="77229CE6" w14:textId="61EAD203" w:rsidR="00CB1EBE" w:rsidRPr="00194BDB" w:rsidRDefault="00CB1EBE">
      <w:pPr>
        <w:pStyle w:val="TOC5"/>
        <w:rPr>
          <w:rFonts w:ascii="Calibri" w:hAnsi="Calibri"/>
          <w:sz w:val="22"/>
          <w:szCs w:val="22"/>
          <w:lang w:eastAsia="en-GB"/>
        </w:rPr>
      </w:pPr>
      <w:r>
        <w:t>7.2.3.</w:t>
      </w:r>
      <w:r>
        <w:rPr>
          <w:lang w:eastAsia="ko-KR"/>
        </w:rPr>
        <w:t>5</w:t>
      </w:r>
      <w:r>
        <w:t>.</w:t>
      </w:r>
      <w:r>
        <w:rPr>
          <w:lang w:eastAsia="ko-KR"/>
        </w:rPr>
        <w:t>7</w:t>
      </w:r>
      <w:r w:rsidRPr="00194BDB">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_Toc98709887 \h </w:instrText>
      </w:r>
      <w:r>
        <w:fldChar w:fldCharType="separate"/>
      </w:r>
      <w:r>
        <w:t>128</w:t>
      </w:r>
      <w:r>
        <w:fldChar w:fldCharType="end"/>
      </w:r>
    </w:p>
    <w:p w14:paraId="05EA1826" w14:textId="0D719C28" w:rsidR="00CB1EBE" w:rsidRPr="00194BDB" w:rsidRDefault="00CB1EBE">
      <w:pPr>
        <w:pStyle w:val="TOC5"/>
        <w:rPr>
          <w:rFonts w:ascii="Calibri" w:hAnsi="Calibri"/>
          <w:sz w:val="22"/>
          <w:szCs w:val="22"/>
          <w:lang w:eastAsia="en-GB"/>
        </w:rPr>
      </w:pPr>
      <w:r>
        <w:t>7.2.3.</w:t>
      </w:r>
      <w:r>
        <w:rPr>
          <w:lang w:eastAsia="ko-KR"/>
        </w:rPr>
        <w:t>5</w:t>
      </w:r>
      <w:r>
        <w:t>.</w:t>
      </w:r>
      <w:r>
        <w:rPr>
          <w:lang w:eastAsia="ko-KR"/>
        </w:rPr>
        <w:t>8</w:t>
      </w:r>
      <w:r w:rsidRPr="00194BDB">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_Toc98709888 \h </w:instrText>
      </w:r>
      <w:r>
        <w:fldChar w:fldCharType="separate"/>
      </w:r>
      <w:r>
        <w:t>129</w:t>
      </w:r>
      <w:r>
        <w:fldChar w:fldCharType="end"/>
      </w:r>
    </w:p>
    <w:p w14:paraId="00AD0F33" w14:textId="53D52B6C" w:rsidR="00CB1EBE" w:rsidRPr="00194BDB" w:rsidRDefault="00CB1EBE">
      <w:pPr>
        <w:pStyle w:val="TOC5"/>
        <w:rPr>
          <w:rFonts w:ascii="Calibri" w:hAnsi="Calibri"/>
          <w:sz w:val="22"/>
          <w:szCs w:val="22"/>
          <w:lang w:eastAsia="en-GB"/>
        </w:rPr>
      </w:pPr>
      <w:r>
        <w:t>7.2.3.</w:t>
      </w:r>
      <w:r>
        <w:rPr>
          <w:lang w:eastAsia="ko-KR"/>
        </w:rPr>
        <w:t>5</w:t>
      </w:r>
      <w:r>
        <w:t>.</w:t>
      </w:r>
      <w:r>
        <w:rPr>
          <w:lang w:eastAsia="ko-KR"/>
        </w:rPr>
        <w:t>9</w:t>
      </w:r>
      <w:r w:rsidRPr="00194BDB">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_Toc98709889 \h </w:instrText>
      </w:r>
      <w:r>
        <w:fldChar w:fldCharType="separate"/>
      </w:r>
      <w:r>
        <w:t>130</w:t>
      </w:r>
      <w:r>
        <w:fldChar w:fldCharType="end"/>
      </w:r>
    </w:p>
    <w:p w14:paraId="0A2CBD25" w14:textId="13DEA6AD" w:rsidR="00CB1EBE" w:rsidRPr="00194BDB" w:rsidRDefault="00CB1EBE">
      <w:pPr>
        <w:pStyle w:val="TOC5"/>
        <w:rPr>
          <w:rFonts w:ascii="Calibri" w:hAnsi="Calibri"/>
          <w:sz w:val="22"/>
          <w:szCs w:val="22"/>
          <w:lang w:eastAsia="en-GB"/>
        </w:rPr>
      </w:pPr>
      <w:r>
        <w:t>7.2.3.</w:t>
      </w:r>
      <w:r>
        <w:rPr>
          <w:lang w:eastAsia="ko-KR"/>
        </w:rPr>
        <w:t>5</w:t>
      </w:r>
      <w:r>
        <w:t>.</w:t>
      </w:r>
      <w:r>
        <w:rPr>
          <w:lang w:eastAsia="ko-KR"/>
        </w:rPr>
        <w:t>10</w:t>
      </w:r>
      <w:r w:rsidRPr="00194BDB">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_Toc98709890 \h </w:instrText>
      </w:r>
      <w:r>
        <w:fldChar w:fldCharType="separate"/>
      </w:r>
      <w:r>
        <w:t>130</w:t>
      </w:r>
      <w:r>
        <w:fldChar w:fldCharType="end"/>
      </w:r>
    </w:p>
    <w:p w14:paraId="7160EEF5" w14:textId="0B129962" w:rsidR="00CB1EBE" w:rsidRPr="00194BDB" w:rsidRDefault="00CB1EBE">
      <w:pPr>
        <w:pStyle w:val="TOC5"/>
        <w:rPr>
          <w:rFonts w:ascii="Calibri" w:hAnsi="Calibri"/>
          <w:sz w:val="22"/>
          <w:szCs w:val="22"/>
          <w:lang w:eastAsia="en-GB"/>
        </w:rPr>
      </w:pPr>
      <w:r>
        <w:t>7.2.3.</w:t>
      </w:r>
      <w:r>
        <w:rPr>
          <w:lang w:eastAsia="ko-KR"/>
        </w:rPr>
        <w:t>5</w:t>
      </w:r>
      <w:r>
        <w:t>.</w:t>
      </w:r>
      <w:r>
        <w:rPr>
          <w:lang w:eastAsia="ko-KR"/>
        </w:rPr>
        <w:t>11</w:t>
      </w:r>
      <w:r w:rsidRPr="00194BDB">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_Toc98709891 \h </w:instrText>
      </w:r>
      <w:r>
        <w:fldChar w:fldCharType="separate"/>
      </w:r>
      <w:r>
        <w:t>130</w:t>
      </w:r>
      <w:r>
        <w:fldChar w:fldCharType="end"/>
      </w:r>
    </w:p>
    <w:p w14:paraId="2EBC3364" w14:textId="0BF3AB2D" w:rsidR="00CB1EBE" w:rsidRPr="00194BDB" w:rsidRDefault="00CB1EBE">
      <w:pPr>
        <w:pStyle w:val="TOC5"/>
        <w:rPr>
          <w:rFonts w:ascii="Calibri" w:hAnsi="Calibri"/>
          <w:sz w:val="22"/>
          <w:szCs w:val="22"/>
          <w:lang w:eastAsia="en-GB"/>
        </w:rPr>
      </w:pPr>
      <w:r w:rsidRPr="00CB1EBE">
        <w:t>7.2.3.5.12</w:t>
      </w:r>
      <w:r w:rsidRPr="00194BDB">
        <w:rPr>
          <w:rFonts w:ascii="Calibri" w:hAnsi="Calibri"/>
          <w:sz w:val="22"/>
          <w:szCs w:val="22"/>
          <w:lang w:eastAsia="en-GB"/>
        </w:rPr>
        <w:tab/>
      </w:r>
      <w:r w:rsidRPr="00404535">
        <w:rPr>
          <w:lang w:val="nb-NO"/>
        </w:rPr>
        <w:t>Receive RTP media (R: RTP media)</w:t>
      </w:r>
      <w:r>
        <w:tab/>
      </w:r>
      <w:r>
        <w:fldChar w:fldCharType="begin" w:fldLock="1"/>
      </w:r>
      <w:r>
        <w:instrText xml:space="preserve"> PAGEREF _Toc98709892 \h </w:instrText>
      </w:r>
      <w:r>
        <w:fldChar w:fldCharType="separate"/>
      </w:r>
      <w:r>
        <w:t>130</w:t>
      </w:r>
      <w:r>
        <w:fldChar w:fldCharType="end"/>
      </w:r>
    </w:p>
    <w:p w14:paraId="050C414C" w14:textId="7E8CC978" w:rsidR="00CB1EBE" w:rsidRPr="00194BDB" w:rsidRDefault="00CB1EBE">
      <w:pPr>
        <w:pStyle w:val="TOC5"/>
        <w:rPr>
          <w:rFonts w:ascii="Calibri" w:hAnsi="Calibri"/>
          <w:sz w:val="22"/>
          <w:szCs w:val="22"/>
          <w:lang w:eastAsia="en-GB"/>
        </w:rPr>
      </w:pPr>
      <w:r>
        <w:t>7.2.3.5.</w:t>
      </w:r>
      <w:r>
        <w:rPr>
          <w:lang w:eastAsia="ko-KR"/>
        </w:rPr>
        <w:t>13</w:t>
      </w:r>
      <w:r w:rsidRPr="00194BDB">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_Toc98709893 \h </w:instrText>
      </w:r>
      <w:r>
        <w:fldChar w:fldCharType="separate"/>
      </w:r>
      <w:r>
        <w:t>131</w:t>
      </w:r>
      <w:r>
        <w:fldChar w:fldCharType="end"/>
      </w:r>
    </w:p>
    <w:p w14:paraId="4231BC67" w14:textId="68F5BB8F" w:rsidR="00CB1EBE" w:rsidRPr="00194BDB" w:rsidRDefault="00CB1EBE">
      <w:pPr>
        <w:pStyle w:val="TOC5"/>
        <w:rPr>
          <w:rFonts w:ascii="Calibri" w:hAnsi="Calibri"/>
          <w:sz w:val="22"/>
          <w:szCs w:val="22"/>
          <w:lang w:eastAsia="en-GB"/>
        </w:rPr>
      </w:pPr>
      <w:r>
        <w:t>7.2.3.5.</w:t>
      </w:r>
      <w:r>
        <w:rPr>
          <w:lang w:eastAsia="ko-KR"/>
        </w:rPr>
        <w:t>14</w:t>
      </w:r>
      <w:r w:rsidRPr="00194BDB">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_Toc98709894 \h </w:instrText>
      </w:r>
      <w:r>
        <w:fldChar w:fldCharType="separate"/>
      </w:r>
      <w:r>
        <w:t>131</w:t>
      </w:r>
      <w:r>
        <w:fldChar w:fldCharType="end"/>
      </w:r>
    </w:p>
    <w:p w14:paraId="09159350" w14:textId="4EE4E319" w:rsidR="00CB1EBE" w:rsidRPr="00194BDB" w:rsidRDefault="00CB1EBE">
      <w:pPr>
        <w:pStyle w:val="TOC5"/>
        <w:rPr>
          <w:rFonts w:ascii="Calibri" w:hAnsi="Calibri"/>
          <w:sz w:val="22"/>
          <w:szCs w:val="22"/>
          <w:lang w:eastAsia="en-GB"/>
        </w:rPr>
      </w:pPr>
      <w:r>
        <w:t>7.2.3.5.15</w:t>
      </w:r>
      <w:r w:rsidRPr="00194BDB">
        <w:rPr>
          <w:rFonts w:ascii="Calibri" w:hAnsi="Calibri"/>
          <w:sz w:val="22"/>
          <w:szCs w:val="22"/>
          <w:lang w:eastAsia="en-GB"/>
        </w:rPr>
        <w:tab/>
      </w:r>
      <w:r>
        <w:t>Timer T203 (End of RTP media) expired</w:t>
      </w:r>
      <w:r>
        <w:tab/>
      </w:r>
      <w:r>
        <w:fldChar w:fldCharType="begin" w:fldLock="1"/>
      </w:r>
      <w:r>
        <w:instrText xml:space="preserve"> PAGEREF _Toc98709895 \h </w:instrText>
      </w:r>
      <w:r>
        <w:fldChar w:fldCharType="separate"/>
      </w:r>
      <w:r>
        <w:t>131</w:t>
      </w:r>
      <w:r>
        <w:fldChar w:fldCharType="end"/>
      </w:r>
    </w:p>
    <w:p w14:paraId="1BC11A03" w14:textId="1141C22D" w:rsidR="00CB1EBE" w:rsidRPr="00194BDB" w:rsidRDefault="00CB1EBE">
      <w:pPr>
        <w:pStyle w:val="TOC4"/>
        <w:rPr>
          <w:rFonts w:ascii="Calibri" w:hAnsi="Calibri"/>
          <w:sz w:val="22"/>
          <w:szCs w:val="22"/>
          <w:lang w:eastAsia="en-GB"/>
        </w:rPr>
      </w:pPr>
      <w:r>
        <w:t>7.2.3.</w:t>
      </w:r>
      <w:r>
        <w:rPr>
          <w:lang w:eastAsia="ko-KR"/>
        </w:rPr>
        <w:t>6</w:t>
      </w:r>
      <w:r w:rsidRPr="00194BDB">
        <w:rPr>
          <w:rFonts w:ascii="Calibri" w:hAnsi="Calibri"/>
          <w:sz w:val="22"/>
          <w:szCs w:val="22"/>
          <w:lang w:eastAsia="en-GB"/>
        </w:rPr>
        <w:tab/>
      </w:r>
      <w:r>
        <w:t>State: 'O: has permission'</w:t>
      </w:r>
      <w:r>
        <w:tab/>
      </w:r>
      <w:r>
        <w:fldChar w:fldCharType="begin" w:fldLock="1"/>
      </w:r>
      <w:r>
        <w:instrText xml:space="preserve"> PAGEREF _Toc98709896 \h </w:instrText>
      </w:r>
      <w:r>
        <w:fldChar w:fldCharType="separate"/>
      </w:r>
      <w:r>
        <w:t>132</w:t>
      </w:r>
      <w:r>
        <w:fldChar w:fldCharType="end"/>
      </w:r>
    </w:p>
    <w:p w14:paraId="5A0FB689" w14:textId="2DC9BC81" w:rsidR="00CB1EBE" w:rsidRPr="00194BDB" w:rsidRDefault="00CB1EBE">
      <w:pPr>
        <w:pStyle w:val="TOC5"/>
        <w:rPr>
          <w:rFonts w:ascii="Calibri" w:hAnsi="Calibri"/>
          <w:sz w:val="22"/>
          <w:szCs w:val="22"/>
          <w:lang w:eastAsia="en-GB"/>
        </w:rPr>
      </w:pPr>
      <w:r>
        <w:t>7.2.3.</w:t>
      </w:r>
      <w:r>
        <w:rPr>
          <w:lang w:eastAsia="ko-KR"/>
        </w:rPr>
        <w:t>6</w:t>
      </w:r>
      <w:r>
        <w:t>.1</w:t>
      </w:r>
      <w:r w:rsidRPr="00194BDB">
        <w:rPr>
          <w:rFonts w:ascii="Calibri" w:hAnsi="Calibri"/>
          <w:sz w:val="22"/>
          <w:szCs w:val="22"/>
          <w:lang w:eastAsia="en-GB"/>
        </w:rPr>
        <w:tab/>
      </w:r>
      <w:r>
        <w:t>General</w:t>
      </w:r>
      <w:r>
        <w:tab/>
      </w:r>
      <w:r>
        <w:fldChar w:fldCharType="begin" w:fldLock="1"/>
      </w:r>
      <w:r>
        <w:instrText xml:space="preserve"> PAGEREF _Toc98709897 \h </w:instrText>
      </w:r>
      <w:r>
        <w:fldChar w:fldCharType="separate"/>
      </w:r>
      <w:r>
        <w:t>132</w:t>
      </w:r>
      <w:r>
        <w:fldChar w:fldCharType="end"/>
      </w:r>
    </w:p>
    <w:p w14:paraId="27DA909E" w14:textId="37525AE8" w:rsidR="00CB1EBE" w:rsidRPr="00194BDB" w:rsidRDefault="00CB1EBE">
      <w:pPr>
        <w:pStyle w:val="TOC5"/>
        <w:rPr>
          <w:rFonts w:ascii="Calibri" w:hAnsi="Calibri"/>
          <w:sz w:val="22"/>
          <w:szCs w:val="22"/>
          <w:lang w:eastAsia="en-GB"/>
        </w:rPr>
      </w:pPr>
      <w:r>
        <w:t>7.2.3.</w:t>
      </w:r>
      <w:r>
        <w:rPr>
          <w:lang w:eastAsia="ko-KR"/>
        </w:rPr>
        <w:t>6</w:t>
      </w:r>
      <w:r>
        <w:t>.2</w:t>
      </w:r>
      <w:r w:rsidRPr="00194BDB">
        <w:rPr>
          <w:rFonts w:ascii="Calibri" w:hAnsi="Calibri"/>
          <w:sz w:val="22"/>
          <w:szCs w:val="22"/>
          <w:lang w:eastAsia="en-GB"/>
        </w:rPr>
        <w:tab/>
      </w:r>
      <w:r>
        <w:t>Send RTP Media packets (S: RTP Media)</w:t>
      </w:r>
      <w:r>
        <w:tab/>
      </w:r>
      <w:r>
        <w:fldChar w:fldCharType="begin" w:fldLock="1"/>
      </w:r>
      <w:r>
        <w:instrText xml:space="preserve"> PAGEREF _Toc98709898 \h </w:instrText>
      </w:r>
      <w:r>
        <w:fldChar w:fldCharType="separate"/>
      </w:r>
      <w:r>
        <w:t>132</w:t>
      </w:r>
      <w:r>
        <w:fldChar w:fldCharType="end"/>
      </w:r>
    </w:p>
    <w:p w14:paraId="06EAD7FE" w14:textId="7ED638D6" w:rsidR="00CB1EBE" w:rsidRPr="00194BDB" w:rsidRDefault="00CB1EBE">
      <w:pPr>
        <w:pStyle w:val="TOC5"/>
        <w:rPr>
          <w:rFonts w:ascii="Calibri" w:hAnsi="Calibri"/>
          <w:sz w:val="22"/>
          <w:szCs w:val="22"/>
          <w:lang w:eastAsia="en-GB"/>
        </w:rPr>
      </w:pPr>
      <w:r>
        <w:t>7.2.3.6.3</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_Toc98709899 \h </w:instrText>
      </w:r>
      <w:r>
        <w:fldChar w:fldCharType="separate"/>
      </w:r>
      <w:r>
        <w:t>132</w:t>
      </w:r>
      <w:r>
        <w:fldChar w:fldCharType="end"/>
      </w:r>
    </w:p>
    <w:p w14:paraId="7A6CCF89" w14:textId="2584A53D" w:rsidR="00CB1EBE" w:rsidRPr="00194BDB" w:rsidRDefault="00CB1EBE">
      <w:pPr>
        <w:pStyle w:val="TOC5"/>
        <w:rPr>
          <w:rFonts w:ascii="Calibri" w:hAnsi="Calibri"/>
          <w:sz w:val="22"/>
          <w:szCs w:val="22"/>
          <w:lang w:eastAsia="en-GB"/>
        </w:rPr>
      </w:pPr>
      <w:r>
        <w:t>7.2.3.</w:t>
      </w:r>
      <w:r>
        <w:rPr>
          <w:lang w:eastAsia="ko-KR"/>
        </w:rPr>
        <w:t>6</w:t>
      </w:r>
      <w:r>
        <w:t>.</w:t>
      </w:r>
      <w:r>
        <w:rPr>
          <w:lang w:eastAsia="ko-KR"/>
        </w:rPr>
        <w:t>4</w:t>
      </w:r>
      <w:r w:rsidRPr="00194BDB">
        <w:rPr>
          <w:rFonts w:ascii="Calibri" w:hAnsi="Calibri"/>
          <w:sz w:val="22"/>
          <w:szCs w:val="22"/>
          <w:lang w:eastAsia="en-GB"/>
        </w:rPr>
        <w:tab/>
      </w:r>
      <w:r>
        <w:rPr>
          <w:lang w:eastAsia="ko-KR"/>
        </w:rPr>
        <w:t>Send</w:t>
      </w:r>
      <w:r>
        <w:t xml:space="preserve"> Transmission Release message (</w:t>
      </w:r>
      <w:r w:rsidRPr="00404535">
        <w:rPr>
          <w:lang w:val="en-US"/>
        </w:rPr>
        <w:t xml:space="preserve">click </w:t>
      </w:r>
      <w:r>
        <w:rPr>
          <w:lang w:eastAsia="ko-KR"/>
        </w:rPr>
        <w:t xml:space="preserve">video transmission </w:t>
      </w:r>
      <w:r w:rsidRPr="00404535">
        <w:rPr>
          <w:lang w:val="en-US" w:eastAsia="ko-KR"/>
        </w:rPr>
        <w:t xml:space="preserve">end </w:t>
      </w:r>
      <w:r>
        <w:rPr>
          <w:lang w:eastAsia="ko-KR"/>
        </w:rPr>
        <w:t>button</w:t>
      </w:r>
      <w:r>
        <w:t>)</w:t>
      </w:r>
      <w:r>
        <w:tab/>
      </w:r>
      <w:r>
        <w:fldChar w:fldCharType="begin" w:fldLock="1"/>
      </w:r>
      <w:r>
        <w:instrText xml:space="preserve"> PAGEREF _Toc98709900 \h </w:instrText>
      </w:r>
      <w:r>
        <w:fldChar w:fldCharType="separate"/>
      </w:r>
      <w:r>
        <w:t>132</w:t>
      </w:r>
      <w:r>
        <w:fldChar w:fldCharType="end"/>
      </w:r>
    </w:p>
    <w:p w14:paraId="3B62B7AD" w14:textId="36DEE3C3" w:rsidR="00CB1EBE" w:rsidRPr="00194BDB" w:rsidRDefault="00CB1EBE">
      <w:pPr>
        <w:pStyle w:val="TOC5"/>
        <w:rPr>
          <w:rFonts w:ascii="Calibri" w:hAnsi="Calibri"/>
          <w:sz w:val="22"/>
          <w:szCs w:val="22"/>
          <w:lang w:eastAsia="en-GB"/>
        </w:rPr>
      </w:pPr>
      <w:r w:rsidRPr="00CB1EBE">
        <w:t>7.2.3.6.5</w:t>
      </w:r>
      <w:r w:rsidRPr="00194BDB">
        <w:rPr>
          <w:rFonts w:ascii="Calibri" w:hAnsi="Calibri"/>
          <w:sz w:val="22"/>
          <w:szCs w:val="22"/>
          <w:lang w:eastAsia="en-GB"/>
        </w:rPr>
        <w:tab/>
      </w:r>
      <w:r w:rsidRPr="00404535">
        <w:rPr>
          <w:lang w:val="nb-NO"/>
        </w:rPr>
        <w:t>Receive RTP media (R: RTP media)</w:t>
      </w:r>
      <w:r>
        <w:tab/>
      </w:r>
      <w:r>
        <w:fldChar w:fldCharType="begin" w:fldLock="1"/>
      </w:r>
      <w:r>
        <w:instrText xml:space="preserve"> PAGEREF _Toc98709901 \h </w:instrText>
      </w:r>
      <w:r>
        <w:fldChar w:fldCharType="separate"/>
      </w:r>
      <w:r>
        <w:t>132</w:t>
      </w:r>
      <w:r>
        <w:fldChar w:fldCharType="end"/>
      </w:r>
    </w:p>
    <w:p w14:paraId="552D39E5" w14:textId="68310668" w:rsidR="00CB1EBE" w:rsidRPr="00194BDB" w:rsidRDefault="00CB1EBE">
      <w:pPr>
        <w:pStyle w:val="TOC5"/>
        <w:rPr>
          <w:rFonts w:ascii="Calibri" w:hAnsi="Calibri"/>
          <w:sz w:val="22"/>
          <w:szCs w:val="22"/>
          <w:lang w:eastAsia="en-GB"/>
        </w:rPr>
      </w:pPr>
      <w:r>
        <w:t>7.2.3.</w:t>
      </w:r>
      <w:r>
        <w:rPr>
          <w:lang w:eastAsia="ko-KR"/>
        </w:rPr>
        <w:t>6</w:t>
      </w:r>
      <w:r>
        <w:t>.</w:t>
      </w:r>
      <w:r>
        <w:rPr>
          <w:lang w:eastAsia="ko-KR"/>
        </w:rPr>
        <w:t>6</w:t>
      </w:r>
      <w:r w:rsidRPr="00194BDB">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_Toc98709902 \h </w:instrText>
      </w:r>
      <w:r>
        <w:fldChar w:fldCharType="separate"/>
      </w:r>
      <w:r>
        <w:t>133</w:t>
      </w:r>
      <w:r>
        <w:fldChar w:fldCharType="end"/>
      </w:r>
    </w:p>
    <w:p w14:paraId="4312DC0F" w14:textId="58F4B64A" w:rsidR="00CB1EBE" w:rsidRPr="00194BDB" w:rsidRDefault="00CB1EBE">
      <w:pPr>
        <w:pStyle w:val="TOC5"/>
        <w:rPr>
          <w:rFonts w:ascii="Calibri" w:hAnsi="Calibri"/>
          <w:sz w:val="22"/>
          <w:szCs w:val="22"/>
          <w:lang w:eastAsia="en-GB"/>
        </w:rPr>
      </w:pPr>
      <w:r>
        <w:t>7.2.3.</w:t>
      </w:r>
      <w:r>
        <w:rPr>
          <w:lang w:eastAsia="ko-KR"/>
        </w:rPr>
        <w:t>6</w:t>
      </w:r>
      <w:r>
        <w:t>.</w:t>
      </w:r>
      <w:r>
        <w:rPr>
          <w:lang w:eastAsia="ko-KR"/>
        </w:rPr>
        <w:t>7</w:t>
      </w:r>
      <w:r w:rsidRPr="00194BDB">
        <w:rPr>
          <w:rFonts w:ascii="Calibri" w:hAnsi="Calibri"/>
          <w:sz w:val="22"/>
          <w:szCs w:val="22"/>
          <w:lang w:eastAsia="en-GB"/>
        </w:rPr>
        <w:tab/>
      </w:r>
      <w:r>
        <w:t>Transmission time limit (Timer T207 expires)</w:t>
      </w:r>
      <w:r>
        <w:tab/>
      </w:r>
      <w:r>
        <w:fldChar w:fldCharType="begin" w:fldLock="1"/>
      </w:r>
      <w:r>
        <w:instrText xml:space="preserve"> PAGEREF _Toc98709903 \h </w:instrText>
      </w:r>
      <w:r>
        <w:fldChar w:fldCharType="separate"/>
      </w:r>
      <w:r>
        <w:t>133</w:t>
      </w:r>
      <w:r>
        <w:fldChar w:fldCharType="end"/>
      </w:r>
    </w:p>
    <w:p w14:paraId="45910B6F" w14:textId="56D052E4" w:rsidR="00CB1EBE" w:rsidRPr="00194BDB" w:rsidRDefault="00CB1EBE">
      <w:pPr>
        <w:pStyle w:val="TOC5"/>
        <w:rPr>
          <w:rFonts w:ascii="Calibri" w:hAnsi="Calibri"/>
          <w:sz w:val="22"/>
          <w:szCs w:val="22"/>
          <w:lang w:eastAsia="en-GB"/>
        </w:rPr>
      </w:pPr>
      <w:r>
        <w:t>7.2.3.6.8</w:t>
      </w:r>
      <w:r w:rsidRPr="00194BDB">
        <w:rPr>
          <w:rFonts w:ascii="Calibri" w:hAnsi="Calibri"/>
          <w:sz w:val="22"/>
          <w:szCs w:val="22"/>
          <w:lang w:eastAsia="en-GB"/>
        </w:rPr>
        <w:tab/>
      </w:r>
      <w:r>
        <w:t>Timer T203 (End of RTP media) expired</w:t>
      </w:r>
      <w:r>
        <w:tab/>
      </w:r>
      <w:r>
        <w:fldChar w:fldCharType="begin" w:fldLock="1"/>
      </w:r>
      <w:r>
        <w:instrText xml:space="preserve"> PAGEREF _Toc98709904 \h </w:instrText>
      </w:r>
      <w:r>
        <w:fldChar w:fldCharType="separate"/>
      </w:r>
      <w:r>
        <w:t>133</w:t>
      </w:r>
      <w:r>
        <w:fldChar w:fldCharType="end"/>
      </w:r>
    </w:p>
    <w:p w14:paraId="68706EF3" w14:textId="1B74E3EB" w:rsidR="00CB1EBE" w:rsidRPr="00194BDB" w:rsidRDefault="00CB1EBE">
      <w:pPr>
        <w:pStyle w:val="TOC5"/>
        <w:rPr>
          <w:rFonts w:ascii="Calibri" w:hAnsi="Calibri"/>
          <w:sz w:val="22"/>
          <w:szCs w:val="22"/>
          <w:lang w:eastAsia="en-GB"/>
        </w:rPr>
      </w:pPr>
      <w:r>
        <w:t>7.2.3.6.9</w:t>
      </w:r>
      <w:r w:rsidRPr="00194BDB">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_Toc98709905 \h </w:instrText>
      </w:r>
      <w:r>
        <w:fldChar w:fldCharType="separate"/>
      </w:r>
      <w:r>
        <w:t>133</w:t>
      </w:r>
      <w:r>
        <w:fldChar w:fldCharType="end"/>
      </w:r>
    </w:p>
    <w:p w14:paraId="3C5D4103" w14:textId="0E4F6334" w:rsidR="00CB1EBE" w:rsidRPr="00194BDB" w:rsidRDefault="00CB1EBE">
      <w:pPr>
        <w:pStyle w:val="TOC5"/>
        <w:rPr>
          <w:rFonts w:ascii="Calibri" w:hAnsi="Calibri"/>
          <w:sz w:val="22"/>
          <w:szCs w:val="22"/>
          <w:lang w:eastAsia="en-GB"/>
        </w:rPr>
      </w:pPr>
      <w:r>
        <w:t>7.2.3.</w:t>
      </w:r>
      <w:r>
        <w:rPr>
          <w:lang w:eastAsia="ko-KR"/>
        </w:rPr>
        <w:t>6.10</w:t>
      </w:r>
      <w:r w:rsidRPr="00194BDB">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_Toc98709906 \h </w:instrText>
      </w:r>
      <w:r>
        <w:fldChar w:fldCharType="separate"/>
      </w:r>
      <w:r>
        <w:t>133</w:t>
      </w:r>
      <w:r>
        <w:fldChar w:fldCharType="end"/>
      </w:r>
    </w:p>
    <w:p w14:paraId="6093D6AC" w14:textId="556E21C4" w:rsidR="00CB1EBE" w:rsidRPr="00194BDB" w:rsidRDefault="00CB1EBE">
      <w:pPr>
        <w:pStyle w:val="TOC5"/>
        <w:rPr>
          <w:rFonts w:ascii="Calibri" w:hAnsi="Calibri"/>
          <w:sz w:val="22"/>
          <w:szCs w:val="22"/>
          <w:lang w:eastAsia="en-GB"/>
        </w:rPr>
      </w:pPr>
      <w:r>
        <w:t>7.2.3.6.11</w:t>
      </w:r>
      <w:r w:rsidRPr="00194BDB">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_Toc98709907 \h </w:instrText>
      </w:r>
      <w:r>
        <w:fldChar w:fldCharType="separate"/>
      </w:r>
      <w:r>
        <w:t>134</w:t>
      </w:r>
      <w:r>
        <w:fldChar w:fldCharType="end"/>
      </w:r>
    </w:p>
    <w:p w14:paraId="229F625F" w14:textId="19E295DB" w:rsidR="00CB1EBE" w:rsidRPr="00194BDB" w:rsidRDefault="00CB1EBE">
      <w:pPr>
        <w:pStyle w:val="TOC5"/>
        <w:rPr>
          <w:rFonts w:ascii="Calibri" w:hAnsi="Calibri"/>
          <w:sz w:val="22"/>
          <w:szCs w:val="22"/>
          <w:lang w:eastAsia="en-GB"/>
        </w:rPr>
      </w:pPr>
      <w:r>
        <w:t>7.2.3.6.12</w:t>
      </w:r>
      <w:r w:rsidRPr="00194BDB">
        <w:rPr>
          <w:rFonts w:ascii="Calibri" w:hAnsi="Calibri"/>
          <w:sz w:val="22"/>
          <w:szCs w:val="22"/>
          <w:lang w:eastAsia="en-GB"/>
        </w:rPr>
        <w:tab/>
      </w:r>
      <w:r>
        <w:t>Receive Transmission Revoked message (R: Transmission Revoked)</w:t>
      </w:r>
      <w:r>
        <w:tab/>
      </w:r>
      <w:r>
        <w:fldChar w:fldCharType="begin" w:fldLock="1"/>
      </w:r>
      <w:r>
        <w:instrText xml:space="preserve"> PAGEREF _Toc98709908 \h </w:instrText>
      </w:r>
      <w:r>
        <w:fldChar w:fldCharType="separate"/>
      </w:r>
      <w:r>
        <w:t>134</w:t>
      </w:r>
      <w:r>
        <w:fldChar w:fldCharType="end"/>
      </w:r>
    </w:p>
    <w:p w14:paraId="578DA0D7" w14:textId="3FC7A2A1" w:rsidR="00CB1EBE" w:rsidRPr="00194BDB" w:rsidRDefault="00CB1EBE">
      <w:pPr>
        <w:pStyle w:val="TOC5"/>
        <w:rPr>
          <w:rFonts w:ascii="Calibri" w:hAnsi="Calibri"/>
          <w:sz w:val="22"/>
          <w:szCs w:val="22"/>
          <w:lang w:eastAsia="en-GB"/>
        </w:rPr>
      </w:pPr>
      <w:r>
        <w:t>7.2.3.6.13</w:t>
      </w:r>
      <w:r w:rsidRPr="00194BDB">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_Toc98709909 \h </w:instrText>
      </w:r>
      <w:r>
        <w:fldChar w:fldCharType="separate"/>
      </w:r>
      <w:r>
        <w:t>134</w:t>
      </w:r>
      <w:r>
        <w:fldChar w:fldCharType="end"/>
      </w:r>
    </w:p>
    <w:p w14:paraId="6F603923" w14:textId="25186C22" w:rsidR="00CB1EBE" w:rsidRPr="00194BDB" w:rsidRDefault="00CB1EBE">
      <w:pPr>
        <w:pStyle w:val="TOC4"/>
        <w:rPr>
          <w:rFonts w:ascii="Calibri" w:hAnsi="Calibri"/>
          <w:sz w:val="22"/>
          <w:szCs w:val="22"/>
          <w:lang w:eastAsia="en-GB"/>
        </w:rPr>
      </w:pPr>
      <w:r>
        <w:t>7.2.3.7</w:t>
      </w:r>
      <w:r w:rsidRPr="00194BDB">
        <w:rPr>
          <w:rFonts w:ascii="Calibri" w:hAnsi="Calibri"/>
          <w:sz w:val="22"/>
          <w:szCs w:val="22"/>
        </w:rPr>
        <w:tab/>
      </w:r>
      <w:r>
        <w:rPr>
          <w:lang w:eastAsia="ko-KR"/>
        </w:rPr>
        <w:t>State: 'O: pending request'</w:t>
      </w:r>
      <w:r>
        <w:tab/>
      </w:r>
      <w:r>
        <w:fldChar w:fldCharType="begin" w:fldLock="1"/>
      </w:r>
      <w:r>
        <w:instrText xml:space="preserve"> PAGEREF _Toc98709910 \h </w:instrText>
      </w:r>
      <w:r>
        <w:fldChar w:fldCharType="separate"/>
      </w:r>
      <w:r>
        <w:t>134</w:t>
      </w:r>
      <w:r>
        <w:fldChar w:fldCharType="end"/>
      </w:r>
    </w:p>
    <w:p w14:paraId="597CD62B" w14:textId="6C962BD7" w:rsidR="00CB1EBE" w:rsidRPr="00194BDB" w:rsidRDefault="00CB1EBE">
      <w:pPr>
        <w:pStyle w:val="TOC5"/>
        <w:rPr>
          <w:rFonts w:ascii="Calibri" w:hAnsi="Calibri"/>
          <w:sz w:val="22"/>
          <w:szCs w:val="22"/>
          <w:lang w:eastAsia="en-GB"/>
        </w:rPr>
      </w:pPr>
      <w:r>
        <w:t>7.2.3.</w:t>
      </w:r>
      <w:r>
        <w:rPr>
          <w:lang w:eastAsia="ko-KR"/>
        </w:rPr>
        <w:t>7</w:t>
      </w:r>
      <w:r>
        <w:t>.1</w:t>
      </w:r>
      <w:r w:rsidRPr="00194BDB">
        <w:rPr>
          <w:rFonts w:ascii="Calibri" w:hAnsi="Calibri"/>
          <w:sz w:val="22"/>
          <w:szCs w:val="22"/>
          <w:lang w:eastAsia="en-GB"/>
        </w:rPr>
        <w:tab/>
      </w:r>
      <w:r>
        <w:t>General</w:t>
      </w:r>
      <w:r>
        <w:tab/>
      </w:r>
      <w:r>
        <w:fldChar w:fldCharType="begin" w:fldLock="1"/>
      </w:r>
      <w:r>
        <w:instrText xml:space="preserve"> PAGEREF _Toc98709911 \h </w:instrText>
      </w:r>
      <w:r>
        <w:fldChar w:fldCharType="separate"/>
      </w:r>
      <w:r>
        <w:t>134</w:t>
      </w:r>
      <w:r>
        <w:fldChar w:fldCharType="end"/>
      </w:r>
    </w:p>
    <w:p w14:paraId="2531238A" w14:textId="08237B4F" w:rsidR="00CB1EBE" w:rsidRPr="00194BDB" w:rsidRDefault="00CB1EBE">
      <w:pPr>
        <w:pStyle w:val="TOC5"/>
        <w:rPr>
          <w:rFonts w:ascii="Calibri" w:hAnsi="Calibri"/>
          <w:sz w:val="22"/>
          <w:szCs w:val="22"/>
          <w:lang w:eastAsia="en-GB"/>
        </w:rPr>
      </w:pPr>
      <w:r w:rsidRPr="00CB1EBE">
        <w:t>7.2.3.7.2</w:t>
      </w:r>
      <w:r w:rsidRPr="00194BDB">
        <w:rPr>
          <w:rFonts w:ascii="Calibri" w:hAnsi="Calibri"/>
          <w:sz w:val="22"/>
          <w:szCs w:val="22"/>
          <w:lang w:eastAsia="en-GB"/>
        </w:rPr>
        <w:tab/>
      </w:r>
      <w:r w:rsidRPr="00404535">
        <w:rPr>
          <w:lang w:val="nb-NO"/>
        </w:rPr>
        <w:t>Receive RTP media (R: RTP media)</w:t>
      </w:r>
      <w:r>
        <w:tab/>
      </w:r>
      <w:r>
        <w:fldChar w:fldCharType="begin" w:fldLock="1"/>
      </w:r>
      <w:r>
        <w:instrText xml:space="preserve"> PAGEREF _Toc98709912 \h </w:instrText>
      </w:r>
      <w:r>
        <w:fldChar w:fldCharType="separate"/>
      </w:r>
      <w:r>
        <w:t>135</w:t>
      </w:r>
      <w:r>
        <w:fldChar w:fldCharType="end"/>
      </w:r>
    </w:p>
    <w:p w14:paraId="692D1888" w14:textId="2F7935D5" w:rsidR="00CB1EBE" w:rsidRPr="00194BDB" w:rsidRDefault="00CB1EBE">
      <w:pPr>
        <w:pStyle w:val="TOC5"/>
        <w:rPr>
          <w:rFonts w:ascii="Calibri" w:hAnsi="Calibri"/>
          <w:sz w:val="22"/>
          <w:szCs w:val="22"/>
          <w:lang w:eastAsia="en-GB"/>
        </w:rPr>
      </w:pPr>
      <w:r>
        <w:t>7.2.3.</w:t>
      </w:r>
      <w:r>
        <w:rPr>
          <w:lang w:eastAsia="ko-KR"/>
        </w:rPr>
        <w:t>7</w:t>
      </w:r>
      <w:r>
        <w:t>.</w:t>
      </w:r>
      <w:r>
        <w:rPr>
          <w:lang w:eastAsia="ko-KR"/>
        </w:rPr>
        <w:t>3</w:t>
      </w:r>
      <w:r w:rsidRPr="00194BDB">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_Toc98709913 \h </w:instrText>
      </w:r>
      <w:r>
        <w:fldChar w:fldCharType="separate"/>
      </w:r>
      <w:r>
        <w:t>135</w:t>
      </w:r>
      <w:r>
        <w:fldChar w:fldCharType="end"/>
      </w:r>
    </w:p>
    <w:p w14:paraId="02130A7A" w14:textId="14CACDD1" w:rsidR="00CB1EBE" w:rsidRPr="00194BDB" w:rsidRDefault="00CB1EBE">
      <w:pPr>
        <w:pStyle w:val="TOC5"/>
        <w:rPr>
          <w:rFonts w:ascii="Calibri" w:hAnsi="Calibri"/>
          <w:sz w:val="22"/>
          <w:szCs w:val="22"/>
          <w:lang w:eastAsia="en-GB"/>
        </w:rPr>
      </w:pPr>
      <w:r>
        <w:t>7.2.3.7.</w:t>
      </w:r>
      <w:r>
        <w:rPr>
          <w:lang w:eastAsia="ko-KR"/>
        </w:rPr>
        <w:t>4</w:t>
      </w:r>
      <w:r w:rsidRPr="00194BDB">
        <w:rPr>
          <w:rFonts w:ascii="Calibri" w:hAnsi="Calibri"/>
          <w:sz w:val="22"/>
          <w:szCs w:val="22"/>
          <w:lang w:eastAsia="en-GB"/>
        </w:rPr>
        <w:tab/>
      </w:r>
      <w:r>
        <w:t>Send Transmission Release message</w:t>
      </w:r>
      <w:r>
        <w:rPr>
          <w:lang w:eastAsia="ko-KR"/>
        </w:rPr>
        <w:t xml:space="preserve"> </w:t>
      </w:r>
      <w:r>
        <w:t>(</w:t>
      </w:r>
      <w:r w:rsidRPr="00404535">
        <w:rPr>
          <w:lang w:val="en-US"/>
        </w:rPr>
        <w:t xml:space="preserve">click </w:t>
      </w:r>
      <w:r>
        <w:t xml:space="preserve">video transmission </w:t>
      </w:r>
      <w:r w:rsidRPr="00404535">
        <w:rPr>
          <w:lang w:val="en-US"/>
        </w:rPr>
        <w:t xml:space="preserve">end </w:t>
      </w:r>
      <w:r>
        <w:t>button with no t</w:t>
      </w:r>
      <w:r w:rsidRPr="00404535">
        <w:rPr>
          <w:lang w:val="en-US"/>
        </w:rPr>
        <w:t>ransmitter</w:t>
      </w:r>
      <w:r>
        <w:t>)</w:t>
      </w:r>
      <w:r>
        <w:tab/>
      </w:r>
      <w:r>
        <w:fldChar w:fldCharType="begin" w:fldLock="1"/>
      </w:r>
      <w:r>
        <w:instrText xml:space="preserve"> PAGEREF _Toc98709914 \h </w:instrText>
      </w:r>
      <w:r>
        <w:fldChar w:fldCharType="separate"/>
      </w:r>
      <w:r>
        <w:t>135</w:t>
      </w:r>
      <w:r>
        <w:fldChar w:fldCharType="end"/>
      </w:r>
    </w:p>
    <w:p w14:paraId="2F85A178" w14:textId="4240466F" w:rsidR="00CB1EBE" w:rsidRPr="00194BDB" w:rsidRDefault="00CB1EBE">
      <w:pPr>
        <w:pStyle w:val="TOC5"/>
        <w:rPr>
          <w:rFonts w:ascii="Calibri" w:hAnsi="Calibri"/>
          <w:sz w:val="22"/>
          <w:szCs w:val="22"/>
          <w:lang w:eastAsia="en-GB"/>
        </w:rPr>
      </w:pPr>
      <w:r>
        <w:t>7.2.3.7.</w:t>
      </w:r>
      <w:r>
        <w:rPr>
          <w:lang w:eastAsia="ko-KR"/>
        </w:rPr>
        <w:t>5</w:t>
      </w:r>
      <w:r w:rsidRPr="00194BDB">
        <w:rPr>
          <w:rFonts w:ascii="Calibri" w:hAnsi="Calibri"/>
          <w:sz w:val="22"/>
          <w:szCs w:val="22"/>
          <w:lang w:eastAsia="en-GB"/>
        </w:rPr>
        <w:tab/>
      </w:r>
      <w:r>
        <w:t>Send Transmission Release message</w:t>
      </w:r>
      <w:r>
        <w:rPr>
          <w:lang w:eastAsia="ko-KR"/>
        </w:rPr>
        <w:t xml:space="preserve"> </w:t>
      </w:r>
      <w:r>
        <w:t>(</w:t>
      </w:r>
      <w:r w:rsidRPr="00404535">
        <w:rPr>
          <w:lang w:val="en-US"/>
        </w:rPr>
        <w:t xml:space="preserve">click </w:t>
      </w:r>
      <w:r>
        <w:t xml:space="preserve">video transmission </w:t>
      </w:r>
      <w:r w:rsidRPr="00404535">
        <w:rPr>
          <w:lang w:val="en-US"/>
        </w:rPr>
        <w:t xml:space="preserve">end </w:t>
      </w:r>
      <w:r>
        <w:t xml:space="preserve">button with </w:t>
      </w:r>
      <w:r w:rsidRPr="00404535">
        <w:rPr>
          <w:lang w:val="en-US"/>
        </w:rPr>
        <w:t>transmitter</w:t>
      </w:r>
      <w:r>
        <w:t>)</w:t>
      </w:r>
      <w:r>
        <w:tab/>
      </w:r>
      <w:r>
        <w:fldChar w:fldCharType="begin" w:fldLock="1"/>
      </w:r>
      <w:r>
        <w:instrText xml:space="preserve"> PAGEREF _Toc98709915 \h </w:instrText>
      </w:r>
      <w:r>
        <w:fldChar w:fldCharType="separate"/>
      </w:r>
      <w:r>
        <w:t>136</w:t>
      </w:r>
      <w:r>
        <w:fldChar w:fldCharType="end"/>
      </w:r>
    </w:p>
    <w:p w14:paraId="34904673" w14:textId="7D42F38B" w:rsidR="00CB1EBE" w:rsidRPr="00194BDB" w:rsidRDefault="00CB1EBE">
      <w:pPr>
        <w:pStyle w:val="TOC5"/>
        <w:rPr>
          <w:rFonts w:ascii="Calibri" w:hAnsi="Calibri"/>
          <w:sz w:val="22"/>
          <w:szCs w:val="22"/>
          <w:lang w:eastAsia="en-GB"/>
        </w:rPr>
      </w:pPr>
      <w:r>
        <w:t>7.2.3.</w:t>
      </w:r>
      <w:r>
        <w:rPr>
          <w:lang w:eastAsia="ko-KR"/>
        </w:rPr>
        <w:t>7</w:t>
      </w:r>
      <w:r>
        <w:t>.</w:t>
      </w:r>
      <w:r>
        <w:rPr>
          <w:lang w:eastAsia="ko-KR"/>
        </w:rPr>
        <w:t>6</w:t>
      </w:r>
      <w:r w:rsidRPr="00194BDB">
        <w:rPr>
          <w:rFonts w:ascii="Calibri" w:hAnsi="Calibri"/>
          <w:sz w:val="22"/>
          <w:szCs w:val="22"/>
          <w:lang w:eastAsia="en-GB"/>
        </w:rPr>
        <w:tab/>
      </w:r>
      <w:r>
        <w:t>Send Transmission Arbitration Taken message (Timer T201 expired N times)</w:t>
      </w:r>
      <w:r>
        <w:tab/>
      </w:r>
      <w:r>
        <w:fldChar w:fldCharType="begin" w:fldLock="1"/>
      </w:r>
      <w:r>
        <w:instrText xml:space="preserve"> PAGEREF _Toc98709916 \h </w:instrText>
      </w:r>
      <w:r>
        <w:fldChar w:fldCharType="separate"/>
      </w:r>
      <w:r>
        <w:t>136</w:t>
      </w:r>
      <w:r>
        <w:fldChar w:fldCharType="end"/>
      </w:r>
    </w:p>
    <w:p w14:paraId="1DEB69B2" w14:textId="514CAA1E" w:rsidR="00CB1EBE" w:rsidRPr="00194BDB" w:rsidRDefault="00CB1EBE">
      <w:pPr>
        <w:pStyle w:val="TOC5"/>
        <w:rPr>
          <w:rFonts w:ascii="Calibri" w:hAnsi="Calibri"/>
          <w:sz w:val="22"/>
          <w:szCs w:val="22"/>
          <w:lang w:eastAsia="en-GB"/>
        </w:rPr>
      </w:pPr>
      <w:r>
        <w:t>7.2.3.</w:t>
      </w:r>
      <w:r>
        <w:rPr>
          <w:lang w:eastAsia="ko-KR"/>
        </w:rPr>
        <w:t>7</w:t>
      </w:r>
      <w:r>
        <w:t>.</w:t>
      </w:r>
      <w:r>
        <w:rPr>
          <w:lang w:eastAsia="ko-KR"/>
        </w:rPr>
        <w:t>7</w:t>
      </w:r>
      <w:r w:rsidRPr="00194BDB">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_Toc98709917 \h </w:instrText>
      </w:r>
      <w:r>
        <w:fldChar w:fldCharType="separate"/>
      </w:r>
      <w:r>
        <w:t>136</w:t>
      </w:r>
      <w:r>
        <w:fldChar w:fldCharType="end"/>
      </w:r>
    </w:p>
    <w:p w14:paraId="6B4282D1" w14:textId="0F57D0BF" w:rsidR="00CB1EBE" w:rsidRPr="00194BDB" w:rsidRDefault="00CB1EBE">
      <w:pPr>
        <w:pStyle w:val="TOC5"/>
        <w:rPr>
          <w:rFonts w:ascii="Calibri" w:hAnsi="Calibri"/>
          <w:sz w:val="22"/>
          <w:szCs w:val="22"/>
          <w:lang w:eastAsia="en-GB"/>
        </w:rPr>
      </w:pPr>
      <w:r>
        <w:t>7.2.3.</w:t>
      </w:r>
      <w:r>
        <w:rPr>
          <w:lang w:eastAsia="ko-KR"/>
        </w:rPr>
        <w:t>7</w:t>
      </w:r>
      <w:r>
        <w:t>.</w:t>
      </w:r>
      <w:r>
        <w:rPr>
          <w:lang w:eastAsia="ko-KR"/>
        </w:rPr>
        <w:t>8</w:t>
      </w:r>
      <w:r w:rsidRPr="00194BDB">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_Toc98709918 \h </w:instrText>
      </w:r>
      <w:r>
        <w:fldChar w:fldCharType="separate"/>
      </w:r>
      <w:r>
        <w:t>137</w:t>
      </w:r>
      <w:r>
        <w:fldChar w:fldCharType="end"/>
      </w:r>
    </w:p>
    <w:p w14:paraId="71A16BC2" w14:textId="2C619EB2" w:rsidR="00CB1EBE" w:rsidRPr="00194BDB" w:rsidRDefault="00CB1EBE">
      <w:pPr>
        <w:pStyle w:val="TOC5"/>
        <w:rPr>
          <w:rFonts w:ascii="Calibri" w:hAnsi="Calibri"/>
          <w:sz w:val="22"/>
          <w:szCs w:val="22"/>
          <w:lang w:eastAsia="en-GB"/>
        </w:rPr>
      </w:pPr>
      <w:r>
        <w:t>7.2.3.</w:t>
      </w:r>
      <w:r>
        <w:rPr>
          <w:lang w:eastAsia="ko-KR"/>
        </w:rPr>
        <w:t>7</w:t>
      </w:r>
      <w:r>
        <w:t>.</w:t>
      </w:r>
      <w:r>
        <w:rPr>
          <w:lang w:eastAsia="ko-KR"/>
        </w:rPr>
        <w:t>9</w:t>
      </w:r>
      <w:r w:rsidRPr="00194BDB">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_Toc98709919 \h </w:instrText>
      </w:r>
      <w:r>
        <w:fldChar w:fldCharType="separate"/>
      </w:r>
      <w:r>
        <w:t>137</w:t>
      </w:r>
      <w:r>
        <w:fldChar w:fldCharType="end"/>
      </w:r>
    </w:p>
    <w:p w14:paraId="58AFD79A" w14:textId="5C6E8494" w:rsidR="00CB1EBE" w:rsidRPr="00194BDB" w:rsidRDefault="00CB1EBE">
      <w:pPr>
        <w:pStyle w:val="TOC5"/>
        <w:rPr>
          <w:rFonts w:ascii="Calibri" w:hAnsi="Calibri"/>
          <w:sz w:val="22"/>
          <w:szCs w:val="22"/>
          <w:lang w:eastAsia="en-GB"/>
        </w:rPr>
      </w:pPr>
      <w:r>
        <w:t>7.2.3.</w:t>
      </w:r>
      <w:r>
        <w:rPr>
          <w:lang w:eastAsia="ko-KR"/>
        </w:rPr>
        <w:t>7</w:t>
      </w:r>
      <w:r>
        <w:t>.</w:t>
      </w:r>
      <w:r>
        <w:rPr>
          <w:lang w:eastAsia="ko-KR"/>
        </w:rPr>
        <w:t>10</w:t>
      </w:r>
      <w:r w:rsidRPr="00194BDB">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_Toc98709920 \h </w:instrText>
      </w:r>
      <w:r>
        <w:fldChar w:fldCharType="separate"/>
      </w:r>
      <w:r>
        <w:t>137</w:t>
      </w:r>
      <w:r>
        <w:fldChar w:fldCharType="end"/>
      </w:r>
    </w:p>
    <w:p w14:paraId="6CEF1EF6" w14:textId="1BC282B9" w:rsidR="00CB1EBE" w:rsidRPr="00194BDB" w:rsidRDefault="00CB1EBE">
      <w:pPr>
        <w:pStyle w:val="TOC5"/>
        <w:rPr>
          <w:rFonts w:ascii="Calibri" w:hAnsi="Calibri"/>
          <w:sz w:val="22"/>
          <w:szCs w:val="22"/>
          <w:lang w:eastAsia="en-GB"/>
        </w:rPr>
      </w:pPr>
      <w:r>
        <w:t>7.2.3.</w:t>
      </w:r>
      <w:r>
        <w:rPr>
          <w:lang w:eastAsia="ko-KR"/>
        </w:rPr>
        <w:t>7</w:t>
      </w:r>
      <w:r>
        <w:t>.</w:t>
      </w:r>
      <w:r>
        <w:rPr>
          <w:lang w:eastAsia="ko-KR"/>
        </w:rPr>
        <w:t>11</w:t>
      </w:r>
      <w:r w:rsidRPr="00194BDB">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_Toc98709921 \h </w:instrText>
      </w:r>
      <w:r>
        <w:fldChar w:fldCharType="separate"/>
      </w:r>
      <w:r>
        <w:t>137</w:t>
      </w:r>
      <w:r>
        <w:fldChar w:fldCharType="end"/>
      </w:r>
    </w:p>
    <w:p w14:paraId="2C83B26A" w14:textId="24B09CF0" w:rsidR="00CB1EBE" w:rsidRPr="00194BDB" w:rsidRDefault="00CB1EBE">
      <w:pPr>
        <w:pStyle w:val="TOC5"/>
        <w:rPr>
          <w:rFonts w:ascii="Calibri" w:hAnsi="Calibri"/>
          <w:sz w:val="22"/>
          <w:szCs w:val="22"/>
          <w:lang w:eastAsia="en-GB"/>
        </w:rPr>
      </w:pPr>
      <w:r>
        <w:t>7.2.3.</w:t>
      </w:r>
      <w:r>
        <w:rPr>
          <w:lang w:eastAsia="ko-KR"/>
        </w:rPr>
        <w:t>7</w:t>
      </w:r>
      <w:r>
        <w:t>.</w:t>
      </w:r>
      <w:r>
        <w:rPr>
          <w:lang w:eastAsia="ko-KR"/>
        </w:rPr>
        <w:t>12</w:t>
      </w:r>
      <w:r w:rsidRPr="00194BDB">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_Toc98709922 \h </w:instrText>
      </w:r>
      <w:r>
        <w:fldChar w:fldCharType="separate"/>
      </w:r>
      <w:r>
        <w:t>138</w:t>
      </w:r>
      <w:r>
        <w:fldChar w:fldCharType="end"/>
      </w:r>
    </w:p>
    <w:p w14:paraId="5360477A" w14:textId="3054F197" w:rsidR="00CB1EBE" w:rsidRPr="00194BDB" w:rsidRDefault="00CB1EBE">
      <w:pPr>
        <w:pStyle w:val="TOC5"/>
        <w:rPr>
          <w:rFonts w:ascii="Calibri" w:hAnsi="Calibri"/>
          <w:sz w:val="22"/>
          <w:szCs w:val="22"/>
          <w:lang w:eastAsia="en-GB"/>
        </w:rPr>
      </w:pPr>
      <w:r>
        <w:t>7.2.3.7.13</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_Toc98709923 \h </w:instrText>
      </w:r>
      <w:r>
        <w:fldChar w:fldCharType="separate"/>
      </w:r>
      <w:r>
        <w:t>138</w:t>
      </w:r>
      <w:r>
        <w:fldChar w:fldCharType="end"/>
      </w:r>
    </w:p>
    <w:p w14:paraId="2FA2EB4A" w14:textId="3E3750C2" w:rsidR="00CB1EBE" w:rsidRPr="00194BDB" w:rsidRDefault="00CB1EBE">
      <w:pPr>
        <w:pStyle w:val="TOC5"/>
        <w:rPr>
          <w:rFonts w:ascii="Calibri" w:hAnsi="Calibri"/>
          <w:sz w:val="22"/>
          <w:szCs w:val="22"/>
          <w:lang w:eastAsia="en-GB"/>
        </w:rPr>
      </w:pPr>
      <w:r>
        <w:t>7.2.3.7.14</w:t>
      </w:r>
      <w:r w:rsidRPr="00194BDB">
        <w:rPr>
          <w:rFonts w:ascii="Calibri" w:hAnsi="Calibri"/>
          <w:sz w:val="22"/>
          <w:szCs w:val="22"/>
          <w:lang w:eastAsia="en-GB"/>
        </w:rPr>
        <w:tab/>
      </w:r>
      <w:r>
        <w:t>Receive Transmission Revoked message (R: Transmission Revoked)</w:t>
      </w:r>
      <w:r>
        <w:tab/>
      </w:r>
      <w:r>
        <w:fldChar w:fldCharType="begin" w:fldLock="1"/>
      </w:r>
      <w:r>
        <w:instrText xml:space="preserve"> PAGEREF _Toc98709924 \h </w:instrText>
      </w:r>
      <w:r>
        <w:fldChar w:fldCharType="separate"/>
      </w:r>
      <w:r>
        <w:t>138</w:t>
      </w:r>
      <w:r>
        <w:fldChar w:fldCharType="end"/>
      </w:r>
    </w:p>
    <w:p w14:paraId="182932CD" w14:textId="5698E41E" w:rsidR="00CB1EBE" w:rsidRPr="00194BDB" w:rsidRDefault="00CB1EBE">
      <w:pPr>
        <w:pStyle w:val="TOC4"/>
        <w:rPr>
          <w:rFonts w:ascii="Calibri" w:hAnsi="Calibri"/>
          <w:sz w:val="22"/>
          <w:szCs w:val="22"/>
          <w:lang w:eastAsia="en-GB"/>
        </w:rPr>
      </w:pPr>
      <w:r>
        <w:t>7.2.3.8</w:t>
      </w:r>
      <w:r w:rsidRPr="00194BDB">
        <w:rPr>
          <w:rFonts w:ascii="Calibri" w:hAnsi="Calibri"/>
          <w:sz w:val="22"/>
          <w:szCs w:val="22"/>
          <w:lang w:eastAsia="en-GB"/>
        </w:rPr>
        <w:tab/>
      </w:r>
      <w:r>
        <w:t>State: 'O: pending delegated'</w:t>
      </w:r>
      <w:r>
        <w:tab/>
      </w:r>
      <w:r>
        <w:fldChar w:fldCharType="begin" w:fldLock="1"/>
      </w:r>
      <w:r>
        <w:instrText xml:space="preserve"> PAGEREF _Toc98709925 \h </w:instrText>
      </w:r>
      <w:r>
        <w:fldChar w:fldCharType="separate"/>
      </w:r>
      <w:r>
        <w:t>138</w:t>
      </w:r>
      <w:r>
        <w:fldChar w:fldCharType="end"/>
      </w:r>
    </w:p>
    <w:p w14:paraId="7F8EAFCC" w14:textId="0E8849F5" w:rsidR="00CB1EBE" w:rsidRPr="00194BDB" w:rsidRDefault="00CB1EBE">
      <w:pPr>
        <w:pStyle w:val="TOC5"/>
        <w:rPr>
          <w:rFonts w:ascii="Calibri" w:hAnsi="Calibri"/>
          <w:sz w:val="22"/>
          <w:szCs w:val="22"/>
          <w:lang w:eastAsia="en-GB"/>
        </w:rPr>
      </w:pPr>
      <w:r>
        <w:t>7.2.3.8.1</w:t>
      </w:r>
      <w:r w:rsidRPr="00194BDB">
        <w:rPr>
          <w:rFonts w:ascii="Calibri" w:hAnsi="Calibri"/>
          <w:sz w:val="22"/>
          <w:szCs w:val="22"/>
          <w:lang w:eastAsia="en-GB"/>
        </w:rPr>
        <w:tab/>
      </w:r>
      <w:r>
        <w:t>General</w:t>
      </w:r>
      <w:r>
        <w:tab/>
      </w:r>
      <w:r>
        <w:fldChar w:fldCharType="begin" w:fldLock="1"/>
      </w:r>
      <w:r>
        <w:instrText xml:space="preserve"> PAGEREF _Toc98709926 \h </w:instrText>
      </w:r>
      <w:r>
        <w:fldChar w:fldCharType="separate"/>
      </w:r>
      <w:r>
        <w:t>138</w:t>
      </w:r>
      <w:r>
        <w:fldChar w:fldCharType="end"/>
      </w:r>
    </w:p>
    <w:p w14:paraId="1FFB1056" w14:textId="0F43C912" w:rsidR="00CB1EBE" w:rsidRPr="00194BDB" w:rsidRDefault="00CB1EBE">
      <w:pPr>
        <w:pStyle w:val="TOC5"/>
        <w:rPr>
          <w:rFonts w:ascii="Calibri" w:hAnsi="Calibri"/>
          <w:sz w:val="22"/>
          <w:szCs w:val="22"/>
          <w:lang w:eastAsia="en-GB"/>
        </w:rPr>
      </w:pPr>
      <w:r w:rsidRPr="00CB1EBE">
        <w:t>7.2.3.8.2</w:t>
      </w:r>
      <w:r w:rsidRPr="00194BDB">
        <w:rPr>
          <w:rFonts w:ascii="Calibri" w:hAnsi="Calibri"/>
          <w:sz w:val="22"/>
          <w:szCs w:val="22"/>
          <w:lang w:eastAsia="en-GB"/>
        </w:rPr>
        <w:tab/>
      </w:r>
      <w:r w:rsidRPr="00404535">
        <w:rPr>
          <w:lang w:val="nb-NO"/>
        </w:rPr>
        <w:t>Receiv</w:t>
      </w:r>
      <w:r w:rsidRPr="00404535">
        <w:rPr>
          <w:lang w:val="nb-NO" w:eastAsia="ko-KR"/>
        </w:rPr>
        <w:t>e</w:t>
      </w:r>
      <w:r w:rsidRPr="00404535">
        <w:rPr>
          <w:lang w:val="nb-NO"/>
        </w:rPr>
        <w:t xml:space="preserve"> RTP media (R: RTP Media)</w:t>
      </w:r>
      <w:r>
        <w:tab/>
      </w:r>
      <w:r>
        <w:fldChar w:fldCharType="begin" w:fldLock="1"/>
      </w:r>
      <w:r>
        <w:instrText xml:space="preserve"> PAGEREF _Toc98709927 \h </w:instrText>
      </w:r>
      <w:r>
        <w:fldChar w:fldCharType="separate"/>
      </w:r>
      <w:r>
        <w:t>138</w:t>
      </w:r>
      <w:r>
        <w:fldChar w:fldCharType="end"/>
      </w:r>
    </w:p>
    <w:p w14:paraId="7DAE6404" w14:textId="76E10953" w:rsidR="00CB1EBE" w:rsidRPr="00194BDB" w:rsidRDefault="00CB1EBE">
      <w:pPr>
        <w:pStyle w:val="TOC5"/>
        <w:rPr>
          <w:rFonts w:ascii="Calibri" w:hAnsi="Calibri"/>
          <w:sz w:val="22"/>
          <w:szCs w:val="22"/>
          <w:lang w:eastAsia="en-GB"/>
        </w:rPr>
      </w:pPr>
      <w:r>
        <w:t>7.2.3.8.</w:t>
      </w:r>
      <w:r>
        <w:rPr>
          <w:lang w:eastAsia="ko-KR"/>
        </w:rPr>
        <w:t>3</w:t>
      </w:r>
      <w:r w:rsidRPr="00194BDB">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_Toc98709928 \h </w:instrText>
      </w:r>
      <w:r>
        <w:fldChar w:fldCharType="separate"/>
      </w:r>
      <w:r>
        <w:t>139</w:t>
      </w:r>
      <w:r>
        <w:fldChar w:fldCharType="end"/>
      </w:r>
    </w:p>
    <w:p w14:paraId="263FF72C" w14:textId="46F48ED8" w:rsidR="00CB1EBE" w:rsidRPr="00194BDB" w:rsidRDefault="00CB1EBE">
      <w:pPr>
        <w:pStyle w:val="TOC5"/>
        <w:rPr>
          <w:rFonts w:ascii="Calibri" w:hAnsi="Calibri"/>
          <w:sz w:val="22"/>
          <w:szCs w:val="22"/>
          <w:lang w:eastAsia="en-GB"/>
        </w:rPr>
      </w:pPr>
      <w:r>
        <w:t>7.2.3.8.</w:t>
      </w:r>
      <w:r>
        <w:rPr>
          <w:lang w:eastAsia="ko-KR"/>
        </w:rPr>
        <w:t>4</w:t>
      </w:r>
      <w:r w:rsidRPr="00194BDB">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_Toc98709929 \h </w:instrText>
      </w:r>
      <w:r>
        <w:fldChar w:fldCharType="separate"/>
      </w:r>
      <w:r>
        <w:t>139</w:t>
      </w:r>
      <w:r>
        <w:fldChar w:fldCharType="end"/>
      </w:r>
    </w:p>
    <w:p w14:paraId="7EFA276D" w14:textId="4A0DF335" w:rsidR="00CB1EBE" w:rsidRPr="00194BDB" w:rsidRDefault="00CB1EBE">
      <w:pPr>
        <w:pStyle w:val="TOC5"/>
        <w:rPr>
          <w:rFonts w:ascii="Calibri" w:hAnsi="Calibri"/>
          <w:sz w:val="22"/>
          <w:szCs w:val="22"/>
          <w:lang w:eastAsia="en-GB"/>
        </w:rPr>
      </w:pPr>
      <w:r>
        <w:t>7.2.3.8.</w:t>
      </w:r>
      <w:r>
        <w:rPr>
          <w:lang w:eastAsia="ko-KR"/>
        </w:rPr>
        <w:t>5</w:t>
      </w:r>
      <w:r w:rsidRPr="00194BDB">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_Toc98709930 \h </w:instrText>
      </w:r>
      <w:r>
        <w:fldChar w:fldCharType="separate"/>
      </w:r>
      <w:r>
        <w:t>140</w:t>
      </w:r>
      <w:r>
        <w:fldChar w:fldCharType="end"/>
      </w:r>
    </w:p>
    <w:p w14:paraId="5DC775A2" w14:textId="5F9A613D" w:rsidR="00CB1EBE" w:rsidRPr="00194BDB" w:rsidRDefault="00CB1EBE">
      <w:pPr>
        <w:pStyle w:val="TOC5"/>
        <w:rPr>
          <w:rFonts w:ascii="Calibri" w:hAnsi="Calibri"/>
          <w:sz w:val="22"/>
          <w:szCs w:val="22"/>
          <w:lang w:eastAsia="en-GB"/>
        </w:rPr>
      </w:pPr>
      <w:r>
        <w:t>7.2.3.</w:t>
      </w:r>
      <w:r>
        <w:rPr>
          <w:lang w:eastAsia="ko-KR"/>
        </w:rPr>
        <w:t>8</w:t>
      </w:r>
      <w:r>
        <w:t>.</w:t>
      </w:r>
      <w:r>
        <w:rPr>
          <w:lang w:eastAsia="ko-KR"/>
        </w:rPr>
        <w:t>6</w:t>
      </w:r>
      <w:r w:rsidRPr="00194BDB">
        <w:rPr>
          <w:rFonts w:ascii="Calibri" w:hAnsi="Calibri"/>
          <w:sz w:val="22"/>
          <w:szCs w:val="22"/>
          <w:lang w:eastAsia="en-GB"/>
        </w:rPr>
        <w:tab/>
      </w:r>
      <w:r w:rsidRPr="00404535">
        <w:rPr>
          <w:lang w:val="en-US"/>
        </w:rPr>
        <w:t xml:space="preserve">Click </w:t>
      </w:r>
      <w:r>
        <w:t>Video transmission send button</w:t>
      </w:r>
      <w:r>
        <w:tab/>
      </w:r>
      <w:r>
        <w:fldChar w:fldCharType="begin" w:fldLock="1"/>
      </w:r>
      <w:r>
        <w:instrText xml:space="preserve"> PAGEREF _Toc98709931 \h </w:instrText>
      </w:r>
      <w:r>
        <w:fldChar w:fldCharType="separate"/>
      </w:r>
      <w:r>
        <w:t>140</w:t>
      </w:r>
      <w:r>
        <w:fldChar w:fldCharType="end"/>
      </w:r>
    </w:p>
    <w:p w14:paraId="47F8BD90" w14:textId="72608069" w:rsidR="00CB1EBE" w:rsidRPr="00194BDB" w:rsidRDefault="00CB1EBE">
      <w:pPr>
        <w:pStyle w:val="TOC5"/>
        <w:rPr>
          <w:rFonts w:ascii="Calibri" w:hAnsi="Calibri"/>
          <w:sz w:val="22"/>
          <w:szCs w:val="22"/>
          <w:lang w:eastAsia="en-GB"/>
        </w:rPr>
      </w:pPr>
      <w:r>
        <w:t>7.2.3.</w:t>
      </w:r>
      <w:r>
        <w:rPr>
          <w:lang w:eastAsia="ko-KR"/>
        </w:rPr>
        <w:t>8</w:t>
      </w:r>
      <w:r>
        <w:t>.</w:t>
      </w:r>
      <w:r>
        <w:rPr>
          <w:lang w:eastAsia="ko-KR"/>
        </w:rPr>
        <w:t>7</w:t>
      </w:r>
      <w:r w:rsidRPr="00194BDB">
        <w:rPr>
          <w:rFonts w:ascii="Calibri" w:hAnsi="Calibri"/>
          <w:sz w:val="22"/>
          <w:szCs w:val="22"/>
          <w:lang w:eastAsia="en-GB"/>
        </w:rPr>
        <w:tab/>
      </w:r>
      <w:r>
        <w:t>Receive Transmission Release message (R: Transmission Release)</w:t>
      </w:r>
      <w:r>
        <w:tab/>
      </w:r>
      <w:r>
        <w:fldChar w:fldCharType="begin" w:fldLock="1"/>
      </w:r>
      <w:r>
        <w:instrText xml:space="preserve"> PAGEREF _Toc98709932 \h </w:instrText>
      </w:r>
      <w:r>
        <w:fldChar w:fldCharType="separate"/>
      </w:r>
      <w:r>
        <w:t>140</w:t>
      </w:r>
      <w:r>
        <w:fldChar w:fldCharType="end"/>
      </w:r>
    </w:p>
    <w:p w14:paraId="2C8D24DD" w14:textId="3C43D92B" w:rsidR="00CB1EBE" w:rsidRPr="00194BDB" w:rsidRDefault="00CB1EBE">
      <w:pPr>
        <w:pStyle w:val="TOC5"/>
        <w:rPr>
          <w:rFonts w:ascii="Calibri" w:hAnsi="Calibri"/>
          <w:sz w:val="22"/>
          <w:szCs w:val="22"/>
          <w:lang w:eastAsia="en-GB"/>
        </w:rPr>
      </w:pPr>
      <w:r>
        <w:t>7.2.3.</w:t>
      </w:r>
      <w:r>
        <w:rPr>
          <w:lang w:eastAsia="ko-KR"/>
        </w:rPr>
        <w:t>8</w:t>
      </w:r>
      <w:r>
        <w:t>.</w:t>
      </w:r>
      <w:r>
        <w:rPr>
          <w:lang w:eastAsia="ko-KR"/>
        </w:rPr>
        <w:t>8</w:t>
      </w:r>
      <w:r w:rsidRPr="00194BDB">
        <w:rPr>
          <w:rFonts w:ascii="Calibri" w:hAnsi="Calibri"/>
          <w:sz w:val="22"/>
          <w:szCs w:val="22"/>
          <w:lang w:eastAsia="en-GB"/>
        </w:rPr>
        <w:tab/>
      </w:r>
      <w:r>
        <w:t>Receive Transmission Request message (R: Transmission Request)</w:t>
      </w:r>
      <w:r>
        <w:tab/>
      </w:r>
      <w:r>
        <w:fldChar w:fldCharType="begin" w:fldLock="1"/>
      </w:r>
      <w:r>
        <w:instrText xml:space="preserve"> PAGEREF _Toc98709933 \h </w:instrText>
      </w:r>
      <w:r>
        <w:fldChar w:fldCharType="separate"/>
      </w:r>
      <w:r>
        <w:t>140</w:t>
      </w:r>
      <w:r>
        <w:fldChar w:fldCharType="end"/>
      </w:r>
    </w:p>
    <w:p w14:paraId="3DCC0D2C" w14:textId="174EA662" w:rsidR="00CB1EBE" w:rsidRPr="00194BDB" w:rsidRDefault="00CB1EBE">
      <w:pPr>
        <w:pStyle w:val="TOC5"/>
        <w:rPr>
          <w:rFonts w:ascii="Calibri" w:hAnsi="Calibri"/>
          <w:sz w:val="22"/>
          <w:szCs w:val="22"/>
          <w:lang w:eastAsia="en-GB"/>
        </w:rPr>
      </w:pPr>
      <w:r>
        <w:t>7.2.3.</w:t>
      </w:r>
      <w:r>
        <w:rPr>
          <w:lang w:eastAsia="ko-KR"/>
        </w:rPr>
        <w:t>8</w:t>
      </w:r>
      <w:r>
        <w:t>.</w:t>
      </w:r>
      <w:r>
        <w:rPr>
          <w:lang w:eastAsia="ko-KR"/>
        </w:rPr>
        <w:t>9</w:t>
      </w:r>
      <w:r w:rsidRPr="00194BDB">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_Toc98709934 \h </w:instrText>
      </w:r>
      <w:r>
        <w:fldChar w:fldCharType="separate"/>
      </w:r>
      <w:r>
        <w:t>140</w:t>
      </w:r>
      <w:r>
        <w:fldChar w:fldCharType="end"/>
      </w:r>
    </w:p>
    <w:p w14:paraId="5822377C" w14:textId="316C7ED4" w:rsidR="00CB1EBE" w:rsidRPr="00194BDB" w:rsidRDefault="00CB1EBE">
      <w:pPr>
        <w:pStyle w:val="TOC5"/>
        <w:rPr>
          <w:rFonts w:ascii="Calibri" w:hAnsi="Calibri"/>
          <w:sz w:val="22"/>
          <w:szCs w:val="22"/>
          <w:lang w:eastAsia="en-GB"/>
        </w:rPr>
      </w:pPr>
      <w:r>
        <w:lastRenderedPageBreak/>
        <w:t>7.2.3.8.</w:t>
      </w:r>
      <w:r>
        <w:rPr>
          <w:lang w:eastAsia="ko-KR"/>
        </w:rPr>
        <w:t>10</w:t>
      </w:r>
      <w:r w:rsidRPr="00194BDB">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_Toc98709935 \h </w:instrText>
      </w:r>
      <w:r>
        <w:fldChar w:fldCharType="separate"/>
      </w:r>
      <w:r>
        <w:t>141</w:t>
      </w:r>
      <w:r>
        <w:fldChar w:fldCharType="end"/>
      </w:r>
    </w:p>
    <w:p w14:paraId="33B77C78" w14:textId="56730903" w:rsidR="00CB1EBE" w:rsidRPr="00194BDB" w:rsidRDefault="00CB1EBE">
      <w:pPr>
        <w:pStyle w:val="TOC5"/>
        <w:rPr>
          <w:rFonts w:ascii="Calibri" w:hAnsi="Calibri"/>
          <w:sz w:val="22"/>
          <w:szCs w:val="22"/>
          <w:lang w:eastAsia="en-GB"/>
        </w:rPr>
      </w:pPr>
      <w:r>
        <w:t>7.2.3.8.</w:t>
      </w:r>
      <w:r>
        <w:rPr>
          <w:lang w:eastAsia="ko-KR"/>
        </w:rPr>
        <w:t>11</w:t>
      </w:r>
      <w:r w:rsidRPr="00194BDB">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_Toc98709936 \h </w:instrText>
      </w:r>
      <w:r>
        <w:fldChar w:fldCharType="separate"/>
      </w:r>
      <w:r>
        <w:t>141</w:t>
      </w:r>
      <w:r>
        <w:fldChar w:fldCharType="end"/>
      </w:r>
    </w:p>
    <w:p w14:paraId="212EDB11" w14:textId="74E9BF7C" w:rsidR="00CB1EBE" w:rsidRPr="00194BDB" w:rsidRDefault="00CB1EBE">
      <w:pPr>
        <w:pStyle w:val="TOC5"/>
        <w:rPr>
          <w:rFonts w:ascii="Calibri" w:hAnsi="Calibri"/>
          <w:sz w:val="22"/>
          <w:szCs w:val="22"/>
          <w:lang w:eastAsia="en-GB"/>
        </w:rPr>
      </w:pPr>
      <w:r>
        <w:t>7.2.3.8.</w:t>
      </w:r>
      <w:r>
        <w:rPr>
          <w:lang w:eastAsia="ko-KR"/>
        </w:rPr>
        <w:t>12</w:t>
      </w:r>
      <w:r w:rsidRPr="00194BDB">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_Toc98709937 \h </w:instrText>
      </w:r>
      <w:r>
        <w:fldChar w:fldCharType="separate"/>
      </w:r>
      <w:r>
        <w:t>142</w:t>
      </w:r>
      <w:r>
        <w:fldChar w:fldCharType="end"/>
      </w:r>
    </w:p>
    <w:p w14:paraId="1D96DBFE" w14:textId="48CF3796" w:rsidR="00CB1EBE" w:rsidRPr="00194BDB" w:rsidRDefault="00CB1EBE">
      <w:pPr>
        <w:pStyle w:val="TOC4"/>
        <w:rPr>
          <w:rFonts w:ascii="Calibri" w:hAnsi="Calibri"/>
          <w:sz w:val="22"/>
          <w:szCs w:val="22"/>
          <w:lang w:eastAsia="en-GB"/>
        </w:rPr>
      </w:pPr>
      <w:r>
        <w:t>7.2.3.9</w:t>
      </w:r>
      <w:r w:rsidRPr="00194BDB">
        <w:rPr>
          <w:rFonts w:ascii="Calibri" w:hAnsi="Calibri"/>
          <w:sz w:val="22"/>
          <w:szCs w:val="22"/>
        </w:rPr>
        <w:tab/>
      </w:r>
      <w:r>
        <w:t>In any state</w:t>
      </w:r>
      <w:r>
        <w:tab/>
      </w:r>
      <w:r>
        <w:fldChar w:fldCharType="begin" w:fldLock="1"/>
      </w:r>
      <w:r>
        <w:instrText xml:space="preserve"> PAGEREF _Toc98709938 \h </w:instrText>
      </w:r>
      <w:r>
        <w:fldChar w:fldCharType="separate"/>
      </w:r>
      <w:r>
        <w:t>142</w:t>
      </w:r>
      <w:r>
        <w:fldChar w:fldCharType="end"/>
      </w:r>
    </w:p>
    <w:p w14:paraId="3F825752" w14:textId="1391A58E" w:rsidR="00CB1EBE" w:rsidRPr="00194BDB" w:rsidRDefault="00CB1EBE">
      <w:pPr>
        <w:pStyle w:val="TOC5"/>
        <w:rPr>
          <w:rFonts w:ascii="Calibri" w:hAnsi="Calibri"/>
          <w:sz w:val="22"/>
          <w:szCs w:val="22"/>
          <w:lang w:eastAsia="en-GB"/>
        </w:rPr>
      </w:pPr>
      <w:r>
        <w:t>7.2.3.9.1</w:t>
      </w:r>
      <w:r w:rsidRPr="00194BDB">
        <w:rPr>
          <w:rFonts w:ascii="Calibri" w:hAnsi="Calibri"/>
          <w:sz w:val="22"/>
          <w:szCs w:val="22"/>
        </w:rPr>
        <w:tab/>
      </w:r>
      <w:r>
        <w:t>General</w:t>
      </w:r>
      <w:r>
        <w:tab/>
      </w:r>
      <w:r>
        <w:fldChar w:fldCharType="begin" w:fldLock="1"/>
      </w:r>
      <w:r>
        <w:instrText xml:space="preserve"> PAGEREF _Toc98709939 \h </w:instrText>
      </w:r>
      <w:r>
        <w:fldChar w:fldCharType="separate"/>
      </w:r>
      <w:r>
        <w:t>142</w:t>
      </w:r>
      <w:r>
        <w:fldChar w:fldCharType="end"/>
      </w:r>
    </w:p>
    <w:p w14:paraId="065CB989" w14:textId="6671DE16" w:rsidR="00CB1EBE" w:rsidRPr="00194BDB" w:rsidRDefault="00CB1EBE">
      <w:pPr>
        <w:pStyle w:val="TOC5"/>
        <w:rPr>
          <w:rFonts w:ascii="Calibri" w:hAnsi="Calibri"/>
          <w:sz w:val="22"/>
          <w:szCs w:val="22"/>
          <w:lang w:eastAsia="en-GB"/>
        </w:rPr>
      </w:pPr>
      <w:r>
        <w:t>7.2.3.9.2</w:t>
      </w:r>
      <w:r w:rsidRPr="00194BDB">
        <w:rPr>
          <w:rFonts w:ascii="Calibri" w:hAnsi="Calibri"/>
          <w:sz w:val="22"/>
          <w:szCs w:val="22"/>
        </w:rPr>
        <w:tab/>
      </w:r>
      <w:r>
        <w:t>Receive MCVideo call release (R: MCVideo call release)</w:t>
      </w:r>
      <w:r>
        <w:tab/>
      </w:r>
      <w:r>
        <w:fldChar w:fldCharType="begin" w:fldLock="1"/>
      </w:r>
      <w:r>
        <w:instrText xml:space="preserve"> PAGEREF _Toc98709940 \h </w:instrText>
      </w:r>
      <w:r>
        <w:fldChar w:fldCharType="separate"/>
      </w:r>
      <w:r>
        <w:t>142</w:t>
      </w:r>
      <w:r>
        <w:fldChar w:fldCharType="end"/>
      </w:r>
    </w:p>
    <w:p w14:paraId="2E4680F5" w14:textId="437F5ECB" w:rsidR="00CB1EBE" w:rsidRPr="00194BDB" w:rsidRDefault="00CB1EBE">
      <w:pPr>
        <w:pStyle w:val="TOC1"/>
        <w:rPr>
          <w:rFonts w:ascii="Calibri" w:hAnsi="Calibri"/>
          <w:szCs w:val="22"/>
          <w:lang w:eastAsia="en-GB"/>
        </w:rPr>
      </w:pPr>
      <w:r>
        <w:t>8</w:t>
      </w:r>
      <w:r w:rsidRPr="00194BDB">
        <w:rPr>
          <w:rFonts w:ascii="Calibri" w:hAnsi="Calibri"/>
          <w:szCs w:val="22"/>
          <w:lang w:eastAsia="en-GB"/>
        </w:rPr>
        <w:tab/>
      </w:r>
      <w:r>
        <w:t>Communication release media plane procedures</w:t>
      </w:r>
      <w:r>
        <w:tab/>
      </w:r>
      <w:r>
        <w:fldChar w:fldCharType="begin" w:fldLock="1"/>
      </w:r>
      <w:r>
        <w:instrText xml:space="preserve"> PAGEREF _Toc98709941 \h </w:instrText>
      </w:r>
      <w:r>
        <w:fldChar w:fldCharType="separate"/>
      </w:r>
      <w:r>
        <w:t>142</w:t>
      </w:r>
      <w:r>
        <w:fldChar w:fldCharType="end"/>
      </w:r>
    </w:p>
    <w:p w14:paraId="61CDF5B8" w14:textId="0E2A1A8F" w:rsidR="00CB1EBE" w:rsidRPr="00194BDB" w:rsidRDefault="00CB1EBE">
      <w:pPr>
        <w:pStyle w:val="TOC1"/>
        <w:rPr>
          <w:rFonts w:ascii="Calibri" w:hAnsi="Calibri"/>
          <w:szCs w:val="22"/>
          <w:lang w:eastAsia="en-GB"/>
        </w:rPr>
      </w:pPr>
      <w:r>
        <w:t>9</w:t>
      </w:r>
      <w:r w:rsidRPr="00194BDB">
        <w:rPr>
          <w:rFonts w:ascii="Calibri" w:hAnsi="Calibri"/>
          <w:szCs w:val="22"/>
          <w:lang w:eastAsia="en-GB"/>
        </w:rPr>
        <w:tab/>
      </w:r>
      <w:r>
        <w:t>Coding</w:t>
      </w:r>
      <w:r>
        <w:tab/>
      </w:r>
      <w:r>
        <w:fldChar w:fldCharType="begin" w:fldLock="1"/>
      </w:r>
      <w:r>
        <w:instrText xml:space="preserve"> PAGEREF _Toc98709942 \h </w:instrText>
      </w:r>
      <w:r>
        <w:fldChar w:fldCharType="separate"/>
      </w:r>
      <w:r>
        <w:t>142</w:t>
      </w:r>
      <w:r>
        <w:fldChar w:fldCharType="end"/>
      </w:r>
    </w:p>
    <w:p w14:paraId="35586EF5" w14:textId="66898656" w:rsidR="00CB1EBE" w:rsidRPr="00194BDB" w:rsidRDefault="00CB1EBE">
      <w:pPr>
        <w:pStyle w:val="TOC2"/>
        <w:rPr>
          <w:rFonts w:ascii="Calibri" w:hAnsi="Calibri"/>
          <w:sz w:val="22"/>
          <w:szCs w:val="22"/>
          <w:lang w:eastAsia="en-GB"/>
        </w:rPr>
      </w:pPr>
      <w:r>
        <w:t>9.1</w:t>
      </w:r>
      <w:r w:rsidRPr="00194BDB">
        <w:rPr>
          <w:rFonts w:ascii="Calibri" w:hAnsi="Calibri"/>
          <w:sz w:val="22"/>
          <w:szCs w:val="22"/>
          <w:lang w:eastAsia="en-GB"/>
        </w:rPr>
        <w:tab/>
      </w:r>
      <w:r>
        <w:t>Introduction</w:t>
      </w:r>
      <w:r>
        <w:tab/>
      </w:r>
      <w:r>
        <w:fldChar w:fldCharType="begin" w:fldLock="1"/>
      </w:r>
      <w:r>
        <w:instrText xml:space="preserve"> PAGEREF _Toc98709943 \h </w:instrText>
      </w:r>
      <w:r>
        <w:fldChar w:fldCharType="separate"/>
      </w:r>
      <w:r>
        <w:t>142</w:t>
      </w:r>
      <w:r>
        <w:fldChar w:fldCharType="end"/>
      </w:r>
    </w:p>
    <w:p w14:paraId="1CA5820D" w14:textId="23EE15B6" w:rsidR="00CB1EBE" w:rsidRPr="00194BDB" w:rsidRDefault="00CB1EBE">
      <w:pPr>
        <w:pStyle w:val="TOC3"/>
        <w:rPr>
          <w:rFonts w:ascii="Calibri" w:hAnsi="Calibri"/>
          <w:sz w:val="22"/>
          <w:szCs w:val="22"/>
          <w:lang w:eastAsia="en-GB"/>
        </w:rPr>
      </w:pPr>
      <w:r>
        <w:t>9.1.1</w:t>
      </w:r>
      <w:r w:rsidRPr="00194BDB">
        <w:rPr>
          <w:rFonts w:ascii="Calibri" w:hAnsi="Calibri"/>
          <w:sz w:val="22"/>
          <w:szCs w:val="22"/>
          <w:lang w:eastAsia="en-GB"/>
        </w:rPr>
        <w:tab/>
      </w:r>
      <w:r>
        <w:t>General</w:t>
      </w:r>
      <w:r>
        <w:tab/>
      </w:r>
      <w:r>
        <w:fldChar w:fldCharType="begin" w:fldLock="1"/>
      </w:r>
      <w:r>
        <w:instrText xml:space="preserve"> PAGEREF _Toc98709944 \h </w:instrText>
      </w:r>
      <w:r>
        <w:fldChar w:fldCharType="separate"/>
      </w:r>
      <w:r>
        <w:t>142</w:t>
      </w:r>
      <w:r>
        <w:fldChar w:fldCharType="end"/>
      </w:r>
    </w:p>
    <w:p w14:paraId="147AE66C" w14:textId="5E95CEF8" w:rsidR="00CB1EBE" w:rsidRPr="00194BDB" w:rsidRDefault="00CB1EBE">
      <w:pPr>
        <w:pStyle w:val="TOC3"/>
        <w:rPr>
          <w:rFonts w:ascii="Calibri" w:hAnsi="Calibri"/>
          <w:sz w:val="22"/>
          <w:szCs w:val="22"/>
          <w:lang w:eastAsia="en-GB"/>
        </w:rPr>
      </w:pPr>
      <w:r>
        <w:t>9.1.2</w:t>
      </w:r>
      <w:r w:rsidRPr="00194BDB">
        <w:rPr>
          <w:rFonts w:ascii="Calibri" w:hAnsi="Calibri"/>
          <w:sz w:val="22"/>
          <w:szCs w:val="22"/>
          <w:lang w:eastAsia="en-GB"/>
        </w:rPr>
        <w:tab/>
      </w:r>
      <w:r>
        <w:t>RTCP: APP message format</w:t>
      </w:r>
      <w:r>
        <w:tab/>
      </w:r>
      <w:r>
        <w:fldChar w:fldCharType="begin" w:fldLock="1"/>
      </w:r>
      <w:r>
        <w:instrText xml:space="preserve"> PAGEREF _Toc98709945 \h </w:instrText>
      </w:r>
      <w:r>
        <w:fldChar w:fldCharType="separate"/>
      </w:r>
      <w:r>
        <w:t>143</w:t>
      </w:r>
      <w:r>
        <w:fldChar w:fldCharType="end"/>
      </w:r>
    </w:p>
    <w:p w14:paraId="49E66B77" w14:textId="1F7AFAAF" w:rsidR="00CB1EBE" w:rsidRPr="00194BDB" w:rsidRDefault="00CB1EBE">
      <w:pPr>
        <w:pStyle w:val="TOC3"/>
        <w:rPr>
          <w:rFonts w:ascii="Calibri" w:hAnsi="Calibri"/>
          <w:sz w:val="22"/>
          <w:szCs w:val="22"/>
          <w:lang w:eastAsia="en-GB"/>
        </w:rPr>
      </w:pPr>
      <w:r>
        <w:t>9.1.3</w:t>
      </w:r>
      <w:r w:rsidRPr="00194BDB">
        <w:rPr>
          <w:rFonts w:ascii="Calibri" w:hAnsi="Calibri"/>
          <w:sz w:val="22"/>
          <w:szCs w:val="22"/>
          <w:lang w:eastAsia="en-GB"/>
        </w:rPr>
        <w:tab/>
      </w:r>
      <w:r>
        <w:t>Application specific data field</w:t>
      </w:r>
      <w:r>
        <w:tab/>
      </w:r>
      <w:r>
        <w:fldChar w:fldCharType="begin" w:fldLock="1"/>
      </w:r>
      <w:r>
        <w:instrText xml:space="preserve"> PAGEREF _Toc98709946 \h </w:instrText>
      </w:r>
      <w:r>
        <w:fldChar w:fldCharType="separate"/>
      </w:r>
      <w:r>
        <w:t>144</w:t>
      </w:r>
      <w:r>
        <w:fldChar w:fldCharType="end"/>
      </w:r>
    </w:p>
    <w:p w14:paraId="27B590D8" w14:textId="5FBBDC87" w:rsidR="00CB1EBE" w:rsidRPr="00194BDB" w:rsidRDefault="00CB1EBE">
      <w:pPr>
        <w:pStyle w:val="TOC3"/>
        <w:rPr>
          <w:rFonts w:ascii="Calibri" w:hAnsi="Calibri"/>
          <w:sz w:val="22"/>
          <w:szCs w:val="22"/>
          <w:lang w:eastAsia="en-GB"/>
        </w:rPr>
      </w:pPr>
      <w:r>
        <w:t>9.1.4</w:t>
      </w:r>
      <w:r w:rsidRPr="00194BDB">
        <w:rPr>
          <w:rFonts w:ascii="Calibri" w:hAnsi="Calibri"/>
          <w:sz w:val="22"/>
          <w:szCs w:val="22"/>
          <w:lang w:eastAsia="en-GB"/>
        </w:rPr>
        <w:tab/>
      </w:r>
      <w:r>
        <w:t>Handling of unknown messages and fields</w:t>
      </w:r>
      <w:r>
        <w:tab/>
      </w:r>
      <w:r>
        <w:fldChar w:fldCharType="begin" w:fldLock="1"/>
      </w:r>
      <w:r>
        <w:instrText xml:space="preserve"> PAGEREF _Toc98709947 \h </w:instrText>
      </w:r>
      <w:r>
        <w:fldChar w:fldCharType="separate"/>
      </w:r>
      <w:r>
        <w:t>145</w:t>
      </w:r>
      <w:r>
        <w:fldChar w:fldCharType="end"/>
      </w:r>
    </w:p>
    <w:p w14:paraId="7B82756C" w14:textId="40ADF67A" w:rsidR="00CB1EBE" w:rsidRPr="00194BDB" w:rsidRDefault="00CB1EBE">
      <w:pPr>
        <w:pStyle w:val="TOC2"/>
        <w:rPr>
          <w:rFonts w:ascii="Calibri" w:hAnsi="Calibri"/>
          <w:sz w:val="22"/>
          <w:szCs w:val="22"/>
          <w:lang w:eastAsia="en-GB"/>
        </w:rPr>
      </w:pPr>
      <w:r>
        <w:t>9.2</w:t>
      </w:r>
      <w:r w:rsidRPr="00194BDB">
        <w:rPr>
          <w:rFonts w:ascii="Calibri" w:hAnsi="Calibri"/>
          <w:sz w:val="22"/>
          <w:szCs w:val="22"/>
          <w:lang w:eastAsia="en-GB"/>
        </w:rPr>
        <w:tab/>
      </w:r>
      <w:r>
        <w:t>Transmission control</w:t>
      </w:r>
      <w:r>
        <w:tab/>
      </w:r>
      <w:r>
        <w:fldChar w:fldCharType="begin" w:fldLock="1"/>
      </w:r>
      <w:r>
        <w:instrText xml:space="preserve"> PAGEREF _Toc98709948 \h </w:instrText>
      </w:r>
      <w:r>
        <w:fldChar w:fldCharType="separate"/>
      </w:r>
      <w:r>
        <w:t>145</w:t>
      </w:r>
      <w:r>
        <w:fldChar w:fldCharType="end"/>
      </w:r>
    </w:p>
    <w:p w14:paraId="56DFB0F6" w14:textId="0A358BB8" w:rsidR="00CB1EBE" w:rsidRPr="00194BDB" w:rsidRDefault="00CB1EBE">
      <w:pPr>
        <w:pStyle w:val="TOC3"/>
        <w:rPr>
          <w:rFonts w:ascii="Calibri" w:hAnsi="Calibri"/>
          <w:sz w:val="22"/>
          <w:szCs w:val="22"/>
          <w:lang w:eastAsia="en-GB"/>
        </w:rPr>
      </w:pPr>
      <w:r>
        <w:t>9.2.1</w:t>
      </w:r>
      <w:r w:rsidRPr="00194BDB">
        <w:rPr>
          <w:rFonts w:ascii="Calibri" w:hAnsi="Calibri"/>
          <w:sz w:val="22"/>
          <w:szCs w:val="22"/>
          <w:lang w:eastAsia="en-GB"/>
        </w:rPr>
        <w:tab/>
      </w:r>
      <w:r>
        <w:t>Introduction</w:t>
      </w:r>
      <w:r>
        <w:tab/>
      </w:r>
      <w:r>
        <w:fldChar w:fldCharType="begin" w:fldLock="1"/>
      </w:r>
      <w:r>
        <w:instrText xml:space="preserve"> PAGEREF _Toc98709949 \h </w:instrText>
      </w:r>
      <w:r>
        <w:fldChar w:fldCharType="separate"/>
      </w:r>
      <w:r>
        <w:t>145</w:t>
      </w:r>
      <w:r>
        <w:fldChar w:fldCharType="end"/>
      </w:r>
    </w:p>
    <w:p w14:paraId="5E94A99A" w14:textId="6EE7F77C" w:rsidR="00CB1EBE" w:rsidRPr="00194BDB" w:rsidRDefault="00CB1EBE">
      <w:pPr>
        <w:pStyle w:val="TOC3"/>
        <w:rPr>
          <w:rFonts w:ascii="Calibri" w:hAnsi="Calibri"/>
          <w:sz w:val="22"/>
          <w:szCs w:val="22"/>
          <w:lang w:eastAsia="en-GB"/>
        </w:rPr>
      </w:pPr>
      <w:r>
        <w:t>9.2.2</w:t>
      </w:r>
      <w:r w:rsidRPr="00194BDB">
        <w:rPr>
          <w:rFonts w:ascii="Calibri" w:hAnsi="Calibri"/>
          <w:sz w:val="22"/>
          <w:szCs w:val="22"/>
          <w:lang w:eastAsia="en-GB"/>
        </w:rPr>
        <w:tab/>
      </w:r>
      <w:r>
        <w:t>Transmission control messages</w:t>
      </w:r>
      <w:r>
        <w:tab/>
      </w:r>
      <w:r>
        <w:fldChar w:fldCharType="begin" w:fldLock="1"/>
      </w:r>
      <w:r>
        <w:instrText xml:space="preserve"> PAGEREF _Toc98709950 \h </w:instrText>
      </w:r>
      <w:r>
        <w:fldChar w:fldCharType="separate"/>
      </w:r>
      <w:r>
        <w:t>145</w:t>
      </w:r>
      <w:r>
        <w:fldChar w:fldCharType="end"/>
      </w:r>
    </w:p>
    <w:p w14:paraId="083B69CB" w14:textId="31DD1A1C" w:rsidR="00CB1EBE" w:rsidRPr="00194BDB" w:rsidRDefault="00CB1EBE">
      <w:pPr>
        <w:pStyle w:val="TOC4"/>
        <w:rPr>
          <w:rFonts w:ascii="Calibri" w:hAnsi="Calibri"/>
          <w:sz w:val="22"/>
          <w:szCs w:val="22"/>
          <w:lang w:eastAsia="en-GB"/>
        </w:rPr>
      </w:pPr>
      <w:r>
        <w:t>9.2.2.1</w:t>
      </w:r>
      <w:r w:rsidRPr="00194BDB">
        <w:rPr>
          <w:rFonts w:ascii="Calibri" w:hAnsi="Calibri"/>
          <w:sz w:val="22"/>
          <w:szCs w:val="22"/>
          <w:lang w:eastAsia="en-GB"/>
        </w:rPr>
        <w:tab/>
      </w:r>
      <w:r>
        <w:t>General</w:t>
      </w:r>
      <w:r>
        <w:tab/>
      </w:r>
      <w:r>
        <w:fldChar w:fldCharType="begin" w:fldLock="1"/>
      </w:r>
      <w:r>
        <w:instrText xml:space="preserve"> PAGEREF _Toc98709951 \h </w:instrText>
      </w:r>
      <w:r>
        <w:fldChar w:fldCharType="separate"/>
      </w:r>
      <w:r>
        <w:t>145</w:t>
      </w:r>
      <w:r>
        <w:fldChar w:fldCharType="end"/>
      </w:r>
    </w:p>
    <w:p w14:paraId="6A5632FC" w14:textId="609B46D3" w:rsidR="00CB1EBE" w:rsidRPr="00194BDB" w:rsidRDefault="00CB1EBE">
      <w:pPr>
        <w:pStyle w:val="TOC3"/>
        <w:rPr>
          <w:rFonts w:ascii="Calibri" w:hAnsi="Calibri"/>
          <w:sz w:val="22"/>
          <w:szCs w:val="22"/>
          <w:lang w:eastAsia="en-GB"/>
        </w:rPr>
      </w:pPr>
      <w:r>
        <w:t>9.2.3</w:t>
      </w:r>
      <w:r w:rsidRPr="00194BDB">
        <w:rPr>
          <w:rFonts w:ascii="Calibri" w:hAnsi="Calibri"/>
          <w:sz w:val="22"/>
          <w:szCs w:val="22"/>
          <w:lang w:eastAsia="en-GB"/>
        </w:rPr>
        <w:tab/>
      </w:r>
      <w:r>
        <w:t>Transmission control specific fields</w:t>
      </w:r>
      <w:r>
        <w:tab/>
      </w:r>
      <w:r>
        <w:fldChar w:fldCharType="begin" w:fldLock="1"/>
      </w:r>
      <w:r>
        <w:instrText xml:space="preserve"> PAGEREF _Toc98709952 \h </w:instrText>
      </w:r>
      <w:r>
        <w:fldChar w:fldCharType="separate"/>
      </w:r>
      <w:r>
        <w:t>146</w:t>
      </w:r>
      <w:r>
        <w:fldChar w:fldCharType="end"/>
      </w:r>
    </w:p>
    <w:p w14:paraId="07EEEE21" w14:textId="36124BBD" w:rsidR="00CB1EBE" w:rsidRPr="00194BDB" w:rsidRDefault="00CB1EBE">
      <w:pPr>
        <w:pStyle w:val="TOC4"/>
        <w:rPr>
          <w:rFonts w:ascii="Calibri" w:hAnsi="Calibri"/>
          <w:sz w:val="22"/>
          <w:szCs w:val="22"/>
          <w:lang w:eastAsia="en-GB"/>
        </w:rPr>
      </w:pPr>
      <w:r>
        <w:t>9.2.3.1</w:t>
      </w:r>
      <w:r w:rsidRPr="00194BDB">
        <w:rPr>
          <w:rFonts w:ascii="Calibri" w:hAnsi="Calibri"/>
          <w:sz w:val="22"/>
          <w:szCs w:val="22"/>
          <w:lang w:eastAsia="en-GB"/>
        </w:rPr>
        <w:tab/>
      </w:r>
      <w:r>
        <w:t>Introduction</w:t>
      </w:r>
      <w:r>
        <w:tab/>
      </w:r>
      <w:r>
        <w:fldChar w:fldCharType="begin" w:fldLock="1"/>
      </w:r>
      <w:r>
        <w:instrText xml:space="preserve"> PAGEREF _Toc98709953 \h </w:instrText>
      </w:r>
      <w:r>
        <w:fldChar w:fldCharType="separate"/>
      </w:r>
      <w:r>
        <w:t>146</w:t>
      </w:r>
      <w:r>
        <w:fldChar w:fldCharType="end"/>
      </w:r>
    </w:p>
    <w:p w14:paraId="74320FC6" w14:textId="4D8BBF13" w:rsidR="00CB1EBE" w:rsidRPr="00194BDB" w:rsidRDefault="00CB1EBE">
      <w:pPr>
        <w:pStyle w:val="TOC4"/>
        <w:rPr>
          <w:rFonts w:ascii="Calibri" w:hAnsi="Calibri"/>
          <w:sz w:val="22"/>
          <w:szCs w:val="22"/>
          <w:lang w:eastAsia="en-GB"/>
        </w:rPr>
      </w:pPr>
      <w:r>
        <w:t>9.2.3.2</w:t>
      </w:r>
      <w:r w:rsidRPr="00194BDB">
        <w:rPr>
          <w:rFonts w:ascii="Calibri" w:hAnsi="Calibri"/>
          <w:sz w:val="22"/>
          <w:szCs w:val="22"/>
          <w:lang w:eastAsia="en-GB"/>
        </w:rPr>
        <w:tab/>
      </w:r>
      <w:r>
        <w:t>Transmission Priority field</w:t>
      </w:r>
      <w:r>
        <w:tab/>
      </w:r>
      <w:r>
        <w:fldChar w:fldCharType="begin" w:fldLock="1"/>
      </w:r>
      <w:r>
        <w:instrText xml:space="preserve"> PAGEREF _Toc98709954 \h </w:instrText>
      </w:r>
      <w:r>
        <w:fldChar w:fldCharType="separate"/>
      </w:r>
      <w:r>
        <w:t>147</w:t>
      </w:r>
      <w:r>
        <w:fldChar w:fldCharType="end"/>
      </w:r>
    </w:p>
    <w:p w14:paraId="3F940A14" w14:textId="3085EE5E" w:rsidR="00CB1EBE" w:rsidRPr="00194BDB" w:rsidRDefault="00CB1EBE">
      <w:pPr>
        <w:pStyle w:val="TOC4"/>
        <w:rPr>
          <w:rFonts w:ascii="Calibri" w:hAnsi="Calibri"/>
          <w:sz w:val="22"/>
          <w:szCs w:val="22"/>
          <w:lang w:eastAsia="en-GB"/>
        </w:rPr>
      </w:pPr>
      <w:r>
        <w:t>9.2.3.3</w:t>
      </w:r>
      <w:r w:rsidRPr="00194BDB">
        <w:rPr>
          <w:rFonts w:ascii="Calibri" w:hAnsi="Calibri"/>
          <w:sz w:val="22"/>
          <w:szCs w:val="22"/>
          <w:lang w:eastAsia="en-GB"/>
        </w:rPr>
        <w:tab/>
      </w:r>
      <w:r>
        <w:t>Duration field</w:t>
      </w:r>
      <w:r>
        <w:tab/>
      </w:r>
      <w:r>
        <w:fldChar w:fldCharType="begin" w:fldLock="1"/>
      </w:r>
      <w:r>
        <w:instrText xml:space="preserve"> PAGEREF _Toc98709955 \h </w:instrText>
      </w:r>
      <w:r>
        <w:fldChar w:fldCharType="separate"/>
      </w:r>
      <w:r>
        <w:t>148</w:t>
      </w:r>
      <w:r>
        <w:fldChar w:fldCharType="end"/>
      </w:r>
    </w:p>
    <w:p w14:paraId="2D537184" w14:textId="21567B07" w:rsidR="00CB1EBE" w:rsidRPr="00194BDB" w:rsidRDefault="00CB1EBE">
      <w:pPr>
        <w:pStyle w:val="TOC4"/>
        <w:rPr>
          <w:rFonts w:ascii="Calibri" w:hAnsi="Calibri"/>
          <w:sz w:val="22"/>
          <w:szCs w:val="22"/>
          <w:lang w:eastAsia="en-GB"/>
        </w:rPr>
      </w:pPr>
      <w:r>
        <w:t>9.2.3.4</w:t>
      </w:r>
      <w:r w:rsidRPr="00194BDB">
        <w:rPr>
          <w:rFonts w:ascii="Calibri" w:hAnsi="Calibri"/>
          <w:sz w:val="22"/>
          <w:szCs w:val="22"/>
          <w:lang w:eastAsia="en-GB"/>
        </w:rPr>
        <w:tab/>
      </w:r>
      <w:r>
        <w:t>Reject Cause field</w:t>
      </w:r>
      <w:r>
        <w:tab/>
      </w:r>
      <w:r>
        <w:fldChar w:fldCharType="begin" w:fldLock="1"/>
      </w:r>
      <w:r>
        <w:instrText xml:space="preserve"> PAGEREF _Toc98709956 \h </w:instrText>
      </w:r>
      <w:r>
        <w:fldChar w:fldCharType="separate"/>
      </w:r>
      <w:r>
        <w:t>148</w:t>
      </w:r>
      <w:r>
        <w:fldChar w:fldCharType="end"/>
      </w:r>
    </w:p>
    <w:p w14:paraId="75369D08" w14:textId="5B9ECF1F" w:rsidR="00CB1EBE" w:rsidRPr="00194BDB" w:rsidRDefault="00CB1EBE">
      <w:pPr>
        <w:pStyle w:val="TOC4"/>
        <w:rPr>
          <w:rFonts w:ascii="Calibri" w:hAnsi="Calibri"/>
          <w:sz w:val="22"/>
          <w:szCs w:val="22"/>
          <w:lang w:eastAsia="en-GB"/>
        </w:rPr>
      </w:pPr>
      <w:r>
        <w:t>9.2.3.5</w:t>
      </w:r>
      <w:r w:rsidRPr="00194BDB">
        <w:rPr>
          <w:rFonts w:ascii="Calibri" w:hAnsi="Calibri"/>
          <w:sz w:val="22"/>
          <w:szCs w:val="22"/>
          <w:lang w:eastAsia="en-GB"/>
        </w:rPr>
        <w:tab/>
      </w:r>
      <w:r>
        <w:t>Queue Info field</w:t>
      </w:r>
      <w:r>
        <w:tab/>
      </w:r>
      <w:r>
        <w:fldChar w:fldCharType="begin" w:fldLock="1"/>
      </w:r>
      <w:r>
        <w:instrText xml:space="preserve"> PAGEREF _Toc98709957 \h </w:instrText>
      </w:r>
      <w:r>
        <w:fldChar w:fldCharType="separate"/>
      </w:r>
      <w:r>
        <w:t>149</w:t>
      </w:r>
      <w:r>
        <w:fldChar w:fldCharType="end"/>
      </w:r>
    </w:p>
    <w:p w14:paraId="4B333211" w14:textId="51EAE7E4" w:rsidR="00CB1EBE" w:rsidRPr="00194BDB" w:rsidRDefault="00CB1EBE">
      <w:pPr>
        <w:pStyle w:val="TOC4"/>
        <w:rPr>
          <w:rFonts w:ascii="Calibri" w:hAnsi="Calibri"/>
          <w:sz w:val="22"/>
          <w:szCs w:val="22"/>
          <w:lang w:eastAsia="en-GB"/>
        </w:rPr>
      </w:pPr>
      <w:r>
        <w:t>9.2.3.6</w:t>
      </w:r>
      <w:r w:rsidRPr="00194BDB">
        <w:rPr>
          <w:rFonts w:ascii="Calibri" w:hAnsi="Calibri"/>
          <w:sz w:val="22"/>
          <w:szCs w:val="22"/>
          <w:lang w:eastAsia="en-GB"/>
        </w:rPr>
        <w:tab/>
      </w:r>
      <w:r>
        <w:t>Granted Party's Identity field</w:t>
      </w:r>
      <w:r>
        <w:tab/>
      </w:r>
      <w:r>
        <w:fldChar w:fldCharType="begin" w:fldLock="1"/>
      </w:r>
      <w:r>
        <w:instrText xml:space="preserve"> PAGEREF _Toc98709958 \h </w:instrText>
      </w:r>
      <w:r>
        <w:fldChar w:fldCharType="separate"/>
      </w:r>
      <w:r>
        <w:t>149</w:t>
      </w:r>
      <w:r>
        <w:fldChar w:fldCharType="end"/>
      </w:r>
    </w:p>
    <w:p w14:paraId="0614A141" w14:textId="64C49880" w:rsidR="00CB1EBE" w:rsidRPr="00194BDB" w:rsidRDefault="00CB1EBE">
      <w:pPr>
        <w:pStyle w:val="TOC4"/>
        <w:rPr>
          <w:rFonts w:ascii="Calibri" w:hAnsi="Calibri"/>
          <w:sz w:val="22"/>
          <w:szCs w:val="22"/>
          <w:lang w:eastAsia="en-GB"/>
        </w:rPr>
      </w:pPr>
      <w:r>
        <w:t>9.2.3.7</w:t>
      </w:r>
      <w:r w:rsidRPr="00194BDB">
        <w:rPr>
          <w:rFonts w:ascii="Calibri" w:hAnsi="Calibri"/>
          <w:sz w:val="22"/>
          <w:szCs w:val="22"/>
          <w:lang w:eastAsia="en-GB"/>
        </w:rPr>
        <w:tab/>
      </w:r>
      <w:r>
        <w:t>Permission to Request the Transmission field</w:t>
      </w:r>
      <w:r>
        <w:tab/>
      </w:r>
      <w:r>
        <w:fldChar w:fldCharType="begin" w:fldLock="1"/>
      </w:r>
      <w:r>
        <w:instrText xml:space="preserve"> PAGEREF _Toc98709959 \h </w:instrText>
      </w:r>
      <w:r>
        <w:fldChar w:fldCharType="separate"/>
      </w:r>
      <w:r>
        <w:t>149</w:t>
      </w:r>
      <w:r>
        <w:fldChar w:fldCharType="end"/>
      </w:r>
    </w:p>
    <w:p w14:paraId="607ADD61" w14:textId="0FDB83F3" w:rsidR="00CB1EBE" w:rsidRPr="00194BDB" w:rsidRDefault="00CB1EBE">
      <w:pPr>
        <w:pStyle w:val="TOC4"/>
        <w:rPr>
          <w:rFonts w:ascii="Calibri" w:hAnsi="Calibri"/>
          <w:sz w:val="22"/>
          <w:szCs w:val="22"/>
          <w:lang w:eastAsia="en-GB"/>
        </w:rPr>
      </w:pPr>
      <w:r>
        <w:t>9.2.3.8</w:t>
      </w:r>
      <w:r w:rsidRPr="00194BDB">
        <w:rPr>
          <w:rFonts w:ascii="Calibri" w:hAnsi="Calibri"/>
          <w:sz w:val="22"/>
          <w:szCs w:val="22"/>
          <w:lang w:eastAsia="en-GB"/>
        </w:rPr>
        <w:tab/>
      </w:r>
      <w:r>
        <w:t>User ID field</w:t>
      </w:r>
      <w:r>
        <w:tab/>
      </w:r>
      <w:r>
        <w:fldChar w:fldCharType="begin" w:fldLock="1"/>
      </w:r>
      <w:r>
        <w:instrText xml:space="preserve"> PAGEREF _Toc98709960 \h </w:instrText>
      </w:r>
      <w:r>
        <w:fldChar w:fldCharType="separate"/>
      </w:r>
      <w:r>
        <w:t>150</w:t>
      </w:r>
      <w:r>
        <w:fldChar w:fldCharType="end"/>
      </w:r>
    </w:p>
    <w:p w14:paraId="648BB6DD" w14:textId="5FF89731" w:rsidR="00CB1EBE" w:rsidRPr="00194BDB" w:rsidRDefault="00CB1EBE">
      <w:pPr>
        <w:pStyle w:val="TOC4"/>
        <w:rPr>
          <w:rFonts w:ascii="Calibri" w:hAnsi="Calibri"/>
          <w:sz w:val="22"/>
          <w:szCs w:val="22"/>
          <w:lang w:eastAsia="en-GB"/>
        </w:rPr>
      </w:pPr>
      <w:r>
        <w:t>9.2.3.9</w:t>
      </w:r>
      <w:r w:rsidRPr="00194BDB">
        <w:rPr>
          <w:rFonts w:ascii="Calibri" w:hAnsi="Calibri"/>
          <w:sz w:val="22"/>
          <w:szCs w:val="22"/>
          <w:lang w:eastAsia="en-GB"/>
        </w:rPr>
        <w:tab/>
      </w:r>
      <w:r>
        <w:t>Message Sequence Number field</w:t>
      </w:r>
      <w:r>
        <w:tab/>
      </w:r>
      <w:r>
        <w:fldChar w:fldCharType="begin" w:fldLock="1"/>
      </w:r>
      <w:r>
        <w:instrText xml:space="preserve"> PAGEREF _Toc98709961 \h </w:instrText>
      </w:r>
      <w:r>
        <w:fldChar w:fldCharType="separate"/>
      </w:r>
      <w:r>
        <w:t>150</w:t>
      </w:r>
      <w:r>
        <w:fldChar w:fldCharType="end"/>
      </w:r>
    </w:p>
    <w:p w14:paraId="5EF33A50" w14:textId="728D48F1" w:rsidR="00CB1EBE" w:rsidRPr="00194BDB" w:rsidRDefault="00CB1EBE">
      <w:pPr>
        <w:pStyle w:val="TOC4"/>
        <w:rPr>
          <w:rFonts w:ascii="Calibri" w:hAnsi="Calibri"/>
          <w:sz w:val="22"/>
          <w:szCs w:val="22"/>
          <w:lang w:eastAsia="en-GB"/>
        </w:rPr>
      </w:pPr>
      <w:r>
        <w:t>9.2.3.10</w:t>
      </w:r>
      <w:r w:rsidRPr="00194BDB">
        <w:rPr>
          <w:rFonts w:ascii="Calibri" w:hAnsi="Calibri"/>
          <w:sz w:val="22"/>
          <w:szCs w:val="22"/>
          <w:lang w:eastAsia="en-GB"/>
        </w:rPr>
        <w:tab/>
      </w:r>
      <w:r>
        <w:t>Message Type field</w:t>
      </w:r>
      <w:r>
        <w:tab/>
      </w:r>
      <w:r>
        <w:fldChar w:fldCharType="begin" w:fldLock="1"/>
      </w:r>
      <w:r>
        <w:instrText xml:space="preserve"> PAGEREF _Toc98709962 \h </w:instrText>
      </w:r>
      <w:r>
        <w:fldChar w:fldCharType="separate"/>
      </w:r>
      <w:r>
        <w:t>151</w:t>
      </w:r>
      <w:r>
        <w:fldChar w:fldCharType="end"/>
      </w:r>
    </w:p>
    <w:p w14:paraId="3410FCD5" w14:textId="4E42A9B4" w:rsidR="00CB1EBE" w:rsidRPr="00194BDB" w:rsidRDefault="00CB1EBE">
      <w:pPr>
        <w:pStyle w:val="TOC4"/>
        <w:rPr>
          <w:rFonts w:ascii="Calibri" w:hAnsi="Calibri"/>
          <w:sz w:val="22"/>
          <w:szCs w:val="22"/>
          <w:lang w:eastAsia="en-GB"/>
        </w:rPr>
      </w:pPr>
      <w:r>
        <w:t>9.2.3.11</w:t>
      </w:r>
      <w:r w:rsidRPr="00194BDB">
        <w:rPr>
          <w:rFonts w:ascii="Calibri" w:hAnsi="Calibri"/>
          <w:sz w:val="22"/>
          <w:szCs w:val="22"/>
          <w:lang w:eastAsia="en-GB"/>
        </w:rPr>
        <w:tab/>
      </w:r>
      <w:r>
        <w:t>Transmission Indicator field</w:t>
      </w:r>
      <w:r>
        <w:tab/>
      </w:r>
      <w:r>
        <w:fldChar w:fldCharType="begin" w:fldLock="1"/>
      </w:r>
      <w:r>
        <w:instrText xml:space="preserve"> PAGEREF _Toc98709963 \h </w:instrText>
      </w:r>
      <w:r>
        <w:fldChar w:fldCharType="separate"/>
      </w:r>
      <w:r>
        <w:t>151</w:t>
      </w:r>
      <w:r>
        <w:fldChar w:fldCharType="end"/>
      </w:r>
    </w:p>
    <w:p w14:paraId="0AC05531" w14:textId="1D5C6E5D" w:rsidR="00CB1EBE" w:rsidRPr="00194BDB" w:rsidRDefault="00CB1EBE">
      <w:pPr>
        <w:pStyle w:val="TOC4"/>
        <w:rPr>
          <w:rFonts w:ascii="Calibri" w:hAnsi="Calibri"/>
          <w:sz w:val="22"/>
          <w:szCs w:val="22"/>
          <w:lang w:eastAsia="en-GB"/>
        </w:rPr>
      </w:pPr>
      <w:r w:rsidRPr="00CB1EBE">
        <w:t>9.2.3.12</w:t>
      </w:r>
      <w:r w:rsidRPr="00194BDB">
        <w:rPr>
          <w:rFonts w:ascii="Calibri" w:hAnsi="Calibri"/>
          <w:sz w:val="22"/>
          <w:szCs w:val="22"/>
          <w:lang w:eastAsia="en-GB"/>
        </w:rPr>
        <w:tab/>
      </w:r>
      <w:r>
        <w:t>Source field</w:t>
      </w:r>
      <w:r>
        <w:tab/>
      </w:r>
      <w:r>
        <w:fldChar w:fldCharType="begin" w:fldLock="1"/>
      </w:r>
      <w:r>
        <w:instrText xml:space="preserve"> PAGEREF _Toc98709964 \h </w:instrText>
      </w:r>
      <w:r>
        <w:fldChar w:fldCharType="separate"/>
      </w:r>
      <w:r>
        <w:t>152</w:t>
      </w:r>
      <w:r>
        <w:fldChar w:fldCharType="end"/>
      </w:r>
    </w:p>
    <w:p w14:paraId="0F90FC2A" w14:textId="0F5B514F" w:rsidR="00CB1EBE" w:rsidRPr="00194BDB" w:rsidRDefault="00CB1EBE">
      <w:pPr>
        <w:pStyle w:val="TOC4"/>
        <w:rPr>
          <w:rFonts w:ascii="Calibri" w:hAnsi="Calibri"/>
          <w:sz w:val="22"/>
          <w:szCs w:val="22"/>
          <w:lang w:eastAsia="en-GB"/>
        </w:rPr>
      </w:pPr>
      <w:r w:rsidRPr="00CB1EBE">
        <w:t>9.2.3.13</w:t>
      </w:r>
      <w:r w:rsidRPr="00194BDB">
        <w:rPr>
          <w:rFonts w:ascii="Calibri" w:hAnsi="Calibri"/>
          <w:sz w:val="22"/>
          <w:szCs w:val="22"/>
          <w:lang w:eastAsia="en-GB"/>
        </w:rPr>
        <w:tab/>
      </w:r>
      <w:r>
        <w:t>Track Info field</w:t>
      </w:r>
      <w:r>
        <w:tab/>
      </w:r>
      <w:r>
        <w:fldChar w:fldCharType="begin" w:fldLock="1"/>
      </w:r>
      <w:r>
        <w:instrText xml:space="preserve"> PAGEREF _Toc98709965 \h </w:instrText>
      </w:r>
      <w:r>
        <w:fldChar w:fldCharType="separate"/>
      </w:r>
      <w:r>
        <w:t>152</w:t>
      </w:r>
      <w:r>
        <w:fldChar w:fldCharType="end"/>
      </w:r>
    </w:p>
    <w:p w14:paraId="4826960C" w14:textId="411FE9A9" w:rsidR="00CB1EBE" w:rsidRPr="00194BDB" w:rsidRDefault="00CB1EBE">
      <w:pPr>
        <w:pStyle w:val="TOC4"/>
        <w:rPr>
          <w:rFonts w:ascii="Calibri" w:hAnsi="Calibri"/>
          <w:sz w:val="22"/>
          <w:szCs w:val="22"/>
          <w:lang w:eastAsia="en-GB"/>
        </w:rPr>
      </w:pPr>
      <w:r w:rsidRPr="00CB1EBE">
        <w:t>9.2.3.14</w:t>
      </w:r>
      <w:r w:rsidRPr="00194BDB">
        <w:rPr>
          <w:rFonts w:ascii="Calibri" w:hAnsi="Calibri"/>
          <w:sz w:val="22"/>
          <w:szCs w:val="22"/>
          <w:lang w:eastAsia="en-GB"/>
        </w:rPr>
        <w:tab/>
      </w:r>
      <w:r>
        <w:t>Queued User ID field</w:t>
      </w:r>
      <w:r>
        <w:tab/>
      </w:r>
      <w:r>
        <w:fldChar w:fldCharType="begin" w:fldLock="1"/>
      </w:r>
      <w:r>
        <w:instrText xml:space="preserve"> PAGEREF _Toc98709966 \h </w:instrText>
      </w:r>
      <w:r>
        <w:fldChar w:fldCharType="separate"/>
      </w:r>
      <w:r>
        <w:t>153</w:t>
      </w:r>
      <w:r>
        <w:fldChar w:fldCharType="end"/>
      </w:r>
    </w:p>
    <w:p w14:paraId="0B572C72" w14:textId="02E84CAA" w:rsidR="00CB1EBE" w:rsidRPr="00194BDB" w:rsidRDefault="00CB1EBE">
      <w:pPr>
        <w:pStyle w:val="TOC4"/>
        <w:rPr>
          <w:rFonts w:ascii="Calibri" w:hAnsi="Calibri"/>
          <w:sz w:val="22"/>
          <w:szCs w:val="22"/>
          <w:lang w:eastAsia="en-GB"/>
        </w:rPr>
      </w:pPr>
      <w:r w:rsidRPr="00CB1EBE">
        <w:t>9.2.3.15</w:t>
      </w:r>
      <w:r w:rsidRPr="00194BDB">
        <w:rPr>
          <w:rFonts w:ascii="Calibri" w:hAnsi="Calibri"/>
          <w:sz w:val="22"/>
          <w:szCs w:val="22"/>
          <w:lang w:eastAsia="en-GB"/>
        </w:rPr>
        <w:tab/>
      </w:r>
      <w:r>
        <w:t>Queue Size field</w:t>
      </w:r>
      <w:r>
        <w:tab/>
      </w:r>
      <w:r>
        <w:fldChar w:fldCharType="begin" w:fldLock="1"/>
      </w:r>
      <w:r>
        <w:instrText xml:space="preserve"> PAGEREF _Toc98709967 \h </w:instrText>
      </w:r>
      <w:r>
        <w:fldChar w:fldCharType="separate"/>
      </w:r>
      <w:r>
        <w:t>154</w:t>
      </w:r>
      <w:r>
        <w:fldChar w:fldCharType="end"/>
      </w:r>
    </w:p>
    <w:p w14:paraId="2A50BBFA" w14:textId="015C4BE3" w:rsidR="00CB1EBE" w:rsidRPr="00194BDB" w:rsidRDefault="00CB1EBE">
      <w:pPr>
        <w:pStyle w:val="TOC4"/>
        <w:rPr>
          <w:rFonts w:ascii="Calibri" w:hAnsi="Calibri"/>
          <w:sz w:val="22"/>
          <w:szCs w:val="22"/>
          <w:lang w:eastAsia="en-GB"/>
        </w:rPr>
      </w:pPr>
      <w:r w:rsidRPr="00CB1EBE">
        <w:t>9.2.3.16</w:t>
      </w:r>
      <w:r w:rsidRPr="00194BDB">
        <w:rPr>
          <w:rFonts w:ascii="Calibri" w:hAnsi="Calibri"/>
          <w:sz w:val="22"/>
          <w:szCs w:val="22"/>
          <w:lang w:eastAsia="en-GB"/>
        </w:rPr>
        <w:tab/>
      </w:r>
      <w:r>
        <w:t>SSRC field</w:t>
      </w:r>
      <w:r>
        <w:tab/>
      </w:r>
      <w:r>
        <w:fldChar w:fldCharType="begin" w:fldLock="1"/>
      </w:r>
      <w:r>
        <w:instrText xml:space="preserve"> PAGEREF _Toc98709968 \h </w:instrText>
      </w:r>
      <w:r>
        <w:fldChar w:fldCharType="separate"/>
      </w:r>
      <w:r>
        <w:t>154</w:t>
      </w:r>
      <w:r>
        <w:fldChar w:fldCharType="end"/>
      </w:r>
    </w:p>
    <w:p w14:paraId="76481FE3" w14:textId="762F4231" w:rsidR="00CB1EBE" w:rsidRPr="00194BDB" w:rsidRDefault="00CB1EBE">
      <w:pPr>
        <w:pStyle w:val="TOC4"/>
        <w:rPr>
          <w:rFonts w:ascii="Calibri" w:hAnsi="Calibri"/>
          <w:sz w:val="22"/>
          <w:szCs w:val="22"/>
          <w:lang w:eastAsia="en-GB"/>
        </w:rPr>
      </w:pPr>
      <w:r>
        <w:t>9.2.3.17</w:t>
      </w:r>
      <w:r w:rsidRPr="00194BDB">
        <w:rPr>
          <w:rFonts w:ascii="Calibri" w:hAnsi="Calibri"/>
          <w:sz w:val="22"/>
          <w:szCs w:val="22"/>
          <w:lang w:eastAsia="en-GB"/>
        </w:rPr>
        <w:tab/>
      </w:r>
      <w:r>
        <w:t>Result</w:t>
      </w:r>
      <w:r>
        <w:tab/>
      </w:r>
      <w:r>
        <w:fldChar w:fldCharType="begin" w:fldLock="1"/>
      </w:r>
      <w:r>
        <w:instrText xml:space="preserve"> PAGEREF _Toc98709969 \h </w:instrText>
      </w:r>
      <w:r>
        <w:fldChar w:fldCharType="separate"/>
      </w:r>
      <w:r>
        <w:t>154</w:t>
      </w:r>
      <w:r>
        <w:fldChar w:fldCharType="end"/>
      </w:r>
    </w:p>
    <w:p w14:paraId="47FC3EE7" w14:textId="2AF4DD43" w:rsidR="00CB1EBE" w:rsidRPr="00194BDB" w:rsidRDefault="00CB1EBE">
      <w:pPr>
        <w:pStyle w:val="TOC4"/>
        <w:rPr>
          <w:rFonts w:ascii="Calibri" w:hAnsi="Calibri"/>
          <w:sz w:val="22"/>
          <w:szCs w:val="22"/>
          <w:lang w:eastAsia="en-GB"/>
        </w:rPr>
      </w:pPr>
      <w:r>
        <w:t>9.2.3.18</w:t>
      </w:r>
      <w:r w:rsidRPr="00194BDB">
        <w:rPr>
          <w:rFonts w:ascii="Calibri" w:hAnsi="Calibri"/>
          <w:sz w:val="22"/>
          <w:szCs w:val="22"/>
          <w:lang w:eastAsia="en-GB"/>
        </w:rPr>
        <w:tab/>
      </w:r>
      <w:r>
        <w:t>Message Name field</w:t>
      </w:r>
      <w:r>
        <w:tab/>
      </w:r>
      <w:r>
        <w:fldChar w:fldCharType="begin" w:fldLock="1"/>
      </w:r>
      <w:r>
        <w:instrText xml:space="preserve"> PAGEREF _Toc98709970 \h </w:instrText>
      </w:r>
      <w:r>
        <w:fldChar w:fldCharType="separate"/>
      </w:r>
      <w:r>
        <w:t>155</w:t>
      </w:r>
      <w:r>
        <w:fldChar w:fldCharType="end"/>
      </w:r>
    </w:p>
    <w:p w14:paraId="3305EC13" w14:textId="03C59346" w:rsidR="00CB1EBE" w:rsidRPr="00194BDB" w:rsidRDefault="00CB1EBE">
      <w:pPr>
        <w:pStyle w:val="TOC4"/>
        <w:rPr>
          <w:rFonts w:ascii="Calibri" w:hAnsi="Calibri"/>
          <w:sz w:val="22"/>
          <w:szCs w:val="22"/>
          <w:lang w:eastAsia="en-GB"/>
        </w:rPr>
      </w:pPr>
      <w:r>
        <w:t>9.2.3.19</w:t>
      </w:r>
      <w:r w:rsidRPr="00194BDB">
        <w:rPr>
          <w:rFonts w:ascii="Calibri" w:hAnsi="Calibri"/>
          <w:sz w:val="22"/>
          <w:szCs w:val="22"/>
          <w:lang w:eastAsia="en-GB"/>
        </w:rPr>
        <w:tab/>
      </w:r>
      <w:r>
        <w:t>Reception Priority field</w:t>
      </w:r>
      <w:r>
        <w:tab/>
      </w:r>
      <w:r>
        <w:fldChar w:fldCharType="begin" w:fldLock="1"/>
      </w:r>
      <w:r>
        <w:instrText xml:space="preserve"> PAGEREF _Toc98709971 \h </w:instrText>
      </w:r>
      <w:r>
        <w:fldChar w:fldCharType="separate"/>
      </w:r>
      <w:r>
        <w:t>155</w:t>
      </w:r>
      <w:r>
        <w:fldChar w:fldCharType="end"/>
      </w:r>
    </w:p>
    <w:p w14:paraId="053E6BAC" w14:textId="00E0B967" w:rsidR="00CB1EBE" w:rsidRPr="00194BDB" w:rsidRDefault="00CB1EBE">
      <w:pPr>
        <w:pStyle w:val="TOC4"/>
        <w:rPr>
          <w:rFonts w:ascii="Calibri" w:hAnsi="Calibri"/>
          <w:sz w:val="22"/>
          <w:szCs w:val="22"/>
          <w:lang w:eastAsia="en-GB"/>
        </w:rPr>
      </w:pPr>
      <w:r>
        <w:t>9.2.3.20</w:t>
      </w:r>
      <w:r w:rsidRPr="00194BDB">
        <w:rPr>
          <w:rFonts w:ascii="Calibri" w:hAnsi="Calibri"/>
          <w:sz w:val="22"/>
          <w:szCs w:val="22"/>
          <w:lang w:eastAsia="en-GB"/>
        </w:rPr>
        <w:tab/>
      </w:r>
      <w:r>
        <w:t>MCVideo Group Identity field</w:t>
      </w:r>
      <w:r>
        <w:tab/>
      </w:r>
      <w:r>
        <w:fldChar w:fldCharType="begin" w:fldLock="1"/>
      </w:r>
      <w:r>
        <w:instrText xml:space="preserve"> PAGEREF _Toc98709972 \h </w:instrText>
      </w:r>
      <w:r>
        <w:fldChar w:fldCharType="separate"/>
      </w:r>
      <w:r>
        <w:t>156</w:t>
      </w:r>
      <w:r>
        <w:fldChar w:fldCharType="end"/>
      </w:r>
    </w:p>
    <w:p w14:paraId="46B565FF" w14:textId="6EDA1BE1" w:rsidR="00CB1EBE" w:rsidRPr="00194BDB" w:rsidRDefault="00CB1EBE">
      <w:pPr>
        <w:pStyle w:val="TOC4"/>
        <w:rPr>
          <w:rFonts w:ascii="Calibri" w:hAnsi="Calibri"/>
          <w:sz w:val="22"/>
          <w:szCs w:val="22"/>
          <w:lang w:eastAsia="en-GB"/>
        </w:rPr>
      </w:pPr>
      <w:r>
        <w:t>9.2.3.21</w:t>
      </w:r>
      <w:r w:rsidRPr="00194BDB">
        <w:rPr>
          <w:rFonts w:ascii="Calibri" w:hAnsi="Calibri"/>
          <w:sz w:val="22"/>
          <w:szCs w:val="22"/>
          <w:lang w:eastAsia="en-GB"/>
        </w:rPr>
        <w:tab/>
      </w:r>
      <w:r>
        <w:t>Reception Mode Field</w:t>
      </w:r>
      <w:r>
        <w:tab/>
      </w:r>
      <w:r>
        <w:fldChar w:fldCharType="begin" w:fldLock="1"/>
      </w:r>
      <w:r>
        <w:instrText xml:space="preserve"> PAGEREF _Toc98709973 \h </w:instrText>
      </w:r>
      <w:r>
        <w:fldChar w:fldCharType="separate"/>
      </w:r>
      <w:r>
        <w:t>156</w:t>
      </w:r>
      <w:r>
        <w:fldChar w:fldCharType="end"/>
      </w:r>
    </w:p>
    <w:p w14:paraId="3816D08A" w14:textId="0509AC61" w:rsidR="00CB1EBE" w:rsidRPr="00194BDB" w:rsidRDefault="00CB1EBE">
      <w:pPr>
        <w:pStyle w:val="TOC3"/>
        <w:rPr>
          <w:rFonts w:ascii="Calibri" w:hAnsi="Calibri"/>
          <w:sz w:val="22"/>
          <w:szCs w:val="22"/>
          <w:lang w:eastAsia="en-GB"/>
        </w:rPr>
      </w:pPr>
      <w:r>
        <w:t>9.2.4</w:t>
      </w:r>
      <w:r w:rsidRPr="00194BDB">
        <w:rPr>
          <w:rFonts w:ascii="Calibri" w:hAnsi="Calibri"/>
          <w:sz w:val="22"/>
          <w:szCs w:val="22"/>
          <w:lang w:eastAsia="en-GB"/>
        </w:rPr>
        <w:tab/>
      </w:r>
      <w:r>
        <w:t>Transmission Request message</w:t>
      </w:r>
      <w:r>
        <w:tab/>
      </w:r>
      <w:r>
        <w:fldChar w:fldCharType="begin" w:fldLock="1"/>
      </w:r>
      <w:r>
        <w:instrText xml:space="preserve"> PAGEREF _Toc98709974 \h </w:instrText>
      </w:r>
      <w:r>
        <w:fldChar w:fldCharType="separate"/>
      </w:r>
      <w:r>
        <w:t>157</w:t>
      </w:r>
      <w:r>
        <w:fldChar w:fldCharType="end"/>
      </w:r>
    </w:p>
    <w:p w14:paraId="5E4AFCFF" w14:textId="0523AF90" w:rsidR="00CB1EBE" w:rsidRPr="00194BDB" w:rsidRDefault="00CB1EBE">
      <w:pPr>
        <w:pStyle w:val="TOC3"/>
        <w:rPr>
          <w:rFonts w:ascii="Calibri" w:hAnsi="Calibri"/>
          <w:sz w:val="22"/>
          <w:szCs w:val="22"/>
          <w:lang w:eastAsia="en-GB"/>
        </w:rPr>
      </w:pPr>
      <w:r>
        <w:t>9.2.5</w:t>
      </w:r>
      <w:r w:rsidRPr="00194BDB">
        <w:rPr>
          <w:rFonts w:ascii="Calibri" w:hAnsi="Calibri"/>
          <w:sz w:val="22"/>
          <w:szCs w:val="22"/>
          <w:lang w:eastAsia="en-GB"/>
        </w:rPr>
        <w:tab/>
      </w:r>
      <w:r>
        <w:t>Transmission Granted message</w:t>
      </w:r>
      <w:r>
        <w:tab/>
      </w:r>
      <w:r>
        <w:fldChar w:fldCharType="begin" w:fldLock="1"/>
      </w:r>
      <w:r>
        <w:instrText xml:space="preserve"> PAGEREF _Toc98709975 \h </w:instrText>
      </w:r>
      <w:r>
        <w:fldChar w:fldCharType="separate"/>
      </w:r>
      <w:r>
        <w:t>157</w:t>
      </w:r>
      <w:r>
        <w:fldChar w:fldCharType="end"/>
      </w:r>
    </w:p>
    <w:p w14:paraId="7DD8ABAF" w14:textId="5583C450" w:rsidR="00CB1EBE" w:rsidRPr="00194BDB" w:rsidRDefault="00CB1EBE">
      <w:pPr>
        <w:pStyle w:val="TOC3"/>
        <w:rPr>
          <w:rFonts w:ascii="Calibri" w:hAnsi="Calibri"/>
          <w:sz w:val="22"/>
          <w:szCs w:val="22"/>
          <w:lang w:eastAsia="en-GB"/>
        </w:rPr>
      </w:pPr>
      <w:r>
        <w:t>9.2.6</w:t>
      </w:r>
      <w:r w:rsidRPr="00194BDB">
        <w:rPr>
          <w:rFonts w:ascii="Calibri" w:hAnsi="Calibri"/>
          <w:sz w:val="22"/>
          <w:szCs w:val="22"/>
          <w:lang w:eastAsia="en-GB"/>
        </w:rPr>
        <w:tab/>
      </w:r>
      <w:r>
        <w:t>Transmission Rejected message</w:t>
      </w:r>
      <w:r>
        <w:tab/>
      </w:r>
      <w:r>
        <w:fldChar w:fldCharType="begin" w:fldLock="1"/>
      </w:r>
      <w:r>
        <w:instrText xml:space="preserve"> PAGEREF _Toc98709976 \h </w:instrText>
      </w:r>
      <w:r>
        <w:fldChar w:fldCharType="separate"/>
      </w:r>
      <w:r>
        <w:t>159</w:t>
      </w:r>
      <w:r>
        <w:fldChar w:fldCharType="end"/>
      </w:r>
    </w:p>
    <w:p w14:paraId="7C3F4BBC" w14:textId="088B0451" w:rsidR="00CB1EBE" w:rsidRPr="00194BDB" w:rsidRDefault="00CB1EBE">
      <w:pPr>
        <w:pStyle w:val="TOC4"/>
        <w:rPr>
          <w:rFonts w:ascii="Calibri" w:hAnsi="Calibri"/>
          <w:sz w:val="22"/>
          <w:szCs w:val="22"/>
          <w:lang w:eastAsia="en-GB"/>
        </w:rPr>
      </w:pPr>
      <w:r>
        <w:t>9.2.6.1</w:t>
      </w:r>
      <w:r w:rsidRPr="00194BDB">
        <w:rPr>
          <w:rFonts w:ascii="Calibri" w:hAnsi="Calibri"/>
          <w:sz w:val="22"/>
          <w:szCs w:val="22"/>
          <w:lang w:eastAsia="en-GB"/>
        </w:rPr>
        <w:tab/>
      </w:r>
      <w:r>
        <w:t>General</w:t>
      </w:r>
      <w:r>
        <w:tab/>
      </w:r>
      <w:r>
        <w:fldChar w:fldCharType="begin" w:fldLock="1"/>
      </w:r>
      <w:r>
        <w:instrText xml:space="preserve"> PAGEREF _Toc98709977 \h </w:instrText>
      </w:r>
      <w:r>
        <w:fldChar w:fldCharType="separate"/>
      </w:r>
      <w:r>
        <w:t>159</w:t>
      </w:r>
      <w:r>
        <w:fldChar w:fldCharType="end"/>
      </w:r>
    </w:p>
    <w:p w14:paraId="2349728B" w14:textId="6E3ED380" w:rsidR="00CB1EBE" w:rsidRPr="00194BDB" w:rsidRDefault="00CB1EBE">
      <w:pPr>
        <w:pStyle w:val="TOC4"/>
        <w:rPr>
          <w:rFonts w:ascii="Calibri" w:hAnsi="Calibri"/>
          <w:sz w:val="22"/>
          <w:szCs w:val="22"/>
          <w:lang w:eastAsia="en-GB"/>
        </w:rPr>
      </w:pPr>
      <w:r w:rsidRPr="00CB1EBE">
        <w:t>9.2.6.2</w:t>
      </w:r>
      <w:r w:rsidRPr="00194BDB">
        <w:rPr>
          <w:rFonts w:ascii="Calibri" w:hAnsi="Calibri"/>
          <w:sz w:val="22"/>
          <w:szCs w:val="22"/>
          <w:lang w:eastAsia="en-GB"/>
        </w:rPr>
        <w:tab/>
      </w:r>
      <w:r w:rsidRPr="00404535">
        <w:rPr>
          <w:lang w:val="fr-FR"/>
        </w:rPr>
        <w:t>Rejection cause codes and rejection cause phrase</w:t>
      </w:r>
      <w:r>
        <w:tab/>
      </w:r>
      <w:r>
        <w:fldChar w:fldCharType="begin" w:fldLock="1"/>
      </w:r>
      <w:r>
        <w:instrText xml:space="preserve"> PAGEREF _Toc98709978 \h </w:instrText>
      </w:r>
      <w:r>
        <w:fldChar w:fldCharType="separate"/>
      </w:r>
      <w:r>
        <w:t>160</w:t>
      </w:r>
      <w:r>
        <w:fldChar w:fldCharType="end"/>
      </w:r>
    </w:p>
    <w:p w14:paraId="53BC1317" w14:textId="67DBFF36" w:rsidR="00CB1EBE" w:rsidRPr="00194BDB" w:rsidRDefault="00CB1EBE">
      <w:pPr>
        <w:pStyle w:val="TOC3"/>
        <w:rPr>
          <w:rFonts w:ascii="Calibri" w:hAnsi="Calibri"/>
          <w:sz w:val="22"/>
          <w:szCs w:val="22"/>
          <w:lang w:eastAsia="en-GB"/>
        </w:rPr>
      </w:pPr>
      <w:r>
        <w:t>9.2.7</w:t>
      </w:r>
      <w:r w:rsidRPr="00194BDB">
        <w:rPr>
          <w:rFonts w:ascii="Calibri" w:hAnsi="Calibri"/>
          <w:sz w:val="22"/>
          <w:szCs w:val="22"/>
          <w:lang w:eastAsia="en-GB"/>
        </w:rPr>
        <w:tab/>
      </w:r>
      <w:r>
        <w:t>Transmission Release message</w:t>
      </w:r>
      <w:r>
        <w:tab/>
      </w:r>
      <w:r>
        <w:fldChar w:fldCharType="begin" w:fldLock="1"/>
      </w:r>
      <w:r>
        <w:instrText xml:space="preserve"> PAGEREF _Toc98709979 \h </w:instrText>
      </w:r>
      <w:r>
        <w:fldChar w:fldCharType="separate"/>
      </w:r>
      <w:r>
        <w:t>161</w:t>
      </w:r>
      <w:r>
        <w:fldChar w:fldCharType="end"/>
      </w:r>
    </w:p>
    <w:p w14:paraId="713535F7" w14:textId="35AC8CED" w:rsidR="00CB1EBE" w:rsidRPr="00194BDB" w:rsidRDefault="00CB1EBE">
      <w:pPr>
        <w:pStyle w:val="TOC3"/>
        <w:rPr>
          <w:rFonts w:ascii="Calibri" w:hAnsi="Calibri"/>
          <w:sz w:val="22"/>
          <w:szCs w:val="22"/>
          <w:lang w:eastAsia="en-GB"/>
        </w:rPr>
      </w:pPr>
      <w:r>
        <w:t>9.2.8</w:t>
      </w:r>
      <w:r w:rsidRPr="00194BDB">
        <w:rPr>
          <w:rFonts w:ascii="Calibri" w:hAnsi="Calibri"/>
          <w:sz w:val="22"/>
          <w:szCs w:val="22"/>
          <w:lang w:eastAsia="en-GB"/>
        </w:rPr>
        <w:tab/>
      </w:r>
      <w:r>
        <w:t>Transmission Arbitration Taken message</w:t>
      </w:r>
      <w:r>
        <w:tab/>
      </w:r>
      <w:r>
        <w:fldChar w:fldCharType="begin" w:fldLock="1"/>
      </w:r>
      <w:r>
        <w:instrText xml:space="preserve"> PAGEREF _Toc98709980 \h </w:instrText>
      </w:r>
      <w:r>
        <w:fldChar w:fldCharType="separate"/>
      </w:r>
      <w:r>
        <w:t>161</w:t>
      </w:r>
      <w:r>
        <w:fldChar w:fldCharType="end"/>
      </w:r>
    </w:p>
    <w:p w14:paraId="2164320E" w14:textId="56BA18A1" w:rsidR="00CB1EBE" w:rsidRPr="00194BDB" w:rsidRDefault="00CB1EBE">
      <w:pPr>
        <w:pStyle w:val="TOC3"/>
        <w:rPr>
          <w:rFonts w:ascii="Calibri" w:hAnsi="Calibri"/>
          <w:sz w:val="22"/>
          <w:szCs w:val="22"/>
          <w:lang w:eastAsia="en-GB"/>
        </w:rPr>
      </w:pPr>
      <w:r>
        <w:t>9.2.9</w:t>
      </w:r>
      <w:r w:rsidRPr="00194BDB">
        <w:rPr>
          <w:rFonts w:ascii="Calibri" w:hAnsi="Calibri"/>
          <w:sz w:val="22"/>
          <w:szCs w:val="22"/>
          <w:lang w:eastAsia="en-GB"/>
        </w:rPr>
        <w:tab/>
      </w:r>
      <w:r>
        <w:t>Transmission Arbitration Released message</w:t>
      </w:r>
      <w:r>
        <w:tab/>
      </w:r>
      <w:r>
        <w:fldChar w:fldCharType="begin" w:fldLock="1"/>
      </w:r>
      <w:r>
        <w:instrText xml:space="preserve"> PAGEREF _Toc98709981 \h </w:instrText>
      </w:r>
      <w:r>
        <w:fldChar w:fldCharType="separate"/>
      </w:r>
      <w:r>
        <w:t>163</w:t>
      </w:r>
      <w:r>
        <w:fldChar w:fldCharType="end"/>
      </w:r>
    </w:p>
    <w:p w14:paraId="1BE0F72A" w14:textId="4363276D" w:rsidR="00CB1EBE" w:rsidRPr="00194BDB" w:rsidRDefault="00CB1EBE">
      <w:pPr>
        <w:pStyle w:val="TOC3"/>
        <w:rPr>
          <w:rFonts w:ascii="Calibri" w:hAnsi="Calibri"/>
          <w:sz w:val="22"/>
          <w:szCs w:val="22"/>
          <w:lang w:eastAsia="en-GB"/>
        </w:rPr>
      </w:pPr>
      <w:r>
        <w:t>9.2.10</w:t>
      </w:r>
      <w:r w:rsidRPr="00194BDB">
        <w:rPr>
          <w:rFonts w:ascii="Calibri" w:hAnsi="Calibri"/>
          <w:sz w:val="22"/>
          <w:szCs w:val="22"/>
          <w:lang w:eastAsia="en-GB"/>
        </w:rPr>
        <w:tab/>
      </w:r>
      <w:r>
        <w:t>Transmission Revoked message</w:t>
      </w:r>
      <w:r>
        <w:tab/>
      </w:r>
      <w:r>
        <w:fldChar w:fldCharType="begin" w:fldLock="1"/>
      </w:r>
      <w:r>
        <w:instrText xml:space="preserve"> PAGEREF _Toc98709982 \h </w:instrText>
      </w:r>
      <w:r>
        <w:fldChar w:fldCharType="separate"/>
      </w:r>
      <w:r>
        <w:t>164</w:t>
      </w:r>
      <w:r>
        <w:fldChar w:fldCharType="end"/>
      </w:r>
    </w:p>
    <w:p w14:paraId="2076C2F4" w14:textId="158C36BA" w:rsidR="00CB1EBE" w:rsidRPr="00194BDB" w:rsidRDefault="00CB1EBE">
      <w:pPr>
        <w:pStyle w:val="TOC4"/>
        <w:rPr>
          <w:rFonts w:ascii="Calibri" w:hAnsi="Calibri"/>
          <w:sz w:val="22"/>
          <w:szCs w:val="22"/>
          <w:lang w:eastAsia="en-GB"/>
        </w:rPr>
      </w:pPr>
      <w:r>
        <w:t>9.2.10.1</w:t>
      </w:r>
      <w:r w:rsidRPr="00194BDB">
        <w:rPr>
          <w:rFonts w:ascii="Calibri" w:hAnsi="Calibri"/>
          <w:sz w:val="22"/>
          <w:szCs w:val="22"/>
          <w:lang w:eastAsia="en-GB"/>
        </w:rPr>
        <w:tab/>
      </w:r>
      <w:r>
        <w:t>General</w:t>
      </w:r>
      <w:r>
        <w:tab/>
      </w:r>
      <w:r>
        <w:fldChar w:fldCharType="begin" w:fldLock="1"/>
      </w:r>
      <w:r>
        <w:instrText xml:space="preserve"> PAGEREF _Toc98709983 \h </w:instrText>
      </w:r>
      <w:r>
        <w:fldChar w:fldCharType="separate"/>
      </w:r>
      <w:r>
        <w:t>164</w:t>
      </w:r>
      <w:r>
        <w:fldChar w:fldCharType="end"/>
      </w:r>
    </w:p>
    <w:p w14:paraId="0721C311" w14:textId="7509FDDD" w:rsidR="00CB1EBE" w:rsidRPr="00194BDB" w:rsidRDefault="00CB1EBE">
      <w:pPr>
        <w:pStyle w:val="TOC4"/>
        <w:rPr>
          <w:rFonts w:ascii="Calibri" w:hAnsi="Calibri"/>
          <w:sz w:val="22"/>
          <w:szCs w:val="22"/>
          <w:lang w:eastAsia="en-GB"/>
        </w:rPr>
      </w:pPr>
      <w:r>
        <w:t>9.2.10.2</w:t>
      </w:r>
      <w:r w:rsidRPr="00194BDB">
        <w:rPr>
          <w:rFonts w:ascii="Calibri" w:hAnsi="Calibri"/>
          <w:sz w:val="22"/>
          <w:szCs w:val="22"/>
          <w:lang w:eastAsia="en-GB"/>
        </w:rPr>
        <w:tab/>
      </w:r>
      <w:r>
        <w:t>Transmission revoked cause codes and revoked cause phrases</w:t>
      </w:r>
      <w:r>
        <w:tab/>
      </w:r>
      <w:r>
        <w:fldChar w:fldCharType="begin" w:fldLock="1"/>
      </w:r>
      <w:r>
        <w:instrText xml:space="preserve"> PAGEREF _Toc98709984 \h </w:instrText>
      </w:r>
      <w:r>
        <w:fldChar w:fldCharType="separate"/>
      </w:r>
      <w:r>
        <w:t>165</w:t>
      </w:r>
      <w:r>
        <w:fldChar w:fldCharType="end"/>
      </w:r>
    </w:p>
    <w:p w14:paraId="35450E09" w14:textId="4EED66C7" w:rsidR="00CB1EBE" w:rsidRPr="00194BDB" w:rsidRDefault="00CB1EBE">
      <w:pPr>
        <w:pStyle w:val="TOC3"/>
        <w:rPr>
          <w:rFonts w:ascii="Calibri" w:hAnsi="Calibri"/>
          <w:sz w:val="22"/>
          <w:szCs w:val="22"/>
          <w:lang w:eastAsia="en-GB"/>
        </w:rPr>
      </w:pPr>
      <w:r>
        <w:t>9.2.11</w:t>
      </w:r>
      <w:r w:rsidRPr="00194BDB">
        <w:rPr>
          <w:rFonts w:ascii="Calibri" w:hAnsi="Calibri"/>
          <w:sz w:val="22"/>
          <w:szCs w:val="22"/>
          <w:lang w:eastAsia="en-GB"/>
        </w:rPr>
        <w:tab/>
      </w:r>
      <w:r>
        <w:t>Queue Position Request message</w:t>
      </w:r>
      <w:r>
        <w:tab/>
      </w:r>
      <w:r>
        <w:fldChar w:fldCharType="begin" w:fldLock="1"/>
      </w:r>
      <w:r>
        <w:instrText xml:space="preserve"> PAGEREF _Toc98709985 \h </w:instrText>
      </w:r>
      <w:r>
        <w:fldChar w:fldCharType="separate"/>
      </w:r>
      <w:r>
        <w:t>165</w:t>
      </w:r>
      <w:r>
        <w:fldChar w:fldCharType="end"/>
      </w:r>
    </w:p>
    <w:p w14:paraId="35384537" w14:textId="1073AD59" w:rsidR="00CB1EBE" w:rsidRPr="00194BDB" w:rsidRDefault="00CB1EBE">
      <w:pPr>
        <w:pStyle w:val="TOC3"/>
        <w:rPr>
          <w:rFonts w:ascii="Calibri" w:hAnsi="Calibri"/>
          <w:sz w:val="22"/>
          <w:szCs w:val="22"/>
          <w:lang w:eastAsia="en-GB"/>
        </w:rPr>
      </w:pPr>
      <w:r>
        <w:t>9.2.12</w:t>
      </w:r>
      <w:r w:rsidRPr="00194BDB">
        <w:rPr>
          <w:rFonts w:ascii="Calibri" w:hAnsi="Calibri"/>
          <w:sz w:val="22"/>
          <w:szCs w:val="22"/>
          <w:lang w:eastAsia="en-GB"/>
        </w:rPr>
        <w:tab/>
      </w:r>
      <w:r>
        <w:t>Queue Position Info message</w:t>
      </w:r>
      <w:r>
        <w:tab/>
      </w:r>
      <w:r>
        <w:fldChar w:fldCharType="begin" w:fldLock="1"/>
      </w:r>
      <w:r>
        <w:instrText xml:space="preserve"> PAGEREF _Toc98709986 \h </w:instrText>
      </w:r>
      <w:r>
        <w:fldChar w:fldCharType="separate"/>
      </w:r>
      <w:r>
        <w:t>166</w:t>
      </w:r>
      <w:r>
        <w:fldChar w:fldCharType="end"/>
      </w:r>
    </w:p>
    <w:p w14:paraId="4AC40F91" w14:textId="6F1C5044" w:rsidR="00CB1EBE" w:rsidRPr="00194BDB" w:rsidRDefault="00CB1EBE">
      <w:pPr>
        <w:pStyle w:val="TOC3"/>
        <w:rPr>
          <w:rFonts w:ascii="Calibri" w:hAnsi="Calibri"/>
          <w:sz w:val="22"/>
          <w:szCs w:val="22"/>
          <w:lang w:eastAsia="en-GB"/>
        </w:rPr>
      </w:pPr>
      <w:r>
        <w:t>9.2.13</w:t>
      </w:r>
      <w:r w:rsidRPr="00194BDB">
        <w:rPr>
          <w:rFonts w:ascii="Calibri" w:hAnsi="Calibri"/>
          <w:sz w:val="22"/>
          <w:szCs w:val="22"/>
          <w:lang w:eastAsia="en-GB"/>
        </w:rPr>
        <w:tab/>
      </w:r>
      <w:r>
        <w:t>Media transmission notification</w:t>
      </w:r>
      <w:r>
        <w:tab/>
      </w:r>
      <w:r>
        <w:fldChar w:fldCharType="begin" w:fldLock="1"/>
      </w:r>
      <w:r>
        <w:instrText xml:space="preserve"> PAGEREF _Toc98709987 \h </w:instrText>
      </w:r>
      <w:r>
        <w:fldChar w:fldCharType="separate"/>
      </w:r>
      <w:r>
        <w:t>167</w:t>
      </w:r>
      <w:r>
        <w:fldChar w:fldCharType="end"/>
      </w:r>
    </w:p>
    <w:p w14:paraId="5E961D8B" w14:textId="5DB44926" w:rsidR="00CB1EBE" w:rsidRPr="00194BDB" w:rsidRDefault="00CB1EBE">
      <w:pPr>
        <w:pStyle w:val="TOC3"/>
        <w:rPr>
          <w:rFonts w:ascii="Calibri" w:hAnsi="Calibri"/>
          <w:sz w:val="22"/>
          <w:szCs w:val="22"/>
          <w:lang w:eastAsia="en-GB"/>
        </w:rPr>
      </w:pPr>
      <w:r>
        <w:t>9.2.14</w:t>
      </w:r>
      <w:r w:rsidRPr="00194BDB">
        <w:rPr>
          <w:rFonts w:ascii="Calibri" w:hAnsi="Calibri"/>
          <w:sz w:val="22"/>
          <w:szCs w:val="22"/>
          <w:lang w:eastAsia="en-GB"/>
        </w:rPr>
        <w:tab/>
      </w:r>
      <w:r>
        <w:t>Receive media request</w:t>
      </w:r>
      <w:r>
        <w:tab/>
      </w:r>
      <w:r>
        <w:fldChar w:fldCharType="begin" w:fldLock="1"/>
      </w:r>
      <w:r>
        <w:instrText xml:space="preserve"> PAGEREF _Toc98709988 \h </w:instrText>
      </w:r>
      <w:r>
        <w:fldChar w:fldCharType="separate"/>
      </w:r>
      <w:r>
        <w:t>169</w:t>
      </w:r>
      <w:r>
        <w:fldChar w:fldCharType="end"/>
      </w:r>
    </w:p>
    <w:p w14:paraId="3FF83E9A" w14:textId="173771A9" w:rsidR="00CB1EBE" w:rsidRPr="00194BDB" w:rsidRDefault="00CB1EBE">
      <w:pPr>
        <w:pStyle w:val="TOC3"/>
        <w:rPr>
          <w:rFonts w:ascii="Calibri" w:hAnsi="Calibri"/>
          <w:sz w:val="22"/>
          <w:szCs w:val="22"/>
          <w:lang w:eastAsia="en-GB"/>
        </w:rPr>
      </w:pPr>
      <w:r>
        <w:t>9.2.15</w:t>
      </w:r>
      <w:r w:rsidRPr="00194BDB">
        <w:rPr>
          <w:rFonts w:ascii="Calibri" w:hAnsi="Calibri"/>
          <w:sz w:val="22"/>
          <w:szCs w:val="22"/>
          <w:lang w:eastAsia="en-GB"/>
        </w:rPr>
        <w:tab/>
      </w:r>
      <w:r>
        <w:t>Receive media response</w:t>
      </w:r>
      <w:r>
        <w:tab/>
      </w:r>
      <w:r>
        <w:fldChar w:fldCharType="begin" w:fldLock="1"/>
      </w:r>
      <w:r>
        <w:instrText xml:space="preserve"> PAGEREF _Toc98709989 \h </w:instrText>
      </w:r>
      <w:r>
        <w:fldChar w:fldCharType="separate"/>
      </w:r>
      <w:r>
        <w:t>170</w:t>
      </w:r>
      <w:r>
        <w:fldChar w:fldCharType="end"/>
      </w:r>
    </w:p>
    <w:p w14:paraId="3186835F" w14:textId="72BD6004" w:rsidR="00CB1EBE" w:rsidRPr="00194BDB" w:rsidRDefault="00CB1EBE">
      <w:pPr>
        <w:pStyle w:val="TOC4"/>
        <w:rPr>
          <w:rFonts w:ascii="Calibri" w:hAnsi="Calibri"/>
          <w:sz w:val="22"/>
          <w:szCs w:val="22"/>
          <w:lang w:eastAsia="en-GB"/>
        </w:rPr>
      </w:pPr>
      <w:r>
        <w:t>9.2.15.1</w:t>
      </w:r>
      <w:r w:rsidRPr="00194BDB">
        <w:rPr>
          <w:rFonts w:ascii="Calibri" w:hAnsi="Calibri"/>
          <w:sz w:val="22"/>
          <w:szCs w:val="22"/>
          <w:lang w:eastAsia="en-GB"/>
        </w:rPr>
        <w:tab/>
      </w:r>
      <w:r>
        <w:t>General</w:t>
      </w:r>
      <w:r>
        <w:tab/>
      </w:r>
      <w:r>
        <w:fldChar w:fldCharType="begin" w:fldLock="1"/>
      </w:r>
      <w:r>
        <w:instrText xml:space="preserve"> PAGEREF _Toc98709990 \h </w:instrText>
      </w:r>
      <w:r>
        <w:fldChar w:fldCharType="separate"/>
      </w:r>
      <w:r>
        <w:t>170</w:t>
      </w:r>
      <w:r>
        <w:fldChar w:fldCharType="end"/>
      </w:r>
    </w:p>
    <w:p w14:paraId="106A9CCB" w14:textId="2BE63AD6" w:rsidR="00CB1EBE" w:rsidRPr="00194BDB" w:rsidRDefault="00CB1EBE">
      <w:pPr>
        <w:pStyle w:val="TOC4"/>
        <w:rPr>
          <w:rFonts w:ascii="Calibri" w:hAnsi="Calibri"/>
          <w:sz w:val="22"/>
          <w:szCs w:val="22"/>
          <w:lang w:eastAsia="en-GB"/>
        </w:rPr>
      </w:pPr>
      <w:r w:rsidRPr="00CB1EBE">
        <w:t>9.2.15.2</w:t>
      </w:r>
      <w:r w:rsidRPr="00194BDB">
        <w:rPr>
          <w:rFonts w:ascii="Calibri" w:hAnsi="Calibri"/>
          <w:sz w:val="22"/>
          <w:szCs w:val="22"/>
          <w:lang w:eastAsia="en-GB"/>
        </w:rPr>
        <w:tab/>
      </w:r>
      <w:r w:rsidRPr="00404535">
        <w:rPr>
          <w:lang w:val="fr-FR"/>
        </w:rPr>
        <w:t>Rejection cause codes and rejection cause phrase</w:t>
      </w:r>
      <w:r>
        <w:tab/>
      </w:r>
      <w:r>
        <w:fldChar w:fldCharType="begin" w:fldLock="1"/>
      </w:r>
      <w:r>
        <w:instrText xml:space="preserve"> PAGEREF _Toc98709991 \h </w:instrText>
      </w:r>
      <w:r>
        <w:fldChar w:fldCharType="separate"/>
      </w:r>
      <w:r>
        <w:t>171</w:t>
      </w:r>
      <w:r>
        <w:fldChar w:fldCharType="end"/>
      </w:r>
    </w:p>
    <w:p w14:paraId="650DE3F2" w14:textId="1218AC8C" w:rsidR="00CB1EBE" w:rsidRPr="00194BDB" w:rsidRDefault="00CB1EBE">
      <w:pPr>
        <w:pStyle w:val="TOC3"/>
        <w:rPr>
          <w:rFonts w:ascii="Calibri" w:hAnsi="Calibri"/>
          <w:sz w:val="22"/>
          <w:szCs w:val="22"/>
          <w:lang w:eastAsia="en-GB"/>
        </w:rPr>
      </w:pPr>
      <w:r>
        <w:t>9.2.16</w:t>
      </w:r>
      <w:r w:rsidRPr="00194BDB">
        <w:rPr>
          <w:rFonts w:ascii="Calibri" w:hAnsi="Calibri"/>
          <w:sz w:val="22"/>
          <w:szCs w:val="22"/>
          <w:lang w:eastAsia="en-GB"/>
        </w:rPr>
        <w:tab/>
      </w:r>
      <w:r>
        <w:t>Media reception notification</w:t>
      </w:r>
      <w:r>
        <w:tab/>
      </w:r>
      <w:r>
        <w:fldChar w:fldCharType="begin" w:fldLock="1"/>
      </w:r>
      <w:r>
        <w:instrText xml:space="preserve"> PAGEREF _Toc98709992 \h </w:instrText>
      </w:r>
      <w:r>
        <w:fldChar w:fldCharType="separate"/>
      </w:r>
      <w:r>
        <w:t>171</w:t>
      </w:r>
      <w:r>
        <w:fldChar w:fldCharType="end"/>
      </w:r>
    </w:p>
    <w:p w14:paraId="60EEB0B3" w14:textId="237ED2CD" w:rsidR="00CB1EBE" w:rsidRPr="00194BDB" w:rsidRDefault="00CB1EBE">
      <w:pPr>
        <w:pStyle w:val="TOC3"/>
        <w:rPr>
          <w:rFonts w:ascii="Calibri" w:hAnsi="Calibri"/>
          <w:sz w:val="22"/>
          <w:szCs w:val="22"/>
          <w:lang w:eastAsia="en-GB"/>
        </w:rPr>
      </w:pPr>
      <w:r>
        <w:lastRenderedPageBreak/>
        <w:t>9.2.17</w:t>
      </w:r>
      <w:r w:rsidRPr="00194BDB">
        <w:rPr>
          <w:rFonts w:ascii="Calibri" w:hAnsi="Calibri"/>
          <w:sz w:val="22"/>
          <w:szCs w:val="22"/>
          <w:lang w:eastAsia="en-GB"/>
        </w:rPr>
        <w:tab/>
      </w:r>
      <w:r>
        <w:t>Void</w:t>
      </w:r>
      <w:r>
        <w:tab/>
      </w:r>
      <w:r>
        <w:fldChar w:fldCharType="begin" w:fldLock="1"/>
      </w:r>
      <w:r>
        <w:instrText xml:space="preserve"> PAGEREF _Toc98709993 \h </w:instrText>
      </w:r>
      <w:r>
        <w:fldChar w:fldCharType="separate"/>
      </w:r>
      <w:r>
        <w:t>172</w:t>
      </w:r>
      <w:r>
        <w:fldChar w:fldCharType="end"/>
      </w:r>
    </w:p>
    <w:p w14:paraId="3FFDB18C" w14:textId="739FD695" w:rsidR="00CB1EBE" w:rsidRPr="00194BDB" w:rsidRDefault="00CB1EBE">
      <w:pPr>
        <w:pStyle w:val="TOC3"/>
        <w:rPr>
          <w:rFonts w:ascii="Calibri" w:hAnsi="Calibri"/>
          <w:sz w:val="22"/>
          <w:szCs w:val="22"/>
          <w:lang w:eastAsia="en-GB"/>
        </w:rPr>
      </w:pPr>
      <w:r>
        <w:t>9.2.18</w:t>
      </w:r>
      <w:r w:rsidRPr="00194BDB">
        <w:rPr>
          <w:rFonts w:ascii="Calibri" w:hAnsi="Calibri"/>
          <w:sz w:val="22"/>
          <w:szCs w:val="22"/>
          <w:lang w:eastAsia="en-GB"/>
        </w:rPr>
        <w:tab/>
      </w:r>
      <w:r>
        <w:t>Void</w:t>
      </w:r>
      <w:r>
        <w:tab/>
      </w:r>
      <w:r>
        <w:fldChar w:fldCharType="begin" w:fldLock="1"/>
      </w:r>
      <w:r>
        <w:instrText xml:space="preserve"> PAGEREF _Toc98709994 \h </w:instrText>
      </w:r>
      <w:r>
        <w:fldChar w:fldCharType="separate"/>
      </w:r>
      <w:r>
        <w:t>172</w:t>
      </w:r>
      <w:r>
        <w:fldChar w:fldCharType="end"/>
      </w:r>
    </w:p>
    <w:p w14:paraId="02911EA1" w14:textId="50491FD3" w:rsidR="00CB1EBE" w:rsidRPr="00194BDB" w:rsidRDefault="00CB1EBE">
      <w:pPr>
        <w:pStyle w:val="TOC3"/>
        <w:rPr>
          <w:rFonts w:ascii="Calibri" w:hAnsi="Calibri"/>
          <w:sz w:val="22"/>
          <w:szCs w:val="22"/>
          <w:lang w:eastAsia="en-GB"/>
        </w:rPr>
      </w:pPr>
      <w:r>
        <w:t>9.2.19</w:t>
      </w:r>
      <w:r w:rsidRPr="00194BDB">
        <w:rPr>
          <w:rFonts w:ascii="Calibri" w:hAnsi="Calibri"/>
          <w:sz w:val="22"/>
          <w:szCs w:val="22"/>
          <w:lang w:eastAsia="en-GB"/>
        </w:rPr>
        <w:tab/>
      </w:r>
      <w:r>
        <w:t>Transmission cancel request notify</w:t>
      </w:r>
      <w:r>
        <w:tab/>
      </w:r>
      <w:r>
        <w:fldChar w:fldCharType="begin" w:fldLock="1"/>
      </w:r>
      <w:r>
        <w:instrText xml:space="preserve"> PAGEREF _Toc98709995 \h </w:instrText>
      </w:r>
      <w:r>
        <w:fldChar w:fldCharType="separate"/>
      </w:r>
      <w:r>
        <w:t>172</w:t>
      </w:r>
      <w:r>
        <w:fldChar w:fldCharType="end"/>
      </w:r>
    </w:p>
    <w:p w14:paraId="1450C701" w14:textId="214EAF36" w:rsidR="00CB1EBE" w:rsidRPr="00194BDB" w:rsidRDefault="00CB1EBE">
      <w:pPr>
        <w:pStyle w:val="TOC3"/>
        <w:rPr>
          <w:rFonts w:ascii="Calibri" w:hAnsi="Calibri"/>
          <w:sz w:val="22"/>
          <w:szCs w:val="22"/>
          <w:lang w:eastAsia="en-GB"/>
        </w:rPr>
      </w:pPr>
      <w:r>
        <w:t>9.2.20</w:t>
      </w:r>
      <w:r w:rsidRPr="00194BDB">
        <w:rPr>
          <w:rFonts w:ascii="Calibri" w:hAnsi="Calibri"/>
          <w:sz w:val="22"/>
          <w:szCs w:val="22"/>
          <w:lang w:eastAsia="en-GB"/>
        </w:rPr>
        <w:tab/>
      </w:r>
      <w:r>
        <w:t>Transmission end request</w:t>
      </w:r>
      <w:r>
        <w:tab/>
      </w:r>
      <w:r>
        <w:fldChar w:fldCharType="begin" w:fldLock="1"/>
      </w:r>
      <w:r>
        <w:instrText xml:space="preserve"> PAGEREF _Toc98709996 \h </w:instrText>
      </w:r>
      <w:r>
        <w:fldChar w:fldCharType="separate"/>
      </w:r>
      <w:r>
        <w:t>172</w:t>
      </w:r>
      <w:r>
        <w:fldChar w:fldCharType="end"/>
      </w:r>
    </w:p>
    <w:p w14:paraId="79EF33E6" w14:textId="343250B6" w:rsidR="00CB1EBE" w:rsidRPr="00194BDB" w:rsidRDefault="00CB1EBE">
      <w:pPr>
        <w:pStyle w:val="TOC3"/>
        <w:rPr>
          <w:rFonts w:ascii="Calibri" w:hAnsi="Calibri"/>
          <w:sz w:val="22"/>
          <w:szCs w:val="22"/>
          <w:lang w:eastAsia="en-GB"/>
        </w:rPr>
      </w:pPr>
      <w:r>
        <w:t>9.2.21</w:t>
      </w:r>
      <w:r w:rsidRPr="00194BDB">
        <w:rPr>
          <w:rFonts w:ascii="Calibri" w:hAnsi="Calibri"/>
          <w:sz w:val="22"/>
          <w:szCs w:val="22"/>
          <w:lang w:eastAsia="en-GB"/>
        </w:rPr>
        <w:tab/>
      </w:r>
      <w:r>
        <w:t>Transmission end response</w:t>
      </w:r>
      <w:r>
        <w:tab/>
      </w:r>
      <w:r>
        <w:fldChar w:fldCharType="begin" w:fldLock="1"/>
      </w:r>
      <w:r>
        <w:instrText xml:space="preserve"> PAGEREF _Toc98709997 \h </w:instrText>
      </w:r>
      <w:r>
        <w:fldChar w:fldCharType="separate"/>
      </w:r>
      <w:r>
        <w:t>173</w:t>
      </w:r>
      <w:r>
        <w:fldChar w:fldCharType="end"/>
      </w:r>
    </w:p>
    <w:p w14:paraId="68A6FAC9" w14:textId="4B9B3F1D" w:rsidR="00CB1EBE" w:rsidRPr="00194BDB" w:rsidRDefault="00CB1EBE">
      <w:pPr>
        <w:pStyle w:val="TOC3"/>
        <w:rPr>
          <w:rFonts w:ascii="Calibri" w:hAnsi="Calibri"/>
          <w:sz w:val="22"/>
          <w:szCs w:val="22"/>
          <w:lang w:eastAsia="en-GB"/>
        </w:rPr>
      </w:pPr>
      <w:r>
        <w:t>9.2.22</w:t>
      </w:r>
      <w:r w:rsidRPr="00194BDB">
        <w:rPr>
          <w:rFonts w:ascii="Calibri" w:hAnsi="Calibri"/>
          <w:sz w:val="22"/>
          <w:szCs w:val="22"/>
          <w:lang w:eastAsia="en-GB"/>
        </w:rPr>
        <w:tab/>
      </w:r>
      <w:r>
        <w:t>Remote Transmission request</w:t>
      </w:r>
      <w:r>
        <w:tab/>
      </w:r>
      <w:r>
        <w:fldChar w:fldCharType="begin" w:fldLock="1"/>
      </w:r>
      <w:r>
        <w:instrText xml:space="preserve"> PAGEREF _Toc98709998 \h </w:instrText>
      </w:r>
      <w:r>
        <w:fldChar w:fldCharType="separate"/>
      </w:r>
      <w:r>
        <w:t>174</w:t>
      </w:r>
      <w:r>
        <w:fldChar w:fldCharType="end"/>
      </w:r>
    </w:p>
    <w:p w14:paraId="68EFD126" w14:textId="46C7E995" w:rsidR="00CB1EBE" w:rsidRPr="00194BDB" w:rsidRDefault="00CB1EBE">
      <w:pPr>
        <w:pStyle w:val="TOC3"/>
        <w:rPr>
          <w:rFonts w:ascii="Calibri" w:hAnsi="Calibri"/>
          <w:sz w:val="22"/>
          <w:szCs w:val="22"/>
          <w:lang w:eastAsia="en-GB"/>
        </w:rPr>
      </w:pPr>
      <w:r>
        <w:t>9.2.23</w:t>
      </w:r>
      <w:r w:rsidRPr="00194BDB">
        <w:rPr>
          <w:rFonts w:ascii="Calibri" w:hAnsi="Calibri"/>
          <w:sz w:val="22"/>
          <w:szCs w:val="22"/>
          <w:lang w:eastAsia="en-GB"/>
        </w:rPr>
        <w:tab/>
      </w:r>
      <w:r>
        <w:t>Remote Transmission response</w:t>
      </w:r>
      <w:r>
        <w:tab/>
      </w:r>
      <w:r>
        <w:fldChar w:fldCharType="begin" w:fldLock="1"/>
      </w:r>
      <w:r>
        <w:instrText xml:space="preserve"> PAGEREF _Toc98709999 \h </w:instrText>
      </w:r>
      <w:r>
        <w:fldChar w:fldCharType="separate"/>
      </w:r>
      <w:r>
        <w:t>175</w:t>
      </w:r>
      <w:r>
        <w:fldChar w:fldCharType="end"/>
      </w:r>
    </w:p>
    <w:p w14:paraId="5337A0BB" w14:textId="215ABE1E" w:rsidR="00CB1EBE" w:rsidRPr="00194BDB" w:rsidRDefault="00CB1EBE">
      <w:pPr>
        <w:pStyle w:val="TOC3"/>
        <w:rPr>
          <w:rFonts w:ascii="Calibri" w:hAnsi="Calibri"/>
          <w:sz w:val="22"/>
          <w:szCs w:val="22"/>
          <w:lang w:eastAsia="en-GB"/>
        </w:rPr>
      </w:pPr>
      <w:r>
        <w:t>9.2.24</w:t>
      </w:r>
      <w:r w:rsidRPr="00194BDB">
        <w:rPr>
          <w:rFonts w:ascii="Calibri" w:hAnsi="Calibri"/>
          <w:sz w:val="22"/>
          <w:szCs w:val="22"/>
          <w:lang w:eastAsia="en-GB"/>
        </w:rPr>
        <w:tab/>
      </w:r>
      <w:r>
        <w:t>Remote Transmission cancel request</w:t>
      </w:r>
      <w:r>
        <w:tab/>
      </w:r>
      <w:r>
        <w:fldChar w:fldCharType="begin" w:fldLock="1"/>
      </w:r>
      <w:r>
        <w:instrText xml:space="preserve"> PAGEREF _Toc98710000 \h </w:instrText>
      </w:r>
      <w:r>
        <w:fldChar w:fldCharType="separate"/>
      </w:r>
      <w:r>
        <w:t>175</w:t>
      </w:r>
      <w:r>
        <w:fldChar w:fldCharType="end"/>
      </w:r>
    </w:p>
    <w:p w14:paraId="181DFE6D" w14:textId="23B390C0" w:rsidR="00CB1EBE" w:rsidRPr="00194BDB" w:rsidRDefault="00CB1EBE">
      <w:pPr>
        <w:pStyle w:val="TOC3"/>
        <w:rPr>
          <w:rFonts w:ascii="Calibri" w:hAnsi="Calibri"/>
          <w:sz w:val="22"/>
          <w:szCs w:val="22"/>
          <w:lang w:eastAsia="en-GB"/>
        </w:rPr>
      </w:pPr>
      <w:r>
        <w:t>9.2.25</w:t>
      </w:r>
      <w:r w:rsidRPr="00194BDB">
        <w:rPr>
          <w:rFonts w:ascii="Calibri" w:hAnsi="Calibri"/>
          <w:sz w:val="22"/>
          <w:szCs w:val="22"/>
          <w:lang w:eastAsia="en-GB"/>
        </w:rPr>
        <w:tab/>
      </w:r>
      <w:r>
        <w:t>Remote Transmission cancel response</w:t>
      </w:r>
      <w:r>
        <w:tab/>
      </w:r>
      <w:r>
        <w:fldChar w:fldCharType="begin" w:fldLock="1"/>
      </w:r>
      <w:r>
        <w:instrText xml:space="preserve"> PAGEREF _Toc98710001 \h </w:instrText>
      </w:r>
      <w:r>
        <w:fldChar w:fldCharType="separate"/>
      </w:r>
      <w:r>
        <w:t>176</w:t>
      </w:r>
      <w:r>
        <w:fldChar w:fldCharType="end"/>
      </w:r>
    </w:p>
    <w:p w14:paraId="51B662EE" w14:textId="5DC64ACA" w:rsidR="00CB1EBE" w:rsidRPr="00194BDB" w:rsidRDefault="00CB1EBE">
      <w:pPr>
        <w:pStyle w:val="TOC3"/>
        <w:rPr>
          <w:rFonts w:ascii="Calibri" w:hAnsi="Calibri"/>
          <w:sz w:val="22"/>
          <w:szCs w:val="22"/>
          <w:lang w:eastAsia="en-GB"/>
        </w:rPr>
      </w:pPr>
      <w:r>
        <w:t>9.2.26</w:t>
      </w:r>
      <w:r w:rsidRPr="00194BDB">
        <w:rPr>
          <w:rFonts w:ascii="Calibri" w:hAnsi="Calibri"/>
          <w:sz w:val="22"/>
          <w:szCs w:val="22"/>
          <w:lang w:eastAsia="en-GB"/>
        </w:rPr>
        <w:tab/>
      </w:r>
      <w:r>
        <w:t>Media reception end request</w:t>
      </w:r>
      <w:r>
        <w:tab/>
      </w:r>
      <w:r>
        <w:fldChar w:fldCharType="begin" w:fldLock="1"/>
      </w:r>
      <w:r>
        <w:instrText xml:space="preserve"> PAGEREF _Toc98710002 \h </w:instrText>
      </w:r>
      <w:r>
        <w:fldChar w:fldCharType="separate"/>
      </w:r>
      <w:r>
        <w:t>176</w:t>
      </w:r>
      <w:r>
        <w:fldChar w:fldCharType="end"/>
      </w:r>
    </w:p>
    <w:p w14:paraId="5CFE1B4D" w14:textId="12531D75" w:rsidR="00CB1EBE" w:rsidRPr="00194BDB" w:rsidRDefault="00CB1EBE">
      <w:pPr>
        <w:pStyle w:val="TOC3"/>
        <w:rPr>
          <w:rFonts w:ascii="Calibri" w:hAnsi="Calibri"/>
          <w:sz w:val="22"/>
          <w:szCs w:val="22"/>
          <w:lang w:eastAsia="en-GB"/>
        </w:rPr>
      </w:pPr>
      <w:r>
        <w:t>9.2.27</w:t>
      </w:r>
      <w:r w:rsidRPr="00194BDB">
        <w:rPr>
          <w:rFonts w:ascii="Calibri" w:hAnsi="Calibri"/>
          <w:sz w:val="22"/>
          <w:szCs w:val="22"/>
          <w:lang w:eastAsia="en-GB"/>
        </w:rPr>
        <w:tab/>
      </w:r>
      <w:r>
        <w:t>Media reception end response</w:t>
      </w:r>
      <w:r>
        <w:tab/>
      </w:r>
      <w:r>
        <w:fldChar w:fldCharType="begin" w:fldLock="1"/>
      </w:r>
      <w:r>
        <w:instrText xml:space="preserve"> PAGEREF _Toc98710003 \h </w:instrText>
      </w:r>
      <w:r>
        <w:fldChar w:fldCharType="separate"/>
      </w:r>
      <w:r>
        <w:t>177</w:t>
      </w:r>
      <w:r>
        <w:fldChar w:fldCharType="end"/>
      </w:r>
    </w:p>
    <w:p w14:paraId="1B6A46D2" w14:textId="3175CD0D" w:rsidR="00CB1EBE" w:rsidRPr="00194BDB" w:rsidRDefault="00CB1EBE">
      <w:pPr>
        <w:pStyle w:val="TOC3"/>
        <w:rPr>
          <w:rFonts w:ascii="Calibri" w:hAnsi="Calibri"/>
          <w:sz w:val="22"/>
          <w:szCs w:val="22"/>
          <w:lang w:eastAsia="en-GB"/>
        </w:rPr>
      </w:pPr>
      <w:r>
        <w:t>9.2.28</w:t>
      </w:r>
      <w:r w:rsidRPr="00194BDB">
        <w:rPr>
          <w:rFonts w:ascii="Calibri" w:hAnsi="Calibri"/>
          <w:sz w:val="22"/>
          <w:szCs w:val="22"/>
          <w:lang w:eastAsia="en-GB"/>
        </w:rPr>
        <w:tab/>
      </w:r>
      <w:r>
        <w:t>Media reception override notification</w:t>
      </w:r>
      <w:r>
        <w:tab/>
      </w:r>
      <w:r>
        <w:fldChar w:fldCharType="begin" w:fldLock="1"/>
      </w:r>
      <w:r>
        <w:instrText xml:space="preserve"> PAGEREF _Toc98710004 \h </w:instrText>
      </w:r>
      <w:r>
        <w:fldChar w:fldCharType="separate"/>
      </w:r>
      <w:r>
        <w:t>178</w:t>
      </w:r>
      <w:r>
        <w:fldChar w:fldCharType="end"/>
      </w:r>
    </w:p>
    <w:p w14:paraId="572BA4B4" w14:textId="0761365A" w:rsidR="00CB1EBE" w:rsidRPr="00194BDB" w:rsidRDefault="00CB1EBE">
      <w:pPr>
        <w:pStyle w:val="TOC3"/>
        <w:rPr>
          <w:rFonts w:ascii="Calibri" w:hAnsi="Calibri"/>
          <w:sz w:val="22"/>
          <w:szCs w:val="22"/>
          <w:lang w:eastAsia="en-GB"/>
        </w:rPr>
      </w:pPr>
      <w:r>
        <w:t>9.2.29</w:t>
      </w:r>
      <w:r w:rsidRPr="00194BDB">
        <w:rPr>
          <w:rFonts w:ascii="Calibri" w:hAnsi="Calibri"/>
          <w:sz w:val="22"/>
          <w:szCs w:val="22"/>
          <w:lang w:eastAsia="en-GB"/>
        </w:rPr>
        <w:tab/>
      </w:r>
      <w:r>
        <w:t>Transmission end notify</w:t>
      </w:r>
      <w:r>
        <w:tab/>
      </w:r>
      <w:r>
        <w:fldChar w:fldCharType="begin" w:fldLock="1"/>
      </w:r>
      <w:r>
        <w:instrText xml:space="preserve"> PAGEREF _Toc98710005 \h </w:instrText>
      </w:r>
      <w:r>
        <w:fldChar w:fldCharType="separate"/>
      </w:r>
      <w:r>
        <w:t>179</w:t>
      </w:r>
      <w:r>
        <w:fldChar w:fldCharType="end"/>
      </w:r>
    </w:p>
    <w:p w14:paraId="405A72FE" w14:textId="5AC5CD7C" w:rsidR="00CB1EBE" w:rsidRPr="00194BDB" w:rsidRDefault="00CB1EBE">
      <w:pPr>
        <w:pStyle w:val="TOC3"/>
        <w:rPr>
          <w:rFonts w:ascii="Calibri" w:hAnsi="Calibri"/>
          <w:sz w:val="22"/>
          <w:szCs w:val="22"/>
          <w:lang w:eastAsia="en-GB"/>
        </w:rPr>
      </w:pPr>
      <w:r>
        <w:t>9.2.30</w:t>
      </w:r>
      <w:r w:rsidRPr="00194BDB">
        <w:rPr>
          <w:rFonts w:ascii="Calibri" w:hAnsi="Calibri"/>
          <w:sz w:val="22"/>
          <w:szCs w:val="22"/>
          <w:lang w:eastAsia="en-GB"/>
        </w:rPr>
        <w:tab/>
      </w:r>
      <w:r>
        <w:t>Transmission idle</w:t>
      </w:r>
      <w:r>
        <w:tab/>
      </w:r>
      <w:r>
        <w:fldChar w:fldCharType="begin" w:fldLock="1"/>
      </w:r>
      <w:r>
        <w:instrText xml:space="preserve"> PAGEREF _Toc98710006 \h </w:instrText>
      </w:r>
      <w:r>
        <w:fldChar w:fldCharType="separate"/>
      </w:r>
      <w:r>
        <w:t>179</w:t>
      </w:r>
      <w:r>
        <w:fldChar w:fldCharType="end"/>
      </w:r>
    </w:p>
    <w:p w14:paraId="68FA5FCD" w14:textId="0AA28C73" w:rsidR="00CB1EBE" w:rsidRPr="00194BDB" w:rsidRDefault="00CB1EBE">
      <w:pPr>
        <w:pStyle w:val="TOC3"/>
        <w:rPr>
          <w:rFonts w:ascii="Calibri" w:hAnsi="Calibri"/>
          <w:sz w:val="22"/>
          <w:szCs w:val="22"/>
          <w:lang w:eastAsia="en-GB"/>
        </w:rPr>
      </w:pPr>
      <w:r>
        <w:t>9.2.31</w:t>
      </w:r>
      <w:r w:rsidRPr="00194BDB">
        <w:rPr>
          <w:rFonts w:ascii="Calibri" w:hAnsi="Calibri"/>
          <w:sz w:val="22"/>
          <w:szCs w:val="22"/>
          <w:lang w:eastAsia="en-GB"/>
        </w:rPr>
        <w:tab/>
      </w:r>
      <w:r>
        <w:t>Transmission control ack</w:t>
      </w:r>
      <w:r>
        <w:tab/>
      </w:r>
      <w:r>
        <w:fldChar w:fldCharType="begin" w:fldLock="1"/>
      </w:r>
      <w:r>
        <w:instrText xml:space="preserve"> PAGEREF _Toc98710007 \h </w:instrText>
      </w:r>
      <w:r>
        <w:fldChar w:fldCharType="separate"/>
      </w:r>
      <w:r>
        <w:t>180</w:t>
      </w:r>
      <w:r>
        <w:fldChar w:fldCharType="end"/>
      </w:r>
    </w:p>
    <w:p w14:paraId="683A1A08" w14:textId="3A582F05" w:rsidR="00CB1EBE" w:rsidRPr="00194BDB" w:rsidRDefault="00CB1EBE">
      <w:pPr>
        <w:pStyle w:val="TOC2"/>
        <w:rPr>
          <w:rFonts w:ascii="Calibri" w:hAnsi="Calibri"/>
          <w:sz w:val="22"/>
          <w:szCs w:val="22"/>
          <w:lang w:eastAsia="en-GB"/>
        </w:rPr>
      </w:pPr>
      <w:r>
        <w:t>9.3</w:t>
      </w:r>
      <w:r w:rsidRPr="00194BDB">
        <w:rPr>
          <w:rFonts w:ascii="Calibri" w:hAnsi="Calibri"/>
          <w:sz w:val="22"/>
          <w:szCs w:val="22"/>
          <w:lang w:eastAsia="en-GB"/>
        </w:rPr>
        <w:tab/>
      </w:r>
      <w:r>
        <w:t>MBMS subchannel control</w:t>
      </w:r>
      <w:r>
        <w:tab/>
      </w:r>
      <w:r>
        <w:fldChar w:fldCharType="begin" w:fldLock="1"/>
      </w:r>
      <w:r>
        <w:instrText xml:space="preserve"> PAGEREF _Toc98710008 \h </w:instrText>
      </w:r>
      <w:r>
        <w:fldChar w:fldCharType="separate"/>
      </w:r>
      <w:r>
        <w:t>181</w:t>
      </w:r>
      <w:r>
        <w:fldChar w:fldCharType="end"/>
      </w:r>
    </w:p>
    <w:p w14:paraId="18058797" w14:textId="3BBE5349" w:rsidR="00CB1EBE" w:rsidRPr="00194BDB" w:rsidRDefault="00CB1EBE">
      <w:pPr>
        <w:pStyle w:val="TOC3"/>
        <w:rPr>
          <w:rFonts w:ascii="Calibri" w:hAnsi="Calibri"/>
          <w:sz w:val="22"/>
          <w:szCs w:val="22"/>
          <w:lang w:eastAsia="en-GB"/>
        </w:rPr>
      </w:pPr>
      <w:r>
        <w:t>9.3.1</w:t>
      </w:r>
      <w:r w:rsidRPr="00194BDB">
        <w:rPr>
          <w:rFonts w:ascii="Calibri" w:hAnsi="Calibri"/>
          <w:sz w:val="22"/>
          <w:szCs w:val="22"/>
          <w:lang w:eastAsia="en-GB"/>
        </w:rPr>
        <w:tab/>
      </w:r>
      <w:r>
        <w:t>Introduction</w:t>
      </w:r>
      <w:r>
        <w:tab/>
      </w:r>
      <w:r>
        <w:fldChar w:fldCharType="begin" w:fldLock="1"/>
      </w:r>
      <w:r>
        <w:instrText xml:space="preserve"> PAGEREF _Toc98710009 \h </w:instrText>
      </w:r>
      <w:r>
        <w:fldChar w:fldCharType="separate"/>
      </w:r>
      <w:r>
        <w:t>181</w:t>
      </w:r>
      <w:r>
        <w:fldChar w:fldCharType="end"/>
      </w:r>
    </w:p>
    <w:p w14:paraId="272F67CD" w14:textId="6FF76774" w:rsidR="00CB1EBE" w:rsidRPr="00194BDB" w:rsidRDefault="00CB1EBE">
      <w:pPr>
        <w:pStyle w:val="TOC3"/>
        <w:rPr>
          <w:rFonts w:ascii="Calibri" w:hAnsi="Calibri"/>
          <w:sz w:val="22"/>
          <w:szCs w:val="22"/>
          <w:lang w:eastAsia="en-GB"/>
        </w:rPr>
      </w:pPr>
      <w:r>
        <w:t>9.3.2</w:t>
      </w:r>
      <w:r w:rsidRPr="00194BDB">
        <w:rPr>
          <w:rFonts w:ascii="Calibri" w:hAnsi="Calibri"/>
          <w:sz w:val="22"/>
          <w:szCs w:val="22"/>
          <w:lang w:eastAsia="en-GB"/>
        </w:rPr>
        <w:tab/>
      </w:r>
      <w:r>
        <w:t>MBMS subchannel control messages</w:t>
      </w:r>
      <w:r>
        <w:tab/>
      </w:r>
      <w:r>
        <w:fldChar w:fldCharType="begin" w:fldLock="1"/>
      </w:r>
      <w:r>
        <w:instrText xml:space="preserve"> PAGEREF _Toc98710010 \h </w:instrText>
      </w:r>
      <w:r>
        <w:fldChar w:fldCharType="separate"/>
      </w:r>
      <w:r>
        <w:t>181</w:t>
      </w:r>
      <w:r>
        <w:fldChar w:fldCharType="end"/>
      </w:r>
    </w:p>
    <w:p w14:paraId="60ADE2EF" w14:textId="4F18BC62" w:rsidR="00CB1EBE" w:rsidRPr="00194BDB" w:rsidRDefault="00CB1EBE">
      <w:pPr>
        <w:pStyle w:val="TOC3"/>
        <w:rPr>
          <w:rFonts w:ascii="Calibri" w:hAnsi="Calibri"/>
          <w:sz w:val="22"/>
          <w:szCs w:val="22"/>
          <w:lang w:eastAsia="en-GB"/>
        </w:rPr>
      </w:pPr>
      <w:r>
        <w:t>9.3.3</w:t>
      </w:r>
      <w:r w:rsidRPr="00194BDB">
        <w:rPr>
          <w:rFonts w:ascii="Calibri" w:hAnsi="Calibri"/>
          <w:sz w:val="22"/>
          <w:szCs w:val="22"/>
          <w:lang w:eastAsia="en-GB"/>
        </w:rPr>
        <w:tab/>
      </w:r>
      <w:r>
        <w:t>MBMS subchannel control specific fields</w:t>
      </w:r>
      <w:r>
        <w:tab/>
      </w:r>
      <w:r>
        <w:fldChar w:fldCharType="begin" w:fldLock="1"/>
      </w:r>
      <w:r>
        <w:instrText xml:space="preserve"> PAGEREF _Toc98710011 \h </w:instrText>
      </w:r>
      <w:r>
        <w:fldChar w:fldCharType="separate"/>
      </w:r>
      <w:r>
        <w:t>182</w:t>
      </w:r>
      <w:r>
        <w:fldChar w:fldCharType="end"/>
      </w:r>
    </w:p>
    <w:p w14:paraId="09E7E543" w14:textId="3CE87034" w:rsidR="00CB1EBE" w:rsidRPr="00194BDB" w:rsidRDefault="00CB1EBE">
      <w:pPr>
        <w:pStyle w:val="TOC4"/>
        <w:rPr>
          <w:rFonts w:ascii="Calibri" w:hAnsi="Calibri"/>
          <w:sz w:val="22"/>
          <w:szCs w:val="22"/>
          <w:lang w:eastAsia="en-GB"/>
        </w:rPr>
      </w:pPr>
      <w:r>
        <w:t>9.3.3.1</w:t>
      </w:r>
      <w:r w:rsidRPr="00194BDB">
        <w:rPr>
          <w:rFonts w:ascii="Calibri" w:hAnsi="Calibri"/>
          <w:sz w:val="22"/>
          <w:szCs w:val="22"/>
          <w:lang w:eastAsia="en-GB"/>
        </w:rPr>
        <w:tab/>
      </w:r>
      <w:r>
        <w:t>Introduction</w:t>
      </w:r>
      <w:r>
        <w:tab/>
      </w:r>
      <w:r>
        <w:fldChar w:fldCharType="begin" w:fldLock="1"/>
      </w:r>
      <w:r>
        <w:instrText xml:space="preserve"> PAGEREF _Toc98710012 \h </w:instrText>
      </w:r>
      <w:r>
        <w:fldChar w:fldCharType="separate"/>
      </w:r>
      <w:r>
        <w:t>182</w:t>
      </w:r>
      <w:r>
        <w:fldChar w:fldCharType="end"/>
      </w:r>
    </w:p>
    <w:p w14:paraId="2052E72D" w14:textId="18732D21" w:rsidR="00CB1EBE" w:rsidRPr="00194BDB" w:rsidRDefault="00CB1EBE">
      <w:pPr>
        <w:pStyle w:val="TOC4"/>
        <w:rPr>
          <w:rFonts w:ascii="Calibri" w:hAnsi="Calibri"/>
          <w:sz w:val="22"/>
          <w:szCs w:val="22"/>
          <w:lang w:eastAsia="en-GB"/>
        </w:rPr>
      </w:pPr>
      <w:r>
        <w:t>9.3.3.2</w:t>
      </w:r>
      <w:r w:rsidRPr="00194BDB">
        <w:rPr>
          <w:rFonts w:ascii="Calibri" w:hAnsi="Calibri"/>
          <w:sz w:val="22"/>
          <w:szCs w:val="22"/>
          <w:lang w:eastAsia="en-GB"/>
        </w:rPr>
        <w:tab/>
      </w:r>
      <w:r>
        <w:t>MCVideo Group ID field</w:t>
      </w:r>
      <w:r>
        <w:tab/>
      </w:r>
      <w:r>
        <w:fldChar w:fldCharType="begin" w:fldLock="1"/>
      </w:r>
      <w:r>
        <w:instrText xml:space="preserve"> PAGEREF _Toc98710013 \h </w:instrText>
      </w:r>
      <w:r>
        <w:fldChar w:fldCharType="separate"/>
      </w:r>
      <w:r>
        <w:t>182</w:t>
      </w:r>
      <w:r>
        <w:fldChar w:fldCharType="end"/>
      </w:r>
    </w:p>
    <w:p w14:paraId="277B66CA" w14:textId="2978BE87" w:rsidR="00CB1EBE" w:rsidRPr="00194BDB" w:rsidRDefault="00CB1EBE">
      <w:pPr>
        <w:pStyle w:val="TOC4"/>
        <w:rPr>
          <w:rFonts w:ascii="Calibri" w:hAnsi="Calibri"/>
          <w:sz w:val="22"/>
          <w:szCs w:val="22"/>
          <w:lang w:eastAsia="en-GB"/>
        </w:rPr>
      </w:pPr>
      <w:r>
        <w:t>9.3.3.3</w:t>
      </w:r>
      <w:r w:rsidRPr="00194BDB">
        <w:rPr>
          <w:rFonts w:ascii="Calibri" w:hAnsi="Calibri"/>
          <w:sz w:val="22"/>
          <w:szCs w:val="22"/>
          <w:lang w:eastAsia="en-GB"/>
        </w:rPr>
        <w:tab/>
      </w:r>
      <w:r>
        <w:t>MBMS Subchannel field</w:t>
      </w:r>
      <w:r>
        <w:tab/>
      </w:r>
      <w:r>
        <w:fldChar w:fldCharType="begin" w:fldLock="1"/>
      </w:r>
      <w:r>
        <w:instrText xml:space="preserve"> PAGEREF _Toc98710014 \h </w:instrText>
      </w:r>
      <w:r>
        <w:fldChar w:fldCharType="separate"/>
      </w:r>
      <w:r>
        <w:t>182</w:t>
      </w:r>
      <w:r>
        <w:fldChar w:fldCharType="end"/>
      </w:r>
    </w:p>
    <w:p w14:paraId="44232B20" w14:textId="148EDBEE" w:rsidR="00CB1EBE" w:rsidRPr="00194BDB" w:rsidRDefault="00CB1EBE">
      <w:pPr>
        <w:pStyle w:val="TOC4"/>
        <w:rPr>
          <w:rFonts w:ascii="Calibri" w:hAnsi="Calibri"/>
          <w:sz w:val="22"/>
          <w:szCs w:val="22"/>
          <w:lang w:eastAsia="en-GB"/>
        </w:rPr>
      </w:pPr>
      <w:r>
        <w:t>9.3.3.4</w:t>
      </w:r>
      <w:r w:rsidRPr="00194BDB">
        <w:rPr>
          <w:rFonts w:ascii="Calibri" w:hAnsi="Calibri"/>
          <w:sz w:val="22"/>
          <w:szCs w:val="22"/>
          <w:lang w:eastAsia="en-GB"/>
        </w:rPr>
        <w:tab/>
      </w:r>
      <w:r>
        <w:t>TMGI field</w:t>
      </w:r>
      <w:r>
        <w:tab/>
      </w:r>
      <w:r>
        <w:fldChar w:fldCharType="begin" w:fldLock="1"/>
      </w:r>
      <w:r>
        <w:instrText xml:space="preserve"> PAGEREF _Toc98710015 \h </w:instrText>
      </w:r>
      <w:r>
        <w:fldChar w:fldCharType="separate"/>
      </w:r>
      <w:r>
        <w:t>183</w:t>
      </w:r>
      <w:r>
        <w:fldChar w:fldCharType="end"/>
      </w:r>
    </w:p>
    <w:p w14:paraId="143A3901" w14:textId="61EA3051" w:rsidR="00CB1EBE" w:rsidRPr="00194BDB" w:rsidRDefault="00CB1EBE">
      <w:pPr>
        <w:pStyle w:val="TOC4"/>
        <w:rPr>
          <w:rFonts w:ascii="Calibri" w:hAnsi="Calibri"/>
          <w:sz w:val="22"/>
          <w:szCs w:val="22"/>
          <w:lang w:eastAsia="en-GB"/>
        </w:rPr>
      </w:pPr>
      <w:r>
        <w:t>9.3.3.5</w:t>
      </w:r>
      <w:r w:rsidRPr="00194BDB">
        <w:rPr>
          <w:rFonts w:ascii="Calibri" w:hAnsi="Calibri"/>
          <w:sz w:val="22"/>
          <w:szCs w:val="22"/>
          <w:lang w:eastAsia="en-GB"/>
        </w:rPr>
        <w:tab/>
      </w:r>
      <w:r>
        <w:t>Monitoring state</w:t>
      </w:r>
      <w:r>
        <w:tab/>
      </w:r>
      <w:r>
        <w:fldChar w:fldCharType="begin" w:fldLock="1"/>
      </w:r>
      <w:r>
        <w:instrText xml:space="preserve"> PAGEREF _Toc98710016 \h </w:instrText>
      </w:r>
      <w:r>
        <w:fldChar w:fldCharType="separate"/>
      </w:r>
      <w:r>
        <w:t>184</w:t>
      </w:r>
      <w:r>
        <w:fldChar w:fldCharType="end"/>
      </w:r>
    </w:p>
    <w:p w14:paraId="18A98EB1" w14:textId="7ED4BD4D" w:rsidR="00CB1EBE" w:rsidRPr="00194BDB" w:rsidRDefault="00CB1EBE">
      <w:pPr>
        <w:pStyle w:val="TOC3"/>
        <w:rPr>
          <w:rFonts w:ascii="Calibri" w:hAnsi="Calibri"/>
          <w:sz w:val="22"/>
          <w:szCs w:val="22"/>
          <w:lang w:eastAsia="en-GB"/>
        </w:rPr>
      </w:pPr>
      <w:r>
        <w:t>9.3.4</w:t>
      </w:r>
      <w:r w:rsidRPr="00194BDB">
        <w:rPr>
          <w:rFonts w:ascii="Calibri" w:hAnsi="Calibri"/>
          <w:sz w:val="22"/>
          <w:szCs w:val="22"/>
          <w:lang w:eastAsia="en-GB"/>
        </w:rPr>
        <w:tab/>
      </w:r>
      <w:r>
        <w:t>Map Group To Bearer message</w:t>
      </w:r>
      <w:r>
        <w:tab/>
      </w:r>
      <w:r>
        <w:fldChar w:fldCharType="begin" w:fldLock="1"/>
      </w:r>
      <w:r>
        <w:instrText xml:space="preserve"> PAGEREF _Toc98710017 \h </w:instrText>
      </w:r>
      <w:r>
        <w:fldChar w:fldCharType="separate"/>
      </w:r>
      <w:r>
        <w:t>184</w:t>
      </w:r>
      <w:r>
        <w:fldChar w:fldCharType="end"/>
      </w:r>
    </w:p>
    <w:p w14:paraId="3BD3E009" w14:textId="5CEFB07D" w:rsidR="00CB1EBE" w:rsidRPr="00194BDB" w:rsidRDefault="00CB1EBE">
      <w:pPr>
        <w:pStyle w:val="TOC3"/>
        <w:rPr>
          <w:rFonts w:ascii="Calibri" w:hAnsi="Calibri"/>
          <w:sz w:val="22"/>
          <w:szCs w:val="22"/>
          <w:lang w:eastAsia="en-GB"/>
        </w:rPr>
      </w:pPr>
      <w:r>
        <w:t>9.3.5</w:t>
      </w:r>
      <w:r w:rsidRPr="00194BDB">
        <w:rPr>
          <w:rFonts w:ascii="Calibri" w:hAnsi="Calibri"/>
          <w:sz w:val="22"/>
          <w:szCs w:val="22"/>
          <w:lang w:eastAsia="en-GB"/>
        </w:rPr>
        <w:tab/>
      </w:r>
      <w:r>
        <w:t>Unmap Group To Bearer message</w:t>
      </w:r>
      <w:r>
        <w:tab/>
      </w:r>
      <w:r>
        <w:fldChar w:fldCharType="begin" w:fldLock="1"/>
      </w:r>
      <w:r>
        <w:instrText xml:space="preserve"> PAGEREF _Toc98710018 \h </w:instrText>
      </w:r>
      <w:r>
        <w:fldChar w:fldCharType="separate"/>
      </w:r>
      <w:r>
        <w:t>185</w:t>
      </w:r>
      <w:r>
        <w:fldChar w:fldCharType="end"/>
      </w:r>
    </w:p>
    <w:p w14:paraId="4A469AE7" w14:textId="2D9A4DD9" w:rsidR="00CB1EBE" w:rsidRPr="00194BDB" w:rsidRDefault="00CB1EBE">
      <w:pPr>
        <w:pStyle w:val="TOC3"/>
        <w:rPr>
          <w:rFonts w:ascii="Calibri" w:hAnsi="Calibri"/>
          <w:sz w:val="22"/>
          <w:szCs w:val="22"/>
          <w:lang w:eastAsia="en-GB"/>
        </w:rPr>
      </w:pPr>
      <w:r>
        <w:t>9.3.6</w:t>
      </w:r>
      <w:r w:rsidRPr="00194BDB">
        <w:rPr>
          <w:rFonts w:ascii="Calibri" w:hAnsi="Calibri"/>
          <w:sz w:val="22"/>
          <w:szCs w:val="22"/>
          <w:lang w:eastAsia="en-GB"/>
        </w:rPr>
        <w:tab/>
      </w:r>
      <w:r>
        <w:t>Application Paging message</w:t>
      </w:r>
      <w:r>
        <w:tab/>
      </w:r>
      <w:r>
        <w:fldChar w:fldCharType="begin" w:fldLock="1"/>
      </w:r>
      <w:r>
        <w:instrText xml:space="preserve"> PAGEREF _Toc98710019 \h </w:instrText>
      </w:r>
      <w:r>
        <w:fldChar w:fldCharType="separate"/>
      </w:r>
      <w:r>
        <w:t>185</w:t>
      </w:r>
      <w:r>
        <w:fldChar w:fldCharType="end"/>
      </w:r>
    </w:p>
    <w:p w14:paraId="11B15D66" w14:textId="34A8E276" w:rsidR="00CB1EBE" w:rsidRPr="00194BDB" w:rsidRDefault="00CB1EBE">
      <w:pPr>
        <w:pStyle w:val="TOC3"/>
        <w:rPr>
          <w:rFonts w:ascii="Calibri" w:hAnsi="Calibri"/>
          <w:sz w:val="22"/>
          <w:szCs w:val="22"/>
          <w:lang w:eastAsia="en-GB"/>
        </w:rPr>
      </w:pPr>
      <w:r>
        <w:t>9.3.7</w:t>
      </w:r>
      <w:r w:rsidRPr="00194BDB">
        <w:rPr>
          <w:rFonts w:ascii="Calibri" w:hAnsi="Calibri"/>
          <w:sz w:val="22"/>
          <w:szCs w:val="22"/>
          <w:lang w:eastAsia="en-GB"/>
        </w:rPr>
        <w:tab/>
      </w:r>
      <w:r>
        <w:t>Bearer Announcement message</w:t>
      </w:r>
      <w:r>
        <w:tab/>
      </w:r>
      <w:r>
        <w:fldChar w:fldCharType="begin" w:fldLock="1"/>
      </w:r>
      <w:r>
        <w:instrText xml:space="preserve"> PAGEREF _Toc98710020 \h </w:instrText>
      </w:r>
      <w:r>
        <w:fldChar w:fldCharType="separate"/>
      </w:r>
      <w:r>
        <w:t>186</w:t>
      </w:r>
      <w:r>
        <w:fldChar w:fldCharType="end"/>
      </w:r>
    </w:p>
    <w:p w14:paraId="5C58BE7C" w14:textId="79BAF2AB" w:rsidR="00CB1EBE" w:rsidRPr="00194BDB" w:rsidRDefault="00CB1EBE">
      <w:pPr>
        <w:pStyle w:val="TOC2"/>
        <w:rPr>
          <w:rFonts w:ascii="Calibri" w:hAnsi="Calibri"/>
          <w:sz w:val="22"/>
          <w:szCs w:val="22"/>
          <w:lang w:eastAsia="en-GB"/>
        </w:rPr>
      </w:pPr>
      <w:r>
        <w:t>9.4</w:t>
      </w:r>
      <w:r w:rsidRPr="00194BDB">
        <w:rPr>
          <w:rFonts w:ascii="Calibri" w:hAnsi="Calibri"/>
          <w:sz w:val="22"/>
          <w:szCs w:val="22"/>
          <w:lang w:eastAsia="en-GB"/>
        </w:rPr>
        <w:tab/>
      </w:r>
      <w:r>
        <w:t>MBMS notifications</w:t>
      </w:r>
      <w:r>
        <w:tab/>
      </w:r>
      <w:r>
        <w:fldChar w:fldCharType="begin" w:fldLock="1"/>
      </w:r>
      <w:r>
        <w:instrText xml:space="preserve"> PAGEREF _Toc98710021 \h </w:instrText>
      </w:r>
      <w:r>
        <w:fldChar w:fldCharType="separate"/>
      </w:r>
      <w:r>
        <w:t>187</w:t>
      </w:r>
      <w:r>
        <w:fldChar w:fldCharType="end"/>
      </w:r>
    </w:p>
    <w:p w14:paraId="5390903C" w14:textId="3CD3316D" w:rsidR="00CB1EBE" w:rsidRPr="00194BDB" w:rsidRDefault="00CB1EBE">
      <w:pPr>
        <w:pStyle w:val="TOC3"/>
        <w:rPr>
          <w:rFonts w:ascii="Calibri" w:hAnsi="Calibri"/>
          <w:sz w:val="22"/>
          <w:szCs w:val="22"/>
          <w:lang w:eastAsia="en-GB"/>
        </w:rPr>
      </w:pPr>
      <w:r>
        <w:t>9.4.1</w:t>
      </w:r>
      <w:r w:rsidRPr="00194BDB">
        <w:rPr>
          <w:rFonts w:ascii="Calibri" w:hAnsi="Calibri"/>
          <w:sz w:val="22"/>
          <w:szCs w:val="22"/>
          <w:lang w:eastAsia="en-GB"/>
        </w:rPr>
        <w:tab/>
      </w:r>
      <w:r>
        <w:t>Introduction</w:t>
      </w:r>
      <w:r>
        <w:tab/>
      </w:r>
      <w:r>
        <w:fldChar w:fldCharType="begin" w:fldLock="1"/>
      </w:r>
      <w:r>
        <w:instrText xml:space="preserve"> PAGEREF _Toc98710022 \h </w:instrText>
      </w:r>
      <w:r>
        <w:fldChar w:fldCharType="separate"/>
      </w:r>
      <w:r>
        <w:t>187</w:t>
      </w:r>
      <w:r>
        <w:fldChar w:fldCharType="end"/>
      </w:r>
    </w:p>
    <w:p w14:paraId="6BFA2AEE" w14:textId="5A12AFB5" w:rsidR="00CB1EBE" w:rsidRPr="00194BDB" w:rsidRDefault="00CB1EBE">
      <w:pPr>
        <w:pStyle w:val="TOC3"/>
        <w:rPr>
          <w:rFonts w:ascii="Calibri" w:hAnsi="Calibri"/>
          <w:sz w:val="22"/>
          <w:szCs w:val="22"/>
          <w:lang w:eastAsia="en-GB"/>
        </w:rPr>
      </w:pPr>
      <w:r>
        <w:t>9.4.2</w:t>
      </w:r>
      <w:r w:rsidRPr="00194BDB">
        <w:rPr>
          <w:rFonts w:ascii="Calibri" w:hAnsi="Calibri"/>
          <w:sz w:val="22"/>
          <w:szCs w:val="22"/>
          <w:lang w:eastAsia="en-GB"/>
        </w:rPr>
        <w:tab/>
      </w:r>
      <w:r>
        <w:t>MBMS notifications control messages</w:t>
      </w:r>
      <w:r>
        <w:tab/>
      </w:r>
      <w:r>
        <w:fldChar w:fldCharType="begin" w:fldLock="1"/>
      </w:r>
      <w:r>
        <w:instrText xml:space="preserve"> PAGEREF _Toc98710023 \h </w:instrText>
      </w:r>
      <w:r>
        <w:fldChar w:fldCharType="separate"/>
      </w:r>
      <w:r>
        <w:t>187</w:t>
      </w:r>
      <w:r>
        <w:fldChar w:fldCharType="end"/>
      </w:r>
    </w:p>
    <w:p w14:paraId="774DE431" w14:textId="02F51602" w:rsidR="00CB1EBE" w:rsidRPr="00194BDB" w:rsidRDefault="00CB1EBE">
      <w:pPr>
        <w:pStyle w:val="TOC3"/>
        <w:rPr>
          <w:rFonts w:ascii="Calibri" w:hAnsi="Calibri"/>
          <w:sz w:val="22"/>
          <w:szCs w:val="22"/>
          <w:lang w:eastAsia="en-GB"/>
        </w:rPr>
      </w:pPr>
      <w:r>
        <w:t>9.4.3</w:t>
      </w:r>
      <w:r w:rsidRPr="00194BDB">
        <w:rPr>
          <w:rFonts w:ascii="Calibri" w:hAnsi="Calibri"/>
          <w:sz w:val="22"/>
          <w:szCs w:val="22"/>
          <w:lang w:eastAsia="en-GB"/>
        </w:rPr>
        <w:tab/>
      </w:r>
      <w:r>
        <w:t>MBMS notifications control specific fields</w:t>
      </w:r>
      <w:r>
        <w:tab/>
      </w:r>
      <w:r>
        <w:fldChar w:fldCharType="begin" w:fldLock="1"/>
      </w:r>
      <w:r>
        <w:instrText xml:space="preserve"> PAGEREF _Toc98710024 \h </w:instrText>
      </w:r>
      <w:r>
        <w:fldChar w:fldCharType="separate"/>
      </w:r>
      <w:r>
        <w:t>187</w:t>
      </w:r>
      <w:r>
        <w:fldChar w:fldCharType="end"/>
      </w:r>
    </w:p>
    <w:p w14:paraId="02383633" w14:textId="1476FBC6" w:rsidR="00CB1EBE" w:rsidRPr="00194BDB" w:rsidRDefault="00CB1EBE">
      <w:pPr>
        <w:pStyle w:val="TOC4"/>
        <w:rPr>
          <w:rFonts w:ascii="Calibri" w:hAnsi="Calibri"/>
          <w:sz w:val="22"/>
          <w:szCs w:val="22"/>
          <w:lang w:eastAsia="en-GB"/>
        </w:rPr>
      </w:pPr>
      <w:r>
        <w:t>9.4.3.1</w:t>
      </w:r>
      <w:r w:rsidRPr="00194BDB">
        <w:rPr>
          <w:rFonts w:ascii="Calibri" w:hAnsi="Calibri"/>
          <w:sz w:val="22"/>
          <w:szCs w:val="22"/>
          <w:lang w:eastAsia="en-GB"/>
        </w:rPr>
        <w:tab/>
      </w:r>
      <w:r>
        <w:t>Introduction</w:t>
      </w:r>
      <w:r>
        <w:tab/>
      </w:r>
      <w:r>
        <w:fldChar w:fldCharType="begin" w:fldLock="1"/>
      </w:r>
      <w:r>
        <w:instrText xml:space="preserve"> PAGEREF _Toc98710025 \h </w:instrText>
      </w:r>
      <w:r>
        <w:fldChar w:fldCharType="separate"/>
      </w:r>
      <w:r>
        <w:t>187</w:t>
      </w:r>
      <w:r>
        <w:fldChar w:fldCharType="end"/>
      </w:r>
    </w:p>
    <w:p w14:paraId="4183E286" w14:textId="6228CC09" w:rsidR="00CB1EBE" w:rsidRPr="00194BDB" w:rsidRDefault="00CB1EBE">
      <w:pPr>
        <w:pStyle w:val="TOC4"/>
        <w:rPr>
          <w:rFonts w:ascii="Calibri" w:hAnsi="Calibri"/>
          <w:sz w:val="22"/>
          <w:szCs w:val="22"/>
          <w:lang w:eastAsia="en-GB"/>
        </w:rPr>
      </w:pPr>
      <w:r>
        <w:t>9.4.3.2</w:t>
      </w:r>
      <w:r w:rsidRPr="00194BDB">
        <w:rPr>
          <w:rFonts w:ascii="Calibri" w:hAnsi="Calibri"/>
          <w:sz w:val="22"/>
          <w:szCs w:val="22"/>
          <w:lang w:eastAsia="en-GB"/>
        </w:rPr>
        <w:tab/>
      </w:r>
      <w:r>
        <w:t>Status field</w:t>
      </w:r>
      <w:r>
        <w:tab/>
      </w:r>
      <w:r>
        <w:fldChar w:fldCharType="begin" w:fldLock="1"/>
      </w:r>
      <w:r>
        <w:instrText xml:space="preserve"> PAGEREF _Toc98710026 \h </w:instrText>
      </w:r>
      <w:r>
        <w:fldChar w:fldCharType="separate"/>
      </w:r>
      <w:r>
        <w:t>188</w:t>
      </w:r>
      <w:r>
        <w:fldChar w:fldCharType="end"/>
      </w:r>
    </w:p>
    <w:p w14:paraId="7B95F7A9" w14:textId="3CA62038" w:rsidR="00CB1EBE" w:rsidRPr="00194BDB" w:rsidRDefault="00CB1EBE">
      <w:pPr>
        <w:pStyle w:val="TOC4"/>
        <w:rPr>
          <w:rFonts w:ascii="Calibri" w:hAnsi="Calibri"/>
          <w:sz w:val="22"/>
          <w:szCs w:val="22"/>
          <w:lang w:eastAsia="en-GB"/>
        </w:rPr>
      </w:pPr>
      <w:r>
        <w:t>9.4.3.3</w:t>
      </w:r>
      <w:r w:rsidRPr="00194BDB">
        <w:rPr>
          <w:rFonts w:ascii="Calibri" w:hAnsi="Calibri"/>
          <w:sz w:val="22"/>
          <w:szCs w:val="22"/>
          <w:lang w:eastAsia="en-GB"/>
        </w:rPr>
        <w:tab/>
      </w:r>
      <w:r>
        <w:t>Status changing MCVideo User Identity field</w:t>
      </w:r>
      <w:r>
        <w:tab/>
      </w:r>
      <w:r>
        <w:fldChar w:fldCharType="begin" w:fldLock="1"/>
      </w:r>
      <w:r>
        <w:instrText xml:space="preserve"> PAGEREF _Toc98710027 \h </w:instrText>
      </w:r>
      <w:r>
        <w:fldChar w:fldCharType="separate"/>
      </w:r>
      <w:r>
        <w:t>188</w:t>
      </w:r>
      <w:r>
        <w:fldChar w:fldCharType="end"/>
      </w:r>
    </w:p>
    <w:p w14:paraId="434AFC17" w14:textId="3B6ED358" w:rsidR="00CB1EBE" w:rsidRPr="00194BDB" w:rsidRDefault="00CB1EBE">
      <w:pPr>
        <w:pStyle w:val="TOC4"/>
        <w:rPr>
          <w:rFonts w:ascii="Calibri" w:hAnsi="Calibri"/>
          <w:sz w:val="22"/>
          <w:szCs w:val="22"/>
          <w:lang w:eastAsia="en-GB"/>
        </w:rPr>
      </w:pPr>
      <w:r>
        <w:t>9.4.3.4</w:t>
      </w:r>
      <w:r w:rsidRPr="00194BDB">
        <w:rPr>
          <w:rFonts w:ascii="Calibri" w:hAnsi="Calibri"/>
          <w:sz w:val="22"/>
          <w:szCs w:val="22"/>
          <w:lang w:eastAsia="en-GB"/>
        </w:rPr>
        <w:tab/>
      </w:r>
      <w:r>
        <w:t>Group call ongoing field</w:t>
      </w:r>
      <w:r>
        <w:tab/>
      </w:r>
      <w:r>
        <w:fldChar w:fldCharType="begin" w:fldLock="1"/>
      </w:r>
      <w:r>
        <w:instrText xml:space="preserve"> PAGEREF _Toc98710028 \h </w:instrText>
      </w:r>
      <w:r>
        <w:fldChar w:fldCharType="separate"/>
      </w:r>
      <w:r>
        <w:t>189</w:t>
      </w:r>
      <w:r>
        <w:fldChar w:fldCharType="end"/>
      </w:r>
    </w:p>
    <w:p w14:paraId="2EB5D533" w14:textId="7E05F027" w:rsidR="00CB1EBE" w:rsidRPr="00194BDB" w:rsidRDefault="00CB1EBE">
      <w:pPr>
        <w:pStyle w:val="TOC4"/>
        <w:rPr>
          <w:rFonts w:ascii="Calibri" w:hAnsi="Calibri"/>
          <w:sz w:val="22"/>
          <w:szCs w:val="22"/>
          <w:lang w:eastAsia="en-GB"/>
        </w:rPr>
      </w:pPr>
      <w:r>
        <w:t>9.4.3.5</w:t>
      </w:r>
      <w:r w:rsidRPr="00194BDB">
        <w:rPr>
          <w:rFonts w:ascii="Calibri" w:hAnsi="Calibri"/>
          <w:sz w:val="22"/>
          <w:szCs w:val="22"/>
          <w:lang w:eastAsia="en-GB"/>
        </w:rPr>
        <w:tab/>
      </w:r>
      <w:r>
        <w:t>Group broadcast alias field</w:t>
      </w:r>
      <w:r>
        <w:tab/>
      </w:r>
      <w:r>
        <w:fldChar w:fldCharType="begin" w:fldLock="1"/>
      </w:r>
      <w:r>
        <w:instrText xml:space="preserve"> PAGEREF _Toc98710029 \h </w:instrText>
      </w:r>
      <w:r>
        <w:fldChar w:fldCharType="separate"/>
      </w:r>
      <w:r>
        <w:t>189</w:t>
      </w:r>
      <w:r>
        <w:fldChar w:fldCharType="end"/>
      </w:r>
    </w:p>
    <w:p w14:paraId="10C0CD03" w14:textId="4B03121B" w:rsidR="00CB1EBE" w:rsidRPr="00194BDB" w:rsidRDefault="00CB1EBE">
      <w:pPr>
        <w:pStyle w:val="TOC4"/>
        <w:rPr>
          <w:rFonts w:ascii="Calibri" w:hAnsi="Calibri"/>
          <w:sz w:val="22"/>
          <w:szCs w:val="22"/>
          <w:lang w:eastAsia="en-GB"/>
        </w:rPr>
      </w:pPr>
      <w:r>
        <w:t>9.4.3.6</w:t>
      </w:r>
      <w:r w:rsidRPr="00194BDB">
        <w:rPr>
          <w:rFonts w:ascii="Calibri" w:hAnsi="Calibri"/>
          <w:sz w:val="22"/>
          <w:szCs w:val="22"/>
          <w:lang w:eastAsia="en-GB"/>
        </w:rPr>
        <w:tab/>
      </w:r>
      <w:r>
        <w:t>Group regroup alias field</w:t>
      </w:r>
      <w:r>
        <w:tab/>
      </w:r>
      <w:r>
        <w:fldChar w:fldCharType="begin" w:fldLock="1"/>
      </w:r>
      <w:r>
        <w:instrText xml:space="preserve"> PAGEREF _Toc98710030 \h </w:instrText>
      </w:r>
      <w:r>
        <w:fldChar w:fldCharType="separate"/>
      </w:r>
      <w:r>
        <w:t>190</w:t>
      </w:r>
      <w:r>
        <w:fldChar w:fldCharType="end"/>
      </w:r>
    </w:p>
    <w:p w14:paraId="4F85AA81" w14:textId="7704EE15" w:rsidR="00CB1EBE" w:rsidRPr="00194BDB" w:rsidRDefault="00CB1EBE">
      <w:pPr>
        <w:pStyle w:val="TOC3"/>
        <w:rPr>
          <w:rFonts w:ascii="Calibri" w:hAnsi="Calibri"/>
          <w:sz w:val="22"/>
          <w:szCs w:val="22"/>
          <w:lang w:eastAsia="en-GB"/>
        </w:rPr>
      </w:pPr>
      <w:r>
        <w:t>9.4.4</w:t>
      </w:r>
      <w:r w:rsidRPr="00194BDB">
        <w:rPr>
          <w:rFonts w:ascii="Calibri" w:hAnsi="Calibri"/>
          <w:sz w:val="22"/>
          <w:szCs w:val="22"/>
          <w:lang w:eastAsia="en-GB"/>
        </w:rPr>
        <w:tab/>
      </w:r>
      <w:r>
        <w:t>Group Dynamic Data Notify message</w:t>
      </w:r>
      <w:r>
        <w:tab/>
      </w:r>
      <w:r>
        <w:fldChar w:fldCharType="begin" w:fldLock="1"/>
      </w:r>
      <w:r>
        <w:instrText xml:space="preserve"> PAGEREF _Toc98710031 \h </w:instrText>
      </w:r>
      <w:r>
        <w:fldChar w:fldCharType="separate"/>
      </w:r>
      <w:r>
        <w:t>190</w:t>
      </w:r>
      <w:r>
        <w:fldChar w:fldCharType="end"/>
      </w:r>
    </w:p>
    <w:p w14:paraId="55EAFC77" w14:textId="20593D67" w:rsidR="00CB1EBE" w:rsidRPr="00194BDB" w:rsidRDefault="00CB1EBE">
      <w:pPr>
        <w:pStyle w:val="TOC1"/>
        <w:rPr>
          <w:rFonts w:ascii="Calibri" w:hAnsi="Calibri"/>
          <w:szCs w:val="22"/>
          <w:lang w:eastAsia="en-GB"/>
        </w:rPr>
      </w:pPr>
      <w:r>
        <w:t>10</w:t>
      </w:r>
      <w:r w:rsidRPr="00194BDB">
        <w:rPr>
          <w:rFonts w:ascii="Calibri" w:hAnsi="Calibri"/>
          <w:szCs w:val="22"/>
          <w:lang w:eastAsia="en-GB"/>
        </w:rPr>
        <w:tab/>
      </w:r>
      <w:r>
        <w:t>Media plane handling for MBMS</w:t>
      </w:r>
      <w:r>
        <w:tab/>
      </w:r>
      <w:r>
        <w:fldChar w:fldCharType="begin" w:fldLock="1"/>
      </w:r>
      <w:r>
        <w:instrText xml:space="preserve"> PAGEREF _Toc98710032 \h </w:instrText>
      </w:r>
      <w:r>
        <w:fldChar w:fldCharType="separate"/>
      </w:r>
      <w:r>
        <w:t>192</w:t>
      </w:r>
      <w:r>
        <w:fldChar w:fldCharType="end"/>
      </w:r>
    </w:p>
    <w:p w14:paraId="32E446C2" w14:textId="10342449" w:rsidR="00CB1EBE" w:rsidRPr="00194BDB" w:rsidRDefault="00CB1EBE">
      <w:pPr>
        <w:pStyle w:val="TOC2"/>
        <w:rPr>
          <w:rFonts w:ascii="Calibri" w:hAnsi="Calibri"/>
          <w:sz w:val="22"/>
          <w:szCs w:val="22"/>
          <w:lang w:eastAsia="en-GB"/>
        </w:rPr>
      </w:pPr>
      <w:r>
        <w:t>10.1</w:t>
      </w:r>
      <w:r w:rsidRPr="00194BDB">
        <w:rPr>
          <w:rFonts w:ascii="Calibri" w:hAnsi="Calibri"/>
          <w:sz w:val="22"/>
          <w:szCs w:val="22"/>
          <w:lang w:eastAsia="en-GB"/>
        </w:rPr>
        <w:tab/>
      </w:r>
      <w:r>
        <w:t>General</w:t>
      </w:r>
      <w:r>
        <w:tab/>
      </w:r>
      <w:r>
        <w:fldChar w:fldCharType="begin" w:fldLock="1"/>
      </w:r>
      <w:r>
        <w:instrText xml:space="preserve"> PAGEREF _Toc98710033 \h </w:instrText>
      </w:r>
      <w:r>
        <w:fldChar w:fldCharType="separate"/>
      </w:r>
      <w:r>
        <w:t>192</w:t>
      </w:r>
      <w:r>
        <w:fldChar w:fldCharType="end"/>
      </w:r>
    </w:p>
    <w:p w14:paraId="7A7B5F08" w14:textId="400C37EC" w:rsidR="00CB1EBE" w:rsidRPr="00194BDB" w:rsidRDefault="00CB1EBE">
      <w:pPr>
        <w:pStyle w:val="TOC2"/>
        <w:rPr>
          <w:rFonts w:ascii="Calibri" w:hAnsi="Calibri"/>
          <w:sz w:val="22"/>
          <w:szCs w:val="22"/>
          <w:lang w:eastAsia="en-GB"/>
        </w:rPr>
      </w:pPr>
      <w:r>
        <w:t>10.2</w:t>
      </w:r>
      <w:r w:rsidRPr="00194BDB">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_Toc98710034 \h </w:instrText>
      </w:r>
      <w:r>
        <w:fldChar w:fldCharType="separate"/>
      </w:r>
      <w:r>
        <w:t>192</w:t>
      </w:r>
      <w:r>
        <w:fldChar w:fldCharType="end"/>
      </w:r>
    </w:p>
    <w:p w14:paraId="69F9BEF3" w14:textId="120E9865" w:rsidR="00CB1EBE" w:rsidRPr="00194BDB" w:rsidRDefault="00CB1EBE">
      <w:pPr>
        <w:pStyle w:val="TOC3"/>
        <w:rPr>
          <w:rFonts w:ascii="Calibri" w:hAnsi="Calibri"/>
          <w:sz w:val="22"/>
          <w:szCs w:val="22"/>
          <w:lang w:eastAsia="en-GB"/>
        </w:rPr>
      </w:pPr>
      <w:r>
        <w:t>10.2.1</w:t>
      </w:r>
      <w:r w:rsidRPr="00194BDB">
        <w:rPr>
          <w:rFonts w:ascii="Calibri" w:hAnsi="Calibri"/>
          <w:sz w:val="22"/>
          <w:szCs w:val="22"/>
          <w:lang w:eastAsia="en-GB"/>
        </w:rPr>
        <w:tab/>
      </w:r>
      <w:r>
        <w:t>General</w:t>
      </w:r>
      <w:r>
        <w:tab/>
      </w:r>
      <w:r>
        <w:fldChar w:fldCharType="begin" w:fldLock="1"/>
      </w:r>
      <w:r>
        <w:instrText xml:space="preserve"> PAGEREF _Toc98710035 \h </w:instrText>
      </w:r>
      <w:r>
        <w:fldChar w:fldCharType="separate"/>
      </w:r>
      <w:r>
        <w:t>192</w:t>
      </w:r>
      <w:r>
        <w:fldChar w:fldCharType="end"/>
      </w:r>
    </w:p>
    <w:p w14:paraId="2D1F52A9" w14:textId="1903FBF3" w:rsidR="00CB1EBE" w:rsidRPr="00194BDB" w:rsidRDefault="00CB1EBE">
      <w:pPr>
        <w:pStyle w:val="TOC3"/>
        <w:rPr>
          <w:rFonts w:ascii="Calibri" w:hAnsi="Calibri"/>
          <w:sz w:val="22"/>
          <w:szCs w:val="22"/>
          <w:lang w:eastAsia="en-GB"/>
        </w:rPr>
      </w:pPr>
      <w:r>
        <w:t>10.2.2</w:t>
      </w:r>
      <w:r w:rsidRPr="00194BDB">
        <w:rPr>
          <w:rFonts w:ascii="Calibri" w:hAnsi="Calibri"/>
          <w:sz w:val="22"/>
          <w:szCs w:val="22"/>
          <w:lang w:eastAsia="en-GB"/>
        </w:rPr>
        <w:tab/>
      </w:r>
      <w:r>
        <w:t>State: 'Start-stop'</w:t>
      </w:r>
      <w:r>
        <w:tab/>
      </w:r>
      <w:r>
        <w:fldChar w:fldCharType="begin" w:fldLock="1"/>
      </w:r>
      <w:r>
        <w:instrText xml:space="preserve"> PAGEREF _Toc98710036 \h </w:instrText>
      </w:r>
      <w:r>
        <w:fldChar w:fldCharType="separate"/>
      </w:r>
      <w:r>
        <w:t>193</w:t>
      </w:r>
      <w:r>
        <w:fldChar w:fldCharType="end"/>
      </w:r>
    </w:p>
    <w:p w14:paraId="25B2E3D4" w14:textId="6A7A33D0" w:rsidR="00CB1EBE" w:rsidRPr="00194BDB" w:rsidRDefault="00CB1EBE">
      <w:pPr>
        <w:pStyle w:val="TOC4"/>
        <w:rPr>
          <w:rFonts w:ascii="Calibri" w:hAnsi="Calibri"/>
          <w:sz w:val="22"/>
          <w:szCs w:val="22"/>
          <w:lang w:eastAsia="en-GB"/>
        </w:rPr>
      </w:pPr>
      <w:r>
        <w:t>10.2.2.1</w:t>
      </w:r>
      <w:r w:rsidRPr="00194BDB">
        <w:rPr>
          <w:rFonts w:ascii="Calibri" w:hAnsi="Calibri"/>
          <w:sz w:val="22"/>
          <w:szCs w:val="22"/>
          <w:lang w:eastAsia="en-GB"/>
        </w:rPr>
        <w:tab/>
      </w:r>
      <w:r>
        <w:t>General</w:t>
      </w:r>
      <w:r>
        <w:tab/>
      </w:r>
      <w:r>
        <w:fldChar w:fldCharType="begin" w:fldLock="1"/>
      </w:r>
      <w:r>
        <w:instrText xml:space="preserve"> PAGEREF _Toc98710037 \h </w:instrText>
      </w:r>
      <w:r>
        <w:fldChar w:fldCharType="separate"/>
      </w:r>
      <w:r>
        <w:t>193</w:t>
      </w:r>
      <w:r>
        <w:fldChar w:fldCharType="end"/>
      </w:r>
    </w:p>
    <w:p w14:paraId="5ADB0BF6" w14:textId="3165FFD1" w:rsidR="00CB1EBE" w:rsidRPr="00194BDB" w:rsidRDefault="00CB1EBE">
      <w:pPr>
        <w:pStyle w:val="TOC4"/>
        <w:rPr>
          <w:rFonts w:ascii="Calibri" w:hAnsi="Calibri"/>
          <w:sz w:val="22"/>
          <w:szCs w:val="22"/>
          <w:lang w:eastAsia="en-GB"/>
        </w:rPr>
      </w:pPr>
      <w:r>
        <w:t>10.2.2.2</w:t>
      </w:r>
      <w:r w:rsidRPr="00194BDB">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_Toc98710038 \h </w:instrText>
      </w:r>
      <w:r>
        <w:fldChar w:fldCharType="separate"/>
      </w:r>
      <w:r>
        <w:t>193</w:t>
      </w:r>
      <w:r>
        <w:fldChar w:fldCharType="end"/>
      </w:r>
    </w:p>
    <w:p w14:paraId="2066D54E" w14:textId="386C7274" w:rsidR="00CB1EBE" w:rsidRPr="00194BDB" w:rsidRDefault="00CB1EBE">
      <w:pPr>
        <w:pStyle w:val="TOC3"/>
        <w:rPr>
          <w:rFonts w:ascii="Calibri" w:hAnsi="Calibri"/>
          <w:sz w:val="22"/>
          <w:szCs w:val="22"/>
          <w:lang w:eastAsia="en-GB"/>
        </w:rPr>
      </w:pPr>
      <w:r>
        <w:t>10.2.3</w:t>
      </w:r>
      <w:r w:rsidRPr="00194BDB">
        <w:rPr>
          <w:rFonts w:ascii="Calibri" w:hAnsi="Calibri"/>
          <w:sz w:val="22"/>
          <w:szCs w:val="22"/>
          <w:lang w:eastAsia="en-GB"/>
        </w:rPr>
        <w:tab/>
      </w:r>
      <w:r>
        <w:t>State: 'M: A transmission is active'</w:t>
      </w:r>
      <w:r>
        <w:tab/>
      </w:r>
      <w:r>
        <w:fldChar w:fldCharType="begin" w:fldLock="1"/>
      </w:r>
      <w:r>
        <w:instrText xml:space="preserve"> PAGEREF _Toc98710039 \h </w:instrText>
      </w:r>
      <w:r>
        <w:fldChar w:fldCharType="separate"/>
      </w:r>
      <w:r>
        <w:t>194</w:t>
      </w:r>
      <w:r>
        <w:fldChar w:fldCharType="end"/>
      </w:r>
    </w:p>
    <w:p w14:paraId="2411CB42" w14:textId="7CC1716B" w:rsidR="00CB1EBE" w:rsidRPr="00194BDB" w:rsidRDefault="00CB1EBE">
      <w:pPr>
        <w:pStyle w:val="TOC4"/>
        <w:rPr>
          <w:rFonts w:ascii="Calibri" w:hAnsi="Calibri"/>
          <w:sz w:val="22"/>
          <w:szCs w:val="22"/>
          <w:lang w:eastAsia="en-GB"/>
        </w:rPr>
      </w:pPr>
      <w:r>
        <w:t>10.2.3.1</w:t>
      </w:r>
      <w:r w:rsidRPr="00194BDB">
        <w:rPr>
          <w:rFonts w:ascii="Calibri" w:hAnsi="Calibri"/>
          <w:sz w:val="22"/>
          <w:szCs w:val="22"/>
          <w:lang w:eastAsia="en-GB"/>
        </w:rPr>
        <w:tab/>
      </w:r>
      <w:r>
        <w:t>General</w:t>
      </w:r>
      <w:r>
        <w:tab/>
      </w:r>
      <w:r>
        <w:fldChar w:fldCharType="begin" w:fldLock="1"/>
      </w:r>
      <w:r>
        <w:instrText xml:space="preserve"> PAGEREF _Toc98710040 \h </w:instrText>
      </w:r>
      <w:r>
        <w:fldChar w:fldCharType="separate"/>
      </w:r>
      <w:r>
        <w:t>194</w:t>
      </w:r>
      <w:r>
        <w:fldChar w:fldCharType="end"/>
      </w:r>
    </w:p>
    <w:p w14:paraId="59AF661C" w14:textId="146514D3" w:rsidR="00CB1EBE" w:rsidRPr="00194BDB" w:rsidRDefault="00CB1EBE">
      <w:pPr>
        <w:pStyle w:val="TOC4"/>
        <w:rPr>
          <w:rFonts w:ascii="Calibri" w:hAnsi="Calibri"/>
          <w:sz w:val="22"/>
          <w:szCs w:val="22"/>
          <w:lang w:eastAsia="en-GB"/>
        </w:rPr>
      </w:pPr>
      <w:r>
        <w:t>10.2.3.2</w:t>
      </w:r>
      <w:r w:rsidRPr="00194BDB">
        <w:rPr>
          <w:rFonts w:ascii="Calibri" w:hAnsi="Calibri"/>
          <w:sz w:val="22"/>
          <w:szCs w:val="22"/>
          <w:lang w:eastAsia="en-GB"/>
        </w:rPr>
        <w:tab/>
      </w:r>
      <w:r>
        <w:t>Send Transmission Idle message (R: Transmission Idle)</w:t>
      </w:r>
      <w:r>
        <w:tab/>
      </w:r>
      <w:r>
        <w:fldChar w:fldCharType="begin" w:fldLock="1"/>
      </w:r>
      <w:r>
        <w:instrText xml:space="preserve"> PAGEREF _Toc98710041 \h </w:instrText>
      </w:r>
      <w:r>
        <w:fldChar w:fldCharType="separate"/>
      </w:r>
      <w:r>
        <w:t>194</w:t>
      </w:r>
      <w:r>
        <w:fldChar w:fldCharType="end"/>
      </w:r>
    </w:p>
    <w:p w14:paraId="38ED36C9" w14:textId="0E20A240" w:rsidR="00CB1EBE" w:rsidRPr="00194BDB" w:rsidRDefault="00CB1EBE">
      <w:pPr>
        <w:pStyle w:val="TOC4"/>
        <w:rPr>
          <w:rFonts w:ascii="Calibri" w:hAnsi="Calibri"/>
          <w:sz w:val="22"/>
          <w:szCs w:val="22"/>
          <w:lang w:eastAsia="en-GB"/>
        </w:rPr>
      </w:pPr>
      <w:r>
        <w:t>10.2.3.3</w:t>
      </w:r>
      <w:r w:rsidRPr="00194BDB">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_Toc98710042 \h </w:instrText>
      </w:r>
      <w:r>
        <w:fldChar w:fldCharType="separate"/>
      </w:r>
      <w:r>
        <w:t>195</w:t>
      </w:r>
      <w:r>
        <w:fldChar w:fldCharType="end"/>
      </w:r>
    </w:p>
    <w:p w14:paraId="7F5B8519" w14:textId="09B7623A" w:rsidR="00CB1EBE" w:rsidRPr="00194BDB" w:rsidRDefault="00CB1EBE">
      <w:pPr>
        <w:pStyle w:val="TOC4"/>
        <w:rPr>
          <w:rFonts w:ascii="Calibri" w:hAnsi="Calibri"/>
          <w:sz w:val="22"/>
          <w:szCs w:val="22"/>
          <w:lang w:eastAsia="en-GB"/>
        </w:rPr>
      </w:pPr>
      <w:r>
        <w:t>10.2.3.4</w:t>
      </w:r>
      <w:r w:rsidRPr="00194BDB">
        <w:rPr>
          <w:rFonts w:ascii="Calibri" w:hAnsi="Calibri"/>
          <w:sz w:val="22"/>
          <w:szCs w:val="22"/>
          <w:lang w:eastAsia="en-GB"/>
        </w:rPr>
        <w:tab/>
      </w:r>
      <w:r>
        <w:t>Send any other transmission control message (R: Any other message)</w:t>
      </w:r>
      <w:r>
        <w:tab/>
      </w:r>
      <w:r>
        <w:fldChar w:fldCharType="begin" w:fldLock="1"/>
      </w:r>
      <w:r>
        <w:instrText xml:space="preserve"> PAGEREF _Toc98710043 \h </w:instrText>
      </w:r>
      <w:r>
        <w:fldChar w:fldCharType="separate"/>
      </w:r>
      <w:r>
        <w:t>195</w:t>
      </w:r>
      <w:r>
        <w:fldChar w:fldCharType="end"/>
      </w:r>
    </w:p>
    <w:p w14:paraId="750E063E" w14:textId="728BB239" w:rsidR="00CB1EBE" w:rsidRPr="00194BDB" w:rsidRDefault="00CB1EBE">
      <w:pPr>
        <w:pStyle w:val="TOC4"/>
        <w:rPr>
          <w:rFonts w:ascii="Calibri" w:hAnsi="Calibri"/>
          <w:sz w:val="22"/>
          <w:szCs w:val="22"/>
          <w:lang w:eastAsia="en-GB"/>
        </w:rPr>
      </w:pPr>
      <w:r>
        <w:t>10.2.3.5</w:t>
      </w:r>
      <w:r w:rsidRPr="00194BDB">
        <w:rPr>
          <w:rFonts w:ascii="Calibri" w:hAnsi="Calibri"/>
          <w:sz w:val="22"/>
          <w:szCs w:val="22"/>
          <w:lang w:eastAsia="en-GB"/>
        </w:rPr>
        <w:tab/>
      </w:r>
      <w:r>
        <w:t>Send RTP media packet over the MBMS subchannel (R: RTP packet)</w:t>
      </w:r>
      <w:r>
        <w:tab/>
      </w:r>
      <w:r>
        <w:fldChar w:fldCharType="begin" w:fldLock="1"/>
      </w:r>
      <w:r>
        <w:instrText xml:space="preserve"> PAGEREF _Toc98710044 \h </w:instrText>
      </w:r>
      <w:r>
        <w:fldChar w:fldCharType="separate"/>
      </w:r>
      <w:r>
        <w:t>195</w:t>
      </w:r>
      <w:r>
        <w:fldChar w:fldCharType="end"/>
      </w:r>
    </w:p>
    <w:p w14:paraId="36126399" w14:textId="77663306" w:rsidR="00CB1EBE" w:rsidRPr="00194BDB" w:rsidRDefault="00CB1EBE">
      <w:pPr>
        <w:pStyle w:val="TOC4"/>
        <w:rPr>
          <w:rFonts w:ascii="Calibri" w:hAnsi="Calibri"/>
          <w:sz w:val="22"/>
          <w:szCs w:val="22"/>
          <w:lang w:eastAsia="en-GB"/>
        </w:rPr>
      </w:pPr>
      <w:r>
        <w:t>10.2.3.7</w:t>
      </w:r>
      <w:r w:rsidRPr="00194BDB">
        <w:rPr>
          <w:rFonts w:ascii="Calibri" w:hAnsi="Calibri"/>
          <w:sz w:val="22"/>
          <w:szCs w:val="22"/>
          <w:lang w:eastAsia="en-GB"/>
        </w:rPr>
        <w:tab/>
      </w:r>
      <w:r>
        <w:t>Timer T300 (Transmission) expired</w:t>
      </w:r>
      <w:r>
        <w:tab/>
      </w:r>
      <w:r>
        <w:fldChar w:fldCharType="begin" w:fldLock="1"/>
      </w:r>
      <w:r>
        <w:instrText xml:space="preserve"> PAGEREF _Toc98710045 \h </w:instrText>
      </w:r>
      <w:r>
        <w:fldChar w:fldCharType="separate"/>
      </w:r>
      <w:r>
        <w:t>195</w:t>
      </w:r>
      <w:r>
        <w:fldChar w:fldCharType="end"/>
      </w:r>
    </w:p>
    <w:p w14:paraId="7A83ADC9" w14:textId="1EEE1A0B" w:rsidR="00CB1EBE" w:rsidRPr="00194BDB" w:rsidRDefault="00CB1EBE">
      <w:pPr>
        <w:pStyle w:val="TOC4"/>
        <w:rPr>
          <w:rFonts w:ascii="Calibri" w:hAnsi="Calibri"/>
          <w:sz w:val="22"/>
          <w:szCs w:val="22"/>
          <w:lang w:eastAsia="en-GB"/>
        </w:rPr>
      </w:pPr>
      <w:r>
        <w:t>10.2.3.8</w:t>
      </w:r>
      <w:r w:rsidRPr="00194BDB">
        <w:rPr>
          <w:rFonts w:ascii="Calibri" w:hAnsi="Calibri"/>
          <w:sz w:val="22"/>
          <w:szCs w:val="22"/>
          <w:lang w:eastAsia="en-GB"/>
        </w:rPr>
        <w:tab/>
      </w:r>
      <w:r>
        <w:t>Timer T301 (Map Group To Bearer) expired</w:t>
      </w:r>
      <w:r>
        <w:tab/>
      </w:r>
      <w:r>
        <w:fldChar w:fldCharType="begin" w:fldLock="1"/>
      </w:r>
      <w:r>
        <w:instrText xml:space="preserve"> PAGEREF _Toc98710046 \h </w:instrText>
      </w:r>
      <w:r>
        <w:fldChar w:fldCharType="separate"/>
      </w:r>
      <w:r>
        <w:t>196</w:t>
      </w:r>
      <w:r>
        <w:fldChar w:fldCharType="end"/>
      </w:r>
    </w:p>
    <w:p w14:paraId="28AEE39E" w14:textId="23C16E4C" w:rsidR="00CB1EBE" w:rsidRPr="00194BDB" w:rsidRDefault="00CB1EBE">
      <w:pPr>
        <w:pStyle w:val="TOC4"/>
        <w:rPr>
          <w:rFonts w:ascii="Calibri" w:hAnsi="Calibri"/>
          <w:sz w:val="22"/>
          <w:szCs w:val="22"/>
          <w:lang w:eastAsia="en-GB"/>
        </w:rPr>
      </w:pPr>
      <w:r>
        <w:t>10.2.3.9</w:t>
      </w:r>
      <w:r w:rsidRPr="00194BDB">
        <w:rPr>
          <w:rFonts w:ascii="Calibri" w:hAnsi="Calibri"/>
          <w:sz w:val="22"/>
          <w:szCs w:val="22"/>
          <w:lang w:eastAsia="en-GB"/>
        </w:rPr>
        <w:tab/>
      </w:r>
      <w:r>
        <w:t>Timer T302 (Unmap Group To Bearer) expired</w:t>
      </w:r>
      <w:r>
        <w:tab/>
      </w:r>
      <w:r>
        <w:fldChar w:fldCharType="begin" w:fldLock="1"/>
      </w:r>
      <w:r>
        <w:instrText xml:space="preserve"> PAGEREF _Toc98710047 \h </w:instrText>
      </w:r>
      <w:r>
        <w:fldChar w:fldCharType="separate"/>
      </w:r>
      <w:r>
        <w:t>196</w:t>
      </w:r>
      <w:r>
        <w:fldChar w:fldCharType="end"/>
      </w:r>
    </w:p>
    <w:p w14:paraId="585EF7F1" w14:textId="26715822" w:rsidR="00CB1EBE" w:rsidRPr="00194BDB" w:rsidRDefault="00CB1EBE">
      <w:pPr>
        <w:pStyle w:val="TOC4"/>
        <w:rPr>
          <w:rFonts w:ascii="Calibri" w:hAnsi="Calibri"/>
          <w:sz w:val="22"/>
          <w:szCs w:val="22"/>
          <w:lang w:eastAsia="en-GB"/>
        </w:rPr>
      </w:pPr>
      <w:r>
        <w:t>10.2.3.10</w:t>
      </w:r>
      <w:r w:rsidRPr="00194BDB">
        <w:rPr>
          <w:rFonts w:ascii="Calibri" w:hAnsi="Calibri"/>
          <w:sz w:val="22"/>
          <w:szCs w:val="22"/>
          <w:lang w:eastAsia="en-GB"/>
        </w:rPr>
        <w:tab/>
      </w:r>
      <w:r>
        <w:t>Timer T302 (Unmap Group To Bearer) expired Nth time</w:t>
      </w:r>
      <w:r>
        <w:tab/>
      </w:r>
      <w:r>
        <w:fldChar w:fldCharType="begin" w:fldLock="1"/>
      </w:r>
      <w:r>
        <w:instrText xml:space="preserve"> PAGEREF _Toc98710048 \h </w:instrText>
      </w:r>
      <w:r>
        <w:fldChar w:fldCharType="separate"/>
      </w:r>
      <w:r>
        <w:t>196</w:t>
      </w:r>
      <w:r>
        <w:fldChar w:fldCharType="end"/>
      </w:r>
    </w:p>
    <w:p w14:paraId="4E5AC6B2" w14:textId="2C3CE037" w:rsidR="00CB1EBE" w:rsidRPr="00194BDB" w:rsidRDefault="00CB1EBE">
      <w:pPr>
        <w:pStyle w:val="TOC4"/>
        <w:rPr>
          <w:rFonts w:ascii="Calibri" w:hAnsi="Calibri"/>
          <w:sz w:val="22"/>
          <w:szCs w:val="22"/>
          <w:lang w:eastAsia="en-GB"/>
        </w:rPr>
      </w:pPr>
      <w:r>
        <w:t>10.2.3.11</w:t>
      </w:r>
      <w:r w:rsidRPr="00194BDB">
        <w:rPr>
          <w:rFonts w:ascii="Calibri" w:hAnsi="Calibri"/>
          <w:sz w:val="22"/>
          <w:szCs w:val="22"/>
          <w:lang w:eastAsia="en-GB"/>
        </w:rPr>
        <w:tab/>
      </w:r>
      <w:r>
        <w:t>End transmission over the MBMS bearer (End transmission)</w:t>
      </w:r>
      <w:r>
        <w:tab/>
      </w:r>
      <w:r>
        <w:fldChar w:fldCharType="begin" w:fldLock="1"/>
      </w:r>
      <w:r>
        <w:instrText xml:space="preserve"> PAGEREF _Toc98710049 \h </w:instrText>
      </w:r>
      <w:r>
        <w:fldChar w:fldCharType="separate"/>
      </w:r>
      <w:r>
        <w:t>196</w:t>
      </w:r>
      <w:r>
        <w:fldChar w:fldCharType="end"/>
      </w:r>
    </w:p>
    <w:p w14:paraId="0B8574F5" w14:textId="29D07B15" w:rsidR="00CB1EBE" w:rsidRPr="00194BDB" w:rsidRDefault="00CB1EBE">
      <w:pPr>
        <w:pStyle w:val="TOC4"/>
        <w:rPr>
          <w:rFonts w:ascii="Calibri" w:hAnsi="Calibri"/>
          <w:sz w:val="22"/>
          <w:szCs w:val="22"/>
          <w:lang w:eastAsia="en-GB"/>
        </w:rPr>
      </w:pPr>
      <w:r>
        <w:t>10.2.3.12</w:t>
      </w:r>
      <w:r w:rsidRPr="00194BDB">
        <w:rPr>
          <w:rFonts w:ascii="Calibri" w:hAnsi="Calibri"/>
          <w:sz w:val="22"/>
          <w:szCs w:val="22"/>
          <w:lang w:eastAsia="en-GB"/>
        </w:rPr>
        <w:tab/>
      </w:r>
      <w:r>
        <w:t>Group call released</w:t>
      </w:r>
      <w:r>
        <w:tab/>
      </w:r>
      <w:r>
        <w:fldChar w:fldCharType="begin" w:fldLock="1"/>
      </w:r>
      <w:r>
        <w:instrText xml:space="preserve"> PAGEREF _Toc98710050 \h </w:instrText>
      </w:r>
      <w:r>
        <w:fldChar w:fldCharType="separate"/>
      </w:r>
      <w:r>
        <w:t>197</w:t>
      </w:r>
      <w:r>
        <w:fldChar w:fldCharType="end"/>
      </w:r>
    </w:p>
    <w:p w14:paraId="19E489C3" w14:textId="0BBADDAE" w:rsidR="00CB1EBE" w:rsidRPr="00194BDB" w:rsidRDefault="00CB1EBE">
      <w:pPr>
        <w:pStyle w:val="TOC4"/>
        <w:rPr>
          <w:rFonts w:ascii="Calibri" w:hAnsi="Calibri"/>
          <w:sz w:val="22"/>
          <w:szCs w:val="22"/>
          <w:lang w:eastAsia="en-GB"/>
        </w:rPr>
      </w:pPr>
      <w:r>
        <w:t>10.2.3.13</w:t>
      </w:r>
      <w:r w:rsidRPr="00194BDB">
        <w:rPr>
          <w:rFonts w:ascii="Calibri" w:hAnsi="Calibri"/>
          <w:sz w:val="22"/>
          <w:szCs w:val="22"/>
          <w:lang w:eastAsia="en-GB"/>
        </w:rPr>
        <w:tab/>
      </w:r>
      <w:r>
        <w:t>Move conversation to unicast</w:t>
      </w:r>
      <w:r>
        <w:tab/>
      </w:r>
      <w:r>
        <w:fldChar w:fldCharType="begin" w:fldLock="1"/>
      </w:r>
      <w:r>
        <w:instrText xml:space="preserve"> PAGEREF _Toc98710051 \h </w:instrText>
      </w:r>
      <w:r>
        <w:fldChar w:fldCharType="separate"/>
      </w:r>
      <w:r>
        <w:t>197</w:t>
      </w:r>
      <w:r>
        <w:fldChar w:fldCharType="end"/>
      </w:r>
    </w:p>
    <w:p w14:paraId="6F85BE80" w14:textId="5F99B7FA" w:rsidR="00CB1EBE" w:rsidRPr="00194BDB" w:rsidRDefault="00CB1EBE">
      <w:pPr>
        <w:pStyle w:val="TOC2"/>
        <w:rPr>
          <w:rFonts w:ascii="Calibri" w:hAnsi="Calibri"/>
          <w:sz w:val="22"/>
          <w:szCs w:val="22"/>
          <w:lang w:eastAsia="en-GB"/>
        </w:rPr>
      </w:pPr>
      <w:r>
        <w:t>10.3</w:t>
      </w:r>
      <w:r w:rsidRPr="00194BDB">
        <w:rPr>
          <w:rFonts w:ascii="Calibri" w:hAnsi="Calibri"/>
          <w:sz w:val="22"/>
          <w:szCs w:val="22"/>
          <w:lang w:eastAsia="en-GB"/>
        </w:rPr>
        <w:tab/>
      </w:r>
      <w:r>
        <w:t>MBMS subchannel control procedure for the MCVideo client</w:t>
      </w:r>
      <w:r>
        <w:tab/>
      </w:r>
      <w:r>
        <w:fldChar w:fldCharType="begin" w:fldLock="1"/>
      </w:r>
      <w:r>
        <w:instrText xml:space="preserve"> PAGEREF _Toc98710052 \h </w:instrText>
      </w:r>
      <w:r>
        <w:fldChar w:fldCharType="separate"/>
      </w:r>
      <w:r>
        <w:t>197</w:t>
      </w:r>
      <w:r>
        <w:fldChar w:fldCharType="end"/>
      </w:r>
    </w:p>
    <w:p w14:paraId="78EA2B55" w14:textId="2C103E24" w:rsidR="00CB1EBE" w:rsidRPr="00194BDB" w:rsidRDefault="00CB1EBE">
      <w:pPr>
        <w:pStyle w:val="TOC3"/>
        <w:rPr>
          <w:rFonts w:ascii="Calibri" w:hAnsi="Calibri"/>
          <w:sz w:val="22"/>
          <w:szCs w:val="22"/>
          <w:lang w:eastAsia="en-GB"/>
        </w:rPr>
      </w:pPr>
      <w:r>
        <w:lastRenderedPageBreak/>
        <w:t>10.3.1</w:t>
      </w:r>
      <w:r w:rsidRPr="00194BDB">
        <w:rPr>
          <w:rFonts w:ascii="Calibri" w:hAnsi="Calibri"/>
          <w:sz w:val="22"/>
          <w:szCs w:val="22"/>
          <w:lang w:eastAsia="en-GB"/>
        </w:rPr>
        <w:tab/>
      </w:r>
      <w:r>
        <w:t>General</w:t>
      </w:r>
      <w:r>
        <w:tab/>
      </w:r>
      <w:r>
        <w:fldChar w:fldCharType="begin" w:fldLock="1"/>
      </w:r>
      <w:r>
        <w:instrText xml:space="preserve"> PAGEREF _Toc98710053 \h </w:instrText>
      </w:r>
      <w:r>
        <w:fldChar w:fldCharType="separate"/>
      </w:r>
      <w:r>
        <w:t>197</w:t>
      </w:r>
      <w:r>
        <w:fldChar w:fldCharType="end"/>
      </w:r>
    </w:p>
    <w:p w14:paraId="4A8D5F61" w14:textId="292A4A26" w:rsidR="00CB1EBE" w:rsidRPr="00194BDB" w:rsidRDefault="00CB1EBE">
      <w:pPr>
        <w:pStyle w:val="TOC3"/>
        <w:rPr>
          <w:rFonts w:ascii="Calibri" w:hAnsi="Calibri"/>
          <w:sz w:val="22"/>
          <w:szCs w:val="22"/>
          <w:lang w:eastAsia="en-GB"/>
        </w:rPr>
      </w:pPr>
      <w:r>
        <w:t>10.3.2</w:t>
      </w:r>
      <w:r w:rsidRPr="00194BDB">
        <w:rPr>
          <w:rFonts w:ascii="Calibri" w:hAnsi="Calibri"/>
          <w:sz w:val="22"/>
          <w:szCs w:val="22"/>
          <w:lang w:eastAsia="en-GB"/>
        </w:rPr>
        <w:tab/>
      </w:r>
      <w:r>
        <w:t>Transmission over a pre-activated MBMS bearer is started</w:t>
      </w:r>
      <w:r>
        <w:tab/>
      </w:r>
      <w:r>
        <w:fldChar w:fldCharType="begin" w:fldLock="1"/>
      </w:r>
      <w:r>
        <w:instrText xml:space="preserve"> PAGEREF _Toc98710054 \h </w:instrText>
      </w:r>
      <w:r>
        <w:fldChar w:fldCharType="separate"/>
      </w:r>
      <w:r>
        <w:t>197</w:t>
      </w:r>
      <w:r>
        <w:fldChar w:fldCharType="end"/>
      </w:r>
    </w:p>
    <w:p w14:paraId="2C90DDB0" w14:textId="40551BFD" w:rsidR="00CB1EBE" w:rsidRPr="00194BDB" w:rsidRDefault="00CB1EBE">
      <w:pPr>
        <w:pStyle w:val="TOC3"/>
        <w:rPr>
          <w:rFonts w:ascii="Calibri" w:hAnsi="Calibri"/>
          <w:sz w:val="22"/>
          <w:szCs w:val="22"/>
          <w:lang w:eastAsia="en-GB"/>
        </w:rPr>
      </w:pPr>
      <w:r>
        <w:t>10.3.3</w:t>
      </w:r>
      <w:r w:rsidRPr="00194BDB">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_Toc98710055 \h </w:instrText>
      </w:r>
      <w:r>
        <w:fldChar w:fldCharType="separate"/>
      </w:r>
      <w:r>
        <w:t>197</w:t>
      </w:r>
      <w:r>
        <w:fldChar w:fldCharType="end"/>
      </w:r>
    </w:p>
    <w:p w14:paraId="4C956D6C" w14:textId="3E5B1847" w:rsidR="00CB1EBE" w:rsidRPr="00194BDB" w:rsidRDefault="00CB1EBE">
      <w:pPr>
        <w:pStyle w:val="TOC3"/>
        <w:rPr>
          <w:rFonts w:ascii="Calibri" w:hAnsi="Calibri"/>
          <w:sz w:val="22"/>
          <w:szCs w:val="22"/>
          <w:lang w:eastAsia="en-GB"/>
        </w:rPr>
      </w:pPr>
      <w:r>
        <w:t>10.3.4</w:t>
      </w:r>
      <w:r w:rsidRPr="00194BDB">
        <w:rPr>
          <w:rFonts w:ascii="Calibri" w:hAnsi="Calibri"/>
          <w:sz w:val="22"/>
          <w:szCs w:val="22"/>
          <w:lang w:eastAsia="en-GB"/>
        </w:rPr>
        <w:tab/>
      </w:r>
      <w:r>
        <w:t>Transmission ended</w:t>
      </w:r>
      <w:r>
        <w:tab/>
      </w:r>
      <w:r>
        <w:fldChar w:fldCharType="begin" w:fldLock="1"/>
      </w:r>
      <w:r>
        <w:instrText xml:space="preserve"> PAGEREF _Toc98710056 \h </w:instrText>
      </w:r>
      <w:r>
        <w:fldChar w:fldCharType="separate"/>
      </w:r>
      <w:r>
        <w:t>198</w:t>
      </w:r>
      <w:r>
        <w:fldChar w:fldCharType="end"/>
      </w:r>
    </w:p>
    <w:p w14:paraId="1B93A2D3" w14:textId="310C9782" w:rsidR="00CB1EBE" w:rsidRPr="00194BDB" w:rsidRDefault="00CB1EBE">
      <w:pPr>
        <w:pStyle w:val="TOC3"/>
        <w:rPr>
          <w:rFonts w:ascii="Calibri" w:hAnsi="Calibri"/>
          <w:sz w:val="22"/>
          <w:szCs w:val="22"/>
          <w:lang w:eastAsia="en-GB"/>
        </w:rPr>
      </w:pPr>
      <w:r>
        <w:t>10.3.5</w:t>
      </w:r>
      <w:r w:rsidRPr="00194BDB">
        <w:rPr>
          <w:rFonts w:ascii="Calibri" w:hAnsi="Calibri"/>
          <w:sz w:val="22"/>
          <w:szCs w:val="22"/>
          <w:lang w:eastAsia="en-GB"/>
        </w:rPr>
        <w:tab/>
      </w:r>
      <w:r>
        <w:t>Receive Application Paging message</w:t>
      </w:r>
      <w:r>
        <w:tab/>
      </w:r>
      <w:r>
        <w:fldChar w:fldCharType="begin" w:fldLock="1"/>
      </w:r>
      <w:r>
        <w:instrText xml:space="preserve"> PAGEREF _Toc98710057 \h </w:instrText>
      </w:r>
      <w:r>
        <w:fldChar w:fldCharType="separate"/>
      </w:r>
      <w:r>
        <w:t>198</w:t>
      </w:r>
      <w:r>
        <w:fldChar w:fldCharType="end"/>
      </w:r>
    </w:p>
    <w:p w14:paraId="09DA4349" w14:textId="3BF87DB9" w:rsidR="00CB1EBE" w:rsidRPr="00194BDB" w:rsidRDefault="00CB1EBE">
      <w:pPr>
        <w:pStyle w:val="TOC3"/>
        <w:rPr>
          <w:rFonts w:ascii="Calibri" w:hAnsi="Calibri"/>
          <w:sz w:val="22"/>
          <w:szCs w:val="22"/>
          <w:lang w:eastAsia="en-GB"/>
        </w:rPr>
      </w:pPr>
      <w:r>
        <w:t>10.3.6</w:t>
      </w:r>
      <w:r w:rsidRPr="00194BDB">
        <w:rPr>
          <w:rFonts w:ascii="Calibri" w:hAnsi="Calibri"/>
          <w:sz w:val="22"/>
          <w:szCs w:val="22"/>
          <w:lang w:eastAsia="en-GB"/>
        </w:rPr>
        <w:tab/>
      </w:r>
      <w:r>
        <w:t>Receive MBMS bearer announcement over MBMS bearer</w:t>
      </w:r>
      <w:r>
        <w:tab/>
      </w:r>
      <w:r>
        <w:fldChar w:fldCharType="begin" w:fldLock="1"/>
      </w:r>
      <w:r>
        <w:instrText xml:space="preserve"> PAGEREF _Toc98710058 \h </w:instrText>
      </w:r>
      <w:r>
        <w:fldChar w:fldCharType="separate"/>
      </w:r>
      <w:r>
        <w:t>198</w:t>
      </w:r>
      <w:r>
        <w:fldChar w:fldCharType="end"/>
      </w:r>
    </w:p>
    <w:p w14:paraId="1553F7B4" w14:textId="38A791D3" w:rsidR="00CB1EBE" w:rsidRPr="00194BDB" w:rsidRDefault="00CB1EBE">
      <w:pPr>
        <w:pStyle w:val="TOC2"/>
        <w:rPr>
          <w:rFonts w:ascii="Calibri" w:hAnsi="Calibri"/>
          <w:sz w:val="22"/>
          <w:szCs w:val="22"/>
          <w:lang w:eastAsia="en-GB"/>
        </w:rPr>
      </w:pPr>
      <w:r>
        <w:t>10.4</w:t>
      </w:r>
      <w:r w:rsidRPr="00194BDB">
        <w:rPr>
          <w:rFonts w:ascii="Calibri" w:hAnsi="Calibri"/>
          <w:sz w:val="22"/>
          <w:szCs w:val="22"/>
          <w:lang w:eastAsia="en-GB"/>
        </w:rPr>
        <w:tab/>
      </w:r>
      <w:r>
        <w:t>Forward error correction</w:t>
      </w:r>
      <w:r>
        <w:tab/>
      </w:r>
      <w:r>
        <w:fldChar w:fldCharType="begin" w:fldLock="1"/>
      </w:r>
      <w:r>
        <w:instrText xml:space="preserve"> PAGEREF _Toc98710059 \h </w:instrText>
      </w:r>
      <w:r>
        <w:fldChar w:fldCharType="separate"/>
      </w:r>
      <w:r>
        <w:t>198</w:t>
      </w:r>
      <w:r>
        <w:fldChar w:fldCharType="end"/>
      </w:r>
    </w:p>
    <w:p w14:paraId="51526000" w14:textId="552BFF66" w:rsidR="00CB1EBE" w:rsidRPr="00194BDB" w:rsidRDefault="00CB1EBE">
      <w:pPr>
        <w:pStyle w:val="TOC3"/>
        <w:rPr>
          <w:rFonts w:ascii="Calibri" w:hAnsi="Calibri"/>
          <w:sz w:val="22"/>
          <w:szCs w:val="22"/>
          <w:lang w:eastAsia="en-GB"/>
        </w:rPr>
      </w:pPr>
      <w:r>
        <w:t>10.4.1</w:t>
      </w:r>
      <w:r w:rsidRPr="00194BDB">
        <w:rPr>
          <w:rFonts w:ascii="Calibri" w:hAnsi="Calibri"/>
          <w:sz w:val="22"/>
          <w:szCs w:val="22"/>
          <w:lang w:eastAsia="en-GB"/>
        </w:rPr>
        <w:tab/>
      </w:r>
      <w:r>
        <w:t>General</w:t>
      </w:r>
      <w:r>
        <w:tab/>
      </w:r>
      <w:r>
        <w:fldChar w:fldCharType="begin" w:fldLock="1"/>
      </w:r>
      <w:r>
        <w:instrText xml:space="preserve"> PAGEREF _Toc98710060 \h </w:instrText>
      </w:r>
      <w:r>
        <w:fldChar w:fldCharType="separate"/>
      </w:r>
      <w:r>
        <w:t>198</w:t>
      </w:r>
      <w:r>
        <w:fldChar w:fldCharType="end"/>
      </w:r>
    </w:p>
    <w:p w14:paraId="6039AEE6" w14:textId="3FD2F0AE" w:rsidR="00CB1EBE" w:rsidRPr="00194BDB" w:rsidRDefault="00CB1EBE">
      <w:pPr>
        <w:pStyle w:val="TOC3"/>
        <w:rPr>
          <w:rFonts w:ascii="Calibri" w:hAnsi="Calibri"/>
          <w:sz w:val="22"/>
          <w:szCs w:val="22"/>
          <w:lang w:eastAsia="en-GB"/>
        </w:rPr>
      </w:pPr>
      <w:r>
        <w:t>10.4.2</w:t>
      </w:r>
      <w:r w:rsidRPr="00194BDB">
        <w:rPr>
          <w:rFonts w:ascii="Calibri" w:hAnsi="Calibri"/>
          <w:sz w:val="22"/>
          <w:szCs w:val="22"/>
          <w:lang w:eastAsia="en-GB"/>
        </w:rPr>
        <w:tab/>
      </w:r>
      <w:r>
        <w:t>Participating MCVideo function procedure for FEC</w:t>
      </w:r>
      <w:r>
        <w:tab/>
      </w:r>
      <w:r>
        <w:fldChar w:fldCharType="begin" w:fldLock="1"/>
      </w:r>
      <w:r>
        <w:instrText xml:space="preserve"> PAGEREF _Toc98710061 \h </w:instrText>
      </w:r>
      <w:r>
        <w:fldChar w:fldCharType="separate"/>
      </w:r>
      <w:r>
        <w:t>198</w:t>
      </w:r>
      <w:r>
        <w:fldChar w:fldCharType="end"/>
      </w:r>
    </w:p>
    <w:p w14:paraId="1FF791A9" w14:textId="3B4BCA09" w:rsidR="00CB1EBE" w:rsidRPr="00194BDB" w:rsidRDefault="00CB1EBE">
      <w:pPr>
        <w:pStyle w:val="TOC3"/>
        <w:rPr>
          <w:rFonts w:ascii="Calibri" w:hAnsi="Calibri"/>
          <w:sz w:val="22"/>
          <w:szCs w:val="22"/>
          <w:lang w:eastAsia="en-GB"/>
        </w:rPr>
      </w:pPr>
      <w:r>
        <w:t>10.4.3</w:t>
      </w:r>
      <w:r w:rsidRPr="00194BDB">
        <w:rPr>
          <w:rFonts w:ascii="Calibri" w:hAnsi="Calibri"/>
          <w:sz w:val="22"/>
          <w:szCs w:val="22"/>
          <w:lang w:eastAsia="en-GB"/>
        </w:rPr>
        <w:tab/>
      </w:r>
      <w:r>
        <w:t>MCVideo client procedure for FEC</w:t>
      </w:r>
      <w:r>
        <w:tab/>
      </w:r>
      <w:r>
        <w:fldChar w:fldCharType="begin" w:fldLock="1"/>
      </w:r>
      <w:r>
        <w:instrText xml:space="preserve"> PAGEREF _Toc98710062 \h </w:instrText>
      </w:r>
      <w:r>
        <w:fldChar w:fldCharType="separate"/>
      </w:r>
      <w:r>
        <w:t>198</w:t>
      </w:r>
      <w:r>
        <w:fldChar w:fldCharType="end"/>
      </w:r>
    </w:p>
    <w:p w14:paraId="779BCDA4" w14:textId="2E215791" w:rsidR="00CB1EBE" w:rsidRPr="00194BDB" w:rsidRDefault="00CB1EBE">
      <w:pPr>
        <w:pStyle w:val="TOC2"/>
        <w:rPr>
          <w:rFonts w:ascii="Calibri" w:hAnsi="Calibri"/>
          <w:sz w:val="22"/>
          <w:szCs w:val="22"/>
          <w:lang w:eastAsia="en-GB"/>
        </w:rPr>
      </w:pPr>
      <w:r>
        <w:t>10.5</w:t>
      </w:r>
      <w:r w:rsidRPr="00194BDB">
        <w:rPr>
          <w:rFonts w:ascii="Calibri" w:hAnsi="Calibri"/>
          <w:sz w:val="22"/>
          <w:szCs w:val="22"/>
          <w:lang w:eastAsia="en-GB"/>
        </w:rPr>
        <w:tab/>
      </w:r>
      <w:r>
        <w:t>Additional MBMS procedures</w:t>
      </w:r>
      <w:r>
        <w:tab/>
      </w:r>
      <w:r>
        <w:fldChar w:fldCharType="begin" w:fldLock="1"/>
      </w:r>
      <w:r>
        <w:instrText xml:space="preserve"> PAGEREF _Toc98710063 \h </w:instrText>
      </w:r>
      <w:r>
        <w:fldChar w:fldCharType="separate"/>
      </w:r>
      <w:r>
        <w:t>199</w:t>
      </w:r>
      <w:r>
        <w:fldChar w:fldCharType="end"/>
      </w:r>
    </w:p>
    <w:p w14:paraId="2F2D1732" w14:textId="7CC0C50E" w:rsidR="00CB1EBE" w:rsidRPr="00194BDB" w:rsidRDefault="00CB1EBE">
      <w:pPr>
        <w:pStyle w:val="TOC2"/>
        <w:rPr>
          <w:rFonts w:ascii="Calibri" w:hAnsi="Calibri"/>
          <w:sz w:val="22"/>
          <w:szCs w:val="22"/>
          <w:lang w:eastAsia="en-GB"/>
        </w:rPr>
      </w:pPr>
      <w:r>
        <w:t>10.5.1</w:t>
      </w:r>
      <w:r w:rsidRPr="00194BDB">
        <w:rPr>
          <w:rFonts w:ascii="Calibri" w:hAnsi="Calibri"/>
          <w:sz w:val="22"/>
          <w:szCs w:val="22"/>
          <w:lang w:eastAsia="en-GB"/>
        </w:rPr>
        <w:tab/>
      </w:r>
      <w:r>
        <w:t>Group dynamic data notifications</w:t>
      </w:r>
      <w:r>
        <w:tab/>
      </w:r>
      <w:r>
        <w:fldChar w:fldCharType="begin" w:fldLock="1"/>
      </w:r>
      <w:r>
        <w:instrText xml:space="preserve"> PAGEREF _Toc98710064 \h </w:instrText>
      </w:r>
      <w:r>
        <w:fldChar w:fldCharType="separate"/>
      </w:r>
      <w:r>
        <w:t>199</w:t>
      </w:r>
      <w:r>
        <w:fldChar w:fldCharType="end"/>
      </w:r>
    </w:p>
    <w:p w14:paraId="6FDFB480" w14:textId="6FC0AB64" w:rsidR="00CB1EBE" w:rsidRPr="00194BDB" w:rsidRDefault="00CB1EBE">
      <w:pPr>
        <w:pStyle w:val="TOC1"/>
        <w:rPr>
          <w:rFonts w:ascii="Calibri" w:hAnsi="Calibri"/>
          <w:szCs w:val="22"/>
          <w:lang w:eastAsia="en-GB"/>
        </w:rPr>
      </w:pPr>
      <w:r>
        <w:t>11</w:t>
      </w:r>
      <w:r w:rsidRPr="00194BDB">
        <w:rPr>
          <w:rFonts w:ascii="Calibri" w:hAnsi="Calibri"/>
          <w:szCs w:val="22"/>
          <w:lang w:eastAsia="en-GB"/>
        </w:rPr>
        <w:tab/>
      </w:r>
      <w:r>
        <w:t>Configurable parameters</w:t>
      </w:r>
      <w:r>
        <w:tab/>
      </w:r>
      <w:r>
        <w:fldChar w:fldCharType="begin" w:fldLock="1"/>
      </w:r>
      <w:r>
        <w:instrText xml:space="preserve"> PAGEREF _Toc98710065 \h </w:instrText>
      </w:r>
      <w:r>
        <w:fldChar w:fldCharType="separate"/>
      </w:r>
      <w:r>
        <w:t>199</w:t>
      </w:r>
      <w:r>
        <w:fldChar w:fldCharType="end"/>
      </w:r>
    </w:p>
    <w:p w14:paraId="741C7C72" w14:textId="6B10C18A" w:rsidR="00CB1EBE" w:rsidRPr="00194BDB" w:rsidRDefault="00CB1EBE">
      <w:pPr>
        <w:pStyle w:val="TOC2"/>
        <w:rPr>
          <w:rFonts w:ascii="Calibri" w:hAnsi="Calibri"/>
          <w:sz w:val="22"/>
          <w:szCs w:val="22"/>
          <w:lang w:eastAsia="en-GB"/>
        </w:rPr>
      </w:pPr>
      <w:r>
        <w:t>11.1</w:t>
      </w:r>
      <w:r w:rsidRPr="00194BDB">
        <w:rPr>
          <w:rFonts w:ascii="Calibri" w:hAnsi="Calibri"/>
          <w:sz w:val="22"/>
          <w:szCs w:val="22"/>
          <w:lang w:eastAsia="en-GB"/>
        </w:rPr>
        <w:tab/>
      </w:r>
      <w:r>
        <w:t>Timers</w:t>
      </w:r>
      <w:r>
        <w:tab/>
      </w:r>
      <w:r>
        <w:fldChar w:fldCharType="begin" w:fldLock="1"/>
      </w:r>
      <w:r>
        <w:instrText xml:space="preserve"> PAGEREF _Toc98710066 \h </w:instrText>
      </w:r>
      <w:r>
        <w:fldChar w:fldCharType="separate"/>
      </w:r>
      <w:r>
        <w:t>199</w:t>
      </w:r>
      <w:r>
        <w:fldChar w:fldCharType="end"/>
      </w:r>
    </w:p>
    <w:p w14:paraId="03DF1BA0" w14:textId="06E9455A" w:rsidR="00CB1EBE" w:rsidRPr="00194BDB" w:rsidRDefault="00CB1EBE">
      <w:pPr>
        <w:pStyle w:val="TOC3"/>
        <w:rPr>
          <w:rFonts w:ascii="Calibri" w:hAnsi="Calibri"/>
          <w:sz w:val="22"/>
          <w:szCs w:val="22"/>
          <w:lang w:eastAsia="en-GB"/>
        </w:rPr>
      </w:pPr>
      <w:r>
        <w:t>11.1.1</w:t>
      </w:r>
      <w:r w:rsidRPr="00194BDB">
        <w:rPr>
          <w:rFonts w:ascii="Calibri" w:hAnsi="Calibri"/>
          <w:sz w:val="22"/>
          <w:szCs w:val="22"/>
          <w:lang w:eastAsia="en-GB"/>
        </w:rPr>
        <w:tab/>
      </w:r>
      <w:r>
        <w:t>Timers in the on-network transmission participant</w:t>
      </w:r>
      <w:r>
        <w:tab/>
      </w:r>
      <w:r>
        <w:fldChar w:fldCharType="begin" w:fldLock="1"/>
      </w:r>
      <w:r>
        <w:instrText xml:space="preserve"> PAGEREF _Toc98710067 \h </w:instrText>
      </w:r>
      <w:r>
        <w:fldChar w:fldCharType="separate"/>
      </w:r>
      <w:r>
        <w:t>199</w:t>
      </w:r>
      <w:r>
        <w:fldChar w:fldCharType="end"/>
      </w:r>
    </w:p>
    <w:p w14:paraId="2133867E" w14:textId="14C692A9" w:rsidR="00CB1EBE" w:rsidRPr="00194BDB" w:rsidRDefault="00CB1EBE">
      <w:pPr>
        <w:pStyle w:val="TOC3"/>
        <w:rPr>
          <w:rFonts w:ascii="Calibri" w:hAnsi="Calibri"/>
          <w:sz w:val="22"/>
          <w:szCs w:val="22"/>
          <w:lang w:eastAsia="en-GB"/>
        </w:rPr>
      </w:pPr>
      <w:r>
        <w:t>11.1.2</w:t>
      </w:r>
      <w:r w:rsidRPr="00194BDB">
        <w:rPr>
          <w:rFonts w:ascii="Calibri" w:hAnsi="Calibri"/>
          <w:sz w:val="22"/>
          <w:szCs w:val="22"/>
          <w:lang w:eastAsia="en-GB"/>
        </w:rPr>
        <w:tab/>
      </w:r>
      <w:r>
        <w:t>Timers in the off-network transmission participant</w:t>
      </w:r>
      <w:r>
        <w:tab/>
      </w:r>
      <w:r>
        <w:fldChar w:fldCharType="begin" w:fldLock="1"/>
      </w:r>
      <w:r>
        <w:instrText xml:space="preserve"> PAGEREF _Toc98710068 \h </w:instrText>
      </w:r>
      <w:r>
        <w:fldChar w:fldCharType="separate"/>
      </w:r>
      <w:r>
        <w:t>201</w:t>
      </w:r>
      <w:r>
        <w:fldChar w:fldCharType="end"/>
      </w:r>
    </w:p>
    <w:p w14:paraId="50BB608C" w14:textId="3C172919" w:rsidR="00CB1EBE" w:rsidRPr="00194BDB" w:rsidRDefault="00CB1EBE">
      <w:pPr>
        <w:pStyle w:val="TOC3"/>
        <w:rPr>
          <w:rFonts w:ascii="Calibri" w:hAnsi="Calibri"/>
          <w:sz w:val="22"/>
          <w:szCs w:val="22"/>
          <w:lang w:eastAsia="en-GB"/>
        </w:rPr>
      </w:pPr>
      <w:r>
        <w:t>11.1.3</w:t>
      </w:r>
      <w:r w:rsidRPr="00194BDB">
        <w:rPr>
          <w:rFonts w:ascii="Calibri" w:hAnsi="Calibri"/>
          <w:sz w:val="22"/>
          <w:szCs w:val="22"/>
          <w:lang w:eastAsia="en-GB"/>
        </w:rPr>
        <w:tab/>
      </w:r>
      <w:r>
        <w:t>Timers in the transmission control server</w:t>
      </w:r>
      <w:r>
        <w:tab/>
      </w:r>
      <w:r>
        <w:fldChar w:fldCharType="begin" w:fldLock="1"/>
      </w:r>
      <w:r>
        <w:instrText xml:space="preserve"> PAGEREF _Toc98710069 \h </w:instrText>
      </w:r>
      <w:r>
        <w:fldChar w:fldCharType="separate"/>
      </w:r>
      <w:r>
        <w:t>204</w:t>
      </w:r>
      <w:r>
        <w:fldChar w:fldCharType="end"/>
      </w:r>
    </w:p>
    <w:p w14:paraId="3F73AD5B" w14:textId="6D5D06A1" w:rsidR="00CB1EBE" w:rsidRPr="00194BDB" w:rsidRDefault="00CB1EBE">
      <w:pPr>
        <w:pStyle w:val="TOC3"/>
        <w:rPr>
          <w:rFonts w:ascii="Calibri" w:hAnsi="Calibri"/>
          <w:sz w:val="22"/>
          <w:szCs w:val="22"/>
          <w:lang w:eastAsia="en-GB"/>
        </w:rPr>
      </w:pPr>
      <w:r>
        <w:t>11.1.4</w:t>
      </w:r>
      <w:r w:rsidRPr="00194BDB">
        <w:rPr>
          <w:rFonts w:ascii="Calibri" w:hAnsi="Calibri"/>
          <w:sz w:val="22"/>
          <w:szCs w:val="22"/>
          <w:lang w:eastAsia="en-GB"/>
        </w:rPr>
        <w:tab/>
      </w:r>
      <w:r>
        <w:t>Timers in the participating MCVideo function</w:t>
      </w:r>
      <w:r>
        <w:tab/>
      </w:r>
      <w:r>
        <w:fldChar w:fldCharType="begin" w:fldLock="1"/>
      </w:r>
      <w:r>
        <w:instrText xml:space="preserve"> PAGEREF _Toc98710070 \h </w:instrText>
      </w:r>
      <w:r>
        <w:fldChar w:fldCharType="separate"/>
      </w:r>
      <w:r>
        <w:t>206</w:t>
      </w:r>
      <w:r>
        <w:fldChar w:fldCharType="end"/>
      </w:r>
    </w:p>
    <w:p w14:paraId="53CE555F" w14:textId="1DED12E3" w:rsidR="00CB1EBE" w:rsidRPr="00194BDB" w:rsidRDefault="00CB1EBE">
      <w:pPr>
        <w:pStyle w:val="TOC2"/>
        <w:rPr>
          <w:rFonts w:ascii="Calibri" w:hAnsi="Calibri"/>
          <w:sz w:val="22"/>
          <w:szCs w:val="22"/>
          <w:lang w:eastAsia="en-GB"/>
        </w:rPr>
      </w:pPr>
      <w:r>
        <w:t>11.2</w:t>
      </w:r>
      <w:r w:rsidRPr="00194BDB">
        <w:rPr>
          <w:rFonts w:ascii="Calibri" w:hAnsi="Calibri"/>
          <w:sz w:val="22"/>
          <w:szCs w:val="22"/>
          <w:lang w:eastAsia="en-GB"/>
        </w:rPr>
        <w:tab/>
      </w:r>
      <w:r>
        <w:t>Counters</w:t>
      </w:r>
      <w:r>
        <w:tab/>
      </w:r>
      <w:r>
        <w:fldChar w:fldCharType="begin" w:fldLock="1"/>
      </w:r>
      <w:r>
        <w:instrText xml:space="preserve"> PAGEREF _Toc98710071 \h </w:instrText>
      </w:r>
      <w:r>
        <w:fldChar w:fldCharType="separate"/>
      </w:r>
      <w:r>
        <w:t>207</w:t>
      </w:r>
      <w:r>
        <w:fldChar w:fldCharType="end"/>
      </w:r>
    </w:p>
    <w:p w14:paraId="2DAE0B22" w14:textId="466BD05A" w:rsidR="00CB1EBE" w:rsidRPr="00194BDB" w:rsidRDefault="00CB1EBE">
      <w:pPr>
        <w:pStyle w:val="TOC3"/>
        <w:rPr>
          <w:rFonts w:ascii="Calibri" w:hAnsi="Calibri"/>
          <w:sz w:val="22"/>
          <w:szCs w:val="22"/>
          <w:lang w:eastAsia="en-GB"/>
        </w:rPr>
      </w:pPr>
      <w:r>
        <w:t>11.2.1</w:t>
      </w:r>
      <w:r w:rsidRPr="00194BDB">
        <w:rPr>
          <w:rFonts w:ascii="Calibri" w:hAnsi="Calibri"/>
          <w:sz w:val="22"/>
          <w:szCs w:val="22"/>
          <w:lang w:eastAsia="en-GB"/>
        </w:rPr>
        <w:tab/>
      </w:r>
      <w:r>
        <w:t>Counters in the on-network transmission participant</w:t>
      </w:r>
      <w:r>
        <w:tab/>
      </w:r>
      <w:r>
        <w:fldChar w:fldCharType="begin" w:fldLock="1"/>
      </w:r>
      <w:r>
        <w:instrText xml:space="preserve"> PAGEREF _Toc98710072 \h </w:instrText>
      </w:r>
      <w:r>
        <w:fldChar w:fldCharType="separate"/>
      </w:r>
      <w:r>
        <w:t>207</w:t>
      </w:r>
      <w:r>
        <w:fldChar w:fldCharType="end"/>
      </w:r>
    </w:p>
    <w:p w14:paraId="08EDE73B" w14:textId="2BCB9FA6" w:rsidR="00CB1EBE" w:rsidRPr="00194BDB" w:rsidRDefault="00CB1EBE">
      <w:pPr>
        <w:pStyle w:val="TOC3"/>
        <w:rPr>
          <w:rFonts w:ascii="Calibri" w:hAnsi="Calibri"/>
          <w:sz w:val="22"/>
          <w:szCs w:val="22"/>
          <w:lang w:eastAsia="en-GB"/>
        </w:rPr>
      </w:pPr>
      <w:r>
        <w:t>11.2.2</w:t>
      </w:r>
      <w:r w:rsidRPr="00194BDB">
        <w:rPr>
          <w:rFonts w:ascii="Calibri" w:hAnsi="Calibri"/>
          <w:sz w:val="22"/>
          <w:szCs w:val="22"/>
          <w:lang w:eastAsia="en-GB"/>
        </w:rPr>
        <w:tab/>
      </w:r>
      <w:r>
        <w:t>Counters in the off-network transmission participant</w:t>
      </w:r>
      <w:r>
        <w:tab/>
      </w:r>
      <w:r>
        <w:fldChar w:fldCharType="begin" w:fldLock="1"/>
      </w:r>
      <w:r>
        <w:instrText xml:space="preserve"> PAGEREF _Toc98710073 \h </w:instrText>
      </w:r>
      <w:r>
        <w:fldChar w:fldCharType="separate"/>
      </w:r>
      <w:r>
        <w:t>207</w:t>
      </w:r>
      <w:r>
        <w:fldChar w:fldCharType="end"/>
      </w:r>
    </w:p>
    <w:p w14:paraId="29CC67AD" w14:textId="49A8ABA9" w:rsidR="00CB1EBE" w:rsidRPr="00194BDB" w:rsidRDefault="00CB1EBE">
      <w:pPr>
        <w:pStyle w:val="TOC3"/>
        <w:rPr>
          <w:rFonts w:ascii="Calibri" w:hAnsi="Calibri"/>
          <w:sz w:val="22"/>
          <w:szCs w:val="22"/>
          <w:lang w:eastAsia="en-GB"/>
        </w:rPr>
      </w:pPr>
      <w:r>
        <w:t>11.2.3</w:t>
      </w:r>
      <w:r w:rsidRPr="00194BDB">
        <w:rPr>
          <w:rFonts w:ascii="Calibri" w:hAnsi="Calibri"/>
          <w:sz w:val="22"/>
          <w:szCs w:val="22"/>
          <w:lang w:eastAsia="en-GB"/>
        </w:rPr>
        <w:tab/>
      </w:r>
      <w:r>
        <w:t>Counters in the controlling MCVideo function</w:t>
      </w:r>
      <w:r>
        <w:tab/>
      </w:r>
      <w:r>
        <w:fldChar w:fldCharType="begin" w:fldLock="1"/>
      </w:r>
      <w:r>
        <w:instrText xml:space="preserve"> PAGEREF _Toc98710074 \h </w:instrText>
      </w:r>
      <w:r>
        <w:fldChar w:fldCharType="separate"/>
      </w:r>
      <w:r>
        <w:t>208</w:t>
      </w:r>
      <w:r>
        <w:fldChar w:fldCharType="end"/>
      </w:r>
    </w:p>
    <w:p w14:paraId="21B215E4" w14:textId="516C71AE" w:rsidR="00CB1EBE" w:rsidRPr="00194BDB" w:rsidRDefault="00CB1EBE">
      <w:pPr>
        <w:pStyle w:val="TOC3"/>
        <w:rPr>
          <w:rFonts w:ascii="Calibri" w:hAnsi="Calibri"/>
          <w:sz w:val="22"/>
          <w:szCs w:val="22"/>
          <w:lang w:eastAsia="en-GB"/>
        </w:rPr>
      </w:pPr>
      <w:r>
        <w:t>11.2.4</w:t>
      </w:r>
      <w:r w:rsidRPr="00194BDB">
        <w:rPr>
          <w:rFonts w:ascii="Calibri" w:hAnsi="Calibri"/>
          <w:sz w:val="22"/>
          <w:szCs w:val="22"/>
          <w:lang w:eastAsia="en-GB"/>
        </w:rPr>
        <w:tab/>
      </w:r>
      <w:r>
        <w:t>Counters in the participating MCVideo function</w:t>
      </w:r>
      <w:r>
        <w:tab/>
      </w:r>
      <w:r>
        <w:fldChar w:fldCharType="begin" w:fldLock="1"/>
      </w:r>
      <w:r>
        <w:instrText xml:space="preserve"> PAGEREF _Toc98710075 \h </w:instrText>
      </w:r>
      <w:r>
        <w:fldChar w:fldCharType="separate"/>
      </w:r>
      <w:r>
        <w:t>209</w:t>
      </w:r>
      <w:r>
        <w:fldChar w:fldCharType="end"/>
      </w:r>
    </w:p>
    <w:p w14:paraId="47FE8E97" w14:textId="28E65405" w:rsidR="00CB1EBE" w:rsidRPr="00194BDB" w:rsidRDefault="00CB1EBE">
      <w:pPr>
        <w:pStyle w:val="TOC1"/>
        <w:rPr>
          <w:rFonts w:ascii="Calibri" w:hAnsi="Calibri"/>
          <w:szCs w:val="22"/>
          <w:lang w:eastAsia="en-GB"/>
        </w:rPr>
      </w:pPr>
      <w:r>
        <w:t>12</w:t>
      </w:r>
      <w:r w:rsidRPr="00194BDB">
        <w:rPr>
          <w:rFonts w:ascii="Calibri" w:hAnsi="Calibri"/>
          <w:szCs w:val="22"/>
          <w:lang w:eastAsia="en-GB"/>
        </w:rPr>
        <w:tab/>
      </w:r>
      <w:r>
        <w:t>Extensions within the present document</w:t>
      </w:r>
      <w:r>
        <w:tab/>
      </w:r>
      <w:r>
        <w:fldChar w:fldCharType="begin" w:fldLock="1"/>
      </w:r>
      <w:r>
        <w:instrText xml:space="preserve"> PAGEREF _Toc98710076 \h </w:instrText>
      </w:r>
      <w:r>
        <w:fldChar w:fldCharType="separate"/>
      </w:r>
      <w:r>
        <w:t>210</w:t>
      </w:r>
      <w:r>
        <w:fldChar w:fldCharType="end"/>
      </w:r>
    </w:p>
    <w:p w14:paraId="0BB10AA1" w14:textId="3C2349CB" w:rsidR="00CB1EBE" w:rsidRPr="00194BDB" w:rsidRDefault="00CB1EBE">
      <w:pPr>
        <w:pStyle w:val="TOC2"/>
        <w:rPr>
          <w:rFonts w:ascii="Calibri" w:hAnsi="Calibri"/>
          <w:sz w:val="22"/>
          <w:szCs w:val="22"/>
          <w:lang w:eastAsia="en-GB"/>
        </w:rPr>
      </w:pPr>
      <w:r>
        <w:t>12.1</w:t>
      </w:r>
      <w:r w:rsidRPr="00194BDB">
        <w:rPr>
          <w:rFonts w:ascii="Calibri" w:hAnsi="Calibri"/>
          <w:sz w:val="22"/>
          <w:szCs w:val="22"/>
          <w:lang w:eastAsia="en-GB"/>
        </w:rPr>
        <w:tab/>
      </w:r>
      <w:r>
        <w:t>Session description types defined within the present document</w:t>
      </w:r>
      <w:r>
        <w:tab/>
      </w:r>
      <w:r>
        <w:fldChar w:fldCharType="begin" w:fldLock="1"/>
      </w:r>
      <w:r>
        <w:instrText xml:space="preserve"> PAGEREF _Toc98710077 \h </w:instrText>
      </w:r>
      <w:r>
        <w:fldChar w:fldCharType="separate"/>
      </w:r>
      <w:r>
        <w:t>210</w:t>
      </w:r>
      <w:r>
        <w:fldChar w:fldCharType="end"/>
      </w:r>
    </w:p>
    <w:p w14:paraId="21F178D0" w14:textId="5F4CCF13" w:rsidR="00CB1EBE" w:rsidRPr="00194BDB" w:rsidRDefault="00CB1EBE">
      <w:pPr>
        <w:pStyle w:val="TOC3"/>
        <w:rPr>
          <w:rFonts w:ascii="Calibri" w:hAnsi="Calibri"/>
          <w:sz w:val="22"/>
          <w:szCs w:val="22"/>
          <w:lang w:eastAsia="en-GB"/>
        </w:rPr>
      </w:pPr>
      <w:r>
        <w:t>12.1.1</w:t>
      </w:r>
      <w:r w:rsidRPr="00194BDB">
        <w:rPr>
          <w:rFonts w:ascii="Calibri" w:hAnsi="Calibri"/>
          <w:sz w:val="22"/>
          <w:szCs w:val="22"/>
          <w:lang w:eastAsia="en-GB"/>
        </w:rPr>
        <w:tab/>
      </w:r>
      <w:r>
        <w:t>General</w:t>
      </w:r>
      <w:r>
        <w:tab/>
      </w:r>
      <w:r>
        <w:fldChar w:fldCharType="begin" w:fldLock="1"/>
      </w:r>
      <w:r>
        <w:instrText xml:space="preserve"> PAGEREF _Toc98710078 \h </w:instrText>
      </w:r>
      <w:r>
        <w:fldChar w:fldCharType="separate"/>
      </w:r>
      <w:r>
        <w:t>210</w:t>
      </w:r>
      <w:r>
        <w:fldChar w:fldCharType="end"/>
      </w:r>
    </w:p>
    <w:p w14:paraId="47B4917D" w14:textId="1D5FB633" w:rsidR="00CB1EBE" w:rsidRPr="00194BDB" w:rsidRDefault="00CB1EBE">
      <w:pPr>
        <w:pStyle w:val="TOC3"/>
        <w:rPr>
          <w:rFonts w:ascii="Calibri" w:hAnsi="Calibri"/>
          <w:sz w:val="22"/>
          <w:szCs w:val="22"/>
          <w:lang w:eastAsia="en-GB"/>
        </w:rPr>
      </w:pPr>
      <w:r>
        <w:t>12.1.2</w:t>
      </w:r>
      <w:r w:rsidRPr="00194BDB">
        <w:rPr>
          <w:rFonts w:ascii="Calibri" w:hAnsi="Calibri"/>
          <w:sz w:val="22"/>
          <w:szCs w:val="22"/>
          <w:lang w:eastAsia="en-GB"/>
        </w:rPr>
        <w:tab/>
      </w:r>
      <w:r>
        <w:t>SDP "fmtp" attribute for MCVideo</w:t>
      </w:r>
      <w:r>
        <w:tab/>
      </w:r>
      <w:r>
        <w:fldChar w:fldCharType="begin" w:fldLock="1"/>
      </w:r>
      <w:r>
        <w:instrText xml:space="preserve"> PAGEREF _Toc98710079 \h </w:instrText>
      </w:r>
      <w:r>
        <w:fldChar w:fldCharType="separate"/>
      </w:r>
      <w:r>
        <w:t>210</w:t>
      </w:r>
      <w:r>
        <w:fldChar w:fldCharType="end"/>
      </w:r>
    </w:p>
    <w:p w14:paraId="753E3EA6" w14:textId="57575953" w:rsidR="00CB1EBE" w:rsidRPr="00194BDB" w:rsidRDefault="00CB1EBE">
      <w:pPr>
        <w:pStyle w:val="TOC4"/>
        <w:rPr>
          <w:rFonts w:ascii="Calibri" w:hAnsi="Calibri"/>
          <w:sz w:val="22"/>
          <w:szCs w:val="22"/>
          <w:lang w:eastAsia="en-GB"/>
        </w:rPr>
      </w:pPr>
      <w:r>
        <w:t>12.1.2.1</w:t>
      </w:r>
      <w:r w:rsidRPr="00194BDB">
        <w:rPr>
          <w:rFonts w:ascii="Calibri" w:hAnsi="Calibri"/>
          <w:sz w:val="22"/>
          <w:szCs w:val="22"/>
          <w:lang w:eastAsia="en-GB"/>
        </w:rPr>
        <w:tab/>
      </w:r>
      <w:r>
        <w:t>General</w:t>
      </w:r>
      <w:r>
        <w:tab/>
      </w:r>
      <w:r>
        <w:fldChar w:fldCharType="begin" w:fldLock="1"/>
      </w:r>
      <w:r>
        <w:instrText xml:space="preserve"> PAGEREF _Toc98710080 \h </w:instrText>
      </w:r>
      <w:r>
        <w:fldChar w:fldCharType="separate"/>
      </w:r>
      <w:r>
        <w:t>210</w:t>
      </w:r>
      <w:r>
        <w:fldChar w:fldCharType="end"/>
      </w:r>
    </w:p>
    <w:p w14:paraId="6FF66920" w14:textId="43DCB06E" w:rsidR="00CB1EBE" w:rsidRPr="00194BDB" w:rsidRDefault="00CB1EBE">
      <w:pPr>
        <w:pStyle w:val="TOC4"/>
        <w:rPr>
          <w:rFonts w:ascii="Calibri" w:hAnsi="Calibri"/>
          <w:sz w:val="22"/>
          <w:szCs w:val="22"/>
          <w:lang w:eastAsia="en-GB"/>
        </w:rPr>
      </w:pPr>
      <w:r>
        <w:t>12.1.2.2</w:t>
      </w:r>
      <w:r w:rsidRPr="00194BDB">
        <w:rPr>
          <w:rFonts w:ascii="Calibri" w:hAnsi="Calibri"/>
          <w:sz w:val="22"/>
          <w:szCs w:val="22"/>
          <w:lang w:eastAsia="en-GB"/>
        </w:rPr>
        <w:tab/>
      </w:r>
      <w:r>
        <w:t>Semantics</w:t>
      </w:r>
      <w:r>
        <w:tab/>
      </w:r>
      <w:r>
        <w:fldChar w:fldCharType="begin" w:fldLock="1"/>
      </w:r>
      <w:r>
        <w:instrText xml:space="preserve"> PAGEREF _Toc98710081 \h </w:instrText>
      </w:r>
      <w:r>
        <w:fldChar w:fldCharType="separate"/>
      </w:r>
      <w:r>
        <w:t>210</w:t>
      </w:r>
      <w:r>
        <w:fldChar w:fldCharType="end"/>
      </w:r>
    </w:p>
    <w:p w14:paraId="5B2BF685" w14:textId="685A7F6A" w:rsidR="00CB1EBE" w:rsidRPr="00194BDB" w:rsidRDefault="00CB1EBE">
      <w:pPr>
        <w:pStyle w:val="TOC4"/>
        <w:rPr>
          <w:rFonts w:ascii="Calibri" w:hAnsi="Calibri"/>
          <w:sz w:val="22"/>
          <w:szCs w:val="22"/>
          <w:lang w:eastAsia="en-GB"/>
        </w:rPr>
      </w:pPr>
      <w:r>
        <w:t>12.1.2.3</w:t>
      </w:r>
      <w:r w:rsidRPr="00194BDB">
        <w:rPr>
          <w:rFonts w:ascii="Calibri" w:hAnsi="Calibri"/>
          <w:sz w:val="22"/>
          <w:szCs w:val="22"/>
          <w:lang w:eastAsia="en-GB"/>
        </w:rPr>
        <w:tab/>
      </w:r>
      <w:r>
        <w:t>Syntax</w:t>
      </w:r>
      <w:r>
        <w:tab/>
      </w:r>
      <w:r>
        <w:fldChar w:fldCharType="begin" w:fldLock="1"/>
      </w:r>
      <w:r>
        <w:instrText xml:space="preserve"> PAGEREF _Toc98710082 \h </w:instrText>
      </w:r>
      <w:r>
        <w:fldChar w:fldCharType="separate"/>
      </w:r>
      <w:r>
        <w:t>211</w:t>
      </w:r>
      <w:r>
        <w:fldChar w:fldCharType="end"/>
      </w:r>
    </w:p>
    <w:p w14:paraId="409D3CEF" w14:textId="46FC3AF9" w:rsidR="00CB1EBE" w:rsidRPr="00194BDB" w:rsidRDefault="00CB1EBE">
      <w:pPr>
        <w:pStyle w:val="TOC1"/>
        <w:rPr>
          <w:rFonts w:ascii="Calibri" w:hAnsi="Calibri"/>
          <w:szCs w:val="22"/>
          <w:lang w:eastAsia="en-GB"/>
        </w:rPr>
      </w:pPr>
      <w:r>
        <w:t>13</w:t>
      </w:r>
      <w:r w:rsidRPr="00194BDB">
        <w:rPr>
          <w:rFonts w:ascii="Calibri" w:hAnsi="Calibri"/>
          <w:szCs w:val="22"/>
        </w:rPr>
        <w:tab/>
      </w:r>
      <w:r>
        <w:rPr>
          <w:lang w:eastAsia="zh-CN"/>
        </w:rPr>
        <w:t>Media plane security</w:t>
      </w:r>
      <w:r>
        <w:tab/>
      </w:r>
      <w:r>
        <w:fldChar w:fldCharType="begin" w:fldLock="1"/>
      </w:r>
      <w:r>
        <w:instrText xml:space="preserve"> PAGEREF _Toc98710083 \h </w:instrText>
      </w:r>
      <w:r>
        <w:fldChar w:fldCharType="separate"/>
      </w:r>
      <w:r>
        <w:t>211</w:t>
      </w:r>
      <w:r>
        <w:fldChar w:fldCharType="end"/>
      </w:r>
    </w:p>
    <w:p w14:paraId="6B3776E3" w14:textId="20CDA6E8" w:rsidR="00CB1EBE" w:rsidRPr="00194BDB" w:rsidRDefault="00CB1EBE">
      <w:pPr>
        <w:pStyle w:val="TOC2"/>
        <w:rPr>
          <w:rFonts w:ascii="Calibri" w:hAnsi="Calibri"/>
          <w:sz w:val="22"/>
          <w:szCs w:val="22"/>
          <w:lang w:eastAsia="en-GB"/>
        </w:rPr>
      </w:pPr>
      <w:r>
        <w:t>13.1</w:t>
      </w:r>
      <w:r w:rsidRPr="00194BDB">
        <w:rPr>
          <w:rFonts w:ascii="Calibri" w:hAnsi="Calibri"/>
          <w:sz w:val="22"/>
          <w:szCs w:val="22"/>
          <w:lang w:eastAsia="en-GB"/>
        </w:rPr>
        <w:tab/>
      </w:r>
      <w:r>
        <w:t>General</w:t>
      </w:r>
      <w:r>
        <w:tab/>
      </w:r>
      <w:r>
        <w:fldChar w:fldCharType="begin" w:fldLock="1"/>
      </w:r>
      <w:r>
        <w:instrText xml:space="preserve"> PAGEREF _Toc98710084 \h </w:instrText>
      </w:r>
      <w:r>
        <w:fldChar w:fldCharType="separate"/>
      </w:r>
      <w:r>
        <w:t>211</w:t>
      </w:r>
      <w:r>
        <w:fldChar w:fldCharType="end"/>
      </w:r>
    </w:p>
    <w:p w14:paraId="49D8C90B" w14:textId="727AAF04" w:rsidR="00CB1EBE" w:rsidRPr="00194BDB" w:rsidRDefault="00CB1EBE">
      <w:pPr>
        <w:pStyle w:val="TOC2"/>
        <w:rPr>
          <w:rFonts w:ascii="Calibri" w:hAnsi="Calibri"/>
          <w:sz w:val="22"/>
          <w:szCs w:val="22"/>
          <w:lang w:eastAsia="en-GB"/>
        </w:rPr>
      </w:pPr>
      <w:r>
        <w:t>13.2</w:t>
      </w:r>
      <w:r w:rsidRPr="00194BDB">
        <w:rPr>
          <w:rFonts w:ascii="Calibri" w:hAnsi="Calibri"/>
          <w:sz w:val="22"/>
          <w:szCs w:val="22"/>
          <w:lang w:eastAsia="en-GB"/>
        </w:rPr>
        <w:tab/>
      </w:r>
      <w:r>
        <w:t>Derivation of SRTP/SRTCP master keys</w:t>
      </w:r>
      <w:r>
        <w:tab/>
      </w:r>
      <w:r>
        <w:fldChar w:fldCharType="begin" w:fldLock="1"/>
      </w:r>
      <w:r>
        <w:instrText xml:space="preserve"> PAGEREF _Toc98710085 \h </w:instrText>
      </w:r>
      <w:r>
        <w:fldChar w:fldCharType="separate"/>
      </w:r>
      <w:r>
        <w:t>213</w:t>
      </w:r>
      <w:r>
        <w:fldChar w:fldCharType="end"/>
      </w:r>
    </w:p>
    <w:p w14:paraId="1CA5781A" w14:textId="2B2BA78F" w:rsidR="00CB1EBE" w:rsidRPr="00194BDB" w:rsidRDefault="00CB1EBE">
      <w:pPr>
        <w:pStyle w:val="TOC2"/>
        <w:rPr>
          <w:rFonts w:ascii="Calibri" w:hAnsi="Calibri"/>
          <w:sz w:val="22"/>
          <w:szCs w:val="22"/>
          <w:lang w:eastAsia="en-GB"/>
        </w:rPr>
      </w:pPr>
      <w:r>
        <w:t>13.3</w:t>
      </w:r>
      <w:r w:rsidRPr="00194BDB">
        <w:rPr>
          <w:rFonts w:ascii="Calibri" w:hAnsi="Calibri"/>
          <w:sz w:val="22"/>
          <w:szCs w:val="22"/>
          <w:lang w:eastAsia="en-GB"/>
        </w:rPr>
        <w:tab/>
      </w:r>
      <w:r>
        <w:t>Media plane encryption and decryption</w:t>
      </w:r>
      <w:r>
        <w:tab/>
      </w:r>
      <w:r>
        <w:fldChar w:fldCharType="begin" w:fldLock="1"/>
      </w:r>
      <w:r>
        <w:instrText xml:space="preserve"> PAGEREF _Toc98710086 \h </w:instrText>
      </w:r>
      <w:r>
        <w:fldChar w:fldCharType="separate"/>
      </w:r>
      <w:r>
        <w:t>213</w:t>
      </w:r>
      <w:r>
        <w:fldChar w:fldCharType="end"/>
      </w:r>
    </w:p>
    <w:p w14:paraId="12FD2D67" w14:textId="1FC520F9" w:rsidR="00CB1EBE" w:rsidRPr="00194BDB" w:rsidRDefault="00CB1EBE">
      <w:pPr>
        <w:pStyle w:val="TOC3"/>
        <w:rPr>
          <w:rFonts w:ascii="Calibri" w:hAnsi="Calibri"/>
          <w:sz w:val="22"/>
          <w:szCs w:val="22"/>
          <w:lang w:eastAsia="en-GB"/>
        </w:rPr>
      </w:pPr>
      <w:r>
        <w:t>13.3.1</w:t>
      </w:r>
      <w:r w:rsidRPr="00194BDB">
        <w:rPr>
          <w:rFonts w:ascii="Calibri" w:hAnsi="Calibri"/>
          <w:sz w:val="22"/>
          <w:szCs w:val="22"/>
          <w:lang w:eastAsia="en-GB"/>
        </w:rPr>
        <w:tab/>
      </w:r>
      <w:r>
        <w:t>General</w:t>
      </w:r>
      <w:r>
        <w:tab/>
      </w:r>
      <w:r>
        <w:fldChar w:fldCharType="begin" w:fldLock="1"/>
      </w:r>
      <w:r>
        <w:instrText xml:space="preserve"> PAGEREF _Toc98710087 \h </w:instrText>
      </w:r>
      <w:r>
        <w:fldChar w:fldCharType="separate"/>
      </w:r>
      <w:r>
        <w:t>213</w:t>
      </w:r>
      <w:r>
        <w:fldChar w:fldCharType="end"/>
      </w:r>
    </w:p>
    <w:p w14:paraId="15C3857D" w14:textId="702640FB" w:rsidR="00CB1EBE" w:rsidRPr="00194BDB" w:rsidRDefault="00CB1EBE">
      <w:pPr>
        <w:pStyle w:val="TOC3"/>
        <w:rPr>
          <w:rFonts w:ascii="Calibri" w:hAnsi="Calibri"/>
          <w:sz w:val="22"/>
          <w:szCs w:val="22"/>
          <w:lang w:eastAsia="en-GB"/>
        </w:rPr>
      </w:pPr>
      <w:r>
        <w:t>13.3.2</w:t>
      </w:r>
      <w:r w:rsidRPr="00194BDB">
        <w:rPr>
          <w:rFonts w:ascii="Calibri" w:hAnsi="Calibri"/>
          <w:sz w:val="22"/>
          <w:szCs w:val="22"/>
          <w:lang w:eastAsia="en-GB"/>
        </w:rPr>
        <w:tab/>
      </w:r>
      <w:r>
        <w:t>The participating MCVideo function</w:t>
      </w:r>
      <w:r>
        <w:tab/>
      </w:r>
      <w:r>
        <w:fldChar w:fldCharType="begin" w:fldLock="1"/>
      </w:r>
      <w:r>
        <w:instrText xml:space="preserve"> PAGEREF _Toc98710088 \h </w:instrText>
      </w:r>
      <w:r>
        <w:fldChar w:fldCharType="separate"/>
      </w:r>
      <w:r>
        <w:t>213</w:t>
      </w:r>
      <w:r>
        <w:fldChar w:fldCharType="end"/>
      </w:r>
    </w:p>
    <w:p w14:paraId="08E4C150" w14:textId="08D225AF" w:rsidR="00CB1EBE" w:rsidRPr="00194BDB" w:rsidRDefault="00CB1EBE">
      <w:pPr>
        <w:pStyle w:val="TOC3"/>
        <w:rPr>
          <w:rFonts w:ascii="Calibri" w:hAnsi="Calibri"/>
          <w:sz w:val="22"/>
          <w:szCs w:val="22"/>
          <w:lang w:eastAsia="en-GB"/>
        </w:rPr>
      </w:pPr>
      <w:r>
        <w:t>13.3.3</w:t>
      </w:r>
      <w:r w:rsidRPr="00194BDB">
        <w:rPr>
          <w:rFonts w:ascii="Calibri" w:hAnsi="Calibri"/>
          <w:sz w:val="22"/>
          <w:szCs w:val="22"/>
          <w:lang w:eastAsia="en-GB"/>
        </w:rPr>
        <w:tab/>
      </w:r>
      <w:r>
        <w:t>The MCVideo client</w:t>
      </w:r>
      <w:r>
        <w:tab/>
      </w:r>
      <w:r>
        <w:fldChar w:fldCharType="begin" w:fldLock="1"/>
      </w:r>
      <w:r>
        <w:instrText xml:space="preserve"> PAGEREF _Toc98710089 \h </w:instrText>
      </w:r>
      <w:r>
        <w:fldChar w:fldCharType="separate"/>
      </w:r>
      <w:r>
        <w:t>215</w:t>
      </w:r>
      <w:r>
        <w:fldChar w:fldCharType="end"/>
      </w:r>
    </w:p>
    <w:p w14:paraId="4AD8D6AE" w14:textId="10D34D28" w:rsidR="00CB1EBE" w:rsidRPr="00194BDB" w:rsidRDefault="00CB1EBE">
      <w:pPr>
        <w:pStyle w:val="TOC3"/>
        <w:rPr>
          <w:rFonts w:ascii="Calibri" w:hAnsi="Calibri"/>
          <w:sz w:val="22"/>
          <w:szCs w:val="22"/>
          <w:lang w:eastAsia="en-GB"/>
        </w:rPr>
      </w:pPr>
      <w:r>
        <w:t>13.3.4</w:t>
      </w:r>
      <w:r w:rsidRPr="00194BDB">
        <w:rPr>
          <w:rFonts w:ascii="Calibri" w:hAnsi="Calibri"/>
          <w:sz w:val="22"/>
          <w:szCs w:val="22"/>
          <w:lang w:eastAsia="en-GB"/>
        </w:rPr>
        <w:tab/>
      </w:r>
      <w:r>
        <w:t>The controlling MCVideo function</w:t>
      </w:r>
      <w:r>
        <w:tab/>
      </w:r>
      <w:r>
        <w:fldChar w:fldCharType="begin" w:fldLock="1"/>
      </w:r>
      <w:r>
        <w:instrText xml:space="preserve"> PAGEREF _Toc98710090 \h </w:instrText>
      </w:r>
      <w:r>
        <w:fldChar w:fldCharType="separate"/>
      </w:r>
      <w:r>
        <w:t>219</w:t>
      </w:r>
      <w:r>
        <w:fldChar w:fldCharType="end"/>
      </w:r>
    </w:p>
    <w:p w14:paraId="7BB0A906" w14:textId="276061AC" w:rsidR="00CB1EBE" w:rsidRPr="00194BDB" w:rsidRDefault="00CB1EBE">
      <w:pPr>
        <w:pStyle w:val="TOC1"/>
        <w:rPr>
          <w:rFonts w:ascii="Calibri" w:hAnsi="Calibri"/>
          <w:szCs w:val="22"/>
          <w:lang w:eastAsia="en-GB"/>
        </w:rPr>
      </w:pPr>
      <w:r>
        <w:t>14</w:t>
      </w:r>
      <w:r w:rsidRPr="00194BDB">
        <w:rPr>
          <w:rFonts w:ascii="Calibri" w:hAnsi="Calibri"/>
          <w:szCs w:val="22"/>
          <w:lang w:eastAsia="en-GB"/>
        </w:rPr>
        <w:tab/>
      </w:r>
      <w:r>
        <w:t>SDP offer/ answer procedures</w:t>
      </w:r>
      <w:r>
        <w:tab/>
      </w:r>
      <w:r>
        <w:fldChar w:fldCharType="begin" w:fldLock="1"/>
      </w:r>
      <w:r>
        <w:instrText xml:space="preserve"> PAGEREF _Toc98710091 \h </w:instrText>
      </w:r>
      <w:r>
        <w:fldChar w:fldCharType="separate"/>
      </w:r>
      <w:r>
        <w:t>220</w:t>
      </w:r>
      <w:r>
        <w:fldChar w:fldCharType="end"/>
      </w:r>
    </w:p>
    <w:p w14:paraId="435146E3" w14:textId="4A490F01" w:rsidR="00CB1EBE" w:rsidRPr="00194BDB" w:rsidRDefault="00CB1EBE">
      <w:pPr>
        <w:pStyle w:val="TOC2"/>
        <w:rPr>
          <w:rFonts w:ascii="Calibri" w:hAnsi="Calibri"/>
          <w:sz w:val="22"/>
          <w:szCs w:val="22"/>
          <w:lang w:eastAsia="en-GB"/>
        </w:rPr>
      </w:pPr>
      <w:r>
        <w:t>14.1</w:t>
      </w:r>
      <w:r w:rsidRPr="00194BDB">
        <w:rPr>
          <w:rFonts w:ascii="Calibri" w:hAnsi="Calibri"/>
          <w:sz w:val="22"/>
          <w:szCs w:val="22"/>
          <w:lang w:eastAsia="en-GB"/>
        </w:rPr>
        <w:tab/>
      </w:r>
      <w:r>
        <w:t>General</w:t>
      </w:r>
      <w:r>
        <w:tab/>
      </w:r>
      <w:r>
        <w:fldChar w:fldCharType="begin" w:fldLock="1"/>
      </w:r>
      <w:r>
        <w:instrText xml:space="preserve"> PAGEREF _Toc98710092 \h </w:instrText>
      </w:r>
      <w:r>
        <w:fldChar w:fldCharType="separate"/>
      </w:r>
      <w:r>
        <w:t>220</w:t>
      </w:r>
      <w:r>
        <w:fldChar w:fldCharType="end"/>
      </w:r>
    </w:p>
    <w:p w14:paraId="2019481C" w14:textId="21AD213B" w:rsidR="00CB1EBE" w:rsidRPr="00194BDB" w:rsidRDefault="00CB1EBE">
      <w:pPr>
        <w:pStyle w:val="TOC2"/>
        <w:rPr>
          <w:rFonts w:ascii="Calibri" w:hAnsi="Calibri"/>
          <w:sz w:val="22"/>
          <w:szCs w:val="22"/>
          <w:lang w:eastAsia="en-GB"/>
        </w:rPr>
      </w:pPr>
      <w:r>
        <w:t>14.2</w:t>
      </w:r>
      <w:r w:rsidRPr="00194BDB">
        <w:rPr>
          <w:rFonts w:ascii="Calibri" w:hAnsi="Calibri"/>
          <w:sz w:val="22"/>
          <w:szCs w:val="22"/>
          <w:lang w:eastAsia="en-GB"/>
        </w:rPr>
        <w:tab/>
      </w:r>
      <w:r>
        <w:t>Generating an SDP offer</w:t>
      </w:r>
      <w:r>
        <w:tab/>
      </w:r>
      <w:r>
        <w:fldChar w:fldCharType="begin" w:fldLock="1"/>
      </w:r>
      <w:r>
        <w:instrText xml:space="preserve"> PAGEREF _Toc98710093 \h </w:instrText>
      </w:r>
      <w:r>
        <w:fldChar w:fldCharType="separate"/>
      </w:r>
      <w:r>
        <w:t>220</w:t>
      </w:r>
      <w:r>
        <w:fldChar w:fldCharType="end"/>
      </w:r>
    </w:p>
    <w:p w14:paraId="04F02541" w14:textId="250D6972" w:rsidR="00CB1EBE" w:rsidRPr="00194BDB" w:rsidRDefault="00CB1EBE">
      <w:pPr>
        <w:pStyle w:val="TOC3"/>
        <w:rPr>
          <w:rFonts w:ascii="Calibri" w:hAnsi="Calibri"/>
          <w:sz w:val="22"/>
          <w:szCs w:val="22"/>
          <w:lang w:eastAsia="en-GB"/>
        </w:rPr>
      </w:pPr>
      <w:r>
        <w:t>14.2.1</w:t>
      </w:r>
      <w:r w:rsidRPr="00194BDB">
        <w:rPr>
          <w:rFonts w:ascii="Calibri" w:hAnsi="Calibri"/>
          <w:sz w:val="22"/>
          <w:szCs w:val="22"/>
          <w:lang w:eastAsia="en-GB"/>
        </w:rPr>
        <w:tab/>
      </w:r>
      <w:r>
        <w:t>General</w:t>
      </w:r>
      <w:r>
        <w:tab/>
      </w:r>
      <w:r>
        <w:fldChar w:fldCharType="begin" w:fldLock="1"/>
      </w:r>
      <w:r>
        <w:instrText xml:space="preserve"> PAGEREF _Toc98710094 \h </w:instrText>
      </w:r>
      <w:r>
        <w:fldChar w:fldCharType="separate"/>
      </w:r>
      <w:r>
        <w:t>220</w:t>
      </w:r>
      <w:r>
        <w:fldChar w:fldCharType="end"/>
      </w:r>
    </w:p>
    <w:p w14:paraId="0BD1E23E" w14:textId="66BE13E5" w:rsidR="00CB1EBE" w:rsidRPr="00194BDB" w:rsidRDefault="00CB1EBE">
      <w:pPr>
        <w:pStyle w:val="TOC3"/>
        <w:rPr>
          <w:rFonts w:ascii="Calibri" w:hAnsi="Calibri"/>
          <w:sz w:val="22"/>
          <w:szCs w:val="22"/>
          <w:lang w:eastAsia="en-GB"/>
        </w:rPr>
      </w:pPr>
      <w:r>
        <w:t>14.2.2</w:t>
      </w:r>
      <w:r w:rsidRPr="00194BDB">
        <w:rPr>
          <w:rFonts w:ascii="Calibri" w:hAnsi="Calibri"/>
          <w:sz w:val="22"/>
          <w:szCs w:val="22"/>
          <w:lang w:eastAsia="en-GB"/>
        </w:rPr>
        <w:tab/>
      </w:r>
      <w:r>
        <w:t>"mc_queueing" fmtp attribute</w:t>
      </w:r>
      <w:r>
        <w:tab/>
      </w:r>
      <w:r>
        <w:fldChar w:fldCharType="begin" w:fldLock="1"/>
      </w:r>
      <w:r>
        <w:instrText xml:space="preserve"> PAGEREF _Toc98710095 \h </w:instrText>
      </w:r>
      <w:r>
        <w:fldChar w:fldCharType="separate"/>
      </w:r>
      <w:r>
        <w:t>221</w:t>
      </w:r>
      <w:r>
        <w:fldChar w:fldCharType="end"/>
      </w:r>
    </w:p>
    <w:p w14:paraId="0DE11DC6" w14:textId="23BFCF1F" w:rsidR="00CB1EBE" w:rsidRPr="00194BDB" w:rsidRDefault="00CB1EBE">
      <w:pPr>
        <w:pStyle w:val="TOC3"/>
        <w:rPr>
          <w:rFonts w:ascii="Calibri" w:hAnsi="Calibri"/>
          <w:sz w:val="22"/>
          <w:szCs w:val="22"/>
          <w:lang w:eastAsia="en-GB"/>
        </w:rPr>
      </w:pPr>
      <w:r>
        <w:t>14.2.3</w:t>
      </w:r>
      <w:r w:rsidRPr="00194BDB">
        <w:rPr>
          <w:rFonts w:ascii="Calibri" w:hAnsi="Calibri"/>
          <w:sz w:val="22"/>
          <w:szCs w:val="22"/>
          <w:lang w:eastAsia="en-GB"/>
        </w:rPr>
        <w:tab/>
      </w:r>
      <w:r>
        <w:t>"mc_priority" fmtp attribute</w:t>
      </w:r>
      <w:r>
        <w:tab/>
      </w:r>
      <w:r>
        <w:fldChar w:fldCharType="begin" w:fldLock="1"/>
      </w:r>
      <w:r>
        <w:instrText xml:space="preserve"> PAGEREF _Toc98710096 \h </w:instrText>
      </w:r>
      <w:r>
        <w:fldChar w:fldCharType="separate"/>
      </w:r>
      <w:r>
        <w:t>221</w:t>
      </w:r>
      <w:r>
        <w:fldChar w:fldCharType="end"/>
      </w:r>
    </w:p>
    <w:p w14:paraId="103FDFB8" w14:textId="271B1A00" w:rsidR="00CB1EBE" w:rsidRPr="00194BDB" w:rsidRDefault="00CB1EBE">
      <w:pPr>
        <w:pStyle w:val="TOC3"/>
        <w:rPr>
          <w:rFonts w:ascii="Calibri" w:hAnsi="Calibri"/>
          <w:sz w:val="22"/>
          <w:szCs w:val="22"/>
          <w:lang w:eastAsia="en-GB"/>
        </w:rPr>
      </w:pPr>
      <w:r>
        <w:t>14.2.4</w:t>
      </w:r>
      <w:r w:rsidRPr="00194BDB">
        <w:rPr>
          <w:rFonts w:ascii="Calibri" w:hAnsi="Calibri"/>
          <w:sz w:val="22"/>
          <w:szCs w:val="22"/>
          <w:lang w:eastAsia="en-GB"/>
        </w:rPr>
        <w:tab/>
      </w:r>
      <w:r>
        <w:t>"mc_granted" fmtp attribute</w:t>
      </w:r>
      <w:r>
        <w:tab/>
      </w:r>
      <w:r>
        <w:fldChar w:fldCharType="begin" w:fldLock="1"/>
      </w:r>
      <w:r>
        <w:instrText xml:space="preserve"> PAGEREF _Toc98710097 \h </w:instrText>
      </w:r>
      <w:r>
        <w:fldChar w:fldCharType="separate"/>
      </w:r>
      <w:r>
        <w:t>221</w:t>
      </w:r>
      <w:r>
        <w:fldChar w:fldCharType="end"/>
      </w:r>
    </w:p>
    <w:p w14:paraId="7D763E74" w14:textId="3A35DE38" w:rsidR="00CB1EBE" w:rsidRPr="00194BDB" w:rsidRDefault="00CB1EBE">
      <w:pPr>
        <w:pStyle w:val="TOC3"/>
        <w:rPr>
          <w:rFonts w:ascii="Calibri" w:hAnsi="Calibri"/>
          <w:sz w:val="22"/>
          <w:szCs w:val="22"/>
          <w:lang w:eastAsia="en-GB"/>
        </w:rPr>
      </w:pPr>
      <w:r>
        <w:t>14.2.5</w:t>
      </w:r>
      <w:r w:rsidRPr="00194BDB">
        <w:rPr>
          <w:rFonts w:ascii="Calibri" w:hAnsi="Calibri"/>
          <w:sz w:val="22"/>
          <w:szCs w:val="22"/>
          <w:lang w:eastAsia="en-GB"/>
        </w:rPr>
        <w:tab/>
      </w:r>
      <w:r>
        <w:t>"mc_implicit_request" fmtp attribute</w:t>
      </w:r>
      <w:r>
        <w:tab/>
      </w:r>
      <w:r>
        <w:fldChar w:fldCharType="begin" w:fldLock="1"/>
      </w:r>
      <w:r>
        <w:instrText xml:space="preserve"> PAGEREF _Toc98710098 \h </w:instrText>
      </w:r>
      <w:r>
        <w:fldChar w:fldCharType="separate"/>
      </w:r>
      <w:r>
        <w:t>221</w:t>
      </w:r>
      <w:r>
        <w:fldChar w:fldCharType="end"/>
      </w:r>
    </w:p>
    <w:p w14:paraId="3C46D337" w14:textId="07E0D878" w:rsidR="00CB1EBE" w:rsidRPr="00194BDB" w:rsidRDefault="00CB1EBE">
      <w:pPr>
        <w:pStyle w:val="TOC3"/>
        <w:rPr>
          <w:rFonts w:ascii="Calibri" w:hAnsi="Calibri"/>
          <w:sz w:val="22"/>
          <w:szCs w:val="22"/>
          <w:lang w:eastAsia="en-GB"/>
        </w:rPr>
      </w:pPr>
      <w:r>
        <w:t>14.2.6</w:t>
      </w:r>
      <w:r w:rsidRPr="00194BDB">
        <w:rPr>
          <w:rFonts w:ascii="Calibri" w:hAnsi="Calibri"/>
          <w:sz w:val="22"/>
          <w:szCs w:val="22"/>
          <w:lang w:eastAsia="en-GB"/>
        </w:rPr>
        <w:tab/>
      </w:r>
      <w:r>
        <w:t>"mc_reception_priority" fmtp attribute</w:t>
      </w:r>
      <w:r>
        <w:tab/>
      </w:r>
      <w:r>
        <w:fldChar w:fldCharType="begin" w:fldLock="1"/>
      </w:r>
      <w:r>
        <w:instrText xml:space="preserve"> PAGEREF _Toc98710099 \h </w:instrText>
      </w:r>
      <w:r>
        <w:fldChar w:fldCharType="separate"/>
      </w:r>
      <w:r>
        <w:t>221</w:t>
      </w:r>
      <w:r>
        <w:fldChar w:fldCharType="end"/>
      </w:r>
    </w:p>
    <w:p w14:paraId="0421AE30" w14:textId="04A19569" w:rsidR="00CB1EBE" w:rsidRPr="00194BDB" w:rsidRDefault="00CB1EBE">
      <w:pPr>
        <w:pStyle w:val="TOC2"/>
        <w:rPr>
          <w:rFonts w:ascii="Calibri" w:hAnsi="Calibri"/>
          <w:sz w:val="22"/>
          <w:szCs w:val="22"/>
          <w:lang w:eastAsia="en-GB"/>
        </w:rPr>
      </w:pPr>
      <w:r>
        <w:t>14.3</w:t>
      </w:r>
      <w:r w:rsidRPr="00194BDB">
        <w:rPr>
          <w:rFonts w:ascii="Calibri" w:hAnsi="Calibri"/>
          <w:sz w:val="22"/>
          <w:szCs w:val="22"/>
          <w:lang w:eastAsia="en-GB"/>
        </w:rPr>
        <w:tab/>
      </w:r>
      <w:r>
        <w:t>Generating the SDP answer</w:t>
      </w:r>
      <w:r>
        <w:tab/>
      </w:r>
      <w:r>
        <w:fldChar w:fldCharType="begin" w:fldLock="1"/>
      </w:r>
      <w:r>
        <w:instrText xml:space="preserve"> PAGEREF _Toc98710100 \h </w:instrText>
      </w:r>
      <w:r>
        <w:fldChar w:fldCharType="separate"/>
      </w:r>
      <w:r>
        <w:t>221</w:t>
      </w:r>
      <w:r>
        <w:fldChar w:fldCharType="end"/>
      </w:r>
    </w:p>
    <w:p w14:paraId="1B242CAC" w14:textId="5FE7269E" w:rsidR="00CB1EBE" w:rsidRPr="00194BDB" w:rsidRDefault="00CB1EBE">
      <w:pPr>
        <w:pStyle w:val="TOC3"/>
        <w:rPr>
          <w:rFonts w:ascii="Calibri" w:hAnsi="Calibri"/>
          <w:sz w:val="22"/>
          <w:szCs w:val="22"/>
          <w:lang w:eastAsia="en-GB"/>
        </w:rPr>
      </w:pPr>
      <w:r>
        <w:t>14.3.1</w:t>
      </w:r>
      <w:r w:rsidRPr="00194BDB">
        <w:rPr>
          <w:rFonts w:ascii="Calibri" w:hAnsi="Calibri"/>
          <w:sz w:val="22"/>
          <w:szCs w:val="22"/>
          <w:lang w:eastAsia="en-GB"/>
        </w:rPr>
        <w:tab/>
      </w:r>
      <w:r>
        <w:t>General</w:t>
      </w:r>
      <w:r>
        <w:tab/>
      </w:r>
      <w:r>
        <w:fldChar w:fldCharType="begin" w:fldLock="1"/>
      </w:r>
      <w:r>
        <w:instrText xml:space="preserve"> PAGEREF _Toc98710101 \h </w:instrText>
      </w:r>
      <w:r>
        <w:fldChar w:fldCharType="separate"/>
      </w:r>
      <w:r>
        <w:t>221</w:t>
      </w:r>
      <w:r>
        <w:fldChar w:fldCharType="end"/>
      </w:r>
    </w:p>
    <w:p w14:paraId="55D29607" w14:textId="75FF7F41" w:rsidR="00CB1EBE" w:rsidRPr="00194BDB" w:rsidRDefault="00CB1EBE">
      <w:pPr>
        <w:pStyle w:val="TOC3"/>
        <w:rPr>
          <w:rFonts w:ascii="Calibri" w:hAnsi="Calibri"/>
          <w:sz w:val="22"/>
          <w:szCs w:val="22"/>
          <w:lang w:eastAsia="en-GB"/>
        </w:rPr>
      </w:pPr>
      <w:r>
        <w:t>14.3.2</w:t>
      </w:r>
      <w:r w:rsidRPr="00194BDB">
        <w:rPr>
          <w:rFonts w:ascii="Calibri" w:hAnsi="Calibri"/>
          <w:sz w:val="22"/>
          <w:szCs w:val="22"/>
          <w:lang w:eastAsia="en-GB"/>
        </w:rPr>
        <w:tab/>
      </w:r>
      <w:r>
        <w:t>"mc_queueing" fmtp attribute</w:t>
      </w:r>
      <w:r>
        <w:tab/>
      </w:r>
      <w:r>
        <w:fldChar w:fldCharType="begin" w:fldLock="1"/>
      </w:r>
      <w:r>
        <w:instrText xml:space="preserve"> PAGEREF _Toc98710102 \h </w:instrText>
      </w:r>
      <w:r>
        <w:fldChar w:fldCharType="separate"/>
      </w:r>
      <w:r>
        <w:t>221</w:t>
      </w:r>
      <w:r>
        <w:fldChar w:fldCharType="end"/>
      </w:r>
    </w:p>
    <w:p w14:paraId="0AD278B1" w14:textId="3F2A4735" w:rsidR="00CB1EBE" w:rsidRPr="00194BDB" w:rsidRDefault="00CB1EBE">
      <w:pPr>
        <w:pStyle w:val="TOC3"/>
        <w:rPr>
          <w:rFonts w:ascii="Calibri" w:hAnsi="Calibri"/>
          <w:sz w:val="22"/>
          <w:szCs w:val="22"/>
          <w:lang w:eastAsia="en-GB"/>
        </w:rPr>
      </w:pPr>
      <w:r>
        <w:t>14.3.3</w:t>
      </w:r>
      <w:r w:rsidRPr="00194BDB">
        <w:rPr>
          <w:rFonts w:ascii="Calibri" w:hAnsi="Calibri"/>
          <w:sz w:val="22"/>
          <w:szCs w:val="22"/>
          <w:lang w:eastAsia="en-GB"/>
        </w:rPr>
        <w:tab/>
      </w:r>
      <w:r>
        <w:t>"mc_priority" fmtp attribute</w:t>
      </w:r>
      <w:r>
        <w:tab/>
      </w:r>
      <w:r>
        <w:fldChar w:fldCharType="begin" w:fldLock="1"/>
      </w:r>
      <w:r>
        <w:instrText xml:space="preserve"> PAGEREF _Toc98710103 \h </w:instrText>
      </w:r>
      <w:r>
        <w:fldChar w:fldCharType="separate"/>
      </w:r>
      <w:r>
        <w:t>222</w:t>
      </w:r>
      <w:r>
        <w:fldChar w:fldCharType="end"/>
      </w:r>
    </w:p>
    <w:p w14:paraId="476CD23A" w14:textId="3BF4C791" w:rsidR="00CB1EBE" w:rsidRPr="00194BDB" w:rsidRDefault="00CB1EBE">
      <w:pPr>
        <w:pStyle w:val="TOC3"/>
        <w:rPr>
          <w:rFonts w:ascii="Calibri" w:hAnsi="Calibri"/>
          <w:sz w:val="22"/>
          <w:szCs w:val="22"/>
          <w:lang w:eastAsia="en-GB"/>
        </w:rPr>
      </w:pPr>
      <w:r>
        <w:t>14.3.4</w:t>
      </w:r>
      <w:r w:rsidRPr="00194BDB">
        <w:rPr>
          <w:rFonts w:ascii="Calibri" w:hAnsi="Calibri"/>
          <w:sz w:val="22"/>
          <w:szCs w:val="22"/>
          <w:lang w:eastAsia="en-GB"/>
        </w:rPr>
        <w:tab/>
      </w:r>
      <w:r>
        <w:t>"mc_granted" fmtp attribute</w:t>
      </w:r>
      <w:r>
        <w:tab/>
      </w:r>
      <w:r>
        <w:fldChar w:fldCharType="begin" w:fldLock="1"/>
      </w:r>
      <w:r>
        <w:instrText xml:space="preserve"> PAGEREF _Toc98710104 \h </w:instrText>
      </w:r>
      <w:r>
        <w:fldChar w:fldCharType="separate"/>
      </w:r>
      <w:r>
        <w:t>222</w:t>
      </w:r>
      <w:r>
        <w:fldChar w:fldCharType="end"/>
      </w:r>
    </w:p>
    <w:p w14:paraId="34C9D031" w14:textId="3131EBB2" w:rsidR="00CB1EBE" w:rsidRPr="00194BDB" w:rsidRDefault="00CB1EBE">
      <w:pPr>
        <w:pStyle w:val="TOC3"/>
        <w:rPr>
          <w:rFonts w:ascii="Calibri" w:hAnsi="Calibri"/>
          <w:sz w:val="22"/>
          <w:szCs w:val="22"/>
          <w:lang w:eastAsia="en-GB"/>
        </w:rPr>
      </w:pPr>
      <w:r>
        <w:t>14.3.5</w:t>
      </w:r>
      <w:r w:rsidRPr="00194BDB">
        <w:rPr>
          <w:rFonts w:ascii="Calibri" w:hAnsi="Calibri"/>
          <w:sz w:val="22"/>
          <w:szCs w:val="22"/>
          <w:lang w:eastAsia="en-GB"/>
        </w:rPr>
        <w:tab/>
      </w:r>
      <w:r>
        <w:t>"mc_implicit_request" fmtp attribute</w:t>
      </w:r>
      <w:r>
        <w:tab/>
      </w:r>
      <w:r>
        <w:fldChar w:fldCharType="begin" w:fldLock="1"/>
      </w:r>
      <w:r>
        <w:instrText xml:space="preserve"> PAGEREF _Toc98710105 \h </w:instrText>
      </w:r>
      <w:r>
        <w:fldChar w:fldCharType="separate"/>
      </w:r>
      <w:r>
        <w:t>222</w:t>
      </w:r>
      <w:r>
        <w:fldChar w:fldCharType="end"/>
      </w:r>
    </w:p>
    <w:p w14:paraId="3D44A877" w14:textId="0FDC6BF6" w:rsidR="00CB1EBE" w:rsidRPr="00194BDB" w:rsidRDefault="00CB1EBE">
      <w:pPr>
        <w:pStyle w:val="TOC3"/>
        <w:rPr>
          <w:rFonts w:ascii="Calibri" w:hAnsi="Calibri"/>
          <w:sz w:val="22"/>
          <w:szCs w:val="22"/>
          <w:lang w:eastAsia="en-GB"/>
        </w:rPr>
      </w:pPr>
      <w:r>
        <w:t>14.3.6</w:t>
      </w:r>
      <w:r w:rsidRPr="00194BDB">
        <w:rPr>
          <w:rFonts w:ascii="Calibri" w:hAnsi="Calibri"/>
          <w:sz w:val="22"/>
          <w:szCs w:val="22"/>
          <w:lang w:eastAsia="en-GB"/>
        </w:rPr>
        <w:tab/>
      </w:r>
      <w:r>
        <w:t>"mc_reception_priority" fmtp attribute</w:t>
      </w:r>
      <w:r>
        <w:tab/>
      </w:r>
      <w:r>
        <w:fldChar w:fldCharType="begin" w:fldLock="1"/>
      </w:r>
      <w:r>
        <w:instrText xml:space="preserve"> PAGEREF _Toc98710106 \h </w:instrText>
      </w:r>
      <w:r>
        <w:fldChar w:fldCharType="separate"/>
      </w:r>
      <w:r>
        <w:t>223</w:t>
      </w:r>
      <w:r>
        <w:fldChar w:fldCharType="end"/>
      </w:r>
    </w:p>
    <w:p w14:paraId="0DFFADB5" w14:textId="36D1077D" w:rsidR="00CB1EBE" w:rsidRPr="00194BDB" w:rsidRDefault="00CB1EBE">
      <w:pPr>
        <w:pStyle w:val="TOC2"/>
        <w:rPr>
          <w:rFonts w:ascii="Calibri" w:hAnsi="Calibri"/>
          <w:sz w:val="22"/>
          <w:szCs w:val="22"/>
          <w:lang w:eastAsia="en-GB"/>
        </w:rPr>
      </w:pPr>
      <w:r>
        <w:t>14.4</w:t>
      </w:r>
      <w:r w:rsidRPr="00194BDB">
        <w:rPr>
          <w:rFonts w:ascii="Calibri" w:hAnsi="Calibri"/>
          <w:sz w:val="22"/>
          <w:szCs w:val="22"/>
          <w:lang w:eastAsia="en-GB"/>
        </w:rPr>
        <w:tab/>
      </w:r>
      <w:r>
        <w:t>Offerer processing of the SDP answer</w:t>
      </w:r>
      <w:r>
        <w:tab/>
      </w:r>
      <w:r>
        <w:fldChar w:fldCharType="begin" w:fldLock="1"/>
      </w:r>
      <w:r>
        <w:instrText xml:space="preserve"> PAGEREF _Toc98710107 \h </w:instrText>
      </w:r>
      <w:r>
        <w:fldChar w:fldCharType="separate"/>
      </w:r>
      <w:r>
        <w:t>223</w:t>
      </w:r>
      <w:r>
        <w:fldChar w:fldCharType="end"/>
      </w:r>
    </w:p>
    <w:p w14:paraId="24B7AF61" w14:textId="1B0D3425" w:rsidR="00CB1EBE" w:rsidRPr="00194BDB" w:rsidRDefault="00CB1EBE">
      <w:pPr>
        <w:pStyle w:val="TOC2"/>
        <w:rPr>
          <w:rFonts w:ascii="Calibri" w:hAnsi="Calibri"/>
          <w:sz w:val="22"/>
          <w:szCs w:val="22"/>
          <w:lang w:eastAsia="en-GB"/>
        </w:rPr>
      </w:pPr>
      <w:r>
        <w:t>14.5</w:t>
      </w:r>
      <w:r w:rsidRPr="00194BDB">
        <w:rPr>
          <w:rFonts w:ascii="Calibri" w:hAnsi="Calibri"/>
          <w:sz w:val="22"/>
          <w:szCs w:val="22"/>
          <w:lang w:eastAsia="en-GB"/>
        </w:rPr>
        <w:tab/>
      </w:r>
      <w:r>
        <w:t>Modifying the media plane control channel</w:t>
      </w:r>
      <w:r>
        <w:tab/>
      </w:r>
      <w:r>
        <w:fldChar w:fldCharType="begin" w:fldLock="1"/>
      </w:r>
      <w:r>
        <w:instrText xml:space="preserve"> PAGEREF _Toc98710108 \h </w:instrText>
      </w:r>
      <w:r>
        <w:fldChar w:fldCharType="separate"/>
      </w:r>
      <w:r>
        <w:t>223</w:t>
      </w:r>
      <w:r>
        <w:fldChar w:fldCharType="end"/>
      </w:r>
    </w:p>
    <w:p w14:paraId="35CFDFAD" w14:textId="472AE282" w:rsidR="00CB1EBE" w:rsidRPr="00194BDB" w:rsidRDefault="00CB1EBE">
      <w:pPr>
        <w:pStyle w:val="TOC2"/>
        <w:rPr>
          <w:rFonts w:ascii="Calibri" w:hAnsi="Calibri"/>
          <w:sz w:val="22"/>
          <w:szCs w:val="22"/>
          <w:lang w:eastAsia="en-GB"/>
        </w:rPr>
      </w:pPr>
      <w:r>
        <w:t>14.6</w:t>
      </w:r>
      <w:r w:rsidRPr="00194BDB">
        <w:rPr>
          <w:rFonts w:ascii="Calibri" w:hAnsi="Calibri"/>
          <w:sz w:val="22"/>
          <w:szCs w:val="22"/>
          <w:lang w:eastAsia="en-GB"/>
        </w:rPr>
        <w:tab/>
      </w:r>
      <w:r>
        <w:t>The use of SDP offer / answer procedures in off-network mode</w:t>
      </w:r>
      <w:r>
        <w:tab/>
      </w:r>
      <w:r>
        <w:fldChar w:fldCharType="begin" w:fldLock="1"/>
      </w:r>
      <w:r>
        <w:instrText xml:space="preserve"> PAGEREF _Toc98710109 \h </w:instrText>
      </w:r>
      <w:r>
        <w:fldChar w:fldCharType="separate"/>
      </w:r>
      <w:r>
        <w:t>223</w:t>
      </w:r>
      <w:r>
        <w:fldChar w:fldCharType="end"/>
      </w:r>
    </w:p>
    <w:p w14:paraId="02C4B59C" w14:textId="75B6F5BA" w:rsidR="00CB1EBE" w:rsidRPr="00194BDB" w:rsidRDefault="00CB1EBE">
      <w:pPr>
        <w:pStyle w:val="TOC3"/>
        <w:rPr>
          <w:rFonts w:ascii="Calibri" w:hAnsi="Calibri"/>
          <w:sz w:val="22"/>
          <w:szCs w:val="22"/>
          <w:lang w:eastAsia="en-GB"/>
        </w:rPr>
      </w:pPr>
      <w:r>
        <w:t>14.6.1</w:t>
      </w:r>
      <w:r w:rsidRPr="00194BDB">
        <w:rPr>
          <w:rFonts w:ascii="Calibri" w:hAnsi="Calibri"/>
          <w:sz w:val="22"/>
          <w:szCs w:val="22"/>
          <w:lang w:eastAsia="en-GB"/>
        </w:rPr>
        <w:tab/>
      </w:r>
      <w:r>
        <w:t>General</w:t>
      </w:r>
      <w:r>
        <w:tab/>
      </w:r>
      <w:r>
        <w:fldChar w:fldCharType="begin" w:fldLock="1"/>
      </w:r>
      <w:r>
        <w:instrText xml:space="preserve"> PAGEREF _Toc98710110 \h </w:instrText>
      </w:r>
      <w:r>
        <w:fldChar w:fldCharType="separate"/>
      </w:r>
      <w:r>
        <w:t>223</w:t>
      </w:r>
      <w:r>
        <w:fldChar w:fldCharType="end"/>
      </w:r>
    </w:p>
    <w:p w14:paraId="4F77D945" w14:textId="57E5188C" w:rsidR="00CB1EBE" w:rsidRPr="00194BDB" w:rsidRDefault="00CB1EBE">
      <w:pPr>
        <w:pStyle w:val="TOC3"/>
        <w:rPr>
          <w:rFonts w:ascii="Calibri" w:hAnsi="Calibri"/>
          <w:sz w:val="22"/>
          <w:szCs w:val="22"/>
          <w:lang w:eastAsia="en-GB"/>
        </w:rPr>
      </w:pPr>
      <w:r>
        <w:lastRenderedPageBreak/>
        <w:t>14.6.2</w:t>
      </w:r>
      <w:r w:rsidRPr="00194BDB">
        <w:rPr>
          <w:rFonts w:ascii="Calibri" w:hAnsi="Calibri"/>
          <w:sz w:val="22"/>
          <w:szCs w:val="22"/>
          <w:lang w:eastAsia="en-GB"/>
        </w:rPr>
        <w:tab/>
      </w:r>
      <w:r>
        <w:t>fmtp attribute "mc_queueing"</w:t>
      </w:r>
      <w:r>
        <w:tab/>
      </w:r>
      <w:r>
        <w:fldChar w:fldCharType="begin" w:fldLock="1"/>
      </w:r>
      <w:r>
        <w:instrText xml:space="preserve"> PAGEREF _Toc98710111 \h </w:instrText>
      </w:r>
      <w:r>
        <w:fldChar w:fldCharType="separate"/>
      </w:r>
      <w:r>
        <w:t>223</w:t>
      </w:r>
      <w:r>
        <w:fldChar w:fldCharType="end"/>
      </w:r>
    </w:p>
    <w:p w14:paraId="43D6FD5E" w14:textId="2133D87A" w:rsidR="00CB1EBE" w:rsidRPr="00194BDB" w:rsidRDefault="00CB1EBE" w:rsidP="00CB1EBE">
      <w:pPr>
        <w:pStyle w:val="TOC8"/>
        <w:rPr>
          <w:rFonts w:ascii="Calibri" w:hAnsi="Calibri"/>
          <w:b w:val="0"/>
          <w:szCs w:val="22"/>
          <w:lang w:eastAsia="en-GB"/>
        </w:rPr>
      </w:pPr>
      <w:r>
        <w:t>Annex A (informative):</w:t>
      </w:r>
      <w:r>
        <w:tab/>
        <w:t>Change history</w:t>
      </w:r>
      <w:r>
        <w:tab/>
      </w:r>
      <w:r>
        <w:fldChar w:fldCharType="begin" w:fldLock="1"/>
      </w:r>
      <w:r>
        <w:instrText xml:space="preserve"> PAGEREF _Toc98710112 \h </w:instrText>
      </w:r>
      <w:r>
        <w:fldChar w:fldCharType="separate"/>
      </w:r>
      <w:r>
        <w:t>224</w:t>
      </w:r>
      <w:r>
        <w:fldChar w:fldCharType="end"/>
      </w:r>
    </w:p>
    <w:p w14:paraId="6127F3AE" w14:textId="29C2CCB3" w:rsidR="00080512" w:rsidRPr="00A5463E" w:rsidRDefault="00997328">
      <w:r>
        <w:rPr>
          <w:noProof/>
          <w:sz w:val="22"/>
        </w:rPr>
        <w:fldChar w:fldCharType="end"/>
      </w:r>
    </w:p>
    <w:p w14:paraId="54BC3C84" w14:textId="77777777" w:rsidR="00080512" w:rsidRPr="00A5463E" w:rsidRDefault="00080512" w:rsidP="00CB1EBE">
      <w:pPr>
        <w:pStyle w:val="Heading1"/>
      </w:pPr>
      <w:r w:rsidRPr="00A5463E">
        <w:br w:type="page"/>
      </w:r>
      <w:bookmarkStart w:id="3" w:name="_Toc20208490"/>
      <w:bookmarkStart w:id="4" w:name="_Toc36044601"/>
      <w:bookmarkStart w:id="5" w:name="_Toc45216082"/>
      <w:bookmarkStart w:id="6" w:name="_Toc98709472"/>
      <w:r w:rsidRPr="00A5463E">
        <w:lastRenderedPageBreak/>
        <w:t>Foreword</w:t>
      </w:r>
      <w:bookmarkEnd w:id="3"/>
      <w:bookmarkEnd w:id="4"/>
      <w:bookmarkEnd w:id="5"/>
      <w:bookmarkEnd w:id="6"/>
    </w:p>
    <w:p w14:paraId="546A79C8"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3CEC1BB"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EACEC3" w14:textId="77777777" w:rsidR="00080512" w:rsidRPr="00A5463E" w:rsidRDefault="00080512">
      <w:pPr>
        <w:pStyle w:val="B1"/>
      </w:pPr>
      <w:r w:rsidRPr="00A5463E">
        <w:t>Version x.y.z</w:t>
      </w:r>
    </w:p>
    <w:p w14:paraId="340B1902" w14:textId="77777777" w:rsidR="00080512" w:rsidRPr="00A5463E" w:rsidRDefault="00080512">
      <w:pPr>
        <w:pStyle w:val="B1"/>
      </w:pPr>
      <w:r w:rsidRPr="00A5463E">
        <w:t>where:</w:t>
      </w:r>
    </w:p>
    <w:p w14:paraId="28CB3978" w14:textId="77777777" w:rsidR="00080512" w:rsidRPr="00A5463E" w:rsidRDefault="00080512">
      <w:pPr>
        <w:pStyle w:val="B2"/>
      </w:pPr>
      <w:r w:rsidRPr="00A5463E">
        <w:t>x</w:t>
      </w:r>
      <w:r w:rsidRPr="00A5463E">
        <w:tab/>
        <w:t>the first digit:</w:t>
      </w:r>
    </w:p>
    <w:p w14:paraId="17687EF9" w14:textId="77777777" w:rsidR="00080512" w:rsidRPr="00A5463E" w:rsidRDefault="00080512">
      <w:pPr>
        <w:pStyle w:val="B3"/>
      </w:pPr>
      <w:r w:rsidRPr="00A5463E">
        <w:t>1</w:t>
      </w:r>
      <w:r w:rsidRPr="00A5463E">
        <w:tab/>
        <w:t>presented to TSG for information;</w:t>
      </w:r>
    </w:p>
    <w:p w14:paraId="1EDBC9C9" w14:textId="77777777" w:rsidR="00080512" w:rsidRPr="00A5463E" w:rsidRDefault="00080512">
      <w:pPr>
        <w:pStyle w:val="B3"/>
      </w:pPr>
      <w:r w:rsidRPr="00A5463E">
        <w:t>2</w:t>
      </w:r>
      <w:r w:rsidRPr="00A5463E">
        <w:tab/>
        <w:t>presented to TSG for approval;</w:t>
      </w:r>
    </w:p>
    <w:p w14:paraId="70D8E7C1" w14:textId="77777777" w:rsidR="00080512" w:rsidRPr="00A5463E" w:rsidRDefault="00080512">
      <w:pPr>
        <w:pStyle w:val="B3"/>
      </w:pPr>
      <w:r w:rsidRPr="00A5463E">
        <w:t>3</w:t>
      </w:r>
      <w:r w:rsidRPr="00A5463E">
        <w:tab/>
        <w:t>or greater indicates TSG approved document under change control.</w:t>
      </w:r>
    </w:p>
    <w:p w14:paraId="4C3FB8B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39F44F0" w14:textId="77777777" w:rsidR="00080512" w:rsidRPr="00A5463E" w:rsidRDefault="00080512">
      <w:pPr>
        <w:pStyle w:val="B2"/>
      </w:pPr>
      <w:r w:rsidRPr="00A5463E">
        <w:t>z</w:t>
      </w:r>
      <w:r w:rsidRPr="00A5463E">
        <w:tab/>
        <w:t>the third digit is incremented when editorial only changes have been incorporated in the document.</w:t>
      </w:r>
    </w:p>
    <w:p w14:paraId="502484F3" w14:textId="77777777" w:rsidR="00080512" w:rsidRPr="00A5463E" w:rsidRDefault="00080512" w:rsidP="00CB1EBE">
      <w:pPr>
        <w:pStyle w:val="Heading1"/>
      </w:pPr>
      <w:r w:rsidRPr="00A5463E">
        <w:br w:type="page"/>
      </w:r>
      <w:bookmarkStart w:id="7" w:name="_Toc20208491"/>
      <w:bookmarkStart w:id="8" w:name="_Toc36044602"/>
      <w:bookmarkStart w:id="9" w:name="_Toc45216083"/>
      <w:bookmarkStart w:id="10" w:name="_Toc98709473"/>
      <w:r w:rsidRPr="00A5463E">
        <w:lastRenderedPageBreak/>
        <w:t>1</w:t>
      </w:r>
      <w:r w:rsidRPr="00A5463E">
        <w:tab/>
        <w:t>Scope</w:t>
      </w:r>
      <w:bookmarkEnd w:id="7"/>
      <w:bookmarkEnd w:id="8"/>
      <w:bookmarkEnd w:id="9"/>
      <w:bookmarkEnd w:id="10"/>
    </w:p>
    <w:p w14:paraId="240D4F59"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DA9C07B"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449FC88"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0569E30C" w14:textId="77777777" w:rsidR="00080512" w:rsidRPr="00A5463E" w:rsidRDefault="00080512" w:rsidP="00CB1EBE">
      <w:pPr>
        <w:pStyle w:val="Heading1"/>
      </w:pPr>
      <w:bookmarkStart w:id="11" w:name="_Toc20208492"/>
      <w:bookmarkStart w:id="12" w:name="_Toc36044603"/>
      <w:bookmarkStart w:id="13" w:name="_Toc45216084"/>
      <w:bookmarkStart w:id="14" w:name="_Toc98709474"/>
      <w:r w:rsidRPr="00A5463E">
        <w:t>2</w:t>
      </w:r>
      <w:r w:rsidRPr="00A5463E">
        <w:tab/>
        <w:t>References</w:t>
      </w:r>
      <w:bookmarkEnd w:id="11"/>
      <w:bookmarkEnd w:id="12"/>
      <w:bookmarkEnd w:id="13"/>
      <w:bookmarkEnd w:id="14"/>
    </w:p>
    <w:p w14:paraId="4A37FD94" w14:textId="77777777" w:rsidR="00080512" w:rsidRPr="00A5463E" w:rsidRDefault="00080512">
      <w:r w:rsidRPr="00A5463E">
        <w:t>The following documents contain provisions which, through reference in this text, constitute provisions of the present document.</w:t>
      </w:r>
    </w:p>
    <w:p w14:paraId="6107F5C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096C9310"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25527008"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66A0A49E" w14:textId="77777777" w:rsidR="00EC4A25" w:rsidRPr="00A5463E" w:rsidRDefault="00EC4A25" w:rsidP="00EC4A25">
      <w:pPr>
        <w:pStyle w:val="EX"/>
      </w:pPr>
      <w:r w:rsidRPr="00A5463E">
        <w:t>[1]</w:t>
      </w:r>
      <w:r w:rsidRPr="00A5463E">
        <w:tab/>
        <w:t>3GPP TR 21.905: "Vocabulary for 3GPP Specifications".</w:t>
      </w:r>
    </w:p>
    <w:p w14:paraId="3BD826B4" w14:textId="77777777" w:rsidR="00A5463E" w:rsidRPr="00A5463E" w:rsidRDefault="00A5463E" w:rsidP="00EC4A25">
      <w:pPr>
        <w:pStyle w:val="EX"/>
      </w:pPr>
      <w:r w:rsidRPr="00A5463E">
        <w:t>[2]</w:t>
      </w:r>
      <w:r w:rsidRPr="00A5463E">
        <w:tab/>
        <w:t>3GPP TS 24.281:"Mission Critical Video (MCVideo) call control; Protocol specification".</w:t>
      </w:r>
    </w:p>
    <w:p w14:paraId="6E51910B" w14:textId="77777777" w:rsidR="00B916CE" w:rsidRPr="00A5463E" w:rsidRDefault="00A5463E" w:rsidP="00B916CE">
      <w:pPr>
        <w:pStyle w:val="EX"/>
      </w:pPr>
      <w:r>
        <w:t>[3]</w:t>
      </w:r>
      <w:r w:rsidR="00B916CE" w:rsidRPr="00A5463E">
        <w:tab/>
        <w:t>IETF RFC 3550: "RTP: A Transport Protocol for Real-Time Applications".</w:t>
      </w:r>
    </w:p>
    <w:p w14:paraId="4A36420A"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1E905AF8"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2FE8DB3"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1A8EC8F2"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72BFB93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0324462"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3763ABE"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49B86E61"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436F5388"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20E46F83"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7696A5AA" w14:textId="77777777" w:rsidR="00080512" w:rsidRPr="00A5463E" w:rsidRDefault="00080512" w:rsidP="00CB1EBE">
      <w:pPr>
        <w:pStyle w:val="Heading1"/>
      </w:pPr>
      <w:bookmarkStart w:id="15" w:name="_Toc20208493"/>
      <w:bookmarkStart w:id="16" w:name="_Toc36044604"/>
      <w:bookmarkStart w:id="17" w:name="_Toc45216085"/>
      <w:bookmarkStart w:id="18" w:name="_Toc98709475"/>
      <w:r w:rsidRPr="00A5463E">
        <w:lastRenderedPageBreak/>
        <w:t>3</w:t>
      </w:r>
      <w:r w:rsidRPr="00A5463E">
        <w:tab/>
        <w:t xml:space="preserve">Definitions, </w:t>
      </w:r>
      <w:r w:rsidR="008028A4" w:rsidRPr="00A5463E">
        <w:t>symbols and abbreviations</w:t>
      </w:r>
      <w:bookmarkEnd w:id="15"/>
      <w:bookmarkEnd w:id="16"/>
      <w:bookmarkEnd w:id="17"/>
      <w:bookmarkEnd w:id="18"/>
    </w:p>
    <w:p w14:paraId="0C5E69FD" w14:textId="77777777" w:rsidR="00080512" w:rsidRPr="00A5463E" w:rsidRDefault="00080512" w:rsidP="00CB1EBE">
      <w:pPr>
        <w:pStyle w:val="Heading2"/>
      </w:pPr>
      <w:bookmarkStart w:id="19" w:name="_Toc20208494"/>
      <w:bookmarkStart w:id="20" w:name="_Toc36044605"/>
      <w:bookmarkStart w:id="21" w:name="_Toc45216086"/>
      <w:bookmarkStart w:id="22" w:name="_Toc98709476"/>
      <w:r w:rsidRPr="00A5463E">
        <w:t>3.1</w:t>
      </w:r>
      <w:r w:rsidRPr="00A5463E">
        <w:tab/>
        <w:t>Definitions</w:t>
      </w:r>
      <w:bookmarkEnd w:id="19"/>
      <w:bookmarkEnd w:id="20"/>
      <w:bookmarkEnd w:id="21"/>
      <w:bookmarkEnd w:id="22"/>
    </w:p>
    <w:p w14:paraId="1D14D2DF"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2EA852F"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3A04438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50A04C24"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3095EBB4"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02801E14"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80E95E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299479D"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D5D1F34"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3882DBEE" w14:textId="77777777" w:rsidR="00B51015" w:rsidRPr="007013A5" w:rsidRDefault="00B51015" w:rsidP="00B51015">
      <w:pPr>
        <w:pStyle w:val="EW"/>
        <w:rPr>
          <w:b/>
          <w:bCs/>
        </w:rPr>
      </w:pPr>
      <w:r>
        <w:rPr>
          <w:b/>
          <w:bCs/>
          <w:lang w:val="en-US"/>
        </w:rPr>
        <w:t>Transmission</w:t>
      </w:r>
      <w:r w:rsidRPr="007013A5">
        <w:rPr>
          <w:b/>
          <w:bCs/>
        </w:rPr>
        <w:t xml:space="preserve"> control</w:t>
      </w:r>
    </w:p>
    <w:p w14:paraId="0F3C06F1" w14:textId="77777777" w:rsidR="00B51015" w:rsidRPr="007013A5" w:rsidRDefault="00B51015" w:rsidP="00B51015">
      <w:pPr>
        <w:pStyle w:val="EW"/>
        <w:rPr>
          <w:b/>
          <w:bCs/>
        </w:rPr>
      </w:pPr>
      <w:r>
        <w:rPr>
          <w:b/>
          <w:bCs/>
          <w:lang w:val="en-US"/>
        </w:rPr>
        <w:t>Transmission</w:t>
      </w:r>
      <w:r w:rsidRPr="007013A5">
        <w:rPr>
          <w:b/>
          <w:bCs/>
        </w:rPr>
        <w:t xml:space="preserve"> participant</w:t>
      </w:r>
    </w:p>
    <w:p w14:paraId="0CE2F7FD"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7A504D5E" w14:textId="77777777" w:rsidR="00B51015" w:rsidRPr="007013A5" w:rsidRDefault="00B51015" w:rsidP="00B51015">
      <w:pPr>
        <w:pStyle w:val="EW"/>
        <w:rPr>
          <w:b/>
          <w:bCs/>
        </w:rPr>
      </w:pPr>
      <w:r w:rsidRPr="007013A5">
        <w:rPr>
          <w:b/>
          <w:bCs/>
        </w:rPr>
        <w:t>Group call</w:t>
      </w:r>
    </w:p>
    <w:p w14:paraId="75B512A5"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3E993BC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17961FAD"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549EB0A"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2FCACB81"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11EDEADC" w14:textId="77777777" w:rsidR="00B51015" w:rsidRPr="007013A5" w:rsidRDefault="00B51015" w:rsidP="00B51015">
      <w:pPr>
        <w:pStyle w:val="EW"/>
        <w:rPr>
          <w:b/>
          <w:bCs/>
        </w:rPr>
      </w:pPr>
      <w:r w:rsidRPr="007013A5">
        <w:rPr>
          <w:b/>
          <w:bCs/>
        </w:rPr>
        <w:t>Private call</w:t>
      </w:r>
    </w:p>
    <w:p w14:paraId="6F57A8F9" w14:textId="77777777" w:rsidR="00B51015" w:rsidRPr="00930A9D" w:rsidRDefault="00B51015" w:rsidP="00B51015">
      <w:pPr>
        <w:pStyle w:val="EX"/>
        <w:rPr>
          <w:b/>
        </w:rPr>
      </w:pPr>
      <w:r w:rsidRPr="00930A9D">
        <w:rPr>
          <w:b/>
        </w:rPr>
        <w:t>SIP core</w:t>
      </w:r>
    </w:p>
    <w:p w14:paraId="10FA5B5C"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6F8F987C" w14:textId="77777777" w:rsidR="00B51015" w:rsidRPr="00DA0E31" w:rsidRDefault="00B51015" w:rsidP="00B51015">
      <w:pPr>
        <w:pStyle w:val="EW"/>
        <w:rPr>
          <w:b/>
          <w:bCs/>
        </w:rPr>
      </w:pPr>
      <w:r w:rsidRPr="00DA0E31">
        <w:rPr>
          <w:b/>
          <w:bCs/>
        </w:rPr>
        <w:t>Client Server Key (CSK)</w:t>
      </w:r>
    </w:p>
    <w:p w14:paraId="72D9B27F" w14:textId="77777777" w:rsidR="00B51015" w:rsidRPr="00DA0E31" w:rsidRDefault="00B51015" w:rsidP="00B51015">
      <w:pPr>
        <w:pStyle w:val="EW"/>
        <w:rPr>
          <w:b/>
          <w:bCs/>
        </w:rPr>
      </w:pPr>
      <w:r w:rsidRPr="00DA0E31">
        <w:rPr>
          <w:b/>
          <w:bCs/>
        </w:rPr>
        <w:t>Client Server Key Identifier (CSK-ID)</w:t>
      </w:r>
    </w:p>
    <w:p w14:paraId="24A1B03E" w14:textId="77777777" w:rsidR="00B51015" w:rsidRPr="00DA0E31" w:rsidRDefault="00B51015" w:rsidP="00B51015">
      <w:pPr>
        <w:pStyle w:val="EW"/>
        <w:rPr>
          <w:b/>
          <w:bCs/>
        </w:rPr>
      </w:pPr>
      <w:r w:rsidRPr="00DA0E31">
        <w:rPr>
          <w:b/>
          <w:bCs/>
        </w:rPr>
        <w:t>Group Master Key (GMK)</w:t>
      </w:r>
    </w:p>
    <w:p w14:paraId="69F308F9" w14:textId="77777777" w:rsidR="00C0770C" w:rsidRDefault="00B51015" w:rsidP="00C0770C">
      <w:pPr>
        <w:pStyle w:val="EW"/>
        <w:rPr>
          <w:b/>
          <w:bCs/>
        </w:rPr>
      </w:pPr>
      <w:r w:rsidRPr="00DA0E31">
        <w:rPr>
          <w:b/>
          <w:bCs/>
        </w:rPr>
        <w:t>Group Master Key Identifier (GMK-ID)</w:t>
      </w:r>
    </w:p>
    <w:p w14:paraId="2BAC191E"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044C5384"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7F2CAA98"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6F997989"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6DD86165" w14:textId="77777777" w:rsidR="00B51015" w:rsidRPr="00DA0E31" w:rsidRDefault="00B51015" w:rsidP="00B51015">
      <w:pPr>
        <w:pStyle w:val="EW"/>
        <w:rPr>
          <w:b/>
          <w:bCs/>
        </w:rPr>
      </w:pPr>
      <w:r w:rsidRPr="00DA0E31">
        <w:rPr>
          <w:b/>
          <w:bCs/>
        </w:rPr>
        <w:t>Private Call Key (PCK)</w:t>
      </w:r>
    </w:p>
    <w:p w14:paraId="211D5DCC" w14:textId="77777777" w:rsidR="00B51015" w:rsidRPr="00DA0E31" w:rsidRDefault="00B51015" w:rsidP="00B51015">
      <w:pPr>
        <w:pStyle w:val="EW"/>
        <w:rPr>
          <w:b/>
          <w:bCs/>
        </w:rPr>
      </w:pPr>
      <w:r w:rsidRPr="00DA0E31">
        <w:rPr>
          <w:b/>
          <w:bCs/>
        </w:rPr>
        <w:t>Private Call Key Identifier (PCK-ID)</w:t>
      </w:r>
    </w:p>
    <w:p w14:paraId="7EA4298E" w14:textId="77777777" w:rsidR="00B51015" w:rsidRPr="00DA0E31" w:rsidRDefault="00B51015" w:rsidP="00B51015">
      <w:pPr>
        <w:pStyle w:val="EW"/>
        <w:rPr>
          <w:b/>
          <w:bCs/>
        </w:rPr>
      </w:pPr>
      <w:r w:rsidRPr="00DA0E31">
        <w:rPr>
          <w:b/>
          <w:bCs/>
        </w:rPr>
        <w:t>Signalling Protection Key (SPK)</w:t>
      </w:r>
    </w:p>
    <w:p w14:paraId="7ADB339A" w14:textId="77777777" w:rsidR="00C0770C" w:rsidRPr="004911C7" w:rsidRDefault="00B51015" w:rsidP="00C0770C">
      <w:pPr>
        <w:pStyle w:val="EW"/>
        <w:rPr>
          <w:b/>
          <w:bCs/>
        </w:rPr>
      </w:pPr>
      <w:r w:rsidRPr="00B51015">
        <w:rPr>
          <w:b/>
        </w:rPr>
        <w:t>Signalling Protection Key Identifier (SPK-ID)</w:t>
      </w:r>
    </w:p>
    <w:p w14:paraId="4657A770" w14:textId="77777777" w:rsidR="00C0770C" w:rsidRDefault="00C0770C" w:rsidP="00C0770C">
      <w:pPr>
        <w:pStyle w:val="EW"/>
        <w:rPr>
          <w:b/>
          <w:bCs/>
        </w:rPr>
      </w:pPr>
      <w:r w:rsidRPr="00DA0E31">
        <w:rPr>
          <w:b/>
          <w:bCs/>
        </w:rPr>
        <w:t>MBMS SubChannel Control Key (MSCCK)</w:t>
      </w:r>
    </w:p>
    <w:p w14:paraId="2BBF3D58" w14:textId="77777777" w:rsidR="00B51015" w:rsidRPr="00C0770C" w:rsidRDefault="00C0770C" w:rsidP="00B51015">
      <w:pPr>
        <w:pStyle w:val="EX"/>
        <w:rPr>
          <w:b/>
          <w:bCs/>
        </w:rPr>
      </w:pPr>
      <w:r w:rsidRPr="00652DC4">
        <w:rPr>
          <w:b/>
          <w:bCs/>
        </w:rPr>
        <w:t>MBMS SubChannel Control Key Identifier (MSCCK-ID)</w:t>
      </w:r>
    </w:p>
    <w:p w14:paraId="62A121A6"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A94BE7C" w14:textId="77777777" w:rsidR="00B51015" w:rsidRPr="00DA0E31" w:rsidRDefault="00B51015" w:rsidP="00B51015">
      <w:pPr>
        <w:pStyle w:val="EW"/>
        <w:rPr>
          <w:b/>
          <w:bCs/>
        </w:rPr>
      </w:pPr>
      <w:r w:rsidRPr="00DA0E31">
        <w:rPr>
          <w:b/>
          <w:bCs/>
        </w:rPr>
        <w:lastRenderedPageBreak/>
        <w:t>SRTP master key (SRTP-MK)</w:t>
      </w:r>
    </w:p>
    <w:p w14:paraId="175C8B71" w14:textId="77777777" w:rsidR="00B51015" w:rsidRPr="00DA0E31" w:rsidRDefault="00B51015" w:rsidP="00B51015">
      <w:pPr>
        <w:pStyle w:val="EW"/>
        <w:rPr>
          <w:b/>
          <w:bCs/>
        </w:rPr>
      </w:pPr>
      <w:r w:rsidRPr="00DA0E31">
        <w:rPr>
          <w:b/>
          <w:bCs/>
        </w:rPr>
        <w:t>SRTP master key identifier (SRTP-MKI)</w:t>
      </w:r>
    </w:p>
    <w:p w14:paraId="545E3335" w14:textId="77777777" w:rsidR="00080512" w:rsidRPr="00B51015" w:rsidRDefault="00B51015" w:rsidP="00B51015">
      <w:pPr>
        <w:pStyle w:val="EX"/>
        <w:rPr>
          <w:b/>
        </w:rPr>
      </w:pPr>
      <w:r w:rsidRPr="00B51015">
        <w:rPr>
          <w:b/>
        </w:rPr>
        <w:t>SRTP master salt (SRTP-MS)</w:t>
      </w:r>
    </w:p>
    <w:p w14:paraId="3CDF6B32" w14:textId="77777777" w:rsidR="00080512" w:rsidRPr="00A5463E" w:rsidRDefault="00080512" w:rsidP="00CB1EBE">
      <w:pPr>
        <w:pStyle w:val="Heading2"/>
      </w:pPr>
      <w:bookmarkStart w:id="23" w:name="_Toc20208495"/>
      <w:bookmarkStart w:id="24" w:name="_Toc36044606"/>
      <w:bookmarkStart w:id="25" w:name="_Toc45216087"/>
      <w:bookmarkStart w:id="26" w:name="_Toc98709477"/>
      <w:r w:rsidRPr="00A5463E">
        <w:t>3.2</w:t>
      </w:r>
      <w:r w:rsidRPr="00A5463E">
        <w:tab/>
        <w:t>Symbols</w:t>
      </w:r>
      <w:bookmarkEnd w:id="23"/>
      <w:bookmarkEnd w:id="24"/>
      <w:bookmarkEnd w:id="25"/>
      <w:bookmarkEnd w:id="26"/>
    </w:p>
    <w:p w14:paraId="62202911" w14:textId="77777777" w:rsidR="00080512" w:rsidRPr="00A5463E" w:rsidRDefault="00080512" w:rsidP="00CB1EBE">
      <w:pPr>
        <w:pStyle w:val="Heading2"/>
      </w:pPr>
      <w:bookmarkStart w:id="27" w:name="_Toc20208496"/>
      <w:bookmarkStart w:id="28" w:name="_Toc36044607"/>
      <w:bookmarkStart w:id="29" w:name="_Toc45216088"/>
      <w:bookmarkStart w:id="30" w:name="_Toc98709478"/>
      <w:r w:rsidRPr="00A5463E">
        <w:t>3.3</w:t>
      </w:r>
      <w:r w:rsidRPr="00A5463E">
        <w:tab/>
        <w:t>Abbreviations</w:t>
      </w:r>
      <w:bookmarkEnd w:id="27"/>
      <w:bookmarkEnd w:id="28"/>
      <w:bookmarkEnd w:id="29"/>
      <w:bookmarkEnd w:id="30"/>
    </w:p>
    <w:p w14:paraId="06D44B18"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9518A00" w14:textId="77777777" w:rsidR="00B51015" w:rsidRPr="007013A5" w:rsidRDefault="00B51015" w:rsidP="00B51015">
      <w:pPr>
        <w:pStyle w:val="EW"/>
      </w:pPr>
      <w:r w:rsidRPr="00ED39ED">
        <w:t>AS</w:t>
      </w:r>
      <w:r w:rsidRPr="00ED39ED">
        <w:tab/>
        <w:t>Application Server</w:t>
      </w:r>
    </w:p>
    <w:p w14:paraId="6827D0E7" w14:textId="77777777" w:rsidR="00B51015" w:rsidRPr="000B4518" w:rsidRDefault="00B51015" w:rsidP="00B51015">
      <w:pPr>
        <w:pStyle w:val="EW"/>
        <w:keepLines w:val="0"/>
      </w:pPr>
      <w:r w:rsidRPr="000B4518">
        <w:t>D2D</w:t>
      </w:r>
      <w:r w:rsidRPr="000B4518">
        <w:tab/>
        <w:t>Device to Device</w:t>
      </w:r>
    </w:p>
    <w:p w14:paraId="5A8622E1" w14:textId="77777777" w:rsidR="00B51015" w:rsidRPr="000B4518" w:rsidRDefault="00B51015" w:rsidP="00B51015">
      <w:pPr>
        <w:pStyle w:val="EW"/>
        <w:keepLines w:val="0"/>
      </w:pPr>
      <w:r w:rsidRPr="000B4518">
        <w:t>DL</w:t>
      </w:r>
      <w:r w:rsidRPr="000B4518">
        <w:tab/>
        <w:t>Downlink</w:t>
      </w:r>
    </w:p>
    <w:p w14:paraId="66F50055" w14:textId="77777777" w:rsidR="00B51015" w:rsidRPr="000B4518" w:rsidRDefault="00B51015" w:rsidP="00B51015">
      <w:pPr>
        <w:pStyle w:val="EW"/>
        <w:keepLines w:val="0"/>
      </w:pPr>
      <w:r w:rsidRPr="000B4518">
        <w:t>GCS AS</w:t>
      </w:r>
      <w:r w:rsidRPr="000B4518">
        <w:tab/>
        <w:t>Group Communication Service Application Server</w:t>
      </w:r>
    </w:p>
    <w:p w14:paraId="601A9A9D" w14:textId="77777777" w:rsidR="00B51015" w:rsidRPr="007013A5" w:rsidRDefault="00B51015" w:rsidP="00B51015">
      <w:pPr>
        <w:pStyle w:val="EW"/>
      </w:pPr>
      <w:r w:rsidRPr="00ED39ED">
        <w:t>GMK</w:t>
      </w:r>
      <w:r w:rsidRPr="00ED39ED">
        <w:tab/>
        <w:t xml:space="preserve">Group Management Key </w:t>
      </w:r>
    </w:p>
    <w:p w14:paraId="77AA5BCA" w14:textId="77777777" w:rsidR="00B51015" w:rsidRPr="007013A5" w:rsidRDefault="00B51015" w:rsidP="00B51015">
      <w:pPr>
        <w:pStyle w:val="EW"/>
      </w:pPr>
      <w:r w:rsidRPr="007013A5">
        <w:t>GMS</w:t>
      </w:r>
      <w:r w:rsidRPr="007013A5">
        <w:tab/>
        <w:t>Group Management Server</w:t>
      </w:r>
    </w:p>
    <w:p w14:paraId="5D903DA8" w14:textId="77777777" w:rsidR="00B51015" w:rsidRPr="007013A5" w:rsidRDefault="00B51015" w:rsidP="00B51015">
      <w:pPr>
        <w:pStyle w:val="EW"/>
      </w:pPr>
      <w:r w:rsidRPr="007013A5">
        <w:t>GUK-ID</w:t>
      </w:r>
      <w:r w:rsidRPr="007013A5">
        <w:tab/>
        <w:t xml:space="preserve">Group User Key Identifier </w:t>
      </w:r>
    </w:p>
    <w:p w14:paraId="019A37D1" w14:textId="77777777" w:rsidR="00B51015" w:rsidRPr="007013A5" w:rsidRDefault="00B51015" w:rsidP="00B51015">
      <w:pPr>
        <w:pStyle w:val="EW"/>
      </w:pPr>
      <w:r w:rsidRPr="007013A5">
        <w:t>IP</w:t>
      </w:r>
      <w:r w:rsidRPr="007013A5">
        <w:tab/>
        <w:t>Internet Protocol</w:t>
      </w:r>
    </w:p>
    <w:p w14:paraId="145C01FA" w14:textId="77777777" w:rsidR="00B51015" w:rsidRPr="007013A5" w:rsidRDefault="00B51015" w:rsidP="00B51015">
      <w:pPr>
        <w:pStyle w:val="EW"/>
      </w:pPr>
      <w:r w:rsidRPr="007013A5">
        <w:t>MBMS</w:t>
      </w:r>
      <w:r w:rsidRPr="007013A5">
        <w:tab/>
        <w:t>Multimedia Broadcast and Multicast Service</w:t>
      </w:r>
    </w:p>
    <w:p w14:paraId="28C49E6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19FCA3F4" w14:textId="77777777" w:rsidR="00B51015" w:rsidRPr="007013A5" w:rsidRDefault="00B51015" w:rsidP="00B51015">
      <w:pPr>
        <w:pStyle w:val="EW"/>
      </w:pPr>
      <w:r w:rsidRPr="007013A5">
        <w:t>MKI</w:t>
      </w:r>
      <w:r w:rsidRPr="007013A5">
        <w:tab/>
        <w:t>Master Key Identifier</w:t>
      </w:r>
    </w:p>
    <w:p w14:paraId="0C2A8606" w14:textId="77777777" w:rsidR="00B51015" w:rsidRPr="007013A5" w:rsidRDefault="00B51015" w:rsidP="00B51015">
      <w:pPr>
        <w:pStyle w:val="EW"/>
      </w:pPr>
      <w:r w:rsidRPr="007013A5">
        <w:t>PCK</w:t>
      </w:r>
      <w:r w:rsidRPr="007013A5">
        <w:tab/>
        <w:t xml:space="preserve">Private Call Key </w:t>
      </w:r>
    </w:p>
    <w:p w14:paraId="56643CC1" w14:textId="77777777" w:rsidR="00B51015" w:rsidRPr="007013A5" w:rsidRDefault="00B51015" w:rsidP="00B51015">
      <w:pPr>
        <w:pStyle w:val="EW"/>
      </w:pPr>
      <w:r w:rsidRPr="007013A5">
        <w:t>PCK-ID</w:t>
      </w:r>
      <w:r w:rsidRPr="007013A5">
        <w:tab/>
        <w:t>Private Call Identifier</w:t>
      </w:r>
    </w:p>
    <w:p w14:paraId="5E7B8C85" w14:textId="77777777" w:rsidR="00B51015" w:rsidRPr="007013A5" w:rsidRDefault="00B51015" w:rsidP="00B51015">
      <w:pPr>
        <w:pStyle w:val="EW"/>
      </w:pPr>
      <w:r w:rsidRPr="007013A5">
        <w:t>RFC</w:t>
      </w:r>
      <w:r w:rsidRPr="007013A5">
        <w:tab/>
        <w:t>Request For Comment</w:t>
      </w:r>
    </w:p>
    <w:p w14:paraId="44CAA8BA" w14:textId="77777777" w:rsidR="00B51015" w:rsidRPr="007013A5" w:rsidRDefault="00B51015" w:rsidP="00B51015">
      <w:pPr>
        <w:pStyle w:val="EW"/>
      </w:pPr>
      <w:r w:rsidRPr="007013A5">
        <w:t>RTCP</w:t>
      </w:r>
      <w:r w:rsidRPr="007013A5">
        <w:tab/>
        <w:t>RTP Control Protocol</w:t>
      </w:r>
    </w:p>
    <w:p w14:paraId="2DB7BC51" w14:textId="77777777" w:rsidR="00B51015" w:rsidRPr="007013A5" w:rsidRDefault="00B51015" w:rsidP="00B51015">
      <w:pPr>
        <w:pStyle w:val="EW"/>
      </w:pPr>
      <w:r w:rsidRPr="007013A5">
        <w:t>RTP</w:t>
      </w:r>
      <w:r w:rsidRPr="007013A5">
        <w:tab/>
        <w:t>Real-time Transport Protocol</w:t>
      </w:r>
    </w:p>
    <w:p w14:paraId="7CC0339B" w14:textId="77777777" w:rsidR="00B51015" w:rsidRPr="007013A5" w:rsidRDefault="00B51015" w:rsidP="00B51015">
      <w:pPr>
        <w:pStyle w:val="EW"/>
      </w:pPr>
      <w:r w:rsidRPr="007013A5">
        <w:t>SRTCP</w:t>
      </w:r>
      <w:r w:rsidRPr="007013A5">
        <w:tab/>
        <w:t>Secure RTCP</w:t>
      </w:r>
    </w:p>
    <w:p w14:paraId="7488CCBF" w14:textId="77777777" w:rsidR="00B51015" w:rsidRPr="007013A5" w:rsidRDefault="00B51015" w:rsidP="00B51015">
      <w:pPr>
        <w:pStyle w:val="EW"/>
      </w:pPr>
      <w:r w:rsidRPr="007013A5">
        <w:t>SRTP</w:t>
      </w:r>
      <w:r w:rsidRPr="007013A5">
        <w:tab/>
        <w:t>Secure RTP</w:t>
      </w:r>
    </w:p>
    <w:p w14:paraId="3F23BCF0" w14:textId="77777777" w:rsidR="00B51015" w:rsidRPr="007013A5" w:rsidRDefault="00B51015" w:rsidP="00B51015">
      <w:pPr>
        <w:pStyle w:val="EW"/>
      </w:pPr>
      <w:r w:rsidRPr="007013A5">
        <w:t>SSRC</w:t>
      </w:r>
      <w:r w:rsidRPr="007013A5">
        <w:tab/>
        <w:t>Synchronization SouRCe</w:t>
      </w:r>
    </w:p>
    <w:p w14:paraId="59141F46" w14:textId="77777777" w:rsidR="00B51015" w:rsidRPr="007013A5" w:rsidRDefault="00B51015" w:rsidP="00B51015">
      <w:pPr>
        <w:pStyle w:val="EW"/>
      </w:pPr>
      <w:r w:rsidRPr="007013A5">
        <w:t>TEK</w:t>
      </w:r>
      <w:r w:rsidRPr="007013A5">
        <w:tab/>
        <w:t>Traffic-Encrypting Key</w:t>
      </w:r>
    </w:p>
    <w:p w14:paraId="7400A355" w14:textId="77777777" w:rsidR="00B51015" w:rsidRPr="007013A5" w:rsidRDefault="00B51015" w:rsidP="00B51015">
      <w:pPr>
        <w:pStyle w:val="EW"/>
      </w:pPr>
      <w:r w:rsidRPr="007013A5">
        <w:t>TMGI</w:t>
      </w:r>
      <w:r w:rsidRPr="007013A5">
        <w:tab/>
        <w:t>Temporary Mobile Group Identity</w:t>
      </w:r>
    </w:p>
    <w:p w14:paraId="5786EB17" w14:textId="77777777" w:rsidR="00B51015" w:rsidRPr="007013A5" w:rsidRDefault="00B51015" w:rsidP="00B51015">
      <w:pPr>
        <w:pStyle w:val="EW"/>
      </w:pPr>
      <w:r w:rsidRPr="007013A5">
        <w:t>UE</w:t>
      </w:r>
      <w:r w:rsidRPr="007013A5">
        <w:tab/>
        <w:t>User Equipment</w:t>
      </w:r>
    </w:p>
    <w:p w14:paraId="6DF5AAE4" w14:textId="77777777" w:rsidR="00080512" w:rsidRPr="00A5463E" w:rsidRDefault="00080512" w:rsidP="00CB1EBE">
      <w:pPr>
        <w:pStyle w:val="Heading1"/>
      </w:pPr>
      <w:bookmarkStart w:id="31" w:name="_Toc20208497"/>
      <w:bookmarkStart w:id="32" w:name="_Toc36044608"/>
      <w:bookmarkStart w:id="33" w:name="_Toc45216089"/>
      <w:bookmarkStart w:id="34" w:name="_Toc98709479"/>
      <w:r w:rsidRPr="00A5463E">
        <w:t>4</w:t>
      </w:r>
      <w:r w:rsidRPr="00A5463E">
        <w:tab/>
      </w:r>
      <w:r w:rsidR="006410C0" w:rsidRPr="00A5463E">
        <w:t>General</w:t>
      </w:r>
      <w:bookmarkEnd w:id="31"/>
      <w:bookmarkEnd w:id="32"/>
      <w:bookmarkEnd w:id="33"/>
      <w:bookmarkEnd w:id="34"/>
    </w:p>
    <w:p w14:paraId="04A9EF5B" w14:textId="77777777" w:rsidR="00080512" w:rsidRPr="00A5463E" w:rsidRDefault="00080512" w:rsidP="00CB1EBE">
      <w:pPr>
        <w:pStyle w:val="Heading2"/>
      </w:pPr>
      <w:bookmarkStart w:id="35" w:name="_Toc20208498"/>
      <w:bookmarkStart w:id="36" w:name="_Toc36044609"/>
      <w:bookmarkStart w:id="37" w:name="_Toc45216090"/>
      <w:bookmarkStart w:id="38" w:name="_Toc98709480"/>
      <w:r w:rsidRPr="00A5463E">
        <w:t>4.1</w:t>
      </w:r>
      <w:r w:rsidRPr="00A5463E">
        <w:tab/>
      </w:r>
      <w:r w:rsidR="006410C0" w:rsidRPr="00A5463E">
        <w:t xml:space="preserve">MCVideo </w:t>
      </w:r>
      <w:r w:rsidR="00D01278">
        <w:t xml:space="preserve">media plane </w:t>
      </w:r>
      <w:r w:rsidR="006410C0" w:rsidRPr="00A5463E">
        <w:t>overview</w:t>
      </w:r>
      <w:bookmarkEnd w:id="35"/>
      <w:bookmarkEnd w:id="36"/>
      <w:bookmarkEnd w:id="37"/>
      <w:bookmarkEnd w:id="38"/>
    </w:p>
    <w:p w14:paraId="065039B9" w14:textId="77777777" w:rsidR="00D01278" w:rsidRPr="00CA57A2" w:rsidRDefault="00D01278" w:rsidP="00CB1EBE">
      <w:pPr>
        <w:pStyle w:val="Heading3"/>
      </w:pPr>
      <w:bookmarkStart w:id="39" w:name="_Toc20208499"/>
      <w:bookmarkStart w:id="40" w:name="_Toc36044610"/>
      <w:bookmarkStart w:id="41" w:name="_Toc45216091"/>
      <w:bookmarkStart w:id="42" w:name="_Toc98709481"/>
      <w:r w:rsidRPr="00CA57A2">
        <w:t>4.1.1</w:t>
      </w:r>
      <w:r w:rsidRPr="00CA57A2">
        <w:tab/>
      </w:r>
      <w:r>
        <w:t xml:space="preserve">Transmission </w:t>
      </w:r>
      <w:r w:rsidRPr="00CA57A2">
        <w:t>Control</w:t>
      </w:r>
      <w:bookmarkEnd w:id="39"/>
      <w:bookmarkEnd w:id="40"/>
      <w:bookmarkEnd w:id="41"/>
      <w:bookmarkEnd w:id="42"/>
    </w:p>
    <w:p w14:paraId="4EC32282" w14:textId="77777777" w:rsidR="00D01278" w:rsidRPr="00CA57A2" w:rsidRDefault="00D01278" w:rsidP="00CB1EBE">
      <w:pPr>
        <w:pStyle w:val="Heading4"/>
      </w:pPr>
      <w:bookmarkStart w:id="43" w:name="_Toc20208500"/>
      <w:bookmarkStart w:id="44" w:name="_Toc36044611"/>
      <w:bookmarkStart w:id="45" w:name="_Toc45216092"/>
      <w:bookmarkStart w:id="46" w:name="_Toc98709482"/>
      <w:r w:rsidRPr="00CA57A2">
        <w:t>4.1.1.1</w:t>
      </w:r>
      <w:r w:rsidRPr="00CA57A2">
        <w:tab/>
        <w:t>General</w:t>
      </w:r>
      <w:bookmarkEnd w:id="43"/>
      <w:bookmarkEnd w:id="44"/>
      <w:bookmarkEnd w:id="45"/>
      <w:bookmarkEnd w:id="46"/>
    </w:p>
    <w:p w14:paraId="2F0FA6D3"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67FBF14"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6DD20E3F"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2E7978A1" w14:textId="77777777" w:rsidR="00D01278" w:rsidRPr="00CA57A2" w:rsidRDefault="00D01278" w:rsidP="00CB1EBE">
      <w:pPr>
        <w:pStyle w:val="Heading4"/>
      </w:pPr>
      <w:bookmarkStart w:id="47" w:name="_Toc20208501"/>
      <w:bookmarkStart w:id="48" w:name="_Toc36044612"/>
      <w:bookmarkStart w:id="49" w:name="_Toc45216093"/>
      <w:bookmarkStart w:id="50" w:name="_Toc98709483"/>
      <w:r w:rsidRPr="00CA57A2">
        <w:t>4.1.1.2</w:t>
      </w:r>
      <w:r w:rsidRPr="00CA57A2">
        <w:tab/>
        <w:t>On-network</w:t>
      </w:r>
      <w:r>
        <w:t xml:space="preserve"> transmission</w:t>
      </w:r>
      <w:r w:rsidRPr="00CA57A2">
        <w:t xml:space="preserve"> </w:t>
      </w:r>
      <w:r>
        <w:t xml:space="preserve">and reception </w:t>
      </w:r>
      <w:r w:rsidRPr="00CA57A2">
        <w:t>control</w:t>
      </w:r>
      <w:bookmarkEnd w:id="47"/>
      <w:bookmarkEnd w:id="48"/>
      <w:bookmarkEnd w:id="49"/>
      <w:bookmarkEnd w:id="50"/>
    </w:p>
    <w:p w14:paraId="05158824" w14:textId="77777777" w:rsidR="00D01278" w:rsidRPr="00CA57A2" w:rsidRDefault="00D01278" w:rsidP="00D01278">
      <w:r w:rsidRPr="00CA57A2">
        <w:t xml:space="preserve">At any point in time a group member can request permission to </w:t>
      </w:r>
      <w:r>
        <w:t>transmit</w:t>
      </w:r>
      <w:r w:rsidRPr="00CA57A2">
        <w:t>.</w:t>
      </w:r>
    </w:p>
    <w:p w14:paraId="261483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C1033B2"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49C1BAB"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43DE2718"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C8E917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4707D71"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2A893CC2"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6DEC96BF"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2860070A"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06FAC29C"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D088215"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A734E4D"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248F9E51" w14:textId="77777777" w:rsidR="00D01278" w:rsidRPr="00CA57A2" w:rsidRDefault="00D01278" w:rsidP="00D01278">
      <w:r w:rsidRPr="00CA57A2">
        <w:t>If queueing is used the ordering in the queue is affected by the priority of the users in the queue.</w:t>
      </w:r>
    </w:p>
    <w:p w14:paraId="34B941B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21A335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022F6240"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ED8F116" w14:textId="77777777" w:rsidR="00D01278" w:rsidRPr="00CA57A2" w:rsidRDefault="00D01278" w:rsidP="00D01278">
      <w:r w:rsidRPr="00CA57A2">
        <w:t>The call can be released after a long silence period.</w:t>
      </w:r>
    </w:p>
    <w:p w14:paraId="13A5CFE9" w14:textId="77777777" w:rsidR="00D01278" w:rsidRPr="00CA57A2" w:rsidRDefault="00D01278" w:rsidP="00CB1EBE">
      <w:pPr>
        <w:pStyle w:val="Heading4"/>
      </w:pPr>
      <w:bookmarkStart w:id="51" w:name="_Toc20208502"/>
      <w:bookmarkStart w:id="52" w:name="_Toc36044613"/>
      <w:bookmarkStart w:id="53" w:name="_Toc45216094"/>
      <w:bookmarkStart w:id="54" w:name="_Toc98709484"/>
      <w:r w:rsidRPr="00CA57A2">
        <w:t>4.1.1.3</w:t>
      </w:r>
      <w:r w:rsidRPr="00CA57A2">
        <w:tab/>
        <w:t>Off-network</w:t>
      </w:r>
      <w:r>
        <w:t xml:space="preserve"> transmission</w:t>
      </w:r>
      <w:r w:rsidRPr="00CA57A2">
        <w:t xml:space="preserve"> control</w:t>
      </w:r>
      <w:bookmarkEnd w:id="51"/>
      <w:bookmarkEnd w:id="52"/>
      <w:bookmarkEnd w:id="53"/>
      <w:bookmarkEnd w:id="54"/>
    </w:p>
    <w:p w14:paraId="5B25CBE0"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540B2CFC"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4BC9ACD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12F99B04"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0CBC9E2E" w14:textId="77777777" w:rsidR="00D01278" w:rsidRPr="00CA57A2" w:rsidRDefault="00D01278" w:rsidP="00D01278">
      <w:r w:rsidRPr="00CA57A2">
        <w:t>In off-network, the</w:t>
      </w:r>
      <w:r>
        <w:t xml:space="preserve"> Transmission</w:t>
      </w:r>
      <w:r w:rsidRPr="00CA57A2">
        <w:t xml:space="preserve"> Idle message is not used.</w:t>
      </w:r>
    </w:p>
    <w:p w14:paraId="3B0D0741"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7DDC1975" w14:textId="77777777" w:rsidR="00D01278" w:rsidRPr="00CA57A2" w:rsidRDefault="00D01278" w:rsidP="00CB1EBE">
      <w:pPr>
        <w:pStyle w:val="Heading4"/>
      </w:pPr>
      <w:bookmarkStart w:id="55" w:name="_Toc20208503"/>
      <w:bookmarkStart w:id="56" w:name="_Toc36044614"/>
      <w:bookmarkStart w:id="57" w:name="_Toc45216095"/>
      <w:bookmarkStart w:id="58" w:name="_Toc98709485"/>
      <w:r w:rsidRPr="00CA57A2">
        <w:lastRenderedPageBreak/>
        <w:t>4.1.1.4</w:t>
      </w:r>
      <w:r w:rsidRPr="00CA57A2">
        <w:tab/>
        <w:t>Determine on-network effective priority</w:t>
      </w:r>
      <w:bookmarkEnd w:id="55"/>
      <w:bookmarkEnd w:id="56"/>
      <w:bookmarkEnd w:id="57"/>
      <w:bookmarkEnd w:id="58"/>
    </w:p>
    <w:p w14:paraId="7FC99D54"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74A59B3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1040AF5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C93DAD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6F3F97C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75AEFBD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016B9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28A12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75E7D4EF"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59E0C271"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1E905F5D"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23A7455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31C9457" w14:textId="77777777" w:rsidR="00D01278" w:rsidRDefault="00D01278" w:rsidP="00D01278">
      <w:pPr>
        <w:pStyle w:val="B1"/>
      </w:pPr>
      <w:r w:rsidRPr="00CA57A2">
        <w:t>4.</w:t>
      </w:r>
      <w:r w:rsidRPr="00CA57A2">
        <w:tab/>
        <w:t>not-pre-emptive and rejected, if queueing was not negotiated.</w:t>
      </w:r>
    </w:p>
    <w:p w14:paraId="5A73B71A"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2444570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CCCA287"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1840B36"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1AEB4F7"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666130DC"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9C5804"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DE9611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3D3EFF82" w14:textId="77777777" w:rsidR="00D01278" w:rsidRPr="00CA57A2" w:rsidRDefault="00D01278" w:rsidP="00CB1EBE">
      <w:pPr>
        <w:pStyle w:val="Heading4"/>
        <w:rPr>
          <w:lang w:val="en-IN"/>
        </w:rPr>
      </w:pPr>
      <w:bookmarkStart w:id="59" w:name="_Toc20208504"/>
      <w:bookmarkStart w:id="60" w:name="_Toc36044615"/>
      <w:bookmarkStart w:id="61" w:name="_Toc45216096"/>
      <w:bookmarkStart w:id="62" w:name="_Toc98709486"/>
      <w:r w:rsidRPr="00CA57A2">
        <w:rPr>
          <w:lang w:val="en-IN"/>
        </w:rPr>
        <w:t>4.1.1.5</w:t>
      </w:r>
      <w:r w:rsidRPr="00CA57A2">
        <w:rPr>
          <w:lang w:val="en-IN"/>
        </w:rPr>
        <w:tab/>
        <w:t>Determine off-network effective priority</w:t>
      </w:r>
      <w:bookmarkEnd w:id="59"/>
      <w:bookmarkEnd w:id="60"/>
      <w:bookmarkEnd w:id="61"/>
      <w:bookmarkEnd w:id="62"/>
    </w:p>
    <w:p w14:paraId="34DCE8A2"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19D5507E"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277DA9BF"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E5D22A"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DBC5D8F"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3E5E4204"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1177216"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B809FA4"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507934C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4EA030B"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30838D8C" w14:textId="77777777" w:rsidR="00C0770C" w:rsidRPr="000B4518" w:rsidRDefault="00F0464A" w:rsidP="00CB1EBE">
      <w:pPr>
        <w:pStyle w:val="Heading3"/>
      </w:pPr>
      <w:bookmarkStart w:id="63" w:name="_Toc20208505"/>
      <w:bookmarkStart w:id="64" w:name="_Toc36044616"/>
      <w:bookmarkStart w:id="65" w:name="_Toc45216097"/>
      <w:bookmarkStart w:id="66" w:name="_Toc98709487"/>
      <w:r>
        <w:t>4.1.2</w:t>
      </w:r>
      <w:r w:rsidR="00C0770C" w:rsidRPr="000B4518">
        <w:tab/>
        <w:t>MBMS subchannel control</w:t>
      </w:r>
      <w:bookmarkEnd w:id="63"/>
      <w:bookmarkEnd w:id="64"/>
      <w:bookmarkEnd w:id="65"/>
      <w:bookmarkEnd w:id="66"/>
    </w:p>
    <w:p w14:paraId="41D9F173" w14:textId="77777777" w:rsidR="00C0770C" w:rsidRPr="000B4518" w:rsidRDefault="00F0464A" w:rsidP="00CB1EBE">
      <w:pPr>
        <w:pStyle w:val="Heading4"/>
      </w:pPr>
      <w:bookmarkStart w:id="67" w:name="_Toc20208506"/>
      <w:bookmarkStart w:id="68" w:name="_Toc36044617"/>
      <w:bookmarkStart w:id="69" w:name="_Toc45216098"/>
      <w:bookmarkStart w:id="70" w:name="_Toc98709488"/>
      <w:r>
        <w:t>4.1.2</w:t>
      </w:r>
      <w:r w:rsidR="00C0770C" w:rsidRPr="000B4518">
        <w:t>.1</w:t>
      </w:r>
      <w:r w:rsidR="00C0770C" w:rsidRPr="000B4518">
        <w:tab/>
        <w:t>General</w:t>
      </w:r>
      <w:bookmarkEnd w:id="67"/>
      <w:bookmarkEnd w:id="68"/>
      <w:bookmarkEnd w:id="69"/>
      <w:bookmarkEnd w:id="70"/>
    </w:p>
    <w:p w14:paraId="6110AE7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580184A3"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4D4A3BA7"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33DF58B9"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1A5B8FFE"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5AFD47F" w14:textId="77777777" w:rsidR="00C0770C" w:rsidRPr="000B4518" w:rsidRDefault="00F0464A" w:rsidP="00CB1EBE">
      <w:pPr>
        <w:pStyle w:val="Heading4"/>
      </w:pPr>
      <w:bookmarkStart w:id="71" w:name="_Toc20208507"/>
      <w:bookmarkStart w:id="72" w:name="_Toc36044618"/>
      <w:bookmarkStart w:id="73" w:name="_Toc45216099"/>
      <w:bookmarkStart w:id="74" w:name="_Toc98709489"/>
      <w:r>
        <w:t>4.1.2</w:t>
      </w:r>
      <w:r w:rsidR="00C0770C" w:rsidRPr="000B4518">
        <w:t>.2</w:t>
      </w:r>
      <w:r w:rsidR="00C0770C" w:rsidRPr="000B4518">
        <w:tab/>
        <w:t xml:space="preserve">Start of a </w:t>
      </w:r>
      <w:r w:rsidR="00C0770C">
        <w:t>MCVideo transmission</w:t>
      </w:r>
      <w:bookmarkEnd w:id="71"/>
      <w:bookmarkEnd w:id="72"/>
      <w:bookmarkEnd w:id="73"/>
      <w:bookmarkEnd w:id="74"/>
    </w:p>
    <w:p w14:paraId="0577E21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63290037"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36FA2DD9" w14:textId="77777777" w:rsidR="00C0770C" w:rsidRPr="000B4518" w:rsidRDefault="00F0464A" w:rsidP="00CB1EBE">
      <w:pPr>
        <w:pStyle w:val="Heading4"/>
      </w:pPr>
      <w:bookmarkStart w:id="75" w:name="_Toc20208508"/>
      <w:bookmarkStart w:id="76" w:name="_Toc36044619"/>
      <w:bookmarkStart w:id="77" w:name="_Toc45216100"/>
      <w:bookmarkStart w:id="78" w:name="_Toc98709490"/>
      <w:r>
        <w:t>4.1.2</w:t>
      </w:r>
      <w:r w:rsidR="00C0770C" w:rsidRPr="000B4518">
        <w:t>.3</w:t>
      </w:r>
      <w:r w:rsidR="00C0770C" w:rsidRPr="000B4518">
        <w:tab/>
        <w:t xml:space="preserve">During a </w:t>
      </w:r>
      <w:r w:rsidR="00C0770C">
        <w:t>media transmission</w:t>
      </w:r>
      <w:bookmarkEnd w:id="75"/>
      <w:bookmarkEnd w:id="76"/>
      <w:bookmarkEnd w:id="77"/>
      <w:bookmarkEnd w:id="78"/>
    </w:p>
    <w:p w14:paraId="36BDBEF1"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2852E69D"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0F65DE51" w14:textId="77777777" w:rsidR="00C0770C" w:rsidRPr="000B4518" w:rsidRDefault="00F0464A" w:rsidP="00CB1EBE">
      <w:pPr>
        <w:pStyle w:val="Heading4"/>
      </w:pPr>
      <w:bookmarkStart w:id="79" w:name="_Toc20208509"/>
      <w:bookmarkStart w:id="80" w:name="_Toc36044620"/>
      <w:bookmarkStart w:id="81" w:name="_Toc45216101"/>
      <w:bookmarkStart w:id="82" w:name="_Toc98709491"/>
      <w:r>
        <w:t>4.1.2</w:t>
      </w:r>
      <w:r w:rsidR="00C0770C" w:rsidRPr="000B4518">
        <w:t>.4</w:t>
      </w:r>
      <w:r w:rsidR="00C0770C" w:rsidRPr="000B4518">
        <w:tab/>
        <w:t xml:space="preserve">Ending the </w:t>
      </w:r>
      <w:r w:rsidR="00C0770C">
        <w:t>transmission</w:t>
      </w:r>
      <w:bookmarkEnd w:id="79"/>
      <w:bookmarkEnd w:id="80"/>
      <w:bookmarkEnd w:id="81"/>
      <w:bookmarkEnd w:id="82"/>
    </w:p>
    <w:p w14:paraId="520E95A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48F10EA"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4F88A92A" w14:textId="77777777" w:rsidR="009559DD" w:rsidRDefault="009559DD" w:rsidP="00CB1EBE">
      <w:pPr>
        <w:pStyle w:val="Heading4"/>
      </w:pPr>
      <w:bookmarkStart w:id="83" w:name="_Toc20208510"/>
      <w:bookmarkStart w:id="84" w:name="_Toc36044621"/>
      <w:bookmarkStart w:id="85" w:name="_Toc45216102"/>
      <w:bookmarkStart w:id="86" w:name="_Toc98709492"/>
      <w:r>
        <w:t>4.1.2.</w:t>
      </w:r>
      <w:r w:rsidRPr="009559DD">
        <w:t>5</w:t>
      </w:r>
      <w:r>
        <w:tab/>
        <w:t>MBMS bearer announcement over an MBMS bearer</w:t>
      </w:r>
      <w:bookmarkEnd w:id="83"/>
      <w:bookmarkEnd w:id="84"/>
      <w:bookmarkEnd w:id="85"/>
      <w:bookmarkEnd w:id="86"/>
    </w:p>
    <w:p w14:paraId="48CE8706"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361ED80F" w14:textId="77777777" w:rsidR="00D01278" w:rsidRPr="00CA57A2" w:rsidRDefault="00D01278" w:rsidP="00CB1EBE">
      <w:pPr>
        <w:pStyle w:val="Heading2"/>
      </w:pPr>
      <w:bookmarkStart w:id="87" w:name="_Toc20208511"/>
      <w:bookmarkStart w:id="88" w:name="_Toc36044622"/>
      <w:bookmarkStart w:id="89" w:name="_Toc45216103"/>
      <w:bookmarkStart w:id="90" w:name="_Toc98709493"/>
      <w:r w:rsidRPr="00CA57A2">
        <w:t>4.2</w:t>
      </w:r>
      <w:r w:rsidRPr="00CA57A2">
        <w:tab/>
        <w:t>Internal structure of media plane control entities</w:t>
      </w:r>
      <w:bookmarkEnd w:id="87"/>
      <w:bookmarkEnd w:id="88"/>
      <w:bookmarkEnd w:id="89"/>
      <w:bookmarkEnd w:id="90"/>
    </w:p>
    <w:p w14:paraId="585379FC" w14:textId="77777777" w:rsidR="00D01278" w:rsidRPr="00CA57A2" w:rsidRDefault="00D01278" w:rsidP="00CB1EBE">
      <w:pPr>
        <w:pStyle w:val="Heading3"/>
      </w:pPr>
      <w:bookmarkStart w:id="91" w:name="_Toc20208512"/>
      <w:bookmarkStart w:id="92" w:name="_Toc36044623"/>
      <w:bookmarkStart w:id="93" w:name="_Toc45216104"/>
      <w:bookmarkStart w:id="94" w:name="_Toc98709494"/>
      <w:r w:rsidRPr="00CA57A2">
        <w:t>4.2.1</w:t>
      </w:r>
      <w:r w:rsidRPr="00CA57A2">
        <w:tab/>
        <w:t>Controlling</w:t>
      </w:r>
      <w:r>
        <w:t xml:space="preserve"> MCVideo</w:t>
      </w:r>
      <w:r w:rsidRPr="00CA57A2">
        <w:t xml:space="preserve"> function</w:t>
      </w:r>
      <w:bookmarkEnd w:id="91"/>
      <w:bookmarkEnd w:id="92"/>
      <w:bookmarkEnd w:id="93"/>
      <w:bookmarkEnd w:id="94"/>
    </w:p>
    <w:p w14:paraId="157B9DC7"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42609DFB" w14:textId="77777777" w:rsidR="00D01278" w:rsidRPr="00CB1EBE" w:rsidRDefault="00D01278" w:rsidP="00CB1EBE"/>
    <w:p w14:paraId="0F9972FD" w14:textId="77777777" w:rsidR="00D01278" w:rsidRPr="00CA57A2" w:rsidRDefault="00B51015" w:rsidP="00D01278">
      <w:pPr>
        <w:pStyle w:val="TH"/>
      </w:pPr>
      <w:r>
        <w:object w:dxaOrig="7116" w:dyaOrig="4704" w14:anchorId="48004561">
          <v:shape id="_x0000_i1027" type="#_x0000_t75" style="width:355.5pt;height:235.5pt" o:ole="">
            <v:imagedata r:id="rId13" o:title=""/>
          </v:shape>
          <o:OLEObject Type="Embed" ProgID="Visio.Drawing.11" ShapeID="_x0000_i1027" DrawAspect="Content" ObjectID="_1709322484" r:id="rId14"/>
        </w:object>
      </w:r>
    </w:p>
    <w:p w14:paraId="0CDD0E5C" w14:textId="77777777" w:rsidR="00D01278" w:rsidRPr="00CA57A2" w:rsidRDefault="00D01278" w:rsidP="008B1079">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177C869D"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1F44E870"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3195DB64"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D0E68D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0CD8CDF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461FF46"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6E8B275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726CF5"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1FCAE02D" w14:textId="77777777" w:rsidR="00D01278" w:rsidRPr="00CA57A2" w:rsidRDefault="00D01278" w:rsidP="00D01278">
      <w:pPr>
        <w:rPr>
          <w:noProof/>
        </w:rPr>
      </w:pPr>
      <w:r w:rsidRPr="00CA57A2">
        <w:rPr>
          <w:noProof/>
        </w:rPr>
        <w:t>The internal interfaces are assumed to transport the following types of information.</w:t>
      </w:r>
    </w:p>
    <w:p w14:paraId="4506EAD9"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356C7221"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1C633A07"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25B5D072"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4B0A7E34" w14:textId="77777777" w:rsidR="00D01278" w:rsidRPr="00CA57A2" w:rsidRDefault="00D01278" w:rsidP="00D01278">
      <w:pPr>
        <w:pStyle w:val="B2"/>
        <w:rPr>
          <w:noProof/>
          <w:lang w:bidi="he-IL"/>
        </w:rPr>
      </w:pPr>
      <w:r w:rsidRPr="00CA57A2">
        <w:rPr>
          <w:noProof/>
          <w:lang w:eastAsia="sv-SE" w:bidi="he-IL"/>
        </w:rPr>
        <w:lastRenderedPageBreak/>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6C987418"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FAAA97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41331D1B"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07278"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03644163"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382D13A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34570F2F"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0AEE560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7467A0E9" w14:textId="77777777" w:rsidR="00D01278" w:rsidRPr="00CA57A2" w:rsidRDefault="00D01278" w:rsidP="00CB1EBE">
      <w:pPr>
        <w:pStyle w:val="Heading3"/>
      </w:pPr>
      <w:bookmarkStart w:id="95" w:name="_Toc20208513"/>
      <w:bookmarkStart w:id="96" w:name="_Toc36044624"/>
      <w:bookmarkStart w:id="97" w:name="_Toc45216105"/>
      <w:bookmarkStart w:id="98" w:name="_Toc98709495"/>
      <w:r w:rsidRPr="00CA57A2">
        <w:t>4.2.2</w:t>
      </w:r>
      <w:r w:rsidRPr="00CA57A2">
        <w:tab/>
      </w:r>
      <w:r>
        <w:t>MCVideo</w:t>
      </w:r>
      <w:r w:rsidRPr="00CA57A2">
        <w:t xml:space="preserve"> client</w:t>
      </w:r>
      <w:bookmarkEnd w:id="95"/>
      <w:bookmarkEnd w:id="96"/>
      <w:bookmarkEnd w:id="97"/>
      <w:bookmarkEnd w:id="98"/>
    </w:p>
    <w:p w14:paraId="4694FE55"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CEDEE1A" w14:textId="77777777" w:rsidR="00D01278" w:rsidRDefault="00D01278" w:rsidP="00D01278">
      <w:pPr>
        <w:keepNext/>
        <w:keepLines/>
        <w:spacing w:before="60"/>
        <w:jc w:val="center"/>
        <w:rPr>
          <w:rFonts w:ascii="Arial" w:hAnsi="Arial"/>
          <w:b/>
          <w:lang w:eastAsia="x-none"/>
        </w:rPr>
      </w:pPr>
      <w:bookmarkStart w:id="99" w:name="_MCCTEMPBM_CRPT22840001___4"/>
    </w:p>
    <w:bookmarkEnd w:id="99"/>
    <w:p w14:paraId="2ED43283" w14:textId="77777777" w:rsidR="00D01278" w:rsidRPr="00CA57A2" w:rsidRDefault="00C0770C" w:rsidP="00D01278">
      <w:pPr>
        <w:pStyle w:val="TH"/>
      </w:pPr>
      <w:r>
        <w:object w:dxaOrig="4751" w:dyaOrig="3633" w14:anchorId="4D726983">
          <v:shape id="_x0000_i1028" type="#_x0000_t75" style="width:438.75pt;height:335.25pt" o:ole="">
            <v:imagedata r:id="rId15" o:title=""/>
          </v:shape>
          <o:OLEObject Type="Embed" ProgID="PowerPoint.Slide.8" ShapeID="_x0000_i1028" DrawAspect="Content" ObjectID="_1709322485" r:id="rId16"/>
        </w:object>
      </w:r>
    </w:p>
    <w:p w14:paraId="1DA2A7FB"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0412FA3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6716B686"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6D650DA4"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58C93A0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AC4C6BC"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2A08F51D"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4B012B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61CA73EE"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2ECE6AEC" w14:textId="77777777" w:rsidR="00D01278" w:rsidRPr="00CA57A2" w:rsidRDefault="00D01278" w:rsidP="00CB1EBE">
      <w:pPr>
        <w:pStyle w:val="Heading3"/>
      </w:pPr>
      <w:bookmarkStart w:id="100" w:name="_Toc20208514"/>
      <w:bookmarkStart w:id="101" w:name="_Toc36044625"/>
      <w:bookmarkStart w:id="102" w:name="_Toc45216106"/>
      <w:bookmarkStart w:id="103" w:name="_Toc98709496"/>
      <w:r w:rsidRPr="00CA57A2">
        <w:lastRenderedPageBreak/>
        <w:t>4.2.3</w:t>
      </w:r>
      <w:r w:rsidRPr="00CA57A2">
        <w:tab/>
        <w:t>Participating</w:t>
      </w:r>
      <w:r>
        <w:t xml:space="preserve"> MCVideo</w:t>
      </w:r>
      <w:r w:rsidRPr="00CA57A2">
        <w:t xml:space="preserve"> function</w:t>
      </w:r>
      <w:bookmarkEnd w:id="100"/>
      <w:bookmarkEnd w:id="101"/>
      <w:bookmarkEnd w:id="102"/>
      <w:bookmarkEnd w:id="103"/>
    </w:p>
    <w:p w14:paraId="3FE8A412" w14:textId="77777777" w:rsidR="00D01278" w:rsidRPr="00CA57A2" w:rsidRDefault="00D01278" w:rsidP="00CB1EBE">
      <w:pPr>
        <w:pStyle w:val="Heading4"/>
      </w:pPr>
      <w:bookmarkStart w:id="104" w:name="_Toc20208515"/>
      <w:bookmarkStart w:id="105" w:name="_Toc36044626"/>
      <w:bookmarkStart w:id="106" w:name="_Toc45216107"/>
      <w:bookmarkStart w:id="107" w:name="_Toc98709497"/>
      <w:r w:rsidRPr="00CA57A2">
        <w:t>4.2.3.1</w:t>
      </w:r>
      <w:r w:rsidRPr="00CA57A2">
        <w:tab/>
        <w:t>General</w:t>
      </w:r>
      <w:bookmarkEnd w:id="104"/>
      <w:bookmarkEnd w:id="105"/>
      <w:bookmarkEnd w:id="106"/>
      <w:bookmarkEnd w:id="107"/>
    </w:p>
    <w:p w14:paraId="5AEB1330"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074C11AD"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0C4EC948" w14:textId="77777777" w:rsidR="00D01278" w:rsidRPr="00CA57A2" w:rsidRDefault="00D01278" w:rsidP="00CB1EBE">
      <w:pPr>
        <w:pStyle w:val="Heading4"/>
      </w:pPr>
      <w:bookmarkStart w:id="108" w:name="_Toc20208516"/>
      <w:bookmarkStart w:id="109" w:name="_Toc36044627"/>
      <w:bookmarkStart w:id="110" w:name="_Toc45216108"/>
      <w:bookmarkStart w:id="111" w:name="_Toc98709498"/>
      <w:r w:rsidRPr="00CA57A2">
        <w:t>4.2.3.2</w:t>
      </w:r>
      <w:r w:rsidRPr="00CA57A2">
        <w:tab/>
        <w:t>Internal structure of the participating</w:t>
      </w:r>
      <w:r>
        <w:t xml:space="preserve"> MCVideo</w:t>
      </w:r>
      <w:r w:rsidRPr="00CA57A2">
        <w:t xml:space="preserve"> function</w:t>
      </w:r>
      <w:bookmarkEnd w:id="108"/>
      <w:bookmarkEnd w:id="109"/>
      <w:bookmarkEnd w:id="110"/>
      <w:bookmarkEnd w:id="111"/>
    </w:p>
    <w:p w14:paraId="458C81C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3A5CB3F2" w14:textId="77777777" w:rsidR="00D01278" w:rsidRDefault="00D01278" w:rsidP="00D01278">
      <w:pPr>
        <w:keepNext/>
        <w:keepLines/>
        <w:spacing w:before="60"/>
        <w:jc w:val="center"/>
        <w:rPr>
          <w:rFonts w:ascii="Arial" w:hAnsi="Arial"/>
          <w:b/>
          <w:lang w:eastAsia="x-none"/>
        </w:rPr>
      </w:pPr>
      <w:bookmarkStart w:id="112" w:name="_MCCTEMPBM_CRPT22840002___4"/>
    </w:p>
    <w:bookmarkEnd w:id="112"/>
    <w:p w14:paraId="11702B46" w14:textId="77777777" w:rsidR="00D01278" w:rsidRDefault="00C0770C" w:rsidP="00D01278">
      <w:pPr>
        <w:pStyle w:val="TH"/>
      </w:pPr>
      <w:r>
        <w:object w:dxaOrig="6766" w:dyaOrig="4229" w14:anchorId="3946A72C">
          <v:shape id="_x0000_i1029" type="#_x0000_t75" style="width:366.75pt;height:228.75pt" o:ole="">
            <v:imagedata r:id="rId17" o:title=""/>
          </v:shape>
          <o:OLEObject Type="Embed" ProgID="PowerPoint.Slide.8" ShapeID="_x0000_i1029" DrawAspect="Content" ObjectID="_1709322486" r:id="rId18"/>
        </w:object>
      </w:r>
    </w:p>
    <w:p w14:paraId="1738E689"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F0E1E5"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4016FD03"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CF52871"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741D5469"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243C266C"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329AD4D4" w14:textId="77777777" w:rsidR="00D01278" w:rsidRPr="00CA57A2" w:rsidRDefault="00D01278" w:rsidP="00CB1EBE">
      <w:pPr>
        <w:pStyle w:val="Heading4"/>
      </w:pPr>
      <w:bookmarkStart w:id="113" w:name="_Toc20208517"/>
      <w:bookmarkStart w:id="114" w:name="_Toc36044628"/>
      <w:bookmarkStart w:id="115" w:name="_Toc45216109"/>
      <w:bookmarkStart w:id="116" w:name="_Toc98709499"/>
      <w:r w:rsidRPr="00CA57A2">
        <w:t>4.2.3.3</w:t>
      </w:r>
      <w:r w:rsidRPr="00CA57A2">
        <w:tab/>
        <w:t>The roles of the participating</w:t>
      </w:r>
      <w:r>
        <w:t xml:space="preserve"> MCVideo</w:t>
      </w:r>
      <w:r w:rsidRPr="00CA57A2">
        <w:t xml:space="preserve"> function</w:t>
      </w:r>
      <w:bookmarkEnd w:id="113"/>
      <w:bookmarkEnd w:id="114"/>
      <w:bookmarkEnd w:id="115"/>
      <w:bookmarkEnd w:id="116"/>
    </w:p>
    <w:p w14:paraId="78E38973" w14:textId="77777777" w:rsidR="00D01278" w:rsidRPr="00CA57A2" w:rsidRDefault="00D01278" w:rsidP="00CB1EBE">
      <w:pPr>
        <w:pStyle w:val="Heading5"/>
      </w:pPr>
      <w:bookmarkStart w:id="117" w:name="_Toc20208518"/>
      <w:bookmarkStart w:id="118" w:name="_Toc36044629"/>
      <w:bookmarkStart w:id="119" w:name="_Toc45216110"/>
      <w:bookmarkStart w:id="120" w:name="_Toc98709500"/>
      <w:r w:rsidRPr="00CA57A2">
        <w:t>4.2.3.3.1</w:t>
      </w:r>
      <w:r w:rsidRPr="00CA57A2">
        <w:tab/>
        <w:t>For the</w:t>
      </w:r>
      <w:r>
        <w:t xml:space="preserve"> transmission</w:t>
      </w:r>
      <w:r w:rsidRPr="00CA57A2">
        <w:t xml:space="preserve"> control procedures</w:t>
      </w:r>
      <w:bookmarkEnd w:id="117"/>
      <w:bookmarkEnd w:id="118"/>
      <w:bookmarkEnd w:id="119"/>
      <w:bookmarkEnd w:id="120"/>
    </w:p>
    <w:p w14:paraId="4C1D0912"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10F1E0F7"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2A502D03" w14:textId="77777777" w:rsidR="0077694F" w:rsidRDefault="00D01278" w:rsidP="00070F6B">
      <w:bookmarkStart w:id="12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60DB984A" w14:textId="77777777" w:rsidR="00D33CAD" w:rsidRPr="000B4518" w:rsidRDefault="00D33CAD" w:rsidP="00CB1EBE">
      <w:pPr>
        <w:pStyle w:val="Heading5"/>
      </w:pPr>
      <w:bookmarkStart w:id="122" w:name="_Toc36044630"/>
      <w:bookmarkStart w:id="123" w:name="_Toc45216111"/>
      <w:bookmarkStart w:id="124" w:name="_Toc98709501"/>
      <w:r w:rsidRPr="000B4518">
        <w:t>4.2.3.3.</w:t>
      </w:r>
      <w:r>
        <w:t>2</w:t>
      </w:r>
      <w:r w:rsidRPr="000B4518">
        <w:tab/>
        <w:t>For the use of MBMS bearer procedures</w:t>
      </w:r>
      <w:bookmarkEnd w:id="121"/>
      <w:bookmarkEnd w:id="122"/>
      <w:bookmarkEnd w:id="123"/>
      <w:bookmarkEnd w:id="124"/>
    </w:p>
    <w:p w14:paraId="636E44AB"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184D42A5"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7026458" w14:textId="77777777" w:rsidR="00886898" w:rsidRPr="001D0801" w:rsidRDefault="00886898" w:rsidP="00CB1EBE">
      <w:pPr>
        <w:pStyle w:val="Heading3"/>
      </w:pPr>
      <w:bookmarkStart w:id="125" w:name="_Toc20208520"/>
      <w:bookmarkStart w:id="126" w:name="_Toc36044631"/>
      <w:bookmarkStart w:id="127" w:name="_Toc45216112"/>
      <w:bookmarkStart w:id="128" w:name="_Toc98709502"/>
      <w:r w:rsidRPr="000B4518">
        <w:t>4.2.4</w:t>
      </w:r>
      <w:r w:rsidRPr="000B4518">
        <w:tab/>
        <w:t>Non-controlling MC</w:t>
      </w:r>
      <w:r>
        <w:t>Video</w:t>
      </w:r>
      <w:r w:rsidRPr="000B4518">
        <w:t xml:space="preserve"> function of an MC</w:t>
      </w:r>
      <w:r>
        <w:t>Video</w:t>
      </w:r>
      <w:r w:rsidRPr="000B4518">
        <w:t xml:space="preserve"> group</w:t>
      </w:r>
      <w:bookmarkEnd w:id="128"/>
    </w:p>
    <w:p w14:paraId="61D06AD8" w14:textId="77777777" w:rsidR="00886898" w:rsidRPr="000B4518" w:rsidRDefault="00886898" w:rsidP="00886898">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139FC95F" w14:textId="77777777" w:rsidR="00886898" w:rsidRPr="000B4518" w:rsidRDefault="00886898" w:rsidP="00886898">
      <w:pPr>
        <w:pStyle w:val="TH"/>
        <w:rPr>
          <w:noProof/>
        </w:rPr>
      </w:pPr>
      <w:r w:rsidRPr="000B4518">
        <w:rPr>
          <w:noProof/>
        </w:rPr>
        <w:object w:dxaOrig="8221" w:dyaOrig="6330" w14:anchorId="668821FE">
          <v:shape id="_x0000_i1030" type="#_x0000_t75" style="width:469.5pt;height:413.25pt" o:ole="">
            <v:imagedata r:id="rId19" o:title=""/>
          </v:shape>
          <o:OLEObject Type="Embed" ProgID="Visio.Drawing.15" ShapeID="_x0000_i1030" DrawAspect="Content" ObjectID="_1709322487" r:id="rId20"/>
        </w:object>
      </w:r>
    </w:p>
    <w:p w14:paraId="73FD0060" w14:textId="77777777" w:rsidR="00886898" w:rsidRPr="000B4518" w:rsidRDefault="00886898" w:rsidP="00886898">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4C044BED" w14:textId="77777777" w:rsidR="00886898" w:rsidRPr="000B4518" w:rsidRDefault="00886898" w:rsidP="00886898">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5BE1900C" w14:textId="77777777" w:rsidR="00886898" w:rsidRPr="000B4518" w:rsidRDefault="00886898" w:rsidP="00886898">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7600B1A" w14:textId="77777777" w:rsidR="00886898" w:rsidRPr="000B4518" w:rsidRDefault="00886898" w:rsidP="00886898">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3A96D01E" w14:textId="77777777" w:rsidR="00886898" w:rsidRPr="000B4518" w:rsidRDefault="00886898" w:rsidP="00886898">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46BAE97D" w14:textId="77777777" w:rsidR="00886898" w:rsidRPr="000B4518" w:rsidRDefault="00886898" w:rsidP="00886898">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0B9C2B0B" w14:textId="77777777" w:rsidR="00886898" w:rsidRPr="000B4518" w:rsidRDefault="00886898" w:rsidP="00886898">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012BF52E" w14:textId="77777777" w:rsidR="00886898" w:rsidRPr="000B4518" w:rsidRDefault="00886898" w:rsidP="00886898">
      <w:pPr>
        <w:rPr>
          <w:noProof/>
        </w:rPr>
      </w:pPr>
      <w:r w:rsidRPr="000B4518">
        <w:rPr>
          <w:noProof/>
        </w:rPr>
        <w:lastRenderedPageBreak/>
        <w:t>The internal interfaces are assumed to transport the following type of information.</w:t>
      </w:r>
    </w:p>
    <w:p w14:paraId="0E699153" w14:textId="77777777" w:rsidR="00886898" w:rsidRPr="000B4518" w:rsidRDefault="00886898" w:rsidP="0088689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2F8C5B2"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CC4E08C" w14:textId="77777777" w:rsidR="00886898" w:rsidRPr="000B4518" w:rsidRDefault="00886898" w:rsidP="00886898">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47E71066" w14:textId="77777777" w:rsidR="00886898" w:rsidRPr="000B4518" w:rsidRDefault="00886898" w:rsidP="00886898">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066CEE5D"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1C0124BA" w14:textId="77777777" w:rsidR="00886898" w:rsidRPr="000B4518" w:rsidRDefault="00886898" w:rsidP="0088689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EABD39"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26A22C0" w14:textId="77777777" w:rsidR="00886898" w:rsidRPr="000B4518" w:rsidRDefault="00886898" w:rsidP="00886898">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CC40115" w14:textId="77777777" w:rsidR="00886898" w:rsidRPr="000B4518" w:rsidRDefault="00886898" w:rsidP="00886898">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766A5A97" w14:textId="77777777" w:rsidR="00D01278" w:rsidRPr="00CA57A2" w:rsidRDefault="00D01278" w:rsidP="00CB1EBE">
      <w:pPr>
        <w:pStyle w:val="Heading2"/>
        <w:rPr>
          <w:noProof/>
        </w:rPr>
      </w:pPr>
      <w:bookmarkStart w:id="129" w:name="_Toc98709503"/>
      <w:r w:rsidRPr="00CA57A2">
        <w:rPr>
          <w:noProof/>
        </w:rPr>
        <w:t>4.3</w:t>
      </w:r>
      <w:r w:rsidRPr="00CA57A2">
        <w:rPr>
          <w:noProof/>
        </w:rPr>
        <w:tab/>
        <w:t>The media plane control channel</w:t>
      </w:r>
      <w:bookmarkEnd w:id="125"/>
      <w:bookmarkEnd w:id="126"/>
      <w:bookmarkEnd w:id="127"/>
      <w:bookmarkEnd w:id="129"/>
    </w:p>
    <w:p w14:paraId="69225C7F" w14:textId="77777777" w:rsidR="00D01278" w:rsidRPr="00CA57A2" w:rsidRDefault="00D01278" w:rsidP="00CB1EBE">
      <w:pPr>
        <w:pStyle w:val="Heading3"/>
      </w:pPr>
      <w:bookmarkStart w:id="130" w:name="_Toc20208521"/>
      <w:bookmarkStart w:id="131" w:name="_Toc36044632"/>
      <w:bookmarkStart w:id="132" w:name="_Toc45216113"/>
      <w:bookmarkStart w:id="133" w:name="_Toc98709504"/>
      <w:r w:rsidRPr="00CA57A2">
        <w:t>4.3.1</w:t>
      </w:r>
      <w:r w:rsidRPr="00CA57A2">
        <w:tab/>
        <w:t>General</w:t>
      </w:r>
      <w:bookmarkEnd w:id="130"/>
      <w:bookmarkEnd w:id="131"/>
      <w:bookmarkEnd w:id="132"/>
      <w:bookmarkEnd w:id="133"/>
    </w:p>
    <w:p w14:paraId="664367E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42F5D4BF" w14:textId="77777777" w:rsidR="00D01278" w:rsidRPr="00CA57A2" w:rsidRDefault="00D01278" w:rsidP="00CB1EBE">
      <w:pPr>
        <w:pStyle w:val="Heading3"/>
      </w:pPr>
      <w:bookmarkStart w:id="134" w:name="_Toc20208522"/>
      <w:bookmarkStart w:id="135" w:name="_Toc36044633"/>
      <w:bookmarkStart w:id="136" w:name="_Toc45216114"/>
      <w:bookmarkStart w:id="137" w:name="_Toc98709505"/>
      <w:r w:rsidRPr="00CA57A2">
        <w:rPr>
          <w:noProof/>
        </w:rPr>
        <w:t>4.3.2</w:t>
      </w:r>
      <w:r w:rsidRPr="00CA57A2">
        <w:rPr>
          <w:noProof/>
        </w:rPr>
        <w:tab/>
      </w:r>
      <w:r w:rsidRPr="00CA57A2">
        <w:t>Control channel realization</w:t>
      </w:r>
      <w:bookmarkEnd w:id="134"/>
      <w:bookmarkEnd w:id="135"/>
      <w:bookmarkEnd w:id="136"/>
      <w:bookmarkEnd w:id="137"/>
    </w:p>
    <w:p w14:paraId="6BEF765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5C9B77A4" w14:textId="77777777" w:rsidR="00D01278" w:rsidRPr="00CA57A2" w:rsidRDefault="00D01278" w:rsidP="00CB1EBE">
      <w:pPr>
        <w:pStyle w:val="Heading3"/>
        <w:rPr>
          <w:noProof/>
        </w:rPr>
      </w:pPr>
      <w:bookmarkStart w:id="138" w:name="_Toc20208523"/>
      <w:bookmarkStart w:id="139" w:name="_Toc36044634"/>
      <w:bookmarkStart w:id="140" w:name="_Toc45216115"/>
      <w:bookmarkStart w:id="141" w:name="_Toc98709506"/>
      <w:r w:rsidRPr="00CA57A2">
        <w:rPr>
          <w:noProof/>
        </w:rPr>
        <w:t>4.3.3</w:t>
      </w:r>
      <w:r w:rsidRPr="00CA57A2">
        <w:rPr>
          <w:noProof/>
        </w:rPr>
        <w:tab/>
        <w:t>Establishing a media plane control channel</w:t>
      </w:r>
      <w:bookmarkEnd w:id="138"/>
      <w:bookmarkEnd w:id="139"/>
      <w:bookmarkEnd w:id="140"/>
      <w:bookmarkEnd w:id="141"/>
    </w:p>
    <w:p w14:paraId="5349A39F" w14:textId="77777777" w:rsidR="00D01278" w:rsidRPr="00CA57A2" w:rsidRDefault="00D01278" w:rsidP="00CB1EBE">
      <w:pPr>
        <w:pStyle w:val="Heading4"/>
      </w:pPr>
      <w:bookmarkStart w:id="142" w:name="_Toc20208524"/>
      <w:bookmarkStart w:id="143" w:name="_Toc36044635"/>
      <w:bookmarkStart w:id="144" w:name="_Toc45216116"/>
      <w:bookmarkStart w:id="145" w:name="_Toc98709507"/>
      <w:r w:rsidRPr="00CA57A2">
        <w:t>4.3.3.1</w:t>
      </w:r>
      <w:r w:rsidRPr="00CA57A2">
        <w:tab/>
        <w:t>General</w:t>
      </w:r>
      <w:bookmarkEnd w:id="142"/>
      <w:bookmarkEnd w:id="143"/>
      <w:bookmarkEnd w:id="144"/>
      <w:bookmarkEnd w:id="145"/>
    </w:p>
    <w:p w14:paraId="4B16EAD2"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493B4EE2" w14:textId="77777777" w:rsidR="00D01278" w:rsidRPr="00CA57A2" w:rsidRDefault="00D01278" w:rsidP="00D01278">
      <w:r w:rsidRPr="00CA57A2">
        <w:t>The media description ("m=" line) associated with the media plane control channel shall have the values as described in table 4.3.3.1-1.</w:t>
      </w:r>
    </w:p>
    <w:p w14:paraId="034E10B8"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254277D1" w14:textId="77777777" w:rsidTr="005E14E7">
        <w:trPr>
          <w:jc w:val="center"/>
        </w:trPr>
        <w:tc>
          <w:tcPr>
            <w:tcW w:w="2937" w:type="dxa"/>
            <w:shd w:val="clear" w:color="auto" w:fill="CCCCCC"/>
          </w:tcPr>
          <w:p w14:paraId="64E40370" w14:textId="77777777" w:rsidR="00D01278" w:rsidRPr="00CA57A2" w:rsidRDefault="00D01278" w:rsidP="005E14E7">
            <w:pPr>
              <w:pStyle w:val="TAH"/>
            </w:pPr>
            <w:r w:rsidRPr="00CA57A2">
              <w:t>Media description element</w:t>
            </w:r>
          </w:p>
        </w:tc>
        <w:tc>
          <w:tcPr>
            <w:tcW w:w="1386" w:type="dxa"/>
            <w:shd w:val="clear" w:color="auto" w:fill="CCCCCC"/>
          </w:tcPr>
          <w:p w14:paraId="1A64BA0E" w14:textId="77777777" w:rsidR="00D01278" w:rsidRPr="00CA57A2" w:rsidRDefault="00D01278" w:rsidP="005E14E7">
            <w:pPr>
              <w:pStyle w:val="TAH"/>
            </w:pPr>
            <w:r w:rsidRPr="00CA57A2">
              <w:t>Value</w:t>
            </w:r>
          </w:p>
        </w:tc>
      </w:tr>
      <w:tr w:rsidR="00D01278" w:rsidRPr="00CA57A2" w14:paraId="727F28BF" w14:textId="77777777" w:rsidTr="005E14E7">
        <w:trPr>
          <w:jc w:val="center"/>
        </w:trPr>
        <w:tc>
          <w:tcPr>
            <w:tcW w:w="3246" w:type="dxa"/>
          </w:tcPr>
          <w:p w14:paraId="01FB4068" w14:textId="77777777" w:rsidR="00D01278" w:rsidRPr="00CA57A2" w:rsidRDefault="00D01278" w:rsidP="005E14E7">
            <w:pPr>
              <w:pStyle w:val="TAL"/>
            </w:pPr>
            <w:r w:rsidRPr="00CA57A2">
              <w:t>&lt;media&gt;</w:t>
            </w:r>
          </w:p>
        </w:tc>
        <w:tc>
          <w:tcPr>
            <w:tcW w:w="1418" w:type="dxa"/>
          </w:tcPr>
          <w:p w14:paraId="1EE28118" w14:textId="77777777" w:rsidR="00D01278" w:rsidRPr="00CA57A2" w:rsidRDefault="00D01278" w:rsidP="005E14E7">
            <w:pPr>
              <w:pStyle w:val="TAL"/>
            </w:pPr>
            <w:r w:rsidRPr="00CA57A2">
              <w:t>"application"</w:t>
            </w:r>
          </w:p>
        </w:tc>
      </w:tr>
      <w:tr w:rsidR="00D01278" w:rsidRPr="00CA57A2" w14:paraId="61B814AA" w14:textId="77777777" w:rsidTr="005E14E7">
        <w:trPr>
          <w:jc w:val="center"/>
        </w:trPr>
        <w:tc>
          <w:tcPr>
            <w:tcW w:w="3246" w:type="dxa"/>
          </w:tcPr>
          <w:p w14:paraId="134B0C9E" w14:textId="77777777" w:rsidR="00D01278" w:rsidRPr="00CA57A2" w:rsidRDefault="00D01278" w:rsidP="005E14E7">
            <w:pPr>
              <w:pStyle w:val="TAL"/>
            </w:pPr>
            <w:r w:rsidRPr="00CA57A2">
              <w:t>&lt;port&gt;</w:t>
            </w:r>
          </w:p>
        </w:tc>
        <w:tc>
          <w:tcPr>
            <w:tcW w:w="1418" w:type="dxa"/>
          </w:tcPr>
          <w:p w14:paraId="412FCC29" w14:textId="77777777" w:rsidR="00D01278" w:rsidRPr="00CA57A2" w:rsidRDefault="00D01278" w:rsidP="005E14E7">
            <w:pPr>
              <w:pStyle w:val="TAL"/>
            </w:pPr>
            <w:r w:rsidRPr="00CA57A2">
              <w:t>RTCP port</w:t>
            </w:r>
          </w:p>
        </w:tc>
      </w:tr>
      <w:tr w:rsidR="00D01278" w:rsidRPr="00CA57A2" w14:paraId="617740D9" w14:textId="77777777" w:rsidTr="005E14E7">
        <w:trPr>
          <w:jc w:val="center"/>
        </w:trPr>
        <w:tc>
          <w:tcPr>
            <w:tcW w:w="3246" w:type="dxa"/>
          </w:tcPr>
          <w:p w14:paraId="6DFD9A71" w14:textId="77777777" w:rsidR="00D01278" w:rsidRPr="00CA57A2" w:rsidRDefault="00D01278" w:rsidP="005E14E7">
            <w:pPr>
              <w:pStyle w:val="TAL"/>
            </w:pPr>
            <w:r w:rsidRPr="00CA57A2">
              <w:t>&lt;proto&gt;</w:t>
            </w:r>
          </w:p>
        </w:tc>
        <w:tc>
          <w:tcPr>
            <w:tcW w:w="1418" w:type="dxa"/>
          </w:tcPr>
          <w:p w14:paraId="351AD557" w14:textId="77777777" w:rsidR="00D01278" w:rsidRPr="00CA57A2" w:rsidRDefault="00D01278" w:rsidP="005E14E7">
            <w:pPr>
              <w:pStyle w:val="TAL"/>
            </w:pPr>
            <w:r w:rsidRPr="00CA57A2">
              <w:t>"udp"</w:t>
            </w:r>
          </w:p>
        </w:tc>
      </w:tr>
      <w:tr w:rsidR="00D01278" w:rsidRPr="00CA57A2" w14:paraId="0EA19819" w14:textId="77777777" w:rsidTr="005E14E7">
        <w:trPr>
          <w:jc w:val="center"/>
        </w:trPr>
        <w:tc>
          <w:tcPr>
            <w:tcW w:w="2937" w:type="dxa"/>
          </w:tcPr>
          <w:p w14:paraId="36FFA14B" w14:textId="77777777" w:rsidR="00D01278" w:rsidRPr="00CA57A2" w:rsidRDefault="00D01278" w:rsidP="005E14E7">
            <w:pPr>
              <w:pStyle w:val="TAL"/>
            </w:pPr>
            <w:r w:rsidRPr="00CA57A2">
              <w:t>&lt;fmt&gt;</w:t>
            </w:r>
          </w:p>
        </w:tc>
        <w:tc>
          <w:tcPr>
            <w:tcW w:w="1386" w:type="dxa"/>
          </w:tcPr>
          <w:p w14:paraId="07DB99A2" w14:textId="77777777" w:rsidR="00D01278" w:rsidRPr="00CA57A2" w:rsidRDefault="00D01278" w:rsidP="005E14E7">
            <w:pPr>
              <w:pStyle w:val="TAL"/>
            </w:pPr>
            <w:r w:rsidRPr="00CA57A2">
              <w:t>"</w:t>
            </w:r>
            <w:r>
              <w:t>MCVideo</w:t>
            </w:r>
            <w:r w:rsidRPr="00CA57A2">
              <w:t>"</w:t>
            </w:r>
          </w:p>
        </w:tc>
      </w:tr>
    </w:tbl>
    <w:p w14:paraId="6854AC0E" w14:textId="77777777" w:rsidR="00D01278" w:rsidRPr="00CA57A2" w:rsidRDefault="00D01278" w:rsidP="00D01278"/>
    <w:p w14:paraId="13597F0A"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6B6B4FF6"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0EE78C74"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6403E9D2" w14:textId="77777777" w:rsidR="00D01278" w:rsidRPr="00CA57A2" w:rsidRDefault="00D01278" w:rsidP="00D01278">
      <w:r w:rsidRPr="00CA57A2">
        <w:t>The format of the optional SDP fmtp attribute, when associated with the media plane control channel, is described in clause 12.</w:t>
      </w:r>
    </w:p>
    <w:p w14:paraId="052E1986" w14:textId="77777777" w:rsidR="00D01278" w:rsidRPr="00CA57A2" w:rsidRDefault="00D01278" w:rsidP="00D01278">
      <w:r w:rsidRPr="00CA57A2">
        <w:t>The example below shows an SDP media description for a media plane control channel.</w:t>
      </w:r>
    </w:p>
    <w:p w14:paraId="5495E34C"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153DCE9A"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F2BA450" w14:textId="77777777" w:rsidR="00D01278" w:rsidRPr="00CA57A2" w:rsidRDefault="00D01278" w:rsidP="00D01278"/>
    <w:p w14:paraId="484B7E02" w14:textId="77777777" w:rsidR="00900194" w:rsidRPr="00A5463E" w:rsidRDefault="00900194" w:rsidP="00CB1EBE">
      <w:pPr>
        <w:pStyle w:val="Heading1"/>
      </w:pPr>
      <w:bookmarkStart w:id="146" w:name="_Toc20208525"/>
      <w:bookmarkStart w:id="147" w:name="_Toc36044636"/>
      <w:bookmarkStart w:id="148" w:name="_Toc45216117"/>
      <w:bookmarkStart w:id="149" w:name="_Toc98709508"/>
      <w:r w:rsidRPr="00A5463E">
        <w:t>5</w:t>
      </w:r>
      <w:r w:rsidRPr="00A5463E">
        <w:tab/>
        <w:t>Functional entities</w:t>
      </w:r>
      <w:bookmarkEnd w:id="146"/>
      <w:bookmarkEnd w:id="147"/>
      <w:bookmarkEnd w:id="148"/>
      <w:bookmarkEnd w:id="149"/>
    </w:p>
    <w:p w14:paraId="132DF0C4" w14:textId="77777777" w:rsidR="00D01278" w:rsidRPr="000B4518" w:rsidRDefault="00D01278" w:rsidP="00CB1EBE">
      <w:pPr>
        <w:pStyle w:val="Heading2"/>
      </w:pPr>
      <w:bookmarkStart w:id="150" w:name="_Toc20208526"/>
      <w:bookmarkStart w:id="151" w:name="_Toc36044637"/>
      <w:bookmarkStart w:id="152" w:name="_Toc45216118"/>
      <w:bookmarkStart w:id="153" w:name="_Toc98709509"/>
      <w:r w:rsidRPr="000B4518">
        <w:t>5.1</w:t>
      </w:r>
      <w:r w:rsidRPr="000B4518">
        <w:tab/>
        <w:t>General</w:t>
      </w:r>
      <w:bookmarkEnd w:id="150"/>
      <w:bookmarkEnd w:id="151"/>
      <w:bookmarkEnd w:id="152"/>
      <w:bookmarkEnd w:id="153"/>
    </w:p>
    <w:p w14:paraId="647A411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1208199" w14:textId="77777777" w:rsidR="00D01278" w:rsidRPr="000B4518" w:rsidRDefault="00D01278" w:rsidP="00CB1EBE">
      <w:pPr>
        <w:pStyle w:val="Heading2"/>
      </w:pPr>
      <w:bookmarkStart w:id="154" w:name="_Toc20208527"/>
      <w:bookmarkStart w:id="155" w:name="_Toc36044638"/>
      <w:bookmarkStart w:id="156" w:name="_Toc45216119"/>
      <w:bookmarkStart w:id="157" w:name="_Toc98709510"/>
      <w:r w:rsidRPr="000B4518">
        <w:t>5.2</w:t>
      </w:r>
      <w:r w:rsidRPr="000B4518">
        <w:tab/>
      </w:r>
      <w:r>
        <w:t>MCVideo</w:t>
      </w:r>
      <w:r w:rsidRPr="000B4518">
        <w:t xml:space="preserve"> client</w:t>
      </w:r>
      <w:bookmarkEnd w:id="154"/>
      <w:bookmarkEnd w:id="155"/>
      <w:bookmarkEnd w:id="156"/>
      <w:bookmarkEnd w:id="157"/>
    </w:p>
    <w:p w14:paraId="1718ADCA" w14:textId="77777777" w:rsidR="00D01278" w:rsidRPr="000B4518" w:rsidRDefault="00D01278" w:rsidP="00CB1EBE">
      <w:pPr>
        <w:pStyle w:val="Heading3"/>
      </w:pPr>
      <w:bookmarkStart w:id="158" w:name="_Toc20208528"/>
      <w:bookmarkStart w:id="159" w:name="_Toc36044639"/>
      <w:bookmarkStart w:id="160" w:name="_Toc45216120"/>
      <w:bookmarkStart w:id="161" w:name="_Toc98709511"/>
      <w:r w:rsidRPr="000B4518">
        <w:t>5.2.1</w:t>
      </w:r>
      <w:r w:rsidRPr="000B4518">
        <w:tab/>
        <w:t>Introduction</w:t>
      </w:r>
      <w:bookmarkEnd w:id="158"/>
      <w:bookmarkEnd w:id="159"/>
      <w:bookmarkEnd w:id="160"/>
      <w:bookmarkEnd w:id="161"/>
    </w:p>
    <w:p w14:paraId="28CFE4BE"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A871601"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3B63FB0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05A327FF"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5F42284B" w14:textId="77777777" w:rsidR="00D01278" w:rsidRPr="000B4518" w:rsidRDefault="00D01278" w:rsidP="00D01278">
      <w:pPr>
        <w:pStyle w:val="B1"/>
      </w:pPr>
      <w:r w:rsidRPr="000B4518">
        <w:t>4.</w:t>
      </w:r>
      <w:r w:rsidRPr="000B4518">
        <w:tab/>
        <w:t>support media plane security as specified in clause 13.</w:t>
      </w:r>
    </w:p>
    <w:p w14:paraId="0810AA1A"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25A6DA8"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622D8113"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06BD94D8"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3203CBE8"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6B247EA"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107DC489"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3E97E28"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6F999BD2"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72FBB894"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3DE4F82E"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1411E4A4"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0D7D1896"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324DE07" w14:textId="77777777" w:rsidR="00D01278" w:rsidRPr="000B4518" w:rsidRDefault="00D01278" w:rsidP="00CB1EBE">
      <w:pPr>
        <w:pStyle w:val="Heading3"/>
      </w:pPr>
      <w:bookmarkStart w:id="162" w:name="_Toc20208529"/>
      <w:bookmarkStart w:id="163" w:name="_Toc36044640"/>
      <w:bookmarkStart w:id="164" w:name="_Toc45216121"/>
      <w:bookmarkStart w:id="165" w:name="_Toc98709512"/>
      <w:r w:rsidRPr="000B4518">
        <w:t>5.2.2</w:t>
      </w:r>
      <w:r w:rsidRPr="000B4518">
        <w:tab/>
      </w:r>
      <w:r>
        <w:t>Transmission</w:t>
      </w:r>
      <w:r w:rsidRPr="000B4518">
        <w:t xml:space="preserve"> participant in on-network mode</w:t>
      </w:r>
      <w:bookmarkEnd w:id="162"/>
      <w:bookmarkEnd w:id="163"/>
      <w:bookmarkEnd w:id="164"/>
      <w:bookmarkEnd w:id="165"/>
    </w:p>
    <w:p w14:paraId="08667A7A"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5E755C2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575E43F3"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661A90D"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7B9F478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28876D1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6E70F8F9" w14:textId="77777777" w:rsidR="00D01278" w:rsidRPr="000B4518" w:rsidRDefault="00D01278" w:rsidP="00CB1EBE">
      <w:pPr>
        <w:pStyle w:val="Heading3"/>
      </w:pPr>
      <w:bookmarkStart w:id="166" w:name="_Toc20208530"/>
      <w:bookmarkStart w:id="167" w:name="_Toc36044641"/>
      <w:bookmarkStart w:id="168" w:name="_Toc45216122"/>
      <w:bookmarkStart w:id="169" w:name="_Toc98709513"/>
      <w:r w:rsidRPr="000B4518">
        <w:t>5.2.3</w:t>
      </w:r>
      <w:r w:rsidRPr="000B4518">
        <w:tab/>
      </w:r>
      <w:r>
        <w:t>Transmission</w:t>
      </w:r>
      <w:r w:rsidRPr="000B4518">
        <w:t xml:space="preserve"> participant in off-network mode</w:t>
      </w:r>
      <w:bookmarkEnd w:id="166"/>
      <w:bookmarkEnd w:id="167"/>
      <w:bookmarkEnd w:id="168"/>
      <w:bookmarkEnd w:id="169"/>
    </w:p>
    <w:p w14:paraId="7F0C5EB1"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18999E6B"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585F3AEC"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8645795"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1C80E5E5"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80031D9"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5A851963"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3F2BD6B6" w14:textId="77777777" w:rsidR="00D01278" w:rsidRPr="000B4518" w:rsidRDefault="00D01278" w:rsidP="00CB1EBE">
      <w:pPr>
        <w:pStyle w:val="Heading2"/>
      </w:pPr>
      <w:bookmarkStart w:id="170" w:name="_Toc20208531"/>
      <w:bookmarkStart w:id="171" w:name="_Toc36044642"/>
      <w:bookmarkStart w:id="172" w:name="_Toc45216123"/>
      <w:bookmarkStart w:id="173" w:name="_Toc98709514"/>
      <w:r w:rsidRPr="000B4518">
        <w:t>5.3</w:t>
      </w:r>
      <w:r w:rsidRPr="000B4518">
        <w:tab/>
        <w:t>Controlling</w:t>
      </w:r>
      <w:r>
        <w:t xml:space="preserve"> MCVideo</w:t>
      </w:r>
      <w:r w:rsidRPr="000B4518">
        <w:t xml:space="preserve"> function</w:t>
      </w:r>
      <w:bookmarkEnd w:id="170"/>
      <w:bookmarkEnd w:id="171"/>
      <w:bookmarkEnd w:id="172"/>
      <w:bookmarkEnd w:id="173"/>
    </w:p>
    <w:p w14:paraId="0FD8E59A"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0EED047D"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35D1E416"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5027EE11"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26E4E65B"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6660547"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02E554EE"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32F7E3A9" w14:textId="77777777" w:rsidR="00D01278" w:rsidRPr="000B4518" w:rsidRDefault="00D01278" w:rsidP="00D01278">
      <w:pPr>
        <w:pStyle w:val="B1"/>
      </w:pPr>
      <w:r w:rsidRPr="000B4518">
        <w:t>7.</w:t>
      </w:r>
      <w:r w:rsidRPr="000B4518">
        <w:tab/>
        <w:t>support media plane security as specified in clause 13.</w:t>
      </w:r>
    </w:p>
    <w:p w14:paraId="6AE5A2E3"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6A6BCCE"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45A5D253" w14:textId="77777777" w:rsidR="00D01278" w:rsidRPr="000B4518" w:rsidRDefault="00D01278" w:rsidP="00CB1EBE">
      <w:pPr>
        <w:pStyle w:val="Heading2"/>
      </w:pPr>
      <w:bookmarkStart w:id="174" w:name="_Toc20208532"/>
      <w:bookmarkStart w:id="175" w:name="_Toc36044643"/>
      <w:bookmarkStart w:id="176" w:name="_Toc45216124"/>
      <w:bookmarkStart w:id="177" w:name="_Toc98709515"/>
      <w:r w:rsidRPr="000B4518">
        <w:t>5.4</w:t>
      </w:r>
      <w:r w:rsidRPr="000B4518">
        <w:tab/>
        <w:t>Participating</w:t>
      </w:r>
      <w:r>
        <w:t xml:space="preserve"> MCVideo</w:t>
      </w:r>
      <w:r w:rsidRPr="000B4518">
        <w:t xml:space="preserve"> function</w:t>
      </w:r>
      <w:bookmarkEnd w:id="174"/>
      <w:bookmarkEnd w:id="175"/>
      <w:bookmarkEnd w:id="176"/>
      <w:bookmarkEnd w:id="177"/>
    </w:p>
    <w:p w14:paraId="0582896E"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BDEFB2D"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3456F2B9"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6AA62F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1A3B409"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103EA559" w14:textId="77777777" w:rsidR="00900194" w:rsidRPr="00A5463E" w:rsidRDefault="00900194" w:rsidP="00CB1EBE">
      <w:pPr>
        <w:pStyle w:val="Heading1"/>
      </w:pPr>
      <w:bookmarkStart w:id="178" w:name="_Toc20208533"/>
      <w:bookmarkStart w:id="179" w:name="_Toc36044644"/>
      <w:bookmarkStart w:id="180" w:name="_Toc45216125"/>
      <w:bookmarkStart w:id="181" w:name="_Toc98709516"/>
      <w:r w:rsidRPr="00A5463E">
        <w:t>6</w:t>
      </w:r>
      <w:r w:rsidRPr="00A5463E">
        <w:tab/>
      </w:r>
      <w:r w:rsidR="00123B56" w:rsidRPr="00A5463E">
        <w:t xml:space="preserve">On-network </w:t>
      </w:r>
      <w:r w:rsidR="00EB0795" w:rsidRPr="00A5463E">
        <w:t>transmission control</w:t>
      </w:r>
      <w:bookmarkEnd w:id="178"/>
      <w:bookmarkEnd w:id="179"/>
      <w:bookmarkEnd w:id="180"/>
      <w:bookmarkEnd w:id="181"/>
    </w:p>
    <w:p w14:paraId="4E5A0645" w14:textId="77777777" w:rsidR="00EB0795" w:rsidRPr="00A5463E" w:rsidRDefault="00EB0795" w:rsidP="00CB1EBE">
      <w:pPr>
        <w:pStyle w:val="Heading2"/>
      </w:pPr>
      <w:bookmarkStart w:id="182" w:name="_Toc20208534"/>
      <w:bookmarkStart w:id="183" w:name="_Toc36044645"/>
      <w:bookmarkStart w:id="184" w:name="_Toc45216126"/>
      <w:bookmarkStart w:id="185" w:name="_Toc98709517"/>
      <w:r w:rsidRPr="00A5463E">
        <w:t>6.1</w:t>
      </w:r>
      <w:r w:rsidRPr="00A5463E">
        <w:tab/>
        <w:t>General</w:t>
      </w:r>
      <w:bookmarkEnd w:id="182"/>
      <w:bookmarkEnd w:id="183"/>
      <w:bookmarkEnd w:id="184"/>
      <w:bookmarkEnd w:id="185"/>
    </w:p>
    <w:p w14:paraId="6EAF7515" w14:textId="77777777" w:rsidR="00EB0795" w:rsidRPr="00A5463E" w:rsidRDefault="00EB0795" w:rsidP="00EB0795">
      <w:pPr>
        <w:rPr>
          <w:lang w:eastAsia="x-none"/>
        </w:rPr>
      </w:pPr>
      <w:r w:rsidRPr="00A5463E">
        <w:rPr>
          <w:lang w:eastAsia="x-none"/>
        </w:rPr>
        <w:t>This clause provides:</w:t>
      </w:r>
    </w:p>
    <w:p w14:paraId="5C2B95AC" w14:textId="77777777" w:rsidR="00EB0795" w:rsidRPr="00A5463E" w:rsidRDefault="00EB0795" w:rsidP="00EB0795">
      <w:pPr>
        <w:pStyle w:val="B1"/>
      </w:pPr>
      <w:r w:rsidRPr="00A5463E">
        <w:t>1.</w:t>
      </w:r>
      <w:r w:rsidRPr="00A5463E">
        <w:tab/>
        <w:t>the transmission participant procedures in subclause 6.2;</w:t>
      </w:r>
    </w:p>
    <w:p w14:paraId="0F19C8D2" w14:textId="77777777" w:rsidR="00EB0795" w:rsidRPr="00A5463E" w:rsidRDefault="00EB0795" w:rsidP="00EB0795">
      <w:pPr>
        <w:pStyle w:val="B1"/>
      </w:pPr>
      <w:r w:rsidRPr="00A5463E">
        <w:t>2.</w:t>
      </w:r>
      <w:r w:rsidRPr="00A5463E">
        <w:tab/>
        <w:t>the transmission control server procedures in subclause 6.3;</w:t>
      </w:r>
    </w:p>
    <w:p w14:paraId="6B39D1E4" w14:textId="77777777" w:rsidR="00EB0795" w:rsidRPr="00A5463E" w:rsidRDefault="00EB0795" w:rsidP="00EB0795">
      <w:pPr>
        <w:pStyle w:val="B1"/>
      </w:pPr>
      <w:r w:rsidRPr="00A5463E">
        <w:t>3.</w:t>
      </w:r>
      <w:r w:rsidRPr="00A5463E">
        <w:tab/>
        <w:t>the participating MCVideo function transmission control procedures in subclause 6.4; and</w:t>
      </w:r>
    </w:p>
    <w:p w14:paraId="2435FB1C"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5EF2E93" w14:textId="77777777" w:rsidR="00EB0795" w:rsidRPr="00A5463E" w:rsidRDefault="00EB0795" w:rsidP="00CB1EBE">
      <w:pPr>
        <w:pStyle w:val="Heading2"/>
      </w:pPr>
      <w:bookmarkStart w:id="186" w:name="_Toc20208535"/>
      <w:bookmarkStart w:id="187" w:name="_Toc36044646"/>
      <w:bookmarkStart w:id="188" w:name="_Toc45216127"/>
      <w:bookmarkStart w:id="189" w:name="_Toc98709518"/>
      <w:r w:rsidRPr="00A5463E">
        <w:t>6.2</w:t>
      </w:r>
      <w:r w:rsidRPr="00A5463E">
        <w:tab/>
        <w:t>Transmission participant procedures</w:t>
      </w:r>
      <w:bookmarkEnd w:id="186"/>
      <w:bookmarkEnd w:id="187"/>
      <w:bookmarkEnd w:id="188"/>
      <w:bookmarkEnd w:id="189"/>
    </w:p>
    <w:p w14:paraId="03DA893C" w14:textId="77777777" w:rsidR="00A5463E" w:rsidRPr="00A5463E" w:rsidRDefault="00A5463E" w:rsidP="00CB1EBE">
      <w:pPr>
        <w:pStyle w:val="Heading3"/>
      </w:pPr>
      <w:bookmarkStart w:id="190" w:name="_Toc20208536"/>
      <w:bookmarkStart w:id="191" w:name="_Toc36044647"/>
      <w:bookmarkStart w:id="192" w:name="_Toc45216128"/>
      <w:bookmarkStart w:id="193" w:name="_Toc98709519"/>
      <w:r w:rsidRPr="00A5463E">
        <w:t>6.2.1</w:t>
      </w:r>
      <w:r w:rsidRPr="00A5463E">
        <w:tab/>
        <w:t>Transmission participant procedures at MCVideo session initialization</w:t>
      </w:r>
      <w:bookmarkEnd w:id="190"/>
      <w:bookmarkEnd w:id="191"/>
      <w:bookmarkEnd w:id="192"/>
      <w:bookmarkEnd w:id="193"/>
    </w:p>
    <w:p w14:paraId="71CF6F60"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3DF0B900" w14:textId="77777777" w:rsidR="00A5463E" w:rsidRPr="00A5463E" w:rsidRDefault="00A5463E" w:rsidP="00A5463E">
      <w:r w:rsidRPr="00A5463E">
        <w:t>The SIP INVITE request sent by the application and signalling plane:</w:t>
      </w:r>
    </w:p>
    <w:p w14:paraId="56F60A0B"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37EC280E"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79C975AD"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0B470D3" w14:textId="77777777" w:rsidR="00A5463E" w:rsidRPr="00A5463E" w:rsidRDefault="00A5463E" w:rsidP="00CB1EBE">
      <w:pPr>
        <w:pStyle w:val="Heading3"/>
      </w:pPr>
      <w:bookmarkStart w:id="194" w:name="_Toc20208537"/>
      <w:bookmarkStart w:id="195" w:name="_Toc36044648"/>
      <w:bookmarkStart w:id="196" w:name="_Toc45216129"/>
      <w:bookmarkStart w:id="197" w:name="_Toc98709520"/>
      <w:r w:rsidRPr="00A5463E">
        <w:lastRenderedPageBreak/>
        <w:t>6.2.2</w:t>
      </w:r>
      <w:r w:rsidRPr="00A5463E">
        <w:tab/>
        <w:t>Transmission participant procedures at MCVideo call release</w:t>
      </w:r>
      <w:bookmarkEnd w:id="194"/>
      <w:bookmarkEnd w:id="195"/>
      <w:bookmarkEnd w:id="196"/>
      <w:bookmarkEnd w:id="197"/>
    </w:p>
    <w:p w14:paraId="6559159C" w14:textId="77777777" w:rsidR="00A5463E" w:rsidRPr="00A5463E" w:rsidRDefault="00A5463E" w:rsidP="00A5463E">
      <w:r w:rsidRPr="00A5463E">
        <w:t>The MCVideo call release (whether it is initiated by the transmission participant or transmission control server) is a two-step procedure.</w:t>
      </w:r>
    </w:p>
    <w:p w14:paraId="259EDC0A" w14:textId="77777777" w:rsidR="00A5463E" w:rsidRPr="00A5463E" w:rsidRDefault="00A5463E" w:rsidP="008B1079">
      <w:pPr>
        <w:pStyle w:val="B1"/>
        <w:rPr>
          <w:rFonts w:eastAsia="Malgun Gothic"/>
        </w:rPr>
      </w:pPr>
      <w:r w:rsidRPr="008B1079">
        <w:rPr>
          <w:rFonts w:eastAsia="Malgun Gothic"/>
        </w:rPr>
        <w:t>Step 1</w:t>
      </w:r>
      <w:r w:rsidRPr="008B1079">
        <w:rPr>
          <w:rFonts w:eastAsia="Malgun Gothic"/>
        </w:rPr>
        <w:tab/>
        <w:t>The transmission participant stops sending transmission control and reception control messages and the MCVideo client stops sending and receiving RTP media packets.</w:t>
      </w:r>
    </w:p>
    <w:p w14:paraId="5A6C215B" w14:textId="77777777" w:rsidR="00A5463E" w:rsidRPr="00A5463E" w:rsidRDefault="00A5463E" w:rsidP="008B1079">
      <w:pPr>
        <w:pStyle w:val="B1"/>
        <w:rPr>
          <w:rFonts w:eastAsia="Malgun Gothic"/>
        </w:rPr>
      </w:pPr>
      <w:r w:rsidRPr="008B1079">
        <w:rPr>
          <w:rFonts w:eastAsia="Malgun Gothic"/>
        </w:rPr>
        <w:t>Step 2</w:t>
      </w:r>
      <w:r w:rsidRPr="008B1079">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014882F8" w14:textId="77777777" w:rsidR="00A5463E" w:rsidRPr="00A5463E" w:rsidRDefault="00A5463E" w:rsidP="00A5463E">
      <w:r w:rsidRPr="00A5463E">
        <w:t>The user plane can initiate the release step 1, but the application and signalling plane always initiates the release step 2.</w:t>
      </w:r>
    </w:p>
    <w:p w14:paraId="55D50E94" w14:textId="77777777" w:rsidR="00A5463E" w:rsidRPr="00A5463E" w:rsidRDefault="00A5463E" w:rsidP="00CB1EBE">
      <w:pPr>
        <w:pStyle w:val="Heading3"/>
      </w:pPr>
      <w:bookmarkStart w:id="198" w:name="_Toc20208538"/>
      <w:bookmarkStart w:id="199" w:name="_Toc36044649"/>
      <w:bookmarkStart w:id="200" w:name="_Toc45216130"/>
      <w:bookmarkStart w:id="201" w:name="_Toc98709521"/>
      <w:r w:rsidRPr="00A5463E">
        <w:t>6.2.3</w:t>
      </w:r>
      <w:r w:rsidRPr="00A5463E">
        <w:tab/>
        <w:t>Transmission participant procedures at MCVideo call modification</w:t>
      </w:r>
      <w:bookmarkEnd w:id="198"/>
      <w:bookmarkEnd w:id="199"/>
      <w:bookmarkEnd w:id="200"/>
      <w:bookmarkEnd w:id="201"/>
    </w:p>
    <w:p w14:paraId="699D1D3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4B774117" w14:textId="77777777" w:rsidR="00A5463E" w:rsidRPr="00A5463E" w:rsidRDefault="00A5463E" w:rsidP="00CB1EBE">
      <w:pPr>
        <w:pStyle w:val="Heading3"/>
      </w:pPr>
      <w:bookmarkStart w:id="202" w:name="_Toc20208539"/>
      <w:bookmarkStart w:id="203" w:name="_Toc36044650"/>
      <w:bookmarkStart w:id="204" w:name="_Toc45216131"/>
      <w:bookmarkStart w:id="205" w:name="_Toc98709522"/>
      <w:r w:rsidRPr="00A5463E">
        <w:t>6.2.4</w:t>
      </w:r>
      <w:r w:rsidRPr="00A5463E">
        <w:tab/>
        <w:t>Transmission participant state transition diagram for basic transmission control operation</w:t>
      </w:r>
      <w:bookmarkEnd w:id="202"/>
      <w:bookmarkEnd w:id="203"/>
      <w:bookmarkEnd w:id="204"/>
      <w:bookmarkEnd w:id="205"/>
    </w:p>
    <w:p w14:paraId="3908F555" w14:textId="77777777" w:rsidR="00A5463E" w:rsidRPr="00A5463E" w:rsidRDefault="00A5463E" w:rsidP="00CB1EBE">
      <w:pPr>
        <w:pStyle w:val="Heading4"/>
      </w:pPr>
      <w:bookmarkStart w:id="206" w:name="_Toc20208540"/>
      <w:bookmarkStart w:id="207" w:name="_Toc36044651"/>
      <w:bookmarkStart w:id="208" w:name="_Toc45216132"/>
      <w:bookmarkStart w:id="209" w:name="_Toc98709523"/>
      <w:r w:rsidRPr="00A5463E">
        <w:t>6.2.4.1</w:t>
      </w:r>
      <w:r w:rsidRPr="00A5463E">
        <w:tab/>
        <w:t>General</w:t>
      </w:r>
      <w:bookmarkEnd w:id="206"/>
      <w:bookmarkEnd w:id="207"/>
      <w:bookmarkEnd w:id="208"/>
      <w:bookmarkEnd w:id="209"/>
    </w:p>
    <w:p w14:paraId="27B89FE3" w14:textId="77777777" w:rsidR="00A5463E" w:rsidRPr="00A5463E" w:rsidRDefault="00A5463E" w:rsidP="00A5463E">
      <w:r w:rsidRPr="00A5463E">
        <w:t>The transmission participant shall behave according to the state diagram and the state transitions specified in this subclause.</w:t>
      </w:r>
    </w:p>
    <w:p w14:paraId="70DA916B" w14:textId="77777777" w:rsidR="00A5463E" w:rsidRPr="00A5463E" w:rsidRDefault="00A5463E" w:rsidP="00A5463E">
      <w:r w:rsidRPr="00A5463E">
        <w:t>Figure 6.2.4.1-1 shows the state diagram for 'Transmission participant state transition diagram for basic transmission control operation'.</w:t>
      </w:r>
    </w:p>
    <w:p w14:paraId="0C099A6E" w14:textId="77777777" w:rsidR="00A5463E" w:rsidRPr="00A5463E" w:rsidRDefault="0000097A" w:rsidP="00A5463E">
      <w:pPr>
        <w:pStyle w:val="TH"/>
      </w:pPr>
      <w:r>
        <w:object w:dxaOrig="20565" w:dyaOrig="19530" w14:anchorId="0F8CF367">
          <v:shape id="_x0000_i1031" type="#_x0000_t75" style="width:481.5pt;height:456.75pt" o:ole="">
            <v:imagedata r:id="rId21" o:title=""/>
          </v:shape>
          <o:OLEObject Type="Embed" ProgID="Visio.Drawing.15" ShapeID="_x0000_i1031" DrawAspect="Content" ObjectID="_1709322488" r:id="rId22"/>
        </w:object>
      </w:r>
    </w:p>
    <w:p w14:paraId="67761871" w14:textId="77777777" w:rsidR="00A5463E" w:rsidRPr="00A5463E" w:rsidRDefault="00A5463E" w:rsidP="00A5463E">
      <w:pPr>
        <w:pStyle w:val="TF"/>
      </w:pPr>
      <w:r w:rsidRPr="00A5463E">
        <w:t>Figure 6.2.4.1-1: Transmission participant state transition diagram for basic transmission control operation.</w:t>
      </w:r>
    </w:p>
    <w:p w14:paraId="3894A6E1" w14:textId="77777777" w:rsidR="00A5463E" w:rsidRPr="00A5463E" w:rsidRDefault="00A5463E" w:rsidP="00A5463E">
      <w:r w:rsidRPr="00A5463E">
        <w:t>State details are explained in the following subclauses.</w:t>
      </w:r>
    </w:p>
    <w:p w14:paraId="39D2DAEF"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6925CA74"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69D4B6DB" w14:textId="77777777" w:rsidR="00A5463E" w:rsidRPr="00A5463E" w:rsidRDefault="00A5463E" w:rsidP="00CB1EBE">
      <w:pPr>
        <w:pStyle w:val="Heading4"/>
      </w:pPr>
      <w:bookmarkStart w:id="210" w:name="_Toc20208541"/>
      <w:bookmarkStart w:id="211" w:name="_Toc36044652"/>
      <w:bookmarkStart w:id="212" w:name="_Toc45216133"/>
      <w:bookmarkStart w:id="213" w:name="_Toc98709524"/>
      <w:r w:rsidRPr="00A5463E">
        <w:t>6.2.4.2</w:t>
      </w:r>
      <w:r w:rsidRPr="00A5463E">
        <w:tab/>
        <w:t>State: 'Start-stop'</w:t>
      </w:r>
      <w:bookmarkEnd w:id="210"/>
      <w:bookmarkEnd w:id="211"/>
      <w:bookmarkEnd w:id="212"/>
      <w:bookmarkEnd w:id="213"/>
    </w:p>
    <w:p w14:paraId="2077CCEC" w14:textId="77777777" w:rsidR="00A5463E" w:rsidRPr="00A5463E" w:rsidRDefault="00A5463E" w:rsidP="00CB1EBE">
      <w:pPr>
        <w:pStyle w:val="Heading5"/>
      </w:pPr>
      <w:bookmarkStart w:id="214" w:name="_Toc20208542"/>
      <w:bookmarkStart w:id="215" w:name="_Toc36044653"/>
      <w:bookmarkStart w:id="216" w:name="_Toc45216134"/>
      <w:bookmarkStart w:id="217" w:name="_Toc98709525"/>
      <w:r w:rsidRPr="00A5463E">
        <w:t>6.2.4.2.1</w:t>
      </w:r>
      <w:r w:rsidRPr="00A5463E">
        <w:tab/>
        <w:t>General</w:t>
      </w:r>
      <w:bookmarkEnd w:id="214"/>
      <w:bookmarkEnd w:id="215"/>
      <w:bookmarkEnd w:id="216"/>
      <w:bookmarkEnd w:id="217"/>
    </w:p>
    <w:p w14:paraId="2EFD39A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3996CD2" w14:textId="77777777" w:rsidR="00A5463E" w:rsidRPr="00A5463E" w:rsidRDefault="00A5463E" w:rsidP="00CB1EBE">
      <w:pPr>
        <w:pStyle w:val="Heading5"/>
      </w:pPr>
      <w:bookmarkStart w:id="218" w:name="_Toc20208543"/>
      <w:bookmarkStart w:id="219" w:name="_Toc36044654"/>
      <w:bookmarkStart w:id="220" w:name="_Toc45216135"/>
      <w:bookmarkStart w:id="221" w:name="_Toc98709526"/>
      <w:r w:rsidRPr="00A5463E">
        <w:lastRenderedPageBreak/>
        <w:t>6.2.4.2.2</w:t>
      </w:r>
      <w:r w:rsidRPr="00A5463E">
        <w:tab/>
        <w:t>MCVideo call initiated, originating MCVideo user</w:t>
      </w:r>
      <w:bookmarkEnd w:id="218"/>
      <w:bookmarkEnd w:id="219"/>
      <w:bookmarkEnd w:id="220"/>
      <w:bookmarkEnd w:id="221"/>
    </w:p>
    <w:p w14:paraId="6FF0941F" w14:textId="77777777" w:rsidR="00A5463E" w:rsidRPr="00A5463E" w:rsidRDefault="00A5463E" w:rsidP="00A5463E">
      <w:r w:rsidRPr="00A5463E">
        <w:t>When a call is initiated a</w:t>
      </w:r>
      <w:r w:rsidR="004F313B">
        <w:t>s described in 3GPP TS 24.281 [2</w:t>
      </w:r>
      <w:r w:rsidRPr="00A5463E">
        <w:t>], the transmission participant:</w:t>
      </w:r>
    </w:p>
    <w:p w14:paraId="7B6F4F50"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7842992F"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DFB9A49"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285A9FE3"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37B4983D"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6412EA8"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2DA7BC59" w14:textId="77777777" w:rsidR="00A5463E" w:rsidRPr="00A5463E" w:rsidRDefault="00A5463E" w:rsidP="00A5463E">
      <w:pPr>
        <w:pStyle w:val="B2"/>
      </w:pPr>
      <w:r w:rsidRPr="00A5463E">
        <w:t>b.</w:t>
      </w:r>
      <w:r w:rsidRPr="00A5463E">
        <w:tab/>
        <w:t>shall enter the 'U: pending request to transmit' state; and</w:t>
      </w:r>
    </w:p>
    <w:p w14:paraId="16F16997"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66C95BB"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4EB8F289"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283D562D" w14:textId="77777777" w:rsidR="00A5463E" w:rsidRPr="00A5463E" w:rsidRDefault="00A5463E" w:rsidP="00CB1EBE">
      <w:pPr>
        <w:pStyle w:val="Heading5"/>
      </w:pPr>
      <w:bookmarkStart w:id="222" w:name="_Toc20208544"/>
      <w:bookmarkStart w:id="223" w:name="_Toc36044655"/>
      <w:bookmarkStart w:id="224" w:name="_Toc45216136"/>
      <w:bookmarkStart w:id="225" w:name="_Toc98709527"/>
      <w:r w:rsidRPr="00A5463E">
        <w:t>6.2.4.2.3</w:t>
      </w:r>
      <w:r w:rsidRPr="00A5463E">
        <w:tab/>
        <w:t>MCVideo call established, terminating MCVideo user</w:t>
      </w:r>
      <w:bookmarkEnd w:id="222"/>
      <w:bookmarkEnd w:id="223"/>
      <w:bookmarkEnd w:id="224"/>
      <w:bookmarkEnd w:id="225"/>
    </w:p>
    <w:p w14:paraId="541FBF1C" w14:textId="77777777" w:rsidR="00A5463E" w:rsidRPr="00A5463E" w:rsidRDefault="00A5463E" w:rsidP="00A5463E">
      <w:r w:rsidRPr="00A5463E">
        <w:t>When an MCVideo call is established, the terminating transmission participant:</w:t>
      </w:r>
    </w:p>
    <w:p w14:paraId="60F368F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50DC23C" w14:textId="77777777" w:rsidR="00A5463E" w:rsidRPr="00A5463E" w:rsidRDefault="00A5463E" w:rsidP="00A5463E">
      <w:pPr>
        <w:pStyle w:val="B1"/>
      </w:pPr>
      <w:r w:rsidRPr="00A5463E">
        <w:t>2.</w:t>
      </w:r>
      <w:r w:rsidRPr="00A5463E">
        <w:tab/>
        <w:t>shall enter the 'U: has no permission to transmit' state.</w:t>
      </w:r>
    </w:p>
    <w:p w14:paraId="2BE16C16"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01FC5E3D" w14:textId="77777777" w:rsidR="00A5463E" w:rsidRPr="00A5463E" w:rsidRDefault="00A5463E" w:rsidP="00CB1EBE">
      <w:pPr>
        <w:pStyle w:val="Heading4"/>
      </w:pPr>
      <w:bookmarkStart w:id="226" w:name="_Toc20208545"/>
      <w:bookmarkStart w:id="227" w:name="_Toc36044656"/>
      <w:bookmarkStart w:id="228" w:name="_Toc45216137"/>
      <w:bookmarkStart w:id="229" w:name="_Toc98709528"/>
      <w:r w:rsidRPr="00A5463E">
        <w:t>6.2.4.3</w:t>
      </w:r>
      <w:r w:rsidRPr="00A5463E">
        <w:tab/>
        <w:t>State: 'U: has no permission to transmit'</w:t>
      </w:r>
      <w:bookmarkEnd w:id="226"/>
      <w:bookmarkEnd w:id="227"/>
      <w:bookmarkEnd w:id="228"/>
      <w:bookmarkEnd w:id="229"/>
    </w:p>
    <w:p w14:paraId="49B80042" w14:textId="77777777" w:rsidR="00A5463E" w:rsidRPr="00A5463E" w:rsidRDefault="00A5463E" w:rsidP="00CB1EBE">
      <w:pPr>
        <w:pStyle w:val="Heading5"/>
      </w:pPr>
      <w:bookmarkStart w:id="230" w:name="_Toc20208546"/>
      <w:bookmarkStart w:id="231" w:name="_Toc36044657"/>
      <w:bookmarkStart w:id="232" w:name="_Toc45216138"/>
      <w:bookmarkStart w:id="233" w:name="_Toc98709529"/>
      <w:r w:rsidRPr="00A5463E">
        <w:t>6.2.4.3.1</w:t>
      </w:r>
      <w:r w:rsidRPr="00A5463E">
        <w:tab/>
        <w:t>General</w:t>
      </w:r>
      <w:bookmarkEnd w:id="230"/>
      <w:bookmarkEnd w:id="231"/>
      <w:bookmarkEnd w:id="232"/>
      <w:bookmarkEnd w:id="233"/>
    </w:p>
    <w:p w14:paraId="32EEC35D"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0CC99A09" w14:textId="77777777" w:rsidR="00A5463E" w:rsidRPr="00A5463E" w:rsidRDefault="00A5463E" w:rsidP="00A5463E">
      <w:r w:rsidRPr="00A5463E">
        <w:t>In this state transmission control messages can be received.</w:t>
      </w:r>
    </w:p>
    <w:p w14:paraId="2D26F72E" w14:textId="77777777" w:rsidR="00A5463E" w:rsidRPr="00A5463E" w:rsidRDefault="00A5463E" w:rsidP="00CB1EBE">
      <w:pPr>
        <w:pStyle w:val="Heading5"/>
      </w:pPr>
      <w:bookmarkStart w:id="234" w:name="_Toc20208547"/>
      <w:bookmarkStart w:id="235" w:name="_Toc36044658"/>
      <w:bookmarkStart w:id="236" w:name="_Toc45216139"/>
      <w:bookmarkStart w:id="237" w:name="_Toc98709530"/>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4"/>
      <w:bookmarkEnd w:id="235"/>
      <w:bookmarkEnd w:id="236"/>
      <w:bookmarkEnd w:id="237"/>
    </w:p>
    <w:p w14:paraId="4AE5641F" w14:textId="77777777" w:rsidR="00A5463E" w:rsidRPr="00A5463E" w:rsidRDefault="00A5463E" w:rsidP="00A5463E">
      <w:r w:rsidRPr="00A5463E">
        <w:t>Upon receiving an indication from the user to request permission to send media, the transmission participant:</w:t>
      </w:r>
    </w:p>
    <w:p w14:paraId="5D3ECCE1" w14:textId="77777777" w:rsidR="00A5463E" w:rsidRPr="00A5463E" w:rsidRDefault="00A5463E" w:rsidP="00CE7B99">
      <w:pPr>
        <w:pStyle w:val="B1"/>
      </w:pPr>
      <w:r w:rsidRPr="00A5463E">
        <w:t>1.</w:t>
      </w:r>
      <w:r w:rsidRPr="00A5463E">
        <w:tab/>
      </w:r>
      <w:r w:rsidR="00B71965">
        <w:t>void</w:t>
      </w:r>
    </w:p>
    <w:p w14:paraId="4D46C8D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2F94295D"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203AA47"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1A8494C"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010CAD6" w14:textId="77777777" w:rsidR="00A5463E" w:rsidRPr="00A5463E" w:rsidRDefault="00A5463E" w:rsidP="00A5463E">
      <w:pPr>
        <w:pStyle w:val="B1"/>
      </w:pPr>
      <w:r w:rsidRPr="00A5463E">
        <w:t>4.</w:t>
      </w:r>
      <w:r w:rsidRPr="00A5463E">
        <w:tab/>
        <w:t>shall enter the 'U: pending request to transmit' state.</w:t>
      </w:r>
    </w:p>
    <w:p w14:paraId="4F4278F7" w14:textId="77777777" w:rsidR="00A5463E" w:rsidRPr="00A5463E" w:rsidRDefault="00A5463E" w:rsidP="00CB1EBE">
      <w:pPr>
        <w:pStyle w:val="Heading5"/>
      </w:pPr>
      <w:bookmarkStart w:id="238" w:name="_Toc20208548"/>
      <w:bookmarkStart w:id="239" w:name="_Toc36044659"/>
      <w:bookmarkStart w:id="240" w:name="_Toc45216140"/>
      <w:bookmarkStart w:id="241" w:name="_Toc98709531"/>
      <w:r w:rsidRPr="00A5463E">
        <w:t>6.2.4.3.3</w:t>
      </w:r>
      <w:r w:rsidRPr="00A5463E">
        <w:tab/>
      </w:r>
      <w:r w:rsidR="001233F8">
        <w:t>Void</w:t>
      </w:r>
      <w:bookmarkEnd w:id="238"/>
      <w:bookmarkEnd w:id="239"/>
      <w:bookmarkEnd w:id="240"/>
      <w:bookmarkEnd w:id="241"/>
    </w:p>
    <w:p w14:paraId="44277412" w14:textId="77777777" w:rsidR="00A5463E" w:rsidRPr="009559DD" w:rsidRDefault="00A5463E" w:rsidP="00CB1EBE">
      <w:pPr>
        <w:pStyle w:val="Heading5"/>
      </w:pPr>
      <w:bookmarkStart w:id="242" w:name="_Toc20208549"/>
      <w:bookmarkStart w:id="243" w:name="_Toc36044660"/>
      <w:bookmarkStart w:id="244" w:name="_Toc45216141"/>
      <w:bookmarkStart w:id="245" w:name="_Toc98709532"/>
      <w:r w:rsidRPr="00A5463E">
        <w:t>6.2.4.3.4</w:t>
      </w:r>
      <w:r w:rsidRPr="00A5463E">
        <w:tab/>
      </w:r>
      <w:r w:rsidR="00C0770C" w:rsidRPr="009559DD">
        <w:t>Void</w:t>
      </w:r>
      <w:bookmarkEnd w:id="242"/>
      <w:bookmarkEnd w:id="243"/>
      <w:bookmarkEnd w:id="244"/>
      <w:bookmarkEnd w:id="245"/>
    </w:p>
    <w:p w14:paraId="389CB64C" w14:textId="77777777" w:rsidR="00A5463E" w:rsidRPr="00A5463E" w:rsidRDefault="00A5463E" w:rsidP="00CB1EBE">
      <w:pPr>
        <w:pStyle w:val="Heading4"/>
      </w:pPr>
      <w:bookmarkStart w:id="246" w:name="_Toc20208550"/>
      <w:bookmarkStart w:id="247" w:name="_Toc36044661"/>
      <w:bookmarkStart w:id="248" w:name="_Toc45216142"/>
      <w:bookmarkStart w:id="249" w:name="_Toc98709533"/>
      <w:r w:rsidRPr="00A5463E">
        <w:t>6.2.4.4</w:t>
      </w:r>
      <w:r w:rsidRPr="00A5463E">
        <w:tab/>
        <w:t>State: 'U: pending request to transmit'</w:t>
      </w:r>
      <w:bookmarkEnd w:id="246"/>
      <w:bookmarkEnd w:id="247"/>
      <w:bookmarkEnd w:id="248"/>
      <w:bookmarkEnd w:id="249"/>
    </w:p>
    <w:p w14:paraId="6F0A60B1" w14:textId="77777777" w:rsidR="00A5463E" w:rsidRPr="00A5463E" w:rsidRDefault="00A5463E" w:rsidP="00CB1EBE">
      <w:pPr>
        <w:pStyle w:val="Heading5"/>
      </w:pPr>
      <w:bookmarkStart w:id="250" w:name="_Toc20208551"/>
      <w:bookmarkStart w:id="251" w:name="_Toc36044662"/>
      <w:bookmarkStart w:id="252" w:name="_Toc45216143"/>
      <w:bookmarkStart w:id="253" w:name="_Toc98709534"/>
      <w:r w:rsidRPr="00A5463E">
        <w:t>6.2.4.4.1</w:t>
      </w:r>
      <w:r w:rsidRPr="00A5463E">
        <w:tab/>
        <w:t>General</w:t>
      </w:r>
      <w:bookmarkEnd w:id="250"/>
      <w:bookmarkEnd w:id="251"/>
      <w:bookmarkEnd w:id="252"/>
      <w:bookmarkEnd w:id="253"/>
    </w:p>
    <w:p w14:paraId="7C2C5365"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4B883583" w14:textId="77777777" w:rsidR="00A5463E" w:rsidRPr="00A5463E" w:rsidRDefault="00A5463E" w:rsidP="00A5463E">
      <w:r w:rsidRPr="00A5463E">
        <w:t>In this state transmission control messages can be received.</w:t>
      </w:r>
    </w:p>
    <w:p w14:paraId="4379CB1D"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32720049" w14:textId="77777777" w:rsidR="00A5463E" w:rsidRPr="00A5463E" w:rsidRDefault="00A5463E" w:rsidP="00A5463E">
      <w:pPr>
        <w:pStyle w:val="B1"/>
      </w:pPr>
    </w:p>
    <w:p w14:paraId="5A81C7CF" w14:textId="77777777" w:rsidR="00A5463E" w:rsidRPr="00A5463E" w:rsidRDefault="00A5463E" w:rsidP="00CB1EBE">
      <w:pPr>
        <w:pStyle w:val="Heading5"/>
      </w:pPr>
      <w:bookmarkStart w:id="254" w:name="_Toc20208552"/>
      <w:bookmarkStart w:id="255" w:name="_Toc36044663"/>
      <w:bookmarkStart w:id="256" w:name="_Toc45216144"/>
      <w:bookmarkStart w:id="257" w:name="_Toc98709535"/>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4"/>
      <w:bookmarkEnd w:id="255"/>
      <w:bookmarkEnd w:id="256"/>
      <w:bookmarkEnd w:id="257"/>
    </w:p>
    <w:p w14:paraId="3FDB417E"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596C4AD3"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2A7F6881"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74D8ED42" w14:textId="77777777" w:rsidR="00A5463E" w:rsidRPr="00A5463E" w:rsidRDefault="00A5463E" w:rsidP="00A5463E">
      <w:pPr>
        <w:pStyle w:val="B2"/>
      </w:pPr>
      <w:r w:rsidRPr="00A5463E">
        <w:t>b.</w:t>
      </w:r>
      <w:r w:rsidRPr="00A5463E">
        <w:tab/>
        <w:t>shall include the Source field set to '0' (the transmission participant is the source);</w:t>
      </w:r>
    </w:p>
    <w:p w14:paraId="4112F95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0FF505FB"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45F33391"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1E0E2329" w14:textId="77777777" w:rsidR="00A5463E" w:rsidRPr="00A5463E" w:rsidRDefault="00A5463E" w:rsidP="00A5463E">
      <w:pPr>
        <w:pStyle w:val="B1"/>
      </w:pPr>
      <w:r w:rsidRPr="00A5463E">
        <w:t>5.</w:t>
      </w:r>
      <w:r w:rsidRPr="00A5463E">
        <w:tab/>
        <w:t>shall enter the 'U: has no permission to transmit' state.</w:t>
      </w:r>
    </w:p>
    <w:p w14:paraId="1F679B70" w14:textId="77777777" w:rsidR="00A5463E" w:rsidRPr="00A5463E" w:rsidRDefault="00A5463E" w:rsidP="00CB1EBE">
      <w:pPr>
        <w:pStyle w:val="Heading5"/>
      </w:pPr>
      <w:bookmarkStart w:id="258" w:name="_Toc20208553"/>
      <w:bookmarkStart w:id="259" w:name="_Toc36044664"/>
      <w:bookmarkStart w:id="260" w:name="_Toc45216145"/>
      <w:bookmarkStart w:id="261" w:name="_Toc98709536"/>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58"/>
      <w:bookmarkEnd w:id="259"/>
      <w:bookmarkEnd w:id="260"/>
      <w:bookmarkEnd w:id="261"/>
    </w:p>
    <w:p w14:paraId="64C2CC5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026D9D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0D80B11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D1706A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176787E5"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9D51163" w14:textId="77777777" w:rsidR="00A5463E" w:rsidRPr="00A5463E" w:rsidRDefault="00A5463E" w:rsidP="00A5463E">
      <w:pPr>
        <w:pStyle w:val="B1"/>
      </w:pPr>
      <w:r w:rsidRPr="00A5463E">
        <w:t>3.</w:t>
      </w:r>
      <w:r w:rsidRPr="00A5463E">
        <w:tab/>
        <w:t>shall remain in the 'U: pending request to transmit' state.</w:t>
      </w:r>
    </w:p>
    <w:p w14:paraId="7E0901D1" w14:textId="77777777" w:rsidR="00A5463E" w:rsidRPr="00A5463E" w:rsidRDefault="00A5463E" w:rsidP="00CB1EBE">
      <w:pPr>
        <w:pStyle w:val="Heading5"/>
      </w:pPr>
      <w:bookmarkStart w:id="262" w:name="_Toc20208554"/>
      <w:bookmarkStart w:id="263" w:name="_Toc36044665"/>
      <w:bookmarkStart w:id="264" w:name="_Toc45216146"/>
      <w:bookmarkStart w:id="265" w:name="_Toc98709537"/>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2"/>
      <w:bookmarkEnd w:id="263"/>
      <w:bookmarkEnd w:id="264"/>
      <w:bookmarkEnd w:id="265"/>
    </w:p>
    <w:p w14:paraId="3A979CB2"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563368C"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A30898E" w14:textId="77777777" w:rsidR="00A5463E" w:rsidRPr="00A5463E" w:rsidRDefault="00A5463E" w:rsidP="00A5463E">
      <w:pPr>
        <w:pStyle w:val="B1"/>
      </w:pPr>
      <w:r w:rsidRPr="00A5463E">
        <w:t>2.</w:t>
      </w:r>
      <w:r w:rsidRPr="00A5463E">
        <w:tab/>
        <w:t>shall enter the 'U: has no permission to transmit' state.</w:t>
      </w:r>
    </w:p>
    <w:p w14:paraId="2319C742" w14:textId="77777777" w:rsidR="00A5463E" w:rsidRPr="00A5463E" w:rsidRDefault="00A5463E" w:rsidP="00CB1EBE">
      <w:pPr>
        <w:pStyle w:val="Heading5"/>
      </w:pPr>
      <w:bookmarkStart w:id="266" w:name="_Toc20208555"/>
      <w:bookmarkStart w:id="267" w:name="_Toc36044666"/>
      <w:bookmarkStart w:id="268" w:name="_Toc45216147"/>
      <w:bookmarkStart w:id="269" w:name="_Toc98709538"/>
      <w:r w:rsidRPr="00A5463E">
        <w:t>6.2.4.4.5</w:t>
      </w:r>
      <w:r w:rsidRPr="00A5463E">
        <w:tab/>
        <w:t>Receive Queue Position Info message (R: Queue Position Info)</w:t>
      </w:r>
      <w:bookmarkEnd w:id="266"/>
      <w:bookmarkEnd w:id="267"/>
      <w:bookmarkEnd w:id="268"/>
      <w:bookmarkEnd w:id="269"/>
    </w:p>
    <w:p w14:paraId="2EFDEB12" w14:textId="77777777" w:rsidR="00A5463E" w:rsidRPr="00A5463E" w:rsidRDefault="00A5463E" w:rsidP="00A5463E">
      <w:r w:rsidRPr="00A5463E">
        <w:t>Upon receiving a Queue Position Info message, the transmission participant:</w:t>
      </w:r>
    </w:p>
    <w:p w14:paraId="5E2FDEF0"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6D888F60"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2AF14F2F" w14:textId="77777777" w:rsidR="00A5463E" w:rsidRPr="00A5463E" w:rsidRDefault="00A5463E" w:rsidP="00A5463E">
      <w:pPr>
        <w:pStyle w:val="B2"/>
      </w:pPr>
      <w:r w:rsidRPr="00A5463E">
        <w:t>b.</w:t>
      </w:r>
      <w:r w:rsidRPr="00A5463E">
        <w:tab/>
        <w:t>shall include the Source field set to '0' (the transmission participant is the source);</w:t>
      </w:r>
    </w:p>
    <w:p w14:paraId="06779AEA"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357EB882" w14:textId="77777777" w:rsidR="00A5463E" w:rsidRPr="00A5463E" w:rsidRDefault="00A5463E" w:rsidP="00A5463E">
      <w:pPr>
        <w:pStyle w:val="B1"/>
      </w:pPr>
      <w:r w:rsidRPr="00A5463E">
        <w:t>3.</w:t>
      </w:r>
      <w:r w:rsidRPr="00A5463E">
        <w:tab/>
        <w:t>may provide the queue position and priority to the MCVideo user; and</w:t>
      </w:r>
    </w:p>
    <w:p w14:paraId="5979213A" w14:textId="77777777" w:rsidR="00A5463E" w:rsidRPr="00A5463E" w:rsidRDefault="00A5463E" w:rsidP="00A5463E">
      <w:pPr>
        <w:pStyle w:val="B1"/>
      </w:pPr>
      <w:r w:rsidRPr="00A5463E">
        <w:t>4.</w:t>
      </w:r>
      <w:r w:rsidRPr="00A5463E">
        <w:tab/>
        <w:t>shall enter the 'U: queued transmission' state.</w:t>
      </w:r>
    </w:p>
    <w:p w14:paraId="16FC8B49" w14:textId="77777777" w:rsidR="00A5463E" w:rsidRPr="00A5463E" w:rsidRDefault="00A5463E" w:rsidP="00CB1EBE">
      <w:pPr>
        <w:pStyle w:val="Heading5"/>
      </w:pPr>
      <w:bookmarkStart w:id="270" w:name="_Toc20208556"/>
      <w:bookmarkStart w:id="271" w:name="_Toc36044667"/>
      <w:bookmarkStart w:id="272" w:name="_Toc45216148"/>
      <w:bookmarkStart w:id="273" w:name="_Toc98709539"/>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0"/>
      <w:bookmarkEnd w:id="271"/>
      <w:bookmarkEnd w:id="272"/>
      <w:bookmarkEnd w:id="273"/>
    </w:p>
    <w:p w14:paraId="7178217E"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8A9E4E6"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18BF046E"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73199E44" w14:textId="77777777" w:rsidR="00A5463E" w:rsidRPr="00A5463E" w:rsidRDefault="00A5463E" w:rsidP="00A5463E">
      <w:pPr>
        <w:pStyle w:val="B2"/>
      </w:pPr>
      <w:r w:rsidRPr="00A5463E">
        <w:t>b.</w:t>
      </w:r>
      <w:r w:rsidRPr="00A5463E">
        <w:tab/>
        <w:t>shall include the Source field set to '0' (the transmission participant is the source);</w:t>
      </w:r>
    </w:p>
    <w:p w14:paraId="38D97A49"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A35056F"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2F1E2EAB"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3F12A91"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5FACB5A" w14:textId="77777777" w:rsidR="00B71965" w:rsidRPr="00A5463E" w:rsidRDefault="00B71965" w:rsidP="00CB1EBE">
      <w:pPr>
        <w:pStyle w:val="Heading5"/>
      </w:pPr>
      <w:bookmarkStart w:id="274" w:name="_Toc20208557"/>
      <w:bookmarkStart w:id="275" w:name="_Toc36044668"/>
      <w:bookmarkStart w:id="276" w:name="_Toc45216149"/>
      <w:bookmarkStart w:id="277" w:name="_Toc98709540"/>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4"/>
      <w:bookmarkEnd w:id="275"/>
      <w:bookmarkEnd w:id="276"/>
      <w:bookmarkEnd w:id="277"/>
    </w:p>
    <w:p w14:paraId="41580AE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69A6CCCE"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3F0BDDF7" w14:textId="77777777" w:rsidR="00B71965" w:rsidRPr="00A5463E" w:rsidRDefault="00B71965" w:rsidP="00B71965">
      <w:pPr>
        <w:pStyle w:val="B1"/>
      </w:pPr>
      <w:r>
        <w:t>2.</w:t>
      </w:r>
      <w:r>
        <w:tab/>
        <w:t>shall stop time T100 (Transmission Request)</w:t>
      </w:r>
    </w:p>
    <w:p w14:paraId="454F327C"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0A508C27"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4F1D641F" w14:textId="77777777" w:rsidR="00A5463E" w:rsidRPr="00A5463E" w:rsidRDefault="00A5463E" w:rsidP="00CB1EBE">
      <w:pPr>
        <w:pStyle w:val="Heading4"/>
      </w:pPr>
      <w:bookmarkStart w:id="278" w:name="_Toc20208558"/>
      <w:bookmarkStart w:id="279" w:name="_Toc36044669"/>
      <w:bookmarkStart w:id="280" w:name="_Toc45216150"/>
      <w:bookmarkStart w:id="281" w:name="_Toc98709541"/>
      <w:r w:rsidRPr="00A5463E">
        <w:t>6.2.4.5</w:t>
      </w:r>
      <w:r w:rsidRPr="00A5463E">
        <w:tab/>
        <w:t>State: 'U: has permission to transmit'</w:t>
      </w:r>
      <w:bookmarkEnd w:id="278"/>
      <w:bookmarkEnd w:id="279"/>
      <w:bookmarkEnd w:id="280"/>
      <w:bookmarkEnd w:id="281"/>
    </w:p>
    <w:p w14:paraId="3596DCB1" w14:textId="77777777" w:rsidR="00A5463E" w:rsidRPr="00A5463E" w:rsidRDefault="00A5463E" w:rsidP="00CB1EBE">
      <w:pPr>
        <w:pStyle w:val="Heading5"/>
      </w:pPr>
      <w:bookmarkStart w:id="282" w:name="_Toc20208559"/>
      <w:bookmarkStart w:id="283" w:name="_Toc36044670"/>
      <w:bookmarkStart w:id="284" w:name="_Toc45216151"/>
      <w:bookmarkStart w:id="285" w:name="_Toc98709542"/>
      <w:r w:rsidRPr="00A5463E">
        <w:t>6.2.4.5.1</w:t>
      </w:r>
      <w:r w:rsidRPr="00A5463E">
        <w:tab/>
        <w:t>General</w:t>
      </w:r>
      <w:bookmarkEnd w:id="282"/>
      <w:bookmarkEnd w:id="283"/>
      <w:bookmarkEnd w:id="284"/>
      <w:bookmarkEnd w:id="285"/>
    </w:p>
    <w:p w14:paraId="779D4D8F" w14:textId="77777777" w:rsidR="00A5463E" w:rsidRPr="00A5463E" w:rsidRDefault="00A5463E" w:rsidP="00A5463E">
      <w:r w:rsidRPr="00A5463E">
        <w:t>The transmission participant is in this state when the MCVideo client is permitted to send RTP media.</w:t>
      </w:r>
    </w:p>
    <w:p w14:paraId="68B5704A" w14:textId="77777777" w:rsidR="00A5463E" w:rsidRPr="00A5463E" w:rsidRDefault="00A5463E" w:rsidP="00A5463E">
      <w:r w:rsidRPr="00A5463E">
        <w:t>In this state transmission control messages can be received.</w:t>
      </w:r>
    </w:p>
    <w:p w14:paraId="13A1C524" w14:textId="77777777" w:rsidR="00A5463E" w:rsidRPr="00A5463E" w:rsidRDefault="00A5463E" w:rsidP="00A5463E">
      <w:r w:rsidRPr="00A5463E">
        <w:t>In this state, the transmission participant can release permission to send RTP media at any time, even before sending any media.</w:t>
      </w:r>
    </w:p>
    <w:p w14:paraId="4014AC07" w14:textId="77777777" w:rsidR="00A5463E" w:rsidRPr="00A5463E" w:rsidRDefault="00A5463E" w:rsidP="00A5463E">
      <w:r w:rsidRPr="00A5463E">
        <w:t>The MCVideo client could have already buffered media when it enters this state.</w:t>
      </w:r>
    </w:p>
    <w:p w14:paraId="741859FD"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54129C2" w14:textId="77777777" w:rsidR="00A5463E" w:rsidRPr="00A5463E" w:rsidRDefault="00A5463E" w:rsidP="00CB1EBE">
      <w:pPr>
        <w:pStyle w:val="Heading5"/>
      </w:pPr>
      <w:bookmarkStart w:id="286" w:name="_Toc20208560"/>
      <w:bookmarkStart w:id="287" w:name="_Toc36044671"/>
      <w:bookmarkStart w:id="288" w:name="_Toc45216152"/>
      <w:bookmarkStart w:id="289" w:name="_Toc98709543"/>
      <w:r w:rsidRPr="00A5463E">
        <w:t>6.2.4.5.2</w:t>
      </w:r>
      <w:r w:rsidRPr="00A5463E">
        <w:tab/>
        <w:t>Send RTP media packets (S: RTP media)</w:t>
      </w:r>
      <w:bookmarkEnd w:id="286"/>
      <w:bookmarkEnd w:id="287"/>
      <w:bookmarkEnd w:id="288"/>
      <w:bookmarkEnd w:id="289"/>
    </w:p>
    <w:p w14:paraId="0FEBD238"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64EC608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5B40A928" w14:textId="77777777" w:rsidR="00A5463E" w:rsidRPr="00A5463E" w:rsidRDefault="00A5463E" w:rsidP="00A5463E">
      <w:pPr>
        <w:pStyle w:val="B1"/>
      </w:pPr>
      <w:r w:rsidRPr="00A5463E">
        <w:t>2.</w:t>
      </w:r>
      <w:r w:rsidRPr="00A5463E">
        <w:tab/>
        <w:t>shall remain in the 'U: has permission to transmit' state.</w:t>
      </w:r>
    </w:p>
    <w:p w14:paraId="5AA65C9D" w14:textId="77777777" w:rsidR="00A5463E" w:rsidRPr="00A5463E" w:rsidRDefault="00A5463E" w:rsidP="00CB1EBE">
      <w:pPr>
        <w:pStyle w:val="Heading5"/>
      </w:pPr>
      <w:bookmarkStart w:id="290" w:name="_Toc20208561"/>
      <w:bookmarkStart w:id="291" w:name="_Toc36044672"/>
      <w:bookmarkStart w:id="292" w:name="_Toc45216153"/>
      <w:bookmarkStart w:id="293" w:name="_Toc98709544"/>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0"/>
      <w:bookmarkEnd w:id="291"/>
      <w:bookmarkEnd w:id="292"/>
      <w:bookmarkEnd w:id="293"/>
    </w:p>
    <w:p w14:paraId="3B3BE141" w14:textId="77777777" w:rsidR="00A5463E" w:rsidRPr="00A5463E" w:rsidRDefault="00A5463E" w:rsidP="00A5463E">
      <w:r w:rsidRPr="00A5463E">
        <w:t>Upon receiving an indication from the user to end the permission to send RTP media, the transmission participant:</w:t>
      </w:r>
    </w:p>
    <w:p w14:paraId="033D5BE0"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63FA4B02"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41C7322"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2799CF2" w14:textId="77777777" w:rsidR="00A5463E" w:rsidRPr="009559DD" w:rsidRDefault="00A5463E" w:rsidP="00CB1EBE">
      <w:pPr>
        <w:pStyle w:val="Heading5"/>
      </w:pPr>
      <w:bookmarkStart w:id="294" w:name="_Toc20208562"/>
      <w:bookmarkStart w:id="295" w:name="_Toc36044673"/>
      <w:bookmarkStart w:id="296" w:name="_Toc45216154"/>
      <w:bookmarkStart w:id="297" w:name="_Toc98709545"/>
      <w:r w:rsidRPr="00A5463E">
        <w:t>6.2.4.5.4</w:t>
      </w:r>
      <w:r w:rsidRPr="00A5463E">
        <w:tab/>
      </w:r>
      <w:r w:rsidR="00F51230" w:rsidRPr="009559DD">
        <w:t>Void</w:t>
      </w:r>
      <w:bookmarkEnd w:id="294"/>
      <w:bookmarkEnd w:id="295"/>
      <w:bookmarkEnd w:id="296"/>
      <w:bookmarkEnd w:id="297"/>
    </w:p>
    <w:p w14:paraId="2E86AF3B" w14:textId="77777777" w:rsidR="00A5463E" w:rsidRPr="00A5463E" w:rsidRDefault="00A5463E" w:rsidP="00CB1EBE">
      <w:pPr>
        <w:pStyle w:val="Heading5"/>
      </w:pPr>
      <w:bookmarkStart w:id="298" w:name="_Toc20208563"/>
      <w:bookmarkStart w:id="299" w:name="_Toc36044674"/>
      <w:bookmarkStart w:id="300" w:name="_Toc45216155"/>
      <w:bookmarkStart w:id="301" w:name="_Toc98709546"/>
      <w:r w:rsidRPr="00A5463E">
        <w:t>6.2.4.5.5</w:t>
      </w:r>
      <w:r w:rsidRPr="00A5463E">
        <w:tab/>
        <w:t>Receive Transmission Revoked message (R: Transmission Revoked)</w:t>
      </w:r>
      <w:bookmarkEnd w:id="298"/>
      <w:bookmarkEnd w:id="299"/>
      <w:bookmarkEnd w:id="300"/>
      <w:bookmarkEnd w:id="301"/>
    </w:p>
    <w:p w14:paraId="7FFD3090" w14:textId="77777777" w:rsidR="00A5463E" w:rsidRPr="00A5463E" w:rsidRDefault="00A5463E" w:rsidP="00A5463E">
      <w:r w:rsidRPr="00A5463E">
        <w:t>Upon receiving a Transmission Revoked message, the transmission participant:</w:t>
      </w:r>
    </w:p>
    <w:p w14:paraId="2F3D051E" w14:textId="77777777" w:rsidR="00A5463E" w:rsidRPr="00A5463E" w:rsidRDefault="00A5463E" w:rsidP="00A5463E">
      <w:pPr>
        <w:pStyle w:val="B1"/>
      </w:pPr>
      <w:r w:rsidRPr="00A5463E">
        <w:t>1.</w:t>
      </w:r>
      <w:r w:rsidRPr="00A5463E">
        <w:tab/>
        <w:t>shall inform the user that the permission to send RTP media is being revoked;</w:t>
      </w:r>
    </w:p>
    <w:p w14:paraId="52FA0CAA"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5DC4BB82"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5F5A5DB1" w14:textId="77777777" w:rsidR="00A5463E" w:rsidRPr="00A5463E" w:rsidRDefault="00F51230" w:rsidP="00A5463E">
      <w:pPr>
        <w:pStyle w:val="B1"/>
      </w:pPr>
      <w:r w:rsidRPr="00F51230">
        <w:t>4</w:t>
      </w:r>
      <w:r w:rsidR="00A5463E" w:rsidRPr="00A5463E">
        <w:t>.</w:t>
      </w:r>
      <w:r w:rsidR="00A5463E" w:rsidRPr="00A5463E">
        <w:tab/>
        <w:t>if the revoke reason is:</w:t>
      </w:r>
    </w:p>
    <w:p w14:paraId="28C9259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7B501D4"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613FD48"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7E86FC6" w14:textId="77777777" w:rsidR="00F51230" w:rsidRDefault="00A5463E" w:rsidP="00F51230">
      <w:pPr>
        <w:pStyle w:val="B2"/>
      </w:pPr>
      <w:r w:rsidRPr="00A5463E">
        <w:t>b.</w:t>
      </w:r>
      <w:r w:rsidRPr="00A5463E">
        <w:tab/>
        <w:t>queue the transmission, shall enter the 'U: queued transmission' state</w:t>
      </w:r>
      <w:r w:rsidR="00F51230">
        <w:t>:</w:t>
      </w:r>
    </w:p>
    <w:p w14:paraId="3B14D6BF" w14:textId="77777777" w:rsidR="00F51230" w:rsidRDefault="00F51230" w:rsidP="00F51230">
      <w:pPr>
        <w:pStyle w:val="B3"/>
      </w:pPr>
      <w:r>
        <w:lastRenderedPageBreak/>
        <w:t>i.</w:t>
      </w:r>
      <w:r>
        <w:tab/>
      </w:r>
      <w:r w:rsidRPr="00A5463E">
        <w:t>shall send a Queue Position Request message towards the transmission control server;</w:t>
      </w:r>
      <w:r>
        <w:t xml:space="preserve"> and</w:t>
      </w:r>
    </w:p>
    <w:p w14:paraId="297F32BB"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0FCA0581" w14:textId="77777777" w:rsidR="00A5463E" w:rsidRPr="00A5463E" w:rsidRDefault="00A5463E" w:rsidP="00CB1EBE">
      <w:pPr>
        <w:pStyle w:val="Heading5"/>
      </w:pPr>
      <w:bookmarkStart w:id="302" w:name="_Toc20208564"/>
      <w:bookmarkStart w:id="303" w:name="_Toc36044675"/>
      <w:bookmarkStart w:id="304" w:name="_Toc45216156"/>
      <w:bookmarkStart w:id="305" w:name="_Toc98709547"/>
      <w:r w:rsidRPr="00A5463E">
        <w:t>6.2.</w:t>
      </w:r>
      <w:r w:rsidR="00F51230" w:rsidRPr="00F51230">
        <w:t>4</w:t>
      </w:r>
      <w:r w:rsidRPr="00A5463E">
        <w:t>.5.6</w:t>
      </w:r>
      <w:r w:rsidRPr="00A5463E">
        <w:tab/>
        <w:t>Receive Media reception notification message (R: Media Reception notification)</w:t>
      </w:r>
      <w:bookmarkEnd w:id="302"/>
      <w:bookmarkEnd w:id="303"/>
      <w:bookmarkEnd w:id="304"/>
      <w:bookmarkEnd w:id="305"/>
    </w:p>
    <w:p w14:paraId="5441E9F9" w14:textId="77777777" w:rsidR="00A5463E" w:rsidRPr="00A5463E" w:rsidRDefault="00A5463E" w:rsidP="00A5463E">
      <w:r w:rsidRPr="00A5463E">
        <w:t>Upon receiving a Media Reception notification message, the transmission participant:</w:t>
      </w:r>
    </w:p>
    <w:p w14:paraId="7FB9D390" w14:textId="77777777" w:rsidR="00A5463E" w:rsidRPr="00A5463E" w:rsidRDefault="00A5463E" w:rsidP="00A5463E">
      <w:pPr>
        <w:pStyle w:val="B1"/>
      </w:pPr>
      <w:r w:rsidRPr="00A5463E">
        <w:t>1.</w:t>
      </w:r>
      <w:r w:rsidRPr="00A5463E">
        <w:tab/>
        <w:t>shall inform the user about the media reception by another user; and</w:t>
      </w:r>
    </w:p>
    <w:p w14:paraId="16F640EA" w14:textId="77777777" w:rsidR="00A5463E" w:rsidRPr="00A5463E" w:rsidRDefault="00A5463E" w:rsidP="00A5463E">
      <w:pPr>
        <w:pStyle w:val="B1"/>
      </w:pPr>
      <w:r w:rsidRPr="00A5463E">
        <w:t>2.</w:t>
      </w:r>
      <w:r w:rsidRPr="00A5463E">
        <w:tab/>
        <w:t>shall remain in the 'U: has permission to transmit' state.</w:t>
      </w:r>
    </w:p>
    <w:p w14:paraId="0024FF65" w14:textId="77777777" w:rsidR="0000097A" w:rsidRDefault="0000097A" w:rsidP="00CB1EBE">
      <w:pPr>
        <w:pStyle w:val="Heading5"/>
      </w:pPr>
      <w:bookmarkStart w:id="306" w:name="_Toc20208565"/>
      <w:bookmarkStart w:id="307" w:name="_Toc36044676"/>
      <w:bookmarkStart w:id="308" w:name="_Toc45216157"/>
      <w:bookmarkStart w:id="309" w:name="_Toc98709548"/>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09"/>
    </w:p>
    <w:p w14:paraId="26666384" w14:textId="77777777" w:rsidR="0000097A" w:rsidRDefault="0000097A" w:rsidP="0000097A">
      <w:r>
        <w:t>Upon receiving a Transmission End Request message from transmission control server, the transmission participant:</w:t>
      </w:r>
    </w:p>
    <w:p w14:paraId="41047DAB" w14:textId="77777777" w:rsidR="0000097A" w:rsidRDefault="0000097A" w:rsidP="0000097A">
      <w:pPr>
        <w:pStyle w:val="B1"/>
      </w:pPr>
      <w:r>
        <w:t>1.</w:t>
      </w:r>
      <w:r>
        <w:tab/>
        <w:t>shall inform the user that the permission to send RTP media is being revoked;</w:t>
      </w:r>
    </w:p>
    <w:p w14:paraId="6455F29E" w14:textId="77777777" w:rsidR="0000097A" w:rsidRDefault="0000097A" w:rsidP="0000097A">
      <w:pPr>
        <w:pStyle w:val="B1"/>
      </w:pPr>
      <w:r>
        <w:t>2.</w:t>
      </w:r>
      <w:r>
        <w:tab/>
        <w:t>may give information to the user about the reason for terminating the permission to send media;</w:t>
      </w:r>
    </w:p>
    <w:p w14:paraId="50498E02"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30D9D12C"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2F3A54C9"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6BD367A7" w14:textId="77777777" w:rsidR="0000097A" w:rsidRPr="00A5463E" w:rsidRDefault="0000097A" w:rsidP="0000097A">
      <w:pPr>
        <w:pStyle w:val="B1"/>
      </w:pPr>
      <w:r w:rsidRPr="00A5463E">
        <w:t>6.</w:t>
      </w:r>
      <w:r w:rsidRPr="00A5463E">
        <w:tab/>
        <w:t>if the session was initiated as a broadcast group call:</w:t>
      </w:r>
    </w:p>
    <w:p w14:paraId="283C5A32" w14:textId="77777777" w:rsidR="0000097A" w:rsidRPr="00A5463E" w:rsidRDefault="0000097A" w:rsidP="0000097A">
      <w:pPr>
        <w:pStyle w:val="B2"/>
      </w:pPr>
      <w:r w:rsidRPr="00A5463E">
        <w:t>a.</w:t>
      </w:r>
      <w:r w:rsidRPr="00A5463E">
        <w:tab/>
        <w:t>shall indicate to the MCVideo client the media transmission is completed; and</w:t>
      </w:r>
    </w:p>
    <w:p w14:paraId="2E5CF2A0" w14:textId="77777777" w:rsidR="0000097A" w:rsidRPr="00A5463E" w:rsidRDefault="0000097A" w:rsidP="0000097A">
      <w:pPr>
        <w:pStyle w:val="B2"/>
      </w:pPr>
      <w:r w:rsidRPr="00A5463E">
        <w:t>b</w:t>
      </w:r>
      <w:r w:rsidRPr="00A5463E">
        <w:tab/>
        <w:t>shall enter the 'Call releasing' state.</w:t>
      </w:r>
    </w:p>
    <w:p w14:paraId="3ED4C263" w14:textId="77777777" w:rsidR="00A5463E" w:rsidRPr="00A5463E" w:rsidRDefault="00A5463E" w:rsidP="00CB1EBE">
      <w:pPr>
        <w:pStyle w:val="Heading4"/>
      </w:pPr>
      <w:bookmarkStart w:id="310" w:name="_Toc98709549"/>
      <w:r w:rsidRPr="00A5463E">
        <w:t>6.2.4.6</w:t>
      </w:r>
      <w:r w:rsidRPr="00A5463E">
        <w:tab/>
        <w:t xml:space="preserve">State: 'U: pending </w:t>
      </w:r>
      <w:r w:rsidR="00F51230">
        <w:t>end</w:t>
      </w:r>
      <w:r w:rsidR="00F51230" w:rsidRPr="00A5463E">
        <w:t xml:space="preserve"> </w:t>
      </w:r>
      <w:r w:rsidRPr="00A5463E">
        <w:t>of transmission'</w:t>
      </w:r>
      <w:bookmarkEnd w:id="306"/>
      <w:bookmarkEnd w:id="307"/>
      <w:bookmarkEnd w:id="308"/>
      <w:bookmarkEnd w:id="310"/>
    </w:p>
    <w:p w14:paraId="033216C7" w14:textId="77777777" w:rsidR="00A5463E" w:rsidRPr="00A5463E" w:rsidRDefault="00A5463E" w:rsidP="00CB1EBE">
      <w:pPr>
        <w:pStyle w:val="Heading5"/>
      </w:pPr>
      <w:bookmarkStart w:id="311" w:name="_Toc20208566"/>
      <w:bookmarkStart w:id="312" w:name="_Toc36044677"/>
      <w:bookmarkStart w:id="313" w:name="_Toc45216158"/>
      <w:bookmarkStart w:id="314" w:name="_Toc98709550"/>
      <w:r w:rsidRPr="00A5463E">
        <w:t>6.2.4.6.1</w:t>
      </w:r>
      <w:r w:rsidRPr="00A5463E">
        <w:tab/>
        <w:t>General</w:t>
      </w:r>
      <w:bookmarkEnd w:id="311"/>
      <w:bookmarkEnd w:id="312"/>
      <w:bookmarkEnd w:id="313"/>
      <w:bookmarkEnd w:id="314"/>
    </w:p>
    <w:p w14:paraId="33A0765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2DE96564"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6DE3801F" w14:textId="77777777" w:rsidR="00A5463E" w:rsidRPr="00A5463E" w:rsidRDefault="00A5463E" w:rsidP="00CB1EBE">
      <w:pPr>
        <w:pStyle w:val="Heading5"/>
      </w:pPr>
      <w:bookmarkStart w:id="315" w:name="_Toc20208567"/>
      <w:bookmarkStart w:id="316" w:name="_Toc36044678"/>
      <w:bookmarkStart w:id="317" w:name="_Toc45216159"/>
      <w:bookmarkStart w:id="318" w:name="_Toc98709551"/>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5"/>
      <w:bookmarkEnd w:id="316"/>
      <w:bookmarkEnd w:id="317"/>
      <w:bookmarkEnd w:id="318"/>
    </w:p>
    <w:p w14:paraId="4BB71A73"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A7E8AEA"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73A40461"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7648E11D"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64F11AAE" w14:textId="77777777" w:rsidR="00A5463E" w:rsidRPr="00A5463E" w:rsidRDefault="00A5463E" w:rsidP="00CB1EBE">
      <w:pPr>
        <w:pStyle w:val="Heading5"/>
      </w:pPr>
      <w:bookmarkStart w:id="319" w:name="_Toc20208568"/>
      <w:bookmarkStart w:id="320" w:name="_Toc36044679"/>
      <w:bookmarkStart w:id="321" w:name="_Toc45216160"/>
      <w:bookmarkStart w:id="322" w:name="_Toc98709552"/>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19"/>
      <w:bookmarkEnd w:id="320"/>
      <w:bookmarkEnd w:id="321"/>
      <w:bookmarkEnd w:id="322"/>
    </w:p>
    <w:p w14:paraId="10997CE0"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5853EC" w14:textId="77777777" w:rsidR="00A5463E" w:rsidRPr="00A5463E" w:rsidRDefault="00A5463E" w:rsidP="00A5463E">
      <w:pPr>
        <w:pStyle w:val="B1"/>
      </w:pPr>
      <w:r w:rsidRPr="00A5463E">
        <w:t>1.</w:t>
      </w:r>
      <w:r w:rsidRPr="00A5463E">
        <w:tab/>
        <w:t>shall enter the 'U: has no permission to transmit' state.</w:t>
      </w:r>
    </w:p>
    <w:p w14:paraId="36986791" w14:textId="77777777" w:rsidR="00A5463E" w:rsidRPr="00A5463E" w:rsidRDefault="00A5463E" w:rsidP="00CB1EBE">
      <w:pPr>
        <w:pStyle w:val="Heading5"/>
      </w:pPr>
      <w:bookmarkStart w:id="323" w:name="_Toc20208569"/>
      <w:bookmarkStart w:id="324" w:name="_Toc36044680"/>
      <w:bookmarkStart w:id="325" w:name="_Toc45216161"/>
      <w:bookmarkStart w:id="326" w:name="_Toc98709553"/>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3"/>
      <w:bookmarkEnd w:id="324"/>
      <w:bookmarkEnd w:id="325"/>
      <w:bookmarkEnd w:id="326"/>
    </w:p>
    <w:p w14:paraId="0FC9EFA2"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50FAD80B"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message to '1' (Acknowledgment is required) as described in subclause </w:t>
      </w:r>
      <w:r w:rsidR="008B7004">
        <w:t>9.2.2.1</w:t>
      </w:r>
      <w:r w:rsidRPr="00A5463E">
        <w:t>, shall send a Transmission control Ack message. The Transmission control Ack message:</w:t>
      </w:r>
    </w:p>
    <w:p w14:paraId="423EEEB2"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0357EE32" w14:textId="77777777" w:rsidR="00A5463E" w:rsidRPr="00A5463E" w:rsidRDefault="00A5463E" w:rsidP="00A5463E">
      <w:pPr>
        <w:pStyle w:val="B2"/>
      </w:pPr>
      <w:r w:rsidRPr="00A5463E">
        <w:t>b.</w:t>
      </w:r>
      <w:r w:rsidRPr="00A5463E">
        <w:tab/>
        <w:t>shall include the Source field set to '0' (the transmission participant is the source);</w:t>
      </w:r>
    </w:p>
    <w:p w14:paraId="5F59AB3C" w14:textId="77777777" w:rsidR="00A5463E" w:rsidRPr="00A5463E" w:rsidRDefault="00A5463E" w:rsidP="00A5463E">
      <w:pPr>
        <w:pStyle w:val="B1"/>
      </w:pPr>
      <w:r w:rsidRPr="00A5463E">
        <w:t>2.</w:t>
      </w:r>
      <w:r w:rsidRPr="00A5463E">
        <w:tab/>
        <w:t>may provide a Transmission end notification to the MCVideo user;</w:t>
      </w:r>
    </w:p>
    <w:p w14:paraId="0E0B0A0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588D1B64"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3860AB89"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6FA1894C" w14:textId="77777777" w:rsidR="00A5463E" w:rsidRPr="00A5463E" w:rsidRDefault="00A5463E" w:rsidP="00A5463E">
      <w:pPr>
        <w:pStyle w:val="B1"/>
      </w:pPr>
      <w:r w:rsidRPr="00A5463E">
        <w:t>6.</w:t>
      </w:r>
      <w:r w:rsidRPr="00A5463E">
        <w:tab/>
        <w:t>if the session was initiated as a broadcast group call:</w:t>
      </w:r>
    </w:p>
    <w:p w14:paraId="231D2358" w14:textId="77777777" w:rsidR="00A5463E" w:rsidRPr="00A5463E" w:rsidRDefault="00A5463E" w:rsidP="00A5463E">
      <w:pPr>
        <w:pStyle w:val="B2"/>
      </w:pPr>
      <w:r w:rsidRPr="00A5463E">
        <w:t>a.</w:t>
      </w:r>
      <w:r w:rsidRPr="00A5463E">
        <w:tab/>
        <w:t>shall indicate to the MCVideo client the media transmission is completed; and</w:t>
      </w:r>
    </w:p>
    <w:p w14:paraId="2FE1AED4" w14:textId="77777777" w:rsidR="00A5463E" w:rsidRPr="00A5463E" w:rsidRDefault="00A5463E" w:rsidP="00A5463E">
      <w:pPr>
        <w:pStyle w:val="B2"/>
      </w:pPr>
      <w:r w:rsidRPr="00A5463E">
        <w:t>b</w:t>
      </w:r>
      <w:r w:rsidRPr="00A5463E">
        <w:tab/>
        <w:t>shall enter the 'Call releasing' state.</w:t>
      </w:r>
    </w:p>
    <w:p w14:paraId="7FFCB5E8" w14:textId="77777777" w:rsidR="00A5463E" w:rsidRPr="009559DD" w:rsidRDefault="00A5463E" w:rsidP="00CB1EBE">
      <w:pPr>
        <w:pStyle w:val="Heading5"/>
      </w:pPr>
      <w:bookmarkStart w:id="327" w:name="_Toc20208570"/>
      <w:bookmarkStart w:id="328" w:name="_Toc36044681"/>
      <w:bookmarkStart w:id="329" w:name="_Toc45216162"/>
      <w:bookmarkStart w:id="330" w:name="_Toc98709554"/>
      <w:r w:rsidRPr="00A5463E">
        <w:t>6.2.4.6.5</w:t>
      </w:r>
      <w:r w:rsidRPr="00A5463E">
        <w:tab/>
      </w:r>
      <w:r w:rsidR="00F51230" w:rsidRPr="009559DD">
        <w:t>Void</w:t>
      </w:r>
      <w:bookmarkEnd w:id="327"/>
      <w:bookmarkEnd w:id="328"/>
      <w:bookmarkEnd w:id="329"/>
      <w:bookmarkEnd w:id="330"/>
    </w:p>
    <w:p w14:paraId="1CDB7CA5" w14:textId="77777777" w:rsidR="00A5463E" w:rsidRPr="00A5463E" w:rsidRDefault="00A5463E" w:rsidP="00CB1EBE">
      <w:pPr>
        <w:pStyle w:val="Heading4"/>
      </w:pPr>
      <w:bookmarkStart w:id="331" w:name="_Toc20208571"/>
      <w:bookmarkStart w:id="332" w:name="_Toc36044682"/>
      <w:bookmarkStart w:id="333" w:name="_Toc45216163"/>
      <w:bookmarkStart w:id="334" w:name="_Toc98709555"/>
      <w:r w:rsidRPr="00A5463E">
        <w:t>6.2.4.7</w:t>
      </w:r>
      <w:r w:rsidRPr="00A5463E">
        <w:tab/>
        <w:t>In any state</w:t>
      </w:r>
      <w:bookmarkEnd w:id="331"/>
      <w:bookmarkEnd w:id="332"/>
      <w:bookmarkEnd w:id="333"/>
      <w:bookmarkEnd w:id="334"/>
    </w:p>
    <w:p w14:paraId="2B49870E" w14:textId="77777777" w:rsidR="00A5463E" w:rsidRPr="00A5463E" w:rsidRDefault="00A5463E" w:rsidP="00CB1EBE">
      <w:pPr>
        <w:pStyle w:val="Heading5"/>
      </w:pPr>
      <w:bookmarkStart w:id="335" w:name="_Toc20208572"/>
      <w:bookmarkStart w:id="336" w:name="_Toc36044683"/>
      <w:bookmarkStart w:id="337" w:name="_Toc45216164"/>
      <w:bookmarkStart w:id="338" w:name="_Toc98709556"/>
      <w:r w:rsidRPr="00A5463E">
        <w:t>6.2.4.7.1</w:t>
      </w:r>
      <w:r w:rsidRPr="00A5463E">
        <w:tab/>
        <w:t>General</w:t>
      </w:r>
      <w:bookmarkEnd w:id="335"/>
      <w:bookmarkEnd w:id="336"/>
      <w:bookmarkEnd w:id="337"/>
      <w:bookmarkEnd w:id="338"/>
    </w:p>
    <w:p w14:paraId="3ECEF802"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50D28FD"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4EA3799" w14:textId="77777777" w:rsidR="00A5463E" w:rsidRPr="00A5463E" w:rsidRDefault="00A5463E" w:rsidP="00A5463E"/>
    <w:p w14:paraId="28639936" w14:textId="77777777" w:rsidR="00A5463E" w:rsidRPr="00A5463E" w:rsidRDefault="00A5463E" w:rsidP="00CB1EBE">
      <w:pPr>
        <w:pStyle w:val="Heading5"/>
      </w:pPr>
      <w:bookmarkStart w:id="339" w:name="_Toc20208573"/>
      <w:bookmarkStart w:id="340" w:name="_Toc36044684"/>
      <w:bookmarkStart w:id="341" w:name="_Toc45216165"/>
      <w:bookmarkStart w:id="342" w:name="_Toc98709557"/>
      <w:r w:rsidRPr="00A5463E">
        <w:t>6.2.4.7.2</w:t>
      </w:r>
      <w:r w:rsidRPr="00A5463E">
        <w:tab/>
        <w:t>Receive MCVideo call release – step 1 (R: MCVideo call release - 1)</w:t>
      </w:r>
      <w:bookmarkEnd w:id="339"/>
      <w:bookmarkEnd w:id="340"/>
      <w:bookmarkEnd w:id="341"/>
      <w:bookmarkEnd w:id="342"/>
    </w:p>
    <w:p w14:paraId="0FF9820A"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71FE6FCE" w14:textId="77777777" w:rsidR="00A5463E" w:rsidRPr="00A5463E" w:rsidRDefault="00A5463E" w:rsidP="00A5463E">
      <w:pPr>
        <w:pStyle w:val="B1"/>
      </w:pPr>
      <w:r w:rsidRPr="00A5463E">
        <w:t>1.</w:t>
      </w:r>
      <w:r w:rsidRPr="00A5463E">
        <w:tab/>
        <w:t>shall stop sending transmission control messages;</w:t>
      </w:r>
    </w:p>
    <w:p w14:paraId="49141830" w14:textId="77777777" w:rsidR="00A5463E" w:rsidRPr="00A5463E" w:rsidRDefault="00A5463E" w:rsidP="00A5463E">
      <w:pPr>
        <w:pStyle w:val="B1"/>
      </w:pPr>
      <w:r w:rsidRPr="00A5463E">
        <w:t>2.</w:t>
      </w:r>
      <w:r w:rsidRPr="00A5463E">
        <w:tab/>
        <w:t>shall request the MCVideo client to stop sending RTP media packets; and</w:t>
      </w:r>
    </w:p>
    <w:p w14:paraId="22F0C813" w14:textId="77777777" w:rsidR="00A5463E" w:rsidRPr="00A5463E" w:rsidRDefault="00A5463E" w:rsidP="00A5463E">
      <w:pPr>
        <w:pStyle w:val="B1"/>
      </w:pPr>
      <w:r w:rsidRPr="00A5463E">
        <w:t>3.</w:t>
      </w:r>
      <w:r w:rsidRPr="00A5463E">
        <w:tab/>
        <w:t>shall enter the 'Call releasing' state.</w:t>
      </w:r>
    </w:p>
    <w:p w14:paraId="0A384431" w14:textId="77777777" w:rsidR="00A5463E" w:rsidRPr="00A5463E" w:rsidRDefault="00A5463E" w:rsidP="00CB1EBE">
      <w:pPr>
        <w:pStyle w:val="Heading4"/>
      </w:pPr>
      <w:bookmarkStart w:id="343" w:name="_Toc20208574"/>
      <w:bookmarkStart w:id="344" w:name="_Toc36044685"/>
      <w:bookmarkStart w:id="345" w:name="_Toc45216166"/>
      <w:bookmarkStart w:id="346" w:name="_Toc98709558"/>
      <w:r w:rsidRPr="00A5463E">
        <w:t>6.2.4.8</w:t>
      </w:r>
      <w:r w:rsidRPr="00A5463E">
        <w:tab/>
        <w:t>State: 'Call releasing'</w:t>
      </w:r>
      <w:bookmarkEnd w:id="343"/>
      <w:bookmarkEnd w:id="344"/>
      <w:bookmarkEnd w:id="345"/>
      <w:bookmarkEnd w:id="346"/>
    </w:p>
    <w:p w14:paraId="2B9CC3A0" w14:textId="77777777" w:rsidR="00A5463E" w:rsidRPr="00A5463E" w:rsidRDefault="00A5463E" w:rsidP="00CB1EBE">
      <w:pPr>
        <w:pStyle w:val="Heading5"/>
      </w:pPr>
      <w:bookmarkStart w:id="347" w:name="_Toc20208575"/>
      <w:bookmarkStart w:id="348" w:name="_Toc36044686"/>
      <w:bookmarkStart w:id="349" w:name="_Toc45216167"/>
      <w:bookmarkStart w:id="350" w:name="_Toc98709559"/>
      <w:r w:rsidRPr="00A5463E">
        <w:t>6.2.4.8.1</w:t>
      </w:r>
      <w:r w:rsidRPr="00A5463E">
        <w:tab/>
        <w:t>General</w:t>
      </w:r>
      <w:bookmarkEnd w:id="347"/>
      <w:bookmarkEnd w:id="348"/>
      <w:bookmarkEnd w:id="349"/>
      <w:bookmarkEnd w:id="350"/>
    </w:p>
    <w:p w14:paraId="380990F7"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620B2447" w14:textId="77777777" w:rsidR="00A5463E" w:rsidRPr="00A5463E" w:rsidRDefault="00A5463E" w:rsidP="00CB1EBE">
      <w:pPr>
        <w:pStyle w:val="Heading5"/>
      </w:pPr>
      <w:bookmarkStart w:id="351" w:name="_Toc20208576"/>
      <w:bookmarkStart w:id="352" w:name="_Toc36044687"/>
      <w:bookmarkStart w:id="353" w:name="_Toc45216168"/>
      <w:bookmarkStart w:id="354" w:name="_Toc98709560"/>
      <w:r w:rsidRPr="00A5463E">
        <w:lastRenderedPageBreak/>
        <w:t>6.2.4.8.2</w:t>
      </w:r>
      <w:r w:rsidRPr="00A5463E">
        <w:tab/>
        <w:t>Receive MCVideo call release – step 2 (R: MCVideo call release - 2)</w:t>
      </w:r>
      <w:bookmarkEnd w:id="351"/>
      <w:bookmarkEnd w:id="352"/>
      <w:bookmarkEnd w:id="353"/>
      <w:bookmarkEnd w:id="354"/>
    </w:p>
    <w:p w14:paraId="607B9BBF" w14:textId="77777777" w:rsidR="00A5463E" w:rsidRPr="00A5463E" w:rsidRDefault="00A5463E" w:rsidP="00A5463E">
      <w:r w:rsidRPr="00A5463E">
        <w:t>Upon receiving an MCVideo call release step 2 request from the application and signalling, the transmission participant:</w:t>
      </w:r>
    </w:p>
    <w:p w14:paraId="0112D412"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A5E564F"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21EF24" w14:textId="77777777" w:rsidR="00A5463E" w:rsidRPr="00A5463E" w:rsidRDefault="00A5463E" w:rsidP="00CB1EBE">
      <w:pPr>
        <w:pStyle w:val="Heading4"/>
      </w:pPr>
      <w:bookmarkStart w:id="355" w:name="_Toc20208577"/>
      <w:bookmarkStart w:id="356" w:name="_Toc36044688"/>
      <w:bookmarkStart w:id="357" w:name="_Toc45216169"/>
      <w:bookmarkStart w:id="358" w:name="_Toc98709561"/>
      <w:r w:rsidRPr="00A5463E">
        <w:t>6.2.4.9</w:t>
      </w:r>
      <w:r w:rsidRPr="00A5463E">
        <w:tab/>
        <w:t>State: 'U: queued transmission'</w:t>
      </w:r>
      <w:bookmarkEnd w:id="355"/>
      <w:bookmarkEnd w:id="356"/>
      <w:bookmarkEnd w:id="357"/>
      <w:bookmarkEnd w:id="358"/>
    </w:p>
    <w:p w14:paraId="50E0003C" w14:textId="77777777" w:rsidR="00A5463E" w:rsidRPr="00A5463E" w:rsidRDefault="00A5463E" w:rsidP="00CB1EBE">
      <w:pPr>
        <w:pStyle w:val="Heading5"/>
      </w:pPr>
      <w:bookmarkStart w:id="359" w:name="_Toc20208578"/>
      <w:bookmarkStart w:id="360" w:name="_Toc36044689"/>
      <w:bookmarkStart w:id="361" w:name="_Toc45216170"/>
      <w:bookmarkStart w:id="362" w:name="_Toc98709562"/>
      <w:r w:rsidRPr="00A5463E">
        <w:t>6.2.4.9.1</w:t>
      </w:r>
      <w:r w:rsidRPr="00A5463E">
        <w:tab/>
        <w:t>General</w:t>
      </w:r>
      <w:bookmarkEnd w:id="359"/>
      <w:bookmarkEnd w:id="360"/>
      <w:bookmarkEnd w:id="361"/>
      <w:bookmarkEnd w:id="362"/>
    </w:p>
    <w:p w14:paraId="3C75D490"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0F687F31"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36E43D57" w14:textId="77777777" w:rsidR="00A5463E" w:rsidRPr="00A5463E" w:rsidRDefault="00A5463E" w:rsidP="00CB1EBE">
      <w:pPr>
        <w:pStyle w:val="Heading5"/>
      </w:pPr>
      <w:bookmarkStart w:id="363" w:name="_Toc20208579"/>
      <w:bookmarkStart w:id="364" w:name="_Toc36044690"/>
      <w:bookmarkStart w:id="365" w:name="_Toc45216171"/>
      <w:bookmarkStart w:id="366" w:name="_Toc98709563"/>
      <w:r w:rsidRPr="00A5463E">
        <w:t>6.2.4.9.2</w:t>
      </w:r>
      <w:r w:rsidRPr="00A5463E">
        <w:tab/>
        <w:t>Receive Queue Position Info message (R: Queue Position Info)</w:t>
      </w:r>
      <w:bookmarkEnd w:id="363"/>
      <w:bookmarkEnd w:id="364"/>
      <w:bookmarkEnd w:id="365"/>
      <w:bookmarkEnd w:id="366"/>
    </w:p>
    <w:p w14:paraId="6D11F178" w14:textId="77777777" w:rsidR="00A5463E" w:rsidRPr="00A5463E" w:rsidRDefault="00A5463E" w:rsidP="00A5463E">
      <w:r w:rsidRPr="00A5463E">
        <w:t>Upon receiving a Queue Position Info message, the transmission participant:</w:t>
      </w:r>
    </w:p>
    <w:p w14:paraId="646971A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3C3993E5"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07EB8093" w14:textId="77777777" w:rsidR="00A5463E" w:rsidRPr="00A5463E" w:rsidRDefault="00A5463E" w:rsidP="00A5463E">
      <w:pPr>
        <w:pStyle w:val="B2"/>
      </w:pPr>
      <w:r w:rsidRPr="00A5463E">
        <w:t>b.</w:t>
      </w:r>
      <w:r w:rsidRPr="00A5463E">
        <w:tab/>
        <w:t>shall include the Source field set to '0' (the transmission participant is the source);</w:t>
      </w:r>
    </w:p>
    <w:p w14:paraId="70B04CB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367BBCA2" w14:textId="77777777" w:rsidR="00A5463E" w:rsidRPr="00A5463E" w:rsidRDefault="00A5463E" w:rsidP="00A5463E">
      <w:pPr>
        <w:pStyle w:val="B2"/>
      </w:pPr>
      <w:r w:rsidRPr="00A5463E">
        <w:t>a.</w:t>
      </w:r>
      <w:r w:rsidRPr="00A5463E">
        <w:tab/>
        <w:t>may provide the queue position and priority (if available) to the MCVideo user;</w:t>
      </w:r>
    </w:p>
    <w:p w14:paraId="44005683"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5C03BA40" w14:textId="77777777" w:rsidR="00A5463E" w:rsidRPr="00A5463E" w:rsidRDefault="00A5463E" w:rsidP="00A5463E">
      <w:pPr>
        <w:pStyle w:val="B1"/>
      </w:pPr>
      <w:r w:rsidRPr="00A5463E">
        <w:t>4.</w:t>
      </w:r>
      <w:r w:rsidRPr="00A5463E">
        <w:tab/>
        <w:t>shall remain in the 'U: queued transmission' state.</w:t>
      </w:r>
    </w:p>
    <w:p w14:paraId="160D2137" w14:textId="77777777" w:rsidR="00A5463E" w:rsidRPr="00A5463E" w:rsidRDefault="00A5463E" w:rsidP="00CB1EBE">
      <w:pPr>
        <w:pStyle w:val="Heading5"/>
      </w:pPr>
      <w:bookmarkStart w:id="367" w:name="_Toc20208580"/>
      <w:bookmarkStart w:id="368" w:name="_Toc36044691"/>
      <w:bookmarkStart w:id="369" w:name="_Toc45216172"/>
      <w:bookmarkStart w:id="370" w:name="_Toc98709564"/>
      <w:r w:rsidRPr="00A5463E">
        <w:t>6.2.4.9.3</w:t>
      </w:r>
      <w:r w:rsidRPr="00A5463E">
        <w:tab/>
        <w:t>Send Queue Position Request message (S: Queue Position Request)</w:t>
      </w:r>
      <w:bookmarkEnd w:id="367"/>
      <w:bookmarkEnd w:id="368"/>
      <w:bookmarkEnd w:id="369"/>
      <w:bookmarkEnd w:id="370"/>
    </w:p>
    <w:p w14:paraId="10BFE70B" w14:textId="77777777" w:rsidR="00A5463E" w:rsidRPr="00A5463E" w:rsidRDefault="00A5463E" w:rsidP="00A5463E">
      <w:r w:rsidRPr="00A5463E">
        <w:t>Upon receipt of an indication from the MCVideo client to request the queue position, the transmission participant:</w:t>
      </w:r>
    </w:p>
    <w:p w14:paraId="2D0F3CFB" w14:textId="77777777" w:rsidR="00A5463E" w:rsidRPr="00A5463E" w:rsidRDefault="00A5463E" w:rsidP="00A5463E">
      <w:pPr>
        <w:pStyle w:val="B1"/>
      </w:pPr>
      <w:r w:rsidRPr="00A5463E">
        <w:t>1.</w:t>
      </w:r>
      <w:r w:rsidRPr="00A5463E">
        <w:tab/>
        <w:t>shall send the Queue Position Request message;</w:t>
      </w:r>
    </w:p>
    <w:p w14:paraId="3CA33490"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5C2447CF"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6E3C5AF" w14:textId="77777777" w:rsidR="00A5463E" w:rsidRPr="00A5463E" w:rsidRDefault="00A5463E" w:rsidP="00CB1EBE">
      <w:pPr>
        <w:pStyle w:val="Heading5"/>
      </w:pPr>
      <w:bookmarkStart w:id="371" w:name="_Toc20208581"/>
      <w:bookmarkStart w:id="372" w:name="_Toc36044692"/>
      <w:bookmarkStart w:id="373" w:name="_Toc45216173"/>
      <w:bookmarkStart w:id="374" w:name="_Toc98709565"/>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1"/>
      <w:bookmarkEnd w:id="372"/>
      <w:bookmarkEnd w:id="373"/>
      <w:bookmarkEnd w:id="374"/>
    </w:p>
    <w:p w14:paraId="1B23C396" w14:textId="77777777" w:rsidR="00A5463E" w:rsidRPr="00A5463E" w:rsidRDefault="00A5463E" w:rsidP="00A5463E">
      <w:r w:rsidRPr="00A5463E">
        <w:t>Upon receipt of an indication from the MCVideo client to cancel the media transmit request from the queue, the transmission participant:</w:t>
      </w:r>
    </w:p>
    <w:p w14:paraId="46131274"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64B7D87C"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F8FFE9"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1A7E78F2" w14:textId="77777777" w:rsidR="00A5463E" w:rsidRPr="00A5463E" w:rsidRDefault="00A5463E" w:rsidP="00CB1EBE">
      <w:pPr>
        <w:pStyle w:val="Heading5"/>
      </w:pPr>
      <w:bookmarkStart w:id="375" w:name="_Toc20208582"/>
      <w:bookmarkStart w:id="376" w:name="_Toc36044693"/>
      <w:bookmarkStart w:id="377" w:name="_Toc45216174"/>
      <w:bookmarkStart w:id="378" w:name="_Toc98709566"/>
      <w:r w:rsidRPr="00A5463E">
        <w:lastRenderedPageBreak/>
        <w:t>6.2.4.9.5</w:t>
      </w:r>
      <w:r w:rsidRPr="00A5463E">
        <w:tab/>
      </w:r>
      <w:r w:rsidR="00B71965">
        <w:t>void</w:t>
      </w:r>
      <w:bookmarkEnd w:id="375"/>
      <w:bookmarkEnd w:id="376"/>
      <w:bookmarkEnd w:id="377"/>
      <w:bookmarkEnd w:id="378"/>
    </w:p>
    <w:p w14:paraId="00F29397" w14:textId="77777777" w:rsidR="00A5463E" w:rsidRPr="00A5463E" w:rsidRDefault="00A5463E" w:rsidP="00CB1EBE">
      <w:pPr>
        <w:pStyle w:val="Heading5"/>
      </w:pPr>
      <w:bookmarkStart w:id="379" w:name="_Toc20208583"/>
      <w:bookmarkStart w:id="380" w:name="_Toc36044694"/>
      <w:bookmarkStart w:id="381" w:name="_Toc45216175"/>
      <w:bookmarkStart w:id="382" w:name="_Toc98709567"/>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79"/>
      <w:bookmarkEnd w:id="380"/>
      <w:bookmarkEnd w:id="381"/>
      <w:bookmarkEnd w:id="382"/>
    </w:p>
    <w:p w14:paraId="7514B9C1"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7272045"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730DBF85"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717943F4" w14:textId="77777777" w:rsidR="00A5463E" w:rsidRPr="00A5463E" w:rsidRDefault="00A5463E" w:rsidP="00A5463E">
      <w:pPr>
        <w:pStyle w:val="B2"/>
      </w:pPr>
      <w:r w:rsidRPr="00A5463E">
        <w:t>b.</w:t>
      </w:r>
      <w:r w:rsidRPr="00A5463E">
        <w:tab/>
        <w:t>shall include the Source field set to '0' (the transmission participant is the source);</w:t>
      </w:r>
    </w:p>
    <w:p w14:paraId="5430E48C" w14:textId="77777777" w:rsidR="00A5463E" w:rsidRPr="00A5463E" w:rsidRDefault="00A5463E" w:rsidP="00A5463E">
      <w:pPr>
        <w:pStyle w:val="B1"/>
      </w:pPr>
      <w:r w:rsidRPr="00A5463E">
        <w:t>2.</w:t>
      </w:r>
      <w:r w:rsidRPr="00A5463E">
        <w:tab/>
        <w:t>shall enter in the 'U: has no permission to transmit' state.</w:t>
      </w:r>
    </w:p>
    <w:p w14:paraId="72BCA0E7" w14:textId="77777777" w:rsidR="00A5463E" w:rsidRPr="00A5463E" w:rsidRDefault="00A5463E" w:rsidP="00CB1EBE">
      <w:pPr>
        <w:pStyle w:val="Heading5"/>
      </w:pPr>
      <w:bookmarkStart w:id="383" w:name="_Toc20208584"/>
      <w:bookmarkStart w:id="384" w:name="_Toc36044695"/>
      <w:bookmarkStart w:id="385" w:name="_Toc45216176"/>
      <w:bookmarkStart w:id="386" w:name="_Toc98709568"/>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3"/>
      <w:bookmarkEnd w:id="384"/>
      <w:bookmarkEnd w:id="385"/>
      <w:bookmarkEnd w:id="386"/>
    </w:p>
    <w:p w14:paraId="4975BA26"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447323F0" w14:textId="77777777" w:rsidR="00A5463E" w:rsidRPr="00A5463E" w:rsidRDefault="00A5463E" w:rsidP="00A5463E">
      <w:pPr>
        <w:pStyle w:val="B1"/>
      </w:pPr>
      <w:r w:rsidRPr="00A5463E">
        <w:t>1.</w:t>
      </w:r>
      <w:r w:rsidRPr="00A5463E">
        <w:tab/>
        <w:t>shall send a Queue Position Request message towards the transmission control server;</w:t>
      </w:r>
    </w:p>
    <w:p w14:paraId="103689C1"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74F633E"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5B9F08DB" w14:textId="77777777" w:rsidR="00A5463E" w:rsidRPr="00A5463E" w:rsidRDefault="00A5463E" w:rsidP="00CB1EBE">
      <w:pPr>
        <w:pStyle w:val="Heading5"/>
      </w:pPr>
      <w:bookmarkStart w:id="387" w:name="_Toc20208585"/>
      <w:bookmarkStart w:id="388" w:name="_Toc36044696"/>
      <w:bookmarkStart w:id="389" w:name="_Toc45216177"/>
      <w:bookmarkStart w:id="390" w:name="_Toc98709569"/>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87"/>
      <w:bookmarkEnd w:id="388"/>
      <w:bookmarkEnd w:id="389"/>
      <w:bookmarkEnd w:id="390"/>
    </w:p>
    <w:p w14:paraId="7F239066"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26786E7" w14:textId="77777777" w:rsidR="00A5463E" w:rsidRPr="00A5463E" w:rsidRDefault="00A5463E" w:rsidP="00A5463E">
      <w:pPr>
        <w:pStyle w:val="B1"/>
      </w:pPr>
      <w:r w:rsidRPr="00A5463E">
        <w:t>1.</w:t>
      </w:r>
      <w:r w:rsidRPr="00A5463E">
        <w:tab/>
        <w:t>shall provide a queued timeout to the MCVideo client;</w:t>
      </w:r>
    </w:p>
    <w:p w14:paraId="28AF0A7C"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5E320439"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3FD8DBFE"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7D7C7E94" w14:textId="77777777" w:rsidR="00A5463E" w:rsidRPr="00A5463E" w:rsidRDefault="00A5463E" w:rsidP="00CB1EBE">
      <w:pPr>
        <w:pStyle w:val="Heading5"/>
      </w:pPr>
      <w:bookmarkStart w:id="391" w:name="_Toc20208586"/>
      <w:bookmarkStart w:id="392" w:name="_Toc36044697"/>
      <w:bookmarkStart w:id="393" w:name="_Toc45216178"/>
      <w:bookmarkStart w:id="394" w:name="_Toc98709570"/>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1"/>
      <w:bookmarkEnd w:id="392"/>
      <w:bookmarkEnd w:id="393"/>
      <w:bookmarkEnd w:id="394"/>
    </w:p>
    <w:p w14:paraId="2C10F5C5"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21B13FBD"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E6FFD7"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63F1AE33" w14:textId="77777777" w:rsidR="00A5463E" w:rsidRPr="00A5463E" w:rsidRDefault="00A5463E" w:rsidP="00A5463E">
      <w:pPr>
        <w:pStyle w:val="B2"/>
      </w:pPr>
      <w:r w:rsidRPr="00A5463E">
        <w:t>b.</w:t>
      </w:r>
      <w:r w:rsidRPr="00A5463E">
        <w:tab/>
        <w:t>shall include the Source field set to '0' (the transmission participant is the source);</w:t>
      </w:r>
    </w:p>
    <w:p w14:paraId="49B4C53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6FF0EB9"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71E4A213"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6B2AAF0E"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5F8AAB8A" w14:textId="77777777" w:rsidR="00A5463E" w:rsidRPr="00A5463E" w:rsidRDefault="00A5463E" w:rsidP="00CB1EBE">
      <w:pPr>
        <w:pStyle w:val="Heading3"/>
      </w:pPr>
      <w:bookmarkStart w:id="395" w:name="_Toc20208587"/>
      <w:bookmarkStart w:id="396" w:name="_Toc36044698"/>
      <w:bookmarkStart w:id="397" w:name="_Toc45216179"/>
      <w:bookmarkStart w:id="398" w:name="_Toc98709571"/>
      <w:r w:rsidRPr="00A5463E">
        <w:lastRenderedPageBreak/>
        <w:t>6.2.5</w:t>
      </w:r>
      <w:r w:rsidRPr="00A5463E">
        <w:tab/>
        <w:t>Transmission participant state transition diagram for reception control operation</w:t>
      </w:r>
      <w:bookmarkEnd w:id="395"/>
      <w:bookmarkEnd w:id="396"/>
      <w:bookmarkEnd w:id="397"/>
      <w:bookmarkEnd w:id="398"/>
    </w:p>
    <w:p w14:paraId="65E3A5EC" w14:textId="77777777" w:rsidR="00A5463E" w:rsidRPr="00A5463E" w:rsidRDefault="00A5463E" w:rsidP="00CB1EBE">
      <w:pPr>
        <w:pStyle w:val="Heading4"/>
      </w:pPr>
      <w:bookmarkStart w:id="399" w:name="_Toc20208588"/>
      <w:bookmarkStart w:id="400" w:name="_Toc36044699"/>
      <w:bookmarkStart w:id="401" w:name="_Toc45216180"/>
      <w:bookmarkStart w:id="402" w:name="_Toc98709572"/>
      <w:r w:rsidRPr="00A5463E">
        <w:t>6.2.5.1</w:t>
      </w:r>
      <w:r w:rsidRPr="00A5463E">
        <w:tab/>
        <w:t>General</w:t>
      </w:r>
      <w:bookmarkEnd w:id="399"/>
      <w:bookmarkEnd w:id="400"/>
      <w:bookmarkEnd w:id="401"/>
      <w:bookmarkEnd w:id="402"/>
    </w:p>
    <w:p w14:paraId="696131F0"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50C5B0E8" w14:textId="77777777" w:rsidR="00BF1FF8" w:rsidRPr="002364D3" w:rsidRDefault="00BF1FF8" w:rsidP="00BF1FF8">
      <w:r w:rsidRPr="002364D3">
        <w:t>Figure 6.2.5.1-1 shows the state diagram for 'Transmission participant state transition diagram for general reception control operation'.</w:t>
      </w:r>
    </w:p>
    <w:p w14:paraId="4B20A3A0" w14:textId="77777777" w:rsidR="00BF1FF8" w:rsidRPr="00AD6238" w:rsidRDefault="00BF1FF8" w:rsidP="00BF1FF8">
      <w:pPr>
        <w:pStyle w:val="TH"/>
      </w:pPr>
      <w:r w:rsidRPr="00AD6238">
        <w:object w:dxaOrig="8444" w:dyaOrig="7689" w14:anchorId="2D628000">
          <v:shape id="_x0000_i1032" type="#_x0000_t75" style="width:338.25pt;height:308.25pt" o:ole="">
            <v:imagedata r:id="rId23" o:title=""/>
          </v:shape>
          <o:OLEObject Type="Embed" ProgID="Visio.Drawing.11" ShapeID="_x0000_i1032" DrawAspect="Content" ObjectID="_1709322489" r:id="rId24"/>
        </w:object>
      </w:r>
    </w:p>
    <w:p w14:paraId="3E3207D1" w14:textId="77777777" w:rsidR="00A5463E" w:rsidRPr="00BF1FF8" w:rsidRDefault="00BF1FF8" w:rsidP="001D18D3">
      <w:pPr>
        <w:pStyle w:val="TF"/>
      </w:pPr>
      <w:r w:rsidRPr="002364D3">
        <w:t>Figure 6.2.5.1-1: Transmission participant state transition diagram for general reception control operation.</w:t>
      </w:r>
    </w:p>
    <w:p w14:paraId="2062BCD6"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6F32467" w14:textId="77777777" w:rsidR="00A5463E" w:rsidRPr="00A5463E" w:rsidRDefault="00BF1FF8" w:rsidP="00A5463E">
      <w:pPr>
        <w:pStyle w:val="TH"/>
      </w:pPr>
      <w:r w:rsidRPr="00AD6238">
        <w:object w:dxaOrig="9781" w:dyaOrig="9313" w14:anchorId="36D541B7">
          <v:shape id="_x0000_i1033" type="#_x0000_t75" style="width:370.5pt;height:353.25pt" o:ole="">
            <v:imagedata r:id="rId25" o:title=""/>
          </v:shape>
          <o:OLEObject Type="Embed" ProgID="Visio.Drawing.11" ShapeID="_x0000_i1033" DrawAspect="Content" ObjectID="_1709322490" r:id="rId26"/>
        </w:object>
      </w:r>
    </w:p>
    <w:p w14:paraId="38C841E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75954DD9"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BD88599" w14:textId="77777777" w:rsidR="00A5463E" w:rsidRPr="00A5463E" w:rsidRDefault="00A5463E" w:rsidP="00A5463E">
      <w:r w:rsidRPr="00A5463E">
        <w:t>State details are explained in the following subclauses.</w:t>
      </w:r>
    </w:p>
    <w:p w14:paraId="3C8A43E1"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1F5AEDF9"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7E683E1F" w14:textId="77777777" w:rsidR="00A5463E" w:rsidRPr="00A5463E" w:rsidRDefault="00A5463E" w:rsidP="00CB1EBE">
      <w:pPr>
        <w:pStyle w:val="Heading4"/>
      </w:pPr>
      <w:bookmarkStart w:id="403" w:name="_Toc20208589"/>
      <w:bookmarkStart w:id="404" w:name="_Toc36044700"/>
      <w:bookmarkStart w:id="405" w:name="_Toc45216181"/>
      <w:bookmarkStart w:id="406" w:name="_Toc98709573"/>
      <w:r w:rsidRPr="00A5463E">
        <w:t>6.2.5.2</w:t>
      </w:r>
      <w:r w:rsidRPr="00A5463E">
        <w:tab/>
        <w:t>State: 'Start-stop'</w:t>
      </w:r>
      <w:bookmarkEnd w:id="403"/>
      <w:bookmarkEnd w:id="404"/>
      <w:bookmarkEnd w:id="405"/>
      <w:bookmarkEnd w:id="406"/>
    </w:p>
    <w:p w14:paraId="00243535" w14:textId="77777777" w:rsidR="00A5463E" w:rsidRPr="00A5463E" w:rsidRDefault="00A5463E" w:rsidP="00CB1EBE">
      <w:pPr>
        <w:pStyle w:val="Heading5"/>
      </w:pPr>
      <w:bookmarkStart w:id="407" w:name="_Toc20208590"/>
      <w:bookmarkStart w:id="408" w:name="_Toc36044701"/>
      <w:bookmarkStart w:id="409" w:name="_Toc45216182"/>
      <w:bookmarkStart w:id="410" w:name="_Toc98709574"/>
      <w:r w:rsidRPr="00A5463E">
        <w:t>6.2.5.2.1</w:t>
      </w:r>
      <w:r w:rsidRPr="00A5463E">
        <w:tab/>
        <w:t>General</w:t>
      </w:r>
      <w:bookmarkEnd w:id="407"/>
      <w:bookmarkEnd w:id="408"/>
      <w:bookmarkEnd w:id="409"/>
      <w:bookmarkEnd w:id="410"/>
    </w:p>
    <w:p w14:paraId="0819F52B"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6DF2DF7" w14:textId="77777777" w:rsidR="00A5463E" w:rsidRPr="00A5463E" w:rsidRDefault="00A5463E" w:rsidP="00CB1EBE">
      <w:pPr>
        <w:pStyle w:val="Heading5"/>
      </w:pPr>
      <w:bookmarkStart w:id="411" w:name="_Toc20208591"/>
      <w:bookmarkStart w:id="412" w:name="_Toc36044702"/>
      <w:bookmarkStart w:id="413" w:name="_Toc45216183"/>
      <w:bookmarkStart w:id="414" w:name="_Toc98709575"/>
      <w:r w:rsidRPr="00A5463E">
        <w:t>6.2.5.2.2</w:t>
      </w:r>
      <w:r w:rsidRPr="00A5463E">
        <w:tab/>
        <w:t>MCVideo call established, terminating MCVideo user</w:t>
      </w:r>
      <w:bookmarkEnd w:id="411"/>
      <w:bookmarkEnd w:id="412"/>
      <w:bookmarkEnd w:id="413"/>
      <w:bookmarkEnd w:id="414"/>
    </w:p>
    <w:p w14:paraId="1AF33F8E" w14:textId="77777777" w:rsidR="00A5463E" w:rsidRPr="00A5463E" w:rsidRDefault="00A5463E" w:rsidP="00A5463E">
      <w:r w:rsidRPr="00A5463E">
        <w:t>When an MCVideo call is established, the terminating transmission participant:</w:t>
      </w:r>
    </w:p>
    <w:p w14:paraId="00D9E52F"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4239F133"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43E7030D"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06CE0A5" w14:textId="77777777" w:rsidR="00BF1FF8" w:rsidRPr="002364D3" w:rsidRDefault="00BF1FF8" w:rsidP="00CB1EBE">
      <w:pPr>
        <w:pStyle w:val="Heading5"/>
        <w:rPr>
          <w:lang w:val="en-IN"/>
        </w:rPr>
      </w:pPr>
      <w:bookmarkStart w:id="415" w:name="_Toc20208592"/>
      <w:bookmarkStart w:id="416" w:name="_Toc36044703"/>
      <w:bookmarkStart w:id="417" w:name="_Toc45216184"/>
      <w:bookmarkStart w:id="418" w:name="_Toc98709576"/>
      <w:r w:rsidRPr="002364D3">
        <w:rPr>
          <w:lang w:val="en-IN"/>
        </w:rPr>
        <w:t>6.2.5.2.3</w:t>
      </w:r>
      <w:r w:rsidRPr="002364D3">
        <w:rPr>
          <w:lang w:val="en-IN"/>
        </w:rPr>
        <w:tab/>
        <w:t>MCVideo call initiated, originating MCVideo user</w:t>
      </w:r>
      <w:bookmarkEnd w:id="415"/>
      <w:bookmarkEnd w:id="416"/>
      <w:bookmarkEnd w:id="417"/>
      <w:bookmarkEnd w:id="418"/>
    </w:p>
    <w:p w14:paraId="3BF2C207" w14:textId="77777777" w:rsidR="00BF1FF8" w:rsidRPr="002364D3" w:rsidRDefault="00BF1FF8" w:rsidP="00BF1FF8">
      <w:r w:rsidRPr="002364D3">
        <w:t>When an MCVideo call is established, the originating transmission participant:</w:t>
      </w:r>
    </w:p>
    <w:p w14:paraId="6B0A6733"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925F582" w14:textId="77777777" w:rsidR="00BF1FF8" w:rsidRPr="002364D3" w:rsidRDefault="00BF1FF8" w:rsidP="00BF1FF8">
      <w:pPr>
        <w:pStyle w:val="B1"/>
      </w:pPr>
      <w:r w:rsidRPr="002364D3">
        <w:t>2.</w:t>
      </w:r>
      <w:r w:rsidRPr="002364D3">
        <w:tab/>
        <w:t>shall enter the 'U: reception controller' state.</w:t>
      </w:r>
    </w:p>
    <w:p w14:paraId="104837F3"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3D970FD6" w14:textId="77777777" w:rsidR="00A5463E" w:rsidRPr="00A5463E" w:rsidRDefault="00A5463E" w:rsidP="00CB1EBE">
      <w:pPr>
        <w:pStyle w:val="Heading4"/>
      </w:pPr>
      <w:bookmarkStart w:id="419" w:name="_Toc20208593"/>
      <w:bookmarkStart w:id="420" w:name="_Toc36044704"/>
      <w:bookmarkStart w:id="421" w:name="_Toc45216185"/>
      <w:bookmarkStart w:id="422" w:name="_Toc98709577"/>
      <w:r w:rsidRPr="00A5463E">
        <w:t>6.2.5.3</w:t>
      </w:r>
      <w:r w:rsidRPr="00A5463E">
        <w:tab/>
        <w:t xml:space="preserve">State: 'U: </w:t>
      </w:r>
      <w:r w:rsidR="00BF1FF8" w:rsidRPr="002364D3">
        <w:rPr>
          <w:lang w:val="en-IN"/>
        </w:rPr>
        <w:t>reception controller</w:t>
      </w:r>
      <w:r w:rsidRPr="00A5463E">
        <w:t>'</w:t>
      </w:r>
      <w:bookmarkEnd w:id="419"/>
      <w:bookmarkEnd w:id="420"/>
      <w:bookmarkEnd w:id="421"/>
      <w:bookmarkEnd w:id="422"/>
    </w:p>
    <w:p w14:paraId="6747652C" w14:textId="77777777" w:rsidR="00A5463E" w:rsidRPr="00A5463E" w:rsidRDefault="00A5463E" w:rsidP="00CB1EBE">
      <w:pPr>
        <w:pStyle w:val="Heading5"/>
      </w:pPr>
      <w:bookmarkStart w:id="423" w:name="_Toc20208594"/>
      <w:bookmarkStart w:id="424" w:name="_Toc36044705"/>
      <w:bookmarkStart w:id="425" w:name="_Toc45216186"/>
      <w:bookmarkStart w:id="426" w:name="_Toc98709578"/>
      <w:r w:rsidRPr="00A5463E">
        <w:t>6.2.5.3.1</w:t>
      </w:r>
      <w:r w:rsidRPr="00A5463E">
        <w:tab/>
        <w:t>General</w:t>
      </w:r>
      <w:bookmarkEnd w:id="423"/>
      <w:bookmarkEnd w:id="424"/>
      <w:bookmarkEnd w:id="425"/>
      <w:bookmarkEnd w:id="426"/>
    </w:p>
    <w:p w14:paraId="3901406C"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0011373F" w14:textId="77777777" w:rsidR="00A5463E" w:rsidRPr="00A5463E" w:rsidRDefault="00A5463E" w:rsidP="00CB1EBE">
      <w:pPr>
        <w:pStyle w:val="Heading5"/>
      </w:pPr>
      <w:bookmarkStart w:id="427" w:name="_Toc20208595"/>
      <w:bookmarkStart w:id="428" w:name="_Toc36044706"/>
      <w:bookmarkStart w:id="429" w:name="_Toc45216187"/>
      <w:bookmarkStart w:id="430" w:name="_Toc98709579"/>
      <w:r w:rsidRPr="00A5463E">
        <w:t>6.2.5.3.2</w:t>
      </w:r>
      <w:r w:rsidRPr="00A5463E">
        <w:tab/>
        <w:t xml:space="preserve">Receive Media transmission notification </w:t>
      </w:r>
      <w:r w:rsidR="00391F2A" w:rsidRPr="00391F2A">
        <w:t xml:space="preserve">message </w:t>
      </w:r>
      <w:r w:rsidRPr="00A5463E">
        <w:t>(R: Media Transmission Notification)</w:t>
      </w:r>
      <w:bookmarkEnd w:id="427"/>
      <w:bookmarkEnd w:id="428"/>
      <w:bookmarkEnd w:id="429"/>
      <w:bookmarkEnd w:id="430"/>
    </w:p>
    <w:p w14:paraId="2F810E5B" w14:textId="77777777" w:rsidR="00A5463E" w:rsidRPr="00A5463E" w:rsidRDefault="00A5463E" w:rsidP="00A5463E">
      <w:r w:rsidRPr="00A5463E">
        <w:t>Upon receiving the media transmission notification from the transmission control server, the transmission participant:</w:t>
      </w:r>
    </w:p>
    <w:p w14:paraId="051081D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550FE59"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F3A8AD9" w14:textId="77777777" w:rsidR="00A5463E" w:rsidRPr="00A5463E" w:rsidRDefault="00A5463E" w:rsidP="00A5463E">
      <w:pPr>
        <w:pStyle w:val="B2"/>
      </w:pPr>
      <w:r w:rsidRPr="00A5463E">
        <w:t>b.</w:t>
      </w:r>
      <w:r w:rsidRPr="00A5463E">
        <w:tab/>
        <w:t>shall include the Source field set to '0' (the transmission participant is the source);</w:t>
      </w:r>
    </w:p>
    <w:p w14:paraId="33EDA3F7" w14:textId="77777777" w:rsidR="00A5463E" w:rsidRPr="00A5463E" w:rsidRDefault="00A5463E" w:rsidP="00A5463E">
      <w:pPr>
        <w:pStyle w:val="B1"/>
      </w:pPr>
      <w:r w:rsidRPr="00A5463E">
        <w:t>2.</w:t>
      </w:r>
      <w:r w:rsidRPr="00A5463E">
        <w:tab/>
        <w:t>shall provide media transmission notification to the user;</w:t>
      </w:r>
    </w:p>
    <w:p w14:paraId="3EB7FB6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3536F6E9" w14:textId="77777777" w:rsidR="00D314C5" w:rsidRDefault="00D314C5" w:rsidP="00D314C5">
      <w:pPr>
        <w:pStyle w:val="B1"/>
      </w:pPr>
      <w:bookmarkStart w:id="431" w:name="_Toc20208596"/>
      <w:bookmarkStart w:id="432" w:name="_Toc36044707"/>
      <w:bookmarkStart w:id="433" w:name="_Toc45216188"/>
      <w:r>
        <w:t>4.</w:t>
      </w:r>
      <w:r>
        <w:tab/>
        <w:t xml:space="preserve">if the Reception Mode field </w:t>
      </w:r>
      <w:r w:rsidRPr="00905660">
        <w:t>is</w:t>
      </w:r>
      <w:r>
        <w:t xml:space="preserve"> set to '0' indicating automatic reception mode:</w:t>
      </w:r>
    </w:p>
    <w:p w14:paraId="18AB28EE" w14:textId="77777777" w:rsidR="00D314C5" w:rsidRDefault="00D314C5" w:rsidP="00D314C5">
      <w:pPr>
        <w:pStyle w:val="B2"/>
      </w:pPr>
      <w:r>
        <w:t>a.</w:t>
      </w:r>
      <w:r>
        <w:tab/>
        <w:t>shall create an instance of the 'Transmission participant state transition diagram for basic reception control operation';</w:t>
      </w:r>
    </w:p>
    <w:p w14:paraId="794DF598" w14:textId="77777777" w:rsidR="00D314C5" w:rsidRDefault="00D314C5" w:rsidP="00D314C5">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3ED3BED5" w14:textId="77777777" w:rsidR="00D314C5" w:rsidRDefault="00D314C5" w:rsidP="00D314C5">
      <w:pPr>
        <w:pStyle w:val="B2"/>
      </w:pPr>
      <w:r>
        <w:t>c.</w:t>
      </w:r>
      <w:r>
        <w:tab/>
        <w:t>shall enter the 'U: has permission to receive' state;</w:t>
      </w:r>
    </w:p>
    <w:p w14:paraId="5C4CB989" w14:textId="0625D5FD" w:rsidR="00D314C5" w:rsidRPr="00A5463E" w:rsidRDefault="00D314C5" w:rsidP="00D314C5">
      <w:pPr>
        <w:pStyle w:val="B1"/>
      </w:pPr>
      <w:r>
        <w:t>5</w:t>
      </w:r>
      <w:r w:rsidRPr="00A5463E">
        <w:t>.</w:t>
      </w:r>
      <w:r w:rsidRPr="00A5463E">
        <w:tab/>
        <w:t>may display the details of the incoming media to the user; and</w:t>
      </w:r>
    </w:p>
    <w:p w14:paraId="0676938A" w14:textId="748F0294" w:rsidR="00D314C5" w:rsidRDefault="00D314C5" w:rsidP="00D314C5">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58046E52" w14:textId="77777777" w:rsidR="00A5463E" w:rsidRPr="00A5463E" w:rsidRDefault="00A5463E" w:rsidP="00CB1EBE">
      <w:pPr>
        <w:pStyle w:val="Heading5"/>
      </w:pPr>
      <w:bookmarkStart w:id="434" w:name="_Toc98709580"/>
      <w:r w:rsidRPr="00A5463E">
        <w:t>6.2.5.3.3</w:t>
      </w:r>
      <w:r w:rsidRPr="00A5463E">
        <w:tab/>
        <w:t xml:space="preserve">Send Receive Media Request message (Click </w:t>
      </w:r>
      <w:r w:rsidR="0091451C">
        <w:rPr>
          <w:lang w:val="en-US"/>
        </w:rPr>
        <w:t>video receive</w:t>
      </w:r>
      <w:r w:rsidRPr="00A5463E">
        <w:t xml:space="preserve"> button)</w:t>
      </w:r>
      <w:bookmarkEnd w:id="431"/>
      <w:bookmarkEnd w:id="432"/>
      <w:bookmarkEnd w:id="433"/>
      <w:bookmarkEnd w:id="434"/>
    </w:p>
    <w:p w14:paraId="3D092BE9" w14:textId="77777777" w:rsidR="00A5463E" w:rsidRPr="00A5463E" w:rsidRDefault="00A5463E" w:rsidP="00A5463E">
      <w:r w:rsidRPr="00A5463E">
        <w:t>Upon receiving an indication from the user to request permission to receive media, the transmission participant:</w:t>
      </w:r>
    </w:p>
    <w:p w14:paraId="23E6679B"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5921769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3CFF538"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BFF482D"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5B80B04D"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2F85E86"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3D4F31BE" w14:textId="77777777" w:rsidR="00BF1FF8" w:rsidRPr="002364D3" w:rsidRDefault="00A5463E" w:rsidP="00CB1EBE">
      <w:pPr>
        <w:pStyle w:val="Heading5"/>
        <w:rPr>
          <w:lang w:val="en-IN"/>
        </w:rPr>
      </w:pPr>
      <w:bookmarkStart w:id="435" w:name="_Toc20208597"/>
      <w:bookmarkStart w:id="436" w:name="_Toc36044708"/>
      <w:bookmarkStart w:id="437" w:name="_Toc45216189"/>
      <w:bookmarkStart w:id="438" w:name="_Toc98709581"/>
      <w:r w:rsidRPr="00A5463E">
        <w:t>6.2.5.3.4</w:t>
      </w:r>
      <w:r w:rsidRPr="00A5463E">
        <w:tab/>
      </w:r>
      <w:r w:rsidR="00BF1FF8" w:rsidRPr="002364D3">
        <w:rPr>
          <w:lang w:val="en-IN"/>
        </w:rPr>
        <w:t>Receive Transmission end notify message (R: Transmission end notify)</w:t>
      </w:r>
      <w:bookmarkEnd w:id="435"/>
      <w:bookmarkEnd w:id="436"/>
      <w:bookmarkEnd w:id="437"/>
      <w:bookmarkEnd w:id="438"/>
    </w:p>
    <w:p w14:paraId="223411A1" w14:textId="77777777" w:rsidR="00BF1FF8" w:rsidRPr="002364D3" w:rsidRDefault="00BF1FF8" w:rsidP="00BF1FF8">
      <w:r w:rsidRPr="002364D3">
        <w:t>Upon receiving a Transmission end notify message, the transmission participant:</w:t>
      </w:r>
    </w:p>
    <w:p w14:paraId="42950B87" w14:textId="77777777" w:rsidR="00BF1FF8" w:rsidRPr="002364D3" w:rsidRDefault="00BF1FF8" w:rsidP="00BF1FF8">
      <w:pPr>
        <w:pStyle w:val="B1"/>
      </w:pPr>
      <w:r w:rsidRPr="002364D3">
        <w:t>1.</w:t>
      </w:r>
      <w:r w:rsidRPr="002364D3">
        <w:tab/>
        <w:t>shall inform the user about the media transmission ended by another user; and</w:t>
      </w:r>
    </w:p>
    <w:p w14:paraId="6AE8232A" w14:textId="77777777" w:rsidR="00BF1FF8" w:rsidRPr="002364D3" w:rsidRDefault="00BF1FF8" w:rsidP="00BF1FF8">
      <w:pPr>
        <w:pStyle w:val="B1"/>
      </w:pPr>
      <w:r w:rsidRPr="002364D3">
        <w:t>2.</w:t>
      </w:r>
      <w:r w:rsidRPr="002364D3">
        <w:tab/>
        <w:t>shall remain in the 'U: reception controller' state.</w:t>
      </w:r>
    </w:p>
    <w:p w14:paraId="6699FC64" w14:textId="77777777" w:rsidR="00BF1FF8" w:rsidRPr="002364D3" w:rsidRDefault="00BF1FF8" w:rsidP="00CB1EBE">
      <w:pPr>
        <w:pStyle w:val="Heading5"/>
        <w:rPr>
          <w:lang w:val="en-IN"/>
        </w:rPr>
      </w:pPr>
      <w:bookmarkStart w:id="439" w:name="_Toc20208598"/>
      <w:bookmarkStart w:id="440" w:name="_Toc36044709"/>
      <w:bookmarkStart w:id="441" w:name="_Toc45216190"/>
      <w:bookmarkStart w:id="442" w:name="_Toc98709582"/>
      <w:r w:rsidRPr="002364D3">
        <w:rPr>
          <w:lang w:val="en-IN"/>
        </w:rPr>
        <w:t>6.2.5.3.5</w:t>
      </w:r>
      <w:r w:rsidRPr="002364D3">
        <w:rPr>
          <w:lang w:val="en-IN"/>
        </w:rPr>
        <w:tab/>
        <w:t>Receive MCVideo call release – step 1 (R: MCVideo call release - 1)</w:t>
      </w:r>
      <w:bookmarkEnd w:id="439"/>
      <w:bookmarkEnd w:id="440"/>
      <w:bookmarkEnd w:id="441"/>
      <w:bookmarkEnd w:id="442"/>
    </w:p>
    <w:p w14:paraId="3C74652A"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5859D81E" w14:textId="77777777" w:rsidR="00BF1FF8" w:rsidRPr="002364D3" w:rsidRDefault="00BF1FF8" w:rsidP="00BF1FF8">
      <w:pPr>
        <w:pStyle w:val="B1"/>
      </w:pPr>
      <w:r w:rsidRPr="002364D3">
        <w:t>1.</w:t>
      </w:r>
      <w:r w:rsidRPr="002364D3">
        <w:tab/>
        <w:t>shall stop receiving reception control messages;</w:t>
      </w:r>
    </w:p>
    <w:p w14:paraId="09C4EB44" w14:textId="77777777" w:rsidR="00BF1FF8" w:rsidRPr="002364D3" w:rsidRDefault="00BF1FF8" w:rsidP="00BF1FF8">
      <w:pPr>
        <w:pStyle w:val="B1"/>
      </w:pPr>
      <w:r w:rsidRPr="002364D3">
        <w:t>2.</w:t>
      </w:r>
      <w:r w:rsidRPr="002364D3">
        <w:tab/>
        <w:t>shall request the MCVideo client to stop receiving RTP media packets; and</w:t>
      </w:r>
    </w:p>
    <w:p w14:paraId="6282468D" w14:textId="77777777" w:rsidR="00A5463E" w:rsidRPr="00A5463E" w:rsidRDefault="00BF1FF8" w:rsidP="001D18D3">
      <w:pPr>
        <w:pStyle w:val="B1"/>
      </w:pPr>
      <w:r w:rsidRPr="002364D3">
        <w:t>3.</w:t>
      </w:r>
      <w:r w:rsidRPr="002364D3">
        <w:tab/>
        <w:t>shall enter the 'Call releasing' state.</w:t>
      </w:r>
    </w:p>
    <w:p w14:paraId="3AD96790" w14:textId="77777777" w:rsidR="00A5463E" w:rsidRPr="00A5463E" w:rsidRDefault="00A5463E" w:rsidP="00CB1EBE">
      <w:pPr>
        <w:pStyle w:val="Heading4"/>
      </w:pPr>
      <w:bookmarkStart w:id="443" w:name="_Toc20208599"/>
      <w:bookmarkStart w:id="444" w:name="_Toc36044710"/>
      <w:bookmarkStart w:id="445" w:name="_Toc45216191"/>
      <w:bookmarkStart w:id="446" w:name="_Toc98709583"/>
      <w:r w:rsidRPr="00A5463E">
        <w:t>6.2.5.4</w:t>
      </w:r>
      <w:r w:rsidRPr="00A5463E">
        <w:tab/>
        <w:t>State: 'U: pending request to receive'</w:t>
      </w:r>
      <w:bookmarkEnd w:id="443"/>
      <w:bookmarkEnd w:id="444"/>
      <w:bookmarkEnd w:id="445"/>
      <w:bookmarkEnd w:id="446"/>
    </w:p>
    <w:p w14:paraId="4166DF12" w14:textId="77777777" w:rsidR="00A5463E" w:rsidRPr="00A5463E" w:rsidRDefault="00A5463E" w:rsidP="00CB1EBE">
      <w:pPr>
        <w:pStyle w:val="Heading5"/>
      </w:pPr>
      <w:bookmarkStart w:id="447" w:name="_Toc20208600"/>
      <w:bookmarkStart w:id="448" w:name="_Toc36044711"/>
      <w:bookmarkStart w:id="449" w:name="_Toc45216192"/>
      <w:bookmarkStart w:id="450" w:name="_Toc98709584"/>
      <w:r w:rsidRPr="00A5463E">
        <w:t>6.2.5.4.1</w:t>
      </w:r>
      <w:r w:rsidRPr="00A5463E">
        <w:tab/>
        <w:t>General</w:t>
      </w:r>
      <w:bookmarkEnd w:id="447"/>
      <w:bookmarkEnd w:id="448"/>
      <w:bookmarkEnd w:id="449"/>
      <w:bookmarkEnd w:id="450"/>
    </w:p>
    <w:p w14:paraId="228894A0"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6CBA84DB"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4A87B161"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52ACBEC3" w14:textId="77777777" w:rsidR="00A5463E" w:rsidRPr="00A5463E" w:rsidRDefault="00A5463E" w:rsidP="00CB1EBE">
      <w:pPr>
        <w:pStyle w:val="Heading5"/>
      </w:pPr>
      <w:bookmarkStart w:id="451" w:name="_Toc20208601"/>
      <w:bookmarkStart w:id="452" w:name="_Toc36044712"/>
      <w:bookmarkStart w:id="453" w:name="_Toc45216193"/>
      <w:bookmarkStart w:id="454" w:name="_Toc98709585"/>
      <w:r w:rsidRPr="00A5463E">
        <w:t>6.2.5.4.2</w:t>
      </w:r>
      <w:r w:rsidRPr="00A5463E">
        <w:tab/>
        <w:t>Reception of Receive media response (rejected) message (R: RM response (rejected))</w:t>
      </w:r>
      <w:bookmarkEnd w:id="451"/>
      <w:bookmarkEnd w:id="452"/>
      <w:bookmarkEnd w:id="453"/>
      <w:bookmarkEnd w:id="454"/>
    </w:p>
    <w:p w14:paraId="481F2797" w14:textId="77777777" w:rsidR="00A5463E" w:rsidRPr="00A5463E" w:rsidRDefault="00A5463E" w:rsidP="00A5463E">
      <w:r w:rsidRPr="00A5463E">
        <w:t>Upon receiving a rejected response for Receive media request message, the transmission participant:</w:t>
      </w:r>
    </w:p>
    <w:p w14:paraId="6E3EA325"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5B3B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19CCFF5A" w14:textId="77777777" w:rsidR="00A5463E" w:rsidRPr="00A5463E" w:rsidRDefault="00A5463E" w:rsidP="00A5463E">
      <w:pPr>
        <w:pStyle w:val="B2"/>
      </w:pPr>
      <w:r w:rsidRPr="00A5463E">
        <w:t>b.</w:t>
      </w:r>
      <w:r w:rsidRPr="00A5463E">
        <w:tab/>
        <w:t>shall include the Source field set to '0' (the transmission participant is the source);</w:t>
      </w:r>
    </w:p>
    <w:p w14:paraId="686CE141" w14:textId="77777777" w:rsidR="00A5463E" w:rsidRPr="00A5463E" w:rsidRDefault="00A5463E" w:rsidP="00A5463E">
      <w:pPr>
        <w:pStyle w:val="B1"/>
      </w:pPr>
      <w:r w:rsidRPr="00A5463E">
        <w:lastRenderedPageBreak/>
        <w:t>2.</w:t>
      </w:r>
      <w:r w:rsidRPr="00A5463E">
        <w:tab/>
        <w:t>shall provide receive media rejected notification to the user;</w:t>
      </w:r>
    </w:p>
    <w:p w14:paraId="340A7858"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10B799D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E96A194"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23C192FE" w14:textId="77777777" w:rsidR="00A5463E" w:rsidRPr="00A5463E" w:rsidRDefault="00A5463E" w:rsidP="00CB1EBE">
      <w:pPr>
        <w:pStyle w:val="Heading5"/>
      </w:pPr>
      <w:bookmarkStart w:id="455" w:name="_Toc20208602"/>
      <w:bookmarkStart w:id="456" w:name="_Toc36044713"/>
      <w:bookmarkStart w:id="457" w:name="_Toc45216194"/>
      <w:bookmarkStart w:id="458" w:name="_Toc98709586"/>
      <w:r w:rsidRPr="00A5463E">
        <w:t>6.2.5.4.3</w:t>
      </w:r>
      <w:r w:rsidRPr="00A5463E">
        <w:tab/>
        <w:t xml:space="preserve">Timer </w:t>
      </w:r>
      <w:r w:rsidR="00490E78">
        <w:t>T103</w:t>
      </w:r>
      <w:r w:rsidRPr="00A5463E">
        <w:t xml:space="preserve"> (Receive media request) expired</w:t>
      </w:r>
      <w:bookmarkEnd w:id="455"/>
      <w:bookmarkEnd w:id="456"/>
      <w:bookmarkEnd w:id="457"/>
      <w:bookmarkEnd w:id="458"/>
    </w:p>
    <w:p w14:paraId="5430E739"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73236473"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2FD17B7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279C55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649571C6"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543AB5D6" w14:textId="77777777" w:rsidR="00A5463E" w:rsidRPr="00A5463E" w:rsidRDefault="00A5463E" w:rsidP="00A5463E">
      <w:pPr>
        <w:pStyle w:val="B1"/>
      </w:pPr>
      <w:r w:rsidRPr="00A5463E">
        <w:t>3.</w:t>
      </w:r>
      <w:r w:rsidRPr="00A5463E">
        <w:tab/>
        <w:t>shall remain in the 'U: pending request to receive' state.</w:t>
      </w:r>
    </w:p>
    <w:p w14:paraId="6B5EA4B6" w14:textId="77777777" w:rsidR="00A5463E" w:rsidRPr="00A5463E" w:rsidRDefault="00A5463E" w:rsidP="00CB1EBE">
      <w:pPr>
        <w:pStyle w:val="Heading5"/>
      </w:pPr>
      <w:bookmarkStart w:id="459" w:name="_Toc20208603"/>
      <w:bookmarkStart w:id="460" w:name="_Toc36044714"/>
      <w:bookmarkStart w:id="461" w:name="_Toc45216195"/>
      <w:bookmarkStart w:id="462" w:name="_Toc98709587"/>
      <w:r w:rsidRPr="00A5463E">
        <w:t>6.2.5.4.4</w:t>
      </w:r>
      <w:r w:rsidRPr="00A5463E">
        <w:tab/>
        <w:t xml:space="preserve">Timer </w:t>
      </w:r>
      <w:r w:rsidR="00490E78">
        <w:t>T103</w:t>
      </w:r>
      <w:r w:rsidRPr="00A5463E">
        <w:t xml:space="preserve"> (Receive Media Request) expired N times</w:t>
      </w:r>
      <w:bookmarkEnd w:id="459"/>
      <w:bookmarkEnd w:id="460"/>
      <w:bookmarkEnd w:id="461"/>
      <w:bookmarkEnd w:id="462"/>
    </w:p>
    <w:p w14:paraId="28E1CF6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9DDA06A" w14:textId="77777777" w:rsidR="00A5463E" w:rsidRPr="00A5463E" w:rsidRDefault="00A5463E" w:rsidP="00A5463E">
      <w:pPr>
        <w:pStyle w:val="B1"/>
      </w:pPr>
      <w:r w:rsidRPr="00A5463E">
        <w:t>1.</w:t>
      </w:r>
      <w:r w:rsidRPr="00A5463E">
        <w:tab/>
        <w:t>shall provide a receive media request timeout notification to the user; and</w:t>
      </w:r>
    </w:p>
    <w:p w14:paraId="465FFD17"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6B7D3B7C" w14:textId="77777777" w:rsidR="00A5463E" w:rsidRPr="00A5463E" w:rsidRDefault="00A5463E" w:rsidP="00CB1EBE">
      <w:pPr>
        <w:pStyle w:val="Heading5"/>
      </w:pPr>
      <w:bookmarkStart w:id="463" w:name="_Toc20208604"/>
      <w:bookmarkStart w:id="464" w:name="_Toc36044715"/>
      <w:bookmarkStart w:id="465" w:name="_Toc45216196"/>
      <w:bookmarkStart w:id="466" w:name="_Toc98709588"/>
      <w:r w:rsidRPr="00A5463E">
        <w:t>6.2.5.4.5</w:t>
      </w:r>
      <w:r w:rsidRPr="00A5463E">
        <w:tab/>
        <w:t>Reception of Receive media response (granted) message (R: RM response (granted))</w:t>
      </w:r>
      <w:bookmarkEnd w:id="463"/>
      <w:bookmarkEnd w:id="464"/>
      <w:bookmarkEnd w:id="465"/>
      <w:bookmarkEnd w:id="466"/>
    </w:p>
    <w:p w14:paraId="3E6005F9" w14:textId="77777777" w:rsidR="00A5463E" w:rsidRPr="00A5463E" w:rsidRDefault="00A5463E" w:rsidP="00A5463E">
      <w:r w:rsidRPr="00A5463E">
        <w:t>Upon receiving a granted response for Receive media request message, the transmission participant:</w:t>
      </w:r>
    </w:p>
    <w:p w14:paraId="04D1FA1A"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0674665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3A87594C" w14:textId="77777777" w:rsidR="00A5463E" w:rsidRPr="00A5463E" w:rsidRDefault="00A5463E" w:rsidP="00A5463E">
      <w:pPr>
        <w:pStyle w:val="B2"/>
      </w:pPr>
      <w:r w:rsidRPr="00A5463E">
        <w:t>b.</w:t>
      </w:r>
      <w:r w:rsidRPr="00A5463E">
        <w:tab/>
        <w:t>shall include the Source field set to '0' (the transmission participant is the source);</w:t>
      </w:r>
    </w:p>
    <w:p w14:paraId="757980D6" w14:textId="77777777" w:rsidR="00A5463E" w:rsidRPr="00A5463E" w:rsidRDefault="00A5463E" w:rsidP="00A5463E">
      <w:pPr>
        <w:pStyle w:val="B1"/>
      </w:pPr>
      <w:r w:rsidRPr="00A5463E">
        <w:t>2.</w:t>
      </w:r>
      <w:r w:rsidRPr="00A5463E">
        <w:tab/>
        <w:t>shall provide receive media success notification to the user;</w:t>
      </w:r>
    </w:p>
    <w:p w14:paraId="515095D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B913BF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DB53011" w14:textId="77777777" w:rsidR="00A5463E" w:rsidRPr="00A5463E" w:rsidRDefault="00A5463E" w:rsidP="00A5463E">
      <w:pPr>
        <w:pStyle w:val="B1"/>
      </w:pPr>
      <w:r w:rsidRPr="00A5463E">
        <w:t>5.</w:t>
      </w:r>
      <w:r w:rsidRPr="00A5463E">
        <w:tab/>
        <w:t>shall enter the 'U: has permission to receive' state.</w:t>
      </w:r>
    </w:p>
    <w:p w14:paraId="1B01D9C4" w14:textId="77777777" w:rsidR="008A00C8" w:rsidRPr="002364D3" w:rsidRDefault="008A00C8" w:rsidP="00CB1EBE">
      <w:pPr>
        <w:pStyle w:val="Heading5"/>
        <w:rPr>
          <w:lang w:val="en-IN"/>
        </w:rPr>
      </w:pPr>
      <w:bookmarkStart w:id="467" w:name="_Toc20208605"/>
      <w:bookmarkStart w:id="468" w:name="_Toc36044716"/>
      <w:bookmarkStart w:id="469" w:name="_Toc45216197"/>
      <w:bookmarkStart w:id="470" w:name="_Toc98709589"/>
      <w:r w:rsidRPr="002364D3">
        <w:rPr>
          <w:lang w:val="en-IN"/>
        </w:rPr>
        <w:t>6.2.5.4.6</w:t>
      </w:r>
      <w:r w:rsidRPr="002364D3">
        <w:rPr>
          <w:lang w:val="en-IN"/>
        </w:rPr>
        <w:tab/>
        <w:t>Media reception request cancel (Click video reception end button)</w:t>
      </w:r>
      <w:bookmarkEnd w:id="467"/>
      <w:bookmarkEnd w:id="468"/>
      <w:bookmarkEnd w:id="469"/>
      <w:bookmarkEnd w:id="470"/>
    </w:p>
    <w:p w14:paraId="310BE2A9" w14:textId="77777777" w:rsidR="008A00C8" w:rsidRPr="002364D3" w:rsidRDefault="008A00C8" w:rsidP="008A00C8">
      <w:r w:rsidRPr="002364D3">
        <w:t>Upon receiving an indication from the user to cancel the Receive Media Request, the transmission participant:</w:t>
      </w:r>
    </w:p>
    <w:p w14:paraId="3003388D"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069D33D2"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57D9B469"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55EB1807"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3705B65C"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7131BDE3" w14:textId="77777777" w:rsidR="008A00C8" w:rsidRPr="002364D3" w:rsidRDefault="008A00C8" w:rsidP="008A00C8">
      <w:pPr>
        <w:pStyle w:val="B1"/>
      </w:pPr>
      <w:r w:rsidRPr="002364D3">
        <w:t>4.</w:t>
      </w:r>
      <w:r w:rsidRPr="002364D3">
        <w:tab/>
        <w:t>shall stop timer T103 (Receive Media Request);</w:t>
      </w:r>
    </w:p>
    <w:p w14:paraId="1C4E9ED5"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0F30247A" w14:textId="77777777" w:rsidR="008A00C8" w:rsidRPr="002364D3" w:rsidRDefault="008A00C8" w:rsidP="008A00C8">
      <w:pPr>
        <w:pStyle w:val="B1"/>
      </w:pPr>
      <w:r w:rsidRPr="002364D3">
        <w:t>6.</w:t>
      </w:r>
      <w:r w:rsidRPr="002364D3">
        <w:tab/>
        <w:t>shall enter the 'U: pending reception release' state.</w:t>
      </w:r>
    </w:p>
    <w:p w14:paraId="44F420A8" w14:textId="77777777" w:rsidR="00A5463E" w:rsidRPr="00A5463E" w:rsidRDefault="00A5463E" w:rsidP="00CB1EBE">
      <w:pPr>
        <w:pStyle w:val="Heading4"/>
      </w:pPr>
      <w:bookmarkStart w:id="471" w:name="_Toc20208606"/>
      <w:bookmarkStart w:id="472" w:name="_Toc36044717"/>
      <w:bookmarkStart w:id="473" w:name="_Toc45216198"/>
      <w:bookmarkStart w:id="474" w:name="_Toc98709590"/>
      <w:r w:rsidRPr="00A5463E">
        <w:t>6.2.5.5</w:t>
      </w:r>
      <w:r w:rsidRPr="00A5463E">
        <w:tab/>
        <w:t>State: 'U: has permission to receive'</w:t>
      </w:r>
      <w:bookmarkEnd w:id="471"/>
      <w:bookmarkEnd w:id="472"/>
      <w:bookmarkEnd w:id="473"/>
      <w:bookmarkEnd w:id="474"/>
    </w:p>
    <w:p w14:paraId="649599AE" w14:textId="77777777" w:rsidR="00A5463E" w:rsidRPr="00A5463E" w:rsidRDefault="00A5463E" w:rsidP="00CB1EBE">
      <w:pPr>
        <w:pStyle w:val="Heading5"/>
      </w:pPr>
      <w:bookmarkStart w:id="475" w:name="_Toc20208607"/>
      <w:bookmarkStart w:id="476" w:name="_Toc36044718"/>
      <w:bookmarkStart w:id="477" w:name="_Toc45216199"/>
      <w:bookmarkStart w:id="478" w:name="_Toc98709591"/>
      <w:r w:rsidRPr="00A5463E">
        <w:t>6.2.5.5.1</w:t>
      </w:r>
      <w:r w:rsidRPr="00A5463E">
        <w:tab/>
        <w:t>General</w:t>
      </w:r>
      <w:bookmarkEnd w:id="475"/>
      <w:bookmarkEnd w:id="476"/>
      <w:bookmarkEnd w:id="477"/>
      <w:bookmarkEnd w:id="478"/>
    </w:p>
    <w:p w14:paraId="5A35A172"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567F6835" w14:textId="77777777" w:rsidR="00A5463E" w:rsidRPr="00A5463E" w:rsidRDefault="00A5463E" w:rsidP="00A5463E">
      <w:r w:rsidRPr="00A5463E">
        <w:t>In this state, the transmission participant can end the reception of RTP media at any time, even before actually receiving any media.</w:t>
      </w:r>
    </w:p>
    <w:p w14:paraId="70CD9244" w14:textId="77777777" w:rsidR="00A5463E" w:rsidRPr="00A5463E" w:rsidRDefault="00A5463E" w:rsidP="00CB1EBE">
      <w:pPr>
        <w:pStyle w:val="Heading5"/>
      </w:pPr>
      <w:bookmarkStart w:id="479" w:name="_Toc20208608"/>
      <w:bookmarkStart w:id="480" w:name="_Toc36044719"/>
      <w:bookmarkStart w:id="481" w:name="_Toc45216200"/>
      <w:bookmarkStart w:id="482" w:name="_Toc98709592"/>
      <w:r w:rsidRPr="00A5463E">
        <w:t>6.2.5.5.2</w:t>
      </w:r>
      <w:r w:rsidRPr="00A5463E">
        <w:tab/>
        <w:t>Receive RTP media packets (R: RTP media)</w:t>
      </w:r>
      <w:bookmarkEnd w:id="479"/>
      <w:bookmarkEnd w:id="480"/>
      <w:bookmarkEnd w:id="481"/>
      <w:bookmarkEnd w:id="482"/>
    </w:p>
    <w:p w14:paraId="197132D1" w14:textId="77777777" w:rsidR="00391F2A" w:rsidRDefault="00A5463E" w:rsidP="00391F2A">
      <w:r w:rsidRPr="00A5463E">
        <w:t>Upon receiving indication from the transmission control server that encoded video is received from the source, the transmission participant:</w:t>
      </w:r>
    </w:p>
    <w:p w14:paraId="26B735FF"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D9F48B5" w14:textId="77777777" w:rsidR="00A5463E" w:rsidRPr="00A5463E" w:rsidRDefault="00A5463E" w:rsidP="00A5463E">
      <w:pPr>
        <w:pStyle w:val="B1"/>
      </w:pPr>
      <w:r w:rsidRPr="00A5463E">
        <w:t>1.</w:t>
      </w:r>
      <w:r w:rsidRPr="00A5463E">
        <w:tab/>
        <w:t>shall receive the encoded video from the MCVideo server; and</w:t>
      </w:r>
    </w:p>
    <w:p w14:paraId="42B53620" w14:textId="77777777" w:rsidR="00A5463E" w:rsidRPr="00A5463E" w:rsidRDefault="00A5463E" w:rsidP="00A5463E">
      <w:pPr>
        <w:pStyle w:val="B1"/>
      </w:pPr>
      <w:r w:rsidRPr="00A5463E">
        <w:t>2.</w:t>
      </w:r>
      <w:r w:rsidRPr="00A5463E">
        <w:tab/>
        <w:t>shall remain in the 'U: has permission to receive' state.</w:t>
      </w:r>
    </w:p>
    <w:p w14:paraId="3CEA3275" w14:textId="77777777" w:rsidR="00A5463E" w:rsidRPr="00A5463E" w:rsidRDefault="00A5463E" w:rsidP="00CB1EBE">
      <w:pPr>
        <w:pStyle w:val="Heading5"/>
      </w:pPr>
      <w:bookmarkStart w:id="483" w:name="_Toc20208609"/>
      <w:bookmarkStart w:id="484" w:name="_Toc36044720"/>
      <w:bookmarkStart w:id="485" w:name="_Toc45216201"/>
      <w:bookmarkStart w:id="486" w:name="_Toc98709593"/>
      <w:r w:rsidRPr="00A5463E">
        <w:t>6.2.5.5.3</w:t>
      </w:r>
      <w:r w:rsidRPr="00A5463E">
        <w:tab/>
        <w:t xml:space="preserve">Media reception end request message (Click </w:t>
      </w:r>
      <w:r w:rsidR="0091451C">
        <w:rPr>
          <w:lang w:val="en-US"/>
        </w:rPr>
        <w:t>video reception</w:t>
      </w:r>
      <w:r w:rsidRPr="00A5463E">
        <w:t xml:space="preserve"> end button)</w:t>
      </w:r>
      <w:bookmarkEnd w:id="483"/>
      <w:bookmarkEnd w:id="484"/>
      <w:bookmarkEnd w:id="485"/>
      <w:bookmarkEnd w:id="486"/>
    </w:p>
    <w:p w14:paraId="7F9E7B41" w14:textId="77777777" w:rsidR="00A5463E" w:rsidRPr="00A5463E" w:rsidRDefault="00A5463E" w:rsidP="00A5463E">
      <w:r w:rsidRPr="00A5463E">
        <w:t>Upon receiving an indication from the user to end the RTP media reception, the transmission participant:</w:t>
      </w:r>
    </w:p>
    <w:p w14:paraId="7DEB7B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4DDF670C"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0E810AE8"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078C2E1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27CFF61A"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70211890"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0B83357"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75966127" w14:textId="77777777" w:rsidR="00A5463E" w:rsidRPr="00A5463E" w:rsidRDefault="00A5463E" w:rsidP="00CB1EBE">
      <w:pPr>
        <w:pStyle w:val="Heading5"/>
      </w:pPr>
      <w:bookmarkStart w:id="487" w:name="_Toc20208610"/>
      <w:bookmarkStart w:id="488" w:name="_Toc36044721"/>
      <w:bookmarkStart w:id="489" w:name="_Toc45216202"/>
      <w:bookmarkStart w:id="490" w:name="_Toc98709594"/>
      <w:r w:rsidRPr="00A5463E">
        <w:t>6.2.5.5.4</w:t>
      </w:r>
      <w:r w:rsidRPr="00A5463E">
        <w:tab/>
        <w:t>Receive Media reception override notify message (R: Media Rx override notify)</w:t>
      </w:r>
      <w:bookmarkEnd w:id="487"/>
      <w:bookmarkEnd w:id="488"/>
      <w:bookmarkEnd w:id="489"/>
      <w:bookmarkEnd w:id="490"/>
    </w:p>
    <w:p w14:paraId="2519F920" w14:textId="77777777" w:rsidR="00A5463E" w:rsidRPr="00A5463E" w:rsidRDefault="00A5463E" w:rsidP="00A5463E">
      <w:r w:rsidRPr="00A5463E">
        <w:t>Upon receiving a Media reception override notify message, the transmission participant:</w:t>
      </w:r>
    </w:p>
    <w:p w14:paraId="70770016" w14:textId="77777777" w:rsidR="00A5463E" w:rsidRPr="00A5463E" w:rsidRDefault="00A5463E" w:rsidP="00A5463E">
      <w:pPr>
        <w:pStyle w:val="B1"/>
      </w:pPr>
      <w:r w:rsidRPr="00A5463E">
        <w:t>1.</w:t>
      </w:r>
      <w:r w:rsidRPr="00A5463E">
        <w:tab/>
        <w:t>shall inform the user that the permission to receive a RTP media is being overriden;</w:t>
      </w:r>
    </w:p>
    <w:p w14:paraId="204B466D"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02D995F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05A304A"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4EFB7CBF"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0ED9184" w14:textId="77777777" w:rsidR="00A5463E" w:rsidRPr="00A5463E" w:rsidRDefault="00A5463E" w:rsidP="00CB1EBE">
      <w:pPr>
        <w:pStyle w:val="Heading5"/>
      </w:pPr>
      <w:bookmarkStart w:id="491" w:name="_Toc20208611"/>
      <w:bookmarkStart w:id="492" w:name="_Toc36044722"/>
      <w:bookmarkStart w:id="493" w:name="_Toc45216203"/>
      <w:bookmarkStart w:id="494" w:name="_Toc98709595"/>
      <w:r w:rsidRPr="00A5463E">
        <w:t>6.2.5.5.5</w:t>
      </w:r>
      <w:r w:rsidRPr="00A5463E">
        <w:tab/>
        <w:t>Receive Media reception end request message (R: MRE request)</w:t>
      </w:r>
      <w:bookmarkEnd w:id="491"/>
      <w:bookmarkEnd w:id="492"/>
      <w:bookmarkEnd w:id="493"/>
      <w:bookmarkEnd w:id="494"/>
    </w:p>
    <w:p w14:paraId="54F43E88" w14:textId="77777777" w:rsidR="00A5463E" w:rsidRPr="00A5463E" w:rsidRDefault="00A5463E" w:rsidP="00A5463E">
      <w:r w:rsidRPr="00A5463E">
        <w:t>Upon receiving a Media reception end request message, the transmission participant:</w:t>
      </w:r>
    </w:p>
    <w:p w14:paraId="390FCF7B"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2E9786FD"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0622619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005C05B"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27B1443E"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5693C8A0"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7E84949D"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3F4639DB"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042652EA"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4D479201"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4DB916A4"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50A66918" w14:textId="77777777" w:rsidR="00A5463E" w:rsidRPr="009559DD" w:rsidRDefault="00A5463E" w:rsidP="00CB1EBE">
      <w:pPr>
        <w:pStyle w:val="Heading5"/>
      </w:pPr>
      <w:bookmarkStart w:id="495" w:name="_Toc20208612"/>
      <w:bookmarkStart w:id="496" w:name="_Toc36044723"/>
      <w:bookmarkStart w:id="497" w:name="_Toc45216204"/>
      <w:bookmarkStart w:id="498" w:name="_Toc98709596"/>
      <w:r w:rsidRPr="00A5463E">
        <w:t>6.2.5.5.6</w:t>
      </w:r>
      <w:r w:rsidRPr="00A5463E">
        <w:tab/>
      </w:r>
      <w:r w:rsidR="00391F2A" w:rsidRPr="009559DD">
        <w:t>Void</w:t>
      </w:r>
      <w:bookmarkEnd w:id="495"/>
      <w:bookmarkEnd w:id="496"/>
      <w:bookmarkEnd w:id="497"/>
      <w:bookmarkEnd w:id="498"/>
    </w:p>
    <w:p w14:paraId="1B1A9D8E" w14:textId="77777777" w:rsidR="00A5463E" w:rsidRPr="00A5463E" w:rsidRDefault="00A5463E" w:rsidP="00CB1EBE">
      <w:pPr>
        <w:pStyle w:val="Heading4"/>
      </w:pPr>
      <w:bookmarkStart w:id="499" w:name="_Toc20208613"/>
      <w:bookmarkStart w:id="500" w:name="_Toc36044724"/>
      <w:bookmarkStart w:id="501" w:name="_Toc45216205"/>
      <w:bookmarkStart w:id="502" w:name="_Toc98709597"/>
      <w:r w:rsidRPr="00A5463E">
        <w:t>6.2.5.6</w:t>
      </w:r>
      <w:r w:rsidRPr="00A5463E">
        <w:tab/>
        <w:t>State: 'U: pending reception release'</w:t>
      </w:r>
      <w:bookmarkEnd w:id="499"/>
      <w:bookmarkEnd w:id="500"/>
      <w:bookmarkEnd w:id="501"/>
      <w:bookmarkEnd w:id="502"/>
    </w:p>
    <w:p w14:paraId="671B1046" w14:textId="77777777" w:rsidR="00A5463E" w:rsidRPr="00A5463E" w:rsidRDefault="00A5463E" w:rsidP="00CB1EBE">
      <w:pPr>
        <w:pStyle w:val="Heading5"/>
      </w:pPr>
      <w:bookmarkStart w:id="503" w:name="_Toc20208614"/>
      <w:bookmarkStart w:id="504" w:name="_Toc36044725"/>
      <w:bookmarkStart w:id="505" w:name="_Toc45216206"/>
      <w:bookmarkStart w:id="506" w:name="_Toc98709598"/>
      <w:r w:rsidRPr="00A5463E">
        <w:t>6.2.5.6.1</w:t>
      </w:r>
      <w:r w:rsidRPr="00A5463E">
        <w:tab/>
        <w:t>General</w:t>
      </w:r>
      <w:bookmarkEnd w:id="503"/>
      <w:bookmarkEnd w:id="504"/>
      <w:bookmarkEnd w:id="505"/>
      <w:bookmarkEnd w:id="506"/>
    </w:p>
    <w:p w14:paraId="144C3668"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ACFF99D" w14:textId="77777777" w:rsidR="00A5463E" w:rsidRPr="00A5463E" w:rsidRDefault="00A5463E" w:rsidP="00A5463E">
      <w:r w:rsidRPr="00A5463E">
        <w:t xml:space="preserve">Timer </w:t>
      </w:r>
      <w:r w:rsidR="00490E78">
        <w:t>T104</w:t>
      </w:r>
      <w:r w:rsidRPr="00A5463E">
        <w:t xml:space="preserve"> (Receive Media Release) is running in this state.</w:t>
      </w:r>
    </w:p>
    <w:p w14:paraId="27A7E0F7" w14:textId="77777777" w:rsidR="00A5463E" w:rsidRPr="00A5463E" w:rsidRDefault="00A5463E" w:rsidP="00CB1EBE">
      <w:pPr>
        <w:pStyle w:val="Heading5"/>
      </w:pPr>
      <w:bookmarkStart w:id="507" w:name="_Toc20208615"/>
      <w:bookmarkStart w:id="508" w:name="_Toc36044726"/>
      <w:bookmarkStart w:id="509" w:name="_Toc45216207"/>
      <w:bookmarkStart w:id="510" w:name="_Toc98709599"/>
      <w:r w:rsidRPr="00A5463E">
        <w:t>6.2.5.6.2</w:t>
      </w:r>
      <w:r w:rsidRPr="00A5463E">
        <w:tab/>
        <w:t xml:space="preserve">Timer </w:t>
      </w:r>
      <w:r w:rsidR="00490E78">
        <w:t>T104</w:t>
      </w:r>
      <w:r w:rsidRPr="00A5463E">
        <w:t xml:space="preserve"> (Receive Media Release) expired</w:t>
      </w:r>
      <w:bookmarkEnd w:id="507"/>
      <w:bookmarkEnd w:id="508"/>
      <w:bookmarkEnd w:id="509"/>
      <w:bookmarkEnd w:id="510"/>
    </w:p>
    <w:p w14:paraId="6E6E30E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4571192" w14:textId="77777777" w:rsidR="00A5463E" w:rsidRPr="00A5463E" w:rsidRDefault="00A5463E" w:rsidP="00A5463E">
      <w:pPr>
        <w:pStyle w:val="B1"/>
      </w:pPr>
      <w:r w:rsidRPr="00A5463E">
        <w:t>1.</w:t>
      </w:r>
      <w:r w:rsidRPr="00A5463E">
        <w:tab/>
        <w:t>shall send a MRE request message towards the transmission control server;</w:t>
      </w:r>
    </w:p>
    <w:p w14:paraId="6B49C70F"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666D0F" w14:textId="77777777" w:rsidR="00A5463E" w:rsidRPr="00A5463E" w:rsidRDefault="00A5463E" w:rsidP="00A5463E">
      <w:pPr>
        <w:pStyle w:val="B1"/>
      </w:pPr>
      <w:r w:rsidRPr="00A5463E">
        <w:t>3.</w:t>
      </w:r>
      <w:r w:rsidRPr="00A5463E">
        <w:tab/>
        <w:t>shall remain in state 'U: pending reception release'.</w:t>
      </w:r>
    </w:p>
    <w:p w14:paraId="5C728D6C" w14:textId="77777777" w:rsidR="00A5463E" w:rsidRPr="00A5463E" w:rsidRDefault="00A5463E" w:rsidP="00CB1EBE">
      <w:pPr>
        <w:pStyle w:val="Heading5"/>
      </w:pPr>
      <w:bookmarkStart w:id="511" w:name="_Toc20208616"/>
      <w:bookmarkStart w:id="512" w:name="_Toc36044727"/>
      <w:bookmarkStart w:id="513" w:name="_Toc45216208"/>
      <w:bookmarkStart w:id="514" w:name="_Toc98709600"/>
      <w:r w:rsidRPr="00A5463E">
        <w:lastRenderedPageBreak/>
        <w:t>6.2.5.6.3</w:t>
      </w:r>
      <w:r w:rsidRPr="00A5463E">
        <w:tab/>
        <w:t xml:space="preserve">Timer </w:t>
      </w:r>
      <w:r w:rsidR="00490E78">
        <w:t>T104</w:t>
      </w:r>
      <w:r w:rsidRPr="00A5463E">
        <w:t xml:space="preserve"> (Receive media release) expired N times</w:t>
      </w:r>
      <w:bookmarkEnd w:id="511"/>
      <w:bookmarkEnd w:id="512"/>
      <w:bookmarkEnd w:id="513"/>
      <w:bookmarkEnd w:id="514"/>
    </w:p>
    <w:p w14:paraId="31A8522F"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2165A8C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54086349" w14:textId="77777777" w:rsidR="00A5463E" w:rsidRPr="00A5463E" w:rsidRDefault="00A5463E" w:rsidP="00CB1EBE">
      <w:pPr>
        <w:pStyle w:val="Heading5"/>
      </w:pPr>
      <w:bookmarkStart w:id="515" w:name="_Toc20208617"/>
      <w:bookmarkStart w:id="516" w:name="_Toc36044728"/>
      <w:bookmarkStart w:id="517" w:name="_Toc45216209"/>
      <w:bookmarkStart w:id="518" w:name="_Toc98709601"/>
      <w:r w:rsidRPr="00A5463E">
        <w:t>6.2.5.6.4</w:t>
      </w:r>
      <w:r w:rsidRPr="00A5463E">
        <w:tab/>
        <w:t>Receive Media Reception End Response message (R: MRE response)</w:t>
      </w:r>
      <w:bookmarkEnd w:id="515"/>
      <w:bookmarkEnd w:id="516"/>
      <w:bookmarkEnd w:id="517"/>
      <w:bookmarkEnd w:id="518"/>
    </w:p>
    <w:p w14:paraId="60D5B990" w14:textId="77777777" w:rsidR="00A5463E" w:rsidRPr="00A5463E" w:rsidRDefault="00A5463E" w:rsidP="00A5463E">
      <w:r w:rsidRPr="00A5463E">
        <w:t>Upon receiving a MRE response message, the transmission participant:</w:t>
      </w:r>
    </w:p>
    <w:p w14:paraId="023CC58C"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073457A"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113D4D51" w14:textId="77777777" w:rsidR="00A5463E" w:rsidRPr="00A5463E" w:rsidRDefault="00A5463E" w:rsidP="00A5463E">
      <w:pPr>
        <w:pStyle w:val="B2"/>
      </w:pPr>
      <w:r w:rsidRPr="00A5463E">
        <w:t>b.</w:t>
      </w:r>
      <w:r w:rsidRPr="00A5463E">
        <w:tab/>
        <w:t>shall include the Source field set to '0' (the transmission participant is the source);</w:t>
      </w:r>
    </w:p>
    <w:p w14:paraId="77CBC782" w14:textId="77777777" w:rsidR="00A5463E" w:rsidRPr="00A5463E" w:rsidRDefault="00A5463E" w:rsidP="00A5463E">
      <w:pPr>
        <w:pStyle w:val="B1"/>
      </w:pPr>
      <w:r w:rsidRPr="00A5463E">
        <w:t>2.</w:t>
      </w:r>
      <w:r w:rsidRPr="00A5463E">
        <w:tab/>
        <w:t>may provide a Media reception end notification to the MCVideo user;</w:t>
      </w:r>
    </w:p>
    <w:p w14:paraId="5FB1B113"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3EE300A4"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259C6C25"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7CED95BD" w14:textId="77777777" w:rsidR="00A5463E" w:rsidRPr="00A5463E" w:rsidRDefault="00A5463E" w:rsidP="00CB1EBE">
      <w:pPr>
        <w:pStyle w:val="Heading5"/>
      </w:pPr>
      <w:bookmarkStart w:id="519" w:name="_Toc20208618"/>
      <w:bookmarkStart w:id="520" w:name="_Toc36044729"/>
      <w:bookmarkStart w:id="521" w:name="_Toc45216210"/>
      <w:bookmarkStart w:id="522" w:name="_Toc98709602"/>
      <w:r w:rsidRPr="00A5463E">
        <w:t>6.2.5.6.5</w:t>
      </w:r>
      <w:r w:rsidRPr="00A5463E">
        <w:tab/>
      </w:r>
      <w:r w:rsidR="00391F2A">
        <w:t>Void</w:t>
      </w:r>
      <w:bookmarkEnd w:id="519"/>
      <w:bookmarkEnd w:id="520"/>
      <w:bookmarkEnd w:id="521"/>
      <w:bookmarkEnd w:id="522"/>
    </w:p>
    <w:p w14:paraId="41966CBF" w14:textId="77777777" w:rsidR="00A5463E" w:rsidRPr="00A5463E" w:rsidRDefault="00A5463E" w:rsidP="00CB1EBE">
      <w:pPr>
        <w:pStyle w:val="Heading4"/>
      </w:pPr>
      <w:bookmarkStart w:id="523" w:name="_Toc20208619"/>
      <w:bookmarkStart w:id="524" w:name="_Toc36044730"/>
      <w:bookmarkStart w:id="525" w:name="_Toc45216211"/>
      <w:bookmarkStart w:id="526" w:name="_Toc98709603"/>
      <w:r w:rsidRPr="00A5463E">
        <w:t>6.2.5.7</w:t>
      </w:r>
      <w:r w:rsidRPr="00A5463E">
        <w:tab/>
      </w:r>
      <w:r w:rsidR="008A00C8" w:rsidRPr="002364D3">
        <w:rPr>
          <w:lang w:val="en-IN"/>
        </w:rPr>
        <w:t>Void</w:t>
      </w:r>
      <w:bookmarkEnd w:id="523"/>
      <w:bookmarkEnd w:id="524"/>
      <w:bookmarkEnd w:id="525"/>
      <w:bookmarkEnd w:id="526"/>
    </w:p>
    <w:p w14:paraId="42D6A33E" w14:textId="77777777" w:rsidR="00A5463E" w:rsidRPr="00A5463E" w:rsidRDefault="00A5463E" w:rsidP="00CB1EBE">
      <w:pPr>
        <w:pStyle w:val="Heading5"/>
      </w:pPr>
      <w:bookmarkStart w:id="527" w:name="_Toc20208620"/>
      <w:bookmarkStart w:id="528" w:name="_Toc36044731"/>
      <w:bookmarkStart w:id="529" w:name="_Toc45216212"/>
      <w:bookmarkStart w:id="530" w:name="_Toc98709604"/>
      <w:r w:rsidRPr="00A5463E">
        <w:t>6.2.5.7.1</w:t>
      </w:r>
      <w:r w:rsidRPr="00A5463E">
        <w:tab/>
      </w:r>
      <w:r w:rsidR="008A00C8" w:rsidRPr="002364D3">
        <w:rPr>
          <w:lang w:val="en-IN"/>
        </w:rPr>
        <w:t>Void</w:t>
      </w:r>
      <w:bookmarkEnd w:id="527"/>
      <w:bookmarkEnd w:id="528"/>
      <w:bookmarkEnd w:id="529"/>
      <w:bookmarkEnd w:id="530"/>
    </w:p>
    <w:p w14:paraId="3F4162C8" w14:textId="77777777" w:rsidR="00A5463E" w:rsidRPr="00A5463E" w:rsidRDefault="00A5463E" w:rsidP="00CB1EBE">
      <w:pPr>
        <w:pStyle w:val="Heading5"/>
      </w:pPr>
      <w:bookmarkStart w:id="531" w:name="_Toc20208621"/>
      <w:bookmarkStart w:id="532" w:name="_Toc36044732"/>
      <w:bookmarkStart w:id="533" w:name="_Toc45216213"/>
      <w:bookmarkStart w:id="534" w:name="_Toc98709605"/>
      <w:r w:rsidRPr="00A5463E">
        <w:t>6.2.5.7.2</w:t>
      </w:r>
      <w:r w:rsidRPr="00A5463E">
        <w:tab/>
      </w:r>
      <w:r w:rsidR="008A00C8" w:rsidRPr="002364D3">
        <w:rPr>
          <w:lang w:val="en-IN"/>
        </w:rPr>
        <w:t>Void</w:t>
      </w:r>
      <w:bookmarkEnd w:id="531"/>
      <w:bookmarkEnd w:id="532"/>
      <w:bookmarkEnd w:id="533"/>
      <w:bookmarkEnd w:id="534"/>
    </w:p>
    <w:p w14:paraId="4A7763A7" w14:textId="77777777" w:rsidR="00A5463E" w:rsidRPr="00A5463E" w:rsidRDefault="00A5463E" w:rsidP="00CB1EBE">
      <w:pPr>
        <w:pStyle w:val="Heading5"/>
      </w:pPr>
      <w:bookmarkStart w:id="535" w:name="_Toc20208622"/>
      <w:bookmarkStart w:id="536" w:name="_Toc36044733"/>
      <w:bookmarkStart w:id="537" w:name="_Toc45216214"/>
      <w:bookmarkStart w:id="538" w:name="_Toc98709606"/>
      <w:r w:rsidRPr="00A5463E">
        <w:t>6.2.5.7.3</w:t>
      </w:r>
      <w:r w:rsidRPr="00A5463E">
        <w:tab/>
      </w:r>
      <w:r w:rsidR="008A00C8" w:rsidRPr="002364D3">
        <w:rPr>
          <w:lang w:val="en-IN"/>
        </w:rPr>
        <w:t>Void</w:t>
      </w:r>
      <w:bookmarkEnd w:id="535"/>
      <w:bookmarkEnd w:id="536"/>
      <w:bookmarkEnd w:id="537"/>
      <w:bookmarkEnd w:id="538"/>
    </w:p>
    <w:p w14:paraId="6136E511" w14:textId="77777777" w:rsidR="00391F2A" w:rsidRPr="00CE7B99" w:rsidRDefault="00391F2A" w:rsidP="00CB1EBE">
      <w:pPr>
        <w:pStyle w:val="Heading5"/>
        <w:rPr>
          <w:szCs w:val="22"/>
          <w:lang w:eastAsia="zh-CN"/>
        </w:rPr>
      </w:pPr>
      <w:bookmarkStart w:id="539" w:name="_Toc20208623"/>
      <w:bookmarkStart w:id="540" w:name="_Toc36044734"/>
      <w:bookmarkStart w:id="541" w:name="_Toc45216215"/>
      <w:bookmarkStart w:id="542" w:name="_Toc98709607"/>
      <w:r w:rsidRPr="00450350">
        <w:t>6.2.5.7.4</w:t>
      </w:r>
      <w:r w:rsidRPr="00450350">
        <w:tab/>
      </w:r>
      <w:r w:rsidR="008A00C8" w:rsidRPr="00CE7B99">
        <w:t>Void</w:t>
      </w:r>
      <w:bookmarkEnd w:id="539"/>
      <w:bookmarkEnd w:id="540"/>
      <w:bookmarkEnd w:id="541"/>
      <w:bookmarkEnd w:id="542"/>
    </w:p>
    <w:p w14:paraId="11FEB07E" w14:textId="77777777" w:rsidR="008A00C8" w:rsidRPr="002364D3" w:rsidRDefault="008A00C8" w:rsidP="00CB1EBE">
      <w:pPr>
        <w:pStyle w:val="Heading4"/>
        <w:rPr>
          <w:lang w:val="en-IN"/>
        </w:rPr>
      </w:pPr>
      <w:bookmarkStart w:id="543" w:name="_Toc20208624"/>
      <w:bookmarkStart w:id="544" w:name="_Toc36044735"/>
      <w:bookmarkStart w:id="545" w:name="_Toc45216216"/>
      <w:bookmarkStart w:id="546" w:name="_Toc98709608"/>
      <w:r w:rsidRPr="002364D3">
        <w:rPr>
          <w:lang w:val="en-IN"/>
        </w:rPr>
        <w:t>6.2.5.8</w:t>
      </w:r>
      <w:r w:rsidRPr="002364D3">
        <w:rPr>
          <w:lang w:val="en-IN"/>
        </w:rPr>
        <w:tab/>
        <w:t>State: 'U: terminated'</w:t>
      </w:r>
      <w:bookmarkEnd w:id="543"/>
      <w:bookmarkEnd w:id="544"/>
      <w:bookmarkEnd w:id="545"/>
      <w:bookmarkEnd w:id="546"/>
    </w:p>
    <w:p w14:paraId="72C59A27" w14:textId="77777777" w:rsidR="008A00C8" w:rsidRPr="002364D3" w:rsidRDefault="008A00C8" w:rsidP="00CB1EBE">
      <w:pPr>
        <w:pStyle w:val="Heading5"/>
        <w:rPr>
          <w:lang w:val="en-IN"/>
        </w:rPr>
      </w:pPr>
      <w:bookmarkStart w:id="547" w:name="_Toc20208625"/>
      <w:bookmarkStart w:id="548" w:name="_Toc36044736"/>
      <w:bookmarkStart w:id="549" w:name="_Toc45216217"/>
      <w:bookmarkStart w:id="550" w:name="_Toc98709609"/>
      <w:r w:rsidRPr="002364D3">
        <w:rPr>
          <w:lang w:val="en-IN"/>
        </w:rPr>
        <w:t>6.2.5.8.1</w:t>
      </w:r>
      <w:r w:rsidRPr="002364D3">
        <w:rPr>
          <w:lang w:val="en-IN"/>
        </w:rPr>
        <w:tab/>
        <w:t>General</w:t>
      </w:r>
      <w:bookmarkEnd w:id="547"/>
      <w:bookmarkEnd w:id="548"/>
      <w:bookmarkEnd w:id="549"/>
      <w:bookmarkEnd w:id="550"/>
    </w:p>
    <w:p w14:paraId="21B7B5D8"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1FC7D3B2" w14:textId="77777777" w:rsidR="008A00C8" w:rsidRPr="002364D3" w:rsidRDefault="008A00C8" w:rsidP="008A00C8">
      <w:pPr>
        <w:pStyle w:val="B1"/>
      </w:pPr>
      <w:r w:rsidRPr="002364D3">
        <w:t>1.</w:t>
      </w:r>
      <w:r w:rsidRPr="002364D3">
        <w:tab/>
        <w:t>shall delete the instance of this basic reception control state machine</w:t>
      </w:r>
      <w:r>
        <w:t>; and</w:t>
      </w:r>
    </w:p>
    <w:p w14:paraId="50111E4B"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3BC3F9CA" w14:textId="77777777" w:rsidR="008A00C8" w:rsidRPr="002364D3" w:rsidRDefault="008A00C8" w:rsidP="00CB1EBE">
      <w:pPr>
        <w:pStyle w:val="Heading4"/>
        <w:rPr>
          <w:lang w:val="en-IN"/>
        </w:rPr>
      </w:pPr>
      <w:bookmarkStart w:id="551" w:name="_Toc20208626"/>
      <w:bookmarkStart w:id="552" w:name="_Toc36044737"/>
      <w:bookmarkStart w:id="553" w:name="_Toc45216218"/>
      <w:bookmarkStart w:id="554" w:name="_Toc98709610"/>
      <w:r w:rsidRPr="002364D3">
        <w:rPr>
          <w:lang w:val="en-IN"/>
        </w:rPr>
        <w:t>6.2.5.9</w:t>
      </w:r>
      <w:r w:rsidRPr="002364D3">
        <w:rPr>
          <w:lang w:val="en-IN"/>
        </w:rPr>
        <w:tab/>
        <w:t>State: 'Call releasing'</w:t>
      </w:r>
      <w:bookmarkEnd w:id="551"/>
      <w:bookmarkEnd w:id="552"/>
      <w:bookmarkEnd w:id="553"/>
      <w:bookmarkEnd w:id="554"/>
    </w:p>
    <w:p w14:paraId="68528C5A" w14:textId="77777777" w:rsidR="008A00C8" w:rsidRPr="002364D3" w:rsidRDefault="008A00C8" w:rsidP="00CB1EBE">
      <w:pPr>
        <w:pStyle w:val="Heading5"/>
        <w:rPr>
          <w:lang w:val="en-IN"/>
        </w:rPr>
      </w:pPr>
      <w:bookmarkStart w:id="555" w:name="_Toc20208627"/>
      <w:bookmarkStart w:id="556" w:name="_Toc36044738"/>
      <w:bookmarkStart w:id="557" w:name="_Toc45216219"/>
      <w:bookmarkStart w:id="558" w:name="_Toc98709611"/>
      <w:r w:rsidRPr="002364D3">
        <w:rPr>
          <w:lang w:val="en-IN"/>
        </w:rPr>
        <w:t>6.2.5.9.1</w:t>
      </w:r>
      <w:r w:rsidRPr="002364D3">
        <w:rPr>
          <w:lang w:val="en-IN"/>
        </w:rPr>
        <w:tab/>
        <w:t>General</w:t>
      </w:r>
      <w:bookmarkEnd w:id="555"/>
      <w:bookmarkEnd w:id="556"/>
      <w:bookmarkEnd w:id="557"/>
      <w:bookmarkEnd w:id="558"/>
    </w:p>
    <w:p w14:paraId="41DF4DF5"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2EBE941C" w14:textId="77777777" w:rsidR="008A00C8" w:rsidRPr="002364D3" w:rsidRDefault="008A00C8" w:rsidP="00CB1EBE">
      <w:pPr>
        <w:pStyle w:val="Heading5"/>
        <w:rPr>
          <w:lang w:val="en-IN"/>
        </w:rPr>
      </w:pPr>
      <w:bookmarkStart w:id="559" w:name="_Toc20208628"/>
      <w:bookmarkStart w:id="560" w:name="_Toc36044739"/>
      <w:bookmarkStart w:id="561" w:name="_Toc45216220"/>
      <w:bookmarkStart w:id="562" w:name="_Toc98709612"/>
      <w:r w:rsidRPr="002364D3">
        <w:rPr>
          <w:lang w:val="en-IN"/>
        </w:rPr>
        <w:lastRenderedPageBreak/>
        <w:t>6.2.5.9.2</w:t>
      </w:r>
      <w:r w:rsidRPr="002364D3">
        <w:rPr>
          <w:lang w:val="en-IN"/>
        </w:rPr>
        <w:tab/>
        <w:t>Receive MCVideo call release – step 2 (R: MCVideo call release - 2)</w:t>
      </w:r>
      <w:bookmarkEnd w:id="559"/>
      <w:bookmarkEnd w:id="560"/>
      <w:bookmarkEnd w:id="561"/>
      <w:bookmarkEnd w:id="562"/>
    </w:p>
    <w:p w14:paraId="6044C36C"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4909EA7D" w14:textId="77777777" w:rsidR="008A00C8" w:rsidRPr="002364D3" w:rsidRDefault="008A00C8" w:rsidP="008A00C8">
      <w:pPr>
        <w:pStyle w:val="B1"/>
      </w:pPr>
      <w:r w:rsidRPr="002364D3">
        <w:t>1.</w:t>
      </w:r>
      <w:r w:rsidRPr="002364D3">
        <w:tab/>
        <w:t>shall release all resources including any running timers associated with the MCVideo call;</w:t>
      </w:r>
    </w:p>
    <w:p w14:paraId="1C75989A"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666C0198"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58860028" w14:textId="77777777" w:rsidR="00EB0795" w:rsidRPr="00A5463E" w:rsidRDefault="00EB0795" w:rsidP="00CB1EBE">
      <w:pPr>
        <w:pStyle w:val="Heading2"/>
      </w:pPr>
      <w:bookmarkStart w:id="563" w:name="_Toc20208629"/>
      <w:bookmarkStart w:id="564" w:name="_Toc36044740"/>
      <w:bookmarkStart w:id="565" w:name="_Toc45216221"/>
      <w:bookmarkStart w:id="566" w:name="_Toc98709613"/>
      <w:r w:rsidRPr="00A5463E">
        <w:t>6.3</w:t>
      </w:r>
      <w:r w:rsidRPr="00A5463E">
        <w:tab/>
        <w:t>Transmission control server procedures</w:t>
      </w:r>
      <w:bookmarkEnd w:id="563"/>
      <w:bookmarkEnd w:id="564"/>
      <w:bookmarkEnd w:id="565"/>
      <w:bookmarkEnd w:id="566"/>
    </w:p>
    <w:p w14:paraId="27C0D380" w14:textId="77777777" w:rsidR="00EB0795" w:rsidRPr="00A5463E" w:rsidRDefault="00EB0795" w:rsidP="00CB1EBE">
      <w:pPr>
        <w:pStyle w:val="Heading3"/>
      </w:pPr>
      <w:bookmarkStart w:id="567" w:name="_Toc20208630"/>
      <w:bookmarkStart w:id="568" w:name="_Toc36044741"/>
      <w:bookmarkStart w:id="569" w:name="_Toc45216222"/>
      <w:bookmarkStart w:id="570" w:name="_Toc98709614"/>
      <w:r w:rsidRPr="00A5463E">
        <w:t>6.3.1</w:t>
      </w:r>
      <w:r w:rsidRPr="00A5463E">
        <w:tab/>
        <w:t>General</w:t>
      </w:r>
      <w:bookmarkEnd w:id="567"/>
      <w:bookmarkEnd w:id="568"/>
      <w:bookmarkEnd w:id="569"/>
      <w:bookmarkEnd w:id="570"/>
    </w:p>
    <w:p w14:paraId="2B7EAE97"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5FCAF92"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39E8504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205C7E46"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17650C0A" w14:textId="77777777" w:rsidR="00EB0795" w:rsidRPr="00A5463E" w:rsidRDefault="00EB0795" w:rsidP="00CB1EBE">
      <w:pPr>
        <w:pStyle w:val="Heading3"/>
      </w:pPr>
      <w:bookmarkStart w:id="571" w:name="_Toc20208631"/>
      <w:bookmarkStart w:id="572" w:name="_Toc36044742"/>
      <w:bookmarkStart w:id="573" w:name="_Toc45216223"/>
      <w:bookmarkStart w:id="574" w:name="_Toc98709615"/>
      <w:r w:rsidRPr="00A5463E">
        <w:t>6.3.2</w:t>
      </w:r>
      <w:r w:rsidRPr="00A5463E">
        <w:tab/>
        <w:t>Controlling MCVideo function procedures at MCVideo call initialization</w:t>
      </w:r>
      <w:bookmarkEnd w:id="571"/>
      <w:bookmarkEnd w:id="572"/>
      <w:bookmarkEnd w:id="573"/>
      <w:bookmarkEnd w:id="574"/>
    </w:p>
    <w:p w14:paraId="1A8B8F7C" w14:textId="77777777" w:rsidR="00EB0795" w:rsidRPr="00A5463E" w:rsidRDefault="00EB0795" w:rsidP="00CB1EBE">
      <w:pPr>
        <w:pStyle w:val="Heading4"/>
      </w:pPr>
      <w:bookmarkStart w:id="575" w:name="_Toc20208632"/>
      <w:bookmarkStart w:id="576" w:name="_Toc36044743"/>
      <w:bookmarkStart w:id="577" w:name="_Toc45216224"/>
      <w:bookmarkStart w:id="578" w:name="_Toc98709616"/>
      <w:r w:rsidRPr="00A5463E">
        <w:t>6.3.2.1</w:t>
      </w:r>
      <w:r w:rsidRPr="00A5463E">
        <w:tab/>
        <w:t>General</w:t>
      </w:r>
      <w:bookmarkEnd w:id="575"/>
      <w:bookmarkEnd w:id="576"/>
      <w:bookmarkEnd w:id="577"/>
      <w:bookmarkEnd w:id="578"/>
    </w:p>
    <w:p w14:paraId="770C563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2F53A750" w14:textId="77777777" w:rsidR="00EB0795" w:rsidRPr="00A5463E" w:rsidRDefault="00EB0795" w:rsidP="00CB1EBE">
      <w:pPr>
        <w:pStyle w:val="Heading4"/>
      </w:pPr>
      <w:bookmarkStart w:id="579" w:name="_Toc20208633"/>
      <w:bookmarkStart w:id="580" w:name="_Toc36044744"/>
      <w:bookmarkStart w:id="581" w:name="_Toc45216225"/>
      <w:bookmarkStart w:id="582" w:name="_Toc98709617"/>
      <w:r w:rsidRPr="00A5463E">
        <w:t>6.3.2.2</w:t>
      </w:r>
      <w:r w:rsidRPr="00A5463E">
        <w:tab/>
        <w:t>Initial procedures</w:t>
      </w:r>
      <w:bookmarkEnd w:id="579"/>
      <w:bookmarkEnd w:id="580"/>
      <w:bookmarkEnd w:id="581"/>
      <w:bookmarkEnd w:id="582"/>
    </w:p>
    <w:p w14:paraId="37467850"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5825D25"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53C243E"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3F472328"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271C9E0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FE867D7"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1E4540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0F78A83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2D97895"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BF3AD9F"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1E5856CD"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E06A621"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2020078C"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7CE4B3F"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10296B02" w14:textId="77777777" w:rsidR="00886898" w:rsidRDefault="00886898" w:rsidP="00CB1EBE">
      <w:pPr>
        <w:pStyle w:val="Heading4"/>
      </w:pPr>
      <w:bookmarkStart w:id="583" w:name="_Toc20208634"/>
      <w:bookmarkStart w:id="584" w:name="_Toc36044745"/>
      <w:bookmarkStart w:id="585" w:name="_Toc45216226"/>
      <w:bookmarkStart w:id="586" w:name="_Toc98709618"/>
      <w:r>
        <w:t>6.3.2.3</w:t>
      </w:r>
      <w:r>
        <w:tab/>
        <w:t>Switching from a non-controlling MCVideo function mode to a controlling MCVideo function mode</w:t>
      </w:r>
      <w:bookmarkEnd w:id="586"/>
    </w:p>
    <w:p w14:paraId="1FFAEB45" w14:textId="77777777" w:rsidR="00886898" w:rsidRDefault="00886898" w:rsidP="00886898">
      <w:r>
        <w:t>When the MCVideo server switches from the non-controlling MCVideo function mode to controlling MCVideo function mode a new instance of the transmission control server state machine for 'general transmission control operation' is created.</w:t>
      </w:r>
    </w:p>
    <w:p w14:paraId="78206ABD" w14:textId="77777777" w:rsidR="00886898" w:rsidRDefault="00886898" w:rsidP="00886898">
      <w:r>
        <w:t>For each MCVideo client in the MCVideo call a new instance of the transmission control server state machine for 'basic transmission control operation towards the transmission participant' is added.</w:t>
      </w:r>
    </w:p>
    <w:p w14:paraId="0EABC91A" w14:textId="77777777" w:rsidR="00886898" w:rsidRDefault="00886898" w:rsidP="00886898">
      <w:r>
        <w:t>Any transmission request in the passive transmission request queue is moved to the active transmission request queue.</w:t>
      </w:r>
    </w:p>
    <w:p w14:paraId="6F4EA869" w14:textId="77777777" w:rsidR="00886898" w:rsidRDefault="00886898" w:rsidP="00886898">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379FA64D" w14:textId="77777777" w:rsidR="00EB0795" w:rsidRPr="00A5463E" w:rsidRDefault="00EB0795" w:rsidP="00CB1EBE">
      <w:pPr>
        <w:pStyle w:val="Heading3"/>
      </w:pPr>
      <w:bookmarkStart w:id="587" w:name="_Toc98709619"/>
      <w:r w:rsidRPr="00A5463E">
        <w:t>6.3.3</w:t>
      </w:r>
      <w:r w:rsidRPr="00A5463E">
        <w:tab/>
        <w:t>MCVideo transmission control procedures at MCVideo call release</w:t>
      </w:r>
      <w:bookmarkEnd w:id="583"/>
      <w:bookmarkEnd w:id="584"/>
      <w:bookmarkEnd w:id="585"/>
      <w:bookmarkEnd w:id="587"/>
    </w:p>
    <w:p w14:paraId="02BBB004"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755C4D5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710FCBCF" w14:textId="77777777" w:rsidR="00EB0795" w:rsidRPr="00A5463E" w:rsidRDefault="00EB0795" w:rsidP="008B1079">
      <w:pPr>
        <w:pStyle w:val="B1"/>
        <w:rPr>
          <w:rFonts w:eastAsia="Malgun Gothic"/>
        </w:rPr>
      </w:pPr>
      <w:r w:rsidRPr="008B1079">
        <w:rPr>
          <w:rFonts w:eastAsia="Malgun Gothic"/>
        </w:rPr>
        <w:lastRenderedPageBreak/>
        <w:t>Step 2</w:t>
      </w:r>
      <w:r w:rsidRPr="008B1079">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8B1079">
        <w:rPr>
          <w:rFonts w:eastAsia="Malgun Gothic"/>
        </w:rPr>
        <w:t xml:space="preserve">and 'basic reception control operation towards the transmission participant' </w:t>
      </w:r>
      <w:r w:rsidRPr="008B1079">
        <w:rPr>
          <w:rFonts w:eastAsia="Malgun Gothic"/>
        </w:rPr>
        <w:t>is released.</w:t>
      </w:r>
    </w:p>
    <w:p w14:paraId="060AC6CE" w14:textId="77777777" w:rsidR="00EB0795" w:rsidRPr="00A5463E" w:rsidRDefault="00EB0795" w:rsidP="00EB0795">
      <w:r w:rsidRPr="00A5463E">
        <w:t>When an MCVideo call is released, the transmission control server follows a two-step procedure.</w:t>
      </w:r>
    </w:p>
    <w:p w14:paraId="6679710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all transmission participants in the MCVideo call.</w:t>
      </w:r>
    </w:p>
    <w:p w14:paraId="5BF1E91E" w14:textId="77777777" w:rsidR="00EB0795" w:rsidRPr="00A5463E" w:rsidRDefault="00EB0795" w:rsidP="008B1079">
      <w:pPr>
        <w:pStyle w:val="B1"/>
        <w:rPr>
          <w:rFonts w:eastAsia="Malgun Gothic"/>
        </w:rPr>
      </w:pPr>
      <w:r w:rsidRPr="008B1079">
        <w:rPr>
          <w:rFonts w:eastAsia="Malgun Gothic"/>
        </w:rPr>
        <w:t>Step 2</w:t>
      </w:r>
      <w:r w:rsidRPr="008B1079">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8B1079">
        <w:rPr>
          <w:rFonts w:eastAsia="Malgun Gothic"/>
        </w:rPr>
        <w:t xml:space="preserve">and 'general reception control operation' </w:t>
      </w:r>
      <w:r w:rsidRPr="008B1079">
        <w:rPr>
          <w:rFonts w:eastAsia="Malgun Gothic"/>
        </w:rPr>
        <w:t xml:space="preserve">are also terminated, along with any 'basic transmission control operation towards the transmission participant' </w:t>
      </w:r>
      <w:r w:rsidR="00880EBB" w:rsidRPr="008B1079">
        <w:rPr>
          <w:rFonts w:eastAsia="Malgun Gothic"/>
        </w:rPr>
        <w:t xml:space="preserve">and any 'basic reception control operation towards the transmission participant' </w:t>
      </w:r>
      <w:r w:rsidRPr="008B1079">
        <w:rPr>
          <w:rFonts w:eastAsia="Malgun Gothic"/>
        </w:rPr>
        <w:t>state machines for the transmission participants of this call.</w:t>
      </w:r>
    </w:p>
    <w:p w14:paraId="6A88F9F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23EB53CD" w14:textId="77777777" w:rsidR="00EB0795" w:rsidRPr="00A5463E" w:rsidRDefault="00EB0795" w:rsidP="00CB1EBE">
      <w:pPr>
        <w:pStyle w:val="Heading3"/>
      </w:pPr>
      <w:bookmarkStart w:id="588" w:name="_Toc20208635"/>
      <w:bookmarkStart w:id="589" w:name="_Toc36044746"/>
      <w:bookmarkStart w:id="590" w:name="_Toc45216227"/>
      <w:bookmarkStart w:id="591" w:name="_Toc98709620"/>
      <w:r w:rsidRPr="00A5463E">
        <w:t>6.3.4</w:t>
      </w:r>
      <w:r w:rsidRPr="00A5463E">
        <w:tab/>
        <w:t>Transmission control server state transition diagram for general transmission control operation</w:t>
      </w:r>
      <w:bookmarkEnd w:id="588"/>
      <w:bookmarkEnd w:id="589"/>
      <w:bookmarkEnd w:id="590"/>
      <w:bookmarkEnd w:id="591"/>
    </w:p>
    <w:p w14:paraId="15FAA0BD" w14:textId="77777777" w:rsidR="00EB0795" w:rsidRPr="00A5463E" w:rsidRDefault="00EB0795" w:rsidP="00CB1EBE">
      <w:pPr>
        <w:pStyle w:val="Heading4"/>
      </w:pPr>
      <w:bookmarkStart w:id="592" w:name="_Toc20208636"/>
      <w:bookmarkStart w:id="593" w:name="_Toc36044747"/>
      <w:bookmarkStart w:id="594" w:name="_Toc45216228"/>
      <w:bookmarkStart w:id="595" w:name="_Toc98709621"/>
      <w:r w:rsidRPr="00A5463E">
        <w:t>6.3.4.1</w:t>
      </w:r>
      <w:r w:rsidRPr="00A5463E">
        <w:tab/>
        <w:t>General</w:t>
      </w:r>
      <w:bookmarkEnd w:id="592"/>
      <w:bookmarkEnd w:id="593"/>
      <w:bookmarkEnd w:id="594"/>
      <w:bookmarkEnd w:id="595"/>
    </w:p>
    <w:p w14:paraId="4AF52E27"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3AF8708D" w14:textId="77777777" w:rsidR="00EB0795" w:rsidRPr="00A5463E" w:rsidRDefault="00EB0795" w:rsidP="00EB0795">
      <w:r w:rsidRPr="00A5463E">
        <w:t>Figure 6.3.4.1-1 shows the general transmission control operation states (G states) and the state transition diagram.</w:t>
      </w:r>
    </w:p>
    <w:p w14:paraId="680297A7" w14:textId="77777777" w:rsidR="00EB0795" w:rsidRPr="00A5463E" w:rsidRDefault="00EB0795" w:rsidP="00EB0795">
      <w:pPr>
        <w:pStyle w:val="TH"/>
      </w:pPr>
    </w:p>
    <w:p w14:paraId="4680D7FB" w14:textId="77777777" w:rsidR="00EB0795" w:rsidRPr="00A5463E" w:rsidRDefault="0000097A" w:rsidP="00EB0795">
      <w:pPr>
        <w:pStyle w:val="TH"/>
      </w:pPr>
      <w:r w:rsidRPr="00A5463E">
        <w:object w:dxaOrig="17580" w:dyaOrig="16605" w14:anchorId="2E46C86C">
          <v:shape id="_x0000_i1034" type="#_x0000_t75" style="width:451.5pt;height:426.75pt" o:ole="">
            <v:imagedata r:id="rId27" o:title=""/>
          </v:shape>
          <o:OLEObject Type="Embed" ProgID="Visio.Drawing.11" ShapeID="_x0000_i1034" DrawAspect="Content" ObjectID="_1709322491" r:id="rId28"/>
        </w:object>
      </w:r>
    </w:p>
    <w:p w14:paraId="57EA8AC1" w14:textId="77777777" w:rsidR="00EB0795" w:rsidRPr="00A5463E" w:rsidRDefault="00EB0795" w:rsidP="00EB0795">
      <w:pPr>
        <w:pStyle w:val="TF"/>
      </w:pPr>
      <w:r w:rsidRPr="00A5463E">
        <w:t>Figure 6.3.4.1-1: Transmission control server state transition diagram for 'general transmission control operation'</w:t>
      </w:r>
    </w:p>
    <w:p w14:paraId="5BD9EE65"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29B8231"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32DE620D" w14:textId="77777777" w:rsidR="00EB0795" w:rsidRPr="00A5463E" w:rsidRDefault="00EB0795" w:rsidP="00EB0795">
      <w:pPr>
        <w:pStyle w:val="B1"/>
      </w:pPr>
      <w:r w:rsidRPr="00A5463E">
        <w:t>1.</w:t>
      </w:r>
      <w:r w:rsidRPr="00A5463E">
        <w:tab/>
        <w:t>shall discard the transmission control message;</w:t>
      </w:r>
    </w:p>
    <w:p w14:paraId="186454CE"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5C1632A2" w14:textId="77777777" w:rsidR="00EB0795" w:rsidRPr="00A5463E" w:rsidRDefault="00EB0795" w:rsidP="00EB0795">
      <w:pPr>
        <w:pStyle w:val="B1"/>
      </w:pPr>
      <w:r w:rsidRPr="00A5463E">
        <w:t>3.</w:t>
      </w:r>
      <w:r w:rsidRPr="00A5463E">
        <w:tab/>
        <w:t>shall remain in the current state.</w:t>
      </w:r>
    </w:p>
    <w:p w14:paraId="5AA15BD9" w14:textId="77777777" w:rsidR="00EB0795" w:rsidRPr="00A5463E" w:rsidRDefault="00EB0795" w:rsidP="00EB0795">
      <w:r w:rsidRPr="00A5463E">
        <w:t>State details are explained in the following subclauses.</w:t>
      </w:r>
    </w:p>
    <w:p w14:paraId="7B4D7C5B" w14:textId="77777777" w:rsidR="00EB0795" w:rsidRPr="00A5463E" w:rsidRDefault="00EB0795" w:rsidP="00CB1EBE">
      <w:pPr>
        <w:pStyle w:val="Heading4"/>
      </w:pPr>
      <w:bookmarkStart w:id="596" w:name="_Toc20208637"/>
      <w:bookmarkStart w:id="597" w:name="_Toc36044748"/>
      <w:bookmarkStart w:id="598" w:name="_Toc45216229"/>
      <w:bookmarkStart w:id="599" w:name="_Toc98709622"/>
      <w:r w:rsidRPr="00A5463E">
        <w:lastRenderedPageBreak/>
        <w:t>6.3.4.2</w:t>
      </w:r>
      <w:r w:rsidRPr="00A5463E">
        <w:tab/>
        <w:t>State: 'Start-stop'</w:t>
      </w:r>
      <w:bookmarkEnd w:id="596"/>
      <w:bookmarkEnd w:id="597"/>
      <w:bookmarkEnd w:id="598"/>
      <w:bookmarkEnd w:id="599"/>
    </w:p>
    <w:p w14:paraId="66A897CE" w14:textId="77777777" w:rsidR="00EB0795" w:rsidRPr="00A5463E" w:rsidRDefault="00EB0795" w:rsidP="00CB1EBE">
      <w:pPr>
        <w:pStyle w:val="Heading5"/>
      </w:pPr>
      <w:bookmarkStart w:id="600" w:name="_Toc20208638"/>
      <w:bookmarkStart w:id="601" w:name="_Toc36044749"/>
      <w:bookmarkStart w:id="602" w:name="_Toc45216230"/>
      <w:bookmarkStart w:id="603" w:name="_Toc98709623"/>
      <w:r w:rsidRPr="00A5463E">
        <w:t>6.3.4.2.1</w:t>
      </w:r>
      <w:r w:rsidRPr="00A5463E">
        <w:tab/>
        <w:t>General</w:t>
      </w:r>
      <w:bookmarkEnd w:id="600"/>
      <w:bookmarkEnd w:id="601"/>
      <w:bookmarkEnd w:id="602"/>
      <w:bookmarkEnd w:id="603"/>
    </w:p>
    <w:p w14:paraId="6CD4B7A3"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3795E772" w14:textId="77777777" w:rsidR="00EB0795" w:rsidRPr="00A5463E" w:rsidRDefault="00EB0795" w:rsidP="00CB1EBE">
      <w:pPr>
        <w:pStyle w:val="Heading5"/>
      </w:pPr>
      <w:bookmarkStart w:id="604" w:name="_Toc20208639"/>
      <w:bookmarkStart w:id="605" w:name="_Toc36044750"/>
      <w:bookmarkStart w:id="606" w:name="_Toc45216231"/>
      <w:bookmarkStart w:id="607" w:name="_Toc98709624"/>
      <w:r w:rsidRPr="00A5463E">
        <w:t>6.3.4.2.2</w:t>
      </w:r>
      <w:r w:rsidRPr="00A5463E">
        <w:tab/>
        <w:t>MCVideo call initialization</w:t>
      </w:r>
      <w:bookmarkEnd w:id="604"/>
      <w:bookmarkEnd w:id="605"/>
      <w:bookmarkEnd w:id="606"/>
      <w:bookmarkEnd w:id="607"/>
    </w:p>
    <w:p w14:paraId="0CDCC461"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0C66670D"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4F8C1ED6" w14:textId="77777777" w:rsidR="00EB0795" w:rsidRPr="00A5463E" w:rsidRDefault="00EB0795" w:rsidP="00EB0795">
      <w:pPr>
        <w:pStyle w:val="B1"/>
      </w:pPr>
      <w:r w:rsidRPr="00A5463E">
        <w:t>2.</w:t>
      </w:r>
      <w:r w:rsidRPr="00A5463E">
        <w:tab/>
        <w:t>if a confirmed indication is not required; or</w:t>
      </w:r>
    </w:p>
    <w:p w14:paraId="4D87CBA9" w14:textId="77777777" w:rsidR="00EB0795" w:rsidRPr="00A5463E" w:rsidRDefault="00EB0795" w:rsidP="00EB0795">
      <w:r w:rsidRPr="00A5463E">
        <w:t>then the transmission control arbitration logic in the transmission control server:</w:t>
      </w:r>
    </w:p>
    <w:p w14:paraId="6D9CFD04" w14:textId="77777777" w:rsidR="00EB0795" w:rsidRPr="00A5463E" w:rsidRDefault="00EB0795" w:rsidP="00EB0795">
      <w:pPr>
        <w:pStyle w:val="B1"/>
      </w:pPr>
      <w:r w:rsidRPr="00A5463E">
        <w:t>1.</w:t>
      </w:r>
      <w:r w:rsidRPr="00A5463E">
        <w:tab/>
        <w:t>shall create an instance of the 'general transmission control operation' state machine;</w:t>
      </w:r>
    </w:p>
    <w:p w14:paraId="3AA36E80"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2AD2FBA5"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0CA5EE" w14:textId="77777777" w:rsidR="00EB0795" w:rsidRPr="00A5463E" w:rsidRDefault="00EB0795" w:rsidP="00EB0795">
      <w:pPr>
        <w:pStyle w:val="B2"/>
      </w:pPr>
      <w:r w:rsidRPr="00A5463E">
        <w:t>a.</w:t>
      </w:r>
      <w:r w:rsidRPr="00A5463E">
        <w:tab/>
        <w:t>if the "mc_granted" fmtp attribute is not negotiated as specified in clause 14:</w:t>
      </w:r>
    </w:p>
    <w:p w14:paraId="2F46961F"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1F9E413"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AF8B50"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t>.</w:t>
      </w:r>
    </w:p>
    <w:p w14:paraId="2B8050CF" w14:textId="77777777" w:rsidR="00EB0795" w:rsidRPr="00A5463E" w:rsidRDefault="00EB0795" w:rsidP="00CB1EBE">
      <w:pPr>
        <w:pStyle w:val="Heading4"/>
      </w:pPr>
      <w:bookmarkStart w:id="608" w:name="_Toc20208640"/>
      <w:bookmarkStart w:id="609" w:name="_Toc36044751"/>
      <w:bookmarkStart w:id="610" w:name="_Toc45216232"/>
      <w:bookmarkStart w:id="611" w:name="_Toc98709625"/>
      <w:r w:rsidRPr="00A5463E">
        <w:t>6.3.4.3</w:t>
      </w:r>
      <w:r w:rsidRPr="00A5463E">
        <w:tab/>
        <w:t>State: 'G: Transmit Idle'</w:t>
      </w:r>
      <w:bookmarkEnd w:id="608"/>
      <w:bookmarkEnd w:id="609"/>
      <w:bookmarkEnd w:id="610"/>
      <w:bookmarkEnd w:id="611"/>
    </w:p>
    <w:p w14:paraId="74A8D962" w14:textId="77777777" w:rsidR="00EB0795" w:rsidRPr="00A5463E" w:rsidRDefault="00EB0795" w:rsidP="00CB1EBE">
      <w:pPr>
        <w:pStyle w:val="Heading5"/>
      </w:pPr>
      <w:bookmarkStart w:id="612" w:name="_Toc20208641"/>
      <w:bookmarkStart w:id="613" w:name="_Toc36044752"/>
      <w:bookmarkStart w:id="614" w:name="_Toc45216233"/>
      <w:bookmarkStart w:id="615" w:name="_Toc98709626"/>
      <w:r w:rsidRPr="00A5463E">
        <w:t>6.3.4.3.1</w:t>
      </w:r>
      <w:r w:rsidRPr="00A5463E">
        <w:tab/>
        <w:t>General</w:t>
      </w:r>
      <w:bookmarkEnd w:id="612"/>
      <w:bookmarkEnd w:id="613"/>
      <w:bookmarkEnd w:id="614"/>
      <w:bookmarkEnd w:id="615"/>
    </w:p>
    <w:p w14:paraId="0CA869AF"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33EB1366"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5C540C11" w14:textId="77777777" w:rsidR="00EB0795" w:rsidRPr="00A5463E" w:rsidRDefault="00EB0795" w:rsidP="00CB1EBE">
      <w:pPr>
        <w:pStyle w:val="Heading5"/>
      </w:pPr>
      <w:bookmarkStart w:id="616" w:name="_Toc20208642"/>
      <w:bookmarkStart w:id="617" w:name="_Toc36044753"/>
      <w:bookmarkStart w:id="618" w:name="_Toc45216234"/>
      <w:bookmarkStart w:id="619" w:name="_Toc98709627"/>
      <w:r w:rsidRPr="00A5463E">
        <w:t>6.3.4.3.2</w:t>
      </w:r>
      <w:r w:rsidRPr="00A5463E">
        <w:tab/>
        <w:t>Enter the 'G: Transmit Idle' state</w:t>
      </w:r>
      <w:bookmarkEnd w:id="616"/>
      <w:bookmarkEnd w:id="617"/>
      <w:bookmarkEnd w:id="618"/>
      <w:bookmarkEnd w:id="619"/>
    </w:p>
    <w:p w14:paraId="1F5FC41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37F36181"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0EF06AF5"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3843EB5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20A8DE4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964D4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7C293EF5"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5613D94" w14:textId="77777777" w:rsidR="00EB0795" w:rsidRPr="00A5463E" w:rsidRDefault="00EB0795" w:rsidP="00EB0795">
      <w:pPr>
        <w:pStyle w:val="B2"/>
      </w:pPr>
      <w:r w:rsidRPr="00A5463E">
        <w:t>d.</w:t>
      </w:r>
      <w:r w:rsidRPr="00A5463E">
        <w:tab/>
        <w:t>shall set the general state to the 'G: Transmit Idle' state; and</w:t>
      </w:r>
    </w:p>
    <w:p w14:paraId="0E844B48" w14:textId="77777777" w:rsidR="00EB0795" w:rsidRPr="00A5463E" w:rsidRDefault="00EB0795" w:rsidP="00EB0795">
      <w:pPr>
        <w:pStyle w:val="B2"/>
      </w:pPr>
      <w:r w:rsidRPr="00A5463E">
        <w:t>e.</w:t>
      </w:r>
      <w:r w:rsidRPr="00A5463E">
        <w:tab/>
        <w:t>shall initialise counter Cx (Simultaneous transmission video) to 0.</w:t>
      </w:r>
    </w:p>
    <w:p w14:paraId="0448CDF2"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781166A5"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E9BCED0"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A59D99A"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3FDD331" w14:textId="77777777" w:rsidR="00EB0795" w:rsidRPr="00A5463E" w:rsidRDefault="00EB0795" w:rsidP="00CB1EBE">
      <w:pPr>
        <w:pStyle w:val="Heading5"/>
      </w:pPr>
      <w:bookmarkStart w:id="620" w:name="_Toc20208643"/>
      <w:bookmarkStart w:id="621" w:name="_Toc36044754"/>
      <w:bookmarkStart w:id="622" w:name="_Toc45216235"/>
      <w:bookmarkStart w:id="623" w:name="_Toc98709628"/>
      <w:r w:rsidRPr="00A5463E">
        <w:t>6.3.4.3.3</w:t>
      </w:r>
      <w:r w:rsidRPr="00A5463E">
        <w:tab/>
        <w:t>Receive Transmission Media Request message (R: Transmission Media Request)</w:t>
      </w:r>
      <w:bookmarkEnd w:id="620"/>
      <w:bookmarkEnd w:id="621"/>
      <w:bookmarkEnd w:id="622"/>
      <w:bookmarkEnd w:id="623"/>
    </w:p>
    <w:p w14:paraId="6B9BEE5E"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581477D2" w14:textId="77777777" w:rsidR="00EB0795" w:rsidRPr="00A5463E" w:rsidRDefault="00EB0795" w:rsidP="00EB0795">
      <w:pPr>
        <w:pStyle w:val="B1"/>
      </w:pPr>
      <w:r w:rsidRPr="00A5463E">
        <w:t>1.</w:t>
      </w:r>
      <w:r w:rsidRPr="00A5463E">
        <w:tab/>
        <w:t>shall reject the request if one of the following conditions is fulfilled:</w:t>
      </w:r>
    </w:p>
    <w:p w14:paraId="24458DE1" w14:textId="77777777" w:rsidR="00EB0795" w:rsidRPr="00A5463E" w:rsidRDefault="00EB0795" w:rsidP="00EB0795">
      <w:pPr>
        <w:pStyle w:val="B2"/>
      </w:pPr>
      <w:r w:rsidRPr="00A5463E">
        <w:t>a.</w:t>
      </w:r>
      <w:r w:rsidRPr="00A5463E">
        <w:tab/>
        <w:t>if there is only one MCVideo client in the MCVideo call; and</w:t>
      </w:r>
    </w:p>
    <w:p w14:paraId="1B60BB5F"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900DBB0"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60F8E745"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47CD3754" w14:textId="77777777" w:rsidR="00EB0795" w:rsidRPr="00A5463E" w:rsidRDefault="00EB0795" w:rsidP="00EB0795">
      <w:pPr>
        <w:pStyle w:val="B3"/>
      </w:pPr>
      <w:r w:rsidRPr="00A5463E">
        <w:t>i.</w:t>
      </w:r>
      <w:r w:rsidRPr="00A5463E">
        <w:tab/>
        <w:t>shall include in the Reject Cause field the &lt;Reject Cause&gt; value:</w:t>
      </w:r>
    </w:p>
    <w:p w14:paraId="26D0759F" w14:textId="77777777" w:rsidR="00EB0795" w:rsidRPr="00A5463E" w:rsidRDefault="00EB0795" w:rsidP="00EB0795">
      <w:pPr>
        <w:pStyle w:val="B4"/>
      </w:pPr>
      <w:r w:rsidRPr="00A5463E">
        <w:t>A.</w:t>
      </w:r>
      <w:r w:rsidRPr="00A5463E">
        <w:tab/>
        <w:t>cause #3 (Only one participant), if there is only one MCVideo client in the MCVideo call; or</w:t>
      </w:r>
    </w:p>
    <w:p w14:paraId="263D2204"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24EB15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FF65827" w14:textId="77777777" w:rsidR="00EB0795" w:rsidRPr="00A5463E" w:rsidRDefault="00EB0795" w:rsidP="00EB0795">
      <w:pPr>
        <w:pStyle w:val="B2"/>
      </w:pPr>
      <w:r w:rsidRPr="00A5463E">
        <w:t>b.</w:t>
      </w:r>
      <w:r w:rsidRPr="00A5463E">
        <w:tab/>
        <w:t>shall remain in the 'G: Transmit Idle' state; and</w:t>
      </w:r>
    </w:p>
    <w:p w14:paraId="58A0D28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2CB9FA6F"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75C9494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460D9B56"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130D0B09" w14:textId="77777777" w:rsidR="00EB0795" w:rsidRPr="00A5463E" w:rsidRDefault="00EB0795" w:rsidP="00EB0795">
      <w:pPr>
        <w:pStyle w:val="B2"/>
      </w:pPr>
      <w:r w:rsidRPr="00A5463E">
        <w:t>d.</w:t>
      </w:r>
      <w:r w:rsidRPr="00A5463E">
        <w:tab/>
        <w:t>shall enter the 'G: Transmit Taken' state as specified in the subclause 6.3.4.4.2.</w:t>
      </w:r>
    </w:p>
    <w:p w14:paraId="766D151C" w14:textId="77777777" w:rsidR="00EB0795" w:rsidRPr="00A5463E" w:rsidRDefault="00EB0795" w:rsidP="00CB1EBE">
      <w:pPr>
        <w:pStyle w:val="Heading5"/>
      </w:pPr>
      <w:bookmarkStart w:id="624" w:name="_Toc20208644"/>
      <w:bookmarkStart w:id="625" w:name="_Toc36044755"/>
      <w:bookmarkStart w:id="626" w:name="_Toc45216236"/>
      <w:bookmarkStart w:id="627" w:name="_Toc98709629"/>
      <w:r w:rsidRPr="00A5463E">
        <w:t>6.3.4.3.4</w:t>
      </w:r>
      <w:r w:rsidRPr="00A5463E">
        <w:tab/>
        <w:t xml:space="preserve">Timer </w:t>
      </w:r>
      <w:r w:rsidR="00490E78">
        <w:t>T2</w:t>
      </w:r>
      <w:r w:rsidRPr="00A5463E">
        <w:t xml:space="preserve"> (Transmit Idle) expired</w:t>
      </w:r>
      <w:bookmarkEnd w:id="624"/>
      <w:bookmarkEnd w:id="625"/>
      <w:bookmarkEnd w:id="626"/>
      <w:bookmarkEnd w:id="627"/>
    </w:p>
    <w:p w14:paraId="51CFBFE4"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2A017D4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162EB78D"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194451A6"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CFD1456" w14:textId="77777777" w:rsidR="00EB0795" w:rsidRPr="00A5463E" w:rsidRDefault="00EB0795" w:rsidP="00EB0795">
      <w:pPr>
        <w:pStyle w:val="B1"/>
      </w:pPr>
      <w:r w:rsidRPr="00A5463E">
        <w:t>3.</w:t>
      </w:r>
      <w:r w:rsidRPr="00A5463E">
        <w:tab/>
        <w:t>shall remain in the 'G: Transmit Idle' state.</w:t>
      </w:r>
    </w:p>
    <w:p w14:paraId="44020893" w14:textId="77777777" w:rsidR="00EB0795" w:rsidRPr="00A5463E" w:rsidRDefault="00EB0795" w:rsidP="00CB1EBE">
      <w:pPr>
        <w:pStyle w:val="Heading5"/>
      </w:pPr>
      <w:bookmarkStart w:id="628" w:name="_Toc20208645"/>
      <w:bookmarkStart w:id="629" w:name="_Toc36044756"/>
      <w:bookmarkStart w:id="630" w:name="_Toc45216237"/>
      <w:bookmarkStart w:id="631" w:name="_Toc98709630"/>
      <w:r w:rsidRPr="00A5463E">
        <w:t>6.3.4.3.5</w:t>
      </w:r>
      <w:r w:rsidRPr="00A5463E">
        <w:tab/>
        <w:t xml:space="preserve">Timer </w:t>
      </w:r>
      <w:r w:rsidR="00490E78">
        <w:t>T1</w:t>
      </w:r>
      <w:r w:rsidRPr="00A5463E">
        <w:t xml:space="preserve"> (Inactivity) expired</w:t>
      </w:r>
      <w:bookmarkEnd w:id="628"/>
      <w:bookmarkEnd w:id="629"/>
      <w:bookmarkEnd w:id="630"/>
      <w:bookmarkEnd w:id="631"/>
    </w:p>
    <w:p w14:paraId="1D0FC772"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0163244E"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5374672D"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33A714F2" w14:textId="77777777" w:rsidR="00EB0795" w:rsidRPr="00A5463E" w:rsidRDefault="00EB0795" w:rsidP="00EB0795">
      <w:pPr>
        <w:pStyle w:val="B1"/>
      </w:pPr>
      <w:r w:rsidRPr="00A5463E">
        <w:t>3.</w:t>
      </w:r>
      <w:r w:rsidRPr="00A5463E">
        <w:tab/>
        <w:t>if the application and signalling planes do not initiate MCVideo call release:</w:t>
      </w:r>
    </w:p>
    <w:p w14:paraId="2BDB66ED"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1B0851DD" w14:textId="77777777" w:rsidR="00EB0795" w:rsidRPr="00A5463E" w:rsidRDefault="00EB0795" w:rsidP="00EB0795">
      <w:pPr>
        <w:pStyle w:val="B2"/>
      </w:pPr>
      <w:r w:rsidRPr="00A5463E">
        <w:t>b.</w:t>
      </w:r>
      <w:r w:rsidRPr="00A5463E">
        <w:tab/>
        <w:t>shall remain in the 'G: Transmit Idle' state.</w:t>
      </w:r>
    </w:p>
    <w:p w14:paraId="293954DE" w14:textId="77777777" w:rsidR="00EB0795" w:rsidRPr="00A5463E" w:rsidRDefault="00EB0795" w:rsidP="00CB1EBE">
      <w:pPr>
        <w:pStyle w:val="Heading5"/>
      </w:pPr>
      <w:bookmarkStart w:id="632" w:name="_Toc20208646"/>
      <w:bookmarkStart w:id="633" w:name="_Toc36044757"/>
      <w:bookmarkStart w:id="634" w:name="_Toc45216238"/>
      <w:bookmarkStart w:id="635" w:name="_Toc98709631"/>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2"/>
      <w:bookmarkEnd w:id="633"/>
      <w:bookmarkEnd w:id="634"/>
      <w:bookmarkEnd w:id="635"/>
    </w:p>
    <w:p w14:paraId="17798A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2CBDD0BA" w14:textId="77777777" w:rsidR="00EB0795" w:rsidRPr="00A5463E" w:rsidRDefault="00EB0795" w:rsidP="00EB0795">
      <w:pPr>
        <w:pStyle w:val="B1"/>
      </w:pPr>
      <w:r w:rsidRPr="00A5463E">
        <w:t>1.</w:t>
      </w:r>
      <w:r w:rsidRPr="00A5463E">
        <w:tab/>
        <w:t>shall reject the request if there is only one MCVideo client in the MCVideo call;</w:t>
      </w:r>
    </w:p>
    <w:p w14:paraId="08FD393A"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5892EBF"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2AD35CEF"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09A106E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0193A498" w14:textId="77777777" w:rsidR="00EB0795" w:rsidRPr="00A5463E" w:rsidRDefault="00EB0795" w:rsidP="00EB0795">
      <w:pPr>
        <w:pStyle w:val="B2"/>
      </w:pPr>
      <w:r w:rsidRPr="00A5463E">
        <w:t>b.</w:t>
      </w:r>
      <w:r w:rsidRPr="00A5463E">
        <w:tab/>
        <w:t>shall remain in the 'G: Transmit Idle' state; and</w:t>
      </w:r>
    </w:p>
    <w:p w14:paraId="181DFD50"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18BB25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745957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43852239"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657EAC90" w14:textId="77777777" w:rsidR="00EB0795" w:rsidRPr="00A5463E" w:rsidRDefault="00EB0795" w:rsidP="00EB0795">
      <w:pPr>
        <w:pStyle w:val="B2"/>
      </w:pPr>
      <w:r w:rsidRPr="00A5463E">
        <w:t>d.</w:t>
      </w:r>
      <w:r w:rsidRPr="00A5463E">
        <w:tab/>
        <w:t>shall enter the 'G: Transmit Taken' state as specified in the subclause 6.3.4.4.2.</w:t>
      </w:r>
    </w:p>
    <w:p w14:paraId="47AEF192" w14:textId="77777777" w:rsidR="00EB0795" w:rsidRPr="00A5463E" w:rsidRDefault="00EB0795" w:rsidP="00CB1EBE">
      <w:pPr>
        <w:pStyle w:val="Heading4"/>
      </w:pPr>
      <w:bookmarkStart w:id="636" w:name="_Toc20208647"/>
      <w:bookmarkStart w:id="637" w:name="_Toc36044758"/>
      <w:bookmarkStart w:id="638" w:name="_Toc45216239"/>
      <w:bookmarkStart w:id="639" w:name="_Toc98709632"/>
      <w:r w:rsidRPr="00A5463E">
        <w:t>6.3.4.4</w:t>
      </w:r>
      <w:r w:rsidRPr="00A5463E">
        <w:tab/>
        <w:t>State: 'G: Transmit Taken'</w:t>
      </w:r>
      <w:bookmarkEnd w:id="636"/>
      <w:bookmarkEnd w:id="637"/>
      <w:bookmarkEnd w:id="638"/>
      <w:bookmarkEnd w:id="639"/>
    </w:p>
    <w:p w14:paraId="1D763F0A" w14:textId="77777777" w:rsidR="00EB0795" w:rsidRPr="00A5463E" w:rsidRDefault="00EB0795" w:rsidP="00CB1EBE">
      <w:pPr>
        <w:pStyle w:val="Heading5"/>
      </w:pPr>
      <w:bookmarkStart w:id="640" w:name="_Toc20208648"/>
      <w:bookmarkStart w:id="641" w:name="_Toc36044759"/>
      <w:bookmarkStart w:id="642" w:name="_Toc45216240"/>
      <w:bookmarkStart w:id="643" w:name="_Toc98709633"/>
      <w:r w:rsidRPr="00A5463E">
        <w:t>6.3.4.4.1</w:t>
      </w:r>
      <w:r w:rsidRPr="00A5463E">
        <w:tab/>
        <w:t>General</w:t>
      </w:r>
      <w:bookmarkEnd w:id="640"/>
      <w:bookmarkEnd w:id="641"/>
      <w:bookmarkEnd w:id="642"/>
      <w:bookmarkEnd w:id="643"/>
    </w:p>
    <w:p w14:paraId="5C5D23AB"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C2E4A6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16EA7312" w14:textId="77777777" w:rsidR="00EB0795" w:rsidRPr="00A5463E" w:rsidRDefault="00EB0795" w:rsidP="00CB1EBE">
      <w:pPr>
        <w:pStyle w:val="Heading5"/>
      </w:pPr>
      <w:bookmarkStart w:id="644" w:name="_Toc20208649"/>
      <w:bookmarkStart w:id="645" w:name="_Toc36044760"/>
      <w:bookmarkStart w:id="646" w:name="_Toc45216241"/>
      <w:bookmarkStart w:id="647" w:name="_Toc98709634"/>
      <w:r w:rsidRPr="00A5463E">
        <w:t>6.3.4.4.2</w:t>
      </w:r>
      <w:r w:rsidRPr="00A5463E">
        <w:tab/>
        <w:t>Enter the 'G: Transmit Taken' state</w:t>
      </w:r>
      <w:bookmarkEnd w:id="644"/>
      <w:bookmarkEnd w:id="645"/>
      <w:bookmarkEnd w:id="646"/>
      <w:bookmarkEnd w:id="647"/>
    </w:p>
    <w:p w14:paraId="3B4D3F00" w14:textId="77777777" w:rsidR="00EB0795" w:rsidRPr="00A5463E" w:rsidRDefault="00EB0795" w:rsidP="00EB0795">
      <w:r w:rsidRPr="00A5463E">
        <w:t>When entering this state the transmission control arbitration logic in the transmission control server:</w:t>
      </w:r>
    </w:p>
    <w:p w14:paraId="1D76A5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6BA81EC5"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BB16D58"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50BC9386"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D744B40"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2177D2B5"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DB385B"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10DC34A"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1809CB9F"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4AD54F27"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744A7470"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761F4C1"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33F78AEC"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A994E69"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t>;and</w:t>
      </w:r>
    </w:p>
    <w:p w14:paraId="2661E158" w14:textId="77777777" w:rsidR="00EB0795" w:rsidRPr="00A5463E" w:rsidRDefault="00EB0795" w:rsidP="00EB0795">
      <w:pPr>
        <w:pStyle w:val="B1"/>
      </w:pPr>
      <w:r w:rsidRPr="00A5463E">
        <w:t>4.</w:t>
      </w:r>
      <w:r w:rsidRPr="00A5463E">
        <w:tab/>
        <w:t>shall enter the 'G: Transmit Taken' state.</w:t>
      </w:r>
    </w:p>
    <w:p w14:paraId="140EC696" w14:textId="77777777" w:rsidR="00EB0795" w:rsidRPr="00A5463E" w:rsidRDefault="00EB0795" w:rsidP="00CB1EBE">
      <w:pPr>
        <w:pStyle w:val="Heading5"/>
      </w:pPr>
      <w:bookmarkStart w:id="648" w:name="_Toc20208650"/>
      <w:bookmarkStart w:id="649" w:name="_Toc36044761"/>
      <w:bookmarkStart w:id="650" w:name="_Toc45216242"/>
      <w:bookmarkStart w:id="651" w:name="_Toc98709635"/>
      <w:r w:rsidRPr="00A5463E">
        <w:t>6.3.4.4.5</w:t>
      </w:r>
      <w:r w:rsidRPr="00A5463E">
        <w:tab/>
        <w:t>Receive RTP media packets (R: RTP media)</w:t>
      </w:r>
      <w:bookmarkEnd w:id="648"/>
      <w:bookmarkEnd w:id="649"/>
      <w:bookmarkEnd w:id="650"/>
      <w:bookmarkEnd w:id="651"/>
    </w:p>
    <w:p w14:paraId="15E52543"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12D33ABB"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4C80E50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07DF6097" w14:textId="77777777" w:rsidR="00EB0795" w:rsidRPr="00A5463E" w:rsidRDefault="00EB0795" w:rsidP="00EB0795">
      <w:pPr>
        <w:pStyle w:val="B1"/>
      </w:pPr>
      <w:r w:rsidRPr="00A5463E">
        <w:t>3.</w:t>
      </w:r>
      <w:r w:rsidRPr="00A5463E">
        <w:tab/>
        <w:t>shall remain in the 'G: Transmit Taken' state.</w:t>
      </w:r>
    </w:p>
    <w:p w14:paraId="1F893DED" w14:textId="77777777" w:rsidR="00EB0795" w:rsidRPr="00A5463E" w:rsidRDefault="00EB0795" w:rsidP="00CB1EBE">
      <w:pPr>
        <w:pStyle w:val="Heading5"/>
      </w:pPr>
      <w:bookmarkStart w:id="652" w:name="_Toc20208651"/>
      <w:bookmarkStart w:id="653" w:name="_Toc36044762"/>
      <w:bookmarkStart w:id="654" w:name="_Toc45216243"/>
      <w:bookmarkStart w:id="655" w:name="_Toc98709636"/>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2"/>
      <w:bookmarkEnd w:id="653"/>
      <w:bookmarkEnd w:id="654"/>
      <w:bookmarkEnd w:id="655"/>
    </w:p>
    <w:p w14:paraId="6F1961F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BD1569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8F4C34A"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10F4CA33"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19FDB19D" w14:textId="77777777" w:rsidR="00EB0795" w:rsidRPr="00F51230" w:rsidRDefault="00F51230" w:rsidP="00EB0795">
      <w:pPr>
        <w:pStyle w:val="B1"/>
      </w:pPr>
      <w:r>
        <w:t>4.</w:t>
      </w:r>
      <w:r w:rsidR="004A367E">
        <w:tab/>
      </w:r>
      <w:r>
        <w:t>shall send a Transmission End Response message; and</w:t>
      </w:r>
    </w:p>
    <w:p w14:paraId="34939885"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1D4F00E8" w14:textId="77777777" w:rsidR="00EB0795" w:rsidRPr="00A5463E" w:rsidRDefault="00EB0795" w:rsidP="00CB1EBE">
      <w:pPr>
        <w:pStyle w:val="Heading5"/>
      </w:pPr>
      <w:bookmarkStart w:id="656" w:name="_Toc20208652"/>
      <w:bookmarkStart w:id="657" w:name="_Toc36044763"/>
      <w:bookmarkStart w:id="658" w:name="_Toc45216244"/>
      <w:bookmarkStart w:id="659" w:name="_Toc98709637"/>
      <w:r w:rsidRPr="00A5463E">
        <w:lastRenderedPageBreak/>
        <w:t>6.3.4.4.7A</w:t>
      </w:r>
      <w:r w:rsidRPr="00A5463E">
        <w:tab/>
        <w:t>Receive Transmission Media Request message without pre-emptive priority (R: Transmission Media Request)</w:t>
      </w:r>
      <w:bookmarkEnd w:id="656"/>
      <w:bookmarkEnd w:id="657"/>
      <w:bookmarkEnd w:id="658"/>
      <w:bookmarkEnd w:id="659"/>
    </w:p>
    <w:p w14:paraId="7AE28EE8" w14:textId="77777777" w:rsidR="00EB0795" w:rsidRPr="00A5463E" w:rsidRDefault="00EB0795" w:rsidP="00EB0795">
      <w:r w:rsidRPr="00A5463E">
        <w:t>Upon receiving a Transmission Media Request message the transmission control arbitration logic in the transmission control server:</w:t>
      </w:r>
    </w:p>
    <w:p w14:paraId="6091572F" w14:textId="77777777" w:rsidR="00EB0795" w:rsidRPr="00A5463E" w:rsidRDefault="00EB0795" w:rsidP="00EB0795">
      <w:pPr>
        <w:pStyle w:val="B1"/>
      </w:pPr>
      <w:r w:rsidRPr="00A5463E">
        <w:t>1.</w:t>
      </w:r>
      <w:r w:rsidRPr="00A5463E">
        <w:tab/>
        <w:t>shall reject the request if one of the following conditions is fulfilled:</w:t>
      </w:r>
    </w:p>
    <w:p w14:paraId="42CA9E7C"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722ED0E9"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1180FF" w14:textId="77777777" w:rsidR="00EB0795" w:rsidRPr="00A5463E" w:rsidRDefault="00EB0795" w:rsidP="00EB0795">
      <w:pPr>
        <w:pStyle w:val="B1"/>
      </w:pPr>
      <w:r w:rsidRPr="00A5463E">
        <w:t>2.</w:t>
      </w:r>
      <w:r w:rsidRPr="00A5463E">
        <w:tab/>
        <w:t>if the request is rejected the transmission control server:</w:t>
      </w:r>
    </w:p>
    <w:p w14:paraId="7F8E5DF8" w14:textId="77777777" w:rsidR="00EB0795" w:rsidRPr="00A5463E" w:rsidRDefault="00EB0795" w:rsidP="00EB0795">
      <w:pPr>
        <w:pStyle w:val="B2"/>
      </w:pPr>
      <w:r w:rsidRPr="00A5463E">
        <w:t>a.</w:t>
      </w:r>
      <w:r w:rsidRPr="00A5463E">
        <w:tab/>
        <w:t>shall send the Transmission Media Deny message. The Transmission Media Deny message:</w:t>
      </w:r>
    </w:p>
    <w:p w14:paraId="13B80129"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1511445C"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52783551" w14:textId="77777777" w:rsidR="00EB0795" w:rsidRPr="00A5463E" w:rsidRDefault="00EB0795" w:rsidP="00EB0795">
      <w:pPr>
        <w:pStyle w:val="B2"/>
      </w:pPr>
      <w:r w:rsidRPr="00A5463E">
        <w:t>b.</w:t>
      </w:r>
      <w:r w:rsidRPr="00A5463E">
        <w:tab/>
        <w:t>shall remain in the 'G: Transmission Taken' state.</w:t>
      </w:r>
    </w:p>
    <w:p w14:paraId="68A25198" w14:textId="77777777" w:rsidR="00EB0795" w:rsidRPr="00A5463E" w:rsidRDefault="00EB0795" w:rsidP="00EB0795">
      <w:pPr>
        <w:pStyle w:val="B1"/>
      </w:pPr>
      <w:r w:rsidRPr="00A5463E">
        <w:t>3.</w:t>
      </w:r>
      <w:r w:rsidRPr="00A5463E">
        <w:tab/>
        <w:t>if counter Cx (Simultaneous transmission video) has not reached its upper limit:</w:t>
      </w:r>
    </w:p>
    <w:p w14:paraId="36212703" w14:textId="77777777" w:rsidR="00EB0795" w:rsidRPr="00A5463E" w:rsidRDefault="00EB0795" w:rsidP="00EB0795">
      <w:pPr>
        <w:pStyle w:val="B1"/>
      </w:pPr>
      <w:r w:rsidRPr="00A5463E">
        <w:tab/>
        <w:t>a.</w:t>
      </w:r>
      <w:r w:rsidRPr="00A5463E">
        <w:tab/>
        <w:t>if the Transmission Media request is granted the transmission control server:</w:t>
      </w:r>
    </w:p>
    <w:p w14:paraId="30E25C0F" w14:textId="77777777" w:rsidR="00EB0795" w:rsidRPr="00A5463E" w:rsidRDefault="00EB0795" w:rsidP="00EB0795">
      <w:pPr>
        <w:pStyle w:val="B3"/>
      </w:pPr>
      <w:r w:rsidRPr="00A5463E">
        <w:t>i.</w:t>
      </w:r>
      <w:r w:rsidRPr="00A5463E">
        <w:tab/>
        <w:t>shall perform the actions specified in the subclause 6.3.4.4.2;</w:t>
      </w:r>
    </w:p>
    <w:p w14:paraId="76F2673D" w14:textId="77777777" w:rsidR="00EB0795" w:rsidRPr="00A5463E" w:rsidRDefault="00EB0795" w:rsidP="00CB1EBE">
      <w:pPr>
        <w:pStyle w:val="Heading5"/>
      </w:pPr>
      <w:bookmarkStart w:id="660" w:name="_Toc20208653"/>
      <w:bookmarkStart w:id="661" w:name="_Toc36044764"/>
      <w:bookmarkStart w:id="662" w:name="_Toc45216245"/>
      <w:bookmarkStart w:id="663" w:name="_Toc98709638"/>
      <w:r w:rsidRPr="00A5463E">
        <w:t>6.3.4.4.7</w:t>
      </w:r>
      <w:r w:rsidRPr="00A5463E">
        <w:tab/>
        <w:t>Receive Transmission Media Request message with pre-emptive priority (R: pre-emptive Transmission Media Request)</w:t>
      </w:r>
      <w:bookmarkEnd w:id="660"/>
      <w:bookmarkEnd w:id="661"/>
      <w:bookmarkEnd w:id="662"/>
      <w:bookmarkEnd w:id="663"/>
    </w:p>
    <w:p w14:paraId="4C6F8D6A"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6E90F7E4" w14:textId="77777777" w:rsidR="00EB0795" w:rsidRPr="00A5463E" w:rsidRDefault="00EB0795" w:rsidP="00EB0795">
      <w:pPr>
        <w:pStyle w:val="B1"/>
      </w:pPr>
      <w:r w:rsidRPr="00A5463E">
        <w:t>1.</w:t>
      </w:r>
      <w:r w:rsidRPr="00A5463E">
        <w:tab/>
        <w:t>if counter Cx (Simultaneous transmission video) has not reached its upper limit:</w:t>
      </w:r>
    </w:p>
    <w:p w14:paraId="4A82E49B" w14:textId="77777777" w:rsidR="00EB0795" w:rsidRPr="00A5463E" w:rsidRDefault="00EB0795" w:rsidP="00EB0795">
      <w:pPr>
        <w:pStyle w:val="B3"/>
      </w:pPr>
      <w:r w:rsidRPr="00A5463E">
        <w:t>i.</w:t>
      </w:r>
      <w:r w:rsidRPr="00A5463E">
        <w:tab/>
        <w:t>shall perform the actions specified in the subclause 6.3.4.4.2;</w:t>
      </w:r>
    </w:p>
    <w:p w14:paraId="1A88F50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32D353C"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486005E7"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6CF573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7B51D32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0D1FBC18"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57FAEAD"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5E5CE109"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2C320D55" w14:textId="77777777" w:rsidR="00EB0795" w:rsidRPr="00A5463E" w:rsidRDefault="00EB0795" w:rsidP="00CB1EBE">
      <w:pPr>
        <w:pStyle w:val="Heading5"/>
      </w:pPr>
      <w:bookmarkStart w:id="664" w:name="_Toc20208654"/>
      <w:bookmarkStart w:id="665" w:name="_Toc36044765"/>
      <w:bookmarkStart w:id="666" w:name="_Toc45216246"/>
      <w:bookmarkStart w:id="667" w:name="_Toc98709639"/>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64"/>
      <w:bookmarkEnd w:id="665"/>
      <w:bookmarkEnd w:id="666"/>
      <w:bookmarkEnd w:id="667"/>
    </w:p>
    <w:p w14:paraId="17364169"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17781038"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7412FB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173CB378" w14:textId="77777777" w:rsidR="00EB0795" w:rsidRPr="00A5463E" w:rsidRDefault="00EB0795" w:rsidP="00EB0795">
      <w:pPr>
        <w:pStyle w:val="B1"/>
      </w:pPr>
      <w:r w:rsidRPr="00A5463E">
        <w:t>2.</w:t>
      </w:r>
      <w:r w:rsidRPr="00A5463E">
        <w:tab/>
        <w:t>shall remain in the 'G: Transmit Taken' state.</w:t>
      </w:r>
    </w:p>
    <w:p w14:paraId="0EBDBC84" w14:textId="77777777" w:rsidR="00EB0795" w:rsidRPr="00A5463E" w:rsidRDefault="00EB0795" w:rsidP="00CB1EBE">
      <w:pPr>
        <w:pStyle w:val="Heading5"/>
      </w:pPr>
      <w:bookmarkStart w:id="668" w:name="_Toc20208655"/>
      <w:bookmarkStart w:id="669" w:name="_Toc36044766"/>
      <w:bookmarkStart w:id="670" w:name="_Toc45216247"/>
      <w:bookmarkStart w:id="671" w:name="_Toc98709640"/>
      <w:r w:rsidRPr="00A5463E">
        <w:t>6.3.4.4.9</w:t>
      </w:r>
      <w:r w:rsidRPr="00A5463E">
        <w:tab/>
        <w:t xml:space="preserve">Timer </w:t>
      </w:r>
      <w:r w:rsidR="00490E78">
        <w:t>T4</w:t>
      </w:r>
      <w:r w:rsidRPr="00A5463E">
        <w:t xml:space="preserve"> (</w:t>
      </w:r>
      <w:r w:rsidR="0091451C">
        <w:t>Transmission</w:t>
      </w:r>
      <w:r w:rsidRPr="00A5463E">
        <w:t xml:space="preserve"> Grant) expired</w:t>
      </w:r>
      <w:bookmarkEnd w:id="668"/>
      <w:bookmarkEnd w:id="669"/>
      <w:bookmarkEnd w:id="670"/>
      <w:bookmarkEnd w:id="671"/>
    </w:p>
    <w:p w14:paraId="1FF5D717"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35495D9B"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5A98CB6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32BF8B2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949359F"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089AFD4A" w14:textId="77777777" w:rsidR="00EB0795" w:rsidRPr="00A5463E" w:rsidRDefault="00EB0795" w:rsidP="00EB0795">
      <w:pPr>
        <w:pStyle w:val="B1"/>
      </w:pPr>
      <w:r w:rsidRPr="00A5463E">
        <w:t>3.</w:t>
      </w:r>
      <w:r w:rsidRPr="00A5463E">
        <w:tab/>
        <w:t>shall remain in the 'G: Transmit Taken' state.</w:t>
      </w:r>
    </w:p>
    <w:p w14:paraId="3CF3C258" w14:textId="77777777" w:rsidR="00EB0795" w:rsidRPr="00A5463E" w:rsidRDefault="00EB0795" w:rsidP="00CB1EBE">
      <w:pPr>
        <w:pStyle w:val="Heading5"/>
      </w:pPr>
      <w:bookmarkStart w:id="672" w:name="_Toc20208656"/>
      <w:bookmarkStart w:id="673" w:name="_Toc36044767"/>
      <w:bookmarkStart w:id="674" w:name="_Toc45216248"/>
      <w:bookmarkStart w:id="675" w:name="_Toc98709641"/>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2"/>
      <w:bookmarkEnd w:id="673"/>
      <w:bookmarkEnd w:id="674"/>
      <w:bookmarkEnd w:id="675"/>
    </w:p>
    <w:p w14:paraId="6E73883A"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613E063D" w14:textId="77777777" w:rsidR="00EB0795" w:rsidRPr="00A5463E" w:rsidRDefault="00EB0795" w:rsidP="00EB0795">
      <w:pPr>
        <w:pStyle w:val="B1"/>
      </w:pPr>
      <w:r w:rsidRPr="00A5463E">
        <w:t>1.</w:t>
      </w:r>
      <w:r w:rsidRPr="00A5463E">
        <w:tab/>
        <w:t>shall remain in the 'G: Transmit Taken' state.</w:t>
      </w:r>
    </w:p>
    <w:p w14:paraId="23824507" w14:textId="77777777" w:rsidR="00EB0795" w:rsidRPr="00A5463E" w:rsidRDefault="00EB0795" w:rsidP="00CB1EBE">
      <w:pPr>
        <w:pStyle w:val="Heading5"/>
      </w:pPr>
      <w:bookmarkStart w:id="676" w:name="_Toc20208657"/>
      <w:bookmarkStart w:id="677" w:name="_Toc36044768"/>
      <w:bookmarkStart w:id="678" w:name="_Toc45216249"/>
      <w:bookmarkStart w:id="679" w:name="_Toc98709642"/>
      <w:r w:rsidRPr="00A5463E">
        <w:t>6.3.4.4.11</w:t>
      </w:r>
      <w:r w:rsidRPr="00A5463E">
        <w:tab/>
        <w:t>Permitted MCVideo client release (R: client release)</w:t>
      </w:r>
      <w:bookmarkEnd w:id="676"/>
      <w:bookmarkEnd w:id="677"/>
      <w:bookmarkEnd w:id="678"/>
      <w:bookmarkEnd w:id="679"/>
    </w:p>
    <w:p w14:paraId="579EE27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0563405C"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4BA8BB53" w14:textId="77777777" w:rsidR="00EB0795" w:rsidRPr="00A5463E" w:rsidRDefault="00EB0795" w:rsidP="00CB1EBE">
      <w:pPr>
        <w:pStyle w:val="Heading5"/>
      </w:pPr>
      <w:bookmarkStart w:id="680" w:name="_Toc20208658"/>
      <w:bookmarkStart w:id="681" w:name="_Toc36044769"/>
      <w:bookmarkStart w:id="682" w:name="_Toc45216250"/>
      <w:bookmarkStart w:id="683" w:name="_Toc98709643"/>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0"/>
      <w:bookmarkEnd w:id="681"/>
      <w:bookmarkEnd w:id="682"/>
      <w:bookmarkEnd w:id="683"/>
    </w:p>
    <w:p w14:paraId="232737F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3299FBC2" w14:textId="77777777" w:rsidR="00EB0795" w:rsidRPr="00A5463E" w:rsidRDefault="00EB0795" w:rsidP="00EB0795">
      <w:pPr>
        <w:pStyle w:val="B1"/>
      </w:pPr>
      <w:r w:rsidRPr="00A5463E">
        <w:t>1.</w:t>
      </w:r>
      <w:r w:rsidRPr="00A5463E">
        <w:tab/>
        <w:t>if counter Cx (Simultaneous transmission video) has not reached its upper limit:</w:t>
      </w:r>
    </w:p>
    <w:p w14:paraId="585C07D5" w14:textId="77777777" w:rsidR="00EB0795" w:rsidRPr="00A5463E" w:rsidRDefault="00EB0795" w:rsidP="00EB0795">
      <w:pPr>
        <w:pStyle w:val="B2"/>
      </w:pPr>
      <w:r w:rsidRPr="00A5463E">
        <w:t>a.</w:t>
      </w:r>
      <w:r w:rsidRPr="00A5463E">
        <w:tab/>
        <w:t>shall perform the actions specified in the subclause 6.3.4.4.2;</w:t>
      </w:r>
    </w:p>
    <w:p w14:paraId="5DA565B9" w14:textId="77777777" w:rsidR="00EB0795" w:rsidRPr="00A5463E" w:rsidRDefault="00EB0795" w:rsidP="00EB0795">
      <w:pPr>
        <w:pStyle w:val="B1"/>
      </w:pPr>
      <w:r w:rsidRPr="00A5463E">
        <w:t>2.</w:t>
      </w:r>
      <w:r w:rsidRPr="00A5463E">
        <w:tab/>
        <w:t>if counter Cx (Simultaneous transmission video) has reached its upper limit:</w:t>
      </w:r>
    </w:p>
    <w:p w14:paraId="2D3C40E7"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7B92977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C976E3"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68E2C764" w14:textId="77777777"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subclause 6.3.4.5.2;</w:t>
      </w:r>
    </w:p>
    <w:p w14:paraId="5F083ADE"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9C733E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A203722"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50EFEEF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FB03F5F" w14:textId="77777777" w:rsidR="0000097A" w:rsidRDefault="0000097A" w:rsidP="00CB1EBE">
      <w:pPr>
        <w:pStyle w:val="Heading5"/>
      </w:pPr>
      <w:bookmarkStart w:id="684" w:name="_Toc20208659"/>
      <w:bookmarkStart w:id="685" w:name="_Toc36044770"/>
      <w:bookmarkStart w:id="686" w:name="_Toc45216251"/>
      <w:bookmarkStart w:id="687" w:name="_Toc98709644"/>
      <w:r>
        <w:t>6.3.4.4.13</w:t>
      </w:r>
      <w:r>
        <w:tab/>
        <w:t>Send Transmission End Request message (</w:t>
      </w:r>
      <w:r>
        <w:rPr>
          <w:lang w:val="en-IN"/>
        </w:rPr>
        <w:t>S</w:t>
      </w:r>
      <w:r>
        <w:t>: Transmission End Request)</w:t>
      </w:r>
      <w:bookmarkEnd w:id="687"/>
    </w:p>
    <w:p w14:paraId="477BE2B9" w14:textId="77777777" w:rsidR="0000097A" w:rsidRDefault="0000097A" w:rsidP="0000097A">
      <w:r>
        <w:t>Upon receiving a Transmission End Request message, the transmission control arbitration logic in the transmission control server:</w:t>
      </w:r>
    </w:p>
    <w:p w14:paraId="76B5AA6C" w14:textId="77777777" w:rsidR="0000097A" w:rsidRDefault="0000097A" w:rsidP="0000097A">
      <w:pPr>
        <w:pStyle w:val="B1"/>
      </w:pPr>
      <w:r>
        <w:t>1.</w:t>
      </w:r>
      <w:r>
        <w:tab/>
        <w:t xml:space="preserve">shall stop timer T4 (Transmission grant), if running; </w:t>
      </w:r>
    </w:p>
    <w:p w14:paraId="3257DB8F"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6F8ECD32"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62E59C" w14:textId="77777777" w:rsidR="0000097A" w:rsidRPr="00A5463E" w:rsidRDefault="0000097A" w:rsidP="008B1079">
      <w:pPr>
        <w:pStyle w:val="B1"/>
      </w:pPr>
      <w:r w:rsidRPr="008B1079">
        <w:t>3.</w:t>
      </w:r>
      <w:r w:rsidRPr="008B1079">
        <w:tab/>
        <w:t>shall enter the 'G: pending Transmission Revoke' state as specified in the subclause 6.3.4.5.2.</w:t>
      </w:r>
    </w:p>
    <w:p w14:paraId="710F619E" w14:textId="77777777" w:rsidR="00EB0795" w:rsidRPr="00A5463E" w:rsidRDefault="00EB0795" w:rsidP="00CB1EBE">
      <w:pPr>
        <w:pStyle w:val="Heading4"/>
      </w:pPr>
      <w:bookmarkStart w:id="688" w:name="_Toc98709645"/>
      <w:r w:rsidRPr="00A5463E">
        <w:t>6.3.4.5</w:t>
      </w:r>
      <w:r w:rsidRPr="00A5463E">
        <w:tab/>
        <w:t xml:space="preserve">State: 'G: pending </w:t>
      </w:r>
      <w:r w:rsidR="0091451C">
        <w:t>Transmission</w:t>
      </w:r>
      <w:r w:rsidRPr="00A5463E">
        <w:t xml:space="preserve"> Revoke'</w:t>
      </w:r>
      <w:bookmarkEnd w:id="684"/>
      <w:bookmarkEnd w:id="685"/>
      <w:bookmarkEnd w:id="686"/>
      <w:bookmarkEnd w:id="688"/>
    </w:p>
    <w:p w14:paraId="7620E354" w14:textId="77777777" w:rsidR="00EB0795" w:rsidRPr="00A5463E" w:rsidRDefault="00EB0795" w:rsidP="00CB1EBE">
      <w:pPr>
        <w:pStyle w:val="Heading5"/>
      </w:pPr>
      <w:bookmarkStart w:id="689" w:name="_Toc20208660"/>
      <w:bookmarkStart w:id="690" w:name="_Toc36044771"/>
      <w:bookmarkStart w:id="691" w:name="_Toc45216252"/>
      <w:bookmarkStart w:id="692" w:name="_Toc98709646"/>
      <w:r w:rsidRPr="00A5463E">
        <w:t>6.3.4.5.1</w:t>
      </w:r>
      <w:r w:rsidRPr="00A5463E">
        <w:tab/>
        <w:t>General</w:t>
      </w:r>
      <w:bookmarkEnd w:id="689"/>
      <w:bookmarkEnd w:id="690"/>
      <w:bookmarkEnd w:id="691"/>
      <w:bookmarkEnd w:id="692"/>
    </w:p>
    <w:p w14:paraId="66BE144F"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251E1236"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0DAD7098" w14:textId="71B26449" w:rsidR="00EB0795" w:rsidRPr="00997328" w:rsidRDefault="0000097A"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G: pending Transmission Revoke</w:t>
      </w:r>
      <w:r w:rsidR="008B1079">
        <w:rPr>
          <w:lang w:val="en-US"/>
        </w:rPr>
        <w:t>'</w:t>
      </w:r>
      <w:r>
        <w:rPr>
          <w:lang w:val="en-US"/>
        </w:rPr>
        <w:t xml:space="preserve"> state. A new state can also be created later for this purpose if required.</w:t>
      </w:r>
    </w:p>
    <w:p w14:paraId="51C53BED" w14:textId="77777777" w:rsidR="00EB0795" w:rsidRPr="00A5463E" w:rsidRDefault="00EB0795" w:rsidP="00CB1EBE">
      <w:pPr>
        <w:pStyle w:val="Heading5"/>
      </w:pPr>
      <w:bookmarkStart w:id="693" w:name="_Toc20208661"/>
      <w:bookmarkStart w:id="694" w:name="_Toc36044772"/>
      <w:bookmarkStart w:id="695" w:name="_Toc45216253"/>
      <w:bookmarkStart w:id="696" w:name="_Toc98709647"/>
      <w:r w:rsidRPr="00A5463E">
        <w:t>6.3.4.5.2</w:t>
      </w:r>
      <w:r w:rsidRPr="00A5463E">
        <w:tab/>
        <w:t xml:space="preserve">Enter the 'G: pending </w:t>
      </w:r>
      <w:r w:rsidR="0091451C">
        <w:t>Transmission</w:t>
      </w:r>
      <w:r w:rsidRPr="00A5463E">
        <w:t xml:space="preserve"> Revoke' state</w:t>
      </w:r>
      <w:bookmarkEnd w:id="693"/>
      <w:bookmarkEnd w:id="694"/>
      <w:bookmarkEnd w:id="695"/>
      <w:bookmarkEnd w:id="696"/>
    </w:p>
    <w:p w14:paraId="1698E298" w14:textId="77777777" w:rsidR="00EB0795" w:rsidRPr="00A5463E" w:rsidRDefault="00EB0795" w:rsidP="00EB0795">
      <w:r w:rsidRPr="00A5463E">
        <w:t>When entering this state the transmission control arbitration logic in the transmission control server:</w:t>
      </w:r>
    </w:p>
    <w:p w14:paraId="02399F7D"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77A82FB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0A3B46E5"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1F1B6748"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955EF73" w14:textId="77777777" w:rsidR="00EB0795" w:rsidRPr="00A5463E" w:rsidRDefault="00EB0795" w:rsidP="00CB1EBE">
      <w:pPr>
        <w:pStyle w:val="Heading5"/>
      </w:pPr>
      <w:bookmarkStart w:id="697" w:name="_Toc20208662"/>
      <w:bookmarkStart w:id="698" w:name="_Toc36044773"/>
      <w:bookmarkStart w:id="699" w:name="_Toc45216254"/>
      <w:bookmarkStart w:id="700" w:name="_Toc98709648"/>
      <w:r w:rsidRPr="00A5463E">
        <w:lastRenderedPageBreak/>
        <w:t>6.3.4.5.3</w:t>
      </w:r>
      <w:r w:rsidRPr="00A5463E">
        <w:tab/>
        <w:t>Receive RTP media packets (R: RTP media)</w:t>
      </w:r>
      <w:bookmarkEnd w:id="697"/>
      <w:bookmarkEnd w:id="698"/>
      <w:bookmarkEnd w:id="699"/>
      <w:bookmarkEnd w:id="700"/>
    </w:p>
    <w:p w14:paraId="70CFF4C1"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74ED7231"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5442B92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1EC6415F" w14:textId="77777777" w:rsidR="00EB0795" w:rsidRPr="00A5463E" w:rsidRDefault="00EB0795" w:rsidP="00CB1EBE">
      <w:pPr>
        <w:pStyle w:val="Heading5"/>
      </w:pPr>
      <w:bookmarkStart w:id="701" w:name="_Toc20208663"/>
      <w:bookmarkStart w:id="702" w:name="_Toc36044774"/>
      <w:bookmarkStart w:id="703" w:name="_Toc45216255"/>
      <w:bookmarkStart w:id="704" w:name="_Toc98709649"/>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1"/>
      <w:bookmarkEnd w:id="702"/>
      <w:bookmarkEnd w:id="703"/>
      <w:bookmarkEnd w:id="704"/>
    </w:p>
    <w:p w14:paraId="36C6AD6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EF83F95"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14AC232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2ACE4C7E" w14:textId="77777777" w:rsidR="00EB0795" w:rsidRPr="00F51230" w:rsidRDefault="00F51230" w:rsidP="00EB0795">
      <w:pPr>
        <w:pStyle w:val="B1"/>
      </w:pPr>
      <w:r>
        <w:t>3.</w:t>
      </w:r>
      <w:r w:rsidR="004A367E">
        <w:tab/>
      </w:r>
      <w:r>
        <w:t>shall send a Transmission End Response message;</w:t>
      </w:r>
    </w:p>
    <w:p w14:paraId="47593AC4"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4530457F"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67E7003C"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400FB9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4C11BCF"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F54BE60" w14:textId="77777777" w:rsidR="00EB0795" w:rsidRPr="00A5463E" w:rsidRDefault="00EB0795" w:rsidP="00CB1EBE">
      <w:pPr>
        <w:pStyle w:val="Heading5"/>
      </w:pPr>
      <w:bookmarkStart w:id="705" w:name="_Toc20208664"/>
      <w:bookmarkStart w:id="706" w:name="_Toc36044775"/>
      <w:bookmarkStart w:id="707" w:name="_Toc45216256"/>
      <w:bookmarkStart w:id="708" w:name="_Toc98709650"/>
      <w:r w:rsidRPr="00A5463E">
        <w:t>6.3.4.5.5</w:t>
      </w:r>
      <w:r w:rsidRPr="00A5463E">
        <w:tab/>
      </w:r>
      <w:r w:rsidR="008D7BCF">
        <w:rPr>
          <w:lang w:val="en-US"/>
        </w:rPr>
        <w:t>Void</w:t>
      </w:r>
      <w:bookmarkEnd w:id="705"/>
      <w:bookmarkEnd w:id="706"/>
      <w:bookmarkEnd w:id="707"/>
      <w:bookmarkEnd w:id="708"/>
    </w:p>
    <w:p w14:paraId="41182B1D" w14:textId="77777777" w:rsidR="00EB0795" w:rsidRPr="00A5463E" w:rsidRDefault="00EB0795" w:rsidP="00CB1EBE">
      <w:pPr>
        <w:pStyle w:val="Heading5"/>
      </w:pPr>
      <w:bookmarkStart w:id="709" w:name="_Toc20208665"/>
      <w:bookmarkStart w:id="710" w:name="_Toc36044776"/>
      <w:bookmarkStart w:id="711" w:name="_Toc45216257"/>
      <w:bookmarkStart w:id="712" w:name="_Toc98709651"/>
      <w:r w:rsidRPr="00A5463E">
        <w:t>6.3.4.5.6</w:t>
      </w:r>
      <w:r w:rsidRPr="00A5463E">
        <w:tab/>
      </w:r>
      <w:r w:rsidR="008D7BCF" w:rsidRPr="008D7BCF">
        <w:t>Void</w:t>
      </w:r>
      <w:bookmarkEnd w:id="709"/>
      <w:bookmarkEnd w:id="710"/>
      <w:bookmarkEnd w:id="711"/>
      <w:bookmarkEnd w:id="712"/>
    </w:p>
    <w:p w14:paraId="573AC0E4" w14:textId="77777777" w:rsidR="0000097A" w:rsidRPr="00A5463E" w:rsidRDefault="0000097A" w:rsidP="00CB1EBE">
      <w:pPr>
        <w:pStyle w:val="Heading5"/>
      </w:pPr>
      <w:bookmarkStart w:id="713" w:name="_Toc20208666"/>
      <w:bookmarkStart w:id="714" w:name="_Toc36044777"/>
      <w:bookmarkStart w:id="715" w:name="_Toc45216258"/>
      <w:bookmarkStart w:id="716" w:name="_Toc98709652"/>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16"/>
    </w:p>
    <w:p w14:paraId="0406BE01"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11B3D14E"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3A7165DE"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B5DC8E5" w14:textId="77777777" w:rsidR="0000097A" w:rsidRPr="00A5463E" w:rsidRDefault="0000097A" w:rsidP="0000097A">
      <w:pPr>
        <w:pStyle w:val="B1"/>
      </w:pPr>
      <w:r>
        <w:rPr>
          <w:lang w:val="en-US"/>
        </w:rPr>
        <w:t>3</w:t>
      </w:r>
      <w:r w:rsidRPr="00A5463E">
        <w:t>.</w:t>
      </w:r>
      <w:r w:rsidRPr="00A5463E">
        <w:tab/>
        <w:t>if Cx (Simultaneous transmission video) has reached lower limit, enter the 'G: Transmit Idle' state as specified in the subclause 6.3.4.3.2.</w:t>
      </w:r>
    </w:p>
    <w:p w14:paraId="47F0CB76"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BBA58A3"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6E75F33"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53BF646" w14:textId="77777777" w:rsidR="0000097A" w:rsidRDefault="0000097A" w:rsidP="00997328">
      <w:pPr>
        <w:pStyle w:val="B2"/>
      </w:pPr>
      <w:r w:rsidRPr="00A5463E">
        <w:t>c.</w:t>
      </w:r>
      <w:r w:rsidRPr="00A5463E">
        <w:tab/>
        <w:t>shall enter the 'G: Transmit Taken' state as specified in the subclause 6.3.4.4.2 with respect to that transmission participant.</w:t>
      </w:r>
    </w:p>
    <w:p w14:paraId="4863D7F6" w14:textId="77777777" w:rsidR="00EB0795" w:rsidRPr="00A5463E" w:rsidRDefault="00EB0795" w:rsidP="00CB1EBE">
      <w:pPr>
        <w:pStyle w:val="Heading4"/>
      </w:pPr>
      <w:bookmarkStart w:id="717" w:name="_Toc98709653"/>
      <w:r w:rsidRPr="00A5463E">
        <w:lastRenderedPageBreak/>
        <w:t>6.3.4.6</w:t>
      </w:r>
      <w:r w:rsidRPr="00A5463E">
        <w:tab/>
        <w:t>In any state</w:t>
      </w:r>
      <w:bookmarkEnd w:id="713"/>
      <w:bookmarkEnd w:id="714"/>
      <w:bookmarkEnd w:id="715"/>
      <w:bookmarkEnd w:id="717"/>
    </w:p>
    <w:p w14:paraId="3960CDDC" w14:textId="77777777" w:rsidR="00EB0795" w:rsidRPr="00A5463E" w:rsidRDefault="00EB0795" w:rsidP="00CB1EBE">
      <w:pPr>
        <w:pStyle w:val="Heading5"/>
      </w:pPr>
      <w:bookmarkStart w:id="718" w:name="_Toc20208667"/>
      <w:bookmarkStart w:id="719" w:name="_Toc36044778"/>
      <w:bookmarkStart w:id="720" w:name="_Toc45216259"/>
      <w:bookmarkStart w:id="721" w:name="_Toc98709654"/>
      <w:r w:rsidRPr="00A5463E">
        <w:t>6.3.4.6.1</w:t>
      </w:r>
      <w:r w:rsidRPr="00A5463E">
        <w:tab/>
        <w:t>General</w:t>
      </w:r>
      <w:bookmarkEnd w:id="718"/>
      <w:bookmarkEnd w:id="719"/>
      <w:bookmarkEnd w:id="720"/>
      <w:bookmarkEnd w:id="721"/>
    </w:p>
    <w:p w14:paraId="51C6546D" w14:textId="77777777" w:rsidR="00EB0795" w:rsidRPr="00A5463E" w:rsidRDefault="00EB0795" w:rsidP="00EB0795">
      <w:r w:rsidRPr="00A5463E">
        <w:t>This subclause describes the actions to be taken in all states defined for the general state diagram with the exception of the 'Start-stop' state.</w:t>
      </w:r>
    </w:p>
    <w:p w14:paraId="40A1BBD4" w14:textId="77777777" w:rsidR="00EB0795" w:rsidRPr="00A5463E" w:rsidRDefault="00EB0795" w:rsidP="00CB1EBE">
      <w:pPr>
        <w:pStyle w:val="Heading5"/>
      </w:pPr>
      <w:bookmarkStart w:id="722" w:name="_Toc20208668"/>
      <w:bookmarkStart w:id="723" w:name="_Toc36044779"/>
      <w:bookmarkStart w:id="724" w:name="_Toc45216260"/>
      <w:bookmarkStart w:id="725" w:name="_Toc98709655"/>
      <w:r w:rsidRPr="00A5463E">
        <w:t>6.3.4.6.2</w:t>
      </w:r>
      <w:r w:rsidRPr="00A5463E">
        <w:tab/>
        <w:t>Receive MCVideo call release - 1</w:t>
      </w:r>
      <w:bookmarkEnd w:id="722"/>
      <w:bookmarkEnd w:id="723"/>
      <w:bookmarkEnd w:id="724"/>
      <w:bookmarkEnd w:id="725"/>
    </w:p>
    <w:p w14:paraId="17AF92E1" w14:textId="77777777" w:rsidR="00EB0795" w:rsidRPr="00A5463E" w:rsidRDefault="00EB0795" w:rsidP="00EB0795">
      <w:r w:rsidRPr="00A5463E">
        <w:t>This subclause is used by the transmission control arbitration logic in the transmission control server when an MCVideo call is released.</w:t>
      </w:r>
    </w:p>
    <w:p w14:paraId="45A27391"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4385380"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7FE81676" w14:textId="77777777" w:rsidR="00EB0795" w:rsidRPr="00A5463E" w:rsidRDefault="00EB0795" w:rsidP="00EB0795">
      <w:pPr>
        <w:pStyle w:val="B1"/>
      </w:pPr>
      <w:r w:rsidRPr="00A5463E">
        <w:t>2.</w:t>
      </w:r>
      <w:r w:rsidRPr="00A5463E">
        <w:tab/>
        <w:t>shall enter the 'Releasing' state.</w:t>
      </w:r>
    </w:p>
    <w:p w14:paraId="05B29938" w14:textId="77777777" w:rsidR="00EB0795" w:rsidRPr="00A5463E" w:rsidRDefault="00EB0795" w:rsidP="00CB1EBE">
      <w:pPr>
        <w:pStyle w:val="Heading4"/>
      </w:pPr>
      <w:bookmarkStart w:id="726" w:name="_Toc20208669"/>
      <w:bookmarkStart w:id="727" w:name="_Toc36044780"/>
      <w:bookmarkStart w:id="728" w:name="_Toc45216261"/>
      <w:bookmarkStart w:id="729" w:name="_Toc98709656"/>
      <w:r w:rsidRPr="00A5463E">
        <w:t>6.3.4.7</w:t>
      </w:r>
      <w:r w:rsidRPr="00A5463E">
        <w:tab/>
        <w:t>State: 'Releasing'</w:t>
      </w:r>
      <w:bookmarkEnd w:id="726"/>
      <w:bookmarkEnd w:id="727"/>
      <w:bookmarkEnd w:id="728"/>
      <w:bookmarkEnd w:id="729"/>
    </w:p>
    <w:p w14:paraId="2FAC9FA2" w14:textId="77777777" w:rsidR="00EB0795" w:rsidRPr="00A5463E" w:rsidRDefault="00EB0795" w:rsidP="00CB1EBE">
      <w:pPr>
        <w:pStyle w:val="Heading5"/>
      </w:pPr>
      <w:bookmarkStart w:id="730" w:name="_Toc20208670"/>
      <w:bookmarkStart w:id="731" w:name="_Toc36044781"/>
      <w:bookmarkStart w:id="732" w:name="_Toc45216262"/>
      <w:bookmarkStart w:id="733" w:name="_Toc98709657"/>
      <w:r w:rsidRPr="00A5463E">
        <w:t>6.3.4.7.1</w:t>
      </w:r>
      <w:r w:rsidRPr="00A5463E">
        <w:tab/>
        <w:t>General</w:t>
      </w:r>
      <w:bookmarkEnd w:id="730"/>
      <w:bookmarkEnd w:id="731"/>
      <w:bookmarkEnd w:id="732"/>
      <w:bookmarkEnd w:id="733"/>
    </w:p>
    <w:p w14:paraId="0C74DCBA"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7A447AFF" w14:textId="77777777" w:rsidR="00EB0795" w:rsidRPr="00A5463E" w:rsidRDefault="00EB0795" w:rsidP="00CB1EBE">
      <w:pPr>
        <w:pStyle w:val="Heading5"/>
      </w:pPr>
      <w:bookmarkStart w:id="734" w:name="_Toc20208671"/>
      <w:bookmarkStart w:id="735" w:name="_Toc36044782"/>
      <w:bookmarkStart w:id="736" w:name="_Toc45216263"/>
      <w:bookmarkStart w:id="737" w:name="_Toc98709658"/>
      <w:r w:rsidRPr="00A5463E">
        <w:t>6.3.4.7.2</w:t>
      </w:r>
      <w:r w:rsidRPr="00A5463E">
        <w:tab/>
        <w:t>Receive MCVideo call release - 2</w:t>
      </w:r>
      <w:bookmarkEnd w:id="734"/>
      <w:bookmarkEnd w:id="735"/>
      <w:bookmarkEnd w:id="736"/>
      <w:bookmarkEnd w:id="737"/>
    </w:p>
    <w:p w14:paraId="302F8804"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2A81D334"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51902BE2" w14:textId="77777777" w:rsidR="00EB0795" w:rsidRPr="00A5463E" w:rsidRDefault="00EB0795" w:rsidP="00EB0795">
      <w:pPr>
        <w:pStyle w:val="B1"/>
      </w:pPr>
      <w:r w:rsidRPr="00A5463E">
        <w:t>2.</w:t>
      </w:r>
      <w:r w:rsidRPr="00A5463E">
        <w:tab/>
        <w:t>shall enter the 'Start-stop' state.</w:t>
      </w:r>
    </w:p>
    <w:p w14:paraId="22F06D92" w14:textId="77777777" w:rsidR="00EB0795" w:rsidRPr="00A5463E" w:rsidRDefault="00EB0795" w:rsidP="00CB1EBE">
      <w:pPr>
        <w:pStyle w:val="Heading3"/>
      </w:pPr>
      <w:bookmarkStart w:id="738" w:name="_Toc20208672"/>
      <w:bookmarkStart w:id="739" w:name="_Toc36044783"/>
      <w:bookmarkStart w:id="740" w:name="_Toc45216264"/>
      <w:bookmarkStart w:id="741" w:name="_Toc98709659"/>
      <w:r w:rsidRPr="00A5463E">
        <w:t>6.3.5</w:t>
      </w:r>
      <w:r w:rsidRPr="00A5463E">
        <w:tab/>
        <w:t>Transmission control server state transition diagram for basic transmission control operation towards the transmission participant</w:t>
      </w:r>
      <w:bookmarkEnd w:id="738"/>
      <w:bookmarkEnd w:id="739"/>
      <w:bookmarkEnd w:id="740"/>
      <w:bookmarkEnd w:id="741"/>
    </w:p>
    <w:p w14:paraId="7CA8462A" w14:textId="77777777" w:rsidR="00EB0795" w:rsidRPr="00A5463E" w:rsidRDefault="00EB0795" w:rsidP="00CB1EBE">
      <w:pPr>
        <w:pStyle w:val="Heading4"/>
      </w:pPr>
      <w:bookmarkStart w:id="742" w:name="_Toc20208673"/>
      <w:bookmarkStart w:id="743" w:name="_Toc36044784"/>
      <w:bookmarkStart w:id="744" w:name="_Toc45216265"/>
      <w:bookmarkStart w:id="745" w:name="_Toc98709660"/>
      <w:r w:rsidRPr="00A5463E">
        <w:t>6.3.5.1</w:t>
      </w:r>
      <w:r w:rsidRPr="00A5463E">
        <w:tab/>
        <w:t>General</w:t>
      </w:r>
      <w:bookmarkEnd w:id="742"/>
      <w:bookmarkEnd w:id="743"/>
      <w:bookmarkEnd w:id="744"/>
      <w:bookmarkEnd w:id="745"/>
    </w:p>
    <w:p w14:paraId="5E98A813"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174D39F" w14:textId="77777777" w:rsidR="00EB0795" w:rsidRPr="00A5463E" w:rsidRDefault="00EB0795" w:rsidP="00EB0795">
      <w:r w:rsidRPr="00A5463E">
        <w:t>Figure 6.3.5.1-1 shows the states and state transitions for an associated transmission participant in the transmission control server.</w:t>
      </w:r>
    </w:p>
    <w:p w14:paraId="19E731C3" w14:textId="77777777" w:rsidR="00EB0795" w:rsidRPr="00A5463E" w:rsidRDefault="0000097A" w:rsidP="00EB0795">
      <w:pPr>
        <w:pStyle w:val="TH"/>
      </w:pPr>
      <w:r w:rsidRPr="00A5463E">
        <w:object w:dxaOrig="14580" w:dyaOrig="20505" w14:anchorId="6C83A0E3">
          <v:shape id="_x0000_i1035" type="#_x0000_t75" style="width:459pt;height:538.5pt" o:ole="">
            <v:imagedata r:id="rId29" o:title=""/>
          </v:shape>
          <o:OLEObject Type="Embed" ProgID="Visio.Drawing.11" ShapeID="_x0000_i1035" DrawAspect="Content" ObjectID="_1709322492" r:id="rId30"/>
        </w:object>
      </w:r>
    </w:p>
    <w:p w14:paraId="556CC5C1"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8EB54A1"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1A845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1F5323D8"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5392D814"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43786376"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7C8C8ACB" w14:textId="77777777" w:rsidR="00EB0795" w:rsidRPr="00A5463E" w:rsidRDefault="00EB0795" w:rsidP="00EB0795">
      <w:r w:rsidRPr="00A5463E">
        <w:t>The external inputs to the state machine are:</w:t>
      </w:r>
    </w:p>
    <w:p w14:paraId="36B58149" w14:textId="77777777" w:rsidR="00EB0795" w:rsidRPr="00A5463E" w:rsidRDefault="00EB0795" w:rsidP="00EB0795">
      <w:pPr>
        <w:pStyle w:val="B1"/>
      </w:pPr>
      <w:r w:rsidRPr="00A5463E">
        <w:t>1.</w:t>
      </w:r>
      <w:r w:rsidRPr="00A5463E">
        <w:tab/>
        <w:t>directives coming from the transmission control arbitration logic;</w:t>
      </w:r>
    </w:p>
    <w:p w14:paraId="6C2DAAF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2F043FE3" w14:textId="77777777" w:rsidR="00EB0795" w:rsidRPr="00A5463E" w:rsidRDefault="00EB0795" w:rsidP="00EB0795">
      <w:pPr>
        <w:pStyle w:val="B1"/>
      </w:pPr>
      <w:r w:rsidRPr="00A5463E">
        <w:t>3.</w:t>
      </w:r>
      <w:r w:rsidRPr="00A5463E">
        <w:tab/>
        <w:t>media; and</w:t>
      </w:r>
    </w:p>
    <w:p w14:paraId="5113BB02" w14:textId="77777777" w:rsidR="00EB0795" w:rsidRPr="00A5463E" w:rsidRDefault="00EB0795" w:rsidP="00EB0795">
      <w:pPr>
        <w:pStyle w:val="B1"/>
      </w:pPr>
      <w:r w:rsidRPr="00A5463E">
        <w:t>4.</w:t>
      </w:r>
      <w:r w:rsidRPr="00A5463E">
        <w:tab/>
        <w:t>in certain cases, SIP messages used for call handling.</w:t>
      </w:r>
    </w:p>
    <w:p w14:paraId="7CFA29DE"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4252A4D" w14:textId="77777777" w:rsidR="00EB0795" w:rsidRPr="00A5463E" w:rsidRDefault="00EB0795" w:rsidP="00EB0795">
      <w:pPr>
        <w:pStyle w:val="B1"/>
      </w:pPr>
      <w:r w:rsidRPr="00A5463E">
        <w:t>1.</w:t>
      </w:r>
      <w:r w:rsidRPr="00A5463E">
        <w:tab/>
        <w:t>shall discard the transmission control message;</w:t>
      </w:r>
    </w:p>
    <w:p w14:paraId="40D4A12B"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3837B641" w14:textId="77777777" w:rsidR="00EB0795" w:rsidRPr="00A5463E" w:rsidRDefault="00EB0795" w:rsidP="00EB0795">
      <w:pPr>
        <w:pStyle w:val="B1"/>
      </w:pPr>
      <w:r w:rsidRPr="00A5463E">
        <w:t>3.</w:t>
      </w:r>
      <w:r w:rsidRPr="00A5463E">
        <w:tab/>
        <w:t>shall remain in the current state.</w:t>
      </w:r>
    </w:p>
    <w:p w14:paraId="4C57A7F7" w14:textId="77777777" w:rsidR="00EB0795" w:rsidRPr="00A5463E" w:rsidRDefault="00EB0795" w:rsidP="00EB0795">
      <w:r w:rsidRPr="00A5463E">
        <w:t>State details are explained in the following subclauses.</w:t>
      </w:r>
    </w:p>
    <w:p w14:paraId="59D38C17" w14:textId="77777777" w:rsidR="00EB0795" w:rsidRPr="00A5463E" w:rsidRDefault="00EB0795" w:rsidP="00CB1EBE">
      <w:pPr>
        <w:pStyle w:val="Heading4"/>
      </w:pPr>
      <w:bookmarkStart w:id="746" w:name="_Toc20208674"/>
      <w:bookmarkStart w:id="747" w:name="_Toc36044785"/>
      <w:bookmarkStart w:id="748" w:name="_Toc45216266"/>
      <w:bookmarkStart w:id="749" w:name="_Toc98709661"/>
      <w:r w:rsidRPr="00A5463E">
        <w:t>6.3.5.2</w:t>
      </w:r>
      <w:r w:rsidRPr="00A5463E">
        <w:tab/>
        <w:t>State: 'Start-stop'</w:t>
      </w:r>
      <w:bookmarkEnd w:id="746"/>
      <w:bookmarkEnd w:id="747"/>
      <w:bookmarkEnd w:id="748"/>
      <w:bookmarkEnd w:id="749"/>
    </w:p>
    <w:p w14:paraId="23B234A2" w14:textId="77777777" w:rsidR="00EB0795" w:rsidRPr="00A5463E" w:rsidRDefault="00EB0795" w:rsidP="00CB1EBE">
      <w:pPr>
        <w:pStyle w:val="Heading5"/>
      </w:pPr>
      <w:bookmarkStart w:id="750" w:name="_Toc20208675"/>
      <w:bookmarkStart w:id="751" w:name="_Toc36044786"/>
      <w:bookmarkStart w:id="752" w:name="_Toc45216267"/>
      <w:bookmarkStart w:id="753" w:name="_Toc98709662"/>
      <w:r w:rsidRPr="00A5463E">
        <w:t>6.3.5.2.1</w:t>
      </w:r>
      <w:r w:rsidRPr="00A5463E">
        <w:tab/>
        <w:t>General</w:t>
      </w:r>
      <w:bookmarkEnd w:id="750"/>
      <w:bookmarkEnd w:id="751"/>
      <w:bookmarkEnd w:id="752"/>
      <w:bookmarkEnd w:id="753"/>
    </w:p>
    <w:p w14:paraId="069A025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5D59AFFB"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C1163C"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0E7EE4C6"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51B45C4" w14:textId="77777777" w:rsidR="00EB0795" w:rsidRPr="00A5463E" w:rsidRDefault="00EB0795" w:rsidP="00CB1EBE">
      <w:pPr>
        <w:pStyle w:val="Heading5"/>
      </w:pPr>
      <w:bookmarkStart w:id="754" w:name="_Toc20208676"/>
      <w:bookmarkStart w:id="755" w:name="_Toc36044787"/>
      <w:bookmarkStart w:id="756" w:name="_Toc45216268"/>
      <w:bookmarkStart w:id="757" w:name="_Toc98709663"/>
      <w:r w:rsidRPr="00A5463E">
        <w:t>6.3.5.2.2</w:t>
      </w:r>
      <w:r w:rsidRPr="00A5463E">
        <w:tab/>
        <w:t>SIP Session initiated</w:t>
      </w:r>
      <w:bookmarkEnd w:id="754"/>
      <w:bookmarkEnd w:id="755"/>
      <w:bookmarkEnd w:id="756"/>
      <w:bookmarkEnd w:id="757"/>
    </w:p>
    <w:p w14:paraId="72502EC4" w14:textId="77777777" w:rsidR="00EB0795" w:rsidRPr="00A5463E" w:rsidRDefault="00EB0795" w:rsidP="00EB0795">
      <w:r w:rsidRPr="00A5463E">
        <w:t>When a SIP Session is established and if the session is a normal group call session:</w:t>
      </w:r>
    </w:p>
    <w:p w14:paraId="091F08B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069F3E76"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2BFBC0" w14:textId="77777777" w:rsidR="00EB0795" w:rsidRPr="00A5463E" w:rsidRDefault="00EB0795" w:rsidP="00EB0795">
      <w:pPr>
        <w:pStyle w:val="B2"/>
      </w:pPr>
      <w:r w:rsidRPr="00A5463E">
        <w:t>a.</w:t>
      </w:r>
      <w:r w:rsidRPr="00A5463E">
        <w:tab/>
        <w:t>shall initialize a general state machine as specified in subclause 6.3.4.2.2; and</w:t>
      </w:r>
    </w:p>
    <w:p w14:paraId="0065C82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5BBC13A6" w14:textId="77777777" w:rsidR="00EB0795" w:rsidRPr="00A5463E" w:rsidRDefault="00EB0795" w:rsidP="00EB0795">
      <w:pPr>
        <w:pStyle w:val="B2"/>
      </w:pPr>
      <w:r w:rsidRPr="00A5463E">
        <w:t>b.</w:t>
      </w:r>
      <w:r w:rsidRPr="00A5463E">
        <w:tab/>
        <w:t>shall enter the state 'U: permitted' as specified in the subclause 6.3.5.5.2;</w:t>
      </w:r>
    </w:p>
    <w:p w14:paraId="594AA9D6"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20625980"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78104668"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36A0BD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36557EA4"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E82842"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4D5D14D0"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06F4492E"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64A8267A" w14:textId="77777777" w:rsidR="00EB0795" w:rsidRPr="00A5463E" w:rsidRDefault="00EB0795" w:rsidP="00EB0795">
      <w:pPr>
        <w:pStyle w:val="B3"/>
      </w:pPr>
      <w:r w:rsidRPr="00A5463E">
        <w:t>ii.</w:t>
      </w:r>
      <w:r w:rsidRPr="00A5463E">
        <w:tab/>
        <w:t>shall initialize a general state machine as specified in subclause 6.3.4.2.2; and</w:t>
      </w:r>
    </w:p>
    <w:p w14:paraId="21D8FC1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1C4B3202"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0BCA26AF" w14:textId="77777777" w:rsidR="00EB0795" w:rsidRPr="00A5463E" w:rsidRDefault="00EB0795" w:rsidP="00EB0795">
      <w:pPr>
        <w:pStyle w:val="B3"/>
      </w:pPr>
      <w:r w:rsidRPr="00A5463E">
        <w:t>i.</w:t>
      </w:r>
      <w:r w:rsidRPr="00A5463E">
        <w:tab/>
        <w:t>shall enter the 'U: not permitted and Transmit Taken' state as specified in the subclause 6.3.5.4.2;</w:t>
      </w:r>
    </w:p>
    <w:p w14:paraId="653AC4A4"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state as specified in the subclause 6.3.5.4.2.</w:t>
      </w:r>
    </w:p>
    <w:p w14:paraId="1A96A2D8"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1FF1F517"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05424C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5714EE8B"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9102010"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AAAF049" w14:textId="77777777" w:rsidR="00EB0795" w:rsidRPr="00A5463E" w:rsidRDefault="00EB0795" w:rsidP="00EB0795">
      <w:pPr>
        <w:pStyle w:val="B3"/>
      </w:pPr>
      <w:r w:rsidRPr="00A5463E">
        <w:t>ii.</w:t>
      </w:r>
      <w:r w:rsidRPr="00A5463E">
        <w:tab/>
        <w:t>shall enter the state 'U: permitted' as specified in the subclause 6.3.5.5.2;</w:t>
      </w:r>
    </w:p>
    <w:p w14:paraId="6AD0FEA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6EC545B8"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21109EF4"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15AEBAE7"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6B44F599"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8EEBF0"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8FE2BAE"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09DE95B8"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B226FB6"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332477FA"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91B8A0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08A66E9"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689ADFF8"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188F1971"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44CFD08D" w14:textId="77777777" w:rsidR="00EB0795" w:rsidRPr="00A5463E" w:rsidRDefault="00EB0795" w:rsidP="00EB0795">
      <w:pPr>
        <w:pStyle w:val="B1"/>
      </w:pPr>
      <w:r w:rsidRPr="00A5463E">
        <w:t>4.</w:t>
      </w:r>
      <w:r w:rsidRPr="00A5463E">
        <w:tab/>
        <w:t>if the MCVideo client is invited to the MCVideo call and</w:t>
      </w:r>
    </w:p>
    <w:p w14:paraId="73809C84"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801785A"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5B72ED09"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2FC5207"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4E3B5A2"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2EBBA839"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31582A"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30102BB6" w14:textId="77777777" w:rsidR="00EB0795" w:rsidRPr="00A5463E" w:rsidRDefault="00EB0795" w:rsidP="00CB1EBE">
      <w:pPr>
        <w:pStyle w:val="Heading4"/>
      </w:pPr>
      <w:bookmarkStart w:id="758" w:name="_Toc20208677"/>
      <w:bookmarkStart w:id="759" w:name="_Toc36044788"/>
      <w:bookmarkStart w:id="760" w:name="_Toc45216269"/>
      <w:bookmarkStart w:id="761" w:name="_Toc98709664"/>
      <w:r w:rsidRPr="00A5463E">
        <w:t>6.3.5.3</w:t>
      </w:r>
      <w:r w:rsidRPr="00A5463E">
        <w:tab/>
        <w:t>State: 'U: not permitted and Transmit Idle'</w:t>
      </w:r>
      <w:bookmarkEnd w:id="758"/>
      <w:bookmarkEnd w:id="759"/>
      <w:bookmarkEnd w:id="760"/>
      <w:bookmarkEnd w:id="761"/>
    </w:p>
    <w:p w14:paraId="7769A0AF" w14:textId="77777777" w:rsidR="00EB0795" w:rsidRPr="00A5463E" w:rsidRDefault="00EB0795" w:rsidP="00CB1EBE">
      <w:pPr>
        <w:pStyle w:val="Heading5"/>
      </w:pPr>
      <w:bookmarkStart w:id="762" w:name="_Toc20208678"/>
      <w:bookmarkStart w:id="763" w:name="_Toc36044789"/>
      <w:bookmarkStart w:id="764" w:name="_Toc45216270"/>
      <w:bookmarkStart w:id="765" w:name="_Toc98709665"/>
      <w:r w:rsidRPr="00A5463E">
        <w:t>6.3.5.3.1</w:t>
      </w:r>
      <w:r w:rsidRPr="00A5463E">
        <w:tab/>
        <w:t>General</w:t>
      </w:r>
      <w:bookmarkEnd w:id="762"/>
      <w:bookmarkEnd w:id="763"/>
      <w:bookmarkEnd w:id="764"/>
      <w:bookmarkEnd w:id="765"/>
    </w:p>
    <w:p w14:paraId="2A4642ED"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6482408F" w14:textId="77777777" w:rsidR="00EB0795" w:rsidRPr="00A5463E" w:rsidRDefault="00EB0795" w:rsidP="00CB1EBE">
      <w:pPr>
        <w:pStyle w:val="Heading5"/>
      </w:pPr>
      <w:bookmarkStart w:id="766" w:name="_Toc20208679"/>
      <w:bookmarkStart w:id="767" w:name="_Toc36044790"/>
      <w:bookmarkStart w:id="768" w:name="_Toc45216271"/>
      <w:bookmarkStart w:id="769" w:name="_Toc98709666"/>
      <w:r w:rsidRPr="00A5463E">
        <w:lastRenderedPageBreak/>
        <w:t>6.3.5.3.2</w:t>
      </w:r>
      <w:r w:rsidRPr="00A5463E">
        <w:tab/>
        <w:t>Enter state 'U: not permitted and Transmit Idle'</w:t>
      </w:r>
      <w:bookmarkEnd w:id="766"/>
      <w:bookmarkEnd w:id="767"/>
      <w:bookmarkEnd w:id="768"/>
      <w:bookmarkEnd w:id="769"/>
    </w:p>
    <w:p w14:paraId="73F38C35" w14:textId="77777777" w:rsidR="00EB0795" w:rsidRPr="00A5463E" w:rsidRDefault="00EB0795" w:rsidP="00EB0795">
      <w:r w:rsidRPr="00A5463E">
        <w:t>When entering this state the transmission control interface towards the MCVideo client in the transmission control server:</w:t>
      </w:r>
    </w:p>
    <w:p w14:paraId="6156BA6C"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573AB419" w14:textId="77777777" w:rsidR="00EB0795" w:rsidRPr="00997328" w:rsidRDefault="00EB0795" w:rsidP="00CB1EBE">
      <w:pPr>
        <w:pStyle w:val="Heading5"/>
      </w:pPr>
      <w:bookmarkStart w:id="770" w:name="_Toc20208680"/>
      <w:bookmarkStart w:id="771" w:name="_Toc36044791"/>
      <w:bookmarkStart w:id="772" w:name="_Toc45216272"/>
      <w:bookmarkStart w:id="773" w:name="_Toc98709667"/>
      <w:r w:rsidRPr="00A5463E">
        <w:t>6.3.5.3.3</w:t>
      </w:r>
      <w:r w:rsidRPr="00A5463E">
        <w:tab/>
      </w:r>
      <w:bookmarkEnd w:id="770"/>
      <w:bookmarkEnd w:id="771"/>
      <w:r w:rsidR="00880EBB" w:rsidRPr="00997328">
        <w:t>Void</w:t>
      </w:r>
      <w:bookmarkEnd w:id="772"/>
      <w:bookmarkEnd w:id="773"/>
    </w:p>
    <w:p w14:paraId="021C0E62" w14:textId="77777777" w:rsidR="00EB0795" w:rsidRPr="00A5463E" w:rsidRDefault="00EB0795" w:rsidP="00CB1EBE">
      <w:pPr>
        <w:pStyle w:val="Heading5"/>
      </w:pPr>
      <w:bookmarkStart w:id="774" w:name="_Toc20208681"/>
      <w:bookmarkStart w:id="775" w:name="_Toc36044792"/>
      <w:bookmarkStart w:id="776" w:name="_Toc45216273"/>
      <w:bookmarkStart w:id="777" w:name="_Toc98709668"/>
      <w:r w:rsidRPr="00A5463E">
        <w:t>6.3.5.3.4</w:t>
      </w:r>
      <w:r w:rsidRPr="00A5463E">
        <w:tab/>
        <w:t>Receive Transmission Media Request message (R: Transmission Media Request)</w:t>
      </w:r>
      <w:bookmarkEnd w:id="774"/>
      <w:bookmarkEnd w:id="775"/>
      <w:bookmarkEnd w:id="776"/>
      <w:bookmarkEnd w:id="777"/>
    </w:p>
    <w:p w14:paraId="09607D47"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5B2BEB2"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54AA273"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B46E0A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49246BEF"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154D9BCC" w14:textId="77777777" w:rsidR="00EB0795" w:rsidRPr="00A5463E" w:rsidRDefault="00EB0795" w:rsidP="00EB0795">
      <w:pPr>
        <w:pStyle w:val="B2"/>
      </w:pPr>
      <w:r w:rsidRPr="00A5463E">
        <w:t>a.</w:t>
      </w:r>
      <w:r w:rsidRPr="00A5463E">
        <w:tab/>
        <w:t>shall include in the Reject Cause field the &lt;Reject Cause&gt; value cause #5 (Receive only);</w:t>
      </w:r>
    </w:p>
    <w:p w14:paraId="5D5EB122"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14BE3EE5"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617F8CFD"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550AFC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3747EBF" w14:textId="77777777" w:rsidR="00EB0795" w:rsidRPr="00A5463E" w:rsidRDefault="00EB0795" w:rsidP="00EB0795">
      <w:pPr>
        <w:pStyle w:val="B1"/>
      </w:pPr>
      <w:r w:rsidRPr="00A5463E">
        <w:t>3.</w:t>
      </w:r>
      <w:r w:rsidRPr="00A5463E">
        <w:tab/>
        <w:t>shall remain in the 'U: not permitted and Transmit Idle' state.</w:t>
      </w:r>
    </w:p>
    <w:p w14:paraId="172F3F3B" w14:textId="77777777" w:rsidR="00EB0795" w:rsidRPr="00A5463E" w:rsidRDefault="00EB0795" w:rsidP="00CB1EBE">
      <w:pPr>
        <w:pStyle w:val="Heading5"/>
      </w:pPr>
      <w:bookmarkStart w:id="778" w:name="_Toc20208682"/>
      <w:bookmarkStart w:id="779" w:name="_Toc36044793"/>
      <w:bookmarkStart w:id="780" w:name="_Toc45216274"/>
      <w:bookmarkStart w:id="781" w:name="_Toc98709669"/>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78"/>
      <w:bookmarkEnd w:id="779"/>
      <w:bookmarkEnd w:id="780"/>
      <w:bookmarkEnd w:id="781"/>
    </w:p>
    <w:p w14:paraId="0A9965BF"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39E1036A"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084CC7B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497430E"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415B3" w14:textId="77777777" w:rsidR="00EB0795" w:rsidRPr="00A5463E" w:rsidRDefault="00EB0795" w:rsidP="00EB0795">
      <w:pPr>
        <w:pStyle w:val="B1"/>
      </w:pPr>
      <w:r w:rsidRPr="00A5463E">
        <w:t>3.</w:t>
      </w:r>
      <w:r w:rsidRPr="00A5463E">
        <w:tab/>
        <w:t>shall enter the state 'U: permitted' as specified in subclause 6.3.5.5.2.</w:t>
      </w:r>
    </w:p>
    <w:p w14:paraId="63F154E8" w14:textId="77777777" w:rsidR="00EB0795" w:rsidRPr="00A5463E" w:rsidRDefault="00EB0795" w:rsidP="00CB1EBE">
      <w:pPr>
        <w:pStyle w:val="Heading5"/>
      </w:pPr>
      <w:bookmarkStart w:id="782" w:name="_Toc20208683"/>
      <w:bookmarkStart w:id="783" w:name="_Toc36044794"/>
      <w:bookmarkStart w:id="784" w:name="_Toc45216275"/>
      <w:bookmarkStart w:id="785" w:name="_Toc98709670"/>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2"/>
      <w:bookmarkEnd w:id="783"/>
      <w:bookmarkEnd w:id="784"/>
      <w:bookmarkEnd w:id="785"/>
    </w:p>
    <w:p w14:paraId="3C53432A"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614477E6"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1AB8A400"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387847A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60A4BB" w14:textId="77777777" w:rsidR="00EB0795" w:rsidRPr="00A5463E" w:rsidRDefault="00EB0795" w:rsidP="00EB0795">
      <w:pPr>
        <w:pStyle w:val="B1"/>
      </w:pPr>
      <w:r w:rsidRPr="00A5463E">
        <w:t>3.</w:t>
      </w:r>
      <w:r w:rsidRPr="00A5463E">
        <w:tab/>
        <w:t>shall remain in the 'U: not permitted and Transmit Idle' state.</w:t>
      </w:r>
    </w:p>
    <w:p w14:paraId="0B9C9173" w14:textId="77777777" w:rsidR="00EB0795" w:rsidRPr="00A5463E" w:rsidRDefault="00EB0795" w:rsidP="00CB1EBE">
      <w:pPr>
        <w:pStyle w:val="Heading5"/>
      </w:pPr>
      <w:bookmarkStart w:id="786" w:name="_Toc20208684"/>
      <w:bookmarkStart w:id="787" w:name="_Toc36044795"/>
      <w:bookmarkStart w:id="788" w:name="_Toc45216276"/>
      <w:bookmarkStart w:id="789" w:name="_Toc98709671"/>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86"/>
      <w:bookmarkEnd w:id="787"/>
      <w:bookmarkEnd w:id="788"/>
      <w:bookmarkEnd w:id="789"/>
    </w:p>
    <w:p w14:paraId="1084917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8CD4DE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732A8A8"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D7CF3AC" w14:textId="77777777" w:rsidR="00EB0795" w:rsidRPr="00A5463E" w:rsidRDefault="00EB0795" w:rsidP="00EB0795">
      <w:pPr>
        <w:pStyle w:val="B2"/>
      </w:pPr>
      <w:r w:rsidRPr="00A5463E">
        <w:t>b.</w:t>
      </w:r>
      <w:r w:rsidRPr="00A5463E">
        <w:tab/>
        <w:t>shall include the Source field set to '2' (the controlling MCVideo function is the source);</w:t>
      </w:r>
    </w:p>
    <w:p w14:paraId="7D9CE1A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688B6A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45D40480"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1BD888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F2C723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725D470"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41539239"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3E1D5DC3" w14:textId="77777777" w:rsidR="00EB0795" w:rsidRPr="00A5463E" w:rsidRDefault="00EB0795" w:rsidP="00EB0795">
      <w:pPr>
        <w:pStyle w:val="B1"/>
      </w:pPr>
      <w:r w:rsidRPr="00A5463E">
        <w:t>5.</w:t>
      </w:r>
      <w:r w:rsidRPr="00A5463E">
        <w:tab/>
        <w:t>shall remain in the state 'U: not permitted and Transmit Idle' state.</w:t>
      </w:r>
    </w:p>
    <w:p w14:paraId="07A2DF81" w14:textId="77777777" w:rsidR="00EB0795" w:rsidRPr="00A5463E" w:rsidRDefault="00EB0795" w:rsidP="00CB1EBE">
      <w:pPr>
        <w:pStyle w:val="Heading5"/>
      </w:pPr>
      <w:bookmarkStart w:id="790" w:name="_Toc20208685"/>
      <w:bookmarkStart w:id="791" w:name="_Toc36044796"/>
      <w:bookmarkStart w:id="792" w:name="_Toc45216277"/>
      <w:bookmarkStart w:id="793" w:name="_Toc98709672"/>
      <w:r w:rsidRPr="00A5463E">
        <w:t>6.3.5.3.8</w:t>
      </w:r>
      <w:r w:rsidRPr="00A5463E">
        <w:tab/>
        <w:t>Receive RTP media packets (R: media)</w:t>
      </w:r>
      <w:bookmarkEnd w:id="790"/>
      <w:bookmarkEnd w:id="791"/>
      <w:bookmarkEnd w:id="792"/>
      <w:bookmarkEnd w:id="793"/>
    </w:p>
    <w:p w14:paraId="0E650D4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55BB96EA"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18997058"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51779192"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3187151"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0BC0241E"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653657C1"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0D1848A" w14:textId="77777777" w:rsidR="00EB0795" w:rsidRPr="00A5463E" w:rsidRDefault="00EB0795" w:rsidP="00CB1EBE">
      <w:pPr>
        <w:pStyle w:val="Heading5"/>
      </w:pPr>
      <w:bookmarkStart w:id="794" w:name="_Toc20208686"/>
      <w:bookmarkStart w:id="795" w:name="_Toc36044797"/>
      <w:bookmarkStart w:id="796" w:name="_Toc45216278"/>
      <w:bookmarkStart w:id="797" w:name="_Toc98709673"/>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4"/>
      <w:bookmarkEnd w:id="795"/>
      <w:bookmarkEnd w:id="796"/>
      <w:bookmarkEnd w:id="797"/>
    </w:p>
    <w:p w14:paraId="30D6A4E2"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5804A98"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5BA708E" w14:textId="77777777" w:rsidR="00EB0795" w:rsidRPr="00A5463E" w:rsidRDefault="00EB0795" w:rsidP="00EB0795">
      <w:pPr>
        <w:pStyle w:val="B1"/>
      </w:pPr>
      <w:r w:rsidRPr="00A5463E">
        <w:t>2.</w:t>
      </w:r>
      <w:r w:rsidRPr="00A5463E">
        <w:tab/>
        <w:t>shall remain in the 'U: not permitted and Transmit Idle' state.</w:t>
      </w:r>
    </w:p>
    <w:p w14:paraId="2C7CA811" w14:textId="77777777" w:rsidR="00EB0795" w:rsidRPr="00A5463E" w:rsidRDefault="00EB0795" w:rsidP="00CB1EBE">
      <w:pPr>
        <w:pStyle w:val="Heading5"/>
      </w:pPr>
      <w:bookmarkStart w:id="798" w:name="_Toc20208687"/>
      <w:bookmarkStart w:id="799" w:name="_Toc36044798"/>
      <w:bookmarkStart w:id="800" w:name="_Toc45216279"/>
      <w:bookmarkStart w:id="801" w:name="_Toc98709674"/>
      <w:r w:rsidRPr="00A5463E">
        <w:t>6.3.5.3.10</w:t>
      </w:r>
      <w:r w:rsidRPr="00A5463E">
        <w:tab/>
        <w:t>Send Transmi</w:t>
      </w:r>
      <w:r w:rsidR="006917BB">
        <w:t>ssion</w:t>
      </w:r>
      <w:r w:rsidRPr="00A5463E">
        <w:t xml:space="preserve"> Idle message (S: Transmit Idle)</w:t>
      </w:r>
      <w:bookmarkEnd w:id="798"/>
      <w:bookmarkEnd w:id="799"/>
      <w:bookmarkEnd w:id="800"/>
      <w:bookmarkEnd w:id="801"/>
    </w:p>
    <w:p w14:paraId="45485BA8"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3F120D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54848ACD"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BCDBFF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F4B9E90" w14:textId="77777777" w:rsidR="00EB0795" w:rsidRPr="00A5463E" w:rsidRDefault="00EB0795" w:rsidP="00EB0795">
      <w:pPr>
        <w:pStyle w:val="B1"/>
      </w:pPr>
      <w:r w:rsidRPr="00A5463E">
        <w:t>3.</w:t>
      </w:r>
      <w:r w:rsidRPr="00A5463E">
        <w:tab/>
        <w:t>shall remain in the 'U: not permitted and Transmit Idle' state.</w:t>
      </w:r>
    </w:p>
    <w:p w14:paraId="330EB6C8" w14:textId="77777777" w:rsidR="00EB0795" w:rsidRPr="00A5463E" w:rsidRDefault="00EB0795" w:rsidP="00CB1EBE">
      <w:pPr>
        <w:pStyle w:val="Heading4"/>
      </w:pPr>
      <w:bookmarkStart w:id="802" w:name="_Toc20208688"/>
      <w:bookmarkStart w:id="803" w:name="_Toc36044799"/>
      <w:bookmarkStart w:id="804" w:name="_Toc45216280"/>
      <w:bookmarkStart w:id="805" w:name="_Toc98709675"/>
      <w:r w:rsidRPr="00A5463E">
        <w:t>6.3.5.4</w:t>
      </w:r>
      <w:r w:rsidRPr="00A5463E">
        <w:tab/>
        <w:t>State 'U: not permitted and transmit taken'</w:t>
      </w:r>
      <w:bookmarkEnd w:id="802"/>
      <w:bookmarkEnd w:id="803"/>
      <w:bookmarkEnd w:id="804"/>
      <w:bookmarkEnd w:id="805"/>
    </w:p>
    <w:p w14:paraId="5686E089" w14:textId="77777777" w:rsidR="00EB0795" w:rsidRPr="00A5463E" w:rsidRDefault="00EB0795" w:rsidP="00CB1EBE">
      <w:pPr>
        <w:pStyle w:val="Heading5"/>
      </w:pPr>
      <w:bookmarkStart w:id="806" w:name="_Toc20208689"/>
      <w:bookmarkStart w:id="807" w:name="_Toc36044800"/>
      <w:bookmarkStart w:id="808" w:name="_Toc45216281"/>
      <w:bookmarkStart w:id="809" w:name="_Toc98709676"/>
      <w:r w:rsidRPr="00A5463E">
        <w:t>6.3.5.4.1</w:t>
      </w:r>
      <w:r w:rsidRPr="00A5463E">
        <w:tab/>
        <w:t>General</w:t>
      </w:r>
      <w:bookmarkEnd w:id="806"/>
      <w:bookmarkEnd w:id="807"/>
      <w:bookmarkEnd w:id="808"/>
      <w:bookmarkEnd w:id="809"/>
    </w:p>
    <w:p w14:paraId="0F60C55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0E8008E1"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0E16AE4" w14:textId="77777777" w:rsidR="00EB0795" w:rsidRPr="00A5463E" w:rsidRDefault="00EB0795" w:rsidP="00CB1EBE">
      <w:pPr>
        <w:pStyle w:val="Heading5"/>
      </w:pPr>
      <w:bookmarkStart w:id="810" w:name="_Toc20208690"/>
      <w:bookmarkStart w:id="811" w:name="_Toc36044801"/>
      <w:bookmarkStart w:id="812" w:name="_Toc45216282"/>
      <w:bookmarkStart w:id="813" w:name="_Toc98709677"/>
      <w:r w:rsidRPr="00A5463E">
        <w:t>6.3.5.4.2</w:t>
      </w:r>
      <w:r w:rsidRPr="00A5463E">
        <w:tab/>
        <w:t>Enter state 'U: not permitted and Transmit Taken'</w:t>
      </w:r>
      <w:bookmarkEnd w:id="810"/>
      <w:bookmarkEnd w:id="811"/>
      <w:bookmarkEnd w:id="812"/>
      <w:bookmarkEnd w:id="813"/>
    </w:p>
    <w:p w14:paraId="42CE8DC9" w14:textId="77777777" w:rsidR="00EB0795" w:rsidRPr="00A5463E" w:rsidRDefault="00EB0795" w:rsidP="00EB0795">
      <w:r w:rsidRPr="00A5463E">
        <w:t>When entering this state the transmission control server:</w:t>
      </w:r>
    </w:p>
    <w:p w14:paraId="09223383" w14:textId="77777777" w:rsidR="00EB0795" w:rsidRPr="00A5463E" w:rsidRDefault="00EB0795" w:rsidP="00EB0795">
      <w:pPr>
        <w:pStyle w:val="B1"/>
      </w:pPr>
      <w:r w:rsidRPr="00A5463E">
        <w:t>1.</w:t>
      </w:r>
      <w:r w:rsidRPr="00A5463E">
        <w:tab/>
        <w:t>shall set the state to 'U: not permitted and Transmit Taken'.</w:t>
      </w:r>
    </w:p>
    <w:p w14:paraId="001ED3C1" w14:textId="77777777" w:rsidR="00EB0795" w:rsidRPr="00A5463E" w:rsidRDefault="00EB0795" w:rsidP="00CB1EBE">
      <w:pPr>
        <w:pStyle w:val="Heading5"/>
      </w:pPr>
      <w:bookmarkStart w:id="814" w:name="_Toc20208691"/>
      <w:bookmarkStart w:id="815" w:name="_Toc36044802"/>
      <w:bookmarkStart w:id="816" w:name="_Toc45216283"/>
      <w:bookmarkStart w:id="817" w:name="_Toc98709678"/>
      <w:r w:rsidRPr="00A5463E">
        <w:t>6.3.5.4.3</w:t>
      </w:r>
      <w:r w:rsidRPr="00A5463E">
        <w:tab/>
        <w:t>Send Transmi</w:t>
      </w:r>
      <w:r w:rsidR="006917BB">
        <w:t>ssion</w:t>
      </w:r>
      <w:r w:rsidRPr="00A5463E">
        <w:t xml:space="preserve"> Idle message (S: Transmit Idle)</w:t>
      </w:r>
      <w:bookmarkEnd w:id="814"/>
      <w:bookmarkEnd w:id="815"/>
      <w:bookmarkEnd w:id="816"/>
      <w:bookmarkEnd w:id="817"/>
    </w:p>
    <w:p w14:paraId="39AE3834"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6BAEF95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32A117D0"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91B54DC"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937501"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FC9596" w14:textId="77777777" w:rsidR="00EB0795" w:rsidRPr="00A5463E" w:rsidRDefault="00EB0795" w:rsidP="00CB1EBE">
      <w:pPr>
        <w:pStyle w:val="Heading5"/>
      </w:pPr>
      <w:bookmarkStart w:id="818" w:name="_Toc20208692"/>
      <w:bookmarkStart w:id="819" w:name="_Toc36044803"/>
      <w:bookmarkStart w:id="820" w:name="_Toc45216284"/>
      <w:bookmarkStart w:id="821" w:name="_Toc98709679"/>
      <w:r w:rsidRPr="00A5463E">
        <w:t>6.3.5.4.4</w:t>
      </w:r>
      <w:r w:rsidRPr="00A5463E">
        <w:tab/>
        <w:t>Receive Transmission Media Request message (R: Transmission Media Request)</w:t>
      </w:r>
      <w:bookmarkEnd w:id="818"/>
      <w:bookmarkEnd w:id="819"/>
      <w:bookmarkEnd w:id="820"/>
      <w:bookmarkEnd w:id="821"/>
    </w:p>
    <w:p w14:paraId="14035664"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5F15E4F6" w14:textId="77777777" w:rsidR="00EB0795" w:rsidRPr="00A5463E" w:rsidRDefault="00EB0795" w:rsidP="00EB0795">
      <w:pPr>
        <w:pStyle w:val="B1"/>
      </w:pPr>
      <w:r w:rsidRPr="00A5463E">
        <w:t>1.</w:t>
      </w:r>
      <w:r w:rsidRPr="00A5463E">
        <w:tab/>
        <w:t xml:space="preserve">if the Cx (Simultaneous transmission video) has reached it upper limit: </w:t>
      </w:r>
    </w:p>
    <w:p w14:paraId="65FD98C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CDA8A84"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700D8B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686105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02D8DD5"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EA6EF15"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52ED62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0D9F0EF" w14:textId="77777777" w:rsidR="00EB0795" w:rsidRPr="00A5463E" w:rsidRDefault="00EB0795" w:rsidP="00EB0795">
      <w:pPr>
        <w:pStyle w:val="B2"/>
      </w:pPr>
      <w:r w:rsidRPr="00A5463E">
        <w:t>a.</w:t>
      </w:r>
      <w:r w:rsidRPr="00A5463E">
        <w:tab/>
        <w:t>shall perform the actions specified in the subclause 6.3.4.4.7A;</w:t>
      </w:r>
    </w:p>
    <w:p w14:paraId="13FCA9BD" w14:textId="77777777" w:rsidR="00EB0795" w:rsidRPr="00A5463E" w:rsidRDefault="00EB0795" w:rsidP="00EB0795">
      <w:pPr>
        <w:pStyle w:val="B1"/>
      </w:pPr>
      <w:r w:rsidRPr="00A5463E">
        <w:t>3.</w:t>
      </w:r>
      <w:r w:rsidRPr="00A5463E">
        <w:tab/>
        <w:t>shall remain in the 'U: not permitted and Transmit Taken' state.</w:t>
      </w:r>
    </w:p>
    <w:p w14:paraId="5F0871E1"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6205A3B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D67BC84" w14:textId="77777777" w:rsidR="00EB0795" w:rsidRPr="00A5463E" w:rsidRDefault="00EB0795" w:rsidP="00EB0795">
      <w:pPr>
        <w:pStyle w:val="B2"/>
      </w:pPr>
      <w:r w:rsidRPr="00A5463E">
        <w:t>a.</w:t>
      </w:r>
      <w:r w:rsidRPr="00A5463E">
        <w:tab/>
        <w:t>shall include in the Reject Cause field the &lt;Reject Cause&gt; value cause #5 (Receive only);</w:t>
      </w:r>
    </w:p>
    <w:p w14:paraId="5FB7DD88"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2BBA927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2F925DF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1D2C7C9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EB38F5B" w14:textId="77777777" w:rsidR="00EB0795" w:rsidRPr="00A5463E" w:rsidRDefault="00EB0795" w:rsidP="00EB0795">
      <w:pPr>
        <w:pStyle w:val="B1"/>
      </w:pPr>
      <w:r w:rsidRPr="00A5463E">
        <w:t>3.</w:t>
      </w:r>
      <w:r w:rsidRPr="00A5463E">
        <w:tab/>
        <w:t>shall remain in the 'U: not permitted and Transmit Taken' state.</w:t>
      </w:r>
    </w:p>
    <w:p w14:paraId="598F773D"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6FDE4F8D"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3E9EBFBF"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B2ECF09"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7DC98580"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37137BCF"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18174DE"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5E6D12C2" w14:textId="77777777" w:rsidR="00EB0795" w:rsidRPr="00A5463E" w:rsidRDefault="00EB0795" w:rsidP="00EB0795">
      <w:pPr>
        <w:pStyle w:val="B2"/>
      </w:pPr>
      <w:r w:rsidRPr="00A5463E">
        <w:t>b.</w:t>
      </w:r>
      <w:r w:rsidRPr="00A5463E">
        <w:tab/>
        <w:t xml:space="preserve">the type of the call shall be </w:t>
      </w:r>
    </w:p>
    <w:p w14:paraId="1975797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AC1992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01C6B19"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D4544F8"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4573C259"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4F3B9E9" w14:textId="77777777" w:rsidR="00EB0795" w:rsidRPr="00A5463E" w:rsidRDefault="00EB0795" w:rsidP="00EB0795">
      <w:pPr>
        <w:pStyle w:val="B3"/>
      </w:pPr>
      <w:r w:rsidRPr="00A5463E">
        <w:t>i.</w:t>
      </w:r>
      <w:r w:rsidRPr="00A5463E">
        <w:tab/>
        <w:t>shall include in the Reject Cause field the &lt;Reject Cause&gt; value cause #5 (Receive only) ;</w:t>
      </w:r>
    </w:p>
    <w:p w14:paraId="152FD080"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65E8275"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52BFB90A"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202A9C1C" w14:textId="77777777" w:rsidR="00EB0795" w:rsidRPr="00A5463E" w:rsidRDefault="00EB0795" w:rsidP="00EB0795">
      <w:pPr>
        <w:pStyle w:val="B2"/>
      </w:pPr>
      <w:r w:rsidRPr="00A5463E">
        <w:t>b.</w:t>
      </w:r>
      <w:r w:rsidRPr="00A5463E">
        <w:tab/>
        <w:t>shall remain in the 'U: not permitted and Transmit Taken' state;</w:t>
      </w:r>
    </w:p>
    <w:p w14:paraId="1DB3B218"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11C406FB"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284C9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C5E6BA5"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6D5447FE"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555ADE2C" w14:textId="77777777" w:rsidR="00EB0795" w:rsidRPr="00A5463E" w:rsidRDefault="00EB0795" w:rsidP="00EB0795">
      <w:pPr>
        <w:pStyle w:val="B2"/>
      </w:pPr>
      <w:r w:rsidRPr="00A5463E">
        <w:lastRenderedPageBreak/>
        <w:t>b.</w:t>
      </w:r>
      <w:r w:rsidRPr="00A5463E">
        <w:tab/>
        <w:t>shall remain in the 'U: not permitted and Transmit Taken' state</w:t>
      </w:r>
    </w:p>
    <w:p w14:paraId="1A0A246A"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23B59A"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EFA862B" w14:textId="77777777" w:rsidR="00EB0795" w:rsidRPr="00A5463E" w:rsidRDefault="00EB0795" w:rsidP="00EB0795">
      <w:pPr>
        <w:pStyle w:val="B2"/>
      </w:pPr>
      <w:r w:rsidRPr="00A5463E">
        <w:t>b.</w:t>
      </w:r>
      <w:r w:rsidRPr="00A5463E">
        <w:tab/>
        <w:t>shall remain in the 'U: not permitted and Transmit Taken' state</w:t>
      </w:r>
    </w:p>
    <w:p w14:paraId="6BFA2CC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7794FCF3"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29B8DFB4" w14:textId="77777777" w:rsidR="00EB0795" w:rsidRPr="00A5463E" w:rsidRDefault="00EB0795" w:rsidP="00EB0795">
      <w:pPr>
        <w:pStyle w:val="B1"/>
      </w:pPr>
      <w:r w:rsidRPr="00A5463E">
        <w:t>1.</w:t>
      </w:r>
      <w:r w:rsidRPr="00A5463E">
        <w:tab/>
        <w:t xml:space="preserve">if the Cx (Simultaneous transmission video) has reached it upper limit: </w:t>
      </w:r>
    </w:p>
    <w:p w14:paraId="346AC5BF"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F31038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662504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4AD963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2268BC8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716881A" w14:textId="77777777" w:rsidR="00EB0795" w:rsidRPr="00A5463E" w:rsidRDefault="00EB0795" w:rsidP="00EB0795">
      <w:pPr>
        <w:pStyle w:val="B2"/>
      </w:pPr>
      <w:r w:rsidRPr="00A5463E">
        <w:t>a.</w:t>
      </w:r>
      <w:r w:rsidRPr="00A5463E">
        <w:tab/>
        <w:t>shall perform the actions specified in the subclause 6.3.4.4.7A;</w:t>
      </w:r>
    </w:p>
    <w:p w14:paraId="2670123B" w14:textId="77777777" w:rsidR="00EB0795" w:rsidRPr="00A5463E" w:rsidRDefault="00EB0795" w:rsidP="00EB0795">
      <w:pPr>
        <w:pStyle w:val="B1"/>
      </w:pPr>
      <w:r w:rsidRPr="00A5463E">
        <w:t>3.</w:t>
      </w:r>
      <w:r w:rsidRPr="00A5463E">
        <w:tab/>
        <w:t>shall remain in the 'U: not permitted and Transmit Taken' state.</w:t>
      </w:r>
    </w:p>
    <w:p w14:paraId="34783188"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2110EEB" w14:textId="77777777" w:rsidR="00EB0795" w:rsidRPr="00A5463E" w:rsidRDefault="00EB0795" w:rsidP="00EB0795">
      <w:pPr>
        <w:pStyle w:val="B1"/>
      </w:pPr>
      <w:r w:rsidRPr="00A5463E">
        <w:t>1.</w:t>
      </w:r>
      <w:r w:rsidRPr="00A5463E">
        <w:tab/>
        <w:t xml:space="preserve">if the Cx (Simultaneous transmission video) has reached it upper limit: </w:t>
      </w:r>
    </w:p>
    <w:p w14:paraId="6375FF0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0C6599C"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46895E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4ABB46"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4CFF1A6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1A60264" w14:textId="77777777" w:rsidR="00EB0795" w:rsidRPr="00A5463E" w:rsidRDefault="00EB0795" w:rsidP="00EB0795">
      <w:pPr>
        <w:pStyle w:val="B2"/>
      </w:pPr>
      <w:r w:rsidRPr="00A5463E">
        <w:t>a.</w:t>
      </w:r>
      <w:r w:rsidRPr="00A5463E">
        <w:tab/>
        <w:t>shall perform the actions specified in the subclause 6.3.4.4.7A;</w:t>
      </w:r>
    </w:p>
    <w:p w14:paraId="08B6B004" w14:textId="77777777" w:rsidR="00EB0795" w:rsidRPr="00A5463E" w:rsidRDefault="00EB0795" w:rsidP="00EB0795">
      <w:pPr>
        <w:pStyle w:val="B1"/>
      </w:pPr>
      <w:r w:rsidRPr="00A5463E">
        <w:t>3.</w:t>
      </w:r>
      <w:r w:rsidRPr="00A5463E">
        <w:tab/>
        <w:t>shall remain in the 'U: not permitted and Transmit Taken' state.</w:t>
      </w:r>
    </w:p>
    <w:p w14:paraId="638B3C5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6F96492A" w14:textId="77777777" w:rsidR="00EB0795" w:rsidRPr="00A5463E" w:rsidRDefault="00EB0795" w:rsidP="00EB0795">
      <w:pPr>
        <w:pStyle w:val="B1"/>
      </w:pPr>
      <w:r w:rsidRPr="00A5463E">
        <w:t>1.</w:t>
      </w:r>
      <w:r w:rsidRPr="00A5463E">
        <w:tab/>
        <w:t xml:space="preserve">if the Cx (Simultaneous transmission video) has reached it upper limit: </w:t>
      </w:r>
    </w:p>
    <w:p w14:paraId="7381CA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5546DAB3"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1A40F40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8DD57DA"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6E80145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42995F1E" w14:textId="77777777" w:rsidR="00EB0795" w:rsidRPr="00A5463E" w:rsidRDefault="00EB0795" w:rsidP="00EB0795">
      <w:pPr>
        <w:pStyle w:val="B2"/>
      </w:pPr>
      <w:r w:rsidRPr="00A5463E">
        <w:t>c.</w:t>
      </w:r>
      <w:r w:rsidRPr="00A5463E">
        <w:tab/>
        <w:t>shall remain in the 'U: not permitted and Transmit Taken' state; and</w:t>
      </w:r>
    </w:p>
    <w:p w14:paraId="10E2D226"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68A4C3E2"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FBAB4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38E61457" w14:textId="77777777" w:rsidR="00EB0795" w:rsidRPr="00A5463E" w:rsidRDefault="00EB0795" w:rsidP="00EB0795">
      <w:pPr>
        <w:pStyle w:val="B2"/>
      </w:pPr>
      <w:r w:rsidRPr="00A5463E">
        <w:t>a.</w:t>
      </w:r>
      <w:r w:rsidRPr="00A5463E">
        <w:tab/>
        <w:t>shall perform the actions specified in the subclause 6.3.4.4.7A;</w:t>
      </w:r>
    </w:p>
    <w:p w14:paraId="6DA70FC4" w14:textId="77777777" w:rsidR="00EB0795" w:rsidRPr="00A5463E" w:rsidRDefault="00EB0795" w:rsidP="00CB1EBE">
      <w:pPr>
        <w:pStyle w:val="Heading5"/>
      </w:pPr>
      <w:bookmarkStart w:id="822" w:name="_Toc20208693"/>
      <w:bookmarkStart w:id="823" w:name="_Toc36044804"/>
      <w:bookmarkStart w:id="824" w:name="_Toc45216285"/>
      <w:bookmarkStart w:id="825" w:name="_Toc98709680"/>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2"/>
      <w:bookmarkEnd w:id="823"/>
      <w:bookmarkEnd w:id="824"/>
      <w:bookmarkEnd w:id="825"/>
    </w:p>
    <w:p w14:paraId="3D14BAF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5F54FA15"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A0AD07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ED5BF2" w14:textId="77777777" w:rsidR="00EB0795" w:rsidRPr="00A5463E" w:rsidRDefault="00EB0795" w:rsidP="00EB0795">
      <w:pPr>
        <w:pStyle w:val="B2"/>
      </w:pPr>
      <w:r w:rsidRPr="00A5463E">
        <w:t>b.</w:t>
      </w:r>
      <w:r w:rsidRPr="00A5463E">
        <w:tab/>
        <w:t>shall include the Source field set to '2' (the controlling MCVideo function is the source);</w:t>
      </w:r>
    </w:p>
    <w:p w14:paraId="0BED3B84"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2711004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245A9D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55929B50"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745D3AF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37AB9C40"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961598"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11C759F7"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27D301DE" w14:textId="77777777" w:rsidR="00EB0795" w:rsidRPr="00A5463E" w:rsidRDefault="00EB0795" w:rsidP="00EB0795">
      <w:pPr>
        <w:pStyle w:val="B1"/>
      </w:pPr>
      <w:r w:rsidRPr="00A5463E">
        <w:t>3.</w:t>
      </w:r>
      <w:r w:rsidRPr="00A5463E">
        <w:tab/>
        <w:t>shall remain in the 'U: not permitted and Transmit Taken' state.</w:t>
      </w:r>
    </w:p>
    <w:p w14:paraId="64FB70C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1D222E9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361A4A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F6800D" w14:textId="77777777" w:rsidR="00EB0795" w:rsidRPr="00A5463E" w:rsidRDefault="00EB0795" w:rsidP="00EB0795">
      <w:pPr>
        <w:pStyle w:val="B2"/>
      </w:pPr>
      <w:r w:rsidRPr="00A5463E">
        <w:t>b.</w:t>
      </w:r>
      <w:r w:rsidRPr="00A5463E">
        <w:tab/>
        <w:t>shall include the Source field set to '2' (the controlling MCVideo function is the source);</w:t>
      </w:r>
    </w:p>
    <w:p w14:paraId="729B1CFB" w14:textId="77777777" w:rsidR="00EB0795" w:rsidRPr="00A5463E" w:rsidRDefault="00EB0795" w:rsidP="00EB0795">
      <w:pPr>
        <w:pStyle w:val="B1"/>
      </w:pPr>
      <w:r w:rsidRPr="00A5463E">
        <w:t>2.</w:t>
      </w:r>
      <w:r w:rsidRPr="00A5463E">
        <w:tab/>
        <w:t>if</w:t>
      </w:r>
    </w:p>
    <w:p w14:paraId="43B3B41B"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0115170"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136E2988"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043BF2D8"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ADFF0E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4C2AB799"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1DD239F5"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506298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7873B20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98180CD"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836EC3F"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7E121A6E"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78CDD3B" w14:textId="77777777" w:rsidR="00EB0795" w:rsidRPr="00A5463E" w:rsidRDefault="00EB0795" w:rsidP="00EB0795">
      <w:pPr>
        <w:pStyle w:val="B1"/>
      </w:pPr>
      <w:r w:rsidRPr="00A5463E">
        <w:t>6.</w:t>
      </w:r>
      <w:r w:rsidRPr="00A5463E">
        <w:tab/>
        <w:t>shall remain in the 'U: not permitted and Transmit Taken' state.</w:t>
      </w:r>
    </w:p>
    <w:p w14:paraId="120FF03C" w14:textId="77777777" w:rsidR="00EB0795" w:rsidRPr="00A5463E" w:rsidRDefault="00EB0795" w:rsidP="00CB1EBE">
      <w:pPr>
        <w:pStyle w:val="Heading5"/>
      </w:pPr>
      <w:bookmarkStart w:id="826" w:name="_Toc20208694"/>
      <w:bookmarkStart w:id="827" w:name="_Toc36044805"/>
      <w:bookmarkStart w:id="828" w:name="_Toc45216286"/>
      <w:bookmarkStart w:id="829" w:name="_Toc98709681"/>
      <w:r w:rsidRPr="00A5463E">
        <w:t>6.3.5.4.6</w:t>
      </w:r>
      <w:r w:rsidRPr="00A5463E">
        <w:tab/>
        <w:t>Receive RTP media packets (R: media)</w:t>
      </w:r>
      <w:bookmarkEnd w:id="826"/>
      <w:bookmarkEnd w:id="827"/>
      <w:bookmarkEnd w:id="828"/>
      <w:bookmarkEnd w:id="829"/>
    </w:p>
    <w:p w14:paraId="087FF26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F844E7D"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1C3D3CD"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0A1106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DFF0A59"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C3CDB6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5B943C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F68EDF9" w14:textId="77777777" w:rsidR="00EB0795" w:rsidRPr="00A5463E" w:rsidRDefault="00EB0795" w:rsidP="00CB1EBE">
      <w:pPr>
        <w:pStyle w:val="Heading5"/>
      </w:pPr>
      <w:bookmarkStart w:id="830" w:name="_Toc20208695"/>
      <w:bookmarkStart w:id="831" w:name="_Toc36044806"/>
      <w:bookmarkStart w:id="832" w:name="_Toc45216287"/>
      <w:bookmarkStart w:id="833" w:name="_Toc98709682"/>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0"/>
      <w:bookmarkEnd w:id="831"/>
      <w:bookmarkEnd w:id="832"/>
      <w:bookmarkEnd w:id="833"/>
    </w:p>
    <w:p w14:paraId="377E3F67"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1531303"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B0CFD3B"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6C5BA18A"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1251201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49276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78E5AC" w14:textId="77777777" w:rsidR="00EB0795" w:rsidRPr="00A5463E" w:rsidRDefault="00EB0795" w:rsidP="00EB0795">
      <w:pPr>
        <w:pStyle w:val="B1"/>
      </w:pPr>
      <w:r w:rsidRPr="00A5463E">
        <w:t>3.</w:t>
      </w:r>
      <w:r w:rsidRPr="00A5463E">
        <w:tab/>
        <w:t>shall remain in the 'U: not permitted and Transmit Taken' state.</w:t>
      </w:r>
    </w:p>
    <w:p w14:paraId="5B0FAFC1" w14:textId="77777777" w:rsidR="00EB0795" w:rsidRPr="00A5463E" w:rsidRDefault="00EB0795" w:rsidP="00CB1EBE">
      <w:pPr>
        <w:pStyle w:val="Heading5"/>
      </w:pPr>
      <w:bookmarkStart w:id="834" w:name="_Toc20208696"/>
      <w:bookmarkStart w:id="835" w:name="_Toc36044807"/>
      <w:bookmarkStart w:id="836" w:name="_Toc45216288"/>
      <w:bookmarkStart w:id="837" w:name="_Toc98709683"/>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4"/>
      <w:bookmarkEnd w:id="835"/>
      <w:bookmarkEnd w:id="836"/>
      <w:bookmarkEnd w:id="837"/>
    </w:p>
    <w:p w14:paraId="03D668C4"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37DDF06"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EE1CF62" w14:textId="77777777" w:rsidR="00EB0795" w:rsidRPr="00A5463E" w:rsidRDefault="00EB0795" w:rsidP="00EB0795">
      <w:pPr>
        <w:pStyle w:val="B1"/>
      </w:pPr>
      <w:r w:rsidRPr="00A5463E">
        <w:t>2.</w:t>
      </w:r>
      <w:r w:rsidRPr="00A5463E">
        <w:tab/>
        <w:t>shall remain in the 'U: not permitted and Transmit Taken' state.</w:t>
      </w:r>
    </w:p>
    <w:p w14:paraId="57DDB326" w14:textId="77777777" w:rsidR="00EB0795" w:rsidRPr="00A5463E" w:rsidRDefault="00EB0795" w:rsidP="00CB1EBE">
      <w:pPr>
        <w:pStyle w:val="Heading5"/>
      </w:pPr>
      <w:bookmarkStart w:id="838" w:name="_Toc20208697"/>
      <w:bookmarkStart w:id="839" w:name="_Toc36044808"/>
      <w:bookmarkStart w:id="840" w:name="_Toc45216289"/>
      <w:bookmarkStart w:id="841" w:name="_Toc98709684"/>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38"/>
      <w:bookmarkEnd w:id="839"/>
      <w:bookmarkEnd w:id="840"/>
      <w:bookmarkEnd w:id="841"/>
    </w:p>
    <w:p w14:paraId="6F2E9CC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6A40A42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4CE658B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BE72C11"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92671C" w14:textId="77777777" w:rsidR="00EB0795" w:rsidRPr="00A5463E" w:rsidRDefault="00EB0795" w:rsidP="00EB0795">
      <w:pPr>
        <w:pStyle w:val="B1"/>
      </w:pPr>
      <w:r w:rsidRPr="00A5463E">
        <w:t>3.</w:t>
      </w:r>
      <w:r w:rsidRPr="00A5463E">
        <w:tab/>
        <w:t>shall enter the state 'U: permitted' as specified in subclause 6.3.5.5.2.</w:t>
      </w:r>
    </w:p>
    <w:p w14:paraId="418A7C55" w14:textId="77777777" w:rsidR="00EB0795" w:rsidRPr="00A5463E" w:rsidRDefault="00EB0795" w:rsidP="00CB1EBE">
      <w:pPr>
        <w:pStyle w:val="Heading5"/>
      </w:pPr>
      <w:bookmarkStart w:id="842" w:name="_Toc20208698"/>
      <w:bookmarkStart w:id="843" w:name="_Toc36044809"/>
      <w:bookmarkStart w:id="844" w:name="_Toc45216290"/>
      <w:bookmarkStart w:id="845" w:name="_Toc98709685"/>
      <w:r w:rsidRPr="00A5463E">
        <w:lastRenderedPageBreak/>
        <w:t>6.3.5.4.10</w:t>
      </w:r>
      <w:r w:rsidRPr="00A5463E">
        <w:tab/>
        <w:t>Send Media Transmission Notify message (S: Media Transmission Notify)</w:t>
      </w:r>
      <w:bookmarkEnd w:id="842"/>
      <w:bookmarkEnd w:id="843"/>
      <w:bookmarkEnd w:id="844"/>
      <w:bookmarkEnd w:id="845"/>
    </w:p>
    <w:p w14:paraId="78D09694"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752D9377"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07F250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58BD686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55BC515" w14:textId="77777777" w:rsidR="00EB0795" w:rsidRPr="00A5463E" w:rsidRDefault="00EB0795" w:rsidP="00EB0795">
      <w:pPr>
        <w:pStyle w:val="B1"/>
      </w:pPr>
      <w:r w:rsidRPr="00A5463E">
        <w:t>3.</w:t>
      </w:r>
      <w:r w:rsidRPr="00A5463E">
        <w:tab/>
        <w:t>shall store an indication that the participant is listening to media from two sources; and</w:t>
      </w:r>
    </w:p>
    <w:p w14:paraId="5CA4AC44"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4718D70" w14:textId="77777777" w:rsidR="00EB0795" w:rsidRPr="00A5463E" w:rsidRDefault="00EB0795" w:rsidP="00EB0795">
      <w:pPr>
        <w:pStyle w:val="B1"/>
      </w:pPr>
      <w:r w:rsidRPr="00A5463E">
        <w:t>5.</w:t>
      </w:r>
      <w:r w:rsidRPr="00A5463E">
        <w:tab/>
        <w:t>shall remain in the 'U: not permitted and Transmit Taken' state.</w:t>
      </w:r>
    </w:p>
    <w:p w14:paraId="034BC846" w14:textId="77777777" w:rsidR="00EB0795" w:rsidRPr="00A5463E" w:rsidRDefault="00EB0795" w:rsidP="00CB1EBE">
      <w:pPr>
        <w:pStyle w:val="Heading4"/>
      </w:pPr>
      <w:bookmarkStart w:id="846" w:name="_Toc20208699"/>
      <w:bookmarkStart w:id="847" w:name="_Toc36044810"/>
      <w:bookmarkStart w:id="848" w:name="_Toc45216291"/>
      <w:bookmarkStart w:id="849" w:name="_Toc98709686"/>
      <w:r w:rsidRPr="00A5463E">
        <w:t>6.3.5.5</w:t>
      </w:r>
      <w:r w:rsidRPr="00A5463E">
        <w:tab/>
        <w:t>State: 'U: permitted'</w:t>
      </w:r>
      <w:bookmarkEnd w:id="846"/>
      <w:bookmarkEnd w:id="847"/>
      <w:bookmarkEnd w:id="848"/>
      <w:bookmarkEnd w:id="849"/>
    </w:p>
    <w:p w14:paraId="0D4EDCF4" w14:textId="77777777" w:rsidR="00EB0795" w:rsidRPr="00A5463E" w:rsidRDefault="00EB0795" w:rsidP="00CB1EBE">
      <w:pPr>
        <w:pStyle w:val="Heading5"/>
      </w:pPr>
      <w:bookmarkStart w:id="850" w:name="_Toc20208700"/>
      <w:bookmarkStart w:id="851" w:name="_Toc36044811"/>
      <w:bookmarkStart w:id="852" w:name="_Toc45216292"/>
      <w:bookmarkStart w:id="853" w:name="_Toc98709687"/>
      <w:r w:rsidRPr="00A5463E">
        <w:t>6.3.5.5.1</w:t>
      </w:r>
      <w:r w:rsidRPr="00A5463E">
        <w:tab/>
        <w:t>General</w:t>
      </w:r>
      <w:bookmarkEnd w:id="850"/>
      <w:bookmarkEnd w:id="851"/>
      <w:bookmarkEnd w:id="852"/>
      <w:bookmarkEnd w:id="853"/>
    </w:p>
    <w:p w14:paraId="257F46F9"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1ED2901F" w14:textId="77777777" w:rsidR="00EB0795" w:rsidRPr="00A5463E" w:rsidRDefault="00EB0795" w:rsidP="00CB1EBE">
      <w:pPr>
        <w:pStyle w:val="Heading5"/>
      </w:pPr>
      <w:bookmarkStart w:id="854" w:name="_Toc20208701"/>
      <w:bookmarkStart w:id="855" w:name="_Toc36044812"/>
      <w:bookmarkStart w:id="856" w:name="_Toc45216293"/>
      <w:bookmarkStart w:id="857" w:name="_Toc98709688"/>
      <w:r w:rsidRPr="00A5463E">
        <w:t>6.3.5.5.2</w:t>
      </w:r>
      <w:r w:rsidRPr="00A5463E">
        <w:tab/>
        <w:t>Enter state 'U: permitted'</w:t>
      </w:r>
      <w:bookmarkEnd w:id="854"/>
      <w:bookmarkEnd w:id="855"/>
      <w:bookmarkEnd w:id="856"/>
      <w:bookmarkEnd w:id="857"/>
    </w:p>
    <w:p w14:paraId="0EEFBF68" w14:textId="77777777" w:rsidR="00EB0795" w:rsidRPr="00A5463E" w:rsidRDefault="00EB0795" w:rsidP="00EB0795">
      <w:r w:rsidRPr="00A5463E">
        <w:t>When entering this state the transmission control interface towards the MCVideo client in the transmission control server:</w:t>
      </w:r>
    </w:p>
    <w:p w14:paraId="1E8EB537" w14:textId="77777777" w:rsidR="00EB0795" w:rsidRPr="00A5463E" w:rsidRDefault="00EB0795" w:rsidP="00EB0795">
      <w:pPr>
        <w:pStyle w:val="B1"/>
      </w:pPr>
      <w:r w:rsidRPr="00A5463E">
        <w:t>1.</w:t>
      </w:r>
      <w:r w:rsidRPr="00A5463E">
        <w:tab/>
        <w:t>shall set the state for the associated transmission participant to 'U: permitted'.</w:t>
      </w:r>
    </w:p>
    <w:p w14:paraId="63CAB231" w14:textId="77777777" w:rsidR="00EB0795" w:rsidRPr="00A5463E" w:rsidRDefault="00EB0795" w:rsidP="00CB1EBE">
      <w:pPr>
        <w:pStyle w:val="Heading5"/>
      </w:pPr>
      <w:bookmarkStart w:id="858" w:name="_Toc20208702"/>
      <w:bookmarkStart w:id="859" w:name="_Toc36044813"/>
      <w:bookmarkStart w:id="860" w:name="_Toc45216294"/>
      <w:bookmarkStart w:id="861" w:name="_Toc98709689"/>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58"/>
      <w:bookmarkEnd w:id="859"/>
      <w:bookmarkEnd w:id="860"/>
      <w:bookmarkEnd w:id="861"/>
    </w:p>
    <w:p w14:paraId="7222F4A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20F99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B73774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7B3161D" w14:textId="77777777" w:rsidR="00EB0795" w:rsidRPr="00A5463E" w:rsidRDefault="00EB0795" w:rsidP="00EB0795">
      <w:pPr>
        <w:pStyle w:val="B2"/>
      </w:pPr>
      <w:r w:rsidRPr="00A5463E">
        <w:t>b.</w:t>
      </w:r>
      <w:r w:rsidRPr="00A5463E">
        <w:tab/>
        <w:t>shall include the Source field set to '2' (the controlling MCVideo function is the source);</w:t>
      </w:r>
    </w:p>
    <w:p w14:paraId="3C64292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98CB0F6" w14:textId="77777777" w:rsidR="00EB0795" w:rsidRPr="00A5463E" w:rsidRDefault="00EB0795" w:rsidP="00EB0795">
      <w:pPr>
        <w:pStyle w:val="B1"/>
      </w:pPr>
      <w:r w:rsidRPr="00A5463E">
        <w:t>3.</w:t>
      </w:r>
      <w:r w:rsidRPr="00A5463E">
        <w:tab/>
        <w:t>shall remain in the 'U: permitted' state.</w:t>
      </w:r>
    </w:p>
    <w:p w14:paraId="556DB2BF" w14:textId="77777777" w:rsidR="00F51230" w:rsidRPr="00A5463E" w:rsidRDefault="00F51230" w:rsidP="00CB1EBE">
      <w:pPr>
        <w:pStyle w:val="Heading5"/>
      </w:pPr>
      <w:bookmarkStart w:id="862" w:name="_Toc20208703"/>
      <w:bookmarkStart w:id="863" w:name="_Toc36044814"/>
      <w:bookmarkStart w:id="864" w:name="_Toc45216295"/>
      <w:bookmarkStart w:id="865" w:name="_Toc98709690"/>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2"/>
      <w:bookmarkEnd w:id="863"/>
      <w:bookmarkEnd w:id="864"/>
      <w:bookmarkEnd w:id="865"/>
    </w:p>
    <w:p w14:paraId="6C6F1A02"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D45A9A5"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48A26E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30492BC" w14:textId="77777777" w:rsidR="00EB0795" w:rsidRPr="00A5463E" w:rsidRDefault="00EB0795" w:rsidP="00CB1EBE">
      <w:pPr>
        <w:pStyle w:val="Heading5"/>
      </w:pPr>
      <w:bookmarkStart w:id="866" w:name="_Toc20208704"/>
      <w:bookmarkStart w:id="867" w:name="_Toc36044815"/>
      <w:bookmarkStart w:id="868" w:name="_Toc45216296"/>
      <w:bookmarkStart w:id="869" w:name="_Toc98709691"/>
      <w:r w:rsidRPr="00A5463E">
        <w:lastRenderedPageBreak/>
        <w:t>6.3.5.5.4</w:t>
      </w:r>
      <w:r w:rsidRPr="00A5463E">
        <w:tab/>
        <w:t>Send Transmi</w:t>
      </w:r>
      <w:r w:rsidR="006917BB">
        <w:t>ssion</w:t>
      </w:r>
      <w:r w:rsidRPr="00A5463E">
        <w:t xml:space="preserve"> Idle message (S: Transmit Idle)</w:t>
      </w:r>
      <w:bookmarkEnd w:id="866"/>
      <w:bookmarkEnd w:id="867"/>
      <w:bookmarkEnd w:id="868"/>
      <w:bookmarkEnd w:id="869"/>
    </w:p>
    <w:p w14:paraId="117E3681"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1FD9E3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69ACB73E" w14:textId="77777777" w:rsidR="00EB0795" w:rsidRPr="00A5463E" w:rsidRDefault="00EB0795" w:rsidP="00CB1EBE">
      <w:pPr>
        <w:pStyle w:val="Heading5"/>
      </w:pPr>
      <w:bookmarkStart w:id="870" w:name="_Toc20208705"/>
      <w:bookmarkStart w:id="871" w:name="_Toc36044816"/>
      <w:bookmarkStart w:id="872" w:name="_Toc45216297"/>
      <w:bookmarkStart w:id="873" w:name="_Toc98709692"/>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0"/>
      <w:bookmarkEnd w:id="871"/>
      <w:bookmarkEnd w:id="872"/>
      <w:bookmarkEnd w:id="873"/>
    </w:p>
    <w:p w14:paraId="21FEB5F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43989D6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50DB40DF" w14:textId="77777777" w:rsidR="00EB0795" w:rsidRPr="00A5463E" w:rsidRDefault="00EB0795" w:rsidP="00EB0795">
      <w:pPr>
        <w:pStyle w:val="B1"/>
      </w:pPr>
      <w:r w:rsidRPr="00A5463E">
        <w:t>2.</w:t>
      </w:r>
      <w:r w:rsidRPr="00A5463E">
        <w:tab/>
        <w:t>shall enter the state 'U pending Transmit Revoke' as specified in the subclause 6.3.5.6.2.</w:t>
      </w:r>
    </w:p>
    <w:p w14:paraId="06549DA8" w14:textId="77777777" w:rsidR="00EB0795" w:rsidRPr="00A5463E" w:rsidRDefault="00EB0795" w:rsidP="00CB1EBE">
      <w:pPr>
        <w:pStyle w:val="Heading5"/>
      </w:pPr>
      <w:bookmarkStart w:id="874" w:name="_Toc20208706"/>
      <w:bookmarkStart w:id="875" w:name="_Toc36044817"/>
      <w:bookmarkStart w:id="876" w:name="_Toc45216298"/>
      <w:bookmarkStart w:id="877" w:name="_Toc98709693"/>
      <w:r w:rsidRPr="00A5463E">
        <w:t>6.3.5.5.6</w:t>
      </w:r>
      <w:r w:rsidRPr="00A5463E">
        <w:tab/>
        <w:t>Receive RTP media packets (R: media)</w:t>
      </w:r>
      <w:bookmarkEnd w:id="874"/>
      <w:bookmarkEnd w:id="875"/>
      <w:bookmarkEnd w:id="876"/>
      <w:bookmarkEnd w:id="877"/>
    </w:p>
    <w:p w14:paraId="7730E60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9F6B7D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78F7D6F8" w14:textId="77777777" w:rsidR="00EB0795" w:rsidRPr="00A5463E" w:rsidRDefault="00EB0795" w:rsidP="00CB1EBE">
      <w:pPr>
        <w:pStyle w:val="Heading5"/>
      </w:pPr>
      <w:bookmarkStart w:id="878" w:name="_Toc20208707"/>
      <w:bookmarkStart w:id="879" w:name="_Toc36044818"/>
      <w:bookmarkStart w:id="880" w:name="_Toc45216299"/>
      <w:bookmarkStart w:id="881" w:name="_Toc98709694"/>
      <w:r w:rsidRPr="00A5463E">
        <w:t>6.3.5.5.7</w:t>
      </w:r>
      <w:r w:rsidRPr="00A5463E">
        <w:tab/>
        <w:t>Receive Transmission Media Request message (R: Transmission Media Request)</w:t>
      </w:r>
      <w:bookmarkEnd w:id="878"/>
      <w:bookmarkEnd w:id="879"/>
      <w:bookmarkEnd w:id="880"/>
      <w:bookmarkEnd w:id="881"/>
    </w:p>
    <w:p w14:paraId="56FEF1D0"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D8F8D03"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7215466" w14:textId="77777777" w:rsidR="00EB0795" w:rsidRPr="00A5463E" w:rsidRDefault="00EB0795" w:rsidP="00EB0795">
      <w:pPr>
        <w:pStyle w:val="B2"/>
      </w:pPr>
      <w:r w:rsidRPr="00A5463E">
        <w:t>b.</w:t>
      </w:r>
      <w:r w:rsidRPr="00A5463E">
        <w:tab/>
        <w:t>shall instruct the media distributor to act as in subclause 6.3.4.4.5.</w:t>
      </w:r>
    </w:p>
    <w:p w14:paraId="34AFC29E" w14:textId="77777777" w:rsidR="00EB0795" w:rsidRPr="00A5463E" w:rsidRDefault="00EB0795" w:rsidP="00EB0795">
      <w:pPr>
        <w:pStyle w:val="B1"/>
      </w:pPr>
      <w:r w:rsidRPr="00A5463E">
        <w:t>2.</w:t>
      </w:r>
      <w:r w:rsidRPr="00A5463E">
        <w:tab/>
        <w:t>shall remain in the 'U: permitted' state.</w:t>
      </w:r>
    </w:p>
    <w:p w14:paraId="55CA0103" w14:textId="77777777" w:rsidR="00EB0795" w:rsidRPr="00A5463E" w:rsidRDefault="00EB0795" w:rsidP="00CB1EBE">
      <w:pPr>
        <w:pStyle w:val="Heading5"/>
      </w:pPr>
      <w:bookmarkStart w:id="882" w:name="_Toc20208708"/>
      <w:bookmarkStart w:id="883" w:name="_Toc36044819"/>
      <w:bookmarkStart w:id="884" w:name="_Toc45216300"/>
      <w:bookmarkStart w:id="885" w:name="_Toc98709695"/>
      <w:r w:rsidRPr="00A5463E">
        <w:t>6.3.5.5.8</w:t>
      </w:r>
      <w:r w:rsidRPr="00A5463E">
        <w:tab/>
        <w:t>Send RTP Media (S: media)</w:t>
      </w:r>
      <w:bookmarkEnd w:id="882"/>
      <w:bookmarkEnd w:id="883"/>
      <w:bookmarkEnd w:id="884"/>
      <w:bookmarkEnd w:id="885"/>
    </w:p>
    <w:p w14:paraId="4195B338"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27095119" w14:textId="77777777" w:rsidR="00EB0795" w:rsidRPr="00A5463E" w:rsidRDefault="00EB0795" w:rsidP="00EB0795">
      <w:pPr>
        <w:pStyle w:val="B1"/>
      </w:pPr>
      <w:r w:rsidRPr="00A5463E">
        <w:t>1.</w:t>
      </w:r>
      <w:r w:rsidRPr="00A5463E">
        <w:tab/>
        <w:t>shall forward the RTP packet to the associated transmission participant; and</w:t>
      </w:r>
    </w:p>
    <w:p w14:paraId="2B78F92F" w14:textId="77777777" w:rsidR="00EB0795" w:rsidRPr="00A5463E" w:rsidRDefault="00EB0795" w:rsidP="00EB0795">
      <w:pPr>
        <w:pStyle w:val="B1"/>
      </w:pPr>
      <w:r w:rsidRPr="00A5463E">
        <w:t>2.</w:t>
      </w:r>
      <w:r w:rsidRPr="00A5463E">
        <w:tab/>
        <w:t>shall remain in the 'U: permitted' state.</w:t>
      </w:r>
    </w:p>
    <w:p w14:paraId="5AFC5664" w14:textId="77777777" w:rsidR="00EB0795" w:rsidRPr="00A5463E" w:rsidRDefault="00EB0795" w:rsidP="00CB1EBE">
      <w:pPr>
        <w:pStyle w:val="Heading5"/>
      </w:pPr>
      <w:bookmarkStart w:id="886" w:name="_Toc20208709"/>
      <w:bookmarkStart w:id="887" w:name="_Toc36044820"/>
      <w:bookmarkStart w:id="888" w:name="_Toc45216301"/>
      <w:bookmarkStart w:id="889" w:name="_Toc98709696"/>
      <w:r w:rsidRPr="00A5463E">
        <w:t>6.3.5.5.9</w:t>
      </w:r>
      <w:r w:rsidRPr="00A5463E">
        <w:tab/>
        <w:t>Send Media Transmission Notify message (S: Media Transmission Notify)</w:t>
      </w:r>
      <w:bookmarkEnd w:id="886"/>
      <w:bookmarkEnd w:id="887"/>
      <w:bookmarkEnd w:id="888"/>
      <w:bookmarkEnd w:id="889"/>
    </w:p>
    <w:p w14:paraId="1D8B1DC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D0176BC"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3C3513A4" w14:textId="77777777" w:rsidR="00EB0795" w:rsidRPr="00A5463E" w:rsidRDefault="00EB0795" w:rsidP="00EB0795">
      <w:pPr>
        <w:pStyle w:val="B1"/>
      </w:pPr>
      <w:r w:rsidRPr="00A5463E">
        <w:t>2.</w:t>
      </w:r>
      <w:r w:rsidRPr="00A5463E">
        <w:tab/>
        <w:t>shall remain in the 'U: permitted' state.</w:t>
      </w:r>
    </w:p>
    <w:p w14:paraId="5B3F527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74BA1E8" w14:textId="77777777" w:rsidR="00327B78" w:rsidRDefault="00327B78" w:rsidP="00CB1EBE">
      <w:pPr>
        <w:pStyle w:val="Heading5"/>
      </w:pPr>
      <w:bookmarkStart w:id="890" w:name="_Toc20208710"/>
      <w:bookmarkStart w:id="891" w:name="_Toc36044821"/>
      <w:bookmarkStart w:id="892" w:name="_Toc45216302"/>
      <w:bookmarkStart w:id="893" w:name="_Toc98709697"/>
      <w:r>
        <w:t>6.3.5.5.10</w:t>
      </w:r>
      <w:r>
        <w:tab/>
        <w:t xml:space="preserve">Send Transmission End Request message (S: Transmission End </w:t>
      </w:r>
      <w:r>
        <w:rPr>
          <w:lang w:val="en-IN"/>
        </w:rPr>
        <w:t>Request</w:t>
      </w:r>
      <w:r>
        <w:t>)</w:t>
      </w:r>
      <w:bookmarkEnd w:id="893"/>
    </w:p>
    <w:p w14:paraId="1B8F12BB"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5ACE546B" w14:textId="77777777" w:rsidR="00327B78" w:rsidRDefault="00327B78" w:rsidP="008B1079">
      <w:pPr>
        <w:pStyle w:val="B1"/>
      </w:pPr>
      <w:r w:rsidRPr="008B1079">
        <w:lastRenderedPageBreak/>
        <w:t>1.</w:t>
      </w:r>
      <w:r w:rsidRPr="008B1079">
        <w:tab/>
        <w:t>shall forward the Transmission End Request message to the associated transmission participant; and</w:t>
      </w:r>
    </w:p>
    <w:p w14:paraId="38896776" w14:textId="77777777" w:rsidR="00327B78" w:rsidRDefault="00327B78" w:rsidP="008B1079">
      <w:pPr>
        <w:pStyle w:val="B1"/>
        <w:rPr>
          <w:noProof/>
          <w:sz w:val="28"/>
        </w:rPr>
      </w:pPr>
      <w:r w:rsidRPr="008B1079">
        <w:t>2.</w:t>
      </w:r>
      <w:r w:rsidRPr="008B1079">
        <w:tab/>
        <w:t>shall enter the state 'U pending Transmit Revoke' as specified in the subclause 6.3.5.6.2.</w:t>
      </w:r>
    </w:p>
    <w:p w14:paraId="0A52E480" w14:textId="77777777" w:rsidR="00EB0795" w:rsidRPr="00A5463E" w:rsidRDefault="00EB0795" w:rsidP="00CB1EBE">
      <w:pPr>
        <w:pStyle w:val="Heading4"/>
      </w:pPr>
      <w:bookmarkStart w:id="894" w:name="_Toc98709698"/>
      <w:r w:rsidRPr="00A5463E">
        <w:t>6.3.5.6</w:t>
      </w:r>
      <w:r w:rsidRPr="00A5463E">
        <w:tab/>
        <w:t>State: 'U: pending Transmit Revoke'</w:t>
      </w:r>
      <w:bookmarkEnd w:id="890"/>
      <w:bookmarkEnd w:id="891"/>
      <w:bookmarkEnd w:id="892"/>
      <w:bookmarkEnd w:id="894"/>
    </w:p>
    <w:p w14:paraId="2914B2AE" w14:textId="77777777" w:rsidR="00EB0795" w:rsidRPr="00A5463E" w:rsidRDefault="00EB0795" w:rsidP="00CB1EBE">
      <w:pPr>
        <w:pStyle w:val="Heading5"/>
      </w:pPr>
      <w:bookmarkStart w:id="895" w:name="_Toc20208711"/>
      <w:bookmarkStart w:id="896" w:name="_Toc36044822"/>
      <w:bookmarkStart w:id="897" w:name="_Toc45216303"/>
      <w:bookmarkStart w:id="898" w:name="_Toc98709699"/>
      <w:r w:rsidRPr="00A5463E">
        <w:t>6.3.5.6.1</w:t>
      </w:r>
      <w:r w:rsidRPr="00A5463E">
        <w:tab/>
        <w:t>General</w:t>
      </w:r>
      <w:bookmarkEnd w:id="895"/>
      <w:bookmarkEnd w:id="896"/>
      <w:bookmarkEnd w:id="897"/>
      <w:bookmarkEnd w:id="898"/>
    </w:p>
    <w:p w14:paraId="1A178F2F"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4DCCCF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75B0508F" w14:textId="17BC4894" w:rsidR="00EB0795" w:rsidRPr="00997328" w:rsidRDefault="00327B78"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U: pending Transmit Revoke</w:t>
      </w:r>
      <w:r w:rsidR="008B1079">
        <w:rPr>
          <w:lang w:val="en-US"/>
        </w:rPr>
        <w:t>'</w:t>
      </w:r>
      <w:r>
        <w:rPr>
          <w:lang w:val="en-US"/>
        </w:rPr>
        <w:t xml:space="preserve"> state and timer T3 (Transmission Revoke) is also used for Transmission End Request message. A new state and timer can also be created later for this purpose if required.</w:t>
      </w:r>
    </w:p>
    <w:p w14:paraId="080F7191" w14:textId="77777777" w:rsidR="00EB0795" w:rsidRPr="00A5463E" w:rsidRDefault="00EB0795" w:rsidP="00CB1EBE">
      <w:pPr>
        <w:pStyle w:val="Heading5"/>
      </w:pPr>
      <w:bookmarkStart w:id="899" w:name="_Toc20208712"/>
      <w:bookmarkStart w:id="900" w:name="_Toc36044823"/>
      <w:bookmarkStart w:id="901" w:name="_Toc45216304"/>
      <w:bookmarkStart w:id="902" w:name="_Toc98709700"/>
      <w:r w:rsidRPr="00A5463E">
        <w:t>6.3.5.6.2</w:t>
      </w:r>
      <w:r w:rsidRPr="00A5463E">
        <w:tab/>
        <w:t>Enter state 'U pending Transmit Revoke'</w:t>
      </w:r>
      <w:bookmarkEnd w:id="899"/>
      <w:bookmarkEnd w:id="900"/>
      <w:bookmarkEnd w:id="901"/>
      <w:bookmarkEnd w:id="902"/>
    </w:p>
    <w:p w14:paraId="538485A4" w14:textId="77777777" w:rsidR="00EB0795" w:rsidRPr="00A5463E" w:rsidRDefault="00EB0795" w:rsidP="00EB0795">
      <w:r w:rsidRPr="00A5463E">
        <w:t>When entering this state the transmission control interface towards the MCVideo client in the transmission control server:</w:t>
      </w:r>
    </w:p>
    <w:p w14:paraId="1E07C6BD"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B5FF230" w14:textId="77777777" w:rsidR="00EB0795" w:rsidRPr="00A5463E" w:rsidRDefault="00EB0795" w:rsidP="00EB0795">
      <w:pPr>
        <w:pStyle w:val="B1"/>
      </w:pPr>
      <w:r w:rsidRPr="00A5463E">
        <w:t>2.</w:t>
      </w:r>
      <w:r w:rsidRPr="00A5463E">
        <w:tab/>
        <w:t>shall enter the state 'U: pending Transmit Revoke'.</w:t>
      </w:r>
    </w:p>
    <w:p w14:paraId="1ADAF7C0" w14:textId="77777777" w:rsidR="00EB0795" w:rsidRPr="00A5463E" w:rsidRDefault="00EB0795" w:rsidP="00CB1EBE">
      <w:pPr>
        <w:pStyle w:val="Heading5"/>
      </w:pPr>
      <w:bookmarkStart w:id="903" w:name="_Toc20208713"/>
      <w:bookmarkStart w:id="904" w:name="_Toc36044824"/>
      <w:bookmarkStart w:id="905" w:name="_Toc45216305"/>
      <w:bookmarkStart w:id="906" w:name="_Toc98709701"/>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3"/>
      <w:bookmarkEnd w:id="904"/>
      <w:bookmarkEnd w:id="905"/>
      <w:bookmarkEnd w:id="906"/>
    </w:p>
    <w:p w14:paraId="5D5F5232"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E1330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566ED4AD"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74E1E1D6"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18A1CBA6" w14:textId="77777777" w:rsidR="00EB0795" w:rsidRPr="00A5463E" w:rsidRDefault="00EB0795" w:rsidP="00EB0795">
      <w:pPr>
        <w:pStyle w:val="B1"/>
      </w:pPr>
      <w:r w:rsidRPr="00A5463E">
        <w:t>3.</w:t>
      </w:r>
      <w:r w:rsidRPr="00A5463E">
        <w:tab/>
        <w:t>shall remain in the 'U: pending Transmit Revoke' state.</w:t>
      </w:r>
    </w:p>
    <w:p w14:paraId="120E715B"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4F1F5F90" w14:textId="77777777" w:rsidR="00EB0795" w:rsidRPr="00A5463E" w:rsidRDefault="00EB0795" w:rsidP="00CB1EBE">
      <w:pPr>
        <w:pStyle w:val="Heading5"/>
      </w:pPr>
      <w:bookmarkStart w:id="907" w:name="_Toc20208714"/>
      <w:bookmarkStart w:id="908" w:name="_Toc36044825"/>
      <w:bookmarkStart w:id="909" w:name="_Toc45216306"/>
      <w:bookmarkStart w:id="910" w:name="_Toc98709702"/>
      <w:r w:rsidRPr="00A5463E">
        <w:t>6.3.5.6.4</w:t>
      </w:r>
      <w:r w:rsidRPr="00A5463E">
        <w:tab/>
        <w:t>Receive RTP media packets (R: media)</w:t>
      </w:r>
      <w:bookmarkEnd w:id="907"/>
      <w:bookmarkEnd w:id="908"/>
      <w:bookmarkEnd w:id="909"/>
      <w:bookmarkEnd w:id="910"/>
    </w:p>
    <w:p w14:paraId="01A1F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3D98EC3C" w14:textId="77777777" w:rsidR="00EB0795" w:rsidRPr="00A5463E" w:rsidRDefault="00EB0795" w:rsidP="00EB0795">
      <w:pPr>
        <w:pStyle w:val="B1"/>
      </w:pPr>
      <w:r w:rsidRPr="00A5463E">
        <w:t>1.</w:t>
      </w:r>
      <w:r w:rsidRPr="00A5463E">
        <w:tab/>
        <w:t>shall forward RTP media packets to the media distributor; and</w:t>
      </w:r>
    </w:p>
    <w:p w14:paraId="2EAB9A88" w14:textId="77777777" w:rsidR="00EB0795" w:rsidRPr="00A5463E" w:rsidRDefault="00EB0795" w:rsidP="00EB0795">
      <w:pPr>
        <w:pStyle w:val="B1"/>
      </w:pPr>
      <w:r w:rsidRPr="00A5463E">
        <w:t>2.</w:t>
      </w:r>
      <w:r w:rsidRPr="00A5463E">
        <w:tab/>
        <w:t>shall remain in the 'U: pending Transmit Revoke' state.</w:t>
      </w:r>
    </w:p>
    <w:p w14:paraId="08542575" w14:textId="77777777" w:rsidR="00EB0795" w:rsidRPr="00A5463E" w:rsidRDefault="00EB0795" w:rsidP="00CB1EBE">
      <w:pPr>
        <w:pStyle w:val="Heading5"/>
      </w:pPr>
      <w:bookmarkStart w:id="911" w:name="_Toc20208715"/>
      <w:bookmarkStart w:id="912" w:name="_Toc36044826"/>
      <w:bookmarkStart w:id="913" w:name="_Toc45216307"/>
      <w:bookmarkStart w:id="914" w:name="_Toc98709703"/>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1"/>
      <w:bookmarkEnd w:id="912"/>
      <w:bookmarkEnd w:id="913"/>
      <w:bookmarkEnd w:id="914"/>
    </w:p>
    <w:p w14:paraId="1F2DA90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5B991B6"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B17C0B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4A19C1" w14:textId="77777777" w:rsidR="00EB0795" w:rsidRPr="00A5463E" w:rsidRDefault="00EB0795" w:rsidP="00EB0795">
      <w:pPr>
        <w:pStyle w:val="B2"/>
      </w:pPr>
      <w:r w:rsidRPr="00A5463E">
        <w:t>b.</w:t>
      </w:r>
      <w:r w:rsidRPr="00A5463E">
        <w:tab/>
        <w:t>shall include the Source field set to '2' (the controlling MCVideo function is the source);</w:t>
      </w:r>
    </w:p>
    <w:p w14:paraId="3ACAEE0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161B9356" w14:textId="77777777" w:rsidR="00EB0795" w:rsidRPr="00A5463E" w:rsidRDefault="00EB0795" w:rsidP="00EB0795">
      <w:pPr>
        <w:pStyle w:val="B2"/>
      </w:pPr>
      <w:r w:rsidRPr="00A5463E">
        <w:t>b.</w:t>
      </w:r>
      <w:r w:rsidRPr="00A5463E">
        <w:tab/>
        <w:t>shall remain in the state 'U: pending Transmit Revoke'.</w:t>
      </w:r>
    </w:p>
    <w:p w14:paraId="3AF01492" w14:textId="77777777" w:rsidR="00F51230" w:rsidRPr="00A5463E" w:rsidRDefault="00F51230" w:rsidP="00CB1EBE">
      <w:pPr>
        <w:pStyle w:val="Heading5"/>
      </w:pPr>
      <w:bookmarkStart w:id="915" w:name="_Toc20208716"/>
      <w:bookmarkStart w:id="916" w:name="_Toc36044827"/>
      <w:bookmarkStart w:id="917" w:name="_Toc45216308"/>
      <w:bookmarkStart w:id="918" w:name="_Toc98709704"/>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5"/>
      <w:bookmarkEnd w:id="916"/>
      <w:bookmarkEnd w:id="917"/>
      <w:bookmarkEnd w:id="918"/>
    </w:p>
    <w:p w14:paraId="27520613"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0BFC300"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27A87E0A"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5F81177" w14:textId="77777777" w:rsidR="00EB0795" w:rsidRPr="00A5463E" w:rsidRDefault="00EB0795" w:rsidP="00CB1EBE">
      <w:pPr>
        <w:pStyle w:val="Heading5"/>
      </w:pPr>
      <w:bookmarkStart w:id="919" w:name="_Toc20208717"/>
      <w:bookmarkStart w:id="920" w:name="_Toc36044828"/>
      <w:bookmarkStart w:id="921" w:name="_Toc45216309"/>
      <w:bookmarkStart w:id="922" w:name="_Toc98709705"/>
      <w:r w:rsidRPr="00A5463E">
        <w:t>6.3.5.6.6</w:t>
      </w:r>
      <w:r w:rsidRPr="00A5463E">
        <w:tab/>
        <w:t>Send Transmi</w:t>
      </w:r>
      <w:r w:rsidR="006917BB">
        <w:t>ssion</w:t>
      </w:r>
      <w:r w:rsidRPr="00A5463E">
        <w:t xml:space="preserve"> Idle message (S: Transmit Idle)</w:t>
      </w:r>
      <w:bookmarkEnd w:id="919"/>
      <w:bookmarkEnd w:id="920"/>
      <w:bookmarkEnd w:id="921"/>
      <w:bookmarkEnd w:id="922"/>
    </w:p>
    <w:p w14:paraId="18C2AED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7FB93E5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0098CB0D"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0B25D8F"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5BBF464"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69B839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37133E19" w14:textId="77777777" w:rsidR="00EB0795" w:rsidRPr="00A5463E" w:rsidRDefault="00EB0795" w:rsidP="00CB1EBE">
      <w:pPr>
        <w:pStyle w:val="Heading5"/>
      </w:pPr>
      <w:bookmarkStart w:id="923" w:name="_Toc20208718"/>
      <w:bookmarkStart w:id="924" w:name="_Toc36044829"/>
      <w:bookmarkStart w:id="925" w:name="_Toc45216310"/>
      <w:bookmarkStart w:id="926" w:name="_Toc98709706"/>
      <w:r w:rsidRPr="00A5463E">
        <w:t>6.3.5.6.7</w:t>
      </w:r>
      <w:r w:rsidRPr="00A5463E">
        <w:tab/>
        <w:t>Send Media Transmission Notify message (S: Media Transmission Notify)</w:t>
      </w:r>
      <w:bookmarkEnd w:id="923"/>
      <w:bookmarkEnd w:id="924"/>
      <w:bookmarkEnd w:id="925"/>
      <w:bookmarkEnd w:id="926"/>
    </w:p>
    <w:p w14:paraId="7842188D"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1AB4C067"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345E78B"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4BD074D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171F68E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07FEA5"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6CC0D788" w14:textId="77777777" w:rsidR="00327B78" w:rsidRDefault="00327B78" w:rsidP="00CB1EBE">
      <w:pPr>
        <w:pStyle w:val="Heading5"/>
      </w:pPr>
      <w:bookmarkStart w:id="927" w:name="_Toc20208719"/>
      <w:bookmarkStart w:id="928" w:name="_Toc36044830"/>
      <w:bookmarkStart w:id="929" w:name="_Toc45216311"/>
      <w:bookmarkStart w:id="930" w:name="_Toc98709707"/>
      <w:r>
        <w:t>6.3.5.6.8</w:t>
      </w:r>
      <w:r>
        <w:tab/>
        <w:t>Receive Transmission End Response message (R: Transmission End Response)</w:t>
      </w:r>
      <w:bookmarkEnd w:id="930"/>
    </w:p>
    <w:p w14:paraId="3D196335"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11FFCA30" w14:textId="77777777" w:rsidR="00327B78" w:rsidRDefault="00327B78" w:rsidP="008B1079">
      <w:pPr>
        <w:pStyle w:val="B1"/>
      </w:pPr>
      <w:r w:rsidRPr="008B1079">
        <w:t>1.</w:t>
      </w:r>
      <w:r w:rsidRPr="008B1079">
        <w:tab/>
        <w:t>if the first bit in the subtype of the Transmission End Response message is set to '1' (Acknowledgment is required) as described in subclause 9.2.2.1, shall send a Transmission control Ack message. The Transmission control Ack message:</w:t>
      </w:r>
    </w:p>
    <w:p w14:paraId="1CFC566D" w14:textId="77777777" w:rsidR="00327B78" w:rsidRDefault="00327B78" w:rsidP="008B1079">
      <w:pPr>
        <w:pStyle w:val="B2"/>
      </w:pPr>
      <w:r w:rsidRPr="008B1079">
        <w:lastRenderedPageBreak/>
        <w:t>a.</w:t>
      </w:r>
      <w:r w:rsidRPr="008B1079">
        <w:tab/>
        <w:t>shall include the Message Type field set to '1' (Transmission End Response); and</w:t>
      </w:r>
    </w:p>
    <w:p w14:paraId="178C55E9" w14:textId="77777777" w:rsidR="00327B78" w:rsidRDefault="00327B78" w:rsidP="008B1079">
      <w:pPr>
        <w:pStyle w:val="B2"/>
      </w:pPr>
      <w:r w:rsidRPr="008B1079">
        <w:t>b.</w:t>
      </w:r>
      <w:r w:rsidRPr="008B1079">
        <w:tab/>
        <w:t>shall include the Source field set to '2' (the controlling MCVideo function is the source);</w:t>
      </w:r>
    </w:p>
    <w:p w14:paraId="7DC89BF7"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14144825"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9207F31" w14:textId="77777777" w:rsidR="00327B78" w:rsidRDefault="00327B78" w:rsidP="008B1079">
      <w:pPr>
        <w:pStyle w:val="B1"/>
        <w:rPr>
          <w:noProof/>
          <w:sz w:val="28"/>
        </w:rPr>
      </w:pPr>
      <w:r w:rsidRPr="008B1079">
        <w:t>4.</w:t>
      </w:r>
      <w:r w:rsidRPr="008B1079">
        <w:tab/>
        <w:t>shall enter the state 'U: not permitted and Transmit Idle'.</w:t>
      </w:r>
    </w:p>
    <w:p w14:paraId="1EBC6D25" w14:textId="77777777" w:rsidR="00EB0795" w:rsidRPr="00A5463E" w:rsidRDefault="00EB0795" w:rsidP="00CB1EBE">
      <w:pPr>
        <w:pStyle w:val="Heading4"/>
      </w:pPr>
      <w:bookmarkStart w:id="931" w:name="_Toc98709708"/>
      <w:r w:rsidRPr="00A5463E">
        <w:t>6.3.5.7</w:t>
      </w:r>
      <w:r w:rsidRPr="00A5463E">
        <w:tab/>
        <w:t>State 'U: not permitted but sends media'</w:t>
      </w:r>
      <w:bookmarkEnd w:id="927"/>
      <w:bookmarkEnd w:id="928"/>
      <w:bookmarkEnd w:id="929"/>
      <w:bookmarkEnd w:id="931"/>
    </w:p>
    <w:p w14:paraId="3DB3DEF6" w14:textId="77777777" w:rsidR="00EB0795" w:rsidRPr="00A5463E" w:rsidRDefault="00EB0795" w:rsidP="00CB1EBE">
      <w:pPr>
        <w:pStyle w:val="Heading5"/>
      </w:pPr>
      <w:bookmarkStart w:id="932" w:name="_Toc20208720"/>
      <w:bookmarkStart w:id="933" w:name="_Toc36044831"/>
      <w:bookmarkStart w:id="934" w:name="_Toc45216312"/>
      <w:bookmarkStart w:id="935" w:name="_Toc98709709"/>
      <w:r w:rsidRPr="00A5463E">
        <w:t>6.3.5.7.1</w:t>
      </w:r>
      <w:r w:rsidRPr="00A5463E">
        <w:tab/>
        <w:t>General</w:t>
      </w:r>
      <w:bookmarkEnd w:id="932"/>
      <w:bookmarkEnd w:id="933"/>
      <w:bookmarkEnd w:id="934"/>
      <w:bookmarkEnd w:id="935"/>
    </w:p>
    <w:p w14:paraId="387D57E3"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3BA1751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3C167E40" w14:textId="77777777" w:rsidR="00EB0795" w:rsidRPr="00A5463E" w:rsidRDefault="00EB0795" w:rsidP="00CB1EBE">
      <w:pPr>
        <w:pStyle w:val="Heading5"/>
      </w:pPr>
      <w:bookmarkStart w:id="936" w:name="_Toc20208721"/>
      <w:bookmarkStart w:id="937" w:name="_Toc36044832"/>
      <w:bookmarkStart w:id="938" w:name="_Toc45216313"/>
      <w:bookmarkStart w:id="939" w:name="_Toc98709710"/>
      <w:r w:rsidRPr="00A5463E">
        <w:t>6.3.5.7.2</w:t>
      </w:r>
      <w:r w:rsidRPr="00A5463E">
        <w:tab/>
        <w:t>Enter state 'U: not permitted but sends media'</w:t>
      </w:r>
      <w:bookmarkEnd w:id="936"/>
      <w:bookmarkEnd w:id="937"/>
      <w:bookmarkEnd w:id="938"/>
      <w:bookmarkEnd w:id="939"/>
    </w:p>
    <w:p w14:paraId="45F6373D" w14:textId="77777777" w:rsidR="00EB0795" w:rsidRPr="00A5463E" w:rsidRDefault="00EB0795" w:rsidP="00EB0795">
      <w:r w:rsidRPr="00A5463E">
        <w:t>When entering this state the transmission control interface towards the MCVideo client in the transmission control server:</w:t>
      </w:r>
    </w:p>
    <w:p w14:paraId="11B1FEC6"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74879CB6" w14:textId="77777777" w:rsidR="00EB0795" w:rsidRPr="00A5463E" w:rsidRDefault="00EB0795" w:rsidP="00EB0795">
      <w:pPr>
        <w:pStyle w:val="B1"/>
      </w:pPr>
      <w:r w:rsidRPr="00A5463E">
        <w:t>2.</w:t>
      </w:r>
      <w:r w:rsidRPr="00A5463E">
        <w:tab/>
        <w:t>shall enter the state 'U: not permitted but sends media'.</w:t>
      </w:r>
    </w:p>
    <w:p w14:paraId="1193E775" w14:textId="77777777" w:rsidR="00EB0795" w:rsidRPr="00A5463E" w:rsidRDefault="00EB0795" w:rsidP="00EB0795">
      <w:r w:rsidRPr="00A5463E">
        <w:t>In this state the transmission control interface towards the MCVideo client in the transmission control server:</w:t>
      </w:r>
    </w:p>
    <w:p w14:paraId="7223385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4C361EDA" w14:textId="77777777" w:rsidR="00EB0795" w:rsidRPr="00A5463E" w:rsidRDefault="00EB0795" w:rsidP="00CB1EBE">
      <w:pPr>
        <w:pStyle w:val="Heading5"/>
      </w:pPr>
      <w:bookmarkStart w:id="940" w:name="_Toc20208722"/>
      <w:bookmarkStart w:id="941" w:name="_Toc36044833"/>
      <w:bookmarkStart w:id="942" w:name="_Toc45216314"/>
      <w:bookmarkStart w:id="943" w:name="_Toc98709711"/>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0"/>
      <w:bookmarkEnd w:id="941"/>
      <w:bookmarkEnd w:id="942"/>
      <w:bookmarkEnd w:id="943"/>
    </w:p>
    <w:p w14:paraId="534A6DBB"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6960854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6E62001"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3566A21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D6499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575B10F8" w14:textId="77777777" w:rsidR="00EB0795" w:rsidRPr="00A5463E" w:rsidRDefault="00EB0795" w:rsidP="00EB0795">
      <w:pPr>
        <w:pStyle w:val="B1"/>
      </w:pPr>
      <w:r w:rsidRPr="00A5463E">
        <w:t>3.</w:t>
      </w:r>
      <w:r w:rsidRPr="00A5463E">
        <w:tab/>
        <w:t>shall remain in the 'U: not permitted but sends media' state.</w:t>
      </w:r>
    </w:p>
    <w:p w14:paraId="5BA6D1AF"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9C70D61" w14:textId="77777777" w:rsidR="00EB0795" w:rsidRPr="00A5463E" w:rsidRDefault="00EB0795" w:rsidP="00CB1EBE">
      <w:pPr>
        <w:pStyle w:val="Heading5"/>
      </w:pPr>
      <w:bookmarkStart w:id="944" w:name="_Toc20208723"/>
      <w:bookmarkStart w:id="945" w:name="_Toc36044834"/>
      <w:bookmarkStart w:id="946" w:name="_Toc45216315"/>
      <w:bookmarkStart w:id="947" w:name="_Toc98709712"/>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4"/>
      <w:bookmarkEnd w:id="945"/>
      <w:bookmarkEnd w:id="946"/>
      <w:bookmarkEnd w:id="947"/>
    </w:p>
    <w:p w14:paraId="5458FDCE"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750DB12F"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95340C0"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79E7D625" w14:textId="77777777" w:rsidR="00EB0795" w:rsidRPr="00A5463E" w:rsidRDefault="00EB0795" w:rsidP="00EB0795">
      <w:pPr>
        <w:pStyle w:val="B2"/>
      </w:pPr>
      <w:r w:rsidRPr="00A5463E">
        <w:t>b.</w:t>
      </w:r>
      <w:r w:rsidRPr="00A5463E">
        <w:tab/>
        <w:t>shall include the Source field set to '2' (the controlling MCVideo function is the source);</w:t>
      </w:r>
    </w:p>
    <w:p w14:paraId="4E0F45D2"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3AF6773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1C48180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14CD997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E85E996"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25EFA8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70BE017B"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4BAFD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26A68595"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5D5F65DE"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2FD3CD17"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6B6FC43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9C78285"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5E6EAA1"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76C3F2CF"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5646E49C" w14:textId="77777777" w:rsidR="00EB0795" w:rsidRPr="00A5463E" w:rsidRDefault="00EB0795" w:rsidP="00CB1EBE">
      <w:pPr>
        <w:pStyle w:val="Heading4"/>
      </w:pPr>
      <w:bookmarkStart w:id="948" w:name="_Toc20208724"/>
      <w:bookmarkStart w:id="949" w:name="_Toc36044835"/>
      <w:bookmarkStart w:id="950" w:name="_Toc45216316"/>
      <w:bookmarkStart w:id="951" w:name="_Toc98709713"/>
      <w:r w:rsidRPr="00A5463E">
        <w:t>6.3.5.8</w:t>
      </w:r>
      <w:r w:rsidRPr="00A5463E">
        <w:tab/>
        <w:t>In any state</w:t>
      </w:r>
      <w:bookmarkEnd w:id="948"/>
      <w:bookmarkEnd w:id="949"/>
      <w:bookmarkEnd w:id="950"/>
      <w:bookmarkEnd w:id="951"/>
    </w:p>
    <w:p w14:paraId="78BD26C9" w14:textId="77777777" w:rsidR="00EB0795" w:rsidRPr="00A5463E" w:rsidRDefault="00EB0795" w:rsidP="00CB1EBE">
      <w:pPr>
        <w:pStyle w:val="Heading5"/>
      </w:pPr>
      <w:bookmarkStart w:id="952" w:name="_Toc20208725"/>
      <w:bookmarkStart w:id="953" w:name="_Toc36044836"/>
      <w:bookmarkStart w:id="954" w:name="_Toc45216317"/>
      <w:bookmarkStart w:id="955" w:name="_Toc98709714"/>
      <w:r w:rsidRPr="00A5463E">
        <w:t>6.3.5.8.1</w:t>
      </w:r>
      <w:r w:rsidRPr="00A5463E">
        <w:tab/>
        <w:t>General</w:t>
      </w:r>
      <w:bookmarkEnd w:id="952"/>
      <w:bookmarkEnd w:id="953"/>
      <w:bookmarkEnd w:id="954"/>
      <w:bookmarkEnd w:id="955"/>
    </w:p>
    <w:p w14:paraId="0B85DF5D"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29D6AD75" w14:textId="77777777" w:rsidR="00EB0795" w:rsidRPr="00A5463E" w:rsidRDefault="00EB0795" w:rsidP="00CB1EBE">
      <w:pPr>
        <w:pStyle w:val="Heading5"/>
      </w:pPr>
      <w:bookmarkStart w:id="956" w:name="_Toc20208726"/>
      <w:bookmarkStart w:id="957" w:name="_Toc36044837"/>
      <w:bookmarkStart w:id="958" w:name="_Toc45216318"/>
      <w:bookmarkStart w:id="959" w:name="_Toc98709715"/>
      <w:r w:rsidRPr="00A5463E">
        <w:t>6.3.5.8.2</w:t>
      </w:r>
      <w:r w:rsidRPr="00A5463E">
        <w:tab/>
        <w:t>Receive MCVideo call release – 1</w:t>
      </w:r>
      <w:bookmarkEnd w:id="956"/>
      <w:bookmarkEnd w:id="957"/>
      <w:bookmarkEnd w:id="958"/>
      <w:bookmarkEnd w:id="959"/>
    </w:p>
    <w:p w14:paraId="2BC91D99"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D8143FB"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4319E660"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53A7C3D2"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6102C0C"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1576C39F"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83B5686" w14:textId="77777777" w:rsidR="00EB0795" w:rsidRPr="00A5463E" w:rsidRDefault="00EB0795" w:rsidP="00EB0795">
      <w:pPr>
        <w:pStyle w:val="B1"/>
      </w:pPr>
      <w:r w:rsidRPr="00A5463E">
        <w:t>6.</w:t>
      </w:r>
      <w:r w:rsidRPr="00A5463E">
        <w:tab/>
        <w:t>shall enter the 'Releasing' state.</w:t>
      </w:r>
    </w:p>
    <w:p w14:paraId="67730927" w14:textId="77777777" w:rsidR="00EB0795" w:rsidRPr="00A5463E" w:rsidRDefault="00EB0795" w:rsidP="00CB1EBE">
      <w:pPr>
        <w:pStyle w:val="Heading4"/>
      </w:pPr>
      <w:bookmarkStart w:id="960" w:name="_Toc20208727"/>
      <w:bookmarkStart w:id="961" w:name="_Toc36044838"/>
      <w:bookmarkStart w:id="962" w:name="_Toc45216319"/>
      <w:bookmarkStart w:id="963" w:name="_Toc98709716"/>
      <w:r w:rsidRPr="00A5463E">
        <w:t>6.3.5.9</w:t>
      </w:r>
      <w:r w:rsidRPr="00A5463E">
        <w:tab/>
        <w:t>State: 'Releasing'</w:t>
      </w:r>
      <w:bookmarkEnd w:id="960"/>
      <w:bookmarkEnd w:id="961"/>
      <w:bookmarkEnd w:id="962"/>
      <w:bookmarkEnd w:id="963"/>
    </w:p>
    <w:p w14:paraId="4332F908" w14:textId="77777777" w:rsidR="00EB0795" w:rsidRPr="00A5463E" w:rsidRDefault="00EB0795" w:rsidP="00CB1EBE">
      <w:pPr>
        <w:pStyle w:val="Heading5"/>
      </w:pPr>
      <w:bookmarkStart w:id="964" w:name="_Toc20208728"/>
      <w:bookmarkStart w:id="965" w:name="_Toc36044839"/>
      <w:bookmarkStart w:id="966" w:name="_Toc45216320"/>
      <w:bookmarkStart w:id="967" w:name="_Toc98709717"/>
      <w:r w:rsidRPr="00A5463E">
        <w:t>6.3.5.9.1</w:t>
      </w:r>
      <w:r w:rsidRPr="00A5463E">
        <w:tab/>
        <w:t>General</w:t>
      </w:r>
      <w:bookmarkEnd w:id="964"/>
      <w:bookmarkEnd w:id="965"/>
      <w:bookmarkEnd w:id="966"/>
      <w:bookmarkEnd w:id="967"/>
    </w:p>
    <w:p w14:paraId="158875E9"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F20227E" w14:textId="77777777" w:rsidR="00EB0795" w:rsidRPr="00A5463E" w:rsidRDefault="00EB0795" w:rsidP="00CB1EBE">
      <w:pPr>
        <w:pStyle w:val="Heading5"/>
      </w:pPr>
      <w:bookmarkStart w:id="968" w:name="_Toc20208729"/>
      <w:bookmarkStart w:id="969" w:name="_Toc36044840"/>
      <w:bookmarkStart w:id="970" w:name="_Toc45216321"/>
      <w:bookmarkStart w:id="971" w:name="_Toc98709718"/>
      <w:r w:rsidRPr="00A5463E">
        <w:t>6.3.5.9.2</w:t>
      </w:r>
      <w:r w:rsidRPr="00A5463E">
        <w:tab/>
        <w:t>Receive MCVideo call release - 2</w:t>
      </w:r>
      <w:bookmarkEnd w:id="968"/>
      <w:bookmarkEnd w:id="969"/>
      <w:bookmarkEnd w:id="970"/>
      <w:bookmarkEnd w:id="971"/>
    </w:p>
    <w:p w14:paraId="7ED8141C"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2887C4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915287C"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BBECB5B" w14:textId="77777777" w:rsidR="00B916CE" w:rsidRPr="00A5463E" w:rsidRDefault="00B916CE" w:rsidP="00CB1EBE">
      <w:pPr>
        <w:pStyle w:val="Heading3"/>
      </w:pPr>
      <w:bookmarkStart w:id="972" w:name="_Toc20208730"/>
      <w:bookmarkStart w:id="973" w:name="_Toc36044841"/>
      <w:bookmarkStart w:id="974" w:name="_Toc45216322"/>
      <w:bookmarkStart w:id="975" w:name="_Toc98709719"/>
      <w:r w:rsidRPr="00A5463E">
        <w:t>6.3.6</w:t>
      </w:r>
      <w:r w:rsidRPr="00A5463E">
        <w:tab/>
        <w:t>Transmission control server state transition for general reception control</w:t>
      </w:r>
      <w:bookmarkEnd w:id="972"/>
      <w:bookmarkEnd w:id="973"/>
      <w:bookmarkEnd w:id="974"/>
      <w:bookmarkEnd w:id="975"/>
      <w:r w:rsidRPr="00A5463E">
        <w:t xml:space="preserve"> </w:t>
      </w:r>
    </w:p>
    <w:p w14:paraId="318C1F47" w14:textId="77777777" w:rsidR="00B916CE" w:rsidRPr="00A5463E" w:rsidRDefault="00B916CE" w:rsidP="00CB1EBE">
      <w:pPr>
        <w:pStyle w:val="Heading4"/>
      </w:pPr>
      <w:bookmarkStart w:id="976" w:name="_Toc20208731"/>
      <w:bookmarkStart w:id="977" w:name="_Toc36044842"/>
      <w:bookmarkStart w:id="978" w:name="_Toc45216323"/>
      <w:bookmarkStart w:id="979" w:name="_Toc98709720"/>
      <w:r w:rsidRPr="00A5463E">
        <w:t>6.3.6.1</w:t>
      </w:r>
      <w:r w:rsidRPr="00A5463E">
        <w:tab/>
        <w:t>General</w:t>
      </w:r>
      <w:bookmarkEnd w:id="976"/>
      <w:bookmarkEnd w:id="977"/>
      <w:bookmarkEnd w:id="978"/>
      <w:bookmarkEnd w:id="979"/>
    </w:p>
    <w:p w14:paraId="6798A9A0"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66B06039" w14:textId="77777777" w:rsidR="00B916CE" w:rsidRPr="00A5463E" w:rsidRDefault="00B916CE" w:rsidP="00B916CE">
      <w:r w:rsidRPr="00A5463E">
        <w:t>Figure 6.3.6.1-1 shows the general reception operation states (Gr states) and the state transition diagram.</w:t>
      </w:r>
    </w:p>
    <w:p w14:paraId="2C85853F" w14:textId="30B0677C" w:rsidR="00D314C5" w:rsidRPr="00A5463E" w:rsidRDefault="00D314C5" w:rsidP="00D314C5">
      <w:pPr>
        <w:pStyle w:val="TH"/>
      </w:pPr>
      <w:r>
        <w:object w:dxaOrig="14940" w:dyaOrig="12432" w14:anchorId="609AC507">
          <v:shape id="_x0000_i1043" type="#_x0000_t75" style="width:481.5pt;height:401.25pt" o:ole="">
            <v:imagedata r:id="rId31" o:title=""/>
          </v:shape>
          <o:OLEObject Type="Embed" ProgID="Visio.Drawing.15" ShapeID="_x0000_i1043" DrawAspect="Content" ObjectID="_1709322493" r:id="rId32"/>
        </w:object>
      </w:r>
    </w:p>
    <w:p w14:paraId="1BA96084" w14:textId="77777777" w:rsidR="00B916CE" w:rsidRPr="00A5463E" w:rsidRDefault="00B916CE" w:rsidP="00B916CE">
      <w:pPr>
        <w:pStyle w:val="TF"/>
      </w:pPr>
      <w:r w:rsidRPr="00A5463E">
        <w:t>Figure 6.3.6.1-1: Transmission control server state transition diagram for 'general reception control operation'</w:t>
      </w:r>
    </w:p>
    <w:p w14:paraId="4BE87AAC"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30B706B5"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788908A5" w14:textId="77777777" w:rsidR="00B916CE" w:rsidRPr="00A5463E" w:rsidRDefault="00B916CE" w:rsidP="00B916CE">
      <w:pPr>
        <w:pStyle w:val="B1"/>
      </w:pPr>
      <w:r w:rsidRPr="00A5463E">
        <w:t>1.</w:t>
      </w:r>
      <w:r w:rsidRPr="00A5463E">
        <w:tab/>
        <w:t>shall discard the transmission control message;</w:t>
      </w:r>
    </w:p>
    <w:p w14:paraId="3C1D99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568F0673" w14:textId="77777777" w:rsidR="00B916CE" w:rsidRPr="00A5463E" w:rsidRDefault="00B916CE" w:rsidP="00B916CE">
      <w:pPr>
        <w:pStyle w:val="B1"/>
      </w:pPr>
      <w:r w:rsidRPr="00A5463E">
        <w:t>3.</w:t>
      </w:r>
      <w:r w:rsidRPr="00A5463E">
        <w:tab/>
        <w:t>shall remain in the current state.</w:t>
      </w:r>
    </w:p>
    <w:p w14:paraId="47F73DB2" w14:textId="77777777" w:rsidR="00B916CE" w:rsidRPr="00A5463E" w:rsidRDefault="00B916CE" w:rsidP="00B916CE">
      <w:r w:rsidRPr="00A5463E">
        <w:t>State details are explained in the following subclauses.</w:t>
      </w:r>
    </w:p>
    <w:p w14:paraId="7306C049" w14:textId="77777777" w:rsidR="00B916CE" w:rsidRPr="00A5463E" w:rsidRDefault="00B916CE" w:rsidP="00CB1EBE">
      <w:pPr>
        <w:pStyle w:val="Heading4"/>
      </w:pPr>
      <w:bookmarkStart w:id="980" w:name="_Toc20208732"/>
      <w:bookmarkStart w:id="981" w:name="_Toc36044843"/>
      <w:bookmarkStart w:id="982" w:name="_Toc45216324"/>
      <w:bookmarkStart w:id="983" w:name="_Toc98709721"/>
      <w:r w:rsidRPr="00A5463E">
        <w:t>6.3.6.2</w:t>
      </w:r>
      <w:r w:rsidRPr="00A5463E">
        <w:tab/>
        <w:t>State: 'Start-stop'</w:t>
      </w:r>
      <w:bookmarkEnd w:id="980"/>
      <w:bookmarkEnd w:id="981"/>
      <w:bookmarkEnd w:id="982"/>
      <w:bookmarkEnd w:id="983"/>
    </w:p>
    <w:p w14:paraId="650B9C90" w14:textId="77777777" w:rsidR="00B916CE" w:rsidRPr="00A5463E" w:rsidRDefault="00B916CE" w:rsidP="00CB1EBE">
      <w:pPr>
        <w:pStyle w:val="Heading5"/>
      </w:pPr>
      <w:bookmarkStart w:id="984" w:name="_Toc20208733"/>
      <w:bookmarkStart w:id="985" w:name="_Toc36044844"/>
      <w:bookmarkStart w:id="986" w:name="_Toc45216325"/>
      <w:bookmarkStart w:id="987" w:name="_Toc98709722"/>
      <w:r w:rsidRPr="00A5463E">
        <w:t>6.3.6.2.1</w:t>
      </w:r>
      <w:r w:rsidRPr="00A5463E">
        <w:tab/>
        <w:t>General</w:t>
      </w:r>
      <w:bookmarkEnd w:id="984"/>
      <w:bookmarkEnd w:id="985"/>
      <w:bookmarkEnd w:id="986"/>
      <w:bookmarkEnd w:id="987"/>
    </w:p>
    <w:p w14:paraId="09823DD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648A5E47" w14:textId="77777777" w:rsidR="00B916CE" w:rsidRPr="00A5463E" w:rsidRDefault="00B916CE" w:rsidP="00CB1EBE">
      <w:pPr>
        <w:pStyle w:val="Heading5"/>
      </w:pPr>
      <w:bookmarkStart w:id="988" w:name="_Toc20208734"/>
      <w:bookmarkStart w:id="989" w:name="_Toc36044845"/>
      <w:bookmarkStart w:id="990" w:name="_Toc45216326"/>
      <w:bookmarkStart w:id="991" w:name="_Toc98709723"/>
      <w:r w:rsidRPr="00A5463E">
        <w:lastRenderedPageBreak/>
        <w:t>6.3.6.2.2</w:t>
      </w:r>
      <w:r w:rsidRPr="00A5463E">
        <w:tab/>
        <w:t>MCVideo call initialization</w:t>
      </w:r>
      <w:bookmarkEnd w:id="988"/>
      <w:bookmarkEnd w:id="989"/>
      <w:bookmarkEnd w:id="990"/>
      <w:bookmarkEnd w:id="991"/>
    </w:p>
    <w:p w14:paraId="2B4FC474"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2E3056E1"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F81CD2F" w14:textId="77777777" w:rsidR="00B916CE" w:rsidRPr="00A5463E" w:rsidRDefault="00B916CE" w:rsidP="00B916CE">
      <w:pPr>
        <w:pStyle w:val="B1"/>
      </w:pPr>
      <w:r w:rsidRPr="00A5463E">
        <w:t>2.</w:t>
      </w:r>
      <w:r w:rsidRPr="00A5463E">
        <w:tab/>
        <w:t>if a confirmed indication is not required; or</w:t>
      </w:r>
    </w:p>
    <w:p w14:paraId="01A93694" w14:textId="77777777" w:rsidR="00B916CE" w:rsidRPr="00A5463E" w:rsidRDefault="00B916CE" w:rsidP="00B916CE">
      <w:r w:rsidRPr="00A5463E">
        <w:t>then the reception control arbitration logic in the transmission control server:</w:t>
      </w:r>
    </w:p>
    <w:p w14:paraId="539F8F93" w14:textId="77777777" w:rsidR="00B916CE" w:rsidRPr="00A5463E" w:rsidRDefault="00B916CE" w:rsidP="00B916CE">
      <w:pPr>
        <w:pStyle w:val="B1"/>
      </w:pPr>
      <w:r w:rsidRPr="00A5463E">
        <w:t>1.</w:t>
      </w:r>
      <w:r w:rsidRPr="00A5463E">
        <w:tab/>
        <w:t>shall create an instance of the 'general reception control operation' state machine;</w:t>
      </w:r>
    </w:p>
    <w:p w14:paraId="2B53E301"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C38722F"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C81403B" w14:textId="77777777" w:rsidR="00B916CE" w:rsidRPr="00A5463E" w:rsidRDefault="00B916CE" w:rsidP="00B916CE">
      <w:pPr>
        <w:pStyle w:val="B2"/>
      </w:pPr>
      <w:r w:rsidRPr="00A5463E">
        <w:t>a.</w:t>
      </w:r>
      <w:r w:rsidRPr="00A5463E">
        <w:tab/>
        <w:t>shall enter the 'G: Reception Idle' state as specified in subclause 6.3.6.3.2; or</w:t>
      </w:r>
    </w:p>
    <w:p w14:paraId="7589D206" w14:textId="77777777" w:rsidR="00B916CE" w:rsidRPr="00A5463E" w:rsidRDefault="00B916CE" w:rsidP="00CB1EBE">
      <w:pPr>
        <w:pStyle w:val="Heading4"/>
      </w:pPr>
      <w:bookmarkStart w:id="992" w:name="_Toc20208735"/>
      <w:bookmarkStart w:id="993" w:name="_Toc36044846"/>
      <w:bookmarkStart w:id="994" w:name="_Toc45216327"/>
      <w:bookmarkStart w:id="995" w:name="_Toc98709724"/>
      <w:r w:rsidRPr="00A5463E">
        <w:t>6.3.6.3</w:t>
      </w:r>
      <w:r w:rsidRPr="00A5463E">
        <w:tab/>
        <w:t>State: 'Gr: Reception Idle'</w:t>
      </w:r>
      <w:bookmarkEnd w:id="992"/>
      <w:bookmarkEnd w:id="993"/>
      <w:bookmarkEnd w:id="994"/>
      <w:bookmarkEnd w:id="995"/>
    </w:p>
    <w:p w14:paraId="434B3208" w14:textId="77777777" w:rsidR="00B916CE" w:rsidRPr="00A5463E" w:rsidRDefault="00B916CE" w:rsidP="00CB1EBE">
      <w:pPr>
        <w:pStyle w:val="Heading5"/>
      </w:pPr>
      <w:bookmarkStart w:id="996" w:name="_Toc20208736"/>
      <w:bookmarkStart w:id="997" w:name="_Toc36044847"/>
      <w:bookmarkStart w:id="998" w:name="_Toc45216328"/>
      <w:bookmarkStart w:id="999" w:name="_Toc98709725"/>
      <w:r w:rsidRPr="00A5463E">
        <w:t>6.3.6.3.1</w:t>
      </w:r>
      <w:r w:rsidRPr="00A5463E">
        <w:tab/>
        <w:t>General</w:t>
      </w:r>
      <w:bookmarkEnd w:id="996"/>
      <w:bookmarkEnd w:id="997"/>
      <w:bookmarkEnd w:id="998"/>
      <w:bookmarkEnd w:id="999"/>
    </w:p>
    <w:p w14:paraId="36CB2E81"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BC3DD49"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40D0BDE" w14:textId="77777777" w:rsidR="00B916CE" w:rsidRPr="00A5463E" w:rsidRDefault="00B916CE" w:rsidP="00CB1EBE">
      <w:pPr>
        <w:pStyle w:val="Heading5"/>
      </w:pPr>
      <w:bookmarkStart w:id="1000" w:name="_Toc20208737"/>
      <w:bookmarkStart w:id="1001" w:name="_Toc36044848"/>
      <w:bookmarkStart w:id="1002" w:name="_Toc45216329"/>
      <w:bookmarkStart w:id="1003" w:name="_Toc98709726"/>
      <w:r w:rsidRPr="00A5463E">
        <w:t>6.3.6.3.2</w:t>
      </w:r>
      <w:r w:rsidRPr="00A5463E">
        <w:tab/>
        <w:t>Enter the 'Gr: Reception Idle' state</w:t>
      </w:r>
      <w:bookmarkEnd w:id="1000"/>
      <w:bookmarkEnd w:id="1001"/>
      <w:bookmarkEnd w:id="1002"/>
      <w:bookmarkEnd w:id="1003"/>
    </w:p>
    <w:p w14:paraId="538D0F07" w14:textId="77777777" w:rsidR="00B916CE" w:rsidRPr="00A5463E" w:rsidRDefault="00B916CE" w:rsidP="00B916CE">
      <w:r w:rsidRPr="00A5463E">
        <w:t>When entering this state from any state except the 'Start-stop' state, the reception control arbitration logic in the transmission control server:</w:t>
      </w:r>
    </w:p>
    <w:p w14:paraId="65864F0A"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6C93281E"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6476FFE8"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4444E9C" w14:textId="77777777" w:rsidR="00B916CE" w:rsidRPr="00A5463E" w:rsidRDefault="00B916CE" w:rsidP="00CB1EBE">
      <w:pPr>
        <w:pStyle w:val="Heading5"/>
      </w:pPr>
      <w:bookmarkStart w:id="1004" w:name="_Toc20208738"/>
      <w:bookmarkStart w:id="1005" w:name="_Toc36044849"/>
      <w:bookmarkStart w:id="1006" w:name="_Toc45216330"/>
      <w:bookmarkStart w:id="1007" w:name="_Toc98709727"/>
      <w:r w:rsidRPr="00A5463E">
        <w:t>6.3.6.3.3</w:t>
      </w:r>
      <w:r w:rsidRPr="00A5463E">
        <w:tab/>
        <w:t>Receive Media Transmission Notify message (R: Media Transmission Notify)</w:t>
      </w:r>
      <w:bookmarkEnd w:id="1004"/>
      <w:bookmarkEnd w:id="1005"/>
      <w:bookmarkEnd w:id="1006"/>
      <w:bookmarkEnd w:id="1007"/>
    </w:p>
    <w:p w14:paraId="0B887CA9" w14:textId="77777777" w:rsidR="00B916CE" w:rsidRPr="00A5463E" w:rsidRDefault="00B916CE" w:rsidP="00B916CE">
      <w:r w:rsidRPr="00A5463E">
        <w:t xml:space="preserve">Upon receiving a media transmission request notify, the reception control arbitration logic in the transmission control server: </w:t>
      </w:r>
    </w:p>
    <w:p w14:paraId="0E23058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098681D1" w14:textId="22C8CA48" w:rsidR="00D314C5" w:rsidRDefault="00D314C5" w:rsidP="00D314C5">
      <w:pPr>
        <w:pStyle w:val="B2"/>
      </w:pPr>
      <w:bookmarkStart w:id="1008" w:name="_Toc20208739"/>
      <w:bookmarkStart w:id="1009" w:name="_Toc36044850"/>
      <w:bookmarkStart w:id="1010" w:name="_Toc45216331"/>
      <w:r w:rsidRPr="00A5463E">
        <w:t>a.</w:t>
      </w:r>
      <w:r>
        <w:tab/>
      </w:r>
      <w:r w:rsidRPr="00A5463E">
        <w:t>if a group call is a broadcast group call, system call, emergency call, an imminent peril call, shall include the Reception Mode field</w:t>
      </w:r>
      <w:r>
        <w:t xml:space="preserve"> </w:t>
      </w:r>
      <w:r w:rsidRPr="00A5463E">
        <w:t>set to '0' indicating automati</w:t>
      </w:r>
      <w:r w:rsidRPr="007053AB">
        <w:t>c</w:t>
      </w:r>
      <w:r w:rsidRPr="00A5463E">
        <w:t xml:space="preserve"> reception mode</w:t>
      </w:r>
      <w:r>
        <w:t>:</w:t>
      </w:r>
    </w:p>
    <w:p w14:paraId="082EDBE3" w14:textId="77777777" w:rsidR="00D314C5" w:rsidRDefault="00D314C5" w:rsidP="00D314C5">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08B64658" w14:textId="77777777"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3B55E42" w14:textId="77777777" w:rsidR="00D314C5" w:rsidRDefault="00D314C5" w:rsidP="00D314C5">
      <w:pPr>
        <w:pStyle w:val="B3"/>
      </w:pPr>
      <w:r>
        <w:t>iii.</w:t>
      </w:r>
      <w:r>
        <w:tab/>
        <w:t>shall set the C7 (Reception Accepted) value with a total number of active receivers of each stream and an associated stream of the recieved media transmission notification (i.e. Sum of all C11 counter values); and</w:t>
      </w:r>
    </w:p>
    <w:p w14:paraId="6FEDDDF8" w14:textId="77777777" w:rsidR="00D314C5" w:rsidRPr="00A5463E" w:rsidRDefault="00D314C5" w:rsidP="00D314C5">
      <w:pPr>
        <w:pStyle w:val="B3"/>
      </w:pPr>
      <w:r>
        <w:t>iv.</w:t>
      </w:r>
      <w:r>
        <w:tab/>
        <w:t>shall enter the 'Gr: Reception Accepted' state; and</w:t>
      </w:r>
    </w:p>
    <w:p w14:paraId="136964B0" w14:textId="10C4BE07" w:rsidR="00D314C5" w:rsidRDefault="00D314C5" w:rsidP="00D314C5">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4D487580" w14:textId="77777777" w:rsidR="00D314C5" w:rsidRDefault="00D314C5" w:rsidP="00D314C5">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6FD086DD" w14:textId="77777777" w:rsidR="00D314C5" w:rsidRDefault="00D314C5" w:rsidP="00D314C5">
      <w:pPr>
        <w:pStyle w:val="B3"/>
      </w:pPr>
      <w:r>
        <w:t>ii.</w:t>
      </w:r>
      <w:r>
        <w:tab/>
        <w:t>s</w:t>
      </w:r>
      <w:r w:rsidRPr="00B912D7">
        <w:t>hall initia</w:t>
      </w:r>
      <w:r>
        <w:t xml:space="preserve">lize </w:t>
      </w:r>
      <w:r w:rsidRPr="00B912D7">
        <w:t>counter C11(Count of active receivers for the stream) to 0 &amp; associate it with the transmitter SSRC or UserId</w:t>
      </w:r>
      <w:r>
        <w:t>; and</w:t>
      </w:r>
    </w:p>
    <w:p w14:paraId="2DD2C48C" w14:textId="77777777" w:rsidR="00D314C5" w:rsidRPr="00F2281D" w:rsidRDefault="00D314C5" w:rsidP="00D314C5">
      <w:pPr>
        <w:pStyle w:val="B3"/>
      </w:pPr>
      <w:r>
        <w:t>iii.</w:t>
      </w:r>
      <w:r>
        <w:tab/>
      </w:r>
      <w:r w:rsidRPr="00A5463E">
        <w:t xml:space="preserve">shall remain </w:t>
      </w:r>
      <w:r>
        <w:t>in</w:t>
      </w:r>
      <w:r w:rsidRPr="00A5463E">
        <w:t xml:space="preserve"> 'Gr: Reception Idle' state.</w:t>
      </w:r>
    </w:p>
    <w:p w14:paraId="7D4EC4BB" w14:textId="77777777" w:rsidR="00B916CE" w:rsidRPr="00A5463E" w:rsidRDefault="00B916CE" w:rsidP="00CB1EBE">
      <w:pPr>
        <w:pStyle w:val="Heading5"/>
      </w:pPr>
      <w:bookmarkStart w:id="1011" w:name="_Toc98709728"/>
      <w:r w:rsidRPr="00A5463E">
        <w:t>6.3.6.3.4</w:t>
      </w:r>
      <w:r w:rsidRPr="00A5463E">
        <w:tab/>
      </w:r>
      <w:r w:rsidR="008D7BCF">
        <w:rPr>
          <w:lang w:val="en-US"/>
        </w:rPr>
        <w:t>Void</w:t>
      </w:r>
      <w:bookmarkEnd w:id="1008"/>
      <w:bookmarkEnd w:id="1009"/>
      <w:bookmarkEnd w:id="1010"/>
      <w:bookmarkEnd w:id="1011"/>
    </w:p>
    <w:p w14:paraId="51DE25C1" w14:textId="77777777" w:rsidR="00B916CE" w:rsidRPr="00A5463E" w:rsidRDefault="00B916CE" w:rsidP="00CB1EBE">
      <w:pPr>
        <w:pStyle w:val="Heading5"/>
      </w:pPr>
      <w:bookmarkStart w:id="1012" w:name="_Toc20208740"/>
      <w:bookmarkStart w:id="1013" w:name="_Toc36044851"/>
      <w:bookmarkStart w:id="1014" w:name="_Toc45216332"/>
      <w:bookmarkStart w:id="1015" w:name="_Toc98709729"/>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2"/>
      <w:bookmarkEnd w:id="1013"/>
      <w:bookmarkEnd w:id="1014"/>
      <w:bookmarkEnd w:id="1015"/>
    </w:p>
    <w:p w14:paraId="525B45A3"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128B66F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08F9E90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6D561B" w14:textId="77777777" w:rsidR="00B916CE" w:rsidRPr="00A5463E" w:rsidRDefault="00B916CE" w:rsidP="00B916CE">
      <w:pPr>
        <w:pStyle w:val="B1"/>
      </w:pPr>
      <w:r w:rsidRPr="00A5463E">
        <w:t>3.</w:t>
      </w:r>
      <w:r w:rsidRPr="00A5463E">
        <w:tab/>
        <w:t>if the application and signalling planes do not initiate MCVideo call release:</w:t>
      </w:r>
    </w:p>
    <w:p w14:paraId="5B8D3C39"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544C3EA2" w14:textId="77777777" w:rsidR="00B916CE" w:rsidRPr="00A5463E" w:rsidRDefault="00B916CE" w:rsidP="00B916CE">
      <w:pPr>
        <w:pStyle w:val="B2"/>
      </w:pPr>
      <w:r w:rsidRPr="00A5463E">
        <w:t>b.</w:t>
      </w:r>
      <w:r w:rsidRPr="00A5463E">
        <w:tab/>
        <w:t>shall remain in the 'G: Reception Idle' state.</w:t>
      </w:r>
    </w:p>
    <w:p w14:paraId="0C0BA439" w14:textId="77777777" w:rsidR="00B916CE" w:rsidRPr="00A5463E" w:rsidRDefault="00B916CE" w:rsidP="00CB1EBE">
      <w:pPr>
        <w:pStyle w:val="Heading5"/>
      </w:pPr>
      <w:bookmarkStart w:id="1016" w:name="_Toc20208741"/>
      <w:bookmarkStart w:id="1017" w:name="_Toc36044852"/>
      <w:bookmarkStart w:id="1018" w:name="_Toc45216333"/>
      <w:bookmarkStart w:id="1019" w:name="_Toc98709730"/>
      <w:r w:rsidRPr="00A5463E">
        <w:t>6.3.6.3.6</w:t>
      </w:r>
      <w:r w:rsidRPr="00A5463E">
        <w:tab/>
        <w:t>Reception of Receive Media Request message (R: Receive Media Request)</w:t>
      </w:r>
      <w:bookmarkEnd w:id="1016"/>
      <w:bookmarkEnd w:id="1017"/>
      <w:bookmarkEnd w:id="1018"/>
      <w:bookmarkEnd w:id="1019"/>
    </w:p>
    <w:p w14:paraId="35A7CA3E" w14:textId="77777777" w:rsidR="00B916CE" w:rsidRPr="00A5463E" w:rsidRDefault="00B916CE" w:rsidP="00B916CE">
      <w:r w:rsidRPr="00A5463E">
        <w:t xml:space="preserve">Upon receiving a Receive Media Request message, the reception control arbitration logic in the transmission control server: </w:t>
      </w:r>
    </w:p>
    <w:p w14:paraId="01067475" w14:textId="77777777" w:rsidR="00B916CE" w:rsidRPr="00A5463E" w:rsidRDefault="00B916CE" w:rsidP="00B916CE">
      <w:pPr>
        <w:pStyle w:val="B1"/>
        <w:rPr>
          <w:lang w:eastAsia="x-none"/>
        </w:rPr>
      </w:pPr>
      <w:r w:rsidRPr="00A5463E">
        <w:t>1.</w:t>
      </w:r>
      <w:r w:rsidRPr="00A5463E">
        <w:tab/>
        <w:t>if the Receive Media Request is rejected:</w:t>
      </w:r>
    </w:p>
    <w:p w14:paraId="6FAE6E5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1CCD907"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AEAE7E"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A690685"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4A2BE1C6"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10815162"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4C1BD805" w14:textId="77777777" w:rsidR="00327B78" w:rsidRDefault="00327B78" w:rsidP="00327B78">
      <w:pPr>
        <w:pStyle w:val="B2"/>
        <w:rPr>
          <w:lang w:val="en-IN"/>
        </w:rPr>
      </w:pPr>
      <w:r>
        <w:rPr>
          <w:lang w:val="en-IN"/>
        </w:rPr>
        <w:t>b.  shall stop timer T11(Stream Reception Idle) if running;</w:t>
      </w:r>
    </w:p>
    <w:p w14:paraId="633B133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6C5D88F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B5D217C"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1EDA684B"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3BDFBB5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122FE5B"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0684A54E"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29C65650" w14:textId="77777777" w:rsidR="00B916CE" w:rsidRPr="00A5463E" w:rsidRDefault="00B916CE" w:rsidP="00CB1EBE">
      <w:pPr>
        <w:pStyle w:val="Heading5"/>
      </w:pPr>
      <w:bookmarkStart w:id="1020" w:name="_Toc20208742"/>
      <w:bookmarkStart w:id="1021" w:name="_Toc36044853"/>
      <w:bookmarkStart w:id="1022" w:name="_Toc45216334"/>
      <w:bookmarkStart w:id="1023" w:name="_Toc98709731"/>
      <w:r w:rsidRPr="00A5463E">
        <w:lastRenderedPageBreak/>
        <w:t>6.3.6.3.7</w:t>
      </w:r>
      <w:r w:rsidRPr="00A5463E">
        <w:tab/>
        <w:t>Receive RTP media (R: RTP media)</w:t>
      </w:r>
      <w:bookmarkEnd w:id="1020"/>
      <w:bookmarkEnd w:id="1021"/>
      <w:bookmarkEnd w:id="1022"/>
      <w:bookmarkEnd w:id="1023"/>
    </w:p>
    <w:p w14:paraId="38E9FEA6" w14:textId="77777777" w:rsidR="00B916CE" w:rsidRPr="00A5463E" w:rsidRDefault="00B916CE" w:rsidP="00B916CE">
      <w:r w:rsidRPr="00A5463E">
        <w:t xml:space="preserve">Upon receiving RTP media, the reception control arbitration logic in the transmission control server: </w:t>
      </w:r>
    </w:p>
    <w:p w14:paraId="03DAFA01"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02B5A7B9"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0DF00FE5"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4D9E73B3"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52C96AA6" w14:textId="77777777" w:rsidR="00327B78" w:rsidRDefault="00327B78" w:rsidP="00CB1EBE">
      <w:pPr>
        <w:pStyle w:val="Heading5"/>
      </w:pPr>
      <w:bookmarkStart w:id="1024" w:name="_Toc20208743"/>
      <w:bookmarkStart w:id="1025" w:name="_Toc36044854"/>
      <w:bookmarkStart w:id="1026" w:name="_Toc45216335"/>
      <w:bookmarkStart w:id="1027" w:name="_Toc98709732"/>
      <w:r>
        <w:t>6.3.6.3.8</w:t>
      </w:r>
      <w:r>
        <w:tab/>
        <w:t>Receive Transmission End Notify message (R: Transmission End Notify)</w:t>
      </w:r>
      <w:bookmarkEnd w:id="1027"/>
    </w:p>
    <w:p w14:paraId="140D4D3B" w14:textId="77777777" w:rsidR="00327B78" w:rsidRDefault="00327B78" w:rsidP="00327B78">
      <w:r>
        <w:t xml:space="preserve">Upon receiving a Transmission End Notify, the reception control arbitration logic in the transmission control server: </w:t>
      </w:r>
    </w:p>
    <w:p w14:paraId="5D588BA0" w14:textId="77777777" w:rsidR="00327B78" w:rsidRDefault="00327B78" w:rsidP="008B1079">
      <w:pPr>
        <w:pStyle w:val="B1"/>
      </w:pPr>
      <w:r w:rsidRPr="008B1079">
        <w:t>1.</w:t>
      </w:r>
      <w:r w:rsidRPr="008B1079">
        <w:tab/>
        <w:t xml:space="preserve">shall send the Transmission End Notify message to all other transmission participants. </w:t>
      </w:r>
    </w:p>
    <w:p w14:paraId="28F165FF" w14:textId="77777777" w:rsidR="00327B78" w:rsidRDefault="00327B78" w:rsidP="008B1079">
      <w:pPr>
        <w:pStyle w:val="B1"/>
      </w:pPr>
      <w:r w:rsidRPr="008B1079">
        <w:t>2.  shall stop timer T11(Stream Reception Idle) associated with the transmitter SSRC, if running;</w:t>
      </w:r>
    </w:p>
    <w:p w14:paraId="4FE2BE8E" w14:textId="77777777" w:rsidR="00327B78" w:rsidRPr="00997328" w:rsidRDefault="00327B78" w:rsidP="008B1079">
      <w:pPr>
        <w:pStyle w:val="B1"/>
      </w:pPr>
      <w:r w:rsidRPr="008B1079">
        <w:t>3.</w:t>
      </w:r>
      <w:r w:rsidRPr="008B1079">
        <w:tab/>
        <w:t>shall remain in  'Gr: Reception Idle' state.</w:t>
      </w:r>
    </w:p>
    <w:p w14:paraId="48B51C09" w14:textId="77777777" w:rsidR="00327B78" w:rsidRPr="00A5463E" w:rsidRDefault="00327B78" w:rsidP="00CB1EBE">
      <w:pPr>
        <w:pStyle w:val="Heading5"/>
      </w:pPr>
      <w:bookmarkStart w:id="1028" w:name="_Toc98709733"/>
      <w:r>
        <w:t>6.3.6.3.9</w:t>
      </w:r>
      <w:r w:rsidRPr="00A5463E">
        <w:tab/>
        <w:t xml:space="preserve">Timer </w:t>
      </w:r>
      <w:r>
        <w:t>T11</w:t>
      </w:r>
      <w:r w:rsidRPr="00A5463E">
        <w:t>(</w:t>
      </w:r>
      <w:r>
        <w:rPr>
          <w:lang w:val="en-US"/>
        </w:rPr>
        <w:t>Stream Reception Idle</w:t>
      </w:r>
      <w:r w:rsidRPr="00A5463E">
        <w:t>) expired</w:t>
      </w:r>
      <w:bookmarkEnd w:id="1028"/>
    </w:p>
    <w:p w14:paraId="670165ED"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BB01B13" w14:textId="77777777" w:rsidR="00327B78" w:rsidRPr="00A5463E" w:rsidRDefault="0039189F" w:rsidP="0039189F">
      <w:pPr>
        <w:pStyle w:val="B1"/>
      </w:pPr>
      <w:r>
        <w:rPr>
          <w:lang w:val="hr-HR"/>
        </w:rPr>
        <w:t>1.</w:t>
      </w:r>
      <w:r>
        <w:rPr>
          <w:lang w:val="hr-HR"/>
        </w:rPr>
        <w:tab/>
      </w:r>
      <w:r w:rsidR="00327B78">
        <w:t>shall communicate to the transmission control arbitration logic in transmission control server to terminate the stream associated to the expired timer T11.</w:t>
      </w:r>
    </w:p>
    <w:p w14:paraId="6E0B89E8" w14:textId="77777777" w:rsidR="00327B78" w:rsidRPr="00F2281D" w:rsidRDefault="00327B78" w:rsidP="00CB1EBE">
      <w:pPr>
        <w:pStyle w:val="B1"/>
        <w:rPr>
          <w:lang w:val="en-US"/>
        </w:rPr>
      </w:pPr>
      <w:r w:rsidRPr="00CB1EBE">
        <w:t>2.</w:t>
      </w:r>
      <w:r w:rsidRPr="00CB1EBE">
        <w:tab/>
        <w:t>shall remain in the 'Gr: Reception Idle' state.</w:t>
      </w:r>
    </w:p>
    <w:p w14:paraId="4BB67999" w14:textId="77777777" w:rsidR="00327B78" w:rsidRPr="00997328" w:rsidRDefault="00327B78" w:rsidP="009973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63C736" w14:textId="77777777" w:rsidR="00B916CE" w:rsidRPr="00A5463E" w:rsidRDefault="00B916CE" w:rsidP="00CB1EBE">
      <w:pPr>
        <w:pStyle w:val="Heading4"/>
      </w:pPr>
      <w:bookmarkStart w:id="1029" w:name="_Toc98709734"/>
      <w:r w:rsidRPr="00A5463E">
        <w:t>6.3.6.4</w:t>
      </w:r>
      <w:r w:rsidRPr="00A5463E">
        <w:tab/>
        <w:t>State: 'Gr: Reception accepted'</w:t>
      </w:r>
      <w:bookmarkEnd w:id="1024"/>
      <w:bookmarkEnd w:id="1025"/>
      <w:bookmarkEnd w:id="1026"/>
      <w:bookmarkEnd w:id="1029"/>
    </w:p>
    <w:p w14:paraId="38DE3A49" w14:textId="77777777" w:rsidR="00B916CE" w:rsidRPr="00A5463E" w:rsidRDefault="00B916CE" w:rsidP="00CB1EBE">
      <w:pPr>
        <w:pStyle w:val="Heading5"/>
      </w:pPr>
      <w:bookmarkStart w:id="1030" w:name="_Toc20208744"/>
      <w:bookmarkStart w:id="1031" w:name="_Toc36044855"/>
      <w:bookmarkStart w:id="1032" w:name="_Toc45216336"/>
      <w:bookmarkStart w:id="1033" w:name="_Toc98709735"/>
      <w:r w:rsidRPr="00A5463E">
        <w:t>6.3.6.4.1</w:t>
      </w:r>
      <w:r w:rsidRPr="00A5463E">
        <w:tab/>
        <w:t>General</w:t>
      </w:r>
      <w:bookmarkEnd w:id="1030"/>
      <w:bookmarkEnd w:id="1031"/>
      <w:bookmarkEnd w:id="1032"/>
      <w:bookmarkEnd w:id="1033"/>
    </w:p>
    <w:p w14:paraId="406EC9ED"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754566E8" w14:textId="77777777" w:rsidR="00B916CE" w:rsidRPr="00A5463E" w:rsidRDefault="00B916CE" w:rsidP="00CB1EBE">
      <w:pPr>
        <w:pStyle w:val="Heading5"/>
      </w:pPr>
      <w:bookmarkStart w:id="1034" w:name="_Toc20208745"/>
      <w:bookmarkStart w:id="1035" w:name="_Toc36044856"/>
      <w:bookmarkStart w:id="1036" w:name="_Toc45216337"/>
      <w:bookmarkStart w:id="1037" w:name="_Toc98709736"/>
      <w:r w:rsidRPr="00A5463E">
        <w:t>6.3.6.4.2</w:t>
      </w:r>
      <w:r w:rsidRPr="00A5463E">
        <w:tab/>
        <w:t>Enter the 'Gr: Reception Accepted' state</w:t>
      </w:r>
      <w:bookmarkEnd w:id="1034"/>
      <w:bookmarkEnd w:id="1035"/>
      <w:bookmarkEnd w:id="1036"/>
      <w:bookmarkEnd w:id="1037"/>
    </w:p>
    <w:p w14:paraId="0289BC02" w14:textId="77777777" w:rsidR="00B916CE" w:rsidRPr="00A5463E" w:rsidRDefault="00B916CE" w:rsidP="00B916CE">
      <w:r w:rsidRPr="00A5463E">
        <w:t>When entering this state from any state except the 'Start-stop' state, the reception control arbitration logic in the transmission control server:</w:t>
      </w:r>
    </w:p>
    <w:p w14:paraId="78FE5797"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507324E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6C5BBC29" w14:textId="77777777" w:rsidR="00B916CE" w:rsidRPr="00A5463E" w:rsidRDefault="00B916CE" w:rsidP="00CB1EBE">
      <w:pPr>
        <w:pStyle w:val="Heading5"/>
      </w:pPr>
      <w:bookmarkStart w:id="1038" w:name="_Toc20208746"/>
      <w:bookmarkStart w:id="1039" w:name="_Toc36044857"/>
      <w:bookmarkStart w:id="1040" w:name="_Toc45216338"/>
      <w:bookmarkStart w:id="1041" w:name="_Toc98709737"/>
      <w:r w:rsidRPr="00A5463E">
        <w:t>6.3.6.4.3</w:t>
      </w:r>
      <w:r w:rsidRPr="00A5463E">
        <w:tab/>
        <w:t>Reception of Receive Media Request message (R: Receive Media Request)</w:t>
      </w:r>
      <w:bookmarkEnd w:id="1038"/>
      <w:bookmarkEnd w:id="1039"/>
      <w:bookmarkEnd w:id="1040"/>
      <w:bookmarkEnd w:id="1041"/>
    </w:p>
    <w:p w14:paraId="164E4F9B" w14:textId="77777777" w:rsidR="00B916CE" w:rsidRPr="00A5463E" w:rsidRDefault="00B916CE" w:rsidP="00B916CE">
      <w:r w:rsidRPr="00A5463E">
        <w:t xml:space="preserve">Upon receiving a Receive Media Request message, the reception control arbitration logic in the transmission control server: </w:t>
      </w:r>
    </w:p>
    <w:p w14:paraId="5550B790" w14:textId="77777777" w:rsidR="00B916CE" w:rsidRPr="00A5463E" w:rsidRDefault="00B916CE" w:rsidP="00B916CE">
      <w:pPr>
        <w:pStyle w:val="B1"/>
        <w:rPr>
          <w:lang w:eastAsia="x-none"/>
        </w:rPr>
      </w:pPr>
      <w:r w:rsidRPr="00A5463E">
        <w:t>1.</w:t>
      </w:r>
      <w:r w:rsidRPr="00A5463E">
        <w:tab/>
        <w:t>if the Receive Media Request is rejected:</w:t>
      </w:r>
    </w:p>
    <w:p w14:paraId="149EE961"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F6BEE74"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5AA7A52A"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C7831F8"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5A21DEA5"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60673AFA"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734E7D42" w14:textId="77777777" w:rsidR="00327B78" w:rsidRDefault="00327B78" w:rsidP="00327B78">
      <w:pPr>
        <w:pStyle w:val="B2"/>
        <w:rPr>
          <w:lang w:val="en-IN"/>
        </w:rPr>
      </w:pPr>
      <w:r>
        <w:rPr>
          <w:lang w:val="en-IN"/>
        </w:rPr>
        <w:t>b.  shall stop timer T11(Stream Reception Idle) associated with the transmitter SSRC, if running;</w:t>
      </w:r>
    </w:p>
    <w:p w14:paraId="25283128"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1F29FD4"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23EA48C1"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6DF5EB8D"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0E5A7F7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40D8491A"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44793A9E"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9CAA6DF"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6E70B34B" w14:textId="77777777" w:rsidR="00B916CE" w:rsidRPr="00A5463E" w:rsidRDefault="00B916CE" w:rsidP="00CB1EBE">
      <w:pPr>
        <w:pStyle w:val="Heading5"/>
      </w:pPr>
      <w:bookmarkStart w:id="1042" w:name="_Toc20208747"/>
      <w:bookmarkStart w:id="1043" w:name="_Toc36044858"/>
      <w:bookmarkStart w:id="1044" w:name="_Toc45216339"/>
      <w:bookmarkStart w:id="1045" w:name="_Toc98709738"/>
      <w:r w:rsidRPr="00A5463E">
        <w:t>6.3.6.4.4</w:t>
      </w:r>
      <w:r w:rsidRPr="00A5463E">
        <w:tab/>
        <w:t>Reception of Receive Media End Request message (R: Receive Media End Request)</w:t>
      </w:r>
      <w:bookmarkEnd w:id="1042"/>
      <w:bookmarkEnd w:id="1043"/>
      <w:bookmarkEnd w:id="1044"/>
      <w:bookmarkEnd w:id="1045"/>
    </w:p>
    <w:p w14:paraId="749B2EDE" w14:textId="77777777" w:rsidR="00B916CE" w:rsidRPr="00A5463E" w:rsidRDefault="00B916CE" w:rsidP="00B916CE">
      <w:r w:rsidRPr="00A5463E">
        <w:t>Upon receiving a Receive Media End Request message, the reception control arbitration logic in the transmission control server:</w:t>
      </w:r>
    </w:p>
    <w:p w14:paraId="0061E6C6" w14:textId="77777777" w:rsidR="00B916CE" w:rsidRPr="00A5463E" w:rsidRDefault="00327B78" w:rsidP="00997328">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46DEF19A" w14:textId="77777777" w:rsidR="00B916CE" w:rsidRPr="00A5463E" w:rsidRDefault="000B5F1F" w:rsidP="00997328">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71E77936" w14:textId="77777777" w:rsidR="00B916CE" w:rsidRPr="00A5463E" w:rsidRDefault="000B5F1F" w:rsidP="00997328">
      <w:pPr>
        <w:pStyle w:val="B2"/>
      </w:pPr>
      <w:r>
        <w:t>b</w:t>
      </w:r>
      <w:r w:rsidR="00B916CE" w:rsidRPr="00A5463E">
        <w:t>.</w:t>
      </w:r>
      <w:r w:rsidR="00B916CE" w:rsidRPr="00A5463E">
        <w:tab/>
        <w:t>shall include the Message Type field set to 'y' (Receive media end granted);</w:t>
      </w:r>
    </w:p>
    <w:p w14:paraId="5821F3CB" w14:textId="77777777" w:rsidR="000B5F1F" w:rsidRDefault="000B5F1F" w:rsidP="00CB1EBE">
      <w:pPr>
        <w:pStyle w:val="B1"/>
      </w:pPr>
      <w:r w:rsidRPr="00CB1EBE">
        <w:t>2.</w:t>
      </w:r>
      <w:r w:rsidR="00B916CE" w:rsidRPr="00CB1EBE">
        <w:t>.</w:t>
      </w:r>
      <w:r w:rsidRPr="00CB1EBE" w:rsidDel="000B5F1F">
        <w:t xml:space="preserve"> </w:t>
      </w:r>
      <w:r w:rsidR="00B916CE" w:rsidRPr="00CB1EBE">
        <w:t xml:space="preserve">shall stop timer </w:t>
      </w:r>
      <w:r w:rsidR="008D7BCF" w:rsidRPr="00CB1EBE">
        <w:t>T6</w:t>
      </w:r>
      <w:r w:rsidR="00B916CE" w:rsidRPr="00CB1EBE">
        <w:t xml:space="preserve"> (Reception Granted);</w:t>
      </w:r>
      <w:r w:rsidRPr="00CB1EBE">
        <w:t xml:space="preserve"> </w:t>
      </w:r>
    </w:p>
    <w:p w14:paraId="2992913B" w14:textId="77777777" w:rsidR="000B5F1F" w:rsidRDefault="000B5F1F" w:rsidP="00CB1EBE">
      <w:pPr>
        <w:pStyle w:val="B1"/>
        <w:rPr>
          <w:lang w:val="en-IN"/>
        </w:rPr>
      </w:pPr>
      <w:r w:rsidRPr="00CB1EBE">
        <w:tab/>
        <w:t>3.  shall decrement the counter C11 (Count of Active Receivers for stream) by 1, if it has not reach its lower limit;</w:t>
      </w:r>
    </w:p>
    <w:p w14:paraId="76DA6025" w14:textId="77777777" w:rsidR="00B916CE" w:rsidRPr="00997328" w:rsidRDefault="000B5F1F" w:rsidP="009973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32A751DF" w14:textId="77777777" w:rsidR="00B916CE" w:rsidRPr="000B5F1F" w:rsidRDefault="000B5F1F" w:rsidP="00CB1EBE">
      <w:pPr>
        <w:pStyle w:val="B1"/>
      </w:pPr>
      <w:r w:rsidRPr="00CB1EBE">
        <w:t>5</w:t>
      </w:r>
      <w:r w:rsidR="00B916CE" w:rsidRPr="00CB1EBE">
        <w:t>.</w:t>
      </w:r>
      <w:r w:rsidR="00B916CE" w:rsidRPr="00CB1EBE">
        <w:tab/>
        <w:t xml:space="preserve">shall decrease </w:t>
      </w:r>
      <w:r w:rsidR="008D7BCF" w:rsidRPr="00CB1EBE">
        <w:t>C7</w:t>
      </w:r>
      <w:r w:rsidR="00B916CE" w:rsidRPr="00CB1EBE">
        <w:t xml:space="preserve"> (Reception Accepted) by 1 if it has not reach its lower limit;</w:t>
      </w:r>
    </w:p>
    <w:p w14:paraId="57FC972D" w14:textId="77777777" w:rsidR="00B916CE" w:rsidRPr="000B5F1F" w:rsidRDefault="000B5F1F" w:rsidP="00CB1EBE">
      <w:pPr>
        <w:pStyle w:val="B1"/>
      </w:pPr>
      <w:r w:rsidRPr="00CB1EBE">
        <w:t>6</w:t>
      </w:r>
      <w:r w:rsidR="00B916CE" w:rsidRPr="00CB1EBE">
        <w:t>.</w:t>
      </w:r>
      <w:r w:rsidR="00B916CE" w:rsidRPr="00CB1EBE">
        <w:tab/>
        <w:t xml:space="preserve">if </w:t>
      </w:r>
      <w:r w:rsidR="008D7BCF" w:rsidRPr="00CB1EBE">
        <w:t>C7</w:t>
      </w:r>
      <w:r w:rsidR="00B916CE" w:rsidRPr="00CB1EBE">
        <w:t xml:space="preserve"> has not reached it lower limit, shall remain </w:t>
      </w:r>
      <w:r w:rsidRPr="00CB1EBE">
        <w:t>in</w:t>
      </w:r>
      <w:r w:rsidR="00B916CE" w:rsidRPr="00CB1EBE">
        <w:t xml:space="preserve"> 'Gr: Reception accepted' state.</w:t>
      </w:r>
    </w:p>
    <w:p w14:paraId="104077E9" w14:textId="77777777" w:rsidR="00B916CE" w:rsidRPr="000B5F1F" w:rsidRDefault="000B5F1F" w:rsidP="00CB1EBE">
      <w:pPr>
        <w:pStyle w:val="B1"/>
      </w:pPr>
      <w:r w:rsidRPr="00CB1EBE">
        <w:t>7</w:t>
      </w:r>
      <w:r w:rsidR="00B916CE" w:rsidRPr="00CB1EBE">
        <w:t>.</w:t>
      </w:r>
      <w:r w:rsidR="00B916CE" w:rsidRPr="00CB1EBE">
        <w:tab/>
        <w:t xml:space="preserve">if </w:t>
      </w:r>
      <w:r w:rsidR="008D7BCF" w:rsidRPr="00CB1EBE">
        <w:t>C7</w:t>
      </w:r>
      <w:r w:rsidR="00B916CE" w:rsidRPr="00CB1EBE">
        <w:t xml:space="preserve"> has reached it lower limit, shall enter the 'Gr: Reception Idle' state.</w:t>
      </w:r>
    </w:p>
    <w:p w14:paraId="1444E1F7" w14:textId="77777777" w:rsidR="00B916CE" w:rsidRPr="00A5463E" w:rsidRDefault="00B916CE" w:rsidP="00CB1EBE">
      <w:pPr>
        <w:pStyle w:val="Heading5"/>
      </w:pPr>
      <w:bookmarkStart w:id="1046" w:name="_Toc20208748"/>
      <w:bookmarkStart w:id="1047" w:name="_Toc36044859"/>
      <w:bookmarkStart w:id="1048" w:name="_Toc45216340"/>
      <w:bookmarkStart w:id="1049" w:name="_Toc98709739"/>
      <w:r w:rsidRPr="00A5463E">
        <w:t>6.3.6.4.5</w:t>
      </w:r>
      <w:r w:rsidRPr="00A5463E">
        <w:tab/>
        <w:t>Reception of Receive Media End Response message (R: Receive Media End Response)</w:t>
      </w:r>
      <w:bookmarkEnd w:id="1046"/>
      <w:bookmarkEnd w:id="1047"/>
      <w:bookmarkEnd w:id="1048"/>
      <w:bookmarkEnd w:id="1049"/>
    </w:p>
    <w:p w14:paraId="319D7CAD" w14:textId="77777777" w:rsidR="00B916CE" w:rsidRPr="00A5463E" w:rsidRDefault="00B916CE" w:rsidP="00B916CE">
      <w:r w:rsidRPr="00A5463E">
        <w:t>Upon receiving a Receive Media End Response message, the reception control arbitration logic in the transmission control server:</w:t>
      </w:r>
    </w:p>
    <w:p w14:paraId="01C4B851" w14:textId="77777777" w:rsidR="00B916CE" w:rsidRPr="00A5463E" w:rsidRDefault="00B916CE" w:rsidP="00B916CE">
      <w:pPr>
        <w:pStyle w:val="B1"/>
        <w:rPr>
          <w:lang w:eastAsia="x-none"/>
        </w:rPr>
      </w:pPr>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72DFA921"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09684F8E"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1C0A8AC"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571376CB" w14:textId="77777777" w:rsidR="00B916CE" w:rsidRPr="00997328"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20C13F50" w14:textId="77777777" w:rsidR="00B916CE" w:rsidRPr="00A5463E" w:rsidRDefault="000B5F1F" w:rsidP="00B916CE">
      <w:pPr>
        <w:pStyle w:val="B1"/>
      </w:pPr>
      <w:r w:rsidRPr="0099732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0A6AA51" w14:textId="77777777" w:rsidR="00B916CE" w:rsidRPr="00A5463E" w:rsidRDefault="000B5F1F" w:rsidP="00B916CE">
      <w:pPr>
        <w:pStyle w:val="B1"/>
      </w:pPr>
      <w:r w:rsidRPr="0099732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04E0BF7E" w14:textId="77777777" w:rsidR="00B916CE" w:rsidRPr="00A5463E" w:rsidRDefault="000B5F1F" w:rsidP="00B916CE">
      <w:pPr>
        <w:pStyle w:val="B1"/>
      </w:pPr>
      <w:r w:rsidRPr="0099732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3D1F04FD" w14:textId="77777777" w:rsidR="00B916CE" w:rsidRPr="00A5463E" w:rsidRDefault="00B916CE" w:rsidP="00CB1EBE">
      <w:pPr>
        <w:pStyle w:val="Heading5"/>
      </w:pPr>
      <w:bookmarkStart w:id="1050" w:name="_Toc20208749"/>
      <w:bookmarkStart w:id="1051" w:name="_Toc36044860"/>
      <w:bookmarkStart w:id="1052" w:name="_Toc45216341"/>
      <w:bookmarkStart w:id="1053" w:name="_Toc98709740"/>
      <w:r w:rsidRPr="00A5463E">
        <w:t>6.3.6.4.6</w:t>
      </w:r>
      <w:r w:rsidRPr="00A5463E">
        <w:tab/>
      </w:r>
      <w:r w:rsidR="000B5F1F">
        <w:t>Void</w:t>
      </w:r>
      <w:bookmarkEnd w:id="1050"/>
      <w:bookmarkEnd w:id="1051"/>
      <w:bookmarkEnd w:id="1052"/>
      <w:bookmarkEnd w:id="1053"/>
    </w:p>
    <w:p w14:paraId="6A0F2AEF" w14:textId="77777777" w:rsidR="00B916CE" w:rsidRPr="00A5463E" w:rsidRDefault="00B916CE" w:rsidP="00CB1EBE">
      <w:pPr>
        <w:pStyle w:val="Heading5"/>
      </w:pPr>
      <w:bookmarkStart w:id="1054" w:name="_Toc20208750"/>
      <w:bookmarkStart w:id="1055" w:name="_Toc36044861"/>
      <w:bookmarkStart w:id="1056" w:name="_Toc45216342"/>
      <w:bookmarkStart w:id="1057" w:name="_Toc98709741"/>
      <w:r w:rsidRPr="00A5463E">
        <w:t>6.3.6.4.7</w:t>
      </w:r>
      <w:r w:rsidRPr="00A5463E">
        <w:tab/>
        <w:t>Receive RTP media (R: RTP media)</w:t>
      </w:r>
      <w:bookmarkEnd w:id="1054"/>
      <w:bookmarkEnd w:id="1055"/>
      <w:bookmarkEnd w:id="1056"/>
      <w:bookmarkEnd w:id="1057"/>
    </w:p>
    <w:p w14:paraId="62EF0889" w14:textId="77777777" w:rsidR="00B916CE" w:rsidRPr="00A5463E" w:rsidRDefault="00B916CE" w:rsidP="00B916CE">
      <w:r w:rsidRPr="00A5463E">
        <w:t>Upon receiving a RTP media, the reception control arbitration logic in the transmission control server:</w:t>
      </w:r>
    </w:p>
    <w:p w14:paraId="07275753"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0B4DBFAE" w14:textId="77777777" w:rsidR="00B916CE" w:rsidRPr="00A5463E" w:rsidRDefault="00B916CE" w:rsidP="00F05D89">
      <w:pPr>
        <w:pStyle w:val="B1"/>
      </w:pPr>
      <w:r w:rsidRPr="00A5463E">
        <w:t>2.</w:t>
      </w:r>
      <w:r w:rsidRPr="00A5463E">
        <w:tab/>
        <w:t>shall remain the 'Gr: Reception accepted' state.</w:t>
      </w:r>
    </w:p>
    <w:p w14:paraId="40BF365A" w14:textId="77777777" w:rsidR="00B916CE" w:rsidRPr="00A5463E" w:rsidRDefault="00B916CE" w:rsidP="00CB1EBE">
      <w:pPr>
        <w:pStyle w:val="Heading5"/>
      </w:pPr>
      <w:bookmarkStart w:id="1058" w:name="_Toc20208751"/>
      <w:bookmarkStart w:id="1059" w:name="_Toc36044862"/>
      <w:bookmarkStart w:id="1060" w:name="_Toc45216343"/>
      <w:bookmarkStart w:id="1061" w:name="_Toc98709742"/>
      <w:r w:rsidRPr="00A5463E">
        <w:t>6.3.6.4.8</w:t>
      </w:r>
      <w:r w:rsidRPr="00A5463E">
        <w:tab/>
        <w:t xml:space="preserve">Timer </w:t>
      </w:r>
      <w:r w:rsidR="008D7BCF">
        <w:t>T6</w:t>
      </w:r>
      <w:r w:rsidRPr="00A5463E">
        <w:t xml:space="preserve"> (Reception Granted) expires</w:t>
      </w:r>
      <w:bookmarkEnd w:id="1058"/>
      <w:bookmarkEnd w:id="1059"/>
      <w:bookmarkEnd w:id="1060"/>
      <w:bookmarkEnd w:id="1061"/>
    </w:p>
    <w:p w14:paraId="0294E0C2"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7F1F96"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BEB7E4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4596BBF" w14:textId="77777777" w:rsidR="00B916CE" w:rsidRPr="00A5463E" w:rsidRDefault="00B916CE" w:rsidP="00B916CE">
      <w:pPr>
        <w:pStyle w:val="B1"/>
      </w:pPr>
      <w:r w:rsidRPr="00A5463E">
        <w:t>3.</w:t>
      </w:r>
      <w:r w:rsidRPr="00A5463E">
        <w:tab/>
        <w:t>shall remain in the 'G: Reception accepted' state.</w:t>
      </w:r>
    </w:p>
    <w:p w14:paraId="0587706E" w14:textId="77777777" w:rsidR="00B916CE" w:rsidRPr="00A5463E" w:rsidRDefault="00B916CE" w:rsidP="00CB1EBE">
      <w:pPr>
        <w:pStyle w:val="Heading5"/>
      </w:pPr>
      <w:bookmarkStart w:id="1062" w:name="_Toc20208752"/>
      <w:bookmarkStart w:id="1063" w:name="_Toc36044863"/>
      <w:bookmarkStart w:id="1064" w:name="_Toc45216344"/>
      <w:bookmarkStart w:id="1065" w:name="_Toc98709743"/>
      <w:r w:rsidRPr="00A5463E">
        <w:t>6.3.6.4.9</w:t>
      </w:r>
      <w:r w:rsidRPr="00A5463E">
        <w:tab/>
        <w:t xml:space="preserve">Timer </w:t>
      </w:r>
      <w:r w:rsidR="008D7BCF">
        <w:t>T6</w:t>
      </w:r>
      <w:r w:rsidRPr="00A5463E">
        <w:t xml:space="preserve"> (Reception Granted) expired N times</w:t>
      </w:r>
      <w:bookmarkEnd w:id="1062"/>
      <w:bookmarkEnd w:id="1063"/>
      <w:bookmarkEnd w:id="1064"/>
      <w:bookmarkEnd w:id="1065"/>
    </w:p>
    <w:p w14:paraId="37F0F0F9"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31593F19" w14:textId="77777777" w:rsidR="00F05D89" w:rsidRPr="00037BD2" w:rsidRDefault="00B916CE" w:rsidP="00F05D89">
      <w:pPr>
        <w:pStyle w:val="B1"/>
      </w:pPr>
      <w:r w:rsidRPr="00A5463E">
        <w:t>1.</w:t>
      </w:r>
      <w:r w:rsidRPr="00A5463E">
        <w:tab/>
        <w:t>shall remain in the 'G: Reception Accepted' state.</w:t>
      </w:r>
    </w:p>
    <w:p w14:paraId="47D6763A" w14:textId="77777777" w:rsidR="00F057AA" w:rsidRPr="00A5463E" w:rsidRDefault="00F057AA" w:rsidP="00CB1EBE">
      <w:pPr>
        <w:pStyle w:val="Heading5"/>
      </w:pPr>
      <w:bookmarkStart w:id="1066" w:name="_Toc45216345"/>
      <w:bookmarkStart w:id="1067" w:name="_Toc20208753"/>
      <w:bookmarkStart w:id="1068" w:name="_Toc36044864"/>
      <w:bookmarkStart w:id="1069" w:name="_Toc98709744"/>
      <w:r>
        <w:t>6.3.6.4.10</w:t>
      </w:r>
      <w:r w:rsidRPr="00A5463E">
        <w:tab/>
        <w:t>Receive Media Transmission Notify message (R: Media Transmission Notify)</w:t>
      </w:r>
      <w:bookmarkEnd w:id="1066"/>
      <w:bookmarkEnd w:id="1069"/>
    </w:p>
    <w:p w14:paraId="0982683D"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AE5A57A"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03E42041" w14:textId="70754319" w:rsidR="00D314C5" w:rsidRDefault="00D314C5" w:rsidP="00D314C5">
      <w:pPr>
        <w:pStyle w:val="B2"/>
      </w:pPr>
      <w:bookmarkStart w:id="107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61B61D9A" w14:textId="77777777" w:rsidR="00D314C5" w:rsidRPr="00C332D0" w:rsidRDefault="00D314C5" w:rsidP="00D314C5">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229A7B6F" w14:textId="5D9C1A55"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1B7E06AD" w14:textId="77777777" w:rsidR="00D314C5" w:rsidRDefault="00D314C5" w:rsidP="00D314C5">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4CD2DAE9" w14:textId="3AFC72E0" w:rsidR="00D314C5" w:rsidRDefault="00D314C5" w:rsidP="00D314C5">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50250219" w14:textId="77777777" w:rsidR="00D314C5" w:rsidRPr="00F2281D" w:rsidRDefault="00D314C5" w:rsidP="00D314C5">
      <w:pPr>
        <w:pStyle w:val="B3"/>
      </w:pPr>
      <w:r>
        <w:t>i.</w:t>
      </w:r>
      <w:r>
        <w:tab/>
      </w:r>
      <w:r w:rsidRPr="007D515D">
        <w:t xml:space="preserve">shall start timer T11 (Stream Reception </w:t>
      </w:r>
      <w:r w:rsidRPr="0048565D">
        <w:t>Idle</w:t>
      </w:r>
      <w:r w:rsidRPr="007D515D">
        <w:t>) and associate it with the transmitter SSRC</w:t>
      </w:r>
      <w:r w:rsidRPr="0048565D">
        <w:t xml:space="preserve"> or UserId</w:t>
      </w:r>
      <w:r w:rsidRPr="007D515D">
        <w:t xml:space="preserve"> pr</w:t>
      </w:r>
      <w:r>
        <w:t>esent in Media Transmission Notify message; and</w:t>
      </w:r>
    </w:p>
    <w:p w14:paraId="36CE50AD" w14:textId="77777777" w:rsidR="00D314C5" w:rsidRDefault="00D314C5" w:rsidP="00D314C5">
      <w:pPr>
        <w:pStyle w:val="B3"/>
      </w:pPr>
      <w:r>
        <w:t>ii</w:t>
      </w:r>
      <w:r>
        <w:tab/>
      </w:r>
      <w:r w:rsidRPr="00F2281D">
        <w:t>shall initiali</w:t>
      </w:r>
      <w:r w:rsidRPr="0048565D">
        <w:t>z</w:t>
      </w:r>
      <w:r w:rsidRPr="00F2281D">
        <w:t>e a counter C11(Count of Active Receivers for the stream) to 0 &amp; associate it with the transmitter SSRC</w:t>
      </w:r>
      <w:r w:rsidRPr="0048565D">
        <w:t xml:space="preserve"> or UserId</w:t>
      </w:r>
      <w:r w:rsidRPr="00F2281D">
        <w:t xml:space="preserve"> present in Media Transmission Notify message</w:t>
      </w:r>
      <w:r>
        <w:t>; and</w:t>
      </w:r>
    </w:p>
    <w:p w14:paraId="1E8FD421" w14:textId="13191A40" w:rsidR="00D314C5" w:rsidRDefault="00D314C5" w:rsidP="00D314C5">
      <w:pPr>
        <w:pStyle w:val="B1"/>
      </w:pPr>
      <w:r>
        <w:t>2</w:t>
      </w:r>
      <w:r w:rsidRPr="00A5463E">
        <w:t>.</w:t>
      </w:r>
      <w:r>
        <w:tab/>
      </w:r>
      <w:r w:rsidRPr="00A5463E">
        <w:t>shall remain in the 'G</w:t>
      </w:r>
      <w:r>
        <w:t>r</w:t>
      </w:r>
      <w:r w:rsidRPr="00A5463E">
        <w:t>: Reception Accepted' state.</w:t>
      </w:r>
    </w:p>
    <w:p w14:paraId="01F59B37" w14:textId="77777777" w:rsidR="000B5F1F" w:rsidRDefault="000B5F1F" w:rsidP="00CB1EBE">
      <w:pPr>
        <w:pStyle w:val="Heading5"/>
      </w:pPr>
      <w:bookmarkStart w:id="1071" w:name="_Toc98709745"/>
      <w:r>
        <w:t>6.3.6.</w:t>
      </w:r>
      <w:r>
        <w:rPr>
          <w:lang w:val="en-US"/>
        </w:rPr>
        <w:t>4</w:t>
      </w:r>
      <w:r>
        <w:t>.11</w:t>
      </w:r>
      <w:r>
        <w:tab/>
        <w:t>Receive Transmission End Notify message (R: Transmission End Notify)</w:t>
      </w:r>
      <w:bookmarkEnd w:id="1071"/>
    </w:p>
    <w:p w14:paraId="465042C7" w14:textId="77777777" w:rsidR="000B5F1F" w:rsidRDefault="000B5F1F" w:rsidP="000B5F1F">
      <w:r>
        <w:t xml:space="preserve">Upon receiving a Transmission End Notify message, the reception control arbitration logic in the transmission control server: </w:t>
      </w:r>
    </w:p>
    <w:p w14:paraId="101EB62C" w14:textId="77777777" w:rsidR="000B5F1F" w:rsidRDefault="000B5F1F" w:rsidP="00CB1EBE">
      <w:pPr>
        <w:pStyle w:val="B1"/>
      </w:pPr>
      <w:r w:rsidRPr="00CB1EBE">
        <w:t>1.</w:t>
      </w:r>
      <w:r w:rsidRPr="00CB1EBE">
        <w:tab/>
        <w:t xml:space="preserve">shall send the Transmission End Notify message to all other transmission participants. </w:t>
      </w:r>
    </w:p>
    <w:p w14:paraId="053F735B" w14:textId="77777777" w:rsidR="000B5F1F" w:rsidRDefault="000B5F1F" w:rsidP="00CB1EBE">
      <w:pPr>
        <w:pStyle w:val="B1"/>
      </w:pPr>
      <w:r w:rsidRPr="00CB1EBE">
        <w:t>2.  shall stop timer T11(Stream Reception Idle) associated with the transmitter SSRC, if running;</w:t>
      </w:r>
    </w:p>
    <w:p w14:paraId="6E391477"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1ED31218"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2269D5BF" w14:textId="77777777" w:rsidR="000B5F1F" w:rsidRDefault="000B5F1F" w:rsidP="00997328">
      <w:pPr>
        <w:pStyle w:val="B1"/>
      </w:pPr>
      <w:r>
        <w:t>5</w:t>
      </w:r>
      <w:r w:rsidRPr="00A5463E">
        <w:t>.</w:t>
      </w:r>
      <w:r w:rsidRPr="00A5463E">
        <w:tab/>
        <w:t xml:space="preserve">if </w:t>
      </w:r>
      <w:r>
        <w:t>C7</w:t>
      </w:r>
      <w:r w:rsidRPr="00A5463E">
        <w:t xml:space="preserve"> has reached it lower limit, shall enter the 'Gr: Reception Idle' state.</w:t>
      </w:r>
    </w:p>
    <w:p w14:paraId="5139CE9C" w14:textId="77777777" w:rsidR="000B5F1F" w:rsidRPr="00A5463E" w:rsidRDefault="000B5F1F" w:rsidP="00CB1EBE">
      <w:pPr>
        <w:pStyle w:val="Heading5"/>
      </w:pPr>
      <w:bookmarkStart w:id="1072" w:name="_Toc98709746"/>
      <w:r>
        <w:t>6.3.6.4.12</w:t>
      </w:r>
      <w:r w:rsidRPr="00A5463E">
        <w:tab/>
        <w:t xml:space="preserve">Timer </w:t>
      </w:r>
      <w:r>
        <w:t>T11</w:t>
      </w:r>
      <w:r w:rsidRPr="00A5463E">
        <w:t>(</w:t>
      </w:r>
      <w:r w:rsidRPr="007D515D">
        <w:t xml:space="preserve">Stream Reception </w:t>
      </w:r>
      <w:r>
        <w:rPr>
          <w:lang w:val="en-IN"/>
        </w:rPr>
        <w:t>Idle</w:t>
      </w:r>
      <w:r w:rsidRPr="00A5463E">
        <w:t>) expired</w:t>
      </w:r>
      <w:bookmarkEnd w:id="1072"/>
    </w:p>
    <w:p w14:paraId="31B828CA"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101995D" w14:textId="77777777" w:rsidR="000B5F1F" w:rsidRPr="00A5463E" w:rsidRDefault="0039189F" w:rsidP="0039189F">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35653F4E" w14:textId="77777777" w:rsidR="000B5F1F" w:rsidRDefault="000B5F1F" w:rsidP="00CB1EBE">
      <w:pPr>
        <w:pStyle w:val="B1"/>
      </w:pPr>
      <w:r w:rsidRPr="00CB1EBE">
        <w:t>2.</w:t>
      </w:r>
      <w:r w:rsidRPr="00CB1EBE">
        <w:tab/>
        <w:t>shall remain in  'Gr: Reception Accepted' state.</w:t>
      </w:r>
    </w:p>
    <w:p w14:paraId="083A67DC" w14:textId="77777777" w:rsidR="000B5F1F" w:rsidRDefault="000B5F1F" w:rsidP="00CB1EBE">
      <w:pPr>
        <w:pStyle w:val="NO"/>
        <w:rPr>
          <w:noProof/>
          <w:sz w:val="28"/>
        </w:rPr>
      </w:pPr>
      <w:r w:rsidRPr="00CB1EBE">
        <w:t>NOTE:  Terminating the stream by sending Transmission Revoke message or Transmission End Request message is  decided based on MCVideo server local policy.</w:t>
      </w:r>
    </w:p>
    <w:p w14:paraId="43AF1DAA" w14:textId="77777777" w:rsidR="00B916CE" w:rsidRPr="00A5463E" w:rsidRDefault="00B916CE" w:rsidP="00CB1EBE">
      <w:pPr>
        <w:pStyle w:val="Heading4"/>
      </w:pPr>
      <w:bookmarkStart w:id="1073" w:name="_Toc98709747"/>
      <w:r w:rsidRPr="00A5463E">
        <w:t>6.3.6.5</w:t>
      </w:r>
      <w:r w:rsidRPr="00A5463E">
        <w:tab/>
        <w:t>State: 'Gr: Any state'</w:t>
      </w:r>
      <w:bookmarkEnd w:id="1067"/>
      <w:bookmarkEnd w:id="1068"/>
      <w:bookmarkEnd w:id="1070"/>
      <w:bookmarkEnd w:id="1073"/>
    </w:p>
    <w:p w14:paraId="3011EC2F" w14:textId="77777777" w:rsidR="00B916CE" w:rsidRPr="00A5463E" w:rsidRDefault="00B916CE" w:rsidP="00CB1EBE">
      <w:pPr>
        <w:pStyle w:val="Heading5"/>
      </w:pPr>
      <w:bookmarkStart w:id="1074" w:name="_Toc20208754"/>
      <w:bookmarkStart w:id="1075" w:name="_Toc36044865"/>
      <w:bookmarkStart w:id="1076" w:name="_Toc45216347"/>
      <w:bookmarkStart w:id="1077" w:name="_Toc98709748"/>
      <w:r w:rsidRPr="00A5463E">
        <w:t>6.3.6.5.1</w:t>
      </w:r>
      <w:r w:rsidRPr="00A5463E">
        <w:tab/>
        <w:t>General</w:t>
      </w:r>
      <w:bookmarkEnd w:id="1074"/>
      <w:bookmarkEnd w:id="1075"/>
      <w:bookmarkEnd w:id="1076"/>
      <w:bookmarkEnd w:id="1077"/>
    </w:p>
    <w:p w14:paraId="3A9E905B" w14:textId="77777777" w:rsidR="00B916CE" w:rsidRPr="00A5463E" w:rsidRDefault="00B916CE" w:rsidP="00B916CE">
      <w:r w:rsidRPr="00A5463E">
        <w:t>This subclause describes the actions to be taken in all states defined for the general state diagram with the exception of the 'Start-stop' state.</w:t>
      </w:r>
    </w:p>
    <w:p w14:paraId="7014BF42" w14:textId="77777777" w:rsidR="00B916CE" w:rsidRPr="00A5463E" w:rsidRDefault="00B916CE" w:rsidP="00CB1EBE">
      <w:pPr>
        <w:pStyle w:val="Heading5"/>
      </w:pPr>
      <w:bookmarkStart w:id="1078" w:name="_Toc20208755"/>
      <w:bookmarkStart w:id="1079" w:name="_Toc36044866"/>
      <w:bookmarkStart w:id="1080" w:name="_Toc45216348"/>
      <w:bookmarkStart w:id="1081" w:name="_Toc98709749"/>
      <w:r w:rsidRPr="00A5463E">
        <w:t>6.3.6.5.2</w:t>
      </w:r>
      <w:r w:rsidRPr="00A5463E">
        <w:tab/>
        <w:t>Receive MCVideo call release - 1</w:t>
      </w:r>
      <w:bookmarkEnd w:id="1078"/>
      <w:bookmarkEnd w:id="1079"/>
      <w:bookmarkEnd w:id="1080"/>
      <w:bookmarkEnd w:id="1081"/>
    </w:p>
    <w:p w14:paraId="66FA3CC3" w14:textId="77777777" w:rsidR="00B916CE" w:rsidRPr="00A5463E" w:rsidRDefault="00B916CE" w:rsidP="00B916CE">
      <w:r w:rsidRPr="00A5463E">
        <w:t>This subclause is used by the reception control arbitration logic in the transmission control server when an MCVideo call is released.</w:t>
      </w:r>
    </w:p>
    <w:p w14:paraId="28F9F35C"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7F9E731"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69270350" w14:textId="77777777" w:rsidR="00B916CE" w:rsidRPr="00A5463E" w:rsidRDefault="00B916CE" w:rsidP="00B916CE">
      <w:pPr>
        <w:pStyle w:val="B1"/>
      </w:pPr>
      <w:r w:rsidRPr="00A5463E">
        <w:t>2.</w:t>
      </w:r>
      <w:r w:rsidRPr="00A5463E">
        <w:tab/>
        <w:t>shall enter the 'Releasing' state.</w:t>
      </w:r>
    </w:p>
    <w:p w14:paraId="18B6FCF7" w14:textId="77777777" w:rsidR="00B916CE" w:rsidRPr="00A5463E" w:rsidRDefault="00B916CE" w:rsidP="00CB1EBE">
      <w:pPr>
        <w:pStyle w:val="Heading4"/>
      </w:pPr>
      <w:bookmarkStart w:id="1082" w:name="_Toc20208756"/>
      <w:bookmarkStart w:id="1083" w:name="_Toc36044867"/>
      <w:bookmarkStart w:id="1084" w:name="_Toc45216349"/>
      <w:bookmarkStart w:id="1085" w:name="_Toc98709750"/>
      <w:r w:rsidRPr="00A5463E">
        <w:lastRenderedPageBreak/>
        <w:t>6.3.6.6</w:t>
      </w:r>
      <w:r w:rsidRPr="00A5463E">
        <w:tab/>
        <w:t>State: 'Gr: Releasing'</w:t>
      </w:r>
      <w:bookmarkEnd w:id="1082"/>
      <w:bookmarkEnd w:id="1083"/>
      <w:bookmarkEnd w:id="1084"/>
      <w:bookmarkEnd w:id="1085"/>
    </w:p>
    <w:p w14:paraId="3F134E98" w14:textId="77777777" w:rsidR="00B916CE" w:rsidRPr="00A5463E" w:rsidRDefault="00B916CE" w:rsidP="00CB1EBE">
      <w:pPr>
        <w:pStyle w:val="Heading5"/>
      </w:pPr>
      <w:bookmarkStart w:id="1086" w:name="_Toc20208757"/>
      <w:bookmarkStart w:id="1087" w:name="_Toc36044868"/>
      <w:bookmarkStart w:id="1088" w:name="_Toc45216350"/>
      <w:bookmarkStart w:id="1089" w:name="_Toc98709751"/>
      <w:r w:rsidRPr="00A5463E">
        <w:t>6.3.6.6.1</w:t>
      </w:r>
      <w:r w:rsidRPr="00A5463E">
        <w:tab/>
        <w:t>General</w:t>
      </w:r>
      <w:bookmarkEnd w:id="1086"/>
      <w:bookmarkEnd w:id="1087"/>
      <w:bookmarkEnd w:id="1088"/>
      <w:bookmarkEnd w:id="1089"/>
    </w:p>
    <w:p w14:paraId="62BB0644"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BEC51DE" w14:textId="77777777" w:rsidR="00B916CE" w:rsidRPr="00A5463E" w:rsidRDefault="00B916CE" w:rsidP="00CB1EBE">
      <w:pPr>
        <w:pStyle w:val="Heading5"/>
      </w:pPr>
      <w:bookmarkStart w:id="1090" w:name="_Toc20208758"/>
      <w:bookmarkStart w:id="1091" w:name="_Toc36044869"/>
      <w:bookmarkStart w:id="1092" w:name="_Toc45216351"/>
      <w:bookmarkStart w:id="1093" w:name="_Toc98709752"/>
      <w:r w:rsidRPr="00A5463E">
        <w:t>6.3.4.6.2</w:t>
      </w:r>
      <w:r w:rsidRPr="00A5463E">
        <w:tab/>
        <w:t>Receive MCVideo call release - 2</w:t>
      </w:r>
      <w:bookmarkEnd w:id="1090"/>
      <w:bookmarkEnd w:id="1091"/>
      <w:bookmarkEnd w:id="1092"/>
      <w:bookmarkEnd w:id="1093"/>
    </w:p>
    <w:p w14:paraId="740D9274"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47B8600E"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0749D2EE" w14:textId="77777777" w:rsidR="00B916CE" w:rsidRPr="00A5463E" w:rsidRDefault="00B916CE" w:rsidP="00B916CE">
      <w:pPr>
        <w:pStyle w:val="B1"/>
        <w:rPr>
          <w:lang w:eastAsia="zh-CN"/>
        </w:rPr>
      </w:pPr>
      <w:r w:rsidRPr="00A5463E">
        <w:t>2.</w:t>
      </w:r>
      <w:r w:rsidRPr="00A5463E">
        <w:tab/>
        <w:t>shall enter the 'Start-stop' state.</w:t>
      </w:r>
    </w:p>
    <w:p w14:paraId="362D9FC5" w14:textId="77777777" w:rsidR="00B916CE" w:rsidRPr="00A5463E" w:rsidRDefault="00B916CE" w:rsidP="00CB1EBE">
      <w:pPr>
        <w:pStyle w:val="Heading3"/>
      </w:pPr>
      <w:bookmarkStart w:id="1094" w:name="_Toc20208759"/>
      <w:bookmarkStart w:id="1095" w:name="_Toc36044870"/>
      <w:bookmarkStart w:id="1096" w:name="_Toc45216352"/>
      <w:bookmarkStart w:id="1097" w:name="_Toc98709753"/>
      <w:r w:rsidRPr="00A5463E">
        <w:t>6.3.7</w:t>
      </w:r>
      <w:r w:rsidRPr="00A5463E">
        <w:tab/>
        <w:t>Transmission control server state transition for basic reception control operations towards the transmission participant</w:t>
      </w:r>
      <w:bookmarkEnd w:id="1094"/>
      <w:bookmarkEnd w:id="1095"/>
      <w:bookmarkEnd w:id="1096"/>
      <w:bookmarkEnd w:id="1097"/>
    </w:p>
    <w:p w14:paraId="0F5721F6" w14:textId="77777777" w:rsidR="00B916CE" w:rsidRPr="00A5463E" w:rsidRDefault="00B916CE" w:rsidP="00CB1EBE">
      <w:pPr>
        <w:pStyle w:val="Heading4"/>
      </w:pPr>
      <w:bookmarkStart w:id="1098" w:name="_Toc20208760"/>
      <w:bookmarkStart w:id="1099" w:name="_Toc36044871"/>
      <w:bookmarkStart w:id="1100" w:name="_Toc45216353"/>
      <w:bookmarkStart w:id="1101" w:name="_Toc98709754"/>
      <w:r w:rsidRPr="00A5463E">
        <w:t>6.3.7.1</w:t>
      </w:r>
      <w:r w:rsidRPr="00A5463E">
        <w:tab/>
        <w:t>General</w:t>
      </w:r>
      <w:bookmarkEnd w:id="1098"/>
      <w:bookmarkEnd w:id="1099"/>
      <w:bookmarkEnd w:id="1100"/>
      <w:bookmarkEnd w:id="1101"/>
    </w:p>
    <w:p w14:paraId="1CBE823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5396DD2F" w14:textId="77777777" w:rsidR="00B916CE" w:rsidRPr="00A5463E" w:rsidRDefault="00B916CE" w:rsidP="00B916CE">
      <w:r w:rsidRPr="00A5463E">
        <w:t>Figure 6.3.7.1-1 shows the states and state transitions for an associated transmission participant in the transmission control server.</w:t>
      </w:r>
    </w:p>
    <w:p w14:paraId="5DB0466A" w14:textId="77777777" w:rsidR="00B916CE" w:rsidRPr="00A5463E" w:rsidRDefault="00B916CE" w:rsidP="00B916CE"/>
    <w:p w14:paraId="5EFE7411" w14:textId="77A7397B" w:rsidR="00D314C5" w:rsidRPr="00A5463E" w:rsidRDefault="00D314C5" w:rsidP="00D314C5">
      <w:pPr>
        <w:pStyle w:val="TH"/>
      </w:pPr>
      <w:r>
        <w:object w:dxaOrig="9744" w:dyaOrig="15408" w14:anchorId="040F6E13">
          <v:shape id="_x0000_i1048" type="#_x0000_t75" style="width:451.5pt;height:714pt" o:ole="">
            <v:imagedata r:id="rId33" o:title=""/>
          </v:shape>
          <o:OLEObject Type="Embed" ProgID="Visio.Drawing.15" ShapeID="_x0000_i1048" DrawAspect="Content" ObjectID="_1709322494" r:id="rId34"/>
        </w:object>
      </w:r>
    </w:p>
    <w:p w14:paraId="26959DD9"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54D56379"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19560A67"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14D9C50C"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0169169C"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7950975"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6B989C7A" w14:textId="77777777" w:rsidR="00B916CE" w:rsidRPr="00A5463E" w:rsidRDefault="00B916CE" w:rsidP="00B916CE">
      <w:r w:rsidRPr="00A5463E">
        <w:t>The external inputs to the state machine are:</w:t>
      </w:r>
    </w:p>
    <w:p w14:paraId="58B7EADB" w14:textId="77777777" w:rsidR="00B916CE" w:rsidRPr="00A5463E" w:rsidRDefault="00B916CE" w:rsidP="00B916CE">
      <w:pPr>
        <w:pStyle w:val="B1"/>
      </w:pPr>
      <w:r w:rsidRPr="00A5463E">
        <w:t>1.</w:t>
      </w:r>
      <w:r w:rsidRPr="00A5463E">
        <w:tab/>
        <w:t>directives coming from the reception control arbitration logic;</w:t>
      </w:r>
    </w:p>
    <w:p w14:paraId="22B9BB30" w14:textId="77777777" w:rsidR="00B916CE" w:rsidRPr="00A5463E" w:rsidRDefault="00B916CE" w:rsidP="00B916CE">
      <w:pPr>
        <w:pStyle w:val="B1"/>
      </w:pPr>
      <w:r w:rsidRPr="00A5463E">
        <w:t>2.</w:t>
      </w:r>
      <w:r w:rsidRPr="00A5463E">
        <w:tab/>
        <w:t>transmission control messages sent by the transmission participants;</w:t>
      </w:r>
    </w:p>
    <w:p w14:paraId="4A4EDBEE" w14:textId="77777777" w:rsidR="00B916CE" w:rsidRPr="00A5463E" w:rsidRDefault="00B916CE" w:rsidP="00B916CE">
      <w:pPr>
        <w:pStyle w:val="B1"/>
      </w:pPr>
      <w:r w:rsidRPr="00A5463E">
        <w:t>3.</w:t>
      </w:r>
      <w:r w:rsidRPr="00A5463E">
        <w:tab/>
        <w:t>media; and</w:t>
      </w:r>
    </w:p>
    <w:p w14:paraId="4E581BD7" w14:textId="77777777" w:rsidR="00B916CE" w:rsidRPr="00A5463E" w:rsidRDefault="00B916CE" w:rsidP="00B916CE">
      <w:pPr>
        <w:pStyle w:val="B1"/>
      </w:pPr>
      <w:r w:rsidRPr="00A5463E">
        <w:t>4.</w:t>
      </w:r>
      <w:r w:rsidRPr="00A5463E">
        <w:tab/>
        <w:t>in certain cases, SIP messages used for call handling.</w:t>
      </w:r>
    </w:p>
    <w:p w14:paraId="2530F3E7"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6209B4DD" w14:textId="77777777" w:rsidR="00B916CE" w:rsidRPr="00A5463E" w:rsidRDefault="00B916CE" w:rsidP="00B916CE">
      <w:pPr>
        <w:pStyle w:val="B1"/>
      </w:pPr>
      <w:r w:rsidRPr="00A5463E">
        <w:t>1.</w:t>
      </w:r>
      <w:r w:rsidRPr="00A5463E">
        <w:tab/>
        <w:t>shall discard the transmission control message;</w:t>
      </w:r>
    </w:p>
    <w:p w14:paraId="296C7B39"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41BFF3A0" w14:textId="77777777" w:rsidR="00B916CE" w:rsidRPr="00A5463E" w:rsidRDefault="00B916CE" w:rsidP="00B916CE">
      <w:pPr>
        <w:pStyle w:val="B1"/>
      </w:pPr>
      <w:r w:rsidRPr="00A5463E">
        <w:t>3.</w:t>
      </w:r>
      <w:r w:rsidRPr="00A5463E">
        <w:tab/>
        <w:t>shall remain in the current state.</w:t>
      </w:r>
    </w:p>
    <w:p w14:paraId="7BF22A9F"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45A0C60" w14:textId="77777777" w:rsidR="00B916CE" w:rsidRPr="00A5463E" w:rsidRDefault="00B916CE" w:rsidP="00CB1EBE">
      <w:pPr>
        <w:pStyle w:val="Heading4"/>
      </w:pPr>
      <w:bookmarkStart w:id="1102" w:name="_Toc20208761"/>
      <w:bookmarkStart w:id="1103" w:name="_Toc36044872"/>
      <w:bookmarkStart w:id="1104" w:name="_Toc45216354"/>
      <w:bookmarkStart w:id="1105" w:name="_Toc98709755"/>
      <w:r w:rsidRPr="00A5463E">
        <w:t>6.3.7.2</w:t>
      </w:r>
      <w:r w:rsidRPr="00A5463E">
        <w:tab/>
        <w:t>State: 'Start-stop'</w:t>
      </w:r>
      <w:bookmarkEnd w:id="1102"/>
      <w:bookmarkEnd w:id="1103"/>
      <w:bookmarkEnd w:id="1104"/>
      <w:bookmarkEnd w:id="1105"/>
    </w:p>
    <w:p w14:paraId="5D998708" w14:textId="77777777" w:rsidR="00B916CE" w:rsidRPr="00A5463E" w:rsidRDefault="00B916CE" w:rsidP="00CB1EBE">
      <w:pPr>
        <w:pStyle w:val="Heading5"/>
      </w:pPr>
      <w:bookmarkStart w:id="1106" w:name="_Toc20208762"/>
      <w:bookmarkStart w:id="1107" w:name="_Toc36044873"/>
      <w:bookmarkStart w:id="1108" w:name="_Toc45216355"/>
      <w:bookmarkStart w:id="1109" w:name="_Toc98709756"/>
      <w:r w:rsidRPr="00A5463E">
        <w:t>6.3.7.2.1</w:t>
      </w:r>
      <w:r w:rsidRPr="00A5463E">
        <w:tab/>
        <w:t>General</w:t>
      </w:r>
      <w:bookmarkEnd w:id="1106"/>
      <w:bookmarkEnd w:id="1107"/>
      <w:bookmarkEnd w:id="1108"/>
      <w:bookmarkEnd w:id="1109"/>
    </w:p>
    <w:p w14:paraId="65DE14A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3CBF15D"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11F73F53"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55451204"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55D10C80" w14:textId="77777777" w:rsidR="00B916CE" w:rsidRPr="00A5463E" w:rsidRDefault="00B916CE" w:rsidP="00CB1EBE">
      <w:pPr>
        <w:pStyle w:val="Heading5"/>
      </w:pPr>
      <w:bookmarkStart w:id="1110" w:name="_Toc20208763"/>
      <w:bookmarkStart w:id="1111" w:name="_Toc36044874"/>
      <w:bookmarkStart w:id="1112" w:name="_Toc45216356"/>
      <w:bookmarkStart w:id="1113" w:name="_Toc98709757"/>
      <w:r w:rsidRPr="00A5463E">
        <w:t>6.3.7.2.2</w:t>
      </w:r>
      <w:r w:rsidRPr="00A5463E">
        <w:tab/>
        <w:t>SIP Session initiated</w:t>
      </w:r>
      <w:bookmarkEnd w:id="1110"/>
      <w:bookmarkEnd w:id="1111"/>
      <w:bookmarkEnd w:id="1112"/>
      <w:bookmarkEnd w:id="1113"/>
    </w:p>
    <w:p w14:paraId="4FD97DAA" w14:textId="77777777" w:rsidR="00B916CE" w:rsidRPr="00A5463E" w:rsidRDefault="00B916CE" w:rsidP="00B916CE">
      <w:r w:rsidRPr="00A5463E">
        <w:t>When a SIP Session is established and if the session is a normal group call session:</w:t>
      </w:r>
    </w:p>
    <w:p w14:paraId="65B6C390"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2F795F3A"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E470DD5" w14:textId="77777777" w:rsidR="00B916CE" w:rsidRPr="00A5463E" w:rsidRDefault="00F057AA" w:rsidP="007053AB">
      <w:pPr>
        <w:pStyle w:val="B2"/>
      </w:pPr>
      <w:r w:rsidRPr="007053AB">
        <w:t>a</w:t>
      </w:r>
      <w:r w:rsidR="00B916CE" w:rsidRPr="00A5463E">
        <w:t>.</w:t>
      </w:r>
      <w:r w:rsidR="00B916CE" w:rsidRPr="00A5463E">
        <w:tab/>
        <w:t>shall initialize a general state machine as specified in subclause 6.3.6.2.2; and</w:t>
      </w:r>
    </w:p>
    <w:p w14:paraId="66EA9572"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07413ED" w14:textId="77777777" w:rsidR="00062123" w:rsidRPr="007053AB" w:rsidRDefault="00F057AA" w:rsidP="007053AB">
      <w:pPr>
        <w:pStyle w:val="B2"/>
      </w:pPr>
      <w:r w:rsidRPr="007053AB">
        <w:t>b</w:t>
      </w:r>
      <w:r w:rsidR="00B916CE" w:rsidRPr="00A5463E">
        <w:t>.</w:t>
      </w:r>
      <w:r w:rsidR="00B916CE" w:rsidRPr="00A5463E">
        <w:tab/>
        <w:t>shall enter the state 'U: not permitted to receive' as specified in the subclause 6.3.7.3.2;</w:t>
      </w:r>
      <w:r w:rsidRPr="007053AB">
        <w:t xml:space="preserve"> </w:t>
      </w:r>
      <w:r>
        <w:t>and</w:t>
      </w:r>
    </w:p>
    <w:p w14:paraId="102D38F4"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1EE918D"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2852AECF"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0708F3D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7D7F8B98"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211B362A"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BF9AB1F" w14:textId="77777777" w:rsidR="00F057AA" w:rsidRPr="007053AB" w:rsidRDefault="00F057AA" w:rsidP="00CB1EBE">
      <w:pPr>
        <w:pStyle w:val="NO"/>
      </w:pPr>
      <w:r w:rsidRPr="00CB1EBE">
        <w:t>NOTE 3:</w:t>
      </w:r>
      <w:r w:rsidRPr="00CB1EBE">
        <w:tab/>
        <w:t>The usecases, the MCVideo client initiating new call, joining ongoing call and re-joining ongoing call are applicable towards the originating MCVideo client and for other usecases it is applicable towards the terminating MCVideo client.</w:t>
      </w:r>
    </w:p>
    <w:p w14:paraId="24269124"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769AD37D" w14:textId="77777777" w:rsidR="00B916CE" w:rsidRPr="00A5463E" w:rsidRDefault="00B916CE" w:rsidP="00CB1EBE">
      <w:pPr>
        <w:pStyle w:val="Heading4"/>
      </w:pPr>
      <w:bookmarkStart w:id="1114" w:name="_Toc20208764"/>
      <w:bookmarkStart w:id="1115" w:name="_Toc36044875"/>
      <w:bookmarkStart w:id="1116" w:name="_Toc45216357"/>
      <w:bookmarkStart w:id="1117" w:name="_Toc98709758"/>
      <w:r w:rsidRPr="00A5463E">
        <w:t>6.3.7.3</w:t>
      </w:r>
      <w:r w:rsidRPr="00A5463E">
        <w:tab/>
        <w:t>State: 'U: not permitted to receive'</w:t>
      </w:r>
      <w:bookmarkEnd w:id="1114"/>
      <w:bookmarkEnd w:id="1115"/>
      <w:bookmarkEnd w:id="1116"/>
      <w:bookmarkEnd w:id="1117"/>
    </w:p>
    <w:p w14:paraId="2CB05234" w14:textId="77777777" w:rsidR="00B916CE" w:rsidRPr="00A5463E" w:rsidRDefault="00B916CE" w:rsidP="00CB1EBE">
      <w:pPr>
        <w:pStyle w:val="Heading5"/>
      </w:pPr>
      <w:bookmarkStart w:id="1118" w:name="_Toc20208765"/>
      <w:bookmarkStart w:id="1119" w:name="_Toc36044876"/>
      <w:bookmarkStart w:id="1120" w:name="_Toc45216358"/>
      <w:bookmarkStart w:id="1121" w:name="_Toc98709759"/>
      <w:r w:rsidRPr="00A5463E">
        <w:t>6.3.7.3.1</w:t>
      </w:r>
      <w:r w:rsidRPr="00A5463E">
        <w:tab/>
        <w:t>General</w:t>
      </w:r>
      <w:bookmarkEnd w:id="1118"/>
      <w:bookmarkEnd w:id="1119"/>
      <w:bookmarkEnd w:id="1120"/>
      <w:bookmarkEnd w:id="1121"/>
    </w:p>
    <w:p w14:paraId="034E6F09"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73064D16" w14:textId="77777777" w:rsidR="00B916CE" w:rsidRPr="00A5463E" w:rsidRDefault="00B916CE" w:rsidP="00CB1EBE">
      <w:pPr>
        <w:pStyle w:val="Heading5"/>
      </w:pPr>
      <w:bookmarkStart w:id="1122" w:name="_Toc20208766"/>
      <w:bookmarkStart w:id="1123" w:name="_Toc36044877"/>
      <w:bookmarkStart w:id="1124" w:name="_Toc45216359"/>
      <w:bookmarkStart w:id="1125" w:name="_Toc98709760"/>
      <w:r w:rsidRPr="00A5463E">
        <w:t>6.3.7.3.2</w:t>
      </w:r>
      <w:r w:rsidRPr="00A5463E">
        <w:tab/>
        <w:t>Enter state 'U: not permitted to receive'</w:t>
      </w:r>
      <w:bookmarkEnd w:id="1122"/>
      <w:bookmarkEnd w:id="1123"/>
      <w:bookmarkEnd w:id="1124"/>
      <w:bookmarkEnd w:id="1125"/>
    </w:p>
    <w:p w14:paraId="53C83443" w14:textId="77777777" w:rsidR="00B916CE" w:rsidRPr="00A5463E" w:rsidRDefault="00B916CE" w:rsidP="00B916CE">
      <w:r w:rsidRPr="00A5463E">
        <w:t>When entering this state, the transmission control interface towards the MCVideo client in the transmission control server:</w:t>
      </w:r>
    </w:p>
    <w:p w14:paraId="4289D511"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3CBFC824" w14:textId="77777777" w:rsidR="00F057AA" w:rsidRDefault="00F057AA" w:rsidP="00F057AA">
      <w:pPr>
        <w:pStyle w:val="B1"/>
        <w:rPr>
          <w:lang w:val="en-IN"/>
        </w:rPr>
      </w:pPr>
      <w:bookmarkStart w:id="1126" w:name="_Toc20208767"/>
      <w:bookmarkStart w:id="1127" w:name="_Toc36044878"/>
      <w:r>
        <w:t>2.</w:t>
      </w:r>
      <w:r>
        <w:tab/>
        <w:t>shall initialise counter C9</w:t>
      </w:r>
      <w:r w:rsidRPr="00432B8F">
        <w:t xml:space="preserve"> (Reception </w:t>
      </w:r>
      <w:r>
        <w:rPr>
          <w:lang w:val="en-IN"/>
        </w:rPr>
        <w:t>Active</w:t>
      </w:r>
      <w:r w:rsidRPr="00432B8F">
        <w:t>) to 0;</w:t>
      </w:r>
      <w:r>
        <w:rPr>
          <w:lang w:val="en-IN"/>
        </w:rPr>
        <w:t xml:space="preserve"> and</w:t>
      </w:r>
    </w:p>
    <w:p w14:paraId="246DD430" w14:textId="77777777" w:rsidR="00F057AA" w:rsidRPr="00A5463E" w:rsidRDefault="00F057AA" w:rsidP="00F057AA">
      <w:pPr>
        <w:pStyle w:val="B1"/>
      </w:pPr>
      <w:r>
        <w:rPr>
          <w:lang w:val="en-IN"/>
        </w:rPr>
        <w:t>3.</w:t>
      </w:r>
      <w:r>
        <w:rPr>
          <w:lang w:val="en-IN"/>
        </w:rPr>
        <w:tab/>
        <w:t>shall empty Active SSRC list</w:t>
      </w:r>
    </w:p>
    <w:p w14:paraId="2471F760" w14:textId="77777777" w:rsidR="00B916CE" w:rsidRPr="00A5463E" w:rsidRDefault="00B916CE" w:rsidP="00CB1EBE">
      <w:pPr>
        <w:pStyle w:val="Heading5"/>
      </w:pPr>
      <w:bookmarkStart w:id="1128" w:name="_Toc45216360"/>
      <w:bookmarkStart w:id="1129" w:name="_Toc98709761"/>
      <w:r w:rsidRPr="00A5463E">
        <w:t>6.3.7.3.3</w:t>
      </w:r>
      <w:r w:rsidRPr="00A5463E">
        <w:tab/>
        <w:t>Send Media Transmission Notification message (S: Media Transmission Notification)</w:t>
      </w:r>
      <w:bookmarkEnd w:id="1126"/>
      <w:bookmarkEnd w:id="1127"/>
      <w:bookmarkEnd w:id="1128"/>
      <w:bookmarkEnd w:id="1129"/>
    </w:p>
    <w:p w14:paraId="432BF1B8"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7E50381" w14:textId="77777777" w:rsidR="00391F2A" w:rsidRDefault="00B916CE" w:rsidP="00391F2A">
      <w:pPr>
        <w:pStyle w:val="B1"/>
      </w:pPr>
      <w:r w:rsidRPr="00A5463E">
        <w:t>1.</w:t>
      </w:r>
      <w:r w:rsidRPr="00A5463E">
        <w:tab/>
        <w:t>shall send the Media Transmission Notification message to the transmission participant;</w:t>
      </w:r>
    </w:p>
    <w:p w14:paraId="77C40F4D"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78BF9F4" w14:textId="77777777" w:rsidR="00B916CE" w:rsidRPr="00A5463E" w:rsidRDefault="00391F2A" w:rsidP="00B916CE">
      <w:pPr>
        <w:pStyle w:val="B1"/>
      </w:pPr>
      <w:r w:rsidRPr="00391F2A">
        <w:lastRenderedPageBreak/>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t xml:space="preserve">; </w:t>
      </w:r>
      <w:r w:rsidR="00F057AA">
        <w:t>and</w:t>
      </w:r>
    </w:p>
    <w:p w14:paraId="275D3523" w14:textId="77777777" w:rsidR="00D314C5" w:rsidRDefault="00D314C5" w:rsidP="00D314C5">
      <w:pPr>
        <w:pStyle w:val="NO"/>
      </w:pPr>
      <w:bookmarkStart w:id="1130" w:name="_Toc20208768"/>
      <w:bookmarkStart w:id="1131" w:name="_Toc36044879"/>
      <w:bookmarkStart w:id="113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3DCC41CD" w14:textId="77777777" w:rsidR="00D314C5" w:rsidRDefault="00D314C5" w:rsidP="00D314C5">
      <w:pPr>
        <w:pStyle w:val="B1"/>
      </w:pPr>
      <w:r>
        <w:t>4.</w:t>
      </w:r>
      <w:r>
        <w:tab/>
        <w:t>if the Reception Mode field is set to '0' indicating automatic reception mode:</w:t>
      </w:r>
    </w:p>
    <w:p w14:paraId="60053741" w14:textId="02C7E2CF"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w:t>
      </w:r>
    </w:p>
    <w:p w14:paraId="43259407" w14:textId="77777777" w:rsidR="00D314C5" w:rsidRDefault="00D314C5" w:rsidP="00D314C5">
      <w:pPr>
        <w:pStyle w:val="B2"/>
      </w:pPr>
      <w:r>
        <w:t>b.</w:t>
      </w:r>
      <w:r>
        <w:tab/>
        <w:t>shall store the SSRC of transmission participant granted the permission to send media in Active SSRC list until the associated transmission is ended towards the participant; and</w:t>
      </w:r>
    </w:p>
    <w:p w14:paraId="13AC9B1A" w14:textId="77777777" w:rsidR="00D314C5" w:rsidRDefault="00D314C5" w:rsidP="00D314C5">
      <w:pPr>
        <w:pStyle w:val="B2"/>
      </w:pPr>
      <w:r>
        <w:t>c.</w:t>
      </w:r>
      <w:r>
        <w:tab/>
        <w:t>shall enter the state 'U: permitted to receive' as specified in subclause 6.3.7.4.2; and</w:t>
      </w:r>
    </w:p>
    <w:p w14:paraId="5FC6DDA7" w14:textId="54AA7976" w:rsidR="00D314C5" w:rsidRDefault="00D314C5" w:rsidP="00D314C5">
      <w:pPr>
        <w:pStyle w:val="B1"/>
      </w:pPr>
      <w:r>
        <w:t>5.</w:t>
      </w:r>
      <w:r>
        <w:tab/>
        <w:t xml:space="preserve">if the Reception Mode field is set to </w:t>
      </w:r>
      <w:r w:rsidR="008B1079">
        <w:t>'</w:t>
      </w:r>
      <w:r>
        <w:t>1</w:t>
      </w:r>
      <w:r w:rsidR="008B1079">
        <w:t>'</w:t>
      </w:r>
      <w:r>
        <w:t xml:space="preserve"> indicating manual reception mode:</w:t>
      </w:r>
    </w:p>
    <w:p w14:paraId="6B324C1F" w14:textId="77777777" w:rsidR="00D314C5" w:rsidRDefault="00D314C5" w:rsidP="00D314C5">
      <w:pPr>
        <w:pStyle w:val="B2"/>
      </w:pPr>
      <w:r>
        <w:t>a.</w:t>
      </w:r>
      <w:r>
        <w:tab/>
        <w:t>s</w:t>
      </w:r>
      <w:r w:rsidRPr="00A5463E">
        <w:t>hall remain in the 'U: not permitted to receive' state as specified in the subclause 6.3.7.3.2.</w:t>
      </w:r>
    </w:p>
    <w:p w14:paraId="03F9DCC4" w14:textId="77777777" w:rsidR="00B916CE" w:rsidRPr="00A5463E" w:rsidRDefault="00B916CE" w:rsidP="00CB1EBE">
      <w:pPr>
        <w:pStyle w:val="Heading5"/>
      </w:pPr>
      <w:bookmarkStart w:id="1133" w:name="_Toc98709762"/>
      <w:r w:rsidRPr="00A5463E">
        <w:t>6.3.7.3.4</w:t>
      </w:r>
      <w:r w:rsidRPr="00A5463E">
        <w:tab/>
        <w:t>Reception of Receive Media Request message (R: Receive Media Request)</w:t>
      </w:r>
      <w:bookmarkEnd w:id="1130"/>
      <w:bookmarkEnd w:id="1131"/>
      <w:bookmarkEnd w:id="1132"/>
      <w:bookmarkEnd w:id="1133"/>
    </w:p>
    <w:p w14:paraId="2396EE92"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704B26A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0E180B00"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4B6AC98E" w14:textId="77777777" w:rsidR="00B916CE" w:rsidRPr="00A5463E" w:rsidRDefault="00B916CE" w:rsidP="00B916CE">
      <w:pPr>
        <w:pStyle w:val="B2"/>
      </w:pPr>
      <w:r w:rsidRPr="00A5463E">
        <w:t>a.</w:t>
      </w:r>
      <w:r w:rsidRPr="00A5463E">
        <w:tab/>
        <w:t>shall include in the Result field the &lt;Result indicator&gt; value result#0 (Rejected)</w:t>
      </w:r>
    </w:p>
    <w:p w14:paraId="5AC31C29" w14:textId="77777777" w:rsidR="00B916CE" w:rsidRPr="00A5463E" w:rsidRDefault="00B916CE" w:rsidP="00B916CE">
      <w:pPr>
        <w:pStyle w:val="B2"/>
      </w:pPr>
      <w:r w:rsidRPr="00A5463E">
        <w:t>b.</w:t>
      </w:r>
      <w:r w:rsidRPr="00A5463E">
        <w:tab/>
        <w:t>shall include in the Reject Cause field the &lt;Reject Cause&gt; value:</w:t>
      </w:r>
    </w:p>
    <w:p w14:paraId="0A1C26FE" w14:textId="77777777" w:rsidR="00B916CE" w:rsidRPr="00A5463E" w:rsidRDefault="00B916CE" w:rsidP="00B916CE">
      <w:pPr>
        <w:pStyle w:val="B3"/>
      </w:pPr>
      <w:r w:rsidRPr="00A5463E">
        <w:t>i.</w:t>
      </w:r>
      <w:r w:rsidRPr="00A5463E">
        <w:tab/>
        <w:t>cause#0 (Insufficient downlink bandwidth); or</w:t>
      </w:r>
    </w:p>
    <w:p w14:paraId="7510866F" w14:textId="77777777" w:rsidR="00B916CE" w:rsidRPr="00A5463E" w:rsidRDefault="00B916CE" w:rsidP="00B916CE">
      <w:pPr>
        <w:pStyle w:val="B3"/>
      </w:pPr>
      <w:r w:rsidRPr="00A5463E">
        <w:t>ii.</w:t>
      </w:r>
      <w:r w:rsidRPr="00A5463E">
        <w:tab/>
        <w:t>cause#1 (No permission to receive)</w:t>
      </w:r>
    </w:p>
    <w:p w14:paraId="160237F4"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E294735"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09DA59A"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AE6EDC4"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083C7CD4" w14:textId="77777777" w:rsidR="00B916CE" w:rsidRPr="00A5463E" w:rsidRDefault="00B916CE" w:rsidP="00B916CE">
      <w:pPr>
        <w:pStyle w:val="B1"/>
      </w:pPr>
      <w:r w:rsidRPr="00A5463E">
        <w:t>3.</w:t>
      </w:r>
      <w:r w:rsidRPr="00A5463E">
        <w:tab/>
        <w:t>shall remain in the 'U: not permitted to receive' state.</w:t>
      </w:r>
    </w:p>
    <w:p w14:paraId="138D97F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3A0C05D2" w14:textId="77777777" w:rsidR="00B916CE" w:rsidRPr="00A5463E" w:rsidRDefault="00B916CE" w:rsidP="00CB1EBE">
      <w:pPr>
        <w:pStyle w:val="Heading5"/>
      </w:pPr>
      <w:bookmarkStart w:id="1134" w:name="_Toc20208769"/>
      <w:bookmarkStart w:id="1135" w:name="_Toc36044880"/>
      <w:bookmarkStart w:id="1136" w:name="_Toc45216362"/>
      <w:bookmarkStart w:id="1137" w:name="_Toc98709763"/>
      <w:r w:rsidRPr="00A5463E">
        <w:t>6.3.7.3.5</w:t>
      </w:r>
      <w:r w:rsidRPr="00A5463E">
        <w:tab/>
        <w:t>Receive Media Reception End Response message (R: Media Reception End Resonse)</w:t>
      </w:r>
      <w:bookmarkEnd w:id="1134"/>
      <w:bookmarkEnd w:id="1135"/>
      <w:bookmarkEnd w:id="1136"/>
      <w:bookmarkEnd w:id="1137"/>
    </w:p>
    <w:p w14:paraId="7A48255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3CCEB6C8"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6146E781" w14:textId="77777777" w:rsidR="00B916CE" w:rsidRPr="00A5463E" w:rsidRDefault="00B916CE" w:rsidP="00B916CE">
      <w:pPr>
        <w:pStyle w:val="B1"/>
      </w:pPr>
      <w:r w:rsidRPr="00A5463E">
        <w:t>2.</w:t>
      </w:r>
      <w:r w:rsidRPr="00A5463E">
        <w:tab/>
        <w:t>shall remain in the 'U: not permitted to receive' state.</w:t>
      </w:r>
    </w:p>
    <w:p w14:paraId="782C1953" w14:textId="77777777" w:rsidR="00B916CE" w:rsidRPr="00A5463E" w:rsidRDefault="00B916CE" w:rsidP="00CB1EBE">
      <w:pPr>
        <w:pStyle w:val="Heading5"/>
      </w:pPr>
      <w:bookmarkStart w:id="1138" w:name="_Toc20208770"/>
      <w:bookmarkStart w:id="1139" w:name="_Toc36044881"/>
      <w:bookmarkStart w:id="1140" w:name="_Toc45216363"/>
      <w:bookmarkStart w:id="1141" w:name="_Toc98709764"/>
      <w:r w:rsidRPr="00A5463E">
        <w:lastRenderedPageBreak/>
        <w:t>6.3.7.3.6</w:t>
      </w:r>
      <w:r w:rsidRPr="00A5463E">
        <w:tab/>
        <w:t>Send Receive Media Response (Granted) message (S: Receive Media Response (Granted))</w:t>
      </w:r>
      <w:bookmarkEnd w:id="1138"/>
      <w:bookmarkEnd w:id="1139"/>
      <w:bookmarkEnd w:id="1140"/>
      <w:bookmarkEnd w:id="1141"/>
    </w:p>
    <w:p w14:paraId="4ED480B5"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495A8DD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31FFAAF9"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w:t>
      </w:r>
    </w:p>
    <w:p w14:paraId="384EEBB3"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B4F251" w14:textId="77777777" w:rsidR="00F057AA" w:rsidRDefault="00F057AA" w:rsidP="00F057AA">
      <w:pPr>
        <w:pStyle w:val="B1"/>
      </w:pPr>
      <w:r>
        <w:t>3.</w:t>
      </w:r>
      <w:r>
        <w:tab/>
        <w:t>shall increase C9 (Reception Active) by 1 if it has not reached its upper limit;</w:t>
      </w:r>
    </w:p>
    <w:p w14:paraId="26C0E16C"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5094B776" w14:textId="77777777" w:rsidR="00B916CE" w:rsidRPr="00A5463E" w:rsidRDefault="00F057AA" w:rsidP="00B916CE">
      <w:pPr>
        <w:pStyle w:val="B1"/>
      </w:pPr>
      <w:r w:rsidRPr="007053AB">
        <w:t>5</w:t>
      </w:r>
      <w:r w:rsidR="00B916CE" w:rsidRPr="00A5463E">
        <w:t>.</w:t>
      </w:r>
      <w:r w:rsidR="00B916CE" w:rsidRPr="00A5463E">
        <w:tab/>
        <w:t>shall enter the state 'U: permitted to receive' as specified in subclause 6.3.7.4.2.</w:t>
      </w:r>
    </w:p>
    <w:p w14:paraId="744F11CA" w14:textId="77777777" w:rsidR="00F057AA" w:rsidRPr="00A5463E" w:rsidRDefault="00F057AA" w:rsidP="00CB1EBE">
      <w:pPr>
        <w:pStyle w:val="Heading5"/>
      </w:pPr>
      <w:bookmarkStart w:id="1142" w:name="_Toc11405863"/>
      <w:bookmarkStart w:id="1143" w:name="_Toc45216364"/>
      <w:bookmarkStart w:id="1144" w:name="_Toc20208771"/>
      <w:bookmarkStart w:id="1145" w:name="_Toc36044882"/>
      <w:bookmarkStart w:id="1146" w:name="_Toc98709765"/>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2"/>
      <w:bookmarkEnd w:id="1143"/>
      <w:bookmarkEnd w:id="1146"/>
    </w:p>
    <w:p w14:paraId="186A701E"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465BDA95"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CDD5BFF" w14:textId="77777777" w:rsidR="00F057AA" w:rsidRPr="00A5463E" w:rsidRDefault="00F057AA" w:rsidP="00F057AA">
      <w:pPr>
        <w:pStyle w:val="B1"/>
      </w:pPr>
      <w:r>
        <w:t>2.</w:t>
      </w:r>
      <w:r>
        <w:tab/>
      </w:r>
      <w:r w:rsidRPr="00051ECB">
        <w:t>shall include the SSRC of the user transmitting the media in the Transmission End Notify message; and</w:t>
      </w:r>
    </w:p>
    <w:p w14:paraId="631F259E"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CF31263" w14:textId="77777777" w:rsidR="00B916CE" w:rsidRPr="00A5463E" w:rsidRDefault="00B916CE" w:rsidP="00CB1EBE">
      <w:pPr>
        <w:pStyle w:val="Heading4"/>
      </w:pPr>
      <w:bookmarkStart w:id="1147" w:name="_Toc45216365"/>
      <w:bookmarkStart w:id="1148" w:name="_Toc98709766"/>
      <w:r w:rsidRPr="00A5463E">
        <w:t>6.3.7.4</w:t>
      </w:r>
      <w:r w:rsidRPr="00A5463E">
        <w:tab/>
        <w:t>State: 'U: permitted to receive'</w:t>
      </w:r>
      <w:bookmarkEnd w:id="1144"/>
      <w:bookmarkEnd w:id="1145"/>
      <w:bookmarkEnd w:id="1147"/>
      <w:bookmarkEnd w:id="1148"/>
    </w:p>
    <w:p w14:paraId="541540B2" w14:textId="77777777" w:rsidR="00B916CE" w:rsidRPr="00A5463E" w:rsidRDefault="00B916CE" w:rsidP="00CB1EBE">
      <w:pPr>
        <w:pStyle w:val="Heading5"/>
      </w:pPr>
      <w:bookmarkStart w:id="1149" w:name="_Toc20208772"/>
      <w:bookmarkStart w:id="1150" w:name="_Toc36044883"/>
      <w:bookmarkStart w:id="1151" w:name="_Toc45216366"/>
      <w:bookmarkStart w:id="1152" w:name="_Toc98709767"/>
      <w:r w:rsidRPr="00A5463E">
        <w:t>6.3.7.4.1</w:t>
      </w:r>
      <w:r w:rsidRPr="00A5463E">
        <w:tab/>
        <w:t>General</w:t>
      </w:r>
      <w:bookmarkEnd w:id="1149"/>
      <w:bookmarkEnd w:id="1150"/>
      <w:bookmarkEnd w:id="1151"/>
      <w:bookmarkEnd w:id="1152"/>
    </w:p>
    <w:p w14:paraId="4E5FD99C"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4E2C138E" w14:textId="77777777" w:rsidR="00B916CE" w:rsidRPr="00A5463E" w:rsidRDefault="00B916CE" w:rsidP="00CB1EBE">
      <w:pPr>
        <w:pStyle w:val="Heading5"/>
      </w:pPr>
      <w:bookmarkStart w:id="1153" w:name="_Toc20208773"/>
      <w:bookmarkStart w:id="1154" w:name="_Toc36044884"/>
      <w:bookmarkStart w:id="1155" w:name="_Toc45216367"/>
      <w:bookmarkStart w:id="1156" w:name="_Toc98709768"/>
      <w:r w:rsidRPr="00A5463E">
        <w:t>6.3.7.4.2</w:t>
      </w:r>
      <w:r w:rsidRPr="00A5463E">
        <w:tab/>
        <w:t>Enter state 'U: permitted to receive'</w:t>
      </w:r>
      <w:bookmarkEnd w:id="1153"/>
      <w:bookmarkEnd w:id="1154"/>
      <w:bookmarkEnd w:id="1155"/>
      <w:bookmarkEnd w:id="1156"/>
    </w:p>
    <w:p w14:paraId="0BF71F48" w14:textId="77777777" w:rsidR="00B916CE" w:rsidRPr="00A5463E" w:rsidRDefault="00B916CE" w:rsidP="00B916CE">
      <w:r w:rsidRPr="00A5463E">
        <w:t>When entering this state the transmission control interface towards the MCVideo client in the transmission control server:</w:t>
      </w:r>
    </w:p>
    <w:p w14:paraId="2277C7D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6839CC1B" w14:textId="77777777" w:rsidR="00B916CE" w:rsidRPr="00A5463E" w:rsidRDefault="00B916CE" w:rsidP="00CB1EBE">
      <w:pPr>
        <w:pStyle w:val="Heading5"/>
      </w:pPr>
      <w:bookmarkStart w:id="1157" w:name="_Toc20208774"/>
      <w:bookmarkStart w:id="1158" w:name="_Toc36044885"/>
      <w:bookmarkStart w:id="1159" w:name="_Toc45216368"/>
      <w:bookmarkStart w:id="1160" w:name="_Toc98709769"/>
      <w:r w:rsidRPr="00A5463E">
        <w:t>6.3.7.4.3</w:t>
      </w:r>
      <w:r w:rsidRPr="00A5463E">
        <w:tab/>
        <w:t>Send RTP media packets (S: RTP media)</w:t>
      </w:r>
      <w:bookmarkEnd w:id="1157"/>
      <w:bookmarkEnd w:id="1158"/>
      <w:bookmarkEnd w:id="1159"/>
      <w:bookmarkEnd w:id="1160"/>
    </w:p>
    <w:p w14:paraId="0C581B94"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2B26A23B"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042A846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6E2559FF"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29FA86E5" w14:textId="77777777" w:rsidR="00B916CE" w:rsidRPr="00A5463E" w:rsidRDefault="00B916CE" w:rsidP="00CB1EBE">
      <w:pPr>
        <w:pStyle w:val="Heading5"/>
      </w:pPr>
      <w:bookmarkStart w:id="1161" w:name="_Toc20208775"/>
      <w:bookmarkStart w:id="1162" w:name="_Toc36044886"/>
      <w:bookmarkStart w:id="1163" w:name="_Toc45216369"/>
      <w:bookmarkStart w:id="1164" w:name="_Toc98709770"/>
      <w:r w:rsidRPr="00A5463E">
        <w:lastRenderedPageBreak/>
        <w:t>6.3.7.4.4</w:t>
      </w:r>
      <w:r w:rsidRPr="00A5463E">
        <w:tab/>
        <w:t>Receive Media Reception End Request message (R: Media Reception End Request)</w:t>
      </w:r>
      <w:bookmarkEnd w:id="1161"/>
      <w:bookmarkEnd w:id="1162"/>
      <w:bookmarkEnd w:id="1163"/>
      <w:bookmarkEnd w:id="1164"/>
    </w:p>
    <w:p w14:paraId="0B15D16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5F0EA6C5"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5020AB4F" w14:textId="77777777" w:rsidR="00B916CE" w:rsidRPr="00A5463E" w:rsidRDefault="00B916CE" w:rsidP="00B916CE">
      <w:pPr>
        <w:pStyle w:val="B1"/>
      </w:pPr>
      <w:r w:rsidRPr="00A5463E">
        <w:t>2.</w:t>
      </w:r>
      <w:r w:rsidRPr="00A5463E">
        <w:tab/>
        <w:t>shall remain in the 'U: permitted to receive' state.</w:t>
      </w:r>
    </w:p>
    <w:p w14:paraId="1058C414" w14:textId="77777777" w:rsidR="00B916CE" w:rsidRPr="00A5463E" w:rsidRDefault="00B916CE" w:rsidP="00CB1EBE">
      <w:pPr>
        <w:pStyle w:val="Heading5"/>
      </w:pPr>
      <w:bookmarkStart w:id="1165" w:name="_Toc20208776"/>
      <w:bookmarkStart w:id="1166" w:name="_Toc36044887"/>
      <w:bookmarkStart w:id="1167" w:name="_Toc45216370"/>
      <w:bookmarkStart w:id="1168" w:name="_Toc98709771"/>
      <w:r w:rsidRPr="00A5463E">
        <w:t>6.3.7.4.5</w:t>
      </w:r>
      <w:r w:rsidRPr="00A5463E">
        <w:tab/>
        <w:t>Send Media Transmission Notification message (S: Media Transmission Notification)</w:t>
      </w:r>
      <w:bookmarkEnd w:id="1165"/>
      <w:bookmarkEnd w:id="1166"/>
      <w:bookmarkEnd w:id="1167"/>
      <w:bookmarkEnd w:id="1168"/>
    </w:p>
    <w:p w14:paraId="3866E698"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EA918F4"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7FB3B96F" w14:textId="266E1910" w:rsidR="00D314C5" w:rsidRDefault="00D314C5" w:rsidP="00D314C5">
      <w:pPr>
        <w:pStyle w:val="B1"/>
      </w:pPr>
      <w:bookmarkStart w:id="1169" w:name="_Toc20208777"/>
      <w:bookmarkStart w:id="1170" w:name="_Toc36044888"/>
      <w:bookmarkStart w:id="1171" w:name="_Toc45216371"/>
      <w:r>
        <w:t>2</w:t>
      </w:r>
      <w:r w:rsidRPr="00A5463E">
        <w:t>.</w:t>
      </w:r>
      <w:r w:rsidRPr="00A5463E">
        <w:tab/>
        <w:t xml:space="preserve">shall </w:t>
      </w:r>
      <w:r>
        <w:t>include the User ID and the SSRC of user transmitting the media in the Media Transmission Notification</w:t>
      </w:r>
      <w:r w:rsidRPr="00A5463E">
        <w:t>;</w:t>
      </w:r>
      <w:r>
        <w:t xml:space="preserve"> </w:t>
      </w:r>
    </w:p>
    <w:p w14:paraId="2CDDC818" w14:textId="77777777" w:rsidR="00D314C5" w:rsidRPr="00A5463E" w:rsidRDefault="00D314C5" w:rsidP="00D314C5">
      <w:pPr>
        <w:pStyle w:val="B1"/>
      </w:pPr>
      <w:r>
        <w:t>3</w:t>
      </w:r>
      <w:r w:rsidRPr="00A5463E">
        <w:t>.</w:t>
      </w:r>
      <w:r w:rsidRPr="00A5463E">
        <w:tab/>
        <w:t>may set the first bit in the subtype of the Media Transmission Notification message to '1' (Acknowledgment is required) as described in subclause </w:t>
      </w:r>
      <w:r>
        <w:t>9.2.2.1</w:t>
      </w:r>
      <w:r w:rsidRPr="007053AB">
        <w:t xml:space="preserve">; </w:t>
      </w:r>
    </w:p>
    <w:p w14:paraId="5352026E" w14:textId="77777777" w:rsidR="00D314C5" w:rsidRDefault="00D314C5" w:rsidP="00D314C5">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0C341B44" w14:textId="77777777" w:rsidR="00D314C5" w:rsidRDefault="00D314C5" w:rsidP="00D314C5">
      <w:pPr>
        <w:pStyle w:val="B1"/>
      </w:pPr>
      <w:r>
        <w:t>4.</w:t>
      </w:r>
      <w:r>
        <w:tab/>
        <w:t xml:space="preserve">if the Reception Mode field is set to '0' indicating automatic reception mode: </w:t>
      </w:r>
    </w:p>
    <w:p w14:paraId="4606C95C" w14:textId="000597F4"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 and</w:t>
      </w:r>
    </w:p>
    <w:p w14:paraId="0D67971B" w14:textId="77777777" w:rsidR="00D314C5" w:rsidRDefault="00D314C5" w:rsidP="00D314C5">
      <w:pPr>
        <w:pStyle w:val="B2"/>
      </w:pPr>
      <w:r>
        <w:t>b.</w:t>
      </w:r>
      <w:r>
        <w:tab/>
        <w:t>shall store the SSRC of transmission participant granted the permission to send media in Active SSRC list until the associated transmission is ended towards participant; and</w:t>
      </w:r>
    </w:p>
    <w:p w14:paraId="5A1CA1A0" w14:textId="68C44E35" w:rsidR="00D314C5" w:rsidRDefault="00D314C5" w:rsidP="00D314C5">
      <w:pPr>
        <w:pStyle w:val="B1"/>
      </w:pPr>
      <w:r>
        <w:t>5</w:t>
      </w:r>
      <w:r w:rsidRPr="00A5463E">
        <w:t>.</w:t>
      </w:r>
      <w:r w:rsidRPr="00A5463E">
        <w:tab/>
        <w:t>shall remain in the 'U: permitted to receive' state.</w:t>
      </w:r>
    </w:p>
    <w:p w14:paraId="0CAB7315" w14:textId="77777777" w:rsidR="00B916CE" w:rsidRPr="00A5463E" w:rsidRDefault="00B916CE" w:rsidP="00CB1EBE">
      <w:pPr>
        <w:pStyle w:val="Heading5"/>
      </w:pPr>
      <w:bookmarkStart w:id="1172" w:name="_Toc98709772"/>
      <w:r w:rsidRPr="00A5463E">
        <w:t>6.3.7.4.6</w:t>
      </w:r>
      <w:r w:rsidRPr="00A5463E">
        <w:tab/>
        <w:t>Send Media Reception Override Notify message (S: Media Reception Override Notify)</w:t>
      </w:r>
      <w:bookmarkEnd w:id="1169"/>
      <w:bookmarkEnd w:id="1170"/>
      <w:bookmarkEnd w:id="1171"/>
      <w:bookmarkEnd w:id="1172"/>
    </w:p>
    <w:p w14:paraId="286A9518"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1BE6707E" w14:textId="77777777" w:rsidR="001749DA" w:rsidRDefault="00B916CE" w:rsidP="001749DA">
      <w:pPr>
        <w:pStyle w:val="B1"/>
      </w:pPr>
      <w:r w:rsidRPr="00A5463E">
        <w:t>1.</w:t>
      </w:r>
      <w:r w:rsidRPr="00A5463E">
        <w:tab/>
        <w:t>shall send the Media Reception Override Notify message to the transmission participant;</w:t>
      </w:r>
    </w:p>
    <w:p w14:paraId="72766325"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2C66652" w14:textId="77777777" w:rsidR="00B916CE" w:rsidRPr="00A5463E" w:rsidRDefault="001749DA" w:rsidP="00B916CE">
      <w:pPr>
        <w:pStyle w:val="B1"/>
      </w:pPr>
      <w:r>
        <w:t>3</w:t>
      </w:r>
      <w:r w:rsidR="00B916CE" w:rsidRPr="00A5463E">
        <w:t>.</w:t>
      </w:r>
      <w:r w:rsidR="00B916CE" w:rsidRPr="00A5463E">
        <w:tab/>
        <w:t>shall remain in the 'U: permitted to receive' state.</w:t>
      </w:r>
    </w:p>
    <w:p w14:paraId="50503693" w14:textId="77777777" w:rsidR="00B916CE" w:rsidRPr="00A5463E" w:rsidRDefault="00B916CE" w:rsidP="00CB1EBE">
      <w:pPr>
        <w:pStyle w:val="Heading5"/>
      </w:pPr>
      <w:bookmarkStart w:id="1173" w:name="_Toc20208778"/>
      <w:bookmarkStart w:id="1174" w:name="_Toc36044889"/>
      <w:bookmarkStart w:id="1175" w:name="_Toc45216372"/>
      <w:bookmarkStart w:id="1176" w:name="_Toc98709773"/>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3"/>
      <w:bookmarkEnd w:id="1174"/>
      <w:bookmarkEnd w:id="1175"/>
      <w:bookmarkEnd w:id="1176"/>
    </w:p>
    <w:p w14:paraId="304A76A0"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33B5AE12"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5BE3A920" w14:textId="77777777" w:rsidR="00B916CE" w:rsidRPr="00A5463E" w:rsidRDefault="001749DA" w:rsidP="001749DA">
      <w:pPr>
        <w:pStyle w:val="B1"/>
      </w:pPr>
      <w:r>
        <w:t>2.</w:t>
      </w:r>
      <w:r>
        <w:tab/>
      </w:r>
      <w:r w:rsidRPr="00051ECB">
        <w:t>shall include the SSRC of the user transmitting the media in the Transmission End Notify message;</w:t>
      </w:r>
    </w:p>
    <w:p w14:paraId="47DC207E"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2D762E1"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7BF93B29" w14:textId="77777777" w:rsidR="00F057AA" w:rsidRDefault="00F057AA" w:rsidP="00F057AA">
      <w:pPr>
        <w:pStyle w:val="B1"/>
      </w:pPr>
      <w:r>
        <w:lastRenderedPageBreak/>
        <w:t>5.</w:t>
      </w:r>
      <w:r>
        <w:tab/>
      </w:r>
      <w:r w:rsidRPr="008D2A30">
        <w:t>if C9 has not reached it lower limit,</w:t>
      </w:r>
      <w:r>
        <w:t xml:space="preserve"> </w:t>
      </w:r>
      <w:r w:rsidRPr="00A5463E">
        <w:t>shall remain in the 'U: permitted to receive' state</w:t>
      </w:r>
      <w:r>
        <w:t>; or</w:t>
      </w:r>
    </w:p>
    <w:p w14:paraId="235F838A"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t> </w:t>
      </w:r>
      <w:r>
        <w:t>6.3.7.3.2.</w:t>
      </w:r>
    </w:p>
    <w:p w14:paraId="2246117D" w14:textId="77777777" w:rsidR="00B916CE" w:rsidRPr="00A5463E" w:rsidRDefault="00B916CE" w:rsidP="00CB1EBE">
      <w:pPr>
        <w:pStyle w:val="Heading5"/>
      </w:pPr>
      <w:bookmarkStart w:id="1177" w:name="_Toc20208779"/>
      <w:bookmarkStart w:id="1178" w:name="_Toc36044890"/>
      <w:bookmarkStart w:id="1179" w:name="_Toc45216373"/>
      <w:bookmarkStart w:id="1180" w:name="_Toc98709774"/>
      <w:r w:rsidRPr="00A5463E">
        <w:t>6.3.7.4.8</w:t>
      </w:r>
      <w:r w:rsidRPr="00A5463E">
        <w:tab/>
        <w:t>Send Media Reception End Request message (S: Media Reception End Request)</w:t>
      </w:r>
      <w:bookmarkEnd w:id="1177"/>
      <w:bookmarkEnd w:id="1178"/>
      <w:bookmarkEnd w:id="1179"/>
      <w:bookmarkEnd w:id="1180"/>
    </w:p>
    <w:p w14:paraId="75199F68"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53F0E" w14:textId="77777777" w:rsidR="00B916CE" w:rsidRPr="00A5463E" w:rsidRDefault="00B916CE" w:rsidP="00B916CE">
      <w:pPr>
        <w:pStyle w:val="B1"/>
      </w:pPr>
      <w:r w:rsidRPr="00A5463E">
        <w:t>1.</w:t>
      </w:r>
      <w:r w:rsidRPr="00A5463E">
        <w:tab/>
        <w:t>shall stop sending the RTP media packets to the transmission participant;</w:t>
      </w:r>
    </w:p>
    <w:p w14:paraId="2B50FA0B" w14:textId="77777777" w:rsidR="002B014C" w:rsidRDefault="00B916CE" w:rsidP="002B014C">
      <w:pPr>
        <w:pStyle w:val="B1"/>
      </w:pPr>
      <w:r w:rsidRPr="00A5463E">
        <w:t>2.</w:t>
      </w:r>
      <w:r w:rsidRPr="00A5463E">
        <w:tab/>
        <w:t>shall send the Media Reception End Request message to the transmission participant;</w:t>
      </w:r>
    </w:p>
    <w:p w14:paraId="5C953882"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63A5BC20"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82EFCDA" w14:textId="77777777" w:rsidR="00B916CE" w:rsidRPr="00A5463E" w:rsidRDefault="00B916CE" w:rsidP="00CB1EBE">
      <w:pPr>
        <w:pStyle w:val="Heading5"/>
      </w:pPr>
      <w:bookmarkStart w:id="1181" w:name="_Toc20208780"/>
      <w:bookmarkStart w:id="1182" w:name="_Toc36044891"/>
      <w:bookmarkStart w:id="1183" w:name="_Toc45216374"/>
      <w:bookmarkStart w:id="1184" w:name="_Toc98709775"/>
      <w:r w:rsidRPr="00A5463E">
        <w:t>6.3.7.4.9</w:t>
      </w:r>
      <w:r w:rsidRPr="00A5463E">
        <w:tab/>
        <w:t>Send Media Reception End Response message (S: Media Reception End Response)</w:t>
      </w:r>
      <w:bookmarkEnd w:id="1181"/>
      <w:bookmarkEnd w:id="1182"/>
      <w:bookmarkEnd w:id="1183"/>
      <w:bookmarkEnd w:id="1184"/>
    </w:p>
    <w:p w14:paraId="6DA7203E"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3F8CDDB0" w14:textId="77777777" w:rsidR="00B916CE" w:rsidRPr="00A5463E" w:rsidRDefault="00B916CE" w:rsidP="00B916CE">
      <w:pPr>
        <w:pStyle w:val="B1"/>
      </w:pPr>
      <w:r w:rsidRPr="00A5463E">
        <w:t>1.</w:t>
      </w:r>
      <w:r w:rsidRPr="00A5463E">
        <w:tab/>
        <w:t>shall stop sending the RTP media packets to the transmission participant;</w:t>
      </w:r>
    </w:p>
    <w:p w14:paraId="1A2189D3"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13B111D0"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B0507D9"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B0AB48C"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4BD38D9"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A3ABC71"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t> </w:t>
      </w:r>
      <w:r>
        <w:t>6.3.7.3.2</w:t>
      </w:r>
      <w:r w:rsidRPr="00A5463E">
        <w:t>.</w:t>
      </w:r>
    </w:p>
    <w:p w14:paraId="2A5C0C33" w14:textId="77777777" w:rsidR="00F057AA" w:rsidRPr="00A5463E" w:rsidRDefault="00F057AA" w:rsidP="00CB1EBE">
      <w:pPr>
        <w:pStyle w:val="Heading5"/>
      </w:pPr>
      <w:bookmarkStart w:id="1185" w:name="_Toc45216375"/>
      <w:bookmarkStart w:id="1186" w:name="_Toc20208781"/>
      <w:bookmarkStart w:id="1187" w:name="_Toc36044892"/>
      <w:bookmarkStart w:id="1188" w:name="_Toc98709776"/>
      <w:r>
        <w:t>6.3.7.4.10</w:t>
      </w:r>
      <w:r w:rsidRPr="00A5463E">
        <w:tab/>
        <w:t>Reception of Receive Media Request message (R: Receive Media Request)</w:t>
      </w:r>
      <w:bookmarkEnd w:id="1185"/>
      <w:bookmarkEnd w:id="1188"/>
    </w:p>
    <w:p w14:paraId="284CCF81"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25C14C93"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03A36C89"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F878209"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7C946AEF"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4D74098" w14:textId="77777777" w:rsidR="00F057AA" w:rsidRPr="00A5463E" w:rsidRDefault="00F057AA" w:rsidP="00F057AA">
      <w:pPr>
        <w:pStyle w:val="B2"/>
      </w:pPr>
      <w:r w:rsidRPr="00A5463E">
        <w:t>a.</w:t>
      </w:r>
      <w:r w:rsidRPr="00A5463E">
        <w:tab/>
        <w:t>shall include in the Result field the &lt;Result indicator&gt; value result#0 (Rejected)</w:t>
      </w:r>
    </w:p>
    <w:p w14:paraId="30D5E51B" w14:textId="77777777" w:rsidR="00F057AA" w:rsidRPr="00A5463E" w:rsidRDefault="00F057AA" w:rsidP="00F057AA">
      <w:pPr>
        <w:pStyle w:val="B2"/>
      </w:pPr>
      <w:r w:rsidRPr="00A5463E">
        <w:lastRenderedPageBreak/>
        <w:t>b.</w:t>
      </w:r>
      <w:r w:rsidRPr="00A5463E">
        <w:tab/>
        <w:t>shall include in the Reject Cause field the &lt;Reject Cause&gt; value:</w:t>
      </w:r>
    </w:p>
    <w:p w14:paraId="18C30724" w14:textId="77777777" w:rsidR="00F057AA" w:rsidRPr="00A5463E" w:rsidRDefault="00F057AA" w:rsidP="00F057AA">
      <w:pPr>
        <w:pStyle w:val="B3"/>
      </w:pPr>
      <w:r w:rsidRPr="00A5463E">
        <w:t>i.</w:t>
      </w:r>
      <w:r w:rsidRPr="00A5463E">
        <w:tab/>
        <w:t>cause#0 (Insufficient downlink bandwidth); or</w:t>
      </w:r>
    </w:p>
    <w:p w14:paraId="0CF5AAC0" w14:textId="77777777" w:rsidR="00F057AA" w:rsidRDefault="00F057AA" w:rsidP="00F057AA">
      <w:pPr>
        <w:pStyle w:val="B3"/>
      </w:pPr>
      <w:r w:rsidRPr="00A5463E">
        <w:t>ii.</w:t>
      </w:r>
      <w:r w:rsidRPr="00A5463E">
        <w:tab/>
        <w:t>cause#1 (No permission to receive)</w:t>
      </w:r>
      <w:r w:rsidRPr="00196B9B">
        <w:t xml:space="preserve"> </w:t>
      </w:r>
      <w:r>
        <w:t>; or</w:t>
      </w:r>
    </w:p>
    <w:p w14:paraId="47A443D8"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3CB82E0"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316870D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0EBDBB0E"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FBDBE7C"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4D416FF1" w14:textId="77777777" w:rsidR="00F057AA" w:rsidRPr="00A5463E" w:rsidRDefault="00F057AA" w:rsidP="00F057AA">
      <w:pPr>
        <w:pStyle w:val="B1"/>
      </w:pPr>
      <w:r>
        <w:t>4</w:t>
      </w:r>
      <w:r w:rsidRPr="00A5463E">
        <w:t>.</w:t>
      </w:r>
      <w:r w:rsidRPr="00A5463E">
        <w:tab/>
        <w:t>shall remain in the 'U: permitted to receive' state.</w:t>
      </w:r>
    </w:p>
    <w:p w14:paraId="627042AC"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07BA9D53" w14:textId="77777777" w:rsidR="00F057AA" w:rsidRPr="00A5463E" w:rsidRDefault="00F057AA" w:rsidP="00CB1EBE">
      <w:pPr>
        <w:pStyle w:val="Heading5"/>
      </w:pPr>
      <w:bookmarkStart w:id="1189" w:name="_Toc45216376"/>
      <w:bookmarkStart w:id="1190" w:name="_Toc98709777"/>
      <w:r>
        <w:t>6.3.7.4.11</w:t>
      </w:r>
      <w:r w:rsidRPr="00A5463E">
        <w:tab/>
        <w:t>Send Receive Media Response (Granted) message (S: Receive Media Response (Granted))</w:t>
      </w:r>
      <w:bookmarkEnd w:id="1189"/>
      <w:bookmarkEnd w:id="1190"/>
    </w:p>
    <w:p w14:paraId="1D322EA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29348AAC"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5FB89F55"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48C55838"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5D63C1A" w14:textId="77777777" w:rsidR="00F057AA" w:rsidRDefault="00F057AA" w:rsidP="00F057AA">
      <w:pPr>
        <w:pStyle w:val="B1"/>
      </w:pPr>
      <w:r>
        <w:t>3.</w:t>
      </w:r>
      <w:r>
        <w:tab/>
        <w:t>shall increase C9 (Reception Active) by 1 if it has not reach its upper limit;</w:t>
      </w:r>
    </w:p>
    <w:p w14:paraId="16CC9088"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0D17824" w14:textId="77777777" w:rsidR="00F057AA" w:rsidRDefault="00F057AA" w:rsidP="00F057AA">
      <w:pPr>
        <w:pStyle w:val="B1"/>
      </w:pPr>
      <w:r>
        <w:rPr>
          <w:lang w:val="en-IN"/>
        </w:rPr>
        <w:t>5</w:t>
      </w:r>
      <w:r w:rsidRPr="00A5463E">
        <w:t>.</w:t>
      </w:r>
      <w:r w:rsidRPr="00A5463E">
        <w:tab/>
        <w:t>shall remain in the 'U: permitted to receive' state.</w:t>
      </w:r>
    </w:p>
    <w:p w14:paraId="3EFAC289" w14:textId="77777777" w:rsidR="00F057AA" w:rsidRPr="00A5463E" w:rsidRDefault="00F057AA" w:rsidP="00CB1EBE">
      <w:pPr>
        <w:pStyle w:val="Heading5"/>
      </w:pPr>
      <w:bookmarkStart w:id="1191" w:name="_Toc45216377"/>
      <w:bookmarkStart w:id="1192" w:name="_Toc98709778"/>
      <w:r>
        <w:t>6.3.7.4.12</w:t>
      </w:r>
      <w:r w:rsidRPr="00A5463E">
        <w:tab/>
        <w:t>Receive Media Reception End Response message (R: Media Reception End Response)</w:t>
      </w:r>
      <w:bookmarkEnd w:id="1191"/>
      <w:bookmarkEnd w:id="1192"/>
    </w:p>
    <w:p w14:paraId="3505EA38"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3EF74820"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2F96CF0A" w14:textId="77777777" w:rsidR="00F057AA" w:rsidRDefault="00F057AA" w:rsidP="00F057AA">
      <w:pPr>
        <w:pStyle w:val="B1"/>
      </w:pPr>
      <w:r w:rsidRPr="00A5463E">
        <w:t>2.</w:t>
      </w:r>
      <w:r w:rsidRPr="00A5463E">
        <w:tab/>
        <w:t>shall remain in the 'U: permitted to receive' state.</w:t>
      </w:r>
    </w:p>
    <w:p w14:paraId="47917D30" w14:textId="77777777" w:rsidR="00EB0795" w:rsidRPr="00A5463E" w:rsidRDefault="00EB0795" w:rsidP="00CB1EBE">
      <w:pPr>
        <w:pStyle w:val="Heading2"/>
      </w:pPr>
      <w:bookmarkStart w:id="1193" w:name="_Toc45216378"/>
      <w:bookmarkStart w:id="1194" w:name="_Toc98709779"/>
      <w:r w:rsidRPr="00A5463E">
        <w:lastRenderedPageBreak/>
        <w:t>6.4</w:t>
      </w:r>
      <w:r w:rsidRPr="00A5463E">
        <w:tab/>
        <w:t>Participating MCVideo function transmission control procedures</w:t>
      </w:r>
      <w:bookmarkEnd w:id="1186"/>
      <w:bookmarkEnd w:id="1187"/>
      <w:bookmarkEnd w:id="1193"/>
      <w:bookmarkEnd w:id="1194"/>
    </w:p>
    <w:p w14:paraId="337C6A03" w14:textId="77777777" w:rsidR="00EB0795" w:rsidRPr="00A5463E" w:rsidRDefault="00EB0795" w:rsidP="00CB1EBE">
      <w:pPr>
        <w:pStyle w:val="Heading3"/>
      </w:pPr>
      <w:bookmarkStart w:id="1195" w:name="_Toc20208782"/>
      <w:bookmarkStart w:id="1196" w:name="_Toc36044893"/>
      <w:bookmarkStart w:id="1197" w:name="_Toc45216379"/>
      <w:bookmarkStart w:id="1198" w:name="_Toc98709780"/>
      <w:r w:rsidRPr="00A5463E">
        <w:t>6.4.1</w:t>
      </w:r>
      <w:r w:rsidRPr="00A5463E">
        <w:tab/>
        <w:t>General</w:t>
      </w:r>
      <w:bookmarkEnd w:id="1195"/>
      <w:bookmarkEnd w:id="1196"/>
      <w:bookmarkEnd w:id="1197"/>
      <w:bookmarkEnd w:id="1198"/>
    </w:p>
    <w:p w14:paraId="46FBCB2F"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44AE9899" w14:textId="77777777" w:rsidR="00EB0795" w:rsidRPr="00A5463E" w:rsidRDefault="00EB0795" w:rsidP="00CB1EBE">
      <w:pPr>
        <w:pStyle w:val="Heading3"/>
      </w:pPr>
      <w:bookmarkStart w:id="1199" w:name="_Toc20208783"/>
      <w:bookmarkStart w:id="1200" w:name="_Toc36044894"/>
      <w:bookmarkStart w:id="1201" w:name="_Toc45216380"/>
      <w:bookmarkStart w:id="1202" w:name="_Toc98709781"/>
      <w:r w:rsidRPr="00A5463E">
        <w:t>6.4.2</w:t>
      </w:r>
      <w:r w:rsidRPr="00A5463E">
        <w:tab/>
        <w:t>Receive transmission control messages</w:t>
      </w:r>
      <w:bookmarkEnd w:id="1199"/>
      <w:bookmarkEnd w:id="1200"/>
      <w:bookmarkEnd w:id="1201"/>
      <w:bookmarkEnd w:id="1202"/>
    </w:p>
    <w:p w14:paraId="79210D34" w14:textId="77777777" w:rsidR="00EB0795" w:rsidRPr="00A5463E" w:rsidRDefault="00EB0795" w:rsidP="00EB0795">
      <w:r w:rsidRPr="00A5463E">
        <w:t>Upon receiving a transmission control message the participating MCVideo function:</w:t>
      </w:r>
    </w:p>
    <w:p w14:paraId="04048C1D"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3D7FF0B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7041FDC2"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EB0E98C" w14:textId="77777777" w:rsidR="00EB0795" w:rsidRPr="00A5463E" w:rsidRDefault="00EB0795" w:rsidP="00EB0795">
      <w:pPr>
        <w:pStyle w:val="B2"/>
      </w:pPr>
      <w:r w:rsidRPr="00A5463E">
        <w:t>a.</w:t>
      </w:r>
      <w:r w:rsidRPr="00A5463E">
        <w:tab/>
        <w:t>if</w:t>
      </w:r>
    </w:p>
    <w:p w14:paraId="53FC7341"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6DE64D3"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6CCEAED1"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1582A8" w14:textId="77777777" w:rsidR="00EB0795" w:rsidRPr="00A5463E" w:rsidRDefault="00EB0795" w:rsidP="00EB0795">
      <w:pPr>
        <w:pStyle w:val="B2"/>
      </w:pPr>
      <w:r w:rsidRPr="00A5463E">
        <w:tab/>
        <w:t>shall immediately forward the transmission control message to the transmission participant; and</w:t>
      </w:r>
    </w:p>
    <w:p w14:paraId="64425540" w14:textId="77777777" w:rsidR="00EB0795" w:rsidRPr="00A5463E" w:rsidRDefault="00EB0795" w:rsidP="00EB0795">
      <w:pPr>
        <w:pStyle w:val="B2"/>
      </w:pPr>
      <w:r w:rsidRPr="00A5463E">
        <w:t>b.</w:t>
      </w:r>
      <w:r w:rsidRPr="00A5463E">
        <w:tab/>
        <w:t>if</w:t>
      </w:r>
    </w:p>
    <w:p w14:paraId="5FCD5981"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3EFA13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7B08EF1B" w14:textId="77777777" w:rsidR="00EB0795" w:rsidRPr="00A5463E" w:rsidRDefault="00EB0795" w:rsidP="00EB0795">
      <w:pPr>
        <w:pStyle w:val="B2"/>
      </w:pPr>
      <w:r w:rsidRPr="00A5463E">
        <w:t>shall perform actions as specified in subclause 10.2.</w:t>
      </w:r>
    </w:p>
    <w:p w14:paraId="20C9D22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798EDE14" w14:textId="77777777" w:rsidR="00EB0795" w:rsidRPr="00A5463E" w:rsidRDefault="00EB0795" w:rsidP="00CB1EBE">
      <w:pPr>
        <w:pStyle w:val="Heading3"/>
      </w:pPr>
      <w:bookmarkStart w:id="1203" w:name="_Toc20208784"/>
      <w:bookmarkStart w:id="1204" w:name="_Toc36044895"/>
      <w:bookmarkStart w:id="1205" w:name="_Toc45216381"/>
      <w:bookmarkStart w:id="1206" w:name="_Toc98709782"/>
      <w:r w:rsidRPr="00A5463E">
        <w:t>6.4.3</w:t>
      </w:r>
      <w:r w:rsidRPr="00A5463E">
        <w:tab/>
        <w:t>Receive RTP media packets (R: RTP Media)</w:t>
      </w:r>
      <w:bookmarkEnd w:id="1203"/>
      <w:bookmarkEnd w:id="1204"/>
      <w:bookmarkEnd w:id="1205"/>
      <w:bookmarkEnd w:id="1206"/>
    </w:p>
    <w:p w14:paraId="78EA97E7" w14:textId="77777777" w:rsidR="00EB0795" w:rsidRPr="00A5463E" w:rsidRDefault="00EB0795" w:rsidP="00EB0795">
      <w:r w:rsidRPr="00A5463E">
        <w:t>Upon receiving RTP media packets the participating MCVideo function:</w:t>
      </w:r>
    </w:p>
    <w:p w14:paraId="5AD275D2"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56FEF1B3"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0D8B35E6"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309F722D" w14:textId="77777777" w:rsidR="00EB0795" w:rsidRPr="00A5463E" w:rsidRDefault="00EB0795" w:rsidP="00EB0795">
      <w:pPr>
        <w:pStyle w:val="B2"/>
      </w:pPr>
      <w:r w:rsidRPr="00A5463E">
        <w:t>a.</w:t>
      </w:r>
      <w:r w:rsidRPr="00A5463E">
        <w:tab/>
        <w:t>if</w:t>
      </w:r>
    </w:p>
    <w:p w14:paraId="6FEBF5F9"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4A483230"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EBA4875" w14:textId="77777777" w:rsidR="00EB0795" w:rsidRPr="00A5463E" w:rsidRDefault="00EB0795" w:rsidP="00EB0795">
      <w:pPr>
        <w:pStyle w:val="B2"/>
      </w:pPr>
      <w:r w:rsidRPr="00A5463E">
        <w:tab/>
        <w:t>shall immediately forward the RTP media packets to the MCVideo client; and</w:t>
      </w:r>
    </w:p>
    <w:p w14:paraId="5B7A955B"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8C0B0A2" w14:textId="77777777" w:rsidR="00EB0795" w:rsidRPr="00A5463E" w:rsidRDefault="00EB0795" w:rsidP="00CB1EBE">
      <w:pPr>
        <w:pStyle w:val="Heading3"/>
      </w:pPr>
      <w:bookmarkStart w:id="1207" w:name="_Toc20208785"/>
      <w:bookmarkStart w:id="1208" w:name="_Toc36044896"/>
      <w:bookmarkStart w:id="1209" w:name="_Toc45216382"/>
      <w:bookmarkStart w:id="1210" w:name="_Toc98709783"/>
      <w:r w:rsidRPr="00A5463E">
        <w:t>6.4.4</w:t>
      </w:r>
      <w:r w:rsidRPr="00A5463E">
        <w:tab/>
        <w:t>Release of session</w:t>
      </w:r>
      <w:bookmarkEnd w:id="1207"/>
      <w:bookmarkEnd w:id="1208"/>
      <w:bookmarkEnd w:id="1209"/>
      <w:bookmarkEnd w:id="1210"/>
    </w:p>
    <w:p w14:paraId="6344F1E5"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700BD20"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226453C9"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7DEF13B7"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57D4618B" w14:textId="77777777" w:rsidR="00EB0795" w:rsidRPr="00A5463E" w:rsidRDefault="00EB0795" w:rsidP="00EB0795">
      <w:pPr>
        <w:pStyle w:val="B1"/>
      </w:pPr>
      <w:r w:rsidRPr="00A5463E">
        <w:t>1.</w:t>
      </w:r>
      <w:r w:rsidRPr="00A5463E">
        <w:tab/>
        <w:t>in case of a pre-established session, shall perform the actions in subclause 9.3.2; and</w:t>
      </w:r>
    </w:p>
    <w:p w14:paraId="09AEFA53"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8C5FA0D" w14:textId="77777777" w:rsidR="00886898" w:rsidRDefault="00886898" w:rsidP="00CB1EBE">
      <w:pPr>
        <w:pStyle w:val="Heading2"/>
      </w:pPr>
      <w:bookmarkStart w:id="1211" w:name="_Toc98709784"/>
      <w:r>
        <w:t>6.5</w:t>
      </w:r>
      <w:r>
        <w:tab/>
        <w:t>Non-controlling MCVideo function of an MCVideo group</w:t>
      </w:r>
      <w:bookmarkEnd w:id="1211"/>
    </w:p>
    <w:p w14:paraId="7E168B87" w14:textId="77777777" w:rsidR="00886898" w:rsidRDefault="00886898" w:rsidP="00CB1EBE">
      <w:pPr>
        <w:pStyle w:val="Heading3"/>
      </w:pPr>
      <w:bookmarkStart w:id="1212" w:name="_Toc98709785"/>
      <w:r>
        <w:t>6.5.1</w:t>
      </w:r>
      <w:r>
        <w:tab/>
        <w:t>General</w:t>
      </w:r>
      <w:bookmarkEnd w:id="1212"/>
    </w:p>
    <w:p w14:paraId="41F3ACD5" w14:textId="77777777" w:rsidR="00886898" w:rsidRDefault="00886898" w:rsidP="00886898">
      <w:r>
        <w:t>The transmission control server interface in the non-controlling MCVideo function of an MCVideo group shall support the procedures in clauses 6.5.2, 6.5.3 and 6.5.4.</w:t>
      </w:r>
    </w:p>
    <w:p w14:paraId="3C3A4BB5" w14:textId="77777777" w:rsidR="00886898" w:rsidRDefault="00886898" w:rsidP="00886898">
      <w:r>
        <w:t>The transmission participant interface in the non-controlling MCVideo function of an MCVideo group shall support the procedures in clause 6.5.5.</w:t>
      </w:r>
    </w:p>
    <w:p w14:paraId="237740E9" w14:textId="77777777" w:rsidR="00886898" w:rsidRDefault="00886898" w:rsidP="00CB1EBE">
      <w:pPr>
        <w:pStyle w:val="Heading3"/>
      </w:pPr>
      <w:bookmarkStart w:id="1213" w:name="_Toc98709786"/>
      <w:r>
        <w:t>6.5.2</w:t>
      </w:r>
      <w:r>
        <w:tab/>
        <w:t>The MCVideo call initialization procedure in the non-controlling MCVideo function of an MCVideo group</w:t>
      </w:r>
      <w:bookmarkEnd w:id="1213"/>
    </w:p>
    <w:p w14:paraId="31020289" w14:textId="77777777" w:rsidR="00886898" w:rsidRDefault="00886898" w:rsidP="00CB1EBE">
      <w:pPr>
        <w:pStyle w:val="Heading4"/>
      </w:pPr>
      <w:bookmarkStart w:id="1214" w:name="_Toc98709787"/>
      <w:r>
        <w:t>6.5.2.1</w:t>
      </w:r>
      <w:r>
        <w:tab/>
        <w:t>General</w:t>
      </w:r>
      <w:bookmarkEnd w:id="1214"/>
    </w:p>
    <w:p w14:paraId="35281E15" w14:textId="77777777" w:rsidR="00886898" w:rsidRDefault="00886898" w:rsidP="00886898">
      <w:pPr>
        <w:rPr>
          <w:lang w:eastAsia="x-none"/>
        </w:rPr>
      </w:pPr>
      <w:r>
        <w:rPr>
          <w:lang w:eastAsia="x-none"/>
        </w:rPr>
        <w:t>The clause 6.5.2.2 describes the initial procedures when a new SIP session is establishing a group session.</w:t>
      </w:r>
    </w:p>
    <w:p w14:paraId="5F16DD13" w14:textId="77777777" w:rsidR="00886898" w:rsidRDefault="00886898" w:rsidP="00886898">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B2C0CC1" w14:textId="77777777" w:rsidR="00886898" w:rsidRDefault="00886898" w:rsidP="00CB1EBE">
      <w:pPr>
        <w:pStyle w:val="Heading4"/>
      </w:pPr>
      <w:bookmarkStart w:id="1215" w:name="_Toc98709788"/>
      <w:r>
        <w:t>6.5.2.2</w:t>
      </w:r>
      <w:r>
        <w:tab/>
        <w:t>Initial procedures when a new SIP session is establishing a group session</w:t>
      </w:r>
      <w:bookmarkEnd w:id="1215"/>
    </w:p>
    <w:p w14:paraId="33F1FC57" w14:textId="77777777" w:rsidR="00886898" w:rsidRDefault="00886898" w:rsidP="00886898">
      <w:r>
        <w:t>When receiving an indication from the application and signalling plane that a group session is initiated, the transmission control server interface:</w:t>
      </w:r>
    </w:p>
    <w:p w14:paraId="656A603B" w14:textId="77777777" w:rsidR="00886898" w:rsidRDefault="00886898" w:rsidP="00886898">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3CFAB457" w14:textId="77777777" w:rsidR="00886898" w:rsidRDefault="00886898" w:rsidP="00886898">
      <w:pPr>
        <w:pStyle w:val="B1"/>
      </w:pPr>
      <w:r>
        <w:t>2.</w:t>
      </w:r>
      <w:r>
        <w:tab/>
        <w:t>shall for each MCVideo client in the MCVideo group controlled by the non-controlling MCVideo function that are participating in the session:</w:t>
      </w:r>
    </w:p>
    <w:p w14:paraId="78E53F93" w14:textId="77777777" w:rsidR="00886898" w:rsidRDefault="00886898" w:rsidP="00886898">
      <w:pPr>
        <w:pStyle w:val="B2"/>
      </w:pPr>
      <w:r>
        <w:t>a.</w:t>
      </w:r>
      <w:r>
        <w:tab/>
        <w:t>generate a random temporary identifier between '0' and '4294967295';</w:t>
      </w:r>
    </w:p>
    <w:p w14:paraId="0DC4DFAB" w14:textId="77777777" w:rsidR="00886898" w:rsidRDefault="00886898" w:rsidP="00886898">
      <w:pPr>
        <w:pStyle w:val="B2"/>
      </w:pPr>
      <w:r>
        <w:t>b.</w:t>
      </w:r>
      <w:r>
        <w:tab/>
        <w:t>store an association between the generated temporary identifier and the transmission participant interface;</w:t>
      </w:r>
    </w:p>
    <w:p w14:paraId="54C560F0" w14:textId="77777777" w:rsidR="00886898" w:rsidRDefault="00886898" w:rsidP="00886898">
      <w:pPr>
        <w:pStyle w:val="B2"/>
      </w:pPr>
      <w:r>
        <w:t>c.</w:t>
      </w:r>
      <w:r>
        <w:tab/>
        <w:t>store information about capabilities negotiated in the "mc_queueing" and "mc_priority" fmtp attributes as described in clause 14;</w:t>
      </w:r>
    </w:p>
    <w:p w14:paraId="3324AB68" w14:textId="77777777" w:rsidR="00886898" w:rsidRDefault="00886898" w:rsidP="00886898">
      <w:pPr>
        <w:pStyle w:val="B2"/>
      </w:pPr>
      <w:r>
        <w:t>d.</w:t>
      </w:r>
      <w:r>
        <w:tab/>
        <w:t>store information whether the MCVideo client requested privacy or not; and</w:t>
      </w:r>
    </w:p>
    <w:p w14:paraId="20D094EB" w14:textId="77777777" w:rsidR="00886898" w:rsidRDefault="00886898" w:rsidP="00886898">
      <w:pPr>
        <w:pStyle w:val="B2"/>
      </w:pPr>
      <w:r>
        <w:t>e.</w:t>
      </w:r>
      <w:r>
        <w:tab/>
        <w:t>initiate an instance of the 'transmission participant interface state transition' state machine as specified in clause 6.5.5; and</w:t>
      </w:r>
    </w:p>
    <w:p w14:paraId="7CEDB091" w14:textId="77777777" w:rsidR="00886898" w:rsidRDefault="00886898" w:rsidP="00886898">
      <w:pPr>
        <w:pStyle w:val="B1"/>
      </w:pPr>
      <w:r>
        <w:t>3.</w:t>
      </w:r>
      <w:r>
        <w:tab/>
        <w:t>shall perform the actions in the clause 6.5.4.</w:t>
      </w:r>
    </w:p>
    <w:p w14:paraId="459BA988" w14:textId="77777777" w:rsidR="00886898" w:rsidRDefault="00886898" w:rsidP="00886898">
      <w:r>
        <w:t>When receiving an indication from the application and signalling plane that an MCVideo client has accepted an invitation to the session, the transmission participant interface shall perform the actions in clause 6.5.5.</w:t>
      </w:r>
    </w:p>
    <w:p w14:paraId="7FC38DCF" w14:textId="77777777" w:rsidR="00886898" w:rsidRDefault="00886898" w:rsidP="00CB1EBE">
      <w:pPr>
        <w:pStyle w:val="Heading4"/>
      </w:pPr>
      <w:bookmarkStart w:id="1216" w:name="_Toc98709789"/>
      <w:r>
        <w:t>6.5.2.3</w:t>
      </w:r>
      <w:r>
        <w:tab/>
        <w:t>Switching from a controlling MCVideo function mode to a non-controlling MCVideo function mode</w:t>
      </w:r>
      <w:bookmarkEnd w:id="1216"/>
    </w:p>
    <w:p w14:paraId="0C244260" w14:textId="77777777" w:rsidR="00886898" w:rsidRDefault="00886898" w:rsidP="00CB1EBE">
      <w:pPr>
        <w:pStyle w:val="Heading5"/>
      </w:pPr>
      <w:bookmarkStart w:id="1217" w:name="_Toc98709790"/>
      <w:r>
        <w:t>6.5.2.3.1</w:t>
      </w:r>
      <w:r>
        <w:tab/>
        <w:t>Overview</w:t>
      </w:r>
      <w:bookmarkEnd w:id="1217"/>
    </w:p>
    <w:p w14:paraId="6613203C" w14:textId="77777777" w:rsidR="00886898" w:rsidRDefault="00886898" w:rsidP="00886898">
      <w:pPr>
        <w:rPr>
          <w:lang w:eastAsia="x-none"/>
        </w:rPr>
      </w:pPr>
      <w:r>
        <w:rPr>
          <w:lang w:eastAsia="x-none"/>
        </w:rPr>
        <w:t>The switching from working in a controlling MCVideo functional mode to a non-controlling MCVideo functional mode is a 2-step procedure.</w:t>
      </w:r>
    </w:p>
    <w:p w14:paraId="06C882F4" w14:textId="77777777" w:rsidR="00886898" w:rsidRDefault="00886898" w:rsidP="00CB1EBE">
      <w:pPr>
        <w:pStyle w:val="B1"/>
        <w:rPr>
          <w:lang w:eastAsia="x-none"/>
        </w:rPr>
      </w:pPr>
      <w:r w:rsidRPr="00CB1EBE">
        <w:t>Step 1</w:t>
      </w:r>
      <w:r w:rsidRPr="00CB1EBE">
        <w:tab/>
        <w:t xml:space="preserve">The </w:t>
      </w:r>
      <w:r w:rsidRPr="00CB1EBE">
        <w:rPr>
          <w:rFonts w:eastAsia="Malgun Gothic"/>
        </w:rPr>
        <w:t>controlling</w:t>
      </w:r>
      <w:r w:rsidRPr="00CB1EBE">
        <w:t xml:space="preserve"> MCVideo function prepares for acting as a non-controlling MCVideo function. The step 1 procedure is specified in clause 6.5.2.3.2.</w:t>
      </w:r>
      <w:r w:rsidRPr="00CB1EBE">
        <w:br/>
      </w:r>
      <w:r w:rsidRPr="00CB1EBE">
        <w:br/>
        <w:t>Before continuing with step 2, the application and signalling plane needs to receive a confirmation that the SIP session between the transmission control server and the interface to the transmission control server is established.</w:t>
      </w:r>
    </w:p>
    <w:p w14:paraId="5554865C" w14:textId="77777777" w:rsidR="00886898" w:rsidRDefault="00886898" w:rsidP="00CB1EBE">
      <w:pPr>
        <w:pStyle w:val="B1"/>
      </w:pPr>
      <w:r w:rsidRPr="00CB1EBE">
        <w:t>Step 2</w:t>
      </w:r>
      <w:r w:rsidRPr="00CB1EBE">
        <w:tab/>
        <w:t>The controlling MCVideo functions starts acting as a non-controlling MCVideo function. The step 2 procedure is specified in clause 6.5.2.3.3.</w:t>
      </w:r>
    </w:p>
    <w:p w14:paraId="26B34859" w14:textId="77777777" w:rsidR="00886898" w:rsidRDefault="00886898" w:rsidP="00CB1EBE">
      <w:pPr>
        <w:pStyle w:val="Heading5"/>
      </w:pPr>
      <w:bookmarkStart w:id="1218" w:name="_Toc98709791"/>
      <w:r>
        <w:t>6.5.2.3.2</w:t>
      </w:r>
      <w:r>
        <w:tab/>
        <w:t>Preparing for the switch to non-controlling MCVideo function (Step 1)</w:t>
      </w:r>
      <w:bookmarkEnd w:id="1218"/>
    </w:p>
    <w:p w14:paraId="46EB3867" w14:textId="77777777" w:rsidR="00886898" w:rsidRDefault="00886898" w:rsidP="00886898">
      <w:r>
        <w:t>When receiving a request from the application and signalling plane to prepare for merging with another group session, the transmission control server:</w:t>
      </w:r>
    </w:p>
    <w:p w14:paraId="48DF987D" w14:textId="77777777" w:rsidR="00886898" w:rsidRDefault="00886898" w:rsidP="00886898">
      <w:pPr>
        <w:pStyle w:val="B1"/>
      </w:pPr>
      <w:r>
        <w:t>1.</w:t>
      </w:r>
      <w:r>
        <w:tab/>
        <w:t>if in the 'G: transmit taken' state, shall provide information about current transmitter to the signalling and application plane;</w:t>
      </w:r>
    </w:p>
    <w:p w14:paraId="44E9E1C8" w14:textId="77777777" w:rsidR="00886898" w:rsidRDefault="00886898" w:rsidP="00886898">
      <w:pPr>
        <w:pStyle w:val="NO"/>
      </w:pPr>
      <w:r>
        <w:t>NOTE:</w:t>
      </w:r>
      <w:r>
        <w:tab/>
        <w:t>The signalling and application plane will use the information about the current transmitter to send a transmission request in a SIP MESSAGE request as specified in 3GPP TS 24.281 [2].</w:t>
      </w:r>
    </w:p>
    <w:p w14:paraId="5B877E7C" w14:textId="77777777" w:rsidR="00886898" w:rsidRDefault="00886898" w:rsidP="00886898">
      <w:pPr>
        <w:pStyle w:val="B1"/>
      </w:pPr>
      <w:r>
        <w:t>2.</w:t>
      </w:r>
      <w:r>
        <w:tab/>
        <w:t>shall release the instance used for 'general transmission control operation'; and</w:t>
      </w:r>
    </w:p>
    <w:p w14:paraId="780C4A2A" w14:textId="77777777" w:rsidR="00886898" w:rsidRDefault="00886898" w:rsidP="00886898">
      <w:pPr>
        <w:pStyle w:val="B1"/>
      </w:pPr>
      <w:r>
        <w:t>3.</w:t>
      </w:r>
      <w:r>
        <w:tab/>
        <w:t>shall for each MCVideo client in the MCVideo group controlled by the controlling MCVideo function and participating in the session:</w:t>
      </w:r>
    </w:p>
    <w:p w14:paraId="0A861569" w14:textId="77777777" w:rsidR="00886898" w:rsidRDefault="00886898" w:rsidP="00886898">
      <w:pPr>
        <w:pStyle w:val="B2"/>
      </w:pPr>
      <w:r>
        <w:t>a.</w:t>
      </w:r>
      <w:r>
        <w:tab/>
        <w:t>generate a random temporary identifier between '0' and '4294967295';</w:t>
      </w:r>
    </w:p>
    <w:p w14:paraId="54F02334" w14:textId="77777777" w:rsidR="00886898" w:rsidRDefault="00886898" w:rsidP="00886898">
      <w:pPr>
        <w:pStyle w:val="B2"/>
      </w:pPr>
      <w:r>
        <w:t>b.</w:t>
      </w:r>
      <w:r>
        <w:tab/>
        <w:t>store an association between the generated temporary identifier and the transmission participant interface;</w:t>
      </w:r>
    </w:p>
    <w:p w14:paraId="1B83555D" w14:textId="77777777" w:rsidR="00886898" w:rsidRDefault="00886898" w:rsidP="00886898">
      <w:pPr>
        <w:pStyle w:val="B2"/>
      </w:pPr>
      <w:r>
        <w:t>c.</w:t>
      </w:r>
      <w:r>
        <w:tab/>
        <w:t>store information about capabilities negotiated in the "mc_queueing" and "mc_priority" fmtp attributes as specified in clause 14;</w:t>
      </w:r>
    </w:p>
    <w:p w14:paraId="186E919A" w14:textId="77777777" w:rsidR="00886898" w:rsidRDefault="00886898" w:rsidP="00886898">
      <w:pPr>
        <w:pStyle w:val="B2"/>
      </w:pPr>
      <w:r>
        <w:lastRenderedPageBreak/>
        <w:t>d.</w:t>
      </w:r>
      <w:r>
        <w:tab/>
        <w:t>store information whether the MCVideo client requested privacy or not; and</w:t>
      </w:r>
    </w:p>
    <w:p w14:paraId="64D478FD" w14:textId="77777777" w:rsidR="00886898" w:rsidRDefault="00886898" w:rsidP="00886898">
      <w:pPr>
        <w:pStyle w:val="B2"/>
      </w:pPr>
      <w:r>
        <w:t>e.</w:t>
      </w:r>
      <w:r>
        <w:tab/>
        <w:t>initiate an instance of the 'transmission participant interface state transition' state machine as specified in clause 6.5.5.</w:t>
      </w:r>
    </w:p>
    <w:p w14:paraId="46327D04" w14:textId="77777777" w:rsidR="00886898" w:rsidRDefault="00886898" w:rsidP="00CB1EBE">
      <w:pPr>
        <w:pStyle w:val="Heading5"/>
      </w:pPr>
      <w:bookmarkStart w:id="1219" w:name="_Toc98709792"/>
      <w:r>
        <w:t>6.5.2.3.3</w:t>
      </w:r>
      <w:r>
        <w:tab/>
        <w:t>Start acting as a non-controlling MCVideo function (Step 2)</w:t>
      </w:r>
      <w:bookmarkEnd w:id="1219"/>
    </w:p>
    <w:p w14:paraId="19F2ED01" w14:textId="77777777" w:rsidR="00886898" w:rsidRDefault="00886898" w:rsidP="00886898">
      <w:r>
        <w:t>When receiving a request from the application and signalling plane to finalize the switch to non-controlling MCVideo function behaviour, the transmission control server:</w:t>
      </w:r>
    </w:p>
    <w:p w14:paraId="177AFE15" w14:textId="77777777" w:rsidR="00886898" w:rsidRDefault="00886898" w:rsidP="00886898">
      <w:pPr>
        <w:pStyle w:val="B1"/>
      </w:pPr>
      <w:r>
        <w:t>1.</w:t>
      </w:r>
      <w:r>
        <w:tab/>
        <w:t>shall start acting as a transmission control server interface;</w:t>
      </w:r>
    </w:p>
    <w:p w14:paraId="64722060" w14:textId="77777777" w:rsidR="00886898" w:rsidRDefault="00886898" w:rsidP="00886898">
      <w:pPr>
        <w:pStyle w:val="B1"/>
      </w:pPr>
      <w:r>
        <w:t>2.</w:t>
      </w:r>
      <w:r>
        <w:tab/>
        <w:t>if an active transmission request queue exists, for each queued transmission request in the active transmission request queue:</w:t>
      </w:r>
    </w:p>
    <w:p w14:paraId="0950FE49" w14:textId="77777777" w:rsidR="00886898" w:rsidRDefault="00886898" w:rsidP="00886898">
      <w:pPr>
        <w:pStyle w:val="NO"/>
      </w:pPr>
      <w:r>
        <w:t>NOTE:</w:t>
      </w:r>
      <w:r>
        <w:tab/>
        <w:t>The active transmission request queue was built up when the non-controlling MCVideo function was acting as a transmission control server.</w:t>
      </w:r>
    </w:p>
    <w:p w14:paraId="0337F038" w14:textId="77777777" w:rsidR="00886898" w:rsidRDefault="00886898" w:rsidP="00886898">
      <w:pPr>
        <w:pStyle w:val="B2"/>
      </w:pPr>
      <w:r>
        <w:t>a.</w:t>
      </w:r>
      <w:r>
        <w:tab/>
        <w:t>shall send a Transmission Request message to the transmission control server. The Transmission Request:</w:t>
      </w:r>
    </w:p>
    <w:p w14:paraId="14074294" w14:textId="77777777" w:rsidR="00886898" w:rsidRDefault="00886898" w:rsidP="00886898">
      <w:pPr>
        <w:pStyle w:val="B3"/>
      </w:pPr>
      <w:r>
        <w:t>i.</w:t>
      </w:r>
      <w:r>
        <w:tab/>
        <w:t>shall include all fields included by the transmission participant;</w:t>
      </w:r>
    </w:p>
    <w:p w14:paraId="7591DE03" w14:textId="77777777" w:rsidR="00886898" w:rsidRDefault="00886898" w:rsidP="00886898">
      <w:pPr>
        <w:pStyle w:val="B3"/>
      </w:pPr>
      <w:r>
        <w:t>ii.</w:t>
      </w:r>
      <w:r>
        <w:tab/>
        <w:t>if a Track Info field is included, shall include the temporary identifier at the end of the &lt;Transmission Participant Reference&gt; value item; and</w:t>
      </w:r>
    </w:p>
    <w:p w14:paraId="77FF1D69" w14:textId="77777777" w:rsidR="00886898" w:rsidRDefault="00886898" w:rsidP="00886898">
      <w:pPr>
        <w:pStyle w:val="B3"/>
      </w:pPr>
      <w:r>
        <w:t>iii.</w:t>
      </w:r>
      <w:r>
        <w:tab/>
        <w:t>if a Track Info field is not included, shall include a Track Info field populated as follows:</w:t>
      </w:r>
    </w:p>
    <w:p w14:paraId="11183CF5" w14:textId="77777777" w:rsidR="00886898" w:rsidRDefault="00886898" w:rsidP="00886898">
      <w:pPr>
        <w:pStyle w:val="B4"/>
      </w:pPr>
      <w:r>
        <w:t>A.</w:t>
      </w:r>
      <w:r>
        <w:tab/>
        <w:t>shall include the "mc_queueing" fmtp attribute value negotiated as specified in clause 14 in the &lt;Queueing Capability&gt; value;</w:t>
      </w:r>
    </w:p>
    <w:p w14:paraId="69E74790" w14:textId="77777777" w:rsidR="00886898" w:rsidRDefault="00886898" w:rsidP="00886898">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68B140DE" w14:textId="77777777" w:rsidR="00886898" w:rsidRDefault="00886898" w:rsidP="00886898">
      <w:pPr>
        <w:pStyle w:val="B4"/>
      </w:pPr>
      <w:r>
        <w:t>C. shall include the temporary identifier as the first &lt;Transmission Participant Reference&gt; value;</w:t>
      </w:r>
    </w:p>
    <w:p w14:paraId="73127184" w14:textId="77777777" w:rsidR="00886898" w:rsidRDefault="00886898" w:rsidP="00886898">
      <w:pPr>
        <w:pStyle w:val="B1"/>
      </w:pPr>
      <w:r>
        <w:t>3.</w:t>
      </w:r>
      <w:r>
        <w:tab/>
        <w:t>if an active ttransmission request queue exists, shall move the active ttransmission request queue to a passive ttransmission request queue; and</w:t>
      </w:r>
    </w:p>
    <w:p w14:paraId="2599D23C" w14:textId="77777777" w:rsidR="00886898" w:rsidRDefault="00886898" w:rsidP="00886898">
      <w:pPr>
        <w:pStyle w:val="B1"/>
      </w:pPr>
      <w:r>
        <w:t>4.</w:t>
      </w:r>
      <w:r>
        <w:tab/>
        <w:t>shall perform the actions in the clause 6.5.4.</w:t>
      </w:r>
    </w:p>
    <w:p w14:paraId="19231640" w14:textId="77777777" w:rsidR="00886898" w:rsidRDefault="00886898" w:rsidP="00886898">
      <w:r>
        <w:t>When receiving an indication from the application and signalling plane that an MCVideo client has joined the session, the transmission participant interface shall perform the actions in clause 6.5.5.</w:t>
      </w:r>
    </w:p>
    <w:p w14:paraId="72194F8B" w14:textId="77777777" w:rsidR="000E1FF9" w:rsidRDefault="000E1FF9" w:rsidP="00CB1EBE">
      <w:pPr>
        <w:pStyle w:val="Heading3"/>
      </w:pPr>
      <w:bookmarkStart w:id="1220" w:name="_Toc98709793"/>
      <w:r>
        <w:t>6.5.3</w:t>
      </w:r>
      <w:r>
        <w:tab/>
        <w:t>The MCVideo call release procedure in the non-controlling MCVideo function of an MCVideo group</w:t>
      </w:r>
      <w:bookmarkEnd w:id="1220"/>
    </w:p>
    <w:p w14:paraId="500D6D79" w14:textId="77777777" w:rsidR="000E1FF9" w:rsidRDefault="000E1FF9" w:rsidP="000E1FF9">
      <w:r>
        <w:t>When an MCVideo client leaves an MCVideo call and the MCVideo call remains ongoing with the other MCVideo clients, the non-controlling MCVideo function of an MCVideo group follows a two-step procedure:</w:t>
      </w:r>
    </w:p>
    <w:p w14:paraId="2E2D9D0A"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26EE598F" w14:textId="77777777" w:rsidR="000E1FF9" w:rsidRDefault="000E1FF9" w:rsidP="00CB1EBE">
      <w:pPr>
        <w:pStyle w:val="B1"/>
        <w:rPr>
          <w:rFonts w:eastAsia="Malgun Gothic"/>
        </w:rPr>
      </w:pPr>
      <w:r w:rsidRPr="00CB1EBE">
        <w:rPr>
          <w:rFonts w:eastAsia="Malgun Gothic"/>
        </w:rPr>
        <w:t>Step 2</w:t>
      </w:r>
      <w:r w:rsidRPr="00CB1EBE">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EE7D05" w14:textId="77777777" w:rsidR="000E1FF9" w:rsidRDefault="000E1FF9" w:rsidP="000E1FF9">
      <w:r>
        <w:t>When an MCVideo call is released, the transmission control server interface follows a two-step procedure:</w:t>
      </w:r>
    </w:p>
    <w:p w14:paraId="783EF9E3"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control server interface stops sending transmission control messages and RTP media packets to MCVideo clients in the MCVideo call; and</w:t>
      </w:r>
    </w:p>
    <w:p w14:paraId="230567D6" w14:textId="77777777" w:rsidR="000E1FF9" w:rsidRDefault="000E1FF9" w:rsidP="00CB1EBE">
      <w:pPr>
        <w:pStyle w:val="B1"/>
        <w:rPr>
          <w:rFonts w:eastAsia="Malgun Gothic"/>
        </w:rPr>
      </w:pPr>
      <w:r w:rsidRPr="00CB1EBE">
        <w:rPr>
          <w:rFonts w:eastAsia="Malgun Gothic"/>
        </w:rPr>
        <w:lastRenderedPageBreak/>
        <w:t>Step 2</w:t>
      </w:r>
      <w:r w:rsidRPr="00CB1EBE">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216D45A6" w14:textId="77777777" w:rsidR="000E1FF9" w:rsidRDefault="000E1FF9" w:rsidP="000E1FF9">
      <w:r>
        <w:t>The non-controlling MCVideo function of an MCVideo group can initiate an MCVideo call release depending on the release policy specified in 3GPP TS 24.281 [2].</w:t>
      </w:r>
    </w:p>
    <w:p w14:paraId="7815C106" w14:textId="77777777" w:rsidR="000E1FF9" w:rsidRDefault="000E1FF9" w:rsidP="00CB1EBE">
      <w:pPr>
        <w:pStyle w:val="Heading3"/>
      </w:pPr>
      <w:bookmarkStart w:id="1221" w:name="_Toc98709794"/>
      <w:r>
        <w:t>6.5.4</w:t>
      </w:r>
      <w:r>
        <w:tab/>
        <w:t>Floor control server interface procedures</w:t>
      </w:r>
      <w:bookmarkEnd w:id="1221"/>
    </w:p>
    <w:p w14:paraId="759B0D92" w14:textId="77777777" w:rsidR="000E1FF9" w:rsidRDefault="000E1FF9" w:rsidP="00CB1EBE">
      <w:pPr>
        <w:pStyle w:val="Heading4"/>
      </w:pPr>
      <w:bookmarkStart w:id="1222" w:name="_Toc98709795"/>
      <w:r>
        <w:t>6.5.4.1</w:t>
      </w:r>
      <w:r>
        <w:tab/>
        <w:t>General</w:t>
      </w:r>
      <w:bookmarkEnd w:id="1222"/>
    </w:p>
    <w:p w14:paraId="586486C2" w14:textId="77777777" w:rsidR="000E1FF9" w:rsidRDefault="000E1FF9" w:rsidP="000E1FF9">
      <w:r>
        <w:t>The transmission control server interface is stateless with regards to the transmission control messages received and sent.</w:t>
      </w:r>
    </w:p>
    <w:p w14:paraId="2392AFE6" w14:textId="77777777" w:rsidR="000E1FF9" w:rsidRDefault="000E1FF9" w:rsidP="000E1FF9">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4D72C1DA" w14:textId="77777777" w:rsidR="000E1FF9" w:rsidRDefault="000E1FF9" w:rsidP="00CB1EBE">
      <w:pPr>
        <w:pStyle w:val="Heading4"/>
      </w:pPr>
      <w:bookmarkStart w:id="1223" w:name="_Toc98709796"/>
      <w:r>
        <w:t>6.5.4.2</w:t>
      </w:r>
      <w:r>
        <w:tab/>
        <w:t>Receiving a Transmission Request message</w:t>
      </w:r>
      <w:bookmarkEnd w:id="1223"/>
    </w:p>
    <w:p w14:paraId="4683A3FB" w14:textId="77777777" w:rsidR="000E1FF9" w:rsidRDefault="000E1FF9" w:rsidP="000E1FF9">
      <w:r>
        <w:t>Upon receiving a Transmission Request message from one transmission participant interface, the transmission control server interface:</w:t>
      </w:r>
    </w:p>
    <w:p w14:paraId="4336C194" w14:textId="77777777" w:rsidR="000E1FF9" w:rsidRDefault="000E1FF9" w:rsidP="000E1FF9">
      <w:pPr>
        <w:pStyle w:val="B1"/>
      </w:pPr>
      <w:r>
        <w:t>1.</w:t>
      </w:r>
      <w:r>
        <w:tab/>
        <w:t>shall forward the Transmission Request message to the controlling MCVideo function. The Transmission Request message:</w:t>
      </w:r>
    </w:p>
    <w:p w14:paraId="26AD2C19" w14:textId="77777777" w:rsidR="000E1FF9" w:rsidRDefault="000E1FF9" w:rsidP="000E1FF9">
      <w:pPr>
        <w:pStyle w:val="B2"/>
      </w:pPr>
      <w:r>
        <w:t>a.</w:t>
      </w:r>
      <w:r>
        <w:tab/>
        <w:t>shall include all fields included by the transmission participant;</w:t>
      </w:r>
    </w:p>
    <w:p w14:paraId="5C81930C"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71F316A3" w14:textId="77777777" w:rsidR="000E1FF9" w:rsidRDefault="000E1FF9" w:rsidP="000E1FF9">
      <w:pPr>
        <w:pStyle w:val="B2"/>
      </w:pPr>
      <w:r>
        <w:t>c.</w:t>
      </w:r>
      <w:r>
        <w:tab/>
        <w:t>if a Track Info field is not included, shall include a Track Info field populated as follows:</w:t>
      </w:r>
    </w:p>
    <w:p w14:paraId="15B85EE8" w14:textId="77777777" w:rsidR="000E1FF9" w:rsidRDefault="000E1FF9" w:rsidP="000E1FF9">
      <w:pPr>
        <w:pStyle w:val="B3"/>
      </w:pPr>
      <w:r>
        <w:t>i.</w:t>
      </w:r>
      <w:r>
        <w:tab/>
        <w:t>shall include the "mc_queueing" fmtp attribute value negotiated as specified in clause 14 in the &lt;Queueing Capability&gt; value;</w:t>
      </w:r>
    </w:p>
    <w:p w14:paraId="5D1DAF24" w14:textId="77777777" w:rsidR="000E1FF9" w:rsidRDefault="000E1FF9" w:rsidP="000E1FF9">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6D4CF25" w14:textId="77777777" w:rsidR="000E1FF9" w:rsidRDefault="000E1FF9" w:rsidP="000E1FF9">
      <w:pPr>
        <w:pStyle w:val="B3"/>
      </w:pPr>
      <w:r>
        <w:t>iii. shall include the temporary identifier as the first &lt;Transmission Participant Reference&gt; value; and</w:t>
      </w:r>
    </w:p>
    <w:p w14:paraId="3D1B9AD4" w14:textId="77777777" w:rsidR="000E1FF9" w:rsidRDefault="000E1FF9" w:rsidP="000E1FF9">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0F8F6E" w14:textId="77777777" w:rsidR="000E1FF9" w:rsidRDefault="000E1FF9" w:rsidP="00CB1EBE">
      <w:pPr>
        <w:pStyle w:val="Heading4"/>
      </w:pPr>
      <w:bookmarkStart w:id="1224" w:name="_Toc98709797"/>
      <w:r>
        <w:t>6.5.4.3</w:t>
      </w:r>
      <w:r>
        <w:tab/>
        <w:t>Receive Transmission Release message</w:t>
      </w:r>
      <w:bookmarkEnd w:id="1224"/>
    </w:p>
    <w:p w14:paraId="5AFE55B0" w14:textId="77777777" w:rsidR="000E1FF9" w:rsidRDefault="000E1FF9" w:rsidP="000E1FF9">
      <w:r>
        <w:t>Upon receiving a Transmission Release message from one transmission participant interface, the transmission control server interface:</w:t>
      </w:r>
    </w:p>
    <w:p w14:paraId="6A2A1BE6" w14:textId="77777777" w:rsidR="000E1FF9" w:rsidRDefault="000E1FF9" w:rsidP="000E1FF9">
      <w:pPr>
        <w:pStyle w:val="NO"/>
      </w:pPr>
      <w:r>
        <w:t>NOTE:</w:t>
      </w:r>
      <w:r>
        <w:tab/>
        <w:t>A Transmission Release message can be received from the permitted transmission participant and from any participant that is queued in the transmission control server.</w:t>
      </w:r>
    </w:p>
    <w:p w14:paraId="6C7D3406" w14:textId="77777777" w:rsidR="000E1FF9" w:rsidRDefault="000E1FF9" w:rsidP="000E1FF9">
      <w:pPr>
        <w:pStyle w:val="B1"/>
      </w:pPr>
      <w:r>
        <w:t>1.</w:t>
      </w:r>
      <w:r>
        <w:tab/>
        <w:t>shall forward a Transmission Release message to the controlling MCVideo function. The Transmission Release message:</w:t>
      </w:r>
    </w:p>
    <w:p w14:paraId="1A41B27C" w14:textId="77777777" w:rsidR="000E1FF9" w:rsidRDefault="000E1FF9" w:rsidP="000E1FF9">
      <w:pPr>
        <w:pStyle w:val="B2"/>
      </w:pPr>
      <w:r>
        <w:t>a.</w:t>
      </w:r>
      <w:r>
        <w:tab/>
        <w:t>shall include all fields included by the transmission participant in the Transmission Release message;</w:t>
      </w:r>
    </w:p>
    <w:p w14:paraId="6568EC87"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546DAB4" w14:textId="77777777" w:rsidR="000E1FF9" w:rsidRDefault="000E1FF9" w:rsidP="000E1FF9">
      <w:pPr>
        <w:pStyle w:val="B2"/>
      </w:pPr>
      <w:r>
        <w:t>c.</w:t>
      </w:r>
      <w:r>
        <w:tab/>
        <w:t>if a Track Info field is not included, shall include a Track Info field as follows:</w:t>
      </w:r>
    </w:p>
    <w:p w14:paraId="0A40CED6" w14:textId="77777777" w:rsidR="000E1FF9" w:rsidRDefault="000E1FF9" w:rsidP="000E1FF9">
      <w:pPr>
        <w:pStyle w:val="B3"/>
      </w:pPr>
      <w:r>
        <w:lastRenderedPageBreak/>
        <w:t>i.</w:t>
      </w:r>
      <w:r>
        <w:tab/>
        <w:t>shall include the "mc_queueing" fmtp attribute value negotiated as specified in clause 14 in the &lt;Queueing Capability&gt; value; and</w:t>
      </w:r>
    </w:p>
    <w:p w14:paraId="734B97FE" w14:textId="77777777" w:rsidR="000E1FF9" w:rsidRDefault="000E1FF9" w:rsidP="000E1FF9">
      <w:pPr>
        <w:pStyle w:val="B3"/>
      </w:pPr>
      <w:r>
        <w:t>ii. shall include the temporary identifier as the first &lt;Transmission Participant Reference&gt; value; and</w:t>
      </w:r>
    </w:p>
    <w:p w14:paraId="3612EA94" w14:textId="77777777" w:rsidR="000E1FF9" w:rsidRDefault="000E1FF9" w:rsidP="000E1FF9">
      <w:pPr>
        <w:pStyle w:val="B1"/>
      </w:pPr>
      <w:r>
        <w:t>2.</w:t>
      </w:r>
      <w:r>
        <w:tab/>
        <w:t>if a Transmission Request message received from this transmission participant is in the passive transmission request queue, shall remove the transmission request from the passive transmission request queue.</w:t>
      </w:r>
    </w:p>
    <w:p w14:paraId="0EBDFA9F" w14:textId="77777777" w:rsidR="000E1FF9" w:rsidRDefault="000E1FF9" w:rsidP="00CB1EBE">
      <w:pPr>
        <w:pStyle w:val="Heading4"/>
      </w:pPr>
      <w:bookmarkStart w:id="1225" w:name="_Toc98709798"/>
      <w:r>
        <w:t>6.5.4.4</w:t>
      </w:r>
      <w:r>
        <w:tab/>
        <w:t>Receive Queue Position Request message</w:t>
      </w:r>
      <w:bookmarkEnd w:id="1225"/>
    </w:p>
    <w:p w14:paraId="29446AD9" w14:textId="77777777" w:rsidR="000E1FF9" w:rsidRDefault="000E1FF9" w:rsidP="000E1FF9">
      <w:r>
        <w:t>Upon receiving a Queue Position Request message from one transmission participant interface, the transmission control server interface:</w:t>
      </w:r>
    </w:p>
    <w:p w14:paraId="40C3CC71" w14:textId="77777777" w:rsidR="000E1FF9" w:rsidRDefault="000E1FF9" w:rsidP="000E1FF9">
      <w:pPr>
        <w:pStyle w:val="B1"/>
      </w:pPr>
      <w:r>
        <w:t>1.</w:t>
      </w:r>
      <w:r>
        <w:tab/>
        <w:t>shall forward the Queue Position Request message to the controlling MCVideo function. The Queue Position Request message:</w:t>
      </w:r>
    </w:p>
    <w:p w14:paraId="3286DB13" w14:textId="77777777" w:rsidR="000E1FF9" w:rsidRDefault="000E1FF9" w:rsidP="000E1FF9">
      <w:pPr>
        <w:pStyle w:val="B2"/>
      </w:pPr>
      <w:r>
        <w:t>a.</w:t>
      </w:r>
      <w:r>
        <w:tab/>
        <w:t>shall include all fields included by the transmission participant;</w:t>
      </w:r>
    </w:p>
    <w:p w14:paraId="7A8F4170"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64CE6836" w14:textId="77777777" w:rsidR="000E1FF9" w:rsidRDefault="000E1FF9" w:rsidP="000E1FF9">
      <w:pPr>
        <w:pStyle w:val="B2"/>
      </w:pPr>
      <w:r>
        <w:t>c.</w:t>
      </w:r>
      <w:r>
        <w:tab/>
        <w:t>if a Track Info field is not included, shall include a Track Info field as follows:</w:t>
      </w:r>
    </w:p>
    <w:p w14:paraId="5D80C9A4" w14:textId="77777777" w:rsidR="000E1FF9" w:rsidRDefault="000E1FF9" w:rsidP="000E1FF9">
      <w:pPr>
        <w:pStyle w:val="B3"/>
      </w:pPr>
      <w:r>
        <w:t>i.</w:t>
      </w:r>
      <w:r>
        <w:tab/>
        <w:t>shall include the "mc_queueing" fmtp attribute value negotiated as specified in clause 14 in the &lt;Queueing Capability&gt; value; and</w:t>
      </w:r>
    </w:p>
    <w:p w14:paraId="30C4733E" w14:textId="77777777" w:rsidR="000E1FF9" w:rsidRDefault="000E1FF9" w:rsidP="000E1FF9">
      <w:pPr>
        <w:pStyle w:val="B3"/>
      </w:pPr>
      <w:r>
        <w:t>ii. shall include the temporary identifier as the first &lt;Transmission Participant Reference&gt; value.</w:t>
      </w:r>
    </w:p>
    <w:p w14:paraId="7B85E31E" w14:textId="77777777" w:rsidR="000E1FF9" w:rsidRDefault="000E1FF9" w:rsidP="00CB1EBE">
      <w:pPr>
        <w:pStyle w:val="Heading4"/>
      </w:pPr>
      <w:bookmarkStart w:id="1226" w:name="_Toc98709799"/>
      <w:r>
        <w:t>6.5.4.5</w:t>
      </w:r>
      <w:r>
        <w:tab/>
        <w:t>Receive Transmission Control Ack message</w:t>
      </w:r>
      <w:bookmarkEnd w:id="1226"/>
    </w:p>
    <w:p w14:paraId="5A66EEAE" w14:textId="77777777" w:rsidR="000E1FF9" w:rsidRDefault="000E1FF9" w:rsidP="000E1FF9">
      <w:r>
        <w:t>Upon receiving a Transmission Control Ack message from one transmission participant interface the transmission control server interface:</w:t>
      </w:r>
    </w:p>
    <w:p w14:paraId="39DF81EC" w14:textId="77777777" w:rsidR="000E1FF9" w:rsidRDefault="000E1FF9" w:rsidP="000E1FF9">
      <w:pPr>
        <w:pStyle w:val="B1"/>
      </w:pPr>
      <w:r>
        <w:t>1.</w:t>
      </w:r>
      <w:r>
        <w:tab/>
        <w:t>shall send the Transmission Control Ack message towards the controlling MCVideo function. The Transmission Control Ack message:</w:t>
      </w:r>
    </w:p>
    <w:p w14:paraId="4E88061D" w14:textId="77777777" w:rsidR="000E1FF9" w:rsidRDefault="000E1FF9" w:rsidP="000E1FF9">
      <w:pPr>
        <w:pStyle w:val="B2"/>
      </w:pPr>
      <w:r>
        <w:t>a.</w:t>
      </w:r>
      <w:r>
        <w:tab/>
        <w:t>shall include all fields included by the transmission participant in the Transmission Control Ack message;</w:t>
      </w:r>
    </w:p>
    <w:p w14:paraId="535F5609"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B746666" w14:textId="77777777" w:rsidR="000E1FF9" w:rsidRDefault="000E1FF9" w:rsidP="000E1FF9">
      <w:pPr>
        <w:pStyle w:val="B2"/>
      </w:pPr>
      <w:r>
        <w:t>c.</w:t>
      </w:r>
      <w:r>
        <w:tab/>
        <w:t>if a Track Info field is not included, shall include a Track Info field with temporary identifier as the first &lt;Transmission Participant Reference&gt;.</w:t>
      </w:r>
    </w:p>
    <w:p w14:paraId="0B890357" w14:textId="77777777" w:rsidR="000E1FF9" w:rsidRDefault="000E1FF9" w:rsidP="00CB1EBE">
      <w:pPr>
        <w:pStyle w:val="Heading4"/>
      </w:pPr>
      <w:bookmarkStart w:id="1227" w:name="_Toc98709800"/>
      <w:r>
        <w:t>6.5.4.6</w:t>
      </w:r>
      <w:r>
        <w:tab/>
        <w:t>Receive Transmission Granted message</w:t>
      </w:r>
      <w:bookmarkEnd w:id="1227"/>
    </w:p>
    <w:p w14:paraId="2251E17F" w14:textId="77777777" w:rsidR="000E1FF9" w:rsidRDefault="000E1FF9" w:rsidP="000E1FF9">
      <w:r>
        <w:t>Upon receiving a Transmission Granted message sent from the controlling MCVideo function, the transmission control server interface:</w:t>
      </w:r>
    </w:p>
    <w:p w14:paraId="3A448427" w14:textId="77777777" w:rsidR="000E1FF9" w:rsidRDefault="000E1FF9" w:rsidP="000E1FF9">
      <w:pPr>
        <w:pStyle w:val="B1"/>
      </w:pPr>
      <w:r>
        <w:t>1.</w:t>
      </w:r>
      <w:r>
        <w:tab/>
        <w:t>shall send the Transmission Granted to the transmission participant interface identified by the &lt;Participant Reference&gt; value at the end of the Track Info field. The Floor Granted message:</w:t>
      </w:r>
    </w:p>
    <w:p w14:paraId="718E9CCA" w14:textId="77777777" w:rsidR="000E1FF9" w:rsidRDefault="000E1FF9" w:rsidP="000E1FF9">
      <w:pPr>
        <w:pStyle w:val="B2"/>
      </w:pPr>
      <w:r>
        <w:t>a.</w:t>
      </w:r>
      <w:r>
        <w:tab/>
        <w:t>shall include the fields as received with the following exceptions:</w:t>
      </w:r>
    </w:p>
    <w:p w14:paraId="0721DC4F" w14:textId="77777777" w:rsidR="000E1FF9" w:rsidRDefault="000E1FF9" w:rsidP="000E1FF9">
      <w:pPr>
        <w:pStyle w:val="B3"/>
      </w:pPr>
      <w:r>
        <w:t>i.</w:t>
      </w:r>
      <w:r>
        <w:tab/>
        <w:t>if the Track Info field only contains one &lt;Participant Reference&gt; value, shall remove the Track Info field from the outgoing Transmission Granted message; and</w:t>
      </w:r>
    </w:p>
    <w:p w14:paraId="390D7DF8" w14:textId="77777777" w:rsidR="000E1FF9" w:rsidRDefault="000E1FF9" w:rsidP="000E1FF9">
      <w:pPr>
        <w:pStyle w:val="B3"/>
      </w:pPr>
      <w:r>
        <w:t>ii.</w:t>
      </w:r>
      <w:r>
        <w:tab/>
        <w:t>if the Track Info field contains more than one &lt;Participant Reference&gt; value, shall remove the last &lt;Participant Reference&gt; value from the Track Info field from the outgoing Transmission Granted message;</w:t>
      </w:r>
    </w:p>
    <w:p w14:paraId="55A66092" w14:textId="77777777" w:rsidR="000E1FF9" w:rsidRDefault="000E1FF9" w:rsidP="000E1FF9">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6AD393D5" w14:textId="77777777" w:rsidR="000E1FF9" w:rsidRDefault="000E1FF9" w:rsidP="000E1FF9">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1DB4791" w14:textId="77777777" w:rsidR="000E1FF9" w:rsidRDefault="000E1FF9" w:rsidP="000E1FF9">
      <w:pPr>
        <w:pStyle w:val="NO"/>
      </w:pPr>
      <w:r>
        <w:t>NOTE 1:</w:t>
      </w:r>
      <w:r>
        <w:tab/>
        <w:t>The privacy request was stored for each invited MCVideo client when the MCVideo client accepted the invitation as specified in clause 6.5.2.</w:t>
      </w:r>
    </w:p>
    <w:p w14:paraId="645562CF" w14:textId="77777777" w:rsidR="000E1FF9" w:rsidRDefault="000E1FF9" w:rsidP="000E1FF9">
      <w:pPr>
        <w:pStyle w:val="B3"/>
      </w:pPr>
      <w:r>
        <w:t>ii.</w:t>
      </w:r>
      <w:r>
        <w:tab/>
        <w:t>shall include in the Message Sequence Number field the local &lt;Message Sequence Number&gt; value increased with 1;</w:t>
      </w:r>
    </w:p>
    <w:p w14:paraId="3ABC96EF" w14:textId="77777777" w:rsidR="000E1FF9" w:rsidRDefault="000E1FF9" w:rsidP="000E1FF9">
      <w:pPr>
        <w:pStyle w:val="B3"/>
      </w:pPr>
      <w:r>
        <w:t>iii.</w:t>
      </w:r>
      <w:r>
        <w:tab/>
        <w:t xml:space="preserve">shall include the </w:t>
      </w:r>
      <w:r w:rsidRPr="00A5463E">
        <w:t xml:space="preserve">Permission to Request the Transmission </w:t>
      </w:r>
      <w:r>
        <w:t>field set to '0', if the group call is a broadcast group call;</w:t>
      </w:r>
    </w:p>
    <w:p w14:paraId="6FF732B3" w14:textId="77777777" w:rsidR="000E1FF9" w:rsidRDefault="000E1FF9" w:rsidP="000E1FF9">
      <w:pPr>
        <w:pStyle w:val="B3"/>
      </w:pPr>
      <w:r>
        <w:t>iv.</w:t>
      </w:r>
      <w:r>
        <w:tab/>
        <w:t xml:space="preserve">may include the </w:t>
      </w:r>
      <w:r w:rsidRPr="00A5463E">
        <w:t xml:space="preserve">Permission to Request the Transmission </w:t>
      </w:r>
      <w:r>
        <w:t>field set to '1', if the group call is not a broadcast group call; and</w:t>
      </w:r>
    </w:p>
    <w:p w14:paraId="79610219" w14:textId="77777777" w:rsidR="000E1FF9" w:rsidRDefault="000E1FF9" w:rsidP="000E1FF9">
      <w:pPr>
        <w:pStyle w:val="B3"/>
      </w:pPr>
      <w:r>
        <w:t>v.</w:t>
      </w:r>
      <w:r>
        <w:tab/>
        <w:t>shall set the first bit in the subtype of the Transmission Arbitration Taken message to '0' (acknowledgement is not required); and</w:t>
      </w:r>
    </w:p>
    <w:p w14:paraId="199A69B4" w14:textId="77777777" w:rsidR="000E1FF9" w:rsidRDefault="000E1FF9" w:rsidP="000E1FF9">
      <w:pPr>
        <w:pStyle w:val="NO"/>
      </w:pPr>
      <w:r>
        <w:t>NOTE 2:</w:t>
      </w:r>
      <w:r>
        <w:tab/>
        <w:t>A Transmission Arbitration Taken message sent to all participants does not require acknowledgement.</w:t>
      </w:r>
    </w:p>
    <w:p w14:paraId="53D5D22A" w14:textId="77777777" w:rsidR="000E1FF9" w:rsidRDefault="000E1FF9" w:rsidP="000E1FF9">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CEC82CD" w14:textId="77777777" w:rsidR="000E1FF9" w:rsidRDefault="000E1FF9" w:rsidP="000E1FF9">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2862E1BE" w14:textId="77777777" w:rsidR="000E1FF9" w:rsidRDefault="000E1FF9" w:rsidP="00CB1EBE">
      <w:pPr>
        <w:pStyle w:val="Heading4"/>
      </w:pPr>
      <w:bookmarkStart w:id="1228" w:name="_Toc98709801"/>
      <w:r>
        <w:t>6.5.4.7</w:t>
      </w:r>
      <w:r>
        <w:tab/>
        <w:t>Receive Transmission Rejected message</w:t>
      </w:r>
      <w:bookmarkEnd w:id="1228"/>
    </w:p>
    <w:p w14:paraId="747B05BF" w14:textId="77777777" w:rsidR="000E1FF9" w:rsidRDefault="000E1FF9" w:rsidP="000E1FF9">
      <w:r>
        <w:t>Upon receiving a Transmission Rejected message sent from the controlling MCVideo function, the transmission control server interface:</w:t>
      </w:r>
    </w:p>
    <w:p w14:paraId="2E98546B" w14:textId="77777777" w:rsidR="000E1FF9" w:rsidRDefault="000E1FF9" w:rsidP="000E1FF9">
      <w:pPr>
        <w:pStyle w:val="B1"/>
      </w:pPr>
      <w:r>
        <w:t>1.</w:t>
      </w:r>
      <w:r>
        <w:tab/>
        <w:t>shall use the &lt;Participant Reference&gt; value at the end of the Track Info field to identify the transmission participant interface;</w:t>
      </w:r>
    </w:p>
    <w:p w14:paraId="24EB533B" w14:textId="77777777" w:rsidR="000E1FF9" w:rsidRDefault="000E1FF9" w:rsidP="000E1FF9">
      <w:pPr>
        <w:pStyle w:val="B1"/>
      </w:pPr>
      <w:r>
        <w:t>2.</w:t>
      </w:r>
      <w:r>
        <w:tab/>
        <w:t>if:</w:t>
      </w:r>
    </w:p>
    <w:p w14:paraId="72E4C769" w14:textId="77777777" w:rsidR="000E1FF9" w:rsidRDefault="000E1FF9" w:rsidP="000E1FF9">
      <w:pPr>
        <w:pStyle w:val="B2"/>
      </w:pPr>
      <w:r>
        <w:t>a.</w:t>
      </w:r>
      <w:r>
        <w:tab/>
        <w:t>the Track Info field only contains one &lt;Participant Reference&gt; value, shall remove the Track Info field from the outgoing Transmission Rejected message; and</w:t>
      </w:r>
    </w:p>
    <w:p w14:paraId="4DC30433" w14:textId="77777777" w:rsidR="000E1FF9" w:rsidRDefault="000E1FF9" w:rsidP="000E1FF9">
      <w:pPr>
        <w:pStyle w:val="B2"/>
      </w:pPr>
      <w:r>
        <w:t>b.</w:t>
      </w:r>
      <w:r>
        <w:tab/>
        <w:t>if the Track Info field contains more than one &lt;Participant Reference&gt; value, shall remove the last &lt;Participant Reference&gt; value from the Track Info field;</w:t>
      </w:r>
    </w:p>
    <w:p w14:paraId="4D84F883" w14:textId="77777777" w:rsidR="000E1FF9" w:rsidRDefault="000E1FF9" w:rsidP="000E1FF9">
      <w:pPr>
        <w:pStyle w:val="B1"/>
      </w:pPr>
      <w:r>
        <w:t>3.</w:t>
      </w:r>
      <w:r>
        <w:tab/>
        <w:t>shall forward the Transmission Rejected message to the transmission participant interface; and</w:t>
      </w:r>
    </w:p>
    <w:p w14:paraId="013E8738" w14:textId="77777777" w:rsidR="000E1FF9" w:rsidRDefault="000E1FF9" w:rsidP="000E1FF9">
      <w:pPr>
        <w:pStyle w:val="B1"/>
      </w:pPr>
      <w:r>
        <w:t>4.</w:t>
      </w:r>
      <w:r>
        <w:tab/>
        <w:t>if the Transmission Request message received from the transmission participant is in the passive transmission request queue, shall remove the transmission request from the passive transmission request queue.</w:t>
      </w:r>
    </w:p>
    <w:p w14:paraId="56D629B6" w14:textId="77777777" w:rsidR="000E1FF9" w:rsidRDefault="000E1FF9" w:rsidP="00CB1EBE">
      <w:pPr>
        <w:pStyle w:val="Heading4"/>
      </w:pPr>
      <w:bookmarkStart w:id="1229" w:name="_Toc98709802"/>
      <w:r>
        <w:t>6.5.4.8</w:t>
      </w:r>
      <w:r>
        <w:tab/>
        <w:t>Receive Transmission Idle message</w:t>
      </w:r>
      <w:bookmarkEnd w:id="1229"/>
    </w:p>
    <w:p w14:paraId="710B1810" w14:textId="77777777" w:rsidR="000E1FF9" w:rsidRDefault="000E1FF9" w:rsidP="000E1FF9">
      <w:r>
        <w:t>Upon receiving a Transmission Idle message sent from the controlling MCVideo function, the transmission control server interface:</w:t>
      </w:r>
    </w:p>
    <w:p w14:paraId="51A70729" w14:textId="77777777" w:rsidR="000E1FF9" w:rsidRDefault="000E1FF9" w:rsidP="000E1FF9">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0FCA98B9" w14:textId="77777777" w:rsidR="000E1FF9" w:rsidRDefault="000E1FF9" w:rsidP="000E1FF9">
      <w:pPr>
        <w:pStyle w:val="B1"/>
      </w:pPr>
      <w:r>
        <w:t>1.</w:t>
      </w:r>
      <w:r>
        <w:tab/>
        <w:t>if the Transmission Idle message contains a Track Info field;</w:t>
      </w:r>
    </w:p>
    <w:p w14:paraId="6A51A91A" w14:textId="77777777" w:rsidR="000E1FF9" w:rsidRDefault="000E1FF9" w:rsidP="000E1FF9">
      <w:pPr>
        <w:pStyle w:val="B2"/>
      </w:pPr>
      <w:r>
        <w:t>a.</w:t>
      </w:r>
      <w:r>
        <w:tab/>
        <w:t>shall use the &lt;Participant Reference&gt; value at the end of the Track Info field to identify the transmission participant interface;</w:t>
      </w:r>
    </w:p>
    <w:p w14:paraId="59D1379D" w14:textId="77777777" w:rsidR="000E1FF9" w:rsidRDefault="000E1FF9" w:rsidP="000E1FF9">
      <w:pPr>
        <w:pStyle w:val="B2"/>
      </w:pPr>
      <w:r>
        <w:t>b.</w:t>
      </w:r>
      <w:r>
        <w:tab/>
        <w:t>if:</w:t>
      </w:r>
    </w:p>
    <w:p w14:paraId="4A4F74D3" w14:textId="77777777" w:rsidR="000E1FF9" w:rsidRDefault="000E1FF9" w:rsidP="000E1FF9">
      <w:pPr>
        <w:pStyle w:val="B3"/>
      </w:pPr>
      <w:r>
        <w:t>i.</w:t>
      </w:r>
      <w:r>
        <w:tab/>
        <w:t>the Track Info field only contains one &lt;Participant Reference&gt; value:</w:t>
      </w:r>
    </w:p>
    <w:p w14:paraId="6541A6FB" w14:textId="77777777" w:rsidR="000E1FF9" w:rsidRDefault="000E1FF9" w:rsidP="000E1FF9">
      <w:pPr>
        <w:pStyle w:val="B4"/>
      </w:pPr>
      <w:r>
        <w:lastRenderedPageBreak/>
        <w:t>A.</w:t>
      </w:r>
      <w:r>
        <w:tab/>
        <w:t>shall remove the Track Info field from the outgoing Transmission Idle message;</w:t>
      </w:r>
    </w:p>
    <w:p w14:paraId="22AFCD57" w14:textId="77777777" w:rsidR="000E1FF9" w:rsidRDefault="000E1FF9" w:rsidP="000E1FF9">
      <w:pPr>
        <w:pStyle w:val="B4"/>
      </w:pPr>
      <w:r>
        <w:t>B.</w:t>
      </w:r>
      <w:r>
        <w:tab/>
        <w:t>shall increase the stored message sequence number value with 1; and</w:t>
      </w:r>
    </w:p>
    <w:p w14:paraId="4D655A7F" w14:textId="77777777" w:rsidR="000E1FF9" w:rsidRDefault="000E1FF9" w:rsidP="000E1FF9">
      <w:pPr>
        <w:pStyle w:val="B4"/>
      </w:pPr>
      <w:r>
        <w:t>C.</w:t>
      </w:r>
      <w:r>
        <w:tab/>
        <w:t>shall include in the Message Sequence Number field the local &lt;Message Sequence Number&gt; value increased with 1; and</w:t>
      </w:r>
    </w:p>
    <w:p w14:paraId="444D9673" w14:textId="77777777" w:rsidR="000E1FF9" w:rsidRDefault="000E1FF9" w:rsidP="000E1FF9">
      <w:pPr>
        <w:pStyle w:val="B3"/>
      </w:pPr>
      <w:r>
        <w:t>ii.</w:t>
      </w:r>
      <w:r>
        <w:tab/>
        <w:t>if the Track Info field contains more than one &lt;Participant Reference&gt; value, shall remove the last &lt;Participant Reference&gt; value from the Track Info field; and</w:t>
      </w:r>
    </w:p>
    <w:p w14:paraId="6F918B39" w14:textId="77777777" w:rsidR="000E1FF9" w:rsidRDefault="000E1FF9" w:rsidP="000E1FF9">
      <w:pPr>
        <w:pStyle w:val="B2"/>
      </w:pPr>
      <w:r>
        <w:t>c.</w:t>
      </w:r>
      <w:r>
        <w:tab/>
        <w:t>shall send the Transmission Idle message to the transmission participant interface;</w:t>
      </w:r>
    </w:p>
    <w:p w14:paraId="3D96F48E" w14:textId="77777777" w:rsidR="000E1FF9" w:rsidRDefault="000E1FF9" w:rsidP="000E1FF9">
      <w:pPr>
        <w:pStyle w:val="B1"/>
      </w:pPr>
      <w:r>
        <w:t>2.</w:t>
      </w:r>
      <w:r>
        <w:tab/>
        <w:t>if the Transmission Idle message does not contain a Track Info field;</w:t>
      </w:r>
    </w:p>
    <w:p w14:paraId="6330C653" w14:textId="77777777" w:rsidR="000E1FF9" w:rsidRDefault="000E1FF9" w:rsidP="000E1FF9">
      <w:pPr>
        <w:pStyle w:val="B2"/>
      </w:pPr>
      <w:r>
        <w:t>a.</w:t>
      </w:r>
      <w:r>
        <w:tab/>
        <w:t>shall set the first bit in the subtype of the Transmission Idle message to '0' (acknowledgement is not required);</w:t>
      </w:r>
    </w:p>
    <w:p w14:paraId="613536B7" w14:textId="77777777" w:rsidR="000E1FF9" w:rsidRDefault="000E1FF9" w:rsidP="000E1FF9">
      <w:pPr>
        <w:pStyle w:val="NO"/>
      </w:pPr>
      <w:r>
        <w:t>NOTE 2:</w:t>
      </w:r>
      <w:r>
        <w:tab/>
        <w:t>A Transmission Idle message sent to all participants does not require acknowledgement.</w:t>
      </w:r>
    </w:p>
    <w:p w14:paraId="5180FF25" w14:textId="77777777" w:rsidR="000E1FF9" w:rsidRDefault="000E1FF9" w:rsidP="000E1FF9">
      <w:pPr>
        <w:pStyle w:val="B2"/>
      </w:pPr>
      <w:r>
        <w:t>b</w:t>
      </w:r>
      <w:r>
        <w:tab/>
        <w:t>shall send the Transmission Idle message to all transmission participant interfaces. The Transmission Idle message:</w:t>
      </w:r>
    </w:p>
    <w:p w14:paraId="5CC90129" w14:textId="77777777" w:rsidR="000E1FF9" w:rsidRDefault="000E1FF9" w:rsidP="000E1FF9">
      <w:pPr>
        <w:pStyle w:val="B3"/>
      </w:pPr>
      <w:r>
        <w:t>i.</w:t>
      </w:r>
      <w:r>
        <w:tab/>
        <w:t>shall include received fields; and</w:t>
      </w:r>
    </w:p>
    <w:p w14:paraId="263E701E" w14:textId="77777777" w:rsidR="000E1FF9" w:rsidRDefault="000E1FF9" w:rsidP="00FB2C31">
      <w:pPr>
        <w:pStyle w:val="B3"/>
      </w:pPr>
      <w:r>
        <w:t>ii.</w:t>
      </w:r>
      <w:r>
        <w:tab/>
        <w:t>shall include in the Message Sequence Number field the local &lt;Message Sequence Number&gt; value increased with 1; and</w:t>
      </w:r>
    </w:p>
    <w:p w14:paraId="445FE9CB" w14:textId="77777777" w:rsidR="000E1FF9" w:rsidRDefault="000E1FF9" w:rsidP="000E1FF9">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2E98E1BF" w14:textId="77777777" w:rsidR="000E1FF9" w:rsidRDefault="000E1FF9" w:rsidP="000E1FF9">
      <w:pPr>
        <w:pStyle w:val="B3"/>
      </w:pPr>
      <w:r>
        <w:t>i.</w:t>
      </w:r>
      <w:r>
        <w:tab/>
        <w:t>shall include the Source field set to '3' (the non-controlling MCVideo function is the source); and</w:t>
      </w:r>
    </w:p>
    <w:p w14:paraId="3A191D6D" w14:textId="77777777" w:rsidR="000E1FF9" w:rsidRDefault="000E1FF9" w:rsidP="000E1FF9">
      <w:pPr>
        <w:pStyle w:val="B3"/>
      </w:pPr>
      <w:r>
        <w:t>ii.</w:t>
      </w:r>
      <w:r>
        <w:tab/>
        <w:t>shall include the Message Type field set to '5' (Transmission Idle); and</w:t>
      </w:r>
    </w:p>
    <w:p w14:paraId="708AAB8C" w14:textId="77777777" w:rsidR="000E1FF9" w:rsidRDefault="000E1FF9" w:rsidP="000E1FF9">
      <w:pPr>
        <w:pStyle w:val="B1"/>
      </w:pPr>
      <w:r>
        <w:t>3.</w:t>
      </w:r>
      <w:r>
        <w:tab/>
        <w:t>shall empty the passive transmission request queue.</w:t>
      </w:r>
    </w:p>
    <w:p w14:paraId="12E4089B" w14:textId="77777777" w:rsidR="000E1FF9" w:rsidRDefault="000E1FF9" w:rsidP="00CB1EBE">
      <w:pPr>
        <w:pStyle w:val="Heading4"/>
      </w:pPr>
      <w:bookmarkStart w:id="1230" w:name="_Toc98709803"/>
      <w:r>
        <w:t>6.5.4.9</w:t>
      </w:r>
      <w:r>
        <w:tab/>
        <w:t>Receive Transmission Arbitration Taken message</w:t>
      </w:r>
      <w:bookmarkEnd w:id="1230"/>
    </w:p>
    <w:p w14:paraId="512AE7C4" w14:textId="77777777" w:rsidR="000E1FF9" w:rsidRDefault="000E1FF9" w:rsidP="000E1FF9">
      <w:r>
        <w:t>Upon receiving a Transmission Arbitration Taken message sent from the controlling MCVideo function, the transmission control server interface:</w:t>
      </w:r>
    </w:p>
    <w:p w14:paraId="760A32A6" w14:textId="77777777" w:rsidR="000E1FF9" w:rsidRDefault="000E1FF9" w:rsidP="000E1FF9">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0461274" w14:textId="77777777" w:rsidR="000E1FF9" w:rsidRDefault="000E1FF9" w:rsidP="000E1FF9">
      <w:pPr>
        <w:pStyle w:val="B1"/>
      </w:pPr>
      <w:r>
        <w:t>1.</w:t>
      </w:r>
      <w:r>
        <w:tab/>
        <w:t>if the Transmission Arbitration Taken message contains a Track Info field;</w:t>
      </w:r>
    </w:p>
    <w:p w14:paraId="1B3EA144" w14:textId="77777777" w:rsidR="000E1FF9" w:rsidRDefault="000E1FF9" w:rsidP="000E1FF9">
      <w:pPr>
        <w:pStyle w:val="B2"/>
      </w:pPr>
      <w:r>
        <w:t>a.</w:t>
      </w:r>
      <w:r>
        <w:tab/>
        <w:t>shall use the &lt;Participant Reference&gt; value at the end of the Track Info field to identify the transmission participant interface;</w:t>
      </w:r>
    </w:p>
    <w:p w14:paraId="4CBD7F3A" w14:textId="77777777" w:rsidR="000E1FF9" w:rsidRDefault="000E1FF9" w:rsidP="000E1FF9">
      <w:pPr>
        <w:pStyle w:val="B2"/>
      </w:pPr>
      <w:r>
        <w:t>b.</w:t>
      </w:r>
      <w:r>
        <w:tab/>
        <w:t>if the Track Info field only contains one &lt;Participant Reference&gt; value:</w:t>
      </w:r>
    </w:p>
    <w:p w14:paraId="1CC6ADE9" w14:textId="77777777" w:rsidR="000E1FF9" w:rsidRDefault="000E1FF9" w:rsidP="000E1FF9">
      <w:pPr>
        <w:pStyle w:val="B4"/>
      </w:pPr>
      <w:r>
        <w:t>A.</w:t>
      </w:r>
      <w:r>
        <w:tab/>
        <w:t>shall remove the Track Info field from the outgoing Transmission Arbitration Taken message; and</w:t>
      </w:r>
    </w:p>
    <w:p w14:paraId="0D0A9552" w14:textId="77777777" w:rsidR="000E1FF9" w:rsidRDefault="000E1FF9" w:rsidP="000E1FF9">
      <w:pPr>
        <w:pStyle w:val="B4"/>
      </w:pPr>
      <w:r>
        <w:t>B.</w:t>
      </w:r>
      <w:r>
        <w:tab/>
        <w:t>shall include in the Message Sequence Number field the local &lt;Message Sequence Number&gt; value increased with 1;</w:t>
      </w:r>
    </w:p>
    <w:p w14:paraId="6A0F1DD0" w14:textId="77777777" w:rsidR="000E1FF9" w:rsidRDefault="000E1FF9" w:rsidP="000E1FF9">
      <w:pPr>
        <w:pStyle w:val="B2"/>
      </w:pPr>
      <w:r>
        <w:t>c.</w:t>
      </w:r>
      <w:r>
        <w:tab/>
        <w:t>if the Track Info field contains more than one &lt;Participant Reference&gt; value, shall remove the last &lt;Participant Reference&gt; value from the Track Info field; and</w:t>
      </w:r>
    </w:p>
    <w:p w14:paraId="60F7A926" w14:textId="77777777" w:rsidR="000E1FF9" w:rsidRDefault="000E1FF9" w:rsidP="000E1FF9">
      <w:pPr>
        <w:pStyle w:val="B2"/>
      </w:pPr>
      <w:r>
        <w:t>d.</w:t>
      </w:r>
      <w:r>
        <w:tab/>
        <w:t>shall send the Transmission Arbitration Taken message to the transmission participant interface;</w:t>
      </w:r>
    </w:p>
    <w:p w14:paraId="182108EC" w14:textId="77777777" w:rsidR="000E1FF9" w:rsidRDefault="000E1FF9" w:rsidP="000E1FF9">
      <w:pPr>
        <w:pStyle w:val="B1"/>
      </w:pPr>
      <w:r>
        <w:t>2.</w:t>
      </w:r>
      <w:r>
        <w:tab/>
        <w:t>if the Transmission Arbitration Taken message does not contain a Track Info field:</w:t>
      </w:r>
    </w:p>
    <w:p w14:paraId="466011B6" w14:textId="77777777" w:rsidR="000E1FF9" w:rsidRDefault="000E1FF9" w:rsidP="000E1FF9">
      <w:pPr>
        <w:pStyle w:val="B2"/>
      </w:pPr>
      <w:r>
        <w:t>a.</w:t>
      </w:r>
      <w:r>
        <w:tab/>
        <w:t>shall set the first bit in the subtype of the Transmission Arbitration Taken message to '0' (acknowledgement is not required);</w:t>
      </w:r>
    </w:p>
    <w:p w14:paraId="6E9453FF" w14:textId="77777777" w:rsidR="000E1FF9" w:rsidRDefault="000E1FF9" w:rsidP="000E1FF9">
      <w:pPr>
        <w:pStyle w:val="NO"/>
      </w:pPr>
      <w:r>
        <w:lastRenderedPageBreak/>
        <w:t>NOTE 2:</w:t>
      </w:r>
      <w:r>
        <w:tab/>
        <w:t>A Transmission Arbitration Taken message sent to all participants does not require acknowledgement.</w:t>
      </w:r>
    </w:p>
    <w:p w14:paraId="4B675885" w14:textId="77777777" w:rsidR="000E1FF9" w:rsidRDefault="000E1FF9" w:rsidP="000E1FF9">
      <w:pPr>
        <w:pStyle w:val="B2"/>
      </w:pPr>
      <w:r>
        <w:t>b.</w:t>
      </w:r>
      <w:r>
        <w:tab/>
        <w:t>shall send the Transmission Arbitration Taken message to the transmission participant interface;</w:t>
      </w:r>
    </w:p>
    <w:p w14:paraId="56BBBBF5" w14:textId="77777777" w:rsidR="000E1FF9" w:rsidRDefault="000E1FF9" w:rsidP="00FB2C31">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7B269771" w14:textId="77777777" w:rsidR="000E1FF9" w:rsidRDefault="000E1FF9" w:rsidP="000E1FF9">
      <w:pPr>
        <w:pStyle w:val="B3"/>
      </w:pPr>
      <w:r>
        <w:t>i.</w:t>
      </w:r>
      <w:r>
        <w:tab/>
        <w:t>shall include the Source field set to '3' (the non-controlling MCVideo function is the source); and</w:t>
      </w:r>
    </w:p>
    <w:p w14:paraId="128CCA68" w14:textId="77777777" w:rsidR="000E1FF9" w:rsidRDefault="000E1FF9" w:rsidP="000E1FF9">
      <w:pPr>
        <w:pStyle w:val="B3"/>
      </w:pPr>
      <w:r>
        <w:t>ii.</w:t>
      </w:r>
      <w:r>
        <w:tab/>
        <w:t>shall include the Message Type field set to '2' (Transmission Arbitration Taken);</w:t>
      </w:r>
    </w:p>
    <w:p w14:paraId="3E3DB11A" w14:textId="77777777" w:rsidR="000E1FF9" w:rsidRDefault="000E1FF9" w:rsidP="00CB1EBE">
      <w:pPr>
        <w:pStyle w:val="Heading4"/>
      </w:pPr>
      <w:bookmarkStart w:id="1231" w:name="_Toc98709804"/>
      <w:r>
        <w:t>6.5.4.10</w:t>
      </w:r>
      <w:r>
        <w:tab/>
        <w:t>Receive Transmission Revoked message</w:t>
      </w:r>
      <w:bookmarkEnd w:id="1231"/>
    </w:p>
    <w:p w14:paraId="5FC00A8F" w14:textId="77777777" w:rsidR="000E1FF9" w:rsidRDefault="000E1FF9" w:rsidP="000E1FF9">
      <w:r>
        <w:t>Upon receiving a Transmission Revoked message from the controlling MCVideo function, the transmission control server interface:</w:t>
      </w:r>
    </w:p>
    <w:p w14:paraId="6562012A" w14:textId="77777777" w:rsidR="000E1FF9" w:rsidRDefault="000E1FF9" w:rsidP="000E1FF9">
      <w:pPr>
        <w:pStyle w:val="B1"/>
      </w:pPr>
      <w:r>
        <w:t>1.</w:t>
      </w:r>
      <w:r>
        <w:tab/>
        <w:t>shall use the &lt;Participant Reference&gt; value at the end of the Track Info field to identify the transmission participant interface;</w:t>
      </w:r>
    </w:p>
    <w:p w14:paraId="7BD393B4" w14:textId="77777777" w:rsidR="000E1FF9" w:rsidRDefault="000E1FF9" w:rsidP="000E1FF9">
      <w:pPr>
        <w:pStyle w:val="B1"/>
      </w:pPr>
      <w:r>
        <w:t>2.</w:t>
      </w:r>
      <w:r>
        <w:tab/>
        <w:t>if:</w:t>
      </w:r>
    </w:p>
    <w:p w14:paraId="7ED64C5C" w14:textId="77777777" w:rsidR="000E1FF9" w:rsidRDefault="000E1FF9" w:rsidP="000E1FF9">
      <w:pPr>
        <w:pStyle w:val="B2"/>
      </w:pPr>
      <w:r>
        <w:t>a.</w:t>
      </w:r>
      <w:r>
        <w:tab/>
        <w:t>the Track Info field only contains one &lt;Participant Reference&gt; value, shall remove the Track Info field from the outgoing Transmission Revoked message; and</w:t>
      </w:r>
    </w:p>
    <w:p w14:paraId="7E3C5BE1"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6C9DCDAF" w14:textId="77777777" w:rsidR="000E1FF9" w:rsidRDefault="000E1FF9" w:rsidP="000E1FF9">
      <w:pPr>
        <w:pStyle w:val="B1"/>
      </w:pPr>
      <w:r>
        <w:t>3.</w:t>
      </w:r>
      <w:r>
        <w:tab/>
        <w:t>shall forward the Transmission Revoked message to the transmission participant interface.</w:t>
      </w:r>
    </w:p>
    <w:p w14:paraId="7CE891A8" w14:textId="77777777" w:rsidR="000E1FF9" w:rsidRDefault="000E1FF9" w:rsidP="00CB1EBE">
      <w:pPr>
        <w:pStyle w:val="Heading4"/>
      </w:pPr>
      <w:bookmarkStart w:id="1232" w:name="_Toc98709805"/>
      <w:r>
        <w:t>6.5.4.11</w:t>
      </w:r>
      <w:r>
        <w:tab/>
        <w:t>Receive Queue Position Info message</w:t>
      </w:r>
      <w:bookmarkEnd w:id="1232"/>
    </w:p>
    <w:p w14:paraId="0128C735" w14:textId="77777777" w:rsidR="000E1FF9" w:rsidRDefault="000E1FF9" w:rsidP="000E1FF9">
      <w:r>
        <w:t>Upon receiving a Queue Position Info message from the controlling MCVideo function, the transmission control server interface:</w:t>
      </w:r>
    </w:p>
    <w:p w14:paraId="146EE265" w14:textId="77777777" w:rsidR="000E1FF9" w:rsidRDefault="000E1FF9" w:rsidP="000E1FF9">
      <w:pPr>
        <w:pStyle w:val="B1"/>
      </w:pPr>
      <w:r>
        <w:t>1.</w:t>
      </w:r>
      <w:r>
        <w:tab/>
        <w:t>shall use the &lt;Participant Reference&gt; value at the end of the Track Info field to identify the transmission participant interface;</w:t>
      </w:r>
    </w:p>
    <w:p w14:paraId="7CF001A0" w14:textId="77777777" w:rsidR="000E1FF9" w:rsidRDefault="000E1FF9" w:rsidP="000E1FF9">
      <w:pPr>
        <w:pStyle w:val="B1"/>
      </w:pPr>
      <w:r>
        <w:t>2.</w:t>
      </w:r>
      <w:r>
        <w:tab/>
        <w:t>if:</w:t>
      </w:r>
    </w:p>
    <w:p w14:paraId="1E7B40AA" w14:textId="77777777" w:rsidR="000E1FF9" w:rsidRDefault="000E1FF9" w:rsidP="000E1FF9">
      <w:pPr>
        <w:pStyle w:val="B2"/>
      </w:pPr>
      <w:r>
        <w:t>a.</w:t>
      </w:r>
      <w:r>
        <w:tab/>
        <w:t>the Track Info field only contains one &lt;Participant Reference&gt; value, shall remove the Track Info field from the outgoing Queue Position Info message; and</w:t>
      </w:r>
    </w:p>
    <w:p w14:paraId="796C7A6B"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51A151B5" w14:textId="77777777" w:rsidR="000E1FF9" w:rsidRDefault="000E1FF9" w:rsidP="000E1FF9">
      <w:pPr>
        <w:pStyle w:val="B1"/>
      </w:pPr>
      <w:r>
        <w:t>3.</w:t>
      </w:r>
      <w:r>
        <w:tab/>
        <w:t>shall forward the Queue Position Info message to the transmission participant interface.</w:t>
      </w:r>
    </w:p>
    <w:p w14:paraId="34C869E4" w14:textId="77777777" w:rsidR="000E1FF9" w:rsidRDefault="000E1FF9" w:rsidP="00CB1EBE">
      <w:pPr>
        <w:pStyle w:val="Heading4"/>
      </w:pPr>
      <w:bookmarkStart w:id="1233" w:name="_Toc98709806"/>
      <w:r>
        <w:t>6.5.4.12</w:t>
      </w:r>
      <w:r>
        <w:tab/>
        <w:t>Receive RTP media packets from controlling MCVideo function</w:t>
      </w:r>
      <w:bookmarkEnd w:id="1233"/>
    </w:p>
    <w:p w14:paraId="07932134" w14:textId="77777777" w:rsidR="000E1FF9" w:rsidRDefault="000E1FF9" w:rsidP="000E1FF9">
      <w:r>
        <w:t>Upon receiving an indication from the media distributor that RTP media packets are received from the controlling MCVideo function, the transmission control server interface:</w:t>
      </w:r>
    </w:p>
    <w:p w14:paraId="326D8568" w14:textId="77777777" w:rsidR="000E1FF9" w:rsidRDefault="000E1FF9" w:rsidP="000E1FF9">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2EA3C57E" w14:textId="77777777" w:rsidR="000E1FF9" w:rsidRDefault="000E1FF9" w:rsidP="000E1FF9">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5BDC3D07" w14:textId="77777777" w:rsidR="000E1FF9" w:rsidRDefault="000E1FF9" w:rsidP="00CB1EBE">
      <w:pPr>
        <w:pStyle w:val="Heading4"/>
      </w:pPr>
      <w:bookmarkStart w:id="1234" w:name="_Toc98709807"/>
      <w:r>
        <w:lastRenderedPageBreak/>
        <w:t>6.5.4.13</w:t>
      </w:r>
      <w:r>
        <w:tab/>
        <w:t>Receive RTP media packets from an MCVideo client</w:t>
      </w:r>
      <w:bookmarkEnd w:id="1234"/>
    </w:p>
    <w:p w14:paraId="2B1E0F9C" w14:textId="77777777" w:rsidR="000E1FF9" w:rsidRDefault="000E1FF9" w:rsidP="000E1FF9">
      <w:r>
        <w:t>Upon receiving an indication from the media distribution function that RTP media packets are received from one of the network media interfaces, the transmission control server interface:</w:t>
      </w:r>
    </w:p>
    <w:p w14:paraId="3B4993E3" w14:textId="77777777" w:rsidR="000E1FF9" w:rsidRDefault="000E1FF9" w:rsidP="000E1FF9">
      <w:pPr>
        <w:pStyle w:val="B1"/>
      </w:pPr>
      <w:r>
        <w:t>1.</w:t>
      </w:r>
      <w:r>
        <w:tab/>
        <w:t>shall request the network media distributor to forward received RTP media packets towards the controlling MCVideo function.</w:t>
      </w:r>
    </w:p>
    <w:p w14:paraId="10BB387F" w14:textId="77777777" w:rsidR="000E1FF9" w:rsidRDefault="000E1FF9" w:rsidP="000E1FF9">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7973091F" w14:textId="77777777" w:rsidR="000E1FF9" w:rsidRDefault="000E1FF9" w:rsidP="00CB1EBE">
      <w:pPr>
        <w:pStyle w:val="Heading4"/>
      </w:pPr>
      <w:bookmarkStart w:id="1235" w:name="_Toc98709808"/>
      <w:r>
        <w:t>6.5.4.14</w:t>
      </w:r>
      <w:r>
        <w:tab/>
        <w:t>MCVideo session release step 1</w:t>
      </w:r>
      <w:bookmarkEnd w:id="1235"/>
    </w:p>
    <w:p w14:paraId="4D31D1D0" w14:textId="77777777" w:rsidR="000E1FF9" w:rsidRDefault="000E1FF9" w:rsidP="000E1FF9">
      <w:r>
        <w:t>Upon receiving an MCVideo call release step 1 request from the application and signalling plane e.g. when the session is going to be released, the transmission control interface:</w:t>
      </w:r>
    </w:p>
    <w:p w14:paraId="0B4AF39B" w14:textId="77777777" w:rsidR="000E1FF9" w:rsidRDefault="000E1FF9" w:rsidP="000E1FF9">
      <w:pPr>
        <w:pStyle w:val="B1"/>
      </w:pPr>
      <w:r>
        <w:t>1.</w:t>
      </w:r>
      <w:r>
        <w:tab/>
        <w:t>shall ignore transmission control messages from the transmission control server;</w:t>
      </w:r>
    </w:p>
    <w:p w14:paraId="55702905" w14:textId="77777777" w:rsidR="000E1FF9" w:rsidRDefault="000E1FF9" w:rsidP="000E1FF9">
      <w:pPr>
        <w:pStyle w:val="B1"/>
      </w:pPr>
      <w:r>
        <w:t>2.</w:t>
      </w:r>
      <w:r>
        <w:tab/>
        <w:t>shall request the media distributor to stop distributing RTP media packets to the network media interface of the MCVideo clients; and</w:t>
      </w:r>
    </w:p>
    <w:p w14:paraId="4AE288FF" w14:textId="77777777" w:rsidR="000E1FF9" w:rsidRDefault="000E1FF9" w:rsidP="000E1FF9">
      <w:pPr>
        <w:pStyle w:val="B1"/>
      </w:pPr>
      <w:r>
        <w:t>3.</w:t>
      </w:r>
      <w:r>
        <w:tab/>
        <w:t>shall ignore any transmission control messages received from the transmission participant interfaces.</w:t>
      </w:r>
    </w:p>
    <w:p w14:paraId="6FAE72DB" w14:textId="77777777" w:rsidR="000E1FF9" w:rsidRDefault="000E1FF9" w:rsidP="00CB1EBE">
      <w:pPr>
        <w:pStyle w:val="Heading4"/>
      </w:pPr>
      <w:bookmarkStart w:id="1236" w:name="_Toc98709809"/>
      <w:r>
        <w:t>6.5.4.15</w:t>
      </w:r>
      <w:r>
        <w:tab/>
        <w:t>MCVideo session release step 2</w:t>
      </w:r>
      <w:bookmarkEnd w:id="1236"/>
    </w:p>
    <w:p w14:paraId="12791BB2" w14:textId="77777777" w:rsidR="000E1FF9" w:rsidRDefault="000E1FF9" w:rsidP="000E1FF9">
      <w:r>
        <w:t>Upon receiving an MCVideo call release step 2 request from the application and signalling plane, the transmission control server interface:</w:t>
      </w:r>
    </w:p>
    <w:p w14:paraId="4B2830F0" w14:textId="77777777" w:rsidR="000E1FF9" w:rsidRDefault="000E1FF9" w:rsidP="000E1FF9">
      <w:pPr>
        <w:pStyle w:val="B1"/>
      </w:pPr>
      <w:r>
        <w:t>1.</w:t>
      </w:r>
      <w:r>
        <w:tab/>
        <w:t>shall release all resources associated with this session.</w:t>
      </w:r>
    </w:p>
    <w:p w14:paraId="5FEA46A5" w14:textId="77777777" w:rsidR="000E1FF9" w:rsidRDefault="000E1FF9" w:rsidP="00CB1EBE">
      <w:pPr>
        <w:pStyle w:val="Heading4"/>
      </w:pPr>
      <w:bookmarkStart w:id="1237" w:name="_Toc98709810"/>
      <w:r>
        <w:t>6.5.4.16</w:t>
      </w:r>
      <w:r>
        <w:tab/>
        <w:t>Receiving a split instruction (R: Split)</w:t>
      </w:r>
      <w:bookmarkEnd w:id="1237"/>
    </w:p>
    <w:p w14:paraId="39A51184" w14:textId="77777777" w:rsidR="000E1FF9" w:rsidRDefault="000E1FF9" w:rsidP="000E1FF9">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0C9DCC2C" w14:textId="77777777" w:rsidR="000E1FF9" w:rsidRDefault="000E1FF9" w:rsidP="000E1FF9">
      <w:pPr>
        <w:pStyle w:val="B1"/>
      </w:pPr>
      <w:r>
        <w:t>1.</w:t>
      </w:r>
      <w:r>
        <w:tab/>
        <w:t>shall perform the actions in clause 6.3.2.3.</w:t>
      </w:r>
    </w:p>
    <w:p w14:paraId="1CAE77F2" w14:textId="77777777" w:rsidR="000E1FF9" w:rsidRDefault="000E1FF9" w:rsidP="00CB1EBE">
      <w:pPr>
        <w:pStyle w:val="Heading3"/>
      </w:pPr>
      <w:bookmarkStart w:id="1238" w:name="_Toc98709811"/>
      <w:r>
        <w:t>6.5.5</w:t>
      </w:r>
      <w:r>
        <w:tab/>
        <w:t>Floor participant interface procedures</w:t>
      </w:r>
      <w:bookmarkEnd w:id="1238"/>
    </w:p>
    <w:p w14:paraId="6C3C4F16" w14:textId="77777777" w:rsidR="000E1FF9" w:rsidRDefault="000E1FF9" w:rsidP="00CB1EBE">
      <w:pPr>
        <w:pStyle w:val="Heading4"/>
      </w:pPr>
      <w:bookmarkStart w:id="1239" w:name="_Toc98709812"/>
      <w:r>
        <w:t>6.5.5.1</w:t>
      </w:r>
      <w:r>
        <w:tab/>
        <w:t>General</w:t>
      </w:r>
      <w:bookmarkEnd w:id="1239"/>
    </w:p>
    <w:p w14:paraId="60B2E677" w14:textId="77777777" w:rsidR="000E1FF9" w:rsidRDefault="000E1FF9" w:rsidP="000E1FF9">
      <w:r>
        <w:t>The transmission participant interface shall behave according to the state diagram and state transitions specified in this clause.</w:t>
      </w:r>
    </w:p>
    <w:p w14:paraId="4A405D97" w14:textId="77777777" w:rsidR="000E1FF9" w:rsidRDefault="000E1FF9" w:rsidP="000E1FF9">
      <w:r>
        <w:t>Figure 6.5.5.1-1 shows the general transmission control operation states (P states) and the state transition diagram.</w:t>
      </w:r>
    </w:p>
    <w:p w14:paraId="22533516" w14:textId="77777777" w:rsidR="000E1FF9" w:rsidRDefault="000E1FF9" w:rsidP="000E1FF9">
      <w:pPr>
        <w:pStyle w:val="TH"/>
      </w:pPr>
      <w:r>
        <w:rPr>
          <w:lang w:eastAsia="x-none"/>
        </w:rPr>
        <w:object w:dxaOrig="18770" w:dyaOrig="10631" w14:anchorId="65619CEA">
          <v:shape id="_x0000_i1038" type="#_x0000_t75" style="width:469.5pt;height:265.5pt" o:ole="">
            <v:imagedata r:id="rId35" o:title=""/>
          </v:shape>
          <o:OLEObject Type="Embed" ProgID="Visio.Drawing.11" ShapeID="_x0000_i1038" DrawAspect="Content" ObjectID="_1709322495" r:id="rId36"/>
        </w:object>
      </w:r>
    </w:p>
    <w:p w14:paraId="6D284E8D" w14:textId="77777777" w:rsidR="000E1FF9" w:rsidRDefault="000E1FF9" w:rsidP="000E1FF9">
      <w:pPr>
        <w:pStyle w:val="TF"/>
      </w:pPr>
      <w:r>
        <w:t>Figure 6.5.5.1-1: The 'transmission participant interface state transition' state diagram</w:t>
      </w:r>
    </w:p>
    <w:p w14:paraId="3E5A74F4" w14:textId="77777777" w:rsidR="000E1FF9" w:rsidRDefault="000E1FF9" w:rsidP="000E1FF9">
      <w:r>
        <w:t>The transmission participant interface shall keep one instance of the 'transmission participant interface state transition' state machine per MCVideo client in a session.</w:t>
      </w:r>
    </w:p>
    <w:p w14:paraId="2F4586B0" w14:textId="77777777" w:rsidR="000E1FF9" w:rsidRDefault="000E1FF9" w:rsidP="000E1FF9">
      <w:r>
        <w:t>The transmission participant associated to the 'transmission participant interface state transition' state machine is in the following clauses referred to as the associated transmission participant.</w:t>
      </w:r>
    </w:p>
    <w:p w14:paraId="194CE3CF" w14:textId="77777777" w:rsidR="000E1FF9" w:rsidRDefault="000E1FF9" w:rsidP="000E1FF9">
      <w:r>
        <w:t xml:space="preserve">If transmission control messages or RTP media packets arrives in a state where there is no procedure specified in the following clauses the transmission participant interface: </w:t>
      </w:r>
    </w:p>
    <w:p w14:paraId="35CC35D2" w14:textId="77777777" w:rsidR="000E1FF9" w:rsidRDefault="000E1FF9" w:rsidP="000E1FF9">
      <w:pPr>
        <w:pStyle w:val="B1"/>
      </w:pPr>
      <w:r>
        <w:t>1.</w:t>
      </w:r>
      <w:r>
        <w:tab/>
        <w:t>shall discard the transmission control message;</w:t>
      </w:r>
    </w:p>
    <w:p w14:paraId="763986E9" w14:textId="77777777" w:rsidR="000E1FF9" w:rsidRDefault="000E1FF9" w:rsidP="000E1FF9">
      <w:pPr>
        <w:pStyle w:val="B1"/>
      </w:pPr>
      <w:r>
        <w:t>2.</w:t>
      </w:r>
      <w:r>
        <w:tab/>
        <w:t>shall request the network media interface to discard any received RTP media packet; and</w:t>
      </w:r>
    </w:p>
    <w:p w14:paraId="17F99FBE" w14:textId="77777777" w:rsidR="000E1FF9" w:rsidRDefault="000E1FF9" w:rsidP="000E1FF9">
      <w:pPr>
        <w:pStyle w:val="B1"/>
      </w:pPr>
      <w:r>
        <w:t>3.</w:t>
      </w:r>
      <w:r>
        <w:tab/>
        <w:t>shall remain in the current state.</w:t>
      </w:r>
    </w:p>
    <w:p w14:paraId="5E7202AE" w14:textId="77777777" w:rsidR="000E1FF9" w:rsidRDefault="000E1FF9" w:rsidP="000E1FF9">
      <w:r>
        <w:t>State details are explained in the following clauses.</w:t>
      </w:r>
    </w:p>
    <w:p w14:paraId="56DDB210" w14:textId="77777777" w:rsidR="000E1FF9" w:rsidRDefault="000E1FF9" w:rsidP="00CB1EBE">
      <w:pPr>
        <w:pStyle w:val="Heading4"/>
      </w:pPr>
      <w:bookmarkStart w:id="1240" w:name="_Toc98709813"/>
      <w:r>
        <w:t>6.5.5.2</w:t>
      </w:r>
      <w:r>
        <w:tab/>
        <w:t>State: 'Start-Stop'</w:t>
      </w:r>
      <w:bookmarkEnd w:id="1240"/>
    </w:p>
    <w:p w14:paraId="1204FC63" w14:textId="77777777" w:rsidR="000E1FF9" w:rsidRDefault="000E1FF9" w:rsidP="00CB1EBE">
      <w:pPr>
        <w:pStyle w:val="Heading5"/>
      </w:pPr>
      <w:bookmarkStart w:id="1241" w:name="_Toc98709814"/>
      <w:r>
        <w:t>6.5.5.2.1</w:t>
      </w:r>
      <w:r>
        <w:tab/>
        <w:t>General</w:t>
      </w:r>
      <w:bookmarkEnd w:id="1241"/>
    </w:p>
    <w:p w14:paraId="64531D02" w14:textId="77777777" w:rsidR="000E1FF9" w:rsidRDefault="000E1FF9" w:rsidP="000E1FF9">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638CB4A9" w14:textId="77777777" w:rsidR="000E1FF9" w:rsidRDefault="000E1FF9" w:rsidP="00CB1EBE">
      <w:pPr>
        <w:pStyle w:val="Heading5"/>
      </w:pPr>
      <w:bookmarkStart w:id="1242" w:name="_Toc98709815"/>
      <w:r>
        <w:t>6.5.5.2.2</w:t>
      </w:r>
      <w:r>
        <w:tab/>
        <w:t>Participant invited to session</w:t>
      </w:r>
      <w:bookmarkEnd w:id="1242"/>
    </w:p>
    <w:p w14:paraId="27FB968E" w14:textId="77777777" w:rsidR="000E1FF9" w:rsidRDefault="000E1FF9" w:rsidP="000E1FF9">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79CB9349" w14:textId="77777777" w:rsidR="000E1FF9" w:rsidRDefault="000E1FF9" w:rsidP="000E1FF9">
      <w:pPr>
        <w:pStyle w:val="B1"/>
      </w:pPr>
      <w:r>
        <w:t>1.</w:t>
      </w:r>
      <w:r>
        <w:tab/>
        <w:t>shall enter the 'P: has no permission' state.</w:t>
      </w:r>
    </w:p>
    <w:p w14:paraId="11DE3F39" w14:textId="77777777" w:rsidR="000E1FF9" w:rsidRDefault="000E1FF9" w:rsidP="00CB1EBE">
      <w:pPr>
        <w:pStyle w:val="Heading4"/>
      </w:pPr>
      <w:bookmarkStart w:id="1243" w:name="_Toc98709816"/>
      <w:r>
        <w:lastRenderedPageBreak/>
        <w:t>6.5.5.3</w:t>
      </w:r>
      <w:r>
        <w:tab/>
        <w:t>State: 'P: has no permission'</w:t>
      </w:r>
      <w:bookmarkEnd w:id="1243"/>
    </w:p>
    <w:p w14:paraId="162C302C" w14:textId="77777777" w:rsidR="000E1FF9" w:rsidRDefault="000E1FF9" w:rsidP="00CB1EBE">
      <w:pPr>
        <w:pStyle w:val="Heading5"/>
      </w:pPr>
      <w:bookmarkStart w:id="1244" w:name="_Toc98709817"/>
      <w:r>
        <w:t>6.5.5.3.1</w:t>
      </w:r>
      <w:r>
        <w:tab/>
        <w:t>General</w:t>
      </w:r>
      <w:bookmarkEnd w:id="1244"/>
    </w:p>
    <w:p w14:paraId="3840BFE2" w14:textId="77777777" w:rsidR="000E1FF9" w:rsidRDefault="000E1FF9" w:rsidP="000E1FF9">
      <w:r>
        <w:t>The transmission participant interface uses this state when the associated transmission participant is not permitted to send media.</w:t>
      </w:r>
    </w:p>
    <w:p w14:paraId="270E07E9" w14:textId="77777777" w:rsidR="000E1FF9" w:rsidRDefault="000E1FF9" w:rsidP="00CB1EBE">
      <w:pPr>
        <w:pStyle w:val="Heading5"/>
      </w:pPr>
      <w:bookmarkStart w:id="1245" w:name="_Toc98709818"/>
      <w:r>
        <w:t>6.5.5.3.2</w:t>
      </w:r>
      <w:r>
        <w:tab/>
        <w:t>Receive Transmission Idle message (R: Transmission Idle)</w:t>
      </w:r>
      <w:bookmarkEnd w:id="1245"/>
    </w:p>
    <w:p w14:paraId="60524212" w14:textId="77777777" w:rsidR="000E1FF9" w:rsidRDefault="000E1FF9" w:rsidP="000E1FF9">
      <w:r>
        <w:t>When the transmission participant interface receives a Transmission Idle message from the transmission control server interface, the transmission participant interface:</w:t>
      </w:r>
    </w:p>
    <w:p w14:paraId="4EBD90DE" w14:textId="77777777" w:rsidR="000E1FF9" w:rsidRDefault="000E1FF9" w:rsidP="000E1FF9">
      <w:pPr>
        <w:pStyle w:val="B1"/>
      </w:pPr>
      <w:r>
        <w:t>1.</w:t>
      </w:r>
      <w:r>
        <w:tab/>
        <w:t>shall send the Transmission Idle message to the transmission participant;</w:t>
      </w:r>
    </w:p>
    <w:p w14:paraId="596B76CE" w14:textId="77777777" w:rsidR="000E1FF9" w:rsidRDefault="000E1FF9" w:rsidP="000E1FF9">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0AB994BB" w14:textId="77777777" w:rsidR="000E1FF9" w:rsidRDefault="000E1FF9" w:rsidP="000E1FF9">
      <w:pPr>
        <w:pStyle w:val="B1"/>
      </w:pPr>
      <w:r>
        <w:t>3.</w:t>
      </w:r>
      <w:r>
        <w:tab/>
        <w:t>shall remain in the 'P: has no permission' state.</w:t>
      </w:r>
    </w:p>
    <w:p w14:paraId="0C8B7FE3" w14:textId="77777777" w:rsidR="000E1FF9" w:rsidRDefault="000E1FF9" w:rsidP="00CB1EBE">
      <w:pPr>
        <w:pStyle w:val="Heading5"/>
      </w:pPr>
      <w:bookmarkStart w:id="1246" w:name="_Toc98709819"/>
      <w:r>
        <w:t>6.5.5.3.3</w:t>
      </w:r>
      <w:r>
        <w:tab/>
        <w:t>Receive Transmission Arbitration Taken message (R: Floor Taken)</w:t>
      </w:r>
      <w:bookmarkEnd w:id="1246"/>
    </w:p>
    <w:p w14:paraId="5EB5D28C" w14:textId="77777777" w:rsidR="000E1FF9" w:rsidRDefault="000E1FF9" w:rsidP="000E1FF9">
      <w:r>
        <w:t>When the transmission participant interface receives a Transmission Arbitration Taken message from the transmission control server interface, the transmission participant interface:</w:t>
      </w:r>
    </w:p>
    <w:p w14:paraId="005B2FB6" w14:textId="77777777" w:rsidR="000E1FF9" w:rsidRDefault="000E1FF9" w:rsidP="000E1FF9">
      <w:pPr>
        <w:pStyle w:val="B1"/>
      </w:pPr>
      <w:r>
        <w:t>1.</w:t>
      </w:r>
      <w:r>
        <w:tab/>
        <w:t>shall send the Transmission Arbitration Taken message to the transmission participant;</w:t>
      </w:r>
    </w:p>
    <w:p w14:paraId="45420D58" w14:textId="77777777" w:rsidR="000E1FF9" w:rsidRDefault="000E1FF9" w:rsidP="000E1FF9">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1206B39A" w14:textId="77777777" w:rsidR="000E1FF9" w:rsidRDefault="000E1FF9" w:rsidP="000E1FF9">
      <w:pPr>
        <w:pStyle w:val="B1"/>
      </w:pPr>
      <w:r>
        <w:t>3.</w:t>
      </w:r>
      <w:r>
        <w:tab/>
        <w:t>shall remain in the 'P: has no permission' state.</w:t>
      </w:r>
    </w:p>
    <w:p w14:paraId="2624D983" w14:textId="77777777" w:rsidR="000E1FF9" w:rsidRDefault="000E1FF9" w:rsidP="00CB1EBE">
      <w:pPr>
        <w:pStyle w:val="Heading5"/>
      </w:pPr>
      <w:bookmarkStart w:id="1247" w:name="_Toc98709820"/>
      <w:r>
        <w:t>6.5.5.3.4</w:t>
      </w:r>
      <w:r>
        <w:tab/>
        <w:t>Receive Transmission Request message (R: Transmission Request)</w:t>
      </w:r>
      <w:bookmarkEnd w:id="1247"/>
    </w:p>
    <w:p w14:paraId="6EB943C3" w14:textId="77777777" w:rsidR="000E1FF9" w:rsidRDefault="000E1FF9" w:rsidP="000E1FF9">
      <w:r>
        <w:t>When the transmission participant interface receives a Transmission Request message from the transmission participant, the transmission participant interface:</w:t>
      </w:r>
    </w:p>
    <w:p w14:paraId="5469937D" w14:textId="77777777" w:rsidR="000E1FF9" w:rsidRDefault="000E1FF9" w:rsidP="000E1FF9">
      <w:pPr>
        <w:pStyle w:val="B1"/>
      </w:pPr>
      <w:r>
        <w:t>1.</w:t>
      </w:r>
      <w:r>
        <w:tab/>
        <w:t>shall send the Transmission Request message to the transmission control server interface; and</w:t>
      </w:r>
    </w:p>
    <w:p w14:paraId="714C01CB" w14:textId="77777777" w:rsidR="000E1FF9" w:rsidRDefault="000E1FF9" w:rsidP="000E1FF9">
      <w:pPr>
        <w:pStyle w:val="B1"/>
      </w:pPr>
      <w:r>
        <w:t>2.</w:t>
      </w:r>
      <w:r>
        <w:tab/>
        <w:t>shall remain in the 'P: has no permission' state.</w:t>
      </w:r>
    </w:p>
    <w:p w14:paraId="0BEDAB5B" w14:textId="77777777" w:rsidR="000E1FF9" w:rsidRDefault="000E1FF9" w:rsidP="00CB1EBE">
      <w:pPr>
        <w:pStyle w:val="Heading5"/>
      </w:pPr>
      <w:bookmarkStart w:id="1248" w:name="_Toc98709821"/>
      <w:r>
        <w:t>6.5.5.3.5</w:t>
      </w:r>
      <w:r>
        <w:tab/>
        <w:t>Receive Transmission Granted message (R: Transmission Granted)</w:t>
      </w:r>
      <w:bookmarkEnd w:id="1248"/>
    </w:p>
    <w:p w14:paraId="37D37709" w14:textId="77777777" w:rsidR="000E1FF9" w:rsidRDefault="000E1FF9" w:rsidP="000E1FF9">
      <w:r>
        <w:t>When the transmission participant interface receives a Transmission Granted message from the transmission control server interface, the transmission participant interface:</w:t>
      </w:r>
    </w:p>
    <w:p w14:paraId="468A57DB" w14:textId="77777777" w:rsidR="000E1FF9" w:rsidRDefault="000E1FF9" w:rsidP="000E1FF9">
      <w:pPr>
        <w:pStyle w:val="B1"/>
      </w:pPr>
      <w:r>
        <w:t>1.</w:t>
      </w:r>
      <w:r>
        <w:tab/>
        <w:t>shall send the Transmission Granted message to the transmission participant;</w:t>
      </w:r>
    </w:p>
    <w:p w14:paraId="44594041" w14:textId="77777777" w:rsidR="000E1FF9" w:rsidRDefault="000E1FF9" w:rsidP="000E1FF9">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2F02D355" w14:textId="77777777" w:rsidR="000E1FF9" w:rsidRDefault="000E1FF9" w:rsidP="000E1FF9">
      <w:pPr>
        <w:pStyle w:val="B1"/>
      </w:pPr>
      <w:r>
        <w:t>3.</w:t>
      </w:r>
      <w:r>
        <w:tab/>
        <w:t>shall enter the 'P: has permission' state.</w:t>
      </w:r>
    </w:p>
    <w:p w14:paraId="1A7235EE" w14:textId="77777777" w:rsidR="000E1FF9" w:rsidRDefault="000E1FF9" w:rsidP="00CB1EBE">
      <w:pPr>
        <w:pStyle w:val="Heading5"/>
      </w:pPr>
      <w:bookmarkStart w:id="1249" w:name="_Toc98709822"/>
      <w:r>
        <w:t>6.5.5.3.6</w:t>
      </w:r>
      <w:r>
        <w:tab/>
        <w:t>Receive Transmission Rejected message (R: Transmission Rejected)</w:t>
      </w:r>
      <w:bookmarkEnd w:id="1249"/>
    </w:p>
    <w:p w14:paraId="2A8B9AF8" w14:textId="77777777" w:rsidR="000E1FF9" w:rsidRDefault="000E1FF9" w:rsidP="000E1FF9">
      <w:r>
        <w:t>When the transmission participant interface receives a Transmission Rejected message from the transmission control server interface, the transmission participant interface:</w:t>
      </w:r>
    </w:p>
    <w:p w14:paraId="48C4D5B7" w14:textId="77777777" w:rsidR="000E1FF9" w:rsidRDefault="000E1FF9" w:rsidP="000E1FF9">
      <w:pPr>
        <w:pStyle w:val="B1"/>
      </w:pPr>
      <w:r>
        <w:t>1.</w:t>
      </w:r>
      <w:r>
        <w:tab/>
        <w:t>shall send the Transmission Rejected message to the transmission participant;</w:t>
      </w:r>
    </w:p>
    <w:p w14:paraId="42479B1B" w14:textId="77777777" w:rsidR="000E1FF9" w:rsidRDefault="000E1FF9" w:rsidP="000E1FF9">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0163B8A" w14:textId="77777777" w:rsidR="000E1FF9" w:rsidRDefault="000E1FF9" w:rsidP="000E1FF9">
      <w:pPr>
        <w:pStyle w:val="B1"/>
      </w:pPr>
      <w:r>
        <w:t>3.</w:t>
      </w:r>
      <w:r>
        <w:tab/>
        <w:t>shall remain in the 'P: has no permission' state.</w:t>
      </w:r>
    </w:p>
    <w:p w14:paraId="7FF70A13" w14:textId="77777777" w:rsidR="000E1FF9" w:rsidRDefault="000E1FF9" w:rsidP="00CB1EBE">
      <w:pPr>
        <w:pStyle w:val="Heading5"/>
      </w:pPr>
      <w:bookmarkStart w:id="1250" w:name="_Toc98709823"/>
      <w:r>
        <w:t>6.5.5.3.7</w:t>
      </w:r>
      <w:r>
        <w:tab/>
        <w:t>Receive Queue Position Info message (R: Queue Position Info)</w:t>
      </w:r>
      <w:bookmarkEnd w:id="1250"/>
    </w:p>
    <w:p w14:paraId="434A7F27" w14:textId="77777777" w:rsidR="000E1FF9" w:rsidRDefault="000E1FF9" w:rsidP="000E1FF9">
      <w:r>
        <w:t>When the transmission participant interface receives a Queue Position Info message from the transmission control server interface, the transmission participant interface:</w:t>
      </w:r>
    </w:p>
    <w:p w14:paraId="1BFCC593" w14:textId="77777777" w:rsidR="000E1FF9" w:rsidRDefault="000E1FF9" w:rsidP="000E1FF9">
      <w:pPr>
        <w:pStyle w:val="B1"/>
      </w:pPr>
      <w:r>
        <w:t>1.</w:t>
      </w:r>
      <w:r>
        <w:tab/>
        <w:t>shall send the Queue Position Info message to the transmission participant;</w:t>
      </w:r>
    </w:p>
    <w:p w14:paraId="4B345A0A" w14:textId="77777777" w:rsidR="000E1FF9" w:rsidRDefault="000E1FF9" w:rsidP="000E1FF9">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326F0FF8" w14:textId="77777777" w:rsidR="000E1FF9" w:rsidRDefault="000E1FF9" w:rsidP="000E1FF9">
      <w:pPr>
        <w:pStyle w:val="B1"/>
      </w:pPr>
      <w:r>
        <w:t>3.</w:t>
      </w:r>
      <w:r>
        <w:tab/>
        <w:t>shall remain in the 'P: has no permission' state.</w:t>
      </w:r>
    </w:p>
    <w:p w14:paraId="69C46ADE" w14:textId="77777777" w:rsidR="000E1FF9" w:rsidRDefault="000E1FF9" w:rsidP="00CB1EBE">
      <w:pPr>
        <w:pStyle w:val="Heading5"/>
      </w:pPr>
      <w:bookmarkStart w:id="1251" w:name="_Toc98709824"/>
      <w:r>
        <w:t>6.5.5.3.8</w:t>
      </w:r>
      <w:r>
        <w:tab/>
        <w:t>Receive Queue Position Request message (R: Queue Position Request)</w:t>
      </w:r>
      <w:bookmarkEnd w:id="1251"/>
    </w:p>
    <w:p w14:paraId="2F44B552" w14:textId="77777777" w:rsidR="000E1FF9" w:rsidRDefault="000E1FF9" w:rsidP="000E1FF9">
      <w:r>
        <w:t>When the transmission participant interface receives a Queue Position Request message from the transmission participant, the transmission participant interface:</w:t>
      </w:r>
    </w:p>
    <w:p w14:paraId="79ECC920" w14:textId="77777777" w:rsidR="000E1FF9" w:rsidRDefault="000E1FF9" w:rsidP="000E1FF9">
      <w:pPr>
        <w:pStyle w:val="B1"/>
      </w:pPr>
      <w:r>
        <w:t>1.</w:t>
      </w:r>
      <w:r>
        <w:tab/>
        <w:t>shall send the Queue Position Request message to the transmission control server interface; and</w:t>
      </w:r>
    </w:p>
    <w:p w14:paraId="0BECD5A0" w14:textId="77777777" w:rsidR="000E1FF9" w:rsidRDefault="000E1FF9" w:rsidP="000E1FF9">
      <w:pPr>
        <w:pStyle w:val="B1"/>
      </w:pPr>
      <w:r>
        <w:t>2.</w:t>
      </w:r>
      <w:r>
        <w:tab/>
        <w:t>shall remain in the 'P: has no permission' state.</w:t>
      </w:r>
    </w:p>
    <w:p w14:paraId="17CC1E7D" w14:textId="77777777" w:rsidR="000E1FF9" w:rsidRDefault="000E1FF9" w:rsidP="00CB1EBE">
      <w:pPr>
        <w:pStyle w:val="Heading5"/>
      </w:pPr>
      <w:bookmarkStart w:id="1252" w:name="_Toc98709825"/>
      <w:r>
        <w:t>6.5.5.3.9</w:t>
      </w:r>
      <w:r>
        <w:tab/>
        <w:t>Receive RTP media packets (R: RTP media)</w:t>
      </w:r>
      <w:bookmarkEnd w:id="1252"/>
    </w:p>
    <w:p w14:paraId="0CBA6034" w14:textId="77777777" w:rsidR="000E1FF9" w:rsidRDefault="000E1FF9" w:rsidP="000E1FF9">
      <w:r>
        <w:t>When the transmission participant interface receives an indication from the network media interface that RTP media packets are received from the media distributor, the transmission participant interface</w:t>
      </w:r>
    </w:p>
    <w:p w14:paraId="6509669B" w14:textId="77777777" w:rsidR="000E1FF9" w:rsidRDefault="000E1FF9" w:rsidP="000E1FF9">
      <w:pPr>
        <w:pStyle w:val="B1"/>
      </w:pPr>
      <w:r>
        <w:t>1.</w:t>
      </w:r>
      <w:r>
        <w:tab/>
        <w:t>shall instruct the network media interface to send the received RTP media packets towards the MCVideo client; and</w:t>
      </w:r>
    </w:p>
    <w:p w14:paraId="34B23F98" w14:textId="77777777" w:rsidR="000E1FF9" w:rsidRDefault="000E1FF9" w:rsidP="000E1FF9">
      <w:pPr>
        <w:pStyle w:val="B1"/>
      </w:pPr>
      <w:r>
        <w:t>2.</w:t>
      </w:r>
      <w:r>
        <w:tab/>
        <w:t>shall remain in the 'P: has no permission' state.</w:t>
      </w:r>
    </w:p>
    <w:p w14:paraId="353E8AA7" w14:textId="77777777" w:rsidR="000E1FF9" w:rsidRDefault="000E1FF9" w:rsidP="000E1FF9">
      <w:r>
        <w:t>When the transmission participant interface receives an indication from the network media interface that RTP media packets are received from the MCVideo client, the transmission participant interface</w:t>
      </w:r>
    </w:p>
    <w:p w14:paraId="3B59F9BE" w14:textId="77777777" w:rsidR="000E1FF9" w:rsidRDefault="000E1FF9" w:rsidP="000E1FF9">
      <w:pPr>
        <w:pStyle w:val="B1"/>
      </w:pPr>
      <w:r>
        <w:t>1.</w:t>
      </w:r>
      <w:r>
        <w:tab/>
        <w:t>shall send a Transmission Revoked message to the transmission participant. The Transmission Revoked message:</w:t>
      </w:r>
    </w:p>
    <w:p w14:paraId="05CEB609" w14:textId="77777777" w:rsidR="000E1FF9" w:rsidRDefault="000E1FF9" w:rsidP="000E1FF9">
      <w:pPr>
        <w:pStyle w:val="B2"/>
      </w:pPr>
      <w:r>
        <w:t>a.</w:t>
      </w:r>
      <w:r>
        <w:tab/>
        <w:t>shall include the Reject Cause field with the &lt;Reject Cause&gt; value set to #3 (No permission to send a Media Burst);</w:t>
      </w:r>
    </w:p>
    <w:p w14:paraId="662A19BC" w14:textId="77777777" w:rsidR="000E1FF9" w:rsidRDefault="000E1FF9" w:rsidP="000E1FF9">
      <w:pPr>
        <w:pStyle w:val="B1"/>
      </w:pPr>
      <w:r>
        <w:t>2.</w:t>
      </w:r>
      <w:r>
        <w:tab/>
        <w:t>shall store that a Transmission Release message is expected from the transmission participant; and</w:t>
      </w:r>
    </w:p>
    <w:p w14:paraId="782A306A" w14:textId="77777777" w:rsidR="000E1FF9" w:rsidRDefault="000E1FF9" w:rsidP="000E1FF9">
      <w:pPr>
        <w:pStyle w:val="B1"/>
      </w:pPr>
      <w:r>
        <w:t>3.</w:t>
      </w:r>
      <w:r>
        <w:tab/>
        <w:t>shall remain in the 'P: has no permission' state.</w:t>
      </w:r>
    </w:p>
    <w:p w14:paraId="05903AA9" w14:textId="77777777" w:rsidR="000E1FF9" w:rsidRDefault="000E1FF9" w:rsidP="00CB1EBE">
      <w:pPr>
        <w:pStyle w:val="Heading5"/>
      </w:pPr>
      <w:bookmarkStart w:id="1253" w:name="_Toc98709826"/>
      <w:r>
        <w:t>6.5.5.3.10</w:t>
      </w:r>
      <w:r>
        <w:tab/>
        <w:t>Receive Transmission Release message (R: Transmission Release)</w:t>
      </w:r>
      <w:bookmarkEnd w:id="1253"/>
    </w:p>
    <w:p w14:paraId="09272B75" w14:textId="77777777" w:rsidR="000E1FF9" w:rsidRDefault="000E1FF9" w:rsidP="000E1FF9">
      <w:r>
        <w:t>When the transmission participant interface receives a Transmission Release message from the transmission participant, the transmission participant interface:</w:t>
      </w:r>
    </w:p>
    <w:p w14:paraId="3EBAD49C" w14:textId="77777777" w:rsidR="000E1FF9" w:rsidRDefault="000E1FF9" w:rsidP="000E1FF9">
      <w:pPr>
        <w:pStyle w:val="B1"/>
      </w:pPr>
      <w:r>
        <w:t>1.</w:t>
      </w:r>
      <w:r>
        <w:tab/>
        <w:t>if a Transmission Release message is not expected from the transmission participant:</w:t>
      </w:r>
    </w:p>
    <w:p w14:paraId="207B4BDA" w14:textId="77777777" w:rsidR="000E1FF9" w:rsidRDefault="000E1FF9" w:rsidP="000E1FF9">
      <w:pPr>
        <w:pStyle w:val="B2"/>
      </w:pPr>
      <w:r>
        <w:t>a.</w:t>
      </w:r>
      <w:r>
        <w:tab/>
        <w:t>if the first bit in the subtype of the Transmission Release message is set to '1' (acknowledgement is required) as specified in clause 9.2.2, based on local policy:</w:t>
      </w:r>
    </w:p>
    <w:p w14:paraId="3519A23E" w14:textId="77777777" w:rsidR="000E1FF9" w:rsidRDefault="000E1FF9" w:rsidP="000E1FF9">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3371F945" w14:textId="77777777" w:rsidR="000E1FF9" w:rsidRDefault="000E1FF9" w:rsidP="000E1FF9">
      <w:pPr>
        <w:pStyle w:val="B3"/>
      </w:pPr>
      <w:r>
        <w:lastRenderedPageBreak/>
        <w:t>ii.</w:t>
      </w:r>
      <w:r>
        <w:tab/>
        <w:t>wait for the Transmission Ack from the transmission control server; and</w:t>
      </w:r>
    </w:p>
    <w:p w14:paraId="36749041" w14:textId="77777777" w:rsidR="000E1FF9" w:rsidRDefault="000E1FF9" w:rsidP="000E1FF9">
      <w:pPr>
        <w:pStyle w:val="B2"/>
      </w:pPr>
      <w:r>
        <w:t>b.</w:t>
      </w:r>
      <w:r>
        <w:tab/>
        <w:t>shall forward the Transmission Release message to the transmission control server interface;</w:t>
      </w:r>
    </w:p>
    <w:p w14:paraId="30CECC54" w14:textId="77777777" w:rsidR="000E1FF9" w:rsidRDefault="000E1FF9" w:rsidP="000E1FF9">
      <w:pPr>
        <w:pStyle w:val="B1"/>
      </w:pPr>
      <w:r>
        <w:t>2.</w:t>
      </w:r>
      <w:r>
        <w:tab/>
        <w:t>if a Transmission Release message is expected from the transmission participant:</w:t>
      </w:r>
    </w:p>
    <w:p w14:paraId="08818DA2" w14:textId="77777777" w:rsidR="000E1FF9" w:rsidRDefault="000E1FF9" w:rsidP="000E1FF9">
      <w:pPr>
        <w:pStyle w:val="B2"/>
      </w:pPr>
      <w:r>
        <w:t>a.</w:t>
      </w:r>
      <w:r>
        <w:tab/>
        <w:t>if the first bit in the subtype of the Transmission Release message is set to '1' (acknowledgement is required) as specified in clause 9.2.2:</w:t>
      </w:r>
    </w:p>
    <w:p w14:paraId="6D232E88" w14:textId="77777777" w:rsidR="000E1FF9" w:rsidRDefault="000E1FF9" w:rsidP="000E1FF9">
      <w:pPr>
        <w:pStyle w:val="B3"/>
      </w:pPr>
      <w:r>
        <w:t>i.</w:t>
      </w:r>
      <w:r>
        <w:tab/>
        <w:t>shall send a Transmission Ack message to the transmission participant; and</w:t>
      </w:r>
    </w:p>
    <w:p w14:paraId="79BCF776" w14:textId="77777777" w:rsidR="000E1FF9" w:rsidRDefault="000E1FF9" w:rsidP="000E1FF9">
      <w:pPr>
        <w:pStyle w:val="B2"/>
      </w:pPr>
      <w:r>
        <w:t>b.</w:t>
      </w:r>
      <w:r>
        <w:tab/>
        <w:t>shall remove that a Transmission Release message is expected from the transmission participant; and</w:t>
      </w:r>
    </w:p>
    <w:p w14:paraId="616E64F9" w14:textId="77777777" w:rsidR="000E1FF9" w:rsidRDefault="000E1FF9" w:rsidP="000E1FF9">
      <w:pPr>
        <w:pStyle w:val="B1"/>
      </w:pPr>
      <w:r>
        <w:t>3.</w:t>
      </w:r>
      <w:r>
        <w:tab/>
        <w:t>shall remain in the 'P: has no permission' state.</w:t>
      </w:r>
    </w:p>
    <w:p w14:paraId="63248F14" w14:textId="77777777" w:rsidR="000E1FF9" w:rsidRDefault="000E1FF9" w:rsidP="00CB1EBE">
      <w:pPr>
        <w:pStyle w:val="Heading5"/>
      </w:pPr>
      <w:bookmarkStart w:id="1254" w:name="_Toc98709827"/>
      <w:r>
        <w:t>6.5.5.3.11</w:t>
      </w:r>
      <w:r>
        <w:tab/>
        <w:t>Receive split instruction (R: Split)</w:t>
      </w:r>
      <w:bookmarkEnd w:id="1254"/>
    </w:p>
    <w:p w14:paraId="0C91DE51" w14:textId="77777777" w:rsidR="000E1FF9" w:rsidRDefault="000E1FF9" w:rsidP="000E1FF9">
      <w:pPr>
        <w:rPr>
          <w:lang w:eastAsia="x-none"/>
        </w:rPr>
      </w:pPr>
      <w:r>
        <w:rPr>
          <w:lang w:eastAsia="x-none"/>
        </w:rPr>
        <w:t>Upon receiving an instruction to split the ongoing MCVideo call, to the transmission participant interface:</w:t>
      </w:r>
    </w:p>
    <w:p w14:paraId="530A7A0E" w14:textId="77777777" w:rsidR="000E1FF9" w:rsidRDefault="000E1FF9" w:rsidP="000E1FF9">
      <w:pPr>
        <w:pStyle w:val="B1"/>
        <w:rPr>
          <w:lang w:eastAsia="x-none"/>
        </w:rPr>
      </w:pPr>
      <w:r>
        <w:t>1.</w:t>
      </w:r>
      <w:r>
        <w:tab/>
        <w:t>shall create a new instance of the 'basic transmission control operation towards the transmission participant' state machine;</w:t>
      </w:r>
    </w:p>
    <w:p w14:paraId="53F94081" w14:textId="77777777" w:rsidR="000E1FF9" w:rsidRDefault="000E1FF9" w:rsidP="000E1FF9">
      <w:pPr>
        <w:pStyle w:val="B1"/>
      </w:pPr>
      <w:r>
        <w:t>2.</w:t>
      </w:r>
      <w:r>
        <w:tab/>
        <w:t>shall move information associated with the instance used for 'transmission participant interface state transition' to the 'basic transmission control operation towards the transmission participant' state machine;</w:t>
      </w:r>
    </w:p>
    <w:p w14:paraId="1C2C7167" w14:textId="77777777" w:rsidR="000E1FF9" w:rsidRDefault="000E1FF9" w:rsidP="000E1FF9">
      <w:pPr>
        <w:pStyle w:val="NO"/>
      </w:pPr>
      <w:r>
        <w:t>NOTE:</w:t>
      </w:r>
      <w:r>
        <w:tab/>
        <w:t>Which information that needs to be moved is an implementation option.</w:t>
      </w:r>
    </w:p>
    <w:p w14:paraId="70073C67" w14:textId="77777777" w:rsidR="000E1FF9" w:rsidRDefault="000E1FF9" w:rsidP="000E1FF9">
      <w:pPr>
        <w:pStyle w:val="B1"/>
      </w:pPr>
      <w:r>
        <w:t>3.</w:t>
      </w:r>
      <w:r>
        <w:tab/>
        <w:t>shall enter the 'Start-stop' state and terminate the 'transmission participant state transition' state machine associated with this transmission participant and this session;</w:t>
      </w:r>
    </w:p>
    <w:p w14:paraId="60A54044" w14:textId="77777777" w:rsidR="000E1FF9" w:rsidRDefault="000E1FF9" w:rsidP="000E1FF9">
      <w:pPr>
        <w:pStyle w:val="B1"/>
      </w:pPr>
      <w:r>
        <w:t>4.</w:t>
      </w:r>
      <w:r>
        <w:tab/>
        <w:t>if the state in 'general transmission control operation' state machine is 'G: Transmit Idle' state; shall enter the 'U: not permitted and transmit Idle' state as specified in clause 6.3.5.3.2; and</w:t>
      </w:r>
    </w:p>
    <w:p w14:paraId="3E9F4C7E" w14:textId="77777777" w:rsidR="000E1FF9" w:rsidRDefault="000E1FF9" w:rsidP="000E1FF9">
      <w:pPr>
        <w:pStyle w:val="B1"/>
      </w:pPr>
      <w:r>
        <w:t>5.</w:t>
      </w:r>
      <w:r>
        <w:tab/>
        <w:t>if the state in 'general transmission control operation' state machine is 'G: Transmit Taken' state; shall enter the 'U: not permitted and Transmit Taken' state as specified in clause 6.3.5.4.2.</w:t>
      </w:r>
    </w:p>
    <w:p w14:paraId="004644CF" w14:textId="77777777" w:rsidR="00BC437C" w:rsidRDefault="00BC437C" w:rsidP="00CB1EBE">
      <w:pPr>
        <w:pStyle w:val="Heading4"/>
      </w:pPr>
      <w:bookmarkStart w:id="1255" w:name="_Toc98709828"/>
      <w:r>
        <w:t>6.5.5.4</w:t>
      </w:r>
      <w:r>
        <w:tab/>
        <w:t>State: 'P: has permission'</w:t>
      </w:r>
      <w:bookmarkEnd w:id="1255"/>
    </w:p>
    <w:p w14:paraId="22CA742B" w14:textId="77777777" w:rsidR="00BC437C" w:rsidRDefault="00BC437C" w:rsidP="00CB1EBE">
      <w:pPr>
        <w:pStyle w:val="Heading5"/>
      </w:pPr>
      <w:bookmarkStart w:id="1256" w:name="_Toc98709829"/>
      <w:r>
        <w:t>6.5.5.4.1</w:t>
      </w:r>
      <w:r>
        <w:tab/>
        <w:t>General</w:t>
      </w:r>
      <w:bookmarkEnd w:id="1256"/>
    </w:p>
    <w:p w14:paraId="4BD76D97" w14:textId="77777777" w:rsidR="00BC437C" w:rsidRDefault="00BC437C" w:rsidP="00BC437C">
      <w:r>
        <w:t>The transmission participant interface uses this state when the transmission participant has permission to send media</w:t>
      </w:r>
    </w:p>
    <w:p w14:paraId="22940529" w14:textId="77777777" w:rsidR="00BC437C" w:rsidRDefault="00BC437C" w:rsidP="00CB1EBE">
      <w:pPr>
        <w:pStyle w:val="Heading5"/>
      </w:pPr>
      <w:bookmarkStart w:id="1257" w:name="_Toc98709830"/>
      <w:r>
        <w:t>6.5.5.4.2</w:t>
      </w:r>
      <w:r>
        <w:tab/>
        <w:t>Receive RTP media packets</w:t>
      </w:r>
      <w:bookmarkEnd w:id="1257"/>
    </w:p>
    <w:p w14:paraId="2396BE6D" w14:textId="77777777" w:rsidR="00BC437C" w:rsidRDefault="00BC437C" w:rsidP="00BC437C">
      <w:r>
        <w:t>When the transmission participant interface receives an indication from the network media interface that RTP media packets are received from the MCVideo client, the transmission participant interface:</w:t>
      </w:r>
    </w:p>
    <w:p w14:paraId="69142ED7" w14:textId="77777777" w:rsidR="00BC437C" w:rsidRDefault="00BC437C" w:rsidP="00BC437C">
      <w:pPr>
        <w:pStyle w:val="B1"/>
      </w:pPr>
      <w:r>
        <w:t>1.</w:t>
      </w:r>
      <w:r>
        <w:tab/>
        <w:t>shall instruct the media interface to forward received RTP media packets towards the media distributor; and</w:t>
      </w:r>
    </w:p>
    <w:p w14:paraId="4655E6BD" w14:textId="77777777" w:rsidR="00BC437C" w:rsidRDefault="00BC437C" w:rsidP="00BC437C">
      <w:pPr>
        <w:pStyle w:val="B1"/>
      </w:pPr>
      <w:r>
        <w:t>2.</w:t>
      </w:r>
      <w:r>
        <w:tab/>
        <w:t>shall remain in the 'P: has permission' state.</w:t>
      </w:r>
    </w:p>
    <w:p w14:paraId="6881CB6E" w14:textId="77777777" w:rsidR="00BC437C" w:rsidRDefault="00BC437C" w:rsidP="00CB1EBE">
      <w:pPr>
        <w:pStyle w:val="Heading5"/>
      </w:pPr>
      <w:bookmarkStart w:id="1258" w:name="_Toc98709831"/>
      <w:r>
        <w:t>6.5.5.4.3</w:t>
      </w:r>
      <w:r>
        <w:tab/>
        <w:t>Receive Transmission Release message</w:t>
      </w:r>
      <w:bookmarkEnd w:id="1258"/>
    </w:p>
    <w:p w14:paraId="566634F1" w14:textId="77777777" w:rsidR="00BC437C" w:rsidRDefault="00BC437C" w:rsidP="00BC437C">
      <w:r>
        <w:t>When the transmission participant interface receives a Transmission Release message from the transmission participant, the transmission participant interface:</w:t>
      </w:r>
    </w:p>
    <w:p w14:paraId="2A09F6AA" w14:textId="77777777" w:rsidR="00BC437C" w:rsidRDefault="00BC437C" w:rsidP="00BC437C">
      <w:pPr>
        <w:pStyle w:val="B1"/>
      </w:pPr>
      <w:r>
        <w:t>1.</w:t>
      </w:r>
      <w:r>
        <w:tab/>
        <w:t>shall send the Transmission Release message to the transmission control server interface; and</w:t>
      </w:r>
    </w:p>
    <w:p w14:paraId="5B48ADED" w14:textId="77777777" w:rsidR="00BC437C" w:rsidRDefault="00BC437C" w:rsidP="00BC437C">
      <w:pPr>
        <w:pStyle w:val="B1"/>
      </w:pPr>
      <w:r>
        <w:t>2.</w:t>
      </w:r>
      <w:r>
        <w:tab/>
        <w:t>shall remain in the 'P: has permission' state.</w:t>
      </w:r>
    </w:p>
    <w:p w14:paraId="0E453298" w14:textId="77777777" w:rsidR="00BC437C" w:rsidRDefault="00BC437C" w:rsidP="00CB1EBE">
      <w:pPr>
        <w:pStyle w:val="Heading5"/>
      </w:pPr>
      <w:bookmarkStart w:id="1259" w:name="_Toc98709832"/>
      <w:r>
        <w:t>6.5.5.4.4</w:t>
      </w:r>
      <w:r>
        <w:tab/>
        <w:t>Receive Transmission Ack message</w:t>
      </w:r>
      <w:bookmarkEnd w:id="1259"/>
    </w:p>
    <w:p w14:paraId="0FB2AE5D" w14:textId="77777777" w:rsidR="00BC437C" w:rsidRDefault="00BC437C" w:rsidP="00BC437C">
      <w:r>
        <w:t>When the transmission participant interface receives a Transmission Ack message from the transmission control server interface, the transmission participant interface:</w:t>
      </w:r>
    </w:p>
    <w:p w14:paraId="54D7E1A7" w14:textId="77777777" w:rsidR="00BC437C" w:rsidRDefault="00BC437C" w:rsidP="00BC437C">
      <w:pPr>
        <w:pStyle w:val="B1"/>
      </w:pPr>
      <w:r>
        <w:lastRenderedPageBreak/>
        <w:t>1.</w:t>
      </w:r>
      <w:r>
        <w:tab/>
        <w:t>shall send the Transmission Ack message to the transmission participant; and</w:t>
      </w:r>
    </w:p>
    <w:p w14:paraId="78F8A286" w14:textId="77777777" w:rsidR="00BC437C" w:rsidRDefault="00BC437C" w:rsidP="00BC437C">
      <w:pPr>
        <w:pStyle w:val="B1"/>
      </w:pPr>
      <w:r>
        <w:t>2.</w:t>
      </w:r>
      <w:r>
        <w:tab/>
        <w:t>shall remain in the 'P: has permission' state.</w:t>
      </w:r>
    </w:p>
    <w:p w14:paraId="757FED3B" w14:textId="77777777" w:rsidR="00BC437C" w:rsidRDefault="00BC437C" w:rsidP="00CB1EBE">
      <w:pPr>
        <w:pStyle w:val="Heading5"/>
      </w:pPr>
      <w:bookmarkStart w:id="1260" w:name="_Toc98709833"/>
      <w:r>
        <w:t>6.5.5.4.5</w:t>
      </w:r>
      <w:r>
        <w:tab/>
        <w:t>Receive Transmission Idle message</w:t>
      </w:r>
      <w:bookmarkEnd w:id="1260"/>
    </w:p>
    <w:p w14:paraId="47BCE8B2" w14:textId="77777777" w:rsidR="00BC437C" w:rsidRDefault="00BC437C" w:rsidP="00BC437C">
      <w:r>
        <w:t>When the transmission participant interface receives a Transmission Idle message from the transmission control server interface, the transmission participant interface:</w:t>
      </w:r>
    </w:p>
    <w:p w14:paraId="3537BCAC" w14:textId="77777777" w:rsidR="00BC437C" w:rsidRDefault="00BC437C" w:rsidP="00BC437C">
      <w:pPr>
        <w:pStyle w:val="B1"/>
      </w:pPr>
      <w:r>
        <w:t>1.</w:t>
      </w:r>
      <w:r>
        <w:tab/>
        <w:t>shall send the Transmission Idle message to the transmission participant;</w:t>
      </w:r>
    </w:p>
    <w:p w14:paraId="364DDB51" w14:textId="77777777" w:rsidR="00BC437C" w:rsidRDefault="00BC437C" w:rsidP="00BC437C">
      <w:pPr>
        <w:pStyle w:val="B1"/>
      </w:pPr>
      <w:r>
        <w:t>2.</w:t>
      </w:r>
      <w:r>
        <w:tab/>
        <w:t>if the first bit in the subtype of the Transmission Idle message is set to '1' (acknowledgement is required), shall store an indication that a Transmission Ack message to a Floor Idle messages is expected; and</w:t>
      </w:r>
    </w:p>
    <w:p w14:paraId="63E37B2E" w14:textId="77777777" w:rsidR="00BC437C" w:rsidRDefault="00BC437C" w:rsidP="00BC437C">
      <w:pPr>
        <w:pStyle w:val="B1"/>
      </w:pPr>
      <w:r>
        <w:t>3.</w:t>
      </w:r>
      <w:r>
        <w:tab/>
        <w:t>shall enter the 'P: has no permission' state.</w:t>
      </w:r>
    </w:p>
    <w:p w14:paraId="28F97BDD" w14:textId="77777777" w:rsidR="00BC437C" w:rsidRDefault="00BC437C" w:rsidP="00CB1EBE">
      <w:pPr>
        <w:pStyle w:val="Heading5"/>
      </w:pPr>
      <w:bookmarkStart w:id="1261" w:name="_Toc98709834"/>
      <w:r>
        <w:t>6.5.5.4.6</w:t>
      </w:r>
      <w:r>
        <w:tab/>
        <w:t>Receive Transmission Arbitration Taken message</w:t>
      </w:r>
      <w:bookmarkEnd w:id="1261"/>
    </w:p>
    <w:p w14:paraId="06119332" w14:textId="77777777" w:rsidR="00BC437C" w:rsidRDefault="00BC437C" w:rsidP="00BC437C">
      <w:r>
        <w:t>When the transmission participant interface receives a Transmission Arbitration Taken message from the transmission control server interface, the transmission participant interface:</w:t>
      </w:r>
    </w:p>
    <w:p w14:paraId="6B48AAB2" w14:textId="77777777" w:rsidR="00BC437C" w:rsidRDefault="00BC437C" w:rsidP="00BC437C">
      <w:pPr>
        <w:pStyle w:val="B1"/>
      </w:pPr>
      <w:r>
        <w:t>1.</w:t>
      </w:r>
      <w:r>
        <w:tab/>
        <w:t>shall send the Transmission Arbitration Taken message to the transmission participant;</w:t>
      </w:r>
    </w:p>
    <w:p w14:paraId="5DC95E15" w14:textId="77777777" w:rsidR="00BC437C" w:rsidRDefault="00BC437C" w:rsidP="00BC437C">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12B295E" w14:textId="77777777" w:rsidR="00BC437C" w:rsidRDefault="00BC437C" w:rsidP="00BC437C">
      <w:pPr>
        <w:pStyle w:val="B1"/>
      </w:pPr>
      <w:r>
        <w:t>3.</w:t>
      </w:r>
      <w:r>
        <w:tab/>
        <w:t>shall enter the 'P: has no permission' state.</w:t>
      </w:r>
    </w:p>
    <w:p w14:paraId="3FDEB78A" w14:textId="77777777" w:rsidR="00BC437C" w:rsidRDefault="00BC437C" w:rsidP="00CB1EBE">
      <w:pPr>
        <w:pStyle w:val="Heading5"/>
      </w:pPr>
      <w:bookmarkStart w:id="1262" w:name="_Toc98709835"/>
      <w:r>
        <w:t>6.5.5.4.7</w:t>
      </w:r>
      <w:r>
        <w:tab/>
        <w:t>Receive Transmission Revoked message</w:t>
      </w:r>
      <w:bookmarkEnd w:id="1262"/>
    </w:p>
    <w:p w14:paraId="5E341268" w14:textId="77777777" w:rsidR="00BC437C" w:rsidRDefault="00BC437C" w:rsidP="00BC437C">
      <w:r>
        <w:t>When the transmission participant interface receives a Transmission Revoked message from the transmission control server interface, the transmission participant interface:</w:t>
      </w:r>
    </w:p>
    <w:p w14:paraId="0EB3017E" w14:textId="77777777" w:rsidR="00BC437C" w:rsidRDefault="00BC437C" w:rsidP="00BC437C">
      <w:pPr>
        <w:pStyle w:val="B1"/>
      </w:pPr>
      <w:r>
        <w:t>1.</w:t>
      </w:r>
      <w:r>
        <w:tab/>
        <w:t>shall send the Transmission Revoked message to the transmission participant;</w:t>
      </w:r>
    </w:p>
    <w:p w14:paraId="044CECDC" w14:textId="77777777" w:rsidR="00BC437C" w:rsidRDefault="00BC437C" w:rsidP="00BC437C">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6275C3C" w14:textId="77777777" w:rsidR="00BC437C" w:rsidRDefault="00BC437C" w:rsidP="00BC437C">
      <w:pPr>
        <w:pStyle w:val="B1"/>
      </w:pPr>
      <w:r>
        <w:t>3.</w:t>
      </w:r>
      <w:r>
        <w:tab/>
        <w:t>shall remain in the 'P: has permission' state.</w:t>
      </w:r>
    </w:p>
    <w:p w14:paraId="7F0A38FE" w14:textId="77777777" w:rsidR="00BC437C" w:rsidRDefault="00BC437C" w:rsidP="00CB1EBE">
      <w:pPr>
        <w:pStyle w:val="Heading5"/>
      </w:pPr>
      <w:bookmarkStart w:id="1263" w:name="_Toc98709836"/>
      <w:r>
        <w:t>6.5.5.4.8</w:t>
      </w:r>
      <w:r>
        <w:tab/>
        <w:t>Receive split instruction (R: Split)</w:t>
      </w:r>
      <w:bookmarkEnd w:id="1263"/>
    </w:p>
    <w:p w14:paraId="46396840" w14:textId="77777777" w:rsidR="00BC437C" w:rsidRDefault="00BC437C" w:rsidP="00BC437C">
      <w:pPr>
        <w:rPr>
          <w:lang w:eastAsia="x-none"/>
        </w:rPr>
      </w:pPr>
      <w:r>
        <w:rPr>
          <w:lang w:eastAsia="x-none"/>
        </w:rPr>
        <w:t>Upon receiving an instruction to split the ongoing MCVideo call, the transmission participant interface:</w:t>
      </w:r>
    </w:p>
    <w:p w14:paraId="23614262" w14:textId="77777777" w:rsidR="00BC437C" w:rsidRDefault="00BC437C" w:rsidP="00BC437C">
      <w:pPr>
        <w:pStyle w:val="B1"/>
        <w:rPr>
          <w:lang w:eastAsia="x-none"/>
        </w:rPr>
      </w:pPr>
      <w:r>
        <w:t>1.</w:t>
      </w:r>
      <w:r>
        <w:tab/>
        <w:t>shall create a new instance of the 'basic transmission control operation towards the transmission participant' state machine as specified in clause 6.3.5;</w:t>
      </w:r>
    </w:p>
    <w:p w14:paraId="653C68FD" w14:textId="77777777" w:rsidR="00BC437C" w:rsidRDefault="00BC437C" w:rsidP="00BC437C">
      <w:pPr>
        <w:pStyle w:val="B1"/>
      </w:pPr>
      <w:r>
        <w:t>2.</w:t>
      </w:r>
      <w:r>
        <w:tab/>
        <w:t>shall move information associated with the instance used for 'transmission participant interface state transition' to the 'basic transmission control operation towards the transmission participant' state machine;</w:t>
      </w:r>
    </w:p>
    <w:p w14:paraId="5994A560" w14:textId="77777777" w:rsidR="00BC437C" w:rsidRDefault="00BC437C" w:rsidP="00BC437C">
      <w:pPr>
        <w:pStyle w:val="NO"/>
      </w:pPr>
      <w:r>
        <w:t>NOTE:</w:t>
      </w:r>
      <w:r>
        <w:tab/>
        <w:t>Which information that needs to be moved is an implementation option.</w:t>
      </w:r>
    </w:p>
    <w:p w14:paraId="36992A31" w14:textId="77777777" w:rsidR="00BC437C" w:rsidRDefault="00BC437C" w:rsidP="00BC437C">
      <w:pPr>
        <w:pStyle w:val="B1"/>
      </w:pPr>
      <w:r>
        <w:t>3.</w:t>
      </w:r>
      <w:r>
        <w:tab/>
        <w:t>shall enter the 'Start-stop' state and terminate the 'transmission participant interface state transition' state machine associated with this transmission participant and this session; and</w:t>
      </w:r>
    </w:p>
    <w:p w14:paraId="2CF47D3B" w14:textId="77777777" w:rsidR="00BC437C" w:rsidRDefault="00BC437C" w:rsidP="00BC437C">
      <w:pPr>
        <w:pStyle w:val="B1"/>
      </w:pPr>
      <w:r>
        <w:t>4.</w:t>
      </w:r>
      <w:r>
        <w:tab/>
        <w:t>shall enter the 'U: permitted' state as specified in clause 6.3.5.5.2.</w:t>
      </w:r>
    </w:p>
    <w:p w14:paraId="3A751BB2" w14:textId="77777777" w:rsidR="00BC437C" w:rsidRDefault="00BC437C" w:rsidP="00CB1EBE">
      <w:pPr>
        <w:pStyle w:val="Heading4"/>
      </w:pPr>
      <w:bookmarkStart w:id="1264" w:name="_Toc98709837"/>
      <w:r>
        <w:t>6.5.5.5</w:t>
      </w:r>
      <w:r>
        <w:tab/>
        <w:t>In any state</w:t>
      </w:r>
      <w:bookmarkEnd w:id="1264"/>
    </w:p>
    <w:p w14:paraId="39B45EA5" w14:textId="77777777" w:rsidR="00BC437C" w:rsidRDefault="00BC437C" w:rsidP="00CB1EBE">
      <w:pPr>
        <w:pStyle w:val="Heading5"/>
      </w:pPr>
      <w:bookmarkStart w:id="1265" w:name="_Toc98709838"/>
      <w:r>
        <w:t>6.5.5.5.1</w:t>
      </w:r>
      <w:r>
        <w:tab/>
        <w:t>General</w:t>
      </w:r>
      <w:bookmarkEnd w:id="1265"/>
    </w:p>
    <w:p w14:paraId="579FB7C2" w14:textId="77777777" w:rsidR="00BC437C" w:rsidRDefault="00BC437C" w:rsidP="00BC437C">
      <w:r>
        <w:t>This clause describes the actions to be taken in all states defined for the 'transmission participant interface state transition' diagram with the exception of the 'Start-stop' and 'Releasing' states.</w:t>
      </w:r>
    </w:p>
    <w:p w14:paraId="255962D2" w14:textId="77777777" w:rsidR="00BC437C" w:rsidRDefault="00BC437C" w:rsidP="00CB1EBE">
      <w:pPr>
        <w:pStyle w:val="Heading5"/>
      </w:pPr>
      <w:bookmarkStart w:id="1266" w:name="_Toc98709839"/>
      <w:r>
        <w:lastRenderedPageBreak/>
        <w:t>6.5.5.5.2</w:t>
      </w:r>
      <w:r>
        <w:tab/>
        <w:t>Receive Transmission Ack message (R: Transmission Ack)</w:t>
      </w:r>
      <w:bookmarkEnd w:id="1266"/>
    </w:p>
    <w:p w14:paraId="7130E7DB" w14:textId="77777777" w:rsidR="00BC437C" w:rsidRDefault="00BC437C" w:rsidP="00BC437C">
      <w:r>
        <w:t>If a Transmission Ack message is received from the transmission participant, the transmission participant interface:</w:t>
      </w:r>
    </w:p>
    <w:p w14:paraId="7C3BA707" w14:textId="77777777" w:rsidR="00BC437C" w:rsidRDefault="00BC437C" w:rsidP="00BC437C">
      <w:pPr>
        <w:pStyle w:val="B1"/>
      </w:pPr>
      <w:r>
        <w:t>1.</w:t>
      </w:r>
      <w:r>
        <w:tab/>
        <w:t>if an indication exists that a Transmission Ack message is expected for the message in the Message Type field;</w:t>
      </w:r>
    </w:p>
    <w:p w14:paraId="1783BC18" w14:textId="77777777" w:rsidR="00BC437C" w:rsidRDefault="00BC437C" w:rsidP="00BC437C">
      <w:pPr>
        <w:pStyle w:val="B2"/>
      </w:pPr>
      <w:r>
        <w:t>a.</w:t>
      </w:r>
      <w:r>
        <w:tab/>
        <w:t>shall forward the Transmission Ack message to the transmission control server interface; and</w:t>
      </w:r>
    </w:p>
    <w:p w14:paraId="33D3A4A2" w14:textId="77777777" w:rsidR="00BC437C" w:rsidRDefault="00BC437C" w:rsidP="00BC437C">
      <w:pPr>
        <w:pStyle w:val="B2"/>
      </w:pPr>
      <w:r>
        <w:t>b.</w:t>
      </w:r>
      <w:r>
        <w:tab/>
        <w:t>shall remove the indication that a Transmission Ack message is expected for the message in the Message Type field; and</w:t>
      </w:r>
    </w:p>
    <w:p w14:paraId="595FB25E" w14:textId="77777777" w:rsidR="00BC437C" w:rsidRDefault="00BC437C" w:rsidP="00BC437C">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474A9FFB" w14:textId="77777777" w:rsidR="00BC437C" w:rsidRDefault="00BC437C" w:rsidP="00BC437C">
      <w:pPr>
        <w:pStyle w:val="B1"/>
      </w:pPr>
      <w:r>
        <w:t>2.</w:t>
      </w:r>
      <w:r>
        <w:tab/>
        <w:t>shall remain in the current state.</w:t>
      </w:r>
    </w:p>
    <w:p w14:paraId="14E8463D" w14:textId="77777777" w:rsidR="00BC437C" w:rsidRDefault="00BC437C" w:rsidP="00BC437C">
      <w:r>
        <w:t>If a Transmission Ack message is received from the transmission control server interface, the transmission participant interface:</w:t>
      </w:r>
    </w:p>
    <w:p w14:paraId="2DDB54C6" w14:textId="77777777" w:rsidR="00BC437C" w:rsidRDefault="00BC437C" w:rsidP="00BC437C">
      <w:pPr>
        <w:pStyle w:val="B1"/>
      </w:pPr>
      <w:r>
        <w:t>1.</w:t>
      </w:r>
      <w:r>
        <w:tab/>
        <w:t>shall send the Transmission Ack message to the transmission participant; and</w:t>
      </w:r>
    </w:p>
    <w:p w14:paraId="524FF5C3" w14:textId="77777777" w:rsidR="00BC437C" w:rsidRDefault="00BC437C" w:rsidP="00BC437C">
      <w:pPr>
        <w:pStyle w:val="B1"/>
      </w:pPr>
      <w:r>
        <w:t>2.</w:t>
      </w:r>
      <w:r>
        <w:tab/>
        <w:t>shall remain in the current state.</w:t>
      </w:r>
    </w:p>
    <w:p w14:paraId="60941EC4" w14:textId="77777777" w:rsidR="00BC437C" w:rsidRDefault="00BC437C" w:rsidP="00CB1EBE">
      <w:pPr>
        <w:pStyle w:val="Heading5"/>
      </w:pPr>
      <w:bookmarkStart w:id="1267" w:name="_Toc98709840"/>
      <w:r>
        <w:t>6.5.5.5.3</w:t>
      </w:r>
      <w:r>
        <w:tab/>
        <w:t>MCVideo session release step 1 (MCVideo call release - 1)</w:t>
      </w:r>
      <w:bookmarkEnd w:id="1267"/>
    </w:p>
    <w:p w14:paraId="2D6D38BE" w14:textId="77777777" w:rsidR="00BC437C" w:rsidRDefault="00BC437C" w:rsidP="00BC437C">
      <w:r>
        <w:t>Upon receiving an MCVideo call release step 1 request from the application and signalling plane, e.g. when the session is going to be released or when the MCVideo client leaves the session, the transmission participant interface:</w:t>
      </w:r>
    </w:p>
    <w:p w14:paraId="5226AE4F" w14:textId="77777777" w:rsidR="00BC437C" w:rsidRDefault="00BC437C" w:rsidP="00BC437C">
      <w:pPr>
        <w:pStyle w:val="B1"/>
      </w:pPr>
      <w:r>
        <w:t>1.</w:t>
      </w:r>
      <w:r>
        <w:tab/>
        <w:t>shall stop sending transmission control messages to the transmission participant;</w:t>
      </w:r>
    </w:p>
    <w:p w14:paraId="30F9EC02" w14:textId="77777777" w:rsidR="00BC437C" w:rsidRDefault="00BC437C" w:rsidP="00BC437C">
      <w:pPr>
        <w:pStyle w:val="B1"/>
      </w:pPr>
      <w:r>
        <w:t>2.</w:t>
      </w:r>
      <w:r>
        <w:tab/>
        <w:t>shall request the network media interface to stop sending RTP media packets towards to the MCVideo client;</w:t>
      </w:r>
    </w:p>
    <w:p w14:paraId="7EDFE45C" w14:textId="77777777" w:rsidR="00BC437C" w:rsidRDefault="00BC437C" w:rsidP="00BC437C">
      <w:pPr>
        <w:pStyle w:val="B1"/>
      </w:pPr>
      <w:r>
        <w:t>3.</w:t>
      </w:r>
      <w:r>
        <w:tab/>
        <w:t>shall ignore any transmission control messages received from the transmission participant;</w:t>
      </w:r>
    </w:p>
    <w:p w14:paraId="6E48A33E" w14:textId="77777777" w:rsidR="00BC437C" w:rsidRDefault="00BC437C" w:rsidP="00BC437C">
      <w:pPr>
        <w:pStyle w:val="B1"/>
      </w:pPr>
      <w:r>
        <w:t>4.</w:t>
      </w:r>
      <w:r>
        <w:tab/>
        <w:t>shall request the network media interface to stop forwarding RTP media packets from the MCVideo client to the media distributor;</w:t>
      </w:r>
    </w:p>
    <w:p w14:paraId="73AB6B3F" w14:textId="77777777" w:rsidR="00BC437C" w:rsidRDefault="00BC437C" w:rsidP="00BC437C">
      <w:pPr>
        <w:pStyle w:val="B1"/>
      </w:pPr>
      <w:r>
        <w:t>5.</w:t>
      </w:r>
      <w:r>
        <w:tab/>
        <w:t>shall indicate to the transmission control server interface that the MCVideo client has started to disconnect from the session; and</w:t>
      </w:r>
    </w:p>
    <w:p w14:paraId="123E351E" w14:textId="77777777" w:rsidR="00BC437C" w:rsidRDefault="00BC437C" w:rsidP="00BC437C">
      <w:pPr>
        <w:pStyle w:val="B1"/>
      </w:pPr>
      <w:r>
        <w:t>6.</w:t>
      </w:r>
      <w:r>
        <w:tab/>
        <w:t>shall enter the 'P: Releasing' state.</w:t>
      </w:r>
    </w:p>
    <w:p w14:paraId="778882A8" w14:textId="77777777" w:rsidR="00BC437C" w:rsidRDefault="00BC437C" w:rsidP="00CB1EBE">
      <w:pPr>
        <w:pStyle w:val="Heading4"/>
      </w:pPr>
      <w:bookmarkStart w:id="1268" w:name="_Toc98709841"/>
      <w:r>
        <w:t>6.5.5.6</w:t>
      </w:r>
      <w:r>
        <w:tab/>
        <w:t>State: 'P: Releasing'</w:t>
      </w:r>
      <w:bookmarkEnd w:id="1268"/>
    </w:p>
    <w:p w14:paraId="4B09612A" w14:textId="77777777" w:rsidR="00BC437C" w:rsidRDefault="00BC437C" w:rsidP="00CB1EBE">
      <w:pPr>
        <w:pStyle w:val="Heading5"/>
      </w:pPr>
      <w:bookmarkStart w:id="1269" w:name="_Toc98709842"/>
      <w:r>
        <w:t>6.5.5.6.1</w:t>
      </w:r>
      <w:r>
        <w:tab/>
        <w:t>General</w:t>
      </w:r>
      <w:bookmarkEnd w:id="1269"/>
    </w:p>
    <w:p w14:paraId="41E16518" w14:textId="77777777" w:rsidR="00BC437C" w:rsidRDefault="00BC437C" w:rsidP="00BC437C">
      <w:r>
        <w:t>The transmission participant interface uses this state while waiting for the application and signalling plane to finalize the release of the session or to finalize the removal of the MCVideo client from the session.</w:t>
      </w:r>
    </w:p>
    <w:p w14:paraId="7EF02594" w14:textId="77777777" w:rsidR="00BC437C" w:rsidRDefault="00BC437C" w:rsidP="00CB1EBE">
      <w:pPr>
        <w:pStyle w:val="Heading5"/>
      </w:pPr>
      <w:bookmarkStart w:id="1270" w:name="_Toc98709843"/>
      <w:r>
        <w:t>6.5.5.6.2</w:t>
      </w:r>
      <w:r>
        <w:tab/>
        <w:t>MCVideo session release step 2 (MCVideo call release - 2)</w:t>
      </w:r>
      <w:bookmarkEnd w:id="1270"/>
    </w:p>
    <w:p w14:paraId="5DDE9321" w14:textId="77777777" w:rsidR="00BC437C" w:rsidRDefault="00BC437C" w:rsidP="00BC437C">
      <w:r>
        <w:t>Upon receiving an MCVideo call release step 2 request from the application and signalling plane, the transmission participant interface:</w:t>
      </w:r>
    </w:p>
    <w:p w14:paraId="3EBF3646" w14:textId="77777777" w:rsidR="00BC437C" w:rsidRDefault="00BC437C" w:rsidP="00BC437C">
      <w:pPr>
        <w:pStyle w:val="B1"/>
      </w:pPr>
      <w:r>
        <w:t>1.</w:t>
      </w:r>
      <w:r>
        <w:tab/>
        <w:t>shall request the network media interface to release all resources associated with this MCVideo client for this MCVideo call; and</w:t>
      </w:r>
    </w:p>
    <w:p w14:paraId="4891FABD" w14:textId="77777777" w:rsidR="00BC437C" w:rsidRDefault="00BC437C" w:rsidP="00BC437C">
      <w:pPr>
        <w:pStyle w:val="B1"/>
      </w:pPr>
      <w:r>
        <w:t>2.</w:t>
      </w:r>
      <w:r>
        <w:tab/>
        <w:t>shall enter the 'Start-stop' state and terminate the 'transmission participant interface state transition' state machine associated with this transmission participant and this session.</w:t>
      </w:r>
    </w:p>
    <w:p w14:paraId="234D004D" w14:textId="77777777" w:rsidR="00123B56" w:rsidRPr="00A5463E" w:rsidRDefault="00123B56" w:rsidP="00123B56"/>
    <w:p w14:paraId="5C114311" w14:textId="77777777" w:rsidR="00123B56" w:rsidRPr="00A5463E" w:rsidRDefault="00123B56" w:rsidP="00CB1EBE">
      <w:pPr>
        <w:pStyle w:val="Heading1"/>
      </w:pPr>
      <w:bookmarkStart w:id="1271" w:name="_Toc20208786"/>
      <w:bookmarkStart w:id="1272" w:name="_Toc36044897"/>
      <w:bookmarkStart w:id="1273" w:name="_Toc45216383"/>
      <w:bookmarkStart w:id="1274" w:name="_Toc98709844"/>
      <w:r w:rsidRPr="00A5463E">
        <w:lastRenderedPageBreak/>
        <w:t>7</w:t>
      </w:r>
      <w:r w:rsidRPr="00A5463E">
        <w:tab/>
        <w:t>Off-network MCVideo service media plane procedures</w:t>
      </w:r>
      <w:bookmarkEnd w:id="1271"/>
      <w:bookmarkEnd w:id="1272"/>
      <w:bookmarkEnd w:id="1273"/>
      <w:bookmarkEnd w:id="1274"/>
    </w:p>
    <w:p w14:paraId="1D46CCC1" w14:textId="77777777" w:rsidR="008C7C7C" w:rsidRPr="00A5463E" w:rsidRDefault="008C7C7C" w:rsidP="00CB1EBE">
      <w:pPr>
        <w:pStyle w:val="Heading2"/>
      </w:pPr>
      <w:bookmarkStart w:id="1275" w:name="_Toc20208787"/>
      <w:bookmarkStart w:id="1276" w:name="_Toc36044898"/>
      <w:bookmarkStart w:id="1277" w:name="_Toc45216384"/>
      <w:bookmarkStart w:id="1278" w:name="_Toc98709845"/>
      <w:r w:rsidRPr="00A5463E">
        <w:t>7.1</w:t>
      </w:r>
      <w:r w:rsidRPr="00A5463E">
        <w:tab/>
        <w:t>General</w:t>
      </w:r>
      <w:bookmarkEnd w:id="1275"/>
      <w:bookmarkEnd w:id="1276"/>
      <w:bookmarkEnd w:id="1277"/>
      <w:bookmarkEnd w:id="1278"/>
    </w:p>
    <w:p w14:paraId="4029B8F8" w14:textId="77777777" w:rsidR="00B916CE" w:rsidRPr="00A5463E" w:rsidRDefault="00B916CE" w:rsidP="00B916CE">
      <w:pPr>
        <w:rPr>
          <w:lang w:val="en-IN"/>
        </w:rPr>
      </w:pPr>
      <w:r w:rsidRPr="00A5463E">
        <w:rPr>
          <w:lang w:val="en-IN"/>
        </w:rPr>
        <w:t>Transmission control in off-network can be performed in two ways:</w:t>
      </w:r>
    </w:p>
    <w:p w14:paraId="1BA9C60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5B1FD742"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6F91E673"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4B42C40F"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5B685E12"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4DEDC49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359B857C"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2A5CBB77"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4290A0C4"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174658E" w14:textId="77777777" w:rsidR="008C7C7C" w:rsidRPr="00A5463E" w:rsidRDefault="008C7C7C" w:rsidP="00CB1EBE">
      <w:pPr>
        <w:pStyle w:val="Heading2"/>
      </w:pPr>
      <w:bookmarkStart w:id="1279" w:name="_Toc20208788"/>
      <w:bookmarkStart w:id="1280" w:name="_Toc36044899"/>
      <w:bookmarkStart w:id="1281" w:name="_Toc45216385"/>
      <w:bookmarkStart w:id="1282" w:name="_Toc98709846"/>
      <w:r w:rsidRPr="00A5463E">
        <w:t>7.2</w:t>
      </w:r>
      <w:r w:rsidRPr="00A5463E">
        <w:tab/>
        <w:t>Transmission participant procedures</w:t>
      </w:r>
      <w:r w:rsidR="00B916CE" w:rsidRPr="00A5463E">
        <w:rPr>
          <w:lang w:val="en-IN"/>
        </w:rPr>
        <w:t xml:space="preserve"> for single arbitrator approach</w:t>
      </w:r>
      <w:bookmarkEnd w:id="1279"/>
      <w:bookmarkEnd w:id="1280"/>
      <w:bookmarkEnd w:id="1281"/>
      <w:bookmarkEnd w:id="1282"/>
    </w:p>
    <w:p w14:paraId="2968D712" w14:textId="77777777" w:rsidR="008C7C7C" w:rsidRPr="00A5463E" w:rsidRDefault="008C7C7C" w:rsidP="00CB1EBE">
      <w:pPr>
        <w:pStyle w:val="Heading3"/>
      </w:pPr>
      <w:bookmarkStart w:id="1283" w:name="_Toc20208789"/>
      <w:bookmarkStart w:id="1284" w:name="_Toc36044900"/>
      <w:bookmarkStart w:id="1285" w:name="_Toc45216386"/>
      <w:bookmarkStart w:id="1286" w:name="_Toc98709847"/>
      <w:r w:rsidRPr="00A5463E">
        <w:t>7.2.1</w:t>
      </w:r>
      <w:r w:rsidRPr="00A5463E">
        <w:tab/>
        <w:t>Transmission participant procedures at MCVideo session initialisation</w:t>
      </w:r>
      <w:bookmarkEnd w:id="1283"/>
      <w:bookmarkEnd w:id="1284"/>
      <w:bookmarkEnd w:id="1285"/>
      <w:bookmarkEnd w:id="1286"/>
    </w:p>
    <w:p w14:paraId="360FA941" w14:textId="77777777" w:rsidR="008C7C7C" w:rsidRPr="00A5463E" w:rsidRDefault="008C7C7C" w:rsidP="008C7C7C">
      <w:r w:rsidRPr="00A5463E">
        <w:t>This subclause applies when no active transmission control session exists.</w:t>
      </w:r>
    </w:p>
    <w:p w14:paraId="11DCE2A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1F0EC4C" w14:textId="77777777" w:rsidR="008C7C7C" w:rsidRPr="00A5463E" w:rsidRDefault="008C7C7C" w:rsidP="008C7C7C">
      <w:pPr>
        <w:rPr>
          <w:lang w:bidi="he-IL"/>
        </w:rPr>
      </w:pPr>
      <w:r w:rsidRPr="00A5463E">
        <w:lastRenderedPageBreak/>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72A61D90" w14:textId="77777777" w:rsidR="008C7C7C" w:rsidRPr="00A5463E" w:rsidRDefault="008C7C7C" w:rsidP="00CB1EBE">
      <w:pPr>
        <w:pStyle w:val="Heading4"/>
        <w:rPr>
          <w:lang w:val="en-IN"/>
        </w:rPr>
      </w:pPr>
      <w:bookmarkStart w:id="1287" w:name="_Toc20208790"/>
      <w:bookmarkStart w:id="1288" w:name="_Toc36044901"/>
      <w:bookmarkStart w:id="1289" w:name="_Toc45216387"/>
      <w:bookmarkStart w:id="1290" w:name="_Toc98709848"/>
      <w:r w:rsidRPr="00A5463E">
        <w:rPr>
          <w:lang w:val="en-IN"/>
        </w:rPr>
        <w:t>7.2.1.2</w:t>
      </w:r>
      <w:r w:rsidRPr="00A5463E">
        <w:rPr>
          <w:lang w:val="en-IN"/>
        </w:rPr>
        <w:tab/>
        <w:t>Determine off-network transmission priority</w:t>
      </w:r>
      <w:bookmarkEnd w:id="1287"/>
      <w:bookmarkEnd w:id="1288"/>
      <w:bookmarkEnd w:id="1289"/>
      <w:bookmarkEnd w:id="1290"/>
    </w:p>
    <w:p w14:paraId="69C9041D"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5FAFAE77"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71C4F494"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BE7BA71"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3E85172"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2897ECC"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5FD21FAA"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1B15A882"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28EE3E59"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DA9BDF"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1B9A950D"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1454E1CD"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767334B"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6D27721A"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D512F95"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E9B1C67" w14:textId="77777777" w:rsidR="008D7BCF" w:rsidRDefault="008D7BCF" w:rsidP="008D7BCF">
      <w:pPr>
        <w:pStyle w:val="B3"/>
      </w:pPr>
      <w:r w:rsidRPr="00C251CC">
        <w:t>i.</w:t>
      </w:r>
      <w:r w:rsidRPr="00C251CC">
        <w:tab/>
        <w:t>if the cur</w:t>
      </w:r>
      <w:r>
        <w:t>rent type of the call is normal:</w:t>
      </w:r>
    </w:p>
    <w:p w14:paraId="2F9D7AE1" w14:textId="77777777" w:rsidR="008D7BCF" w:rsidRDefault="008D7BCF" w:rsidP="008D7BCF">
      <w:pPr>
        <w:pStyle w:val="B4"/>
      </w:pPr>
      <w:r>
        <w:t>A.</w:t>
      </w:r>
      <w:r>
        <w:tab/>
        <w:t>shall pre-empt a current transmitter;</w:t>
      </w:r>
    </w:p>
    <w:p w14:paraId="477FCCF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CE65D7F" w14:textId="77777777" w:rsidR="008D7BCF" w:rsidRPr="00C251CC" w:rsidRDefault="008D7BCF" w:rsidP="008D7BCF">
      <w:pPr>
        <w:pStyle w:val="B4"/>
      </w:pPr>
      <w:r>
        <w:t>C.</w:t>
      </w:r>
      <w:r>
        <w:tab/>
        <w:t xml:space="preserve">shall </w:t>
      </w:r>
      <w:r w:rsidRPr="00C251CC">
        <w:t>skip step 2;</w:t>
      </w:r>
    </w:p>
    <w:p w14:paraId="7C9D9518"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446DB041"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F0F953D"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53DD2704" w14:textId="77777777" w:rsidR="008D7BCF" w:rsidRDefault="008D7BCF" w:rsidP="008D7BCF">
      <w:pPr>
        <w:pStyle w:val="B3"/>
      </w:pPr>
      <w:r w:rsidRPr="00C251CC">
        <w:t>i.</w:t>
      </w:r>
      <w:r w:rsidRPr="00C251CC">
        <w:tab/>
        <w:t>if the current type of the ca</w:t>
      </w:r>
      <w:r>
        <w:t>ll is normal or imminent-peril:</w:t>
      </w:r>
    </w:p>
    <w:p w14:paraId="662EA6D5" w14:textId="77777777" w:rsidR="008D7BCF" w:rsidRDefault="008D7BCF" w:rsidP="008D7BCF">
      <w:pPr>
        <w:pStyle w:val="B4"/>
      </w:pPr>
      <w:r>
        <w:t>A.</w:t>
      </w:r>
      <w:r>
        <w:tab/>
        <w:t xml:space="preserve">shall pre-empt a current transmitter; </w:t>
      </w:r>
      <w:r w:rsidRPr="00C251CC">
        <w:t>and</w:t>
      </w:r>
    </w:p>
    <w:p w14:paraId="26C3262D"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279C5C4C" w14:textId="77777777" w:rsidR="008D7BCF" w:rsidRPr="00C251CC" w:rsidRDefault="008D7BCF" w:rsidP="008D7BCF">
      <w:pPr>
        <w:pStyle w:val="B4"/>
      </w:pPr>
      <w:r>
        <w:t>C.</w:t>
      </w:r>
      <w:r>
        <w:tab/>
        <w:t xml:space="preserve">shall </w:t>
      </w:r>
      <w:r w:rsidRPr="00C251CC">
        <w:t>skip step 2;</w:t>
      </w:r>
    </w:p>
    <w:p w14:paraId="348DA22E"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38939EFF"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2475FC7"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5731FF2D"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34174FCB" w14:textId="77777777" w:rsidR="008D7BCF" w:rsidRDefault="008D7BCF" w:rsidP="008D7BCF">
      <w:pPr>
        <w:pStyle w:val="B3"/>
      </w:pPr>
      <w:r>
        <w:t>i.</w:t>
      </w:r>
      <w:r>
        <w:tab/>
        <w:t>shall pre-empt a current transmitter with lower priority; and</w:t>
      </w:r>
    </w:p>
    <w:p w14:paraId="7D5CEE8B" w14:textId="77777777" w:rsidR="008D7BCF" w:rsidRPr="008D7BCF" w:rsidRDefault="008D7BCF" w:rsidP="008D7BCF">
      <w:pPr>
        <w:pStyle w:val="B3"/>
      </w:pPr>
      <w:r>
        <w:t>ii.</w:t>
      </w:r>
      <w:r>
        <w:tab/>
        <w:t xml:space="preserve">shall </w:t>
      </w:r>
      <w:r w:rsidRPr="00C251CC">
        <w:t xml:space="preserve">grant the </w:t>
      </w:r>
      <w:r>
        <w:t>transmission request.</w:t>
      </w:r>
    </w:p>
    <w:p w14:paraId="7138357E" w14:textId="77777777" w:rsidR="008C7C7C" w:rsidRPr="00A5463E" w:rsidRDefault="008C7C7C" w:rsidP="00CB1EBE">
      <w:pPr>
        <w:pStyle w:val="Heading3"/>
      </w:pPr>
      <w:bookmarkStart w:id="1291" w:name="_Toc20208791"/>
      <w:bookmarkStart w:id="1292" w:name="_Toc36044902"/>
      <w:bookmarkStart w:id="1293" w:name="_Toc45216388"/>
      <w:bookmarkStart w:id="1294" w:name="_Toc98709849"/>
      <w:r w:rsidRPr="00A5463E">
        <w:t>7.2.2</w:t>
      </w:r>
      <w:r w:rsidRPr="00A5463E">
        <w:tab/>
        <w:t>Transmission participant procedures at MCVideo call release</w:t>
      </w:r>
      <w:bookmarkEnd w:id="1291"/>
      <w:bookmarkEnd w:id="1292"/>
      <w:bookmarkEnd w:id="1293"/>
      <w:bookmarkEnd w:id="1294"/>
    </w:p>
    <w:p w14:paraId="14690B4D" w14:textId="77777777" w:rsidR="008C7C7C" w:rsidRPr="00A5463E" w:rsidRDefault="008C7C7C" w:rsidP="008C7C7C">
      <w:r w:rsidRPr="00A5463E">
        <w:t>This subclause applies when an active transmission control session exists.</w:t>
      </w:r>
    </w:p>
    <w:p w14:paraId="1CE34B70"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56D1BF95" w14:textId="77777777" w:rsidR="008C7C7C" w:rsidRPr="00A5463E" w:rsidRDefault="008C7C7C" w:rsidP="00CB1EBE">
      <w:pPr>
        <w:pStyle w:val="Heading3"/>
      </w:pPr>
      <w:bookmarkStart w:id="1295" w:name="_Toc20208792"/>
      <w:bookmarkStart w:id="1296" w:name="_Toc36044903"/>
      <w:bookmarkStart w:id="1297" w:name="_Toc45216389"/>
      <w:bookmarkStart w:id="1298" w:name="_Toc98709850"/>
      <w:r w:rsidRPr="00A5463E">
        <w:t>7.2.3</w:t>
      </w:r>
      <w:r w:rsidRPr="00A5463E">
        <w:tab/>
        <w:t>Transmission participant state diagram – basic operation</w:t>
      </w:r>
      <w:bookmarkEnd w:id="1295"/>
      <w:bookmarkEnd w:id="1296"/>
      <w:bookmarkEnd w:id="1297"/>
      <w:bookmarkEnd w:id="1298"/>
    </w:p>
    <w:p w14:paraId="47AFA44D" w14:textId="77777777" w:rsidR="008C7C7C" w:rsidRPr="00A5463E" w:rsidRDefault="008C7C7C" w:rsidP="00CB1EBE">
      <w:pPr>
        <w:pStyle w:val="Heading4"/>
      </w:pPr>
      <w:bookmarkStart w:id="1299" w:name="_Toc20208793"/>
      <w:bookmarkStart w:id="1300" w:name="_Toc36044904"/>
      <w:bookmarkStart w:id="1301" w:name="_Toc45216390"/>
      <w:bookmarkStart w:id="1302" w:name="_Toc98709851"/>
      <w:r w:rsidRPr="00A5463E">
        <w:t>7.2.3.1</w:t>
      </w:r>
      <w:r w:rsidRPr="00A5463E">
        <w:tab/>
        <w:t>General</w:t>
      </w:r>
      <w:bookmarkEnd w:id="1299"/>
      <w:bookmarkEnd w:id="1300"/>
      <w:bookmarkEnd w:id="1301"/>
      <w:bookmarkEnd w:id="1302"/>
    </w:p>
    <w:p w14:paraId="383EEA66" w14:textId="77777777" w:rsidR="008C7C7C" w:rsidRPr="00A5463E" w:rsidRDefault="008C7C7C" w:rsidP="008C7C7C">
      <w:r w:rsidRPr="00A5463E">
        <w:t>The transmission participant shall behave according to the state diagram and the transitions specified in this subclause.</w:t>
      </w:r>
    </w:p>
    <w:p w14:paraId="60B32F6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552DA4C2"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3167E5E" w14:textId="77777777" w:rsidR="008C7C7C" w:rsidRPr="00A5463E" w:rsidRDefault="008C7C7C" w:rsidP="008C7C7C">
      <w:r w:rsidRPr="00A5463E">
        <w:t>Figure 7.2.3.1-1 show the 'Transmission participant state diagram – basic operation'.</w:t>
      </w:r>
    </w:p>
    <w:p w14:paraId="20FAB876" w14:textId="77777777" w:rsidR="008C7C7C" w:rsidRPr="00A5463E" w:rsidRDefault="008C7C7C" w:rsidP="008C7C7C"/>
    <w:p w14:paraId="4D835850" w14:textId="77777777" w:rsidR="004F313B" w:rsidRDefault="004F313B" w:rsidP="008C7C7C">
      <w:pPr>
        <w:pStyle w:val="TH"/>
        <w:rPr>
          <w:lang w:val="fr-FR"/>
        </w:rPr>
      </w:pPr>
      <w:r w:rsidRPr="00A5463E">
        <w:object w:dxaOrig="20128" w:dyaOrig="18429" w14:anchorId="6CCDA049">
          <v:shape id="_x0000_i1039" type="#_x0000_t75" style="width:477pt;height:436.5pt" o:ole="">
            <v:imagedata r:id="rId37" o:title=""/>
          </v:shape>
          <o:OLEObject Type="Embed" ProgID="Visio.Drawing.11" ShapeID="_x0000_i1039" DrawAspect="Content" ObjectID="_1709322496" r:id="rId38"/>
        </w:object>
      </w:r>
    </w:p>
    <w:p w14:paraId="42DFDFE9" w14:textId="77777777" w:rsidR="008C7C7C" w:rsidRPr="00A5463E" w:rsidRDefault="008C7C7C" w:rsidP="004F313B">
      <w:pPr>
        <w:pStyle w:val="TF"/>
      </w:pPr>
      <w:r w:rsidRPr="00A5463E">
        <w:t>Figure 7.2.3.1-1: 'Transmission participant state diagram – basic operation'</w:t>
      </w:r>
    </w:p>
    <w:p w14:paraId="219DC83C" w14:textId="77777777" w:rsidR="008C7C7C" w:rsidRPr="00A5463E" w:rsidRDefault="008C7C7C" w:rsidP="008C7C7C">
      <w:r w:rsidRPr="00A5463E">
        <w:t>State details are explained in the following subclauses.</w:t>
      </w:r>
    </w:p>
    <w:p w14:paraId="3D17706D"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40DC24"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1E4A230D" w14:textId="77777777" w:rsidR="008C7C7C" w:rsidRPr="00A5463E" w:rsidRDefault="008C7C7C" w:rsidP="00CB1EBE">
      <w:pPr>
        <w:pStyle w:val="Heading4"/>
      </w:pPr>
      <w:bookmarkStart w:id="1303" w:name="_Toc20208794"/>
      <w:bookmarkStart w:id="1304" w:name="_Toc36044905"/>
      <w:bookmarkStart w:id="1305" w:name="_Toc45216391"/>
      <w:bookmarkStart w:id="1306" w:name="_Toc98709852"/>
      <w:r w:rsidRPr="00A5463E">
        <w:t>7.2.3.2</w:t>
      </w:r>
      <w:r w:rsidRPr="00A5463E">
        <w:tab/>
        <w:t>State: 'Start-stop'</w:t>
      </w:r>
      <w:bookmarkEnd w:id="1303"/>
      <w:bookmarkEnd w:id="1304"/>
      <w:bookmarkEnd w:id="1305"/>
      <w:bookmarkEnd w:id="1306"/>
    </w:p>
    <w:p w14:paraId="1D2F78A0" w14:textId="77777777" w:rsidR="008C7C7C" w:rsidRPr="00A5463E" w:rsidRDefault="008C7C7C" w:rsidP="00CB1EBE">
      <w:pPr>
        <w:pStyle w:val="Heading5"/>
      </w:pPr>
      <w:bookmarkStart w:id="1307" w:name="_Toc20208795"/>
      <w:bookmarkStart w:id="1308" w:name="_Toc36044906"/>
      <w:bookmarkStart w:id="1309" w:name="_Toc45216392"/>
      <w:bookmarkStart w:id="1310" w:name="_Toc98709853"/>
      <w:r w:rsidRPr="00A5463E">
        <w:rPr>
          <w:lang w:eastAsia="ko-KR"/>
        </w:rPr>
        <w:t>7</w:t>
      </w:r>
      <w:r w:rsidRPr="00A5463E">
        <w:t>.2.</w:t>
      </w:r>
      <w:r w:rsidRPr="00A5463E">
        <w:rPr>
          <w:lang w:eastAsia="ko-KR"/>
        </w:rPr>
        <w:t>3</w:t>
      </w:r>
      <w:r w:rsidRPr="00A5463E">
        <w:t>.2.1</w:t>
      </w:r>
      <w:r w:rsidRPr="00A5463E">
        <w:tab/>
        <w:t>General</w:t>
      </w:r>
      <w:bookmarkEnd w:id="1307"/>
      <w:bookmarkEnd w:id="1308"/>
      <w:bookmarkEnd w:id="1309"/>
      <w:bookmarkEnd w:id="1310"/>
    </w:p>
    <w:p w14:paraId="41334FDE"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688BC4E6" w14:textId="77777777" w:rsidR="00F7785F" w:rsidRPr="00A5463E" w:rsidRDefault="00F7785F" w:rsidP="00CB1EBE">
      <w:pPr>
        <w:pStyle w:val="Heading5"/>
      </w:pPr>
      <w:bookmarkStart w:id="1311" w:name="_Toc20208796"/>
      <w:bookmarkStart w:id="1312" w:name="_Toc36044907"/>
      <w:bookmarkStart w:id="1313" w:name="_Toc45216393"/>
      <w:bookmarkStart w:id="1314" w:name="_Toc98709854"/>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1"/>
      <w:bookmarkEnd w:id="1312"/>
      <w:bookmarkEnd w:id="1313"/>
      <w:bookmarkEnd w:id="1314"/>
    </w:p>
    <w:p w14:paraId="550D8FCF"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452D364"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788458F9"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08564AC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717EC984"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2805D36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028ADE9F"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248B3DF3" w14:textId="77777777" w:rsidR="00F7785F" w:rsidRPr="00A5463E" w:rsidRDefault="00F7785F" w:rsidP="00CB1EBE">
      <w:pPr>
        <w:pStyle w:val="Heading5"/>
      </w:pPr>
      <w:bookmarkStart w:id="1315" w:name="_Toc20208797"/>
      <w:bookmarkStart w:id="1316" w:name="_Toc36044908"/>
      <w:bookmarkStart w:id="1317" w:name="_Toc45216394"/>
      <w:bookmarkStart w:id="1318" w:name="_Toc98709855"/>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5"/>
      <w:bookmarkEnd w:id="1316"/>
      <w:bookmarkEnd w:id="1317"/>
      <w:bookmarkEnd w:id="1318"/>
    </w:p>
    <w:p w14:paraId="0CD45200" w14:textId="77777777" w:rsidR="00F7785F" w:rsidRPr="00A5463E" w:rsidRDefault="00F7785F" w:rsidP="00F7785F">
      <w:r w:rsidRPr="00A5463E">
        <w:t>When an MCVideo call is established the terminating transmission participant:</w:t>
      </w:r>
    </w:p>
    <w:p w14:paraId="485A6F6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50701B4E" w14:textId="77777777" w:rsidR="00F7785F" w:rsidRPr="00A5463E" w:rsidRDefault="00F7785F" w:rsidP="00F7785F">
      <w:pPr>
        <w:pStyle w:val="B1"/>
      </w:pPr>
      <w:r w:rsidRPr="00A5463E">
        <w:t>2.</w:t>
      </w:r>
      <w:r w:rsidRPr="00A5463E">
        <w:tab/>
        <w:t>shall start timer T230 (Inactivity); and</w:t>
      </w:r>
    </w:p>
    <w:p w14:paraId="77D46037" w14:textId="77777777" w:rsidR="00F7785F" w:rsidRPr="00A5463E" w:rsidRDefault="00F7785F" w:rsidP="00F7785F">
      <w:pPr>
        <w:pStyle w:val="B1"/>
      </w:pPr>
      <w:r w:rsidRPr="00A5463E">
        <w:t>3.</w:t>
      </w:r>
      <w:r w:rsidRPr="00A5463E">
        <w:tab/>
        <w:t>shall enter 'O: silence' state.</w:t>
      </w:r>
    </w:p>
    <w:p w14:paraId="297C18DD" w14:textId="77777777" w:rsidR="00F7785F" w:rsidRPr="00A5463E" w:rsidRDefault="00F7785F" w:rsidP="00CB1EBE">
      <w:pPr>
        <w:pStyle w:val="Heading5"/>
      </w:pPr>
      <w:bookmarkStart w:id="1319" w:name="_Toc20208798"/>
      <w:bookmarkStart w:id="1320" w:name="_Toc36044909"/>
      <w:bookmarkStart w:id="1321" w:name="_Toc45216395"/>
      <w:bookmarkStart w:id="1322" w:name="_Toc98709856"/>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19"/>
      <w:bookmarkEnd w:id="1320"/>
      <w:bookmarkEnd w:id="1321"/>
      <w:bookmarkEnd w:id="1322"/>
    </w:p>
    <w:p w14:paraId="18D2ABEE"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51A948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7C14C1F" w14:textId="77777777" w:rsidR="00F7785F" w:rsidRPr="00A5463E" w:rsidRDefault="00F7785F" w:rsidP="00F7785F">
      <w:pPr>
        <w:pStyle w:val="B1"/>
      </w:pPr>
      <w:r w:rsidRPr="00A5463E">
        <w:t>2.</w:t>
      </w:r>
      <w:r w:rsidRPr="00A5463E">
        <w:tab/>
        <w:t>shall start timer T203(End of RTP media); and</w:t>
      </w:r>
    </w:p>
    <w:p w14:paraId="5D9220DE"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4A03DC29" w14:textId="77777777" w:rsidR="00F7785F" w:rsidRPr="00A5463E" w:rsidRDefault="00F7785F" w:rsidP="00CB1EBE">
      <w:pPr>
        <w:pStyle w:val="Heading5"/>
        <w:rPr>
          <w:lang w:eastAsia="ko-KR"/>
        </w:rPr>
      </w:pPr>
      <w:bookmarkStart w:id="1323" w:name="_Toc20208799"/>
      <w:bookmarkStart w:id="1324" w:name="_Toc36044910"/>
      <w:bookmarkStart w:id="1325" w:name="_Toc45216396"/>
      <w:bookmarkStart w:id="1326" w:name="_Toc98709857"/>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3"/>
      <w:bookmarkEnd w:id="1324"/>
      <w:bookmarkEnd w:id="1325"/>
      <w:bookmarkEnd w:id="1326"/>
    </w:p>
    <w:p w14:paraId="1121DFDF"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B9632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24AC57"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15F443E0"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56DC99AD"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68006F9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C6DE35"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F4780FB"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652BDC0C"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5EA5A168" w14:textId="77777777" w:rsidR="00F7785F" w:rsidRPr="00A5463E" w:rsidRDefault="00F7785F" w:rsidP="00CB1EBE">
      <w:pPr>
        <w:pStyle w:val="Heading5"/>
        <w:rPr>
          <w:lang w:eastAsia="ko-KR"/>
        </w:rPr>
      </w:pPr>
      <w:bookmarkStart w:id="1327" w:name="_Toc20208800"/>
      <w:bookmarkStart w:id="1328" w:name="_Toc36044911"/>
      <w:bookmarkStart w:id="1329" w:name="_Toc45216397"/>
      <w:bookmarkStart w:id="1330" w:name="_Toc98709858"/>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27"/>
      <w:bookmarkEnd w:id="1328"/>
      <w:bookmarkEnd w:id="1329"/>
      <w:bookmarkEnd w:id="1330"/>
    </w:p>
    <w:p w14:paraId="132E05F3"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7A6F5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B2D87C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CBDF73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EC2D03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22BB1EA8"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7F93E7D9" w14:textId="77777777" w:rsidR="00F7785F" w:rsidRPr="00A5463E" w:rsidRDefault="00F7785F" w:rsidP="00CB1EBE">
      <w:pPr>
        <w:pStyle w:val="Heading5"/>
      </w:pPr>
      <w:bookmarkStart w:id="1331" w:name="_Toc20208801"/>
      <w:bookmarkStart w:id="1332" w:name="_Toc36044912"/>
      <w:bookmarkStart w:id="1333" w:name="_Toc45216398"/>
      <w:bookmarkStart w:id="1334" w:name="_Toc98709859"/>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1"/>
      <w:bookmarkEnd w:id="1332"/>
      <w:bookmarkEnd w:id="1333"/>
      <w:bookmarkEnd w:id="1334"/>
    </w:p>
    <w:p w14:paraId="68326159"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FCD74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37F5F63E"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1F47612"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4A6290AB"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4254BAFA"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4795CDE7" w14:textId="77777777" w:rsidR="00F7785F" w:rsidRPr="00A5463E" w:rsidRDefault="00F7785F" w:rsidP="00CB1EBE">
      <w:pPr>
        <w:pStyle w:val="Heading5"/>
        <w:rPr>
          <w:lang w:val="nb-NO"/>
        </w:rPr>
      </w:pPr>
      <w:bookmarkStart w:id="1335" w:name="_Toc20208802"/>
      <w:bookmarkStart w:id="1336" w:name="_Toc36044913"/>
      <w:bookmarkStart w:id="1337" w:name="_Toc45216399"/>
      <w:bookmarkStart w:id="1338" w:name="_Toc98709860"/>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5"/>
      <w:bookmarkEnd w:id="1336"/>
      <w:bookmarkEnd w:id="1337"/>
      <w:bookmarkEnd w:id="1338"/>
    </w:p>
    <w:p w14:paraId="590902E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49C0B4D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0E6E8B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357B507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56CA8261"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1F89B6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296F9CC9" w14:textId="77777777" w:rsidR="00F7785F" w:rsidRPr="00A5463E" w:rsidRDefault="00F7785F" w:rsidP="00CB1EBE">
      <w:pPr>
        <w:pStyle w:val="Heading5"/>
      </w:pPr>
      <w:bookmarkStart w:id="1339" w:name="_Toc20208803"/>
      <w:bookmarkStart w:id="1340" w:name="_Toc36044914"/>
      <w:bookmarkStart w:id="1341" w:name="_Toc45216400"/>
      <w:bookmarkStart w:id="1342" w:name="_Toc98709861"/>
      <w:r w:rsidRPr="00A5463E">
        <w:t>7.2.3.2.9</w:t>
      </w:r>
      <w:r w:rsidRPr="00A5463E">
        <w:tab/>
        <w:t>MCVideo broadcast call established – terminating MCVideo user</w:t>
      </w:r>
      <w:bookmarkEnd w:id="1339"/>
      <w:bookmarkEnd w:id="1340"/>
      <w:bookmarkEnd w:id="1341"/>
      <w:bookmarkEnd w:id="1342"/>
    </w:p>
    <w:p w14:paraId="39DE8BFC"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29AD088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E2D15E8" w14:textId="77777777" w:rsidR="00F7785F" w:rsidRPr="00A5463E" w:rsidRDefault="00F7785F" w:rsidP="00F7785F">
      <w:pPr>
        <w:pStyle w:val="B1"/>
      </w:pPr>
      <w:r w:rsidRPr="00A5463E">
        <w:t>2.</w:t>
      </w:r>
      <w:r w:rsidRPr="00A5463E">
        <w:tab/>
        <w:t>shall start timer T203 (End of RTP media); and</w:t>
      </w:r>
    </w:p>
    <w:p w14:paraId="52AE5094" w14:textId="77777777" w:rsidR="00F7785F" w:rsidRPr="00A5463E" w:rsidRDefault="00F7785F" w:rsidP="00F7785F">
      <w:pPr>
        <w:pStyle w:val="B1"/>
      </w:pPr>
      <w:r w:rsidRPr="00A5463E">
        <w:t>3.</w:t>
      </w:r>
      <w:r w:rsidRPr="00A5463E">
        <w:tab/>
        <w:t>shall enter 'O: has no permission' state.</w:t>
      </w:r>
    </w:p>
    <w:p w14:paraId="04561BC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6755FBC" w14:textId="77777777" w:rsidR="00F7785F" w:rsidRPr="00A5463E" w:rsidRDefault="00F7785F" w:rsidP="00CB1EBE">
      <w:pPr>
        <w:pStyle w:val="Heading4"/>
      </w:pPr>
      <w:bookmarkStart w:id="1343" w:name="_Toc20208804"/>
      <w:bookmarkStart w:id="1344" w:name="_Toc36044915"/>
      <w:bookmarkStart w:id="1345" w:name="_Toc45216401"/>
      <w:bookmarkStart w:id="1346" w:name="_Toc98709862"/>
      <w:r w:rsidRPr="00A5463E">
        <w:t>7.2.3.3</w:t>
      </w:r>
      <w:r w:rsidRPr="00A5463E">
        <w:tab/>
        <w:t>State: 'O: silence'</w:t>
      </w:r>
      <w:bookmarkEnd w:id="1343"/>
      <w:bookmarkEnd w:id="1344"/>
      <w:bookmarkEnd w:id="1345"/>
      <w:bookmarkEnd w:id="1346"/>
    </w:p>
    <w:p w14:paraId="0FE6AE74" w14:textId="77777777" w:rsidR="00F7785F" w:rsidRPr="00A5463E" w:rsidRDefault="00F7785F" w:rsidP="00CB1EBE">
      <w:pPr>
        <w:pStyle w:val="Heading5"/>
      </w:pPr>
      <w:bookmarkStart w:id="1347" w:name="_Toc20208805"/>
      <w:bookmarkStart w:id="1348" w:name="_Toc36044916"/>
      <w:bookmarkStart w:id="1349" w:name="_Toc45216402"/>
      <w:bookmarkStart w:id="1350" w:name="_Toc98709863"/>
      <w:r w:rsidRPr="00A5463E">
        <w:t>7.2.3.3.1</w:t>
      </w:r>
      <w:r w:rsidRPr="00A5463E">
        <w:tab/>
        <w:t>General</w:t>
      </w:r>
      <w:bookmarkEnd w:id="1347"/>
      <w:bookmarkEnd w:id="1348"/>
      <w:bookmarkEnd w:id="1349"/>
      <w:bookmarkEnd w:id="1350"/>
    </w:p>
    <w:p w14:paraId="1FBF550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0A2EEDC7" w14:textId="77777777" w:rsidR="00F7785F" w:rsidRPr="00A5463E" w:rsidRDefault="00F7785F" w:rsidP="00F7785F">
      <w:r w:rsidRPr="00A5463E">
        <w:rPr>
          <w:lang w:eastAsia="ko-KR"/>
        </w:rPr>
        <w:lastRenderedPageBreak/>
        <w:t>Timer T230 (Inactivity) is running in this state.</w:t>
      </w:r>
    </w:p>
    <w:p w14:paraId="4564B027" w14:textId="77777777" w:rsidR="00F7785F" w:rsidRPr="00A5463E" w:rsidRDefault="00F7785F" w:rsidP="00CB1EBE">
      <w:pPr>
        <w:pStyle w:val="Heading5"/>
      </w:pPr>
      <w:bookmarkStart w:id="1351" w:name="_Toc20208806"/>
      <w:bookmarkStart w:id="1352" w:name="_Toc36044917"/>
      <w:bookmarkStart w:id="1353" w:name="_Toc45216403"/>
      <w:bookmarkStart w:id="1354" w:name="_Toc98709864"/>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1"/>
      <w:bookmarkEnd w:id="1352"/>
      <w:bookmarkEnd w:id="1353"/>
      <w:bookmarkEnd w:id="1354"/>
    </w:p>
    <w:p w14:paraId="42C69F3C"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8D79D2F"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2B5EC7D"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83E5E22"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0BAE3FA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6CDBD78"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DEA7478"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7682EB32"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1785C192"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015FC0CE" w14:textId="77777777" w:rsidR="00F7785F" w:rsidRPr="00A5463E" w:rsidRDefault="00F7785F" w:rsidP="00CB1EBE">
      <w:pPr>
        <w:pStyle w:val="Heading5"/>
        <w:rPr>
          <w:lang w:val="nb-NO"/>
        </w:rPr>
      </w:pPr>
      <w:bookmarkStart w:id="1355" w:name="_Toc20208807"/>
      <w:bookmarkStart w:id="1356" w:name="_Toc36044918"/>
      <w:bookmarkStart w:id="1357" w:name="_Toc45216404"/>
      <w:bookmarkStart w:id="1358" w:name="_Toc98709865"/>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5"/>
      <w:bookmarkEnd w:id="1356"/>
      <w:bookmarkEnd w:id="1357"/>
      <w:bookmarkEnd w:id="1358"/>
    </w:p>
    <w:p w14:paraId="51744C3E"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759DC335" w14:textId="77777777" w:rsidR="00F7785F" w:rsidRPr="00A5463E" w:rsidRDefault="00F7785F" w:rsidP="00F7785F">
      <w:pPr>
        <w:pStyle w:val="B1"/>
      </w:pPr>
      <w:r w:rsidRPr="00A5463E">
        <w:t>1.</w:t>
      </w:r>
      <w:r w:rsidRPr="00A5463E">
        <w:tab/>
        <w:t>may provide a transmission taken notification to the MCVideo user;</w:t>
      </w:r>
    </w:p>
    <w:p w14:paraId="4056C802" w14:textId="77777777" w:rsidR="00F7785F" w:rsidRPr="00A5463E" w:rsidRDefault="00F7785F" w:rsidP="00F7785F">
      <w:pPr>
        <w:pStyle w:val="B1"/>
      </w:pPr>
      <w:r w:rsidRPr="00A5463E">
        <w:t>2.</w:t>
      </w:r>
      <w:r w:rsidRPr="00A5463E">
        <w:tab/>
        <w:t>shall stop timer T230 (Inactivity);</w:t>
      </w:r>
    </w:p>
    <w:p w14:paraId="5C43C306" w14:textId="77777777" w:rsidR="00F7785F" w:rsidRPr="00A5463E" w:rsidRDefault="00F7785F" w:rsidP="00F7785F">
      <w:pPr>
        <w:pStyle w:val="B1"/>
      </w:pPr>
      <w:r w:rsidRPr="00A5463E">
        <w:t>3.</w:t>
      </w:r>
      <w:r w:rsidRPr="00A5463E">
        <w:tab/>
        <w:t>shall start timer T203 (End of RTP media) for the SSRC of RTP media packet;</w:t>
      </w:r>
    </w:p>
    <w:p w14:paraId="2E9DB644"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7366168E"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E7C4D35" w14:textId="77777777" w:rsidR="00F7785F" w:rsidRPr="00A5463E" w:rsidRDefault="00F7785F" w:rsidP="00CB1EBE">
      <w:pPr>
        <w:pStyle w:val="Heading5"/>
      </w:pPr>
      <w:bookmarkStart w:id="1359" w:name="_Toc20208808"/>
      <w:bookmarkStart w:id="1360" w:name="_Toc36044919"/>
      <w:bookmarkStart w:id="1361" w:name="_Toc45216405"/>
      <w:bookmarkStart w:id="1362" w:name="_Toc98709866"/>
      <w:r w:rsidRPr="00A5463E">
        <w:t>7.2.3.3.4</w:t>
      </w:r>
      <w:r w:rsidRPr="00A5463E">
        <w:tab/>
        <w:t>Receiv</w:t>
      </w:r>
      <w:r w:rsidRPr="00A5463E">
        <w:rPr>
          <w:lang w:eastAsia="ko-KR"/>
        </w:rPr>
        <w:t>e</w:t>
      </w:r>
      <w:r w:rsidRPr="00A5463E">
        <w:t xml:space="preserve"> Transmission Granted message (R: Transmission Granted to other)</w:t>
      </w:r>
      <w:bookmarkEnd w:id="1359"/>
      <w:bookmarkEnd w:id="1360"/>
      <w:bookmarkEnd w:id="1361"/>
      <w:bookmarkEnd w:id="1362"/>
    </w:p>
    <w:p w14:paraId="71AABB66"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3DE42D65"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AE408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38EF384A" w14:textId="77777777" w:rsidR="00F7785F" w:rsidRPr="00A5463E" w:rsidRDefault="00F7785F" w:rsidP="00F7785F">
      <w:pPr>
        <w:pStyle w:val="B1"/>
      </w:pPr>
      <w:r w:rsidRPr="00A5463E">
        <w:t>3.</w:t>
      </w:r>
      <w:r w:rsidRPr="00A5463E">
        <w:tab/>
        <w:t>shall stop timer T230 (Inactivity);</w:t>
      </w:r>
    </w:p>
    <w:p w14:paraId="4C4F4B6B"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190D2E3A" w14:textId="77777777" w:rsidR="00F7785F" w:rsidRPr="00A5463E" w:rsidRDefault="00F7785F" w:rsidP="00F7785F">
      <w:pPr>
        <w:pStyle w:val="B1"/>
      </w:pPr>
      <w:r w:rsidRPr="00A5463E">
        <w:t>5.</w:t>
      </w:r>
      <w:r w:rsidRPr="00A5463E">
        <w:tab/>
        <w:t>shall enter 'O: has no permission' state.</w:t>
      </w:r>
    </w:p>
    <w:p w14:paraId="29B31F31" w14:textId="77777777" w:rsidR="00F7785F" w:rsidRPr="00A5463E" w:rsidRDefault="00F7785F" w:rsidP="00CB1EBE">
      <w:pPr>
        <w:pStyle w:val="Heading5"/>
        <w:rPr>
          <w:lang w:eastAsia="ko-KR"/>
        </w:rPr>
      </w:pPr>
      <w:bookmarkStart w:id="1363" w:name="_Toc20208809"/>
      <w:bookmarkStart w:id="1364" w:name="_Toc36044920"/>
      <w:bookmarkStart w:id="1365" w:name="_Toc45216406"/>
      <w:bookmarkStart w:id="1366" w:name="_Toc98709867"/>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3"/>
      <w:bookmarkEnd w:id="1364"/>
      <w:bookmarkEnd w:id="1365"/>
      <w:bookmarkEnd w:id="1366"/>
    </w:p>
    <w:p w14:paraId="57C07683" w14:textId="77777777" w:rsidR="00F7785F" w:rsidRPr="00A5463E" w:rsidRDefault="00F7785F" w:rsidP="00F7785F">
      <w:r w:rsidRPr="00A5463E">
        <w:t>The transition is used in private call only. When a Transmission Request message is received, the transmission participant:</w:t>
      </w:r>
    </w:p>
    <w:p w14:paraId="0D8F6605"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51498CE8"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DAF77E0"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1F968CD1"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6DA4E97E"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A9E701F" w14:textId="77777777" w:rsidR="00F7785F" w:rsidRPr="00A5463E" w:rsidRDefault="00F7785F" w:rsidP="00F7785F">
      <w:pPr>
        <w:pStyle w:val="B1"/>
      </w:pPr>
      <w:r w:rsidRPr="00A5463E">
        <w:t>2.</w:t>
      </w:r>
      <w:r w:rsidRPr="00A5463E">
        <w:tab/>
        <w:t>shall stop timer T230 (Inactivity);</w:t>
      </w:r>
    </w:p>
    <w:p w14:paraId="5B403E16"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4A9AB040"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2B68746C" w14:textId="77777777" w:rsidR="00F7785F" w:rsidRPr="00A5463E" w:rsidRDefault="00F7785F" w:rsidP="00CB1EBE">
      <w:pPr>
        <w:pStyle w:val="Heading5"/>
        <w:rPr>
          <w:lang w:eastAsia="ko-KR"/>
        </w:rPr>
      </w:pPr>
      <w:bookmarkStart w:id="1367" w:name="_Toc20208810"/>
      <w:bookmarkStart w:id="1368" w:name="_Toc36044921"/>
      <w:bookmarkStart w:id="1369" w:name="_Toc45216407"/>
      <w:bookmarkStart w:id="1370" w:name="_Toc98709868"/>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67"/>
      <w:bookmarkEnd w:id="1368"/>
      <w:bookmarkEnd w:id="1369"/>
      <w:bookmarkEnd w:id="1370"/>
    </w:p>
    <w:p w14:paraId="61471FA9"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967ABA"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7EEED5D"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1414E0AE" w14:textId="77777777" w:rsidR="00F7785F" w:rsidRPr="00A5463E" w:rsidRDefault="00F7785F" w:rsidP="00F7785F">
      <w:pPr>
        <w:pStyle w:val="B1"/>
      </w:pPr>
      <w:r w:rsidRPr="00A5463E">
        <w:t>3.</w:t>
      </w:r>
      <w:r w:rsidRPr="00A5463E">
        <w:tab/>
        <w:t>shall stop timer T230 (Inactivity);</w:t>
      </w:r>
    </w:p>
    <w:p w14:paraId="7FFC34A8"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97D177E" w14:textId="77777777" w:rsidR="00F7785F" w:rsidRPr="00A5463E" w:rsidRDefault="00F7785F" w:rsidP="00F7785F">
      <w:pPr>
        <w:pStyle w:val="B1"/>
      </w:pPr>
      <w:r w:rsidRPr="00A5463E">
        <w:t>5.</w:t>
      </w:r>
      <w:r w:rsidRPr="00A5463E">
        <w:tab/>
        <w:t>shall enter 'O: has no permission' state.</w:t>
      </w:r>
    </w:p>
    <w:p w14:paraId="1EFB01C9" w14:textId="77777777" w:rsidR="00F7785F" w:rsidRPr="00A5463E" w:rsidRDefault="00F7785F" w:rsidP="00CB1EBE">
      <w:pPr>
        <w:pStyle w:val="Heading5"/>
      </w:pPr>
      <w:bookmarkStart w:id="1371" w:name="_Toc20208811"/>
      <w:bookmarkStart w:id="1372" w:name="_Toc36044922"/>
      <w:bookmarkStart w:id="1373" w:name="_Toc45216408"/>
      <w:bookmarkStart w:id="1374" w:name="_Toc98709869"/>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1"/>
      <w:bookmarkEnd w:id="1372"/>
      <w:bookmarkEnd w:id="1373"/>
      <w:bookmarkEnd w:id="1374"/>
      <w:r w:rsidRPr="00A5463E">
        <w:t xml:space="preserve"> </w:t>
      </w:r>
    </w:p>
    <w:p w14:paraId="1E803AA9"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3857398A"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05473C4D"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8E10F4C"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0D14885D" w14:textId="77777777" w:rsidR="00B611E5" w:rsidRPr="00A5463E" w:rsidRDefault="00B611E5" w:rsidP="00CB1EBE">
      <w:pPr>
        <w:pStyle w:val="Heading4"/>
      </w:pPr>
      <w:bookmarkStart w:id="1375" w:name="_Toc20208812"/>
      <w:bookmarkStart w:id="1376" w:name="_Toc36044923"/>
      <w:bookmarkStart w:id="1377" w:name="_Toc45216409"/>
      <w:bookmarkStart w:id="1378" w:name="_Toc98709870"/>
      <w:r w:rsidRPr="00A5463E">
        <w:t>7.2.3.4</w:t>
      </w:r>
      <w:r w:rsidRPr="00A5463E">
        <w:tab/>
        <w:t>State: 'O: has no permission'</w:t>
      </w:r>
      <w:bookmarkEnd w:id="1375"/>
      <w:bookmarkEnd w:id="1376"/>
      <w:bookmarkEnd w:id="1377"/>
      <w:bookmarkEnd w:id="1378"/>
    </w:p>
    <w:p w14:paraId="67C022A3" w14:textId="77777777" w:rsidR="00B611E5" w:rsidRPr="00A5463E" w:rsidRDefault="00B611E5" w:rsidP="00CB1EBE">
      <w:pPr>
        <w:pStyle w:val="Heading5"/>
        <w:rPr>
          <w:lang w:eastAsia="ko-KR"/>
        </w:rPr>
      </w:pPr>
      <w:bookmarkStart w:id="1379" w:name="_Toc20208813"/>
      <w:bookmarkStart w:id="1380" w:name="_Toc36044924"/>
      <w:bookmarkStart w:id="1381" w:name="_Toc45216410"/>
      <w:bookmarkStart w:id="1382" w:name="_Toc98709871"/>
      <w:r w:rsidRPr="00A5463E">
        <w:t>7.2.3.4.1</w:t>
      </w:r>
      <w:r w:rsidRPr="00A5463E">
        <w:tab/>
        <w:t>General</w:t>
      </w:r>
      <w:bookmarkEnd w:id="1379"/>
      <w:bookmarkEnd w:id="1380"/>
      <w:bookmarkEnd w:id="1381"/>
      <w:bookmarkEnd w:id="1382"/>
    </w:p>
    <w:p w14:paraId="50FDB2A9" w14:textId="77777777" w:rsidR="00B611E5" w:rsidRPr="00A5463E" w:rsidRDefault="00B611E5" w:rsidP="00B611E5">
      <w:pPr>
        <w:rPr>
          <w:lang w:eastAsia="ko-KR"/>
        </w:rPr>
      </w:pPr>
      <w:r w:rsidRPr="00A5463E">
        <w:rPr>
          <w:lang w:eastAsia="ko-KR"/>
        </w:rPr>
        <w:t>In this state the MCVideo client does not have permission to send media.</w:t>
      </w:r>
    </w:p>
    <w:p w14:paraId="2FBBE95E" w14:textId="77777777" w:rsidR="00B611E5" w:rsidRPr="00A5463E" w:rsidRDefault="00B611E5" w:rsidP="00CB1EBE">
      <w:pPr>
        <w:pStyle w:val="Heading5"/>
      </w:pPr>
      <w:bookmarkStart w:id="1383" w:name="_Toc20208814"/>
      <w:bookmarkStart w:id="1384" w:name="_Toc36044925"/>
      <w:bookmarkStart w:id="1385" w:name="_Toc45216411"/>
      <w:bookmarkStart w:id="1386" w:name="_Toc98709872"/>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3"/>
      <w:bookmarkEnd w:id="1384"/>
      <w:bookmarkEnd w:id="1385"/>
      <w:bookmarkEnd w:id="1386"/>
    </w:p>
    <w:p w14:paraId="56F48B2C"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E8BF08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599720D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5D3C222"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7CB46A6"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4C62464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712E713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B98AD8"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721047B9" w14:textId="77777777" w:rsidR="00B611E5" w:rsidRPr="00A5463E" w:rsidRDefault="00B611E5" w:rsidP="00CB1EBE">
      <w:pPr>
        <w:pStyle w:val="Heading5"/>
      </w:pPr>
      <w:bookmarkStart w:id="1387" w:name="_Toc20208815"/>
      <w:bookmarkStart w:id="1388" w:name="_Toc36044926"/>
      <w:bookmarkStart w:id="1389" w:name="_Toc45216412"/>
      <w:bookmarkStart w:id="1390" w:name="_Toc98709873"/>
      <w:r w:rsidRPr="00A5463E">
        <w:t>7.2.3.4.3</w:t>
      </w:r>
      <w:r w:rsidRPr="00A5463E">
        <w:tab/>
        <w:t>Receive Transmission Release message (R: Transmission Release)</w:t>
      </w:r>
      <w:bookmarkEnd w:id="1387"/>
      <w:bookmarkEnd w:id="1388"/>
      <w:bookmarkEnd w:id="1389"/>
      <w:bookmarkEnd w:id="1390"/>
    </w:p>
    <w:p w14:paraId="759C7A71"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0F12332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841C4AC"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E22E25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B51CDA4"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4C4AE298"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FE3CF2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18E5D77" w14:textId="77777777" w:rsidR="00B611E5" w:rsidRPr="00A5463E" w:rsidRDefault="00B611E5" w:rsidP="00CB1EBE">
      <w:pPr>
        <w:pStyle w:val="Heading5"/>
      </w:pPr>
      <w:bookmarkStart w:id="1391" w:name="_Toc20208816"/>
      <w:bookmarkStart w:id="1392" w:name="_Toc36044927"/>
      <w:bookmarkStart w:id="1393" w:name="_Toc45216413"/>
      <w:bookmarkStart w:id="1394" w:name="_Toc98709874"/>
      <w:r w:rsidRPr="00A5463E">
        <w:t>7.2.3.4.</w:t>
      </w:r>
      <w:r w:rsidR="00C1184F" w:rsidRPr="00A5463E">
        <w:t>4</w:t>
      </w:r>
      <w:r w:rsidRPr="00A5463E">
        <w:tab/>
        <w:t>Receive Transmission Arbitration Release message (R: Transmission Arbitration Release)</w:t>
      </w:r>
      <w:bookmarkEnd w:id="1391"/>
      <w:bookmarkEnd w:id="1392"/>
      <w:bookmarkEnd w:id="1393"/>
      <w:bookmarkEnd w:id="1394"/>
    </w:p>
    <w:p w14:paraId="1DA45980"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450A50FA"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37D1599E"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7567D138"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2AD254D8"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20DB3EA"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42BC02DB"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1C66626" w14:textId="77777777" w:rsidR="00B611E5" w:rsidRPr="00A5463E" w:rsidRDefault="00B611E5" w:rsidP="00CB1EBE">
      <w:pPr>
        <w:pStyle w:val="Heading5"/>
      </w:pPr>
      <w:bookmarkStart w:id="1395" w:name="_Toc20208817"/>
      <w:bookmarkStart w:id="1396" w:name="_Toc36044928"/>
      <w:bookmarkStart w:id="1397" w:name="_Toc45216414"/>
      <w:bookmarkStart w:id="1398" w:name="_Toc98709875"/>
      <w:r w:rsidRPr="00A5463E">
        <w:t>7.2.3.4.5</w:t>
      </w:r>
      <w:r w:rsidRPr="00A5463E">
        <w:tab/>
      </w:r>
      <w:bookmarkStart w:id="1399" w:name="_Ref411862859"/>
      <w:r w:rsidRPr="00A5463E">
        <w:t xml:space="preserve">Timer T203 (End of RTP media) </w:t>
      </w:r>
      <w:bookmarkEnd w:id="1399"/>
      <w:r w:rsidRPr="00A5463E">
        <w:t>expired</w:t>
      </w:r>
      <w:bookmarkEnd w:id="1395"/>
      <w:bookmarkEnd w:id="1396"/>
      <w:bookmarkEnd w:id="1397"/>
      <w:bookmarkEnd w:id="1398"/>
    </w:p>
    <w:p w14:paraId="73498A6E" w14:textId="77777777" w:rsidR="00B611E5" w:rsidRPr="00A5463E" w:rsidRDefault="00B611E5" w:rsidP="00B611E5">
      <w:pPr>
        <w:rPr>
          <w:noProof/>
        </w:rPr>
      </w:pPr>
      <w:r w:rsidRPr="00A5463E">
        <w:rPr>
          <w:noProof/>
        </w:rPr>
        <w:t>On expiry of T203 (End of RTP media) timer, the transmission participant:</w:t>
      </w:r>
    </w:p>
    <w:p w14:paraId="67509AD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1A5208B3"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8246A88"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817C365"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2AFA0F5" w14:textId="77777777" w:rsidR="00B611E5" w:rsidRPr="00A5463E" w:rsidRDefault="00B611E5" w:rsidP="00CB1EBE">
      <w:pPr>
        <w:pStyle w:val="Heading5"/>
      </w:pPr>
      <w:bookmarkStart w:id="1400" w:name="_Toc20208818"/>
      <w:bookmarkStart w:id="1401" w:name="_Toc36044929"/>
      <w:bookmarkStart w:id="1402" w:name="_Toc45216415"/>
      <w:bookmarkStart w:id="1403" w:name="_Toc98709876"/>
      <w:r w:rsidRPr="00A5463E">
        <w:t>7.2.3.4.6</w:t>
      </w:r>
      <w:r w:rsidRPr="00A5463E">
        <w:tab/>
        <w:t xml:space="preserve">Receive Transmission Granted message (R: Transmission Granted </w:t>
      </w:r>
      <w:r w:rsidRPr="00A5463E">
        <w:rPr>
          <w:lang w:eastAsia="ko-KR"/>
        </w:rPr>
        <w:t>to other</w:t>
      </w:r>
      <w:r w:rsidRPr="00A5463E">
        <w:t>)</w:t>
      </w:r>
      <w:bookmarkEnd w:id="1400"/>
      <w:bookmarkEnd w:id="1401"/>
      <w:bookmarkEnd w:id="1402"/>
      <w:bookmarkEnd w:id="1403"/>
    </w:p>
    <w:p w14:paraId="76BE915F"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7DBD676"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7BF248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AE99A67"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ED513D9"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F6728AD" w14:textId="77777777" w:rsidR="00B611E5" w:rsidRPr="00A5463E" w:rsidRDefault="00B611E5" w:rsidP="00B611E5">
      <w:pPr>
        <w:pStyle w:val="B1"/>
      </w:pPr>
      <w:r w:rsidRPr="00A5463E">
        <w:t>5.</w:t>
      </w:r>
      <w:r w:rsidRPr="00A5463E">
        <w:tab/>
        <w:t>shall remain in the 'O: has no permission' state.</w:t>
      </w:r>
    </w:p>
    <w:p w14:paraId="53903B34" w14:textId="77777777" w:rsidR="00B611E5" w:rsidRPr="00A5463E" w:rsidRDefault="00B611E5" w:rsidP="00CB1EBE">
      <w:pPr>
        <w:pStyle w:val="Heading5"/>
        <w:rPr>
          <w:lang w:val="nb-NO"/>
        </w:rPr>
      </w:pPr>
      <w:bookmarkStart w:id="1404" w:name="_Toc20208819"/>
      <w:bookmarkStart w:id="1405" w:name="_Toc36044930"/>
      <w:bookmarkStart w:id="1406" w:name="_Toc45216416"/>
      <w:bookmarkStart w:id="1407" w:name="_Toc98709877"/>
      <w:r w:rsidRPr="00A5463E">
        <w:rPr>
          <w:lang w:val="nb-NO"/>
        </w:rPr>
        <w:t>7.2.3.4.7</w:t>
      </w:r>
      <w:r w:rsidRPr="00A5463E">
        <w:rPr>
          <w:lang w:val="nb-NO"/>
        </w:rPr>
        <w:tab/>
        <w:t>Receive RTP media (R: RTP media)</w:t>
      </w:r>
      <w:bookmarkEnd w:id="1404"/>
      <w:bookmarkEnd w:id="1405"/>
      <w:bookmarkEnd w:id="1406"/>
      <w:bookmarkEnd w:id="1407"/>
    </w:p>
    <w:p w14:paraId="5F3C293C"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2206B97E"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706D051"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5B72A07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57821A57"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35396F25"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7769BBB9" w14:textId="77777777" w:rsidR="00B611E5" w:rsidRPr="00A5463E" w:rsidRDefault="00B611E5" w:rsidP="00B611E5">
      <w:pPr>
        <w:pStyle w:val="B1"/>
      </w:pPr>
      <w:r w:rsidRPr="00A5463E">
        <w:t>1.</w:t>
      </w:r>
      <w:r w:rsidRPr="00A5463E">
        <w:tab/>
        <w:t>shall request the MCVideo client to render the received RTP media packets;</w:t>
      </w:r>
    </w:p>
    <w:p w14:paraId="2E53ADE1"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B426C60" w14:textId="77777777" w:rsidR="00B611E5" w:rsidRPr="00A5463E" w:rsidRDefault="00B611E5" w:rsidP="00B611E5">
      <w:pPr>
        <w:pStyle w:val="B1"/>
      </w:pPr>
      <w:r w:rsidRPr="00A5463E">
        <w:t>3.</w:t>
      </w:r>
      <w:r w:rsidRPr="00A5463E">
        <w:tab/>
        <w:t>shall remain in 'O: has no permission' state.</w:t>
      </w:r>
    </w:p>
    <w:p w14:paraId="1E447E56" w14:textId="77777777" w:rsidR="00B611E5" w:rsidRPr="00A5463E" w:rsidRDefault="00B611E5" w:rsidP="00CB1EBE">
      <w:pPr>
        <w:pStyle w:val="Heading5"/>
        <w:rPr>
          <w:lang w:eastAsia="ko-KR"/>
        </w:rPr>
      </w:pPr>
      <w:bookmarkStart w:id="1408" w:name="_Toc20208820"/>
      <w:bookmarkStart w:id="1409" w:name="_Toc36044931"/>
      <w:bookmarkStart w:id="1410" w:name="_Toc45216417"/>
      <w:bookmarkStart w:id="1411" w:name="_Toc98709878"/>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8"/>
      <w:bookmarkEnd w:id="1409"/>
      <w:bookmarkEnd w:id="1410"/>
      <w:bookmarkEnd w:id="1411"/>
    </w:p>
    <w:p w14:paraId="44AF6C74"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18E0755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76030E6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E4B95C6" w14:textId="77777777" w:rsidR="00B611E5" w:rsidRPr="00A5463E" w:rsidRDefault="00B611E5" w:rsidP="00B611E5">
      <w:pPr>
        <w:pStyle w:val="B1"/>
      </w:pPr>
      <w:r w:rsidRPr="00A5463E">
        <w:t>3.</w:t>
      </w:r>
      <w:r w:rsidRPr="00A5463E">
        <w:tab/>
        <w:t>shall remain in 'O: has no permission' state.</w:t>
      </w:r>
    </w:p>
    <w:p w14:paraId="64BDB48E" w14:textId="77777777" w:rsidR="00B611E5" w:rsidRPr="00A5463E" w:rsidRDefault="00B611E5" w:rsidP="00CB1EBE">
      <w:pPr>
        <w:pStyle w:val="Heading5"/>
      </w:pPr>
      <w:bookmarkStart w:id="1412" w:name="_Toc20208821"/>
      <w:bookmarkStart w:id="1413" w:name="_Toc36044932"/>
      <w:bookmarkStart w:id="1414" w:name="_Toc45216418"/>
      <w:bookmarkStart w:id="1415" w:name="_Toc98709879"/>
      <w:r w:rsidRPr="00A5463E">
        <w:t>7.2.3.4.9</w:t>
      </w:r>
      <w:r w:rsidRPr="00A5463E">
        <w:tab/>
        <w:t>Receive Transmission Revoked message (R: Transmission Revoked)</w:t>
      </w:r>
      <w:bookmarkEnd w:id="1412"/>
      <w:bookmarkEnd w:id="1413"/>
      <w:bookmarkEnd w:id="1414"/>
      <w:bookmarkEnd w:id="1415"/>
    </w:p>
    <w:p w14:paraId="5CC48D84"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B75EA4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5AA74A5"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2749D4B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5671D37B"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67CB0A92"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73616AA9"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7B45DD9C"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253B291" w14:textId="77777777" w:rsidR="00B611E5" w:rsidRPr="00A5463E" w:rsidRDefault="00B611E5" w:rsidP="00B611E5">
      <w:pPr>
        <w:pStyle w:val="B1"/>
      </w:pPr>
    </w:p>
    <w:p w14:paraId="1FF6391F" w14:textId="77777777" w:rsidR="00A57973" w:rsidRPr="00A5463E" w:rsidRDefault="00A57973" w:rsidP="00CB1EBE">
      <w:pPr>
        <w:pStyle w:val="Heading4"/>
      </w:pPr>
      <w:bookmarkStart w:id="1416" w:name="_Toc20208822"/>
      <w:bookmarkStart w:id="1417" w:name="_Toc36044933"/>
      <w:bookmarkStart w:id="1418" w:name="_Toc45216419"/>
      <w:bookmarkStart w:id="1419" w:name="_Toc98709880"/>
      <w:r w:rsidRPr="00A5463E">
        <w:t>7.2.3.</w:t>
      </w:r>
      <w:r w:rsidRPr="00A5463E">
        <w:rPr>
          <w:lang w:eastAsia="ko-KR"/>
        </w:rPr>
        <w:t>5</w:t>
      </w:r>
      <w:r w:rsidRPr="00A5463E">
        <w:tab/>
        <w:t>State: 'O: transmission arbitration'</w:t>
      </w:r>
      <w:bookmarkEnd w:id="1416"/>
      <w:bookmarkEnd w:id="1417"/>
      <w:bookmarkEnd w:id="1418"/>
      <w:bookmarkEnd w:id="1419"/>
    </w:p>
    <w:p w14:paraId="43FA28F0" w14:textId="77777777" w:rsidR="00A57973" w:rsidRPr="00A5463E" w:rsidRDefault="00A57973" w:rsidP="00CB1EBE">
      <w:pPr>
        <w:pStyle w:val="Heading5"/>
      </w:pPr>
      <w:bookmarkStart w:id="1420" w:name="_Toc20208823"/>
      <w:bookmarkStart w:id="1421" w:name="_Toc36044934"/>
      <w:bookmarkStart w:id="1422" w:name="_Toc45216420"/>
      <w:bookmarkStart w:id="1423" w:name="_Toc98709881"/>
      <w:r w:rsidRPr="00A5463E">
        <w:t>7.2.3.</w:t>
      </w:r>
      <w:r w:rsidRPr="00A5463E">
        <w:rPr>
          <w:lang w:eastAsia="ko-KR"/>
        </w:rPr>
        <w:t>5</w:t>
      </w:r>
      <w:r w:rsidRPr="00A5463E">
        <w:t>.1</w:t>
      </w:r>
      <w:r w:rsidRPr="00A5463E">
        <w:tab/>
        <w:t>General</w:t>
      </w:r>
      <w:bookmarkEnd w:id="1420"/>
      <w:bookmarkEnd w:id="1421"/>
      <w:bookmarkEnd w:id="1422"/>
      <w:bookmarkEnd w:id="1423"/>
    </w:p>
    <w:p w14:paraId="6F014E6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0290595"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60C7E1E5" w14:textId="77777777" w:rsidR="00A57973" w:rsidRPr="00A5463E" w:rsidRDefault="00A57973" w:rsidP="00CB1EBE">
      <w:pPr>
        <w:pStyle w:val="Heading5"/>
      </w:pPr>
      <w:bookmarkStart w:id="1424" w:name="_Toc20208824"/>
      <w:bookmarkStart w:id="1425" w:name="_Toc36044935"/>
      <w:bookmarkStart w:id="1426" w:name="_Toc45216421"/>
      <w:bookmarkStart w:id="1427" w:name="_Toc98709882"/>
      <w:r w:rsidRPr="00A5463E">
        <w:t>7.2.3.</w:t>
      </w:r>
      <w:r w:rsidRPr="00A5463E">
        <w:rPr>
          <w:lang w:eastAsia="ko-KR"/>
        </w:rPr>
        <w:t>5</w:t>
      </w:r>
      <w:r w:rsidRPr="00A5463E">
        <w:t>.2</w:t>
      </w:r>
      <w:r w:rsidRPr="00A5463E">
        <w:tab/>
        <w:t>Send RTP Media packets (S: RTP Media)</w:t>
      </w:r>
      <w:bookmarkEnd w:id="1424"/>
      <w:bookmarkEnd w:id="1425"/>
      <w:bookmarkEnd w:id="1426"/>
      <w:bookmarkEnd w:id="1427"/>
    </w:p>
    <w:p w14:paraId="6F31F3F1" w14:textId="77777777" w:rsidR="00A57973" w:rsidRPr="00A5463E" w:rsidRDefault="00A57973" w:rsidP="00A57973">
      <w:r w:rsidRPr="00A5463E">
        <w:t>Upon receiving encoded media from the user or if encoded media is already buffered the transmission participant:</w:t>
      </w:r>
    </w:p>
    <w:p w14:paraId="6A685803"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00567D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6DB3D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4D9A22CA" w14:textId="77777777" w:rsidR="00A57973" w:rsidRPr="00A5463E" w:rsidRDefault="00A57973" w:rsidP="00CB1EBE">
      <w:pPr>
        <w:pStyle w:val="Heading5"/>
      </w:pPr>
      <w:bookmarkStart w:id="1428" w:name="_Toc20208825"/>
      <w:bookmarkStart w:id="1429" w:name="_Toc36044936"/>
      <w:bookmarkStart w:id="1430" w:name="_Toc45216422"/>
      <w:bookmarkStart w:id="1431" w:name="_Toc98709883"/>
      <w:r w:rsidRPr="00A5463E">
        <w:t>7.2.3.5.3</w:t>
      </w:r>
      <w:r w:rsidRPr="00A5463E">
        <w:tab/>
        <w:t>Receive Transmission Release message (R: Transmission Release)</w:t>
      </w:r>
      <w:bookmarkEnd w:id="1428"/>
      <w:bookmarkEnd w:id="1429"/>
      <w:bookmarkEnd w:id="1430"/>
      <w:bookmarkEnd w:id="1431"/>
    </w:p>
    <w:p w14:paraId="2D3582BD"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8E560F4"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12C557B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37C3EB77"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722D0D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455C3BE4"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E728280" w14:textId="77777777" w:rsidR="00A57973" w:rsidRPr="00A5463E" w:rsidRDefault="00A57973" w:rsidP="00CB1EBE">
      <w:pPr>
        <w:pStyle w:val="Heading5"/>
      </w:pPr>
      <w:bookmarkStart w:id="1432" w:name="_Toc20208826"/>
      <w:bookmarkStart w:id="1433" w:name="_Toc36044937"/>
      <w:bookmarkStart w:id="1434" w:name="_Toc45216423"/>
      <w:bookmarkStart w:id="1435" w:name="_Toc98709884"/>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2"/>
      <w:bookmarkEnd w:id="1433"/>
      <w:bookmarkEnd w:id="1434"/>
      <w:bookmarkEnd w:id="1435"/>
    </w:p>
    <w:p w14:paraId="0A055F31"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0B21837E" w14:textId="77777777" w:rsidR="00A57973" w:rsidRPr="00A5463E" w:rsidRDefault="00A57973" w:rsidP="00A57973">
      <w:pPr>
        <w:pStyle w:val="B1"/>
      </w:pPr>
      <w:r w:rsidRPr="00A5463E">
        <w:t>1.</w:t>
      </w:r>
      <w:r w:rsidRPr="00A5463E">
        <w:tab/>
        <w:t>shall send the Transmission Rejected message. The Transmission Rejected message:</w:t>
      </w:r>
    </w:p>
    <w:p w14:paraId="1FBE1E17"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5B951D5D"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02945DCB"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10DEE288" w14:textId="77777777" w:rsidR="00A57973" w:rsidRPr="00A5463E" w:rsidRDefault="00A57973" w:rsidP="00A57973">
      <w:pPr>
        <w:pStyle w:val="B1"/>
      </w:pPr>
      <w:r w:rsidRPr="00A5463E">
        <w:t>2.</w:t>
      </w:r>
      <w:r w:rsidRPr="00A5463E">
        <w:tab/>
        <w:t>shall remain in 'O: transmission arbitration' state.</w:t>
      </w:r>
    </w:p>
    <w:p w14:paraId="51A52E36"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8EA9DF1"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BB9F59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80FE09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74291F48"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8A20018"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29EA8B23"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25E87F34" w14:textId="77777777" w:rsidR="00A57973" w:rsidRPr="00A5463E" w:rsidRDefault="00A57973" w:rsidP="00CB1EBE">
      <w:pPr>
        <w:pStyle w:val="Heading5"/>
      </w:pPr>
      <w:bookmarkStart w:id="1436" w:name="_Toc20208827"/>
      <w:bookmarkStart w:id="1437" w:name="_Toc36044938"/>
      <w:bookmarkStart w:id="1438" w:name="_Toc45216424"/>
      <w:bookmarkStart w:id="1439" w:name="_Toc98709885"/>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36"/>
      <w:bookmarkEnd w:id="1437"/>
      <w:bookmarkEnd w:id="1438"/>
      <w:bookmarkEnd w:id="1439"/>
    </w:p>
    <w:p w14:paraId="6364BE49"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AE4F2E7" w14:textId="77777777" w:rsidR="00A57973" w:rsidRPr="00A5463E" w:rsidRDefault="00A57973" w:rsidP="00A57973">
      <w:pPr>
        <w:pStyle w:val="B1"/>
      </w:pPr>
      <w:r w:rsidRPr="00A5463E">
        <w:t>1.</w:t>
      </w:r>
      <w:r w:rsidRPr="00A5463E">
        <w:tab/>
        <w:t>shall stop timer T206 (Stop talking warning), if running;</w:t>
      </w:r>
    </w:p>
    <w:p w14:paraId="2C474F7A" w14:textId="77777777" w:rsidR="00A57973" w:rsidRPr="00A5463E" w:rsidRDefault="00A57973" w:rsidP="00A57973">
      <w:pPr>
        <w:pStyle w:val="B1"/>
      </w:pPr>
      <w:r w:rsidRPr="00A5463E">
        <w:t>2.</w:t>
      </w:r>
      <w:r w:rsidRPr="00A5463E">
        <w:tab/>
        <w:t>shall stop timer T207 (Stop talking), if running;</w:t>
      </w:r>
    </w:p>
    <w:p w14:paraId="46C0C0B4"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BAD9AD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E1B42E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6E2E60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9A02882"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103EEE74" w14:textId="77777777" w:rsidR="00A57973" w:rsidRPr="00A5463E" w:rsidRDefault="00A57973" w:rsidP="00CB1EBE">
      <w:pPr>
        <w:pStyle w:val="Heading5"/>
      </w:pPr>
      <w:bookmarkStart w:id="1440" w:name="_Toc20208828"/>
      <w:bookmarkStart w:id="1441" w:name="_Toc36044939"/>
      <w:bookmarkStart w:id="1442" w:name="_Toc45216425"/>
      <w:bookmarkStart w:id="1443" w:name="_Toc98709886"/>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0"/>
      <w:bookmarkEnd w:id="1441"/>
      <w:bookmarkEnd w:id="1442"/>
      <w:bookmarkEnd w:id="1443"/>
    </w:p>
    <w:p w14:paraId="594E88EB"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34E782B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308EEDDE" w14:textId="77777777" w:rsidR="00A57973" w:rsidRPr="00A5463E" w:rsidRDefault="00A57973" w:rsidP="00A57973">
      <w:pPr>
        <w:pStyle w:val="B1"/>
      </w:pPr>
      <w:r w:rsidRPr="00A5463E">
        <w:t>2.</w:t>
      </w:r>
      <w:r w:rsidRPr="00A5463E">
        <w:tab/>
        <w:t>shall stop timer T207 (Stop talking), if running;</w:t>
      </w:r>
    </w:p>
    <w:p w14:paraId="76481E62"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47C29368"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0E9DD5B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81CE4FC"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7897C0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2067E246"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C60671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95F475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7402BEB"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3E1BE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65120DA" w14:textId="77777777" w:rsidR="00A57973" w:rsidRPr="00A5463E" w:rsidRDefault="00A57973" w:rsidP="00CB1EBE">
      <w:pPr>
        <w:pStyle w:val="Heading5"/>
        <w:rPr>
          <w:lang w:eastAsia="ko-KR"/>
        </w:rPr>
      </w:pPr>
      <w:bookmarkStart w:id="1444" w:name="_Toc20208829"/>
      <w:bookmarkStart w:id="1445" w:name="_Toc36044940"/>
      <w:bookmarkStart w:id="1446" w:name="_Toc45216426"/>
      <w:bookmarkStart w:id="1447" w:name="_Toc98709887"/>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4"/>
      <w:bookmarkEnd w:id="1445"/>
      <w:bookmarkEnd w:id="1446"/>
      <w:bookmarkEnd w:id="1447"/>
    </w:p>
    <w:p w14:paraId="7165F29B" w14:textId="77777777" w:rsidR="00A57973" w:rsidRPr="00A5463E" w:rsidRDefault="00A57973" w:rsidP="00A57973">
      <w:r w:rsidRPr="00A5463E">
        <w:t>Upon receiving a Transmission Request message which is pre-emptive and the transmission arbitrator revokes self, the transmission participant:</w:t>
      </w:r>
    </w:p>
    <w:p w14:paraId="6F1912FA"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2FF9E59A" w14:textId="77777777" w:rsidR="00A57973" w:rsidRPr="00A5463E" w:rsidRDefault="00A57973" w:rsidP="00A57973">
      <w:pPr>
        <w:pStyle w:val="B1"/>
      </w:pPr>
      <w:r w:rsidRPr="00A5463E">
        <w:t>2.</w:t>
      </w:r>
      <w:r w:rsidRPr="00A5463E">
        <w:tab/>
        <w:t>shall stop timer T207 (Stop talking), if running;</w:t>
      </w:r>
    </w:p>
    <w:p w14:paraId="20EA0443"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CB24479"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DF9B06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1EF0F5C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1D107F5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CF14BF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6FFB76F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1D103C8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2EEA325"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7F57A56"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F63226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292C08F0"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95F9D28"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041CC354"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E7E1F0B"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779C54F" w14:textId="77777777" w:rsidR="00A57973" w:rsidRPr="00A5463E" w:rsidRDefault="00A57973" w:rsidP="00CB1EBE">
      <w:pPr>
        <w:pStyle w:val="Heading5"/>
        <w:rPr>
          <w:lang w:eastAsia="ko-KR"/>
        </w:rPr>
      </w:pPr>
      <w:bookmarkStart w:id="1448" w:name="_Toc20208830"/>
      <w:bookmarkStart w:id="1449" w:name="_Toc36044941"/>
      <w:bookmarkStart w:id="1450" w:name="_Toc45216427"/>
      <w:bookmarkStart w:id="1451" w:name="_Toc98709888"/>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48"/>
      <w:bookmarkEnd w:id="1449"/>
      <w:bookmarkEnd w:id="1450"/>
      <w:bookmarkEnd w:id="1451"/>
    </w:p>
    <w:p w14:paraId="05933926"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042B4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46FD907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089C3C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6CCFFCE7"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02261E2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B5ECDB4"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F063394"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BF5A6A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5A06FC74"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590FD949"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00FBBFB"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06AB6CB2" w14:textId="77777777" w:rsidR="00A57973" w:rsidRPr="00A5463E" w:rsidRDefault="00A57973" w:rsidP="00CB1EBE">
      <w:pPr>
        <w:pStyle w:val="Heading5"/>
        <w:rPr>
          <w:lang w:eastAsia="ko-KR"/>
        </w:rPr>
      </w:pPr>
      <w:bookmarkStart w:id="1452" w:name="_Toc20208831"/>
      <w:bookmarkStart w:id="1453" w:name="_Toc36044942"/>
      <w:bookmarkStart w:id="1454" w:name="_Toc45216428"/>
      <w:bookmarkStart w:id="1455" w:name="_Toc98709889"/>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2"/>
      <w:bookmarkEnd w:id="1453"/>
      <w:bookmarkEnd w:id="1454"/>
      <w:bookmarkEnd w:id="1455"/>
    </w:p>
    <w:p w14:paraId="79759A57" w14:textId="77777777" w:rsidR="00A57973" w:rsidRPr="00A5463E" w:rsidRDefault="00A57973" w:rsidP="00A57973">
      <w:pPr>
        <w:rPr>
          <w:lang w:eastAsia="ko-KR"/>
        </w:rPr>
      </w:pPr>
      <w:r w:rsidRPr="00A5463E">
        <w:rPr>
          <w:lang w:eastAsia="ko-KR"/>
        </w:rPr>
        <w:t>When timer T206 (Stop talking warning) expires, the transmission participant:</w:t>
      </w:r>
    </w:p>
    <w:p w14:paraId="2FAEE5DB"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63B4CBE9"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9FFA32E"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23E703" w14:textId="77777777" w:rsidR="00A57973" w:rsidRPr="00A5463E" w:rsidRDefault="00A57973" w:rsidP="00CB1EBE">
      <w:pPr>
        <w:pStyle w:val="Heading5"/>
      </w:pPr>
      <w:bookmarkStart w:id="1456" w:name="_Toc20208832"/>
      <w:bookmarkStart w:id="1457" w:name="_Toc36044943"/>
      <w:bookmarkStart w:id="1458" w:name="_Toc45216429"/>
      <w:bookmarkStart w:id="1459" w:name="_Toc98709890"/>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56"/>
      <w:bookmarkEnd w:id="1457"/>
      <w:bookmarkEnd w:id="1458"/>
      <w:bookmarkEnd w:id="1459"/>
    </w:p>
    <w:p w14:paraId="2F624CFC"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693032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79196804"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EB84C3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F5120C3"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662D4EC"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588F33C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8C25587"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257D5A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EACA863"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60C4985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114E1D2" w14:textId="77777777" w:rsidR="00A57973" w:rsidRPr="00A5463E" w:rsidRDefault="00A57973" w:rsidP="00CB1EBE">
      <w:pPr>
        <w:pStyle w:val="Heading5"/>
      </w:pPr>
      <w:bookmarkStart w:id="1460" w:name="_Toc20208833"/>
      <w:bookmarkStart w:id="1461" w:name="_Toc36044944"/>
      <w:bookmarkStart w:id="1462" w:name="_Toc45216430"/>
      <w:bookmarkStart w:id="1463" w:name="_Toc98709891"/>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0"/>
      <w:bookmarkEnd w:id="1461"/>
      <w:bookmarkEnd w:id="1462"/>
      <w:bookmarkEnd w:id="1463"/>
    </w:p>
    <w:p w14:paraId="4928398A"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27342D8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17C3C8C6"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CFA0BE7"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2FA76AB2"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44B4F6F8"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6D736CCC" w14:textId="77777777" w:rsidR="00A57973" w:rsidRPr="00A5463E" w:rsidRDefault="00A57973" w:rsidP="00CB1EBE">
      <w:pPr>
        <w:pStyle w:val="Heading5"/>
        <w:rPr>
          <w:lang w:val="nb-NO"/>
        </w:rPr>
      </w:pPr>
      <w:bookmarkStart w:id="1464" w:name="_Toc20208834"/>
      <w:bookmarkStart w:id="1465" w:name="_Toc36044945"/>
      <w:bookmarkStart w:id="1466" w:name="_Toc45216431"/>
      <w:bookmarkStart w:id="1467" w:name="_Toc98709892"/>
      <w:r w:rsidRPr="00A5463E">
        <w:rPr>
          <w:lang w:val="nb-NO"/>
        </w:rPr>
        <w:t>7.2.3.5.12</w:t>
      </w:r>
      <w:r w:rsidRPr="00A5463E">
        <w:rPr>
          <w:lang w:val="nb-NO"/>
        </w:rPr>
        <w:tab/>
        <w:t>Receive RTP media (R: RTP media)</w:t>
      </w:r>
      <w:bookmarkEnd w:id="1464"/>
      <w:bookmarkEnd w:id="1465"/>
      <w:bookmarkEnd w:id="1466"/>
      <w:bookmarkEnd w:id="1467"/>
    </w:p>
    <w:p w14:paraId="0021ACBF"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26ECDEC0"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682A2A8A"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AEE09A"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3EB4013"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305E15B"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3A352B2" w14:textId="77777777" w:rsidR="00A57973" w:rsidRPr="00A5463E" w:rsidRDefault="00A57973" w:rsidP="00A57973">
      <w:pPr>
        <w:pStyle w:val="B1"/>
      </w:pPr>
      <w:r w:rsidRPr="00A5463E">
        <w:t>1.</w:t>
      </w:r>
      <w:r w:rsidRPr="00A5463E">
        <w:tab/>
        <w:t>shall request the MCVideo client to render the received RTP media packets;</w:t>
      </w:r>
    </w:p>
    <w:p w14:paraId="5BA8736B"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60BA5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1D9A014" w14:textId="77777777" w:rsidR="00A57973" w:rsidRPr="00A5463E" w:rsidRDefault="00A57973" w:rsidP="00CB1EBE">
      <w:pPr>
        <w:pStyle w:val="Heading5"/>
      </w:pPr>
      <w:bookmarkStart w:id="1468" w:name="_Toc20208835"/>
      <w:bookmarkStart w:id="1469" w:name="_Toc36044946"/>
      <w:bookmarkStart w:id="1470" w:name="_Toc45216432"/>
      <w:bookmarkStart w:id="1471" w:name="_Toc98709893"/>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68"/>
      <w:bookmarkEnd w:id="1469"/>
      <w:bookmarkEnd w:id="1470"/>
      <w:bookmarkEnd w:id="1471"/>
    </w:p>
    <w:p w14:paraId="74DEFE7F"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29D6492C"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CC1DA5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E27F7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340F11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D6DD8AB"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5A1E05BD"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4CCF19E6" w14:textId="77777777" w:rsidR="00A57973" w:rsidRPr="00A5463E" w:rsidRDefault="00A57973" w:rsidP="00A57973">
      <w:pPr>
        <w:pStyle w:val="B1"/>
        <w:rPr>
          <w:lang w:eastAsia="ko-KR"/>
        </w:rPr>
      </w:pPr>
    </w:p>
    <w:p w14:paraId="40215828" w14:textId="77777777" w:rsidR="00A57973" w:rsidRPr="00A5463E" w:rsidRDefault="00A57973" w:rsidP="00CB1EBE">
      <w:pPr>
        <w:pStyle w:val="Heading5"/>
        <w:rPr>
          <w:lang w:eastAsia="ko-KR"/>
        </w:rPr>
      </w:pPr>
      <w:bookmarkStart w:id="1472" w:name="_Toc20208836"/>
      <w:bookmarkStart w:id="1473" w:name="_Toc36044947"/>
      <w:bookmarkStart w:id="1474" w:name="_Toc45216433"/>
      <w:bookmarkStart w:id="1475" w:name="_Toc98709894"/>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2"/>
      <w:bookmarkEnd w:id="1473"/>
      <w:bookmarkEnd w:id="1474"/>
      <w:bookmarkEnd w:id="1475"/>
    </w:p>
    <w:p w14:paraId="5A3FDAE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5EBEEBF2"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5D6E9D0C"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778BB20B" w14:textId="77777777" w:rsidR="00A57973" w:rsidRPr="00A5463E" w:rsidRDefault="00A57973" w:rsidP="00CB1EBE">
      <w:pPr>
        <w:pStyle w:val="Heading5"/>
      </w:pPr>
      <w:bookmarkStart w:id="1476" w:name="_Toc20208837"/>
      <w:bookmarkStart w:id="1477" w:name="_Toc36044948"/>
      <w:bookmarkStart w:id="1478" w:name="_Toc45216434"/>
      <w:bookmarkStart w:id="1479" w:name="_Toc98709895"/>
      <w:r w:rsidRPr="00A5463E">
        <w:t>7.2.3.5.1</w:t>
      </w:r>
      <w:r w:rsidR="002D4865" w:rsidRPr="00A5463E">
        <w:t>5</w:t>
      </w:r>
      <w:r w:rsidRPr="00A5463E">
        <w:tab/>
        <w:t>Timer T203 (End of RTP media) expired</w:t>
      </w:r>
      <w:bookmarkEnd w:id="1476"/>
      <w:bookmarkEnd w:id="1477"/>
      <w:bookmarkEnd w:id="1478"/>
      <w:bookmarkEnd w:id="1479"/>
    </w:p>
    <w:p w14:paraId="453A4449" w14:textId="77777777" w:rsidR="00A57973" w:rsidRPr="00A5463E" w:rsidRDefault="00A57973" w:rsidP="00A57973">
      <w:pPr>
        <w:rPr>
          <w:noProof/>
        </w:rPr>
      </w:pPr>
      <w:r w:rsidRPr="00A5463E">
        <w:rPr>
          <w:noProof/>
        </w:rPr>
        <w:t>On expiry of T203 (End of RTP media) timer, the transmission participant:</w:t>
      </w:r>
    </w:p>
    <w:p w14:paraId="675A7AC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1524674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309BD45C"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652E89AA"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5641A18" w14:textId="77777777" w:rsidR="0098430F" w:rsidRPr="00A5463E" w:rsidRDefault="0098430F" w:rsidP="00A57973">
      <w:pPr>
        <w:pStyle w:val="B1"/>
        <w:rPr>
          <w:lang w:eastAsia="ko-KR"/>
        </w:rPr>
      </w:pPr>
    </w:p>
    <w:p w14:paraId="2C49F4AB" w14:textId="77777777" w:rsidR="00A57973" w:rsidRPr="00A5463E" w:rsidRDefault="00A57973" w:rsidP="00CB1EBE">
      <w:pPr>
        <w:pStyle w:val="Heading4"/>
      </w:pPr>
      <w:bookmarkStart w:id="1480" w:name="_Toc20208838"/>
      <w:bookmarkStart w:id="1481" w:name="_Toc36044949"/>
      <w:bookmarkStart w:id="1482" w:name="_Toc45216435"/>
      <w:bookmarkStart w:id="1483" w:name="_Toc98709896"/>
      <w:r w:rsidRPr="00A5463E">
        <w:lastRenderedPageBreak/>
        <w:t>7.2.3.</w:t>
      </w:r>
      <w:r w:rsidRPr="00A5463E">
        <w:rPr>
          <w:lang w:eastAsia="ko-KR"/>
        </w:rPr>
        <w:t>6</w:t>
      </w:r>
      <w:r w:rsidRPr="00A5463E">
        <w:tab/>
        <w:t>State: 'O: has permission'</w:t>
      </w:r>
      <w:bookmarkEnd w:id="1480"/>
      <w:bookmarkEnd w:id="1481"/>
      <w:bookmarkEnd w:id="1482"/>
      <w:bookmarkEnd w:id="1483"/>
    </w:p>
    <w:p w14:paraId="2C3C17D1" w14:textId="77777777" w:rsidR="00A57973" w:rsidRPr="00A5463E" w:rsidRDefault="00A57973" w:rsidP="00CB1EBE">
      <w:pPr>
        <w:pStyle w:val="Heading5"/>
      </w:pPr>
      <w:bookmarkStart w:id="1484" w:name="_Toc20208839"/>
      <w:bookmarkStart w:id="1485" w:name="_Toc36044950"/>
      <w:bookmarkStart w:id="1486" w:name="_Toc45216436"/>
      <w:bookmarkStart w:id="1487" w:name="_Toc98709897"/>
      <w:r w:rsidRPr="00A5463E">
        <w:t>7.2.3.</w:t>
      </w:r>
      <w:r w:rsidRPr="00A5463E">
        <w:rPr>
          <w:lang w:eastAsia="ko-KR"/>
        </w:rPr>
        <w:t>6</w:t>
      </w:r>
      <w:r w:rsidRPr="00A5463E">
        <w:t>.1</w:t>
      </w:r>
      <w:r w:rsidRPr="00A5463E">
        <w:tab/>
        <w:t>General</w:t>
      </w:r>
      <w:bookmarkEnd w:id="1484"/>
      <w:bookmarkEnd w:id="1485"/>
      <w:bookmarkEnd w:id="1486"/>
      <w:bookmarkEnd w:id="1487"/>
    </w:p>
    <w:p w14:paraId="186A82A6" w14:textId="77777777" w:rsidR="00A57973" w:rsidRPr="00A5463E" w:rsidRDefault="00A57973" w:rsidP="00A57973">
      <w:pPr>
        <w:rPr>
          <w:lang w:eastAsia="ko-KR"/>
        </w:rPr>
      </w:pPr>
      <w:r w:rsidRPr="00A5463E">
        <w:rPr>
          <w:lang w:eastAsia="ko-KR"/>
        </w:rPr>
        <w:t>In this state the MCVideo client has the permission to send media.</w:t>
      </w:r>
    </w:p>
    <w:p w14:paraId="4922C5FD"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61250C7" w14:textId="77777777" w:rsidR="00A57973" w:rsidRPr="00A5463E" w:rsidRDefault="00A57973" w:rsidP="00CB1EBE">
      <w:pPr>
        <w:pStyle w:val="Heading5"/>
      </w:pPr>
      <w:bookmarkStart w:id="1488" w:name="_Toc20208840"/>
      <w:bookmarkStart w:id="1489" w:name="_Toc36044951"/>
      <w:bookmarkStart w:id="1490" w:name="_Toc45216437"/>
      <w:bookmarkStart w:id="1491" w:name="_Toc98709898"/>
      <w:r w:rsidRPr="00A5463E">
        <w:t>7.2.3.</w:t>
      </w:r>
      <w:r w:rsidRPr="00A5463E">
        <w:rPr>
          <w:lang w:eastAsia="ko-KR"/>
        </w:rPr>
        <w:t>6</w:t>
      </w:r>
      <w:r w:rsidRPr="00A5463E">
        <w:t>.2</w:t>
      </w:r>
      <w:r w:rsidRPr="00A5463E">
        <w:tab/>
        <w:t>Send RTP Media packets (S: RTP Media)</w:t>
      </w:r>
      <w:bookmarkEnd w:id="1488"/>
      <w:bookmarkEnd w:id="1489"/>
      <w:bookmarkEnd w:id="1490"/>
      <w:bookmarkEnd w:id="1491"/>
    </w:p>
    <w:p w14:paraId="17B1C247" w14:textId="77777777" w:rsidR="00A57973" w:rsidRPr="00A5463E" w:rsidRDefault="00A57973" w:rsidP="00A57973">
      <w:r w:rsidRPr="00A5463E">
        <w:t>Upon receiving encoded media from the user or if encoded media is already buffered the transmission participant:</w:t>
      </w:r>
    </w:p>
    <w:p w14:paraId="1976EB6C"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0232489C"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E1828E4"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5FE590B7" w14:textId="77777777" w:rsidR="00A57973" w:rsidRPr="00A5463E" w:rsidRDefault="00A57973" w:rsidP="00CB1EBE">
      <w:pPr>
        <w:pStyle w:val="Heading5"/>
      </w:pPr>
      <w:bookmarkStart w:id="1492" w:name="_Toc20208841"/>
      <w:bookmarkStart w:id="1493" w:name="_Toc36044952"/>
      <w:bookmarkStart w:id="1494" w:name="_Toc45216438"/>
      <w:bookmarkStart w:id="1495" w:name="_Toc98709899"/>
      <w:r w:rsidRPr="00A5463E">
        <w:t>7.2.3.6.3</w:t>
      </w:r>
      <w:r w:rsidRPr="00A5463E">
        <w:tab/>
        <w:t>Receive Transmission Release message (R: Transmission Release)</w:t>
      </w:r>
      <w:bookmarkEnd w:id="1492"/>
      <w:bookmarkEnd w:id="1493"/>
      <w:bookmarkEnd w:id="1494"/>
      <w:bookmarkEnd w:id="1495"/>
    </w:p>
    <w:p w14:paraId="04ED9DD1"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ACC0C88"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1097A5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3A68F7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7DB268A"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D627990"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35DE65DA" w14:textId="77777777" w:rsidR="00A57973" w:rsidRPr="00A5463E" w:rsidRDefault="00A57973" w:rsidP="00CB1EBE">
      <w:pPr>
        <w:pStyle w:val="Heading5"/>
      </w:pPr>
      <w:bookmarkStart w:id="1496" w:name="_Toc20208842"/>
      <w:bookmarkStart w:id="1497" w:name="_Toc36044953"/>
      <w:bookmarkStart w:id="1498" w:name="_Toc45216439"/>
      <w:bookmarkStart w:id="1499" w:name="_Toc98709900"/>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496"/>
      <w:bookmarkEnd w:id="1497"/>
      <w:bookmarkEnd w:id="1498"/>
      <w:bookmarkEnd w:id="1499"/>
    </w:p>
    <w:p w14:paraId="2FF61C2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FA41590" w14:textId="77777777" w:rsidR="00A57973" w:rsidRPr="00A5463E" w:rsidRDefault="00A57973" w:rsidP="00A57973">
      <w:pPr>
        <w:pStyle w:val="B1"/>
      </w:pPr>
      <w:r w:rsidRPr="00A5463E">
        <w:t>1.</w:t>
      </w:r>
      <w:r w:rsidRPr="00A5463E">
        <w:tab/>
        <w:t>shall stop timer T206 (Stop talking warning), if running;</w:t>
      </w:r>
    </w:p>
    <w:p w14:paraId="24DBEAAA" w14:textId="77777777" w:rsidR="00A57973" w:rsidRPr="00A5463E" w:rsidRDefault="00A57973" w:rsidP="00A57973">
      <w:pPr>
        <w:pStyle w:val="B1"/>
      </w:pPr>
      <w:r w:rsidRPr="00A5463E">
        <w:t>2.</w:t>
      </w:r>
      <w:r w:rsidRPr="00A5463E">
        <w:tab/>
        <w:t>shall stop timer T207 (Stop talking), if running;</w:t>
      </w:r>
    </w:p>
    <w:p w14:paraId="23C63BD3"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06F1CC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05486C9E"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67BA9D6"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112F58AD" w14:textId="77777777" w:rsidR="00A57973" w:rsidRPr="00A5463E" w:rsidRDefault="00A57973" w:rsidP="00CB1EBE">
      <w:pPr>
        <w:pStyle w:val="Heading5"/>
        <w:rPr>
          <w:lang w:val="nb-NO"/>
        </w:rPr>
      </w:pPr>
      <w:bookmarkStart w:id="1500" w:name="_Toc20208843"/>
      <w:bookmarkStart w:id="1501" w:name="_Toc36044954"/>
      <w:bookmarkStart w:id="1502" w:name="_Toc45216440"/>
      <w:bookmarkStart w:id="1503" w:name="_Toc98709901"/>
      <w:r w:rsidRPr="00A5463E">
        <w:rPr>
          <w:lang w:val="nb-NO"/>
        </w:rPr>
        <w:t>7.2.3.6.5</w:t>
      </w:r>
      <w:r w:rsidRPr="00A5463E">
        <w:rPr>
          <w:lang w:val="nb-NO"/>
        </w:rPr>
        <w:tab/>
        <w:t>Receive RTP media (R: RTP media)</w:t>
      </w:r>
      <w:bookmarkEnd w:id="1500"/>
      <w:bookmarkEnd w:id="1501"/>
      <w:bookmarkEnd w:id="1502"/>
      <w:bookmarkEnd w:id="1503"/>
    </w:p>
    <w:p w14:paraId="6069A7D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0587F0E"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E0F0C68"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25BE731"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2AC134EB"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5117E759"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D132237" w14:textId="77777777" w:rsidR="00A57973" w:rsidRPr="00A5463E" w:rsidRDefault="00A57973" w:rsidP="00A57973">
      <w:pPr>
        <w:pStyle w:val="B1"/>
      </w:pPr>
      <w:r w:rsidRPr="00A5463E">
        <w:t>1.</w:t>
      </w:r>
      <w:r w:rsidRPr="00A5463E">
        <w:tab/>
        <w:t>shall request the MCVideo client to render the received RTP media packets;</w:t>
      </w:r>
    </w:p>
    <w:p w14:paraId="02146C8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4934024"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0109687" w14:textId="77777777" w:rsidR="00A57973" w:rsidRPr="00A5463E" w:rsidRDefault="00A57973" w:rsidP="00CB1EBE">
      <w:pPr>
        <w:pStyle w:val="Heading5"/>
        <w:rPr>
          <w:lang w:eastAsia="ko-KR"/>
        </w:rPr>
      </w:pPr>
      <w:bookmarkStart w:id="1504" w:name="_Toc20208844"/>
      <w:bookmarkStart w:id="1505" w:name="_Toc36044955"/>
      <w:bookmarkStart w:id="1506" w:name="_Toc45216441"/>
      <w:bookmarkStart w:id="1507" w:name="_Toc98709902"/>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4"/>
      <w:bookmarkEnd w:id="1505"/>
      <w:bookmarkEnd w:id="1506"/>
      <w:bookmarkEnd w:id="1507"/>
    </w:p>
    <w:p w14:paraId="176B5D50" w14:textId="77777777" w:rsidR="00A57973" w:rsidRPr="00A5463E" w:rsidRDefault="00A57973" w:rsidP="00A57973">
      <w:pPr>
        <w:rPr>
          <w:lang w:eastAsia="ko-KR"/>
        </w:rPr>
      </w:pPr>
      <w:r w:rsidRPr="00A5463E">
        <w:rPr>
          <w:lang w:eastAsia="ko-KR"/>
        </w:rPr>
        <w:t>When timer T206 (Stop talking warning) expires, the transmission participant:</w:t>
      </w:r>
    </w:p>
    <w:p w14:paraId="0CE7763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26B00827"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4A358977"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2E784EF" w14:textId="77777777" w:rsidR="00A57973" w:rsidRPr="00A5463E" w:rsidRDefault="00A57973" w:rsidP="00CB1EBE">
      <w:pPr>
        <w:pStyle w:val="Heading5"/>
      </w:pPr>
      <w:bookmarkStart w:id="1508" w:name="_Toc20208845"/>
      <w:bookmarkStart w:id="1509" w:name="_Toc36044956"/>
      <w:bookmarkStart w:id="1510" w:name="_Toc45216442"/>
      <w:bookmarkStart w:id="1511" w:name="_Toc98709903"/>
      <w:r w:rsidRPr="00A5463E">
        <w:t>7.2.3.</w:t>
      </w:r>
      <w:r w:rsidRPr="00A5463E">
        <w:rPr>
          <w:lang w:eastAsia="ko-KR"/>
        </w:rPr>
        <w:t>6</w:t>
      </w:r>
      <w:r w:rsidRPr="00A5463E">
        <w:t>.</w:t>
      </w:r>
      <w:r w:rsidRPr="00A5463E">
        <w:rPr>
          <w:lang w:eastAsia="ko-KR"/>
        </w:rPr>
        <w:t>7</w:t>
      </w:r>
      <w:r w:rsidRPr="00A5463E">
        <w:tab/>
        <w:t>Transmission time limit (Timer T207 expires)</w:t>
      </w:r>
      <w:bookmarkEnd w:id="1508"/>
      <w:bookmarkEnd w:id="1509"/>
      <w:bookmarkEnd w:id="1510"/>
      <w:bookmarkEnd w:id="1511"/>
    </w:p>
    <w:p w14:paraId="06E36B1E" w14:textId="77777777" w:rsidR="00A57973" w:rsidRPr="00A5463E" w:rsidRDefault="00A57973" w:rsidP="00A57973">
      <w:pPr>
        <w:rPr>
          <w:lang w:eastAsia="ko-KR"/>
        </w:rPr>
      </w:pPr>
      <w:r w:rsidRPr="00A5463E">
        <w:rPr>
          <w:lang w:eastAsia="ko-KR"/>
        </w:rPr>
        <w:t>When the timer T207 (Stop talking) expires, the transmission participant:</w:t>
      </w:r>
    </w:p>
    <w:p w14:paraId="5D910A68"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20492492"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0CB5B4"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FA38ADD"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0131D45" w14:textId="77777777" w:rsidR="00A57973" w:rsidRPr="00A5463E" w:rsidRDefault="00A57973" w:rsidP="00CB1EBE">
      <w:pPr>
        <w:pStyle w:val="Heading5"/>
      </w:pPr>
      <w:bookmarkStart w:id="1512" w:name="_Toc20208846"/>
      <w:bookmarkStart w:id="1513" w:name="_Toc36044957"/>
      <w:bookmarkStart w:id="1514" w:name="_Toc45216443"/>
      <w:bookmarkStart w:id="1515" w:name="_Toc98709904"/>
      <w:r w:rsidRPr="00A5463E">
        <w:t>7.2.3.6.8</w:t>
      </w:r>
      <w:r w:rsidRPr="00A5463E">
        <w:tab/>
        <w:t>Timer T203 (End of RTP media) expired</w:t>
      </w:r>
      <w:bookmarkEnd w:id="1512"/>
      <w:bookmarkEnd w:id="1513"/>
      <w:bookmarkEnd w:id="1514"/>
      <w:bookmarkEnd w:id="1515"/>
    </w:p>
    <w:p w14:paraId="0856C9DE" w14:textId="77777777" w:rsidR="00A57973" w:rsidRPr="00A5463E" w:rsidRDefault="00A57973" w:rsidP="00A57973">
      <w:pPr>
        <w:rPr>
          <w:noProof/>
        </w:rPr>
      </w:pPr>
      <w:r w:rsidRPr="00A5463E">
        <w:rPr>
          <w:noProof/>
        </w:rPr>
        <w:t>On expiry of T203 (End of RTP media) timer, the transmission participant:</w:t>
      </w:r>
    </w:p>
    <w:p w14:paraId="048B0F6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5DAE6BD"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9D2D853"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48C19EB3"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6F21BDC" w14:textId="77777777" w:rsidR="00A57973" w:rsidRPr="00A5463E" w:rsidRDefault="00A57973" w:rsidP="00CB1EBE">
      <w:pPr>
        <w:pStyle w:val="Heading5"/>
      </w:pPr>
      <w:bookmarkStart w:id="1516" w:name="_Toc20208847"/>
      <w:bookmarkStart w:id="1517" w:name="_Toc36044958"/>
      <w:bookmarkStart w:id="1518" w:name="_Toc45216444"/>
      <w:bookmarkStart w:id="1519" w:name="_Toc98709905"/>
      <w:r w:rsidRPr="00A5463E">
        <w:t>7.2.3.6.9</w:t>
      </w:r>
      <w:r w:rsidRPr="00A5463E">
        <w:tab/>
        <w:t xml:space="preserve">Receive Transmission Granted message (R: Transmission Granted </w:t>
      </w:r>
      <w:r w:rsidRPr="00A5463E">
        <w:rPr>
          <w:lang w:eastAsia="ko-KR"/>
        </w:rPr>
        <w:t>to other</w:t>
      </w:r>
      <w:r w:rsidRPr="00A5463E">
        <w:t>)</w:t>
      </w:r>
      <w:bookmarkEnd w:id="1516"/>
      <w:bookmarkEnd w:id="1517"/>
      <w:bookmarkEnd w:id="1518"/>
      <w:bookmarkEnd w:id="1519"/>
    </w:p>
    <w:p w14:paraId="512390CD"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C76E60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5864A244"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7B1FC39"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225D14C" w14:textId="77777777" w:rsidR="00A57973" w:rsidRPr="00A5463E" w:rsidRDefault="00A57973" w:rsidP="00A57973">
      <w:pPr>
        <w:pStyle w:val="B1"/>
      </w:pPr>
      <w:r w:rsidRPr="00A5463E">
        <w:t>4.</w:t>
      </w:r>
      <w:r w:rsidRPr="00A5463E">
        <w:tab/>
        <w:t>shall remain in the 'O: has permission' state.</w:t>
      </w:r>
    </w:p>
    <w:p w14:paraId="2FDB5276" w14:textId="77777777" w:rsidR="00A57973" w:rsidRPr="00A5463E" w:rsidRDefault="00A57973" w:rsidP="00CB1EBE">
      <w:pPr>
        <w:pStyle w:val="Heading5"/>
        <w:rPr>
          <w:lang w:eastAsia="ko-KR"/>
        </w:rPr>
      </w:pPr>
      <w:bookmarkStart w:id="1520" w:name="_Toc20208848"/>
      <w:bookmarkStart w:id="1521" w:name="_Toc36044959"/>
      <w:bookmarkStart w:id="1522" w:name="_Toc45216445"/>
      <w:bookmarkStart w:id="1523" w:name="_Toc98709906"/>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0"/>
      <w:bookmarkEnd w:id="1521"/>
      <w:bookmarkEnd w:id="1522"/>
      <w:bookmarkEnd w:id="1523"/>
    </w:p>
    <w:p w14:paraId="0BF74A78"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8F089A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EDD9E04"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03CAD6" w14:textId="77777777" w:rsidR="00A57973" w:rsidRPr="00A5463E" w:rsidRDefault="00A57973" w:rsidP="00A57973">
      <w:pPr>
        <w:pStyle w:val="B1"/>
      </w:pPr>
      <w:r w:rsidRPr="00A5463E">
        <w:t>3.</w:t>
      </w:r>
      <w:r w:rsidRPr="00A5463E">
        <w:tab/>
        <w:t>shall remain in 'O: has permission' state.</w:t>
      </w:r>
    </w:p>
    <w:p w14:paraId="37891CE1" w14:textId="77777777" w:rsidR="00A57973" w:rsidRPr="00A5463E" w:rsidRDefault="00A57973" w:rsidP="00CB1EBE">
      <w:pPr>
        <w:pStyle w:val="Heading5"/>
      </w:pPr>
      <w:bookmarkStart w:id="1524" w:name="_Toc20208849"/>
      <w:bookmarkStart w:id="1525" w:name="_Toc36044960"/>
      <w:bookmarkStart w:id="1526" w:name="_Toc45216446"/>
      <w:bookmarkStart w:id="1527" w:name="_Toc98709907"/>
      <w:r w:rsidRPr="00A5463E">
        <w:t>7.2.3.6.11</w:t>
      </w:r>
      <w:r w:rsidRPr="00A5463E">
        <w:tab/>
        <w:t>Receive Transmission Arbitration Release message with next arbitrator to me (R: Transmission Arbitration Release with next arbitrator to me)</w:t>
      </w:r>
      <w:bookmarkEnd w:id="1524"/>
      <w:bookmarkEnd w:id="1525"/>
      <w:bookmarkEnd w:id="1526"/>
      <w:bookmarkEnd w:id="1527"/>
    </w:p>
    <w:p w14:paraId="2225B2D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1B4B9AEF"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E8383B6"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660C27E"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91252C2"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2EFDC767" w14:textId="77777777" w:rsidR="00A57973" w:rsidRPr="00A5463E" w:rsidRDefault="00A57973" w:rsidP="00CB1EBE">
      <w:pPr>
        <w:pStyle w:val="Heading5"/>
      </w:pPr>
      <w:bookmarkStart w:id="1528" w:name="_Toc20208850"/>
      <w:bookmarkStart w:id="1529" w:name="_Toc36044961"/>
      <w:bookmarkStart w:id="1530" w:name="_Toc45216447"/>
      <w:bookmarkStart w:id="1531" w:name="_Toc98709908"/>
      <w:r w:rsidRPr="00A5463E">
        <w:t>7.2.3.6.12</w:t>
      </w:r>
      <w:r w:rsidRPr="00A5463E">
        <w:tab/>
        <w:t>Receive Transmission Revoked message (R: Transmission Revoked)</w:t>
      </w:r>
      <w:bookmarkEnd w:id="1528"/>
      <w:bookmarkEnd w:id="1529"/>
      <w:bookmarkEnd w:id="1530"/>
      <w:bookmarkEnd w:id="1531"/>
    </w:p>
    <w:p w14:paraId="58D7759C"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CC7CE8B"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84B8169"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B08DF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742D0BD"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494EA93E"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9BF8D68"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74A0BF78" w14:textId="77777777" w:rsidR="00A57973" w:rsidRPr="00A5463E" w:rsidRDefault="00A57973" w:rsidP="00CB1EBE">
      <w:pPr>
        <w:pStyle w:val="Heading5"/>
      </w:pPr>
      <w:bookmarkStart w:id="1532" w:name="_Toc20208851"/>
      <w:bookmarkStart w:id="1533" w:name="_Toc36044962"/>
      <w:bookmarkStart w:id="1534" w:name="_Toc45216448"/>
      <w:bookmarkStart w:id="1535" w:name="_Toc98709909"/>
      <w:r w:rsidRPr="00A5463E">
        <w:t>7.2.3.6.13</w:t>
      </w:r>
      <w:r w:rsidRPr="00A5463E">
        <w:tab/>
        <w:t>Receive Transmission Arbitration Release message with next arbitrator to other (R: Transmission Arbitration Release with next arbitrator to other)</w:t>
      </w:r>
      <w:bookmarkEnd w:id="1532"/>
      <w:bookmarkEnd w:id="1533"/>
      <w:bookmarkEnd w:id="1534"/>
      <w:bookmarkEnd w:id="1535"/>
    </w:p>
    <w:p w14:paraId="55DE65F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4FFB7D71"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E082C6B"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1A9CF2F2" w14:textId="77777777" w:rsidR="0098430F" w:rsidRPr="00A5463E" w:rsidRDefault="0098430F" w:rsidP="00CB1EBE">
      <w:pPr>
        <w:pStyle w:val="Heading4"/>
        <w:rPr>
          <w:lang w:eastAsia="ko-KR"/>
        </w:rPr>
      </w:pPr>
      <w:bookmarkStart w:id="1536" w:name="_Toc20208852"/>
      <w:bookmarkStart w:id="1537" w:name="_Toc36044963"/>
      <w:bookmarkStart w:id="1538" w:name="_Toc45216449"/>
      <w:bookmarkStart w:id="1539" w:name="_Toc98709910"/>
      <w:r w:rsidRPr="00A5463E">
        <w:rPr>
          <w:lang w:eastAsia="ko-KR"/>
        </w:rPr>
        <w:t>7.2.3.7</w:t>
      </w:r>
      <w:r w:rsidRPr="00A5463E">
        <w:rPr>
          <w:lang w:eastAsia="ko-KR"/>
        </w:rPr>
        <w:tab/>
        <w:t>State: 'O: pending request'</w:t>
      </w:r>
      <w:bookmarkEnd w:id="1536"/>
      <w:bookmarkEnd w:id="1537"/>
      <w:bookmarkEnd w:id="1538"/>
      <w:bookmarkEnd w:id="1539"/>
    </w:p>
    <w:p w14:paraId="1220DAF3" w14:textId="77777777" w:rsidR="0098430F" w:rsidRPr="00A5463E" w:rsidRDefault="0098430F" w:rsidP="00CB1EBE">
      <w:pPr>
        <w:pStyle w:val="Heading5"/>
      </w:pPr>
      <w:bookmarkStart w:id="1540" w:name="_Toc20208853"/>
      <w:bookmarkStart w:id="1541" w:name="_Toc36044964"/>
      <w:bookmarkStart w:id="1542" w:name="_Toc45216450"/>
      <w:bookmarkStart w:id="1543" w:name="_Toc98709911"/>
      <w:r w:rsidRPr="00A5463E">
        <w:t>7.2.3.</w:t>
      </w:r>
      <w:r w:rsidRPr="00A5463E">
        <w:rPr>
          <w:lang w:eastAsia="ko-KR"/>
        </w:rPr>
        <w:t>7</w:t>
      </w:r>
      <w:r w:rsidRPr="00A5463E">
        <w:t>.1</w:t>
      </w:r>
      <w:r w:rsidRPr="00A5463E">
        <w:tab/>
        <w:t>General</w:t>
      </w:r>
      <w:bookmarkEnd w:id="1540"/>
      <w:bookmarkEnd w:id="1541"/>
      <w:bookmarkEnd w:id="1542"/>
      <w:bookmarkEnd w:id="1543"/>
    </w:p>
    <w:p w14:paraId="117C5620"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6A00C5CA" w14:textId="77777777" w:rsidR="0098430F" w:rsidRPr="00A5463E" w:rsidRDefault="0098430F" w:rsidP="0098430F">
      <w:pPr>
        <w:rPr>
          <w:lang w:eastAsia="ko-KR"/>
        </w:rPr>
      </w:pPr>
      <w:r w:rsidRPr="00A5463E">
        <w:rPr>
          <w:lang w:eastAsia="ko-KR"/>
        </w:rPr>
        <w:t>In this state timer T201 (Transmission Request) is running.</w:t>
      </w:r>
    </w:p>
    <w:p w14:paraId="3AB0D11E"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2C53339B" w14:textId="77777777" w:rsidR="0098430F" w:rsidRPr="00A5463E" w:rsidRDefault="0098430F" w:rsidP="00CB1EBE">
      <w:pPr>
        <w:pStyle w:val="Heading5"/>
        <w:rPr>
          <w:lang w:val="nb-NO"/>
        </w:rPr>
      </w:pPr>
      <w:bookmarkStart w:id="1544" w:name="_Toc20208854"/>
      <w:bookmarkStart w:id="1545" w:name="_Toc36044965"/>
      <w:bookmarkStart w:id="1546" w:name="_Toc45216451"/>
      <w:bookmarkStart w:id="1547" w:name="_Toc98709912"/>
      <w:r w:rsidRPr="00A5463E">
        <w:rPr>
          <w:lang w:val="nb-NO"/>
        </w:rPr>
        <w:t>7.2.3.7.2</w:t>
      </w:r>
      <w:r w:rsidRPr="00A5463E">
        <w:rPr>
          <w:lang w:val="nb-NO"/>
        </w:rPr>
        <w:tab/>
        <w:t>Receive RTP media (R: RTP media)</w:t>
      </w:r>
      <w:bookmarkEnd w:id="1544"/>
      <w:bookmarkEnd w:id="1545"/>
      <w:bookmarkEnd w:id="1546"/>
      <w:bookmarkEnd w:id="1547"/>
    </w:p>
    <w:p w14:paraId="0EEF94A2"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825BDB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7AEC6F38"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B73B1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07511B3"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2634A23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C3F2B69" w14:textId="77777777" w:rsidR="0098430F" w:rsidRPr="00A5463E" w:rsidRDefault="0098430F" w:rsidP="0098430F">
      <w:pPr>
        <w:pStyle w:val="B1"/>
      </w:pPr>
      <w:r w:rsidRPr="00A5463E">
        <w:t>1.</w:t>
      </w:r>
      <w:r w:rsidRPr="00A5463E">
        <w:tab/>
        <w:t>shall request the MCVideo client to render the received RTP media packets;</w:t>
      </w:r>
    </w:p>
    <w:p w14:paraId="2E7138E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8A1626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72487A0E" w14:textId="77777777" w:rsidR="0098430F" w:rsidRPr="00A5463E" w:rsidRDefault="0098430F" w:rsidP="00CB1EBE">
      <w:pPr>
        <w:pStyle w:val="Heading5"/>
      </w:pPr>
      <w:bookmarkStart w:id="1548" w:name="_Toc20208855"/>
      <w:bookmarkStart w:id="1549" w:name="_Toc36044966"/>
      <w:bookmarkStart w:id="1550" w:name="_Toc45216452"/>
      <w:bookmarkStart w:id="1551" w:name="_Toc98709913"/>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48"/>
      <w:bookmarkEnd w:id="1549"/>
      <w:bookmarkEnd w:id="1550"/>
      <w:bookmarkEnd w:id="1551"/>
    </w:p>
    <w:p w14:paraId="617F6238"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6EE7F75A"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54091EF2"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CF50F70" w14:textId="77777777" w:rsidR="0098430F" w:rsidRPr="00A5463E" w:rsidRDefault="0098430F" w:rsidP="0098430F">
      <w:pPr>
        <w:pStyle w:val="B1"/>
      </w:pPr>
      <w:r w:rsidRPr="00A5463E">
        <w:t>2.</w:t>
      </w:r>
      <w:r w:rsidRPr="00A5463E">
        <w:tab/>
        <w:t>shall provide transmission deny notification to the user;</w:t>
      </w:r>
    </w:p>
    <w:p w14:paraId="605E409C"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1AE18381"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587EB5BE"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00F179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2E09907E"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3FF8FCED"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0BF10E"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B2B8193"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F16B5ED" w14:textId="77777777" w:rsidR="0098430F" w:rsidRPr="00A5463E" w:rsidRDefault="0098430F" w:rsidP="00CB1EBE">
      <w:pPr>
        <w:pStyle w:val="Heading5"/>
        <w:rPr>
          <w:lang w:eastAsia="ko-KR"/>
        </w:rPr>
      </w:pPr>
      <w:bookmarkStart w:id="1552" w:name="_Toc20208856"/>
      <w:bookmarkStart w:id="1553" w:name="_Toc36044967"/>
      <w:bookmarkStart w:id="1554" w:name="_Toc45216453"/>
      <w:bookmarkStart w:id="1555" w:name="_Toc98709914"/>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2"/>
      <w:bookmarkEnd w:id="1553"/>
      <w:bookmarkEnd w:id="1554"/>
      <w:bookmarkEnd w:id="1555"/>
    </w:p>
    <w:p w14:paraId="754E108C"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4EDDC7B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D429C75"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6F78EF1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D796D93"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66D4BA4" w14:textId="77777777" w:rsidR="0098430F" w:rsidRPr="00A5463E" w:rsidRDefault="0098430F" w:rsidP="00CB1EBE">
      <w:pPr>
        <w:pStyle w:val="Heading5"/>
        <w:rPr>
          <w:lang w:eastAsia="ko-KR"/>
        </w:rPr>
      </w:pPr>
      <w:bookmarkStart w:id="1556" w:name="_Toc20208857"/>
      <w:bookmarkStart w:id="1557" w:name="_Toc36044968"/>
      <w:bookmarkStart w:id="1558" w:name="_Toc45216454"/>
      <w:bookmarkStart w:id="1559" w:name="_Toc98709915"/>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56"/>
      <w:bookmarkEnd w:id="1557"/>
      <w:bookmarkEnd w:id="1558"/>
      <w:bookmarkEnd w:id="1559"/>
    </w:p>
    <w:p w14:paraId="29FB7EA3"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3036059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8030B1"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7D8C5C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22291899"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1DA1783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568E3052" w14:textId="77777777" w:rsidR="0098430F" w:rsidRPr="00A5463E" w:rsidRDefault="0098430F" w:rsidP="00CB1EBE">
      <w:pPr>
        <w:pStyle w:val="Heading5"/>
      </w:pPr>
      <w:bookmarkStart w:id="1560" w:name="_Toc20208858"/>
      <w:bookmarkStart w:id="1561" w:name="_Toc36044969"/>
      <w:bookmarkStart w:id="1562" w:name="_Toc45216455"/>
      <w:bookmarkStart w:id="1563" w:name="_Toc98709916"/>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0"/>
      <w:bookmarkEnd w:id="1561"/>
      <w:bookmarkEnd w:id="1562"/>
      <w:bookmarkEnd w:id="1563"/>
    </w:p>
    <w:p w14:paraId="27E09F2B"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F47053E"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2A10673"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4681250C"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63770AD5"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68E78689" w14:textId="77777777" w:rsidR="0098430F" w:rsidRPr="00A5463E" w:rsidRDefault="0098430F" w:rsidP="0098430F">
      <w:pPr>
        <w:pStyle w:val="B1"/>
        <w:rPr>
          <w:lang w:eastAsia="ko-KR"/>
        </w:rPr>
      </w:pPr>
      <w:r w:rsidRPr="00A5463E">
        <w:t>2.</w:t>
      </w:r>
      <w:r w:rsidRPr="00A5463E">
        <w:tab/>
        <w:t>shall enter 'O: transmission arbitration' state.</w:t>
      </w:r>
    </w:p>
    <w:p w14:paraId="15212AF6" w14:textId="77777777" w:rsidR="0098430F" w:rsidRPr="00A5463E" w:rsidRDefault="0098430F" w:rsidP="00CB1EBE">
      <w:pPr>
        <w:pStyle w:val="Heading5"/>
      </w:pPr>
      <w:bookmarkStart w:id="1564" w:name="_Toc20208859"/>
      <w:bookmarkStart w:id="1565" w:name="_Toc36044970"/>
      <w:bookmarkStart w:id="1566" w:name="_Toc45216456"/>
      <w:bookmarkStart w:id="1567" w:name="_Toc98709917"/>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4"/>
      <w:bookmarkEnd w:id="1565"/>
      <w:bookmarkEnd w:id="1566"/>
      <w:bookmarkEnd w:id="1567"/>
    </w:p>
    <w:p w14:paraId="3479D624"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118F473"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7566C3A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26CE2BF"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26435D47"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5E46D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8D13D24" w14:textId="77777777" w:rsidR="0098430F" w:rsidRPr="00A5463E" w:rsidRDefault="0098430F" w:rsidP="0098430F">
      <w:pPr>
        <w:pStyle w:val="B1"/>
        <w:rPr>
          <w:lang w:val="en-US"/>
        </w:rPr>
      </w:pPr>
      <w:r w:rsidRPr="00A5463E">
        <w:t>2.</w:t>
      </w:r>
      <w:r w:rsidRPr="00A5463E">
        <w:tab/>
        <w:t>shall stop timer T201 (Transmission Request);</w:t>
      </w:r>
    </w:p>
    <w:p w14:paraId="2E23520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0F254F" w14:textId="77777777" w:rsidR="0098430F" w:rsidRPr="00A5463E" w:rsidRDefault="0098430F" w:rsidP="0098430F">
      <w:pPr>
        <w:pStyle w:val="B1"/>
      </w:pPr>
      <w:r w:rsidRPr="00A5463E">
        <w:t>4.</w:t>
      </w:r>
      <w:r w:rsidRPr="00A5463E">
        <w:tab/>
        <w:t>shall enter 'O: has permission' state.</w:t>
      </w:r>
    </w:p>
    <w:p w14:paraId="0C171777" w14:textId="77777777" w:rsidR="0098430F" w:rsidRPr="00A5463E" w:rsidRDefault="0098430F" w:rsidP="00CB1EBE">
      <w:pPr>
        <w:pStyle w:val="Heading5"/>
      </w:pPr>
      <w:bookmarkStart w:id="1568" w:name="_Toc20208860"/>
      <w:bookmarkStart w:id="1569" w:name="_Toc36044971"/>
      <w:bookmarkStart w:id="1570" w:name="_Toc45216457"/>
      <w:bookmarkStart w:id="1571" w:name="_Toc98709918"/>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68"/>
      <w:bookmarkEnd w:id="1569"/>
      <w:bookmarkEnd w:id="1570"/>
      <w:bookmarkEnd w:id="1571"/>
    </w:p>
    <w:p w14:paraId="6CEBDE3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B821EF"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5FA9023" w14:textId="77777777" w:rsidR="0098430F" w:rsidRPr="00A5463E" w:rsidRDefault="0098430F" w:rsidP="0098430F">
      <w:pPr>
        <w:pStyle w:val="B1"/>
      </w:pPr>
      <w:r w:rsidRPr="00A5463E">
        <w:t>2.</w:t>
      </w:r>
      <w:r w:rsidRPr="00A5463E">
        <w:tab/>
        <w:t>clear the stored current transmission arbitrator;</w:t>
      </w:r>
    </w:p>
    <w:p w14:paraId="38785F0A"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CE2D1AE"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2492F241"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4646CC6" w14:textId="77777777" w:rsidR="0098430F" w:rsidRPr="00A5463E" w:rsidRDefault="0098430F" w:rsidP="00CB1EBE">
      <w:pPr>
        <w:pStyle w:val="Heading5"/>
      </w:pPr>
      <w:bookmarkStart w:id="1572" w:name="_Toc20208861"/>
      <w:bookmarkStart w:id="1573" w:name="_Toc36044972"/>
      <w:bookmarkStart w:id="1574" w:name="_Toc45216458"/>
      <w:bookmarkStart w:id="1575" w:name="_Toc98709919"/>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2"/>
      <w:bookmarkEnd w:id="1573"/>
      <w:bookmarkEnd w:id="1574"/>
      <w:bookmarkEnd w:id="1575"/>
    </w:p>
    <w:p w14:paraId="0BADB483"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21F2AB2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59BEAE6"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798F788E"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010DB4C"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1B9A1E3" w14:textId="77777777" w:rsidR="0098430F" w:rsidRPr="00A5463E" w:rsidRDefault="0098430F" w:rsidP="00CB1EBE">
      <w:pPr>
        <w:pStyle w:val="B1"/>
      </w:pPr>
      <w:r w:rsidRPr="00CB1EBE">
        <w:t>5.</w:t>
      </w:r>
      <w:r w:rsidRPr="00CB1EBE">
        <w:tab/>
        <w:t>shall remain in 'O: pending request' state.</w:t>
      </w:r>
    </w:p>
    <w:p w14:paraId="798472E7" w14:textId="77777777" w:rsidR="0098430F" w:rsidRPr="00A5463E" w:rsidRDefault="0098430F" w:rsidP="00CB1EBE">
      <w:pPr>
        <w:pStyle w:val="Heading5"/>
        <w:rPr>
          <w:lang w:eastAsia="ko-KR"/>
        </w:rPr>
      </w:pPr>
      <w:bookmarkStart w:id="1576" w:name="_Toc20208862"/>
      <w:bookmarkStart w:id="1577" w:name="_Toc36044973"/>
      <w:bookmarkStart w:id="1578" w:name="_Toc45216459"/>
      <w:bookmarkStart w:id="1579" w:name="_Toc98709920"/>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76"/>
      <w:bookmarkEnd w:id="1577"/>
      <w:bookmarkEnd w:id="1578"/>
      <w:bookmarkEnd w:id="1579"/>
    </w:p>
    <w:p w14:paraId="6939086B"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C04DE7E"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1D857A5"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3A746E9"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135816C3"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56E009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5818B0B0" w14:textId="77777777" w:rsidR="0098430F" w:rsidRPr="00A5463E" w:rsidRDefault="0098430F" w:rsidP="00CB1EBE">
      <w:pPr>
        <w:pStyle w:val="B1"/>
      </w:pPr>
      <w:r w:rsidRPr="00CB1EBE">
        <w:t>3.</w:t>
      </w:r>
      <w:r w:rsidRPr="00CB1EBE">
        <w:tab/>
        <w:t>shall remain in the 'O: pending request' state.</w:t>
      </w:r>
    </w:p>
    <w:p w14:paraId="463F2D00" w14:textId="77777777" w:rsidR="0098430F" w:rsidRPr="00A5463E" w:rsidRDefault="0098430F" w:rsidP="00CB1EBE">
      <w:pPr>
        <w:pStyle w:val="Heading5"/>
      </w:pPr>
      <w:bookmarkStart w:id="1580" w:name="_Toc20208863"/>
      <w:bookmarkStart w:id="1581" w:name="_Toc36044974"/>
      <w:bookmarkStart w:id="1582" w:name="_Toc45216460"/>
      <w:bookmarkStart w:id="1583" w:name="_Toc98709921"/>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0"/>
      <w:bookmarkEnd w:id="1581"/>
      <w:bookmarkEnd w:id="1582"/>
      <w:bookmarkEnd w:id="1583"/>
    </w:p>
    <w:p w14:paraId="00AE2368"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33910E6B"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5EE2FD35" w14:textId="77777777" w:rsidR="0098430F" w:rsidRPr="00A5463E" w:rsidRDefault="0098430F" w:rsidP="0098430F">
      <w:pPr>
        <w:pStyle w:val="B1"/>
      </w:pPr>
      <w:r w:rsidRPr="00A5463E">
        <w:t>2.</w:t>
      </w:r>
      <w:r w:rsidRPr="00A5463E">
        <w:tab/>
        <w:t>shall re-start timer T201 (Transmission Request); and</w:t>
      </w:r>
    </w:p>
    <w:p w14:paraId="4518B388"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5FAC3F52" w14:textId="77777777" w:rsidR="0098430F" w:rsidRPr="00A5463E" w:rsidRDefault="0098430F" w:rsidP="00CB1EBE">
      <w:pPr>
        <w:pStyle w:val="Heading5"/>
      </w:pPr>
      <w:bookmarkStart w:id="1584" w:name="_Toc20208864"/>
      <w:bookmarkStart w:id="1585" w:name="_Toc36044975"/>
      <w:bookmarkStart w:id="1586" w:name="_Toc45216461"/>
      <w:bookmarkStart w:id="1587" w:name="_Toc98709922"/>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4"/>
      <w:bookmarkEnd w:id="1585"/>
      <w:bookmarkEnd w:id="1586"/>
      <w:bookmarkEnd w:id="1587"/>
    </w:p>
    <w:p w14:paraId="6E06219A"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C43F199"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5988712"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782AD8E"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4B490FA1" w14:textId="77777777" w:rsidR="0098430F" w:rsidRPr="00A5463E" w:rsidRDefault="0098430F" w:rsidP="00CB1EBE">
      <w:pPr>
        <w:pStyle w:val="Heading5"/>
      </w:pPr>
      <w:bookmarkStart w:id="1588" w:name="_Toc20208865"/>
      <w:bookmarkStart w:id="1589" w:name="_Toc36044976"/>
      <w:bookmarkStart w:id="1590" w:name="_Toc45216462"/>
      <w:bookmarkStart w:id="1591" w:name="_Toc98709923"/>
      <w:r w:rsidRPr="00A5463E">
        <w:t>7.2.3.7.13</w:t>
      </w:r>
      <w:r w:rsidRPr="00A5463E">
        <w:tab/>
        <w:t>Receive Transmission Release message (R: Transmission Release)</w:t>
      </w:r>
      <w:bookmarkEnd w:id="1588"/>
      <w:bookmarkEnd w:id="1589"/>
      <w:bookmarkEnd w:id="1590"/>
      <w:bookmarkEnd w:id="1591"/>
    </w:p>
    <w:p w14:paraId="4CE974AB"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32DB48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B72F11C"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98B21E"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3F5CE97"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8033857"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E95585F" w14:textId="77777777" w:rsidR="0098430F" w:rsidRPr="00A5463E" w:rsidRDefault="0098430F" w:rsidP="00CB1EBE">
      <w:pPr>
        <w:pStyle w:val="Heading5"/>
      </w:pPr>
      <w:bookmarkStart w:id="1592" w:name="_Toc20208866"/>
      <w:bookmarkStart w:id="1593" w:name="_Toc36044977"/>
      <w:bookmarkStart w:id="1594" w:name="_Toc45216463"/>
      <w:bookmarkStart w:id="1595" w:name="_Toc98709924"/>
      <w:r w:rsidRPr="00A5463E">
        <w:t>7.2.3.7.14</w:t>
      </w:r>
      <w:r w:rsidRPr="00A5463E">
        <w:tab/>
        <w:t>Receive Transmission Revoked message (R: Transmission Revoked)</w:t>
      </w:r>
      <w:bookmarkEnd w:id="1592"/>
      <w:bookmarkEnd w:id="1593"/>
      <w:bookmarkEnd w:id="1594"/>
      <w:bookmarkEnd w:id="1595"/>
    </w:p>
    <w:p w14:paraId="126BE42B"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01D0D2D"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058F6319"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8D97133"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78D8976D"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8363200"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4228F827"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38C4B4F4" w14:textId="77777777" w:rsidR="0098430F" w:rsidRPr="00A5463E" w:rsidRDefault="0098430F" w:rsidP="00CB1EBE">
      <w:pPr>
        <w:pStyle w:val="Heading4"/>
        <w:ind w:left="1420" w:hanging="1420"/>
      </w:pPr>
      <w:bookmarkStart w:id="1596" w:name="_Toc20208867"/>
      <w:bookmarkStart w:id="1597" w:name="_Toc36044978"/>
      <w:bookmarkStart w:id="1598" w:name="_Toc45216464"/>
      <w:bookmarkStart w:id="1599" w:name="_Toc98709925"/>
      <w:r w:rsidRPr="00A5463E">
        <w:t>7.2.3.8</w:t>
      </w:r>
      <w:r w:rsidRPr="00A5463E">
        <w:tab/>
        <w:t>State: 'O: pending delegated'</w:t>
      </w:r>
      <w:bookmarkEnd w:id="1596"/>
      <w:bookmarkEnd w:id="1597"/>
      <w:bookmarkEnd w:id="1598"/>
      <w:bookmarkEnd w:id="1599"/>
    </w:p>
    <w:p w14:paraId="6D5EC4BD" w14:textId="77777777" w:rsidR="0098430F" w:rsidRPr="00A5463E" w:rsidRDefault="0098430F" w:rsidP="00CB1EBE">
      <w:pPr>
        <w:pStyle w:val="Heading5"/>
      </w:pPr>
      <w:bookmarkStart w:id="1600" w:name="_Toc20208868"/>
      <w:bookmarkStart w:id="1601" w:name="_Toc36044979"/>
      <w:bookmarkStart w:id="1602" w:name="_Toc45216465"/>
      <w:bookmarkStart w:id="1603" w:name="_Toc98709926"/>
      <w:r w:rsidRPr="00A5463E">
        <w:t>7.2.3.8.1</w:t>
      </w:r>
      <w:r w:rsidRPr="00A5463E">
        <w:tab/>
        <w:t>General</w:t>
      </w:r>
      <w:bookmarkEnd w:id="1600"/>
      <w:bookmarkEnd w:id="1601"/>
      <w:bookmarkEnd w:id="1602"/>
      <w:bookmarkEnd w:id="1603"/>
    </w:p>
    <w:p w14:paraId="67AE672A"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28B8B4AA"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50F7A1A4" w14:textId="77777777" w:rsidR="0098430F" w:rsidRPr="00A5463E" w:rsidRDefault="0098430F" w:rsidP="00CB1EBE">
      <w:pPr>
        <w:pStyle w:val="Heading5"/>
        <w:rPr>
          <w:lang w:val="nb-NO"/>
        </w:rPr>
      </w:pPr>
      <w:bookmarkStart w:id="1604" w:name="_Toc20208869"/>
      <w:bookmarkStart w:id="1605" w:name="_Toc36044980"/>
      <w:bookmarkStart w:id="1606" w:name="_Toc45216466"/>
      <w:bookmarkStart w:id="1607" w:name="_Toc98709927"/>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4"/>
      <w:bookmarkEnd w:id="1605"/>
      <w:bookmarkEnd w:id="1606"/>
      <w:bookmarkEnd w:id="1607"/>
    </w:p>
    <w:p w14:paraId="47010025"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C6F770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2B368E2E"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6F9427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378B61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8ED58EE"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479897D" w14:textId="77777777" w:rsidR="0098430F" w:rsidRPr="00A5463E" w:rsidRDefault="0098430F" w:rsidP="0098430F">
      <w:pPr>
        <w:pStyle w:val="B1"/>
      </w:pPr>
      <w:r w:rsidRPr="00A5463E">
        <w:t>1.</w:t>
      </w:r>
      <w:r w:rsidRPr="00A5463E">
        <w:tab/>
        <w:t>shall request the MCVideo client to render the received RTP media packets;</w:t>
      </w:r>
    </w:p>
    <w:p w14:paraId="559C50E2"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8D7CB1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996F4CB" w14:textId="77777777" w:rsidR="0098430F" w:rsidRPr="00A5463E" w:rsidRDefault="0098430F" w:rsidP="00CB1EBE">
      <w:pPr>
        <w:pStyle w:val="Heading5"/>
      </w:pPr>
      <w:bookmarkStart w:id="1608" w:name="_Toc20208870"/>
      <w:bookmarkStart w:id="1609" w:name="_Toc36044981"/>
      <w:bookmarkStart w:id="1610" w:name="_Toc45216467"/>
      <w:bookmarkStart w:id="1611" w:name="_Toc98709928"/>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8"/>
      <w:bookmarkEnd w:id="1609"/>
      <w:bookmarkEnd w:id="1610"/>
      <w:bookmarkEnd w:id="1611"/>
    </w:p>
    <w:p w14:paraId="6F39D580"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18C093D3"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EF3D71A"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B8FC4EE"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582B90D"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7301F2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CBB3D3D"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6291F35"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29F0A2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A54273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9726984"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546A754" w14:textId="77777777" w:rsidR="0098430F" w:rsidRPr="00A5463E" w:rsidRDefault="0098430F" w:rsidP="00CB1EBE">
      <w:pPr>
        <w:pStyle w:val="Heading5"/>
        <w:rPr>
          <w:lang w:eastAsia="ko-KR"/>
        </w:rPr>
      </w:pPr>
      <w:bookmarkStart w:id="1612" w:name="_Toc20208871"/>
      <w:bookmarkStart w:id="1613" w:name="_Toc36044982"/>
      <w:bookmarkStart w:id="1614" w:name="_Toc45216468"/>
      <w:bookmarkStart w:id="1615" w:name="_Toc98709929"/>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2"/>
      <w:bookmarkEnd w:id="1613"/>
      <w:bookmarkEnd w:id="1614"/>
      <w:bookmarkEnd w:id="1615"/>
    </w:p>
    <w:p w14:paraId="028DE1BD"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1819C72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FFB2068"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0170774"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1E85C688"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D1E1DA3"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7639B9A"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35555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1BB5B268"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489EDF0"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5A79E5D4"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172E77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0264D7F" w14:textId="77777777" w:rsidR="0098430F" w:rsidRPr="00A5463E" w:rsidRDefault="0098430F" w:rsidP="00CB1EBE">
      <w:pPr>
        <w:pStyle w:val="Heading5"/>
        <w:rPr>
          <w:lang w:eastAsia="ko-KR"/>
        </w:rPr>
      </w:pPr>
      <w:bookmarkStart w:id="1616" w:name="_Toc20208872"/>
      <w:bookmarkStart w:id="1617" w:name="_Toc36044983"/>
      <w:bookmarkStart w:id="1618" w:name="_Toc45216469"/>
      <w:bookmarkStart w:id="1619" w:name="_Toc98709930"/>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16"/>
      <w:bookmarkEnd w:id="1617"/>
      <w:bookmarkEnd w:id="1618"/>
      <w:bookmarkEnd w:id="1619"/>
    </w:p>
    <w:p w14:paraId="5877BA61"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043612C1"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297A2D1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4F217173"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10A204B" w14:textId="77777777" w:rsidR="0098430F" w:rsidRPr="00A5463E" w:rsidRDefault="0098430F" w:rsidP="00CB1EBE">
      <w:pPr>
        <w:pStyle w:val="Heading5"/>
        <w:rPr>
          <w:lang w:eastAsia="ko-KR"/>
        </w:rPr>
      </w:pPr>
      <w:bookmarkStart w:id="1620" w:name="_Toc20208873"/>
      <w:bookmarkStart w:id="1621" w:name="_Toc36044984"/>
      <w:bookmarkStart w:id="1622" w:name="_Toc45216470"/>
      <w:bookmarkStart w:id="1623" w:name="_Toc98709931"/>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0"/>
      <w:bookmarkEnd w:id="1621"/>
      <w:bookmarkEnd w:id="1622"/>
      <w:bookmarkEnd w:id="1623"/>
    </w:p>
    <w:p w14:paraId="0C85BD15"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1B38E52"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6067A26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02CE0F42" w14:textId="77777777" w:rsidR="0098430F" w:rsidRPr="00A5463E" w:rsidRDefault="0098430F" w:rsidP="00CB1EBE">
      <w:pPr>
        <w:pStyle w:val="Heading5"/>
      </w:pPr>
      <w:bookmarkStart w:id="1624" w:name="_Toc20208874"/>
      <w:bookmarkStart w:id="1625" w:name="_Toc36044985"/>
      <w:bookmarkStart w:id="1626" w:name="_Toc45216471"/>
      <w:bookmarkStart w:id="1627" w:name="_Toc98709932"/>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4"/>
      <w:bookmarkEnd w:id="1625"/>
      <w:bookmarkEnd w:id="1626"/>
      <w:bookmarkEnd w:id="1627"/>
    </w:p>
    <w:p w14:paraId="362C062F" w14:textId="77777777" w:rsidR="0098430F" w:rsidRPr="00A5463E" w:rsidRDefault="0098430F" w:rsidP="0098430F">
      <w:pPr>
        <w:rPr>
          <w:lang w:eastAsia="ko-KR"/>
        </w:rPr>
      </w:pPr>
      <w:r w:rsidRPr="00A5463E">
        <w:rPr>
          <w:lang w:eastAsia="ko-KR"/>
        </w:rPr>
        <w:t>Upon receiving a Transmission Release message, the transmission participant:</w:t>
      </w:r>
    </w:p>
    <w:p w14:paraId="51F5FD30"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64FEE92F"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244AC9B" w14:textId="77777777" w:rsidR="0098430F" w:rsidRPr="00A5463E" w:rsidRDefault="0098430F" w:rsidP="00CB1EBE">
      <w:pPr>
        <w:pStyle w:val="Heading5"/>
      </w:pPr>
      <w:bookmarkStart w:id="1628" w:name="_Toc20208875"/>
      <w:bookmarkStart w:id="1629" w:name="_Toc36044986"/>
      <w:bookmarkStart w:id="1630" w:name="_Toc45216472"/>
      <w:bookmarkStart w:id="1631" w:name="_Toc98709933"/>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28"/>
      <w:bookmarkEnd w:id="1629"/>
      <w:bookmarkEnd w:id="1630"/>
      <w:bookmarkEnd w:id="1631"/>
    </w:p>
    <w:p w14:paraId="3F9E8BCD"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40661AFA"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825CB0E"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4CEB9095"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04167C53"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6DAC279C"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00787301" w14:textId="77777777" w:rsidR="0098430F" w:rsidRPr="00A5463E" w:rsidRDefault="0098430F" w:rsidP="00CB1EBE">
      <w:pPr>
        <w:pStyle w:val="Heading5"/>
      </w:pPr>
      <w:bookmarkStart w:id="1632" w:name="_Toc20208876"/>
      <w:bookmarkStart w:id="1633" w:name="_Toc36044987"/>
      <w:bookmarkStart w:id="1634" w:name="_Toc45216473"/>
      <w:bookmarkStart w:id="1635" w:name="_Toc98709934"/>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2"/>
      <w:bookmarkEnd w:id="1633"/>
      <w:bookmarkEnd w:id="1634"/>
      <w:bookmarkEnd w:id="1635"/>
    </w:p>
    <w:p w14:paraId="27E08D0F"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C904BEB"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6BD690C"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5B73DE87" w14:textId="77777777" w:rsidR="0098430F" w:rsidRPr="00A5463E" w:rsidRDefault="0098430F" w:rsidP="00CB1EBE">
      <w:pPr>
        <w:pStyle w:val="Heading5"/>
      </w:pPr>
      <w:bookmarkStart w:id="1636" w:name="_Toc20208877"/>
      <w:bookmarkStart w:id="1637" w:name="_Toc36044988"/>
      <w:bookmarkStart w:id="1638" w:name="_Toc45216474"/>
      <w:bookmarkStart w:id="1639" w:name="_Toc98709935"/>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36"/>
      <w:bookmarkEnd w:id="1637"/>
      <w:bookmarkEnd w:id="1638"/>
      <w:bookmarkEnd w:id="1639"/>
    </w:p>
    <w:p w14:paraId="072CD3E9"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5DCA569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366849C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9E415BD"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1E22CC74"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380A3AFC"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7B859BE7"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FBADC43"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4EA0CD2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9EC4B8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91B6B5D" w14:textId="77777777" w:rsidR="0098430F" w:rsidRPr="00A5463E" w:rsidRDefault="0098430F" w:rsidP="00CB1EBE">
      <w:pPr>
        <w:pStyle w:val="Heading5"/>
        <w:rPr>
          <w:lang w:eastAsia="ko-KR"/>
        </w:rPr>
      </w:pPr>
      <w:bookmarkStart w:id="1640" w:name="_Toc20208878"/>
      <w:bookmarkStart w:id="1641" w:name="_Toc36044989"/>
      <w:bookmarkStart w:id="1642" w:name="_Toc45216475"/>
      <w:bookmarkStart w:id="1643" w:name="_Toc98709936"/>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0"/>
      <w:bookmarkEnd w:id="1641"/>
      <w:bookmarkEnd w:id="1642"/>
      <w:bookmarkEnd w:id="1643"/>
    </w:p>
    <w:p w14:paraId="3BF2B463"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68FF1F7E"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E680356"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754B690"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7EC6E42"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344E9971"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4661581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F7E6F7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086BF4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5C66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2B7EA6D"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4A93149"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19D4A79F" w14:textId="77777777" w:rsidR="0098430F" w:rsidRPr="00A5463E" w:rsidRDefault="0098430F" w:rsidP="00CB1EBE">
      <w:pPr>
        <w:pStyle w:val="Heading5"/>
        <w:rPr>
          <w:lang w:eastAsia="ko-KR"/>
        </w:rPr>
      </w:pPr>
      <w:bookmarkStart w:id="1644" w:name="_Toc20208879"/>
      <w:bookmarkStart w:id="1645" w:name="_Toc36044990"/>
      <w:bookmarkStart w:id="1646" w:name="_Toc45216476"/>
      <w:bookmarkStart w:id="1647" w:name="_Toc98709937"/>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4"/>
      <w:bookmarkEnd w:id="1645"/>
      <w:bookmarkEnd w:id="1646"/>
      <w:bookmarkEnd w:id="1647"/>
    </w:p>
    <w:p w14:paraId="0E2F3A0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4D2126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4A180C66"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17A073E2"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018A5BE1" w14:textId="77777777" w:rsidR="0098430F" w:rsidRPr="00A5463E" w:rsidRDefault="0098430F" w:rsidP="00CB1EBE">
      <w:pPr>
        <w:pStyle w:val="Heading4"/>
      </w:pPr>
      <w:bookmarkStart w:id="1648" w:name="_Toc20208880"/>
      <w:bookmarkStart w:id="1649" w:name="_Toc36044991"/>
      <w:bookmarkStart w:id="1650" w:name="_Toc45216477"/>
      <w:bookmarkStart w:id="1651" w:name="_Toc98709938"/>
      <w:r w:rsidRPr="00A5463E">
        <w:rPr>
          <w:lang w:eastAsia="ko-KR"/>
        </w:rPr>
        <w:t>7</w:t>
      </w:r>
      <w:r w:rsidRPr="00A5463E">
        <w:t>.2.</w:t>
      </w:r>
      <w:r w:rsidRPr="00A5463E">
        <w:rPr>
          <w:lang w:eastAsia="ko-KR"/>
        </w:rPr>
        <w:t>3</w:t>
      </w:r>
      <w:r w:rsidRPr="00A5463E">
        <w:t>.9</w:t>
      </w:r>
      <w:r w:rsidRPr="00A5463E">
        <w:tab/>
        <w:t>In any state</w:t>
      </w:r>
      <w:bookmarkEnd w:id="1648"/>
      <w:bookmarkEnd w:id="1649"/>
      <w:bookmarkEnd w:id="1650"/>
      <w:bookmarkEnd w:id="1651"/>
    </w:p>
    <w:p w14:paraId="33F371C0" w14:textId="77777777" w:rsidR="0098430F" w:rsidRPr="00A5463E" w:rsidRDefault="0098430F" w:rsidP="00CB1EBE">
      <w:pPr>
        <w:pStyle w:val="Heading5"/>
      </w:pPr>
      <w:bookmarkStart w:id="1652" w:name="_Toc20208881"/>
      <w:bookmarkStart w:id="1653" w:name="_Toc36044992"/>
      <w:bookmarkStart w:id="1654" w:name="_Toc45216478"/>
      <w:bookmarkStart w:id="1655" w:name="_Toc98709939"/>
      <w:r w:rsidRPr="00A5463E">
        <w:rPr>
          <w:lang w:eastAsia="ko-KR"/>
        </w:rPr>
        <w:t>7</w:t>
      </w:r>
      <w:r w:rsidRPr="00A5463E">
        <w:t>.2.</w:t>
      </w:r>
      <w:r w:rsidRPr="00A5463E">
        <w:rPr>
          <w:lang w:eastAsia="ko-KR"/>
        </w:rPr>
        <w:t>3</w:t>
      </w:r>
      <w:r w:rsidRPr="00A5463E">
        <w:t>.9.1</w:t>
      </w:r>
      <w:r w:rsidRPr="00A5463E">
        <w:tab/>
        <w:t>General</w:t>
      </w:r>
      <w:bookmarkEnd w:id="1652"/>
      <w:bookmarkEnd w:id="1653"/>
      <w:bookmarkEnd w:id="1654"/>
      <w:bookmarkEnd w:id="1655"/>
    </w:p>
    <w:p w14:paraId="1D5F9045" w14:textId="77777777" w:rsidR="0098430F" w:rsidRPr="00A5463E" w:rsidRDefault="0098430F" w:rsidP="0098430F">
      <w:r w:rsidRPr="00A5463E">
        <w:t>This subclause describes the actions to be taken in all states defined for the basic state diagram with the exception of the 'Start-stop' state.</w:t>
      </w:r>
    </w:p>
    <w:p w14:paraId="762E6AE9" w14:textId="77777777" w:rsidR="0098430F" w:rsidRPr="00A5463E" w:rsidRDefault="0098430F" w:rsidP="00CB1EBE">
      <w:pPr>
        <w:pStyle w:val="Heading5"/>
      </w:pPr>
      <w:bookmarkStart w:id="1656" w:name="_Toc20208882"/>
      <w:bookmarkStart w:id="1657" w:name="_Toc36044993"/>
      <w:bookmarkStart w:id="1658" w:name="_Toc45216479"/>
      <w:bookmarkStart w:id="1659" w:name="_Toc98709940"/>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56"/>
      <w:bookmarkEnd w:id="1657"/>
      <w:bookmarkEnd w:id="1658"/>
      <w:bookmarkEnd w:id="1659"/>
    </w:p>
    <w:p w14:paraId="6DC86BE8"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CE0A43C"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11095C81" w14:textId="77777777" w:rsidR="0098430F" w:rsidRPr="00A5463E" w:rsidRDefault="0098430F" w:rsidP="0098430F">
      <w:pPr>
        <w:pStyle w:val="B1"/>
      </w:pPr>
      <w:r w:rsidRPr="00A5463E">
        <w:t>2.</w:t>
      </w:r>
      <w:r w:rsidRPr="00A5463E">
        <w:tab/>
        <w:t>shall request the MCVideo client to stop sending and receiving RTP media packets;</w:t>
      </w:r>
    </w:p>
    <w:p w14:paraId="2F2E7803"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4BED8F1"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89564D3"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2649D33D" w14:textId="77777777" w:rsidR="00123B56" w:rsidRPr="00A5463E" w:rsidRDefault="00123B56" w:rsidP="00123B56"/>
    <w:p w14:paraId="793983CE" w14:textId="77777777" w:rsidR="00123B56" w:rsidRPr="00A5463E" w:rsidRDefault="00123B56" w:rsidP="00CB1EBE">
      <w:pPr>
        <w:pStyle w:val="Heading1"/>
      </w:pPr>
      <w:bookmarkStart w:id="1660" w:name="_Toc20208883"/>
      <w:bookmarkStart w:id="1661" w:name="_Toc36044994"/>
      <w:bookmarkStart w:id="1662" w:name="_Toc45216480"/>
      <w:bookmarkStart w:id="1663" w:name="_Toc98709941"/>
      <w:r w:rsidRPr="00A5463E">
        <w:t>8</w:t>
      </w:r>
      <w:r w:rsidRPr="00A5463E">
        <w:tab/>
        <w:t>Communication release media plane procedures</w:t>
      </w:r>
      <w:bookmarkEnd w:id="1660"/>
      <w:bookmarkEnd w:id="1661"/>
      <w:bookmarkEnd w:id="1662"/>
      <w:bookmarkEnd w:id="1663"/>
    </w:p>
    <w:p w14:paraId="2E825BF7" w14:textId="77777777" w:rsidR="00123B56" w:rsidRPr="00A5463E" w:rsidRDefault="00123B56" w:rsidP="00123B56"/>
    <w:p w14:paraId="5A0EDC62" w14:textId="77777777" w:rsidR="00123B56" w:rsidRPr="00A5463E" w:rsidRDefault="00123B56" w:rsidP="00CB1EBE">
      <w:pPr>
        <w:pStyle w:val="Heading1"/>
      </w:pPr>
      <w:bookmarkStart w:id="1664" w:name="_Toc20208884"/>
      <w:bookmarkStart w:id="1665" w:name="_Toc36044995"/>
      <w:bookmarkStart w:id="1666" w:name="_Toc45216481"/>
      <w:bookmarkStart w:id="1667" w:name="_Toc98709942"/>
      <w:r w:rsidRPr="00A5463E">
        <w:t>9</w:t>
      </w:r>
      <w:r w:rsidRPr="00A5463E">
        <w:tab/>
        <w:t>Coding</w:t>
      </w:r>
      <w:bookmarkEnd w:id="1664"/>
      <w:bookmarkEnd w:id="1665"/>
      <w:bookmarkEnd w:id="1666"/>
      <w:bookmarkEnd w:id="1667"/>
    </w:p>
    <w:p w14:paraId="07298AA6" w14:textId="77777777" w:rsidR="00A5463E" w:rsidRPr="00A5463E" w:rsidRDefault="00A5463E" w:rsidP="00CB1EBE">
      <w:pPr>
        <w:pStyle w:val="Heading2"/>
      </w:pPr>
      <w:bookmarkStart w:id="1668" w:name="_Toc20208885"/>
      <w:bookmarkStart w:id="1669" w:name="_Toc36044996"/>
      <w:bookmarkStart w:id="1670" w:name="_Toc45216482"/>
      <w:bookmarkStart w:id="1671" w:name="_Toc98709943"/>
      <w:r w:rsidRPr="00A5463E">
        <w:t>9.1</w:t>
      </w:r>
      <w:r w:rsidRPr="00A5463E">
        <w:tab/>
        <w:t>Introduction</w:t>
      </w:r>
      <w:bookmarkEnd w:id="1668"/>
      <w:bookmarkEnd w:id="1669"/>
      <w:bookmarkEnd w:id="1670"/>
      <w:bookmarkEnd w:id="1671"/>
    </w:p>
    <w:p w14:paraId="5FB8BD1F" w14:textId="77777777" w:rsidR="00A5463E" w:rsidRPr="00A5463E" w:rsidRDefault="00A5463E" w:rsidP="00CB1EBE">
      <w:pPr>
        <w:pStyle w:val="Heading3"/>
      </w:pPr>
      <w:bookmarkStart w:id="1672" w:name="_Toc20208886"/>
      <w:bookmarkStart w:id="1673" w:name="_Toc36044997"/>
      <w:bookmarkStart w:id="1674" w:name="_Toc45216483"/>
      <w:bookmarkStart w:id="1675" w:name="_Toc98709944"/>
      <w:r w:rsidRPr="00A5463E">
        <w:t>9.1.1</w:t>
      </w:r>
      <w:r w:rsidRPr="00A5463E">
        <w:tab/>
        <w:t>General</w:t>
      </w:r>
      <w:bookmarkEnd w:id="1672"/>
      <w:bookmarkEnd w:id="1673"/>
      <w:bookmarkEnd w:id="1674"/>
      <w:bookmarkEnd w:id="1675"/>
    </w:p>
    <w:p w14:paraId="4D3C3EA7"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B3C7831"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79DBBC60"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7DD6A123"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DF0BC12" w14:textId="77777777" w:rsidR="00A5463E" w:rsidRPr="00A5463E" w:rsidRDefault="00A5463E" w:rsidP="00CB1EBE">
      <w:pPr>
        <w:pStyle w:val="Heading3"/>
      </w:pPr>
      <w:bookmarkStart w:id="1676" w:name="_Toc20208887"/>
      <w:bookmarkStart w:id="1677" w:name="_Toc36044998"/>
      <w:bookmarkStart w:id="1678" w:name="_Toc45216484"/>
      <w:bookmarkStart w:id="1679" w:name="_Toc98709945"/>
      <w:r w:rsidRPr="00A5463E">
        <w:t>9.1.2</w:t>
      </w:r>
      <w:r w:rsidRPr="00A5463E">
        <w:tab/>
        <w:t>RTCP: APP message format</w:t>
      </w:r>
      <w:bookmarkEnd w:id="1676"/>
      <w:bookmarkEnd w:id="1677"/>
      <w:bookmarkEnd w:id="1678"/>
      <w:bookmarkEnd w:id="1679"/>
    </w:p>
    <w:p w14:paraId="076BB7DD" w14:textId="77777777" w:rsidR="00A5463E" w:rsidRPr="00A5463E" w:rsidRDefault="00A5463E" w:rsidP="00A5463E">
      <w:r w:rsidRPr="00A5463E">
        <w:t>The definition of the fields in the RTCP APP packet is found in IETF RFC 3550 </w:t>
      </w:r>
      <w:r>
        <w:t>[3]</w:t>
      </w:r>
      <w:r w:rsidRPr="00A5463E">
        <w:t>.</w:t>
      </w:r>
    </w:p>
    <w:p w14:paraId="4A794B0A" w14:textId="77777777" w:rsidR="00A5463E" w:rsidRPr="00A5463E" w:rsidRDefault="00A5463E" w:rsidP="00A5463E">
      <w:r w:rsidRPr="00A5463E">
        <w:t>Table 9.1.2-1 shows the RTCP APP packet format.</w:t>
      </w:r>
    </w:p>
    <w:p w14:paraId="2A40897D" w14:textId="77777777" w:rsidR="00A5463E" w:rsidRPr="00A5463E" w:rsidRDefault="00A5463E" w:rsidP="00A5463E">
      <w:pPr>
        <w:pStyle w:val="TH"/>
      </w:pPr>
      <w:r w:rsidRPr="00A5463E">
        <w:t>Table 9.1.2-1: RTCP: APP message format</w:t>
      </w:r>
    </w:p>
    <w:p w14:paraId="08E7457F" w14:textId="77777777" w:rsidR="00A5463E" w:rsidRPr="00A5463E" w:rsidRDefault="00A5463E" w:rsidP="00A5463E">
      <w:pPr>
        <w:pStyle w:val="PL"/>
        <w:keepNext/>
        <w:keepLines/>
        <w:jc w:val="center"/>
        <w:rPr>
          <w:noProof w:val="0"/>
        </w:rPr>
      </w:pPr>
      <w:bookmarkStart w:id="1680" w:name="_MCCTEMPBM_CRPT22840024___4"/>
      <w:r w:rsidRPr="00A5463E">
        <w:rPr>
          <w:noProof w:val="0"/>
        </w:rPr>
        <w:t>0                   1                   2                   3  </w:t>
      </w:r>
    </w:p>
    <w:p w14:paraId="2B61DEB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4AB1569" w14:textId="77777777" w:rsidR="00A5463E" w:rsidRPr="00A5463E" w:rsidRDefault="00A5463E" w:rsidP="00A5463E">
      <w:pPr>
        <w:pStyle w:val="PL"/>
        <w:keepNext/>
        <w:keepLines/>
        <w:jc w:val="center"/>
        <w:rPr>
          <w:noProof w:val="0"/>
        </w:rPr>
      </w:pPr>
      <w:r w:rsidRPr="00A5463E">
        <w:rPr>
          <w:noProof w:val="0"/>
        </w:rPr>
        <w:t>+-+-+-+-+-+-+-+-+-+-+-+-+-+-+-+-+-+-+-+-+-+-+-+-+-+-+-+-+-+-+-+-+</w:t>
      </w:r>
    </w:p>
    <w:p w14:paraId="126136B0" w14:textId="77777777" w:rsidR="00A5463E" w:rsidRPr="00A5463E" w:rsidRDefault="00A5463E" w:rsidP="00A5463E">
      <w:pPr>
        <w:pStyle w:val="PL"/>
        <w:keepNext/>
        <w:keepLines/>
        <w:jc w:val="center"/>
        <w:rPr>
          <w:noProof w:val="0"/>
        </w:rPr>
      </w:pPr>
      <w:r w:rsidRPr="00A5463E">
        <w:rPr>
          <w:noProof w:val="0"/>
        </w:rPr>
        <w:t>|V=2|P| Subtype |   PT=APP=204  |            length             |</w:t>
      </w:r>
    </w:p>
    <w:p w14:paraId="367BB3BD" w14:textId="77777777" w:rsidR="00A5463E" w:rsidRPr="00A5463E" w:rsidRDefault="00A5463E" w:rsidP="00A5463E">
      <w:pPr>
        <w:pStyle w:val="PL"/>
        <w:keepNext/>
        <w:keepLines/>
        <w:jc w:val="center"/>
        <w:rPr>
          <w:noProof w:val="0"/>
        </w:rPr>
      </w:pPr>
      <w:r w:rsidRPr="00A5463E">
        <w:rPr>
          <w:noProof w:val="0"/>
        </w:rPr>
        <w:t>+-+-+-+-+-+-+-+-+-+-+-+-+-+-+-+-+-+-+-+-+-+-+-+-+-+-+-+-+-+-+-+-+</w:t>
      </w:r>
    </w:p>
    <w:p w14:paraId="42AB1D2C" w14:textId="77777777" w:rsidR="00A5463E" w:rsidRPr="00A5463E" w:rsidRDefault="00A5463E" w:rsidP="00A5463E">
      <w:pPr>
        <w:pStyle w:val="PL"/>
        <w:keepNext/>
        <w:keepLines/>
        <w:jc w:val="center"/>
        <w:rPr>
          <w:noProof w:val="0"/>
        </w:rPr>
      </w:pPr>
      <w:r w:rsidRPr="00A5463E">
        <w:rPr>
          <w:noProof w:val="0"/>
        </w:rPr>
        <w:t>|                           SSRC                                |</w:t>
      </w:r>
    </w:p>
    <w:p w14:paraId="398AEDB6" w14:textId="77777777" w:rsidR="00A5463E" w:rsidRPr="00A5463E" w:rsidRDefault="00A5463E" w:rsidP="00A5463E">
      <w:pPr>
        <w:pStyle w:val="PL"/>
        <w:keepNext/>
        <w:keepLines/>
        <w:jc w:val="center"/>
        <w:rPr>
          <w:noProof w:val="0"/>
        </w:rPr>
      </w:pPr>
      <w:r w:rsidRPr="00A5463E">
        <w:rPr>
          <w:noProof w:val="0"/>
        </w:rPr>
        <w:t>+-+-+-+-+-+-+-+-+-+-+-+-+-+-+-+-+-+-+-+-+-+-+-+-+-+-+-+-+-+-+-+-+</w:t>
      </w:r>
    </w:p>
    <w:p w14:paraId="21CE38F5" w14:textId="77777777" w:rsidR="00A5463E" w:rsidRPr="00A5463E" w:rsidRDefault="00A5463E" w:rsidP="00A5463E">
      <w:pPr>
        <w:pStyle w:val="PL"/>
        <w:keepNext/>
        <w:keepLines/>
        <w:jc w:val="center"/>
        <w:rPr>
          <w:noProof w:val="0"/>
        </w:rPr>
      </w:pPr>
      <w:r w:rsidRPr="00A5463E">
        <w:rPr>
          <w:noProof w:val="0"/>
        </w:rPr>
        <w:t>|                          name (ASCII)                         |</w:t>
      </w:r>
    </w:p>
    <w:p w14:paraId="7F6BE0AC" w14:textId="77777777" w:rsidR="00A5463E" w:rsidRPr="00A5463E" w:rsidRDefault="00A5463E" w:rsidP="00A5463E">
      <w:pPr>
        <w:pStyle w:val="PL"/>
        <w:keepNext/>
        <w:keepLines/>
        <w:jc w:val="center"/>
        <w:rPr>
          <w:noProof w:val="0"/>
        </w:rPr>
      </w:pPr>
      <w:r w:rsidRPr="00A5463E">
        <w:rPr>
          <w:noProof w:val="0"/>
        </w:rPr>
        <w:t>+-+-+-+-+-+-+-+-+-+-+-+-+-+-+-+-+-+-+-+-+-+-+-+-+-+-+-+-+-+-+-+-+</w:t>
      </w:r>
    </w:p>
    <w:p w14:paraId="6897263C" w14:textId="77777777" w:rsidR="00A5463E" w:rsidRPr="00A5463E" w:rsidRDefault="00A5463E" w:rsidP="00A5463E">
      <w:pPr>
        <w:pStyle w:val="PL"/>
        <w:keepNext/>
        <w:keepLines/>
        <w:jc w:val="center"/>
        <w:rPr>
          <w:noProof w:val="0"/>
        </w:rPr>
      </w:pPr>
      <w:r w:rsidRPr="00A5463E">
        <w:rPr>
          <w:noProof w:val="0"/>
        </w:rPr>
        <w:t>|                 application-dependent data                    |</w:t>
      </w:r>
    </w:p>
    <w:p w14:paraId="09A2C077" w14:textId="77777777" w:rsidR="00A5463E" w:rsidRPr="00A5463E" w:rsidRDefault="00A5463E" w:rsidP="00A5463E">
      <w:pPr>
        <w:pStyle w:val="PL"/>
        <w:keepNext/>
        <w:keepLines/>
        <w:jc w:val="center"/>
        <w:rPr>
          <w:noProof w:val="0"/>
        </w:rPr>
      </w:pPr>
      <w:r w:rsidRPr="00A5463E">
        <w:rPr>
          <w:noProof w:val="0"/>
        </w:rPr>
        <w:t>+-+-+-+-+-+-+-+-+-+-+-+-+-+-+-+-+-+-+-+-+-+-+-+-+-+-+-+-+-+-+-+-+</w:t>
      </w:r>
    </w:p>
    <w:p w14:paraId="43BE4197" w14:textId="77777777" w:rsidR="00A5463E" w:rsidRPr="00A5463E" w:rsidRDefault="00A5463E" w:rsidP="00A5463E">
      <w:pPr>
        <w:pStyle w:val="PL"/>
        <w:keepNext/>
        <w:keepLines/>
        <w:jc w:val="center"/>
        <w:rPr>
          <w:noProof w:val="0"/>
        </w:rPr>
      </w:pPr>
      <w:r w:rsidRPr="00A5463E">
        <w:rPr>
          <w:noProof w:val="0"/>
        </w:rPr>
        <w:t>|                    Secure RTCP message part                   |</w:t>
      </w:r>
    </w:p>
    <w:p w14:paraId="74E705B5" w14:textId="77777777" w:rsidR="00A5463E" w:rsidRPr="00A5463E" w:rsidRDefault="00A5463E" w:rsidP="00A5463E">
      <w:pPr>
        <w:pStyle w:val="PL"/>
        <w:keepNext/>
        <w:keepLines/>
        <w:jc w:val="center"/>
        <w:rPr>
          <w:noProof w:val="0"/>
        </w:rPr>
      </w:pPr>
      <w:r w:rsidRPr="00A5463E">
        <w:rPr>
          <w:noProof w:val="0"/>
        </w:rPr>
        <w:t>+-+-+-+-+-+-+-+-+-+-+-+-+-+-+-+-+-+-+-+-+-+-+-+-+-+-+-+-+-+-+-+-+</w:t>
      </w:r>
    </w:p>
    <w:bookmarkEnd w:id="1680"/>
    <w:p w14:paraId="5DD2F85F" w14:textId="77777777" w:rsidR="00A5463E" w:rsidRPr="00A5463E" w:rsidRDefault="00A5463E" w:rsidP="00A5463E"/>
    <w:p w14:paraId="018F4C07" w14:textId="77777777" w:rsidR="00A5463E" w:rsidRPr="00A5463E" w:rsidRDefault="00A5463E" w:rsidP="00A5463E">
      <w:pPr>
        <w:rPr>
          <w:b/>
          <w:u w:val="single"/>
        </w:rPr>
      </w:pPr>
      <w:r w:rsidRPr="00A5463E">
        <w:rPr>
          <w:b/>
          <w:u w:val="single"/>
        </w:rPr>
        <w:t>P</w:t>
      </w:r>
    </w:p>
    <w:p w14:paraId="71645127" w14:textId="77777777" w:rsidR="00A5463E" w:rsidRPr="00A5463E" w:rsidRDefault="00A5463E" w:rsidP="00A5463E">
      <w:r w:rsidRPr="00A5463E">
        <w:t>The padding bit P is set to '0'.</w:t>
      </w:r>
    </w:p>
    <w:p w14:paraId="308A303E" w14:textId="77777777" w:rsidR="00A5463E" w:rsidRPr="00A5463E" w:rsidRDefault="00A5463E" w:rsidP="00A5463E">
      <w:pPr>
        <w:rPr>
          <w:b/>
          <w:u w:val="single"/>
        </w:rPr>
      </w:pPr>
      <w:r w:rsidRPr="00A5463E">
        <w:rPr>
          <w:b/>
          <w:u w:val="single"/>
        </w:rPr>
        <w:t>Subtype:</w:t>
      </w:r>
    </w:p>
    <w:p w14:paraId="40698F4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2CAA0E41"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2F19255"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8877BA1"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09EA488" w14:textId="77777777" w:rsidR="00D03A83" w:rsidRDefault="00D33CAD" w:rsidP="00D03A83">
      <w:pPr>
        <w:pStyle w:val="B1"/>
      </w:pPr>
      <w:r>
        <w:t>-</w:t>
      </w:r>
      <w:r>
        <w:tab/>
        <w:t xml:space="preserve">Name field= "MCV3" (i.e. MBMS subchannel control): Table </w:t>
      </w:r>
      <w:r w:rsidR="00D84A68">
        <w:t>9.3</w:t>
      </w:r>
      <w:r w:rsidR="00D84A68" w:rsidRPr="001A3C73">
        <w:t>.2-1</w:t>
      </w:r>
    </w:p>
    <w:p w14:paraId="411AD577" w14:textId="77777777" w:rsidR="00A5463E" w:rsidRPr="00A5463E" w:rsidRDefault="00D03A83" w:rsidP="00D03A83">
      <w:pPr>
        <w:pStyle w:val="B1"/>
      </w:pPr>
      <w:r>
        <w:t>-</w:t>
      </w:r>
      <w:r>
        <w:tab/>
        <w:t>Name field= "MCV4" (i.e. Notification control):</w:t>
      </w:r>
      <w:r>
        <w:tab/>
        <w:t>Table 9.4</w:t>
      </w:r>
      <w:r w:rsidRPr="000B4518">
        <w:t>.2-1</w:t>
      </w:r>
      <w:r w:rsidR="00D33CAD">
        <w:t>.</w:t>
      </w:r>
    </w:p>
    <w:p w14:paraId="3D7C0AD3" w14:textId="77777777" w:rsidR="00A5463E" w:rsidRPr="00A5463E" w:rsidRDefault="00A5463E" w:rsidP="00A5463E">
      <w:pPr>
        <w:rPr>
          <w:b/>
          <w:u w:val="single"/>
        </w:rPr>
      </w:pPr>
      <w:r w:rsidRPr="00A5463E">
        <w:rPr>
          <w:b/>
          <w:u w:val="single"/>
        </w:rPr>
        <w:t>Length</w:t>
      </w:r>
    </w:p>
    <w:p w14:paraId="5AB81D43" w14:textId="77777777" w:rsidR="00A5463E" w:rsidRPr="00A5463E" w:rsidRDefault="00A5463E" w:rsidP="00A5463E">
      <w:r w:rsidRPr="00A5463E">
        <w:t>The length field in the RTCP header is the length of the packet in 32-bit words, not counting the first 32-bit word in which the length field resides.</w:t>
      </w:r>
    </w:p>
    <w:p w14:paraId="644780A9"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261FADC3" w14:textId="77777777" w:rsidR="00A5463E" w:rsidRPr="00A5463E" w:rsidRDefault="00A5463E" w:rsidP="00A5463E">
      <w:pPr>
        <w:rPr>
          <w:b/>
          <w:u w:val="single"/>
        </w:rPr>
      </w:pPr>
      <w:r w:rsidRPr="00A5463E">
        <w:rPr>
          <w:b/>
          <w:u w:val="single"/>
        </w:rPr>
        <w:t>SSRC</w:t>
      </w:r>
    </w:p>
    <w:p w14:paraId="2859C791" w14:textId="77777777" w:rsidR="00A5463E" w:rsidRPr="00A5463E" w:rsidRDefault="00A5463E" w:rsidP="00A5463E">
      <w:r w:rsidRPr="00A5463E">
        <w:t>The content of this field is described for each transmission control message separately.</w:t>
      </w:r>
    </w:p>
    <w:p w14:paraId="1749C238" w14:textId="77777777" w:rsidR="00A5463E" w:rsidRPr="00A5463E" w:rsidRDefault="00A5463E" w:rsidP="00A5463E">
      <w:pPr>
        <w:rPr>
          <w:b/>
          <w:u w:val="single"/>
        </w:rPr>
      </w:pPr>
      <w:r w:rsidRPr="00A5463E">
        <w:rPr>
          <w:b/>
          <w:u w:val="single"/>
        </w:rPr>
        <w:t>Name</w:t>
      </w:r>
    </w:p>
    <w:p w14:paraId="03ACAF32"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12C9C445" w14:textId="77777777" w:rsidR="00A5463E" w:rsidRPr="00A5463E" w:rsidRDefault="00A5463E" w:rsidP="00A5463E">
      <w:r w:rsidRPr="00A5463E">
        <w:t>The present document specified the use of the following names:</w:t>
      </w:r>
    </w:p>
    <w:p w14:paraId="617B39E5"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4F68F42F"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86CA1CB"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4A879FBE"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5008224D" w14:textId="77777777" w:rsidR="00A5463E" w:rsidRPr="00A5463E" w:rsidRDefault="00A5463E" w:rsidP="00A5463E">
      <w:pPr>
        <w:rPr>
          <w:b/>
          <w:u w:val="single"/>
        </w:rPr>
      </w:pPr>
      <w:r w:rsidRPr="00A5463E">
        <w:rPr>
          <w:b/>
          <w:u w:val="single"/>
        </w:rPr>
        <w:t>Application-dependent data</w:t>
      </w:r>
    </w:p>
    <w:p w14:paraId="6318BB7D"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6DD8A3E" w14:textId="77777777" w:rsidR="00A5463E" w:rsidRPr="00A5463E" w:rsidRDefault="00A5463E" w:rsidP="00A5463E">
      <w:r w:rsidRPr="00A5463E">
        <w:t>This part is encrypted if SRTCP is used.</w:t>
      </w:r>
    </w:p>
    <w:p w14:paraId="3C0D5294" w14:textId="77777777" w:rsidR="00A5463E" w:rsidRPr="00A5463E" w:rsidRDefault="00A5463E" w:rsidP="00A5463E">
      <w:pPr>
        <w:rPr>
          <w:b/>
          <w:u w:val="single"/>
        </w:rPr>
      </w:pPr>
      <w:r w:rsidRPr="00A5463E">
        <w:rPr>
          <w:b/>
          <w:u w:val="single"/>
        </w:rPr>
        <w:t>Secure RTCP message part</w:t>
      </w:r>
    </w:p>
    <w:p w14:paraId="6625BA60" w14:textId="77777777" w:rsidR="00A5463E" w:rsidRPr="00A5463E" w:rsidRDefault="00A5463E" w:rsidP="00A5463E">
      <w:r w:rsidRPr="00A5463E">
        <w:t>The content of the secure RTCP message part is in specified in clause x and in IETF RFC 3711 </w:t>
      </w:r>
      <w:r>
        <w:t>[4]</w:t>
      </w:r>
      <w:r w:rsidRPr="00A5463E">
        <w:t>.</w:t>
      </w:r>
    </w:p>
    <w:p w14:paraId="506BE112" w14:textId="77777777" w:rsidR="00A5463E" w:rsidRPr="00A5463E" w:rsidRDefault="00A5463E" w:rsidP="00CB1EBE">
      <w:pPr>
        <w:pStyle w:val="Heading3"/>
      </w:pPr>
      <w:bookmarkStart w:id="1681" w:name="_Toc20208888"/>
      <w:bookmarkStart w:id="1682" w:name="_Toc36044999"/>
      <w:bookmarkStart w:id="1683" w:name="_Toc45216485"/>
      <w:bookmarkStart w:id="1684" w:name="_Toc98709946"/>
      <w:r w:rsidRPr="00A5463E">
        <w:t>9.1.3</w:t>
      </w:r>
      <w:r w:rsidRPr="00A5463E">
        <w:tab/>
        <w:t>Application specific data field</w:t>
      </w:r>
      <w:bookmarkEnd w:id="1681"/>
      <w:bookmarkEnd w:id="1682"/>
      <w:bookmarkEnd w:id="1683"/>
      <w:bookmarkEnd w:id="1684"/>
    </w:p>
    <w:p w14:paraId="55A65477" w14:textId="77777777" w:rsidR="00A5463E" w:rsidRPr="00A5463E" w:rsidRDefault="00A5463E" w:rsidP="00A5463E">
      <w:r w:rsidRPr="00A5463E">
        <w:t>.Each application specific data field is composed of:</w:t>
      </w:r>
    </w:p>
    <w:p w14:paraId="69034CC5" w14:textId="77777777" w:rsidR="00A5463E" w:rsidRPr="00A5463E" w:rsidRDefault="00A5463E" w:rsidP="00A5463E">
      <w:pPr>
        <w:pStyle w:val="B1"/>
      </w:pPr>
      <w:r w:rsidRPr="00A5463E">
        <w:t>1.</w:t>
      </w:r>
      <w:r w:rsidRPr="00A5463E">
        <w:tab/>
        <w:t>a field ID which is one octet long;</w:t>
      </w:r>
    </w:p>
    <w:p w14:paraId="3EA4FEDA" w14:textId="77777777" w:rsidR="00A5463E" w:rsidRPr="00A5463E" w:rsidRDefault="00A5463E" w:rsidP="00A5463E">
      <w:pPr>
        <w:pStyle w:val="B1"/>
      </w:pPr>
      <w:r w:rsidRPr="00A5463E">
        <w:t>2.</w:t>
      </w:r>
      <w:r w:rsidRPr="00A5463E">
        <w:tab/>
        <w:t>a length value which is:</w:t>
      </w:r>
    </w:p>
    <w:p w14:paraId="5AD1D081" w14:textId="77777777" w:rsidR="00A5463E" w:rsidRPr="00A5463E" w:rsidRDefault="00A5463E" w:rsidP="00A5463E">
      <w:pPr>
        <w:pStyle w:val="B2"/>
      </w:pPr>
      <w:r w:rsidRPr="00A5463E">
        <w:t>-</w:t>
      </w:r>
      <w:r w:rsidRPr="00A5463E">
        <w:tab/>
        <w:t>one octet long, if the field ID is less than 192; and</w:t>
      </w:r>
    </w:p>
    <w:p w14:paraId="3E38C080" w14:textId="77777777" w:rsidR="00A5463E" w:rsidRPr="00A5463E" w:rsidRDefault="00A5463E" w:rsidP="00A5463E">
      <w:pPr>
        <w:pStyle w:val="B2"/>
      </w:pPr>
      <w:r w:rsidRPr="00A5463E">
        <w:t>-</w:t>
      </w:r>
      <w:r w:rsidRPr="00A5463E">
        <w:tab/>
        <w:t>two octets long, if the field ID is equal to or greater than 192;</w:t>
      </w:r>
    </w:p>
    <w:p w14:paraId="223DCDF6"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38131994"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4FC919FB" w14:textId="77777777" w:rsidR="00A5463E" w:rsidRPr="00A5463E" w:rsidRDefault="00A5463E" w:rsidP="00A5463E">
      <w:r w:rsidRPr="00A5463E">
        <w:t>An application specific data field has always a multiple of 4 octets.</w:t>
      </w:r>
    </w:p>
    <w:p w14:paraId="70F69C81"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3FDEF766" w14:textId="77777777" w:rsidR="00A5463E" w:rsidRPr="00A5463E" w:rsidRDefault="00A5463E" w:rsidP="00A5463E">
      <w:pPr>
        <w:pStyle w:val="TH"/>
      </w:pPr>
      <w:r w:rsidRPr="00A5463E">
        <w:t>Table 9.1.3.-1: Application specific data field structure when the field ID is less than 192</w:t>
      </w:r>
    </w:p>
    <w:p w14:paraId="67C5EBAE" w14:textId="77777777" w:rsidR="00A5463E" w:rsidRPr="00A5463E" w:rsidRDefault="00A5463E" w:rsidP="00A5463E">
      <w:pPr>
        <w:pStyle w:val="PL"/>
        <w:keepNext/>
        <w:keepLines/>
        <w:jc w:val="center"/>
        <w:rPr>
          <w:noProof w:val="0"/>
        </w:rPr>
      </w:pPr>
      <w:bookmarkStart w:id="1685" w:name="_MCCTEMPBM_CRPT22840025___4"/>
      <w:r w:rsidRPr="00A5463E">
        <w:rPr>
          <w:noProof w:val="0"/>
        </w:rPr>
        <w:t>0                   1                   2                   3  </w:t>
      </w:r>
    </w:p>
    <w:p w14:paraId="2EEF541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78F28F" w14:textId="77777777" w:rsidR="00A5463E" w:rsidRPr="00A5463E" w:rsidRDefault="00A5463E" w:rsidP="00A5463E">
      <w:pPr>
        <w:pStyle w:val="PL"/>
        <w:keepNext/>
        <w:keepLines/>
        <w:jc w:val="center"/>
        <w:rPr>
          <w:noProof w:val="0"/>
        </w:rPr>
      </w:pPr>
      <w:r w:rsidRPr="00A5463E">
        <w:rPr>
          <w:noProof w:val="0"/>
        </w:rPr>
        <w:t>+-+-+-+-+-+-+-+-+-+-+-+-+-+-+-+-+-+-+-+-+-+-+-+-+-+-+-+-+-+-+-+-+</w:t>
      </w:r>
    </w:p>
    <w:p w14:paraId="70FE1E61" w14:textId="77777777" w:rsidR="00A5463E" w:rsidRPr="00A5463E" w:rsidRDefault="00A5463E" w:rsidP="00A5463E">
      <w:pPr>
        <w:pStyle w:val="PL"/>
        <w:keepNext/>
        <w:keepLines/>
        <w:jc w:val="center"/>
      </w:pPr>
      <w:r w:rsidRPr="00A5463E">
        <w:t>|   Field ID    | Length value  |                               |</w:t>
      </w:r>
    </w:p>
    <w:p w14:paraId="5FE0658C" w14:textId="77777777" w:rsidR="00A5463E" w:rsidRPr="00A5463E" w:rsidRDefault="00A5463E" w:rsidP="00A5463E">
      <w:pPr>
        <w:pStyle w:val="PL"/>
        <w:keepNext/>
        <w:keepLines/>
        <w:jc w:val="center"/>
      </w:pPr>
      <w:r w:rsidRPr="00A5463E">
        <w:t>+-+-+-+-+-+-+-+-+-+-+-+-+-+-+-+-+                               +</w:t>
      </w:r>
    </w:p>
    <w:p w14:paraId="3EA4A4DE" w14:textId="77777777" w:rsidR="00A5463E" w:rsidRPr="00A5463E" w:rsidRDefault="00A5463E" w:rsidP="00A5463E">
      <w:pPr>
        <w:pStyle w:val="PL"/>
        <w:keepNext/>
        <w:keepLines/>
        <w:jc w:val="center"/>
      </w:pPr>
      <w:r w:rsidRPr="00A5463E">
        <w:t>:                      &lt;    F i e l d  v a l u e   &gt;            :</w:t>
      </w:r>
    </w:p>
    <w:p w14:paraId="4D55BFE6" w14:textId="77777777" w:rsidR="00A5463E" w:rsidRPr="00A5463E" w:rsidRDefault="00A5463E" w:rsidP="00A5463E">
      <w:pPr>
        <w:pStyle w:val="PL"/>
        <w:keepNext/>
        <w:keepLines/>
        <w:jc w:val="center"/>
      </w:pPr>
      <w:r w:rsidRPr="00A5463E">
        <w:t>+-+-+-+-+-+-+-+-+-+-+-+-+-+-+-+-+-+-+-+-+-+-+-+-+-+-+-+-+-+-+-+-+</w:t>
      </w:r>
    </w:p>
    <w:bookmarkEnd w:id="1685"/>
    <w:p w14:paraId="6DAFBFEE" w14:textId="77777777" w:rsidR="00A5463E" w:rsidRPr="00A5463E" w:rsidRDefault="00A5463E" w:rsidP="00A5463E">
      <w:pPr>
        <w:pStyle w:val="TH"/>
      </w:pPr>
    </w:p>
    <w:p w14:paraId="0A630473" w14:textId="77777777" w:rsidR="00A5463E" w:rsidRPr="00A5463E" w:rsidRDefault="00A5463E" w:rsidP="00A5463E">
      <w:pPr>
        <w:pStyle w:val="TH"/>
      </w:pPr>
      <w:r w:rsidRPr="00A5463E">
        <w:t>Table 9.1.3.-2: Application specific data field structure when the field ID is equal to or greater than 192</w:t>
      </w:r>
    </w:p>
    <w:p w14:paraId="13AE7457" w14:textId="77777777" w:rsidR="00A5463E" w:rsidRPr="00A5463E" w:rsidRDefault="00A5463E" w:rsidP="00A5463E">
      <w:pPr>
        <w:pStyle w:val="PL"/>
        <w:keepNext/>
        <w:keepLines/>
        <w:jc w:val="center"/>
        <w:rPr>
          <w:noProof w:val="0"/>
        </w:rPr>
      </w:pPr>
      <w:bookmarkStart w:id="1686" w:name="_MCCTEMPBM_CRPT22840026___4"/>
      <w:r w:rsidRPr="00A5463E">
        <w:rPr>
          <w:noProof w:val="0"/>
        </w:rPr>
        <w:t>0                   1                   2                   3  </w:t>
      </w:r>
    </w:p>
    <w:p w14:paraId="26B1E8C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3CC6FC" w14:textId="77777777" w:rsidR="00A5463E" w:rsidRPr="00A5463E" w:rsidRDefault="00A5463E" w:rsidP="00A5463E">
      <w:pPr>
        <w:pStyle w:val="PL"/>
        <w:keepNext/>
        <w:keepLines/>
        <w:jc w:val="center"/>
        <w:rPr>
          <w:noProof w:val="0"/>
        </w:rPr>
      </w:pPr>
      <w:r w:rsidRPr="00A5463E">
        <w:rPr>
          <w:noProof w:val="0"/>
        </w:rPr>
        <w:t>+-+-+-+-+-+-+-+-+-+-+-+-+-+-+-+-+-+-+-+-+-+-+-+-+-+-+-+-+-+-+-+-+</w:t>
      </w:r>
    </w:p>
    <w:p w14:paraId="40AA621A" w14:textId="77777777" w:rsidR="00A5463E" w:rsidRPr="00A5463E" w:rsidRDefault="00A5463E" w:rsidP="00A5463E">
      <w:pPr>
        <w:pStyle w:val="PL"/>
        <w:keepNext/>
        <w:keepLines/>
        <w:jc w:val="center"/>
      </w:pPr>
      <w:r w:rsidRPr="00A5463E">
        <w:t>|   Field ID    |       Length value            |               |</w:t>
      </w:r>
    </w:p>
    <w:p w14:paraId="63824DE5"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18F32ADA" w14:textId="77777777" w:rsidR="00A5463E" w:rsidRPr="00A5463E" w:rsidRDefault="00A5463E" w:rsidP="00A5463E">
      <w:pPr>
        <w:pStyle w:val="PL"/>
        <w:keepNext/>
        <w:keepLines/>
        <w:jc w:val="center"/>
      </w:pPr>
      <w:r w:rsidRPr="00A5463E">
        <w:t>:                      &lt;    F i e l d  v a l u e   &gt;            :</w:t>
      </w:r>
    </w:p>
    <w:p w14:paraId="43BFACCF" w14:textId="77777777" w:rsidR="00A5463E" w:rsidRPr="00A5463E" w:rsidRDefault="00A5463E" w:rsidP="00A5463E">
      <w:pPr>
        <w:pStyle w:val="PL"/>
        <w:keepNext/>
        <w:keepLines/>
        <w:jc w:val="center"/>
      </w:pPr>
      <w:r w:rsidRPr="00A5463E">
        <w:t>+-+-+-+-+-+-+-+-+-+-+-+-+-+-+-+-+-+-+-+-+-+-+-+-+-+-+-+-+-+-+-+-+</w:t>
      </w:r>
    </w:p>
    <w:bookmarkEnd w:id="1686"/>
    <w:p w14:paraId="2B556335" w14:textId="77777777" w:rsidR="00A5463E" w:rsidRPr="00A5463E" w:rsidRDefault="00A5463E" w:rsidP="00A5463E">
      <w:pPr>
        <w:rPr>
          <w:lang w:eastAsia="x-none" w:bidi="he-IL"/>
        </w:rPr>
      </w:pPr>
    </w:p>
    <w:p w14:paraId="05CBB236" w14:textId="77777777" w:rsidR="00A5463E" w:rsidRPr="00A5463E" w:rsidRDefault="00A5463E" w:rsidP="00CB1EBE">
      <w:pPr>
        <w:pStyle w:val="Heading3"/>
      </w:pPr>
      <w:bookmarkStart w:id="1687" w:name="_Toc20208889"/>
      <w:bookmarkStart w:id="1688" w:name="_Toc36045000"/>
      <w:bookmarkStart w:id="1689" w:name="_Toc45216486"/>
      <w:bookmarkStart w:id="1690" w:name="_Toc98709947"/>
      <w:r w:rsidRPr="00A5463E">
        <w:lastRenderedPageBreak/>
        <w:t>9.1.4</w:t>
      </w:r>
      <w:r w:rsidRPr="00A5463E">
        <w:tab/>
        <w:t>Handling of unknown messages and fields</w:t>
      </w:r>
      <w:bookmarkEnd w:id="1687"/>
      <w:bookmarkEnd w:id="1688"/>
      <w:bookmarkEnd w:id="1689"/>
      <w:bookmarkEnd w:id="1690"/>
    </w:p>
    <w:p w14:paraId="72807FCE" w14:textId="77777777" w:rsidR="00A5463E" w:rsidRPr="00A5463E" w:rsidRDefault="00A5463E" w:rsidP="00A5463E">
      <w:r w:rsidRPr="00A5463E">
        <w:t>When an RTCP APP message is received, the receiver shall:</w:t>
      </w:r>
    </w:p>
    <w:p w14:paraId="46B3F8E6" w14:textId="77777777" w:rsidR="00A5463E" w:rsidRPr="00A5463E" w:rsidRDefault="00A5463E" w:rsidP="00A5463E">
      <w:pPr>
        <w:pStyle w:val="B1"/>
      </w:pPr>
      <w:r w:rsidRPr="00A5463E">
        <w:t>1.</w:t>
      </w:r>
      <w:r w:rsidRPr="00A5463E">
        <w:tab/>
        <w:t>ignore the whole message, if the subtype is unknown;</w:t>
      </w:r>
    </w:p>
    <w:p w14:paraId="01605B29"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6895F1EF" w14:textId="77777777" w:rsidR="00A5463E" w:rsidRPr="00A5463E" w:rsidRDefault="00A5463E" w:rsidP="00A5463E">
      <w:pPr>
        <w:pStyle w:val="B1"/>
      </w:pPr>
      <w:r w:rsidRPr="00A5463E">
        <w:t>3.</w:t>
      </w:r>
      <w:r w:rsidRPr="00A5463E">
        <w:tab/>
        <w:t>ignore the syntactically incorrect optional fields.</w:t>
      </w:r>
    </w:p>
    <w:p w14:paraId="5B6F46F3" w14:textId="77777777" w:rsidR="00A5463E" w:rsidRPr="00A5463E" w:rsidRDefault="00A5463E" w:rsidP="00CB1EBE">
      <w:pPr>
        <w:pStyle w:val="Heading2"/>
      </w:pPr>
      <w:bookmarkStart w:id="1691" w:name="_Toc20208890"/>
      <w:bookmarkStart w:id="1692" w:name="_Toc36045001"/>
      <w:bookmarkStart w:id="1693" w:name="_Toc45216487"/>
      <w:bookmarkStart w:id="1694" w:name="_Toc98709948"/>
      <w:r w:rsidRPr="00A5463E">
        <w:t>9.2</w:t>
      </w:r>
      <w:r w:rsidRPr="00A5463E">
        <w:tab/>
        <w:t>Transmission control</w:t>
      </w:r>
      <w:bookmarkEnd w:id="1691"/>
      <w:bookmarkEnd w:id="1692"/>
      <w:bookmarkEnd w:id="1693"/>
      <w:bookmarkEnd w:id="1694"/>
    </w:p>
    <w:p w14:paraId="5701B783" w14:textId="77777777" w:rsidR="00A5463E" w:rsidRPr="00A5463E" w:rsidRDefault="00A5463E" w:rsidP="00CB1EBE">
      <w:pPr>
        <w:pStyle w:val="Heading3"/>
      </w:pPr>
      <w:bookmarkStart w:id="1695" w:name="_Toc20208891"/>
      <w:bookmarkStart w:id="1696" w:name="_Toc36045002"/>
      <w:bookmarkStart w:id="1697" w:name="_Toc45216488"/>
      <w:bookmarkStart w:id="1698" w:name="_Toc98709949"/>
      <w:r w:rsidRPr="00A5463E">
        <w:t>9.2.1</w:t>
      </w:r>
      <w:r w:rsidRPr="00A5463E">
        <w:tab/>
        <w:t>Introduction</w:t>
      </w:r>
      <w:bookmarkEnd w:id="1695"/>
      <w:bookmarkEnd w:id="1696"/>
      <w:bookmarkEnd w:id="1697"/>
      <w:bookmarkEnd w:id="1698"/>
    </w:p>
    <w:p w14:paraId="77E9F141"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4D9548E"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008DB4DD" w14:textId="77777777" w:rsidR="00A5463E" w:rsidRPr="00A5463E" w:rsidRDefault="00A5463E" w:rsidP="00A5463E">
      <w:r w:rsidRPr="00A5463E">
        <w:t>A list of transmission control messages can be found in subclause 9.2.2.1.</w:t>
      </w:r>
    </w:p>
    <w:p w14:paraId="57603DA1" w14:textId="77777777" w:rsidR="00A5463E" w:rsidRPr="00A5463E" w:rsidRDefault="00A5463E" w:rsidP="00A5463E">
      <w:r w:rsidRPr="00A5463E">
        <w:t>The transmission control specific fields are specified in subclause 9.2.3.</w:t>
      </w:r>
    </w:p>
    <w:p w14:paraId="22291DF0" w14:textId="77777777" w:rsidR="00A5463E" w:rsidRPr="00A5463E" w:rsidRDefault="00A5463E" w:rsidP="00CB1EBE">
      <w:pPr>
        <w:pStyle w:val="Heading3"/>
      </w:pPr>
      <w:bookmarkStart w:id="1699" w:name="_Toc20208892"/>
      <w:bookmarkStart w:id="1700" w:name="_Toc36045003"/>
      <w:bookmarkStart w:id="1701" w:name="_Toc45216489"/>
      <w:bookmarkStart w:id="1702" w:name="_Toc98709950"/>
      <w:r w:rsidRPr="00A5463E">
        <w:t>9.2.2</w:t>
      </w:r>
      <w:r w:rsidRPr="00A5463E">
        <w:tab/>
        <w:t>Transmission control messages</w:t>
      </w:r>
      <w:bookmarkEnd w:id="1699"/>
      <w:bookmarkEnd w:id="1700"/>
      <w:bookmarkEnd w:id="1701"/>
      <w:bookmarkEnd w:id="1702"/>
    </w:p>
    <w:p w14:paraId="1E6E33F7" w14:textId="77777777" w:rsidR="00A5463E" w:rsidRPr="00A5463E" w:rsidRDefault="00A5463E" w:rsidP="00CB1EBE">
      <w:pPr>
        <w:pStyle w:val="Heading4"/>
      </w:pPr>
      <w:bookmarkStart w:id="1703" w:name="_Toc20208893"/>
      <w:bookmarkStart w:id="1704" w:name="_Toc36045004"/>
      <w:bookmarkStart w:id="1705" w:name="_Toc45216490"/>
      <w:bookmarkStart w:id="1706" w:name="_Toc98709951"/>
      <w:r w:rsidRPr="00A5463E">
        <w:t>9.2.2.1</w:t>
      </w:r>
      <w:r w:rsidRPr="00A5463E">
        <w:tab/>
        <w:t>General</w:t>
      </w:r>
      <w:bookmarkEnd w:id="1703"/>
      <w:bookmarkEnd w:id="1704"/>
      <w:bookmarkEnd w:id="1705"/>
      <w:bookmarkEnd w:id="1706"/>
    </w:p>
    <w:p w14:paraId="04CC51EB" w14:textId="77777777" w:rsidR="00A5463E" w:rsidRPr="00A5463E" w:rsidRDefault="00A5463E" w:rsidP="00A5463E">
      <w:r w:rsidRPr="00A5463E">
        <w:t>The table 9.2.2.1-1 provides a list of transmission control messages sent by the transmission participant.</w:t>
      </w:r>
    </w:p>
    <w:p w14:paraId="2D6F46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162A940C" w14:textId="77777777" w:rsidTr="00E75303">
        <w:trPr>
          <w:jc w:val="center"/>
        </w:trPr>
        <w:tc>
          <w:tcPr>
            <w:tcW w:w="2497" w:type="dxa"/>
            <w:shd w:val="clear" w:color="auto" w:fill="CCCCCC"/>
          </w:tcPr>
          <w:p w14:paraId="21004EBC" w14:textId="77777777" w:rsidR="00A5463E" w:rsidRPr="00A5463E" w:rsidRDefault="00A5463E" w:rsidP="00E75303">
            <w:pPr>
              <w:pStyle w:val="TAH"/>
            </w:pPr>
            <w:r w:rsidRPr="00A5463E">
              <w:t>Message name</w:t>
            </w:r>
          </w:p>
        </w:tc>
        <w:tc>
          <w:tcPr>
            <w:tcW w:w="1197" w:type="dxa"/>
            <w:shd w:val="clear" w:color="auto" w:fill="CCCCCC"/>
          </w:tcPr>
          <w:p w14:paraId="23D93FF7" w14:textId="77777777" w:rsidR="00A5463E" w:rsidRPr="00A5463E" w:rsidRDefault="00A5463E" w:rsidP="00E75303">
            <w:pPr>
              <w:pStyle w:val="TAH"/>
            </w:pPr>
            <w:r w:rsidRPr="00A5463E">
              <w:t>Subtype</w:t>
            </w:r>
          </w:p>
        </w:tc>
        <w:tc>
          <w:tcPr>
            <w:tcW w:w="2898" w:type="dxa"/>
            <w:shd w:val="clear" w:color="auto" w:fill="CCCCCC"/>
          </w:tcPr>
          <w:p w14:paraId="6077AD03" w14:textId="77777777" w:rsidR="00A5463E" w:rsidRPr="00A5463E" w:rsidRDefault="00A5463E" w:rsidP="00E75303">
            <w:pPr>
              <w:pStyle w:val="TAH"/>
            </w:pPr>
            <w:r w:rsidRPr="00A5463E">
              <w:t>Reference</w:t>
            </w:r>
          </w:p>
        </w:tc>
        <w:tc>
          <w:tcPr>
            <w:tcW w:w="1488" w:type="dxa"/>
            <w:shd w:val="clear" w:color="auto" w:fill="CCCCCC"/>
          </w:tcPr>
          <w:p w14:paraId="6A353476" w14:textId="77777777" w:rsidR="00A5463E" w:rsidRPr="00A5463E" w:rsidRDefault="00A5463E" w:rsidP="00E75303">
            <w:pPr>
              <w:pStyle w:val="TAH"/>
            </w:pPr>
            <w:r w:rsidRPr="00A5463E">
              <w:t>Direction</w:t>
            </w:r>
          </w:p>
        </w:tc>
      </w:tr>
      <w:tr w:rsidR="00A5463E" w:rsidRPr="00A5463E" w14:paraId="38C18E3C" w14:textId="77777777" w:rsidTr="00E75303">
        <w:trPr>
          <w:jc w:val="center"/>
        </w:trPr>
        <w:tc>
          <w:tcPr>
            <w:tcW w:w="2497" w:type="dxa"/>
          </w:tcPr>
          <w:p w14:paraId="7A7E4987" w14:textId="77777777" w:rsidR="00A5463E" w:rsidRPr="00A5463E" w:rsidRDefault="00A5463E" w:rsidP="00E75303">
            <w:pPr>
              <w:pStyle w:val="TAL"/>
            </w:pPr>
            <w:r w:rsidRPr="00A5463E">
              <w:t>Transmission Request</w:t>
            </w:r>
          </w:p>
        </w:tc>
        <w:tc>
          <w:tcPr>
            <w:tcW w:w="1197" w:type="dxa"/>
          </w:tcPr>
          <w:p w14:paraId="59D7B096" w14:textId="77777777" w:rsidR="00A5463E" w:rsidRPr="00A5463E" w:rsidRDefault="00A5463E" w:rsidP="00E75303">
            <w:pPr>
              <w:pStyle w:val="TAL"/>
            </w:pPr>
            <w:r w:rsidRPr="00A5463E">
              <w:t>x0000</w:t>
            </w:r>
          </w:p>
        </w:tc>
        <w:tc>
          <w:tcPr>
            <w:tcW w:w="2898" w:type="dxa"/>
          </w:tcPr>
          <w:p w14:paraId="429E3DBD" w14:textId="77777777" w:rsidR="00A5463E" w:rsidRPr="00A5463E" w:rsidRDefault="00A5463E" w:rsidP="00E75303">
            <w:pPr>
              <w:pStyle w:val="TAL"/>
            </w:pPr>
            <w:r w:rsidRPr="00A5463E">
              <w:t>Subclause 9.2.4</w:t>
            </w:r>
          </w:p>
        </w:tc>
        <w:tc>
          <w:tcPr>
            <w:tcW w:w="1488" w:type="dxa"/>
          </w:tcPr>
          <w:p w14:paraId="4BB34D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064FC0A" w14:textId="77777777" w:rsidTr="00E75303">
        <w:trPr>
          <w:jc w:val="center"/>
        </w:trPr>
        <w:tc>
          <w:tcPr>
            <w:tcW w:w="2497" w:type="dxa"/>
          </w:tcPr>
          <w:p w14:paraId="747A676A" w14:textId="77777777" w:rsidR="00A5463E" w:rsidRPr="00A5463E" w:rsidRDefault="00A5463E" w:rsidP="00E75303">
            <w:pPr>
              <w:pStyle w:val="TAL"/>
            </w:pPr>
            <w:r w:rsidRPr="00A5463E">
              <w:t>Transmission Release</w:t>
            </w:r>
          </w:p>
        </w:tc>
        <w:tc>
          <w:tcPr>
            <w:tcW w:w="1197" w:type="dxa"/>
          </w:tcPr>
          <w:p w14:paraId="16DE42A0" w14:textId="77777777" w:rsidR="00A5463E" w:rsidRPr="00A5463E" w:rsidRDefault="00A5463E" w:rsidP="00E75303">
            <w:pPr>
              <w:pStyle w:val="TAL"/>
            </w:pPr>
            <w:r w:rsidRPr="00A5463E">
              <w:t>x0010</w:t>
            </w:r>
          </w:p>
        </w:tc>
        <w:tc>
          <w:tcPr>
            <w:tcW w:w="2898" w:type="dxa"/>
          </w:tcPr>
          <w:p w14:paraId="67AEA401" w14:textId="77777777" w:rsidR="00A5463E" w:rsidRPr="00A5463E" w:rsidRDefault="00A5463E" w:rsidP="00E75303">
            <w:pPr>
              <w:pStyle w:val="TAL"/>
            </w:pPr>
            <w:r w:rsidRPr="00A5463E">
              <w:t>Subclause 9.2.7</w:t>
            </w:r>
          </w:p>
        </w:tc>
        <w:tc>
          <w:tcPr>
            <w:tcW w:w="1488" w:type="dxa"/>
          </w:tcPr>
          <w:p w14:paraId="31D696D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511C679" w14:textId="77777777" w:rsidTr="00E75303">
        <w:trPr>
          <w:jc w:val="center"/>
        </w:trPr>
        <w:tc>
          <w:tcPr>
            <w:tcW w:w="2497" w:type="dxa"/>
          </w:tcPr>
          <w:p w14:paraId="0D25C7E1" w14:textId="77777777" w:rsidR="00A5463E" w:rsidRPr="00A5463E" w:rsidRDefault="00A5463E" w:rsidP="00E75303">
            <w:pPr>
              <w:pStyle w:val="TAL"/>
            </w:pPr>
            <w:r w:rsidRPr="00A5463E">
              <w:t>Queue Position Request</w:t>
            </w:r>
          </w:p>
        </w:tc>
        <w:tc>
          <w:tcPr>
            <w:tcW w:w="1197" w:type="dxa"/>
          </w:tcPr>
          <w:p w14:paraId="7D71B7B6" w14:textId="77777777" w:rsidR="00A5463E" w:rsidRPr="00A5463E" w:rsidRDefault="00062123" w:rsidP="00E75303">
            <w:pPr>
              <w:pStyle w:val="TAL"/>
            </w:pPr>
            <w:r>
              <w:t>x</w:t>
            </w:r>
            <w:r w:rsidR="00A5463E" w:rsidRPr="00A5463E">
              <w:t>0011</w:t>
            </w:r>
          </w:p>
        </w:tc>
        <w:tc>
          <w:tcPr>
            <w:tcW w:w="2898" w:type="dxa"/>
          </w:tcPr>
          <w:p w14:paraId="0EA1AB12" w14:textId="77777777" w:rsidR="00A5463E" w:rsidRPr="00A5463E" w:rsidRDefault="00A5463E" w:rsidP="00E75303">
            <w:pPr>
              <w:pStyle w:val="TAL"/>
            </w:pPr>
            <w:r w:rsidRPr="00A5463E">
              <w:t>Subclause 9.2.11</w:t>
            </w:r>
          </w:p>
        </w:tc>
        <w:tc>
          <w:tcPr>
            <w:tcW w:w="1488" w:type="dxa"/>
          </w:tcPr>
          <w:p w14:paraId="6B2C7F0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118F37C" w14:textId="77777777" w:rsidTr="00E75303">
        <w:trPr>
          <w:jc w:val="center"/>
        </w:trPr>
        <w:tc>
          <w:tcPr>
            <w:tcW w:w="2497" w:type="dxa"/>
          </w:tcPr>
          <w:p w14:paraId="35F7D9EA" w14:textId="77777777" w:rsidR="00A5463E" w:rsidRPr="00A5463E" w:rsidRDefault="00A5463E" w:rsidP="00E75303">
            <w:pPr>
              <w:pStyle w:val="TAL"/>
            </w:pPr>
            <w:r w:rsidRPr="00A5463E">
              <w:t>Receive media request</w:t>
            </w:r>
          </w:p>
        </w:tc>
        <w:tc>
          <w:tcPr>
            <w:tcW w:w="1197" w:type="dxa"/>
          </w:tcPr>
          <w:p w14:paraId="006FA434" w14:textId="77777777" w:rsidR="00A5463E" w:rsidRPr="00A5463E" w:rsidRDefault="00A5463E" w:rsidP="00E75303">
            <w:pPr>
              <w:pStyle w:val="TAL"/>
            </w:pPr>
            <w:r w:rsidRPr="00A5463E">
              <w:t>x0100</w:t>
            </w:r>
          </w:p>
        </w:tc>
        <w:tc>
          <w:tcPr>
            <w:tcW w:w="2898" w:type="dxa"/>
          </w:tcPr>
          <w:p w14:paraId="55FB0939" w14:textId="77777777" w:rsidR="00A5463E" w:rsidRPr="00A5463E" w:rsidRDefault="00A5463E" w:rsidP="00E75303">
            <w:pPr>
              <w:pStyle w:val="TAL"/>
            </w:pPr>
            <w:r w:rsidRPr="00A5463E">
              <w:t>Subclause 9.2.14</w:t>
            </w:r>
          </w:p>
        </w:tc>
        <w:tc>
          <w:tcPr>
            <w:tcW w:w="1488" w:type="dxa"/>
          </w:tcPr>
          <w:p w14:paraId="1A9DC19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ED94530" w14:textId="77777777" w:rsidTr="00E75303">
        <w:trPr>
          <w:jc w:val="center"/>
        </w:trPr>
        <w:tc>
          <w:tcPr>
            <w:tcW w:w="2497" w:type="dxa"/>
          </w:tcPr>
          <w:p w14:paraId="25419AEA" w14:textId="77777777" w:rsidR="00A5463E" w:rsidRPr="00A5463E" w:rsidDel="00086E05" w:rsidRDefault="00B71965" w:rsidP="00E75303">
            <w:pPr>
              <w:pStyle w:val="TAL"/>
            </w:pPr>
            <w:r>
              <w:t>void</w:t>
            </w:r>
          </w:p>
        </w:tc>
        <w:tc>
          <w:tcPr>
            <w:tcW w:w="1197" w:type="dxa"/>
          </w:tcPr>
          <w:p w14:paraId="60E0C5B1" w14:textId="77777777" w:rsidR="00A5463E" w:rsidRPr="00A5463E" w:rsidRDefault="00A5463E" w:rsidP="00E75303">
            <w:pPr>
              <w:pStyle w:val="TAL"/>
            </w:pPr>
            <w:r w:rsidRPr="00A5463E">
              <w:t>x0101</w:t>
            </w:r>
          </w:p>
        </w:tc>
        <w:tc>
          <w:tcPr>
            <w:tcW w:w="2898" w:type="dxa"/>
          </w:tcPr>
          <w:p w14:paraId="2A0D0A78" w14:textId="77777777" w:rsidR="00A5463E" w:rsidRPr="00A5463E" w:rsidRDefault="00B71965" w:rsidP="00E75303">
            <w:pPr>
              <w:pStyle w:val="TAL"/>
            </w:pPr>
            <w:r>
              <w:t>void</w:t>
            </w:r>
          </w:p>
        </w:tc>
        <w:tc>
          <w:tcPr>
            <w:tcW w:w="1488" w:type="dxa"/>
          </w:tcPr>
          <w:p w14:paraId="51575809" w14:textId="77777777" w:rsidR="00A5463E" w:rsidRPr="00CE7B99" w:rsidRDefault="00B71965" w:rsidP="00E75303">
            <w:pPr>
              <w:pStyle w:val="TAL"/>
              <w:rPr>
                <w:lang w:val="fr-FR"/>
              </w:rPr>
            </w:pPr>
            <w:r>
              <w:rPr>
                <w:lang w:val="fr-FR"/>
              </w:rPr>
              <w:t>void</w:t>
            </w:r>
          </w:p>
        </w:tc>
      </w:tr>
      <w:tr w:rsidR="00A5463E" w:rsidRPr="00A5463E" w14:paraId="3C1C6CFB" w14:textId="77777777" w:rsidTr="00E75303">
        <w:trPr>
          <w:jc w:val="center"/>
        </w:trPr>
        <w:tc>
          <w:tcPr>
            <w:tcW w:w="2497" w:type="dxa"/>
          </w:tcPr>
          <w:p w14:paraId="103FF5D7"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00C703D0" w14:textId="77777777" w:rsidR="00A5463E" w:rsidRPr="00A5463E" w:rsidRDefault="00A5463E" w:rsidP="00E75303">
            <w:pPr>
              <w:pStyle w:val="TAL"/>
            </w:pPr>
            <w:r w:rsidRPr="00A5463E">
              <w:t>x0111</w:t>
            </w:r>
          </w:p>
        </w:tc>
        <w:tc>
          <w:tcPr>
            <w:tcW w:w="2898" w:type="dxa"/>
          </w:tcPr>
          <w:p w14:paraId="6DE9F9B5" w14:textId="77777777" w:rsidR="00A5463E" w:rsidRPr="00A5463E" w:rsidRDefault="00A5463E" w:rsidP="00E75303">
            <w:pPr>
              <w:pStyle w:val="TAL"/>
            </w:pPr>
            <w:r w:rsidRPr="00A5463E">
              <w:t>Subclause 9.2.22</w:t>
            </w:r>
          </w:p>
        </w:tc>
        <w:tc>
          <w:tcPr>
            <w:tcW w:w="1488" w:type="dxa"/>
          </w:tcPr>
          <w:p w14:paraId="441D88F8"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3F90DF4" w14:textId="77777777" w:rsidTr="00E75303">
        <w:trPr>
          <w:jc w:val="center"/>
        </w:trPr>
        <w:tc>
          <w:tcPr>
            <w:tcW w:w="2497" w:type="dxa"/>
          </w:tcPr>
          <w:p w14:paraId="298DBFB0"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3DFF88FF" w14:textId="77777777" w:rsidR="00A5463E" w:rsidRPr="00A5463E" w:rsidRDefault="00A5463E" w:rsidP="00E75303">
            <w:pPr>
              <w:pStyle w:val="TAL"/>
            </w:pPr>
            <w:r w:rsidRPr="00A5463E">
              <w:t>x1000</w:t>
            </w:r>
          </w:p>
        </w:tc>
        <w:tc>
          <w:tcPr>
            <w:tcW w:w="2898" w:type="dxa"/>
          </w:tcPr>
          <w:p w14:paraId="0F37721C" w14:textId="77777777" w:rsidR="00A5463E" w:rsidRPr="00A5463E" w:rsidRDefault="00A5463E" w:rsidP="00E75303">
            <w:pPr>
              <w:pStyle w:val="TAL"/>
            </w:pPr>
            <w:r w:rsidRPr="00A5463E">
              <w:t>Subclause 9.2.24</w:t>
            </w:r>
          </w:p>
        </w:tc>
        <w:tc>
          <w:tcPr>
            <w:tcW w:w="1488" w:type="dxa"/>
          </w:tcPr>
          <w:p w14:paraId="5D215CFC"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6EF3DEF" w14:textId="77777777" w:rsidTr="00E75303">
        <w:trPr>
          <w:jc w:val="center"/>
        </w:trPr>
        <w:tc>
          <w:tcPr>
            <w:tcW w:w="8080" w:type="dxa"/>
            <w:gridSpan w:val="4"/>
          </w:tcPr>
          <w:p w14:paraId="649944B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0327DEE8" w14:textId="77777777" w:rsidR="00A5463E" w:rsidRPr="00A5463E" w:rsidRDefault="00A5463E" w:rsidP="00A5463E"/>
    <w:p w14:paraId="2B9F1F08" w14:textId="77777777" w:rsidR="00A5463E" w:rsidRPr="00A5463E" w:rsidRDefault="00A5463E" w:rsidP="00A5463E">
      <w:r w:rsidRPr="00A5463E">
        <w:t>The table 9.2.2.1-2 provides a list of transmission control messages sent by the transmission control server.</w:t>
      </w:r>
    </w:p>
    <w:p w14:paraId="12764AF5"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63979919" w14:textId="77777777" w:rsidTr="00E75303">
        <w:trPr>
          <w:jc w:val="center"/>
        </w:trPr>
        <w:tc>
          <w:tcPr>
            <w:tcW w:w="3322" w:type="dxa"/>
            <w:shd w:val="clear" w:color="auto" w:fill="CCCCCC"/>
          </w:tcPr>
          <w:p w14:paraId="5F264356" w14:textId="77777777" w:rsidR="00A5463E" w:rsidRPr="00A5463E" w:rsidRDefault="00A5463E" w:rsidP="00E75303">
            <w:pPr>
              <w:pStyle w:val="TAH"/>
            </w:pPr>
            <w:r w:rsidRPr="00A5463E">
              <w:t>Message name</w:t>
            </w:r>
          </w:p>
        </w:tc>
        <w:tc>
          <w:tcPr>
            <w:tcW w:w="1007" w:type="dxa"/>
            <w:shd w:val="clear" w:color="auto" w:fill="CCCCCC"/>
          </w:tcPr>
          <w:p w14:paraId="59F22C22" w14:textId="77777777" w:rsidR="00A5463E" w:rsidRPr="00A5463E" w:rsidRDefault="00A5463E" w:rsidP="00E75303">
            <w:pPr>
              <w:pStyle w:val="TAH"/>
            </w:pPr>
            <w:r w:rsidRPr="00A5463E">
              <w:t>Subtype</w:t>
            </w:r>
          </w:p>
        </w:tc>
        <w:tc>
          <w:tcPr>
            <w:tcW w:w="1842" w:type="dxa"/>
            <w:shd w:val="clear" w:color="auto" w:fill="CCCCCC"/>
          </w:tcPr>
          <w:p w14:paraId="3A93F1CA" w14:textId="77777777" w:rsidR="00A5463E" w:rsidRPr="00A5463E" w:rsidRDefault="00A5463E" w:rsidP="00E75303">
            <w:pPr>
              <w:pStyle w:val="TAH"/>
            </w:pPr>
            <w:r w:rsidRPr="00A5463E">
              <w:t>Reference</w:t>
            </w:r>
          </w:p>
        </w:tc>
        <w:tc>
          <w:tcPr>
            <w:tcW w:w="1909" w:type="dxa"/>
            <w:shd w:val="clear" w:color="auto" w:fill="CCCCCC"/>
          </w:tcPr>
          <w:p w14:paraId="58AF9944" w14:textId="77777777" w:rsidR="00A5463E" w:rsidRPr="00A5463E" w:rsidRDefault="00A5463E" w:rsidP="00E75303">
            <w:pPr>
              <w:pStyle w:val="TAH"/>
            </w:pPr>
            <w:r w:rsidRPr="00A5463E">
              <w:t>Direction</w:t>
            </w:r>
          </w:p>
        </w:tc>
      </w:tr>
      <w:tr w:rsidR="00A5463E" w:rsidRPr="00A5463E" w14:paraId="530442BC" w14:textId="77777777" w:rsidTr="00E75303">
        <w:trPr>
          <w:jc w:val="center"/>
        </w:trPr>
        <w:tc>
          <w:tcPr>
            <w:tcW w:w="3322" w:type="dxa"/>
          </w:tcPr>
          <w:p w14:paraId="49D9344A" w14:textId="77777777" w:rsidR="00A5463E" w:rsidRPr="00A5463E" w:rsidRDefault="00A5463E" w:rsidP="00E75303">
            <w:pPr>
              <w:pStyle w:val="TAL"/>
            </w:pPr>
            <w:r w:rsidRPr="00A5463E">
              <w:t>Transmission Granted</w:t>
            </w:r>
          </w:p>
        </w:tc>
        <w:tc>
          <w:tcPr>
            <w:tcW w:w="1007" w:type="dxa"/>
          </w:tcPr>
          <w:p w14:paraId="2CB7DD6A" w14:textId="77777777" w:rsidR="00A5463E" w:rsidRPr="00A5463E" w:rsidRDefault="00A5463E" w:rsidP="00E75303">
            <w:pPr>
              <w:pStyle w:val="TAL"/>
            </w:pPr>
            <w:r w:rsidRPr="00A5463E">
              <w:t>x0000</w:t>
            </w:r>
          </w:p>
        </w:tc>
        <w:tc>
          <w:tcPr>
            <w:tcW w:w="1842" w:type="dxa"/>
          </w:tcPr>
          <w:p w14:paraId="24B5FFE1" w14:textId="77777777" w:rsidR="00A5463E" w:rsidRPr="00A5463E" w:rsidRDefault="00A5463E" w:rsidP="00E75303">
            <w:pPr>
              <w:pStyle w:val="TAL"/>
            </w:pPr>
            <w:r w:rsidRPr="00A5463E">
              <w:t>Subclause 9.2.5</w:t>
            </w:r>
          </w:p>
        </w:tc>
        <w:tc>
          <w:tcPr>
            <w:tcW w:w="1909" w:type="dxa"/>
          </w:tcPr>
          <w:p w14:paraId="7526227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8CC553" w14:textId="77777777" w:rsidTr="00E75303">
        <w:trPr>
          <w:jc w:val="center"/>
        </w:trPr>
        <w:tc>
          <w:tcPr>
            <w:tcW w:w="3322" w:type="dxa"/>
          </w:tcPr>
          <w:p w14:paraId="6580FF89" w14:textId="77777777" w:rsidR="00A5463E" w:rsidRPr="00A5463E" w:rsidRDefault="00A5463E" w:rsidP="00E75303">
            <w:pPr>
              <w:pStyle w:val="TAL"/>
            </w:pPr>
            <w:r w:rsidRPr="00A5463E">
              <w:t>Transmission Rejected</w:t>
            </w:r>
          </w:p>
        </w:tc>
        <w:tc>
          <w:tcPr>
            <w:tcW w:w="1007" w:type="dxa"/>
          </w:tcPr>
          <w:p w14:paraId="20D8116C" w14:textId="77777777" w:rsidR="00A5463E" w:rsidRPr="00A5463E" w:rsidRDefault="00A5463E" w:rsidP="00E75303">
            <w:pPr>
              <w:pStyle w:val="TAL"/>
            </w:pPr>
            <w:r w:rsidRPr="00A5463E">
              <w:t>x0001</w:t>
            </w:r>
          </w:p>
        </w:tc>
        <w:tc>
          <w:tcPr>
            <w:tcW w:w="1842" w:type="dxa"/>
          </w:tcPr>
          <w:p w14:paraId="1C21303B" w14:textId="77777777" w:rsidR="00A5463E" w:rsidRPr="00A5463E" w:rsidRDefault="00A5463E" w:rsidP="00E75303">
            <w:pPr>
              <w:pStyle w:val="TAL"/>
            </w:pPr>
            <w:r w:rsidRPr="00A5463E">
              <w:t>Subclause 9.2.6</w:t>
            </w:r>
          </w:p>
        </w:tc>
        <w:tc>
          <w:tcPr>
            <w:tcW w:w="1909" w:type="dxa"/>
          </w:tcPr>
          <w:p w14:paraId="404412A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E12E0F8" w14:textId="77777777" w:rsidTr="00E75303">
        <w:trPr>
          <w:jc w:val="center"/>
        </w:trPr>
        <w:tc>
          <w:tcPr>
            <w:tcW w:w="3322" w:type="dxa"/>
          </w:tcPr>
          <w:p w14:paraId="497AB228" w14:textId="77777777" w:rsidR="00A5463E" w:rsidRPr="00A5463E" w:rsidRDefault="00A5463E" w:rsidP="00E75303">
            <w:pPr>
              <w:pStyle w:val="TAL"/>
            </w:pPr>
            <w:r w:rsidRPr="00A5463E">
              <w:t xml:space="preserve">Transmission Arbitration Taken </w:t>
            </w:r>
          </w:p>
        </w:tc>
        <w:tc>
          <w:tcPr>
            <w:tcW w:w="1007" w:type="dxa"/>
          </w:tcPr>
          <w:p w14:paraId="03117A6F" w14:textId="77777777" w:rsidR="00A5463E" w:rsidRPr="00A5463E" w:rsidRDefault="00A5463E" w:rsidP="00E75303">
            <w:pPr>
              <w:pStyle w:val="TAL"/>
            </w:pPr>
            <w:r w:rsidRPr="00A5463E">
              <w:t>x0010</w:t>
            </w:r>
          </w:p>
        </w:tc>
        <w:tc>
          <w:tcPr>
            <w:tcW w:w="1842" w:type="dxa"/>
          </w:tcPr>
          <w:p w14:paraId="509295E4" w14:textId="77777777" w:rsidR="00A5463E" w:rsidRPr="00A5463E" w:rsidRDefault="00A5463E" w:rsidP="00E75303">
            <w:pPr>
              <w:pStyle w:val="TAL"/>
            </w:pPr>
            <w:r w:rsidRPr="00A5463E">
              <w:t>Subclause 9.2.8</w:t>
            </w:r>
          </w:p>
        </w:tc>
        <w:tc>
          <w:tcPr>
            <w:tcW w:w="1909" w:type="dxa"/>
          </w:tcPr>
          <w:p w14:paraId="228D340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23FFFE1" w14:textId="77777777" w:rsidTr="00E75303">
        <w:trPr>
          <w:jc w:val="center"/>
        </w:trPr>
        <w:tc>
          <w:tcPr>
            <w:tcW w:w="3322" w:type="dxa"/>
          </w:tcPr>
          <w:p w14:paraId="554D4270" w14:textId="77777777" w:rsidR="00A5463E" w:rsidRPr="00A5463E" w:rsidRDefault="00A5463E" w:rsidP="00E75303">
            <w:pPr>
              <w:pStyle w:val="TAL"/>
            </w:pPr>
            <w:r w:rsidRPr="00A5463E">
              <w:t>Transmission Arbitration Release</w:t>
            </w:r>
          </w:p>
        </w:tc>
        <w:tc>
          <w:tcPr>
            <w:tcW w:w="1007" w:type="dxa"/>
          </w:tcPr>
          <w:p w14:paraId="0FFAB34F" w14:textId="77777777" w:rsidR="00A5463E" w:rsidRPr="00A5463E" w:rsidRDefault="00A5463E" w:rsidP="00E75303">
            <w:pPr>
              <w:pStyle w:val="TAL"/>
            </w:pPr>
            <w:r w:rsidRPr="00A5463E">
              <w:t>x0011</w:t>
            </w:r>
          </w:p>
        </w:tc>
        <w:tc>
          <w:tcPr>
            <w:tcW w:w="1842" w:type="dxa"/>
          </w:tcPr>
          <w:p w14:paraId="1FBD9167" w14:textId="77777777" w:rsidR="00A5463E" w:rsidRPr="00A5463E" w:rsidRDefault="00A5463E" w:rsidP="00E75303">
            <w:pPr>
              <w:pStyle w:val="TAL"/>
            </w:pPr>
            <w:r w:rsidRPr="00A5463E">
              <w:t>Subclause 9.2.9</w:t>
            </w:r>
          </w:p>
        </w:tc>
        <w:tc>
          <w:tcPr>
            <w:tcW w:w="1909" w:type="dxa"/>
          </w:tcPr>
          <w:p w14:paraId="467FDCA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0F8FFDE" w14:textId="77777777" w:rsidTr="00E75303">
        <w:trPr>
          <w:jc w:val="center"/>
        </w:trPr>
        <w:tc>
          <w:tcPr>
            <w:tcW w:w="3322" w:type="dxa"/>
          </w:tcPr>
          <w:p w14:paraId="5C482A16" w14:textId="77777777" w:rsidR="00A5463E" w:rsidRPr="00A5463E" w:rsidDel="00086E05" w:rsidRDefault="00A5463E" w:rsidP="00E75303">
            <w:pPr>
              <w:pStyle w:val="TAL"/>
            </w:pPr>
            <w:r w:rsidRPr="00A5463E">
              <w:t>Transmission Revoked</w:t>
            </w:r>
          </w:p>
        </w:tc>
        <w:tc>
          <w:tcPr>
            <w:tcW w:w="1007" w:type="dxa"/>
          </w:tcPr>
          <w:p w14:paraId="5783758B" w14:textId="77777777" w:rsidR="00A5463E" w:rsidRPr="00A5463E" w:rsidRDefault="00A5463E" w:rsidP="00E75303">
            <w:pPr>
              <w:pStyle w:val="TAL"/>
            </w:pPr>
            <w:r w:rsidRPr="00A5463E">
              <w:t>x0100</w:t>
            </w:r>
          </w:p>
        </w:tc>
        <w:tc>
          <w:tcPr>
            <w:tcW w:w="1842" w:type="dxa"/>
          </w:tcPr>
          <w:p w14:paraId="69413062" w14:textId="77777777" w:rsidR="00A5463E" w:rsidRPr="00A5463E" w:rsidRDefault="00A5463E" w:rsidP="00E75303">
            <w:pPr>
              <w:pStyle w:val="TAL"/>
            </w:pPr>
            <w:r w:rsidRPr="00A5463E">
              <w:t>Subclause 9.2.10</w:t>
            </w:r>
          </w:p>
        </w:tc>
        <w:tc>
          <w:tcPr>
            <w:tcW w:w="1909" w:type="dxa"/>
          </w:tcPr>
          <w:p w14:paraId="04EA061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5C00E63" w14:textId="77777777" w:rsidTr="00E75303">
        <w:trPr>
          <w:jc w:val="center"/>
        </w:trPr>
        <w:tc>
          <w:tcPr>
            <w:tcW w:w="3322" w:type="dxa"/>
          </w:tcPr>
          <w:p w14:paraId="0B7CBB1F" w14:textId="77777777" w:rsidR="00A5463E" w:rsidRPr="00A5463E" w:rsidRDefault="00A5463E" w:rsidP="00E75303">
            <w:pPr>
              <w:pStyle w:val="TAL"/>
            </w:pPr>
            <w:r w:rsidRPr="00A5463E">
              <w:t>Queue Position Info</w:t>
            </w:r>
          </w:p>
        </w:tc>
        <w:tc>
          <w:tcPr>
            <w:tcW w:w="1007" w:type="dxa"/>
          </w:tcPr>
          <w:p w14:paraId="4B235513" w14:textId="77777777" w:rsidR="00A5463E" w:rsidRPr="00A5463E" w:rsidRDefault="00A5463E" w:rsidP="00E75303">
            <w:pPr>
              <w:pStyle w:val="TAL"/>
            </w:pPr>
            <w:r w:rsidRPr="00A5463E">
              <w:t>x0101</w:t>
            </w:r>
          </w:p>
        </w:tc>
        <w:tc>
          <w:tcPr>
            <w:tcW w:w="1842" w:type="dxa"/>
          </w:tcPr>
          <w:p w14:paraId="25839850" w14:textId="77777777" w:rsidR="00A5463E" w:rsidRPr="00A5463E" w:rsidRDefault="00A5463E" w:rsidP="00E75303">
            <w:pPr>
              <w:pStyle w:val="TAL"/>
            </w:pPr>
            <w:r w:rsidRPr="00A5463E">
              <w:t>Subclause 9.2.12</w:t>
            </w:r>
          </w:p>
        </w:tc>
        <w:tc>
          <w:tcPr>
            <w:tcW w:w="1909" w:type="dxa"/>
          </w:tcPr>
          <w:p w14:paraId="447709C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812022C" w14:textId="77777777" w:rsidTr="00E75303">
        <w:trPr>
          <w:jc w:val="center"/>
        </w:trPr>
        <w:tc>
          <w:tcPr>
            <w:tcW w:w="3322" w:type="dxa"/>
          </w:tcPr>
          <w:p w14:paraId="53F4AAAE" w14:textId="77777777" w:rsidR="00A5463E" w:rsidRPr="00A5463E" w:rsidRDefault="00A5463E" w:rsidP="00E75303">
            <w:pPr>
              <w:pStyle w:val="TAL"/>
            </w:pPr>
            <w:r w:rsidRPr="00A5463E">
              <w:t>Media transmission</w:t>
            </w:r>
            <w:r w:rsidR="00037BD2">
              <w:t xml:space="preserve"> notification</w:t>
            </w:r>
          </w:p>
        </w:tc>
        <w:tc>
          <w:tcPr>
            <w:tcW w:w="1007" w:type="dxa"/>
          </w:tcPr>
          <w:p w14:paraId="6C44B052" w14:textId="77777777" w:rsidR="00A5463E" w:rsidRPr="00A5463E" w:rsidRDefault="00A5463E" w:rsidP="00E75303">
            <w:pPr>
              <w:pStyle w:val="TAL"/>
            </w:pPr>
            <w:r w:rsidRPr="00A5463E">
              <w:t>x0110</w:t>
            </w:r>
          </w:p>
        </w:tc>
        <w:tc>
          <w:tcPr>
            <w:tcW w:w="1842" w:type="dxa"/>
          </w:tcPr>
          <w:p w14:paraId="222D3533" w14:textId="77777777" w:rsidR="00A5463E" w:rsidRPr="00A5463E" w:rsidRDefault="00A5463E" w:rsidP="00E75303">
            <w:pPr>
              <w:pStyle w:val="TAL"/>
            </w:pPr>
            <w:r w:rsidRPr="00A5463E">
              <w:t>Subclause 9.2.13</w:t>
            </w:r>
          </w:p>
        </w:tc>
        <w:tc>
          <w:tcPr>
            <w:tcW w:w="1909" w:type="dxa"/>
          </w:tcPr>
          <w:p w14:paraId="3B5E9F4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0B4D652" w14:textId="77777777" w:rsidTr="00E75303">
        <w:trPr>
          <w:jc w:val="center"/>
        </w:trPr>
        <w:tc>
          <w:tcPr>
            <w:tcW w:w="3322" w:type="dxa"/>
          </w:tcPr>
          <w:p w14:paraId="25EA2A7A" w14:textId="77777777" w:rsidR="00A5463E" w:rsidRPr="00A5463E" w:rsidRDefault="00A5463E" w:rsidP="00E75303">
            <w:pPr>
              <w:pStyle w:val="TAL"/>
            </w:pPr>
            <w:r w:rsidRPr="00A5463E">
              <w:t>Receive media response</w:t>
            </w:r>
          </w:p>
        </w:tc>
        <w:tc>
          <w:tcPr>
            <w:tcW w:w="1007" w:type="dxa"/>
          </w:tcPr>
          <w:p w14:paraId="236C51A7" w14:textId="77777777" w:rsidR="00A5463E" w:rsidRPr="00A5463E" w:rsidRDefault="00A5463E" w:rsidP="00E75303">
            <w:pPr>
              <w:pStyle w:val="TAL"/>
            </w:pPr>
            <w:r w:rsidRPr="00A5463E">
              <w:t>x0111</w:t>
            </w:r>
          </w:p>
        </w:tc>
        <w:tc>
          <w:tcPr>
            <w:tcW w:w="1842" w:type="dxa"/>
          </w:tcPr>
          <w:p w14:paraId="0D854A83" w14:textId="77777777" w:rsidR="00A5463E" w:rsidRPr="00A5463E" w:rsidRDefault="00A5463E" w:rsidP="00E75303">
            <w:pPr>
              <w:pStyle w:val="TAL"/>
            </w:pPr>
            <w:r w:rsidRPr="00A5463E">
              <w:t>Subclause 9.2.15</w:t>
            </w:r>
          </w:p>
        </w:tc>
        <w:tc>
          <w:tcPr>
            <w:tcW w:w="1909" w:type="dxa"/>
          </w:tcPr>
          <w:p w14:paraId="4D884B1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8EB06E" w14:textId="77777777" w:rsidTr="00E75303">
        <w:trPr>
          <w:jc w:val="center"/>
        </w:trPr>
        <w:tc>
          <w:tcPr>
            <w:tcW w:w="3322" w:type="dxa"/>
          </w:tcPr>
          <w:p w14:paraId="348EC708" w14:textId="77777777" w:rsidR="00A5463E" w:rsidRPr="00A5463E" w:rsidRDefault="00A5463E" w:rsidP="00E75303">
            <w:pPr>
              <w:pStyle w:val="TAL"/>
            </w:pPr>
            <w:r w:rsidRPr="00A5463E">
              <w:t>Media reception notification</w:t>
            </w:r>
          </w:p>
        </w:tc>
        <w:tc>
          <w:tcPr>
            <w:tcW w:w="1007" w:type="dxa"/>
          </w:tcPr>
          <w:p w14:paraId="64763D12" w14:textId="77777777" w:rsidR="00A5463E" w:rsidRPr="00A5463E" w:rsidRDefault="00A5463E" w:rsidP="00E75303">
            <w:pPr>
              <w:pStyle w:val="TAL"/>
            </w:pPr>
            <w:r w:rsidRPr="00A5463E">
              <w:t>x1000</w:t>
            </w:r>
          </w:p>
        </w:tc>
        <w:tc>
          <w:tcPr>
            <w:tcW w:w="1842" w:type="dxa"/>
          </w:tcPr>
          <w:p w14:paraId="2711C59A" w14:textId="77777777" w:rsidR="00A5463E" w:rsidRPr="00A5463E" w:rsidRDefault="00A5463E" w:rsidP="00E75303">
            <w:pPr>
              <w:pStyle w:val="TAL"/>
            </w:pPr>
            <w:r w:rsidRPr="00A5463E">
              <w:t>Subclause 9.2.16</w:t>
            </w:r>
          </w:p>
        </w:tc>
        <w:tc>
          <w:tcPr>
            <w:tcW w:w="1909" w:type="dxa"/>
          </w:tcPr>
          <w:p w14:paraId="6FD66F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B81261" w14:textId="77777777" w:rsidTr="00E75303">
        <w:trPr>
          <w:jc w:val="center"/>
        </w:trPr>
        <w:tc>
          <w:tcPr>
            <w:tcW w:w="3322" w:type="dxa"/>
          </w:tcPr>
          <w:p w14:paraId="4D132D86" w14:textId="77777777" w:rsidR="00A5463E" w:rsidRPr="00CE7B99" w:rsidRDefault="00FD00F4" w:rsidP="00E75303">
            <w:pPr>
              <w:pStyle w:val="TAL"/>
              <w:rPr>
                <w:lang w:val="fr-FR"/>
              </w:rPr>
            </w:pPr>
            <w:r>
              <w:rPr>
                <w:lang w:val="fr-FR"/>
              </w:rPr>
              <w:t>void</w:t>
            </w:r>
          </w:p>
        </w:tc>
        <w:tc>
          <w:tcPr>
            <w:tcW w:w="1007" w:type="dxa"/>
          </w:tcPr>
          <w:p w14:paraId="73C6450B" w14:textId="77777777" w:rsidR="00A5463E" w:rsidRPr="00A5463E" w:rsidRDefault="00A5463E" w:rsidP="00E75303">
            <w:pPr>
              <w:pStyle w:val="TAL"/>
            </w:pPr>
            <w:r w:rsidRPr="00A5463E">
              <w:t>x1001</w:t>
            </w:r>
          </w:p>
        </w:tc>
        <w:tc>
          <w:tcPr>
            <w:tcW w:w="1842" w:type="dxa"/>
          </w:tcPr>
          <w:p w14:paraId="1853AF42" w14:textId="77777777" w:rsidR="00A5463E" w:rsidRPr="00CE7B99" w:rsidRDefault="00FD00F4" w:rsidP="00E75303">
            <w:pPr>
              <w:pStyle w:val="TAL"/>
              <w:rPr>
                <w:lang w:val="fr-FR"/>
              </w:rPr>
            </w:pPr>
            <w:r>
              <w:rPr>
                <w:lang w:val="fr-FR"/>
              </w:rPr>
              <w:t>void</w:t>
            </w:r>
          </w:p>
        </w:tc>
        <w:tc>
          <w:tcPr>
            <w:tcW w:w="1909" w:type="dxa"/>
          </w:tcPr>
          <w:p w14:paraId="5D773EFB" w14:textId="77777777" w:rsidR="00A5463E" w:rsidRPr="00CE7B99" w:rsidRDefault="00FD00F4" w:rsidP="00E75303">
            <w:pPr>
              <w:pStyle w:val="TAL"/>
              <w:rPr>
                <w:lang w:val="fr-FR"/>
              </w:rPr>
            </w:pPr>
            <w:r>
              <w:rPr>
                <w:lang w:val="fr-FR"/>
              </w:rPr>
              <w:t>void</w:t>
            </w:r>
          </w:p>
        </w:tc>
      </w:tr>
      <w:tr w:rsidR="00A5463E" w:rsidRPr="00A5463E" w14:paraId="596E17E5" w14:textId="77777777" w:rsidTr="00E75303">
        <w:trPr>
          <w:jc w:val="center"/>
        </w:trPr>
        <w:tc>
          <w:tcPr>
            <w:tcW w:w="3322" w:type="dxa"/>
          </w:tcPr>
          <w:p w14:paraId="2AA5DBFF" w14:textId="77777777" w:rsidR="00A5463E" w:rsidRPr="00A5463E" w:rsidRDefault="002477B2" w:rsidP="00E75303">
            <w:pPr>
              <w:pStyle w:val="TAL"/>
            </w:pPr>
            <w:r>
              <w:t>Transmission</w:t>
            </w:r>
            <w:r w:rsidR="00A5463E" w:rsidRPr="00A5463E">
              <w:t xml:space="preserve"> cancel request notify</w:t>
            </w:r>
          </w:p>
        </w:tc>
        <w:tc>
          <w:tcPr>
            <w:tcW w:w="1007" w:type="dxa"/>
          </w:tcPr>
          <w:p w14:paraId="37F5876D" w14:textId="77777777" w:rsidR="00A5463E" w:rsidRPr="00A5463E" w:rsidRDefault="00A5463E" w:rsidP="00E75303">
            <w:pPr>
              <w:pStyle w:val="TAL"/>
            </w:pPr>
            <w:r w:rsidRPr="00A5463E">
              <w:t>x1010</w:t>
            </w:r>
          </w:p>
        </w:tc>
        <w:tc>
          <w:tcPr>
            <w:tcW w:w="1842" w:type="dxa"/>
          </w:tcPr>
          <w:p w14:paraId="61592681" w14:textId="77777777" w:rsidR="00A5463E" w:rsidRPr="00A5463E" w:rsidRDefault="00A5463E" w:rsidP="00E75303">
            <w:pPr>
              <w:pStyle w:val="TAL"/>
            </w:pPr>
            <w:r w:rsidRPr="00A5463E">
              <w:t>Subclause 9.2.19</w:t>
            </w:r>
          </w:p>
        </w:tc>
        <w:tc>
          <w:tcPr>
            <w:tcW w:w="1909" w:type="dxa"/>
          </w:tcPr>
          <w:p w14:paraId="34270E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4744EF" w14:textId="77777777" w:rsidTr="00E75303">
        <w:trPr>
          <w:jc w:val="center"/>
        </w:trPr>
        <w:tc>
          <w:tcPr>
            <w:tcW w:w="3322" w:type="dxa"/>
          </w:tcPr>
          <w:p w14:paraId="6F9789D9"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23904BFC" w14:textId="77777777" w:rsidR="00A5463E" w:rsidRPr="00A5463E" w:rsidRDefault="00A5463E" w:rsidP="00E75303">
            <w:pPr>
              <w:pStyle w:val="TAL"/>
            </w:pPr>
            <w:r w:rsidRPr="00A5463E">
              <w:t>x1011</w:t>
            </w:r>
          </w:p>
        </w:tc>
        <w:tc>
          <w:tcPr>
            <w:tcW w:w="1842" w:type="dxa"/>
          </w:tcPr>
          <w:p w14:paraId="71BFC9A7" w14:textId="77777777" w:rsidR="00A5463E" w:rsidRPr="00A5463E" w:rsidRDefault="00A5463E" w:rsidP="00E75303">
            <w:pPr>
              <w:pStyle w:val="TAL"/>
            </w:pPr>
            <w:r w:rsidRPr="00A5463E">
              <w:t>Subclause 9.2.23</w:t>
            </w:r>
          </w:p>
        </w:tc>
        <w:tc>
          <w:tcPr>
            <w:tcW w:w="1909" w:type="dxa"/>
          </w:tcPr>
          <w:p w14:paraId="65A7F3F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799029" w14:textId="77777777" w:rsidTr="00E75303">
        <w:trPr>
          <w:jc w:val="center"/>
        </w:trPr>
        <w:tc>
          <w:tcPr>
            <w:tcW w:w="3322" w:type="dxa"/>
          </w:tcPr>
          <w:p w14:paraId="042C8ED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C70BE6C" w14:textId="77777777" w:rsidR="00A5463E" w:rsidRPr="00A5463E" w:rsidRDefault="00A5463E" w:rsidP="00E75303">
            <w:pPr>
              <w:pStyle w:val="TAL"/>
            </w:pPr>
            <w:r w:rsidRPr="00A5463E">
              <w:t>x1100</w:t>
            </w:r>
          </w:p>
        </w:tc>
        <w:tc>
          <w:tcPr>
            <w:tcW w:w="1842" w:type="dxa"/>
          </w:tcPr>
          <w:p w14:paraId="4C4619CA" w14:textId="77777777" w:rsidR="00A5463E" w:rsidRPr="00A5463E" w:rsidRDefault="00A5463E" w:rsidP="00E75303">
            <w:pPr>
              <w:pStyle w:val="TAL"/>
            </w:pPr>
            <w:r w:rsidRPr="00A5463E">
              <w:t>Subclause 9.2.25</w:t>
            </w:r>
          </w:p>
        </w:tc>
        <w:tc>
          <w:tcPr>
            <w:tcW w:w="1909" w:type="dxa"/>
          </w:tcPr>
          <w:p w14:paraId="38582B1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C9ABEEA" w14:textId="77777777" w:rsidTr="00E75303">
        <w:trPr>
          <w:jc w:val="center"/>
        </w:trPr>
        <w:tc>
          <w:tcPr>
            <w:tcW w:w="3322" w:type="dxa"/>
          </w:tcPr>
          <w:p w14:paraId="379C2BF8" w14:textId="77777777" w:rsidR="00A5463E" w:rsidRPr="00A5463E" w:rsidRDefault="00A5463E" w:rsidP="00E75303">
            <w:pPr>
              <w:pStyle w:val="TAL"/>
            </w:pPr>
            <w:r w:rsidRPr="00A5463E">
              <w:t>Media reception override notification</w:t>
            </w:r>
          </w:p>
        </w:tc>
        <w:tc>
          <w:tcPr>
            <w:tcW w:w="1007" w:type="dxa"/>
          </w:tcPr>
          <w:p w14:paraId="7D4F8FF9" w14:textId="77777777" w:rsidR="00A5463E" w:rsidRPr="00A5463E" w:rsidRDefault="00A5463E" w:rsidP="00E75303">
            <w:pPr>
              <w:pStyle w:val="TAL"/>
            </w:pPr>
            <w:r w:rsidRPr="00A5463E">
              <w:t>x1101</w:t>
            </w:r>
          </w:p>
        </w:tc>
        <w:tc>
          <w:tcPr>
            <w:tcW w:w="1842" w:type="dxa"/>
          </w:tcPr>
          <w:p w14:paraId="70533D36" w14:textId="77777777" w:rsidR="00A5463E" w:rsidRPr="00A5463E" w:rsidRDefault="00A5463E" w:rsidP="00E75303">
            <w:pPr>
              <w:pStyle w:val="TAL"/>
            </w:pPr>
            <w:r w:rsidRPr="00A5463E">
              <w:t>Subclause 9.2.28</w:t>
            </w:r>
          </w:p>
        </w:tc>
        <w:tc>
          <w:tcPr>
            <w:tcW w:w="1909" w:type="dxa"/>
          </w:tcPr>
          <w:p w14:paraId="4460474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45CCCF2" w14:textId="77777777" w:rsidTr="00E75303">
        <w:trPr>
          <w:jc w:val="center"/>
        </w:trPr>
        <w:tc>
          <w:tcPr>
            <w:tcW w:w="3322" w:type="dxa"/>
          </w:tcPr>
          <w:p w14:paraId="179AEE3A"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DB1EB08" w14:textId="77777777" w:rsidR="00A5463E" w:rsidRPr="00A5463E" w:rsidRDefault="00A5463E" w:rsidP="00E75303">
            <w:pPr>
              <w:pStyle w:val="TAL"/>
            </w:pPr>
            <w:r w:rsidRPr="00A5463E">
              <w:t>x1110</w:t>
            </w:r>
          </w:p>
        </w:tc>
        <w:tc>
          <w:tcPr>
            <w:tcW w:w="1842" w:type="dxa"/>
          </w:tcPr>
          <w:p w14:paraId="1D926215" w14:textId="77777777" w:rsidR="00A5463E" w:rsidRPr="00A5463E" w:rsidRDefault="00A5463E" w:rsidP="00E75303">
            <w:pPr>
              <w:pStyle w:val="TAL"/>
            </w:pPr>
            <w:r w:rsidRPr="00A5463E">
              <w:t>Subclause 9.2.29</w:t>
            </w:r>
          </w:p>
        </w:tc>
        <w:tc>
          <w:tcPr>
            <w:tcW w:w="1909" w:type="dxa"/>
          </w:tcPr>
          <w:p w14:paraId="13C980B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19CCD1FF" w14:textId="77777777" w:rsidTr="00620477">
        <w:trPr>
          <w:jc w:val="center"/>
        </w:trPr>
        <w:tc>
          <w:tcPr>
            <w:tcW w:w="3322" w:type="dxa"/>
          </w:tcPr>
          <w:p w14:paraId="672F242C" w14:textId="77777777" w:rsidR="008B7004" w:rsidRPr="00443CCC" w:rsidRDefault="008B7004" w:rsidP="00620477">
            <w:pPr>
              <w:pStyle w:val="TAL"/>
            </w:pPr>
            <w:r w:rsidRPr="00443CCC">
              <w:t>Transmi</w:t>
            </w:r>
            <w:r>
              <w:t>ssion</w:t>
            </w:r>
            <w:r w:rsidRPr="00443CCC">
              <w:t xml:space="preserve"> idle</w:t>
            </w:r>
          </w:p>
        </w:tc>
        <w:tc>
          <w:tcPr>
            <w:tcW w:w="1007" w:type="dxa"/>
          </w:tcPr>
          <w:p w14:paraId="168B9809" w14:textId="77777777" w:rsidR="008B7004" w:rsidRPr="00443CCC" w:rsidRDefault="008B7004" w:rsidP="00620477">
            <w:pPr>
              <w:pStyle w:val="TAL"/>
            </w:pPr>
            <w:r>
              <w:t>0</w:t>
            </w:r>
            <w:r w:rsidRPr="00443CCC">
              <w:t>1111</w:t>
            </w:r>
          </w:p>
        </w:tc>
        <w:tc>
          <w:tcPr>
            <w:tcW w:w="1842" w:type="dxa"/>
          </w:tcPr>
          <w:p w14:paraId="045441E7" w14:textId="77777777" w:rsidR="008B7004" w:rsidRPr="00443CCC" w:rsidRDefault="008B7004" w:rsidP="00620477">
            <w:pPr>
              <w:pStyle w:val="TAL"/>
            </w:pPr>
            <w:r w:rsidRPr="00443CCC">
              <w:t>Subclause 9.2.30</w:t>
            </w:r>
          </w:p>
        </w:tc>
        <w:tc>
          <w:tcPr>
            <w:tcW w:w="1909" w:type="dxa"/>
          </w:tcPr>
          <w:p w14:paraId="2F70E9F9"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74494F9B" w14:textId="77777777" w:rsidTr="00E75303">
        <w:trPr>
          <w:jc w:val="center"/>
        </w:trPr>
        <w:tc>
          <w:tcPr>
            <w:tcW w:w="8080" w:type="dxa"/>
            <w:gridSpan w:val="4"/>
          </w:tcPr>
          <w:p w14:paraId="61A0E3A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B7FEF62" w14:textId="77777777" w:rsidR="00A5463E" w:rsidRPr="00A5463E" w:rsidRDefault="00A5463E" w:rsidP="00A5463E"/>
    <w:p w14:paraId="360F6908" w14:textId="77777777" w:rsidR="00A5463E" w:rsidRPr="00A5463E" w:rsidRDefault="00A5463E" w:rsidP="00A5463E">
      <w:r w:rsidRPr="00A5463E">
        <w:t>The table 9.2.2.1-3 provides a list of transmission control messages sent by both the transmission control server and transmission control participant.</w:t>
      </w:r>
    </w:p>
    <w:p w14:paraId="083D1700" w14:textId="77777777" w:rsidR="00A5463E" w:rsidRPr="00A5463E" w:rsidRDefault="00A5463E" w:rsidP="00A5463E">
      <w:pPr>
        <w:pStyle w:val="TH"/>
      </w:pPr>
    </w:p>
    <w:p w14:paraId="2AA80C3B"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1A831CC2" w14:textId="77777777" w:rsidTr="00E75303">
        <w:trPr>
          <w:jc w:val="center"/>
        </w:trPr>
        <w:tc>
          <w:tcPr>
            <w:tcW w:w="3322" w:type="dxa"/>
            <w:shd w:val="clear" w:color="auto" w:fill="CCCCCC"/>
          </w:tcPr>
          <w:p w14:paraId="0BE9F3E0" w14:textId="77777777" w:rsidR="00A5463E" w:rsidRPr="00A5463E" w:rsidRDefault="00A5463E" w:rsidP="00E75303">
            <w:pPr>
              <w:pStyle w:val="TAH"/>
            </w:pPr>
            <w:r w:rsidRPr="00A5463E">
              <w:t>Message name</w:t>
            </w:r>
          </w:p>
        </w:tc>
        <w:tc>
          <w:tcPr>
            <w:tcW w:w="1007" w:type="dxa"/>
            <w:shd w:val="clear" w:color="auto" w:fill="CCCCCC"/>
          </w:tcPr>
          <w:p w14:paraId="293D93F2" w14:textId="77777777" w:rsidR="00A5463E" w:rsidRPr="00A5463E" w:rsidRDefault="00A5463E" w:rsidP="00E75303">
            <w:pPr>
              <w:pStyle w:val="TAH"/>
            </w:pPr>
            <w:r w:rsidRPr="00A5463E">
              <w:t>Subtype</w:t>
            </w:r>
          </w:p>
        </w:tc>
        <w:tc>
          <w:tcPr>
            <w:tcW w:w="1842" w:type="dxa"/>
            <w:shd w:val="clear" w:color="auto" w:fill="CCCCCC"/>
          </w:tcPr>
          <w:p w14:paraId="3A616DE7" w14:textId="77777777" w:rsidR="00A5463E" w:rsidRPr="00A5463E" w:rsidRDefault="00A5463E" w:rsidP="00E75303">
            <w:pPr>
              <w:pStyle w:val="TAH"/>
            </w:pPr>
            <w:r w:rsidRPr="00A5463E">
              <w:t>Reference</w:t>
            </w:r>
          </w:p>
        </w:tc>
        <w:tc>
          <w:tcPr>
            <w:tcW w:w="1909" w:type="dxa"/>
            <w:shd w:val="clear" w:color="auto" w:fill="CCCCCC"/>
          </w:tcPr>
          <w:p w14:paraId="46C1F93B" w14:textId="77777777" w:rsidR="00A5463E" w:rsidRPr="00A5463E" w:rsidRDefault="00A5463E" w:rsidP="00E75303">
            <w:pPr>
              <w:pStyle w:val="TAH"/>
            </w:pPr>
            <w:r w:rsidRPr="00A5463E">
              <w:t>Direction</w:t>
            </w:r>
          </w:p>
        </w:tc>
      </w:tr>
      <w:tr w:rsidR="00A5463E" w:rsidRPr="00A5463E" w14:paraId="17BA9AB2" w14:textId="77777777" w:rsidTr="00E75303">
        <w:trPr>
          <w:jc w:val="center"/>
        </w:trPr>
        <w:tc>
          <w:tcPr>
            <w:tcW w:w="3322" w:type="dxa"/>
          </w:tcPr>
          <w:p w14:paraId="32F30D87" w14:textId="77777777" w:rsidR="00A5463E" w:rsidRPr="00A5463E" w:rsidRDefault="002477B2" w:rsidP="00E75303">
            <w:pPr>
              <w:pStyle w:val="TAL"/>
            </w:pPr>
            <w:r>
              <w:t>Transmission</w:t>
            </w:r>
            <w:r w:rsidR="00A5463E" w:rsidRPr="00A5463E">
              <w:t xml:space="preserve"> end request</w:t>
            </w:r>
          </w:p>
        </w:tc>
        <w:tc>
          <w:tcPr>
            <w:tcW w:w="1007" w:type="dxa"/>
          </w:tcPr>
          <w:p w14:paraId="315ABFB9" w14:textId="77777777" w:rsidR="00A5463E" w:rsidRPr="00A5463E" w:rsidRDefault="00A5463E" w:rsidP="00E75303">
            <w:pPr>
              <w:pStyle w:val="TAL"/>
            </w:pPr>
            <w:r w:rsidRPr="00A5463E">
              <w:t>x0000</w:t>
            </w:r>
          </w:p>
        </w:tc>
        <w:tc>
          <w:tcPr>
            <w:tcW w:w="1842" w:type="dxa"/>
          </w:tcPr>
          <w:p w14:paraId="0179E138" w14:textId="77777777" w:rsidR="00A5463E" w:rsidRPr="00A5463E" w:rsidRDefault="00A5463E" w:rsidP="00E75303">
            <w:pPr>
              <w:pStyle w:val="TAL"/>
            </w:pPr>
            <w:r w:rsidRPr="00A5463E">
              <w:t>Subclause 9.2.20</w:t>
            </w:r>
          </w:p>
        </w:tc>
        <w:tc>
          <w:tcPr>
            <w:tcW w:w="1909" w:type="dxa"/>
          </w:tcPr>
          <w:p w14:paraId="3BC1DFFC"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D86D301" w14:textId="77777777" w:rsidTr="00E75303">
        <w:trPr>
          <w:jc w:val="center"/>
        </w:trPr>
        <w:tc>
          <w:tcPr>
            <w:tcW w:w="3322" w:type="dxa"/>
          </w:tcPr>
          <w:p w14:paraId="6CCD5CED" w14:textId="77777777" w:rsidR="00A5463E" w:rsidRPr="00A5463E" w:rsidRDefault="002477B2" w:rsidP="00E75303">
            <w:pPr>
              <w:pStyle w:val="TAL"/>
            </w:pPr>
            <w:r>
              <w:t>Transmission</w:t>
            </w:r>
            <w:r w:rsidR="00A5463E" w:rsidRPr="00A5463E">
              <w:t xml:space="preserve"> end response</w:t>
            </w:r>
          </w:p>
        </w:tc>
        <w:tc>
          <w:tcPr>
            <w:tcW w:w="1007" w:type="dxa"/>
          </w:tcPr>
          <w:p w14:paraId="1D72EE21" w14:textId="77777777" w:rsidR="00A5463E" w:rsidRPr="00A5463E" w:rsidRDefault="00A5463E" w:rsidP="00E75303">
            <w:pPr>
              <w:pStyle w:val="TAL"/>
            </w:pPr>
            <w:r w:rsidRPr="00A5463E">
              <w:t>x0001</w:t>
            </w:r>
          </w:p>
        </w:tc>
        <w:tc>
          <w:tcPr>
            <w:tcW w:w="1842" w:type="dxa"/>
          </w:tcPr>
          <w:p w14:paraId="5D262F8B" w14:textId="77777777" w:rsidR="00A5463E" w:rsidRPr="00A5463E" w:rsidRDefault="00A5463E" w:rsidP="00E75303">
            <w:pPr>
              <w:pStyle w:val="TAL"/>
            </w:pPr>
            <w:r w:rsidRPr="00A5463E">
              <w:t>Subclause 9.2.21</w:t>
            </w:r>
          </w:p>
        </w:tc>
        <w:tc>
          <w:tcPr>
            <w:tcW w:w="1909" w:type="dxa"/>
          </w:tcPr>
          <w:p w14:paraId="1CFAD3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F732E90" w14:textId="77777777" w:rsidTr="00E75303">
        <w:trPr>
          <w:jc w:val="center"/>
        </w:trPr>
        <w:tc>
          <w:tcPr>
            <w:tcW w:w="3322" w:type="dxa"/>
          </w:tcPr>
          <w:p w14:paraId="1859B345" w14:textId="77777777" w:rsidR="00A5463E" w:rsidRPr="00A5463E" w:rsidRDefault="00A5463E" w:rsidP="00E75303">
            <w:pPr>
              <w:pStyle w:val="TAL"/>
            </w:pPr>
            <w:r w:rsidRPr="00A5463E">
              <w:t>Media reception end request</w:t>
            </w:r>
          </w:p>
        </w:tc>
        <w:tc>
          <w:tcPr>
            <w:tcW w:w="1007" w:type="dxa"/>
          </w:tcPr>
          <w:p w14:paraId="443F12BE" w14:textId="77777777" w:rsidR="00A5463E" w:rsidRPr="00A5463E" w:rsidRDefault="00A5463E" w:rsidP="00E75303">
            <w:pPr>
              <w:pStyle w:val="TAL"/>
            </w:pPr>
            <w:r w:rsidRPr="00A5463E">
              <w:t>x0010</w:t>
            </w:r>
          </w:p>
        </w:tc>
        <w:tc>
          <w:tcPr>
            <w:tcW w:w="1842" w:type="dxa"/>
          </w:tcPr>
          <w:p w14:paraId="42BED119" w14:textId="77777777" w:rsidR="00A5463E" w:rsidRPr="00A5463E" w:rsidRDefault="00A5463E" w:rsidP="00E75303">
            <w:pPr>
              <w:pStyle w:val="TAL"/>
            </w:pPr>
            <w:r w:rsidRPr="00A5463E">
              <w:t>Subclause 9.2.26</w:t>
            </w:r>
          </w:p>
        </w:tc>
        <w:tc>
          <w:tcPr>
            <w:tcW w:w="1909" w:type="dxa"/>
          </w:tcPr>
          <w:p w14:paraId="2D689043"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04A3719D" w14:textId="77777777" w:rsidTr="00E75303">
        <w:trPr>
          <w:jc w:val="center"/>
        </w:trPr>
        <w:tc>
          <w:tcPr>
            <w:tcW w:w="3322" w:type="dxa"/>
          </w:tcPr>
          <w:p w14:paraId="20CE0416" w14:textId="77777777" w:rsidR="00A5463E" w:rsidRPr="00A5463E" w:rsidRDefault="00A5463E" w:rsidP="00E75303">
            <w:pPr>
              <w:pStyle w:val="TAL"/>
            </w:pPr>
            <w:r w:rsidRPr="00A5463E">
              <w:t>Media reception end response</w:t>
            </w:r>
          </w:p>
        </w:tc>
        <w:tc>
          <w:tcPr>
            <w:tcW w:w="1007" w:type="dxa"/>
          </w:tcPr>
          <w:p w14:paraId="1A7F7532" w14:textId="77777777" w:rsidR="00A5463E" w:rsidRPr="00A5463E" w:rsidRDefault="00A5463E" w:rsidP="00E75303">
            <w:pPr>
              <w:pStyle w:val="TAL"/>
            </w:pPr>
            <w:r w:rsidRPr="00A5463E">
              <w:t>x0011</w:t>
            </w:r>
          </w:p>
        </w:tc>
        <w:tc>
          <w:tcPr>
            <w:tcW w:w="1842" w:type="dxa"/>
          </w:tcPr>
          <w:p w14:paraId="26BFB14B" w14:textId="77777777" w:rsidR="00A5463E" w:rsidRPr="00A5463E" w:rsidRDefault="00A5463E" w:rsidP="00E75303">
            <w:pPr>
              <w:pStyle w:val="TAL"/>
            </w:pPr>
            <w:r w:rsidRPr="00A5463E">
              <w:t>Subclause 9.2.27</w:t>
            </w:r>
          </w:p>
        </w:tc>
        <w:tc>
          <w:tcPr>
            <w:tcW w:w="1909" w:type="dxa"/>
          </w:tcPr>
          <w:p w14:paraId="23015194"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7EB04851" w14:textId="77777777" w:rsidTr="00620477">
        <w:trPr>
          <w:jc w:val="center"/>
        </w:trPr>
        <w:tc>
          <w:tcPr>
            <w:tcW w:w="3322" w:type="dxa"/>
          </w:tcPr>
          <w:p w14:paraId="0D4A3528"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72E5FDF2" w14:textId="77777777" w:rsidR="008B7004" w:rsidRPr="00443CCC" w:rsidRDefault="008B7004" w:rsidP="00620477">
            <w:pPr>
              <w:pStyle w:val="TAL"/>
            </w:pPr>
            <w:r>
              <w:t>x</w:t>
            </w:r>
            <w:r w:rsidRPr="00443CCC">
              <w:t>0100</w:t>
            </w:r>
          </w:p>
        </w:tc>
        <w:tc>
          <w:tcPr>
            <w:tcW w:w="1842" w:type="dxa"/>
          </w:tcPr>
          <w:p w14:paraId="7C4C1283" w14:textId="77777777" w:rsidR="008B7004" w:rsidRPr="00443CCC" w:rsidRDefault="008B7004" w:rsidP="00620477">
            <w:pPr>
              <w:pStyle w:val="TAL"/>
            </w:pPr>
            <w:r w:rsidRPr="00443CCC">
              <w:t>Subclause 9.2.31</w:t>
            </w:r>
          </w:p>
        </w:tc>
        <w:tc>
          <w:tcPr>
            <w:tcW w:w="1909" w:type="dxa"/>
          </w:tcPr>
          <w:p w14:paraId="0D6F377C"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00A7F83E" w14:textId="77777777" w:rsidTr="00E75303">
        <w:trPr>
          <w:jc w:val="center"/>
        </w:trPr>
        <w:tc>
          <w:tcPr>
            <w:tcW w:w="8080" w:type="dxa"/>
            <w:gridSpan w:val="4"/>
          </w:tcPr>
          <w:p w14:paraId="4BD33513"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EB09F0" w14:textId="77777777" w:rsidR="00A5463E" w:rsidRPr="00A5463E" w:rsidRDefault="00A5463E" w:rsidP="00A5463E"/>
    <w:p w14:paraId="41E9047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235E45F1" w14:textId="77777777" w:rsidR="00A5463E" w:rsidRPr="00A5463E" w:rsidRDefault="00A5463E" w:rsidP="00A5463E">
      <w:pPr>
        <w:pStyle w:val="B1"/>
      </w:pPr>
      <w:r w:rsidRPr="00A5463E">
        <w:t>'0'</w:t>
      </w:r>
      <w:r w:rsidRPr="00A5463E">
        <w:tab/>
        <w:t>Acknowledgment is not required</w:t>
      </w:r>
    </w:p>
    <w:p w14:paraId="72AE052A" w14:textId="77777777" w:rsidR="00A5463E" w:rsidRPr="00A5463E" w:rsidRDefault="00A5463E" w:rsidP="00A5463E">
      <w:pPr>
        <w:pStyle w:val="B1"/>
      </w:pPr>
      <w:r w:rsidRPr="00A5463E">
        <w:t>'1'</w:t>
      </w:r>
      <w:r w:rsidRPr="00A5463E">
        <w:tab/>
        <w:t>Acknowledgment is required</w:t>
      </w:r>
    </w:p>
    <w:p w14:paraId="19091B90" w14:textId="77777777" w:rsidR="00A5463E" w:rsidRPr="00A5463E" w:rsidRDefault="00A5463E" w:rsidP="00A5463E">
      <w:pPr>
        <w:pStyle w:val="NO"/>
      </w:pPr>
      <w:r w:rsidRPr="00A5463E">
        <w:t>NOTE:</w:t>
      </w:r>
      <w:r w:rsidRPr="00A5463E">
        <w:tab/>
        <w:t>Whether a message needs to be acknowledged or not is described in clause 6.</w:t>
      </w:r>
    </w:p>
    <w:p w14:paraId="0D732E2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16BEECB5" w14:textId="77777777" w:rsidR="00A5463E" w:rsidRPr="00A5463E" w:rsidRDefault="00A5463E" w:rsidP="00CB1EBE">
      <w:pPr>
        <w:pStyle w:val="Heading3"/>
      </w:pPr>
      <w:bookmarkStart w:id="1707" w:name="_Toc20208894"/>
      <w:bookmarkStart w:id="1708" w:name="_Toc36045005"/>
      <w:bookmarkStart w:id="1709" w:name="_Toc45216491"/>
      <w:bookmarkStart w:id="1710" w:name="_Toc98709952"/>
      <w:r w:rsidRPr="00A5463E">
        <w:t>9.2.3</w:t>
      </w:r>
      <w:r w:rsidRPr="00A5463E">
        <w:tab/>
        <w:t>Transmission control specific fields</w:t>
      </w:r>
      <w:bookmarkEnd w:id="1707"/>
      <w:bookmarkEnd w:id="1708"/>
      <w:bookmarkEnd w:id="1709"/>
      <w:bookmarkEnd w:id="1710"/>
    </w:p>
    <w:p w14:paraId="358BA15D" w14:textId="77777777" w:rsidR="00A5463E" w:rsidRPr="00A5463E" w:rsidRDefault="00A5463E" w:rsidP="00CB1EBE">
      <w:pPr>
        <w:pStyle w:val="Heading4"/>
      </w:pPr>
      <w:bookmarkStart w:id="1711" w:name="_Toc20208895"/>
      <w:bookmarkStart w:id="1712" w:name="_Toc36045006"/>
      <w:bookmarkStart w:id="1713" w:name="_Toc45216492"/>
      <w:bookmarkStart w:id="1714" w:name="_Toc98709953"/>
      <w:r w:rsidRPr="00A5463E">
        <w:t>9.2.3.1</w:t>
      </w:r>
      <w:r w:rsidRPr="00A5463E">
        <w:tab/>
        <w:t>Introduction</w:t>
      </w:r>
      <w:bookmarkEnd w:id="1711"/>
      <w:bookmarkEnd w:id="1712"/>
      <w:bookmarkEnd w:id="1713"/>
      <w:bookmarkEnd w:id="1714"/>
    </w:p>
    <w:p w14:paraId="48BA3CCF" w14:textId="77777777" w:rsidR="00A5463E" w:rsidRPr="00A5463E" w:rsidRDefault="00A5463E" w:rsidP="00A5463E">
      <w:r w:rsidRPr="00A5463E">
        <w:t>This subclause describes the transmission control specific data fields.</w:t>
      </w:r>
    </w:p>
    <w:p w14:paraId="2BBBAABD"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5991F0D2" w14:textId="77777777" w:rsidR="00A5463E" w:rsidRPr="00A5463E" w:rsidRDefault="00A5463E" w:rsidP="00A5463E">
      <w:r w:rsidRPr="00A5463E">
        <w:t>Table 9.2.3.1-1 lists the available transmission control specific data fields including the assigned field ID.</w:t>
      </w:r>
    </w:p>
    <w:p w14:paraId="4ED0922A"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5309EA" w:rsidRPr="00A5463E" w14:paraId="46224C48" w14:textId="77777777" w:rsidTr="00D11B95">
        <w:trPr>
          <w:jc w:val="center"/>
        </w:trPr>
        <w:tc>
          <w:tcPr>
            <w:tcW w:w="2023" w:type="dxa"/>
            <w:vMerge w:val="restart"/>
            <w:shd w:val="clear" w:color="auto" w:fill="CCCCCC"/>
          </w:tcPr>
          <w:p w14:paraId="463FA2AD" w14:textId="77777777" w:rsidR="005309EA" w:rsidRPr="00A5463E" w:rsidRDefault="005309EA" w:rsidP="00D11B95">
            <w:pPr>
              <w:pStyle w:val="TAH"/>
            </w:pPr>
            <w:r w:rsidRPr="00A5463E">
              <w:t>Field name</w:t>
            </w:r>
          </w:p>
        </w:tc>
        <w:tc>
          <w:tcPr>
            <w:tcW w:w="2878" w:type="dxa"/>
            <w:gridSpan w:val="2"/>
            <w:shd w:val="clear" w:color="auto" w:fill="CCCCCC"/>
          </w:tcPr>
          <w:p w14:paraId="1250A556" w14:textId="77777777" w:rsidR="005309EA" w:rsidRPr="00A5463E" w:rsidRDefault="005309EA" w:rsidP="00D11B95">
            <w:pPr>
              <w:pStyle w:val="TAH"/>
            </w:pPr>
            <w:r w:rsidRPr="00A5463E">
              <w:t>Field ID</w:t>
            </w:r>
          </w:p>
        </w:tc>
        <w:tc>
          <w:tcPr>
            <w:tcW w:w="2368" w:type="dxa"/>
            <w:vMerge w:val="restart"/>
            <w:shd w:val="clear" w:color="auto" w:fill="CCCCCC"/>
          </w:tcPr>
          <w:p w14:paraId="3AE38997" w14:textId="77777777" w:rsidR="005309EA" w:rsidRPr="00A5463E" w:rsidRDefault="005309EA" w:rsidP="00D11B95">
            <w:pPr>
              <w:pStyle w:val="TAH"/>
            </w:pPr>
            <w:r w:rsidRPr="00A5463E">
              <w:t>Reference</w:t>
            </w:r>
          </w:p>
        </w:tc>
      </w:tr>
      <w:tr w:rsidR="005309EA" w:rsidRPr="00A5463E" w14:paraId="71EF8D26" w14:textId="77777777" w:rsidTr="00D11B95">
        <w:trPr>
          <w:jc w:val="center"/>
        </w:trPr>
        <w:tc>
          <w:tcPr>
            <w:tcW w:w="2023" w:type="dxa"/>
            <w:vMerge/>
            <w:shd w:val="clear" w:color="auto" w:fill="CCCCCC"/>
          </w:tcPr>
          <w:p w14:paraId="2CD54B9C" w14:textId="77777777" w:rsidR="005309EA" w:rsidRPr="00A5463E" w:rsidRDefault="005309EA" w:rsidP="00D11B95">
            <w:pPr>
              <w:pStyle w:val="TAH"/>
            </w:pPr>
          </w:p>
        </w:tc>
        <w:tc>
          <w:tcPr>
            <w:tcW w:w="1060" w:type="dxa"/>
            <w:shd w:val="clear" w:color="auto" w:fill="CCCCCC"/>
          </w:tcPr>
          <w:p w14:paraId="0DC27744" w14:textId="77777777" w:rsidR="005309EA" w:rsidRPr="00A5463E" w:rsidRDefault="005309EA" w:rsidP="00D11B95">
            <w:pPr>
              <w:pStyle w:val="TAH"/>
            </w:pPr>
            <w:r w:rsidRPr="00A5463E">
              <w:t>Decimal</w:t>
            </w:r>
          </w:p>
        </w:tc>
        <w:tc>
          <w:tcPr>
            <w:tcW w:w="1818" w:type="dxa"/>
            <w:shd w:val="clear" w:color="auto" w:fill="CCCCCC"/>
          </w:tcPr>
          <w:p w14:paraId="78662C23" w14:textId="77777777" w:rsidR="005309EA" w:rsidRPr="00A5463E" w:rsidRDefault="005309EA" w:rsidP="00D11B95">
            <w:pPr>
              <w:pStyle w:val="TAH"/>
            </w:pPr>
            <w:r w:rsidRPr="00A5463E">
              <w:t>Binary</w:t>
            </w:r>
          </w:p>
        </w:tc>
        <w:tc>
          <w:tcPr>
            <w:tcW w:w="2368" w:type="dxa"/>
            <w:vMerge/>
            <w:shd w:val="clear" w:color="auto" w:fill="CCCCCC"/>
          </w:tcPr>
          <w:p w14:paraId="02B84303" w14:textId="77777777" w:rsidR="005309EA" w:rsidRPr="00A5463E" w:rsidRDefault="005309EA" w:rsidP="00D11B95">
            <w:pPr>
              <w:pStyle w:val="TAH"/>
            </w:pPr>
          </w:p>
        </w:tc>
      </w:tr>
      <w:tr w:rsidR="005309EA" w:rsidRPr="00A5463E" w14:paraId="2CBE8B3C" w14:textId="77777777" w:rsidTr="00D11B95">
        <w:trPr>
          <w:jc w:val="center"/>
        </w:trPr>
        <w:tc>
          <w:tcPr>
            <w:tcW w:w="2023" w:type="dxa"/>
          </w:tcPr>
          <w:p w14:paraId="0E06DA74" w14:textId="77777777" w:rsidR="005309EA" w:rsidRPr="00A5463E" w:rsidRDefault="005309EA" w:rsidP="00D11B95">
            <w:pPr>
              <w:pStyle w:val="TAL"/>
            </w:pPr>
            <w:r w:rsidRPr="00A5463E">
              <w:t>Transmission Priority</w:t>
            </w:r>
          </w:p>
        </w:tc>
        <w:tc>
          <w:tcPr>
            <w:tcW w:w="1060" w:type="dxa"/>
          </w:tcPr>
          <w:p w14:paraId="37F7510F" w14:textId="77777777" w:rsidR="005309EA" w:rsidRPr="00A5463E" w:rsidRDefault="005309EA" w:rsidP="00D11B95">
            <w:pPr>
              <w:pStyle w:val="TAL"/>
            </w:pPr>
            <w:r w:rsidRPr="00A5463E">
              <w:t>000</w:t>
            </w:r>
          </w:p>
        </w:tc>
        <w:tc>
          <w:tcPr>
            <w:tcW w:w="1818" w:type="dxa"/>
          </w:tcPr>
          <w:p w14:paraId="25ED79C7" w14:textId="77777777" w:rsidR="005309EA" w:rsidRPr="00A5463E" w:rsidRDefault="005309EA" w:rsidP="00D11B95">
            <w:pPr>
              <w:pStyle w:val="TAL"/>
            </w:pPr>
            <w:r w:rsidRPr="00A5463E">
              <w:t>00000000</w:t>
            </w:r>
          </w:p>
        </w:tc>
        <w:tc>
          <w:tcPr>
            <w:tcW w:w="2368" w:type="dxa"/>
          </w:tcPr>
          <w:p w14:paraId="22658C27" w14:textId="77777777" w:rsidR="005309EA" w:rsidRPr="00A5463E" w:rsidRDefault="005309EA" w:rsidP="00D11B95">
            <w:pPr>
              <w:pStyle w:val="TAL"/>
            </w:pPr>
            <w:r w:rsidRPr="00A5463E">
              <w:t>Subclause 9.2.3.2</w:t>
            </w:r>
          </w:p>
        </w:tc>
      </w:tr>
      <w:tr w:rsidR="005309EA" w:rsidRPr="00A5463E" w14:paraId="4AA33951" w14:textId="77777777" w:rsidTr="00D11B95">
        <w:trPr>
          <w:jc w:val="center"/>
        </w:trPr>
        <w:tc>
          <w:tcPr>
            <w:tcW w:w="2023" w:type="dxa"/>
          </w:tcPr>
          <w:p w14:paraId="24F0592F" w14:textId="77777777" w:rsidR="005309EA" w:rsidRPr="00A5463E" w:rsidRDefault="005309EA" w:rsidP="00D11B95">
            <w:pPr>
              <w:pStyle w:val="TAL"/>
            </w:pPr>
            <w:r w:rsidRPr="00A5463E">
              <w:t>Duration</w:t>
            </w:r>
          </w:p>
        </w:tc>
        <w:tc>
          <w:tcPr>
            <w:tcW w:w="1060" w:type="dxa"/>
          </w:tcPr>
          <w:p w14:paraId="339A387E" w14:textId="77777777" w:rsidR="005309EA" w:rsidRPr="00A5463E" w:rsidRDefault="005309EA" w:rsidP="00D11B95">
            <w:pPr>
              <w:pStyle w:val="TAL"/>
            </w:pPr>
            <w:r w:rsidRPr="00A5463E">
              <w:t>001</w:t>
            </w:r>
          </w:p>
        </w:tc>
        <w:tc>
          <w:tcPr>
            <w:tcW w:w="1818" w:type="dxa"/>
          </w:tcPr>
          <w:p w14:paraId="3E75FA23" w14:textId="77777777" w:rsidR="005309EA" w:rsidRPr="00A5463E" w:rsidRDefault="005309EA" w:rsidP="00D11B95">
            <w:pPr>
              <w:pStyle w:val="TAL"/>
            </w:pPr>
            <w:r w:rsidRPr="00A5463E">
              <w:t>00000001</w:t>
            </w:r>
          </w:p>
        </w:tc>
        <w:tc>
          <w:tcPr>
            <w:tcW w:w="2368" w:type="dxa"/>
          </w:tcPr>
          <w:p w14:paraId="4F09EBAD" w14:textId="77777777" w:rsidR="005309EA" w:rsidRPr="00A5463E" w:rsidRDefault="005309EA" w:rsidP="00D11B95">
            <w:pPr>
              <w:pStyle w:val="TAL"/>
            </w:pPr>
            <w:r w:rsidRPr="00A5463E">
              <w:t>Subclause 9.2.3.3</w:t>
            </w:r>
          </w:p>
        </w:tc>
      </w:tr>
      <w:tr w:rsidR="005309EA" w:rsidRPr="00A5463E" w14:paraId="1AA1FC79" w14:textId="77777777" w:rsidTr="00D11B95">
        <w:trPr>
          <w:jc w:val="center"/>
        </w:trPr>
        <w:tc>
          <w:tcPr>
            <w:tcW w:w="2023" w:type="dxa"/>
          </w:tcPr>
          <w:p w14:paraId="72DAC0B9" w14:textId="77777777" w:rsidR="005309EA" w:rsidRPr="00A5463E" w:rsidRDefault="005309EA" w:rsidP="00D11B95">
            <w:pPr>
              <w:pStyle w:val="TAL"/>
            </w:pPr>
            <w:r w:rsidRPr="00A5463E">
              <w:t>Reject Cause</w:t>
            </w:r>
          </w:p>
        </w:tc>
        <w:tc>
          <w:tcPr>
            <w:tcW w:w="1060" w:type="dxa"/>
          </w:tcPr>
          <w:p w14:paraId="4D20736A" w14:textId="77777777" w:rsidR="005309EA" w:rsidRPr="00A5463E" w:rsidRDefault="005309EA" w:rsidP="00D11B95">
            <w:pPr>
              <w:pStyle w:val="TAL"/>
            </w:pPr>
            <w:r w:rsidRPr="00A5463E">
              <w:t>002</w:t>
            </w:r>
          </w:p>
        </w:tc>
        <w:tc>
          <w:tcPr>
            <w:tcW w:w="1818" w:type="dxa"/>
          </w:tcPr>
          <w:p w14:paraId="70F88D3C" w14:textId="77777777" w:rsidR="005309EA" w:rsidRPr="00A5463E" w:rsidRDefault="005309EA" w:rsidP="00D11B95">
            <w:pPr>
              <w:pStyle w:val="TAL"/>
            </w:pPr>
            <w:r w:rsidRPr="00A5463E">
              <w:t>00000010</w:t>
            </w:r>
          </w:p>
        </w:tc>
        <w:tc>
          <w:tcPr>
            <w:tcW w:w="2368" w:type="dxa"/>
          </w:tcPr>
          <w:p w14:paraId="0A4F2DF0" w14:textId="77777777" w:rsidR="005309EA" w:rsidRPr="00A5463E" w:rsidRDefault="005309EA" w:rsidP="00D11B95">
            <w:pPr>
              <w:pStyle w:val="TAL"/>
            </w:pPr>
            <w:r w:rsidRPr="00A5463E">
              <w:t>Subclause 9.2.3.4</w:t>
            </w:r>
          </w:p>
        </w:tc>
      </w:tr>
      <w:tr w:rsidR="005309EA" w:rsidRPr="00A5463E" w14:paraId="013D1A60" w14:textId="77777777" w:rsidTr="00D11B95">
        <w:trPr>
          <w:jc w:val="center"/>
        </w:trPr>
        <w:tc>
          <w:tcPr>
            <w:tcW w:w="2023" w:type="dxa"/>
          </w:tcPr>
          <w:p w14:paraId="535F6ED8" w14:textId="77777777" w:rsidR="005309EA" w:rsidRPr="00A5463E" w:rsidRDefault="005309EA" w:rsidP="00D11B95">
            <w:pPr>
              <w:pStyle w:val="TAL"/>
            </w:pPr>
            <w:r w:rsidRPr="000B4518">
              <w:t>Queue Info</w:t>
            </w:r>
          </w:p>
        </w:tc>
        <w:tc>
          <w:tcPr>
            <w:tcW w:w="1060" w:type="dxa"/>
          </w:tcPr>
          <w:p w14:paraId="0F2C39DA" w14:textId="77777777" w:rsidR="005309EA" w:rsidRPr="00A5463E" w:rsidRDefault="005309EA" w:rsidP="00D11B95">
            <w:pPr>
              <w:pStyle w:val="TAL"/>
            </w:pPr>
            <w:r>
              <w:t>003</w:t>
            </w:r>
          </w:p>
        </w:tc>
        <w:tc>
          <w:tcPr>
            <w:tcW w:w="1818" w:type="dxa"/>
          </w:tcPr>
          <w:p w14:paraId="2EB40A75" w14:textId="77777777" w:rsidR="005309EA" w:rsidRPr="00A5463E" w:rsidRDefault="005309EA" w:rsidP="00D11B95">
            <w:pPr>
              <w:pStyle w:val="TAL"/>
            </w:pPr>
            <w:r>
              <w:t>00000011</w:t>
            </w:r>
          </w:p>
        </w:tc>
        <w:tc>
          <w:tcPr>
            <w:tcW w:w="2368" w:type="dxa"/>
          </w:tcPr>
          <w:p w14:paraId="4C01EF10" w14:textId="77777777" w:rsidR="005309EA" w:rsidRPr="00A5463E" w:rsidRDefault="005309EA" w:rsidP="00D11B95">
            <w:pPr>
              <w:pStyle w:val="TAL"/>
            </w:pPr>
            <w:r w:rsidRPr="000B4518">
              <w:t>Subclause </w:t>
            </w:r>
            <w:r>
              <w:rPr>
                <w:lang w:val="en-US"/>
              </w:rPr>
              <w:t>9</w:t>
            </w:r>
            <w:r w:rsidRPr="000B4518">
              <w:t>.2.3.5</w:t>
            </w:r>
          </w:p>
        </w:tc>
      </w:tr>
      <w:tr w:rsidR="005309EA" w:rsidRPr="00A5463E" w14:paraId="317C96FF" w14:textId="77777777" w:rsidTr="00D11B95">
        <w:trPr>
          <w:jc w:val="center"/>
        </w:trPr>
        <w:tc>
          <w:tcPr>
            <w:tcW w:w="2023" w:type="dxa"/>
          </w:tcPr>
          <w:p w14:paraId="20297506" w14:textId="77777777" w:rsidR="005309EA" w:rsidRPr="00A5463E" w:rsidRDefault="005309EA" w:rsidP="00D11B95">
            <w:pPr>
              <w:pStyle w:val="TAL"/>
            </w:pPr>
            <w:r w:rsidRPr="00A5463E">
              <w:t>Granted Party's Identity</w:t>
            </w:r>
          </w:p>
        </w:tc>
        <w:tc>
          <w:tcPr>
            <w:tcW w:w="1060" w:type="dxa"/>
          </w:tcPr>
          <w:p w14:paraId="717B17BB" w14:textId="77777777" w:rsidR="005309EA" w:rsidRPr="00A5463E" w:rsidRDefault="005309EA" w:rsidP="00D11B95">
            <w:pPr>
              <w:pStyle w:val="TAL"/>
            </w:pPr>
            <w:r w:rsidRPr="00A5463E">
              <w:t>004</w:t>
            </w:r>
          </w:p>
        </w:tc>
        <w:tc>
          <w:tcPr>
            <w:tcW w:w="1818" w:type="dxa"/>
          </w:tcPr>
          <w:p w14:paraId="1A4A6140" w14:textId="77777777" w:rsidR="005309EA" w:rsidRPr="00A5463E" w:rsidRDefault="005309EA" w:rsidP="00D11B95">
            <w:pPr>
              <w:pStyle w:val="TAL"/>
            </w:pPr>
            <w:r w:rsidRPr="00A5463E">
              <w:t>00000100</w:t>
            </w:r>
          </w:p>
        </w:tc>
        <w:tc>
          <w:tcPr>
            <w:tcW w:w="2368" w:type="dxa"/>
          </w:tcPr>
          <w:p w14:paraId="32819D4E" w14:textId="77777777" w:rsidR="005309EA" w:rsidRPr="00A5463E" w:rsidRDefault="005309EA" w:rsidP="00D11B95">
            <w:pPr>
              <w:pStyle w:val="TAL"/>
            </w:pPr>
            <w:r w:rsidRPr="00A5463E">
              <w:t>Subclause 9.2.3.6</w:t>
            </w:r>
          </w:p>
        </w:tc>
      </w:tr>
      <w:tr w:rsidR="005309EA" w:rsidRPr="00A5463E" w14:paraId="0BBA95E6" w14:textId="77777777" w:rsidTr="00D11B95">
        <w:trPr>
          <w:jc w:val="center"/>
        </w:trPr>
        <w:tc>
          <w:tcPr>
            <w:tcW w:w="2023" w:type="dxa"/>
          </w:tcPr>
          <w:p w14:paraId="13B9906D" w14:textId="77777777" w:rsidR="005309EA" w:rsidRPr="00A5463E" w:rsidRDefault="005309EA" w:rsidP="00D11B95">
            <w:pPr>
              <w:pStyle w:val="TAL"/>
            </w:pPr>
            <w:r w:rsidRPr="00A5463E">
              <w:t>Permission to Request the Transmission</w:t>
            </w:r>
          </w:p>
        </w:tc>
        <w:tc>
          <w:tcPr>
            <w:tcW w:w="1060" w:type="dxa"/>
          </w:tcPr>
          <w:p w14:paraId="50E66CA1" w14:textId="77777777" w:rsidR="005309EA" w:rsidRPr="00A5463E" w:rsidRDefault="005309EA" w:rsidP="00D11B95">
            <w:pPr>
              <w:pStyle w:val="TAL"/>
            </w:pPr>
            <w:r w:rsidRPr="00A5463E">
              <w:t>005</w:t>
            </w:r>
          </w:p>
        </w:tc>
        <w:tc>
          <w:tcPr>
            <w:tcW w:w="1818" w:type="dxa"/>
          </w:tcPr>
          <w:p w14:paraId="32E23DD2" w14:textId="77777777" w:rsidR="005309EA" w:rsidRPr="00A5463E" w:rsidRDefault="005309EA" w:rsidP="00D11B95">
            <w:pPr>
              <w:pStyle w:val="TAL"/>
            </w:pPr>
            <w:r w:rsidRPr="00A5463E">
              <w:t>00000101</w:t>
            </w:r>
          </w:p>
        </w:tc>
        <w:tc>
          <w:tcPr>
            <w:tcW w:w="2368" w:type="dxa"/>
          </w:tcPr>
          <w:p w14:paraId="2C6A7942" w14:textId="77777777" w:rsidR="005309EA" w:rsidRPr="00A5463E" w:rsidRDefault="005309EA" w:rsidP="00D11B95">
            <w:pPr>
              <w:pStyle w:val="TAL"/>
            </w:pPr>
            <w:r w:rsidRPr="00A5463E">
              <w:t>Subclause 9.2.3.7</w:t>
            </w:r>
          </w:p>
        </w:tc>
      </w:tr>
      <w:tr w:rsidR="005309EA" w:rsidRPr="00A5463E" w14:paraId="45621A9B" w14:textId="77777777" w:rsidTr="00D11B95">
        <w:trPr>
          <w:jc w:val="center"/>
        </w:trPr>
        <w:tc>
          <w:tcPr>
            <w:tcW w:w="2023" w:type="dxa"/>
          </w:tcPr>
          <w:p w14:paraId="10153F85" w14:textId="77777777" w:rsidR="005309EA" w:rsidRPr="00A5463E" w:rsidRDefault="005309EA" w:rsidP="00D11B95">
            <w:pPr>
              <w:pStyle w:val="TAL"/>
            </w:pPr>
            <w:r w:rsidRPr="00A5463E">
              <w:t>User ID</w:t>
            </w:r>
          </w:p>
        </w:tc>
        <w:tc>
          <w:tcPr>
            <w:tcW w:w="1060" w:type="dxa"/>
          </w:tcPr>
          <w:p w14:paraId="1A32962E" w14:textId="77777777" w:rsidR="005309EA" w:rsidRPr="00A5463E" w:rsidRDefault="005309EA" w:rsidP="00D11B95">
            <w:pPr>
              <w:pStyle w:val="TAL"/>
            </w:pPr>
            <w:r w:rsidRPr="00A5463E">
              <w:t>006</w:t>
            </w:r>
          </w:p>
        </w:tc>
        <w:tc>
          <w:tcPr>
            <w:tcW w:w="1818" w:type="dxa"/>
          </w:tcPr>
          <w:p w14:paraId="21B8136B" w14:textId="77777777" w:rsidR="005309EA" w:rsidRPr="00A5463E" w:rsidRDefault="005309EA" w:rsidP="00D11B95">
            <w:pPr>
              <w:pStyle w:val="TAL"/>
            </w:pPr>
            <w:r w:rsidRPr="00A5463E">
              <w:t>00000110</w:t>
            </w:r>
          </w:p>
        </w:tc>
        <w:tc>
          <w:tcPr>
            <w:tcW w:w="2368" w:type="dxa"/>
          </w:tcPr>
          <w:p w14:paraId="2DCDA5E5" w14:textId="77777777" w:rsidR="005309EA" w:rsidRPr="00A5463E" w:rsidRDefault="005309EA" w:rsidP="00D11B95">
            <w:pPr>
              <w:pStyle w:val="TAL"/>
            </w:pPr>
            <w:r w:rsidRPr="00A5463E">
              <w:t>Subclause 9.2.3.8</w:t>
            </w:r>
          </w:p>
        </w:tc>
      </w:tr>
      <w:tr w:rsidR="005309EA" w:rsidRPr="00235CF6" w14:paraId="5B9ED130" w14:textId="77777777" w:rsidTr="00D11B95">
        <w:trPr>
          <w:jc w:val="center"/>
        </w:trPr>
        <w:tc>
          <w:tcPr>
            <w:tcW w:w="2023" w:type="dxa"/>
          </w:tcPr>
          <w:p w14:paraId="5FA39309" w14:textId="77777777" w:rsidR="005309EA" w:rsidRPr="00A5463E" w:rsidRDefault="005309EA" w:rsidP="00D11B95">
            <w:pPr>
              <w:pStyle w:val="TAL"/>
            </w:pPr>
            <w:r w:rsidRPr="000B4518">
              <w:t>Queue Size</w:t>
            </w:r>
          </w:p>
        </w:tc>
        <w:tc>
          <w:tcPr>
            <w:tcW w:w="1060" w:type="dxa"/>
          </w:tcPr>
          <w:p w14:paraId="214C9B3C" w14:textId="77777777" w:rsidR="005309EA" w:rsidRPr="00A5463E" w:rsidRDefault="005309EA" w:rsidP="00D11B95">
            <w:pPr>
              <w:pStyle w:val="TAL"/>
            </w:pPr>
            <w:r>
              <w:t>007</w:t>
            </w:r>
          </w:p>
        </w:tc>
        <w:tc>
          <w:tcPr>
            <w:tcW w:w="1818" w:type="dxa"/>
          </w:tcPr>
          <w:p w14:paraId="12EC13E8" w14:textId="77777777" w:rsidR="005309EA" w:rsidRPr="00A5463E" w:rsidRDefault="005309EA" w:rsidP="00D11B95">
            <w:pPr>
              <w:pStyle w:val="TAL"/>
            </w:pPr>
            <w:r>
              <w:t>00000111</w:t>
            </w:r>
          </w:p>
        </w:tc>
        <w:tc>
          <w:tcPr>
            <w:tcW w:w="2368" w:type="dxa"/>
          </w:tcPr>
          <w:p w14:paraId="05C46D39" w14:textId="77777777" w:rsidR="005309EA" w:rsidRPr="00235CF6" w:rsidRDefault="005309EA" w:rsidP="00D11B95">
            <w:pPr>
              <w:pStyle w:val="TAL"/>
              <w:rPr>
                <w:lang w:val="en-US"/>
              </w:rPr>
            </w:pPr>
            <w:r w:rsidRPr="000B4518">
              <w:t>Subclause </w:t>
            </w:r>
            <w:r>
              <w:rPr>
                <w:lang w:val="en-US"/>
              </w:rPr>
              <w:t>9</w:t>
            </w:r>
            <w:r w:rsidRPr="000B4518">
              <w:t>.2.3.</w:t>
            </w:r>
            <w:r>
              <w:rPr>
                <w:lang w:val="en-US"/>
              </w:rPr>
              <w:t>15</w:t>
            </w:r>
          </w:p>
        </w:tc>
      </w:tr>
      <w:tr w:rsidR="005309EA" w:rsidRPr="00A5463E" w14:paraId="54B330E4" w14:textId="77777777" w:rsidTr="00D11B95">
        <w:trPr>
          <w:jc w:val="center"/>
        </w:trPr>
        <w:tc>
          <w:tcPr>
            <w:tcW w:w="2023" w:type="dxa"/>
          </w:tcPr>
          <w:p w14:paraId="76CC0217" w14:textId="77777777" w:rsidR="005309EA" w:rsidRPr="00A5463E" w:rsidRDefault="005309EA" w:rsidP="00D11B95">
            <w:pPr>
              <w:pStyle w:val="TAL"/>
            </w:pPr>
            <w:r w:rsidRPr="00A5463E">
              <w:t xml:space="preserve">Message Sequence-Number </w:t>
            </w:r>
          </w:p>
        </w:tc>
        <w:tc>
          <w:tcPr>
            <w:tcW w:w="1060" w:type="dxa"/>
          </w:tcPr>
          <w:p w14:paraId="0B791C87" w14:textId="77777777" w:rsidR="005309EA" w:rsidRPr="00A5463E" w:rsidRDefault="005309EA" w:rsidP="00D11B95">
            <w:pPr>
              <w:pStyle w:val="TAL"/>
            </w:pPr>
            <w:r w:rsidRPr="00A5463E">
              <w:t>008</w:t>
            </w:r>
          </w:p>
        </w:tc>
        <w:tc>
          <w:tcPr>
            <w:tcW w:w="1818" w:type="dxa"/>
          </w:tcPr>
          <w:p w14:paraId="4048175F" w14:textId="77777777" w:rsidR="005309EA" w:rsidRPr="00A5463E" w:rsidRDefault="005309EA" w:rsidP="00D11B95">
            <w:pPr>
              <w:pStyle w:val="TAL"/>
            </w:pPr>
            <w:r w:rsidRPr="00A5463E">
              <w:t>00001000</w:t>
            </w:r>
          </w:p>
        </w:tc>
        <w:tc>
          <w:tcPr>
            <w:tcW w:w="2368" w:type="dxa"/>
          </w:tcPr>
          <w:p w14:paraId="28B5776C" w14:textId="77777777" w:rsidR="005309EA" w:rsidRPr="00A5463E" w:rsidRDefault="005309EA" w:rsidP="00D11B95">
            <w:pPr>
              <w:pStyle w:val="TAL"/>
            </w:pPr>
            <w:r w:rsidRPr="00A5463E">
              <w:t>Subclause 9.2.3.9</w:t>
            </w:r>
          </w:p>
        </w:tc>
      </w:tr>
      <w:tr w:rsidR="005309EA" w:rsidRPr="00235CF6" w14:paraId="0D3D7071" w14:textId="77777777" w:rsidTr="00D11B95">
        <w:trPr>
          <w:jc w:val="center"/>
        </w:trPr>
        <w:tc>
          <w:tcPr>
            <w:tcW w:w="2023" w:type="dxa"/>
          </w:tcPr>
          <w:p w14:paraId="79677FAE" w14:textId="77777777" w:rsidR="005309EA" w:rsidRPr="00A5463E" w:rsidRDefault="005309EA" w:rsidP="00D11B95">
            <w:pPr>
              <w:pStyle w:val="TAL"/>
            </w:pPr>
            <w:r w:rsidRPr="000B4518">
              <w:t>Queued User ID</w:t>
            </w:r>
          </w:p>
        </w:tc>
        <w:tc>
          <w:tcPr>
            <w:tcW w:w="1060" w:type="dxa"/>
          </w:tcPr>
          <w:p w14:paraId="129A22C9" w14:textId="77777777" w:rsidR="005309EA" w:rsidRPr="00A5463E" w:rsidRDefault="005309EA" w:rsidP="00D11B95">
            <w:pPr>
              <w:pStyle w:val="TAL"/>
            </w:pPr>
            <w:r>
              <w:t>009</w:t>
            </w:r>
          </w:p>
        </w:tc>
        <w:tc>
          <w:tcPr>
            <w:tcW w:w="1818" w:type="dxa"/>
          </w:tcPr>
          <w:p w14:paraId="3E353423" w14:textId="77777777" w:rsidR="005309EA" w:rsidRPr="00A5463E" w:rsidRDefault="005309EA" w:rsidP="00D11B95">
            <w:pPr>
              <w:pStyle w:val="TAL"/>
            </w:pPr>
            <w:r>
              <w:t>00001001</w:t>
            </w:r>
          </w:p>
        </w:tc>
        <w:tc>
          <w:tcPr>
            <w:tcW w:w="2368" w:type="dxa"/>
          </w:tcPr>
          <w:p w14:paraId="1A1E089F" w14:textId="77777777" w:rsidR="005309EA" w:rsidRPr="00235CF6" w:rsidRDefault="005309EA" w:rsidP="00D11B95">
            <w:pPr>
              <w:pStyle w:val="TAL"/>
              <w:rPr>
                <w:lang w:val="en-US"/>
              </w:rPr>
            </w:pPr>
            <w:r w:rsidRPr="000B4518">
              <w:t>Subclause </w:t>
            </w:r>
            <w:r>
              <w:rPr>
                <w:lang w:val="en-US"/>
              </w:rPr>
              <w:t>9</w:t>
            </w:r>
            <w:r w:rsidRPr="000B4518">
              <w:t>.2.3.1</w:t>
            </w:r>
            <w:r>
              <w:rPr>
                <w:lang w:val="en-US"/>
              </w:rPr>
              <w:t>4</w:t>
            </w:r>
          </w:p>
        </w:tc>
      </w:tr>
      <w:tr w:rsidR="005309EA" w:rsidRPr="00235CF6" w14:paraId="5BC6EAFB" w14:textId="77777777" w:rsidTr="00D11B95">
        <w:trPr>
          <w:jc w:val="center"/>
        </w:trPr>
        <w:tc>
          <w:tcPr>
            <w:tcW w:w="2023" w:type="dxa"/>
          </w:tcPr>
          <w:p w14:paraId="090F46C4" w14:textId="77777777" w:rsidR="005309EA" w:rsidRPr="00A5463E" w:rsidRDefault="005309EA" w:rsidP="00D11B95">
            <w:pPr>
              <w:pStyle w:val="TAL"/>
            </w:pPr>
            <w:r w:rsidRPr="000B4518">
              <w:t>Source</w:t>
            </w:r>
          </w:p>
        </w:tc>
        <w:tc>
          <w:tcPr>
            <w:tcW w:w="1060" w:type="dxa"/>
          </w:tcPr>
          <w:p w14:paraId="2A1A8B05" w14:textId="77777777" w:rsidR="005309EA" w:rsidRPr="00A5463E" w:rsidRDefault="005309EA" w:rsidP="00D11B95">
            <w:pPr>
              <w:pStyle w:val="TAL"/>
            </w:pPr>
            <w:r>
              <w:t>010</w:t>
            </w:r>
          </w:p>
        </w:tc>
        <w:tc>
          <w:tcPr>
            <w:tcW w:w="1818" w:type="dxa"/>
          </w:tcPr>
          <w:p w14:paraId="57541309" w14:textId="77777777" w:rsidR="005309EA" w:rsidRPr="00A5463E" w:rsidRDefault="005309EA" w:rsidP="00D11B95">
            <w:pPr>
              <w:pStyle w:val="TAL"/>
            </w:pPr>
            <w:r>
              <w:t>00001010</w:t>
            </w:r>
          </w:p>
        </w:tc>
        <w:tc>
          <w:tcPr>
            <w:tcW w:w="2368" w:type="dxa"/>
          </w:tcPr>
          <w:p w14:paraId="4F6B2067" w14:textId="77777777" w:rsidR="005309EA" w:rsidRPr="00235CF6" w:rsidRDefault="005309EA" w:rsidP="00D11B95">
            <w:pPr>
              <w:pStyle w:val="TAL"/>
              <w:rPr>
                <w:lang w:val="en-US"/>
              </w:rPr>
            </w:pPr>
            <w:r w:rsidRPr="000B4518">
              <w:t>Subclause </w:t>
            </w:r>
            <w:r>
              <w:rPr>
                <w:lang w:val="en-US"/>
              </w:rPr>
              <w:t>9</w:t>
            </w:r>
            <w:r w:rsidRPr="000B4518">
              <w:t>.2.3.1</w:t>
            </w:r>
            <w:r>
              <w:rPr>
                <w:lang w:val="en-US"/>
              </w:rPr>
              <w:t>2</w:t>
            </w:r>
          </w:p>
        </w:tc>
      </w:tr>
      <w:tr w:rsidR="005309EA" w:rsidRPr="00A5463E" w14:paraId="35DD41D3" w14:textId="77777777" w:rsidTr="00D11B95">
        <w:trPr>
          <w:jc w:val="center"/>
        </w:trPr>
        <w:tc>
          <w:tcPr>
            <w:tcW w:w="2023" w:type="dxa"/>
          </w:tcPr>
          <w:p w14:paraId="793177AC" w14:textId="77777777" w:rsidR="005309EA" w:rsidRPr="00A5463E" w:rsidRDefault="005309EA" w:rsidP="00D11B95">
            <w:pPr>
              <w:pStyle w:val="TAL"/>
            </w:pPr>
            <w:r w:rsidRPr="000B4518">
              <w:t>Track Info</w:t>
            </w:r>
          </w:p>
        </w:tc>
        <w:tc>
          <w:tcPr>
            <w:tcW w:w="1060" w:type="dxa"/>
          </w:tcPr>
          <w:p w14:paraId="79C8EF2D" w14:textId="77777777" w:rsidR="005309EA" w:rsidRPr="00A5463E" w:rsidRDefault="005309EA" w:rsidP="00D11B95">
            <w:pPr>
              <w:pStyle w:val="TAL"/>
            </w:pPr>
            <w:r>
              <w:t>011</w:t>
            </w:r>
          </w:p>
        </w:tc>
        <w:tc>
          <w:tcPr>
            <w:tcW w:w="1818" w:type="dxa"/>
          </w:tcPr>
          <w:p w14:paraId="2C8C8E8E" w14:textId="77777777" w:rsidR="005309EA" w:rsidRPr="00A5463E" w:rsidRDefault="005309EA" w:rsidP="00D11B95">
            <w:pPr>
              <w:pStyle w:val="TAL"/>
            </w:pPr>
            <w:r>
              <w:t>00001011</w:t>
            </w:r>
          </w:p>
        </w:tc>
        <w:tc>
          <w:tcPr>
            <w:tcW w:w="2368" w:type="dxa"/>
          </w:tcPr>
          <w:p w14:paraId="2745A525" w14:textId="77777777" w:rsidR="005309EA" w:rsidRPr="00A5463E" w:rsidRDefault="005309EA" w:rsidP="00D11B95">
            <w:pPr>
              <w:pStyle w:val="TAL"/>
            </w:pPr>
            <w:r w:rsidRPr="000B4518">
              <w:t>Subclause 8.2.3.13</w:t>
            </w:r>
          </w:p>
        </w:tc>
      </w:tr>
      <w:tr w:rsidR="005309EA" w:rsidRPr="00A5463E" w14:paraId="7E845C33" w14:textId="77777777" w:rsidTr="00D11B95">
        <w:trPr>
          <w:jc w:val="center"/>
        </w:trPr>
        <w:tc>
          <w:tcPr>
            <w:tcW w:w="2023" w:type="dxa"/>
          </w:tcPr>
          <w:p w14:paraId="04331D23" w14:textId="77777777" w:rsidR="005309EA" w:rsidRPr="00A5463E" w:rsidRDefault="005309EA" w:rsidP="00D11B95">
            <w:pPr>
              <w:pStyle w:val="TAL"/>
            </w:pPr>
            <w:r w:rsidRPr="00A5463E">
              <w:t>Message Type</w:t>
            </w:r>
          </w:p>
        </w:tc>
        <w:tc>
          <w:tcPr>
            <w:tcW w:w="1060" w:type="dxa"/>
          </w:tcPr>
          <w:p w14:paraId="37F18741" w14:textId="77777777" w:rsidR="005309EA" w:rsidRPr="00A5463E" w:rsidRDefault="005309EA" w:rsidP="00D11B95">
            <w:pPr>
              <w:pStyle w:val="TAL"/>
            </w:pPr>
            <w:r w:rsidRPr="00A5463E">
              <w:t>012</w:t>
            </w:r>
          </w:p>
        </w:tc>
        <w:tc>
          <w:tcPr>
            <w:tcW w:w="1818" w:type="dxa"/>
          </w:tcPr>
          <w:p w14:paraId="47DEA3A7" w14:textId="77777777" w:rsidR="005309EA" w:rsidRPr="00A5463E" w:rsidRDefault="005309EA" w:rsidP="00D11B95">
            <w:pPr>
              <w:pStyle w:val="TAL"/>
            </w:pPr>
            <w:r w:rsidRPr="00A5463E">
              <w:t>00001100</w:t>
            </w:r>
          </w:p>
        </w:tc>
        <w:tc>
          <w:tcPr>
            <w:tcW w:w="2368" w:type="dxa"/>
          </w:tcPr>
          <w:p w14:paraId="43390BBE" w14:textId="77777777" w:rsidR="005309EA" w:rsidRPr="00A5463E" w:rsidRDefault="005309EA" w:rsidP="00D11B95">
            <w:pPr>
              <w:pStyle w:val="TAL"/>
            </w:pPr>
            <w:r w:rsidRPr="00A5463E">
              <w:t>Subclause 9.2.3.10</w:t>
            </w:r>
          </w:p>
        </w:tc>
      </w:tr>
      <w:tr w:rsidR="005309EA" w:rsidRPr="00A5463E" w14:paraId="72501BB0" w14:textId="77777777" w:rsidTr="00D11B95">
        <w:trPr>
          <w:jc w:val="center"/>
        </w:trPr>
        <w:tc>
          <w:tcPr>
            <w:tcW w:w="2023" w:type="dxa"/>
          </w:tcPr>
          <w:p w14:paraId="36D20B1C" w14:textId="77777777" w:rsidR="005309EA" w:rsidRPr="00A5463E" w:rsidRDefault="005309EA" w:rsidP="00D11B95">
            <w:pPr>
              <w:pStyle w:val="TAL"/>
            </w:pPr>
            <w:r w:rsidRPr="00A5463E">
              <w:t>Transmission Indicator</w:t>
            </w:r>
          </w:p>
        </w:tc>
        <w:tc>
          <w:tcPr>
            <w:tcW w:w="1060" w:type="dxa"/>
          </w:tcPr>
          <w:p w14:paraId="3301114E" w14:textId="77777777" w:rsidR="005309EA" w:rsidRPr="00A5463E" w:rsidRDefault="005309EA" w:rsidP="00D11B95">
            <w:pPr>
              <w:pStyle w:val="TAL"/>
            </w:pPr>
            <w:r w:rsidRPr="00A5463E">
              <w:t>013</w:t>
            </w:r>
          </w:p>
        </w:tc>
        <w:tc>
          <w:tcPr>
            <w:tcW w:w="1818" w:type="dxa"/>
          </w:tcPr>
          <w:p w14:paraId="4B01B8E6" w14:textId="77777777" w:rsidR="005309EA" w:rsidRPr="00A5463E" w:rsidRDefault="005309EA" w:rsidP="00D11B95">
            <w:pPr>
              <w:pStyle w:val="TAL"/>
            </w:pPr>
            <w:r w:rsidRPr="00A5463E">
              <w:t>00001101</w:t>
            </w:r>
          </w:p>
        </w:tc>
        <w:tc>
          <w:tcPr>
            <w:tcW w:w="2368" w:type="dxa"/>
          </w:tcPr>
          <w:p w14:paraId="1C1F280C" w14:textId="77777777" w:rsidR="005309EA" w:rsidRPr="00A5463E" w:rsidRDefault="005309EA" w:rsidP="00D11B95">
            <w:pPr>
              <w:pStyle w:val="TAL"/>
            </w:pPr>
            <w:r w:rsidRPr="00A5463E">
              <w:t>Subclause 9.2.3.11</w:t>
            </w:r>
          </w:p>
        </w:tc>
      </w:tr>
      <w:tr w:rsidR="005309EA" w:rsidRPr="00A5463E" w14:paraId="15CFF09C" w14:textId="77777777" w:rsidTr="00D11B95">
        <w:trPr>
          <w:jc w:val="center"/>
        </w:trPr>
        <w:tc>
          <w:tcPr>
            <w:tcW w:w="2023" w:type="dxa"/>
          </w:tcPr>
          <w:p w14:paraId="06432C26" w14:textId="77777777" w:rsidR="005309EA" w:rsidRPr="00A5463E" w:rsidRDefault="005309EA" w:rsidP="00D11B95">
            <w:pPr>
              <w:pStyle w:val="TAL"/>
            </w:pPr>
            <w:r>
              <w:t>SSRC</w:t>
            </w:r>
          </w:p>
        </w:tc>
        <w:tc>
          <w:tcPr>
            <w:tcW w:w="1060" w:type="dxa"/>
          </w:tcPr>
          <w:p w14:paraId="5A014EFF" w14:textId="77777777" w:rsidR="005309EA" w:rsidRPr="00A5463E" w:rsidRDefault="005309EA" w:rsidP="00D11B95">
            <w:pPr>
              <w:pStyle w:val="TAL"/>
            </w:pPr>
            <w:r>
              <w:t>014</w:t>
            </w:r>
          </w:p>
        </w:tc>
        <w:tc>
          <w:tcPr>
            <w:tcW w:w="1818" w:type="dxa"/>
          </w:tcPr>
          <w:p w14:paraId="7F407861" w14:textId="77777777" w:rsidR="005309EA" w:rsidRPr="00A5463E" w:rsidRDefault="005309EA" w:rsidP="00D11B95">
            <w:pPr>
              <w:pStyle w:val="TAL"/>
            </w:pPr>
            <w:r>
              <w:t>00001110</w:t>
            </w:r>
          </w:p>
        </w:tc>
        <w:tc>
          <w:tcPr>
            <w:tcW w:w="2368" w:type="dxa"/>
          </w:tcPr>
          <w:p w14:paraId="67572915" w14:textId="77777777" w:rsidR="005309EA" w:rsidRPr="00A5463E" w:rsidRDefault="005309EA" w:rsidP="00D11B95">
            <w:pPr>
              <w:pStyle w:val="TAL"/>
            </w:pPr>
            <w:r w:rsidRPr="000B4518">
              <w:t>Subclause </w:t>
            </w:r>
            <w:r>
              <w:rPr>
                <w:lang w:val="en-US"/>
              </w:rPr>
              <w:t>9</w:t>
            </w:r>
            <w:r w:rsidRPr="000B4518">
              <w:t>.2.3.1</w:t>
            </w:r>
            <w:r>
              <w:t>6</w:t>
            </w:r>
          </w:p>
        </w:tc>
      </w:tr>
      <w:tr w:rsidR="005309EA" w:rsidRPr="00443CCC" w14:paraId="4CE0EEF1" w14:textId="77777777" w:rsidTr="00D11B95">
        <w:trPr>
          <w:jc w:val="center"/>
        </w:trPr>
        <w:tc>
          <w:tcPr>
            <w:tcW w:w="2023" w:type="dxa"/>
          </w:tcPr>
          <w:p w14:paraId="654E4C50" w14:textId="77777777" w:rsidR="005309EA" w:rsidRPr="00443CCC" w:rsidRDefault="005309EA" w:rsidP="00D11B95">
            <w:pPr>
              <w:pStyle w:val="TAL"/>
            </w:pPr>
            <w:r w:rsidRPr="00443CCC">
              <w:t>Result</w:t>
            </w:r>
          </w:p>
        </w:tc>
        <w:tc>
          <w:tcPr>
            <w:tcW w:w="1060" w:type="dxa"/>
          </w:tcPr>
          <w:p w14:paraId="07D28962" w14:textId="77777777" w:rsidR="005309EA" w:rsidRPr="00443CCC" w:rsidRDefault="005309EA" w:rsidP="00D11B95">
            <w:pPr>
              <w:pStyle w:val="TAL"/>
            </w:pPr>
            <w:r w:rsidRPr="00443CCC">
              <w:t>015</w:t>
            </w:r>
          </w:p>
        </w:tc>
        <w:tc>
          <w:tcPr>
            <w:tcW w:w="1818" w:type="dxa"/>
          </w:tcPr>
          <w:p w14:paraId="32ED32CB" w14:textId="77777777" w:rsidR="005309EA" w:rsidRPr="00443CCC" w:rsidRDefault="005309EA" w:rsidP="00D11B95">
            <w:pPr>
              <w:pStyle w:val="TAL"/>
            </w:pPr>
            <w:r w:rsidRPr="00443CCC">
              <w:t>00001111</w:t>
            </w:r>
          </w:p>
        </w:tc>
        <w:tc>
          <w:tcPr>
            <w:tcW w:w="2368" w:type="dxa"/>
          </w:tcPr>
          <w:p w14:paraId="50C26671" w14:textId="77777777" w:rsidR="005309EA" w:rsidRPr="00443CCC" w:rsidRDefault="005309EA" w:rsidP="00D11B95">
            <w:pPr>
              <w:pStyle w:val="TAL"/>
            </w:pPr>
            <w:r w:rsidRPr="00443CCC">
              <w:t>Subclause </w:t>
            </w:r>
            <w:r w:rsidRPr="00443CCC">
              <w:rPr>
                <w:lang w:val="en-US"/>
              </w:rPr>
              <w:t>9</w:t>
            </w:r>
            <w:r w:rsidRPr="00443CCC">
              <w:t>.2.3.17</w:t>
            </w:r>
          </w:p>
        </w:tc>
      </w:tr>
      <w:tr w:rsidR="005309EA" w:rsidRPr="00443CCC" w14:paraId="3F110EFB" w14:textId="77777777" w:rsidTr="00D11B95">
        <w:trPr>
          <w:jc w:val="center"/>
        </w:trPr>
        <w:tc>
          <w:tcPr>
            <w:tcW w:w="2023" w:type="dxa"/>
          </w:tcPr>
          <w:p w14:paraId="6C3B70FC" w14:textId="77777777" w:rsidR="005309EA" w:rsidRPr="00443CCC" w:rsidRDefault="005309EA" w:rsidP="00D11B95">
            <w:pPr>
              <w:pStyle w:val="TAL"/>
            </w:pPr>
            <w:r>
              <w:t>Message Name</w:t>
            </w:r>
          </w:p>
        </w:tc>
        <w:tc>
          <w:tcPr>
            <w:tcW w:w="1060" w:type="dxa"/>
          </w:tcPr>
          <w:p w14:paraId="3F6A60CB" w14:textId="77777777" w:rsidR="005309EA" w:rsidRPr="00443CCC" w:rsidRDefault="005309EA" w:rsidP="00D11B95">
            <w:pPr>
              <w:pStyle w:val="TAL"/>
            </w:pPr>
            <w:r>
              <w:t>016</w:t>
            </w:r>
          </w:p>
        </w:tc>
        <w:tc>
          <w:tcPr>
            <w:tcW w:w="1818" w:type="dxa"/>
          </w:tcPr>
          <w:p w14:paraId="6F101F4A" w14:textId="77777777" w:rsidR="005309EA" w:rsidRPr="00443CCC" w:rsidRDefault="005309EA" w:rsidP="00D11B95">
            <w:pPr>
              <w:pStyle w:val="TAL"/>
            </w:pPr>
            <w:r>
              <w:t>00010000</w:t>
            </w:r>
          </w:p>
        </w:tc>
        <w:tc>
          <w:tcPr>
            <w:tcW w:w="2368" w:type="dxa"/>
          </w:tcPr>
          <w:p w14:paraId="588D4807" w14:textId="77777777" w:rsidR="005309EA" w:rsidRPr="00443CCC" w:rsidRDefault="005309EA" w:rsidP="00D11B95">
            <w:pPr>
              <w:pStyle w:val="TAL"/>
            </w:pPr>
            <w:r w:rsidRPr="00443CCC">
              <w:t>Subclause </w:t>
            </w:r>
            <w:r w:rsidRPr="00443CCC">
              <w:rPr>
                <w:lang w:val="en-US"/>
              </w:rPr>
              <w:t>9</w:t>
            </w:r>
            <w:r w:rsidRPr="00443CCC">
              <w:t>.2.3.1</w:t>
            </w:r>
            <w:r>
              <w:t>8</w:t>
            </w:r>
          </w:p>
        </w:tc>
      </w:tr>
      <w:tr w:rsidR="005309EA" w:rsidRPr="000B4518" w14:paraId="3284550F" w14:textId="77777777" w:rsidTr="00D11B95">
        <w:trPr>
          <w:jc w:val="center"/>
        </w:trPr>
        <w:tc>
          <w:tcPr>
            <w:tcW w:w="2023" w:type="dxa"/>
          </w:tcPr>
          <w:p w14:paraId="0C78963E" w14:textId="77777777" w:rsidR="005309EA" w:rsidRDefault="005309EA" w:rsidP="00D11B95">
            <w:pPr>
              <w:pStyle w:val="TAL"/>
              <w:rPr>
                <w:lang w:eastAsia="zh-CN"/>
              </w:rPr>
            </w:pPr>
            <w:r>
              <w:rPr>
                <w:rFonts w:hint="eastAsia"/>
                <w:lang w:eastAsia="zh-CN"/>
              </w:rPr>
              <w:t>Overriding</w:t>
            </w:r>
            <w:r>
              <w:rPr>
                <w:lang w:eastAsia="zh-CN"/>
              </w:rPr>
              <w:t xml:space="preserve"> ID</w:t>
            </w:r>
          </w:p>
        </w:tc>
        <w:tc>
          <w:tcPr>
            <w:tcW w:w="1060" w:type="dxa"/>
          </w:tcPr>
          <w:p w14:paraId="092880F3" w14:textId="77777777" w:rsidR="005309EA" w:rsidRDefault="005309EA" w:rsidP="00D11B95">
            <w:pPr>
              <w:pStyle w:val="TAL"/>
              <w:rPr>
                <w:lang w:eastAsia="zh-CN"/>
              </w:rPr>
            </w:pPr>
            <w:r>
              <w:rPr>
                <w:rFonts w:hint="eastAsia"/>
                <w:lang w:eastAsia="zh-CN"/>
              </w:rPr>
              <w:t>0</w:t>
            </w:r>
            <w:r>
              <w:rPr>
                <w:lang w:eastAsia="zh-CN"/>
              </w:rPr>
              <w:t>17</w:t>
            </w:r>
          </w:p>
        </w:tc>
        <w:tc>
          <w:tcPr>
            <w:tcW w:w="1818" w:type="dxa"/>
          </w:tcPr>
          <w:p w14:paraId="71E79522" w14:textId="77777777" w:rsidR="005309EA" w:rsidRDefault="005309EA" w:rsidP="00D11B95">
            <w:pPr>
              <w:pStyle w:val="TAL"/>
              <w:rPr>
                <w:lang w:eastAsia="zh-CN"/>
              </w:rPr>
            </w:pPr>
            <w:r>
              <w:rPr>
                <w:rFonts w:hint="eastAsia"/>
                <w:lang w:eastAsia="zh-CN"/>
              </w:rPr>
              <w:t>000</w:t>
            </w:r>
            <w:r>
              <w:rPr>
                <w:lang w:eastAsia="zh-CN"/>
              </w:rPr>
              <w:t>10001</w:t>
            </w:r>
          </w:p>
        </w:tc>
        <w:tc>
          <w:tcPr>
            <w:tcW w:w="2368" w:type="dxa"/>
          </w:tcPr>
          <w:p w14:paraId="5C5135A8" w14:textId="77777777" w:rsidR="005309EA" w:rsidRPr="000B4518" w:rsidRDefault="005309EA" w:rsidP="00D11B95">
            <w:pPr>
              <w:pStyle w:val="TAL"/>
            </w:pPr>
            <w:r w:rsidRPr="000B4518">
              <w:t>Subclause </w:t>
            </w:r>
            <w:r>
              <w:rPr>
                <w:lang w:val="en-US"/>
              </w:rPr>
              <w:t>9</w:t>
            </w:r>
            <w:r>
              <w:t>.2.3.8</w:t>
            </w:r>
          </w:p>
        </w:tc>
      </w:tr>
      <w:tr w:rsidR="005309EA" w:rsidRPr="000B4518" w14:paraId="057A41FE" w14:textId="77777777" w:rsidTr="00D11B95">
        <w:trPr>
          <w:jc w:val="center"/>
        </w:trPr>
        <w:tc>
          <w:tcPr>
            <w:tcW w:w="2023" w:type="dxa"/>
          </w:tcPr>
          <w:p w14:paraId="19BFF0ED" w14:textId="77777777" w:rsidR="005309EA" w:rsidRDefault="005309EA" w:rsidP="00D11B95">
            <w:pPr>
              <w:pStyle w:val="TAL"/>
              <w:rPr>
                <w:lang w:eastAsia="zh-CN"/>
              </w:rPr>
            </w:pPr>
            <w:r>
              <w:rPr>
                <w:rFonts w:hint="eastAsia"/>
                <w:lang w:eastAsia="zh-CN"/>
              </w:rPr>
              <w:t>Overridden ID</w:t>
            </w:r>
          </w:p>
        </w:tc>
        <w:tc>
          <w:tcPr>
            <w:tcW w:w="1060" w:type="dxa"/>
          </w:tcPr>
          <w:p w14:paraId="738A6AB8" w14:textId="77777777" w:rsidR="005309EA" w:rsidRDefault="005309EA" w:rsidP="00D11B95">
            <w:pPr>
              <w:pStyle w:val="TAL"/>
              <w:rPr>
                <w:lang w:eastAsia="zh-CN"/>
              </w:rPr>
            </w:pPr>
            <w:r>
              <w:rPr>
                <w:rFonts w:hint="eastAsia"/>
                <w:lang w:eastAsia="zh-CN"/>
              </w:rPr>
              <w:t>0</w:t>
            </w:r>
            <w:r>
              <w:rPr>
                <w:lang w:eastAsia="zh-CN"/>
              </w:rPr>
              <w:t>18</w:t>
            </w:r>
          </w:p>
        </w:tc>
        <w:tc>
          <w:tcPr>
            <w:tcW w:w="1818" w:type="dxa"/>
          </w:tcPr>
          <w:p w14:paraId="202CFEA5" w14:textId="77777777" w:rsidR="005309EA" w:rsidRDefault="005309EA" w:rsidP="00D11B95">
            <w:pPr>
              <w:pStyle w:val="TAL"/>
              <w:rPr>
                <w:lang w:eastAsia="zh-CN"/>
              </w:rPr>
            </w:pPr>
            <w:r>
              <w:rPr>
                <w:rFonts w:hint="eastAsia"/>
                <w:lang w:eastAsia="zh-CN"/>
              </w:rPr>
              <w:t>000</w:t>
            </w:r>
            <w:r>
              <w:rPr>
                <w:lang w:eastAsia="zh-CN"/>
              </w:rPr>
              <w:t>10010</w:t>
            </w:r>
          </w:p>
        </w:tc>
        <w:tc>
          <w:tcPr>
            <w:tcW w:w="2368" w:type="dxa"/>
          </w:tcPr>
          <w:p w14:paraId="7931C5B2" w14:textId="77777777" w:rsidR="005309EA" w:rsidRPr="000B4518" w:rsidRDefault="005309EA" w:rsidP="00D11B95">
            <w:pPr>
              <w:pStyle w:val="TAL"/>
            </w:pPr>
            <w:r w:rsidRPr="000B4518">
              <w:t>Subclause </w:t>
            </w:r>
            <w:r>
              <w:rPr>
                <w:lang w:val="en-US"/>
              </w:rPr>
              <w:t>9</w:t>
            </w:r>
            <w:r>
              <w:t>.2.3.8</w:t>
            </w:r>
          </w:p>
        </w:tc>
      </w:tr>
      <w:tr w:rsidR="005309EA" w:rsidRPr="000B4518" w14:paraId="3B14521F" w14:textId="77777777" w:rsidTr="00D11B95">
        <w:trPr>
          <w:jc w:val="center"/>
        </w:trPr>
        <w:tc>
          <w:tcPr>
            <w:tcW w:w="2023" w:type="dxa"/>
          </w:tcPr>
          <w:p w14:paraId="3E42585C" w14:textId="77777777" w:rsidR="005309EA" w:rsidRDefault="005309EA" w:rsidP="00D11B95">
            <w:pPr>
              <w:pStyle w:val="TAL"/>
              <w:rPr>
                <w:lang w:eastAsia="zh-CN"/>
              </w:rPr>
            </w:pPr>
            <w:r>
              <w:rPr>
                <w:rFonts w:hint="eastAsia"/>
                <w:lang w:eastAsia="zh-CN"/>
              </w:rPr>
              <w:t>Reception Priority</w:t>
            </w:r>
          </w:p>
        </w:tc>
        <w:tc>
          <w:tcPr>
            <w:tcW w:w="1060" w:type="dxa"/>
          </w:tcPr>
          <w:p w14:paraId="124485E9" w14:textId="77777777" w:rsidR="005309EA" w:rsidRDefault="005309EA" w:rsidP="00D11B95">
            <w:pPr>
              <w:pStyle w:val="TAL"/>
              <w:rPr>
                <w:lang w:eastAsia="zh-CN"/>
              </w:rPr>
            </w:pPr>
            <w:r>
              <w:rPr>
                <w:rFonts w:hint="eastAsia"/>
                <w:lang w:eastAsia="zh-CN"/>
              </w:rPr>
              <w:t>0</w:t>
            </w:r>
            <w:r>
              <w:rPr>
                <w:lang w:eastAsia="zh-CN"/>
              </w:rPr>
              <w:t>19</w:t>
            </w:r>
          </w:p>
        </w:tc>
        <w:tc>
          <w:tcPr>
            <w:tcW w:w="1818" w:type="dxa"/>
          </w:tcPr>
          <w:p w14:paraId="69D1EFDE" w14:textId="77777777" w:rsidR="005309EA" w:rsidRDefault="005309EA" w:rsidP="00D11B95">
            <w:pPr>
              <w:pStyle w:val="TAL"/>
              <w:rPr>
                <w:lang w:eastAsia="zh-CN"/>
              </w:rPr>
            </w:pPr>
            <w:r>
              <w:rPr>
                <w:rFonts w:hint="eastAsia"/>
                <w:lang w:eastAsia="zh-CN"/>
              </w:rPr>
              <w:t>000</w:t>
            </w:r>
            <w:r>
              <w:rPr>
                <w:lang w:eastAsia="zh-CN"/>
              </w:rPr>
              <w:t>10011</w:t>
            </w:r>
          </w:p>
        </w:tc>
        <w:tc>
          <w:tcPr>
            <w:tcW w:w="2368" w:type="dxa"/>
          </w:tcPr>
          <w:p w14:paraId="35EC08A4" w14:textId="77777777" w:rsidR="005309EA" w:rsidRPr="00D33CAD" w:rsidRDefault="005309EA" w:rsidP="00D11B95">
            <w:pPr>
              <w:pStyle w:val="TAL"/>
              <w:rPr>
                <w:lang w:val="fr-FR"/>
              </w:rPr>
            </w:pPr>
            <w:r w:rsidRPr="000B4518">
              <w:t>Subclause </w:t>
            </w:r>
            <w:r>
              <w:rPr>
                <w:lang w:val="en-US"/>
              </w:rPr>
              <w:t>9</w:t>
            </w:r>
            <w:r>
              <w:t>.2.3.</w:t>
            </w:r>
            <w:r>
              <w:rPr>
                <w:lang w:val="fr-FR"/>
              </w:rPr>
              <w:t>19</w:t>
            </w:r>
          </w:p>
        </w:tc>
      </w:tr>
      <w:tr w:rsidR="005309EA" w:rsidRPr="000B4518" w14:paraId="46101D2E" w14:textId="77777777" w:rsidTr="00D11B95">
        <w:trPr>
          <w:jc w:val="center"/>
        </w:trPr>
        <w:tc>
          <w:tcPr>
            <w:tcW w:w="2023" w:type="dxa"/>
          </w:tcPr>
          <w:p w14:paraId="159F413C" w14:textId="77777777" w:rsidR="005309EA" w:rsidRDefault="005309EA" w:rsidP="00D11B95">
            <w:pPr>
              <w:pStyle w:val="TAL"/>
              <w:rPr>
                <w:lang w:eastAsia="zh-CN"/>
              </w:rPr>
            </w:pPr>
            <w:r w:rsidRPr="0044773C">
              <w:t>MCVideo Group Identity</w:t>
            </w:r>
          </w:p>
        </w:tc>
        <w:tc>
          <w:tcPr>
            <w:tcW w:w="1060" w:type="dxa"/>
          </w:tcPr>
          <w:p w14:paraId="199669B3" w14:textId="77777777" w:rsidR="005309EA" w:rsidRDefault="005309EA" w:rsidP="00D11B95">
            <w:pPr>
              <w:pStyle w:val="TAL"/>
              <w:rPr>
                <w:lang w:eastAsia="zh-CN"/>
              </w:rPr>
            </w:pPr>
            <w:r>
              <w:t>020</w:t>
            </w:r>
          </w:p>
        </w:tc>
        <w:tc>
          <w:tcPr>
            <w:tcW w:w="1818" w:type="dxa"/>
          </w:tcPr>
          <w:p w14:paraId="3A61B5C5" w14:textId="77777777" w:rsidR="005309EA" w:rsidRDefault="005309EA" w:rsidP="00D11B95">
            <w:pPr>
              <w:pStyle w:val="TAL"/>
              <w:rPr>
                <w:lang w:eastAsia="zh-CN"/>
              </w:rPr>
            </w:pPr>
            <w:r>
              <w:t>00010100</w:t>
            </w:r>
          </w:p>
        </w:tc>
        <w:tc>
          <w:tcPr>
            <w:tcW w:w="2368" w:type="dxa"/>
          </w:tcPr>
          <w:p w14:paraId="518713D1" w14:textId="77777777" w:rsidR="005309EA" w:rsidRPr="00D33CAD" w:rsidRDefault="005309EA" w:rsidP="00D11B95">
            <w:pPr>
              <w:pStyle w:val="TAL"/>
              <w:rPr>
                <w:lang w:val="fr-FR"/>
              </w:rPr>
            </w:pPr>
            <w:r w:rsidRPr="000B4518">
              <w:t>Subclause </w:t>
            </w:r>
            <w:r>
              <w:rPr>
                <w:lang w:val="en-US"/>
              </w:rPr>
              <w:t>9</w:t>
            </w:r>
            <w:r w:rsidRPr="000B4518">
              <w:t>.2.3.</w:t>
            </w:r>
            <w:r>
              <w:rPr>
                <w:lang w:val="fr-FR"/>
              </w:rPr>
              <w:t>20</w:t>
            </w:r>
          </w:p>
        </w:tc>
      </w:tr>
      <w:tr w:rsidR="005309EA" w:rsidRPr="000B4518" w14:paraId="5CC67853" w14:textId="77777777" w:rsidTr="00D11B95">
        <w:trPr>
          <w:jc w:val="center"/>
        </w:trPr>
        <w:tc>
          <w:tcPr>
            <w:tcW w:w="2023" w:type="dxa"/>
            <w:tcBorders>
              <w:top w:val="single" w:sz="4" w:space="0" w:color="auto"/>
              <w:left w:val="single" w:sz="4" w:space="0" w:color="auto"/>
              <w:bottom w:val="single" w:sz="4" w:space="0" w:color="auto"/>
              <w:right w:val="single" w:sz="4" w:space="0" w:color="auto"/>
            </w:tcBorders>
          </w:tcPr>
          <w:p w14:paraId="733C48E5" w14:textId="77777777" w:rsidR="005309EA" w:rsidRPr="007C0B75" w:rsidRDefault="005309EA" w:rsidP="00D11B95">
            <w:pPr>
              <w:pStyle w:val="TAL"/>
            </w:pPr>
            <w:r>
              <w:t>Reception Mode</w:t>
            </w:r>
          </w:p>
        </w:tc>
        <w:tc>
          <w:tcPr>
            <w:tcW w:w="1060" w:type="dxa"/>
            <w:tcBorders>
              <w:top w:val="single" w:sz="4" w:space="0" w:color="auto"/>
              <w:left w:val="single" w:sz="4" w:space="0" w:color="auto"/>
              <w:bottom w:val="single" w:sz="4" w:space="0" w:color="auto"/>
              <w:right w:val="single" w:sz="4" w:space="0" w:color="auto"/>
            </w:tcBorders>
          </w:tcPr>
          <w:p w14:paraId="6AC57B90" w14:textId="77777777" w:rsidR="005309EA" w:rsidRPr="007C0B75" w:rsidRDefault="005309EA" w:rsidP="00D11B95">
            <w:pPr>
              <w:pStyle w:val="TAL"/>
            </w:pPr>
            <w:r>
              <w:t>022</w:t>
            </w:r>
          </w:p>
        </w:tc>
        <w:tc>
          <w:tcPr>
            <w:tcW w:w="1818" w:type="dxa"/>
            <w:tcBorders>
              <w:top w:val="single" w:sz="4" w:space="0" w:color="auto"/>
              <w:left w:val="single" w:sz="4" w:space="0" w:color="auto"/>
              <w:bottom w:val="single" w:sz="4" w:space="0" w:color="auto"/>
              <w:right w:val="single" w:sz="4" w:space="0" w:color="auto"/>
            </w:tcBorders>
          </w:tcPr>
          <w:p w14:paraId="3522459D" w14:textId="77777777" w:rsidR="005309EA" w:rsidRPr="007C0B75" w:rsidRDefault="005309EA" w:rsidP="00D11B95">
            <w:pPr>
              <w:pStyle w:val="TAL"/>
            </w:pPr>
            <w:r w:rsidRPr="007C0B75">
              <w:t>000101</w:t>
            </w:r>
            <w:r>
              <w:t>10</w:t>
            </w:r>
          </w:p>
        </w:tc>
        <w:tc>
          <w:tcPr>
            <w:tcW w:w="2368" w:type="dxa"/>
            <w:tcBorders>
              <w:top w:val="single" w:sz="4" w:space="0" w:color="auto"/>
              <w:left w:val="single" w:sz="4" w:space="0" w:color="auto"/>
              <w:bottom w:val="single" w:sz="4" w:space="0" w:color="auto"/>
              <w:right w:val="single" w:sz="4" w:space="0" w:color="auto"/>
            </w:tcBorders>
          </w:tcPr>
          <w:p w14:paraId="7ED56D13" w14:textId="77777777" w:rsidR="005309EA" w:rsidRPr="000B4518" w:rsidRDefault="005309EA" w:rsidP="00D11B95">
            <w:pPr>
              <w:pStyle w:val="TAL"/>
            </w:pPr>
            <w:r w:rsidRPr="000B4518">
              <w:t>Subclause </w:t>
            </w:r>
            <w:r w:rsidRPr="007C0B75">
              <w:t>9</w:t>
            </w:r>
            <w:r w:rsidRPr="000B4518">
              <w:t>.2.3.</w:t>
            </w:r>
            <w:r w:rsidRPr="007C0B75">
              <w:t>2</w:t>
            </w:r>
            <w:r>
              <w:t>1</w:t>
            </w:r>
          </w:p>
        </w:tc>
      </w:tr>
    </w:tbl>
    <w:p w14:paraId="2B9CB20F" w14:textId="77777777" w:rsidR="005309EA" w:rsidRDefault="005309EA" w:rsidP="00A5463E"/>
    <w:p w14:paraId="24396FEB" w14:textId="3335A236" w:rsidR="00A5463E" w:rsidRPr="00A5463E" w:rsidRDefault="00A5463E" w:rsidP="00A5463E">
      <w:r w:rsidRPr="00A5463E">
        <w:t>The following subclauses describe the coding of each field.</w:t>
      </w:r>
    </w:p>
    <w:p w14:paraId="4A8743D7" w14:textId="77777777" w:rsidR="00A5463E" w:rsidRPr="00A5463E" w:rsidRDefault="00A5463E" w:rsidP="00CB1EBE">
      <w:pPr>
        <w:pStyle w:val="Heading4"/>
      </w:pPr>
      <w:bookmarkStart w:id="1715" w:name="_Toc20208896"/>
      <w:bookmarkStart w:id="1716" w:name="_Toc36045007"/>
      <w:bookmarkStart w:id="1717" w:name="_Toc45216493"/>
      <w:bookmarkStart w:id="1718" w:name="_Toc98709954"/>
      <w:r w:rsidRPr="00A5463E">
        <w:t>9.2.3.2</w:t>
      </w:r>
      <w:r w:rsidRPr="00A5463E">
        <w:tab/>
        <w:t>Transmission Priority field</w:t>
      </w:r>
      <w:bookmarkEnd w:id="1715"/>
      <w:bookmarkEnd w:id="1716"/>
      <w:bookmarkEnd w:id="1717"/>
      <w:bookmarkEnd w:id="1718"/>
    </w:p>
    <w:p w14:paraId="42427528"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0A956882" w14:textId="77777777" w:rsidR="00A5463E" w:rsidRPr="00A5463E" w:rsidRDefault="00A5463E" w:rsidP="00A5463E">
      <w:r w:rsidRPr="00A5463E">
        <w:t>Table 9.2.3.2-1 describes the coding of the Transmission Priority field.</w:t>
      </w:r>
    </w:p>
    <w:p w14:paraId="20D70910" w14:textId="77777777" w:rsidR="00A5463E" w:rsidRPr="00A5463E" w:rsidRDefault="00A5463E" w:rsidP="00A5463E">
      <w:pPr>
        <w:pStyle w:val="TH"/>
      </w:pPr>
      <w:r w:rsidRPr="00A5463E">
        <w:t>Table 9.2.3.2-1: Transmission Priority field coding</w:t>
      </w:r>
    </w:p>
    <w:p w14:paraId="74836960" w14:textId="77777777" w:rsidR="00A5463E" w:rsidRPr="00A5463E" w:rsidRDefault="00A5463E" w:rsidP="00A5463E">
      <w:pPr>
        <w:pStyle w:val="PL"/>
        <w:jc w:val="center"/>
        <w:rPr>
          <w:noProof w:val="0"/>
        </w:rPr>
      </w:pPr>
      <w:bookmarkStart w:id="1719" w:name="_MCCTEMPBM_CRPT22840027___4"/>
      <w:r w:rsidRPr="00A5463E">
        <w:rPr>
          <w:noProof w:val="0"/>
        </w:rPr>
        <w:t>0                   1                   2                   3</w:t>
      </w:r>
    </w:p>
    <w:p w14:paraId="706E7B69"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59816EF1" w14:textId="77777777" w:rsidR="00A5463E" w:rsidRPr="00A5463E" w:rsidRDefault="00A5463E" w:rsidP="00A5463E">
      <w:pPr>
        <w:pStyle w:val="PL"/>
        <w:jc w:val="center"/>
        <w:rPr>
          <w:noProof w:val="0"/>
        </w:rPr>
      </w:pPr>
      <w:r w:rsidRPr="00A5463E">
        <w:rPr>
          <w:noProof w:val="0"/>
        </w:rPr>
        <w:t>+-+-+-+-+-+-+-+-+-+-+-+-+-+-+-+-+-+-+-+-+-+-+-+-+-+-+-+-+-+-+-+-+</w:t>
      </w:r>
    </w:p>
    <w:p w14:paraId="558A00DF" w14:textId="77777777" w:rsidR="00A5463E" w:rsidRPr="00A5463E" w:rsidRDefault="00A5463E" w:rsidP="00A5463E">
      <w:pPr>
        <w:pStyle w:val="PL"/>
        <w:jc w:val="center"/>
      </w:pPr>
      <w:r w:rsidRPr="00A5463E">
        <w:t>|Transmission   |Transmission   |Transmission   |spare          |</w:t>
      </w:r>
    </w:p>
    <w:p w14:paraId="2A504560" w14:textId="77777777" w:rsidR="00A5463E" w:rsidRPr="00A5463E" w:rsidRDefault="00A5463E" w:rsidP="00A5463E">
      <w:pPr>
        <w:pStyle w:val="PL"/>
        <w:jc w:val="center"/>
      </w:pPr>
      <w:r w:rsidRPr="00A5463E">
        <w:t>|Priority       |Priority       |Priority       |               |</w:t>
      </w:r>
    </w:p>
    <w:p w14:paraId="64824FF6" w14:textId="77777777" w:rsidR="00A5463E" w:rsidRPr="00A5463E" w:rsidRDefault="00A5463E" w:rsidP="00A5463E">
      <w:pPr>
        <w:pStyle w:val="PL"/>
        <w:jc w:val="center"/>
      </w:pPr>
      <w:r w:rsidRPr="00A5463E">
        <w:t>|field ID value |Length value   |value          |               |</w:t>
      </w:r>
    </w:p>
    <w:p w14:paraId="76427345" w14:textId="77777777" w:rsidR="00A5463E" w:rsidRPr="00A5463E" w:rsidRDefault="00A5463E" w:rsidP="00A5463E">
      <w:pPr>
        <w:pStyle w:val="PL"/>
        <w:jc w:val="center"/>
      </w:pPr>
      <w:r w:rsidRPr="00A5463E">
        <w:t>+-+-+-+-+-+-+-+-+-+-+-+-+-+-+-+-+-+-+-+-+-+-+-+-+-+-+-+-+-+-+-+-+</w:t>
      </w:r>
    </w:p>
    <w:bookmarkEnd w:id="1719"/>
    <w:p w14:paraId="6E4D1546" w14:textId="77777777" w:rsidR="00A5463E" w:rsidRPr="00A5463E" w:rsidRDefault="00A5463E" w:rsidP="00A5463E"/>
    <w:p w14:paraId="1E361E56" w14:textId="77777777" w:rsidR="00A5463E" w:rsidRPr="00A5463E" w:rsidRDefault="00A5463E" w:rsidP="00A5463E">
      <w:r w:rsidRPr="00A5463E">
        <w:t>The &lt;Transmission Priority field ID&gt; value is a binary value and is set according to table 9.2.3.1-1.</w:t>
      </w:r>
    </w:p>
    <w:p w14:paraId="1D367F1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4EB76C60"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DC58DD7" w14:textId="77777777" w:rsidR="00A5463E" w:rsidRPr="00A5463E" w:rsidRDefault="00A5463E" w:rsidP="00A5463E">
      <w:pPr>
        <w:pStyle w:val="B1"/>
      </w:pPr>
      <w:r w:rsidRPr="00A5463E">
        <w:t>1.</w:t>
      </w:r>
      <w:r w:rsidRPr="00A5463E">
        <w:tab/>
        <w:t>for on-network by the transmission control server as described in subclause x.y; and</w:t>
      </w:r>
    </w:p>
    <w:p w14:paraId="4EDF71AF" w14:textId="77777777" w:rsidR="00A5463E" w:rsidRPr="00A5463E" w:rsidRDefault="00A5463E" w:rsidP="00A5463E">
      <w:pPr>
        <w:pStyle w:val="B1"/>
      </w:pPr>
      <w:r w:rsidRPr="00A5463E">
        <w:t>2.</w:t>
      </w:r>
      <w:r w:rsidRPr="00A5463E">
        <w:tab/>
        <w:t>for off-network by the transmission arbitrator as described in subclause y.z.</w:t>
      </w:r>
    </w:p>
    <w:p w14:paraId="6D1914B9" w14:textId="77777777" w:rsidR="00A5463E" w:rsidRPr="00A5463E" w:rsidRDefault="00A5463E" w:rsidP="00A5463E">
      <w:r w:rsidRPr="00A5463E">
        <w:t>The spare bits are set to zero.</w:t>
      </w:r>
    </w:p>
    <w:p w14:paraId="763CE85A" w14:textId="77777777" w:rsidR="00A5463E" w:rsidRPr="00A5463E" w:rsidRDefault="00A5463E" w:rsidP="00CB1EBE">
      <w:pPr>
        <w:pStyle w:val="Heading4"/>
      </w:pPr>
      <w:bookmarkStart w:id="1720" w:name="_Toc20208897"/>
      <w:bookmarkStart w:id="1721" w:name="_Toc36045008"/>
      <w:bookmarkStart w:id="1722" w:name="_Toc45216494"/>
      <w:bookmarkStart w:id="1723" w:name="_Toc98709955"/>
      <w:r w:rsidRPr="00A5463E">
        <w:t>9.2.3.3</w:t>
      </w:r>
      <w:r w:rsidRPr="00A5463E">
        <w:tab/>
        <w:t>Duration field</w:t>
      </w:r>
      <w:bookmarkEnd w:id="1720"/>
      <w:bookmarkEnd w:id="1721"/>
      <w:bookmarkEnd w:id="1722"/>
      <w:bookmarkEnd w:id="1723"/>
    </w:p>
    <w:p w14:paraId="19AABB4F" w14:textId="77777777" w:rsidR="00A5463E" w:rsidRPr="00A5463E" w:rsidRDefault="00A5463E" w:rsidP="00A5463E">
      <w:r w:rsidRPr="00A5463E">
        <w:t xml:space="preserve">The Duration field describes the time in seconds for which the granted party is allowed to transmit. </w:t>
      </w:r>
    </w:p>
    <w:p w14:paraId="45E08DDB" w14:textId="77777777" w:rsidR="00A5463E" w:rsidRPr="00A5463E" w:rsidRDefault="00A5463E" w:rsidP="00A5463E">
      <w:r w:rsidRPr="00A5463E">
        <w:t>Table 9.2.3.3-1 describes the coding of the Duration field.</w:t>
      </w:r>
    </w:p>
    <w:p w14:paraId="52AEE153" w14:textId="77777777" w:rsidR="00A5463E" w:rsidRPr="00A5463E" w:rsidRDefault="00A5463E" w:rsidP="00A5463E">
      <w:pPr>
        <w:pStyle w:val="TH"/>
      </w:pPr>
      <w:r w:rsidRPr="00A5463E">
        <w:t>Table 9.2.3.3-1: Duration field coding</w:t>
      </w:r>
    </w:p>
    <w:p w14:paraId="1A071408" w14:textId="77777777" w:rsidR="00A5463E" w:rsidRPr="00A5463E" w:rsidRDefault="00A5463E" w:rsidP="00A5463E">
      <w:pPr>
        <w:pStyle w:val="PL"/>
        <w:keepNext/>
        <w:keepLines/>
        <w:jc w:val="center"/>
      </w:pPr>
      <w:bookmarkStart w:id="1724" w:name="_MCCTEMPBM_CRPT22840028___4"/>
      <w:r w:rsidRPr="00A5463E">
        <w:t>0                   1                   2                   3</w:t>
      </w:r>
    </w:p>
    <w:p w14:paraId="1C983972" w14:textId="77777777" w:rsidR="00A5463E" w:rsidRPr="00A5463E" w:rsidRDefault="00A5463E" w:rsidP="00A5463E">
      <w:pPr>
        <w:pStyle w:val="PL"/>
        <w:keepNext/>
        <w:keepLines/>
        <w:jc w:val="center"/>
      </w:pPr>
      <w:r w:rsidRPr="00A5463E">
        <w:t>0 1 2 3 4 5 6 7 8 9 0 1 2 3 4 5 6 7 8 9 0 1 2 3 4 5 6 7 8 9 0 1</w:t>
      </w:r>
    </w:p>
    <w:p w14:paraId="16E08948" w14:textId="77777777" w:rsidR="00A5463E" w:rsidRPr="00A5463E" w:rsidRDefault="00A5463E" w:rsidP="00A5463E">
      <w:pPr>
        <w:pStyle w:val="PL"/>
        <w:keepNext/>
        <w:keepLines/>
        <w:jc w:val="center"/>
      </w:pPr>
      <w:r w:rsidRPr="00A5463E">
        <w:t>+-+-+-+-+-+-+-+-+-+-+-+-+-+-+-+-+-+-+-+-+-+-+-+-+-+-+-+-+-+-+-+-+</w:t>
      </w:r>
    </w:p>
    <w:p w14:paraId="3EFF51D8" w14:textId="77777777" w:rsidR="00A5463E" w:rsidRPr="00A5463E" w:rsidRDefault="00A5463E" w:rsidP="00A5463E">
      <w:pPr>
        <w:pStyle w:val="PL"/>
        <w:keepNext/>
        <w:keepLines/>
        <w:jc w:val="center"/>
      </w:pPr>
      <w:r w:rsidRPr="00A5463E">
        <w:t>|Duration       |Duration       |Duration value                 |</w:t>
      </w:r>
    </w:p>
    <w:p w14:paraId="63F39845" w14:textId="77777777" w:rsidR="00A5463E" w:rsidRPr="00A5463E" w:rsidRDefault="00A5463E" w:rsidP="00A5463E">
      <w:pPr>
        <w:pStyle w:val="PL"/>
        <w:keepNext/>
        <w:keepLines/>
        <w:jc w:val="center"/>
      </w:pPr>
      <w:r w:rsidRPr="00A5463E">
        <w:t>|field ID value |length value   |                               |</w:t>
      </w:r>
    </w:p>
    <w:p w14:paraId="13256FE0" w14:textId="77777777" w:rsidR="00A5463E" w:rsidRPr="00A5463E" w:rsidRDefault="00A5463E" w:rsidP="00A5463E">
      <w:pPr>
        <w:pStyle w:val="PL"/>
        <w:keepNext/>
        <w:keepLines/>
        <w:jc w:val="center"/>
      </w:pPr>
      <w:r w:rsidRPr="00A5463E">
        <w:t>+-+-+-+-+-+-+-+-+-+-+-+-+-+-+-+-+-+-+-+-+-+-+-+-+-+-+-+-+-+-+-+-+</w:t>
      </w:r>
    </w:p>
    <w:bookmarkEnd w:id="1724"/>
    <w:p w14:paraId="1E41B1EE" w14:textId="77777777" w:rsidR="00A5463E" w:rsidRPr="00A5463E" w:rsidRDefault="00A5463E" w:rsidP="00A5463E"/>
    <w:p w14:paraId="5953AADC" w14:textId="77777777" w:rsidR="00A5463E" w:rsidRPr="00A5463E" w:rsidRDefault="00A5463E" w:rsidP="00A5463E">
      <w:r w:rsidRPr="00A5463E">
        <w:t>The &lt;Duration field ID&gt; value is a binary value and is set according to table 9.2.3.1-1.</w:t>
      </w:r>
    </w:p>
    <w:p w14:paraId="79CEAAFC" w14:textId="77777777" w:rsidR="00A5463E" w:rsidRPr="00A5463E" w:rsidRDefault="00A5463E" w:rsidP="00A5463E">
      <w:r w:rsidRPr="00A5463E">
        <w:t>The &lt;Duration length&gt; value is a binary value and has the value '2' indicating the total length in octets of the &lt;Duration&gt; value item.</w:t>
      </w:r>
    </w:p>
    <w:p w14:paraId="0882896D" w14:textId="77777777" w:rsidR="00A5463E" w:rsidRPr="00A5463E" w:rsidRDefault="00A5463E" w:rsidP="00A5463E">
      <w:r w:rsidRPr="00A5463E">
        <w:t>The &lt;Duration&gt; value is a binary value in seconds.</w:t>
      </w:r>
    </w:p>
    <w:p w14:paraId="12DEC217" w14:textId="77777777" w:rsidR="00A5463E" w:rsidRPr="00A5463E" w:rsidRDefault="00A5463E" w:rsidP="00CB1EBE">
      <w:pPr>
        <w:pStyle w:val="Heading4"/>
      </w:pPr>
      <w:bookmarkStart w:id="1725" w:name="_Toc20208898"/>
      <w:bookmarkStart w:id="1726" w:name="_Toc36045009"/>
      <w:bookmarkStart w:id="1727" w:name="_Toc45216495"/>
      <w:bookmarkStart w:id="1728" w:name="_Toc98709956"/>
      <w:r w:rsidRPr="00A5463E">
        <w:t>9.2.3.4</w:t>
      </w:r>
      <w:r w:rsidRPr="00A5463E">
        <w:tab/>
        <w:t>Reject Cause field</w:t>
      </w:r>
      <w:bookmarkEnd w:id="1725"/>
      <w:bookmarkEnd w:id="1726"/>
      <w:bookmarkEnd w:id="1727"/>
      <w:bookmarkEnd w:id="1728"/>
    </w:p>
    <w:p w14:paraId="06C89545"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8133249" w14:textId="77777777" w:rsidR="00A5463E" w:rsidRPr="00A5463E" w:rsidRDefault="00A5463E" w:rsidP="00A5463E">
      <w:r w:rsidRPr="00A5463E">
        <w:t>Table 9.2.3.4-1 describes the coding of the Reject Cause field.</w:t>
      </w:r>
    </w:p>
    <w:p w14:paraId="737CF987" w14:textId="77777777" w:rsidR="00A5463E" w:rsidRPr="00A5463E" w:rsidRDefault="00A5463E" w:rsidP="00A5463E">
      <w:pPr>
        <w:pStyle w:val="TH"/>
      </w:pPr>
      <w:r w:rsidRPr="00A5463E">
        <w:t>Table 9.2.3.4-1: Reject Cause field coding</w:t>
      </w:r>
    </w:p>
    <w:p w14:paraId="1C7D962C" w14:textId="77777777" w:rsidR="00A5463E" w:rsidRPr="00A5463E" w:rsidRDefault="00A5463E" w:rsidP="00A5463E">
      <w:pPr>
        <w:pStyle w:val="PL"/>
        <w:keepNext/>
        <w:keepLines/>
        <w:jc w:val="center"/>
      </w:pPr>
      <w:bookmarkStart w:id="1729" w:name="_MCCTEMPBM_CRPT22840029___4"/>
      <w:r w:rsidRPr="00A5463E">
        <w:t>0                   1                   2                   3</w:t>
      </w:r>
    </w:p>
    <w:p w14:paraId="18F6DFA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1EE5F42" w14:textId="77777777" w:rsidR="00A5463E" w:rsidRPr="00037BD2" w:rsidRDefault="00A5463E" w:rsidP="00A5463E">
      <w:pPr>
        <w:pStyle w:val="PL"/>
        <w:jc w:val="center"/>
        <w:rPr>
          <w:noProof w:val="0"/>
          <w:lang w:val="fr-FR"/>
        </w:rPr>
      </w:pPr>
      <w:r w:rsidRPr="00037BD2">
        <w:rPr>
          <w:noProof w:val="0"/>
          <w:lang w:val="fr-FR"/>
        </w:rPr>
        <w:t>+-+-+-+-+-+-+-+-+-+-+-+-+-+-+-+-+-+-+-+-+-+-+-+-+-+-+-+-+-+-+-+-+</w:t>
      </w:r>
    </w:p>
    <w:p w14:paraId="40C9482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4E216ED"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70964741" w14:textId="77777777" w:rsidR="00A5463E" w:rsidRPr="00A5463E" w:rsidRDefault="00A5463E" w:rsidP="00A5463E">
      <w:pPr>
        <w:pStyle w:val="PL"/>
        <w:jc w:val="center"/>
      </w:pPr>
      <w:r w:rsidRPr="00A5463E">
        <w:t>+-+-+-+-+-+-+-+-+-+-+-+-+-+-+-+-+</w:t>
      </w:r>
      <w:r w:rsidRPr="00A5463E">
        <w:rPr>
          <w:noProof w:val="0"/>
        </w:rPr>
        <w:t>-+-+-+-+-+-+-+-+-+-+-+-+-+-+-+-</w:t>
      </w:r>
      <w:r w:rsidRPr="00A5463E">
        <w:t>+</w:t>
      </w:r>
    </w:p>
    <w:p w14:paraId="50387B8D"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21E8C2A4"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797FCF10" w14:textId="77777777" w:rsidR="00A5463E" w:rsidRPr="00A5463E" w:rsidRDefault="00A5463E" w:rsidP="00A5463E">
      <w:pPr>
        <w:pStyle w:val="PL"/>
        <w:jc w:val="center"/>
        <w:rPr>
          <w:color w:val="000000"/>
          <w:lang w:eastAsia="ko-KR"/>
        </w:rPr>
      </w:pPr>
      <w:r w:rsidRPr="00A5463E">
        <w:rPr>
          <w:color w:val="000000"/>
        </w:rPr>
        <w:t>|                                       (Padding)               |</w:t>
      </w:r>
    </w:p>
    <w:p w14:paraId="37378F93" w14:textId="77777777" w:rsidR="00A5463E" w:rsidRPr="00A5463E" w:rsidRDefault="00A5463E" w:rsidP="00A5463E">
      <w:pPr>
        <w:pStyle w:val="PL"/>
        <w:jc w:val="center"/>
        <w:rPr>
          <w:noProof w:val="0"/>
        </w:rPr>
      </w:pPr>
      <w:r w:rsidRPr="00A5463E">
        <w:rPr>
          <w:noProof w:val="0"/>
        </w:rPr>
        <w:t>+-+-+-+-+-+-+-+-+-+-+-+-+-+-+-+-+-+-+-+-+-+-+-+-+-+-+-+-+-+-+-+-+</w:t>
      </w:r>
    </w:p>
    <w:bookmarkEnd w:id="1729"/>
    <w:p w14:paraId="698BD07E" w14:textId="77777777" w:rsidR="00A5463E" w:rsidRPr="00A5463E" w:rsidRDefault="00A5463E" w:rsidP="00A5463E"/>
    <w:p w14:paraId="33CA66AA" w14:textId="77777777" w:rsidR="00A5463E" w:rsidRPr="00A5463E" w:rsidRDefault="00A5463E" w:rsidP="00A5463E">
      <w:r w:rsidRPr="00A5463E">
        <w:t>The &lt;Reject Cause field ID&gt; value is a binary value and is set according to table 9.2.3.1-1.</w:t>
      </w:r>
    </w:p>
    <w:p w14:paraId="76D14904"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5EB26AC"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93777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DDA8D3"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15A26E5D" w14:textId="77777777" w:rsidR="00A5463E" w:rsidRPr="00A5463E" w:rsidRDefault="00A5463E" w:rsidP="00CB1EBE">
      <w:pPr>
        <w:pStyle w:val="Heading4"/>
      </w:pPr>
      <w:bookmarkStart w:id="1730" w:name="_Toc20208899"/>
      <w:bookmarkStart w:id="1731" w:name="_Toc36045010"/>
      <w:bookmarkStart w:id="1732" w:name="_Toc45216496"/>
      <w:bookmarkStart w:id="1733" w:name="_Toc98709957"/>
      <w:r w:rsidRPr="00A5463E">
        <w:t>9.2.3.5</w:t>
      </w:r>
      <w:r w:rsidRPr="00A5463E">
        <w:tab/>
      </w:r>
      <w:r w:rsidR="005347D8" w:rsidRPr="000B4518">
        <w:t>Queue Info field</w:t>
      </w:r>
      <w:bookmarkEnd w:id="1730"/>
      <w:bookmarkEnd w:id="1731"/>
      <w:bookmarkEnd w:id="1732"/>
      <w:bookmarkEnd w:id="1733"/>
    </w:p>
    <w:p w14:paraId="137092B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60BA5C43" w14:textId="77777777" w:rsidR="005347D8" w:rsidRPr="000B4518" w:rsidRDefault="005347D8" w:rsidP="005347D8">
      <w:r w:rsidRPr="000B4518">
        <w:t>Table </w:t>
      </w:r>
      <w:r>
        <w:t>9</w:t>
      </w:r>
      <w:r w:rsidRPr="000B4518">
        <w:t>.2.3.5-1 describes the coding of the Queue Info field.</w:t>
      </w:r>
    </w:p>
    <w:p w14:paraId="68725CFD" w14:textId="77777777" w:rsidR="005347D8" w:rsidRPr="000B4518" w:rsidRDefault="005347D8" w:rsidP="005347D8">
      <w:pPr>
        <w:pStyle w:val="TH"/>
      </w:pPr>
      <w:r w:rsidRPr="000B4518">
        <w:t>Table </w:t>
      </w:r>
      <w:r>
        <w:rPr>
          <w:lang w:val="en-US"/>
        </w:rPr>
        <w:t>9.</w:t>
      </w:r>
      <w:r w:rsidRPr="000B4518">
        <w:t>2.3.5-1: Queue Info field coding</w:t>
      </w:r>
    </w:p>
    <w:p w14:paraId="06665046" w14:textId="77777777" w:rsidR="005347D8" w:rsidRPr="000B4518" w:rsidRDefault="005347D8" w:rsidP="005347D8">
      <w:pPr>
        <w:pStyle w:val="PL"/>
        <w:keepNext/>
        <w:keepLines/>
        <w:jc w:val="center"/>
      </w:pPr>
      <w:bookmarkStart w:id="1734" w:name="_MCCTEMPBM_CRPT22840030___4"/>
      <w:r w:rsidRPr="000B4518">
        <w:t>0                   1                   2                   3</w:t>
      </w:r>
    </w:p>
    <w:p w14:paraId="1E22324C"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0F04F2D" w14:textId="77777777" w:rsidR="005347D8" w:rsidRPr="006C48EC" w:rsidRDefault="005347D8" w:rsidP="005347D8">
      <w:pPr>
        <w:pStyle w:val="PL"/>
        <w:keepNext/>
        <w:keepLines/>
        <w:jc w:val="center"/>
        <w:rPr>
          <w:lang w:val="fr-FR"/>
        </w:rPr>
      </w:pPr>
      <w:r w:rsidRPr="006C48EC">
        <w:rPr>
          <w:lang w:val="fr-FR"/>
        </w:rPr>
        <w:t>+-+-+-+-+-+-+-+-+-+-+-+-+-+-+-+-+-+-+-+-+-+-+-+-+-+-+-+-+-+-+-+-+</w:t>
      </w:r>
    </w:p>
    <w:p w14:paraId="3E1A225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0BA4A898" w14:textId="77777777" w:rsidR="005347D8" w:rsidRPr="000B4518" w:rsidRDefault="005347D8" w:rsidP="005347D8">
      <w:pPr>
        <w:pStyle w:val="PL"/>
        <w:keepNext/>
        <w:keepLines/>
        <w:jc w:val="center"/>
      </w:pPr>
      <w:r w:rsidRPr="000B4518">
        <w:t>|field ID       |length         |Info           | Level         |</w:t>
      </w:r>
    </w:p>
    <w:p w14:paraId="46E49726" w14:textId="77777777" w:rsidR="005347D8" w:rsidRPr="000B4518" w:rsidRDefault="005347D8" w:rsidP="005347D8">
      <w:pPr>
        <w:pStyle w:val="PL"/>
        <w:keepNext/>
        <w:keepLines/>
        <w:jc w:val="center"/>
      </w:pPr>
      <w:r w:rsidRPr="000B4518">
        <w:t>+-+-+-+-+-+-+-+-+-+-+-+-+-+-+-+-+-+-+-+-+-+-+-+-+-+-+-+-+-+-+-+-+</w:t>
      </w:r>
    </w:p>
    <w:bookmarkEnd w:id="1734"/>
    <w:p w14:paraId="4A877508" w14:textId="77777777" w:rsidR="005347D8" w:rsidRPr="000B4518" w:rsidRDefault="005347D8" w:rsidP="005347D8">
      <w:pPr>
        <w:keepNext/>
        <w:keepLines/>
      </w:pPr>
    </w:p>
    <w:p w14:paraId="49A180C8"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53D6606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623E4BC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0AED0541"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41EF55CC" w14:textId="77777777" w:rsidR="00A5463E" w:rsidRPr="00A5463E" w:rsidRDefault="00A5463E" w:rsidP="00CB1EBE">
      <w:pPr>
        <w:pStyle w:val="Heading4"/>
      </w:pPr>
      <w:bookmarkStart w:id="1735" w:name="_Toc20208900"/>
      <w:bookmarkStart w:id="1736" w:name="_Toc36045011"/>
      <w:bookmarkStart w:id="1737" w:name="_Toc45216497"/>
      <w:bookmarkStart w:id="1738" w:name="_Toc98709958"/>
      <w:r w:rsidRPr="00A5463E">
        <w:t>9.2.3.6</w:t>
      </w:r>
      <w:r w:rsidRPr="00A5463E">
        <w:tab/>
        <w:t>Granted Party's Identity field</w:t>
      </w:r>
      <w:bookmarkEnd w:id="1735"/>
      <w:bookmarkEnd w:id="1736"/>
      <w:bookmarkEnd w:id="1737"/>
      <w:bookmarkEnd w:id="1738"/>
    </w:p>
    <w:p w14:paraId="15BB3C04" w14:textId="77777777" w:rsidR="00A5463E" w:rsidRPr="00A5463E" w:rsidRDefault="00A5463E" w:rsidP="00A5463E">
      <w:r w:rsidRPr="00A5463E">
        <w:t>The Granted Party's Identity field identifies the MCVideo user that is granted to send media.</w:t>
      </w:r>
    </w:p>
    <w:p w14:paraId="4AFA352D" w14:textId="77777777" w:rsidR="00A5463E" w:rsidRPr="00A5463E" w:rsidRDefault="00A5463E" w:rsidP="00A5463E">
      <w:r w:rsidRPr="00A5463E">
        <w:t>Table 9.2.3.6-1 describes the coding of the Granted Party's Identity field.</w:t>
      </w:r>
    </w:p>
    <w:p w14:paraId="7BD6E360" w14:textId="77777777" w:rsidR="00A5463E" w:rsidRPr="00A5463E" w:rsidRDefault="00A5463E" w:rsidP="00A5463E">
      <w:pPr>
        <w:pStyle w:val="TH"/>
      </w:pPr>
      <w:r w:rsidRPr="00A5463E">
        <w:t>Table 9.2.3.6-1: Granted Party's Identity field coding</w:t>
      </w:r>
    </w:p>
    <w:p w14:paraId="7DDDC685" w14:textId="77777777" w:rsidR="00A5463E" w:rsidRPr="00A5463E" w:rsidRDefault="00A5463E" w:rsidP="00A5463E">
      <w:pPr>
        <w:pStyle w:val="PL"/>
        <w:keepNext/>
        <w:keepLines/>
        <w:jc w:val="center"/>
        <w:rPr>
          <w:noProof w:val="0"/>
        </w:rPr>
      </w:pPr>
      <w:bookmarkStart w:id="1739" w:name="_MCCTEMPBM_CRPT22840031___4"/>
      <w:r w:rsidRPr="00A5463E">
        <w:rPr>
          <w:noProof w:val="0"/>
        </w:rPr>
        <w:t>0                   1                   2                   3</w:t>
      </w:r>
    </w:p>
    <w:p w14:paraId="4015C4D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2D54EF" w14:textId="77777777" w:rsidR="00A5463E" w:rsidRPr="00A5463E" w:rsidRDefault="00A5463E" w:rsidP="00A5463E">
      <w:pPr>
        <w:pStyle w:val="PL"/>
        <w:keepNext/>
        <w:keepLines/>
        <w:jc w:val="center"/>
        <w:rPr>
          <w:noProof w:val="0"/>
        </w:rPr>
      </w:pPr>
      <w:r w:rsidRPr="00A5463E">
        <w:rPr>
          <w:noProof w:val="0"/>
        </w:rPr>
        <w:t>+-+-+-+-+-+-+-+-+-+-+-+-+-+-+-+-+-+-+-+-+-+-+-+-+-+-+-+-+-+-+-+-+</w:t>
      </w:r>
    </w:p>
    <w:p w14:paraId="4C200CB8"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0494DC05"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5DC951E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0F570912" w14:textId="77777777" w:rsidR="00A5463E" w:rsidRPr="00A5463E" w:rsidRDefault="00A5463E" w:rsidP="00A5463E">
      <w:pPr>
        <w:pStyle w:val="PL"/>
        <w:keepNext/>
        <w:keepLines/>
        <w:jc w:val="center"/>
        <w:rPr>
          <w:noProof w:val="0"/>
        </w:rPr>
      </w:pPr>
      <w:r w:rsidRPr="00A5463E">
        <w:rPr>
          <w:noProof w:val="0"/>
        </w:rPr>
        <w:t>+-+-+-+-+-+-+-+-+-+-+-+-+-+-+-+-+                               :</w:t>
      </w:r>
    </w:p>
    <w:p w14:paraId="1903B356" w14:textId="77777777" w:rsidR="00A5463E" w:rsidRPr="00A5463E" w:rsidRDefault="00A5463E" w:rsidP="00A5463E">
      <w:pPr>
        <w:pStyle w:val="PL"/>
        <w:keepNext/>
        <w:keepLines/>
        <w:jc w:val="center"/>
        <w:rPr>
          <w:noProof w:val="0"/>
        </w:rPr>
      </w:pPr>
      <w:r w:rsidRPr="00A5463E">
        <w:rPr>
          <w:noProof w:val="0"/>
        </w:rPr>
        <w:t>:                                                               :</w:t>
      </w:r>
    </w:p>
    <w:p w14:paraId="3E039BC5" w14:textId="77777777" w:rsidR="00A5463E" w:rsidRPr="00A5463E" w:rsidRDefault="00A5463E" w:rsidP="00A5463E">
      <w:pPr>
        <w:pStyle w:val="PL"/>
        <w:keepNext/>
        <w:keepLines/>
        <w:jc w:val="center"/>
        <w:rPr>
          <w:noProof w:val="0"/>
        </w:rPr>
      </w:pPr>
      <w:r w:rsidRPr="00A5463E">
        <w:rPr>
          <w:noProof w:val="0"/>
        </w:rPr>
        <w:t>+-+-+-+-+-+-+-+-+-+-+-+-+-+-+-+-+-+-+-+-+-+-+-+-+-+-+-+-+-+-+-+-+</w:t>
      </w:r>
    </w:p>
    <w:bookmarkEnd w:id="1739"/>
    <w:p w14:paraId="2B7BB0E1" w14:textId="77777777" w:rsidR="00A5463E" w:rsidRPr="00A5463E" w:rsidRDefault="00A5463E" w:rsidP="00A5463E"/>
    <w:p w14:paraId="433D792F" w14:textId="77777777" w:rsidR="00A5463E" w:rsidRPr="00A5463E" w:rsidRDefault="00A5463E" w:rsidP="00A5463E">
      <w:r w:rsidRPr="00A5463E">
        <w:t>The &lt;Granted Party's Identity field ID&gt; value is a binary value and is set according to table 9.2.3.1-1.</w:t>
      </w:r>
    </w:p>
    <w:p w14:paraId="285EEAEC" w14:textId="77777777" w:rsidR="00A5463E" w:rsidRPr="00A5463E" w:rsidRDefault="00A5463E" w:rsidP="00A5463E">
      <w:r w:rsidRPr="00A5463E">
        <w:t>The &lt;Granted Party's Identity length&gt; value is coded as the &lt;User ID length&gt; value in subclause 9.2.3.8.</w:t>
      </w:r>
    </w:p>
    <w:p w14:paraId="5C673A52" w14:textId="77777777" w:rsidR="00A5463E" w:rsidRPr="00A5463E" w:rsidRDefault="00A5463E" w:rsidP="00A5463E">
      <w:r w:rsidRPr="00A5463E">
        <w:t>The &lt;Granted Party's Identity&gt; value is coded as the &lt;User ID&gt; value in subclause 9.2.3.8.</w:t>
      </w:r>
    </w:p>
    <w:p w14:paraId="7F354CC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ACF6B33" w14:textId="77777777" w:rsidR="00A5463E" w:rsidRPr="00A5463E" w:rsidRDefault="00A5463E" w:rsidP="00CB1EBE">
      <w:pPr>
        <w:pStyle w:val="Heading4"/>
      </w:pPr>
      <w:bookmarkStart w:id="1740" w:name="_Toc20208901"/>
      <w:bookmarkStart w:id="1741" w:name="_Toc36045012"/>
      <w:bookmarkStart w:id="1742" w:name="_Toc45216498"/>
      <w:bookmarkStart w:id="1743" w:name="_Toc98709959"/>
      <w:r w:rsidRPr="00A5463E">
        <w:t>9.2.3.7</w:t>
      </w:r>
      <w:r w:rsidRPr="00A5463E">
        <w:tab/>
        <w:t>Permission to Request the Transmission field</w:t>
      </w:r>
      <w:bookmarkEnd w:id="1740"/>
      <w:bookmarkEnd w:id="1741"/>
      <w:bookmarkEnd w:id="1742"/>
      <w:bookmarkEnd w:id="1743"/>
    </w:p>
    <w:p w14:paraId="42505593" w14:textId="77777777" w:rsidR="00A5463E" w:rsidRPr="00A5463E" w:rsidRDefault="00A5463E" w:rsidP="00A5463E">
      <w:r w:rsidRPr="00A5463E">
        <w:t>The Permission to Request the Transmission field indicates whether receiving parties are allowed to request the transmission or not.</w:t>
      </w:r>
    </w:p>
    <w:p w14:paraId="1EEFBE46" w14:textId="77777777" w:rsidR="00A5463E" w:rsidRPr="00A5463E" w:rsidRDefault="00A5463E" w:rsidP="00A5463E">
      <w:r w:rsidRPr="00A5463E">
        <w:t>Table 9.2.3.7-1 describes the coding of the Permission to Request the Transmission field.</w:t>
      </w:r>
    </w:p>
    <w:p w14:paraId="6E633D0C" w14:textId="77777777" w:rsidR="00A5463E" w:rsidRPr="00A5463E" w:rsidRDefault="00A5463E" w:rsidP="00A5463E">
      <w:pPr>
        <w:pStyle w:val="TH"/>
      </w:pPr>
      <w:r w:rsidRPr="00A5463E">
        <w:lastRenderedPageBreak/>
        <w:t>Table 9.2.3.7-1: Permission to Request the Transmission field coding</w:t>
      </w:r>
    </w:p>
    <w:p w14:paraId="7029E959" w14:textId="77777777" w:rsidR="00A5463E" w:rsidRPr="00A5463E" w:rsidRDefault="00A5463E" w:rsidP="00A5463E">
      <w:pPr>
        <w:pStyle w:val="PL"/>
        <w:keepNext/>
        <w:keepLines/>
        <w:jc w:val="center"/>
        <w:rPr>
          <w:noProof w:val="0"/>
        </w:rPr>
      </w:pPr>
      <w:bookmarkStart w:id="1744" w:name="_MCCTEMPBM_CRPT22840032___4"/>
      <w:r w:rsidRPr="00A5463E">
        <w:rPr>
          <w:noProof w:val="0"/>
        </w:rPr>
        <w:t>0                   1                   2                   3</w:t>
      </w:r>
    </w:p>
    <w:p w14:paraId="12E9DC1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AC3ED6" w14:textId="77777777" w:rsidR="00A5463E" w:rsidRPr="00A5463E" w:rsidRDefault="00A5463E" w:rsidP="00A5463E">
      <w:pPr>
        <w:pStyle w:val="PL"/>
        <w:keepNext/>
        <w:keepLines/>
        <w:jc w:val="center"/>
        <w:rPr>
          <w:noProof w:val="0"/>
        </w:rPr>
      </w:pPr>
      <w:r w:rsidRPr="00A5463E">
        <w:rPr>
          <w:noProof w:val="0"/>
        </w:rPr>
        <w:t>+-+-+-+-+-+-+-+-+-+-+-+-+-+-+-+-+-+-+-+-+-+-+-+-+-+-+-+-+-+-+-+-+</w:t>
      </w:r>
    </w:p>
    <w:p w14:paraId="5AF3563B"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44400201"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6699C1C5"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33AB8180" w14:textId="77777777" w:rsidR="00A5463E" w:rsidRPr="00A5463E" w:rsidRDefault="00A5463E" w:rsidP="00A5463E">
      <w:pPr>
        <w:pStyle w:val="PL"/>
        <w:keepNext/>
        <w:keepLines/>
        <w:jc w:val="center"/>
        <w:rPr>
          <w:noProof w:val="0"/>
        </w:rPr>
      </w:pPr>
      <w:r w:rsidRPr="00A5463E">
        <w:rPr>
          <w:noProof w:val="0"/>
        </w:rPr>
        <w:t>|               |value          |                               |</w:t>
      </w:r>
    </w:p>
    <w:p w14:paraId="5593EAA8" w14:textId="77777777" w:rsidR="00A5463E" w:rsidRPr="00A5463E" w:rsidRDefault="00A5463E" w:rsidP="00A5463E">
      <w:pPr>
        <w:pStyle w:val="PL"/>
        <w:keepNext/>
        <w:keepLines/>
        <w:jc w:val="center"/>
        <w:rPr>
          <w:noProof w:val="0"/>
        </w:rPr>
      </w:pPr>
      <w:r w:rsidRPr="00A5463E">
        <w:rPr>
          <w:noProof w:val="0"/>
        </w:rPr>
        <w:t>+-+-+-+-+-+-+-+-+-+-+-+-+-+-+-+-+-+-+-+-+-+-+-+-+-+-+-+-+-+-+-+-+</w:t>
      </w:r>
    </w:p>
    <w:bookmarkEnd w:id="1744"/>
    <w:p w14:paraId="269E2319" w14:textId="77777777" w:rsidR="00A5463E" w:rsidRPr="00A5463E" w:rsidRDefault="00A5463E" w:rsidP="00A5463E"/>
    <w:p w14:paraId="1BB5376C" w14:textId="77777777" w:rsidR="00A5463E" w:rsidRPr="00A5463E" w:rsidRDefault="00A5463E" w:rsidP="00A5463E">
      <w:r w:rsidRPr="00A5463E">
        <w:t>The &lt;Permission to Request the Transmission field ID&gt; value is a binary value and is set according to table 9.2.3.1-1.</w:t>
      </w:r>
    </w:p>
    <w:p w14:paraId="121BECB3"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545446EC" w14:textId="77777777" w:rsidR="00A5463E" w:rsidRPr="00A5463E" w:rsidRDefault="00A5463E" w:rsidP="00A5463E">
      <w:r w:rsidRPr="00A5463E">
        <w:t>The &lt;Permission to Request the Transmission&gt; value is binary and coded as follows:</w:t>
      </w:r>
    </w:p>
    <w:p w14:paraId="4031B8E8" w14:textId="77777777" w:rsidR="00A5463E" w:rsidRPr="00A5463E" w:rsidRDefault="00A5463E" w:rsidP="00A5463E">
      <w:pPr>
        <w:pStyle w:val="B1"/>
      </w:pPr>
      <w:r w:rsidRPr="00A5463E">
        <w:t>0</w:t>
      </w:r>
      <w:r w:rsidRPr="00A5463E">
        <w:tab/>
        <w:t>The receiver is not permitted to request transmission.</w:t>
      </w:r>
    </w:p>
    <w:p w14:paraId="4E8F68B5" w14:textId="77777777" w:rsidR="00A5463E" w:rsidRPr="00A5463E" w:rsidRDefault="00A5463E" w:rsidP="00A5463E">
      <w:pPr>
        <w:pStyle w:val="B1"/>
      </w:pPr>
      <w:r w:rsidRPr="00A5463E">
        <w:t>1</w:t>
      </w:r>
      <w:r w:rsidRPr="00A5463E">
        <w:tab/>
        <w:t>The receiver is permitted to request transmission.</w:t>
      </w:r>
    </w:p>
    <w:p w14:paraId="6EB0CC15" w14:textId="77777777" w:rsidR="00A5463E" w:rsidRPr="00A5463E" w:rsidRDefault="00A5463E" w:rsidP="00CB1EBE">
      <w:pPr>
        <w:pStyle w:val="Heading4"/>
      </w:pPr>
      <w:bookmarkStart w:id="1745" w:name="_Toc20208902"/>
      <w:bookmarkStart w:id="1746" w:name="_Toc36045013"/>
      <w:bookmarkStart w:id="1747" w:name="_Toc45216499"/>
      <w:bookmarkStart w:id="1748" w:name="_Toc98709960"/>
      <w:r w:rsidRPr="00A5463E">
        <w:t>9.2.3.8</w:t>
      </w:r>
      <w:r w:rsidRPr="00A5463E">
        <w:tab/>
        <w:t>User ID field</w:t>
      </w:r>
      <w:bookmarkEnd w:id="1745"/>
      <w:bookmarkEnd w:id="1746"/>
      <w:bookmarkEnd w:id="1747"/>
      <w:bookmarkEnd w:id="1748"/>
    </w:p>
    <w:p w14:paraId="0F9223CA" w14:textId="77777777" w:rsidR="00A5463E" w:rsidRPr="00A5463E" w:rsidRDefault="00A5463E" w:rsidP="00A5463E">
      <w:r w:rsidRPr="00A5463E">
        <w:t>The User ID field contains the MCVideo ID of an MCVideo user.</w:t>
      </w:r>
    </w:p>
    <w:p w14:paraId="7473AE0F" w14:textId="77777777" w:rsidR="00A5463E" w:rsidRPr="00A5463E" w:rsidRDefault="00A5463E" w:rsidP="00A5463E">
      <w:r w:rsidRPr="00A5463E">
        <w:t>Table 9.2.3.8-1 describes the coding of the User ID field.</w:t>
      </w:r>
    </w:p>
    <w:p w14:paraId="14E95FB3" w14:textId="77777777" w:rsidR="00A5463E" w:rsidRPr="00A5463E" w:rsidRDefault="00A5463E" w:rsidP="00A5463E">
      <w:pPr>
        <w:pStyle w:val="TH"/>
      </w:pPr>
      <w:r w:rsidRPr="00A5463E">
        <w:t>Table 9.2.3.8-1: User ID field coding</w:t>
      </w:r>
    </w:p>
    <w:p w14:paraId="58091F62" w14:textId="77777777" w:rsidR="00A5463E" w:rsidRPr="00A5463E" w:rsidRDefault="00A5463E" w:rsidP="00A5463E">
      <w:pPr>
        <w:pStyle w:val="PL"/>
        <w:keepNext/>
        <w:keepLines/>
        <w:jc w:val="center"/>
        <w:rPr>
          <w:noProof w:val="0"/>
        </w:rPr>
      </w:pPr>
      <w:bookmarkStart w:id="1749" w:name="_MCCTEMPBM_CRPT22840033___4"/>
      <w:r w:rsidRPr="00A5463E">
        <w:rPr>
          <w:noProof w:val="0"/>
        </w:rPr>
        <w:t>0                   1                   2                   3</w:t>
      </w:r>
    </w:p>
    <w:p w14:paraId="7105C5C5"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581083D" w14:textId="77777777" w:rsidR="00A5463E" w:rsidRPr="00A5463E" w:rsidRDefault="00A5463E" w:rsidP="00A5463E">
      <w:pPr>
        <w:pStyle w:val="PL"/>
        <w:keepNext/>
        <w:keepLines/>
        <w:jc w:val="center"/>
        <w:rPr>
          <w:noProof w:val="0"/>
          <w:lang w:val="nb-NO"/>
        </w:rPr>
      </w:pPr>
      <w:r w:rsidRPr="00A5463E">
        <w:rPr>
          <w:noProof w:val="0"/>
          <w:lang w:val="nb-NO"/>
        </w:rPr>
        <w:t>+-+-+-+-+-+-+-+-+-+-+-+-+-+-+-+-+-+-+-+-+-+-+-+-+-+-+-+-+-+-+-+-+</w:t>
      </w:r>
    </w:p>
    <w:p w14:paraId="4225AE67"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AA07FA2"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3A4D3801" w14:textId="77777777" w:rsidR="00A5463E" w:rsidRPr="00A5463E" w:rsidRDefault="00A5463E" w:rsidP="00A5463E">
      <w:pPr>
        <w:pStyle w:val="PL"/>
        <w:jc w:val="center"/>
        <w:rPr>
          <w:color w:val="000000"/>
        </w:rPr>
      </w:pPr>
      <w:r w:rsidRPr="00A5463E">
        <w:rPr>
          <w:color w:val="000000"/>
        </w:rPr>
        <w:t>+-+-+-+-+-+-+-+-+-+-+-+-+-+-+-+-+                               :</w:t>
      </w:r>
    </w:p>
    <w:p w14:paraId="3F6A4326" w14:textId="77777777" w:rsidR="00A5463E" w:rsidRPr="00A5463E" w:rsidRDefault="00A5463E" w:rsidP="00A5463E">
      <w:pPr>
        <w:pStyle w:val="PL"/>
        <w:jc w:val="center"/>
        <w:rPr>
          <w:color w:val="000000"/>
        </w:rPr>
      </w:pPr>
      <w:r w:rsidRPr="00A5463E">
        <w:rPr>
          <w:color w:val="000000"/>
        </w:rPr>
        <w:t>:                                                               :</w:t>
      </w:r>
    </w:p>
    <w:p w14:paraId="6A9ED8E7"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6AF3F66C" w14:textId="77777777" w:rsidR="00A5463E" w:rsidRPr="00A5463E" w:rsidRDefault="00A5463E" w:rsidP="00A5463E">
      <w:pPr>
        <w:pStyle w:val="PL"/>
        <w:jc w:val="center"/>
        <w:rPr>
          <w:color w:val="000000"/>
          <w:lang w:eastAsia="ko-KR"/>
        </w:rPr>
      </w:pPr>
      <w:r w:rsidRPr="00A5463E">
        <w:rPr>
          <w:color w:val="000000"/>
        </w:rPr>
        <w:t>|                                        Padding                |</w:t>
      </w:r>
    </w:p>
    <w:p w14:paraId="2C418BA4" w14:textId="77777777" w:rsidR="00A5463E" w:rsidRPr="00A5463E" w:rsidRDefault="00A5463E" w:rsidP="00A5463E">
      <w:pPr>
        <w:pStyle w:val="PL"/>
        <w:keepNext/>
        <w:keepLines/>
        <w:jc w:val="center"/>
        <w:rPr>
          <w:noProof w:val="0"/>
        </w:rPr>
      </w:pPr>
      <w:r w:rsidRPr="00A5463E">
        <w:rPr>
          <w:noProof w:val="0"/>
        </w:rPr>
        <w:t>+-+-+-+-+-+-+-+-+-+-+-+-+-+-+-+-+-+-+-+-+-+-+-+-+-+-+-+-+-+-+-+-+</w:t>
      </w:r>
    </w:p>
    <w:bookmarkEnd w:id="1749"/>
    <w:p w14:paraId="6996D689" w14:textId="77777777" w:rsidR="00A5463E" w:rsidRPr="00A5463E" w:rsidRDefault="00A5463E" w:rsidP="00A5463E"/>
    <w:p w14:paraId="5AB13C4E" w14:textId="77777777" w:rsidR="00A5463E" w:rsidRPr="00A5463E" w:rsidRDefault="00A5463E" w:rsidP="00A5463E">
      <w:r w:rsidRPr="00A5463E">
        <w:t>The &lt;User ID field ID&gt; value is a binary value and is set according to table 9.2.3.1-1.</w:t>
      </w:r>
    </w:p>
    <w:p w14:paraId="5C6363CF" w14:textId="77777777" w:rsidR="00A5463E" w:rsidRPr="00A5463E" w:rsidRDefault="00A5463E" w:rsidP="00A5463E">
      <w:r w:rsidRPr="00A5463E">
        <w:t>The &lt;User ID length&gt; value is a binary value and includes the value indicating the length in octets of the &lt;User ID&gt; value item except padding.</w:t>
      </w:r>
    </w:p>
    <w:p w14:paraId="6BF8F67B" w14:textId="77777777" w:rsidR="00A5463E" w:rsidRPr="00A5463E" w:rsidRDefault="00A5463E" w:rsidP="00A5463E">
      <w:r w:rsidRPr="00A5463E">
        <w:t>The &lt;User ID&gt; value is coded as described in table 9.2.3.8-2.</w:t>
      </w:r>
    </w:p>
    <w:p w14:paraId="4914B74E" w14:textId="77777777" w:rsidR="00A5463E" w:rsidRPr="00A5463E" w:rsidRDefault="00A5463E" w:rsidP="00A5463E">
      <w:pPr>
        <w:pStyle w:val="TH"/>
      </w:pPr>
      <w:r w:rsidRPr="00A5463E">
        <w:t>Table 9.2.3.8-2: ABNF syntax of string values of the &lt;User ID&gt; value</w:t>
      </w:r>
    </w:p>
    <w:p w14:paraId="3AC91775"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4F95C177" w14:textId="77777777" w:rsidR="00A5463E" w:rsidRPr="00A5463E" w:rsidRDefault="00A5463E" w:rsidP="00A5463E"/>
    <w:p w14:paraId="3F2BC38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8EEF5" w14:textId="77777777" w:rsidR="00A5463E" w:rsidRPr="00A5463E" w:rsidRDefault="00A5463E" w:rsidP="00CB1EBE">
      <w:pPr>
        <w:pStyle w:val="Heading4"/>
      </w:pPr>
      <w:bookmarkStart w:id="1750" w:name="_Toc20208903"/>
      <w:bookmarkStart w:id="1751" w:name="_Toc36045014"/>
      <w:bookmarkStart w:id="1752" w:name="_Toc45216500"/>
      <w:bookmarkStart w:id="1753" w:name="_Toc98709961"/>
      <w:r w:rsidRPr="00A5463E">
        <w:t>9.2.3.9</w:t>
      </w:r>
      <w:r w:rsidRPr="00A5463E">
        <w:tab/>
        <w:t>Message Sequence Number field</w:t>
      </w:r>
      <w:bookmarkEnd w:id="1750"/>
      <w:bookmarkEnd w:id="1751"/>
      <w:bookmarkEnd w:id="1752"/>
      <w:bookmarkEnd w:id="1753"/>
    </w:p>
    <w:p w14:paraId="44F3E979" w14:textId="77777777" w:rsidR="00A5463E" w:rsidRPr="00A5463E" w:rsidRDefault="00A5463E" w:rsidP="00A5463E">
      <w:r w:rsidRPr="00A5463E">
        <w:t>The Message Sequence Number field is used to bind a number of Transmission Arbitration Taken or bind a number of Transmission Idle messages together.</w:t>
      </w:r>
    </w:p>
    <w:p w14:paraId="5C5090D6" w14:textId="77777777" w:rsidR="00A5463E" w:rsidRPr="00A5463E" w:rsidRDefault="00A5463E" w:rsidP="00A5463E">
      <w:r w:rsidRPr="00A5463E">
        <w:t>Table 9.2.3.9-1 describes the coding of the Message Sequence Number field.</w:t>
      </w:r>
    </w:p>
    <w:p w14:paraId="19D13F55" w14:textId="77777777" w:rsidR="00A5463E" w:rsidRPr="00A5463E" w:rsidRDefault="00A5463E" w:rsidP="00A5463E">
      <w:pPr>
        <w:pStyle w:val="TH"/>
      </w:pPr>
      <w:r w:rsidRPr="00A5463E">
        <w:lastRenderedPageBreak/>
        <w:t>Table 9.2.3.9-1: Message Sequence Number field coding</w:t>
      </w:r>
    </w:p>
    <w:p w14:paraId="0B774E57" w14:textId="77777777" w:rsidR="00A5463E" w:rsidRPr="00A5463E" w:rsidRDefault="00A5463E" w:rsidP="00A5463E">
      <w:pPr>
        <w:pStyle w:val="PL"/>
        <w:keepNext/>
        <w:keepLines/>
        <w:jc w:val="center"/>
      </w:pPr>
      <w:bookmarkStart w:id="1754" w:name="_MCCTEMPBM_CRPT22840034___4"/>
      <w:r w:rsidRPr="00A5463E">
        <w:t>0                   1                   2                   3</w:t>
      </w:r>
    </w:p>
    <w:p w14:paraId="7B050464" w14:textId="77777777" w:rsidR="00A5463E" w:rsidRPr="00A5463E" w:rsidRDefault="00A5463E" w:rsidP="00A5463E">
      <w:pPr>
        <w:pStyle w:val="PL"/>
        <w:keepNext/>
        <w:keepLines/>
        <w:jc w:val="center"/>
      </w:pPr>
      <w:r w:rsidRPr="00A5463E">
        <w:t>0 1 2 3 4 5 6 7 8 9 0 1 2 3 4 5 6 7 8 9 0 1 2 3 4 5 6 7 8 9 0 1</w:t>
      </w:r>
    </w:p>
    <w:p w14:paraId="0A8677A7" w14:textId="77777777" w:rsidR="00A5463E" w:rsidRPr="00A5463E" w:rsidRDefault="00A5463E" w:rsidP="00A5463E">
      <w:pPr>
        <w:pStyle w:val="PL"/>
        <w:keepNext/>
        <w:keepLines/>
        <w:jc w:val="center"/>
      </w:pPr>
      <w:r w:rsidRPr="00A5463E">
        <w:t>+-+-+-+-+-+-+-+-+-+-+-+-+-+-+-+-+-+-+-+-+-+-+-+-+-+-+-+-+-+-+-+-+</w:t>
      </w:r>
    </w:p>
    <w:p w14:paraId="63A8F6F1" w14:textId="77777777" w:rsidR="00A5463E" w:rsidRPr="00A5463E" w:rsidRDefault="00A5463E" w:rsidP="00A5463E">
      <w:pPr>
        <w:pStyle w:val="PL"/>
        <w:keepNext/>
        <w:keepLines/>
        <w:jc w:val="center"/>
      </w:pPr>
      <w:r w:rsidRPr="00A5463E">
        <w:t>|Message        |Message        |Message Sequence Number value  |</w:t>
      </w:r>
    </w:p>
    <w:p w14:paraId="64165B02" w14:textId="77777777" w:rsidR="00A5463E" w:rsidRPr="00A5463E" w:rsidRDefault="00A5463E" w:rsidP="00A5463E">
      <w:pPr>
        <w:pStyle w:val="PL"/>
        <w:keepNext/>
        <w:keepLines/>
        <w:jc w:val="center"/>
      </w:pPr>
      <w:r w:rsidRPr="00A5463E">
        <w:t>|Sequence Number|Sequence Number|                               |</w:t>
      </w:r>
    </w:p>
    <w:p w14:paraId="48AE454D" w14:textId="77777777" w:rsidR="00A5463E" w:rsidRPr="00A5463E" w:rsidRDefault="00A5463E" w:rsidP="00A5463E">
      <w:pPr>
        <w:pStyle w:val="PL"/>
        <w:keepNext/>
        <w:keepLines/>
        <w:jc w:val="center"/>
      </w:pPr>
      <w:r w:rsidRPr="00A5463E">
        <w:t>|field ID value |length value   |                               |</w:t>
      </w:r>
    </w:p>
    <w:p w14:paraId="60A57230" w14:textId="77777777" w:rsidR="00A5463E" w:rsidRPr="00A5463E" w:rsidRDefault="00A5463E" w:rsidP="00A5463E">
      <w:pPr>
        <w:pStyle w:val="PL"/>
        <w:keepNext/>
        <w:keepLines/>
        <w:jc w:val="center"/>
      </w:pPr>
      <w:r w:rsidRPr="00A5463E">
        <w:t>+-+-+-+-+-+-+-+-+-+-+-+-+-+-+-+-+-+-+-+-+-+-+-+-+-+-+-+-+-+-+-+-+</w:t>
      </w:r>
    </w:p>
    <w:bookmarkEnd w:id="1754"/>
    <w:p w14:paraId="461A85C3" w14:textId="77777777" w:rsidR="00A5463E" w:rsidRPr="00A5463E" w:rsidRDefault="00A5463E" w:rsidP="00A5463E"/>
    <w:p w14:paraId="028A5A04" w14:textId="77777777" w:rsidR="00A5463E" w:rsidRPr="00A5463E" w:rsidRDefault="00A5463E" w:rsidP="00A5463E">
      <w:r w:rsidRPr="00A5463E">
        <w:t>The &lt;Message Sequence Number field ID&gt; value is a binary value and is set according to table 9.2.3.1-1.</w:t>
      </w:r>
    </w:p>
    <w:p w14:paraId="10AC0C92"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336AEA99"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27B6CAD9" w14:textId="77777777" w:rsidR="00A5463E" w:rsidRPr="00A5463E" w:rsidRDefault="00A5463E" w:rsidP="00CB1EBE">
      <w:pPr>
        <w:pStyle w:val="Heading4"/>
      </w:pPr>
      <w:bookmarkStart w:id="1755" w:name="_Toc20208904"/>
      <w:bookmarkStart w:id="1756" w:name="_Toc36045015"/>
      <w:bookmarkStart w:id="1757" w:name="_Toc45216501"/>
      <w:bookmarkStart w:id="1758" w:name="_Toc98709962"/>
      <w:r w:rsidRPr="00A5463E">
        <w:t>9.2.3.10</w:t>
      </w:r>
      <w:r w:rsidRPr="00A5463E">
        <w:tab/>
        <w:t>Message Type field</w:t>
      </w:r>
      <w:bookmarkEnd w:id="1755"/>
      <w:bookmarkEnd w:id="1756"/>
      <w:bookmarkEnd w:id="1757"/>
      <w:bookmarkEnd w:id="1758"/>
    </w:p>
    <w:p w14:paraId="2A90A373"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09DB4A99" w14:textId="77777777" w:rsidR="00A5463E" w:rsidRPr="00A5463E" w:rsidRDefault="00A5463E" w:rsidP="00A5463E">
      <w:r w:rsidRPr="00A5463E">
        <w:t>Table 9.2.3.10-1 describes the coding of the Message Type field.</w:t>
      </w:r>
    </w:p>
    <w:p w14:paraId="3CC97E90" w14:textId="77777777" w:rsidR="00A5463E" w:rsidRPr="00A5463E" w:rsidRDefault="00A5463E" w:rsidP="00A5463E">
      <w:pPr>
        <w:pStyle w:val="TH"/>
      </w:pPr>
      <w:r w:rsidRPr="00A5463E">
        <w:t>Table 9.2.3.10-1: Message Type field coding</w:t>
      </w:r>
    </w:p>
    <w:p w14:paraId="19092FE2" w14:textId="77777777" w:rsidR="00A5463E" w:rsidRPr="00A5463E" w:rsidRDefault="00A5463E" w:rsidP="00A5463E">
      <w:pPr>
        <w:pStyle w:val="PL"/>
        <w:keepNext/>
        <w:keepLines/>
        <w:jc w:val="center"/>
      </w:pPr>
      <w:bookmarkStart w:id="1759" w:name="_MCCTEMPBM_CRPT22840035___4"/>
      <w:r w:rsidRPr="00A5463E">
        <w:t>0                   1                   2                   3</w:t>
      </w:r>
    </w:p>
    <w:p w14:paraId="107EB537" w14:textId="77777777" w:rsidR="00A5463E" w:rsidRPr="00A5463E" w:rsidRDefault="00A5463E" w:rsidP="00A5463E">
      <w:pPr>
        <w:pStyle w:val="PL"/>
        <w:keepNext/>
        <w:keepLines/>
        <w:jc w:val="center"/>
      </w:pPr>
      <w:r w:rsidRPr="00A5463E">
        <w:t>0 1 2 3 4 5 6 7 8 9 0 1 2 3 4 5 6 7 8 9 0 1 2 3 4 5 6 7 8 9 0 1</w:t>
      </w:r>
    </w:p>
    <w:p w14:paraId="67FAB6BA" w14:textId="77777777" w:rsidR="00A5463E" w:rsidRPr="00A5463E" w:rsidRDefault="00A5463E" w:rsidP="00A5463E">
      <w:pPr>
        <w:pStyle w:val="PL"/>
        <w:keepNext/>
        <w:keepLines/>
        <w:jc w:val="center"/>
        <w:rPr>
          <w:noProof w:val="0"/>
        </w:rPr>
      </w:pPr>
      <w:r w:rsidRPr="00A5463E">
        <w:rPr>
          <w:noProof w:val="0"/>
        </w:rPr>
        <w:t>+-+-+-+-+-+-+-+-+-+-+-+-+-+-+-+-+-+-+-+-+-+-+-+-+-+-+-+-+-+-+-+-+</w:t>
      </w:r>
    </w:p>
    <w:p w14:paraId="1840DCCF"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0B639F82"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7EAFB72" w14:textId="77777777" w:rsidR="00A5463E" w:rsidRPr="00A5463E" w:rsidRDefault="00A5463E" w:rsidP="00A5463E">
      <w:pPr>
        <w:pStyle w:val="PL"/>
        <w:jc w:val="center"/>
      </w:pPr>
      <w:r w:rsidRPr="00A5463E">
        <w:t>+-+-+-+-+-+-+-+-+-+-+-+-+-+-+-+-+</w:t>
      </w:r>
      <w:r w:rsidRPr="00A5463E">
        <w:rPr>
          <w:noProof w:val="0"/>
        </w:rPr>
        <w:t>-+-+-+-+-+-+-+-+-+-+-+-+-+-+-+-</w:t>
      </w:r>
      <w:r w:rsidRPr="00A5463E">
        <w:t>+</w:t>
      </w:r>
    </w:p>
    <w:bookmarkEnd w:id="1759"/>
    <w:p w14:paraId="5CBD0740" w14:textId="77777777" w:rsidR="00A5463E" w:rsidRPr="00A5463E" w:rsidRDefault="00A5463E" w:rsidP="00A5463E"/>
    <w:p w14:paraId="5ACBFCFD" w14:textId="77777777" w:rsidR="00A5463E" w:rsidRPr="00A5463E" w:rsidRDefault="00A5463E" w:rsidP="00A5463E">
      <w:r w:rsidRPr="00A5463E">
        <w:t>The &lt;Message Type field ID&gt; value is a binary value and is set according to table 9.2.3.1-1.</w:t>
      </w:r>
    </w:p>
    <w:p w14:paraId="5EB54E79" w14:textId="77777777" w:rsidR="00A5463E" w:rsidRPr="00A5463E" w:rsidRDefault="00A5463E" w:rsidP="00A5463E">
      <w:r w:rsidRPr="00A5463E">
        <w:t>The &lt;Message Type Length&gt; value is a binary value and has the value '2'.</w:t>
      </w:r>
    </w:p>
    <w:p w14:paraId="6C906C9E"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A3E27B" w14:textId="77777777" w:rsidR="00A5463E" w:rsidRPr="00A5463E" w:rsidRDefault="00A5463E" w:rsidP="00A5463E">
      <w:r w:rsidRPr="00A5463E">
        <w:t>The spare bits are set to zero.</w:t>
      </w:r>
    </w:p>
    <w:p w14:paraId="593476E7" w14:textId="77777777" w:rsidR="00A5463E" w:rsidRPr="00A5463E" w:rsidRDefault="00A5463E" w:rsidP="00CB1EBE">
      <w:pPr>
        <w:pStyle w:val="Heading4"/>
      </w:pPr>
      <w:bookmarkStart w:id="1760" w:name="_Toc20208905"/>
      <w:bookmarkStart w:id="1761" w:name="_Toc36045016"/>
      <w:bookmarkStart w:id="1762" w:name="_Toc45216502"/>
      <w:bookmarkStart w:id="1763" w:name="_Toc98709963"/>
      <w:r w:rsidRPr="00A5463E">
        <w:t>9.2.3.11</w:t>
      </w:r>
      <w:r w:rsidRPr="00A5463E">
        <w:tab/>
        <w:t>Transmission Indicator field</w:t>
      </w:r>
      <w:bookmarkEnd w:id="1760"/>
      <w:bookmarkEnd w:id="1761"/>
      <w:bookmarkEnd w:id="1762"/>
      <w:bookmarkEnd w:id="1763"/>
    </w:p>
    <w:p w14:paraId="4CC25D40"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7803837" w14:textId="77777777" w:rsidR="00A5463E" w:rsidRPr="00A5463E" w:rsidRDefault="00A5463E" w:rsidP="00A5463E">
      <w:r w:rsidRPr="00A5463E">
        <w:t>Table 9.2.3.11-1 describes the coding of the Transmission Indicator field.</w:t>
      </w:r>
    </w:p>
    <w:p w14:paraId="6CF97942" w14:textId="77777777" w:rsidR="00A5463E" w:rsidRPr="00A5463E" w:rsidRDefault="00A5463E" w:rsidP="00A5463E">
      <w:pPr>
        <w:pStyle w:val="TH"/>
      </w:pPr>
      <w:r w:rsidRPr="00A5463E">
        <w:t>Table 9.2.3.11-1: Transmission Indicator field coding</w:t>
      </w:r>
    </w:p>
    <w:p w14:paraId="39ADCCAB" w14:textId="77777777" w:rsidR="00A5463E" w:rsidRPr="00A5463E" w:rsidRDefault="00A5463E" w:rsidP="00A5463E">
      <w:pPr>
        <w:pStyle w:val="PL"/>
        <w:keepNext/>
        <w:keepLines/>
        <w:jc w:val="center"/>
      </w:pPr>
      <w:bookmarkStart w:id="1764" w:name="_MCCTEMPBM_CRPT22840036___4"/>
      <w:r w:rsidRPr="00A5463E">
        <w:t>0                   1                   2                   3</w:t>
      </w:r>
    </w:p>
    <w:p w14:paraId="5B9180FB" w14:textId="77777777" w:rsidR="00A5463E" w:rsidRPr="00A5463E" w:rsidRDefault="00A5463E" w:rsidP="00A5463E">
      <w:pPr>
        <w:pStyle w:val="PL"/>
        <w:keepNext/>
        <w:keepLines/>
        <w:jc w:val="center"/>
      </w:pPr>
      <w:r w:rsidRPr="00A5463E">
        <w:t>0 1 2 3 4 5 6 7 8 9 0 1 2 3 4 5 6 7 8 9 0 1 2 3 4 5 6 7 8 9 0 1</w:t>
      </w:r>
    </w:p>
    <w:p w14:paraId="780DF43F" w14:textId="77777777" w:rsidR="00A5463E" w:rsidRPr="00A5463E" w:rsidRDefault="00A5463E" w:rsidP="00A5463E">
      <w:pPr>
        <w:pStyle w:val="PL"/>
        <w:keepNext/>
        <w:keepLines/>
        <w:jc w:val="center"/>
        <w:rPr>
          <w:noProof w:val="0"/>
        </w:rPr>
      </w:pPr>
      <w:r w:rsidRPr="00A5463E">
        <w:rPr>
          <w:noProof w:val="0"/>
        </w:rPr>
        <w:t>+-+-+-+-+-+-+-+-+-+-+-+-+-+-+-+-+-+-+-+-+-+-+-+-+-+-+-+-+-+-+-+-+</w:t>
      </w:r>
    </w:p>
    <w:p w14:paraId="4A6017A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6377A0B4" w14:textId="77777777" w:rsidR="00A5463E" w:rsidRPr="00A5463E" w:rsidRDefault="00A5463E" w:rsidP="00A5463E">
      <w:pPr>
        <w:pStyle w:val="PL"/>
        <w:jc w:val="center"/>
        <w:rPr>
          <w:color w:val="000000"/>
        </w:rPr>
      </w:pPr>
      <w:r w:rsidRPr="00A5463E">
        <w:rPr>
          <w:color w:val="000000"/>
        </w:rPr>
        <w:t>|Indicator      |Indicator      |                               |</w:t>
      </w:r>
    </w:p>
    <w:p w14:paraId="7F5D0715" w14:textId="77777777" w:rsidR="00A5463E" w:rsidRPr="00A5463E" w:rsidRDefault="00A5463E" w:rsidP="00A5463E">
      <w:pPr>
        <w:pStyle w:val="PL"/>
        <w:jc w:val="center"/>
        <w:rPr>
          <w:color w:val="000000"/>
        </w:rPr>
      </w:pPr>
      <w:r w:rsidRPr="00A5463E">
        <w:rPr>
          <w:color w:val="000000"/>
        </w:rPr>
        <w:t>|field ID value |Length value   |                               |</w:t>
      </w:r>
    </w:p>
    <w:p w14:paraId="2EE5ADD6" w14:textId="77777777" w:rsidR="00A5463E" w:rsidRPr="00A5463E" w:rsidRDefault="00A5463E" w:rsidP="00A5463E">
      <w:pPr>
        <w:pStyle w:val="PL"/>
        <w:keepNext/>
        <w:keepLines/>
        <w:jc w:val="center"/>
      </w:pPr>
      <w:r w:rsidRPr="00A5463E">
        <w:t>+-+-+-+-+-+-+-+-+-+-+-+-+-+-+-+-+</w:t>
      </w:r>
      <w:r w:rsidRPr="00A5463E">
        <w:rPr>
          <w:noProof w:val="0"/>
        </w:rPr>
        <w:t>-+-+-+-+-+-+-+-+-+-+-+-+-+-+-+-</w:t>
      </w:r>
      <w:r w:rsidRPr="00A5463E">
        <w:t>+</w:t>
      </w:r>
    </w:p>
    <w:bookmarkEnd w:id="1764"/>
    <w:p w14:paraId="3C4AB24D" w14:textId="77777777" w:rsidR="00A5463E" w:rsidRPr="00A5463E" w:rsidRDefault="00A5463E" w:rsidP="00A5463E"/>
    <w:p w14:paraId="18A6F95C" w14:textId="77777777" w:rsidR="00A5463E" w:rsidRPr="00A5463E" w:rsidRDefault="00A5463E" w:rsidP="00A5463E">
      <w:r w:rsidRPr="00A5463E">
        <w:t>The &lt;Transmission Indicator field ID&gt; value is a binary value and is set according to table 9.2.3.1-1.</w:t>
      </w:r>
    </w:p>
    <w:p w14:paraId="58B8F98A" w14:textId="77777777" w:rsidR="00A5463E" w:rsidRPr="00A5463E" w:rsidRDefault="00A5463E" w:rsidP="00A5463E">
      <w:r w:rsidRPr="00A5463E">
        <w:t>The &lt;Transmission Indicator Length&gt; value is a binary value and has the value '2'.</w:t>
      </w:r>
    </w:p>
    <w:p w14:paraId="4B4A0909" w14:textId="77777777" w:rsidR="00A5463E" w:rsidRPr="00A5463E" w:rsidRDefault="00A5463E" w:rsidP="00A5463E">
      <w:r w:rsidRPr="00A5463E">
        <w:t>The &lt;Transmission Indicator&gt; value is a 16 bit bit-map named as shown in table 9.2.3.11-2:</w:t>
      </w:r>
    </w:p>
    <w:p w14:paraId="7249794E" w14:textId="77777777" w:rsidR="00A5463E" w:rsidRPr="00A5463E" w:rsidRDefault="00A5463E" w:rsidP="00A5463E">
      <w:pPr>
        <w:pStyle w:val="TH"/>
      </w:pPr>
      <w:r w:rsidRPr="00A5463E">
        <w:lastRenderedPageBreak/>
        <w:t>Table 9.2.3.11-2: Transmission Indicator bit marking</w:t>
      </w:r>
    </w:p>
    <w:p w14:paraId="07BF99C7" w14:textId="77777777" w:rsidR="00A5463E" w:rsidRPr="00A5463E" w:rsidRDefault="00A5463E" w:rsidP="00A5463E">
      <w:pPr>
        <w:pStyle w:val="PL"/>
      </w:pPr>
      <w:r w:rsidRPr="00A5463E">
        <w:t>+</w:t>
      </w:r>
      <w:r w:rsidRPr="00A5463E">
        <w:rPr>
          <w:noProof w:val="0"/>
        </w:rPr>
        <w:t>-+-+-+-+-+-+-+-+-+-+-+-+-+-+-+-</w:t>
      </w:r>
      <w:r w:rsidRPr="00A5463E">
        <w:t>+</w:t>
      </w:r>
    </w:p>
    <w:p w14:paraId="5C7B2542" w14:textId="77777777" w:rsidR="00A5463E" w:rsidRPr="00A5463E" w:rsidRDefault="00A5463E" w:rsidP="00A5463E">
      <w:pPr>
        <w:pStyle w:val="PL"/>
      </w:pPr>
      <w:r w:rsidRPr="00A5463E">
        <w:t>|A|B|C|D|E|F|G|H|I|J|K|L|M|N|O|P|</w:t>
      </w:r>
    </w:p>
    <w:p w14:paraId="7B513721" w14:textId="77777777" w:rsidR="00A5463E" w:rsidRPr="00A5463E" w:rsidRDefault="00A5463E" w:rsidP="00A5463E">
      <w:pPr>
        <w:pStyle w:val="PL"/>
      </w:pPr>
      <w:r w:rsidRPr="00A5463E">
        <w:t>+</w:t>
      </w:r>
      <w:r w:rsidRPr="00A5463E">
        <w:rPr>
          <w:noProof w:val="0"/>
        </w:rPr>
        <w:t>-+-+-+-+-+-+-+-+-+-+-+-+-+-+-+-</w:t>
      </w:r>
      <w:r w:rsidRPr="00A5463E">
        <w:t>+</w:t>
      </w:r>
    </w:p>
    <w:p w14:paraId="75BCEB3D" w14:textId="77777777" w:rsidR="00A5463E" w:rsidRPr="00A5463E" w:rsidRDefault="00A5463E" w:rsidP="00A5463E"/>
    <w:p w14:paraId="6B9985E8" w14:textId="77777777" w:rsidR="00A5463E" w:rsidRPr="00A5463E" w:rsidRDefault="00A5463E" w:rsidP="00A5463E">
      <w:r w:rsidRPr="00A5463E">
        <w:t>When set to 1, the bit has the following meaning:</w:t>
      </w:r>
    </w:p>
    <w:p w14:paraId="7BB31422" w14:textId="77777777" w:rsidR="00A5463E" w:rsidRPr="00A5463E" w:rsidRDefault="00A5463E" w:rsidP="00A5463E">
      <w:pPr>
        <w:pStyle w:val="B1"/>
      </w:pPr>
      <w:r w:rsidRPr="00A5463E">
        <w:t>A</w:t>
      </w:r>
      <w:r w:rsidRPr="00A5463E">
        <w:tab/>
        <w:t>=</w:t>
      </w:r>
      <w:r w:rsidRPr="00A5463E">
        <w:tab/>
        <w:t>Normal call</w:t>
      </w:r>
    </w:p>
    <w:p w14:paraId="20184A20" w14:textId="77777777" w:rsidR="00A5463E" w:rsidRPr="00A5463E" w:rsidRDefault="00A5463E" w:rsidP="00A5463E">
      <w:pPr>
        <w:pStyle w:val="B1"/>
      </w:pPr>
      <w:r w:rsidRPr="00A5463E">
        <w:t>B</w:t>
      </w:r>
      <w:r w:rsidRPr="00A5463E">
        <w:tab/>
        <w:t>=</w:t>
      </w:r>
      <w:r w:rsidRPr="00A5463E">
        <w:tab/>
        <w:t>Broadcast group call</w:t>
      </w:r>
    </w:p>
    <w:p w14:paraId="5EE06525" w14:textId="77777777" w:rsidR="00A5463E" w:rsidRPr="00A5463E" w:rsidRDefault="00A5463E" w:rsidP="00A5463E">
      <w:pPr>
        <w:pStyle w:val="B1"/>
      </w:pPr>
      <w:r w:rsidRPr="00A5463E">
        <w:t>C</w:t>
      </w:r>
      <w:r w:rsidRPr="00A5463E">
        <w:tab/>
        <w:t>=</w:t>
      </w:r>
      <w:r w:rsidRPr="00A5463E">
        <w:tab/>
        <w:t>System call</w:t>
      </w:r>
    </w:p>
    <w:p w14:paraId="61952D22" w14:textId="77777777" w:rsidR="00A5463E" w:rsidRPr="00A5463E" w:rsidRDefault="00A5463E" w:rsidP="00A5463E">
      <w:pPr>
        <w:pStyle w:val="B1"/>
      </w:pPr>
      <w:r w:rsidRPr="00A5463E">
        <w:t>D</w:t>
      </w:r>
      <w:r w:rsidRPr="00A5463E">
        <w:tab/>
        <w:t>=</w:t>
      </w:r>
      <w:r w:rsidRPr="00A5463E">
        <w:tab/>
        <w:t>Emergency call</w:t>
      </w:r>
    </w:p>
    <w:p w14:paraId="32F15263" w14:textId="77777777" w:rsidR="00A5463E" w:rsidRPr="00A5463E" w:rsidRDefault="00A5463E" w:rsidP="00A5463E">
      <w:pPr>
        <w:pStyle w:val="B1"/>
      </w:pPr>
      <w:r w:rsidRPr="00A5463E">
        <w:t>E</w:t>
      </w:r>
      <w:r w:rsidRPr="00A5463E">
        <w:tab/>
        <w:t>=</w:t>
      </w:r>
      <w:r w:rsidRPr="00A5463E">
        <w:tab/>
        <w:t>Imminent peril call</w:t>
      </w:r>
    </w:p>
    <w:p w14:paraId="6EF25C0E"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62C278D9" w14:textId="77777777" w:rsidR="00A5463E" w:rsidRPr="00A5463E" w:rsidRDefault="00A5463E" w:rsidP="00A5463E">
      <w:pPr>
        <w:rPr>
          <w:lang w:eastAsia="x-none"/>
        </w:rPr>
      </w:pPr>
      <w:r w:rsidRPr="00A5463E">
        <w:rPr>
          <w:lang w:eastAsia="x-none"/>
        </w:rPr>
        <w:t>Bits F to P are reserved for future use and are set to 0.</w:t>
      </w:r>
    </w:p>
    <w:p w14:paraId="59A30F19"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F870BFF" w14:textId="77777777" w:rsidR="005347D8" w:rsidRPr="000B4518" w:rsidRDefault="005347D8" w:rsidP="00CB1EBE">
      <w:pPr>
        <w:pStyle w:val="Heading4"/>
      </w:pPr>
      <w:bookmarkStart w:id="1765" w:name="_Toc20208906"/>
      <w:bookmarkStart w:id="1766" w:name="_Toc36045017"/>
      <w:bookmarkStart w:id="1767" w:name="_Toc45216503"/>
      <w:bookmarkStart w:id="1768" w:name="_Toc98709964"/>
      <w:r>
        <w:rPr>
          <w:lang w:val="en-US"/>
        </w:rPr>
        <w:t>9</w:t>
      </w:r>
      <w:r w:rsidRPr="000B4518">
        <w:t>.2.3.12</w:t>
      </w:r>
      <w:r w:rsidRPr="000B4518">
        <w:tab/>
        <w:t>Source field</w:t>
      </w:r>
      <w:bookmarkEnd w:id="1765"/>
      <w:bookmarkEnd w:id="1766"/>
      <w:bookmarkEnd w:id="1767"/>
      <w:bookmarkEnd w:id="1768"/>
    </w:p>
    <w:p w14:paraId="5AE40E47" w14:textId="77777777" w:rsidR="005347D8" w:rsidRPr="000B4518" w:rsidRDefault="005347D8" w:rsidP="005347D8">
      <w:r w:rsidRPr="000B4518">
        <w:t>The Source field contains the source of the message.</w:t>
      </w:r>
    </w:p>
    <w:p w14:paraId="7A048F0F" w14:textId="77777777" w:rsidR="005347D8" w:rsidRPr="000B4518" w:rsidRDefault="005347D8" w:rsidP="005347D8">
      <w:r>
        <w:t>Table 9</w:t>
      </w:r>
      <w:r w:rsidRPr="000B4518">
        <w:t>.2.3.12-1 describes the coding of the Source field.</w:t>
      </w:r>
    </w:p>
    <w:p w14:paraId="1BF1276A" w14:textId="77777777" w:rsidR="005347D8" w:rsidRPr="000B4518" w:rsidRDefault="005347D8" w:rsidP="005347D8">
      <w:pPr>
        <w:pStyle w:val="TH"/>
      </w:pPr>
      <w:r w:rsidRPr="000B4518">
        <w:t>Table </w:t>
      </w:r>
      <w:r>
        <w:rPr>
          <w:lang w:val="en-US"/>
        </w:rPr>
        <w:t>9</w:t>
      </w:r>
      <w:r w:rsidRPr="000B4518">
        <w:t>.2.3.12-1: Source field coding</w:t>
      </w:r>
    </w:p>
    <w:p w14:paraId="0D81D5D1" w14:textId="77777777" w:rsidR="005347D8" w:rsidRPr="000B4518" w:rsidRDefault="005347D8" w:rsidP="005347D8">
      <w:pPr>
        <w:pStyle w:val="PL"/>
        <w:keepNext/>
        <w:keepLines/>
        <w:jc w:val="center"/>
      </w:pPr>
      <w:bookmarkStart w:id="1769" w:name="_MCCTEMPBM_CRPT22840037___4"/>
      <w:r w:rsidRPr="000B4518">
        <w:t>0                   1                   2                   3</w:t>
      </w:r>
    </w:p>
    <w:p w14:paraId="48F47144" w14:textId="77777777" w:rsidR="005347D8" w:rsidRPr="000B4518" w:rsidRDefault="005347D8" w:rsidP="005347D8">
      <w:pPr>
        <w:pStyle w:val="PL"/>
        <w:keepNext/>
        <w:keepLines/>
        <w:jc w:val="center"/>
      </w:pPr>
      <w:r w:rsidRPr="000B4518">
        <w:t>0 1 2 3 4 5 6 7 8 9 0 1 2 3 4 5 6 7 8 9 0 1 2 3 4 5 6 7 8 9 0 1</w:t>
      </w:r>
    </w:p>
    <w:p w14:paraId="64AA1C56" w14:textId="77777777" w:rsidR="005347D8" w:rsidRPr="000B4518" w:rsidRDefault="005347D8" w:rsidP="005347D8">
      <w:pPr>
        <w:pStyle w:val="PL"/>
        <w:keepNext/>
        <w:keepLines/>
        <w:jc w:val="center"/>
        <w:rPr>
          <w:noProof w:val="0"/>
        </w:rPr>
      </w:pPr>
      <w:r w:rsidRPr="000B4518">
        <w:rPr>
          <w:noProof w:val="0"/>
        </w:rPr>
        <w:t>+-+-+-+-+-+-+-+-+-+-+-+-+-+-+-+-+-+-+-+-+-+-+-+-+-+-+-+-+-+-+-+-+</w:t>
      </w:r>
    </w:p>
    <w:p w14:paraId="6D0DF8E3"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4C122103" w14:textId="77777777" w:rsidR="005347D8" w:rsidRPr="000B4518" w:rsidRDefault="005347D8" w:rsidP="005347D8">
      <w:pPr>
        <w:pStyle w:val="PL"/>
        <w:jc w:val="center"/>
      </w:pPr>
      <w:r w:rsidRPr="000B4518">
        <w:t>|field ID       |length         |                               |</w:t>
      </w:r>
    </w:p>
    <w:p w14:paraId="6E89565D" w14:textId="77777777" w:rsidR="005347D8" w:rsidRPr="0012300F" w:rsidRDefault="005347D8" w:rsidP="005347D8">
      <w:pPr>
        <w:pStyle w:val="PL"/>
        <w:jc w:val="center"/>
      </w:pPr>
      <w:r w:rsidRPr="000B4518">
        <w:t>+-+-+-+-+-+-+-+-+-+-+-+-+-+-+-+-+</w:t>
      </w:r>
      <w:r w:rsidRPr="000B4518">
        <w:rPr>
          <w:noProof w:val="0"/>
        </w:rPr>
        <w:t>-+-+-+-+-+-+-+-+-+-+-+-+-+-+-+-</w:t>
      </w:r>
      <w:r w:rsidRPr="0012300F">
        <w:t>+</w:t>
      </w:r>
    </w:p>
    <w:bookmarkEnd w:id="1769"/>
    <w:p w14:paraId="25C32BAB" w14:textId="77777777" w:rsidR="005347D8" w:rsidRPr="000B4518" w:rsidRDefault="005347D8" w:rsidP="005347D8"/>
    <w:p w14:paraId="4B6EF897"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7B439EE8"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6C341341" w14:textId="77777777" w:rsidR="005347D8" w:rsidRPr="000B4518" w:rsidRDefault="005347D8" w:rsidP="005347D8">
      <w:r w:rsidRPr="000B4518">
        <w:t>The &lt;</w:t>
      </w:r>
      <w:r w:rsidRPr="000C3959">
        <w:t>Source</w:t>
      </w:r>
      <w:r w:rsidRPr="000B4518">
        <w:t>&gt; value is a 16 bit binary value where:</w:t>
      </w:r>
    </w:p>
    <w:p w14:paraId="24D390E3"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636A1A12"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8771AEC"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C50CFA4"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33A7C74" w14:textId="77777777" w:rsidR="005347D8" w:rsidRPr="000B4518" w:rsidRDefault="005347D8" w:rsidP="005347D8">
      <w:r w:rsidRPr="000B4518">
        <w:t>All other values are reserved for future use.</w:t>
      </w:r>
    </w:p>
    <w:p w14:paraId="45C5389F" w14:textId="77777777" w:rsidR="005347D8" w:rsidRPr="000B4518" w:rsidRDefault="005347D8" w:rsidP="00CB1EBE">
      <w:pPr>
        <w:pStyle w:val="Heading4"/>
      </w:pPr>
      <w:bookmarkStart w:id="1770" w:name="_Toc20208907"/>
      <w:bookmarkStart w:id="1771" w:name="_Toc36045018"/>
      <w:bookmarkStart w:id="1772" w:name="_Toc45216504"/>
      <w:bookmarkStart w:id="1773" w:name="_Toc98709965"/>
      <w:r>
        <w:rPr>
          <w:lang w:val="en-US"/>
        </w:rPr>
        <w:t>9</w:t>
      </w:r>
      <w:r w:rsidRPr="000B4518">
        <w:t>.2.3.13</w:t>
      </w:r>
      <w:r w:rsidRPr="000B4518">
        <w:tab/>
        <w:t>Track Info field</w:t>
      </w:r>
      <w:bookmarkEnd w:id="1770"/>
      <w:bookmarkEnd w:id="1771"/>
      <w:bookmarkEnd w:id="1772"/>
      <w:bookmarkEnd w:id="1773"/>
    </w:p>
    <w:p w14:paraId="3A19F45E"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0C0945E" w14:textId="77777777" w:rsidR="005347D8" w:rsidRPr="000B4518" w:rsidRDefault="005347D8" w:rsidP="005347D8">
      <w:r w:rsidRPr="000B4518">
        <w:t>Table </w:t>
      </w:r>
      <w:r>
        <w:t>9</w:t>
      </w:r>
      <w:r w:rsidRPr="000B4518">
        <w:t>.2.3.13-1 describes the coding of the Track Info field.</w:t>
      </w:r>
    </w:p>
    <w:p w14:paraId="470881EF"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C6D98F9" w14:textId="77777777" w:rsidR="005347D8" w:rsidRPr="000B4518" w:rsidRDefault="005347D8" w:rsidP="005347D8">
      <w:pPr>
        <w:pStyle w:val="PL"/>
        <w:keepNext/>
        <w:keepLines/>
        <w:jc w:val="center"/>
      </w:pPr>
      <w:bookmarkStart w:id="1774" w:name="_MCCTEMPBM_CRPT22840038___4"/>
      <w:r w:rsidRPr="000B4518">
        <w:t>0                   1                   2                   3</w:t>
      </w:r>
    </w:p>
    <w:p w14:paraId="0392588F" w14:textId="77777777" w:rsidR="005347D8" w:rsidRPr="000B4518" w:rsidRDefault="005347D8" w:rsidP="005347D8">
      <w:pPr>
        <w:pStyle w:val="PL"/>
        <w:keepNext/>
        <w:keepLines/>
        <w:jc w:val="center"/>
      </w:pPr>
      <w:r w:rsidRPr="000B4518">
        <w:t>0 1 2 3 4 5 6 7 8 9 0 1 2 3 4 5 6 7 8 9 0 1 2 3 4 5 6 7 8 9 0 1</w:t>
      </w:r>
    </w:p>
    <w:p w14:paraId="205C2019" w14:textId="77777777" w:rsidR="005347D8" w:rsidRPr="000B4518" w:rsidRDefault="005347D8" w:rsidP="005347D8">
      <w:pPr>
        <w:pStyle w:val="PL"/>
        <w:keepNext/>
        <w:keepLines/>
        <w:jc w:val="center"/>
        <w:rPr>
          <w:noProof w:val="0"/>
        </w:rPr>
      </w:pPr>
      <w:r w:rsidRPr="000B4518">
        <w:rPr>
          <w:noProof w:val="0"/>
        </w:rPr>
        <w:t>+-+-+-+-+-+-+-+-+-+-+-+-+-+-+-+-+-+-+-+-+-+-+-+-+-+-+-+-+-+-+-+-+</w:t>
      </w:r>
    </w:p>
    <w:p w14:paraId="094810C3"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CB7CCBA"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2235C4C7" w14:textId="77777777" w:rsidR="005347D8" w:rsidRPr="0012300F" w:rsidRDefault="005347D8" w:rsidP="005347D8">
      <w:pPr>
        <w:pStyle w:val="PL"/>
        <w:keepNext/>
        <w:keepLines/>
        <w:jc w:val="center"/>
      </w:pPr>
      <w:r w:rsidRPr="0012300F">
        <w:t>+-+-+-+-+-+-+-+-+-+-+-+-+-+-+-+-+</w:t>
      </w:r>
      <w:r w:rsidRPr="000B4518">
        <w:rPr>
          <w:noProof w:val="0"/>
        </w:rPr>
        <w:t>-+-+-+-+-+-+-+-+-+-+-+-+-+-+-+-</w:t>
      </w:r>
      <w:r w:rsidRPr="0012300F">
        <w:t>+</w:t>
      </w:r>
    </w:p>
    <w:p w14:paraId="03CACB8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15EECD97" w14:textId="77777777" w:rsidR="005347D8" w:rsidRPr="000B4518" w:rsidRDefault="005347D8" w:rsidP="005347D8">
      <w:pPr>
        <w:pStyle w:val="PL"/>
        <w:jc w:val="center"/>
        <w:rPr>
          <w:color w:val="000000"/>
        </w:rPr>
      </w:pPr>
      <w:r w:rsidRPr="000B4518">
        <w:rPr>
          <w:color w:val="000000"/>
        </w:rPr>
        <w:t>:                                                               :</w:t>
      </w:r>
    </w:p>
    <w:p w14:paraId="0551E1A4" w14:textId="77777777" w:rsidR="005347D8" w:rsidRPr="0012300F" w:rsidRDefault="005347D8" w:rsidP="005347D8">
      <w:pPr>
        <w:pStyle w:val="PL"/>
        <w:keepNext/>
        <w:keepLines/>
        <w:jc w:val="center"/>
      </w:pPr>
      <w:r w:rsidRPr="0012300F">
        <w:t>+-+-+-+-+-+-+-+-+-+-+-+-+-+-+-+-+</w:t>
      </w:r>
      <w:r w:rsidRPr="000B4518">
        <w:rPr>
          <w:noProof w:val="0"/>
        </w:rPr>
        <w:t>-+-+-+-+-+-+-+-+-+-+-+-+-+-+-+-</w:t>
      </w:r>
      <w:r w:rsidRPr="0012300F">
        <w:t>+</w:t>
      </w:r>
    </w:p>
    <w:p w14:paraId="314A0481"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F9B9DFA" w14:textId="77777777" w:rsidR="005347D8" w:rsidRPr="000B4518" w:rsidRDefault="005347D8" w:rsidP="005347D8">
      <w:pPr>
        <w:pStyle w:val="PL"/>
        <w:jc w:val="center"/>
        <w:rPr>
          <w:color w:val="000000"/>
        </w:rPr>
      </w:pPr>
      <w:r w:rsidRPr="000B4518">
        <w:rPr>
          <w:color w:val="000000"/>
        </w:rPr>
        <w:t>:                               |                               :</w:t>
      </w:r>
    </w:p>
    <w:p w14:paraId="10088D3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331E212B" w14:textId="77777777" w:rsidR="005347D8" w:rsidRPr="0012300F" w:rsidRDefault="005347D8" w:rsidP="005347D8">
      <w:pPr>
        <w:pStyle w:val="PL"/>
        <w:keepNext/>
        <w:keepLines/>
        <w:jc w:val="center"/>
      </w:pPr>
      <w:r w:rsidRPr="0012300F">
        <w:t>+-+-+-+-+-+-+-+-+-+-+-+-+-+-+-+-+</w:t>
      </w:r>
      <w:r w:rsidRPr="000B4518">
        <w:rPr>
          <w:noProof w:val="0"/>
        </w:rPr>
        <w:t>-+-+-+-+-+-+-+-+-+-+-+-+-+-+-+-</w:t>
      </w:r>
      <w:r w:rsidRPr="0012300F">
        <w:t>+</w:t>
      </w:r>
    </w:p>
    <w:bookmarkEnd w:id="1774"/>
    <w:p w14:paraId="25EB2C37" w14:textId="77777777" w:rsidR="005347D8" w:rsidRPr="000B4518" w:rsidRDefault="005347D8" w:rsidP="005347D8">
      <w:pPr>
        <w:keepNext/>
        <w:keepLines/>
      </w:pPr>
    </w:p>
    <w:p w14:paraId="4A0BF94B"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48679EBE"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4A41B976" w14:textId="77777777" w:rsidR="005347D8" w:rsidRPr="000B4518" w:rsidRDefault="005347D8" w:rsidP="005347D8">
      <w:r w:rsidRPr="000B4518">
        <w:t>The &lt;</w:t>
      </w:r>
      <w:r w:rsidRPr="000C3959">
        <w:t>Queueing Capability</w:t>
      </w:r>
      <w:r w:rsidRPr="000B4518">
        <w:t>&gt; value is an 8 bit binary value where:</w:t>
      </w:r>
    </w:p>
    <w:p w14:paraId="5674C6E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59002A84"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766C0189" w14:textId="77777777" w:rsidR="005347D8" w:rsidRPr="000B4518" w:rsidRDefault="005347D8" w:rsidP="005347D8">
      <w:r w:rsidRPr="000B4518">
        <w:t>All other values are reserved for future use.</w:t>
      </w:r>
    </w:p>
    <w:p w14:paraId="2883E114" w14:textId="77777777" w:rsidR="005347D8" w:rsidRPr="000B4518" w:rsidRDefault="005347D8" w:rsidP="005347D8">
      <w:r w:rsidRPr="000B4518">
        <w:t>The &lt;Participant Type Length&gt; value is 8 bit binary value set to the length of the &lt;Participant Type&gt; value.</w:t>
      </w:r>
    </w:p>
    <w:p w14:paraId="665E7CED"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1EB86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3A45BCF"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6362FDFF" w14:textId="77777777" w:rsidR="005347D8" w:rsidRPr="006C48EC" w:rsidRDefault="005347D8" w:rsidP="005347D8">
      <w:pPr>
        <w:rPr>
          <w:lang w:val="fr-FR"/>
        </w:rPr>
      </w:pPr>
    </w:p>
    <w:p w14:paraId="67B70BC2"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44AEF6F"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79D06C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4BF1DC88"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18A63748" w14:textId="77777777" w:rsidR="005347D8" w:rsidRPr="000B4518" w:rsidRDefault="005347D8" w:rsidP="00CB1EBE">
      <w:pPr>
        <w:pStyle w:val="Heading4"/>
      </w:pPr>
      <w:bookmarkStart w:id="1775" w:name="_Toc20208908"/>
      <w:bookmarkStart w:id="1776" w:name="_Toc36045019"/>
      <w:bookmarkStart w:id="1777" w:name="_Toc45216505"/>
      <w:bookmarkStart w:id="1778" w:name="_Toc98709966"/>
      <w:r>
        <w:rPr>
          <w:lang w:val="en-US"/>
        </w:rPr>
        <w:t>9</w:t>
      </w:r>
      <w:r w:rsidRPr="000B4518">
        <w:t>.2.3.1</w:t>
      </w:r>
      <w:r>
        <w:rPr>
          <w:lang w:val="en-US"/>
        </w:rPr>
        <w:t>4</w:t>
      </w:r>
      <w:r w:rsidRPr="000B4518">
        <w:tab/>
        <w:t>Queued User ID field</w:t>
      </w:r>
      <w:bookmarkEnd w:id="1775"/>
      <w:bookmarkEnd w:id="1776"/>
      <w:bookmarkEnd w:id="1777"/>
      <w:bookmarkEnd w:id="1778"/>
    </w:p>
    <w:p w14:paraId="3BA391E2"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D2064F2" w14:textId="77777777" w:rsidR="005347D8" w:rsidRPr="000B4518" w:rsidRDefault="005347D8" w:rsidP="005347D8">
      <w:r w:rsidRPr="000B4518">
        <w:t>Table </w:t>
      </w:r>
      <w:r>
        <w:t>9</w:t>
      </w:r>
      <w:r w:rsidRPr="000B4518">
        <w:t>.2.3.1</w:t>
      </w:r>
      <w:r>
        <w:t>4</w:t>
      </w:r>
      <w:r w:rsidRPr="000B4518">
        <w:t>-1 describes the coding of the Queued User ID field.</w:t>
      </w:r>
    </w:p>
    <w:p w14:paraId="2ECD4339"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1398BB19" w14:textId="77777777" w:rsidR="005347D8" w:rsidRPr="000B4518" w:rsidRDefault="005347D8" w:rsidP="005347D8">
      <w:pPr>
        <w:pStyle w:val="PL"/>
        <w:keepNext/>
        <w:keepLines/>
        <w:jc w:val="center"/>
      </w:pPr>
      <w:bookmarkStart w:id="1779" w:name="_MCCTEMPBM_CRPT22840039___4"/>
      <w:r w:rsidRPr="000B4518">
        <w:t>0                   1                   2                   3</w:t>
      </w:r>
    </w:p>
    <w:p w14:paraId="654E7C4E" w14:textId="77777777" w:rsidR="005347D8" w:rsidRPr="000B4518" w:rsidRDefault="005347D8" w:rsidP="005347D8">
      <w:pPr>
        <w:pStyle w:val="PL"/>
        <w:keepNext/>
        <w:keepLines/>
        <w:jc w:val="center"/>
      </w:pPr>
      <w:r w:rsidRPr="000B4518">
        <w:t>0 1 2 3 4 5 6 7 8 9 0 1 2 3 4 5 6 7 8 9 0 1 2 3 4 5 6 7 8 9 0 1</w:t>
      </w:r>
    </w:p>
    <w:p w14:paraId="0F03AE74" w14:textId="77777777" w:rsidR="005347D8" w:rsidRPr="000B4518" w:rsidRDefault="005347D8" w:rsidP="005347D8">
      <w:pPr>
        <w:pStyle w:val="PL"/>
        <w:keepNext/>
        <w:keepLines/>
        <w:jc w:val="center"/>
        <w:rPr>
          <w:noProof w:val="0"/>
        </w:rPr>
      </w:pPr>
      <w:r w:rsidRPr="000B4518">
        <w:rPr>
          <w:noProof w:val="0"/>
        </w:rPr>
        <w:t>+-+-+-+-+-+-+-+-+-+-+-+-+-+-+-+-+-+-+-+-+-+-+-+-+-+-+-+-+-+-+-+-+</w:t>
      </w:r>
    </w:p>
    <w:p w14:paraId="1B48641F"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4335B3C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7E3ED42C" w14:textId="77777777" w:rsidR="005347D8" w:rsidRPr="000B4518" w:rsidRDefault="005347D8" w:rsidP="005347D8">
      <w:pPr>
        <w:pStyle w:val="PL"/>
        <w:jc w:val="center"/>
        <w:rPr>
          <w:color w:val="000000"/>
        </w:rPr>
      </w:pPr>
      <w:r w:rsidRPr="000B4518">
        <w:rPr>
          <w:color w:val="000000"/>
        </w:rPr>
        <w:t>+-+-+-+-+-+-+-+-+-+-+-+-+-+-+-+-+                               :</w:t>
      </w:r>
    </w:p>
    <w:p w14:paraId="4B5E97FE" w14:textId="77777777" w:rsidR="005347D8" w:rsidRPr="000B4518" w:rsidRDefault="005347D8" w:rsidP="005347D8">
      <w:pPr>
        <w:pStyle w:val="PL"/>
        <w:jc w:val="center"/>
        <w:rPr>
          <w:color w:val="000000"/>
          <w:lang w:eastAsia="ko-KR"/>
        </w:rPr>
      </w:pPr>
      <w:r w:rsidRPr="000B4518">
        <w:rPr>
          <w:color w:val="000000"/>
        </w:rPr>
        <w:t>:                                                               :</w:t>
      </w:r>
    </w:p>
    <w:p w14:paraId="06F9B66E" w14:textId="77777777" w:rsidR="005347D8" w:rsidRPr="000B4518" w:rsidRDefault="005347D8" w:rsidP="005347D8">
      <w:pPr>
        <w:pStyle w:val="PL"/>
        <w:keepNext/>
        <w:keepLines/>
        <w:jc w:val="center"/>
        <w:rPr>
          <w:noProof w:val="0"/>
        </w:rPr>
      </w:pPr>
      <w:r w:rsidRPr="000B4518">
        <w:rPr>
          <w:noProof w:val="0"/>
        </w:rPr>
        <w:t>+-+-+-+-+-+-+-+-+-+-+-+-+-+-+-+-+-+-+-+-+-+-+-+-+-+-+-+-+-+-+-+-+</w:t>
      </w:r>
    </w:p>
    <w:bookmarkEnd w:id="1779"/>
    <w:p w14:paraId="34D8548E" w14:textId="77777777" w:rsidR="005347D8" w:rsidRPr="000B4518" w:rsidRDefault="005347D8" w:rsidP="005347D8"/>
    <w:p w14:paraId="6A30A712"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6786556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278802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7C38331"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28CB9CF" w14:textId="77777777" w:rsidR="005347D8" w:rsidRPr="000B4518" w:rsidRDefault="005347D8" w:rsidP="00CB1EBE">
      <w:pPr>
        <w:pStyle w:val="Heading4"/>
      </w:pPr>
      <w:bookmarkStart w:id="1780" w:name="_Toc20208909"/>
      <w:bookmarkStart w:id="1781" w:name="_Toc36045020"/>
      <w:bookmarkStart w:id="1782" w:name="_Toc45216506"/>
      <w:bookmarkStart w:id="1783" w:name="_Toc98709967"/>
      <w:r>
        <w:rPr>
          <w:lang w:val="en-US"/>
        </w:rPr>
        <w:t>9</w:t>
      </w:r>
      <w:r w:rsidRPr="000B4518">
        <w:t>.2.3.</w:t>
      </w:r>
      <w:r>
        <w:rPr>
          <w:lang w:val="en-US"/>
        </w:rPr>
        <w:t>15</w:t>
      </w:r>
      <w:r w:rsidRPr="000B4518">
        <w:tab/>
        <w:t>Queue Size field</w:t>
      </w:r>
      <w:bookmarkEnd w:id="1780"/>
      <w:bookmarkEnd w:id="1781"/>
      <w:bookmarkEnd w:id="1782"/>
      <w:bookmarkEnd w:id="1783"/>
    </w:p>
    <w:p w14:paraId="3BC0E6DB"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72654349"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31D33EA8"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101785AE" w14:textId="77777777" w:rsidR="005347D8" w:rsidRPr="000B4518" w:rsidRDefault="005347D8" w:rsidP="005347D8">
      <w:pPr>
        <w:pStyle w:val="PL"/>
        <w:keepNext/>
        <w:keepLines/>
        <w:jc w:val="center"/>
      </w:pPr>
      <w:bookmarkStart w:id="1784" w:name="_MCCTEMPBM_CRPT22840040___4"/>
      <w:r w:rsidRPr="000B4518">
        <w:t>0                   1                   2                   3</w:t>
      </w:r>
    </w:p>
    <w:p w14:paraId="71702519" w14:textId="77777777" w:rsidR="005347D8" w:rsidRPr="000B4518" w:rsidRDefault="005347D8" w:rsidP="005347D8">
      <w:pPr>
        <w:pStyle w:val="PL"/>
        <w:keepNext/>
        <w:keepLines/>
        <w:jc w:val="center"/>
      </w:pPr>
      <w:r w:rsidRPr="000B4518">
        <w:t>0 1 2 3 4 5 6 7 8 9 0 1 2 3 4 5 6 7 8 9 0 1 2 3 4 5 6 7 8 9 0 1</w:t>
      </w:r>
    </w:p>
    <w:p w14:paraId="764C1575" w14:textId="77777777" w:rsidR="005347D8" w:rsidRPr="000B4518" w:rsidRDefault="005347D8" w:rsidP="005347D8">
      <w:pPr>
        <w:pStyle w:val="PL"/>
        <w:keepNext/>
        <w:keepLines/>
        <w:jc w:val="center"/>
      </w:pPr>
      <w:r w:rsidRPr="000B4518">
        <w:t>+-+-+-+-+-+-+-+-+-+-+-+-+-+-+-+-+-+-+-+-+-+-+-+-+-+-+-+-+-+-+-+-+</w:t>
      </w:r>
    </w:p>
    <w:p w14:paraId="5FE02090" w14:textId="77777777" w:rsidR="005347D8" w:rsidRPr="000B4518" w:rsidRDefault="005347D8" w:rsidP="005347D8">
      <w:pPr>
        <w:pStyle w:val="PL"/>
        <w:keepNext/>
        <w:keepLines/>
        <w:jc w:val="center"/>
      </w:pPr>
      <w:r w:rsidRPr="000B4518">
        <w:t>|Queue Size     |Queue Size     |Queue Size                     |</w:t>
      </w:r>
    </w:p>
    <w:p w14:paraId="344E2648" w14:textId="77777777" w:rsidR="005347D8" w:rsidRPr="000B4518" w:rsidRDefault="005347D8" w:rsidP="005347D8">
      <w:pPr>
        <w:pStyle w:val="PL"/>
        <w:keepNext/>
        <w:keepLines/>
        <w:jc w:val="center"/>
      </w:pPr>
      <w:r w:rsidRPr="000B4518">
        <w:t>|field ID       |length         |                               |</w:t>
      </w:r>
    </w:p>
    <w:p w14:paraId="351F5633" w14:textId="77777777" w:rsidR="005347D8" w:rsidRPr="000B4518" w:rsidRDefault="005347D8" w:rsidP="005347D8">
      <w:pPr>
        <w:pStyle w:val="PL"/>
        <w:keepNext/>
        <w:keepLines/>
        <w:jc w:val="center"/>
      </w:pPr>
      <w:r w:rsidRPr="000B4518">
        <w:t>+-+-+-+-+-+-+-+-+-+-+-+-+-+-+-+-+-+-+-+-+-+-+-+-+-+-+-+-+-+-+-+-+</w:t>
      </w:r>
    </w:p>
    <w:bookmarkEnd w:id="1784"/>
    <w:p w14:paraId="0E3AA54B" w14:textId="77777777" w:rsidR="005347D8" w:rsidRDefault="005347D8" w:rsidP="005347D8"/>
    <w:p w14:paraId="7AE3DBA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26E725B"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225DB0F" w14:textId="77777777" w:rsidR="005347D8" w:rsidRPr="000B4518" w:rsidRDefault="005347D8" w:rsidP="005347D8">
      <w:r w:rsidRPr="000B4518">
        <w:t xml:space="preserve">The &lt;Queue Size&gt; value is a </w:t>
      </w:r>
      <w:r>
        <w:t xml:space="preserve">16 bit </w:t>
      </w:r>
      <w:r w:rsidRPr="000B4518">
        <w:t>binary value.</w:t>
      </w:r>
    </w:p>
    <w:p w14:paraId="7151ABA8" w14:textId="77777777" w:rsidR="005347D8" w:rsidRDefault="005347D8" w:rsidP="00CB1EBE">
      <w:pPr>
        <w:pStyle w:val="Heading4"/>
      </w:pPr>
      <w:bookmarkStart w:id="1785" w:name="_Toc20208910"/>
      <w:bookmarkStart w:id="1786" w:name="_Toc36045021"/>
      <w:bookmarkStart w:id="1787" w:name="_Toc45216507"/>
      <w:bookmarkStart w:id="1788" w:name="_Toc98709968"/>
      <w:r>
        <w:rPr>
          <w:lang w:val="en-US"/>
        </w:rPr>
        <w:t>9</w:t>
      </w:r>
      <w:r>
        <w:t>.2.3.16</w:t>
      </w:r>
      <w:r>
        <w:tab/>
        <w:t>SSRC field</w:t>
      </w:r>
      <w:bookmarkEnd w:id="1785"/>
      <w:bookmarkEnd w:id="1786"/>
      <w:bookmarkEnd w:id="1787"/>
      <w:bookmarkEnd w:id="1788"/>
    </w:p>
    <w:p w14:paraId="65334ABC"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7BC6EE20"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19AA4E0B" w14:textId="77777777" w:rsidR="005347D8" w:rsidRPr="000B4518" w:rsidRDefault="005347D8" w:rsidP="005347D8">
      <w:pPr>
        <w:pStyle w:val="PL"/>
        <w:keepNext/>
        <w:keepLines/>
        <w:jc w:val="center"/>
      </w:pPr>
      <w:bookmarkStart w:id="1789" w:name="_MCCTEMPBM_CRPT22840041___4"/>
      <w:r w:rsidRPr="000B4518">
        <w:t>0                   1                   2                   3</w:t>
      </w:r>
    </w:p>
    <w:p w14:paraId="3580BEC2" w14:textId="77777777" w:rsidR="005347D8" w:rsidRPr="000B4518" w:rsidRDefault="005347D8" w:rsidP="005347D8">
      <w:pPr>
        <w:pStyle w:val="PL"/>
        <w:keepNext/>
        <w:keepLines/>
        <w:jc w:val="center"/>
      </w:pPr>
      <w:r w:rsidRPr="000B4518">
        <w:t>0 1 2 3 4 5 6 7 8 9 0 1 2 3 4 5 6 7 8 9 0 1 2 3 4 5 6 7 8 9 0 1</w:t>
      </w:r>
    </w:p>
    <w:p w14:paraId="2722EC40" w14:textId="77777777" w:rsidR="005347D8" w:rsidRPr="000B4518" w:rsidRDefault="005347D8" w:rsidP="005347D8">
      <w:pPr>
        <w:pStyle w:val="PL"/>
        <w:keepNext/>
        <w:keepLines/>
        <w:jc w:val="center"/>
        <w:rPr>
          <w:noProof w:val="0"/>
        </w:rPr>
      </w:pPr>
      <w:r w:rsidRPr="000B4518">
        <w:rPr>
          <w:noProof w:val="0"/>
        </w:rPr>
        <w:t>+-+-+-+-+-+-+-+-+-+-+-+-+-+-+-+-+-+-+-+-+-+-+-+-+-+-+-+-+-+-+-+-+</w:t>
      </w:r>
    </w:p>
    <w:p w14:paraId="01CE099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8521A54"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60C8DEC2" w14:textId="77777777" w:rsidR="005347D8" w:rsidRDefault="005347D8" w:rsidP="005347D8">
      <w:pPr>
        <w:pStyle w:val="PL"/>
        <w:jc w:val="center"/>
        <w:rPr>
          <w:color w:val="000000"/>
        </w:rPr>
      </w:pPr>
      <w:r>
        <w:rPr>
          <w:color w:val="000000"/>
        </w:rPr>
        <w:t>+-+-+-+-+-+-+-+-+-+-+-+-+-+-+-+-+-+-+-+-+-+-+-+-+-+-+-+-+-+-+-+-+</w:t>
      </w:r>
    </w:p>
    <w:p w14:paraId="1516ABF2"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21CF12DF" w14:textId="77777777" w:rsidR="005347D8" w:rsidRPr="000B4518" w:rsidRDefault="005347D8" w:rsidP="005347D8">
      <w:pPr>
        <w:pStyle w:val="PL"/>
        <w:jc w:val="center"/>
        <w:rPr>
          <w:color w:val="000000"/>
        </w:rPr>
      </w:pPr>
      <w:r>
        <w:rPr>
          <w:color w:val="000000"/>
        </w:rPr>
        <w:t>|                                                               |</w:t>
      </w:r>
    </w:p>
    <w:p w14:paraId="2013B215" w14:textId="77777777" w:rsidR="005347D8" w:rsidRPr="0012300F" w:rsidRDefault="005347D8" w:rsidP="005347D8">
      <w:pPr>
        <w:pStyle w:val="PL"/>
        <w:keepNext/>
        <w:keepLines/>
        <w:jc w:val="center"/>
      </w:pPr>
      <w:r w:rsidRPr="0012300F">
        <w:t>+-+-+-+-+-+-+-+-+-+-+-+-+-+-+-+-+</w:t>
      </w:r>
      <w:r w:rsidRPr="000B4518">
        <w:rPr>
          <w:noProof w:val="0"/>
        </w:rPr>
        <w:t>-+-+-+-+-+-+-+-+-+-+-+-+-+-+-+-</w:t>
      </w:r>
      <w:r w:rsidRPr="0012300F">
        <w:t>+</w:t>
      </w:r>
    </w:p>
    <w:bookmarkEnd w:id="1789"/>
    <w:p w14:paraId="2EA38488" w14:textId="77777777" w:rsidR="005347D8" w:rsidRDefault="005347D8" w:rsidP="005347D8">
      <w:pPr>
        <w:rPr>
          <w:lang w:eastAsia="x-none"/>
        </w:rPr>
      </w:pPr>
    </w:p>
    <w:p w14:paraId="52201206" w14:textId="77777777" w:rsidR="005347D8" w:rsidRDefault="005347D8" w:rsidP="005347D8">
      <w:pPr>
        <w:rPr>
          <w:lang w:eastAsia="x-none"/>
        </w:rPr>
      </w:pPr>
      <w:r>
        <w:rPr>
          <w:lang w:eastAsia="x-none"/>
        </w:rPr>
        <w:t>The &lt;SSRC field ID&gt; value is a binary value and is set according to table 9.2.3.1-1.</w:t>
      </w:r>
    </w:p>
    <w:p w14:paraId="336047FF" w14:textId="77777777" w:rsidR="005347D8" w:rsidRDefault="005347D8" w:rsidP="005347D8">
      <w:pPr>
        <w:rPr>
          <w:lang w:eastAsia="x-none"/>
        </w:rPr>
      </w:pPr>
      <w:r>
        <w:rPr>
          <w:lang w:eastAsia="x-none"/>
        </w:rPr>
        <w:t>The &lt;SSRC length&gt; value is a binary value and has the value '6'.</w:t>
      </w:r>
    </w:p>
    <w:p w14:paraId="0FB6D6FC"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746230C0" w14:textId="77777777" w:rsidR="005347D8" w:rsidRDefault="005347D8" w:rsidP="005347D8">
      <w:pPr>
        <w:rPr>
          <w:lang w:eastAsia="x-none"/>
        </w:rPr>
      </w:pPr>
      <w:r>
        <w:rPr>
          <w:lang w:eastAsia="x-none"/>
        </w:rPr>
        <w:t>The spare bits are set to zero.</w:t>
      </w:r>
    </w:p>
    <w:p w14:paraId="75F52038" w14:textId="77777777" w:rsidR="008B7004" w:rsidRDefault="008B7004" w:rsidP="00CB1EBE">
      <w:pPr>
        <w:pStyle w:val="Heading4"/>
        <w:ind w:left="0" w:firstLine="0"/>
        <w:rPr>
          <w:noProof/>
        </w:rPr>
      </w:pPr>
      <w:bookmarkStart w:id="1790" w:name="_Toc20208911"/>
      <w:bookmarkStart w:id="1791" w:name="_Toc36045022"/>
      <w:bookmarkStart w:id="1792" w:name="_Toc45216508"/>
      <w:bookmarkStart w:id="1793" w:name="_Toc98709969"/>
      <w:r>
        <w:rPr>
          <w:noProof/>
        </w:rPr>
        <w:t>9.2.3.17</w:t>
      </w:r>
      <w:r>
        <w:rPr>
          <w:noProof/>
        </w:rPr>
        <w:tab/>
        <w:t>Result</w:t>
      </w:r>
      <w:bookmarkEnd w:id="1790"/>
      <w:bookmarkEnd w:id="1791"/>
      <w:bookmarkEnd w:id="1792"/>
      <w:bookmarkEnd w:id="1793"/>
    </w:p>
    <w:p w14:paraId="57E208E4" w14:textId="77777777" w:rsidR="008B7004" w:rsidRPr="00A5463E" w:rsidRDefault="008B7004" w:rsidP="008B7004">
      <w:r w:rsidRPr="00A5463E">
        <w:t xml:space="preserve">The </w:t>
      </w:r>
      <w:r>
        <w:t>Result field conveys the result of the operation (e.g. success, failure).</w:t>
      </w:r>
    </w:p>
    <w:p w14:paraId="157BF91C" w14:textId="77777777" w:rsidR="008B7004" w:rsidRPr="00A5463E" w:rsidRDefault="008B7004" w:rsidP="008B7004">
      <w:r>
        <w:t>Table 9.2.3.17</w:t>
      </w:r>
      <w:r w:rsidRPr="00A5463E">
        <w:t xml:space="preserve">-1 describes the coding of the </w:t>
      </w:r>
      <w:r>
        <w:t>Result</w:t>
      </w:r>
      <w:r w:rsidRPr="00A5463E">
        <w:t xml:space="preserve"> field.</w:t>
      </w:r>
    </w:p>
    <w:p w14:paraId="50105853"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1947FD" w14:textId="77777777" w:rsidR="008B7004" w:rsidRPr="00A5463E" w:rsidRDefault="008B7004" w:rsidP="008B7004">
      <w:pPr>
        <w:pStyle w:val="PL"/>
        <w:jc w:val="center"/>
        <w:rPr>
          <w:noProof w:val="0"/>
        </w:rPr>
      </w:pPr>
      <w:bookmarkStart w:id="1794" w:name="_MCCTEMPBM_CRPT22840042___4"/>
      <w:r w:rsidRPr="00A5463E">
        <w:rPr>
          <w:noProof w:val="0"/>
        </w:rPr>
        <w:t>0                   1                   2                   3</w:t>
      </w:r>
    </w:p>
    <w:p w14:paraId="4AEB7499"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5E4FA8E" w14:textId="77777777" w:rsidR="008B7004" w:rsidRPr="00A5463E" w:rsidRDefault="008B7004" w:rsidP="008B7004">
      <w:pPr>
        <w:pStyle w:val="PL"/>
        <w:jc w:val="center"/>
        <w:rPr>
          <w:noProof w:val="0"/>
        </w:rPr>
      </w:pPr>
      <w:r w:rsidRPr="00A5463E">
        <w:rPr>
          <w:noProof w:val="0"/>
        </w:rPr>
        <w:lastRenderedPageBreak/>
        <w:t>+-+-+-+-+-+-+-+-+-+-+-+-+-+-+-+-+-+-+-+-+-+-+-+-+-+-+-+-+-+-+-+-+</w:t>
      </w:r>
    </w:p>
    <w:p w14:paraId="7C6D05C7"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D83AE9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3FCD7DBE" w14:textId="77777777" w:rsidR="008B7004" w:rsidRPr="00A5463E" w:rsidRDefault="008B7004" w:rsidP="008B7004">
      <w:pPr>
        <w:pStyle w:val="PL"/>
        <w:jc w:val="center"/>
      </w:pPr>
      <w:r w:rsidRPr="00A5463E">
        <w:t>+-+-+-+-+-+-+-+-+-+-+-+-+-+-+-+-+-+-+-+-+-+-+-+-+-+-+-+-+-+-+-+-+</w:t>
      </w:r>
    </w:p>
    <w:bookmarkEnd w:id="1794"/>
    <w:p w14:paraId="495DC65A" w14:textId="77777777" w:rsidR="008B7004" w:rsidRPr="00A5463E" w:rsidRDefault="008B7004" w:rsidP="008B7004"/>
    <w:p w14:paraId="2D8F4CDA" w14:textId="77777777" w:rsidR="008B7004" w:rsidRPr="00A5463E" w:rsidRDefault="008B7004" w:rsidP="008B7004">
      <w:r w:rsidRPr="00A5463E">
        <w:t>The &lt;</w:t>
      </w:r>
      <w:r>
        <w:t>Result</w:t>
      </w:r>
      <w:r w:rsidRPr="00A5463E">
        <w:t xml:space="preserve"> field ID&gt; value is a binary value and is set according to table 9.2.3.1-1.</w:t>
      </w:r>
    </w:p>
    <w:p w14:paraId="6D841F15"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00A96B4F"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7E8660C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43BC38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3C811FF" w14:textId="77777777" w:rsidR="008B7004" w:rsidRPr="00A5463E" w:rsidRDefault="008B7004" w:rsidP="00CB1EBE">
      <w:pPr>
        <w:pStyle w:val="Heading4"/>
      </w:pPr>
      <w:bookmarkStart w:id="1795" w:name="_Toc20208912"/>
      <w:bookmarkStart w:id="1796" w:name="_Toc36045023"/>
      <w:bookmarkStart w:id="1797" w:name="_Toc45216509"/>
      <w:bookmarkStart w:id="1798" w:name="_Toc98709970"/>
      <w:r>
        <w:t>9.2.3.18</w:t>
      </w:r>
      <w:r w:rsidRPr="00A5463E">
        <w:tab/>
        <w:t xml:space="preserve">Message </w:t>
      </w:r>
      <w:r>
        <w:t>Name</w:t>
      </w:r>
      <w:r w:rsidRPr="00A5463E">
        <w:t xml:space="preserve"> field</w:t>
      </w:r>
      <w:bookmarkEnd w:id="1795"/>
      <w:bookmarkEnd w:id="1796"/>
      <w:bookmarkEnd w:id="1797"/>
      <w:bookmarkEnd w:id="1798"/>
    </w:p>
    <w:p w14:paraId="2D6706DB"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647EC145" w14:textId="77777777" w:rsidR="008B7004" w:rsidRPr="00A5463E" w:rsidRDefault="008B7004" w:rsidP="008B7004">
      <w:r>
        <w:t>Table 9.2.3.18</w:t>
      </w:r>
      <w:r w:rsidRPr="00A5463E">
        <w:t xml:space="preserve">-1 describes the coding of the Message </w:t>
      </w:r>
      <w:r>
        <w:t>Name</w:t>
      </w:r>
      <w:r w:rsidRPr="00A5463E">
        <w:t xml:space="preserve"> field.</w:t>
      </w:r>
    </w:p>
    <w:p w14:paraId="6DC9595E" w14:textId="77777777" w:rsidR="008B7004" w:rsidRPr="00A5463E" w:rsidRDefault="008B7004" w:rsidP="008B7004">
      <w:pPr>
        <w:pStyle w:val="TH"/>
      </w:pPr>
      <w:r>
        <w:t>Table 9.2.3.18</w:t>
      </w:r>
      <w:r w:rsidRPr="00A5463E">
        <w:t xml:space="preserve">-1: Message </w:t>
      </w:r>
      <w:r>
        <w:t>Name</w:t>
      </w:r>
      <w:r w:rsidRPr="00A5463E">
        <w:t xml:space="preserve"> field coding</w:t>
      </w:r>
    </w:p>
    <w:p w14:paraId="60765B2A" w14:textId="77777777" w:rsidR="008B7004" w:rsidRPr="00A5463E" w:rsidRDefault="008B7004" w:rsidP="008B7004">
      <w:pPr>
        <w:pStyle w:val="PL"/>
        <w:keepNext/>
        <w:keepLines/>
        <w:jc w:val="center"/>
      </w:pPr>
      <w:bookmarkStart w:id="1799" w:name="_MCCTEMPBM_CRPT22840043___4"/>
      <w:r w:rsidRPr="00A5463E">
        <w:t>0                   1                   2                   3</w:t>
      </w:r>
    </w:p>
    <w:p w14:paraId="37944961" w14:textId="77777777" w:rsidR="008B7004" w:rsidRPr="00A5463E" w:rsidRDefault="008B7004" w:rsidP="008B7004">
      <w:pPr>
        <w:pStyle w:val="PL"/>
        <w:keepNext/>
        <w:keepLines/>
        <w:jc w:val="center"/>
      </w:pPr>
      <w:r w:rsidRPr="00A5463E">
        <w:t>0 1 2 3 4 5 6 7 8 9 0 1 2 3 4 5 6 7 8 9 0 1 2 3 4 5 6 7 8 9 0 1</w:t>
      </w:r>
    </w:p>
    <w:p w14:paraId="4ECFD006" w14:textId="77777777" w:rsidR="008B7004" w:rsidRPr="00A5463E" w:rsidRDefault="008B7004" w:rsidP="008B7004">
      <w:pPr>
        <w:pStyle w:val="PL"/>
        <w:keepNext/>
        <w:keepLines/>
        <w:jc w:val="center"/>
        <w:rPr>
          <w:noProof w:val="0"/>
        </w:rPr>
      </w:pPr>
      <w:r w:rsidRPr="00A5463E">
        <w:rPr>
          <w:noProof w:val="0"/>
        </w:rPr>
        <w:t>+-+-+-+-+-+-+-+-+-+-+-+-+-+-+-+-+-+-+-+-+-+-+-+-+-+-+-+-+-+-+-+-+</w:t>
      </w:r>
    </w:p>
    <w:p w14:paraId="156C6274"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7A09C1AC"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357D2E7" w14:textId="77777777" w:rsidR="008B7004" w:rsidRPr="00A5463E" w:rsidRDefault="008B7004" w:rsidP="008B7004">
      <w:pPr>
        <w:pStyle w:val="PL"/>
        <w:jc w:val="center"/>
      </w:pPr>
      <w:r w:rsidRPr="00A5463E">
        <w:t>+-+-+-+-+-+-+-+-+-+-+-+-+-+-+-+-+</w:t>
      </w:r>
      <w:r w:rsidRPr="00A5463E">
        <w:rPr>
          <w:noProof w:val="0"/>
        </w:rPr>
        <w:t>-+-+-+-+-+-+-+-+-+-+-+-+-+-+-+-</w:t>
      </w:r>
      <w:r w:rsidRPr="00A5463E">
        <w:t>+</w:t>
      </w:r>
    </w:p>
    <w:p w14:paraId="3B42C5A7"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BA57A6D" w14:textId="77777777" w:rsidR="008B7004" w:rsidRPr="00A5463E" w:rsidRDefault="008B7004" w:rsidP="008B7004">
      <w:pPr>
        <w:pStyle w:val="PL"/>
        <w:jc w:val="center"/>
      </w:pPr>
      <w:r w:rsidRPr="00A5463E">
        <w:t>+-+-+-+-+-+-+-+-+-+-+-+-+-+-+-+-+</w:t>
      </w:r>
      <w:r w:rsidRPr="00A5463E">
        <w:rPr>
          <w:noProof w:val="0"/>
        </w:rPr>
        <w:t>-+-+-+-+-+-+-+-+-+-+-+-+-+-+-+-</w:t>
      </w:r>
      <w:r w:rsidRPr="00A5463E">
        <w:t>+</w:t>
      </w:r>
    </w:p>
    <w:bookmarkEnd w:id="1799"/>
    <w:p w14:paraId="66566A82" w14:textId="77777777" w:rsidR="008B7004" w:rsidRPr="00A5463E" w:rsidRDefault="008B7004" w:rsidP="008B7004"/>
    <w:p w14:paraId="1C40DEF0" w14:textId="77777777" w:rsidR="008B7004" w:rsidRPr="00A5463E" w:rsidRDefault="008B7004" w:rsidP="008B7004">
      <w:r>
        <w:t>The &lt;Message Name</w:t>
      </w:r>
      <w:r w:rsidRPr="00A5463E">
        <w:t xml:space="preserve"> field ID&gt; value is a binary value and is set according to table 9.2.3.1-1.</w:t>
      </w:r>
    </w:p>
    <w:p w14:paraId="7FB54B44" w14:textId="77777777" w:rsidR="008B7004" w:rsidRPr="00A5463E" w:rsidRDefault="008B7004" w:rsidP="008B7004">
      <w:r>
        <w:t>The &lt;Message Name</w:t>
      </w:r>
      <w:r w:rsidRPr="00A5463E">
        <w:t xml:space="preserve"> Length&gt; value is a binary value and has the value '</w:t>
      </w:r>
      <w:r>
        <w:t>6</w:t>
      </w:r>
      <w:r w:rsidRPr="00A5463E">
        <w:t>'.</w:t>
      </w:r>
    </w:p>
    <w:p w14:paraId="691564BD" w14:textId="77777777" w:rsidR="008B7004" w:rsidRPr="00A5463E" w:rsidRDefault="008B7004" w:rsidP="008B7004">
      <w:r>
        <w:t>The &lt;Message Name</w:t>
      </w:r>
      <w:r w:rsidRPr="00A5463E">
        <w:t xml:space="preserve">&gt; value is as coded </w:t>
      </w:r>
      <w:r>
        <w:t>as the ascii name field in t</w:t>
      </w:r>
      <w:r w:rsidRPr="00A5463E">
        <w:t>able 9.1.2-1.</w:t>
      </w:r>
    </w:p>
    <w:p w14:paraId="74C69C5F" w14:textId="77777777" w:rsidR="008B7004" w:rsidRPr="00A5463E" w:rsidRDefault="008B7004" w:rsidP="008B7004">
      <w:r w:rsidRPr="00A5463E">
        <w:t>The spare bits are set to zero.</w:t>
      </w:r>
    </w:p>
    <w:p w14:paraId="0269D011" w14:textId="77777777" w:rsidR="00062123" w:rsidRPr="00A5463E" w:rsidRDefault="00062123" w:rsidP="00CB1EBE">
      <w:pPr>
        <w:pStyle w:val="Heading4"/>
      </w:pPr>
      <w:bookmarkStart w:id="1800" w:name="_Toc20208913"/>
      <w:bookmarkStart w:id="1801" w:name="_Toc36045024"/>
      <w:bookmarkStart w:id="1802" w:name="_Toc45216510"/>
      <w:bookmarkStart w:id="1803" w:name="_Toc98709971"/>
      <w:r>
        <w:t>9.2.3.19</w:t>
      </w:r>
      <w:r w:rsidRPr="00A5463E">
        <w:tab/>
      </w:r>
      <w:r>
        <w:t xml:space="preserve">Reception </w:t>
      </w:r>
      <w:r w:rsidRPr="00A5463E">
        <w:t>Priority field</w:t>
      </w:r>
      <w:bookmarkEnd w:id="1800"/>
      <w:bookmarkEnd w:id="1801"/>
      <w:bookmarkEnd w:id="1802"/>
      <w:bookmarkEnd w:id="1803"/>
    </w:p>
    <w:p w14:paraId="305FD0DA"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6DC0945"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25C9740"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55233D67" w14:textId="77777777" w:rsidR="00062123" w:rsidRPr="00A5463E" w:rsidRDefault="00062123" w:rsidP="00062123">
      <w:pPr>
        <w:pStyle w:val="PL"/>
        <w:jc w:val="center"/>
        <w:rPr>
          <w:noProof w:val="0"/>
        </w:rPr>
      </w:pPr>
      <w:bookmarkStart w:id="1804" w:name="_MCCTEMPBM_CRPT22840044___4"/>
      <w:r w:rsidRPr="00A5463E">
        <w:rPr>
          <w:noProof w:val="0"/>
        </w:rPr>
        <w:t>0                   1                   2                   3</w:t>
      </w:r>
    </w:p>
    <w:p w14:paraId="43F7796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07F8335E" w14:textId="77777777" w:rsidR="00062123" w:rsidRPr="00A5463E" w:rsidRDefault="00062123" w:rsidP="00062123">
      <w:pPr>
        <w:pStyle w:val="PL"/>
        <w:jc w:val="center"/>
        <w:rPr>
          <w:noProof w:val="0"/>
        </w:rPr>
      </w:pPr>
      <w:r w:rsidRPr="00A5463E">
        <w:rPr>
          <w:noProof w:val="0"/>
        </w:rPr>
        <w:t>+-+-+-+-+-+-+-+-+-+-+-+-+-+-+-+-+-+-+-+-+-+-+-+-+-+-+-+-+-+-+-+-+</w:t>
      </w:r>
    </w:p>
    <w:p w14:paraId="57D7484E"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78FDCA26" w14:textId="77777777" w:rsidR="00062123" w:rsidRPr="00A5463E" w:rsidRDefault="00062123" w:rsidP="00062123">
      <w:pPr>
        <w:pStyle w:val="PL"/>
        <w:jc w:val="center"/>
      </w:pPr>
      <w:r w:rsidRPr="00A5463E">
        <w:t>|Priority       |Priority       |Priority       |               |</w:t>
      </w:r>
    </w:p>
    <w:p w14:paraId="3B4110A3" w14:textId="77777777" w:rsidR="00062123" w:rsidRPr="00A5463E" w:rsidRDefault="00062123" w:rsidP="00062123">
      <w:pPr>
        <w:pStyle w:val="PL"/>
        <w:jc w:val="center"/>
      </w:pPr>
      <w:r w:rsidRPr="00A5463E">
        <w:t>|field ID value |Length value   |value          |               |</w:t>
      </w:r>
    </w:p>
    <w:p w14:paraId="4A28085E" w14:textId="77777777" w:rsidR="00062123" w:rsidRPr="00A5463E" w:rsidRDefault="00062123" w:rsidP="00062123">
      <w:pPr>
        <w:pStyle w:val="PL"/>
        <w:jc w:val="center"/>
      </w:pPr>
      <w:r w:rsidRPr="00A5463E">
        <w:t>+-+-+-+-+-+-+-+-+-+-+-+-+-+-+-+-+-+-+-+-+-+-+-+-+-+-+-+-+-+-+-+-+</w:t>
      </w:r>
    </w:p>
    <w:bookmarkEnd w:id="1804"/>
    <w:p w14:paraId="7CD5DF1A" w14:textId="77777777" w:rsidR="00062123" w:rsidRPr="00A5463E" w:rsidRDefault="00062123" w:rsidP="00062123"/>
    <w:p w14:paraId="33DCEA4C"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3D153735"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71F3BEA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2EE6C532" w14:textId="77777777" w:rsidR="00062123" w:rsidRPr="00617507" w:rsidRDefault="00062123" w:rsidP="00062123">
      <w:pPr>
        <w:rPr>
          <w:noProof/>
        </w:rPr>
      </w:pPr>
      <w:r w:rsidRPr="00A5463E">
        <w:t>The spare bits are set to zero.</w:t>
      </w:r>
    </w:p>
    <w:p w14:paraId="6627DA9D" w14:textId="77777777" w:rsidR="00D33CAD" w:rsidRPr="000B4518" w:rsidRDefault="00D33CAD" w:rsidP="00CB1EBE">
      <w:pPr>
        <w:pStyle w:val="Heading4"/>
      </w:pPr>
      <w:bookmarkStart w:id="1805" w:name="_Toc20208914"/>
      <w:bookmarkStart w:id="1806" w:name="_Toc36045025"/>
      <w:bookmarkStart w:id="1807" w:name="_Toc45216511"/>
      <w:bookmarkStart w:id="1808" w:name="_Toc98709972"/>
      <w:r>
        <w:t>9.2.3.</w:t>
      </w:r>
      <w:r w:rsidRPr="009559DD">
        <w:t>20</w:t>
      </w:r>
      <w:r w:rsidRPr="000B4518">
        <w:tab/>
        <w:t>MC</w:t>
      </w:r>
      <w:r>
        <w:t>Video</w:t>
      </w:r>
      <w:r w:rsidRPr="000B4518">
        <w:t xml:space="preserve"> Group Identity field</w:t>
      </w:r>
      <w:bookmarkEnd w:id="1805"/>
      <w:bookmarkEnd w:id="1806"/>
      <w:bookmarkEnd w:id="1807"/>
      <w:bookmarkEnd w:id="1808"/>
    </w:p>
    <w:p w14:paraId="21FAB5DE"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A1FD0A7"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219469B1"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55A768AB" w14:textId="77777777" w:rsidR="00D33CAD" w:rsidRPr="000B4518" w:rsidRDefault="00D33CAD" w:rsidP="00D33CAD">
      <w:pPr>
        <w:pStyle w:val="PL"/>
        <w:keepNext/>
        <w:keepLines/>
        <w:jc w:val="center"/>
        <w:rPr>
          <w:noProof w:val="0"/>
        </w:rPr>
      </w:pPr>
      <w:bookmarkStart w:id="1809" w:name="_MCCTEMPBM_CRPT22840045___4"/>
      <w:r w:rsidRPr="000B4518">
        <w:rPr>
          <w:noProof w:val="0"/>
        </w:rPr>
        <w:t>0                   1                   2                   3</w:t>
      </w:r>
    </w:p>
    <w:p w14:paraId="126738E6"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1CFE7BB1" w14:textId="77777777" w:rsidR="00D33CAD" w:rsidRPr="000B4518" w:rsidRDefault="00D33CAD" w:rsidP="00D33CAD">
      <w:pPr>
        <w:pStyle w:val="PL"/>
        <w:keepNext/>
        <w:keepLines/>
        <w:jc w:val="center"/>
        <w:rPr>
          <w:noProof w:val="0"/>
        </w:rPr>
      </w:pPr>
      <w:r w:rsidRPr="000B4518">
        <w:rPr>
          <w:noProof w:val="0"/>
        </w:rPr>
        <w:t>+-+-+-+-+-+-+-+-+-+-+-+-+-+-+-+-+-+-+-+-+-+-+-+-+-+-+-+-+-+-+-+-+</w:t>
      </w:r>
    </w:p>
    <w:p w14:paraId="69DBE840"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3469CCDF" w14:textId="77777777" w:rsidR="00D33CAD" w:rsidRPr="000B4518" w:rsidRDefault="00D33CAD" w:rsidP="00D33CAD">
      <w:pPr>
        <w:pStyle w:val="PL"/>
        <w:keepNext/>
        <w:keepLines/>
        <w:jc w:val="center"/>
      </w:pPr>
      <w:r w:rsidRPr="000B4518">
        <w:t>|identity field |identity field |                               |</w:t>
      </w:r>
    </w:p>
    <w:p w14:paraId="59E556E2"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4E430E11" w14:textId="77777777" w:rsidR="00D33CAD" w:rsidRPr="000B4518" w:rsidRDefault="00D33CAD" w:rsidP="00D33CAD">
      <w:pPr>
        <w:pStyle w:val="PL"/>
        <w:keepNext/>
        <w:keepLines/>
        <w:jc w:val="center"/>
      </w:pPr>
      <w:r w:rsidRPr="000B4518">
        <w:t>+-+-+-+-+-+-+-+-+-+-+-+-+-+-+-+-+                               :</w:t>
      </w:r>
    </w:p>
    <w:p w14:paraId="7D7F8694" w14:textId="77777777" w:rsidR="00D33CAD" w:rsidRPr="000B4518" w:rsidRDefault="00D33CAD" w:rsidP="00D33CAD">
      <w:pPr>
        <w:pStyle w:val="PL"/>
        <w:keepNext/>
        <w:keepLines/>
        <w:jc w:val="center"/>
      </w:pPr>
      <w:r w:rsidRPr="000B4518">
        <w:t>:                                            (Padding)          :</w:t>
      </w:r>
    </w:p>
    <w:p w14:paraId="205AC4E4" w14:textId="77777777" w:rsidR="00D33CAD" w:rsidRPr="000B4518" w:rsidRDefault="00D33CAD" w:rsidP="00D33CAD">
      <w:pPr>
        <w:pStyle w:val="PL"/>
        <w:keepNext/>
        <w:keepLines/>
        <w:jc w:val="center"/>
      </w:pPr>
      <w:r w:rsidRPr="000B4518">
        <w:t>+-+-+-+-+-+-+-+-+-+-+-+-+-+-+-+-+-+-+-+-+-+-+-+-+-+-+-+-+-+-+-+-+</w:t>
      </w:r>
    </w:p>
    <w:bookmarkEnd w:id="1809"/>
    <w:p w14:paraId="554032AC" w14:textId="77777777" w:rsidR="00D33CAD" w:rsidRPr="000B4518" w:rsidRDefault="00D33CAD" w:rsidP="00D33CAD">
      <w:pPr>
        <w:rPr>
          <w:lang w:eastAsia="x-none"/>
        </w:rPr>
      </w:pPr>
    </w:p>
    <w:p w14:paraId="1AE4D42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57AB32E2"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5DCBDEB8"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712C11C8"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2B316CC"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6B7E74BC" w14:textId="77777777" w:rsidR="00D33CAD" w:rsidRPr="000B4518" w:rsidRDefault="00D33CAD" w:rsidP="00D33CAD"/>
    <w:p w14:paraId="6D514E53"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7CF8A94" w14:textId="77777777" w:rsidR="00D314C5" w:rsidRPr="00A5463E" w:rsidRDefault="00D314C5" w:rsidP="00CB1EBE">
      <w:pPr>
        <w:pStyle w:val="Heading4"/>
      </w:pPr>
      <w:bookmarkStart w:id="1810" w:name="_Toc20208915"/>
      <w:bookmarkStart w:id="1811" w:name="_Toc36045026"/>
      <w:bookmarkStart w:id="1812" w:name="_Toc45216512"/>
      <w:bookmarkStart w:id="1813" w:name="_Toc98709973"/>
      <w:r w:rsidRPr="00A5463E">
        <w:t>9.2.3.</w:t>
      </w:r>
      <w:r>
        <w:t>21</w:t>
      </w:r>
      <w:r w:rsidRPr="00A5463E">
        <w:tab/>
      </w:r>
      <w:r w:rsidRPr="001879C2">
        <w:t>Reception Mode</w:t>
      </w:r>
      <w:r>
        <w:t xml:space="preserve"> Field</w:t>
      </w:r>
      <w:bookmarkEnd w:id="1813"/>
    </w:p>
    <w:p w14:paraId="200432E6" w14:textId="77777777" w:rsidR="00D314C5" w:rsidRPr="00A5463E" w:rsidRDefault="00D314C5" w:rsidP="00D314C5">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5C2160F1" w14:textId="77777777" w:rsidR="00D314C5" w:rsidRPr="00A5463E" w:rsidRDefault="00D314C5" w:rsidP="00D314C5">
      <w:r w:rsidRPr="00A5463E">
        <w:t>Table 9.2.3.</w:t>
      </w:r>
      <w:r>
        <w:t>21</w:t>
      </w:r>
      <w:r w:rsidRPr="00A5463E">
        <w:t>-1 describes the coding of the Permission to Request the Transmission field.</w:t>
      </w:r>
    </w:p>
    <w:p w14:paraId="0790F105" w14:textId="77777777" w:rsidR="00D314C5" w:rsidRDefault="00D314C5" w:rsidP="00D314C5">
      <w:pPr>
        <w:pStyle w:val="TH"/>
      </w:pPr>
      <w:r w:rsidRPr="00A5463E">
        <w:t>Table 9.2.3.</w:t>
      </w:r>
      <w:r>
        <w:t>21</w:t>
      </w:r>
      <w:r w:rsidRPr="00A5463E">
        <w:t xml:space="preserve">-1: </w:t>
      </w:r>
      <w:r>
        <w:t>Reception Mode</w:t>
      </w:r>
      <w:r w:rsidRPr="00A5463E">
        <w:t xml:space="preserve"> field coding</w:t>
      </w:r>
    </w:p>
    <w:p w14:paraId="5E7AFCC5" w14:textId="77777777" w:rsidR="00D314C5" w:rsidRPr="00A5463E" w:rsidRDefault="00D314C5" w:rsidP="00D314C5">
      <w:pPr>
        <w:pStyle w:val="PL"/>
        <w:keepNext/>
        <w:keepLines/>
        <w:jc w:val="center"/>
      </w:pPr>
      <w:bookmarkStart w:id="1814" w:name="_MCCTEMPBM_CRPT22840046___4"/>
      <w:r w:rsidRPr="00A5463E">
        <w:t>0                   1                   2                   3</w:t>
      </w:r>
    </w:p>
    <w:p w14:paraId="2F3FF4FF" w14:textId="77777777" w:rsidR="00D314C5" w:rsidRPr="00A5463E" w:rsidRDefault="00D314C5" w:rsidP="00D314C5">
      <w:pPr>
        <w:pStyle w:val="PL"/>
        <w:keepNext/>
        <w:keepLines/>
        <w:jc w:val="center"/>
      </w:pPr>
      <w:r w:rsidRPr="00A5463E">
        <w:t>0 1 2 3 4 5 6 7 8 9 0 1 2 3 4 5 6 7 8 9 0 1 2 3 4 5 6 7 8 9 0 1</w:t>
      </w:r>
    </w:p>
    <w:p w14:paraId="43A6B5E6" w14:textId="77777777" w:rsidR="00D314C5" w:rsidRPr="00A5463E" w:rsidRDefault="00D314C5" w:rsidP="00D314C5">
      <w:pPr>
        <w:pStyle w:val="PL"/>
        <w:keepNext/>
        <w:keepLines/>
        <w:jc w:val="center"/>
        <w:rPr>
          <w:noProof w:val="0"/>
        </w:rPr>
      </w:pPr>
      <w:r w:rsidRPr="00A5463E">
        <w:rPr>
          <w:noProof w:val="0"/>
        </w:rPr>
        <w:t>+-+-+-+-+-+-+-+-+-+-+-+-+-+-+-+-+-+-+-+-+-+-+-+-+-+-+-+-+-+-+-+-+</w:t>
      </w:r>
    </w:p>
    <w:p w14:paraId="6D9D1B88" w14:textId="77777777" w:rsidR="00D314C5" w:rsidRPr="00A5463E" w:rsidRDefault="00D314C5" w:rsidP="00D314C5">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3F362E96" w14:textId="77777777" w:rsidR="00D314C5" w:rsidRPr="00A5463E" w:rsidRDefault="00D314C5" w:rsidP="00D314C5">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1CA605D7" w14:textId="77777777" w:rsidR="00D314C5" w:rsidRPr="00A5463E" w:rsidRDefault="00D314C5" w:rsidP="00D314C5">
      <w:pPr>
        <w:pStyle w:val="PL"/>
        <w:jc w:val="center"/>
        <w:rPr>
          <w:color w:val="000000"/>
        </w:rPr>
      </w:pPr>
      <w:r w:rsidRPr="00A5463E">
        <w:rPr>
          <w:color w:val="000000"/>
        </w:rPr>
        <w:t>|field ID value |Length value   |                               |</w:t>
      </w:r>
    </w:p>
    <w:p w14:paraId="283AB850" w14:textId="77777777" w:rsidR="00D314C5" w:rsidRDefault="00D314C5" w:rsidP="00D314C5">
      <w:pPr>
        <w:pStyle w:val="PL"/>
        <w:keepNext/>
        <w:keepLines/>
        <w:jc w:val="center"/>
      </w:pPr>
      <w:r w:rsidRPr="00A5463E">
        <w:t>+-+-+-+-+-+-+-+-+-+-+-+-+-+-+-+-+</w:t>
      </w:r>
      <w:r w:rsidRPr="00A5463E">
        <w:rPr>
          <w:noProof w:val="0"/>
        </w:rPr>
        <w:t>-+-+-+-+-+-+-+-+-+-+-+-+-+-+-+-</w:t>
      </w:r>
      <w:r w:rsidRPr="00A5463E">
        <w:t>+</w:t>
      </w:r>
    </w:p>
    <w:p w14:paraId="6FBD992B" w14:textId="77777777" w:rsidR="00D314C5" w:rsidRDefault="00D314C5" w:rsidP="00D314C5">
      <w:pPr>
        <w:pStyle w:val="PL"/>
        <w:keepNext/>
        <w:keepLines/>
        <w:jc w:val="center"/>
      </w:pPr>
    </w:p>
    <w:p w14:paraId="57AA0B18" w14:textId="77777777" w:rsidR="00D314C5" w:rsidRPr="00A5463E" w:rsidRDefault="00D314C5" w:rsidP="00D314C5">
      <w:pPr>
        <w:pStyle w:val="PL"/>
        <w:keepNext/>
        <w:keepLines/>
        <w:jc w:val="center"/>
      </w:pPr>
    </w:p>
    <w:bookmarkEnd w:id="1814"/>
    <w:p w14:paraId="317876F4" w14:textId="77777777" w:rsidR="00D314C5" w:rsidRPr="00A5463E" w:rsidRDefault="00D314C5" w:rsidP="00D314C5">
      <w:r w:rsidRPr="00A5463E">
        <w:t>The &lt;</w:t>
      </w:r>
      <w:r>
        <w:t>Reception Mode</w:t>
      </w:r>
      <w:r w:rsidRPr="00A5463E">
        <w:t xml:space="preserve"> field ID&gt; value is a binary value and is set according to table 9.2.3.1-1.</w:t>
      </w:r>
    </w:p>
    <w:p w14:paraId="7578434F" w14:textId="77777777" w:rsidR="00D314C5" w:rsidRPr="00A5463E" w:rsidRDefault="00D314C5" w:rsidP="00D314C5">
      <w:r w:rsidRPr="00A5463E">
        <w:t>The &lt;</w:t>
      </w:r>
      <w:r>
        <w:t>Reception Mode Length</w:t>
      </w:r>
      <w:r w:rsidRPr="00A5463E">
        <w:t>&gt; value is a binary value and has the value '2' indicating the total length in octets of the &lt;</w:t>
      </w:r>
      <w:r>
        <w:t>Reception Mode</w:t>
      </w:r>
      <w:r w:rsidRPr="00A5463E">
        <w:t>&gt; value item.</w:t>
      </w:r>
    </w:p>
    <w:p w14:paraId="21BB1148" w14:textId="77777777" w:rsidR="00D314C5" w:rsidRPr="00A5463E" w:rsidRDefault="00D314C5" w:rsidP="00D314C5">
      <w:r w:rsidRPr="00A5463E">
        <w:lastRenderedPageBreak/>
        <w:t>The &lt;</w:t>
      </w:r>
      <w:r w:rsidRPr="00CC3BD0">
        <w:t xml:space="preserve"> </w:t>
      </w:r>
      <w:r>
        <w:t>Reception Mode</w:t>
      </w:r>
      <w:r w:rsidRPr="00A5463E">
        <w:t xml:space="preserve"> &gt; value is binary and coded as follows:</w:t>
      </w:r>
    </w:p>
    <w:p w14:paraId="2092BA12" w14:textId="77777777" w:rsidR="00D314C5" w:rsidRPr="00A5463E" w:rsidRDefault="00D314C5" w:rsidP="00D314C5">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37F8FFE2" w14:textId="77777777" w:rsidR="00D314C5" w:rsidRPr="00A5463E" w:rsidRDefault="00D314C5" w:rsidP="00D314C5">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6336B412" w14:textId="77777777" w:rsidR="00A5463E" w:rsidRPr="00A5463E" w:rsidRDefault="00A5463E" w:rsidP="00CB1EBE">
      <w:pPr>
        <w:pStyle w:val="Heading3"/>
      </w:pPr>
      <w:bookmarkStart w:id="1815" w:name="_Toc98709974"/>
      <w:r w:rsidRPr="00A5463E">
        <w:t>9.2.4</w:t>
      </w:r>
      <w:r w:rsidRPr="00A5463E">
        <w:tab/>
        <w:t>Transmission Request message</w:t>
      </w:r>
      <w:bookmarkEnd w:id="1810"/>
      <w:bookmarkEnd w:id="1811"/>
      <w:bookmarkEnd w:id="1812"/>
      <w:bookmarkEnd w:id="1815"/>
    </w:p>
    <w:p w14:paraId="44A7025C" w14:textId="77777777" w:rsidR="00A5463E" w:rsidRPr="00A5463E" w:rsidRDefault="00A5463E" w:rsidP="00A5463E">
      <w:r w:rsidRPr="00A5463E">
        <w:t xml:space="preserve">The Transmission Request message is a request from a transmission participant to get permission to send media. </w:t>
      </w:r>
    </w:p>
    <w:p w14:paraId="56126BDF" w14:textId="77777777" w:rsidR="00A5463E" w:rsidRPr="00A5463E" w:rsidRDefault="00A5463E" w:rsidP="00A5463E">
      <w:r w:rsidRPr="00A5463E">
        <w:t>Table 9.2.4-1 shows the content of the Transmission Request message.</w:t>
      </w:r>
    </w:p>
    <w:p w14:paraId="1BC12BCC" w14:textId="77777777" w:rsidR="00A5463E" w:rsidRPr="00A5463E" w:rsidRDefault="00A5463E" w:rsidP="00A5463E">
      <w:pPr>
        <w:pStyle w:val="TH"/>
      </w:pPr>
      <w:r w:rsidRPr="00A5463E">
        <w:t>Table 9.2.4-1: Transmission Request message</w:t>
      </w:r>
    </w:p>
    <w:p w14:paraId="5CB9E628" w14:textId="77777777" w:rsidR="00A5463E" w:rsidRPr="00A5463E" w:rsidRDefault="00A5463E" w:rsidP="00A5463E">
      <w:pPr>
        <w:pStyle w:val="PL"/>
        <w:keepNext/>
        <w:keepLines/>
        <w:jc w:val="center"/>
        <w:rPr>
          <w:noProof w:val="0"/>
        </w:rPr>
      </w:pPr>
      <w:bookmarkStart w:id="1816" w:name="_MCCTEMPBM_CRPT22840047___4"/>
      <w:r w:rsidRPr="00A5463E">
        <w:rPr>
          <w:noProof w:val="0"/>
        </w:rPr>
        <w:t>0                   1                   2                   3</w:t>
      </w:r>
    </w:p>
    <w:p w14:paraId="62BF7D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3C7459" w14:textId="77777777" w:rsidR="00A5463E" w:rsidRPr="00A5463E" w:rsidRDefault="00A5463E" w:rsidP="00A5463E">
      <w:pPr>
        <w:pStyle w:val="PL"/>
        <w:keepNext/>
        <w:keepLines/>
        <w:jc w:val="center"/>
        <w:rPr>
          <w:noProof w:val="0"/>
        </w:rPr>
      </w:pPr>
      <w:r w:rsidRPr="00A5463E">
        <w:rPr>
          <w:noProof w:val="0"/>
        </w:rPr>
        <w:t>+-+-+-+-+-+-+-+-+-+-+-+-+-+-+-+-+-+-+-+-+-+-+-+-+-+-+-+-+-+-+-+-+</w:t>
      </w:r>
    </w:p>
    <w:p w14:paraId="154876CA" w14:textId="77777777" w:rsidR="00A5463E" w:rsidRPr="00A5463E" w:rsidRDefault="00A5463E" w:rsidP="00A5463E">
      <w:pPr>
        <w:pStyle w:val="PL"/>
        <w:keepNext/>
        <w:keepLines/>
        <w:jc w:val="center"/>
        <w:rPr>
          <w:noProof w:val="0"/>
        </w:rPr>
      </w:pPr>
      <w:r w:rsidRPr="00A5463E">
        <w:rPr>
          <w:noProof w:val="0"/>
        </w:rPr>
        <w:t>|V=2|P| Subtype |   PT=APP=204  |          length               |</w:t>
      </w:r>
    </w:p>
    <w:p w14:paraId="1801F1E9" w14:textId="77777777" w:rsidR="00A5463E" w:rsidRPr="00A5463E" w:rsidRDefault="00A5463E" w:rsidP="00A5463E">
      <w:pPr>
        <w:pStyle w:val="PL"/>
        <w:keepNext/>
        <w:keepLines/>
        <w:jc w:val="center"/>
        <w:rPr>
          <w:noProof w:val="0"/>
        </w:rPr>
      </w:pPr>
      <w:r w:rsidRPr="00A5463E">
        <w:rPr>
          <w:noProof w:val="0"/>
        </w:rPr>
        <w:t>+-+-+-+-+-+-+-+-+-+-+-+-+-+-+-+-+-+-+-+-+-+-+-+-+-+-+-+-+-+-+-+-+</w:t>
      </w:r>
    </w:p>
    <w:p w14:paraId="1DAA38E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655FE24" w14:textId="77777777" w:rsidR="00A5463E" w:rsidRPr="00A5463E" w:rsidRDefault="00A5463E" w:rsidP="00A5463E">
      <w:pPr>
        <w:pStyle w:val="PL"/>
        <w:keepNext/>
        <w:keepLines/>
        <w:jc w:val="center"/>
        <w:rPr>
          <w:noProof w:val="0"/>
        </w:rPr>
      </w:pPr>
      <w:r w:rsidRPr="00A5463E">
        <w:rPr>
          <w:noProof w:val="0"/>
        </w:rPr>
        <w:t>+-+-+-+-+-+-+-+-+-+-+-+-+-+-+-+-+-+-+-+-+-+-+-+-+-+-+-+-+-+-+-+-+</w:t>
      </w:r>
    </w:p>
    <w:p w14:paraId="4C03671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996F084" w14:textId="77777777" w:rsidR="00A5463E" w:rsidRPr="00A5463E" w:rsidRDefault="00A5463E" w:rsidP="00A5463E">
      <w:pPr>
        <w:pStyle w:val="PL"/>
        <w:keepNext/>
        <w:keepLines/>
        <w:jc w:val="center"/>
        <w:rPr>
          <w:noProof w:val="0"/>
        </w:rPr>
      </w:pPr>
      <w:r w:rsidRPr="00A5463E">
        <w:rPr>
          <w:noProof w:val="0"/>
        </w:rPr>
        <w:t>+-+-+-+-+-+-+-+-+-+-+-+-+-+-+-+-+-+-+-+-+-+-+-+-+-+-+-+-+-+-+-+-+</w:t>
      </w:r>
    </w:p>
    <w:p w14:paraId="6E95C7E6" w14:textId="77777777" w:rsidR="00A5463E" w:rsidRPr="00A5463E" w:rsidRDefault="00A5463E" w:rsidP="00A5463E">
      <w:pPr>
        <w:pStyle w:val="PL"/>
        <w:keepNext/>
        <w:keepLines/>
        <w:jc w:val="center"/>
        <w:rPr>
          <w:noProof w:val="0"/>
        </w:rPr>
      </w:pPr>
      <w:r w:rsidRPr="00A5463E">
        <w:rPr>
          <w:noProof w:val="0"/>
        </w:rPr>
        <w:t>|                Transmission Priority field                    |</w:t>
      </w:r>
    </w:p>
    <w:p w14:paraId="0322BB7E" w14:textId="77777777" w:rsidR="00A5463E" w:rsidRPr="00A5463E" w:rsidRDefault="00A5463E" w:rsidP="00A5463E">
      <w:pPr>
        <w:pStyle w:val="PL"/>
        <w:keepNext/>
        <w:keepLines/>
        <w:jc w:val="center"/>
        <w:rPr>
          <w:noProof w:val="0"/>
        </w:rPr>
      </w:pPr>
      <w:r w:rsidRPr="00A5463E">
        <w:rPr>
          <w:noProof w:val="0"/>
        </w:rPr>
        <w:t>+-+-+-+-+-+-+-+-+-+-+-+-+-+-+-+-+-+-+-+-+-+-+-+-+-+-+-+-+-+-+-+-+</w:t>
      </w:r>
    </w:p>
    <w:p w14:paraId="667F8AD7" w14:textId="77777777" w:rsidR="00A5463E" w:rsidRPr="00A5463E" w:rsidRDefault="00A5463E" w:rsidP="00A5463E">
      <w:pPr>
        <w:pStyle w:val="PL"/>
        <w:keepNext/>
        <w:keepLines/>
        <w:jc w:val="center"/>
        <w:rPr>
          <w:noProof w:val="0"/>
        </w:rPr>
      </w:pPr>
      <w:r w:rsidRPr="00A5463E">
        <w:rPr>
          <w:noProof w:val="0"/>
        </w:rPr>
        <w:t>:                       User ID field                           :</w:t>
      </w:r>
    </w:p>
    <w:p w14:paraId="45FE518B" w14:textId="77777777" w:rsidR="00A5463E" w:rsidRPr="00A5463E" w:rsidRDefault="00A5463E" w:rsidP="00A5463E">
      <w:pPr>
        <w:pStyle w:val="PL"/>
        <w:keepNext/>
        <w:keepLines/>
        <w:jc w:val="center"/>
        <w:rPr>
          <w:noProof w:val="0"/>
        </w:rPr>
      </w:pPr>
      <w:r w:rsidRPr="00A5463E">
        <w:rPr>
          <w:noProof w:val="0"/>
        </w:rPr>
        <w:t>+-+-+-+-+-+-+-+-+-+-+-+-+-+-+-+-+-+-+-+-+-+-+-+-+-+-+-+-+-+-+-+-+</w:t>
      </w:r>
    </w:p>
    <w:p w14:paraId="488B2081" w14:textId="77777777" w:rsidR="00A5463E" w:rsidRPr="00A5463E" w:rsidRDefault="00A5463E" w:rsidP="00A5463E">
      <w:pPr>
        <w:pStyle w:val="PL"/>
        <w:keepNext/>
        <w:keepLines/>
        <w:jc w:val="center"/>
        <w:rPr>
          <w:noProof w:val="0"/>
        </w:rPr>
      </w:pPr>
      <w:r w:rsidRPr="00A5463E">
        <w:rPr>
          <w:noProof w:val="0"/>
        </w:rPr>
        <w:t>|                Transmission Indicator field                   |</w:t>
      </w:r>
    </w:p>
    <w:p w14:paraId="1C6ADAFE" w14:textId="77777777" w:rsidR="00A5463E" w:rsidRPr="00A5463E" w:rsidRDefault="00A5463E" w:rsidP="00A5463E">
      <w:pPr>
        <w:pStyle w:val="PL"/>
        <w:keepNext/>
        <w:keepLines/>
        <w:jc w:val="center"/>
        <w:rPr>
          <w:noProof w:val="0"/>
        </w:rPr>
      </w:pPr>
      <w:r w:rsidRPr="00A5463E">
        <w:rPr>
          <w:noProof w:val="0"/>
        </w:rPr>
        <w:t>+-+-+-+-+-+-+-+-+-+-+-+-+-+-+-+-+-+-+-+-+-+-+-+-+-+-+-+-+-+-+-+-+</w:t>
      </w:r>
    </w:p>
    <w:bookmarkEnd w:id="1816"/>
    <w:p w14:paraId="4A600BDA" w14:textId="77777777" w:rsidR="00A5463E" w:rsidRPr="00A5463E" w:rsidRDefault="00A5463E" w:rsidP="00A5463E"/>
    <w:p w14:paraId="61B39245" w14:textId="77777777" w:rsidR="00A5463E" w:rsidRPr="00A5463E" w:rsidRDefault="00A5463E" w:rsidP="00A5463E">
      <w:r w:rsidRPr="00A5463E">
        <w:t>With the exception of the three first 32-bit words the order of the fields are irrelevant.</w:t>
      </w:r>
    </w:p>
    <w:p w14:paraId="40FF465F" w14:textId="77777777" w:rsidR="00A5463E" w:rsidRPr="00A5463E" w:rsidRDefault="00A5463E" w:rsidP="00A5463E">
      <w:pPr>
        <w:rPr>
          <w:b/>
          <w:u w:val="single"/>
        </w:rPr>
      </w:pPr>
      <w:r w:rsidRPr="00A5463E">
        <w:rPr>
          <w:b/>
          <w:u w:val="single"/>
        </w:rPr>
        <w:t>Subtype:</w:t>
      </w:r>
    </w:p>
    <w:p w14:paraId="1C3B742B" w14:textId="77777777" w:rsidR="00A5463E" w:rsidRPr="00A5463E" w:rsidRDefault="00A5463E" w:rsidP="00A5463E">
      <w:r w:rsidRPr="00A5463E">
        <w:t>The subtype is coded according to table 9.2.2</w:t>
      </w:r>
      <w:r w:rsidR="00037BD2">
        <w:t>.1</w:t>
      </w:r>
      <w:r w:rsidRPr="00A5463E">
        <w:t>-1.</w:t>
      </w:r>
    </w:p>
    <w:p w14:paraId="2FE45E4E" w14:textId="77777777" w:rsidR="00A5463E" w:rsidRPr="00A5463E" w:rsidRDefault="00A5463E" w:rsidP="00A5463E">
      <w:pPr>
        <w:rPr>
          <w:b/>
          <w:u w:val="single"/>
        </w:rPr>
      </w:pPr>
      <w:r w:rsidRPr="00A5463E">
        <w:rPr>
          <w:b/>
          <w:u w:val="single"/>
        </w:rPr>
        <w:t>Length:</w:t>
      </w:r>
    </w:p>
    <w:p w14:paraId="67029127" w14:textId="77777777" w:rsidR="00A5463E" w:rsidRPr="00A5463E" w:rsidRDefault="00A5463E" w:rsidP="00A5463E">
      <w:r w:rsidRPr="00A5463E">
        <w:t>The length is coded as specified in to subclause 9.1.2.</w:t>
      </w:r>
    </w:p>
    <w:p w14:paraId="6887758F" w14:textId="77777777" w:rsidR="00A5463E" w:rsidRPr="00A5463E" w:rsidRDefault="00A5463E" w:rsidP="00A5463E">
      <w:pPr>
        <w:rPr>
          <w:b/>
          <w:u w:val="single"/>
        </w:rPr>
      </w:pPr>
      <w:r w:rsidRPr="00A5463E">
        <w:rPr>
          <w:b/>
          <w:u w:val="single"/>
        </w:rPr>
        <w:t>SSRC:</w:t>
      </w:r>
    </w:p>
    <w:p w14:paraId="2FB5DA79" w14:textId="77777777" w:rsidR="00A5463E" w:rsidRPr="00A5463E" w:rsidRDefault="00A5463E" w:rsidP="00A5463E">
      <w:r w:rsidRPr="00A5463E">
        <w:t>The SSRC field carries the SSRC of the transmission participant sending the Transmission Request message.</w:t>
      </w:r>
    </w:p>
    <w:p w14:paraId="6E8B2088" w14:textId="77777777" w:rsidR="00A5463E" w:rsidRPr="00A5463E" w:rsidRDefault="00A5463E" w:rsidP="00A5463E">
      <w:r w:rsidRPr="00A5463E">
        <w:t>The content of the SSRC field is coded as specified in IETF RFC 3550 </w:t>
      </w:r>
      <w:r>
        <w:t>[3]</w:t>
      </w:r>
      <w:r w:rsidRPr="00A5463E">
        <w:t>.</w:t>
      </w:r>
    </w:p>
    <w:p w14:paraId="6A6BF3AB" w14:textId="77777777" w:rsidR="00A5463E" w:rsidRPr="00A5463E" w:rsidRDefault="00A5463E" w:rsidP="00A5463E">
      <w:pPr>
        <w:rPr>
          <w:b/>
          <w:u w:val="single"/>
        </w:rPr>
      </w:pPr>
      <w:r w:rsidRPr="00A5463E">
        <w:rPr>
          <w:b/>
          <w:u w:val="single"/>
        </w:rPr>
        <w:t>Transmission priority:</w:t>
      </w:r>
    </w:p>
    <w:p w14:paraId="4A6FE779" w14:textId="77777777" w:rsidR="00A5463E" w:rsidRPr="00A5463E" w:rsidRDefault="00A5463E" w:rsidP="00A5463E">
      <w:r w:rsidRPr="00A5463E">
        <w:t>The Transmission Priority field is coded as described in subclause 9.2.3.2.</w:t>
      </w:r>
    </w:p>
    <w:p w14:paraId="420FEC91" w14:textId="77777777" w:rsidR="00A5463E" w:rsidRPr="00A5463E" w:rsidRDefault="00A5463E" w:rsidP="00A5463E">
      <w:pPr>
        <w:rPr>
          <w:b/>
          <w:color w:val="000000"/>
          <w:u w:val="single"/>
        </w:rPr>
      </w:pPr>
      <w:bookmarkStart w:id="1817" w:name="_MCCTEMPBM_CRPT22840048___5"/>
      <w:r w:rsidRPr="00A5463E">
        <w:rPr>
          <w:b/>
          <w:color w:val="000000"/>
          <w:u w:val="single"/>
        </w:rPr>
        <w:t>User ID:</w:t>
      </w:r>
    </w:p>
    <w:bookmarkEnd w:id="1817"/>
    <w:p w14:paraId="77F347D2" w14:textId="77777777" w:rsidR="00A5463E" w:rsidRPr="00A5463E" w:rsidRDefault="00A5463E" w:rsidP="00A5463E">
      <w:r w:rsidRPr="00A5463E">
        <w:t>The User ID field is used in off-network only and is coded as described in subclause 9.2.3.8.</w:t>
      </w:r>
    </w:p>
    <w:p w14:paraId="4B1738A0" w14:textId="77777777" w:rsidR="00A5463E" w:rsidRPr="00A5463E" w:rsidRDefault="00A5463E" w:rsidP="00A5463E">
      <w:pPr>
        <w:rPr>
          <w:b/>
          <w:u w:val="single"/>
        </w:rPr>
      </w:pPr>
      <w:r w:rsidRPr="00A5463E">
        <w:rPr>
          <w:b/>
          <w:u w:val="single"/>
        </w:rPr>
        <w:t>Transmission Indicator:</w:t>
      </w:r>
    </w:p>
    <w:p w14:paraId="54E43D59" w14:textId="77777777" w:rsidR="00A5463E" w:rsidRPr="00A5463E" w:rsidRDefault="00A5463E" w:rsidP="00A5463E">
      <w:r w:rsidRPr="00A5463E">
        <w:t>The Transmission Indicator field is coded as described in subclause 9.2.3.11.</w:t>
      </w:r>
    </w:p>
    <w:p w14:paraId="53125666" w14:textId="77777777" w:rsidR="00A5463E" w:rsidRPr="00A5463E" w:rsidRDefault="00A5463E" w:rsidP="00CB1EBE">
      <w:pPr>
        <w:pStyle w:val="Heading3"/>
      </w:pPr>
      <w:bookmarkStart w:id="1818" w:name="_Toc20208916"/>
      <w:bookmarkStart w:id="1819" w:name="_Toc36045027"/>
      <w:bookmarkStart w:id="1820" w:name="_Toc45216513"/>
      <w:bookmarkStart w:id="1821" w:name="_Toc98709975"/>
      <w:r w:rsidRPr="00A5463E">
        <w:t>9.2.5</w:t>
      </w:r>
      <w:r w:rsidRPr="00A5463E">
        <w:tab/>
        <w:t>Transmission Granted message</w:t>
      </w:r>
      <w:bookmarkEnd w:id="1818"/>
      <w:bookmarkEnd w:id="1819"/>
      <w:bookmarkEnd w:id="1820"/>
      <w:bookmarkEnd w:id="1821"/>
    </w:p>
    <w:p w14:paraId="01896372"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0EB8BE78" w14:textId="77777777" w:rsidR="00A5463E" w:rsidRPr="00A5463E" w:rsidRDefault="00A5463E" w:rsidP="00A5463E">
      <w:r w:rsidRPr="00A5463E">
        <w:t>Table 9.2.5-1 shows the content of the Transmission Granted message.</w:t>
      </w:r>
    </w:p>
    <w:p w14:paraId="606FC1F5" w14:textId="77777777" w:rsidR="00A5463E" w:rsidRPr="00A5463E" w:rsidRDefault="00A5463E" w:rsidP="00A5463E">
      <w:pPr>
        <w:pStyle w:val="TH"/>
      </w:pPr>
      <w:r w:rsidRPr="00A5463E">
        <w:lastRenderedPageBreak/>
        <w:t>Table 9.2.5-1: Transmission Granted message</w:t>
      </w:r>
    </w:p>
    <w:p w14:paraId="3A70BA78" w14:textId="77777777" w:rsidR="00A5463E" w:rsidRPr="00A5463E" w:rsidRDefault="00A5463E" w:rsidP="00A5463E">
      <w:pPr>
        <w:pStyle w:val="PL"/>
        <w:keepNext/>
        <w:keepLines/>
        <w:jc w:val="center"/>
        <w:rPr>
          <w:noProof w:val="0"/>
        </w:rPr>
      </w:pPr>
      <w:bookmarkStart w:id="1822" w:name="_MCCTEMPBM_CRPT22840049___4"/>
      <w:r w:rsidRPr="00A5463E">
        <w:rPr>
          <w:noProof w:val="0"/>
        </w:rPr>
        <w:t>0                   1                   2                   3</w:t>
      </w:r>
    </w:p>
    <w:p w14:paraId="11AE635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24C61B" w14:textId="77777777" w:rsidR="00A5463E" w:rsidRPr="00A5463E" w:rsidRDefault="00A5463E" w:rsidP="00A5463E">
      <w:pPr>
        <w:pStyle w:val="PL"/>
        <w:keepNext/>
        <w:keepLines/>
        <w:jc w:val="center"/>
        <w:rPr>
          <w:noProof w:val="0"/>
        </w:rPr>
      </w:pPr>
      <w:r w:rsidRPr="00A5463E">
        <w:rPr>
          <w:noProof w:val="0"/>
        </w:rPr>
        <w:t>+-+-+-+-+-+-+-+-+-+-+-+-+-+-+-+-+-+-+-+-+-+-+-+-+-+-+-+-+-+-+-+-+</w:t>
      </w:r>
    </w:p>
    <w:p w14:paraId="1FD0F60B" w14:textId="77777777" w:rsidR="00A5463E" w:rsidRPr="00A5463E" w:rsidRDefault="00A5463E" w:rsidP="00A5463E">
      <w:pPr>
        <w:pStyle w:val="PL"/>
        <w:keepNext/>
        <w:keepLines/>
        <w:jc w:val="center"/>
        <w:rPr>
          <w:noProof w:val="0"/>
        </w:rPr>
      </w:pPr>
      <w:r w:rsidRPr="00A5463E">
        <w:rPr>
          <w:noProof w:val="0"/>
        </w:rPr>
        <w:t>|V=2|P| Subtype |   PT=APP=204  |          length               |</w:t>
      </w:r>
    </w:p>
    <w:p w14:paraId="2E7BBD9E" w14:textId="77777777" w:rsidR="00A5463E" w:rsidRPr="00A5463E" w:rsidRDefault="00A5463E" w:rsidP="00A5463E">
      <w:pPr>
        <w:pStyle w:val="PL"/>
        <w:keepNext/>
        <w:keepLines/>
        <w:jc w:val="center"/>
        <w:rPr>
          <w:noProof w:val="0"/>
        </w:rPr>
      </w:pPr>
      <w:r w:rsidRPr="00A5463E">
        <w:rPr>
          <w:noProof w:val="0"/>
        </w:rPr>
        <w:t>+-+-+-+-+-+-+-+-+-+-+-+-+-+-+-+-+-+-+-+-+-+-+-+-+-+-+-+-+-+-+-+-+</w:t>
      </w:r>
    </w:p>
    <w:p w14:paraId="5C26240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E40DAEA" w14:textId="77777777" w:rsidR="00A5463E" w:rsidRPr="00A5463E" w:rsidRDefault="00A5463E" w:rsidP="00A5463E">
      <w:pPr>
        <w:pStyle w:val="PL"/>
        <w:keepNext/>
        <w:keepLines/>
        <w:jc w:val="center"/>
        <w:rPr>
          <w:noProof w:val="0"/>
        </w:rPr>
      </w:pPr>
      <w:r w:rsidRPr="00A5463E">
        <w:rPr>
          <w:noProof w:val="0"/>
        </w:rPr>
        <w:t>+-+-+-+-+-+-+-+-+-+-+-+-+-+-+-+-+-+-+-+-+-+-+-+-+-+-+-+-+-+-+-+-+</w:t>
      </w:r>
    </w:p>
    <w:p w14:paraId="591B09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4BC3BD" w14:textId="77777777" w:rsidR="00A5463E" w:rsidRPr="00A5463E" w:rsidRDefault="00A5463E" w:rsidP="00A5463E">
      <w:pPr>
        <w:pStyle w:val="PL"/>
        <w:keepNext/>
        <w:keepLines/>
        <w:jc w:val="center"/>
        <w:rPr>
          <w:noProof w:val="0"/>
        </w:rPr>
      </w:pPr>
      <w:r w:rsidRPr="00A5463E">
        <w:rPr>
          <w:noProof w:val="0"/>
        </w:rPr>
        <w:t>+-+-+-+-+-+-+-+-+-+-+-+-+-+-+-+-+-+-+-+-+-+-+-+-+-+-+-+-+-+-+-+-+</w:t>
      </w:r>
    </w:p>
    <w:p w14:paraId="5EA11A5A" w14:textId="77777777" w:rsidR="00A5463E" w:rsidRPr="00A5463E" w:rsidRDefault="00A5463E" w:rsidP="00A5463E">
      <w:pPr>
        <w:pStyle w:val="PL"/>
        <w:keepNext/>
        <w:keepLines/>
        <w:jc w:val="center"/>
        <w:rPr>
          <w:noProof w:val="0"/>
        </w:rPr>
      </w:pPr>
      <w:r w:rsidRPr="00A5463E">
        <w:rPr>
          <w:noProof w:val="0"/>
        </w:rPr>
        <w:t>|                         Duration field                        |</w:t>
      </w:r>
    </w:p>
    <w:p w14:paraId="657CCFBA" w14:textId="77777777" w:rsidR="00A5463E" w:rsidRPr="00A5463E" w:rsidRDefault="00A5463E" w:rsidP="00A5463E">
      <w:pPr>
        <w:pStyle w:val="PL"/>
        <w:keepNext/>
        <w:keepLines/>
        <w:jc w:val="center"/>
        <w:rPr>
          <w:noProof w:val="0"/>
        </w:rPr>
      </w:pPr>
      <w:r w:rsidRPr="00A5463E">
        <w:rPr>
          <w:noProof w:val="0"/>
        </w:rPr>
        <w:t>+-+-+-+-+-+-+-+-+-+-+-+-+-+-+-+-+-+-+-+-+-+-+-+-+-+-+-+-+-+-+-+-+</w:t>
      </w:r>
    </w:p>
    <w:p w14:paraId="0039F508"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4A79DAF2" w14:textId="77777777" w:rsidR="00A5463E" w:rsidRPr="00A5463E" w:rsidRDefault="00A5463E" w:rsidP="00A5463E">
      <w:pPr>
        <w:pStyle w:val="PL"/>
        <w:jc w:val="center"/>
        <w:rPr>
          <w:color w:val="000000"/>
          <w:lang w:eastAsia="ko-KR"/>
        </w:rPr>
      </w:pPr>
      <w:r w:rsidRPr="00A5463E">
        <w:rPr>
          <w:color w:val="000000"/>
        </w:rPr>
        <w:t>+-+-+-+-+-+-+-+-+-+-+-+-+-+-+-+-+-+-+-+-+-+-+-+-+-+-+-+-+-+-+-+-+</w:t>
      </w:r>
    </w:p>
    <w:p w14:paraId="3FD141BE" w14:textId="77777777" w:rsidR="00A5463E" w:rsidRPr="00A5463E" w:rsidRDefault="00A5463E" w:rsidP="00A5463E">
      <w:pPr>
        <w:pStyle w:val="PL"/>
        <w:keepNext/>
        <w:keepLines/>
        <w:jc w:val="center"/>
      </w:pPr>
      <w:r w:rsidRPr="00A5463E">
        <w:t>|                  Transmission Priority field                  |</w:t>
      </w:r>
    </w:p>
    <w:p w14:paraId="59D3F75B" w14:textId="77777777" w:rsidR="00A5463E" w:rsidRPr="00A5463E" w:rsidRDefault="00A5463E" w:rsidP="00A5463E">
      <w:pPr>
        <w:pStyle w:val="PL"/>
        <w:keepNext/>
        <w:keepLines/>
        <w:jc w:val="center"/>
      </w:pPr>
      <w:r w:rsidRPr="00A5463E">
        <w:t>+-+-+-+-+-+-+-+-+-+-+-+-+-+-+-+-+-+-+-+-+-+-+-+-+-+-+-+-+-+-+-+-+</w:t>
      </w:r>
    </w:p>
    <w:p w14:paraId="33C53607"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2FB66776" w14:textId="77777777" w:rsidR="00A5463E" w:rsidRPr="00A5463E" w:rsidRDefault="00A5463E" w:rsidP="00A5463E">
      <w:pPr>
        <w:pStyle w:val="PL"/>
        <w:jc w:val="center"/>
        <w:rPr>
          <w:color w:val="000000"/>
          <w:lang w:eastAsia="ko-KR"/>
        </w:rPr>
      </w:pPr>
      <w:r w:rsidRPr="00A5463E">
        <w:rPr>
          <w:color w:val="000000"/>
        </w:rPr>
        <w:t>+-+-+-+-+-+-+-+-+-+-+-+-+-+-+-+-+-+-+-+-+-+-+-+-+-+-+-+-+-+-+-+-+</w:t>
      </w:r>
    </w:p>
    <w:p w14:paraId="03ABE73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4D12E05" w14:textId="77777777" w:rsidR="00A5463E" w:rsidRPr="00A5463E" w:rsidRDefault="00A5463E" w:rsidP="00A5463E">
      <w:pPr>
        <w:pStyle w:val="PL"/>
        <w:jc w:val="center"/>
        <w:rPr>
          <w:color w:val="000000"/>
          <w:lang w:eastAsia="ko-KR"/>
        </w:rPr>
      </w:pPr>
      <w:r w:rsidRPr="00A5463E">
        <w:rPr>
          <w:color w:val="000000"/>
        </w:rPr>
        <w:t>+-+-+-+-+-+-+-+-+-+-+-+-+-+-+-+-+-+-+-+-+-+-+-+-+-+-+-+-+-+-+-+-+</w:t>
      </w:r>
    </w:p>
    <w:p w14:paraId="17DF7340"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255146C" w14:textId="77777777" w:rsidR="00A5463E" w:rsidRPr="00A5463E" w:rsidRDefault="00A5463E" w:rsidP="00A5463E">
      <w:pPr>
        <w:pStyle w:val="PL"/>
        <w:keepNext/>
        <w:keepLines/>
        <w:jc w:val="center"/>
        <w:rPr>
          <w:noProof w:val="0"/>
        </w:rPr>
      </w:pPr>
      <w:r w:rsidRPr="00A5463E">
        <w:rPr>
          <w:noProof w:val="0"/>
        </w:rPr>
        <w:t>+-+-+-+-+-+-+-+-+-+-+-+-+-+-+-+-+-+-+-+-+-+-+-+-+-+-+-+-+-+-+-+-+</w:t>
      </w:r>
    </w:p>
    <w:p w14:paraId="44FD5996" w14:textId="77777777" w:rsidR="00A5463E" w:rsidRPr="00A5463E" w:rsidRDefault="00A5463E" w:rsidP="00A5463E">
      <w:pPr>
        <w:pStyle w:val="PL"/>
        <w:keepNext/>
        <w:keepLines/>
        <w:jc w:val="center"/>
        <w:rPr>
          <w:noProof w:val="0"/>
        </w:rPr>
      </w:pPr>
      <w:r w:rsidRPr="00A5463E">
        <w:rPr>
          <w:noProof w:val="0"/>
        </w:rPr>
        <w:t>|                     Queued User ID field                      |</w:t>
      </w:r>
    </w:p>
    <w:p w14:paraId="4662AE20" w14:textId="77777777" w:rsidR="00A5463E" w:rsidRPr="00A5463E" w:rsidRDefault="00A5463E" w:rsidP="00A5463E">
      <w:pPr>
        <w:pStyle w:val="PL"/>
        <w:keepNext/>
        <w:keepLines/>
        <w:jc w:val="center"/>
        <w:rPr>
          <w:noProof w:val="0"/>
        </w:rPr>
      </w:pPr>
      <w:r w:rsidRPr="00A5463E">
        <w:rPr>
          <w:noProof w:val="0"/>
        </w:rPr>
        <w:t>+-+-+-+-+-+-+-+-+-+-+-+-+-+-+-+-+-+-+-+-+-+-+-+-+-+-+-+-+-+-+-+-+</w:t>
      </w:r>
    </w:p>
    <w:p w14:paraId="52BEEB46" w14:textId="77777777" w:rsidR="00A5463E" w:rsidRPr="00A5463E" w:rsidRDefault="00A5463E" w:rsidP="00A5463E">
      <w:pPr>
        <w:pStyle w:val="PL"/>
        <w:jc w:val="center"/>
        <w:rPr>
          <w:color w:val="000000"/>
        </w:rPr>
      </w:pPr>
      <w:r w:rsidRPr="00A5463E">
        <w:rPr>
          <w:color w:val="000000"/>
        </w:rPr>
        <w:t>|                        Queue Info field                       |</w:t>
      </w:r>
    </w:p>
    <w:p w14:paraId="0154BA9E" w14:textId="77777777" w:rsidR="00A5463E" w:rsidRPr="00A5463E" w:rsidRDefault="00A5463E" w:rsidP="00A5463E">
      <w:pPr>
        <w:pStyle w:val="PL"/>
        <w:keepNext/>
        <w:keepLines/>
        <w:jc w:val="center"/>
        <w:rPr>
          <w:noProof w:val="0"/>
        </w:rPr>
      </w:pPr>
      <w:r w:rsidRPr="00A5463E">
        <w:rPr>
          <w:noProof w:val="0"/>
        </w:rPr>
        <w:t>+-+-+-+-+-+-+-+-+-+-+-+-+-+-+-+-+-+-+-+-+-+-+-+-+-+-+-+-+-+-+-+-+</w:t>
      </w:r>
    </w:p>
    <w:p w14:paraId="2A87FF3D" w14:textId="77777777" w:rsidR="00A5463E" w:rsidRPr="00A5463E" w:rsidRDefault="00A5463E" w:rsidP="00A5463E">
      <w:pPr>
        <w:pStyle w:val="PL"/>
        <w:keepNext/>
        <w:keepLines/>
        <w:jc w:val="center"/>
        <w:rPr>
          <w:noProof w:val="0"/>
        </w:rPr>
      </w:pPr>
      <w:r w:rsidRPr="00A5463E">
        <w:rPr>
          <w:noProof w:val="0"/>
        </w:rPr>
        <w:t>|                Transmission Indicator field                   |</w:t>
      </w:r>
    </w:p>
    <w:p w14:paraId="3E5797B6" w14:textId="77777777" w:rsidR="00A5463E" w:rsidRPr="00A5463E" w:rsidRDefault="00A5463E" w:rsidP="00A5463E">
      <w:pPr>
        <w:pStyle w:val="PL"/>
        <w:keepNext/>
        <w:keepLines/>
        <w:jc w:val="center"/>
        <w:rPr>
          <w:noProof w:val="0"/>
        </w:rPr>
      </w:pPr>
      <w:r w:rsidRPr="00A5463E">
        <w:rPr>
          <w:noProof w:val="0"/>
        </w:rPr>
        <w:t>+-+-+-+-+-+-+-+-+-+-+-+-+-+-+-+-+-+-+-+-+-+-+-+-+-+-+-+-+-+-+-+-+</w:t>
      </w:r>
    </w:p>
    <w:bookmarkEnd w:id="1822"/>
    <w:p w14:paraId="4163EA36" w14:textId="77777777" w:rsidR="00A5463E" w:rsidRPr="00A5463E" w:rsidRDefault="00A5463E" w:rsidP="00A5463E"/>
    <w:p w14:paraId="311CE78B"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3CEB95BD" w14:textId="77777777" w:rsidR="00A5463E" w:rsidRPr="00A5463E" w:rsidRDefault="00A5463E" w:rsidP="00A5463E">
      <w:pPr>
        <w:rPr>
          <w:b/>
          <w:u w:val="single"/>
        </w:rPr>
      </w:pPr>
      <w:r w:rsidRPr="00A5463E">
        <w:rPr>
          <w:b/>
          <w:u w:val="single"/>
        </w:rPr>
        <w:t>Subtype:</w:t>
      </w:r>
    </w:p>
    <w:p w14:paraId="34DC501F" w14:textId="77777777" w:rsidR="00A5463E" w:rsidRPr="00A5463E" w:rsidRDefault="00A5463E" w:rsidP="00A5463E">
      <w:r w:rsidRPr="00A5463E">
        <w:t>The subtype is coded according to table 9.2.2</w:t>
      </w:r>
      <w:r w:rsidR="00037BD2">
        <w:t>.1</w:t>
      </w:r>
      <w:r w:rsidRPr="00A5463E">
        <w:t>-2.</w:t>
      </w:r>
    </w:p>
    <w:p w14:paraId="02FA94A6" w14:textId="77777777" w:rsidR="00A5463E" w:rsidRPr="00A5463E" w:rsidRDefault="00A5463E" w:rsidP="00A5463E">
      <w:pPr>
        <w:rPr>
          <w:b/>
          <w:u w:val="single"/>
        </w:rPr>
      </w:pPr>
      <w:r w:rsidRPr="00A5463E">
        <w:rPr>
          <w:b/>
          <w:u w:val="single"/>
        </w:rPr>
        <w:t>Length:</w:t>
      </w:r>
    </w:p>
    <w:p w14:paraId="6225608C" w14:textId="77777777" w:rsidR="00A5463E" w:rsidRPr="00A5463E" w:rsidRDefault="00A5463E" w:rsidP="00A5463E">
      <w:r w:rsidRPr="00A5463E">
        <w:t>The length is coded as specified in to subclause 9.1.2.</w:t>
      </w:r>
    </w:p>
    <w:p w14:paraId="4EF5B633" w14:textId="77777777" w:rsidR="00A5463E" w:rsidRPr="00A5463E" w:rsidRDefault="00A5463E" w:rsidP="00A5463E">
      <w:pPr>
        <w:rPr>
          <w:b/>
          <w:u w:val="single"/>
        </w:rPr>
      </w:pPr>
      <w:r w:rsidRPr="00A5463E">
        <w:rPr>
          <w:b/>
          <w:u w:val="single"/>
        </w:rPr>
        <w:t>SSRC:</w:t>
      </w:r>
    </w:p>
    <w:p w14:paraId="435B9D1E" w14:textId="77777777" w:rsidR="00A5463E" w:rsidRPr="00A5463E" w:rsidRDefault="00A5463E" w:rsidP="00A5463E">
      <w:r w:rsidRPr="00A5463E">
        <w:t>The SSRC field shall carries the SSRC of the transmission control server.</w:t>
      </w:r>
    </w:p>
    <w:p w14:paraId="2CA75287" w14:textId="77777777" w:rsidR="00A5463E" w:rsidRPr="00A5463E" w:rsidRDefault="00A5463E" w:rsidP="00A5463E">
      <w:r w:rsidRPr="00A5463E">
        <w:t>The content of the SSRC field is coded as specified in IETF RFC 3550 </w:t>
      </w:r>
      <w:r>
        <w:t>[3]</w:t>
      </w:r>
      <w:r w:rsidRPr="00A5463E">
        <w:t>.</w:t>
      </w:r>
    </w:p>
    <w:p w14:paraId="2A15DB96" w14:textId="77777777" w:rsidR="00A5463E" w:rsidRPr="00A5463E" w:rsidRDefault="00A5463E" w:rsidP="00A5463E">
      <w:pPr>
        <w:rPr>
          <w:b/>
          <w:u w:val="single"/>
        </w:rPr>
      </w:pPr>
      <w:r w:rsidRPr="00A5463E">
        <w:rPr>
          <w:b/>
          <w:u w:val="single"/>
        </w:rPr>
        <w:t>Duration:</w:t>
      </w:r>
    </w:p>
    <w:p w14:paraId="2395DB77" w14:textId="77777777" w:rsidR="00A5463E" w:rsidRPr="00A5463E" w:rsidRDefault="00A5463E" w:rsidP="00A5463E">
      <w:r w:rsidRPr="00A5463E">
        <w:t>The Duration field is coded as specified in subclause 9.2.3.3.</w:t>
      </w:r>
    </w:p>
    <w:p w14:paraId="47113321" w14:textId="77777777" w:rsidR="00A5463E" w:rsidRPr="00A5463E" w:rsidRDefault="00A5463E" w:rsidP="00A5463E">
      <w:pPr>
        <w:rPr>
          <w:b/>
          <w:color w:val="000000"/>
          <w:u w:val="single"/>
          <w:lang w:eastAsia="ko-KR"/>
        </w:rPr>
      </w:pPr>
      <w:bookmarkStart w:id="1823" w:name="_MCCTEMPBM_CRPT22840050___5"/>
      <w:r w:rsidRPr="00A5463E">
        <w:rPr>
          <w:b/>
          <w:color w:val="000000"/>
          <w:u w:val="single"/>
          <w:lang w:eastAsia="ko-KR"/>
        </w:rPr>
        <w:t>SSRC of granted transmission participant:</w:t>
      </w:r>
    </w:p>
    <w:bookmarkEnd w:id="1823"/>
    <w:p w14:paraId="79E35D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2772EF9" w14:textId="77777777" w:rsidR="00A5463E" w:rsidRPr="00A5463E" w:rsidRDefault="00A5463E" w:rsidP="00A5463E">
      <w:pPr>
        <w:rPr>
          <w:b/>
          <w:u w:val="single"/>
        </w:rPr>
      </w:pPr>
      <w:r w:rsidRPr="00A5463E">
        <w:rPr>
          <w:b/>
          <w:u w:val="single"/>
        </w:rPr>
        <w:t>Transmission Priority:</w:t>
      </w:r>
    </w:p>
    <w:p w14:paraId="5151C46C" w14:textId="77777777" w:rsidR="00A5463E" w:rsidRPr="00A5463E" w:rsidRDefault="00A5463E" w:rsidP="00A5463E">
      <w:r w:rsidRPr="00A5463E">
        <w:t>The Transmission Priority field contains the granted transmission priority and is coded as specified in subclause 9.2.3.2.</w:t>
      </w:r>
    </w:p>
    <w:p w14:paraId="48E94564" w14:textId="77777777" w:rsidR="00A5463E" w:rsidRPr="00A5463E" w:rsidRDefault="00A5463E" w:rsidP="00A5463E">
      <w:pPr>
        <w:rPr>
          <w:b/>
          <w:color w:val="000000"/>
          <w:u w:val="single"/>
        </w:rPr>
      </w:pPr>
      <w:bookmarkStart w:id="1824" w:name="_MCCTEMPBM_CRPT22840051___5"/>
      <w:r w:rsidRPr="00A5463E">
        <w:rPr>
          <w:b/>
          <w:color w:val="000000"/>
          <w:u w:val="single"/>
        </w:rPr>
        <w:t>User ID:</w:t>
      </w:r>
    </w:p>
    <w:bookmarkEnd w:id="1824"/>
    <w:p w14:paraId="3817E538"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7C171A9" w14:textId="77777777" w:rsidR="00F51230" w:rsidRPr="00C446B4" w:rsidRDefault="00F51230" w:rsidP="00F51230">
      <w:pPr>
        <w:rPr>
          <w:b/>
          <w:color w:val="000000"/>
          <w:u w:val="single"/>
        </w:rPr>
      </w:pPr>
      <w:bookmarkStart w:id="1825" w:name="_MCCTEMPBM_CRPT22840052___5"/>
      <w:r w:rsidRPr="00C446B4">
        <w:rPr>
          <w:b/>
          <w:color w:val="000000"/>
          <w:u w:val="single"/>
        </w:rPr>
        <w:t>Queue Size:</w:t>
      </w:r>
    </w:p>
    <w:bookmarkEnd w:id="1825"/>
    <w:p w14:paraId="23320B7B"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1EF322B" w14:textId="77777777" w:rsidR="00F51230" w:rsidRDefault="00F51230" w:rsidP="00F51230">
      <w:r>
        <w:rPr>
          <w:lang w:eastAsia="zh-CN"/>
        </w:rPr>
        <w:t>The Queue Size field is coded as specified in subclause</w:t>
      </w:r>
      <w:r w:rsidRPr="000B4518">
        <w:t> </w:t>
      </w:r>
      <w:r>
        <w:t>9.2.3.15.</w:t>
      </w:r>
    </w:p>
    <w:p w14:paraId="60647635" w14:textId="77777777" w:rsidR="00F51230" w:rsidRDefault="00F51230" w:rsidP="00F51230">
      <w:r>
        <w:lastRenderedPageBreak/>
        <w:t>For each waiting transmission participant the following set of fields are included:</w:t>
      </w:r>
    </w:p>
    <w:p w14:paraId="0917C040"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6F37076D"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2D24D8EF"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79A317DF" w14:textId="77777777" w:rsidR="00A5463E" w:rsidRPr="00A5463E" w:rsidRDefault="00A5463E" w:rsidP="00A5463E">
      <w:pPr>
        <w:rPr>
          <w:b/>
          <w:color w:val="000000"/>
          <w:u w:val="single"/>
          <w:lang w:eastAsia="ko-KR"/>
        </w:rPr>
      </w:pPr>
      <w:bookmarkStart w:id="1826" w:name="_MCCTEMPBM_CRPT22840053___5"/>
      <w:r w:rsidRPr="00A5463E">
        <w:rPr>
          <w:b/>
          <w:color w:val="000000"/>
          <w:u w:val="single"/>
          <w:lang w:eastAsia="ko-KR"/>
        </w:rPr>
        <w:t>SSRC of queued transmission participant:</w:t>
      </w:r>
    </w:p>
    <w:bookmarkEnd w:id="1826"/>
    <w:p w14:paraId="00D7B80F" w14:textId="77777777" w:rsidR="00A5463E" w:rsidRPr="00A5463E" w:rsidRDefault="00A5463E" w:rsidP="00A5463E">
      <w:r w:rsidRPr="00A5463E">
        <w:t>The SSRC of queued transmission participant is only applicable in off-network and carries the SSRC of the transmission participant in the queue.</w:t>
      </w:r>
    </w:p>
    <w:p w14:paraId="6EBCB63E" w14:textId="77777777" w:rsidR="00A5463E" w:rsidRPr="00A5463E" w:rsidRDefault="00A5463E" w:rsidP="00A5463E">
      <w:r w:rsidRPr="00A5463E">
        <w:t>The content of the SSRC of queued transmission participant is coded as the SSRC specified in IETF RFC 3550 </w:t>
      </w:r>
      <w:r>
        <w:t>[3]</w:t>
      </w:r>
      <w:r w:rsidRPr="00A5463E">
        <w:t>.</w:t>
      </w:r>
    </w:p>
    <w:p w14:paraId="58A85B77" w14:textId="77777777" w:rsidR="00F51230" w:rsidRPr="000B4518" w:rsidRDefault="00F51230" w:rsidP="00F51230">
      <w:pPr>
        <w:rPr>
          <w:b/>
          <w:color w:val="000000"/>
          <w:u w:val="single"/>
        </w:rPr>
      </w:pPr>
      <w:bookmarkStart w:id="1827" w:name="_MCCTEMPBM_CRPT22840054___5"/>
      <w:r w:rsidRPr="000B4518">
        <w:rPr>
          <w:b/>
          <w:color w:val="000000"/>
          <w:u w:val="single"/>
        </w:rPr>
        <w:t>Queued User ID:</w:t>
      </w:r>
    </w:p>
    <w:bookmarkEnd w:id="1827"/>
    <w:p w14:paraId="4DC9BBAC"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4F318E59"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3B2ED682" w14:textId="77777777" w:rsidR="00F51230" w:rsidRPr="000B4518" w:rsidRDefault="00F51230" w:rsidP="00F51230">
      <w:pPr>
        <w:rPr>
          <w:b/>
          <w:color w:val="000000"/>
          <w:u w:val="single"/>
          <w:lang w:eastAsia="ko-KR"/>
        </w:rPr>
      </w:pPr>
      <w:bookmarkStart w:id="1828" w:name="_MCCTEMPBM_CRPT22840055___5"/>
      <w:r w:rsidRPr="000B4518">
        <w:rPr>
          <w:b/>
          <w:color w:val="000000"/>
          <w:u w:val="single"/>
          <w:lang w:eastAsia="ko-KR"/>
        </w:rPr>
        <w:t>Queue Info:</w:t>
      </w:r>
    </w:p>
    <w:bookmarkEnd w:id="1828"/>
    <w:p w14:paraId="0EE7FB77"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74A6CD95"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3E29C6AA" w14:textId="77777777" w:rsidR="00A5463E" w:rsidRPr="00A5463E" w:rsidRDefault="00A5463E" w:rsidP="00A5463E">
      <w:pPr>
        <w:rPr>
          <w:b/>
          <w:u w:val="single"/>
        </w:rPr>
      </w:pPr>
      <w:r w:rsidRPr="00A5463E">
        <w:rPr>
          <w:b/>
          <w:u w:val="single"/>
        </w:rPr>
        <w:t>Transmission Indicator:</w:t>
      </w:r>
    </w:p>
    <w:p w14:paraId="63B73335" w14:textId="77777777" w:rsidR="00A5463E" w:rsidRPr="00A5463E" w:rsidRDefault="00A5463E" w:rsidP="00A5463E">
      <w:r w:rsidRPr="00A5463E">
        <w:t>The Transmission Indicator field is coded as described in subclause 9.2.3.11.</w:t>
      </w:r>
    </w:p>
    <w:p w14:paraId="06347517" w14:textId="77777777" w:rsidR="00A5463E" w:rsidRPr="00A5463E" w:rsidRDefault="00A5463E" w:rsidP="00CB1EBE">
      <w:pPr>
        <w:pStyle w:val="Heading3"/>
      </w:pPr>
      <w:bookmarkStart w:id="1829" w:name="_Toc20208917"/>
      <w:bookmarkStart w:id="1830" w:name="_Toc36045028"/>
      <w:bookmarkStart w:id="1831" w:name="_Toc45216514"/>
      <w:bookmarkStart w:id="1832" w:name="_Toc98709976"/>
      <w:r w:rsidRPr="00A5463E">
        <w:t>9.2.6</w:t>
      </w:r>
      <w:r w:rsidRPr="00A5463E">
        <w:tab/>
        <w:t>Transmission Rejected message</w:t>
      </w:r>
      <w:bookmarkEnd w:id="1829"/>
      <w:bookmarkEnd w:id="1830"/>
      <w:bookmarkEnd w:id="1831"/>
      <w:bookmarkEnd w:id="1832"/>
    </w:p>
    <w:p w14:paraId="257C97FF" w14:textId="77777777" w:rsidR="00A5463E" w:rsidRPr="00A5463E" w:rsidRDefault="00A5463E" w:rsidP="00CB1EBE">
      <w:pPr>
        <w:pStyle w:val="Heading4"/>
      </w:pPr>
      <w:bookmarkStart w:id="1833" w:name="_Toc20208918"/>
      <w:bookmarkStart w:id="1834" w:name="_Toc36045029"/>
      <w:bookmarkStart w:id="1835" w:name="_Toc45216515"/>
      <w:bookmarkStart w:id="1836" w:name="_Toc98709977"/>
      <w:r w:rsidRPr="00A5463E">
        <w:t>9.2.6.1</w:t>
      </w:r>
      <w:r w:rsidRPr="00A5463E">
        <w:tab/>
        <w:t>General</w:t>
      </w:r>
      <w:bookmarkEnd w:id="1833"/>
      <w:bookmarkEnd w:id="1834"/>
      <w:bookmarkEnd w:id="1835"/>
      <w:bookmarkEnd w:id="1836"/>
    </w:p>
    <w:p w14:paraId="37DFE4A8"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2353E4C3" w14:textId="77777777" w:rsidR="00A5463E" w:rsidRPr="00A5463E" w:rsidRDefault="00A5463E" w:rsidP="00A5463E">
      <w:r w:rsidRPr="00A5463E">
        <w:t>Table 9.2.6.1-1 shows the content of the Transmission Rejected message.</w:t>
      </w:r>
    </w:p>
    <w:p w14:paraId="647BDD9C" w14:textId="77777777" w:rsidR="00A5463E" w:rsidRPr="00A5463E" w:rsidRDefault="00A5463E" w:rsidP="00A5463E">
      <w:pPr>
        <w:pStyle w:val="TH"/>
      </w:pPr>
      <w:r w:rsidRPr="00A5463E">
        <w:t>Table 9.2.6.1-1: Transmission Rejected message</w:t>
      </w:r>
    </w:p>
    <w:p w14:paraId="7EF1A287" w14:textId="77777777" w:rsidR="00A5463E" w:rsidRPr="00A5463E" w:rsidRDefault="00A5463E" w:rsidP="00A5463E">
      <w:pPr>
        <w:pStyle w:val="PL"/>
        <w:keepNext/>
        <w:keepLines/>
        <w:jc w:val="center"/>
        <w:rPr>
          <w:noProof w:val="0"/>
        </w:rPr>
      </w:pPr>
      <w:bookmarkStart w:id="1837" w:name="_MCCTEMPBM_CRPT22840056___4"/>
      <w:r w:rsidRPr="00A5463E">
        <w:rPr>
          <w:noProof w:val="0"/>
        </w:rPr>
        <w:t>0                   1                   2                   3</w:t>
      </w:r>
    </w:p>
    <w:p w14:paraId="16F514B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28C477" w14:textId="77777777" w:rsidR="00A5463E" w:rsidRPr="00A5463E" w:rsidRDefault="00A5463E" w:rsidP="00A5463E">
      <w:pPr>
        <w:pStyle w:val="PL"/>
        <w:keepNext/>
        <w:keepLines/>
        <w:jc w:val="center"/>
        <w:rPr>
          <w:noProof w:val="0"/>
        </w:rPr>
      </w:pPr>
      <w:r w:rsidRPr="00A5463E">
        <w:rPr>
          <w:noProof w:val="0"/>
        </w:rPr>
        <w:t>+-+-+-+-+-+-+-+-+-+-+-+-+-+-+-+-+-+-+-+-+-+-+-+-+-+-+-+-+-+-+-+-+</w:t>
      </w:r>
    </w:p>
    <w:p w14:paraId="5E05D91A" w14:textId="77777777" w:rsidR="00A5463E" w:rsidRPr="00A5463E" w:rsidRDefault="00A5463E" w:rsidP="00A5463E">
      <w:pPr>
        <w:pStyle w:val="PL"/>
        <w:keepNext/>
        <w:keepLines/>
        <w:jc w:val="center"/>
        <w:rPr>
          <w:noProof w:val="0"/>
        </w:rPr>
      </w:pPr>
      <w:r w:rsidRPr="00A5463E">
        <w:rPr>
          <w:noProof w:val="0"/>
        </w:rPr>
        <w:t>|V=2|P| Subtype |   PT=APP=204  |            length             |</w:t>
      </w:r>
    </w:p>
    <w:p w14:paraId="2166AC6A" w14:textId="77777777" w:rsidR="00A5463E" w:rsidRPr="00A5463E" w:rsidRDefault="00A5463E" w:rsidP="00A5463E">
      <w:pPr>
        <w:pStyle w:val="PL"/>
        <w:keepNext/>
        <w:keepLines/>
        <w:jc w:val="center"/>
        <w:rPr>
          <w:noProof w:val="0"/>
        </w:rPr>
      </w:pPr>
      <w:r w:rsidRPr="00A5463E">
        <w:rPr>
          <w:noProof w:val="0"/>
        </w:rPr>
        <w:t>+-+-+-+-+-+-+-+-+-+-+-+-+-+-+-+-+-+-+-+-+-+-+-+-+-+-+-+-+-+-+-+-+</w:t>
      </w:r>
    </w:p>
    <w:p w14:paraId="7AF11C8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EE10FFD" w14:textId="77777777" w:rsidR="00A5463E" w:rsidRPr="00A5463E" w:rsidRDefault="00A5463E" w:rsidP="00A5463E">
      <w:pPr>
        <w:pStyle w:val="PL"/>
        <w:keepNext/>
        <w:keepLines/>
        <w:jc w:val="center"/>
        <w:rPr>
          <w:noProof w:val="0"/>
        </w:rPr>
      </w:pPr>
      <w:r w:rsidRPr="00A5463E">
        <w:rPr>
          <w:noProof w:val="0"/>
        </w:rPr>
        <w:t>+-+-+-+-+-+-+-+-+-+-+-+-+-+-+-+-+-+-+-+-+-+-+-+-+-+-+-+-+-+-+-+-+</w:t>
      </w:r>
    </w:p>
    <w:p w14:paraId="6B2F0A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6AE81FD" w14:textId="77777777" w:rsidR="00A5463E" w:rsidRPr="00A5463E" w:rsidRDefault="00A5463E" w:rsidP="00A5463E">
      <w:pPr>
        <w:pStyle w:val="PL"/>
        <w:keepNext/>
        <w:keepLines/>
        <w:jc w:val="center"/>
        <w:rPr>
          <w:noProof w:val="0"/>
        </w:rPr>
      </w:pPr>
      <w:r w:rsidRPr="00A5463E">
        <w:rPr>
          <w:noProof w:val="0"/>
        </w:rPr>
        <w:t>+-+-+-+-+-+-+-+-+-+-+-+-+-+-+-+-+-+-+-+-+-+-+-+-+-+-+-+-+-+-+-+-+</w:t>
      </w:r>
    </w:p>
    <w:p w14:paraId="6FBD6A80" w14:textId="77777777" w:rsidR="00A5463E" w:rsidRPr="00A5463E" w:rsidRDefault="00A5463E" w:rsidP="00A5463E">
      <w:pPr>
        <w:pStyle w:val="PL"/>
        <w:keepNext/>
        <w:keepLines/>
        <w:jc w:val="center"/>
        <w:rPr>
          <w:noProof w:val="0"/>
        </w:rPr>
      </w:pPr>
      <w:r w:rsidRPr="00A5463E">
        <w:rPr>
          <w:noProof w:val="0"/>
        </w:rPr>
        <w:t>|                      Reject Cause field                       |</w:t>
      </w:r>
    </w:p>
    <w:p w14:paraId="50AB950E" w14:textId="77777777" w:rsidR="00A5463E" w:rsidRPr="00A5463E" w:rsidRDefault="00A5463E" w:rsidP="00A5463E">
      <w:pPr>
        <w:pStyle w:val="PL"/>
        <w:keepNext/>
        <w:keepLines/>
        <w:jc w:val="center"/>
        <w:rPr>
          <w:noProof w:val="0"/>
        </w:rPr>
      </w:pPr>
      <w:r w:rsidRPr="00A5463E">
        <w:rPr>
          <w:noProof w:val="0"/>
        </w:rPr>
        <w:t>+-+-+-+-+-+-+-+-+-+-+-+-+-+-+-+-+-+-+-+-+-+-+-+-+-+-+-+-+-+-+-+-+</w:t>
      </w:r>
    </w:p>
    <w:p w14:paraId="61820AE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54EA4C4A" w14:textId="77777777" w:rsidR="00A5463E" w:rsidRPr="00A5463E" w:rsidRDefault="00A5463E" w:rsidP="00A5463E">
      <w:pPr>
        <w:pStyle w:val="PL"/>
        <w:keepNext/>
        <w:keepLines/>
        <w:jc w:val="center"/>
        <w:rPr>
          <w:noProof w:val="0"/>
        </w:rPr>
      </w:pPr>
      <w:r w:rsidRPr="00A5463E">
        <w:rPr>
          <w:noProof w:val="0"/>
        </w:rPr>
        <w:t>+-+-+-+-+-+-+-+-+-+-+-+-+-+-+-+-+-+-+-+-+-+-+-+-+-+-+-+-+-+-+-+-+</w:t>
      </w:r>
    </w:p>
    <w:p w14:paraId="3B7D8814" w14:textId="77777777" w:rsidR="00A5463E" w:rsidRPr="00A5463E" w:rsidRDefault="00A5463E" w:rsidP="00A5463E">
      <w:pPr>
        <w:pStyle w:val="PL"/>
        <w:keepNext/>
        <w:keepLines/>
        <w:jc w:val="center"/>
        <w:rPr>
          <w:noProof w:val="0"/>
        </w:rPr>
      </w:pPr>
      <w:r w:rsidRPr="00A5463E">
        <w:rPr>
          <w:noProof w:val="0"/>
        </w:rPr>
        <w:t>|                Transmission Indicator field                   |</w:t>
      </w:r>
    </w:p>
    <w:p w14:paraId="59DA2EE5" w14:textId="77777777" w:rsidR="00A5463E" w:rsidRPr="00A5463E" w:rsidRDefault="00A5463E" w:rsidP="00A5463E">
      <w:pPr>
        <w:pStyle w:val="PL"/>
        <w:keepNext/>
        <w:keepLines/>
        <w:jc w:val="center"/>
        <w:rPr>
          <w:noProof w:val="0"/>
        </w:rPr>
      </w:pPr>
      <w:r w:rsidRPr="00A5463E">
        <w:rPr>
          <w:noProof w:val="0"/>
        </w:rPr>
        <w:t>+-+-+-+-+-+-+-+-+-+-+-+-+-+-+-+-+-+-+-+-+-+-+-+-+-+-+-+-+-+-+-+-+</w:t>
      </w:r>
    </w:p>
    <w:bookmarkEnd w:id="1837"/>
    <w:p w14:paraId="2245F9E9" w14:textId="77777777" w:rsidR="00A5463E" w:rsidRPr="00A5463E" w:rsidRDefault="00A5463E" w:rsidP="00A5463E"/>
    <w:p w14:paraId="719116A4" w14:textId="77777777" w:rsidR="00A5463E" w:rsidRPr="00A5463E" w:rsidRDefault="00A5463E" w:rsidP="00A5463E">
      <w:r w:rsidRPr="00A5463E">
        <w:t>With the exception of the three first 32-bit words the order of the fields are irrelevant.</w:t>
      </w:r>
    </w:p>
    <w:p w14:paraId="661E77DA" w14:textId="77777777" w:rsidR="00A5463E" w:rsidRPr="00A5463E" w:rsidRDefault="00A5463E" w:rsidP="00A5463E">
      <w:pPr>
        <w:rPr>
          <w:b/>
          <w:u w:val="single"/>
        </w:rPr>
      </w:pPr>
      <w:r w:rsidRPr="00A5463E">
        <w:rPr>
          <w:b/>
          <w:u w:val="single"/>
        </w:rPr>
        <w:t>Subtype:</w:t>
      </w:r>
    </w:p>
    <w:p w14:paraId="39E8E427" w14:textId="77777777" w:rsidR="00A5463E" w:rsidRPr="00A5463E" w:rsidRDefault="00A5463E" w:rsidP="00A5463E">
      <w:r w:rsidRPr="00A5463E">
        <w:t>The subtype is coded according to table </w:t>
      </w:r>
      <w:r w:rsidR="00037BD2">
        <w:t>9.2.2.1-</w:t>
      </w:r>
      <w:r w:rsidRPr="00A5463E">
        <w:t>2.</w:t>
      </w:r>
    </w:p>
    <w:p w14:paraId="36856C9B" w14:textId="77777777" w:rsidR="00A5463E" w:rsidRPr="00A5463E" w:rsidRDefault="00A5463E" w:rsidP="00A5463E">
      <w:r w:rsidRPr="00A5463E">
        <w:t>Length:</w:t>
      </w:r>
    </w:p>
    <w:p w14:paraId="37A4583E" w14:textId="77777777" w:rsidR="00A5463E" w:rsidRPr="00A5463E" w:rsidRDefault="00A5463E" w:rsidP="00A5463E">
      <w:r w:rsidRPr="00A5463E">
        <w:lastRenderedPageBreak/>
        <w:t>The length is coded as specified in to subclause 9.1.2.</w:t>
      </w:r>
    </w:p>
    <w:p w14:paraId="36DA0583" w14:textId="77777777" w:rsidR="00A5463E" w:rsidRPr="00A5463E" w:rsidRDefault="00A5463E" w:rsidP="00A5463E">
      <w:pPr>
        <w:rPr>
          <w:b/>
          <w:u w:val="single"/>
        </w:rPr>
      </w:pPr>
      <w:r w:rsidRPr="00A5463E">
        <w:rPr>
          <w:b/>
          <w:u w:val="single"/>
        </w:rPr>
        <w:t>SSRC:</w:t>
      </w:r>
    </w:p>
    <w:p w14:paraId="651234E6" w14:textId="77777777" w:rsidR="00A5463E" w:rsidRPr="00A5463E" w:rsidRDefault="00A5463E" w:rsidP="00A5463E">
      <w:r w:rsidRPr="00A5463E">
        <w:t>The SSRC field carries the SSRC of the transmission control server.</w:t>
      </w:r>
    </w:p>
    <w:p w14:paraId="0684523F" w14:textId="77777777" w:rsidR="00A5463E" w:rsidRPr="00A5463E" w:rsidRDefault="00A5463E" w:rsidP="00A5463E">
      <w:r w:rsidRPr="00A5463E">
        <w:t>The content of the SSRC field is coded as specified in IETF RFC 3550 </w:t>
      </w:r>
      <w:r>
        <w:t>[3]</w:t>
      </w:r>
      <w:r w:rsidRPr="00A5463E">
        <w:t>.</w:t>
      </w:r>
    </w:p>
    <w:p w14:paraId="1D53E393" w14:textId="77777777" w:rsidR="00A5463E" w:rsidRPr="00A5463E" w:rsidRDefault="00A5463E" w:rsidP="00A5463E">
      <w:pPr>
        <w:rPr>
          <w:b/>
          <w:u w:val="single"/>
        </w:rPr>
      </w:pPr>
      <w:r w:rsidRPr="00A5463E">
        <w:rPr>
          <w:b/>
          <w:u w:val="single"/>
        </w:rPr>
        <w:t>Reject Cause:</w:t>
      </w:r>
    </w:p>
    <w:p w14:paraId="364E4A15"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47CCCA3" w14:textId="77777777" w:rsidR="00A5463E" w:rsidRPr="00A5463E" w:rsidRDefault="00A5463E" w:rsidP="00A5463E">
      <w:r w:rsidRPr="00A5463E">
        <w:t>The Reject Cause field contains:</w:t>
      </w:r>
    </w:p>
    <w:p w14:paraId="72C36E37" w14:textId="77777777" w:rsidR="00A5463E" w:rsidRPr="00A5463E" w:rsidRDefault="00A5463E" w:rsidP="00A5463E">
      <w:pPr>
        <w:pStyle w:val="B1"/>
      </w:pPr>
      <w:r w:rsidRPr="00A5463E">
        <w:t>1.</w:t>
      </w:r>
      <w:r w:rsidRPr="00A5463E">
        <w:tab/>
        <w:t>a &lt;Reject Cause&gt; value; and</w:t>
      </w:r>
    </w:p>
    <w:p w14:paraId="4E682E7D" w14:textId="77777777" w:rsidR="00A5463E" w:rsidRPr="00A5463E" w:rsidRDefault="00A5463E" w:rsidP="00A5463E">
      <w:pPr>
        <w:pStyle w:val="B1"/>
      </w:pPr>
      <w:r w:rsidRPr="00A5463E">
        <w:t>2.</w:t>
      </w:r>
      <w:r w:rsidRPr="00A5463E">
        <w:tab/>
        <w:t>a &lt;Reject Phrase&gt; value.</w:t>
      </w:r>
    </w:p>
    <w:p w14:paraId="0DCC4AA7" w14:textId="77777777" w:rsidR="00A5463E" w:rsidRPr="00A5463E" w:rsidRDefault="00A5463E" w:rsidP="00A5463E">
      <w:r w:rsidRPr="00A5463E">
        <w:t>Available &lt;Reject Cause&gt; values are listed in subclause 9.2.6.2. The Reject Cause field is coded as described in subclause 9.2.3.4.</w:t>
      </w:r>
    </w:p>
    <w:p w14:paraId="7158A8F4" w14:textId="77777777" w:rsidR="00A5463E" w:rsidRPr="00A5463E" w:rsidRDefault="00A5463E" w:rsidP="00A5463E">
      <w:pPr>
        <w:rPr>
          <w:b/>
          <w:color w:val="000000"/>
          <w:u w:val="single"/>
        </w:rPr>
      </w:pPr>
      <w:bookmarkStart w:id="1838" w:name="_MCCTEMPBM_CRPT22840057___5"/>
      <w:r w:rsidRPr="00A5463E">
        <w:rPr>
          <w:b/>
          <w:color w:val="000000"/>
          <w:u w:val="single"/>
        </w:rPr>
        <w:t>User ID:</w:t>
      </w:r>
    </w:p>
    <w:bookmarkEnd w:id="1838"/>
    <w:p w14:paraId="715692FF"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2152324E" w14:textId="77777777" w:rsidR="00A5463E" w:rsidRPr="00A5463E" w:rsidRDefault="00A5463E" w:rsidP="00A5463E">
      <w:r w:rsidRPr="00A5463E">
        <w:t>The User ID field is coded as specified in subclause 9.2.3.8.</w:t>
      </w:r>
    </w:p>
    <w:p w14:paraId="6960A2F0" w14:textId="77777777" w:rsidR="00A5463E" w:rsidRPr="00A5463E" w:rsidRDefault="00A5463E" w:rsidP="00A5463E">
      <w:pPr>
        <w:rPr>
          <w:b/>
          <w:u w:val="single"/>
        </w:rPr>
      </w:pPr>
      <w:r w:rsidRPr="00A5463E">
        <w:rPr>
          <w:b/>
          <w:u w:val="single"/>
        </w:rPr>
        <w:t>Transmission Indicator:</w:t>
      </w:r>
    </w:p>
    <w:p w14:paraId="3B57D1C4" w14:textId="77777777" w:rsidR="00A5463E" w:rsidRPr="00A5463E" w:rsidRDefault="00A5463E" w:rsidP="00A5463E">
      <w:r w:rsidRPr="00A5463E">
        <w:t>The Transmission Indicator field is coded as described in subclause 9.2.3.11.</w:t>
      </w:r>
    </w:p>
    <w:p w14:paraId="33171A5B" w14:textId="77777777" w:rsidR="00A5463E" w:rsidRPr="00A5463E" w:rsidRDefault="00A5463E" w:rsidP="00CB1EBE">
      <w:pPr>
        <w:pStyle w:val="Heading4"/>
        <w:rPr>
          <w:lang w:val="fr-FR"/>
        </w:rPr>
      </w:pPr>
      <w:bookmarkStart w:id="1839" w:name="_Toc20208919"/>
      <w:bookmarkStart w:id="1840" w:name="_Toc36045030"/>
      <w:bookmarkStart w:id="1841" w:name="_Toc45216516"/>
      <w:bookmarkStart w:id="1842" w:name="_Toc98709978"/>
      <w:r w:rsidRPr="00A5463E">
        <w:rPr>
          <w:lang w:val="fr-FR"/>
        </w:rPr>
        <w:t>9.2.6.2</w:t>
      </w:r>
      <w:r w:rsidRPr="00A5463E">
        <w:rPr>
          <w:lang w:val="fr-FR"/>
        </w:rPr>
        <w:tab/>
        <w:t>Rejection cause codes and rejection cause phrase</w:t>
      </w:r>
      <w:bookmarkEnd w:id="1839"/>
      <w:bookmarkEnd w:id="1840"/>
      <w:bookmarkEnd w:id="1841"/>
      <w:bookmarkEnd w:id="1842"/>
    </w:p>
    <w:p w14:paraId="185AD9D8" w14:textId="77777777" w:rsidR="00BC79D8" w:rsidRPr="000B4518" w:rsidRDefault="00BC79D8" w:rsidP="00BC79D8">
      <w:r>
        <w:t>Cause #1 - Transmission limit reached</w:t>
      </w:r>
    </w:p>
    <w:p w14:paraId="70640391"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47E9B22F" w14:textId="77777777" w:rsidR="00A5463E" w:rsidRPr="00A5463E" w:rsidRDefault="00A5463E" w:rsidP="00A5463E">
      <w:r w:rsidRPr="00A5463E">
        <w:t>Cause #2 - Internal transmission control server error</w:t>
      </w:r>
    </w:p>
    <w:p w14:paraId="6B658D1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31E37BC9" w14:textId="77777777" w:rsidR="00A5463E" w:rsidRPr="00A5463E" w:rsidRDefault="00A5463E" w:rsidP="00A5463E">
      <w:r w:rsidRPr="00A5463E">
        <w:t>Cause #3 - Only one participant</w:t>
      </w:r>
    </w:p>
    <w:p w14:paraId="7F10975F"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3A8C110C" w14:textId="77777777" w:rsidR="00A5463E" w:rsidRPr="00A5463E" w:rsidRDefault="00A5463E" w:rsidP="00A5463E">
      <w:r w:rsidRPr="00A5463E">
        <w:t>Cause #4 - Retry-after timer has not expired</w:t>
      </w:r>
    </w:p>
    <w:p w14:paraId="2A76C4D0"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9693608" w14:textId="77777777" w:rsidR="00A5463E" w:rsidRPr="00A5463E" w:rsidRDefault="00A5463E" w:rsidP="00A5463E">
      <w:r w:rsidRPr="00A5463E">
        <w:t>Cause #5 - Receive only</w:t>
      </w:r>
    </w:p>
    <w:p w14:paraId="444A9BE9"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D4C0CA9" w14:textId="77777777" w:rsidR="00A5463E" w:rsidRPr="00A5463E" w:rsidRDefault="00A5463E" w:rsidP="00BC79D8">
      <w:r w:rsidRPr="00A5463E">
        <w:t>Cause #6 - No resources available</w:t>
      </w:r>
    </w:p>
    <w:p w14:paraId="698EB97C"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36EC143" w14:textId="77777777" w:rsidR="00A5463E" w:rsidRPr="00A5463E" w:rsidRDefault="00A5463E" w:rsidP="00BC79D8">
      <w:r w:rsidRPr="00A5463E">
        <w:t>Cause #255 - Other reason</w:t>
      </w:r>
    </w:p>
    <w:p w14:paraId="6AF8DA70"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7E0F63E" w14:textId="77777777" w:rsidR="00A5463E" w:rsidRPr="00A5463E" w:rsidRDefault="00A5463E" w:rsidP="00CB1EBE">
      <w:pPr>
        <w:pStyle w:val="Heading3"/>
      </w:pPr>
      <w:bookmarkStart w:id="1843" w:name="_Toc20208920"/>
      <w:bookmarkStart w:id="1844" w:name="_Toc36045031"/>
      <w:bookmarkStart w:id="1845" w:name="_Toc45216517"/>
      <w:bookmarkStart w:id="1846" w:name="_Toc98709979"/>
      <w:r w:rsidRPr="00A5463E">
        <w:t>9.2.7</w:t>
      </w:r>
      <w:r w:rsidRPr="00A5463E">
        <w:tab/>
        <w:t>Transmission Release message</w:t>
      </w:r>
      <w:bookmarkEnd w:id="1843"/>
      <w:bookmarkEnd w:id="1844"/>
      <w:bookmarkEnd w:id="1845"/>
      <w:bookmarkEnd w:id="1846"/>
    </w:p>
    <w:p w14:paraId="3C539698"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6DC51889"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3D4B3F5F" w14:textId="77777777" w:rsidR="00A5463E" w:rsidRPr="00A5463E" w:rsidRDefault="00A5463E" w:rsidP="00A5463E">
      <w:r w:rsidRPr="00A5463E">
        <w:t>Table 9.2.7-1 shows the content of the Transmission Release message.</w:t>
      </w:r>
    </w:p>
    <w:p w14:paraId="0ACB063E" w14:textId="77777777" w:rsidR="00A5463E" w:rsidRPr="00A5463E" w:rsidRDefault="00A5463E" w:rsidP="00A5463E">
      <w:pPr>
        <w:pStyle w:val="TH"/>
      </w:pPr>
      <w:r w:rsidRPr="00A5463E">
        <w:t>Table 9.2.7-1: Transmission Release message</w:t>
      </w:r>
    </w:p>
    <w:p w14:paraId="29BB2D20" w14:textId="77777777" w:rsidR="00A5463E" w:rsidRPr="00A5463E" w:rsidRDefault="00A5463E" w:rsidP="00A5463E">
      <w:pPr>
        <w:pStyle w:val="PL"/>
        <w:keepNext/>
        <w:keepLines/>
        <w:jc w:val="center"/>
        <w:rPr>
          <w:noProof w:val="0"/>
        </w:rPr>
      </w:pPr>
      <w:bookmarkStart w:id="1847" w:name="_MCCTEMPBM_CRPT22840058___4"/>
      <w:r w:rsidRPr="00A5463E">
        <w:rPr>
          <w:noProof w:val="0"/>
        </w:rPr>
        <w:t>0                   1                   2                   3</w:t>
      </w:r>
    </w:p>
    <w:p w14:paraId="0CBEEBB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4D3D" w14:textId="77777777" w:rsidR="00A5463E" w:rsidRPr="00A5463E" w:rsidRDefault="00A5463E" w:rsidP="00A5463E">
      <w:pPr>
        <w:pStyle w:val="PL"/>
        <w:keepNext/>
        <w:keepLines/>
        <w:jc w:val="center"/>
        <w:rPr>
          <w:noProof w:val="0"/>
        </w:rPr>
      </w:pPr>
      <w:r w:rsidRPr="00A5463E">
        <w:rPr>
          <w:noProof w:val="0"/>
        </w:rPr>
        <w:t>+-+-+-+-+-+-+-+-+-+-+-+-+-+-+-+-+-+-+-+-+-+-+-+-+-+-+-+-+-+-+-+-+</w:t>
      </w:r>
    </w:p>
    <w:p w14:paraId="56ADCAA4" w14:textId="77777777" w:rsidR="00A5463E" w:rsidRPr="00A5463E" w:rsidRDefault="00A5463E" w:rsidP="00A5463E">
      <w:pPr>
        <w:pStyle w:val="PL"/>
        <w:keepNext/>
        <w:keepLines/>
        <w:jc w:val="center"/>
        <w:rPr>
          <w:noProof w:val="0"/>
        </w:rPr>
      </w:pPr>
      <w:r w:rsidRPr="00A5463E">
        <w:rPr>
          <w:noProof w:val="0"/>
        </w:rPr>
        <w:t>|V=2|P| Subtype |   PT=APP=204  |          length               |</w:t>
      </w:r>
    </w:p>
    <w:p w14:paraId="6443D93B" w14:textId="77777777" w:rsidR="00A5463E" w:rsidRPr="00A5463E" w:rsidRDefault="00A5463E" w:rsidP="00A5463E">
      <w:pPr>
        <w:pStyle w:val="PL"/>
        <w:keepNext/>
        <w:keepLines/>
        <w:jc w:val="center"/>
        <w:rPr>
          <w:noProof w:val="0"/>
        </w:rPr>
      </w:pPr>
      <w:r w:rsidRPr="00A5463E">
        <w:rPr>
          <w:noProof w:val="0"/>
        </w:rPr>
        <w:t>+-+-+-+-+-+-+-+-+-+-+-+-+-+-+-+-+-+-+-+-+-+-+-+-+-+-+-+-+-+-+-+-+</w:t>
      </w:r>
    </w:p>
    <w:p w14:paraId="19F19C9B"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11968F" w14:textId="77777777" w:rsidR="00A5463E" w:rsidRPr="00A5463E" w:rsidRDefault="00A5463E" w:rsidP="00A5463E">
      <w:pPr>
        <w:pStyle w:val="PL"/>
        <w:keepNext/>
        <w:keepLines/>
        <w:jc w:val="center"/>
        <w:rPr>
          <w:noProof w:val="0"/>
        </w:rPr>
      </w:pPr>
      <w:r w:rsidRPr="00A5463E">
        <w:rPr>
          <w:noProof w:val="0"/>
        </w:rPr>
        <w:t>+-+-+-+-+-+-+-+-+-+-+-+-+-+-+-+-+-+-+-+-+-+-+-+-+-+-+-+-+-+-+-+-+</w:t>
      </w:r>
    </w:p>
    <w:p w14:paraId="6EC9EB4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352E764" w14:textId="77777777" w:rsidR="00A5463E" w:rsidRPr="00A5463E" w:rsidRDefault="00A5463E" w:rsidP="00A5463E">
      <w:pPr>
        <w:pStyle w:val="PL"/>
        <w:keepNext/>
        <w:keepLines/>
        <w:jc w:val="center"/>
        <w:rPr>
          <w:noProof w:val="0"/>
        </w:rPr>
      </w:pPr>
      <w:r w:rsidRPr="00A5463E">
        <w:rPr>
          <w:noProof w:val="0"/>
        </w:rPr>
        <w:t>+-+-+-+-+-+-+-+-+-+-+-+-+-+-+-+-+-+-+-+-+-+-+-+-+-+-+-+-+-+-+-+-+</w:t>
      </w:r>
    </w:p>
    <w:p w14:paraId="2E83CBF5"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1344DAC" w14:textId="77777777" w:rsidR="00A5463E" w:rsidRPr="00A5463E" w:rsidRDefault="00A5463E" w:rsidP="00A5463E">
      <w:pPr>
        <w:pStyle w:val="PL"/>
        <w:keepNext/>
        <w:keepLines/>
        <w:jc w:val="center"/>
        <w:rPr>
          <w:noProof w:val="0"/>
        </w:rPr>
      </w:pPr>
      <w:r w:rsidRPr="00A5463E">
        <w:rPr>
          <w:noProof w:val="0"/>
        </w:rPr>
        <w:t>+-+-+-+-+-+-+-+-+-+-+-+-+-+-+-+-+-+-+-+-+-+-+-+-+-+-+-+-+-+-+-+-+</w:t>
      </w:r>
    </w:p>
    <w:p w14:paraId="1E9486E5" w14:textId="77777777" w:rsidR="00A5463E" w:rsidRPr="00A5463E" w:rsidRDefault="00A5463E" w:rsidP="00A5463E">
      <w:pPr>
        <w:pStyle w:val="PL"/>
        <w:keepNext/>
        <w:keepLines/>
        <w:jc w:val="center"/>
        <w:rPr>
          <w:noProof w:val="0"/>
        </w:rPr>
      </w:pPr>
      <w:r w:rsidRPr="00A5463E">
        <w:rPr>
          <w:noProof w:val="0"/>
        </w:rPr>
        <w:t>|                Transmission Indicator field                   |</w:t>
      </w:r>
    </w:p>
    <w:p w14:paraId="4307B6A3" w14:textId="77777777" w:rsidR="00A5463E" w:rsidRPr="00A5463E" w:rsidRDefault="00A5463E" w:rsidP="00A5463E">
      <w:pPr>
        <w:pStyle w:val="PL"/>
        <w:keepNext/>
        <w:keepLines/>
        <w:jc w:val="center"/>
        <w:rPr>
          <w:noProof w:val="0"/>
        </w:rPr>
      </w:pPr>
      <w:r w:rsidRPr="00A5463E">
        <w:rPr>
          <w:noProof w:val="0"/>
        </w:rPr>
        <w:t>+-+-+-+-+-+-+-+-+-+-+-+-+-+-+-+-+-+-+-+-+-+-+-+-+-+-+-+-+-+-+-+-+</w:t>
      </w:r>
    </w:p>
    <w:bookmarkEnd w:id="1847"/>
    <w:p w14:paraId="19F674F1" w14:textId="77777777" w:rsidR="00A5463E" w:rsidRPr="00A5463E" w:rsidRDefault="00A5463E" w:rsidP="00A5463E"/>
    <w:p w14:paraId="1EF10058" w14:textId="77777777" w:rsidR="00A5463E" w:rsidRPr="00A5463E" w:rsidRDefault="00A5463E" w:rsidP="00A5463E">
      <w:r w:rsidRPr="00A5463E">
        <w:t>With the exception of the three first 32-bit words the order of the fields are irrelevant.</w:t>
      </w:r>
    </w:p>
    <w:p w14:paraId="1EA6EBB0" w14:textId="77777777" w:rsidR="00A5463E" w:rsidRPr="00A5463E" w:rsidRDefault="00A5463E" w:rsidP="00A5463E">
      <w:pPr>
        <w:rPr>
          <w:b/>
          <w:u w:val="single"/>
        </w:rPr>
      </w:pPr>
      <w:r w:rsidRPr="00A5463E">
        <w:rPr>
          <w:b/>
          <w:u w:val="single"/>
        </w:rPr>
        <w:t>Subtype:</w:t>
      </w:r>
    </w:p>
    <w:p w14:paraId="04AC8FDD" w14:textId="77777777" w:rsidR="00A5463E" w:rsidRPr="00A5463E" w:rsidRDefault="00A5463E" w:rsidP="00A5463E">
      <w:r w:rsidRPr="00A5463E">
        <w:t>The subtype is coded according to table </w:t>
      </w:r>
      <w:r w:rsidR="00037BD2">
        <w:t>9.2.2.1-</w:t>
      </w:r>
      <w:r w:rsidRPr="00A5463E">
        <w:t>1.</w:t>
      </w:r>
    </w:p>
    <w:p w14:paraId="6B17CB5A" w14:textId="77777777" w:rsidR="00A5463E" w:rsidRPr="00A5463E" w:rsidRDefault="00A5463E" w:rsidP="00A5463E">
      <w:pPr>
        <w:rPr>
          <w:b/>
          <w:u w:val="single"/>
        </w:rPr>
      </w:pPr>
      <w:r w:rsidRPr="00A5463E">
        <w:rPr>
          <w:b/>
          <w:u w:val="single"/>
        </w:rPr>
        <w:t>Length:</w:t>
      </w:r>
    </w:p>
    <w:p w14:paraId="0AE13322" w14:textId="77777777" w:rsidR="00A5463E" w:rsidRPr="00A5463E" w:rsidRDefault="00A5463E" w:rsidP="00A5463E">
      <w:r w:rsidRPr="00A5463E">
        <w:t>The length is coded as specified in to subclause 9.1.2.</w:t>
      </w:r>
    </w:p>
    <w:p w14:paraId="7C736781" w14:textId="77777777" w:rsidR="00A5463E" w:rsidRPr="00A5463E" w:rsidRDefault="00A5463E" w:rsidP="00A5463E">
      <w:pPr>
        <w:rPr>
          <w:b/>
          <w:u w:val="single"/>
        </w:rPr>
      </w:pPr>
      <w:r w:rsidRPr="00A5463E">
        <w:rPr>
          <w:b/>
          <w:u w:val="single"/>
        </w:rPr>
        <w:t>SSRC:</w:t>
      </w:r>
    </w:p>
    <w:p w14:paraId="7256BCFE" w14:textId="77777777" w:rsidR="00A5463E" w:rsidRPr="00A5463E" w:rsidRDefault="00A5463E" w:rsidP="00A5463E">
      <w:r w:rsidRPr="00A5463E">
        <w:t>The SSRC field carries the SSRC of the transmission participant with permission to send media.</w:t>
      </w:r>
    </w:p>
    <w:p w14:paraId="049D434E" w14:textId="77777777" w:rsidR="00A5463E" w:rsidRPr="00A5463E" w:rsidRDefault="00A5463E" w:rsidP="00A5463E">
      <w:r w:rsidRPr="00A5463E">
        <w:t>The content of the SSRC field is coded as specified in IETF RFC 3550 </w:t>
      </w:r>
      <w:r>
        <w:t>[3]</w:t>
      </w:r>
      <w:r w:rsidRPr="00A5463E">
        <w:t>.</w:t>
      </w:r>
    </w:p>
    <w:p w14:paraId="202BB186" w14:textId="77777777" w:rsidR="00A5463E" w:rsidRPr="00A5463E" w:rsidRDefault="00A5463E" w:rsidP="00A5463E">
      <w:pPr>
        <w:rPr>
          <w:b/>
          <w:color w:val="000000"/>
          <w:u w:val="single"/>
        </w:rPr>
      </w:pPr>
      <w:bookmarkStart w:id="1848" w:name="_MCCTEMPBM_CRPT22840059___5"/>
      <w:r w:rsidRPr="00A5463E">
        <w:rPr>
          <w:b/>
          <w:color w:val="000000"/>
          <w:u w:val="single"/>
        </w:rPr>
        <w:t>User ID:</w:t>
      </w:r>
    </w:p>
    <w:bookmarkEnd w:id="1848"/>
    <w:p w14:paraId="47461F4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82A7FBE" w14:textId="77777777" w:rsidR="00A5463E" w:rsidRPr="00A5463E" w:rsidRDefault="00A5463E" w:rsidP="00A5463E">
      <w:r w:rsidRPr="00A5463E">
        <w:t>The User ID field is coded as specified in subclause 9.2.3.8.</w:t>
      </w:r>
    </w:p>
    <w:p w14:paraId="41738885" w14:textId="77777777" w:rsidR="00A5463E" w:rsidRPr="00A5463E" w:rsidRDefault="00A5463E" w:rsidP="00A5463E">
      <w:pPr>
        <w:rPr>
          <w:b/>
          <w:u w:val="single"/>
        </w:rPr>
      </w:pPr>
      <w:r w:rsidRPr="00A5463E">
        <w:rPr>
          <w:b/>
          <w:u w:val="single"/>
        </w:rPr>
        <w:t>Transmission Indicator:</w:t>
      </w:r>
    </w:p>
    <w:p w14:paraId="084930C2" w14:textId="77777777" w:rsidR="00A5463E" w:rsidRPr="00A5463E" w:rsidRDefault="00A5463E" w:rsidP="00A5463E">
      <w:r w:rsidRPr="00A5463E">
        <w:t>The Transmission Indicator field is coded as described in subclause 9.2.3.11.</w:t>
      </w:r>
    </w:p>
    <w:p w14:paraId="7AE03F2A" w14:textId="77777777" w:rsidR="00A5463E" w:rsidRPr="00A5463E" w:rsidRDefault="00A5463E" w:rsidP="00CB1EBE">
      <w:pPr>
        <w:pStyle w:val="Heading3"/>
      </w:pPr>
      <w:bookmarkStart w:id="1849" w:name="_Toc20208921"/>
      <w:bookmarkStart w:id="1850" w:name="_Toc36045032"/>
      <w:bookmarkStart w:id="1851" w:name="_Toc45216518"/>
      <w:bookmarkStart w:id="1852" w:name="_Toc98709980"/>
      <w:r w:rsidRPr="00A5463E">
        <w:t>9.2.8</w:t>
      </w:r>
      <w:r w:rsidRPr="00A5463E">
        <w:tab/>
        <w:t>Transmission Arbitration Taken message</w:t>
      </w:r>
      <w:bookmarkEnd w:id="1849"/>
      <w:bookmarkEnd w:id="1850"/>
      <w:bookmarkEnd w:id="1851"/>
      <w:bookmarkEnd w:id="1852"/>
    </w:p>
    <w:p w14:paraId="07E43369"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5894EE14" w14:textId="77777777" w:rsidR="00A5463E" w:rsidRPr="00871820" w:rsidRDefault="00620477" w:rsidP="00620477">
      <w:r w:rsidRPr="00871820">
        <w:t>In case of off-network, the transmission arbitrator acts as the transmission control server.</w:t>
      </w:r>
    </w:p>
    <w:p w14:paraId="647E522D" w14:textId="77777777" w:rsidR="00A5463E" w:rsidRPr="00A5463E" w:rsidRDefault="00A5463E" w:rsidP="00A5463E">
      <w:r w:rsidRPr="00A5463E">
        <w:t>Table 9.2.8-1 shows the content of the Transmission Arbitration Taken message.</w:t>
      </w:r>
    </w:p>
    <w:p w14:paraId="5D236B2D" w14:textId="77777777" w:rsidR="00A5463E" w:rsidRPr="00A5463E" w:rsidRDefault="00A5463E" w:rsidP="00A5463E">
      <w:pPr>
        <w:pStyle w:val="TH"/>
      </w:pPr>
      <w:r w:rsidRPr="00A5463E">
        <w:lastRenderedPageBreak/>
        <w:t>Table 9.2.8-1: Transmission Arbitration Taken message</w:t>
      </w:r>
    </w:p>
    <w:p w14:paraId="32D38D97" w14:textId="77777777" w:rsidR="00A5463E" w:rsidRPr="00A5463E" w:rsidRDefault="00A5463E" w:rsidP="00A5463E">
      <w:pPr>
        <w:pStyle w:val="PL"/>
        <w:keepNext/>
        <w:keepLines/>
        <w:jc w:val="center"/>
        <w:rPr>
          <w:noProof w:val="0"/>
        </w:rPr>
      </w:pPr>
      <w:bookmarkStart w:id="1853" w:name="_MCCTEMPBM_CRPT22840060___4"/>
      <w:r w:rsidRPr="00A5463E">
        <w:rPr>
          <w:noProof w:val="0"/>
        </w:rPr>
        <w:t>0                   1                   2                   3</w:t>
      </w:r>
    </w:p>
    <w:p w14:paraId="78EBB7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5E93EE0" w14:textId="77777777" w:rsidR="00A5463E" w:rsidRPr="00A5463E" w:rsidRDefault="00A5463E" w:rsidP="00A5463E">
      <w:pPr>
        <w:pStyle w:val="PL"/>
        <w:keepNext/>
        <w:keepLines/>
        <w:jc w:val="center"/>
        <w:rPr>
          <w:noProof w:val="0"/>
        </w:rPr>
      </w:pPr>
      <w:r w:rsidRPr="00A5463E">
        <w:rPr>
          <w:noProof w:val="0"/>
        </w:rPr>
        <w:t>+-+-+-+-+-+-+-+-+-+-+-+-+-+-+-+-+-+-+-+-+-+-+-+-+-+-+-+-+-+-+-+-+</w:t>
      </w:r>
    </w:p>
    <w:p w14:paraId="601DBC2A" w14:textId="77777777" w:rsidR="00A5463E" w:rsidRPr="00A5463E" w:rsidRDefault="00A5463E" w:rsidP="00A5463E">
      <w:pPr>
        <w:pStyle w:val="PL"/>
        <w:keepNext/>
        <w:keepLines/>
        <w:jc w:val="center"/>
        <w:rPr>
          <w:noProof w:val="0"/>
        </w:rPr>
      </w:pPr>
      <w:r w:rsidRPr="00A5463E">
        <w:rPr>
          <w:noProof w:val="0"/>
        </w:rPr>
        <w:t>|V=2|P| Subtype |   PT=APP=204  |           length              |</w:t>
      </w:r>
    </w:p>
    <w:p w14:paraId="6FC87836" w14:textId="77777777" w:rsidR="00A5463E" w:rsidRPr="00A5463E" w:rsidRDefault="00A5463E" w:rsidP="00A5463E">
      <w:pPr>
        <w:pStyle w:val="PL"/>
        <w:keepNext/>
        <w:keepLines/>
        <w:jc w:val="center"/>
        <w:rPr>
          <w:noProof w:val="0"/>
        </w:rPr>
      </w:pPr>
      <w:r w:rsidRPr="00A5463E">
        <w:rPr>
          <w:noProof w:val="0"/>
        </w:rPr>
        <w:t>+-+-+-+-+-+-+-+-+-+-+-+-+-+-+-+-+-+-+-+-+-+-+-+-+-+-+-+-+-+-+-+-+</w:t>
      </w:r>
    </w:p>
    <w:p w14:paraId="78B8B17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7D1A30" w14:textId="77777777" w:rsidR="00A5463E" w:rsidRPr="00A5463E" w:rsidRDefault="00A5463E" w:rsidP="00A5463E">
      <w:pPr>
        <w:pStyle w:val="PL"/>
        <w:keepNext/>
        <w:keepLines/>
        <w:jc w:val="center"/>
        <w:rPr>
          <w:noProof w:val="0"/>
        </w:rPr>
      </w:pPr>
      <w:r w:rsidRPr="00A5463E">
        <w:rPr>
          <w:noProof w:val="0"/>
        </w:rPr>
        <w:t>+-+-+-+-+-+-+-+-+-+-+-+-+-+-+-+-+-+-+-+-+-+-+-+-+-+-+-+-+-+-+-+-+</w:t>
      </w:r>
    </w:p>
    <w:p w14:paraId="3A629C4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412E8EC" w14:textId="77777777" w:rsidR="00A5463E" w:rsidRPr="00A5463E" w:rsidRDefault="00A5463E" w:rsidP="00A5463E">
      <w:pPr>
        <w:pStyle w:val="PL"/>
        <w:keepNext/>
        <w:keepLines/>
        <w:jc w:val="center"/>
        <w:rPr>
          <w:noProof w:val="0"/>
        </w:rPr>
      </w:pPr>
      <w:r w:rsidRPr="00A5463E">
        <w:rPr>
          <w:noProof w:val="0"/>
        </w:rPr>
        <w:t>+-+-+-+-+-+-+-+-+-+-+-+-+-+-+-+-+-+-+-+-+-+-+-+-+-+-+-+-+-+-+-+-+</w:t>
      </w:r>
    </w:p>
    <w:p w14:paraId="147E935C" w14:textId="77777777" w:rsidR="00A5463E" w:rsidRPr="00A5463E" w:rsidRDefault="00A5463E" w:rsidP="00A5463E">
      <w:pPr>
        <w:pStyle w:val="PL"/>
        <w:keepNext/>
        <w:keepLines/>
        <w:jc w:val="center"/>
        <w:rPr>
          <w:noProof w:val="0"/>
        </w:rPr>
      </w:pPr>
      <w:r w:rsidRPr="00A5463E">
        <w:rPr>
          <w:noProof w:val="0"/>
        </w:rPr>
        <w:t>|                  Granted Party's Identity field               |</w:t>
      </w:r>
    </w:p>
    <w:p w14:paraId="56E7DA02" w14:textId="77777777" w:rsidR="00A5463E" w:rsidRPr="00A5463E" w:rsidRDefault="00A5463E" w:rsidP="00A5463E">
      <w:pPr>
        <w:pStyle w:val="PL"/>
        <w:keepNext/>
        <w:keepLines/>
        <w:jc w:val="center"/>
        <w:rPr>
          <w:noProof w:val="0"/>
        </w:rPr>
      </w:pPr>
      <w:r w:rsidRPr="00A5463E">
        <w:rPr>
          <w:noProof w:val="0"/>
        </w:rPr>
        <w:t>+-+-+-+-+-+-+-+-+-+-+-+-+-+-+-+-+-+-+-+-+-+-+-+-+-+-+-+-+-+-+-+-+</w:t>
      </w:r>
    </w:p>
    <w:p w14:paraId="17A3514D"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6F72B0E4" w14:textId="77777777" w:rsidR="00A5463E" w:rsidRPr="00A5463E" w:rsidRDefault="00A5463E" w:rsidP="00A5463E">
      <w:pPr>
        <w:pStyle w:val="PL"/>
        <w:keepNext/>
        <w:keepLines/>
        <w:jc w:val="center"/>
        <w:rPr>
          <w:noProof w:val="0"/>
        </w:rPr>
      </w:pPr>
      <w:r w:rsidRPr="00A5463E">
        <w:rPr>
          <w:noProof w:val="0"/>
        </w:rPr>
        <w:t>+-+-+-+-+-+-+-+-+-+-+-+-+-+-+-+-+-+-+-+-+-+-+-+-+-+-+-+-+-+-+-+-+</w:t>
      </w:r>
    </w:p>
    <w:p w14:paraId="1DF90454"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527DAC3" w14:textId="77777777" w:rsidR="00A5463E" w:rsidRPr="00A5463E" w:rsidRDefault="00A5463E" w:rsidP="00A5463E">
      <w:pPr>
        <w:pStyle w:val="PL"/>
        <w:keepNext/>
        <w:keepLines/>
        <w:jc w:val="center"/>
        <w:rPr>
          <w:noProof w:val="0"/>
        </w:rPr>
      </w:pPr>
      <w:r w:rsidRPr="00A5463E">
        <w:rPr>
          <w:noProof w:val="0"/>
        </w:rPr>
        <w:t>+-+-+-+-+-+-+-+-+-+-+-+-+-+-+-+-+-+-+-+-+-+-+-+-+-+-+-+-+-+-+-+-+</w:t>
      </w:r>
    </w:p>
    <w:p w14:paraId="15005949" w14:textId="77777777" w:rsidR="00A5463E" w:rsidRPr="00A5463E" w:rsidRDefault="00A5463E" w:rsidP="00A5463E">
      <w:pPr>
        <w:pStyle w:val="PL"/>
        <w:keepNext/>
        <w:keepLines/>
        <w:jc w:val="center"/>
      </w:pPr>
      <w:r w:rsidRPr="00A5463E">
        <w:t>|                 Message Sequence Number field                 |</w:t>
      </w:r>
    </w:p>
    <w:p w14:paraId="496E1578" w14:textId="77777777" w:rsidR="00A5463E" w:rsidRPr="00A5463E" w:rsidRDefault="00A5463E" w:rsidP="00A5463E">
      <w:pPr>
        <w:pStyle w:val="PL"/>
        <w:keepNext/>
        <w:keepLines/>
        <w:jc w:val="center"/>
        <w:rPr>
          <w:noProof w:val="0"/>
        </w:rPr>
      </w:pPr>
      <w:r w:rsidRPr="00A5463E">
        <w:rPr>
          <w:noProof w:val="0"/>
        </w:rPr>
        <w:t>+-+-+-+-+-+-+-+-+-+-+-+-+-+-+-+-+-+-+-+-+-+-+-+-+-+-+-+-+-+-+-+-+</w:t>
      </w:r>
    </w:p>
    <w:p w14:paraId="1F3A6F2B" w14:textId="77777777" w:rsidR="00A5463E" w:rsidRPr="00A5463E" w:rsidRDefault="00A5463E" w:rsidP="00A5463E">
      <w:pPr>
        <w:pStyle w:val="PL"/>
        <w:keepNext/>
        <w:keepLines/>
        <w:jc w:val="center"/>
        <w:rPr>
          <w:noProof w:val="0"/>
        </w:rPr>
      </w:pPr>
      <w:r w:rsidRPr="00A5463E">
        <w:rPr>
          <w:noProof w:val="0"/>
        </w:rPr>
        <w:t>|                Transmission Indicator field                   |</w:t>
      </w:r>
    </w:p>
    <w:p w14:paraId="1FC77E8B" w14:textId="77777777" w:rsidR="00A5463E" w:rsidRPr="00A5463E" w:rsidRDefault="00A5463E" w:rsidP="00A5463E">
      <w:pPr>
        <w:pStyle w:val="PL"/>
        <w:keepNext/>
        <w:keepLines/>
        <w:jc w:val="center"/>
        <w:rPr>
          <w:noProof w:val="0"/>
        </w:rPr>
      </w:pPr>
      <w:r w:rsidRPr="00A5463E">
        <w:rPr>
          <w:noProof w:val="0"/>
        </w:rPr>
        <w:t>+-+-+-+-+-+-+-+-+-+-+-+-+-+-+-+-+-+-+-+-+-+-+-+-+-+-+-+-+-+-+-+-+</w:t>
      </w:r>
    </w:p>
    <w:p w14:paraId="434E5DA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306AE01A" w14:textId="77777777" w:rsidR="00A5463E" w:rsidRPr="00A5463E" w:rsidRDefault="00A5463E" w:rsidP="00A5463E">
      <w:pPr>
        <w:pStyle w:val="PL"/>
        <w:keepNext/>
        <w:keepLines/>
        <w:jc w:val="center"/>
        <w:rPr>
          <w:noProof w:val="0"/>
        </w:rPr>
      </w:pPr>
      <w:r w:rsidRPr="00A5463E">
        <w:rPr>
          <w:noProof w:val="0"/>
        </w:rPr>
        <w:t>+-+-+-+-+-+-+-+-+-+-+-+-+-+-+-+-+-+-+-+-+-+-+-+-+-+-+-+-+-+-+-+-+</w:t>
      </w:r>
    </w:p>
    <w:bookmarkEnd w:id="1853"/>
    <w:p w14:paraId="0F240D88" w14:textId="77777777" w:rsidR="00A5463E" w:rsidRPr="00A5463E" w:rsidRDefault="00A5463E" w:rsidP="00A5463E"/>
    <w:p w14:paraId="7527C3D7" w14:textId="77777777" w:rsidR="00A5463E" w:rsidRPr="00A5463E" w:rsidRDefault="00A5463E" w:rsidP="00A5463E">
      <w:r w:rsidRPr="00A5463E">
        <w:t>With the exception of the three first 32-bit words the order of the fields are irrelevant.</w:t>
      </w:r>
    </w:p>
    <w:p w14:paraId="1190FA1B" w14:textId="77777777" w:rsidR="00A5463E" w:rsidRPr="00A5463E" w:rsidRDefault="00A5463E" w:rsidP="00A5463E">
      <w:pPr>
        <w:rPr>
          <w:b/>
          <w:u w:val="single"/>
        </w:rPr>
      </w:pPr>
      <w:r w:rsidRPr="00A5463E">
        <w:rPr>
          <w:b/>
          <w:u w:val="single"/>
        </w:rPr>
        <w:t>Subtype:</w:t>
      </w:r>
    </w:p>
    <w:p w14:paraId="01D79FF9" w14:textId="77777777" w:rsidR="00A5463E" w:rsidRPr="00A5463E" w:rsidRDefault="00A5463E" w:rsidP="00A5463E">
      <w:r w:rsidRPr="00A5463E">
        <w:t>The subtype is coded according to table </w:t>
      </w:r>
      <w:r w:rsidR="00037BD2">
        <w:t>9.2.2.1-</w:t>
      </w:r>
      <w:r w:rsidRPr="00A5463E">
        <w:t>2.</w:t>
      </w:r>
    </w:p>
    <w:p w14:paraId="4820D5D8" w14:textId="77777777" w:rsidR="00A5463E" w:rsidRPr="00A5463E" w:rsidRDefault="00A5463E" w:rsidP="00A5463E">
      <w:pPr>
        <w:rPr>
          <w:b/>
          <w:u w:val="single"/>
        </w:rPr>
      </w:pPr>
      <w:r w:rsidRPr="00A5463E">
        <w:rPr>
          <w:b/>
          <w:u w:val="single"/>
        </w:rPr>
        <w:t>Length:</w:t>
      </w:r>
    </w:p>
    <w:p w14:paraId="2EB896C4" w14:textId="77777777" w:rsidR="00A5463E" w:rsidRPr="00A5463E" w:rsidRDefault="00A5463E" w:rsidP="00A5463E">
      <w:r w:rsidRPr="00A5463E">
        <w:t>The length is coded as specified in to subclause 9.1.2.</w:t>
      </w:r>
    </w:p>
    <w:p w14:paraId="7A7C98C5" w14:textId="77777777" w:rsidR="00A5463E" w:rsidRPr="00A5463E" w:rsidRDefault="00A5463E" w:rsidP="00A5463E">
      <w:pPr>
        <w:rPr>
          <w:b/>
          <w:u w:val="single"/>
        </w:rPr>
      </w:pPr>
      <w:r w:rsidRPr="00A5463E">
        <w:rPr>
          <w:b/>
          <w:u w:val="single"/>
        </w:rPr>
        <w:t>SSRC:</w:t>
      </w:r>
    </w:p>
    <w:p w14:paraId="18FDA6EB" w14:textId="77777777" w:rsidR="00A5463E" w:rsidRPr="00A5463E" w:rsidRDefault="00A5463E" w:rsidP="00A5463E">
      <w:r w:rsidRPr="00A5463E">
        <w:t>The SSRC field carries the SSRC of the transmission control server.</w:t>
      </w:r>
    </w:p>
    <w:p w14:paraId="55F947D5" w14:textId="77777777" w:rsidR="00A5463E" w:rsidRPr="00A5463E" w:rsidRDefault="00A5463E" w:rsidP="00A5463E">
      <w:r w:rsidRPr="00A5463E">
        <w:t>The content of the SSRC field is coded as specified in IETF RFC 3550 </w:t>
      </w:r>
      <w:r>
        <w:t>[3]</w:t>
      </w:r>
      <w:r w:rsidRPr="00A5463E">
        <w:t>.</w:t>
      </w:r>
    </w:p>
    <w:p w14:paraId="574594A3"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3641E63" w14:textId="77777777" w:rsidR="00A5463E" w:rsidRPr="00A5463E" w:rsidRDefault="00A5463E" w:rsidP="00A5463E">
      <w:r w:rsidRPr="00A5463E">
        <w:t>The Granted Party</w:t>
      </w:r>
      <w:r w:rsidR="004A367E">
        <w:t>'</w:t>
      </w:r>
      <w:r w:rsidRPr="00A5463E">
        <w:t>s Identity field is coded as specified in subclause 9.2.3.6.</w:t>
      </w:r>
    </w:p>
    <w:p w14:paraId="52EE8864" w14:textId="77777777" w:rsidR="00A5463E" w:rsidRPr="00A5463E" w:rsidRDefault="00A5463E" w:rsidP="00A5463E">
      <w:pPr>
        <w:rPr>
          <w:b/>
          <w:u w:val="single"/>
        </w:rPr>
      </w:pPr>
      <w:r w:rsidRPr="00A5463E">
        <w:rPr>
          <w:b/>
          <w:u w:val="single"/>
        </w:rPr>
        <w:t>Permission to request the transmission:</w:t>
      </w:r>
    </w:p>
    <w:p w14:paraId="23F348A9" w14:textId="77777777" w:rsidR="00A5463E" w:rsidRPr="00A5463E" w:rsidRDefault="00A5463E" w:rsidP="00A5463E">
      <w:r w:rsidRPr="00A5463E">
        <w:t>The Permission to Request the Transmission field is coded as specified in subclause 9.2.3.7.</w:t>
      </w:r>
    </w:p>
    <w:p w14:paraId="47373730" w14:textId="77777777" w:rsidR="00A5463E" w:rsidRPr="00A5463E" w:rsidRDefault="00A5463E" w:rsidP="00A5463E">
      <w:pPr>
        <w:rPr>
          <w:b/>
          <w:color w:val="000000"/>
          <w:u w:val="single"/>
        </w:rPr>
      </w:pPr>
      <w:bookmarkStart w:id="1854" w:name="_MCCTEMPBM_CRPT22840061___5"/>
      <w:r w:rsidRPr="00A5463E">
        <w:rPr>
          <w:b/>
          <w:color w:val="000000"/>
          <w:u w:val="single"/>
        </w:rPr>
        <w:t>User ID:</w:t>
      </w:r>
    </w:p>
    <w:bookmarkEnd w:id="1854"/>
    <w:p w14:paraId="2C4D045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1ABE6D4" w14:textId="77777777" w:rsidR="00A5463E" w:rsidRPr="00A5463E" w:rsidRDefault="00A5463E" w:rsidP="00A5463E">
      <w:r w:rsidRPr="00A5463E">
        <w:t>The User ID field is coded as specified in subclause 9.2.3.8.</w:t>
      </w:r>
    </w:p>
    <w:p w14:paraId="5AC32476" w14:textId="77777777" w:rsidR="00A5463E" w:rsidRPr="00A5463E" w:rsidRDefault="00A5463E" w:rsidP="00A5463E">
      <w:pPr>
        <w:rPr>
          <w:b/>
          <w:color w:val="000000"/>
          <w:u w:val="single"/>
          <w:lang w:eastAsia="ko-KR"/>
        </w:rPr>
      </w:pPr>
      <w:bookmarkStart w:id="1855" w:name="_MCCTEMPBM_CRPT22840062___5"/>
      <w:r w:rsidRPr="00A5463E">
        <w:rPr>
          <w:b/>
          <w:u w:val="single"/>
        </w:rPr>
        <w:t>Message Sequence Number</w:t>
      </w:r>
      <w:r w:rsidRPr="00A5463E">
        <w:rPr>
          <w:b/>
          <w:color w:val="000000"/>
          <w:u w:val="single"/>
          <w:lang w:eastAsia="ko-KR"/>
        </w:rPr>
        <w:t>:</w:t>
      </w:r>
    </w:p>
    <w:bookmarkEnd w:id="1855"/>
    <w:p w14:paraId="0B5AADB8" w14:textId="77777777" w:rsidR="00A5463E" w:rsidRPr="00A5463E" w:rsidRDefault="00A5463E" w:rsidP="00A5463E">
      <w:r w:rsidRPr="00A5463E">
        <w:t>The Message Sequence Number field is coded as specified in to subclause 9.2.3.9.</w:t>
      </w:r>
    </w:p>
    <w:p w14:paraId="30C72012" w14:textId="77777777" w:rsidR="00A5463E" w:rsidRPr="00A5463E" w:rsidRDefault="00A5463E" w:rsidP="00A5463E">
      <w:pPr>
        <w:rPr>
          <w:b/>
          <w:u w:val="single"/>
        </w:rPr>
      </w:pPr>
      <w:r w:rsidRPr="00A5463E">
        <w:rPr>
          <w:b/>
          <w:u w:val="single"/>
        </w:rPr>
        <w:t>Transmission Indicator:</w:t>
      </w:r>
    </w:p>
    <w:p w14:paraId="62261D2A" w14:textId="77777777" w:rsidR="00A5463E" w:rsidRPr="00A5463E" w:rsidRDefault="00A5463E" w:rsidP="00A5463E">
      <w:r w:rsidRPr="00A5463E">
        <w:t>The Transmission Indicator field is coded as described in subclause 9.2.3.11.</w:t>
      </w:r>
    </w:p>
    <w:p w14:paraId="6B39D129" w14:textId="77777777" w:rsidR="00A5463E" w:rsidRPr="00A5463E" w:rsidRDefault="00A5463E" w:rsidP="00A5463E">
      <w:pPr>
        <w:rPr>
          <w:b/>
          <w:color w:val="000000"/>
          <w:u w:val="single"/>
          <w:lang w:eastAsia="ko-KR"/>
        </w:rPr>
      </w:pPr>
      <w:bookmarkStart w:id="1856" w:name="_MCCTEMPBM_CRPT22840063___5"/>
      <w:r w:rsidRPr="00A5463E">
        <w:rPr>
          <w:b/>
          <w:color w:val="000000"/>
          <w:u w:val="single"/>
          <w:lang w:eastAsia="ko-KR"/>
        </w:rPr>
        <w:t>SSRC of granted transmission participant:</w:t>
      </w:r>
    </w:p>
    <w:bookmarkEnd w:id="1856"/>
    <w:p w14:paraId="241A0A3B"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607487C" w14:textId="77777777" w:rsidR="00A5463E" w:rsidRPr="00A5463E" w:rsidRDefault="00A5463E" w:rsidP="00CB1EBE">
      <w:pPr>
        <w:pStyle w:val="Heading3"/>
      </w:pPr>
      <w:bookmarkStart w:id="1857" w:name="_Toc20208922"/>
      <w:bookmarkStart w:id="1858" w:name="_Toc36045033"/>
      <w:bookmarkStart w:id="1859" w:name="_Toc45216519"/>
      <w:bookmarkStart w:id="1860" w:name="_Toc98709981"/>
      <w:r w:rsidRPr="00A5463E">
        <w:lastRenderedPageBreak/>
        <w:t>9.2.9</w:t>
      </w:r>
      <w:r w:rsidRPr="00A5463E">
        <w:tab/>
        <w:t>Transmission Arbitration Released message</w:t>
      </w:r>
      <w:bookmarkEnd w:id="1857"/>
      <w:bookmarkEnd w:id="1858"/>
      <w:bookmarkEnd w:id="1859"/>
      <w:bookmarkEnd w:id="1860"/>
    </w:p>
    <w:p w14:paraId="307488BA"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1AE0C95" w14:textId="77777777" w:rsidR="00A5463E" w:rsidRPr="00871820" w:rsidRDefault="00620477" w:rsidP="00620477">
      <w:r w:rsidRPr="00871820">
        <w:t>In case of off-network, the transmission arbitrator acts as the transmission control server.</w:t>
      </w:r>
    </w:p>
    <w:p w14:paraId="0D256EC6" w14:textId="77777777" w:rsidR="00A5463E" w:rsidRPr="00A5463E" w:rsidRDefault="00A5463E" w:rsidP="00A5463E">
      <w:r w:rsidRPr="00A5463E">
        <w:t>The Transmission Arbitration Released message is used in the off-network mode</w:t>
      </w:r>
    </w:p>
    <w:p w14:paraId="70174FB6" w14:textId="77777777" w:rsidR="00A5463E" w:rsidRPr="00A5463E" w:rsidRDefault="00A5463E" w:rsidP="00A5463E">
      <w:r w:rsidRPr="00A5463E">
        <w:t>Table 9.2.9-1 shows the content of the Transmission Arbitration Released message.</w:t>
      </w:r>
    </w:p>
    <w:p w14:paraId="4959E946" w14:textId="77777777" w:rsidR="00A5463E" w:rsidRPr="00A5463E" w:rsidRDefault="00A5463E" w:rsidP="00A5463E">
      <w:pPr>
        <w:pStyle w:val="TH"/>
      </w:pPr>
      <w:r w:rsidRPr="00A5463E">
        <w:t>Table 9.2.9-1: Transmission Arbitration Released message</w:t>
      </w:r>
    </w:p>
    <w:p w14:paraId="19571034" w14:textId="77777777" w:rsidR="00A5463E" w:rsidRPr="00A5463E" w:rsidRDefault="00A5463E" w:rsidP="00A5463E">
      <w:pPr>
        <w:pStyle w:val="PL"/>
        <w:keepNext/>
        <w:keepLines/>
        <w:jc w:val="center"/>
        <w:rPr>
          <w:noProof w:val="0"/>
        </w:rPr>
      </w:pPr>
      <w:bookmarkStart w:id="1861" w:name="_MCCTEMPBM_CRPT22840064___4"/>
      <w:r w:rsidRPr="00A5463E">
        <w:rPr>
          <w:noProof w:val="0"/>
        </w:rPr>
        <w:t>0                   1                   2                   3</w:t>
      </w:r>
    </w:p>
    <w:p w14:paraId="3C15525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0496F8" w14:textId="77777777" w:rsidR="00A5463E" w:rsidRPr="00A5463E" w:rsidRDefault="00A5463E" w:rsidP="00A5463E">
      <w:pPr>
        <w:pStyle w:val="PL"/>
        <w:keepNext/>
        <w:keepLines/>
        <w:jc w:val="center"/>
        <w:rPr>
          <w:noProof w:val="0"/>
        </w:rPr>
      </w:pPr>
      <w:r w:rsidRPr="00A5463E">
        <w:rPr>
          <w:noProof w:val="0"/>
        </w:rPr>
        <w:t>+-+-+-+-+-+-+-+-+-+-+-+-+-+-+-+-+-+-+-+-+-+-+-+-+-+-+-+-+-+-+-+-+</w:t>
      </w:r>
    </w:p>
    <w:p w14:paraId="602066E2" w14:textId="77777777" w:rsidR="00A5463E" w:rsidRPr="00A5463E" w:rsidRDefault="00A5463E" w:rsidP="00A5463E">
      <w:pPr>
        <w:pStyle w:val="PL"/>
        <w:keepNext/>
        <w:keepLines/>
        <w:jc w:val="center"/>
        <w:rPr>
          <w:noProof w:val="0"/>
        </w:rPr>
      </w:pPr>
      <w:r w:rsidRPr="00A5463E">
        <w:rPr>
          <w:noProof w:val="0"/>
        </w:rPr>
        <w:t>|V=2|P| Subtype |   PT=APP=204  |           length              |</w:t>
      </w:r>
    </w:p>
    <w:p w14:paraId="5617CE2F" w14:textId="77777777" w:rsidR="00A5463E" w:rsidRPr="00A5463E" w:rsidRDefault="00A5463E" w:rsidP="00A5463E">
      <w:pPr>
        <w:pStyle w:val="PL"/>
        <w:keepNext/>
        <w:keepLines/>
        <w:jc w:val="center"/>
        <w:rPr>
          <w:noProof w:val="0"/>
        </w:rPr>
      </w:pPr>
      <w:r w:rsidRPr="00A5463E">
        <w:rPr>
          <w:noProof w:val="0"/>
        </w:rPr>
        <w:t>+-+-+-+-+-+-+-+-+-+-+-+-+-+-+-+-+-+-+-+-+-+-+-+-+-+-+-+-+-+-+-+-+</w:t>
      </w:r>
    </w:p>
    <w:p w14:paraId="6A4DB1F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B26412" w14:textId="77777777" w:rsidR="00A5463E" w:rsidRPr="00A5463E" w:rsidRDefault="00A5463E" w:rsidP="00A5463E">
      <w:pPr>
        <w:pStyle w:val="PL"/>
        <w:keepNext/>
        <w:keepLines/>
        <w:jc w:val="center"/>
        <w:rPr>
          <w:noProof w:val="0"/>
        </w:rPr>
      </w:pPr>
      <w:r w:rsidRPr="00A5463E">
        <w:rPr>
          <w:noProof w:val="0"/>
        </w:rPr>
        <w:t>+-+-+-+-+-+-+-+-+-+-+-+-+-+-+-+-+-+-+-+-+-+-+-+-+-+-+-+-+-+-+-+-+</w:t>
      </w:r>
    </w:p>
    <w:p w14:paraId="73B5D7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21D6A0B" w14:textId="77777777" w:rsidR="00A5463E" w:rsidRPr="00A5463E" w:rsidRDefault="00A5463E" w:rsidP="00A5463E">
      <w:pPr>
        <w:pStyle w:val="PL"/>
        <w:keepNext/>
        <w:keepLines/>
        <w:jc w:val="center"/>
        <w:rPr>
          <w:noProof w:val="0"/>
        </w:rPr>
      </w:pPr>
      <w:r w:rsidRPr="00A5463E">
        <w:rPr>
          <w:noProof w:val="0"/>
        </w:rPr>
        <w:t>+-+-+-+-+-+-+-+-+-+-+-+-+-+-+-+-+-+-+-+-+-+-+-+-+-+-+-+-+-+-+-+-+</w:t>
      </w:r>
    </w:p>
    <w:p w14:paraId="5D79F0E6" w14:textId="77777777" w:rsidR="00A5463E" w:rsidRPr="00A5463E" w:rsidRDefault="00A5463E" w:rsidP="00A5463E">
      <w:pPr>
        <w:pStyle w:val="PL"/>
        <w:keepNext/>
        <w:keepLines/>
        <w:jc w:val="center"/>
        <w:rPr>
          <w:noProof w:val="0"/>
        </w:rPr>
      </w:pPr>
      <w:r w:rsidRPr="00A5463E">
        <w:rPr>
          <w:noProof w:val="0"/>
        </w:rPr>
        <w:t>|                  Granted Party's Identity field               |</w:t>
      </w:r>
    </w:p>
    <w:p w14:paraId="2A1B9DA5" w14:textId="77777777" w:rsidR="00A5463E" w:rsidRPr="00A5463E" w:rsidRDefault="00A5463E" w:rsidP="00A5463E">
      <w:pPr>
        <w:pStyle w:val="PL"/>
        <w:keepNext/>
        <w:keepLines/>
        <w:jc w:val="center"/>
        <w:rPr>
          <w:noProof w:val="0"/>
        </w:rPr>
      </w:pPr>
      <w:r w:rsidRPr="00A5463E">
        <w:rPr>
          <w:noProof w:val="0"/>
        </w:rPr>
        <w:t>+-+-+-+-+-+-+-+-+-+-+-+-+-+-+-+-+-+-+-+-+-+-+-+-+-+-+-+-+-+-+-+-+</w:t>
      </w:r>
    </w:p>
    <w:p w14:paraId="007B809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01A6F5" w14:textId="77777777" w:rsidR="00A5463E" w:rsidRPr="00A5463E" w:rsidRDefault="00A5463E" w:rsidP="00A5463E">
      <w:pPr>
        <w:pStyle w:val="PL"/>
        <w:keepNext/>
        <w:keepLines/>
        <w:jc w:val="center"/>
        <w:rPr>
          <w:noProof w:val="0"/>
        </w:rPr>
      </w:pPr>
      <w:r w:rsidRPr="00A5463E">
        <w:rPr>
          <w:noProof w:val="0"/>
        </w:rPr>
        <w:t>+-+-+-+-+-+-+-+-+-+-+-+-+-+-+-+-+-+-+-+-+-+-+-+-+-+-+-+-+-+-+-+-+</w:t>
      </w:r>
    </w:p>
    <w:p w14:paraId="636EC704" w14:textId="77777777" w:rsidR="00A5463E" w:rsidRPr="00A5463E" w:rsidRDefault="00A5463E" w:rsidP="00A5463E">
      <w:pPr>
        <w:pStyle w:val="PL"/>
        <w:keepNext/>
        <w:keepLines/>
        <w:jc w:val="center"/>
      </w:pPr>
      <w:r w:rsidRPr="00A5463E">
        <w:t>|                 Message Sequence Number field                 |</w:t>
      </w:r>
    </w:p>
    <w:p w14:paraId="2BD5CAC5" w14:textId="77777777" w:rsidR="00A5463E" w:rsidRPr="00A5463E" w:rsidRDefault="00A5463E" w:rsidP="00A5463E">
      <w:pPr>
        <w:pStyle w:val="PL"/>
        <w:keepNext/>
        <w:keepLines/>
        <w:jc w:val="center"/>
        <w:rPr>
          <w:noProof w:val="0"/>
        </w:rPr>
      </w:pPr>
      <w:r w:rsidRPr="00A5463E">
        <w:rPr>
          <w:noProof w:val="0"/>
        </w:rPr>
        <w:t>+-+-+-+-+-+-+-+-+-+-+-+-+-+-+-+-+-+-+-+-+-+-+-+-+-+-+-+-+-+-+-+-+</w:t>
      </w:r>
    </w:p>
    <w:p w14:paraId="43D0AF59" w14:textId="77777777" w:rsidR="00A5463E" w:rsidRPr="00A5463E" w:rsidRDefault="00A5463E" w:rsidP="00A5463E">
      <w:pPr>
        <w:pStyle w:val="PL"/>
        <w:keepNext/>
        <w:keepLines/>
        <w:jc w:val="center"/>
        <w:rPr>
          <w:noProof w:val="0"/>
        </w:rPr>
      </w:pPr>
      <w:r w:rsidRPr="00A5463E">
        <w:rPr>
          <w:noProof w:val="0"/>
        </w:rPr>
        <w:t>|                Transmission Indicator field                   |</w:t>
      </w:r>
    </w:p>
    <w:p w14:paraId="37E3C39F" w14:textId="77777777" w:rsidR="00A5463E" w:rsidRPr="00A5463E" w:rsidRDefault="00A5463E" w:rsidP="00A5463E">
      <w:pPr>
        <w:pStyle w:val="PL"/>
        <w:keepNext/>
        <w:keepLines/>
        <w:jc w:val="center"/>
        <w:rPr>
          <w:noProof w:val="0"/>
        </w:rPr>
      </w:pPr>
      <w:r w:rsidRPr="00A5463E">
        <w:rPr>
          <w:noProof w:val="0"/>
        </w:rPr>
        <w:t>+-+-+-+-+-+-+-+-+-+-+-+-+-+-+-+-+-+-+-+-+-+-+-+-+-+-+-+-+-+-+-+-+</w:t>
      </w:r>
    </w:p>
    <w:p w14:paraId="37D47FE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E3AC1C3" w14:textId="77777777" w:rsidR="00A5463E" w:rsidRPr="00A5463E" w:rsidRDefault="00A5463E" w:rsidP="00A5463E">
      <w:pPr>
        <w:pStyle w:val="PL"/>
        <w:keepNext/>
        <w:keepLines/>
        <w:jc w:val="center"/>
        <w:rPr>
          <w:noProof w:val="0"/>
        </w:rPr>
      </w:pPr>
      <w:r w:rsidRPr="00A5463E">
        <w:rPr>
          <w:noProof w:val="0"/>
        </w:rPr>
        <w:t>+-+-+-+-+-+-+-+-+-+-+-+-+-+-+-+-+-+-+-+-+-+-+-+-+-+-+-+-+-+-+-+-+</w:t>
      </w:r>
    </w:p>
    <w:bookmarkEnd w:id="1861"/>
    <w:p w14:paraId="5F284CAD" w14:textId="77777777" w:rsidR="00A5463E" w:rsidRPr="00A5463E" w:rsidRDefault="00A5463E" w:rsidP="00A5463E"/>
    <w:p w14:paraId="281265FC" w14:textId="77777777" w:rsidR="00A5463E" w:rsidRPr="00A5463E" w:rsidRDefault="00A5463E" w:rsidP="00A5463E">
      <w:r w:rsidRPr="00A5463E">
        <w:t>With the exception of the three first 32-bit words the order of the fields are irrelevant.</w:t>
      </w:r>
    </w:p>
    <w:p w14:paraId="64DF45EB" w14:textId="77777777" w:rsidR="00A5463E" w:rsidRPr="00A5463E" w:rsidRDefault="00A5463E" w:rsidP="00A5463E">
      <w:pPr>
        <w:rPr>
          <w:b/>
          <w:u w:val="single"/>
        </w:rPr>
      </w:pPr>
      <w:r w:rsidRPr="00A5463E">
        <w:rPr>
          <w:b/>
          <w:u w:val="single"/>
        </w:rPr>
        <w:t>Subtype:</w:t>
      </w:r>
    </w:p>
    <w:p w14:paraId="648A2C40" w14:textId="77777777" w:rsidR="00A5463E" w:rsidRPr="00A5463E" w:rsidRDefault="00A5463E" w:rsidP="00A5463E">
      <w:r w:rsidRPr="00A5463E">
        <w:t>The subtype is coded according to table </w:t>
      </w:r>
      <w:r w:rsidR="00037BD2">
        <w:t>9.2.2.1-</w:t>
      </w:r>
      <w:r w:rsidRPr="00A5463E">
        <w:t>2.</w:t>
      </w:r>
    </w:p>
    <w:p w14:paraId="23D071F6" w14:textId="77777777" w:rsidR="00A5463E" w:rsidRPr="00A5463E" w:rsidRDefault="00A5463E" w:rsidP="00A5463E">
      <w:pPr>
        <w:rPr>
          <w:b/>
          <w:u w:val="single"/>
        </w:rPr>
      </w:pPr>
      <w:r w:rsidRPr="00A5463E">
        <w:rPr>
          <w:b/>
          <w:u w:val="single"/>
        </w:rPr>
        <w:t>Length:</w:t>
      </w:r>
    </w:p>
    <w:p w14:paraId="0EB0B4A0" w14:textId="77777777" w:rsidR="00A5463E" w:rsidRPr="00A5463E" w:rsidRDefault="00A5463E" w:rsidP="00A5463E">
      <w:r w:rsidRPr="00A5463E">
        <w:t>The length is coded as specified in to subclause 9.1.2.</w:t>
      </w:r>
    </w:p>
    <w:p w14:paraId="2C0E11D4" w14:textId="77777777" w:rsidR="00A5463E" w:rsidRPr="00A5463E" w:rsidRDefault="00A5463E" w:rsidP="00A5463E">
      <w:pPr>
        <w:rPr>
          <w:b/>
          <w:u w:val="single"/>
        </w:rPr>
      </w:pPr>
      <w:r w:rsidRPr="00A5463E">
        <w:rPr>
          <w:b/>
          <w:u w:val="single"/>
        </w:rPr>
        <w:t>SSRC:</w:t>
      </w:r>
    </w:p>
    <w:p w14:paraId="32CEB23B" w14:textId="77777777" w:rsidR="00A5463E" w:rsidRPr="00A5463E" w:rsidRDefault="00A5463E" w:rsidP="00A5463E">
      <w:r w:rsidRPr="00A5463E">
        <w:t>The SSRC field carries the SSRC of the transmission control server.</w:t>
      </w:r>
    </w:p>
    <w:p w14:paraId="3E984E76" w14:textId="77777777" w:rsidR="00A5463E" w:rsidRPr="00A5463E" w:rsidRDefault="00A5463E" w:rsidP="00A5463E">
      <w:r w:rsidRPr="00A5463E">
        <w:t>The content of the SSRC field is coded as specified in IETF RFC 3550 </w:t>
      </w:r>
      <w:r>
        <w:t>[3]</w:t>
      </w:r>
      <w:r w:rsidRPr="00A5463E">
        <w:t>.</w:t>
      </w:r>
    </w:p>
    <w:p w14:paraId="7406D437"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5082988" w14:textId="77777777" w:rsidR="00A5463E" w:rsidRPr="00A5463E" w:rsidRDefault="00A5463E" w:rsidP="00A5463E">
      <w:r w:rsidRPr="00A5463E">
        <w:t>The Granted Party</w:t>
      </w:r>
      <w:r w:rsidR="004A367E">
        <w:t>'</w:t>
      </w:r>
      <w:r w:rsidRPr="00A5463E">
        <w:t>s Identity field is coded as specified in subclause 9.2.3.6.</w:t>
      </w:r>
    </w:p>
    <w:p w14:paraId="652E2171" w14:textId="77777777" w:rsidR="00A5463E" w:rsidRPr="00A5463E" w:rsidRDefault="00A5463E" w:rsidP="00A5463E">
      <w:pPr>
        <w:rPr>
          <w:b/>
          <w:u w:val="single"/>
        </w:rPr>
      </w:pPr>
      <w:r w:rsidRPr="00A5463E">
        <w:rPr>
          <w:b/>
          <w:u w:val="single"/>
        </w:rPr>
        <w:t>Permission to request the transmission:</w:t>
      </w:r>
    </w:p>
    <w:p w14:paraId="35C5E07E" w14:textId="77777777" w:rsidR="00A5463E" w:rsidRPr="00A5463E" w:rsidRDefault="00A5463E" w:rsidP="00A5463E">
      <w:r w:rsidRPr="00A5463E">
        <w:t>The Permission to Request the Transmission field is coded as specified in subclause 9.2.3.7.</w:t>
      </w:r>
    </w:p>
    <w:p w14:paraId="0341FF98" w14:textId="77777777" w:rsidR="00A5463E" w:rsidRPr="00A5463E" w:rsidRDefault="00A5463E" w:rsidP="00A5463E">
      <w:pPr>
        <w:rPr>
          <w:b/>
          <w:color w:val="000000"/>
          <w:u w:val="single"/>
        </w:rPr>
      </w:pPr>
      <w:bookmarkStart w:id="1862" w:name="_MCCTEMPBM_CRPT22840065___5"/>
      <w:r w:rsidRPr="00A5463E">
        <w:rPr>
          <w:b/>
          <w:color w:val="000000"/>
          <w:u w:val="single"/>
        </w:rPr>
        <w:t>User ID:</w:t>
      </w:r>
    </w:p>
    <w:bookmarkEnd w:id="1862"/>
    <w:p w14:paraId="15F7181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363710A" w14:textId="77777777" w:rsidR="00A5463E" w:rsidRPr="00A5463E" w:rsidRDefault="00A5463E" w:rsidP="00A5463E">
      <w:r w:rsidRPr="00A5463E">
        <w:t>The User ID field is coded as specified in subclause 9.2.3.8.</w:t>
      </w:r>
    </w:p>
    <w:p w14:paraId="58F458D5" w14:textId="77777777" w:rsidR="00A5463E" w:rsidRPr="00A5463E" w:rsidRDefault="00A5463E" w:rsidP="00A5463E">
      <w:pPr>
        <w:rPr>
          <w:b/>
          <w:color w:val="000000"/>
          <w:u w:val="single"/>
          <w:lang w:eastAsia="ko-KR"/>
        </w:rPr>
      </w:pPr>
      <w:bookmarkStart w:id="1863" w:name="_MCCTEMPBM_CRPT22840066___5"/>
      <w:r w:rsidRPr="00A5463E">
        <w:rPr>
          <w:b/>
          <w:u w:val="single"/>
        </w:rPr>
        <w:t>Message Sequence Number</w:t>
      </w:r>
      <w:r w:rsidRPr="00A5463E">
        <w:rPr>
          <w:b/>
          <w:color w:val="000000"/>
          <w:u w:val="single"/>
          <w:lang w:eastAsia="ko-KR"/>
        </w:rPr>
        <w:t>:</w:t>
      </w:r>
    </w:p>
    <w:bookmarkEnd w:id="1863"/>
    <w:p w14:paraId="3100D92B" w14:textId="77777777" w:rsidR="00A5463E" w:rsidRPr="00A5463E" w:rsidRDefault="00A5463E" w:rsidP="00A5463E">
      <w:r w:rsidRPr="00A5463E">
        <w:t>The Message Sequence Number field is coded as specified in to subclause 9.2.3.9.</w:t>
      </w:r>
    </w:p>
    <w:p w14:paraId="08980EC8" w14:textId="77777777" w:rsidR="00A5463E" w:rsidRPr="00A5463E" w:rsidRDefault="00A5463E" w:rsidP="00A5463E">
      <w:pPr>
        <w:rPr>
          <w:b/>
          <w:u w:val="single"/>
        </w:rPr>
      </w:pPr>
      <w:r w:rsidRPr="00A5463E">
        <w:rPr>
          <w:b/>
          <w:u w:val="single"/>
        </w:rPr>
        <w:lastRenderedPageBreak/>
        <w:t>Transmission Indicator:</w:t>
      </w:r>
    </w:p>
    <w:p w14:paraId="4C7BBF0F" w14:textId="77777777" w:rsidR="00A5463E" w:rsidRPr="00A5463E" w:rsidRDefault="00A5463E" w:rsidP="00A5463E">
      <w:r w:rsidRPr="00A5463E">
        <w:t>The Transmission Indicator field is coded as described in subclause 9.2.3.11.</w:t>
      </w:r>
    </w:p>
    <w:p w14:paraId="425D8953" w14:textId="77777777" w:rsidR="00A5463E" w:rsidRPr="00A5463E" w:rsidRDefault="00A5463E" w:rsidP="00A5463E">
      <w:pPr>
        <w:rPr>
          <w:b/>
          <w:color w:val="000000"/>
          <w:u w:val="single"/>
          <w:lang w:eastAsia="ko-KR"/>
        </w:rPr>
      </w:pPr>
      <w:bookmarkStart w:id="1864" w:name="_MCCTEMPBM_CRPT22840067___5"/>
      <w:r w:rsidRPr="00A5463E">
        <w:rPr>
          <w:b/>
          <w:color w:val="000000"/>
          <w:u w:val="single"/>
          <w:lang w:eastAsia="ko-KR"/>
        </w:rPr>
        <w:t>SSRC of granted transmission participant:</w:t>
      </w:r>
    </w:p>
    <w:bookmarkEnd w:id="1864"/>
    <w:p w14:paraId="196A1E0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70FBDF4" w14:textId="77777777" w:rsidR="00A5463E" w:rsidRPr="00A5463E" w:rsidRDefault="00A5463E" w:rsidP="00CB1EBE">
      <w:pPr>
        <w:pStyle w:val="Heading3"/>
      </w:pPr>
      <w:bookmarkStart w:id="1865" w:name="_Toc20208923"/>
      <w:bookmarkStart w:id="1866" w:name="_Toc36045034"/>
      <w:bookmarkStart w:id="1867" w:name="_Toc45216520"/>
      <w:bookmarkStart w:id="1868" w:name="_Toc98709982"/>
      <w:r w:rsidRPr="00A5463E">
        <w:t>9.2.10</w:t>
      </w:r>
      <w:r w:rsidRPr="00A5463E">
        <w:tab/>
        <w:t>Transmission Revoked message</w:t>
      </w:r>
      <w:bookmarkEnd w:id="1865"/>
      <w:bookmarkEnd w:id="1866"/>
      <w:bookmarkEnd w:id="1867"/>
      <w:bookmarkEnd w:id="1868"/>
    </w:p>
    <w:p w14:paraId="51F6FC53" w14:textId="77777777" w:rsidR="00A5463E" w:rsidRPr="00A5463E" w:rsidRDefault="00A5463E" w:rsidP="00CB1EBE">
      <w:pPr>
        <w:pStyle w:val="Heading4"/>
      </w:pPr>
      <w:bookmarkStart w:id="1869" w:name="_Toc20208924"/>
      <w:bookmarkStart w:id="1870" w:name="_Toc36045035"/>
      <w:bookmarkStart w:id="1871" w:name="_Toc45216521"/>
      <w:bookmarkStart w:id="1872" w:name="_Toc98709983"/>
      <w:r w:rsidRPr="00A5463E">
        <w:t>9.2.10.1</w:t>
      </w:r>
      <w:r w:rsidRPr="00A5463E">
        <w:tab/>
        <w:t>General</w:t>
      </w:r>
      <w:bookmarkEnd w:id="1869"/>
      <w:bookmarkEnd w:id="1870"/>
      <w:bookmarkEnd w:id="1871"/>
      <w:bookmarkEnd w:id="1872"/>
    </w:p>
    <w:p w14:paraId="0B3AEF52"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6EFBD73B" w14:textId="77777777" w:rsidR="00A5463E" w:rsidRPr="00A5463E" w:rsidRDefault="00A5463E" w:rsidP="00A5463E">
      <w:r w:rsidRPr="00A5463E">
        <w:t>The Transmission Revoked message is only used over the unicast bearer.</w:t>
      </w:r>
    </w:p>
    <w:p w14:paraId="4E7CE659" w14:textId="77777777" w:rsidR="00A5463E" w:rsidRPr="00A5463E" w:rsidRDefault="00A5463E" w:rsidP="00A5463E">
      <w:r w:rsidRPr="00A5463E">
        <w:t>Table 9.2.10.1-1 shows the content of the Transmission Revoked message.</w:t>
      </w:r>
    </w:p>
    <w:p w14:paraId="289DBE2C" w14:textId="77777777" w:rsidR="00A5463E" w:rsidRPr="00A5463E" w:rsidRDefault="00A5463E" w:rsidP="00A5463E">
      <w:pPr>
        <w:pStyle w:val="TH"/>
      </w:pPr>
      <w:r w:rsidRPr="00A5463E">
        <w:t>Table 9.2.10.1-1: Transmission Revoked message</w:t>
      </w:r>
    </w:p>
    <w:p w14:paraId="46956FA8" w14:textId="77777777" w:rsidR="00A5463E" w:rsidRPr="00A5463E" w:rsidRDefault="00A5463E" w:rsidP="00A5463E">
      <w:pPr>
        <w:pStyle w:val="PL"/>
        <w:keepNext/>
        <w:keepLines/>
        <w:jc w:val="center"/>
        <w:rPr>
          <w:noProof w:val="0"/>
        </w:rPr>
      </w:pPr>
      <w:bookmarkStart w:id="1873" w:name="_MCCTEMPBM_CRPT22840068___4"/>
      <w:r w:rsidRPr="00A5463E">
        <w:rPr>
          <w:noProof w:val="0"/>
        </w:rPr>
        <w:t>0                   1                   2                   3</w:t>
      </w:r>
    </w:p>
    <w:p w14:paraId="6DE959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185276" w14:textId="77777777" w:rsidR="00A5463E" w:rsidRPr="00A5463E" w:rsidRDefault="00A5463E" w:rsidP="00A5463E">
      <w:pPr>
        <w:pStyle w:val="PL"/>
        <w:keepNext/>
        <w:keepLines/>
        <w:jc w:val="center"/>
        <w:rPr>
          <w:noProof w:val="0"/>
        </w:rPr>
      </w:pPr>
      <w:r w:rsidRPr="00A5463E">
        <w:rPr>
          <w:noProof w:val="0"/>
        </w:rPr>
        <w:t>+-+-+-+-+-+-+-+-+-+-+-+-+-+-+-+-+-+-+-+-+-+-+-+-+-+-+-+-+-+-+-+-+</w:t>
      </w:r>
    </w:p>
    <w:p w14:paraId="3C20449F" w14:textId="77777777" w:rsidR="00A5463E" w:rsidRPr="00A5463E" w:rsidRDefault="00A5463E" w:rsidP="00A5463E">
      <w:pPr>
        <w:pStyle w:val="PL"/>
        <w:keepNext/>
        <w:keepLines/>
        <w:jc w:val="center"/>
        <w:rPr>
          <w:noProof w:val="0"/>
        </w:rPr>
      </w:pPr>
      <w:r w:rsidRPr="00A5463E">
        <w:rPr>
          <w:noProof w:val="0"/>
        </w:rPr>
        <w:t>|V=2|P| Subtype |   PT=APP=204  |          length               |</w:t>
      </w:r>
    </w:p>
    <w:p w14:paraId="3CF553BD" w14:textId="77777777" w:rsidR="00A5463E" w:rsidRPr="00A5463E" w:rsidRDefault="00A5463E" w:rsidP="00A5463E">
      <w:pPr>
        <w:pStyle w:val="PL"/>
        <w:keepNext/>
        <w:keepLines/>
        <w:jc w:val="center"/>
        <w:rPr>
          <w:noProof w:val="0"/>
        </w:rPr>
      </w:pPr>
      <w:r w:rsidRPr="00A5463E">
        <w:rPr>
          <w:noProof w:val="0"/>
        </w:rPr>
        <w:t>+-+-+-+-+-+-+-+-+-+-+-+-+-+-+-+-+-+-+-+-+-+-+-+-+-+-+-+-+-+-+-+-+</w:t>
      </w:r>
    </w:p>
    <w:p w14:paraId="2A9A5A8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E905B03" w14:textId="77777777" w:rsidR="00A5463E" w:rsidRPr="00A5463E" w:rsidRDefault="00A5463E" w:rsidP="00A5463E">
      <w:pPr>
        <w:pStyle w:val="PL"/>
        <w:keepNext/>
        <w:keepLines/>
        <w:jc w:val="center"/>
        <w:rPr>
          <w:noProof w:val="0"/>
        </w:rPr>
      </w:pPr>
      <w:r w:rsidRPr="00A5463E">
        <w:rPr>
          <w:noProof w:val="0"/>
        </w:rPr>
        <w:t>+-+-+-+-+-+-+-+-+-+-+-+-+-+-+-+-+-+-+-+-+-+-+-+-+-+-+-+-+-+-+-+-+</w:t>
      </w:r>
    </w:p>
    <w:p w14:paraId="03007E1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4F2503C" w14:textId="77777777" w:rsidR="00A5463E" w:rsidRPr="00A5463E" w:rsidRDefault="00A5463E" w:rsidP="00A5463E">
      <w:pPr>
        <w:pStyle w:val="PL"/>
        <w:keepNext/>
        <w:keepLines/>
        <w:jc w:val="center"/>
        <w:rPr>
          <w:noProof w:val="0"/>
        </w:rPr>
      </w:pPr>
      <w:r w:rsidRPr="00A5463E">
        <w:rPr>
          <w:noProof w:val="0"/>
        </w:rPr>
        <w:t>+-+-+-+-+-+-+-+-+-+-+-+-+-+-+-+-+-+-+-+-+-+-+-+-+-+-+-+-+-+-+-+-+</w:t>
      </w:r>
    </w:p>
    <w:p w14:paraId="1EFCEEC2" w14:textId="77777777" w:rsidR="00A5463E" w:rsidRPr="00A5463E" w:rsidRDefault="00A5463E" w:rsidP="00A5463E">
      <w:pPr>
        <w:pStyle w:val="PL"/>
        <w:keepNext/>
        <w:keepLines/>
        <w:jc w:val="center"/>
        <w:rPr>
          <w:noProof w:val="0"/>
        </w:rPr>
      </w:pPr>
      <w:r w:rsidRPr="00A5463E">
        <w:rPr>
          <w:noProof w:val="0"/>
        </w:rPr>
        <w:t>|                       Reject Cause value                      |</w:t>
      </w:r>
    </w:p>
    <w:p w14:paraId="6860549A" w14:textId="77777777" w:rsidR="00A5463E" w:rsidRPr="00A5463E" w:rsidRDefault="00A5463E" w:rsidP="00A5463E">
      <w:pPr>
        <w:pStyle w:val="PL"/>
        <w:keepNext/>
        <w:keepLines/>
        <w:jc w:val="center"/>
        <w:rPr>
          <w:noProof w:val="0"/>
        </w:rPr>
      </w:pPr>
      <w:r w:rsidRPr="00A5463E">
        <w:rPr>
          <w:noProof w:val="0"/>
        </w:rPr>
        <w:t>+-+-+-+-+-+-+-+-+-+-+-+-+-+-+-+-+-+-+-+-+-+-+-+-+-+-+-+-+-+-+-+-+</w:t>
      </w:r>
    </w:p>
    <w:p w14:paraId="529A86C3" w14:textId="77777777" w:rsidR="00A5463E" w:rsidRPr="00A5463E" w:rsidRDefault="00A5463E" w:rsidP="00A5463E">
      <w:pPr>
        <w:pStyle w:val="PL"/>
        <w:keepNext/>
        <w:keepLines/>
        <w:jc w:val="center"/>
        <w:rPr>
          <w:noProof w:val="0"/>
        </w:rPr>
      </w:pPr>
      <w:r w:rsidRPr="00A5463E">
        <w:rPr>
          <w:noProof w:val="0"/>
        </w:rPr>
        <w:t>|                Transmission Indicator field                   |</w:t>
      </w:r>
    </w:p>
    <w:p w14:paraId="0D30D97C" w14:textId="77777777" w:rsidR="00A5463E" w:rsidRPr="00A5463E" w:rsidRDefault="00A5463E" w:rsidP="00A5463E">
      <w:pPr>
        <w:pStyle w:val="PL"/>
        <w:keepNext/>
        <w:keepLines/>
        <w:jc w:val="center"/>
        <w:rPr>
          <w:noProof w:val="0"/>
        </w:rPr>
      </w:pPr>
      <w:r w:rsidRPr="00A5463E">
        <w:rPr>
          <w:noProof w:val="0"/>
        </w:rPr>
        <w:t>+-+-+-+-+-+-+-+-+-+-+-+-+-+-+-+-+-+-+-+-+-+-+-+-+-+-+-+-+-+-+-+-+</w:t>
      </w:r>
    </w:p>
    <w:bookmarkEnd w:id="1873"/>
    <w:p w14:paraId="26141A14" w14:textId="77777777" w:rsidR="00A5463E" w:rsidRPr="00A5463E" w:rsidRDefault="00A5463E" w:rsidP="00A5463E"/>
    <w:p w14:paraId="6C39354C" w14:textId="77777777" w:rsidR="00A5463E" w:rsidRPr="00A5463E" w:rsidRDefault="00A5463E" w:rsidP="00A5463E">
      <w:r w:rsidRPr="00A5463E">
        <w:t>With the exception of the three first 32-bit words the order of the fields are irrelevant.</w:t>
      </w:r>
    </w:p>
    <w:p w14:paraId="69BEA21D" w14:textId="77777777" w:rsidR="00A5463E" w:rsidRPr="00A5463E" w:rsidRDefault="00A5463E" w:rsidP="00A5463E">
      <w:pPr>
        <w:rPr>
          <w:b/>
          <w:u w:val="single"/>
        </w:rPr>
      </w:pPr>
      <w:r w:rsidRPr="00A5463E">
        <w:rPr>
          <w:b/>
          <w:u w:val="single"/>
        </w:rPr>
        <w:t>Subtype:</w:t>
      </w:r>
    </w:p>
    <w:p w14:paraId="515E15F7" w14:textId="77777777" w:rsidR="00A5463E" w:rsidRPr="00A5463E" w:rsidRDefault="00A5463E" w:rsidP="00A5463E">
      <w:r w:rsidRPr="00A5463E">
        <w:t>The subtype is coded according to table </w:t>
      </w:r>
      <w:r w:rsidR="00037BD2">
        <w:t>9.2.2.1-</w:t>
      </w:r>
      <w:r w:rsidRPr="00A5463E">
        <w:t>2.</w:t>
      </w:r>
    </w:p>
    <w:p w14:paraId="217D7FFF" w14:textId="77777777" w:rsidR="00A5463E" w:rsidRPr="00A5463E" w:rsidRDefault="00A5463E" w:rsidP="00A5463E">
      <w:pPr>
        <w:rPr>
          <w:b/>
          <w:u w:val="single"/>
        </w:rPr>
      </w:pPr>
      <w:r w:rsidRPr="00A5463E">
        <w:rPr>
          <w:b/>
          <w:u w:val="single"/>
        </w:rPr>
        <w:t>Length:</w:t>
      </w:r>
    </w:p>
    <w:p w14:paraId="66A41640" w14:textId="77777777" w:rsidR="00A5463E" w:rsidRPr="00A5463E" w:rsidRDefault="00A5463E" w:rsidP="00A5463E">
      <w:r w:rsidRPr="00A5463E">
        <w:t>The length is coded as specified in to subclause 9.1.2.</w:t>
      </w:r>
    </w:p>
    <w:p w14:paraId="3FF6936E" w14:textId="77777777" w:rsidR="00A5463E" w:rsidRPr="00A5463E" w:rsidRDefault="00A5463E" w:rsidP="00A5463E">
      <w:pPr>
        <w:rPr>
          <w:b/>
          <w:u w:val="single"/>
        </w:rPr>
      </w:pPr>
      <w:r w:rsidRPr="00A5463E">
        <w:rPr>
          <w:b/>
          <w:u w:val="single"/>
        </w:rPr>
        <w:t>SSRC:</w:t>
      </w:r>
    </w:p>
    <w:p w14:paraId="7182B84D" w14:textId="77777777" w:rsidR="00A5463E" w:rsidRPr="00A5463E" w:rsidRDefault="00A5463E" w:rsidP="00A5463E">
      <w:r w:rsidRPr="00A5463E">
        <w:t>The SSRC field carries the SSRC of the transmission control server.</w:t>
      </w:r>
    </w:p>
    <w:p w14:paraId="3EE55DE8" w14:textId="77777777" w:rsidR="00A5463E" w:rsidRPr="00A5463E" w:rsidRDefault="00A5463E" w:rsidP="00A5463E">
      <w:r w:rsidRPr="00A5463E">
        <w:t>The content of the SSRC field is coded as specified in IETF RFC 3550 </w:t>
      </w:r>
      <w:r>
        <w:t>[3]</w:t>
      </w:r>
      <w:r w:rsidRPr="00A5463E">
        <w:t>.</w:t>
      </w:r>
    </w:p>
    <w:p w14:paraId="0050518C" w14:textId="77777777" w:rsidR="00A5463E" w:rsidRPr="00A5463E" w:rsidRDefault="00A5463E" w:rsidP="00A5463E">
      <w:pPr>
        <w:rPr>
          <w:b/>
          <w:u w:val="single"/>
        </w:rPr>
      </w:pPr>
      <w:r w:rsidRPr="00A5463E">
        <w:rPr>
          <w:b/>
          <w:u w:val="single"/>
        </w:rPr>
        <w:t>Reject Cause:</w:t>
      </w:r>
    </w:p>
    <w:p w14:paraId="2455072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D0146B4" w14:textId="77777777" w:rsidR="00A5463E" w:rsidRPr="00A5463E" w:rsidRDefault="00A5463E" w:rsidP="00A5463E">
      <w:r w:rsidRPr="00A5463E">
        <w:t>The coding of the &lt;Reject Cause&gt; value is specified in subclause 9.2.3.4.</w:t>
      </w:r>
    </w:p>
    <w:p w14:paraId="65024B31" w14:textId="77777777" w:rsidR="00A5463E" w:rsidRPr="00A5463E" w:rsidRDefault="00A5463E" w:rsidP="00A5463E">
      <w:pPr>
        <w:rPr>
          <w:b/>
          <w:u w:val="single"/>
        </w:rPr>
      </w:pPr>
      <w:r w:rsidRPr="00A5463E">
        <w:rPr>
          <w:b/>
          <w:u w:val="single"/>
        </w:rPr>
        <w:t>Transmission Indicator:</w:t>
      </w:r>
    </w:p>
    <w:p w14:paraId="240B94E8" w14:textId="77777777" w:rsidR="00A5463E" w:rsidRPr="00A5463E" w:rsidRDefault="00A5463E" w:rsidP="00A5463E">
      <w:r w:rsidRPr="00A5463E">
        <w:t>The Transmission Indicator field is coded as described in subclause 9.2.3.11.</w:t>
      </w:r>
    </w:p>
    <w:p w14:paraId="6B5C56A7" w14:textId="77777777" w:rsidR="00A5463E" w:rsidRPr="00A5463E" w:rsidRDefault="00A5463E" w:rsidP="00CB1EBE">
      <w:pPr>
        <w:pStyle w:val="Heading4"/>
      </w:pPr>
      <w:bookmarkStart w:id="1874" w:name="_Toc20208925"/>
      <w:bookmarkStart w:id="1875" w:name="_Toc36045036"/>
      <w:bookmarkStart w:id="1876" w:name="_Toc45216522"/>
      <w:bookmarkStart w:id="1877" w:name="_Toc98709984"/>
      <w:r w:rsidRPr="00A5463E">
        <w:lastRenderedPageBreak/>
        <w:t>9.2.10.2</w:t>
      </w:r>
      <w:r w:rsidRPr="00A5463E">
        <w:tab/>
        <w:t>Transmission revoked cause codes and revoked cause phrases</w:t>
      </w:r>
      <w:bookmarkEnd w:id="1874"/>
      <w:bookmarkEnd w:id="1875"/>
      <w:bookmarkEnd w:id="1876"/>
      <w:bookmarkEnd w:id="1877"/>
    </w:p>
    <w:p w14:paraId="507544B8" w14:textId="77777777" w:rsidR="00A5463E" w:rsidRPr="00A5463E" w:rsidRDefault="00A5463E" w:rsidP="00A5463E">
      <w:r w:rsidRPr="00A5463E">
        <w:t>Cause #1 – Only one MCVideo client</w:t>
      </w:r>
    </w:p>
    <w:p w14:paraId="3DDA310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76974F0D" w14:textId="77777777" w:rsidR="00A5463E" w:rsidRPr="00A5463E" w:rsidRDefault="00A5463E" w:rsidP="00A5463E">
      <w:r w:rsidRPr="00A5463E">
        <w:t>Cause#2 – Media burst too long</w:t>
      </w:r>
    </w:p>
    <w:p w14:paraId="25C09571"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831E34B" w14:textId="77777777" w:rsidR="00A5463E" w:rsidRPr="00A5463E" w:rsidRDefault="00A5463E" w:rsidP="00A5463E">
      <w:r w:rsidRPr="00A5463E">
        <w:t>Cause#3 - No permission to send a Media Burst</w:t>
      </w:r>
    </w:p>
    <w:p w14:paraId="5CE9ACE1"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B9A1E84" w14:textId="77777777" w:rsidR="00A5463E" w:rsidRPr="00A5463E" w:rsidRDefault="00A5463E" w:rsidP="00A5463E">
      <w:r w:rsidRPr="00A5463E">
        <w:t>Cause#4 - Media Burst pre-empted</w:t>
      </w:r>
    </w:p>
    <w:p w14:paraId="32915B36"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0D64F55F" w14:textId="77777777" w:rsidR="00F51230" w:rsidRDefault="00F51230" w:rsidP="00F51230">
      <w:r>
        <w:rPr>
          <w:rFonts w:hint="eastAsia"/>
        </w:rPr>
        <w:t>C</w:t>
      </w:r>
      <w:r>
        <w:t>ause#5 - Terminate the RTP stream</w:t>
      </w:r>
    </w:p>
    <w:p w14:paraId="7525ED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4B0E11EB" w14:textId="77777777" w:rsidR="00A5463E" w:rsidRPr="00A5463E" w:rsidRDefault="00A5463E" w:rsidP="00A5463E">
      <w:r w:rsidRPr="00A5463E">
        <w:t>Cause#6 - No resources available</w:t>
      </w:r>
    </w:p>
    <w:p w14:paraId="75D247F3"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1F1F1E7B" w14:textId="77777777" w:rsidR="00F51230" w:rsidRDefault="00F51230" w:rsidP="00F51230">
      <w:r>
        <w:rPr>
          <w:rFonts w:hint="eastAsia"/>
        </w:rPr>
        <w:t>C</w:t>
      </w:r>
      <w:r>
        <w:t>ause#7 - Queue the transmission</w:t>
      </w:r>
    </w:p>
    <w:p w14:paraId="07E10910"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5F255D03" w14:textId="77777777" w:rsidR="00AA6234" w:rsidRPr="00A5463E" w:rsidRDefault="00AA6234" w:rsidP="00AA6234">
      <w:r>
        <w:t>Cause #8 - No receiving participant</w:t>
      </w:r>
    </w:p>
    <w:p w14:paraId="376E30C1"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19512ED6" w14:textId="77777777" w:rsidR="00A5463E" w:rsidRPr="00A5463E" w:rsidRDefault="00A5463E" w:rsidP="00A5463E">
      <w:r w:rsidRPr="00A5463E">
        <w:t>Cause#255 – Other reason</w:t>
      </w:r>
    </w:p>
    <w:p w14:paraId="5A7E8F99"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4457C1D7" w14:textId="77777777" w:rsidR="00A5463E" w:rsidRPr="00A5463E" w:rsidRDefault="00A5463E" w:rsidP="00CB1EBE">
      <w:pPr>
        <w:pStyle w:val="Heading3"/>
      </w:pPr>
      <w:bookmarkStart w:id="1878" w:name="_Toc98709985"/>
      <w:r w:rsidRPr="00CB1EBE">
        <w:t>9.2.11</w:t>
      </w:r>
      <w:r w:rsidRPr="00CB1EBE">
        <w:tab/>
        <w:t>Queue Position Request message</w:t>
      </w:r>
      <w:bookmarkEnd w:id="1878"/>
    </w:p>
    <w:p w14:paraId="75B4261A"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1B269AD9"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330F43C9" w14:textId="77777777" w:rsidR="00A5463E" w:rsidRPr="00A5463E" w:rsidRDefault="00A5463E" w:rsidP="00A5463E">
      <w:r w:rsidRPr="00A5463E">
        <w:t>Table 8.2.11-1 shows the content of the Queue Position Request message.</w:t>
      </w:r>
    </w:p>
    <w:p w14:paraId="6BA83E66" w14:textId="77777777" w:rsidR="00A5463E" w:rsidRPr="004F313B" w:rsidRDefault="00A5463E" w:rsidP="00CB1EBE">
      <w:pPr>
        <w:pStyle w:val="TH"/>
        <w:rPr>
          <w:lang w:val="fr-FR"/>
        </w:rPr>
      </w:pPr>
      <w:bookmarkStart w:id="1879" w:name="_MCCTEMPBM_CRPT22840070___4"/>
      <w:r w:rsidRPr="004F313B">
        <w:rPr>
          <w:lang w:val="fr-FR"/>
        </w:rPr>
        <w:t>Table 9.2.11-1: Queue Position Request message</w:t>
      </w:r>
    </w:p>
    <w:p w14:paraId="306EBABA" w14:textId="77777777" w:rsidR="00A5463E" w:rsidRPr="00CB1EBE" w:rsidRDefault="00A5463E" w:rsidP="00CB1EBE">
      <w:pPr>
        <w:pStyle w:val="PL"/>
        <w:jc w:val="center"/>
        <w:rPr>
          <w:color w:val="000000"/>
        </w:rPr>
      </w:pPr>
      <w:r w:rsidRPr="00CB1EBE">
        <w:rPr>
          <w:color w:val="000000"/>
        </w:rPr>
        <w:t>0                   1                   2                   3</w:t>
      </w:r>
    </w:p>
    <w:p w14:paraId="22FE4C29" w14:textId="77777777" w:rsidR="00A5463E" w:rsidRPr="00CB1EBE" w:rsidRDefault="00A5463E" w:rsidP="00CB1EBE">
      <w:pPr>
        <w:pStyle w:val="PL"/>
        <w:jc w:val="center"/>
        <w:rPr>
          <w:color w:val="000000"/>
        </w:rPr>
      </w:pPr>
      <w:r w:rsidRPr="00CB1EBE">
        <w:rPr>
          <w:color w:val="000000"/>
        </w:rPr>
        <w:t>0 1 2 3 4 5 6 7 8 9 0 1 2 3 4 5 6 7 8 9 0 1 2 3 4 5 6 7 8 9 0 1</w:t>
      </w:r>
    </w:p>
    <w:p w14:paraId="10BC8B87" w14:textId="77777777" w:rsidR="00A5463E" w:rsidRPr="00CB1EBE" w:rsidRDefault="00A5463E" w:rsidP="00CB1EBE">
      <w:pPr>
        <w:pStyle w:val="PL"/>
        <w:jc w:val="center"/>
        <w:rPr>
          <w:color w:val="000000"/>
        </w:rPr>
      </w:pPr>
      <w:r w:rsidRPr="00CB1EBE">
        <w:rPr>
          <w:color w:val="000000"/>
        </w:rPr>
        <w:t>+-+-+-+-+-+-+-+-+-+-+-+-+-+-+-+-+-+-+-+-+-+-+-+-+-+-+-+-+-+-+-+-+</w:t>
      </w:r>
    </w:p>
    <w:p w14:paraId="2C416A39" w14:textId="77777777" w:rsidR="00A5463E" w:rsidRPr="00CB1EBE" w:rsidRDefault="00A5463E" w:rsidP="00CB1EBE">
      <w:pPr>
        <w:pStyle w:val="PL"/>
        <w:jc w:val="center"/>
        <w:rPr>
          <w:color w:val="000000"/>
        </w:rPr>
      </w:pPr>
      <w:r w:rsidRPr="00CB1EBE">
        <w:rPr>
          <w:color w:val="000000"/>
        </w:rPr>
        <w:t>|V=2|P| Subtype |   PT=APP=204  |          length               |</w:t>
      </w:r>
    </w:p>
    <w:p w14:paraId="6494DEAD" w14:textId="77777777" w:rsidR="00A5463E" w:rsidRPr="00CB1EBE" w:rsidRDefault="00A5463E" w:rsidP="00CB1EBE">
      <w:pPr>
        <w:pStyle w:val="PL"/>
        <w:jc w:val="center"/>
        <w:rPr>
          <w:color w:val="000000"/>
        </w:rPr>
      </w:pPr>
      <w:r w:rsidRPr="00CB1EBE">
        <w:rPr>
          <w:color w:val="000000"/>
        </w:rPr>
        <w:t>+-+-+-+-+-+-+-+-+-+-+-+-+-+-+-+-+-+-+-+-+-+-+-+-+-+-+-+-+-+-+-+-+</w:t>
      </w:r>
    </w:p>
    <w:p w14:paraId="3E2F881C" w14:textId="77777777" w:rsidR="00A5463E" w:rsidRPr="00CB1EBE" w:rsidRDefault="00A5463E" w:rsidP="00CB1EBE">
      <w:pPr>
        <w:pStyle w:val="PL"/>
        <w:jc w:val="center"/>
        <w:rPr>
          <w:color w:val="000000"/>
        </w:rPr>
      </w:pPr>
      <w:r w:rsidRPr="00CB1EBE">
        <w:rPr>
          <w:color w:val="000000"/>
        </w:rPr>
        <w:t>|SSRC of transmission control participant for queue status info |</w:t>
      </w:r>
    </w:p>
    <w:p w14:paraId="40857E47" w14:textId="77777777" w:rsidR="00A5463E" w:rsidRPr="00CB1EBE" w:rsidRDefault="00A5463E" w:rsidP="00CB1EBE">
      <w:pPr>
        <w:pStyle w:val="PL"/>
        <w:jc w:val="center"/>
        <w:rPr>
          <w:color w:val="000000"/>
        </w:rPr>
      </w:pPr>
      <w:r w:rsidRPr="00CB1EBE">
        <w:rPr>
          <w:color w:val="000000"/>
        </w:rPr>
        <w:lastRenderedPageBreak/>
        <w:t>+-+-+-+-+-+-+-+-+-+-+-+-+-+-+-+-+-+-+-+-+-+-+-+-+-+-+-+-+-+-+-+-+</w:t>
      </w:r>
    </w:p>
    <w:p w14:paraId="5C4A370B" w14:textId="77777777" w:rsidR="00A5463E" w:rsidRPr="00CB1EBE" w:rsidRDefault="00A5463E" w:rsidP="00CB1EBE">
      <w:pPr>
        <w:pStyle w:val="PL"/>
        <w:jc w:val="center"/>
        <w:rPr>
          <w:color w:val="000000"/>
        </w:rPr>
      </w:pPr>
      <w:r w:rsidRPr="00CB1EBE">
        <w:rPr>
          <w:color w:val="000000"/>
        </w:rPr>
        <w:t>|                          name=MCV</w:t>
      </w:r>
      <w:r w:rsidR="00037BD2" w:rsidRPr="00CB1EBE">
        <w:rPr>
          <w:color w:val="000000"/>
        </w:rPr>
        <w:t>0</w:t>
      </w:r>
      <w:r w:rsidRPr="00CB1EBE">
        <w:rPr>
          <w:color w:val="000000"/>
        </w:rPr>
        <w:t xml:space="preserve">                            |</w:t>
      </w:r>
    </w:p>
    <w:p w14:paraId="262E8541" w14:textId="77777777" w:rsidR="00A5463E" w:rsidRPr="00CB1EBE" w:rsidRDefault="00A5463E" w:rsidP="00CB1EBE">
      <w:pPr>
        <w:pStyle w:val="PL"/>
        <w:jc w:val="center"/>
        <w:rPr>
          <w:color w:val="000000"/>
        </w:rPr>
      </w:pPr>
      <w:r w:rsidRPr="00CB1EBE">
        <w:rPr>
          <w:color w:val="000000"/>
        </w:rPr>
        <w:t>+-+-+-+-+-+-+-+-+-+-+-+-+-+-+-+-+-+-+-+-+-+-+-+-+-+-+-+-+-+-+-+-+</w:t>
      </w:r>
    </w:p>
    <w:p w14:paraId="61BAC370" w14:textId="77777777" w:rsidR="00A5463E" w:rsidRPr="00A5463E" w:rsidRDefault="00A5463E" w:rsidP="00CB1EBE">
      <w:pPr>
        <w:pStyle w:val="PL"/>
        <w:jc w:val="center"/>
        <w:rPr>
          <w:color w:val="000000"/>
        </w:rPr>
      </w:pPr>
      <w:r w:rsidRPr="00A5463E">
        <w:rPr>
          <w:color w:val="000000"/>
        </w:rPr>
        <w:t>|                       User ID field                           |</w:t>
      </w:r>
    </w:p>
    <w:p w14:paraId="54E87BB3" w14:textId="77777777" w:rsidR="00A5463E" w:rsidRPr="00CB1EBE" w:rsidRDefault="00A5463E" w:rsidP="00CB1EBE">
      <w:pPr>
        <w:pStyle w:val="PL"/>
        <w:jc w:val="center"/>
        <w:rPr>
          <w:color w:val="000000"/>
        </w:rPr>
      </w:pPr>
      <w:r w:rsidRPr="00CB1EBE">
        <w:rPr>
          <w:color w:val="000000"/>
        </w:rPr>
        <w:t>+-+-+-+-+-+-+-+-+-+-+-+-+-+-+-+-+-+-+-+-+-+-+-+-+-+-+-+-+-+-+-+-+</w:t>
      </w:r>
    </w:p>
    <w:p w14:paraId="75DE5DF6" w14:textId="77777777" w:rsidR="00A5463E" w:rsidRPr="00CB1EBE" w:rsidRDefault="00A5463E" w:rsidP="00CB1EBE">
      <w:pPr>
        <w:pStyle w:val="PL"/>
        <w:jc w:val="center"/>
        <w:rPr>
          <w:color w:val="000000"/>
        </w:rPr>
      </w:pPr>
      <w:r w:rsidRPr="00CB1EBE">
        <w:rPr>
          <w:color w:val="000000"/>
        </w:rPr>
        <w:t>|                       Track Info field                        |</w:t>
      </w:r>
    </w:p>
    <w:p w14:paraId="6EC7A1B2" w14:textId="77777777" w:rsidR="00A5463E" w:rsidRPr="00CB1EBE" w:rsidRDefault="00A5463E" w:rsidP="00CB1EBE">
      <w:pPr>
        <w:pStyle w:val="PL"/>
        <w:jc w:val="center"/>
        <w:rPr>
          <w:color w:val="000000"/>
        </w:rPr>
      </w:pPr>
      <w:r w:rsidRPr="00CB1EBE">
        <w:rPr>
          <w:color w:val="000000"/>
        </w:rPr>
        <w:t>+-+-+-+-+-+-+-+-+-+-+-+-+-+-+-+-+-+-+-+-+-+-+-+-+-+-+-+-+-+-+-+-+</w:t>
      </w:r>
    </w:p>
    <w:bookmarkEnd w:id="1879"/>
    <w:p w14:paraId="7B932943" w14:textId="77777777" w:rsidR="00A5463E" w:rsidRPr="00A5463E" w:rsidRDefault="00A5463E" w:rsidP="00A5463E"/>
    <w:p w14:paraId="57A2FC6E" w14:textId="77777777" w:rsidR="00A5463E" w:rsidRPr="00A5463E" w:rsidRDefault="00A5463E" w:rsidP="00A5463E">
      <w:r w:rsidRPr="00A5463E">
        <w:t>With the exception of the three first 32-bit words the order of the fields are irrelevant.</w:t>
      </w:r>
    </w:p>
    <w:p w14:paraId="22BAE300" w14:textId="77777777" w:rsidR="00A5463E" w:rsidRPr="00A5463E" w:rsidRDefault="00A5463E" w:rsidP="00CB1EBE">
      <w:pPr>
        <w:rPr>
          <w:b/>
          <w:u w:val="single"/>
        </w:rPr>
      </w:pPr>
      <w:r w:rsidRPr="00A5463E">
        <w:rPr>
          <w:b/>
          <w:u w:val="single"/>
        </w:rPr>
        <w:t>Subtype:</w:t>
      </w:r>
    </w:p>
    <w:p w14:paraId="76A34513" w14:textId="77777777" w:rsidR="00A5463E" w:rsidRPr="00A5463E" w:rsidRDefault="00A5463E" w:rsidP="00A5463E">
      <w:r w:rsidRPr="00A5463E">
        <w:t>The subtype is coded according to table </w:t>
      </w:r>
      <w:r w:rsidR="00037BD2">
        <w:t>9.2.2.1-</w:t>
      </w:r>
      <w:r w:rsidRPr="00A5463E">
        <w:t>1.</w:t>
      </w:r>
    </w:p>
    <w:p w14:paraId="709DCE14" w14:textId="77777777" w:rsidR="00A5463E" w:rsidRPr="00A5463E" w:rsidRDefault="00A5463E" w:rsidP="00A5463E">
      <w:pPr>
        <w:rPr>
          <w:b/>
          <w:u w:val="single"/>
        </w:rPr>
      </w:pPr>
      <w:r w:rsidRPr="00A5463E">
        <w:rPr>
          <w:b/>
          <w:u w:val="single"/>
        </w:rPr>
        <w:t>Length:</w:t>
      </w:r>
    </w:p>
    <w:p w14:paraId="70F7CFEC" w14:textId="77777777" w:rsidR="00A5463E" w:rsidRPr="00A5463E" w:rsidRDefault="00A5463E" w:rsidP="00A5463E">
      <w:r w:rsidRPr="00A5463E">
        <w:t>The length is coded as specified in to subclause 9.1.2.</w:t>
      </w:r>
    </w:p>
    <w:p w14:paraId="6DF077E8" w14:textId="77777777" w:rsidR="00A5463E" w:rsidRPr="00A5463E" w:rsidRDefault="00A5463E" w:rsidP="00A5463E">
      <w:pPr>
        <w:rPr>
          <w:b/>
          <w:u w:val="single"/>
        </w:rPr>
      </w:pPr>
      <w:r w:rsidRPr="00A5463E">
        <w:rPr>
          <w:b/>
          <w:u w:val="single"/>
        </w:rPr>
        <w:t>SSRC:</w:t>
      </w:r>
    </w:p>
    <w:p w14:paraId="3D350421"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5EC41C7" w14:textId="77777777" w:rsidR="00A5463E" w:rsidRPr="00A5463E" w:rsidRDefault="00A5463E" w:rsidP="00A5463E">
      <w:r w:rsidRPr="00A5463E">
        <w:t>The SSRC field is coded as specified in IETF RFC 3550 </w:t>
      </w:r>
      <w:r>
        <w:t>[3]</w:t>
      </w:r>
      <w:r w:rsidRPr="00A5463E">
        <w:t>.</w:t>
      </w:r>
    </w:p>
    <w:p w14:paraId="43A43653" w14:textId="77777777" w:rsidR="00A5463E" w:rsidRPr="00A5463E" w:rsidRDefault="00A5463E" w:rsidP="00A5463E">
      <w:pPr>
        <w:rPr>
          <w:b/>
          <w:color w:val="000000"/>
          <w:u w:val="single"/>
        </w:rPr>
      </w:pPr>
      <w:bookmarkStart w:id="1880" w:name="_MCCTEMPBM_CRPT22840071___5"/>
      <w:r w:rsidRPr="00A5463E">
        <w:rPr>
          <w:b/>
          <w:color w:val="000000"/>
          <w:u w:val="single"/>
        </w:rPr>
        <w:t>User ID:</w:t>
      </w:r>
    </w:p>
    <w:bookmarkEnd w:id="1880"/>
    <w:p w14:paraId="0DC4EF7D"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7244003" w14:textId="77777777" w:rsidR="00A5463E" w:rsidRPr="00A5463E" w:rsidRDefault="00A5463E" w:rsidP="00A5463E">
      <w:pPr>
        <w:rPr>
          <w:lang w:eastAsia="ko-KR"/>
        </w:rPr>
      </w:pPr>
      <w:r w:rsidRPr="00A5463E">
        <w:t>The User ID field is coded as specified in subclause 9.2.3.8.</w:t>
      </w:r>
    </w:p>
    <w:p w14:paraId="24B8965F" w14:textId="77777777" w:rsidR="00A5463E" w:rsidRPr="00A5463E" w:rsidRDefault="00A5463E" w:rsidP="00A5463E">
      <w:pPr>
        <w:rPr>
          <w:b/>
          <w:u w:val="single"/>
        </w:rPr>
      </w:pPr>
      <w:r w:rsidRPr="00A5463E">
        <w:rPr>
          <w:b/>
          <w:u w:val="single"/>
        </w:rPr>
        <w:t>Track Info:</w:t>
      </w:r>
    </w:p>
    <w:p w14:paraId="586D87D6"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D0107F6" w14:textId="77777777" w:rsidR="00A5463E" w:rsidRPr="00A5463E" w:rsidRDefault="00A5463E" w:rsidP="00CB1EBE">
      <w:pPr>
        <w:pStyle w:val="Heading3"/>
      </w:pPr>
      <w:bookmarkStart w:id="1881" w:name="_Toc20208926"/>
      <w:bookmarkStart w:id="1882" w:name="_Toc36045037"/>
      <w:bookmarkStart w:id="1883" w:name="_Toc45216523"/>
      <w:bookmarkStart w:id="1884" w:name="_Toc98709986"/>
      <w:r w:rsidRPr="00A5463E">
        <w:t>9.2.12</w:t>
      </w:r>
      <w:r w:rsidRPr="00A5463E">
        <w:tab/>
        <w:t>Queue Position Info message</w:t>
      </w:r>
      <w:bookmarkEnd w:id="1881"/>
      <w:bookmarkEnd w:id="1882"/>
      <w:bookmarkEnd w:id="1883"/>
      <w:bookmarkEnd w:id="1884"/>
    </w:p>
    <w:p w14:paraId="2B9B65C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39D1F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3DD3E34B" w14:textId="77777777" w:rsidR="00A5463E" w:rsidRPr="00A5463E" w:rsidRDefault="00A5463E" w:rsidP="00A5463E">
      <w:r w:rsidRPr="00A5463E">
        <w:t>Table 9.2.12-1 shows the content of the Queue Position Info message.</w:t>
      </w:r>
    </w:p>
    <w:p w14:paraId="04C392BC" w14:textId="77777777" w:rsidR="00A5463E" w:rsidRPr="00A5463E" w:rsidRDefault="00A5463E" w:rsidP="00A5463E">
      <w:pPr>
        <w:pStyle w:val="TH"/>
      </w:pPr>
      <w:r w:rsidRPr="00A5463E">
        <w:t>Table 9.2.12-1: Queue Position Info message</w:t>
      </w:r>
    </w:p>
    <w:p w14:paraId="5DE0EBA5" w14:textId="77777777" w:rsidR="00A5463E" w:rsidRPr="004F313B" w:rsidRDefault="00A5463E" w:rsidP="00A5463E">
      <w:pPr>
        <w:pStyle w:val="PL"/>
        <w:jc w:val="center"/>
        <w:rPr>
          <w:noProof w:val="0"/>
          <w:lang w:val="fr-FR"/>
        </w:rPr>
      </w:pPr>
      <w:bookmarkStart w:id="1885" w:name="_MCCTEMPBM_CRPT22840072___4"/>
      <w:r w:rsidRPr="004F313B">
        <w:rPr>
          <w:noProof w:val="0"/>
          <w:lang w:val="fr-FR"/>
        </w:rPr>
        <w:t>0                   1                   2                   3</w:t>
      </w:r>
    </w:p>
    <w:p w14:paraId="18BCFF5F"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259D9E9A" w14:textId="77777777" w:rsidR="00A5463E" w:rsidRPr="00A5463E" w:rsidRDefault="00A5463E" w:rsidP="00A5463E">
      <w:pPr>
        <w:pStyle w:val="PL"/>
        <w:jc w:val="center"/>
        <w:rPr>
          <w:color w:val="000000"/>
        </w:rPr>
      </w:pPr>
      <w:r w:rsidRPr="00A5463E">
        <w:rPr>
          <w:color w:val="000000"/>
        </w:rPr>
        <w:t>+-+-+-+-+-+-+-+-+-+-+-+-+-+-+-+-+-+-+-+-+-+-+-+-+-+-+-+-+-+-+-+-+</w:t>
      </w:r>
    </w:p>
    <w:p w14:paraId="2ADA518A" w14:textId="77777777" w:rsidR="00A5463E" w:rsidRPr="00A5463E" w:rsidRDefault="00A5463E" w:rsidP="00A5463E">
      <w:pPr>
        <w:pStyle w:val="PL"/>
        <w:jc w:val="center"/>
        <w:rPr>
          <w:color w:val="000000"/>
        </w:rPr>
      </w:pPr>
      <w:r w:rsidRPr="00A5463E">
        <w:rPr>
          <w:color w:val="000000"/>
        </w:rPr>
        <w:t>|V=2|P| Subtype |   PT=APP=204  |          length               |</w:t>
      </w:r>
    </w:p>
    <w:p w14:paraId="1476DB93" w14:textId="77777777" w:rsidR="00A5463E" w:rsidRPr="00A5463E" w:rsidRDefault="00A5463E" w:rsidP="00A5463E">
      <w:pPr>
        <w:pStyle w:val="PL"/>
        <w:jc w:val="center"/>
        <w:rPr>
          <w:color w:val="000000"/>
        </w:rPr>
      </w:pPr>
      <w:r w:rsidRPr="00A5463E">
        <w:rPr>
          <w:color w:val="000000"/>
        </w:rPr>
        <w:t>+-+-+-+-+-+-+-+-+-+-+-+-+-+-+-+-+-+-+-+-+-+-+-+-+-+-+-+-+-+-+-+-+</w:t>
      </w:r>
    </w:p>
    <w:p w14:paraId="2ED251F9" w14:textId="77777777" w:rsidR="00A5463E" w:rsidRPr="00A5463E" w:rsidRDefault="00A5463E" w:rsidP="00A5463E">
      <w:pPr>
        <w:pStyle w:val="PL"/>
        <w:jc w:val="center"/>
        <w:rPr>
          <w:color w:val="000000"/>
        </w:rPr>
      </w:pPr>
      <w:r w:rsidRPr="00A5463E">
        <w:rPr>
          <w:color w:val="000000"/>
        </w:rPr>
        <w:t>|            SSRC of transmission control server                |</w:t>
      </w:r>
    </w:p>
    <w:p w14:paraId="559F8071" w14:textId="77777777" w:rsidR="00A5463E" w:rsidRPr="00A5463E" w:rsidRDefault="00A5463E" w:rsidP="00A5463E">
      <w:pPr>
        <w:pStyle w:val="PL"/>
        <w:jc w:val="center"/>
        <w:rPr>
          <w:color w:val="000000"/>
        </w:rPr>
      </w:pPr>
      <w:r w:rsidRPr="00A5463E">
        <w:rPr>
          <w:color w:val="000000"/>
        </w:rPr>
        <w:t>+-+-+-+-+-+-+-+-+-+-+-+-+-+-+-+-+-+-+-+-+-+-+-+-+-+-+-+-+-+-+-+-+</w:t>
      </w:r>
    </w:p>
    <w:p w14:paraId="630F57B9"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EA54AE4" w14:textId="77777777" w:rsidR="00A5463E" w:rsidRPr="00A5463E" w:rsidRDefault="00A5463E" w:rsidP="00A5463E">
      <w:pPr>
        <w:pStyle w:val="PL"/>
        <w:jc w:val="center"/>
        <w:rPr>
          <w:color w:val="000000"/>
        </w:rPr>
      </w:pPr>
      <w:r w:rsidRPr="00A5463E">
        <w:rPr>
          <w:color w:val="000000"/>
        </w:rPr>
        <w:t>+-+-+-+-+-+-+-+-+-+-+-+-+-+-+-+-+-+-+-+-+-+-+-+-+-+-+-+-+-+-+-+-+</w:t>
      </w:r>
    </w:p>
    <w:p w14:paraId="0637023F" w14:textId="77777777" w:rsidR="00A5463E" w:rsidRPr="00A5463E" w:rsidRDefault="00A5463E" w:rsidP="00A5463E">
      <w:pPr>
        <w:pStyle w:val="PL"/>
        <w:jc w:val="center"/>
        <w:rPr>
          <w:color w:val="000000"/>
        </w:rPr>
      </w:pPr>
      <w:r w:rsidRPr="00A5463E">
        <w:rPr>
          <w:color w:val="000000"/>
        </w:rPr>
        <w:t>|                        User ID field                          |</w:t>
      </w:r>
    </w:p>
    <w:p w14:paraId="075DD034" w14:textId="77777777" w:rsidR="00A5463E" w:rsidRPr="00A5463E" w:rsidRDefault="00A5463E" w:rsidP="00A5463E">
      <w:pPr>
        <w:pStyle w:val="PL"/>
        <w:jc w:val="center"/>
        <w:rPr>
          <w:color w:val="000000"/>
        </w:rPr>
      </w:pPr>
      <w:r w:rsidRPr="00A5463E">
        <w:rPr>
          <w:color w:val="000000"/>
        </w:rPr>
        <w:t>+-+-+-+-+-+-+-+-+-+-+-+-+-+-+-+-+-+-+-+-+-+-+-+-+-+-+-+-+-+-+-+-+</w:t>
      </w:r>
    </w:p>
    <w:p w14:paraId="35091FE7"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A199F8F" w14:textId="77777777" w:rsidR="00A5463E" w:rsidRPr="00A5463E" w:rsidRDefault="00A5463E" w:rsidP="00A5463E">
      <w:pPr>
        <w:pStyle w:val="PL"/>
        <w:jc w:val="center"/>
        <w:rPr>
          <w:color w:val="000000"/>
        </w:rPr>
      </w:pPr>
      <w:r w:rsidRPr="00A5463E">
        <w:rPr>
          <w:color w:val="000000"/>
        </w:rPr>
        <w:t>+-+-+-+-+-+-+-+-+-+-+-+-+-+-+-+-+-+-+-+-+-+-+-+-+-+-+-+-+-+-+-+-+</w:t>
      </w:r>
    </w:p>
    <w:p w14:paraId="040B0519" w14:textId="77777777" w:rsidR="00A5463E" w:rsidRPr="00A5463E" w:rsidRDefault="00A5463E" w:rsidP="00A5463E">
      <w:pPr>
        <w:pStyle w:val="PL"/>
        <w:jc w:val="center"/>
        <w:rPr>
          <w:color w:val="000000"/>
        </w:rPr>
      </w:pPr>
      <w:r w:rsidRPr="00A5463E">
        <w:rPr>
          <w:color w:val="000000"/>
        </w:rPr>
        <w:t>|                     Queued User ID field                      |</w:t>
      </w:r>
    </w:p>
    <w:p w14:paraId="35CF42E2" w14:textId="77777777" w:rsidR="00A5463E" w:rsidRPr="00A5463E" w:rsidRDefault="00A5463E" w:rsidP="00A5463E">
      <w:pPr>
        <w:pStyle w:val="PL"/>
        <w:jc w:val="center"/>
        <w:rPr>
          <w:color w:val="000000"/>
        </w:rPr>
      </w:pPr>
      <w:r w:rsidRPr="00A5463E">
        <w:rPr>
          <w:color w:val="000000"/>
        </w:rPr>
        <w:t>+-+-+-+-+-+-+-+-+-+-+-+-+-+-+-+-+-+-+-+-+-+-+-+-+-+-+-+-+-+-+-+-+</w:t>
      </w:r>
    </w:p>
    <w:p w14:paraId="6B45B7C8" w14:textId="77777777" w:rsidR="00A5463E" w:rsidRPr="00A5463E" w:rsidRDefault="00A5463E" w:rsidP="00A5463E">
      <w:pPr>
        <w:pStyle w:val="PL"/>
        <w:jc w:val="center"/>
        <w:rPr>
          <w:color w:val="000000"/>
        </w:rPr>
      </w:pPr>
      <w:r w:rsidRPr="00A5463E">
        <w:rPr>
          <w:color w:val="000000"/>
        </w:rPr>
        <w:t>|                        Queue Info field                       |</w:t>
      </w:r>
    </w:p>
    <w:p w14:paraId="6CA87222" w14:textId="77777777" w:rsidR="00A5463E" w:rsidRPr="00A5463E" w:rsidRDefault="00A5463E" w:rsidP="00A5463E">
      <w:pPr>
        <w:pStyle w:val="PL"/>
        <w:jc w:val="center"/>
        <w:rPr>
          <w:color w:val="000000"/>
        </w:rPr>
      </w:pPr>
      <w:r w:rsidRPr="00A5463E">
        <w:rPr>
          <w:color w:val="000000"/>
        </w:rPr>
        <w:t>+-+-+-+-+-+-+-+-+-+-+-+-+-+-+-+-+-+-+-+-+-+-+-+-+-+-+-+-+-+-+-+-+</w:t>
      </w:r>
    </w:p>
    <w:p w14:paraId="152F7392" w14:textId="77777777" w:rsidR="00A5463E" w:rsidRPr="00A5463E" w:rsidRDefault="00A5463E" w:rsidP="00A5463E">
      <w:pPr>
        <w:pStyle w:val="PL"/>
        <w:jc w:val="center"/>
        <w:rPr>
          <w:color w:val="000000"/>
        </w:rPr>
      </w:pPr>
      <w:r w:rsidRPr="00A5463E">
        <w:rPr>
          <w:color w:val="000000"/>
        </w:rPr>
        <w:t>|                       Track Info field                        |</w:t>
      </w:r>
    </w:p>
    <w:p w14:paraId="58716D32" w14:textId="77777777" w:rsidR="00A5463E" w:rsidRPr="00A5463E" w:rsidRDefault="00A5463E" w:rsidP="00A5463E">
      <w:pPr>
        <w:pStyle w:val="PL"/>
        <w:jc w:val="center"/>
        <w:rPr>
          <w:color w:val="000000"/>
        </w:rPr>
      </w:pPr>
      <w:r w:rsidRPr="00A5463E">
        <w:rPr>
          <w:color w:val="000000"/>
        </w:rPr>
        <w:t>+-+-+-+-+-+-+-+-+-+-+-+-+-+-+-+-+-+-+-+-+-+-+-+-+-+-+-+-+-+-+-+-+</w:t>
      </w:r>
    </w:p>
    <w:p w14:paraId="12770A1B" w14:textId="77777777" w:rsidR="00A5463E" w:rsidRPr="00A5463E" w:rsidRDefault="00A5463E" w:rsidP="00A5463E">
      <w:pPr>
        <w:pStyle w:val="PL"/>
        <w:jc w:val="center"/>
        <w:rPr>
          <w:color w:val="000000"/>
        </w:rPr>
      </w:pPr>
      <w:r w:rsidRPr="00A5463E">
        <w:rPr>
          <w:color w:val="000000"/>
        </w:rPr>
        <w:t>+-+-+-+-+-+-+-+-+-+-+-+-+-+-+-+-+-+-+-+-+-+-+-+-+-+-+-+-+-+-+-+-+</w:t>
      </w:r>
    </w:p>
    <w:p w14:paraId="7BCB79B5" w14:textId="77777777" w:rsidR="00A5463E" w:rsidRPr="00A5463E" w:rsidRDefault="00A5463E" w:rsidP="00A5463E">
      <w:pPr>
        <w:pStyle w:val="PL"/>
        <w:jc w:val="center"/>
        <w:rPr>
          <w:noProof w:val="0"/>
        </w:rPr>
      </w:pPr>
      <w:r w:rsidRPr="00A5463E">
        <w:rPr>
          <w:noProof w:val="0"/>
        </w:rPr>
        <w:t>|          Transmission control Indicator field                 |</w:t>
      </w:r>
    </w:p>
    <w:p w14:paraId="48091508" w14:textId="77777777" w:rsidR="00A5463E" w:rsidRPr="00A5463E" w:rsidRDefault="00A5463E" w:rsidP="00A5463E">
      <w:pPr>
        <w:pStyle w:val="PL"/>
        <w:jc w:val="center"/>
        <w:rPr>
          <w:noProof w:val="0"/>
        </w:rPr>
      </w:pPr>
      <w:r w:rsidRPr="00A5463E">
        <w:rPr>
          <w:noProof w:val="0"/>
        </w:rPr>
        <w:lastRenderedPageBreak/>
        <w:t>+-+-+-+-+-+-+-+-+-+-+-+-+-+-+-+-+-+-+-+-+-+-+-+-+-+-+-+-+-+-+-+-+</w:t>
      </w:r>
    </w:p>
    <w:p w14:paraId="1F78AC8C" w14:textId="77777777" w:rsidR="00A5463E" w:rsidRPr="00A5463E" w:rsidRDefault="00A5463E" w:rsidP="00A5463E">
      <w:pPr>
        <w:pStyle w:val="PL"/>
        <w:jc w:val="center"/>
      </w:pPr>
    </w:p>
    <w:bookmarkEnd w:id="1885"/>
    <w:p w14:paraId="73804C20" w14:textId="77777777" w:rsidR="00A5463E" w:rsidRPr="00A5463E" w:rsidRDefault="00A5463E" w:rsidP="00A5463E">
      <w:r w:rsidRPr="00A5463E">
        <w:t>With the exception of the three first 32-bit words the order of the fields are irrelevant.</w:t>
      </w:r>
    </w:p>
    <w:p w14:paraId="1BF55C97" w14:textId="77777777" w:rsidR="00A5463E" w:rsidRPr="00A5463E" w:rsidRDefault="00A5463E" w:rsidP="00A5463E">
      <w:pPr>
        <w:rPr>
          <w:b/>
          <w:u w:val="single"/>
        </w:rPr>
      </w:pPr>
      <w:r w:rsidRPr="00A5463E">
        <w:rPr>
          <w:b/>
          <w:u w:val="single"/>
        </w:rPr>
        <w:t>Subtype:</w:t>
      </w:r>
    </w:p>
    <w:p w14:paraId="2EEDD52A" w14:textId="77777777" w:rsidR="00A5463E" w:rsidRPr="00A5463E" w:rsidRDefault="00A5463E" w:rsidP="00A5463E">
      <w:r w:rsidRPr="00A5463E">
        <w:t>The subtype is coded according to table </w:t>
      </w:r>
      <w:r w:rsidR="00037BD2">
        <w:t>9.2.2.1-</w:t>
      </w:r>
      <w:r w:rsidRPr="00A5463E">
        <w:t>2.</w:t>
      </w:r>
    </w:p>
    <w:p w14:paraId="75176A98" w14:textId="77777777" w:rsidR="00A5463E" w:rsidRPr="00A5463E" w:rsidRDefault="00A5463E" w:rsidP="00A5463E">
      <w:pPr>
        <w:rPr>
          <w:b/>
          <w:u w:val="single"/>
        </w:rPr>
      </w:pPr>
      <w:r w:rsidRPr="00A5463E">
        <w:rPr>
          <w:b/>
          <w:u w:val="single"/>
        </w:rPr>
        <w:t>Length:</w:t>
      </w:r>
    </w:p>
    <w:p w14:paraId="1E614E38" w14:textId="77777777" w:rsidR="00A5463E" w:rsidRPr="00A5463E" w:rsidRDefault="00A5463E" w:rsidP="00A5463E">
      <w:r w:rsidRPr="00A5463E">
        <w:t>The length is coded as specified in to subclause 9.1.2.</w:t>
      </w:r>
    </w:p>
    <w:p w14:paraId="16027DB5" w14:textId="77777777" w:rsidR="00A5463E" w:rsidRPr="00A5463E" w:rsidRDefault="00A5463E" w:rsidP="00A5463E">
      <w:pPr>
        <w:rPr>
          <w:b/>
          <w:u w:val="single"/>
        </w:rPr>
      </w:pPr>
      <w:r w:rsidRPr="00A5463E">
        <w:rPr>
          <w:b/>
          <w:u w:val="single"/>
        </w:rPr>
        <w:t>SSRC:</w:t>
      </w:r>
    </w:p>
    <w:p w14:paraId="789D478A" w14:textId="77777777" w:rsidR="00A5463E" w:rsidRPr="00A5463E" w:rsidRDefault="00A5463E" w:rsidP="00A5463E">
      <w:r w:rsidRPr="00A5463E">
        <w:t>The SSRC field carries the SSRC of the transmission control server.</w:t>
      </w:r>
    </w:p>
    <w:p w14:paraId="44CE8194" w14:textId="77777777" w:rsidR="00A5463E" w:rsidRPr="00A5463E" w:rsidRDefault="00A5463E" w:rsidP="00A5463E">
      <w:r w:rsidRPr="00A5463E">
        <w:t>The SSRC field is coded as specified in IETF RFC 3550 </w:t>
      </w:r>
      <w:r>
        <w:t>[3]</w:t>
      </w:r>
      <w:r w:rsidRPr="00A5463E">
        <w:t>.</w:t>
      </w:r>
    </w:p>
    <w:p w14:paraId="414DDBC3" w14:textId="77777777" w:rsidR="00A5463E" w:rsidRPr="00A5463E" w:rsidRDefault="00A5463E" w:rsidP="00A5463E">
      <w:pPr>
        <w:rPr>
          <w:b/>
          <w:color w:val="000000"/>
          <w:u w:val="single"/>
        </w:rPr>
      </w:pPr>
      <w:bookmarkStart w:id="1886" w:name="_MCCTEMPBM_CRPT22840073___5"/>
      <w:r w:rsidRPr="00A5463E">
        <w:rPr>
          <w:b/>
          <w:color w:val="000000"/>
          <w:u w:val="single"/>
        </w:rPr>
        <w:t>User ID:</w:t>
      </w:r>
    </w:p>
    <w:bookmarkEnd w:id="1886"/>
    <w:p w14:paraId="62F4AF3D"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5FF3AA79" w14:textId="77777777" w:rsidR="00A5463E" w:rsidRPr="00A5463E" w:rsidRDefault="00A5463E" w:rsidP="00A5463E">
      <w:r w:rsidRPr="00A5463E">
        <w:t>The User ID value is coded as specified in subclause 9.2.3.8.</w:t>
      </w:r>
    </w:p>
    <w:p w14:paraId="21DFD2B4"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22A308B4"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391958A" w14:textId="77777777" w:rsidR="00A5463E" w:rsidRPr="00A5463E" w:rsidRDefault="00A5463E" w:rsidP="00A5463E">
      <w:r w:rsidRPr="00A5463E">
        <w:t>The SSRC field shall be coded as specified in IETF RFC 3550 </w:t>
      </w:r>
      <w:r>
        <w:t>[3]</w:t>
      </w:r>
      <w:r w:rsidRPr="00A5463E">
        <w:t>.</w:t>
      </w:r>
    </w:p>
    <w:p w14:paraId="6322B928" w14:textId="77777777" w:rsidR="00A5463E" w:rsidRPr="00A5463E" w:rsidRDefault="00A5463E" w:rsidP="00A5463E">
      <w:pPr>
        <w:rPr>
          <w:b/>
          <w:color w:val="000000"/>
          <w:u w:val="single"/>
        </w:rPr>
      </w:pPr>
      <w:bookmarkStart w:id="1887" w:name="_MCCTEMPBM_CRPT22840074___5"/>
      <w:r w:rsidRPr="00A5463E">
        <w:rPr>
          <w:b/>
          <w:color w:val="000000"/>
          <w:u w:val="single"/>
        </w:rPr>
        <w:t>Queued User ID:</w:t>
      </w:r>
    </w:p>
    <w:bookmarkEnd w:id="1887"/>
    <w:p w14:paraId="46260E32"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3CFB65C3" w14:textId="77777777" w:rsidR="00A5463E" w:rsidRPr="00A5463E" w:rsidRDefault="00A5463E" w:rsidP="00A5463E">
      <w:r w:rsidRPr="00A5463E">
        <w:t>The Queued User ID value is coded as specified in subclause 9.2.3.8.</w:t>
      </w:r>
    </w:p>
    <w:p w14:paraId="137BBC44" w14:textId="77777777" w:rsidR="00A5463E" w:rsidRPr="00A5463E" w:rsidRDefault="00A5463E" w:rsidP="00A5463E">
      <w:pPr>
        <w:rPr>
          <w:b/>
          <w:color w:val="000000"/>
          <w:u w:val="single"/>
          <w:lang w:eastAsia="ko-KR"/>
        </w:rPr>
      </w:pPr>
      <w:bookmarkStart w:id="1888" w:name="_MCCTEMPBM_CRPT22840075___5"/>
      <w:r w:rsidRPr="00A5463E">
        <w:rPr>
          <w:b/>
          <w:color w:val="000000"/>
          <w:u w:val="single"/>
          <w:lang w:eastAsia="ko-KR"/>
        </w:rPr>
        <w:t>Queue Info:</w:t>
      </w:r>
    </w:p>
    <w:bookmarkEnd w:id="1888"/>
    <w:p w14:paraId="0CF228B1" w14:textId="77777777" w:rsidR="00A5463E" w:rsidRPr="00A5463E" w:rsidRDefault="00A5463E" w:rsidP="00A5463E">
      <w:r w:rsidRPr="00A5463E">
        <w:t>The Queue Info field defines the queue position and granted transmission control priority in the queue.</w:t>
      </w:r>
    </w:p>
    <w:p w14:paraId="410FB351" w14:textId="77777777" w:rsidR="00A5463E" w:rsidRPr="00A5463E" w:rsidRDefault="00A5463E" w:rsidP="00A5463E">
      <w:r w:rsidRPr="00A5463E">
        <w:t>The Queue Info field is coded as specified in subclause 9.2.3.5.</w:t>
      </w:r>
    </w:p>
    <w:p w14:paraId="125EF9EE" w14:textId="77777777" w:rsidR="00A5463E" w:rsidRPr="00A5463E" w:rsidRDefault="00A5463E" w:rsidP="00A5463E">
      <w:pPr>
        <w:rPr>
          <w:b/>
          <w:u w:val="single"/>
        </w:rPr>
      </w:pPr>
      <w:r w:rsidRPr="00A5463E">
        <w:rPr>
          <w:b/>
          <w:u w:val="single"/>
        </w:rPr>
        <w:t>Track Info:</w:t>
      </w:r>
    </w:p>
    <w:p w14:paraId="60A6C838"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95C055A" w14:textId="77777777" w:rsidR="00A5463E" w:rsidRPr="00A5463E" w:rsidRDefault="00A5463E" w:rsidP="00A5463E">
      <w:pPr>
        <w:rPr>
          <w:b/>
          <w:u w:val="single"/>
        </w:rPr>
      </w:pPr>
      <w:r w:rsidRPr="00A5463E">
        <w:rPr>
          <w:b/>
          <w:u w:val="single"/>
        </w:rPr>
        <w:t>Transmission Control Indicator:</w:t>
      </w:r>
    </w:p>
    <w:p w14:paraId="5A4634F2" w14:textId="77777777" w:rsidR="00A5463E" w:rsidRPr="00A5463E" w:rsidRDefault="00A5463E" w:rsidP="00A5463E">
      <w:r w:rsidRPr="00A5463E">
        <w:t>The Transmission Control Indicator field is coded as described in subclause 9.2.3.15.</w:t>
      </w:r>
    </w:p>
    <w:p w14:paraId="526A0D71" w14:textId="77777777" w:rsidR="00A5463E" w:rsidRPr="00A5463E" w:rsidRDefault="00A5463E" w:rsidP="00CB1EBE">
      <w:pPr>
        <w:pStyle w:val="Heading3"/>
      </w:pPr>
      <w:bookmarkStart w:id="1889" w:name="_Toc20208927"/>
      <w:bookmarkStart w:id="1890" w:name="_Toc36045038"/>
      <w:bookmarkStart w:id="1891" w:name="_Toc45216524"/>
      <w:bookmarkStart w:id="1892" w:name="_Toc98709987"/>
      <w:r w:rsidRPr="00A5463E">
        <w:t>9.2.13</w:t>
      </w:r>
      <w:r w:rsidRPr="00A5463E">
        <w:tab/>
        <w:t>Media transmission notification</w:t>
      </w:r>
      <w:bookmarkEnd w:id="1889"/>
      <w:bookmarkEnd w:id="1890"/>
      <w:bookmarkEnd w:id="1891"/>
      <w:bookmarkEnd w:id="1892"/>
    </w:p>
    <w:p w14:paraId="4992869C"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1542F15B"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4431EC00" w14:textId="77777777" w:rsidR="00A5463E" w:rsidRPr="00A5463E" w:rsidRDefault="00A5463E" w:rsidP="00A5463E">
      <w:r w:rsidRPr="00A5463E">
        <w:t>Table 9.2.13-1 shows the content of the Media transmission notification message.</w:t>
      </w:r>
    </w:p>
    <w:p w14:paraId="4A37A1D4" w14:textId="77777777" w:rsidR="00A5463E" w:rsidRPr="00A5463E" w:rsidRDefault="00A5463E" w:rsidP="00A5463E">
      <w:pPr>
        <w:pStyle w:val="TH"/>
      </w:pPr>
      <w:r w:rsidRPr="00A5463E">
        <w:t>Table 9.2.13-1: Media transmission notification message</w:t>
      </w:r>
    </w:p>
    <w:p w14:paraId="12C068C4" w14:textId="77777777" w:rsidR="005309EA" w:rsidRPr="00A5463E" w:rsidRDefault="005309EA" w:rsidP="005309EA">
      <w:pPr>
        <w:pStyle w:val="PL"/>
        <w:jc w:val="center"/>
        <w:rPr>
          <w:noProof w:val="0"/>
        </w:rPr>
      </w:pPr>
      <w:bookmarkStart w:id="1893" w:name="_MCCTEMPBM_CRPT22840076___4"/>
      <w:r w:rsidRPr="00A5463E">
        <w:rPr>
          <w:noProof w:val="0"/>
        </w:rPr>
        <w:t>0                   1                   2                   3</w:t>
      </w:r>
    </w:p>
    <w:p w14:paraId="7A7FEFE1" w14:textId="77777777" w:rsidR="005309EA" w:rsidRPr="00A5463E" w:rsidRDefault="005309EA" w:rsidP="005309EA">
      <w:pPr>
        <w:pStyle w:val="PL"/>
        <w:jc w:val="center"/>
        <w:rPr>
          <w:color w:val="000000"/>
        </w:rPr>
      </w:pPr>
      <w:r w:rsidRPr="00A5463E">
        <w:rPr>
          <w:color w:val="000000"/>
        </w:rPr>
        <w:t>0 1 2 3 4 5 6 7 8 9 0 1 2 3 4 5 6 7 8 9 0 1 2 3 4 5 6 7 8 9 0 1</w:t>
      </w:r>
    </w:p>
    <w:p w14:paraId="19229249" w14:textId="77777777" w:rsidR="005309EA" w:rsidRPr="00A5463E" w:rsidRDefault="005309EA" w:rsidP="005309EA">
      <w:pPr>
        <w:pStyle w:val="PL"/>
        <w:jc w:val="center"/>
        <w:rPr>
          <w:color w:val="000000"/>
        </w:rPr>
      </w:pPr>
      <w:r w:rsidRPr="00A5463E">
        <w:rPr>
          <w:color w:val="000000"/>
        </w:rPr>
        <w:lastRenderedPageBreak/>
        <w:t>+-+-+-+-+-+-+-+-+-+-+-+-+-+-+-+-+-+-+-+-+-+-+-+-+-+-+-+-+-+-+-+-+</w:t>
      </w:r>
    </w:p>
    <w:p w14:paraId="5E52C49F" w14:textId="77777777" w:rsidR="005309EA" w:rsidRPr="00A5463E" w:rsidRDefault="005309EA" w:rsidP="005309EA">
      <w:pPr>
        <w:pStyle w:val="PL"/>
        <w:jc w:val="center"/>
        <w:rPr>
          <w:color w:val="000000"/>
        </w:rPr>
      </w:pPr>
      <w:r w:rsidRPr="00A5463E">
        <w:rPr>
          <w:color w:val="000000"/>
        </w:rPr>
        <w:t>|V=2|P| Subtype |   PT=APP=204  |          length               |</w:t>
      </w:r>
    </w:p>
    <w:p w14:paraId="284DFA41" w14:textId="77777777" w:rsidR="005309EA" w:rsidRPr="00A5463E" w:rsidRDefault="005309EA" w:rsidP="005309EA">
      <w:pPr>
        <w:pStyle w:val="PL"/>
        <w:jc w:val="center"/>
        <w:rPr>
          <w:color w:val="000000"/>
        </w:rPr>
      </w:pPr>
      <w:r w:rsidRPr="00A5463E">
        <w:rPr>
          <w:color w:val="000000"/>
        </w:rPr>
        <w:t>+-+-+-+-+-+-+-+-+-+-+-+-+-+-+-+-+-+-+-+-+-+-+-+-+-+-+-+-+-+-+-+-+</w:t>
      </w:r>
    </w:p>
    <w:p w14:paraId="52865811" w14:textId="77777777" w:rsidR="005309EA" w:rsidRPr="00A5463E" w:rsidRDefault="005309EA" w:rsidP="005309EA">
      <w:pPr>
        <w:pStyle w:val="PL"/>
        <w:jc w:val="center"/>
        <w:rPr>
          <w:color w:val="000000"/>
        </w:rPr>
      </w:pPr>
      <w:r w:rsidRPr="00A5463E">
        <w:rPr>
          <w:color w:val="000000"/>
        </w:rPr>
        <w:t>|          SSRC of transmission control server                  |</w:t>
      </w:r>
    </w:p>
    <w:p w14:paraId="06ED76D2" w14:textId="77777777" w:rsidR="005309EA" w:rsidRPr="00A5463E" w:rsidRDefault="005309EA" w:rsidP="005309EA">
      <w:pPr>
        <w:pStyle w:val="PL"/>
        <w:jc w:val="center"/>
        <w:rPr>
          <w:color w:val="000000"/>
        </w:rPr>
      </w:pPr>
      <w:r w:rsidRPr="00A5463E">
        <w:rPr>
          <w:color w:val="000000"/>
        </w:rPr>
        <w:t>+-+-+-+-+-+-+-+-+-+-+-+-+-+-+-+-+-+-+-+-+-+-+-+-+-+-+-+-+-+-+-+-+</w:t>
      </w:r>
    </w:p>
    <w:p w14:paraId="5EF40651" w14:textId="77777777" w:rsidR="005309EA" w:rsidRPr="00A5463E" w:rsidRDefault="005309EA" w:rsidP="005309EA">
      <w:pPr>
        <w:pStyle w:val="PL"/>
        <w:jc w:val="center"/>
        <w:rPr>
          <w:color w:val="000000"/>
        </w:rPr>
      </w:pPr>
      <w:r w:rsidRPr="00A5463E">
        <w:rPr>
          <w:color w:val="000000"/>
        </w:rPr>
        <w:t>|                          name=MCV</w:t>
      </w:r>
      <w:r>
        <w:rPr>
          <w:color w:val="000000"/>
        </w:rPr>
        <w:t>1</w:t>
      </w:r>
      <w:r w:rsidRPr="00A5463E">
        <w:rPr>
          <w:color w:val="000000"/>
        </w:rPr>
        <w:t xml:space="preserve">                            |</w:t>
      </w:r>
    </w:p>
    <w:p w14:paraId="52A33BD3" w14:textId="77777777" w:rsidR="005309EA" w:rsidRPr="00A5463E" w:rsidRDefault="005309EA" w:rsidP="005309EA">
      <w:pPr>
        <w:pStyle w:val="PL"/>
        <w:jc w:val="center"/>
        <w:rPr>
          <w:color w:val="000000"/>
        </w:rPr>
      </w:pPr>
      <w:r w:rsidRPr="00A5463E">
        <w:rPr>
          <w:color w:val="000000"/>
        </w:rPr>
        <w:t>+-+-+-+-+-+-+-+-+-+-+-+-+-+-+-+-+-+-+-+-+-+-+-+-+-+-+-+-+-+-+-+-+</w:t>
      </w:r>
    </w:p>
    <w:p w14:paraId="5B3AE4CB" w14:textId="77777777" w:rsidR="005309EA" w:rsidRDefault="005309EA" w:rsidP="005309EA">
      <w:pPr>
        <w:pStyle w:val="PL"/>
        <w:jc w:val="center"/>
        <w:rPr>
          <w:color w:val="000000"/>
        </w:rPr>
      </w:pPr>
      <w:r w:rsidRPr="00A5463E">
        <w:rPr>
          <w:color w:val="000000"/>
        </w:rPr>
        <w:t>|                        User ID field                          |</w:t>
      </w:r>
    </w:p>
    <w:p w14:paraId="7D682319" w14:textId="77777777" w:rsidR="005309EA" w:rsidRPr="00A5463E" w:rsidRDefault="005309EA" w:rsidP="005309EA">
      <w:pPr>
        <w:pStyle w:val="PL"/>
        <w:jc w:val="center"/>
        <w:rPr>
          <w:color w:val="000000"/>
        </w:rPr>
      </w:pPr>
      <w:r w:rsidRPr="00A5463E">
        <w:rPr>
          <w:color w:val="000000"/>
        </w:rPr>
        <w:t>+-+-+-+-+-+-+-+-+-+-+-+-+-+-+-+-+-+-+-+-+-+-+-+-+-+-+-+-+-+-+-+-+</w:t>
      </w:r>
    </w:p>
    <w:p w14:paraId="1F1770BE" w14:textId="77777777" w:rsidR="005309EA" w:rsidRDefault="005309EA" w:rsidP="005309EA">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14CE9D6" w14:textId="77777777" w:rsidR="005309EA" w:rsidRPr="00A5463E" w:rsidRDefault="005309EA" w:rsidP="005309EA">
      <w:pPr>
        <w:pStyle w:val="PL"/>
        <w:keepNext/>
        <w:keepLines/>
        <w:jc w:val="center"/>
        <w:rPr>
          <w:noProof w:val="0"/>
        </w:rPr>
      </w:pPr>
      <w:r w:rsidRPr="00A5463E">
        <w:rPr>
          <w:noProof w:val="0"/>
        </w:rPr>
        <w:t>+-+-+-+-+-+-+-+-+-+-+-+-+-+-+-+-+-+-+-+-+-+-+-+-+-+-+-+-+-+-+-+-+</w:t>
      </w:r>
    </w:p>
    <w:p w14:paraId="5EB39526" w14:textId="77777777" w:rsidR="005309EA" w:rsidRDefault="005309EA" w:rsidP="005309EA">
      <w:pPr>
        <w:pStyle w:val="PL"/>
        <w:keepNext/>
        <w:keepLines/>
        <w:jc w:val="center"/>
        <w:rPr>
          <w:noProof w:val="0"/>
        </w:rPr>
      </w:pPr>
      <w:r w:rsidRPr="00A5463E">
        <w:rPr>
          <w:noProof w:val="0"/>
        </w:rPr>
        <w:t>|           Permission to Request the Transmission field        |</w:t>
      </w:r>
    </w:p>
    <w:p w14:paraId="2A6DCDEA" w14:textId="77777777" w:rsidR="005309EA" w:rsidRPr="00A5463E" w:rsidRDefault="005309EA" w:rsidP="005309EA">
      <w:pPr>
        <w:pStyle w:val="PL"/>
        <w:keepNext/>
        <w:keepLines/>
        <w:jc w:val="center"/>
        <w:rPr>
          <w:noProof w:val="0"/>
        </w:rPr>
      </w:pPr>
      <w:r w:rsidRPr="00A5463E">
        <w:rPr>
          <w:noProof w:val="0"/>
        </w:rPr>
        <w:t>+-+-+-+-+-+-+-+-+-+-+-+-+-+-+-+-+-+-+-+-+-+-+-+-+-+-+-+-+-+-+-+-+</w:t>
      </w:r>
    </w:p>
    <w:p w14:paraId="51814E31" w14:textId="77777777" w:rsidR="005309EA" w:rsidRPr="002B014C" w:rsidRDefault="005309EA" w:rsidP="005309EA">
      <w:pPr>
        <w:pStyle w:val="PL"/>
        <w:keepNext/>
        <w:keepLines/>
        <w:jc w:val="center"/>
        <w:rPr>
          <w:noProof w:val="0"/>
        </w:rPr>
      </w:pPr>
      <w:r w:rsidRPr="00A5463E">
        <w:rPr>
          <w:noProof w:val="0"/>
        </w:rPr>
        <w:t>|                Transmission Indicator field                   |</w:t>
      </w:r>
    </w:p>
    <w:p w14:paraId="68A192E0" w14:textId="77777777" w:rsidR="005309EA" w:rsidRPr="00A5463E" w:rsidRDefault="005309EA" w:rsidP="005309EA">
      <w:pPr>
        <w:pStyle w:val="PL"/>
        <w:jc w:val="center"/>
        <w:rPr>
          <w:color w:val="000000"/>
        </w:rPr>
      </w:pPr>
      <w:r w:rsidRPr="00A5463E">
        <w:rPr>
          <w:color w:val="000000"/>
        </w:rPr>
        <w:t>+-+-+-+-+-+-+-+-+-+-+-+-+-+-+-+-+-+-+-+-+-+-+-+-+-+-+-+-+-+-+-+-+</w:t>
      </w:r>
    </w:p>
    <w:p w14:paraId="198C9CDB" w14:textId="77777777" w:rsidR="005309EA" w:rsidRPr="00A5463E" w:rsidRDefault="005309EA" w:rsidP="005309EA">
      <w:pPr>
        <w:pStyle w:val="PL"/>
        <w:jc w:val="center"/>
        <w:rPr>
          <w:color w:val="000000"/>
        </w:rPr>
      </w:pPr>
      <w:r w:rsidRPr="00A5463E">
        <w:rPr>
          <w:color w:val="000000"/>
        </w:rPr>
        <w:t>|                       Track Info field                        |</w:t>
      </w:r>
    </w:p>
    <w:p w14:paraId="426A2C3D" w14:textId="77777777" w:rsidR="005309EA" w:rsidRPr="00A5463E" w:rsidRDefault="005309EA" w:rsidP="005309EA">
      <w:pPr>
        <w:pStyle w:val="PL"/>
        <w:jc w:val="center"/>
        <w:rPr>
          <w:color w:val="000000"/>
        </w:rPr>
      </w:pPr>
      <w:r w:rsidRPr="00A5463E">
        <w:rPr>
          <w:color w:val="000000"/>
        </w:rPr>
        <w:t>+-+-+-+-+-+-+-+-+-+-+-+-+-+-+-+-+-+-+-+-+-+-+-+-+-+-+-+-+-+-+-+-+</w:t>
      </w:r>
    </w:p>
    <w:p w14:paraId="7E300037" w14:textId="77777777" w:rsidR="005309EA" w:rsidRPr="00A5463E" w:rsidRDefault="005309EA" w:rsidP="005309EA">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128538F1" w14:textId="77777777" w:rsidR="005309EA" w:rsidRPr="00A5463E" w:rsidRDefault="005309EA" w:rsidP="005309EA">
      <w:pPr>
        <w:pStyle w:val="PL"/>
        <w:jc w:val="center"/>
        <w:rPr>
          <w:color w:val="000000"/>
        </w:rPr>
      </w:pPr>
      <w:r w:rsidRPr="00A5463E">
        <w:rPr>
          <w:color w:val="000000"/>
        </w:rPr>
        <w:t>+-+-+-+-+-+-+-+-+-+-+-+-+-+-+-+-+-+-+-+-+-+-+-+-+-+-+-+-+-+-+-+-+</w:t>
      </w:r>
    </w:p>
    <w:bookmarkEnd w:id="1893"/>
    <w:p w14:paraId="1BE62BE0" w14:textId="77777777" w:rsidR="005309EA" w:rsidRDefault="005309EA" w:rsidP="005309EA"/>
    <w:p w14:paraId="7AF41B60" w14:textId="77777777" w:rsidR="00A5463E" w:rsidRPr="00A5463E" w:rsidRDefault="00A5463E" w:rsidP="00A5463E">
      <w:r w:rsidRPr="00A5463E">
        <w:t>With the exception of the three first 32-bit words the order of the fields are irrelevant.</w:t>
      </w:r>
    </w:p>
    <w:p w14:paraId="01CB2651" w14:textId="77777777" w:rsidR="00A5463E" w:rsidRPr="00A5463E" w:rsidRDefault="00A5463E" w:rsidP="00A5463E">
      <w:pPr>
        <w:rPr>
          <w:b/>
          <w:u w:val="single"/>
        </w:rPr>
      </w:pPr>
      <w:r w:rsidRPr="00A5463E">
        <w:rPr>
          <w:b/>
          <w:u w:val="single"/>
        </w:rPr>
        <w:t>Subtype:</w:t>
      </w:r>
    </w:p>
    <w:p w14:paraId="6989AF64" w14:textId="77777777" w:rsidR="00A5463E" w:rsidRPr="00A5463E" w:rsidRDefault="00A5463E" w:rsidP="00A5463E">
      <w:r w:rsidRPr="00A5463E">
        <w:t>The subtype is coded according to table </w:t>
      </w:r>
      <w:r w:rsidR="00037BD2">
        <w:t>9.2.2.1-</w:t>
      </w:r>
      <w:r w:rsidRPr="00A5463E">
        <w:t>2.</w:t>
      </w:r>
    </w:p>
    <w:p w14:paraId="621A717C" w14:textId="77777777" w:rsidR="00A5463E" w:rsidRPr="00A5463E" w:rsidRDefault="00A5463E" w:rsidP="00A5463E">
      <w:pPr>
        <w:rPr>
          <w:b/>
          <w:u w:val="single"/>
        </w:rPr>
      </w:pPr>
      <w:r w:rsidRPr="00A5463E">
        <w:rPr>
          <w:b/>
          <w:u w:val="single"/>
        </w:rPr>
        <w:t>Length:</w:t>
      </w:r>
    </w:p>
    <w:p w14:paraId="2B8090F1" w14:textId="77777777" w:rsidR="00A5463E" w:rsidRPr="00A5463E" w:rsidRDefault="00A5463E" w:rsidP="00A5463E">
      <w:r w:rsidRPr="00A5463E">
        <w:t>The length is coded as specified in to subclause 9.1.2.</w:t>
      </w:r>
    </w:p>
    <w:p w14:paraId="7E4540CB" w14:textId="77777777" w:rsidR="00A5463E" w:rsidRPr="00A5463E" w:rsidRDefault="00A5463E" w:rsidP="00A5463E">
      <w:pPr>
        <w:rPr>
          <w:b/>
          <w:u w:val="single"/>
        </w:rPr>
      </w:pPr>
      <w:r w:rsidRPr="00A5463E">
        <w:rPr>
          <w:b/>
          <w:u w:val="single"/>
        </w:rPr>
        <w:t>SSRC:</w:t>
      </w:r>
    </w:p>
    <w:p w14:paraId="41D3A462" w14:textId="77777777" w:rsidR="00A5463E" w:rsidRPr="00A5463E" w:rsidRDefault="00A5463E" w:rsidP="00A5463E">
      <w:r w:rsidRPr="00A5463E">
        <w:t>The SSRC field carries the SSRC of the transmission control server.</w:t>
      </w:r>
    </w:p>
    <w:p w14:paraId="6F560829" w14:textId="77777777" w:rsidR="00A5463E" w:rsidRPr="00A5463E" w:rsidRDefault="00A5463E" w:rsidP="00A5463E">
      <w:r w:rsidRPr="00A5463E">
        <w:t>The SSRC field is coded as specified in IETF RFC 3550 </w:t>
      </w:r>
      <w:r>
        <w:t>[3]</w:t>
      </w:r>
      <w:r w:rsidRPr="00A5463E">
        <w:t>.</w:t>
      </w:r>
    </w:p>
    <w:p w14:paraId="5283EE73" w14:textId="77777777" w:rsidR="00A5463E" w:rsidRPr="00A5463E" w:rsidRDefault="00A5463E" w:rsidP="00A5463E">
      <w:pPr>
        <w:rPr>
          <w:b/>
          <w:color w:val="000000"/>
          <w:u w:val="single"/>
        </w:rPr>
      </w:pPr>
      <w:bookmarkStart w:id="1894" w:name="_MCCTEMPBM_CRPT22840077___5"/>
      <w:r w:rsidRPr="00A5463E">
        <w:rPr>
          <w:b/>
          <w:color w:val="000000"/>
          <w:u w:val="single"/>
        </w:rPr>
        <w:t>User ID:</w:t>
      </w:r>
    </w:p>
    <w:bookmarkEnd w:id="1894"/>
    <w:p w14:paraId="2A5F9ECD"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315BDCF7" w14:textId="77777777" w:rsidR="00A5463E" w:rsidRPr="00A5463E" w:rsidRDefault="00A5463E" w:rsidP="00A5463E">
      <w:r w:rsidRPr="00A5463E">
        <w:t>The User ID value is coded as specified in subclause 9.2.3.8.</w:t>
      </w:r>
    </w:p>
    <w:p w14:paraId="2C38B5F1" w14:textId="77777777" w:rsidR="002B014C" w:rsidRPr="00A5463E" w:rsidRDefault="002B014C" w:rsidP="002B014C">
      <w:pPr>
        <w:rPr>
          <w:b/>
          <w:color w:val="000000"/>
          <w:u w:val="single"/>
        </w:rPr>
      </w:pPr>
      <w:bookmarkStart w:id="1895" w:name="_MCCTEMPBM_CRPT22840078___5"/>
      <w:r>
        <w:rPr>
          <w:b/>
          <w:color w:val="000000"/>
          <w:u w:val="single"/>
        </w:rPr>
        <w:t>SSRC of transmitter</w:t>
      </w:r>
      <w:r w:rsidRPr="00A5463E">
        <w:rPr>
          <w:b/>
          <w:color w:val="000000"/>
          <w:u w:val="single"/>
        </w:rPr>
        <w:t>:</w:t>
      </w:r>
    </w:p>
    <w:bookmarkEnd w:id="1895"/>
    <w:p w14:paraId="16A89999" w14:textId="77777777" w:rsidR="002B014C" w:rsidRDefault="002B014C" w:rsidP="002B014C">
      <w:r w:rsidRPr="00A5463E">
        <w:t xml:space="preserve">The </w:t>
      </w:r>
      <w:r>
        <w:t>SSRC of transmitter field carries the SSRC of the user transmitting the media.</w:t>
      </w:r>
    </w:p>
    <w:p w14:paraId="5D193B27"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2BFF2654" w14:textId="77777777" w:rsidR="002B014C" w:rsidRPr="00A5463E" w:rsidRDefault="002B014C" w:rsidP="002B014C">
      <w:pPr>
        <w:rPr>
          <w:b/>
          <w:u w:val="single"/>
        </w:rPr>
      </w:pPr>
      <w:r w:rsidRPr="00A5463E">
        <w:rPr>
          <w:b/>
          <w:u w:val="single"/>
        </w:rPr>
        <w:t>Permission to request the transmission:</w:t>
      </w:r>
    </w:p>
    <w:p w14:paraId="766E3237" w14:textId="77777777" w:rsidR="002B014C" w:rsidRDefault="002B014C" w:rsidP="002B014C">
      <w:r w:rsidRPr="00A5463E">
        <w:t>The Permission to Request the Transmission field is coded as specified in subclause 9.2.3.7.</w:t>
      </w:r>
    </w:p>
    <w:p w14:paraId="7C894FAE" w14:textId="77777777" w:rsidR="002B014C" w:rsidRPr="00A5463E" w:rsidRDefault="002B014C" w:rsidP="002B014C">
      <w:pPr>
        <w:rPr>
          <w:b/>
          <w:u w:val="single"/>
        </w:rPr>
      </w:pPr>
      <w:r w:rsidRPr="00A5463E">
        <w:rPr>
          <w:b/>
          <w:u w:val="single"/>
        </w:rPr>
        <w:t>Transmission Indicator:</w:t>
      </w:r>
    </w:p>
    <w:p w14:paraId="3AC2AF09" w14:textId="77777777" w:rsidR="002B014C" w:rsidRPr="00561A73" w:rsidRDefault="002B014C" w:rsidP="002B014C">
      <w:r w:rsidRPr="00A5463E">
        <w:t>The Transmission Indicator field is coded as described in subclause 9.2.3.11.</w:t>
      </w:r>
    </w:p>
    <w:p w14:paraId="59C1CA9A" w14:textId="77777777" w:rsidR="00A5463E" w:rsidRPr="00A5463E" w:rsidRDefault="00A5463E" w:rsidP="00A5463E">
      <w:pPr>
        <w:rPr>
          <w:b/>
          <w:u w:val="single"/>
        </w:rPr>
      </w:pPr>
      <w:r w:rsidRPr="00A5463E">
        <w:rPr>
          <w:b/>
          <w:u w:val="single"/>
        </w:rPr>
        <w:t>Track Info:</w:t>
      </w:r>
    </w:p>
    <w:p w14:paraId="7A866A15" w14:textId="23311C6F" w:rsidR="00A5463E" w:rsidRDefault="00A5463E" w:rsidP="00A5463E">
      <w:r w:rsidRPr="00A5463E">
        <w:t>The Track Info field is included when an MCVideo call involves a non-controlling MCVideo function. The coding of the Track Info field is described in subclause 9.2.3.13.</w:t>
      </w:r>
    </w:p>
    <w:p w14:paraId="1CE7EDA1" w14:textId="77777777" w:rsidR="005309EA" w:rsidRDefault="005309EA" w:rsidP="005309EA">
      <w:pPr>
        <w:rPr>
          <w:b/>
          <w:u w:val="single"/>
        </w:rPr>
      </w:pPr>
      <w:r>
        <w:rPr>
          <w:b/>
          <w:u w:val="single"/>
        </w:rPr>
        <w:t>Reception Mode</w:t>
      </w:r>
      <w:r w:rsidRPr="00A5463E">
        <w:rPr>
          <w:b/>
          <w:u w:val="single"/>
        </w:rPr>
        <w:t>:</w:t>
      </w:r>
      <w:r>
        <w:rPr>
          <w:b/>
          <w:u w:val="single"/>
        </w:rPr>
        <w:t xml:space="preserve"> </w:t>
      </w:r>
    </w:p>
    <w:p w14:paraId="2E1C8B64" w14:textId="087E610A" w:rsidR="005309EA" w:rsidRPr="00A5463E" w:rsidRDefault="005309EA" w:rsidP="00A5463E">
      <w:r>
        <w:t xml:space="preserve">The Reception Mode field </w:t>
      </w:r>
      <w:r w:rsidRPr="00A5463E">
        <w:t>coded as specified in subclause 9.2.3.</w:t>
      </w:r>
      <w:r>
        <w:t>21.</w:t>
      </w:r>
    </w:p>
    <w:p w14:paraId="11A0964D" w14:textId="77777777" w:rsidR="00A5463E" w:rsidRPr="00A5463E" w:rsidRDefault="00A5463E" w:rsidP="00CB1EBE">
      <w:pPr>
        <w:pStyle w:val="Heading3"/>
      </w:pPr>
      <w:bookmarkStart w:id="1896" w:name="_Toc20208928"/>
      <w:bookmarkStart w:id="1897" w:name="_Toc36045039"/>
      <w:bookmarkStart w:id="1898" w:name="_Toc45216525"/>
      <w:bookmarkStart w:id="1899" w:name="_Toc98709988"/>
      <w:r w:rsidRPr="00A5463E">
        <w:lastRenderedPageBreak/>
        <w:t>9.2.14</w:t>
      </w:r>
      <w:r w:rsidRPr="00A5463E">
        <w:tab/>
        <w:t>Receive media request</w:t>
      </w:r>
      <w:bookmarkEnd w:id="1896"/>
      <w:bookmarkEnd w:id="1897"/>
      <w:bookmarkEnd w:id="1898"/>
      <w:bookmarkEnd w:id="1899"/>
    </w:p>
    <w:p w14:paraId="58B2C663"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D71A991" w14:textId="77777777" w:rsidR="00A5463E" w:rsidRPr="00A5463E" w:rsidRDefault="00A5463E" w:rsidP="00A5463E">
      <w:r w:rsidRPr="00A5463E">
        <w:t>Table 9.2.14-1 shows the content of the Receive Request message.</w:t>
      </w:r>
    </w:p>
    <w:p w14:paraId="6C830534" w14:textId="77777777" w:rsidR="00A5463E" w:rsidRPr="00A5463E" w:rsidRDefault="00A5463E" w:rsidP="00A5463E">
      <w:pPr>
        <w:pStyle w:val="TH"/>
      </w:pPr>
      <w:r w:rsidRPr="00A5463E">
        <w:t xml:space="preserve">Table 9.2.14-1: Receive </w:t>
      </w:r>
      <w:r w:rsidR="00037BD2">
        <w:t>media r</w:t>
      </w:r>
      <w:r w:rsidRPr="00A5463E">
        <w:t>equest message</w:t>
      </w:r>
    </w:p>
    <w:p w14:paraId="796B7A72" w14:textId="77777777" w:rsidR="00A5463E" w:rsidRPr="00A5463E" w:rsidRDefault="00A5463E" w:rsidP="00A5463E">
      <w:pPr>
        <w:pStyle w:val="PL"/>
        <w:keepNext/>
        <w:keepLines/>
        <w:jc w:val="center"/>
        <w:rPr>
          <w:noProof w:val="0"/>
        </w:rPr>
      </w:pPr>
      <w:bookmarkStart w:id="1900" w:name="_MCCTEMPBM_CRPT22840079___4"/>
      <w:r w:rsidRPr="00A5463E">
        <w:rPr>
          <w:noProof w:val="0"/>
        </w:rPr>
        <w:t>0                   1                   2                   3</w:t>
      </w:r>
    </w:p>
    <w:p w14:paraId="2B45709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1FDDAA1" w14:textId="77777777" w:rsidR="00A5463E" w:rsidRPr="00A5463E" w:rsidRDefault="00A5463E" w:rsidP="00A5463E">
      <w:pPr>
        <w:pStyle w:val="PL"/>
        <w:keepNext/>
        <w:keepLines/>
        <w:jc w:val="center"/>
        <w:rPr>
          <w:noProof w:val="0"/>
        </w:rPr>
      </w:pPr>
      <w:r w:rsidRPr="00A5463E">
        <w:rPr>
          <w:noProof w:val="0"/>
        </w:rPr>
        <w:t>+-+-+-+-+-+-+-+-+-+-+-+-+-+-+-+-+-+-+-+-+-+-+-+-+-+-+-+-+-+-+-+-+</w:t>
      </w:r>
    </w:p>
    <w:p w14:paraId="22B910AE" w14:textId="77777777" w:rsidR="00A5463E" w:rsidRPr="00A5463E" w:rsidRDefault="00A5463E" w:rsidP="00A5463E">
      <w:pPr>
        <w:pStyle w:val="PL"/>
        <w:keepNext/>
        <w:keepLines/>
        <w:jc w:val="center"/>
        <w:rPr>
          <w:noProof w:val="0"/>
        </w:rPr>
      </w:pPr>
      <w:r w:rsidRPr="00A5463E">
        <w:rPr>
          <w:noProof w:val="0"/>
        </w:rPr>
        <w:t>|V=2|P| Subtype |   PT=APP=204  |          length               |</w:t>
      </w:r>
    </w:p>
    <w:p w14:paraId="30C1B3E9" w14:textId="77777777" w:rsidR="00A5463E" w:rsidRPr="00A5463E" w:rsidRDefault="00A5463E" w:rsidP="00A5463E">
      <w:pPr>
        <w:pStyle w:val="PL"/>
        <w:keepNext/>
        <w:keepLines/>
        <w:jc w:val="center"/>
        <w:rPr>
          <w:noProof w:val="0"/>
        </w:rPr>
      </w:pPr>
      <w:r w:rsidRPr="00A5463E">
        <w:rPr>
          <w:noProof w:val="0"/>
        </w:rPr>
        <w:t>+-+-+-+-+-+-+-+-+-+-+-+-+-+-+-+-+-+-+-+-+-+-+-+-+-+-+-+-+-+-+-+-+</w:t>
      </w:r>
    </w:p>
    <w:p w14:paraId="121FBD2D"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6A91E6B" w14:textId="77777777" w:rsidR="00A5463E" w:rsidRPr="00A5463E" w:rsidRDefault="00A5463E" w:rsidP="00A5463E">
      <w:pPr>
        <w:pStyle w:val="PL"/>
        <w:keepNext/>
        <w:keepLines/>
        <w:jc w:val="center"/>
        <w:rPr>
          <w:noProof w:val="0"/>
        </w:rPr>
      </w:pPr>
      <w:r w:rsidRPr="00A5463E">
        <w:rPr>
          <w:noProof w:val="0"/>
        </w:rPr>
        <w:t>+-+-+-+-+-+-+-+-+-+-+-+-+-+-+-+-+-+-+-+-+-+-+-+-+-+-+-+-+-+-+-+-+</w:t>
      </w:r>
    </w:p>
    <w:p w14:paraId="0100DC1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9093E4C" w14:textId="77777777" w:rsidR="00A5463E" w:rsidRPr="00A5463E" w:rsidRDefault="00A5463E" w:rsidP="00A5463E">
      <w:pPr>
        <w:pStyle w:val="PL"/>
        <w:keepNext/>
        <w:keepLines/>
        <w:jc w:val="center"/>
        <w:rPr>
          <w:noProof w:val="0"/>
        </w:rPr>
      </w:pPr>
      <w:r w:rsidRPr="00A5463E">
        <w:rPr>
          <w:noProof w:val="0"/>
        </w:rPr>
        <w:t>+-+-+-+-+-+-+-+-+-+-+-+-+-+-+-+-+-+-+-+-+-+-+-+-+-+-+-+-+-+-+-+-+</w:t>
      </w:r>
    </w:p>
    <w:p w14:paraId="12A7A375" w14:textId="77777777" w:rsidR="002B014C" w:rsidRDefault="00A5463E" w:rsidP="002B014C">
      <w:pPr>
        <w:pStyle w:val="PL"/>
        <w:keepNext/>
        <w:keepLines/>
        <w:jc w:val="center"/>
        <w:rPr>
          <w:noProof w:val="0"/>
        </w:rPr>
      </w:pPr>
      <w:r w:rsidRPr="00A5463E">
        <w:rPr>
          <w:noProof w:val="0"/>
        </w:rPr>
        <w:t>:                       User ID field                           :</w:t>
      </w:r>
    </w:p>
    <w:p w14:paraId="4436872C" w14:textId="77777777" w:rsidR="002B014C" w:rsidRPr="00A5463E" w:rsidRDefault="002B014C" w:rsidP="002B014C">
      <w:pPr>
        <w:pStyle w:val="PL"/>
        <w:jc w:val="center"/>
        <w:rPr>
          <w:color w:val="000000"/>
        </w:rPr>
      </w:pPr>
      <w:r w:rsidRPr="00A5463E">
        <w:rPr>
          <w:color w:val="000000"/>
        </w:rPr>
        <w:t>+-+-+-+-+-+-+-+-+-+-+-+-+-+-+-+-+-+-+-+-+-+-+-+-+-+-+-+-+-+-+-+-+</w:t>
      </w:r>
    </w:p>
    <w:p w14:paraId="7AEC860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EDD9C71" w14:textId="77777777" w:rsidR="00A5463E" w:rsidRPr="00A5463E" w:rsidRDefault="00A5463E" w:rsidP="00A5463E">
      <w:pPr>
        <w:pStyle w:val="PL"/>
        <w:keepNext/>
        <w:keepLines/>
        <w:jc w:val="center"/>
        <w:rPr>
          <w:noProof w:val="0"/>
        </w:rPr>
      </w:pPr>
      <w:r w:rsidRPr="00A5463E">
        <w:rPr>
          <w:noProof w:val="0"/>
        </w:rPr>
        <w:t>+-+-+-+-+-+-+-+-+-+-+-+-+-+-+-+-+-+-+-+-+-+-+-+-+-+-+-+-+-+-+-+-+</w:t>
      </w:r>
    </w:p>
    <w:p w14:paraId="76C7915C"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61206F5B" w14:textId="77777777" w:rsidR="00062123" w:rsidRPr="00A5463E" w:rsidRDefault="00062123" w:rsidP="00062123">
      <w:pPr>
        <w:pStyle w:val="PL"/>
        <w:keepNext/>
        <w:keepLines/>
        <w:jc w:val="center"/>
        <w:rPr>
          <w:noProof w:val="0"/>
        </w:rPr>
      </w:pPr>
      <w:r w:rsidRPr="00A5463E">
        <w:rPr>
          <w:noProof w:val="0"/>
        </w:rPr>
        <w:t>+-+-+-+-+-+-+-+-+-+-+-+-+-+-+-+-+-+-+-+-+-+-+-+-+-+-+-+-+-+-+-+-+</w:t>
      </w:r>
    </w:p>
    <w:p w14:paraId="345CD67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689D70D8" w14:textId="77777777" w:rsidR="00A5463E" w:rsidRPr="00A5463E" w:rsidRDefault="00A5463E" w:rsidP="00A5463E">
      <w:pPr>
        <w:pStyle w:val="PL"/>
        <w:jc w:val="center"/>
        <w:rPr>
          <w:color w:val="000000"/>
        </w:rPr>
      </w:pPr>
      <w:r w:rsidRPr="00A5463E">
        <w:rPr>
          <w:color w:val="000000"/>
        </w:rPr>
        <w:t>+-+-+-+-+-+-+-+-+-+-+-+-+-+-+-+-+-+-+-+-+-+-+-+-+-+-+-+-+-+-+-+-+</w:t>
      </w:r>
    </w:p>
    <w:p w14:paraId="7AFEFCD6" w14:textId="77777777" w:rsidR="00A5463E" w:rsidRPr="00A5463E" w:rsidRDefault="00A5463E" w:rsidP="00A5463E">
      <w:pPr>
        <w:pStyle w:val="PL"/>
        <w:jc w:val="center"/>
        <w:rPr>
          <w:color w:val="000000"/>
        </w:rPr>
      </w:pPr>
      <w:r w:rsidRPr="00A5463E">
        <w:rPr>
          <w:color w:val="000000"/>
        </w:rPr>
        <w:t>|                       Track Info field                        |</w:t>
      </w:r>
    </w:p>
    <w:bookmarkEnd w:id="1900"/>
    <w:p w14:paraId="23368CF0" w14:textId="77777777" w:rsidR="00037BD2" w:rsidRDefault="00037BD2" w:rsidP="00A5463E"/>
    <w:p w14:paraId="7EC99BF0" w14:textId="77777777" w:rsidR="00A5463E" w:rsidRPr="00A5463E" w:rsidRDefault="00A5463E" w:rsidP="00A5463E">
      <w:r w:rsidRPr="00A5463E">
        <w:t>With the exception of the three first 32-bit words the order of the fields are irrelevant.</w:t>
      </w:r>
    </w:p>
    <w:p w14:paraId="177054B4" w14:textId="77777777" w:rsidR="00A5463E" w:rsidRPr="00A5463E" w:rsidRDefault="00A5463E" w:rsidP="00A5463E">
      <w:pPr>
        <w:rPr>
          <w:b/>
          <w:u w:val="single"/>
        </w:rPr>
      </w:pPr>
      <w:r w:rsidRPr="00A5463E">
        <w:rPr>
          <w:b/>
          <w:u w:val="single"/>
        </w:rPr>
        <w:t>Subtype:</w:t>
      </w:r>
    </w:p>
    <w:p w14:paraId="4B6E4373" w14:textId="77777777" w:rsidR="00A5463E" w:rsidRPr="00A5463E" w:rsidRDefault="00A5463E" w:rsidP="00A5463E">
      <w:r w:rsidRPr="00A5463E">
        <w:t>The subtype is coded according to table </w:t>
      </w:r>
      <w:r w:rsidR="00037BD2">
        <w:t>9.2.2.1-</w:t>
      </w:r>
      <w:r w:rsidRPr="00A5463E">
        <w:t>1.</w:t>
      </w:r>
    </w:p>
    <w:p w14:paraId="601E663F" w14:textId="77777777" w:rsidR="00A5463E" w:rsidRPr="00A5463E" w:rsidRDefault="00A5463E" w:rsidP="00A5463E">
      <w:pPr>
        <w:rPr>
          <w:b/>
          <w:u w:val="single"/>
        </w:rPr>
      </w:pPr>
      <w:r w:rsidRPr="00A5463E">
        <w:rPr>
          <w:b/>
          <w:u w:val="single"/>
        </w:rPr>
        <w:t>Length:</w:t>
      </w:r>
    </w:p>
    <w:p w14:paraId="09456611" w14:textId="77777777" w:rsidR="00A5463E" w:rsidRPr="00A5463E" w:rsidRDefault="00A5463E" w:rsidP="00A5463E">
      <w:r w:rsidRPr="00A5463E">
        <w:t>The length is coded as specified in to subclause 9.1.2.</w:t>
      </w:r>
    </w:p>
    <w:p w14:paraId="46695239" w14:textId="77777777" w:rsidR="00A5463E" w:rsidRPr="00A5463E" w:rsidRDefault="00A5463E" w:rsidP="00A5463E">
      <w:pPr>
        <w:rPr>
          <w:b/>
          <w:u w:val="single"/>
        </w:rPr>
      </w:pPr>
      <w:r w:rsidRPr="00A5463E">
        <w:rPr>
          <w:b/>
          <w:u w:val="single"/>
        </w:rPr>
        <w:t>SSRC:</w:t>
      </w:r>
    </w:p>
    <w:p w14:paraId="51842973" w14:textId="77777777" w:rsidR="00A5463E" w:rsidRPr="00A5463E" w:rsidRDefault="00A5463E" w:rsidP="00A5463E">
      <w:r w:rsidRPr="00A5463E">
        <w:t>The SSRC field carries the SSRC of the transmission participant requesting the reception of the media from another user.</w:t>
      </w:r>
    </w:p>
    <w:p w14:paraId="56370B53" w14:textId="77777777" w:rsidR="00A5463E" w:rsidRPr="00A5463E" w:rsidRDefault="00A5463E" w:rsidP="00A5463E">
      <w:r w:rsidRPr="00A5463E">
        <w:t>The content of the SSRC field is coded as specified in IETF RFC 3550 </w:t>
      </w:r>
      <w:r>
        <w:t>[3]</w:t>
      </w:r>
      <w:r w:rsidRPr="00A5463E">
        <w:t>.</w:t>
      </w:r>
    </w:p>
    <w:p w14:paraId="18BA543C" w14:textId="77777777" w:rsidR="00A5463E" w:rsidRPr="00A5463E" w:rsidRDefault="00A5463E" w:rsidP="00A5463E">
      <w:pPr>
        <w:rPr>
          <w:b/>
          <w:color w:val="000000"/>
          <w:u w:val="single"/>
        </w:rPr>
      </w:pPr>
      <w:bookmarkStart w:id="1901" w:name="_MCCTEMPBM_CRPT22840080___5"/>
      <w:r w:rsidRPr="00A5463E">
        <w:rPr>
          <w:b/>
          <w:color w:val="000000"/>
          <w:u w:val="single"/>
        </w:rPr>
        <w:t>User ID:</w:t>
      </w:r>
    </w:p>
    <w:bookmarkEnd w:id="1901"/>
    <w:p w14:paraId="3F3E368C" w14:textId="77777777" w:rsidR="00A5463E" w:rsidRPr="00A5463E" w:rsidRDefault="00A5463E" w:rsidP="00A5463E">
      <w:r w:rsidRPr="00A5463E">
        <w:t>The User ID field is used to carry the identity of the user who is requesting the reception of the media and is coded as described in subclause 9.2.3.8.</w:t>
      </w:r>
    </w:p>
    <w:p w14:paraId="50BF6DE7" w14:textId="77777777" w:rsidR="002B014C" w:rsidRPr="00A5463E" w:rsidRDefault="002B014C" w:rsidP="002B014C">
      <w:pPr>
        <w:rPr>
          <w:b/>
          <w:color w:val="000000"/>
          <w:u w:val="single"/>
        </w:rPr>
      </w:pPr>
      <w:bookmarkStart w:id="1902" w:name="_MCCTEMPBM_CRPT22840081___5"/>
      <w:r>
        <w:rPr>
          <w:b/>
          <w:color w:val="000000"/>
          <w:u w:val="single"/>
        </w:rPr>
        <w:t>SSRC of transmitter</w:t>
      </w:r>
      <w:r w:rsidRPr="00A5463E">
        <w:rPr>
          <w:b/>
          <w:color w:val="000000"/>
          <w:u w:val="single"/>
        </w:rPr>
        <w:t>:</w:t>
      </w:r>
    </w:p>
    <w:bookmarkEnd w:id="1902"/>
    <w:p w14:paraId="5AE816FA" w14:textId="77777777" w:rsidR="002B014C" w:rsidRDefault="002B014C" w:rsidP="002B014C">
      <w:r w:rsidRPr="00A5463E">
        <w:t xml:space="preserve">The </w:t>
      </w:r>
      <w:r>
        <w:t>SSRC of transmitter field carries the SSRC of the user transmitting the media.</w:t>
      </w:r>
    </w:p>
    <w:p w14:paraId="14C6496B"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5FB441F"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3712038" w14:textId="77777777" w:rsidR="00062123" w:rsidRDefault="00062123" w:rsidP="00062123">
      <w:r w:rsidRPr="00A5463E">
        <w:t>The Transmission Indicator field is coded as described in subclause 9.2.3.11.</w:t>
      </w:r>
    </w:p>
    <w:p w14:paraId="05EDDEB6" w14:textId="77777777" w:rsidR="00062123" w:rsidRPr="00A5463E" w:rsidRDefault="00062123" w:rsidP="00062123">
      <w:pPr>
        <w:rPr>
          <w:b/>
          <w:u w:val="single"/>
        </w:rPr>
      </w:pPr>
      <w:r>
        <w:rPr>
          <w:b/>
          <w:u w:val="single"/>
        </w:rPr>
        <w:t>Reception</w:t>
      </w:r>
      <w:r w:rsidRPr="00A5463E">
        <w:rPr>
          <w:b/>
          <w:u w:val="single"/>
        </w:rPr>
        <w:t xml:space="preserve"> priority:</w:t>
      </w:r>
    </w:p>
    <w:p w14:paraId="1185A1D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4E9E9803" w14:textId="77777777" w:rsidR="00A5463E" w:rsidRPr="00A5463E" w:rsidRDefault="00A5463E" w:rsidP="00A5463E">
      <w:pPr>
        <w:rPr>
          <w:b/>
          <w:u w:val="single"/>
        </w:rPr>
      </w:pPr>
      <w:r w:rsidRPr="00A5463E">
        <w:rPr>
          <w:b/>
          <w:u w:val="single"/>
        </w:rPr>
        <w:t>Track Info:</w:t>
      </w:r>
    </w:p>
    <w:p w14:paraId="353A7BF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FB17FA7" w14:textId="77777777" w:rsidR="00A5463E" w:rsidRPr="00A5463E" w:rsidRDefault="00A5463E" w:rsidP="00CB1EBE">
      <w:pPr>
        <w:pStyle w:val="Heading3"/>
      </w:pPr>
      <w:bookmarkStart w:id="1903" w:name="_Toc20208929"/>
      <w:bookmarkStart w:id="1904" w:name="_Toc36045040"/>
      <w:bookmarkStart w:id="1905" w:name="_Toc45216526"/>
      <w:bookmarkStart w:id="1906" w:name="_Toc98709989"/>
      <w:r w:rsidRPr="00A5463E">
        <w:lastRenderedPageBreak/>
        <w:t>9.2.15</w:t>
      </w:r>
      <w:r w:rsidRPr="00A5463E">
        <w:tab/>
        <w:t>Receive media response</w:t>
      </w:r>
      <w:bookmarkEnd w:id="1903"/>
      <w:bookmarkEnd w:id="1904"/>
      <w:bookmarkEnd w:id="1905"/>
      <w:bookmarkEnd w:id="1906"/>
    </w:p>
    <w:p w14:paraId="777AFEDC" w14:textId="77777777" w:rsidR="00A5463E" w:rsidRPr="00A5463E" w:rsidRDefault="00A5463E" w:rsidP="00CB1EBE">
      <w:pPr>
        <w:pStyle w:val="Heading4"/>
      </w:pPr>
      <w:bookmarkStart w:id="1907" w:name="_Toc20208930"/>
      <w:bookmarkStart w:id="1908" w:name="_Toc36045041"/>
      <w:bookmarkStart w:id="1909" w:name="_Toc45216527"/>
      <w:bookmarkStart w:id="1910" w:name="_Toc98709990"/>
      <w:r w:rsidRPr="00A5463E">
        <w:t>9.2.15.1</w:t>
      </w:r>
      <w:r w:rsidRPr="00A5463E">
        <w:tab/>
        <w:t>General</w:t>
      </w:r>
      <w:bookmarkEnd w:id="1907"/>
      <w:bookmarkEnd w:id="1908"/>
      <w:bookmarkEnd w:id="1909"/>
      <w:bookmarkEnd w:id="1910"/>
    </w:p>
    <w:p w14:paraId="44902BEB"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69F1A2B9" w14:textId="77777777" w:rsidR="00A5463E" w:rsidRPr="00A5463E" w:rsidRDefault="00A5463E" w:rsidP="00A5463E">
      <w:r w:rsidRPr="00A5463E">
        <w:t>Table 9.2.15.1-1 shows the content of the Receive media response message.</w:t>
      </w:r>
    </w:p>
    <w:p w14:paraId="75FC7091" w14:textId="77777777" w:rsidR="00A5463E" w:rsidRPr="00A5463E" w:rsidRDefault="00A5463E" w:rsidP="00A5463E">
      <w:pPr>
        <w:pStyle w:val="TH"/>
      </w:pPr>
      <w:r w:rsidRPr="00A5463E">
        <w:t>Table 9.2.15.1-1: Receive media response message</w:t>
      </w:r>
    </w:p>
    <w:p w14:paraId="707750F3" w14:textId="77777777" w:rsidR="00A5463E" w:rsidRPr="00A5463E" w:rsidRDefault="00A5463E" w:rsidP="00A5463E">
      <w:pPr>
        <w:pStyle w:val="PL"/>
        <w:keepNext/>
        <w:keepLines/>
        <w:jc w:val="center"/>
        <w:rPr>
          <w:noProof w:val="0"/>
        </w:rPr>
      </w:pPr>
      <w:bookmarkStart w:id="1911" w:name="_MCCTEMPBM_CRPT22840082___4"/>
      <w:r w:rsidRPr="00A5463E">
        <w:rPr>
          <w:noProof w:val="0"/>
        </w:rPr>
        <w:t>0                   1                   2                   3</w:t>
      </w:r>
    </w:p>
    <w:p w14:paraId="2C69783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536564F" w14:textId="77777777" w:rsidR="00A5463E" w:rsidRPr="00A5463E" w:rsidRDefault="00A5463E" w:rsidP="00A5463E">
      <w:pPr>
        <w:pStyle w:val="PL"/>
        <w:keepNext/>
        <w:keepLines/>
        <w:jc w:val="center"/>
        <w:rPr>
          <w:noProof w:val="0"/>
        </w:rPr>
      </w:pPr>
      <w:r w:rsidRPr="00A5463E">
        <w:rPr>
          <w:noProof w:val="0"/>
        </w:rPr>
        <w:t>+-+-+-+-+-+-+-+-+-+-+-+-+-+-+-+-+-+-+-+-+-+-+-+-+-+-+-+-+-+-+-+-+</w:t>
      </w:r>
    </w:p>
    <w:p w14:paraId="7099FD99" w14:textId="77777777" w:rsidR="00A5463E" w:rsidRPr="00A5463E" w:rsidRDefault="00A5463E" w:rsidP="00A5463E">
      <w:pPr>
        <w:pStyle w:val="PL"/>
        <w:keepNext/>
        <w:keepLines/>
        <w:jc w:val="center"/>
        <w:rPr>
          <w:noProof w:val="0"/>
        </w:rPr>
      </w:pPr>
      <w:r w:rsidRPr="00A5463E">
        <w:rPr>
          <w:noProof w:val="0"/>
        </w:rPr>
        <w:t>|V=2|P| Subtype |   PT=APP=204  |            length             |</w:t>
      </w:r>
    </w:p>
    <w:p w14:paraId="5EA2BBCF" w14:textId="77777777" w:rsidR="00A5463E" w:rsidRPr="00A5463E" w:rsidRDefault="00A5463E" w:rsidP="00A5463E">
      <w:pPr>
        <w:pStyle w:val="PL"/>
        <w:keepNext/>
        <w:keepLines/>
        <w:jc w:val="center"/>
        <w:rPr>
          <w:noProof w:val="0"/>
        </w:rPr>
      </w:pPr>
      <w:r w:rsidRPr="00A5463E">
        <w:rPr>
          <w:noProof w:val="0"/>
        </w:rPr>
        <w:t>+-+-+-+-+-+-+-+-+-+-+-+-+-+-+-+-+-+-+-+-+-+-+-+-+-+-+-+-+-+-+-+-+</w:t>
      </w:r>
    </w:p>
    <w:p w14:paraId="240BDD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6368CEB" w14:textId="77777777" w:rsidR="00A5463E" w:rsidRPr="00A5463E" w:rsidRDefault="00A5463E" w:rsidP="00A5463E">
      <w:pPr>
        <w:pStyle w:val="PL"/>
        <w:keepNext/>
        <w:keepLines/>
        <w:jc w:val="center"/>
        <w:rPr>
          <w:noProof w:val="0"/>
        </w:rPr>
      </w:pPr>
      <w:r w:rsidRPr="00A5463E">
        <w:rPr>
          <w:noProof w:val="0"/>
        </w:rPr>
        <w:t>+-+-+-+-+-+-+-+-+-+-+-+-+-+-+-+-+-+-+-+-+-+-+-+-+-+-+-+-+-+-+-+-+</w:t>
      </w:r>
    </w:p>
    <w:p w14:paraId="25C9166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E6DFB3C" w14:textId="77777777" w:rsidR="00A5463E" w:rsidRPr="00A5463E" w:rsidRDefault="00A5463E" w:rsidP="00A5463E">
      <w:pPr>
        <w:pStyle w:val="PL"/>
        <w:keepNext/>
        <w:keepLines/>
        <w:jc w:val="center"/>
        <w:rPr>
          <w:noProof w:val="0"/>
        </w:rPr>
      </w:pPr>
      <w:r w:rsidRPr="00A5463E">
        <w:rPr>
          <w:noProof w:val="0"/>
        </w:rPr>
        <w:t>+-+-+-+-+-+-+-+-+-+-+-+-+-+-+-+-+-+-+-+-+-+-+-+-+-+-+-+-+-+-+-+-+</w:t>
      </w:r>
    </w:p>
    <w:p w14:paraId="4C4C0A02" w14:textId="77777777" w:rsidR="00A5463E" w:rsidRPr="00A5463E" w:rsidRDefault="00A5463E" w:rsidP="00A5463E">
      <w:pPr>
        <w:pStyle w:val="PL"/>
        <w:keepNext/>
        <w:keepLines/>
        <w:jc w:val="center"/>
        <w:rPr>
          <w:noProof w:val="0"/>
        </w:rPr>
      </w:pPr>
      <w:r w:rsidRPr="00A5463E">
        <w:rPr>
          <w:noProof w:val="0"/>
        </w:rPr>
        <w:t>|                            Result                             |</w:t>
      </w:r>
    </w:p>
    <w:p w14:paraId="1C28C712" w14:textId="77777777" w:rsidR="00A5463E" w:rsidRPr="00A5463E" w:rsidRDefault="00A5463E" w:rsidP="00A5463E">
      <w:pPr>
        <w:pStyle w:val="PL"/>
        <w:keepNext/>
        <w:keepLines/>
        <w:jc w:val="center"/>
        <w:rPr>
          <w:noProof w:val="0"/>
        </w:rPr>
      </w:pPr>
      <w:r w:rsidRPr="00A5463E">
        <w:rPr>
          <w:noProof w:val="0"/>
        </w:rPr>
        <w:t>+-+-+-+-+-+-+-+-+-+-+-+-+-+-+-+-+-+-+-+-+-+-+-+-+-+-+-+-+-+-+-+-+</w:t>
      </w:r>
    </w:p>
    <w:p w14:paraId="6369B6EF" w14:textId="77777777" w:rsidR="002B014C" w:rsidRDefault="00A5463E" w:rsidP="002B014C">
      <w:pPr>
        <w:pStyle w:val="PL"/>
        <w:keepNext/>
        <w:keepLines/>
        <w:jc w:val="center"/>
        <w:rPr>
          <w:noProof w:val="0"/>
        </w:rPr>
      </w:pPr>
      <w:r w:rsidRPr="00A5463E">
        <w:rPr>
          <w:noProof w:val="0"/>
        </w:rPr>
        <w:t>|                      Reject Cause field                       |</w:t>
      </w:r>
    </w:p>
    <w:p w14:paraId="699BCDE8" w14:textId="77777777" w:rsidR="002B014C" w:rsidRPr="00A5463E" w:rsidRDefault="002B014C" w:rsidP="002B014C">
      <w:pPr>
        <w:pStyle w:val="PL"/>
        <w:jc w:val="center"/>
        <w:rPr>
          <w:color w:val="000000"/>
        </w:rPr>
      </w:pPr>
      <w:r w:rsidRPr="00A5463E">
        <w:rPr>
          <w:color w:val="000000"/>
        </w:rPr>
        <w:t>+-+-+-+-+-+-+-+-+-+-+-+-+-+-+-+-+-+-+-+-+-+-+-+-+-+-+-+-+-+-+-+-+</w:t>
      </w:r>
    </w:p>
    <w:p w14:paraId="19372A61"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746190B2" w14:textId="77777777" w:rsidR="00062123" w:rsidRPr="00A5463E" w:rsidRDefault="00062123" w:rsidP="00062123">
      <w:pPr>
        <w:pStyle w:val="PL"/>
        <w:jc w:val="center"/>
        <w:rPr>
          <w:color w:val="000000"/>
        </w:rPr>
      </w:pPr>
      <w:r w:rsidRPr="00A5463E">
        <w:rPr>
          <w:color w:val="000000"/>
        </w:rPr>
        <w:t>+-+-+-+-+-+-+-+-+-+-+-+-+-+-+-+-+-+-+-+-+-+-+-+-+-+-+-+-+-+-+-+-+</w:t>
      </w:r>
    </w:p>
    <w:p w14:paraId="5DF8E51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307A6B78" w14:textId="77777777" w:rsidR="00A5463E" w:rsidRPr="00A5463E" w:rsidRDefault="00A5463E" w:rsidP="00A5463E">
      <w:pPr>
        <w:pStyle w:val="PL"/>
        <w:keepNext/>
        <w:keepLines/>
        <w:jc w:val="center"/>
        <w:rPr>
          <w:noProof w:val="0"/>
        </w:rPr>
      </w:pPr>
      <w:r w:rsidRPr="00A5463E">
        <w:rPr>
          <w:noProof w:val="0"/>
        </w:rPr>
        <w:t>+-+-+-+-+-+-+-+-+-+-+-+-+-+-+-+-+-+-+-+-+-+-+-+-+-+-+-+-+-+-+-+-+</w:t>
      </w:r>
    </w:p>
    <w:bookmarkEnd w:id="1911"/>
    <w:p w14:paraId="63799D94" w14:textId="77777777" w:rsidR="00A5463E" w:rsidRPr="00A5463E" w:rsidRDefault="00A5463E" w:rsidP="00A5463E"/>
    <w:p w14:paraId="4B9F1F71" w14:textId="77777777" w:rsidR="00A5463E" w:rsidRPr="00A5463E" w:rsidRDefault="00A5463E" w:rsidP="00A5463E">
      <w:r w:rsidRPr="00A5463E">
        <w:t>With the exception of the three first 32-bit words the order of the fields are irrelevant.</w:t>
      </w:r>
    </w:p>
    <w:p w14:paraId="32860260" w14:textId="77777777" w:rsidR="00A5463E" w:rsidRPr="00A5463E" w:rsidRDefault="00A5463E" w:rsidP="00A5463E">
      <w:pPr>
        <w:rPr>
          <w:b/>
          <w:u w:val="single"/>
        </w:rPr>
      </w:pPr>
      <w:r w:rsidRPr="00A5463E">
        <w:rPr>
          <w:b/>
          <w:u w:val="single"/>
        </w:rPr>
        <w:t>Subtype:</w:t>
      </w:r>
    </w:p>
    <w:p w14:paraId="5A15EBEC" w14:textId="77777777" w:rsidR="00A5463E" w:rsidRPr="00A5463E" w:rsidRDefault="00A5463E" w:rsidP="00A5463E">
      <w:r w:rsidRPr="00A5463E">
        <w:t>The subtype is coded according to table </w:t>
      </w:r>
      <w:r w:rsidR="00037BD2">
        <w:t>9.2.2.1-</w:t>
      </w:r>
      <w:r w:rsidRPr="00A5463E">
        <w:t>2.</w:t>
      </w:r>
    </w:p>
    <w:p w14:paraId="1608AEC7" w14:textId="77777777" w:rsidR="00A5463E" w:rsidRPr="00A5463E" w:rsidRDefault="00A5463E" w:rsidP="00A5463E">
      <w:r w:rsidRPr="00A5463E">
        <w:t>Length:</w:t>
      </w:r>
    </w:p>
    <w:p w14:paraId="6625CD4D" w14:textId="77777777" w:rsidR="00A5463E" w:rsidRPr="00A5463E" w:rsidRDefault="00A5463E" w:rsidP="00A5463E">
      <w:r w:rsidRPr="00A5463E">
        <w:t>The length is coded as specified in to subclause 9.1.2.</w:t>
      </w:r>
    </w:p>
    <w:p w14:paraId="5341E7FA" w14:textId="77777777" w:rsidR="00A5463E" w:rsidRPr="00A5463E" w:rsidRDefault="00A5463E" w:rsidP="00A5463E">
      <w:pPr>
        <w:rPr>
          <w:b/>
          <w:u w:val="single"/>
        </w:rPr>
      </w:pPr>
      <w:r w:rsidRPr="00A5463E">
        <w:rPr>
          <w:b/>
          <w:u w:val="single"/>
        </w:rPr>
        <w:t>SSRC:</w:t>
      </w:r>
    </w:p>
    <w:p w14:paraId="226D35F8" w14:textId="77777777" w:rsidR="00A5463E" w:rsidRPr="00A5463E" w:rsidRDefault="00A5463E" w:rsidP="00A5463E">
      <w:r w:rsidRPr="00A5463E">
        <w:t>The SSRC field carries the SSRC of the transmission control server.</w:t>
      </w:r>
    </w:p>
    <w:p w14:paraId="52BC1DE5" w14:textId="77777777" w:rsidR="00A5463E" w:rsidRPr="00A5463E" w:rsidRDefault="00A5463E" w:rsidP="00A5463E">
      <w:r w:rsidRPr="00A5463E">
        <w:t>The content of the SSRC field is coded as specified in IETF RFC 3550 </w:t>
      </w:r>
      <w:r>
        <w:t>[3]</w:t>
      </w:r>
      <w:r w:rsidRPr="00A5463E">
        <w:t>.</w:t>
      </w:r>
    </w:p>
    <w:p w14:paraId="15D3B9E1" w14:textId="77777777" w:rsidR="00A5463E" w:rsidRPr="00A5463E" w:rsidRDefault="00A5463E" w:rsidP="00A5463E">
      <w:pPr>
        <w:rPr>
          <w:b/>
          <w:u w:val="single"/>
        </w:rPr>
      </w:pPr>
      <w:r w:rsidRPr="00A5463E">
        <w:rPr>
          <w:b/>
          <w:u w:val="single"/>
        </w:rPr>
        <w:t>Result:</w:t>
      </w:r>
    </w:p>
    <w:p w14:paraId="768E9E7D" w14:textId="77777777" w:rsidR="00A5463E" w:rsidRPr="00A5463E" w:rsidRDefault="00A5463E" w:rsidP="00A5463E">
      <w:r w:rsidRPr="00A5463E">
        <w:t>The Result field indicates whether media reception is possible as per the request. This field is coded as described subclause 9.2.3.x.</w:t>
      </w:r>
    </w:p>
    <w:p w14:paraId="586312A0" w14:textId="77777777" w:rsidR="00A5463E" w:rsidRPr="00A5463E" w:rsidRDefault="00A5463E" w:rsidP="00A5463E">
      <w:pPr>
        <w:rPr>
          <w:b/>
          <w:u w:val="single"/>
        </w:rPr>
      </w:pPr>
      <w:r w:rsidRPr="00A5463E">
        <w:rPr>
          <w:b/>
          <w:u w:val="single"/>
        </w:rPr>
        <w:t>Reject Cause:</w:t>
      </w:r>
    </w:p>
    <w:p w14:paraId="6BCE6FA5"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699DFFE1" w14:textId="77777777" w:rsidR="00A5463E" w:rsidRPr="00A5463E" w:rsidRDefault="00A5463E" w:rsidP="00A5463E">
      <w:r w:rsidRPr="00A5463E">
        <w:t>The Reject Cause field contains:</w:t>
      </w:r>
    </w:p>
    <w:p w14:paraId="6D6E4D27" w14:textId="77777777" w:rsidR="00A5463E" w:rsidRPr="00A5463E" w:rsidRDefault="00A5463E" w:rsidP="00A5463E">
      <w:pPr>
        <w:pStyle w:val="B1"/>
      </w:pPr>
      <w:r w:rsidRPr="00A5463E">
        <w:t>1.</w:t>
      </w:r>
      <w:r w:rsidRPr="00A5463E">
        <w:tab/>
        <w:t>a &lt;Reject Cause&gt; value; and</w:t>
      </w:r>
    </w:p>
    <w:p w14:paraId="3B92B905" w14:textId="77777777" w:rsidR="00A5463E" w:rsidRPr="00A5463E" w:rsidRDefault="00A5463E" w:rsidP="00A5463E">
      <w:pPr>
        <w:pStyle w:val="B1"/>
      </w:pPr>
      <w:r w:rsidRPr="00A5463E">
        <w:t>2.</w:t>
      </w:r>
      <w:r w:rsidRPr="00A5463E">
        <w:tab/>
        <w:t>a &lt;Reject Phrase&gt; value.</w:t>
      </w:r>
    </w:p>
    <w:p w14:paraId="06D0C55E" w14:textId="77777777" w:rsidR="00A5463E" w:rsidRPr="00A5463E" w:rsidRDefault="00A5463E" w:rsidP="00A5463E">
      <w:r w:rsidRPr="00A5463E">
        <w:t>Available &lt;Reject Cause&gt; values are listed in subclause 9.2.15.2. The Reject Cause field is coded as described in subclause 9.2.3.4.</w:t>
      </w:r>
    </w:p>
    <w:p w14:paraId="123064BE" w14:textId="77777777" w:rsidR="002B014C" w:rsidRPr="00A5463E" w:rsidRDefault="002B014C" w:rsidP="002B014C">
      <w:pPr>
        <w:rPr>
          <w:b/>
          <w:color w:val="000000"/>
          <w:u w:val="single"/>
        </w:rPr>
      </w:pPr>
      <w:bookmarkStart w:id="1912" w:name="_MCCTEMPBM_CRPT22840083___5"/>
      <w:r>
        <w:rPr>
          <w:b/>
          <w:color w:val="000000"/>
          <w:u w:val="single"/>
        </w:rPr>
        <w:t>SSRC of transmitter</w:t>
      </w:r>
      <w:r w:rsidRPr="00A5463E">
        <w:rPr>
          <w:b/>
          <w:color w:val="000000"/>
          <w:u w:val="single"/>
        </w:rPr>
        <w:t>:</w:t>
      </w:r>
    </w:p>
    <w:bookmarkEnd w:id="1912"/>
    <w:p w14:paraId="65958C56" w14:textId="77777777" w:rsidR="002B014C" w:rsidRDefault="002B014C" w:rsidP="002B014C">
      <w:r w:rsidRPr="00A5463E">
        <w:t xml:space="preserve">The </w:t>
      </w:r>
      <w:r>
        <w:t>SSRC of transmitter field carries the SSRC of the user transmitting the media.</w:t>
      </w:r>
    </w:p>
    <w:p w14:paraId="3535ABBD" w14:textId="77777777" w:rsidR="002B014C" w:rsidRPr="0006328D"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70A4C1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163E24" w14:textId="77777777" w:rsidR="00A5463E" w:rsidRPr="00A5463E" w:rsidRDefault="00062123" w:rsidP="00A5463E">
      <w:r w:rsidRPr="00A5463E">
        <w:t>The Transmission Indicator field is coded as described in subclause 9.2.3.11.</w:t>
      </w:r>
    </w:p>
    <w:p w14:paraId="1D5AA380" w14:textId="77777777" w:rsidR="00A5463E" w:rsidRPr="00A5463E" w:rsidRDefault="00A5463E" w:rsidP="00CB1EBE">
      <w:pPr>
        <w:pStyle w:val="Heading4"/>
        <w:rPr>
          <w:lang w:val="fr-FR"/>
        </w:rPr>
      </w:pPr>
      <w:bookmarkStart w:id="1913" w:name="_Toc20208931"/>
      <w:bookmarkStart w:id="1914" w:name="_Toc36045042"/>
      <w:bookmarkStart w:id="1915" w:name="_Toc45216528"/>
      <w:bookmarkStart w:id="1916" w:name="_Toc98709991"/>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13"/>
      <w:bookmarkEnd w:id="1914"/>
      <w:bookmarkEnd w:id="1915"/>
      <w:bookmarkEnd w:id="1916"/>
    </w:p>
    <w:p w14:paraId="393F36B9" w14:textId="77777777" w:rsidR="00A5463E" w:rsidRPr="00A5463E" w:rsidRDefault="00A5463E" w:rsidP="00A5463E">
      <w:r w:rsidRPr="00A5463E">
        <w:t>Cause #2 - Internal transmission control server error</w:t>
      </w:r>
    </w:p>
    <w:p w14:paraId="49232D26"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6587F1C1" w14:textId="77777777" w:rsidR="00A5463E" w:rsidRPr="00A5463E" w:rsidRDefault="00A5463E" w:rsidP="00A5463E">
      <w:r w:rsidRPr="00A5463E">
        <w:t>Cause #4 - Retry-after timer has not expired</w:t>
      </w:r>
    </w:p>
    <w:p w14:paraId="2B5268FC"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1392464B" w14:textId="77777777" w:rsidR="00A5463E" w:rsidRPr="00A5463E" w:rsidRDefault="00A5463E" w:rsidP="00A5463E">
      <w:r w:rsidRPr="00A5463E">
        <w:t>Cause #5 - Send only</w:t>
      </w:r>
    </w:p>
    <w:p w14:paraId="6D9F6E4E"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185795FB" w14:textId="77777777" w:rsidR="00A5463E" w:rsidRPr="00A5463E" w:rsidRDefault="00A5463E" w:rsidP="007053AB">
      <w:r w:rsidRPr="00A5463E">
        <w:t>Cause #6 - No resources available</w:t>
      </w:r>
    </w:p>
    <w:p w14:paraId="73218A88"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68CC8721"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968E36B"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17E93EF7" w14:textId="77777777" w:rsidR="00A5463E" w:rsidRPr="00A5463E" w:rsidRDefault="00A5463E" w:rsidP="007053AB">
      <w:r w:rsidRPr="00A5463E">
        <w:t>Cause #255 - Other reason</w:t>
      </w:r>
    </w:p>
    <w:p w14:paraId="6A213AF5"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7DFAFCF" w14:textId="77777777" w:rsidR="00A5463E" w:rsidRPr="00A5463E" w:rsidRDefault="00A5463E" w:rsidP="00CB1EBE">
      <w:pPr>
        <w:pStyle w:val="Heading3"/>
      </w:pPr>
      <w:bookmarkStart w:id="1917" w:name="_Toc20208932"/>
      <w:bookmarkStart w:id="1918" w:name="_Toc36045043"/>
      <w:bookmarkStart w:id="1919" w:name="_Toc45216529"/>
      <w:bookmarkStart w:id="1920" w:name="_Toc98709992"/>
      <w:r w:rsidRPr="00A5463E">
        <w:t>9.2.16</w:t>
      </w:r>
      <w:r w:rsidRPr="00A5463E">
        <w:tab/>
        <w:t>Media reception notification</w:t>
      </w:r>
      <w:bookmarkEnd w:id="1917"/>
      <w:bookmarkEnd w:id="1918"/>
      <w:bookmarkEnd w:id="1919"/>
      <w:bookmarkEnd w:id="1920"/>
    </w:p>
    <w:p w14:paraId="7B6853C4"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C626F8D" w14:textId="77777777" w:rsidR="00A5463E" w:rsidRPr="00A5463E" w:rsidRDefault="00A5463E" w:rsidP="00A5463E">
      <w:r w:rsidRPr="00A5463E">
        <w:t>Table 9.2.16-1 shows the content of the Media reception notification message.</w:t>
      </w:r>
    </w:p>
    <w:p w14:paraId="175E5D0D" w14:textId="77777777" w:rsidR="00A5463E" w:rsidRPr="00A5463E" w:rsidRDefault="00A5463E" w:rsidP="00A5463E">
      <w:pPr>
        <w:pStyle w:val="TH"/>
      </w:pPr>
      <w:r w:rsidRPr="00A5463E">
        <w:t>Table 9.2.16-1: Media reception notification message</w:t>
      </w:r>
    </w:p>
    <w:p w14:paraId="1A2473B2" w14:textId="77777777" w:rsidR="00A5463E" w:rsidRPr="00A5463E" w:rsidRDefault="00A5463E" w:rsidP="00A5463E">
      <w:pPr>
        <w:pStyle w:val="PL"/>
        <w:keepNext/>
        <w:keepLines/>
        <w:jc w:val="center"/>
        <w:rPr>
          <w:noProof w:val="0"/>
        </w:rPr>
      </w:pPr>
      <w:bookmarkStart w:id="1921" w:name="_MCCTEMPBM_CRPT22840084___4"/>
      <w:r w:rsidRPr="00A5463E">
        <w:rPr>
          <w:noProof w:val="0"/>
        </w:rPr>
        <w:t>0                   1                   2                   3</w:t>
      </w:r>
    </w:p>
    <w:p w14:paraId="037741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116545C" w14:textId="77777777" w:rsidR="00A5463E" w:rsidRPr="00A5463E" w:rsidRDefault="00A5463E" w:rsidP="00A5463E">
      <w:pPr>
        <w:pStyle w:val="PL"/>
        <w:keepNext/>
        <w:keepLines/>
        <w:jc w:val="center"/>
        <w:rPr>
          <w:noProof w:val="0"/>
        </w:rPr>
      </w:pPr>
      <w:r w:rsidRPr="00A5463E">
        <w:rPr>
          <w:noProof w:val="0"/>
        </w:rPr>
        <w:t>+-+-+-+-+-+-+-+-+-+-+-+-+-+-+-+-+-+-+-+-+-+-+-+-+-+-+-+-+-+-+-+-+</w:t>
      </w:r>
    </w:p>
    <w:p w14:paraId="20AF0BC4" w14:textId="77777777" w:rsidR="00A5463E" w:rsidRPr="00A5463E" w:rsidRDefault="00A5463E" w:rsidP="00A5463E">
      <w:pPr>
        <w:pStyle w:val="PL"/>
        <w:keepNext/>
        <w:keepLines/>
        <w:jc w:val="center"/>
        <w:rPr>
          <w:noProof w:val="0"/>
        </w:rPr>
      </w:pPr>
      <w:r w:rsidRPr="00A5463E">
        <w:rPr>
          <w:noProof w:val="0"/>
        </w:rPr>
        <w:t>|V=2|P| Subtype |   PT=APP=204  |            length             |</w:t>
      </w:r>
    </w:p>
    <w:p w14:paraId="76631679" w14:textId="77777777" w:rsidR="00A5463E" w:rsidRPr="00A5463E" w:rsidRDefault="00A5463E" w:rsidP="00A5463E">
      <w:pPr>
        <w:pStyle w:val="PL"/>
        <w:keepNext/>
        <w:keepLines/>
        <w:jc w:val="center"/>
        <w:rPr>
          <w:noProof w:val="0"/>
        </w:rPr>
      </w:pPr>
      <w:r w:rsidRPr="00A5463E">
        <w:rPr>
          <w:noProof w:val="0"/>
        </w:rPr>
        <w:t>+-+-+-+-+-+-+-+-+-+-+-+-+-+-+-+-+-+-+-+-+-+-+-+-+-+-+-+-+-+-+-+-+</w:t>
      </w:r>
    </w:p>
    <w:p w14:paraId="5262099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6175DA5" w14:textId="77777777" w:rsidR="00A5463E" w:rsidRPr="00A5463E" w:rsidRDefault="00A5463E" w:rsidP="00A5463E">
      <w:pPr>
        <w:pStyle w:val="PL"/>
        <w:keepNext/>
        <w:keepLines/>
        <w:jc w:val="center"/>
        <w:rPr>
          <w:noProof w:val="0"/>
        </w:rPr>
      </w:pPr>
      <w:r w:rsidRPr="00A5463E">
        <w:rPr>
          <w:noProof w:val="0"/>
        </w:rPr>
        <w:t>+-+-+-+-+-+-+-+-+-+-+-+-+-+-+-+-+-+-+-+-+-+-+-+-+-+-+-+-+-+-+-+-+</w:t>
      </w:r>
    </w:p>
    <w:p w14:paraId="197050B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D56B27" w14:textId="77777777" w:rsidR="00A5463E" w:rsidRPr="00A5463E" w:rsidRDefault="00A5463E" w:rsidP="00A5463E">
      <w:pPr>
        <w:pStyle w:val="PL"/>
        <w:keepNext/>
        <w:keepLines/>
        <w:jc w:val="center"/>
        <w:rPr>
          <w:noProof w:val="0"/>
        </w:rPr>
      </w:pPr>
      <w:r w:rsidRPr="00A5463E">
        <w:rPr>
          <w:noProof w:val="0"/>
        </w:rPr>
        <w:t>+-+-+-+-+-+-+-+-+-+-+-+-+-+-+-+-+-+-+-+-+-+-+-+-+-+-+-+-+-+-+-+-+</w:t>
      </w:r>
    </w:p>
    <w:p w14:paraId="0A7C7583" w14:textId="77777777" w:rsidR="00A5463E" w:rsidRPr="00A5463E" w:rsidRDefault="00A5463E" w:rsidP="00A5463E">
      <w:pPr>
        <w:pStyle w:val="PL"/>
        <w:keepNext/>
        <w:keepLines/>
        <w:jc w:val="center"/>
        <w:rPr>
          <w:noProof w:val="0"/>
        </w:rPr>
      </w:pPr>
      <w:r w:rsidRPr="00A5463E">
        <w:rPr>
          <w:noProof w:val="0"/>
        </w:rPr>
        <w:t>|                          User ID field                        |</w:t>
      </w:r>
    </w:p>
    <w:p w14:paraId="63B4DADC" w14:textId="77777777" w:rsidR="00A5463E" w:rsidRPr="00A5463E" w:rsidRDefault="00A5463E" w:rsidP="00A5463E">
      <w:pPr>
        <w:pStyle w:val="PL"/>
        <w:keepNext/>
        <w:keepLines/>
        <w:jc w:val="center"/>
        <w:rPr>
          <w:noProof w:val="0"/>
        </w:rPr>
      </w:pPr>
      <w:r w:rsidRPr="00A5463E">
        <w:rPr>
          <w:noProof w:val="0"/>
        </w:rPr>
        <w:t>+-+-+-+-+-+-+-+-+-+-+-+-+-+-+-+-+-+-+-+-+-+-+-+-+-+-+-+-+-+-+-+-+</w:t>
      </w:r>
    </w:p>
    <w:bookmarkEnd w:id="1921"/>
    <w:p w14:paraId="2C3D1393" w14:textId="77777777" w:rsidR="00A5463E" w:rsidRPr="00A5463E" w:rsidRDefault="00A5463E" w:rsidP="00A5463E"/>
    <w:p w14:paraId="3E24A639" w14:textId="77777777" w:rsidR="00A5463E" w:rsidRPr="00A5463E" w:rsidRDefault="00A5463E" w:rsidP="00A5463E">
      <w:r w:rsidRPr="00A5463E">
        <w:t>With the exception of the three first 32-bit words the order of the fields are irrelevant.</w:t>
      </w:r>
    </w:p>
    <w:p w14:paraId="1F09BEE9" w14:textId="77777777" w:rsidR="00A5463E" w:rsidRPr="00A5463E" w:rsidRDefault="00A5463E" w:rsidP="00A5463E">
      <w:pPr>
        <w:rPr>
          <w:b/>
          <w:u w:val="single"/>
        </w:rPr>
      </w:pPr>
      <w:r w:rsidRPr="00A5463E">
        <w:rPr>
          <w:b/>
          <w:u w:val="single"/>
        </w:rPr>
        <w:t>Subtype:</w:t>
      </w:r>
    </w:p>
    <w:p w14:paraId="53EDC131" w14:textId="77777777" w:rsidR="00A5463E" w:rsidRPr="00A5463E" w:rsidRDefault="00A5463E" w:rsidP="00A5463E">
      <w:r w:rsidRPr="00A5463E">
        <w:t>The subtype is coded according to table </w:t>
      </w:r>
      <w:r w:rsidR="00037BD2">
        <w:t>9.2.2.1-</w:t>
      </w:r>
      <w:r w:rsidRPr="00A5463E">
        <w:t>2.</w:t>
      </w:r>
    </w:p>
    <w:p w14:paraId="631958C1" w14:textId="77777777" w:rsidR="00A5463E" w:rsidRPr="00A5463E" w:rsidRDefault="00A5463E" w:rsidP="00A5463E">
      <w:r w:rsidRPr="00A5463E">
        <w:t>Length:</w:t>
      </w:r>
    </w:p>
    <w:p w14:paraId="5E6EC9CA" w14:textId="77777777" w:rsidR="00A5463E" w:rsidRPr="00A5463E" w:rsidRDefault="00A5463E" w:rsidP="00A5463E">
      <w:r w:rsidRPr="00A5463E">
        <w:lastRenderedPageBreak/>
        <w:t>The length is coded as specified in to subclause 9.1.2.</w:t>
      </w:r>
    </w:p>
    <w:p w14:paraId="5B4036E1" w14:textId="77777777" w:rsidR="00A5463E" w:rsidRPr="00A5463E" w:rsidRDefault="00A5463E" w:rsidP="00A5463E">
      <w:pPr>
        <w:rPr>
          <w:b/>
          <w:u w:val="single"/>
        </w:rPr>
      </w:pPr>
      <w:r w:rsidRPr="00A5463E">
        <w:rPr>
          <w:b/>
          <w:u w:val="single"/>
        </w:rPr>
        <w:t>SSRC:</w:t>
      </w:r>
    </w:p>
    <w:p w14:paraId="4986302D" w14:textId="77777777" w:rsidR="00A5463E" w:rsidRPr="00A5463E" w:rsidRDefault="00A5463E" w:rsidP="00A5463E">
      <w:r w:rsidRPr="00A5463E">
        <w:t>The SSRC field carries the SSRC of the transmission control server.</w:t>
      </w:r>
    </w:p>
    <w:p w14:paraId="3BF31167" w14:textId="77777777" w:rsidR="00A5463E" w:rsidRPr="00A5463E" w:rsidRDefault="00A5463E" w:rsidP="00A5463E">
      <w:r w:rsidRPr="00A5463E">
        <w:t>The content of the SSRC field is coded as specified in IETF RFC 3550 </w:t>
      </w:r>
      <w:r>
        <w:t>[3]</w:t>
      </w:r>
      <w:r w:rsidRPr="00A5463E">
        <w:t>.</w:t>
      </w:r>
    </w:p>
    <w:p w14:paraId="76EF7B33" w14:textId="77777777" w:rsidR="00A5463E" w:rsidRPr="00A5463E" w:rsidRDefault="00A5463E" w:rsidP="00A5463E">
      <w:pPr>
        <w:rPr>
          <w:b/>
          <w:color w:val="000000"/>
          <w:u w:val="single"/>
        </w:rPr>
      </w:pPr>
      <w:bookmarkStart w:id="1922" w:name="_MCCTEMPBM_CRPT22840085___5"/>
      <w:r w:rsidRPr="00A5463E">
        <w:rPr>
          <w:b/>
          <w:color w:val="000000"/>
          <w:u w:val="single"/>
        </w:rPr>
        <w:t>User ID:</w:t>
      </w:r>
    </w:p>
    <w:bookmarkEnd w:id="1922"/>
    <w:p w14:paraId="5C564B1D" w14:textId="77777777" w:rsidR="00A5463E" w:rsidRPr="00A5463E" w:rsidRDefault="00A5463E" w:rsidP="00A5463E">
      <w:r w:rsidRPr="00A5463E">
        <w:t>The User ID field is used to carry the identity of the user who is receiving the media and is coded as described in subclause 9.2.3.8.</w:t>
      </w:r>
    </w:p>
    <w:p w14:paraId="758C6D7A" w14:textId="77777777" w:rsidR="00A5463E" w:rsidRPr="00A5463E" w:rsidRDefault="00A5463E" w:rsidP="00CB1EBE">
      <w:pPr>
        <w:pStyle w:val="Heading3"/>
      </w:pPr>
      <w:bookmarkStart w:id="1923" w:name="_Toc20208933"/>
      <w:bookmarkStart w:id="1924" w:name="_Toc36045044"/>
      <w:bookmarkStart w:id="1925" w:name="_Toc45216530"/>
      <w:bookmarkStart w:id="1926" w:name="_Toc98709993"/>
      <w:r w:rsidRPr="00A5463E">
        <w:t>9.2.17</w:t>
      </w:r>
      <w:r w:rsidRPr="00A5463E">
        <w:tab/>
      </w:r>
      <w:r w:rsidR="00FD00F4" w:rsidRPr="005D42B2">
        <w:t>Void</w:t>
      </w:r>
      <w:bookmarkEnd w:id="1923"/>
      <w:bookmarkEnd w:id="1924"/>
      <w:bookmarkEnd w:id="1925"/>
      <w:bookmarkEnd w:id="1926"/>
    </w:p>
    <w:p w14:paraId="2750C846" w14:textId="77777777" w:rsidR="00A5463E" w:rsidRPr="005D42B2" w:rsidRDefault="00A5463E" w:rsidP="00CB1EBE">
      <w:pPr>
        <w:pStyle w:val="Heading3"/>
      </w:pPr>
      <w:bookmarkStart w:id="1927" w:name="_Toc20208934"/>
      <w:bookmarkStart w:id="1928" w:name="_Toc36045045"/>
      <w:bookmarkStart w:id="1929" w:name="_Toc45216531"/>
      <w:bookmarkStart w:id="1930" w:name="_Toc98709994"/>
      <w:r w:rsidRPr="00A5463E">
        <w:t>9.2.18</w:t>
      </w:r>
      <w:r w:rsidRPr="00A5463E">
        <w:tab/>
      </w:r>
      <w:r w:rsidR="00FD00F4" w:rsidRPr="005D42B2">
        <w:t>Void</w:t>
      </w:r>
      <w:bookmarkEnd w:id="1927"/>
      <w:bookmarkEnd w:id="1928"/>
      <w:bookmarkEnd w:id="1929"/>
      <w:bookmarkEnd w:id="1930"/>
    </w:p>
    <w:p w14:paraId="611FEF15" w14:textId="77777777" w:rsidR="00A5463E" w:rsidRPr="00A5463E" w:rsidRDefault="00A5463E" w:rsidP="00CB1EBE">
      <w:pPr>
        <w:pStyle w:val="Heading3"/>
      </w:pPr>
      <w:bookmarkStart w:id="1931" w:name="_Toc20208935"/>
      <w:bookmarkStart w:id="1932" w:name="_Toc36045046"/>
      <w:bookmarkStart w:id="1933" w:name="_Toc45216532"/>
      <w:bookmarkStart w:id="1934" w:name="_Toc98709995"/>
      <w:r w:rsidRPr="00A5463E">
        <w:t>9.2.19</w:t>
      </w:r>
      <w:r w:rsidRPr="00A5463E">
        <w:tab/>
        <w:t>Transmi</w:t>
      </w:r>
      <w:r w:rsidR="00037BD2">
        <w:t xml:space="preserve">ssion </w:t>
      </w:r>
      <w:r w:rsidRPr="00A5463E">
        <w:t>cancel request notify</w:t>
      </w:r>
      <w:bookmarkEnd w:id="1931"/>
      <w:bookmarkEnd w:id="1932"/>
      <w:bookmarkEnd w:id="1933"/>
      <w:bookmarkEnd w:id="1934"/>
    </w:p>
    <w:p w14:paraId="2123E7AD"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797B92AA"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4B67427"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692C154" w14:textId="77777777" w:rsidR="00A5463E" w:rsidRPr="00A5463E" w:rsidRDefault="00A5463E" w:rsidP="00A5463E">
      <w:pPr>
        <w:pStyle w:val="PL"/>
        <w:keepNext/>
        <w:keepLines/>
        <w:jc w:val="center"/>
        <w:rPr>
          <w:noProof w:val="0"/>
        </w:rPr>
      </w:pPr>
      <w:bookmarkStart w:id="1935" w:name="_MCCTEMPBM_CRPT22840086___4"/>
      <w:r w:rsidRPr="00A5463E">
        <w:rPr>
          <w:noProof w:val="0"/>
        </w:rPr>
        <w:t>0                   1                   2                   3</w:t>
      </w:r>
    </w:p>
    <w:p w14:paraId="370F80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1E49E" w14:textId="77777777" w:rsidR="00A5463E" w:rsidRPr="00A5463E" w:rsidRDefault="00A5463E" w:rsidP="00A5463E">
      <w:pPr>
        <w:pStyle w:val="PL"/>
        <w:keepNext/>
        <w:keepLines/>
        <w:jc w:val="center"/>
        <w:rPr>
          <w:noProof w:val="0"/>
        </w:rPr>
      </w:pPr>
      <w:r w:rsidRPr="00A5463E">
        <w:rPr>
          <w:noProof w:val="0"/>
        </w:rPr>
        <w:t>+-+-+-+-+-+-+-+-+-+-+-+-+-+-+-+-+-+-+-+-+-+-+-+-+-+-+-+-+-+-+-+-+</w:t>
      </w:r>
    </w:p>
    <w:p w14:paraId="0B9C81AE" w14:textId="77777777" w:rsidR="00A5463E" w:rsidRPr="00A5463E" w:rsidRDefault="00A5463E" w:rsidP="00A5463E">
      <w:pPr>
        <w:pStyle w:val="PL"/>
        <w:keepNext/>
        <w:keepLines/>
        <w:jc w:val="center"/>
        <w:rPr>
          <w:noProof w:val="0"/>
        </w:rPr>
      </w:pPr>
      <w:r w:rsidRPr="00A5463E">
        <w:rPr>
          <w:noProof w:val="0"/>
        </w:rPr>
        <w:t>|V=2|P| Subtype |   PT=APP=204  |            length             |</w:t>
      </w:r>
    </w:p>
    <w:p w14:paraId="0E27A27E" w14:textId="77777777" w:rsidR="00A5463E" w:rsidRPr="00A5463E" w:rsidRDefault="00A5463E" w:rsidP="00A5463E">
      <w:pPr>
        <w:pStyle w:val="PL"/>
        <w:keepNext/>
        <w:keepLines/>
        <w:jc w:val="center"/>
        <w:rPr>
          <w:noProof w:val="0"/>
        </w:rPr>
      </w:pPr>
      <w:r w:rsidRPr="00A5463E">
        <w:rPr>
          <w:noProof w:val="0"/>
        </w:rPr>
        <w:t>+-+-+-+-+-+-+-+-+-+-+-+-+-+-+-+-+-+-+-+-+-+-+-+-+-+-+-+-+-+-+-+-+</w:t>
      </w:r>
    </w:p>
    <w:p w14:paraId="21916AA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B663CF" w14:textId="77777777" w:rsidR="00A5463E" w:rsidRPr="00A5463E" w:rsidRDefault="00A5463E" w:rsidP="00A5463E">
      <w:pPr>
        <w:pStyle w:val="PL"/>
        <w:keepNext/>
        <w:keepLines/>
        <w:jc w:val="center"/>
        <w:rPr>
          <w:noProof w:val="0"/>
        </w:rPr>
      </w:pPr>
      <w:r w:rsidRPr="00A5463E">
        <w:rPr>
          <w:noProof w:val="0"/>
        </w:rPr>
        <w:t>+-+-+-+-+-+-+-+-+-+-+-+-+-+-+-+-+-+-+-+-+-+-+-+-+-+-+-+-+-+-+-+-+</w:t>
      </w:r>
    </w:p>
    <w:p w14:paraId="0A1FEA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57F4B7C" w14:textId="77777777" w:rsidR="00A5463E" w:rsidRPr="00A5463E" w:rsidRDefault="00A5463E" w:rsidP="00A5463E">
      <w:pPr>
        <w:pStyle w:val="PL"/>
        <w:keepNext/>
        <w:keepLines/>
        <w:jc w:val="center"/>
        <w:rPr>
          <w:noProof w:val="0"/>
        </w:rPr>
      </w:pPr>
      <w:r w:rsidRPr="00A5463E">
        <w:rPr>
          <w:noProof w:val="0"/>
        </w:rPr>
        <w:t>+-+-+-+-+-+-+-+-+-+-+-+-+-+-+-+-+-+-+-+-+-+-+-+-+-+-+-+-+-+-+-+-+</w:t>
      </w:r>
    </w:p>
    <w:bookmarkEnd w:id="1935"/>
    <w:p w14:paraId="7F7F906F" w14:textId="77777777" w:rsidR="00A5463E" w:rsidRPr="00A5463E" w:rsidRDefault="00A5463E" w:rsidP="00A5463E"/>
    <w:p w14:paraId="5BD501F6" w14:textId="77777777" w:rsidR="00A5463E" w:rsidRPr="00A5463E" w:rsidRDefault="00A5463E" w:rsidP="00A5463E">
      <w:r w:rsidRPr="00A5463E">
        <w:t>With the exception of the three first 32-bit words the order of the fields are irrelevant.</w:t>
      </w:r>
    </w:p>
    <w:p w14:paraId="15B91C27" w14:textId="77777777" w:rsidR="00A5463E" w:rsidRPr="00A5463E" w:rsidRDefault="00A5463E" w:rsidP="00A5463E">
      <w:pPr>
        <w:rPr>
          <w:b/>
          <w:u w:val="single"/>
        </w:rPr>
      </w:pPr>
      <w:r w:rsidRPr="00A5463E">
        <w:rPr>
          <w:b/>
          <w:u w:val="single"/>
        </w:rPr>
        <w:t>Subtype:</w:t>
      </w:r>
    </w:p>
    <w:p w14:paraId="7979B937" w14:textId="77777777" w:rsidR="00A5463E" w:rsidRPr="00A5463E" w:rsidRDefault="00A5463E" w:rsidP="00A5463E">
      <w:r w:rsidRPr="00A5463E">
        <w:t>The subtype is coded according to table </w:t>
      </w:r>
      <w:r w:rsidR="00037BD2">
        <w:t>9.2.2.1-</w:t>
      </w:r>
      <w:r w:rsidRPr="00A5463E">
        <w:t>2.</w:t>
      </w:r>
    </w:p>
    <w:p w14:paraId="4DC363E6" w14:textId="77777777" w:rsidR="00A5463E" w:rsidRPr="00A5463E" w:rsidRDefault="00A5463E" w:rsidP="00A5463E">
      <w:r w:rsidRPr="00A5463E">
        <w:t>Length:</w:t>
      </w:r>
    </w:p>
    <w:p w14:paraId="5BDC3E34" w14:textId="77777777" w:rsidR="00A5463E" w:rsidRPr="00A5463E" w:rsidRDefault="00A5463E" w:rsidP="00A5463E">
      <w:r w:rsidRPr="00A5463E">
        <w:t>The length is coded as specified in to subclause 9.1.2.</w:t>
      </w:r>
    </w:p>
    <w:p w14:paraId="2B4B2DF4" w14:textId="77777777" w:rsidR="00A5463E" w:rsidRPr="00A5463E" w:rsidRDefault="00A5463E" w:rsidP="00A5463E">
      <w:pPr>
        <w:rPr>
          <w:b/>
          <w:u w:val="single"/>
        </w:rPr>
      </w:pPr>
      <w:r w:rsidRPr="00A5463E">
        <w:rPr>
          <w:b/>
          <w:u w:val="single"/>
        </w:rPr>
        <w:t>SSRC:</w:t>
      </w:r>
    </w:p>
    <w:p w14:paraId="7E2EB40A" w14:textId="77777777" w:rsidR="00A5463E" w:rsidRPr="00A5463E" w:rsidRDefault="00A5463E" w:rsidP="00A5463E">
      <w:r w:rsidRPr="00A5463E">
        <w:t>The SSRC field carries the SSRC of the transmission control server.</w:t>
      </w:r>
    </w:p>
    <w:p w14:paraId="60BDF1FF" w14:textId="77777777" w:rsidR="00A5463E" w:rsidRPr="00A5463E" w:rsidRDefault="00A5463E" w:rsidP="00A5463E">
      <w:r w:rsidRPr="00A5463E">
        <w:t>The content of the SSRC field is coded as specified in IETF RFC 3550 </w:t>
      </w:r>
      <w:r>
        <w:t>[3]</w:t>
      </w:r>
      <w:r w:rsidRPr="00A5463E">
        <w:t>.</w:t>
      </w:r>
    </w:p>
    <w:p w14:paraId="71F9A1F8" w14:textId="77777777" w:rsidR="00A5463E" w:rsidRPr="00A5463E" w:rsidRDefault="00A5463E" w:rsidP="00CB1EBE">
      <w:pPr>
        <w:pStyle w:val="Heading3"/>
      </w:pPr>
      <w:bookmarkStart w:id="1936" w:name="_Toc20208936"/>
      <w:bookmarkStart w:id="1937" w:name="_Toc36045047"/>
      <w:bookmarkStart w:id="1938" w:name="_Toc45216533"/>
      <w:bookmarkStart w:id="1939" w:name="_Toc98709996"/>
      <w:r w:rsidRPr="00A5463E">
        <w:t>9.2.20</w:t>
      </w:r>
      <w:r w:rsidRPr="00A5463E">
        <w:tab/>
      </w:r>
      <w:r w:rsidR="002477B2">
        <w:t>Transmission</w:t>
      </w:r>
      <w:r w:rsidRPr="00A5463E">
        <w:t xml:space="preserve"> end request</w:t>
      </w:r>
      <w:bookmarkEnd w:id="1936"/>
      <w:bookmarkEnd w:id="1937"/>
      <w:bookmarkEnd w:id="1938"/>
      <w:bookmarkEnd w:id="1939"/>
    </w:p>
    <w:p w14:paraId="10C79B3C"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49B1540"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5C8B2AE4" w14:textId="77777777" w:rsidR="00A5463E" w:rsidRPr="00A5463E" w:rsidRDefault="00A5463E" w:rsidP="00A5463E">
      <w:pPr>
        <w:pStyle w:val="TH"/>
      </w:pPr>
      <w:r w:rsidRPr="00A5463E">
        <w:lastRenderedPageBreak/>
        <w:t>Table 9.2.2</w:t>
      </w:r>
      <w:r w:rsidR="002A7018">
        <w:t>0</w:t>
      </w:r>
      <w:r w:rsidRPr="00A5463E">
        <w:t xml:space="preserve">-1: </w:t>
      </w:r>
      <w:r w:rsidR="002477B2">
        <w:t>Transmission</w:t>
      </w:r>
      <w:r w:rsidRPr="00A5463E">
        <w:t xml:space="preserve"> end request message</w:t>
      </w:r>
    </w:p>
    <w:p w14:paraId="61F94338" w14:textId="77777777" w:rsidR="00A5463E" w:rsidRPr="00A5463E" w:rsidRDefault="00A5463E" w:rsidP="00A5463E">
      <w:pPr>
        <w:pStyle w:val="PL"/>
        <w:keepNext/>
        <w:keepLines/>
        <w:jc w:val="center"/>
        <w:rPr>
          <w:noProof w:val="0"/>
        </w:rPr>
      </w:pPr>
      <w:bookmarkStart w:id="1940" w:name="_MCCTEMPBM_CRPT22840087___4"/>
      <w:r w:rsidRPr="00A5463E">
        <w:rPr>
          <w:noProof w:val="0"/>
        </w:rPr>
        <w:t>0                   1                   2                   3</w:t>
      </w:r>
    </w:p>
    <w:p w14:paraId="3294A5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BA7412B" w14:textId="77777777" w:rsidR="00A5463E" w:rsidRPr="00A5463E" w:rsidRDefault="00A5463E" w:rsidP="00A5463E">
      <w:pPr>
        <w:pStyle w:val="PL"/>
        <w:keepNext/>
        <w:keepLines/>
        <w:jc w:val="center"/>
        <w:rPr>
          <w:noProof w:val="0"/>
        </w:rPr>
      </w:pPr>
      <w:r w:rsidRPr="00A5463E">
        <w:rPr>
          <w:noProof w:val="0"/>
        </w:rPr>
        <w:t>+-+-+-+-+-+-+-+-+-+-+-+-+-+-+-+-+-+-+-+-+-+-+-+-+-+-+-+-+-+-+-+-+</w:t>
      </w:r>
    </w:p>
    <w:p w14:paraId="2A7BCB9D" w14:textId="77777777" w:rsidR="00A5463E" w:rsidRPr="00A5463E" w:rsidRDefault="00A5463E" w:rsidP="00A5463E">
      <w:pPr>
        <w:pStyle w:val="PL"/>
        <w:keepNext/>
        <w:keepLines/>
        <w:jc w:val="center"/>
        <w:rPr>
          <w:noProof w:val="0"/>
        </w:rPr>
      </w:pPr>
      <w:r w:rsidRPr="00A5463E">
        <w:rPr>
          <w:noProof w:val="0"/>
        </w:rPr>
        <w:t>|V=2|P| Subtype |   PT=APP=204  |            length             |</w:t>
      </w:r>
    </w:p>
    <w:p w14:paraId="6A3F1A54" w14:textId="77777777" w:rsidR="00A5463E" w:rsidRPr="00A5463E" w:rsidRDefault="00A5463E" w:rsidP="00A5463E">
      <w:pPr>
        <w:pStyle w:val="PL"/>
        <w:keepNext/>
        <w:keepLines/>
        <w:jc w:val="center"/>
        <w:rPr>
          <w:noProof w:val="0"/>
        </w:rPr>
      </w:pPr>
      <w:r w:rsidRPr="00A5463E">
        <w:rPr>
          <w:noProof w:val="0"/>
        </w:rPr>
        <w:t>+-+-+-+-+-+-+-+-+-+-+-+-+-+-+-+-+-+-+-+-+-+-+-+-+-+-+-+-+-+-+-+-+</w:t>
      </w:r>
    </w:p>
    <w:p w14:paraId="11E1EF9F"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3B257D8" w14:textId="77777777" w:rsidR="00A5463E" w:rsidRPr="00A5463E" w:rsidRDefault="00A5463E" w:rsidP="00A5463E">
      <w:pPr>
        <w:pStyle w:val="PL"/>
        <w:keepNext/>
        <w:keepLines/>
        <w:jc w:val="center"/>
        <w:rPr>
          <w:noProof w:val="0"/>
        </w:rPr>
      </w:pPr>
      <w:r w:rsidRPr="00A5463E">
        <w:rPr>
          <w:noProof w:val="0"/>
        </w:rPr>
        <w:t>+-+-+-+-+-+-+-+-+-+-+-+-+-+-+-+-+-+-+-+-+-+-+-+-+-+-+-+-+-+-+-+-+</w:t>
      </w:r>
    </w:p>
    <w:p w14:paraId="0BE0AB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5323344" w14:textId="77777777" w:rsidR="00A5463E" w:rsidRPr="00A5463E" w:rsidRDefault="00A5463E" w:rsidP="00A5463E">
      <w:pPr>
        <w:pStyle w:val="PL"/>
        <w:keepNext/>
        <w:keepLines/>
        <w:jc w:val="center"/>
        <w:rPr>
          <w:noProof w:val="0"/>
        </w:rPr>
      </w:pPr>
      <w:r w:rsidRPr="00A5463E">
        <w:rPr>
          <w:noProof w:val="0"/>
        </w:rPr>
        <w:t>+-+-+-+-+-+-+-+-+-+-+-+-+-+-+-+-+-+-+-+-+-+-+-+-+-+-+-+-+-+-+-+-+</w:t>
      </w:r>
    </w:p>
    <w:p w14:paraId="31E5A04E" w14:textId="77777777" w:rsidR="00A5463E" w:rsidRPr="00A5463E" w:rsidRDefault="00A5463E" w:rsidP="00A5463E">
      <w:pPr>
        <w:pStyle w:val="PL"/>
        <w:keepNext/>
        <w:keepLines/>
        <w:jc w:val="center"/>
        <w:rPr>
          <w:noProof w:val="0"/>
        </w:rPr>
      </w:pPr>
      <w:r w:rsidRPr="00A5463E">
        <w:rPr>
          <w:noProof w:val="0"/>
        </w:rPr>
        <w:t>|                          User ID field                        |</w:t>
      </w:r>
    </w:p>
    <w:p w14:paraId="514399B1" w14:textId="77777777" w:rsidR="00AA6234" w:rsidRDefault="00A5463E" w:rsidP="00AA6234">
      <w:pPr>
        <w:pStyle w:val="PL"/>
        <w:keepNext/>
        <w:keepLines/>
        <w:jc w:val="center"/>
        <w:rPr>
          <w:noProof w:val="0"/>
        </w:rPr>
      </w:pPr>
      <w:r w:rsidRPr="00A5463E">
        <w:rPr>
          <w:noProof w:val="0"/>
        </w:rPr>
        <w:t>+-+-+-+-+-+-+-+-+-+-+-+-+-+-+-+-+-+-+-+-+-+-+-+-+-+-+-+-+-+-+-+-+</w:t>
      </w:r>
    </w:p>
    <w:p w14:paraId="296BEE79" w14:textId="77777777" w:rsidR="00AA6234" w:rsidRPr="00A5463E" w:rsidRDefault="00AA6234" w:rsidP="00AA6234">
      <w:pPr>
        <w:pStyle w:val="PL"/>
        <w:keepNext/>
        <w:keepLines/>
        <w:jc w:val="center"/>
        <w:rPr>
          <w:noProof w:val="0"/>
        </w:rPr>
      </w:pPr>
      <w:r w:rsidRPr="00A5463E">
        <w:rPr>
          <w:noProof w:val="0"/>
        </w:rPr>
        <w:t>|                       Reject Cause value                      |</w:t>
      </w:r>
    </w:p>
    <w:p w14:paraId="2CA86343" w14:textId="77777777" w:rsidR="00AA6234" w:rsidRPr="00A5463E" w:rsidRDefault="00AA6234" w:rsidP="00AA6234">
      <w:pPr>
        <w:pStyle w:val="PL"/>
        <w:keepNext/>
        <w:keepLines/>
        <w:jc w:val="center"/>
        <w:rPr>
          <w:noProof w:val="0"/>
        </w:rPr>
      </w:pPr>
      <w:r w:rsidRPr="00A5463E">
        <w:rPr>
          <w:noProof w:val="0"/>
        </w:rPr>
        <w:t>+-+-+-+-+-+-+-+-+-+-+-+-+-+-+-+-+-+-+-+-+-+-+-+-+-+-+-+-+-+-+-+-+</w:t>
      </w:r>
    </w:p>
    <w:p w14:paraId="52F4C9DF" w14:textId="77777777" w:rsidR="00A5463E" w:rsidRPr="00A5463E" w:rsidRDefault="00A5463E" w:rsidP="00A5463E">
      <w:pPr>
        <w:pStyle w:val="PL"/>
        <w:keepNext/>
        <w:keepLines/>
        <w:jc w:val="center"/>
        <w:rPr>
          <w:noProof w:val="0"/>
        </w:rPr>
      </w:pPr>
    </w:p>
    <w:bookmarkEnd w:id="1940"/>
    <w:p w14:paraId="13F14343" w14:textId="77777777" w:rsidR="00A5463E" w:rsidRPr="00A5463E" w:rsidRDefault="00A5463E" w:rsidP="00A5463E"/>
    <w:p w14:paraId="29AE0D40" w14:textId="77777777" w:rsidR="00A5463E" w:rsidRPr="00A5463E" w:rsidRDefault="00A5463E" w:rsidP="00A5463E">
      <w:r w:rsidRPr="00A5463E">
        <w:t>With the exception of the three first 32-bit words the order of the fields are irrelevant.</w:t>
      </w:r>
    </w:p>
    <w:p w14:paraId="153F14AA" w14:textId="77777777" w:rsidR="00A5463E" w:rsidRPr="00A5463E" w:rsidRDefault="00A5463E" w:rsidP="00A5463E">
      <w:pPr>
        <w:rPr>
          <w:b/>
          <w:u w:val="single"/>
        </w:rPr>
      </w:pPr>
      <w:r w:rsidRPr="00A5463E">
        <w:rPr>
          <w:b/>
          <w:u w:val="single"/>
        </w:rPr>
        <w:t>Subtype:</w:t>
      </w:r>
    </w:p>
    <w:p w14:paraId="30086B04" w14:textId="77777777" w:rsidR="00A5463E" w:rsidRPr="00A5463E" w:rsidRDefault="00A5463E" w:rsidP="00A5463E">
      <w:r w:rsidRPr="00A5463E">
        <w:t>The subtype is coded according to table </w:t>
      </w:r>
      <w:r w:rsidR="00037BD2">
        <w:t>9.2.2.1-</w:t>
      </w:r>
      <w:r w:rsidRPr="00A5463E">
        <w:t>3.</w:t>
      </w:r>
    </w:p>
    <w:p w14:paraId="4DFE4734" w14:textId="77777777" w:rsidR="00A5463E" w:rsidRPr="00A5463E" w:rsidRDefault="002A7018" w:rsidP="00A5463E">
      <w:r w:rsidRPr="00DF3303">
        <w:rPr>
          <w:b/>
          <w:u w:val="single"/>
        </w:rPr>
        <w:t>Length:</w:t>
      </w:r>
    </w:p>
    <w:p w14:paraId="2EFE6C0F" w14:textId="77777777" w:rsidR="00A5463E" w:rsidRPr="00A5463E" w:rsidRDefault="00A5463E" w:rsidP="00A5463E">
      <w:r w:rsidRPr="00A5463E">
        <w:t>The length is coded as specified in to subclause 9.1.2.</w:t>
      </w:r>
    </w:p>
    <w:p w14:paraId="718450F1" w14:textId="77777777" w:rsidR="00A5463E" w:rsidRPr="00A5463E" w:rsidRDefault="00A5463E" w:rsidP="00A5463E">
      <w:pPr>
        <w:rPr>
          <w:b/>
          <w:u w:val="single"/>
        </w:rPr>
      </w:pPr>
      <w:r w:rsidRPr="00A5463E">
        <w:rPr>
          <w:b/>
          <w:u w:val="single"/>
        </w:rPr>
        <w:t>SSRC:</w:t>
      </w:r>
    </w:p>
    <w:p w14:paraId="7C22110D" w14:textId="77777777" w:rsidR="00A5463E" w:rsidRPr="00A5463E" w:rsidRDefault="00A5463E" w:rsidP="00A5463E">
      <w:r w:rsidRPr="00A5463E">
        <w:t xml:space="preserve">The SSRC field carries the SSRC of the transmission control </w:t>
      </w:r>
      <w:r w:rsidR="002A7018">
        <w:t>participant</w:t>
      </w:r>
      <w:r w:rsidRPr="00A5463E">
        <w:t>.</w:t>
      </w:r>
    </w:p>
    <w:p w14:paraId="41F52851" w14:textId="77777777" w:rsidR="00A5463E" w:rsidRPr="00A5463E" w:rsidRDefault="00A5463E" w:rsidP="00A5463E">
      <w:r w:rsidRPr="00A5463E">
        <w:t>The content of the SSRC field is coded as specified in IETF RFC 3550 </w:t>
      </w:r>
      <w:r>
        <w:t>[3]</w:t>
      </w:r>
      <w:r w:rsidRPr="00A5463E">
        <w:t>.</w:t>
      </w:r>
    </w:p>
    <w:p w14:paraId="75188A5B" w14:textId="77777777" w:rsidR="00A5463E" w:rsidRPr="00A5463E" w:rsidRDefault="00A5463E" w:rsidP="00A5463E">
      <w:pPr>
        <w:rPr>
          <w:b/>
          <w:color w:val="000000"/>
          <w:u w:val="single"/>
        </w:rPr>
      </w:pPr>
      <w:bookmarkStart w:id="1941" w:name="_MCCTEMPBM_CRPT22840088___5"/>
      <w:r w:rsidRPr="00A5463E">
        <w:rPr>
          <w:b/>
          <w:color w:val="000000"/>
          <w:u w:val="single"/>
        </w:rPr>
        <w:t>User ID:</w:t>
      </w:r>
    </w:p>
    <w:bookmarkEnd w:id="1941"/>
    <w:p w14:paraId="4980CA95"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6CE883FA" w14:textId="77777777" w:rsidR="00AA6234" w:rsidRPr="00A5463E" w:rsidRDefault="00AA6234" w:rsidP="00AA6234">
      <w:pPr>
        <w:rPr>
          <w:b/>
          <w:u w:val="single"/>
        </w:rPr>
      </w:pPr>
      <w:bookmarkStart w:id="1942" w:name="_Toc20208937"/>
      <w:bookmarkStart w:id="1943" w:name="_Toc36045048"/>
      <w:bookmarkStart w:id="1944" w:name="_Toc45216534"/>
      <w:r w:rsidRPr="00A5463E">
        <w:rPr>
          <w:b/>
          <w:u w:val="single"/>
        </w:rPr>
        <w:t>Reject Cause:</w:t>
      </w:r>
    </w:p>
    <w:p w14:paraId="2F1C0376"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0BD803C" w14:textId="77777777" w:rsidR="00AA6234" w:rsidRPr="00A5463E" w:rsidRDefault="00AA6234" w:rsidP="00AA6234">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60ED6ABE" w14:textId="77777777" w:rsidR="00A5463E" w:rsidRPr="00A5463E" w:rsidRDefault="00A5463E" w:rsidP="00CB1EBE">
      <w:pPr>
        <w:pStyle w:val="Heading3"/>
      </w:pPr>
      <w:bookmarkStart w:id="1945" w:name="_Toc98709997"/>
      <w:r w:rsidRPr="00A5463E">
        <w:t>9.2.21</w:t>
      </w:r>
      <w:r w:rsidRPr="00A5463E">
        <w:tab/>
      </w:r>
      <w:r w:rsidR="002477B2">
        <w:t>Transmission</w:t>
      </w:r>
      <w:r w:rsidRPr="00A5463E">
        <w:t xml:space="preserve"> end response</w:t>
      </w:r>
      <w:bookmarkEnd w:id="1942"/>
      <w:bookmarkEnd w:id="1943"/>
      <w:bookmarkEnd w:id="1944"/>
      <w:bookmarkEnd w:id="1945"/>
    </w:p>
    <w:p w14:paraId="0F24D8E9"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3A22CFA"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4FA42D7D"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871F6DD" w14:textId="77777777" w:rsidR="00A5463E" w:rsidRPr="00A5463E" w:rsidRDefault="00A5463E" w:rsidP="00A5463E">
      <w:pPr>
        <w:pStyle w:val="PL"/>
        <w:keepNext/>
        <w:keepLines/>
        <w:jc w:val="center"/>
        <w:rPr>
          <w:noProof w:val="0"/>
        </w:rPr>
      </w:pPr>
      <w:bookmarkStart w:id="1946" w:name="_MCCTEMPBM_CRPT22840089___4"/>
      <w:r w:rsidRPr="00A5463E">
        <w:rPr>
          <w:noProof w:val="0"/>
        </w:rPr>
        <w:t>0                   1                   2                   3</w:t>
      </w:r>
    </w:p>
    <w:p w14:paraId="7718700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F6E8C" w14:textId="77777777" w:rsidR="00A5463E" w:rsidRPr="00A5463E" w:rsidRDefault="00A5463E" w:rsidP="00A5463E">
      <w:pPr>
        <w:pStyle w:val="PL"/>
        <w:keepNext/>
        <w:keepLines/>
        <w:jc w:val="center"/>
        <w:rPr>
          <w:noProof w:val="0"/>
        </w:rPr>
      </w:pPr>
      <w:r w:rsidRPr="00A5463E">
        <w:rPr>
          <w:noProof w:val="0"/>
        </w:rPr>
        <w:t>+-+-+-+-+-+-+-+-+-+-+-+-+-+-+-+-+-+-+-+-+-+-+-+-+-+-+-+-+-+-+-+-+</w:t>
      </w:r>
    </w:p>
    <w:p w14:paraId="3C90EA2B" w14:textId="77777777" w:rsidR="00A5463E" w:rsidRPr="00A5463E" w:rsidRDefault="00A5463E" w:rsidP="00A5463E">
      <w:pPr>
        <w:pStyle w:val="PL"/>
        <w:keepNext/>
        <w:keepLines/>
        <w:jc w:val="center"/>
        <w:rPr>
          <w:noProof w:val="0"/>
        </w:rPr>
      </w:pPr>
      <w:r w:rsidRPr="00A5463E">
        <w:rPr>
          <w:noProof w:val="0"/>
        </w:rPr>
        <w:t>|V=2|P| Subtype |   PT=APP=204  |            length             |</w:t>
      </w:r>
    </w:p>
    <w:p w14:paraId="1E745076" w14:textId="77777777" w:rsidR="00A5463E" w:rsidRPr="00A5463E" w:rsidRDefault="00A5463E" w:rsidP="00A5463E">
      <w:pPr>
        <w:pStyle w:val="PL"/>
        <w:keepNext/>
        <w:keepLines/>
        <w:jc w:val="center"/>
        <w:rPr>
          <w:noProof w:val="0"/>
        </w:rPr>
      </w:pPr>
      <w:r w:rsidRPr="00A5463E">
        <w:rPr>
          <w:noProof w:val="0"/>
        </w:rPr>
        <w:t>+-+-+-+-+-+-+-+-+-+-+-+-+-+-+-+-+-+-+-+-+-+-+-+-+-+-+-+-+-+-+-+-+</w:t>
      </w:r>
    </w:p>
    <w:p w14:paraId="6F3F745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0600825" w14:textId="77777777" w:rsidR="00A5463E" w:rsidRPr="00A5463E" w:rsidRDefault="00A5463E" w:rsidP="00A5463E">
      <w:pPr>
        <w:pStyle w:val="PL"/>
        <w:keepNext/>
        <w:keepLines/>
        <w:jc w:val="center"/>
        <w:rPr>
          <w:noProof w:val="0"/>
        </w:rPr>
      </w:pPr>
      <w:r w:rsidRPr="00A5463E">
        <w:rPr>
          <w:noProof w:val="0"/>
        </w:rPr>
        <w:t>+-+-+-+-+-+-+-+-+-+-+-+-+-+-+-+-+-+-+-+-+-+-+-+-+-+-+-+-+-+-+-+-+</w:t>
      </w:r>
    </w:p>
    <w:p w14:paraId="2F257717"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B568CBD" w14:textId="77777777" w:rsidR="002A7018" w:rsidRPr="00A5463E" w:rsidRDefault="002A7018" w:rsidP="002A7018">
      <w:pPr>
        <w:pStyle w:val="PL"/>
        <w:keepNext/>
        <w:keepLines/>
        <w:jc w:val="center"/>
        <w:rPr>
          <w:noProof w:val="0"/>
        </w:rPr>
      </w:pPr>
      <w:r w:rsidRPr="00A5463E">
        <w:rPr>
          <w:noProof w:val="0"/>
        </w:rPr>
        <w:t>+-+-+-+-+-+-+-+-+-+-+-+-+-+-+-+-+-+-+-+-+-+-+-+-+-+-+-+-+-+-+-+-+</w:t>
      </w:r>
    </w:p>
    <w:p w14:paraId="52621144" w14:textId="77777777" w:rsidR="002A7018" w:rsidRPr="00A5463E" w:rsidRDefault="002A7018" w:rsidP="002A7018">
      <w:pPr>
        <w:pStyle w:val="PL"/>
        <w:keepNext/>
        <w:keepLines/>
        <w:jc w:val="center"/>
        <w:rPr>
          <w:noProof w:val="0"/>
        </w:rPr>
      </w:pPr>
      <w:r w:rsidRPr="00A5463E">
        <w:rPr>
          <w:noProof w:val="0"/>
        </w:rPr>
        <w:t>|                          User ID field                        |</w:t>
      </w:r>
    </w:p>
    <w:p w14:paraId="173D390B" w14:textId="77777777" w:rsidR="00A5463E" w:rsidRPr="00A5463E" w:rsidRDefault="00A5463E" w:rsidP="00A5463E">
      <w:pPr>
        <w:pStyle w:val="PL"/>
        <w:keepNext/>
        <w:keepLines/>
        <w:jc w:val="center"/>
        <w:rPr>
          <w:noProof w:val="0"/>
        </w:rPr>
      </w:pPr>
      <w:r w:rsidRPr="00A5463E">
        <w:rPr>
          <w:noProof w:val="0"/>
        </w:rPr>
        <w:t>+-+-+-+-+-+-+-+-+-+-+-+-+-+-+-+-+-+-+-+-+-+-+-+-+-+-+-+-+-+-+-+-+</w:t>
      </w:r>
    </w:p>
    <w:bookmarkEnd w:id="1946"/>
    <w:p w14:paraId="22C21E95" w14:textId="77777777" w:rsidR="00A5463E" w:rsidRPr="00A5463E" w:rsidRDefault="00A5463E" w:rsidP="00A5463E"/>
    <w:p w14:paraId="0C1C0DD4" w14:textId="77777777" w:rsidR="00A5463E" w:rsidRPr="00A5463E" w:rsidRDefault="00A5463E" w:rsidP="00A5463E">
      <w:r w:rsidRPr="00A5463E">
        <w:lastRenderedPageBreak/>
        <w:t>With the exception of the three first 32-bit words the order of the fields are irrelevant.</w:t>
      </w:r>
    </w:p>
    <w:p w14:paraId="2B4B2D5F" w14:textId="77777777" w:rsidR="00A5463E" w:rsidRPr="00A5463E" w:rsidRDefault="00A5463E" w:rsidP="00A5463E">
      <w:pPr>
        <w:rPr>
          <w:b/>
          <w:u w:val="single"/>
        </w:rPr>
      </w:pPr>
      <w:r w:rsidRPr="00A5463E">
        <w:rPr>
          <w:b/>
          <w:u w:val="single"/>
        </w:rPr>
        <w:t>Subtype:</w:t>
      </w:r>
    </w:p>
    <w:p w14:paraId="7E18678E" w14:textId="77777777" w:rsidR="00A5463E" w:rsidRPr="00A5463E" w:rsidRDefault="00A5463E" w:rsidP="00A5463E">
      <w:r w:rsidRPr="00A5463E">
        <w:t>The subtype is coded according to table </w:t>
      </w:r>
      <w:r w:rsidR="00037BD2">
        <w:t>9.2.2.1-</w:t>
      </w:r>
      <w:r w:rsidRPr="00A5463E">
        <w:t>3.</w:t>
      </w:r>
    </w:p>
    <w:p w14:paraId="0949AED2" w14:textId="77777777" w:rsidR="00A5463E" w:rsidRPr="00A5463E" w:rsidRDefault="002A7018" w:rsidP="00A5463E">
      <w:r w:rsidRPr="00DF3303">
        <w:rPr>
          <w:b/>
          <w:u w:val="single"/>
        </w:rPr>
        <w:t>Length:</w:t>
      </w:r>
    </w:p>
    <w:p w14:paraId="6AC4680E" w14:textId="77777777" w:rsidR="00A5463E" w:rsidRPr="00A5463E" w:rsidRDefault="00A5463E" w:rsidP="00A5463E">
      <w:r w:rsidRPr="00A5463E">
        <w:t>The length is coded as specified in to subclause 9.1.2.</w:t>
      </w:r>
    </w:p>
    <w:p w14:paraId="0BD8E304" w14:textId="77777777" w:rsidR="00A5463E" w:rsidRPr="00A5463E" w:rsidRDefault="00A5463E" w:rsidP="00A5463E">
      <w:pPr>
        <w:rPr>
          <w:b/>
          <w:u w:val="single"/>
        </w:rPr>
      </w:pPr>
      <w:r w:rsidRPr="00A5463E">
        <w:rPr>
          <w:b/>
          <w:u w:val="single"/>
        </w:rPr>
        <w:t>SSRC:</w:t>
      </w:r>
    </w:p>
    <w:p w14:paraId="1A89C295" w14:textId="77777777" w:rsidR="00A5463E" w:rsidRPr="00A5463E" w:rsidRDefault="00A5463E" w:rsidP="00A5463E">
      <w:r w:rsidRPr="00A5463E">
        <w:t>The SSRC field carries the SSRC of the transmission control server.</w:t>
      </w:r>
    </w:p>
    <w:p w14:paraId="31FA9576" w14:textId="77777777" w:rsidR="002A7018" w:rsidRDefault="00A5463E" w:rsidP="002A7018">
      <w:r w:rsidRPr="00A5463E">
        <w:t>The content of the SSRC field is coded as specified in IETF RFC 3550 </w:t>
      </w:r>
      <w:r>
        <w:t>[3]</w:t>
      </w:r>
      <w:r w:rsidRPr="00A5463E">
        <w:t>.</w:t>
      </w:r>
    </w:p>
    <w:p w14:paraId="7544A6B5" w14:textId="77777777" w:rsidR="002A7018" w:rsidRPr="00A5463E" w:rsidRDefault="002A7018" w:rsidP="002A7018">
      <w:pPr>
        <w:rPr>
          <w:b/>
          <w:color w:val="000000"/>
          <w:u w:val="single"/>
        </w:rPr>
      </w:pPr>
      <w:bookmarkStart w:id="1947" w:name="_MCCTEMPBM_CRPT22840090___5"/>
      <w:r w:rsidRPr="00A5463E">
        <w:rPr>
          <w:b/>
          <w:color w:val="000000"/>
          <w:u w:val="single"/>
        </w:rPr>
        <w:t>User ID:</w:t>
      </w:r>
    </w:p>
    <w:bookmarkEnd w:id="1947"/>
    <w:p w14:paraId="65BC5B99"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0612E184" w14:textId="77777777" w:rsidR="00A5463E" w:rsidRPr="00A5463E" w:rsidRDefault="00A5463E" w:rsidP="00CB1EBE">
      <w:pPr>
        <w:pStyle w:val="Heading3"/>
      </w:pPr>
      <w:bookmarkStart w:id="1948" w:name="_Toc20208938"/>
      <w:bookmarkStart w:id="1949" w:name="_Toc36045049"/>
      <w:bookmarkStart w:id="1950" w:name="_Toc45216535"/>
      <w:bookmarkStart w:id="1951" w:name="_Toc98709998"/>
      <w:r w:rsidRPr="00A5463E">
        <w:t>9.2.22</w:t>
      </w:r>
      <w:r w:rsidRPr="00A5463E">
        <w:tab/>
        <w:t xml:space="preserve">Remote </w:t>
      </w:r>
      <w:r w:rsidR="002477B2">
        <w:t>Transmission</w:t>
      </w:r>
      <w:r w:rsidRPr="00A5463E">
        <w:t xml:space="preserve"> request</w:t>
      </w:r>
      <w:bookmarkEnd w:id="1948"/>
      <w:bookmarkEnd w:id="1949"/>
      <w:bookmarkEnd w:id="1950"/>
      <w:bookmarkEnd w:id="1951"/>
    </w:p>
    <w:p w14:paraId="1D622BC5"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5A35DB7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5F3229B8"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2277537C" w14:textId="77777777" w:rsidR="00A5463E" w:rsidRPr="00A5463E" w:rsidRDefault="00A5463E" w:rsidP="00A5463E">
      <w:pPr>
        <w:pStyle w:val="PL"/>
        <w:keepNext/>
        <w:keepLines/>
        <w:jc w:val="center"/>
        <w:rPr>
          <w:noProof w:val="0"/>
        </w:rPr>
      </w:pPr>
      <w:bookmarkStart w:id="1952" w:name="_MCCTEMPBM_CRPT22840091___4"/>
      <w:r w:rsidRPr="00A5463E">
        <w:rPr>
          <w:noProof w:val="0"/>
        </w:rPr>
        <w:t>0                   1                   2                   3</w:t>
      </w:r>
    </w:p>
    <w:p w14:paraId="56CA752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FFCCFA7" w14:textId="77777777" w:rsidR="00A5463E" w:rsidRPr="00A5463E" w:rsidRDefault="00A5463E" w:rsidP="00A5463E">
      <w:pPr>
        <w:pStyle w:val="PL"/>
        <w:keepNext/>
        <w:keepLines/>
        <w:jc w:val="center"/>
        <w:rPr>
          <w:noProof w:val="0"/>
        </w:rPr>
      </w:pPr>
      <w:r w:rsidRPr="00A5463E">
        <w:rPr>
          <w:noProof w:val="0"/>
        </w:rPr>
        <w:t>+-+-+-+-+-+-+-+-+-+-+-+-+-+-+-+-+-+-+-+-+-+-+-+-+-+-+-+-+-+-+-+-+</w:t>
      </w:r>
    </w:p>
    <w:p w14:paraId="10B710E3" w14:textId="77777777" w:rsidR="00A5463E" w:rsidRPr="00A5463E" w:rsidRDefault="00A5463E" w:rsidP="00A5463E">
      <w:pPr>
        <w:pStyle w:val="PL"/>
        <w:keepNext/>
        <w:keepLines/>
        <w:jc w:val="center"/>
        <w:rPr>
          <w:noProof w:val="0"/>
        </w:rPr>
      </w:pPr>
      <w:r w:rsidRPr="00A5463E">
        <w:rPr>
          <w:noProof w:val="0"/>
        </w:rPr>
        <w:t>|V=2|P| Subtype |   PT=APP=204  |          length               |</w:t>
      </w:r>
    </w:p>
    <w:p w14:paraId="5A0F986C" w14:textId="77777777" w:rsidR="00A5463E" w:rsidRPr="00A5463E" w:rsidRDefault="00A5463E" w:rsidP="00A5463E">
      <w:pPr>
        <w:pStyle w:val="PL"/>
        <w:keepNext/>
        <w:keepLines/>
        <w:jc w:val="center"/>
        <w:rPr>
          <w:noProof w:val="0"/>
        </w:rPr>
      </w:pPr>
      <w:r w:rsidRPr="00A5463E">
        <w:rPr>
          <w:noProof w:val="0"/>
        </w:rPr>
        <w:t>+-+-+-+-+-+-+-+-+-+-+-+-+-+-+-+-+-+-+-+-+-+-+-+-+-+-+-+-+-+-+-+-+</w:t>
      </w:r>
    </w:p>
    <w:p w14:paraId="23575DC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B5360A" w14:textId="77777777" w:rsidR="00A5463E" w:rsidRPr="00A5463E" w:rsidRDefault="00A5463E" w:rsidP="00A5463E">
      <w:pPr>
        <w:pStyle w:val="PL"/>
        <w:keepNext/>
        <w:keepLines/>
        <w:jc w:val="center"/>
        <w:rPr>
          <w:noProof w:val="0"/>
        </w:rPr>
      </w:pPr>
      <w:r w:rsidRPr="00A5463E">
        <w:rPr>
          <w:noProof w:val="0"/>
        </w:rPr>
        <w:t>+-+-+-+-+-+-+-+-+-+-+-+-+-+-+-+-+-+-+-+-+-+-+-+-+-+-+-+-+-+-+-+-+</w:t>
      </w:r>
    </w:p>
    <w:p w14:paraId="67E717E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78D56A2" w14:textId="77777777" w:rsidR="00A5463E" w:rsidRPr="00A5463E" w:rsidRDefault="00A5463E" w:rsidP="00A5463E">
      <w:pPr>
        <w:pStyle w:val="PL"/>
        <w:keepNext/>
        <w:keepLines/>
        <w:jc w:val="center"/>
        <w:rPr>
          <w:noProof w:val="0"/>
        </w:rPr>
      </w:pPr>
      <w:r w:rsidRPr="00A5463E">
        <w:rPr>
          <w:noProof w:val="0"/>
        </w:rPr>
        <w:t>+-+-+-+-+-+-+-+-+-+-+-+-+-+-+-+-+-+-+-+-+-+-+-+-+-+-+-+-+-+-+-+-+</w:t>
      </w:r>
    </w:p>
    <w:p w14:paraId="74414A88" w14:textId="77777777" w:rsidR="00A5463E" w:rsidRPr="00A5463E" w:rsidRDefault="00A5463E" w:rsidP="00A5463E">
      <w:pPr>
        <w:pStyle w:val="PL"/>
        <w:keepNext/>
        <w:keepLines/>
        <w:jc w:val="center"/>
        <w:rPr>
          <w:noProof w:val="0"/>
        </w:rPr>
      </w:pPr>
      <w:r w:rsidRPr="00A5463E">
        <w:rPr>
          <w:noProof w:val="0"/>
        </w:rPr>
        <w:t>:                      Remote ID field                          :</w:t>
      </w:r>
    </w:p>
    <w:p w14:paraId="07D540C4" w14:textId="77777777" w:rsidR="00A5463E" w:rsidRPr="00A5463E" w:rsidRDefault="00A5463E" w:rsidP="00A5463E">
      <w:pPr>
        <w:pStyle w:val="PL"/>
        <w:keepNext/>
        <w:keepLines/>
        <w:jc w:val="center"/>
        <w:rPr>
          <w:noProof w:val="0"/>
        </w:rPr>
      </w:pPr>
      <w:r w:rsidRPr="00A5463E">
        <w:rPr>
          <w:noProof w:val="0"/>
        </w:rPr>
        <w:t>+-+-+-+-+-+-+-+-+-+-+-+-+-+-+-+-+-+-+-+-+-+-+-+-+-+-+-+-+-+-+-+-+</w:t>
      </w:r>
    </w:p>
    <w:p w14:paraId="1B224E56" w14:textId="77777777" w:rsidR="00A5463E" w:rsidRPr="00A5463E" w:rsidRDefault="00A5463E" w:rsidP="00A5463E">
      <w:pPr>
        <w:pStyle w:val="PL"/>
        <w:keepNext/>
        <w:keepLines/>
        <w:jc w:val="center"/>
        <w:rPr>
          <w:noProof w:val="0"/>
        </w:rPr>
      </w:pPr>
      <w:r w:rsidRPr="00A5463E">
        <w:rPr>
          <w:noProof w:val="0"/>
        </w:rPr>
        <w:t>:                       User ID field                           :</w:t>
      </w:r>
    </w:p>
    <w:p w14:paraId="0E23F663" w14:textId="77777777" w:rsidR="00A5463E" w:rsidRPr="00A5463E" w:rsidRDefault="00A5463E" w:rsidP="00A5463E">
      <w:pPr>
        <w:pStyle w:val="PL"/>
        <w:jc w:val="center"/>
        <w:rPr>
          <w:color w:val="000000"/>
        </w:rPr>
      </w:pPr>
      <w:r w:rsidRPr="00A5463E">
        <w:rPr>
          <w:color w:val="000000"/>
        </w:rPr>
        <w:t>+-+-+-+-+-+-+-+-+-+-+-+-+-+-+-+-+-+-+-+-+-+-+-+-+-+-+-+-+-+-+-+-+</w:t>
      </w:r>
    </w:p>
    <w:p w14:paraId="14AFEFD6" w14:textId="77777777" w:rsidR="00A5463E" w:rsidRPr="00A5463E" w:rsidRDefault="00A5463E" w:rsidP="00A5463E">
      <w:pPr>
        <w:pStyle w:val="PL"/>
        <w:jc w:val="center"/>
        <w:rPr>
          <w:color w:val="000000"/>
        </w:rPr>
      </w:pPr>
    </w:p>
    <w:bookmarkEnd w:id="1952"/>
    <w:p w14:paraId="3C909D3D" w14:textId="77777777" w:rsidR="00A5463E" w:rsidRPr="00A5463E" w:rsidRDefault="00A5463E" w:rsidP="00A5463E">
      <w:r w:rsidRPr="00A5463E">
        <w:t>With the exception of the three first 32-bit words the order of the fields are irrelevant.</w:t>
      </w:r>
    </w:p>
    <w:p w14:paraId="12ED055B" w14:textId="77777777" w:rsidR="00A5463E" w:rsidRPr="00A5463E" w:rsidRDefault="00A5463E" w:rsidP="00A5463E">
      <w:pPr>
        <w:rPr>
          <w:b/>
          <w:u w:val="single"/>
        </w:rPr>
      </w:pPr>
      <w:r w:rsidRPr="00A5463E">
        <w:rPr>
          <w:b/>
          <w:u w:val="single"/>
        </w:rPr>
        <w:t>Subtype:</w:t>
      </w:r>
    </w:p>
    <w:p w14:paraId="29F31F85" w14:textId="77777777" w:rsidR="00A5463E" w:rsidRPr="00A5463E" w:rsidRDefault="00A5463E" w:rsidP="00A5463E">
      <w:r w:rsidRPr="00A5463E">
        <w:t>The subtype is coded according to table </w:t>
      </w:r>
      <w:r w:rsidR="00037BD2">
        <w:t>9.2.2.1-</w:t>
      </w:r>
      <w:r w:rsidRPr="00A5463E">
        <w:t>1.</w:t>
      </w:r>
    </w:p>
    <w:p w14:paraId="6F0CF247" w14:textId="77777777" w:rsidR="00A5463E" w:rsidRPr="00A5463E" w:rsidRDefault="00A5463E" w:rsidP="00A5463E">
      <w:pPr>
        <w:rPr>
          <w:b/>
          <w:u w:val="single"/>
        </w:rPr>
      </w:pPr>
      <w:r w:rsidRPr="00A5463E">
        <w:rPr>
          <w:b/>
          <w:u w:val="single"/>
        </w:rPr>
        <w:t>Length:</w:t>
      </w:r>
    </w:p>
    <w:p w14:paraId="5EB77A23" w14:textId="77777777" w:rsidR="00A5463E" w:rsidRPr="00A5463E" w:rsidRDefault="00A5463E" w:rsidP="00A5463E">
      <w:r w:rsidRPr="00A5463E">
        <w:t>The length is coded as specified in to subclause 9.1.2.</w:t>
      </w:r>
    </w:p>
    <w:p w14:paraId="3FD583BB" w14:textId="77777777" w:rsidR="00A5463E" w:rsidRPr="00A5463E" w:rsidRDefault="00A5463E" w:rsidP="00A5463E">
      <w:pPr>
        <w:rPr>
          <w:b/>
          <w:u w:val="single"/>
        </w:rPr>
      </w:pPr>
      <w:r w:rsidRPr="00A5463E">
        <w:rPr>
          <w:b/>
          <w:u w:val="single"/>
        </w:rPr>
        <w:t>SSRC:</w:t>
      </w:r>
    </w:p>
    <w:p w14:paraId="7D2B6FCD" w14:textId="77777777" w:rsidR="00A5463E" w:rsidRPr="00A5463E" w:rsidRDefault="00A5463E" w:rsidP="00A5463E">
      <w:r w:rsidRPr="00A5463E">
        <w:t>The SSRC field carries the SSRC of the transmission participant requesting the reception of the media from another user.</w:t>
      </w:r>
    </w:p>
    <w:p w14:paraId="066D07A2" w14:textId="77777777" w:rsidR="00A5463E" w:rsidRPr="00A5463E" w:rsidRDefault="00A5463E" w:rsidP="00A5463E">
      <w:r w:rsidRPr="00A5463E">
        <w:t>The content of the SSRC field is coded as specified in IETF RFC 3550 </w:t>
      </w:r>
      <w:r>
        <w:t>[3]</w:t>
      </w:r>
      <w:r w:rsidRPr="00A5463E">
        <w:t>.</w:t>
      </w:r>
    </w:p>
    <w:p w14:paraId="1FCA8495" w14:textId="77777777" w:rsidR="00A5463E" w:rsidRPr="00A5463E" w:rsidRDefault="00A5463E" w:rsidP="00A5463E">
      <w:pPr>
        <w:rPr>
          <w:b/>
          <w:color w:val="000000"/>
          <w:u w:val="single"/>
        </w:rPr>
      </w:pPr>
      <w:bookmarkStart w:id="1953" w:name="_MCCTEMPBM_CRPT22840092___5"/>
      <w:r w:rsidRPr="00A5463E">
        <w:rPr>
          <w:b/>
          <w:color w:val="000000"/>
          <w:u w:val="single"/>
        </w:rPr>
        <w:t>Remote ID:</w:t>
      </w:r>
    </w:p>
    <w:bookmarkEnd w:id="1953"/>
    <w:p w14:paraId="374CFA7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F321CEC" w14:textId="77777777" w:rsidR="00A5463E" w:rsidRPr="00A5463E" w:rsidRDefault="00A5463E" w:rsidP="00A5463E">
      <w:pPr>
        <w:rPr>
          <w:b/>
          <w:color w:val="000000"/>
          <w:u w:val="single"/>
        </w:rPr>
      </w:pPr>
      <w:bookmarkStart w:id="1954" w:name="_MCCTEMPBM_CRPT22840093___5"/>
      <w:r w:rsidRPr="00A5463E">
        <w:rPr>
          <w:b/>
          <w:color w:val="000000"/>
          <w:u w:val="single"/>
        </w:rPr>
        <w:t>User ID:</w:t>
      </w:r>
    </w:p>
    <w:bookmarkEnd w:id="1954"/>
    <w:p w14:paraId="608C5436" w14:textId="77777777" w:rsidR="00A5463E" w:rsidRPr="00A5463E" w:rsidRDefault="00A5463E" w:rsidP="00A5463E">
      <w:r w:rsidRPr="00A5463E">
        <w:lastRenderedPageBreak/>
        <w:t>The User ID field is used to carry the identity of the user whose media transmission is requested and is coded as described in subclause 9.2.3.8.</w:t>
      </w:r>
    </w:p>
    <w:p w14:paraId="02878A97" w14:textId="77777777" w:rsidR="00A5463E" w:rsidRPr="00A5463E" w:rsidRDefault="00A5463E" w:rsidP="00CB1EBE">
      <w:pPr>
        <w:pStyle w:val="Heading3"/>
      </w:pPr>
      <w:bookmarkStart w:id="1955" w:name="_Toc20208939"/>
      <w:bookmarkStart w:id="1956" w:name="_Toc36045050"/>
      <w:bookmarkStart w:id="1957" w:name="_Toc45216536"/>
      <w:bookmarkStart w:id="1958" w:name="_Toc98709999"/>
      <w:r w:rsidRPr="00A5463E">
        <w:t>9.2.23</w:t>
      </w:r>
      <w:r w:rsidRPr="00A5463E">
        <w:tab/>
        <w:t xml:space="preserve">Remote </w:t>
      </w:r>
      <w:r w:rsidR="002477B2">
        <w:t>Transmission</w:t>
      </w:r>
      <w:r w:rsidRPr="00A5463E">
        <w:t xml:space="preserve"> response</w:t>
      </w:r>
      <w:bookmarkEnd w:id="1955"/>
      <w:bookmarkEnd w:id="1956"/>
      <w:bookmarkEnd w:id="1957"/>
      <w:bookmarkEnd w:id="1958"/>
    </w:p>
    <w:p w14:paraId="24DC76B5"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38C2CBE8"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155F1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62ECFC92" w14:textId="77777777" w:rsidR="00A5463E" w:rsidRPr="00A5463E" w:rsidRDefault="00A5463E" w:rsidP="00A5463E">
      <w:pPr>
        <w:pStyle w:val="PL"/>
        <w:keepNext/>
        <w:keepLines/>
        <w:jc w:val="center"/>
        <w:rPr>
          <w:noProof w:val="0"/>
        </w:rPr>
      </w:pPr>
      <w:bookmarkStart w:id="1959" w:name="_MCCTEMPBM_CRPT22840094___4"/>
      <w:r w:rsidRPr="00A5463E">
        <w:rPr>
          <w:noProof w:val="0"/>
        </w:rPr>
        <w:t>0                   1                   2                   3</w:t>
      </w:r>
    </w:p>
    <w:p w14:paraId="38A24E5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A56A7A" w14:textId="77777777" w:rsidR="00A5463E" w:rsidRPr="00A5463E" w:rsidRDefault="00A5463E" w:rsidP="00A5463E">
      <w:pPr>
        <w:pStyle w:val="PL"/>
        <w:keepNext/>
        <w:keepLines/>
        <w:jc w:val="center"/>
        <w:rPr>
          <w:noProof w:val="0"/>
        </w:rPr>
      </w:pPr>
      <w:r w:rsidRPr="00A5463E">
        <w:rPr>
          <w:noProof w:val="0"/>
        </w:rPr>
        <w:t>+-+-+-+-+-+-+-+-+-+-+-+-+-+-+-+-+-+-+-+-+-+-+-+-+-+-+-+-+-+-+-+-+</w:t>
      </w:r>
    </w:p>
    <w:p w14:paraId="75F2AD99" w14:textId="77777777" w:rsidR="00A5463E" w:rsidRPr="00A5463E" w:rsidRDefault="00A5463E" w:rsidP="00A5463E">
      <w:pPr>
        <w:pStyle w:val="PL"/>
        <w:keepNext/>
        <w:keepLines/>
        <w:jc w:val="center"/>
        <w:rPr>
          <w:noProof w:val="0"/>
        </w:rPr>
      </w:pPr>
      <w:r w:rsidRPr="00A5463E">
        <w:rPr>
          <w:noProof w:val="0"/>
        </w:rPr>
        <w:t>|V=2|P| Subtype |   PT=APP=204  |            length             |</w:t>
      </w:r>
    </w:p>
    <w:p w14:paraId="79FABA45" w14:textId="77777777" w:rsidR="00A5463E" w:rsidRPr="00A5463E" w:rsidRDefault="00A5463E" w:rsidP="00A5463E">
      <w:pPr>
        <w:pStyle w:val="PL"/>
        <w:keepNext/>
        <w:keepLines/>
        <w:jc w:val="center"/>
        <w:rPr>
          <w:noProof w:val="0"/>
        </w:rPr>
      </w:pPr>
      <w:r w:rsidRPr="00A5463E">
        <w:rPr>
          <w:noProof w:val="0"/>
        </w:rPr>
        <w:t>+-+-+-+-+-+-+-+-+-+-+-+-+-+-+-+-+-+-+-+-+-+-+-+-+-+-+-+-+-+-+-+-+</w:t>
      </w:r>
    </w:p>
    <w:p w14:paraId="22C8D44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84F207" w14:textId="77777777" w:rsidR="00A5463E" w:rsidRPr="00A5463E" w:rsidRDefault="00A5463E" w:rsidP="00A5463E">
      <w:pPr>
        <w:pStyle w:val="PL"/>
        <w:keepNext/>
        <w:keepLines/>
        <w:jc w:val="center"/>
        <w:rPr>
          <w:noProof w:val="0"/>
        </w:rPr>
      </w:pPr>
      <w:r w:rsidRPr="00A5463E">
        <w:rPr>
          <w:noProof w:val="0"/>
        </w:rPr>
        <w:t>+-+-+-+-+-+-+-+-+-+-+-+-+-+-+-+-+-+-+-+-+-+-+-+-+-+-+-+-+-+-+-+-+</w:t>
      </w:r>
    </w:p>
    <w:p w14:paraId="4045B3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D056310" w14:textId="77777777" w:rsidR="00A5463E" w:rsidRPr="00A5463E" w:rsidRDefault="00A5463E" w:rsidP="00A5463E">
      <w:pPr>
        <w:pStyle w:val="PL"/>
        <w:keepNext/>
        <w:keepLines/>
        <w:jc w:val="center"/>
        <w:rPr>
          <w:noProof w:val="0"/>
        </w:rPr>
      </w:pPr>
      <w:r w:rsidRPr="00A5463E">
        <w:rPr>
          <w:noProof w:val="0"/>
        </w:rPr>
        <w:t>+-+-+-+-+-+-+-+-+-+-+-+-+-+-+-+-+-+-+-+-+-+-+-+-+-+-+-+-+-+-+-+-+</w:t>
      </w:r>
    </w:p>
    <w:bookmarkEnd w:id="1959"/>
    <w:p w14:paraId="62B643E9" w14:textId="77777777" w:rsidR="00A5463E" w:rsidRPr="00A5463E" w:rsidRDefault="00A5463E" w:rsidP="00A5463E"/>
    <w:p w14:paraId="05583F74" w14:textId="77777777" w:rsidR="00A5463E" w:rsidRPr="00A5463E" w:rsidRDefault="00A5463E" w:rsidP="00A5463E">
      <w:r w:rsidRPr="00A5463E">
        <w:t>With the exception of the three first 32-bit words the order of the fields are irrelevant.</w:t>
      </w:r>
    </w:p>
    <w:p w14:paraId="2586F7A5" w14:textId="77777777" w:rsidR="00A5463E" w:rsidRPr="00A5463E" w:rsidRDefault="00A5463E" w:rsidP="00A5463E">
      <w:pPr>
        <w:rPr>
          <w:b/>
          <w:u w:val="single"/>
        </w:rPr>
      </w:pPr>
      <w:r w:rsidRPr="00A5463E">
        <w:rPr>
          <w:b/>
          <w:u w:val="single"/>
        </w:rPr>
        <w:t>Subtype:</w:t>
      </w:r>
    </w:p>
    <w:p w14:paraId="45D738C0" w14:textId="77777777" w:rsidR="00A5463E" w:rsidRPr="00A5463E" w:rsidRDefault="00A5463E" w:rsidP="00A5463E">
      <w:r w:rsidRPr="00A5463E">
        <w:t>The subtype is coded according to table </w:t>
      </w:r>
      <w:r w:rsidR="00037BD2">
        <w:t>9.2.2.1-</w:t>
      </w:r>
      <w:r w:rsidRPr="00A5463E">
        <w:t>2.</w:t>
      </w:r>
    </w:p>
    <w:p w14:paraId="6CA90659" w14:textId="77777777" w:rsidR="00A5463E" w:rsidRPr="00A5463E" w:rsidRDefault="00A5463E" w:rsidP="00A5463E">
      <w:r w:rsidRPr="00A5463E">
        <w:t>Length:</w:t>
      </w:r>
    </w:p>
    <w:p w14:paraId="2B65740D" w14:textId="77777777" w:rsidR="00A5463E" w:rsidRPr="00A5463E" w:rsidRDefault="00A5463E" w:rsidP="00A5463E">
      <w:r w:rsidRPr="00A5463E">
        <w:t>The length is coded as specified in to subclause 9.1.2.</w:t>
      </w:r>
    </w:p>
    <w:p w14:paraId="6E21E9F7" w14:textId="77777777" w:rsidR="00A5463E" w:rsidRPr="00A5463E" w:rsidRDefault="00A5463E" w:rsidP="00A5463E">
      <w:pPr>
        <w:rPr>
          <w:b/>
          <w:u w:val="single"/>
        </w:rPr>
      </w:pPr>
      <w:r w:rsidRPr="00A5463E">
        <w:rPr>
          <w:b/>
          <w:u w:val="single"/>
        </w:rPr>
        <w:t>SSRC:</w:t>
      </w:r>
    </w:p>
    <w:p w14:paraId="2619A15E" w14:textId="77777777" w:rsidR="00A5463E" w:rsidRPr="00A5463E" w:rsidRDefault="00A5463E" w:rsidP="00A5463E">
      <w:r w:rsidRPr="00A5463E">
        <w:t>The SSRC field carries the SSRC of the transmission control server.</w:t>
      </w:r>
    </w:p>
    <w:p w14:paraId="405057B5" w14:textId="77777777" w:rsidR="00A5463E" w:rsidRPr="00A5463E" w:rsidRDefault="00A5463E" w:rsidP="00A5463E">
      <w:r w:rsidRPr="00A5463E">
        <w:t>The content of the SSRC field is coded as specified in IETF RFC 3550 </w:t>
      </w:r>
      <w:r>
        <w:t>[3]</w:t>
      </w:r>
      <w:r w:rsidRPr="00A5463E">
        <w:t>.</w:t>
      </w:r>
    </w:p>
    <w:p w14:paraId="65419C4F" w14:textId="77777777" w:rsidR="00A5463E" w:rsidRPr="00A5463E" w:rsidRDefault="00A5463E" w:rsidP="00CB1EBE">
      <w:pPr>
        <w:pStyle w:val="Heading3"/>
      </w:pPr>
      <w:bookmarkStart w:id="1960" w:name="_Toc20208940"/>
      <w:bookmarkStart w:id="1961" w:name="_Toc36045051"/>
      <w:bookmarkStart w:id="1962" w:name="_Toc45216537"/>
      <w:bookmarkStart w:id="1963" w:name="_Toc98710000"/>
      <w:r w:rsidRPr="00A5463E">
        <w:t>9.2.24</w:t>
      </w:r>
      <w:r w:rsidRPr="00A5463E">
        <w:tab/>
        <w:t xml:space="preserve">Remote </w:t>
      </w:r>
      <w:r w:rsidR="002477B2">
        <w:t>Transmission</w:t>
      </w:r>
      <w:r w:rsidRPr="00A5463E">
        <w:t xml:space="preserve"> cancel request</w:t>
      </w:r>
      <w:bookmarkEnd w:id="1960"/>
      <w:bookmarkEnd w:id="1961"/>
      <w:bookmarkEnd w:id="1962"/>
      <w:bookmarkEnd w:id="1963"/>
    </w:p>
    <w:p w14:paraId="21166F92"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74C30AF4"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988277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75E6DDF" w14:textId="77777777" w:rsidR="00A5463E" w:rsidRPr="00A5463E" w:rsidRDefault="00A5463E" w:rsidP="00A5463E">
      <w:pPr>
        <w:pStyle w:val="PL"/>
        <w:keepNext/>
        <w:keepLines/>
        <w:jc w:val="center"/>
        <w:rPr>
          <w:noProof w:val="0"/>
        </w:rPr>
      </w:pPr>
      <w:bookmarkStart w:id="1964" w:name="_MCCTEMPBM_CRPT22840095___4"/>
      <w:r w:rsidRPr="00A5463E">
        <w:rPr>
          <w:noProof w:val="0"/>
        </w:rPr>
        <w:t>0                   1                   2                   3</w:t>
      </w:r>
    </w:p>
    <w:p w14:paraId="7CA9F10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90A4D6" w14:textId="77777777" w:rsidR="00A5463E" w:rsidRPr="00A5463E" w:rsidRDefault="00A5463E" w:rsidP="00A5463E">
      <w:pPr>
        <w:pStyle w:val="PL"/>
        <w:keepNext/>
        <w:keepLines/>
        <w:jc w:val="center"/>
        <w:rPr>
          <w:noProof w:val="0"/>
        </w:rPr>
      </w:pPr>
      <w:r w:rsidRPr="00A5463E">
        <w:rPr>
          <w:noProof w:val="0"/>
        </w:rPr>
        <w:t>+-+-+-+-+-+-+-+-+-+-+-+-+-+-+-+-+-+-+-+-+-+-+-+-+-+-+-+-+-+-+-+-+</w:t>
      </w:r>
    </w:p>
    <w:p w14:paraId="2E1072FF" w14:textId="77777777" w:rsidR="00A5463E" w:rsidRPr="00A5463E" w:rsidRDefault="00A5463E" w:rsidP="00A5463E">
      <w:pPr>
        <w:pStyle w:val="PL"/>
        <w:keepNext/>
        <w:keepLines/>
        <w:jc w:val="center"/>
        <w:rPr>
          <w:noProof w:val="0"/>
        </w:rPr>
      </w:pPr>
      <w:r w:rsidRPr="00A5463E">
        <w:rPr>
          <w:noProof w:val="0"/>
        </w:rPr>
        <w:t>|V=2|P| Subtype |   PT=APP=204  |          length               |</w:t>
      </w:r>
    </w:p>
    <w:p w14:paraId="48185E87" w14:textId="77777777" w:rsidR="00A5463E" w:rsidRPr="00A5463E" w:rsidRDefault="00A5463E" w:rsidP="00A5463E">
      <w:pPr>
        <w:pStyle w:val="PL"/>
        <w:keepNext/>
        <w:keepLines/>
        <w:jc w:val="center"/>
        <w:rPr>
          <w:noProof w:val="0"/>
        </w:rPr>
      </w:pPr>
      <w:r w:rsidRPr="00A5463E">
        <w:rPr>
          <w:noProof w:val="0"/>
        </w:rPr>
        <w:t>+-+-+-+-+-+-+-+-+-+-+-+-+-+-+-+-+-+-+-+-+-+-+-+-+-+-+-+-+-+-+-+-+</w:t>
      </w:r>
    </w:p>
    <w:p w14:paraId="69EF3C3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9E67F73" w14:textId="77777777" w:rsidR="00A5463E" w:rsidRPr="00A5463E" w:rsidRDefault="00A5463E" w:rsidP="00A5463E">
      <w:pPr>
        <w:pStyle w:val="PL"/>
        <w:keepNext/>
        <w:keepLines/>
        <w:jc w:val="center"/>
        <w:rPr>
          <w:noProof w:val="0"/>
        </w:rPr>
      </w:pPr>
      <w:r w:rsidRPr="00A5463E">
        <w:rPr>
          <w:noProof w:val="0"/>
        </w:rPr>
        <w:t>+-+-+-+-+-+-+-+-+-+-+-+-+-+-+-+-+-+-+-+-+-+-+-+-+-+-+-+-+-+-+-+-+</w:t>
      </w:r>
    </w:p>
    <w:p w14:paraId="3AB414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97D95AA" w14:textId="77777777" w:rsidR="00A5463E" w:rsidRPr="00A5463E" w:rsidRDefault="00A5463E" w:rsidP="00A5463E">
      <w:pPr>
        <w:pStyle w:val="PL"/>
        <w:keepNext/>
        <w:keepLines/>
        <w:jc w:val="center"/>
        <w:rPr>
          <w:noProof w:val="0"/>
        </w:rPr>
      </w:pPr>
      <w:r w:rsidRPr="00A5463E">
        <w:rPr>
          <w:noProof w:val="0"/>
        </w:rPr>
        <w:t>+-+-+-+-+-+-+-+-+-+-+-+-+-+-+-+-+-+-+-+-+-+-+-+-+-+-+-+-+-+-+-+-+</w:t>
      </w:r>
    </w:p>
    <w:p w14:paraId="51E373D9" w14:textId="77777777" w:rsidR="00A5463E" w:rsidRPr="00A5463E" w:rsidRDefault="00A5463E" w:rsidP="00A5463E">
      <w:pPr>
        <w:pStyle w:val="PL"/>
        <w:keepNext/>
        <w:keepLines/>
        <w:jc w:val="center"/>
        <w:rPr>
          <w:noProof w:val="0"/>
        </w:rPr>
      </w:pPr>
      <w:r w:rsidRPr="00A5463E">
        <w:rPr>
          <w:noProof w:val="0"/>
        </w:rPr>
        <w:t>:                       User ID field                           :</w:t>
      </w:r>
    </w:p>
    <w:p w14:paraId="1DE0248D" w14:textId="77777777" w:rsidR="00A5463E" w:rsidRPr="00A5463E" w:rsidRDefault="00A5463E" w:rsidP="00A5463E">
      <w:pPr>
        <w:pStyle w:val="PL"/>
        <w:jc w:val="center"/>
        <w:rPr>
          <w:color w:val="000000"/>
        </w:rPr>
      </w:pPr>
      <w:r w:rsidRPr="00A5463E">
        <w:rPr>
          <w:color w:val="000000"/>
        </w:rPr>
        <w:t>+-+-+-+-+-+-+-+-+-+-+-+-+-+-+-+-+-+-+-+-+-+-+-+-+-+-+-+-+-+-+-+-+</w:t>
      </w:r>
    </w:p>
    <w:p w14:paraId="3AE6EB19" w14:textId="77777777" w:rsidR="00A5463E" w:rsidRPr="00A5463E" w:rsidRDefault="00A5463E" w:rsidP="00A5463E">
      <w:pPr>
        <w:pStyle w:val="PL"/>
        <w:jc w:val="center"/>
        <w:rPr>
          <w:color w:val="000000"/>
        </w:rPr>
      </w:pPr>
    </w:p>
    <w:bookmarkEnd w:id="1964"/>
    <w:p w14:paraId="47D5E890" w14:textId="77777777" w:rsidR="00A5463E" w:rsidRPr="00A5463E" w:rsidRDefault="00A5463E" w:rsidP="00A5463E">
      <w:r w:rsidRPr="00A5463E">
        <w:t>With the exception of the three first 32-bit words the order of the fields are irrelevant.</w:t>
      </w:r>
    </w:p>
    <w:p w14:paraId="7447A4EA" w14:textId="77777777" w:rsidR="00A5463E" w:rsidRPr="00A5463E" w:rsidRDefault="00A5463E" w:rsidP="00A5463E">
      <w:pPr>
        <w:rPr>
          <w:b/>
          <w:u w:val="single"/>
        </w:rPr>
      </w:pPr>
      <w:r w:rsidRPr="00A5463E">
        <w:rPr>
          <w:b/>
          <w:u w:val="single"/>
        </w:rPr>
        <w:t>Subtype:</w:t>
      </w:r>
    </w:p>
    <w:p w14:paraId="7B8EA595" w14:textId="77777777" w:rsidR="00A5463E" w:rsidRPr="00A5463E" w:rsidRDefault="00A5463E" w:rsidP="00A5463E">
      <w:r w:rsidRPr="00A5463E">
        <w:t>The subtype is coded according to table </w:t>
      </w:r>
      <w:r w:rsidR="00037BD2">
        <w:t>9.2.2.1-</w:t>
      </w:r>
      <w:r w:rsidRPr="00A5463E">
        <w:t>1.</w:t>
      </w:r>
    </w:p>
    <w:p w14:paraId="2A7339A5" w14:textId="77777777" w:rsidR="00A5463E" w:rsidRPr="00A5463E" w:rsidRDefault="00A5463E" w:rsidP="00A5463E">
      <w:pPr>
        <w:rPr>
          <w:b/>
          <w:u w:val="single"/>
        </w:rPr>
      </w:pPr>
      <w:r w:rsidRPr="00A5463E">
        <w:rPr>
          <w:b/>
          <w:u w:val="single"/>
        </w:rPr>
        <w:t>Length:</w:t>
      </w:r>
    </w:p>
    <w:p w14:paraId="217733CD" w14:textId="77777777" w:rsidR="00A5463E" w:rsidRPr="00A5463E" w:rsidRDefault="00A5463E" w:rsidP="00A5463E">
      <w:r w:rsidRPr="00A5463E">
        <w:t>The length is coded as specified in to subclause 9.1.2.</w:t>
      </w:r>
    </w:p>
    <w:p w14:paraId="750B1689" w14:textId="77777777" w:rsidR="00A5463E" w:rsidRPr="00A5463E" w:rsidRDefault="00A5463E" w:rsidP="00A5463E">
      <w:pPr>
        <w:rPr>
          <w:b/>
          <w:u w:val="single"/>
        </w:rPr>
      </w:pPr>
      <w:r w:rsidRPr="00A5463E">
        <w:rPr>
          <w:b/>
          <w:u w:val="single"/>
        </w:rPr>
        <w:lastRenderedPageBreak/>
        <w:t>SSRC:</w:t>
      </w:r>
    </w:p>
    <w:p w14:paraId="456C8885" w14:textId="77777777" w:rsidR="00A5463E" w:rsidRPr="00A5463E" w:rsidRDefault="00A5463E" w:rsidP="00A5463E">
      <w:r w:rsidRPr="00A5463E">
        <w:t>The SSRC field carries the SSRC of the transmission participant requesting the reception of the media from another user.</w:t>
      </w:r>
    </w:p>
    <w:p w14:paraId="6FBE2ECE" w14:textId="77777777" w:rsidR="00A5463E" w:rsidRPr="00A5463E" w:rsidRDefault="00A5463E" w:rsidP="00A5463E">
      <w:r w:rsidRPr="00A5463E">
        <w:t>The content of the SSRC field is coded as specified in IETF RFC 3550 </w:t>
      </w:r>
      <w:r>
        <w:t>[3]</w:t>
      </w:r>
      <w:r w:rsidRPr="00A5463E">
        <w:t>.</w:t>
      </w:r>
    </w:p>
    <w:p w14:paraId="6E168287" w14:textId="77777777" w:rsidR="00A5463E" w:rsidRPr="00A5463E" w:rsidRDefault="00A5463E" w:rsidP="00A5463E">
      <w:pPr>
        <w:rPr>
          <w:b/>
          <w:color w:val="000000"/>
          <w:u w:val="single"/>
        </w:rPr>
      </w:pPr>
      <w:bookmarkStart w:id="1965" w:name="_MCCTEMPBM_CRPT22840096___5"/>
      <w:r w:rsidRPr="00A5463E">
        <w:rPr>
          <w:b/>
          <w:color w:val="000000"/>
          <w:u w:val="single"/>
        </w:rPr>
        <w:t>User ID:</w:t>
      </w:r>
    </w:p>
    <w:bookmarkEnd w:id="1965"/>
    <w:p w14:paraId="709A723F"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01DC8CE" w14:textId="77777777" w:rsidR="00A5463E" w:rsidRPr="00A5463E" w:rsidRDefault="00A5463E" w:rsidP="00CB1EBE">
      <w:pPr>
        <w:pStyle w:val="Heading3"/>
      </w:pPr>
      <w:bookmarkStart w:id="1966" w:name="_Toc20208941"/>
      <w:bookmarkStart w:id="1967" w:name="_Toc36045052"/>
      <w:bookmarkStart w:id="1968" w:name="_Toc45216538"/>
      <w:bookmarkStart w:id="1969" w:name="_Toc98710001"/>
      <w:r w:rsidRPr="00A5463E">
        <w:t>9.2.25</w:t>
      </w:r>
      <w:r w:rsidRPr="00A5463E">
        <w:tab/>
        <w:t xml:space="preserve">Remote </w:t>
      </w:r>
      <w:r w:rsidR="002477B2">
        <w:t>Transmission</w:t>
      </w:r>
      <w:r w:rsidRPr="00A5463E">
        <w:t xml:space="preserve"> cancel response</w:t>
      </w:r>
      <w:bookmarkEnd w:id="1966"/>
      <w:bookmarkEnd w:id="1967"/>
      <w:bookmarkEnd w:id="1968"/>
      <w:bookmarkEnd w:id="1969"/>
    </w:p>
    <w:p w14:paraId="41AD72A8"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6147F8F"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B6E5356"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627FE188" w14:textId="77777777" w:rsidR="00A5463E" w:rsidRPr="00A5463E" w:rsidRDefault="00A5463E" w:rsidP="00A5463E">
      <w:pPr>
        <w:pStyle w:val="PL"/>
        <w:keepNext/>
        <w:keepLines/>
        <w:jc w:val="center"/>
        <w:rPr>
          <w:noProof w:val="0"/>
        </w:rPr>
      </w:pPr>
      <w:bookmarkStart w:id="1970" w:name="_MCCTEMPBM_CRPT22840097___4"/>
      <w:r w:rsidRPr="00A5463E">
        <w:rPr>
          <w:noProof w:val="0"/>
        </w:rPr>
        <w:t>0                   1                   2                   3</w:t>
      </w:r>
    </w:p>
    <w:p w14:paraId="5EFC0FB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F31215" w14:textId="77777777" w:rsidR="00A5463E" w:rsidRPr="00A5463E" w:rsidRDefault="00A5463E" w:rsidP="00A5463E">
      <w:pPr>
        <w:pStyle w:val="PL"/>
        <w:keepNext/>
        <w:keepLines/>
        <w:jc w:val="center"/>
        <w:rPr>
          <w:noProof w:val="0"/>
        </w:rPr>
      </w:pPr>
      <w:r w:rsidRPr="00A5463E">
        <w:rPr>
          <w:noProof w:val="0"/>
        </w:rPr>
        <w:t>+-+-+-+-+-+-+-+-+-+-+-+-+-+-+-+-+-+-+-+-+-+-+-+-+-+-+-+-+-+-+-+-+</w:t>
      </w:r>
    </w:p>
    <w:p w14:paraId="3609711E" w14:textId="77777777" w:rsidR="00A5463E" w:rsidRPr="00A5463E" w:rsidRDefault="00A5463E" w:rsidP="00A5463E">
      <w:pPr>
        <w:pStyle w:val="PL"/>
        <w:keepNext/>
        <w:keepLines/>
        <w:jc w:val="center"/>
        <w:rPr>
          <w:noProof w:val="0"/>
        </w:rPr>
      </w:pPr>
      <w:r w:rsidRPr="00A5463E">
        <w:rPr>
          <w:noProof w:val="0"/>
        </w:rPr>
        <w:t>|V=2|P| Subtype |   PT=APP=204  |          length               |</w:t>
      </w:r>
    </w:p>
    <w:p w14:paraId="23455C4C" w14:textId="77777777" w:rsidR="00A5463E" w:rsidRPr="00A5463E" w:rsidRDefault="00A5463E" w:rsidP="00A5463E">
      <w:pPr>
        <w:pStyle w:val="PL"/>
        <w:keepNext/>
        <w:keepLines/>
        <w:jc w:val="center"/>
        <w:rPr>
          <w:noProof w:val="0"/>
        </w:rPr>
      </w:pPr>
      <w:r w:rsidRPr="00A5463E">
        <w:rPr>
          <w:noProof w:val="0"/>
        </w:rPr>
        <w:t>+-+-+-+-+-+-+-+-+-+-+-+-+-+-+-+-+-+-+-+-+-+-+-+-+-+-+-+-+-+-+-+-+</w:t>
      </w:r>
    </w:p>
    <w:p w14:paraId="36F2A5A1"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C8D90C" w14:textId="77777777" w:rsidR="00A5463E" w:rsidRPr="00A5463E" w:rsidRDefault="00A5463E" w:rsidP="00A5463E">
      <w:pPr>
        <w:pStyle w:val="PL"/>
        <w:keepNext/>
        <w:keepLines/>
        <w:jc w:val="center"/>
        <w:rPr>
          <w:noProof w:val="0"/>
        </w:rPr>
      </w:pPr>
      <w:r w:rsidRPr="00A5463E">
        <w:rPr>
          <w:noProof w:val="0"/>
        </w:rPr>
        <w:t>+-+-+-+-+-+-+-+-+-+-+-+-+-+-+-+-+-+-+-+-+-+-+-+-+-+-+-+-+-+-+-+-+</w:t>
      </w:r>
    </w:p>
    <w:p w14:paraId="553B66B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2E16881" w14:textId="77777777" w:rsidR="00A5463E" w:rsidRPr="00A5463E" w:rsidRDefault="00A5463E" w:rsidP="00A5463E">
      <w:pPr>
        <w:pStyle w:val="PL"/>
        <w:jc w:val="center"/>
        <w:rPr>
          <w:color w:val="000000"/>
        </w:rPr>
      </w:pPr>
      <w:r w:rsidRPr="00A5463E">
        <w:rPr>
          <w:color w:val="000000"/>
        </w:rPr>
        <w:t>+-+-+-+-+-+-+-+-+-+-+-+-+-+-+-+-+-+-+-+-+-+-+-+-+-+-+-+-+-+-+-+-+</w:t>
      </w:r>
    </w:p>
    <w:p w14:paraId="7C7302C3" w14:textId="77777777" w:rsidR="00A5463E" w:rsidRPr="00A5463E" w:rsidRDefault="00A5463E" w:rsidP="00A5463E">
      <w:pPr>
        <w:pStyle w:val="PL"/>
        <w:jc w:val="center"/>
        <w:rPr>
          <w:color w:val="000000"/>
        </w:rPr>
      </w:pPr>
    </w:p>
    <w:bookmarkEnd w:id="1970"/>
    <w:p w14:paraId="633DF43D" w14:textId="77777777" w:rsidR="00A5463E" w:rsidRPr="00A5463E" w:rsidRDefault="00A5463E" w:rsidP="00A5463E">
      <w:r w:rsidRPr="00A5463E">
        <w:t>With the exception of the three first 32-bit words the order of the fields are irrelevant.</w:t>
      </w:r>
    </w:p>
    <w:p w14:paraId="5ACFBCAC" w14:textId="77777777" w:rsidR="00A5463E" w:rsidRPr="00A5463E" w:rsidRDefault="00A5463E" w:rsidP="00A5463E">
      <w:pPr>
        <w:rPr>
          <w:b/>
          <w:u w:val="single"/>
        </w:rPr>
      </w:pPr>
      <w:r w:rsidRPr="00A5463E">
        <w:rPr>
          <w:b/>
          <w:u w:val="single"/>
        </w:rPr>
        <w:t>Subtype:</w:t>
      </w:r>
    </w:p>
    <w:p w14:paraId="6E85FDA1" w14:textId="77777777" w:rsidR="00A5463E" w:rsidRPr="00A5463E" w:rsidRDefault="00A5463E" w:rsidP="00A5463E">
      <w:r w:rsidRPr="00A5463E">
        <w:t>The subtype is coded according to table </w:t>
      </w:r>
      <w:r w:rsidR="00037BD2">
        <w:t>9.2.2.1-</w:t>
      </w:r>
      <w:r w:rsidRPr="00A5463E">
        <w:t>2.</w:t>
      </w:r>
    </w:p>
    <w:p w14:paraId="255FFFF4" w14:textId="77777777" w:rsidR="00A5463E" w:rsidRPr="00A5463E" w:rsidRDefault="00A5463E" w:rsidP="00A5463E">
      <w:pPr>
        <w:rPr>
          <w:b/>
          <w:u w:val="single"/>
        </w:rPr>
      </w:pPr>
      <w:r w:rsidRPr="00A5463E">
        <w:rPr>
          <w:b/>
          <w:u w:val="single"/>
        </w:rPr>
        <w:t>Length:</w:t>
      </w:r>
    </w:p>
    <w:p w14:paraId="6EEAEDDB" w14:textId="77777777" w:rsidR="00A5463E" w:rsidRPr="00A5463E" w:rsidRDefault="00A5463E" w:rsidP="00A5463E">
      <w:r w:rsidRPr="00A5463E">
        <w:t>The length is coded as specified in to subclause 9.1.2.</w:t>
      </w:r>
    </w:p>
    <w:p w14:paraId="45B3EFEE" w14:textId="77777777" w:rsidR="00A5463E" w:rsidRPr="00A5463E" w:rsidRDefault="00A5463E" w:rsidP="00A5463E">
      <w:pPr>
        <w:rPr>
          <w:b/>
          <w:u w:val="single"/>
        </w:rPr>
      </w:pPr>
      <w:r w:rsidRPr="00A5463E">
        <w:rPr>
          <w:b/>
          <w:u w:val="single"/>
        </w:rPr>
        <w:t>SSRC:</w:t>
      </w:r>
    </w:p>
    <w:p w14:paraId="23086397" w14:textId="77777777" w:rsidR="00A5463E" w:rsidRPr="00A5463E" w:rsidRDefault="00A5463E" w:rsidP="00A5463E">
      <w:r w:rsidRPr="00A5463E">
        <w:t>The SSRC field carries the SSRC of the transmission participant requesting the reception of the media from another user.</w:t>
      </w:r>
    </w:p>
    <w:p w14:paraId="13E16170" w14:textId="77777777" w:rsidR="00A5463E" w:rsidRPr="00A5463E" w:rsidRDefault="00A5463E" w:rsidP="00A5463E">
      <w:r w:rsidRPr="00A5463E">
        <w:t>The content of the SSRC field is coded as specified in IETF RFC 3550 </w:t>
      </w:r>
      <w:r>
        <w:t>[3]</w:t>
      </w:r>
      <w:r w:rsidRPr="00A5463E">
        <w:t>.</w:t>
      </w:r>
    </w:p>
    <w:p w14:paraId="4863C766" w14:textId="77777777" w:rsidR="00A5463E" w:rsidRPr="00A5463E" w:rsidRDefault="00A5463E" w:rsidP="00CB1EBE">
      <w:pPr>
        <w:pStyle w:val="Heading3"/>
      </w:pPr>
      <w:bookmarkStart w:id="1971" w:name="_Toc20208942"/>
      <w:bookmarkStart w:id="1972" w:name="_Toc36045053"/>
      <w:bookmarkStart w:id="1973" w:name="_Toc45216539"/>
      <w:bookmarkStart w:id="1974" w:name="_Toc98710002"/>
      <w:r w:rsidRPr="00A5463E">
        <w:t>9.2.26</w:t>
      </w:r>
      <w:r w:rsidRPr="00A5463E">
        <w:tab/>
        <w:t>Media reception end request</w:t>
      </w:r>
      <w:bookmarkEnd w:id="1971"/>
      <w:bookmarkEnd w:id="1972"/>
      <w:bookmarkEnd w:id="1973"/>
      <w:bookmarkEnd w:id="1974"/>
    </w:p>
    <w:p w14:paraId="36E5795C"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1C6D8814" w14:textId="77777777" w:rsidR="00A5463E" w:rsidRPr="00A5463E" w:rsidRDefault="00A5463E" w:rsidP="00A5463E">
      <w:r w:rsidRPr="00A5463E">
        <w:t>Table 9.2.26.1-1 shows the content of the Media reception end request message.</w:t>
      </w:r>
    </w:p>
    <w:p w14:paraId="310A2FF3" w14:textId="77777777" w:rsidR="00A5463E" w:rsidRPr="00A5463E" w:rsidRDefault="00A5463E" w:rsidP="00A5463E">
      <w:pPr>
        <w:pStyle w:val="TH"/>
      </w:pPr>
      <w:r w:rsidRPr="00A5463E">
        <w:t>Table 9.2.26-1: Media reception end request message</w:t>
      </w:r>
    </w:p>
    <w:p w14:paraId="6EDE3818" w14:textId="77777777" w:rsidR="00A5463E" w:rsidRPr="00A5463E" w:rsidRDefault="00A5463E" w:rsidP="00A5463E">
      <w:pPr>
        <w:pStyle w:val="PL"/>
        <w:keepNext/>
        <w:keepLines/>
        <w:jc w:val="center"/>
        <w:rPr>
          <w:noProof w:val="0"/>
        </w:rPr>
      </w:pPr>
      <w:bookmarkStart w:id="1975" w:name="_MCCTEMPBM_CRPT22840098___4"/>
      <w:r w:rsidRPr="00A5463E">
        <w:rPr>
          <w:noProof w:val="0"/>
        </w:rPr>
        <w:t>0                   1                   2                   3</w:t>
      </w:r>
    </w:p>
    <w:p w14:paraId="5E1AE11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83ADAB2" w14:textId="77777777" w:rsidR="00A5463E" w:rsidRPr="00A5463E" w:rsidRDefault="00A5463E" w:rsidP="00A5463E">
      <w:pPr>
        <w:pStyle w:val="PL"/>
        <w:keepNext/>
        <w:keepLines/>
        <w:jc w:val="center"/>
        <w:rPr>
          <w:noProof w:val="0"/>
        </w:rPr>
      </w:pPr>
      <w:r w:rsidRPr="00A5463E">
        <w:rPr>
          <w:noProof w:val="0"/>
        </w:rPr>
        <w:t>+-+-+-+-+-+-+-+-+-+-+-+-+-+-+-+-+-+-+-+-+-+-+-+-+-+-+-+-+-+-+-+-+</w:t>
      </w:r>
    </w:p>
    <w:p w14:paraId="14E4AB3E" w14:textId="77777777" w:rsidR="00A5463E" w:rsidRPr="00A5463E" w:rsidRDefault="00A5463E" w:rsidP="00A5463E">
      <w:pPr>
        <w:pStyle w:val="PL"/>
        <w:keepNext/>
        <w:keepLines/>
        <w:jc w:val="center"/>
        <w:rPr>
          <w:noProof w:val="0"/>
        </w:rPr>
      </w:pPr>
      <w:r w:rsidRPr="00A5463E">
        <w:rPr>
          <w:noProof w:val="0"/>
        </w:rPr>
        <w:t>|V=2|P| Subtype |   PT=APP=204  |            length             |</w:t>
      </w:r>
    </w:p>
    <w:p w14:paraId="238A356E" w14:textId="77777777" w:rsidR="00A5463E" w:rsidRPr="00A5463E" w:rsidRDefault="00A5463E" w:rsidP="00A5463E">
      <w:pPr>
        <w:pStyle w:val="PL"/>
        <w:keepNext/>
        <w:keepLines/>
        <w:jc w:val="center"/>
        <w:rPr>
          <w:noProof w:val="0"/>
        </w:rPr>
      </w:pPr>
      <w:r w:rsidRPr="00A5463E">
        <w:rPr>
          <w:noProof w:val="0"/>
        </w:rPr>
        <w:t>+-+-+-+-+-+-+-+-+-+-+-+-+-+-+-+-+-+-+-+-+-+-+-+-+-+-+-+-+-+-+-+-+</w:t>
      </w:r>
    </w:p>
    <w:p w14:paraId="08307084"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5592A3B" w14:textId="77777777" w:rsidR="00A5463E" w:rsidRPr="00A5463E" w:rsidRDefault="00A5463E" w:rsidP="00A5463E">
      <w:pPr>
        <w:pStyle w:val="PL"/>
        <w:keepNext/>
        <w:keepLines/>
        <w:jc w:val="center"/>
        <w:rPr>
          <w:noProof w:val="0"/>
        </w:rPr>
      </w:pPr>
      <w:r w:rsidRPr="00A5463E">
        <w:rPr>
          <w:noProof w:val="0"/>
        </w:rPr>
        <w:t>+-+-+-+-+-+-+-+-+-+-+-+-+-+-+-+-+-+-+-+-+-+-+-+-+-+-+-+-+-+-+-+-+</w:t>
      </w:r>
    </w:p>
    <w:p w14:paraId="08B5EEB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6933DFE" w14:textId="77777777" w:rsidR="00C0770C" w:rsidRPr="00A5463E" w:rsidRDefault="00C0770C" w:rsidP="00C0770C">
      <w:pPr>
        <w:pStyle w:val="PL"/>
        <w:jc w:val="center"/>
        <w:rPr>
          <w:color w:val="000000"/>
        </w:rPr>
      </w:pPr>
      <w:r w:rsidRPr="00A5463E">
        <w:rPr>
          <w:color w:val="000000"/>
        </w:rPr>
        <w:t>+-+-+-+-+-+-+-+-+-+-+-+-+-+-+-+-+-+-+-+-+-+-+-+-+-+-+-+-+-+-+-+-+</w:t>
      </w:r>
    </w:p>
    <w:p w14:paraId="19BE0182"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294C8F9A" w14:textId="77777777" w:rsidR="00062123" w:rsidRPr="00A5463E" w:rsidRDefault="00062123" w:rsidP="00062123">
      <w:pPr>
        <w:pStyle w:val="PL"/>
        <w:jc w:val="center"/>
        <w:rPr>
          <w:color w:val="000000"/>
        </w:rPr>
      </w:pPr>
      <w:r w:rsidRPr="00A5463E">
        <w:rPr>
          <w:color w:val="000000"/>
        </w:rPr>
        <w:t>+-+-+-+-+-+-+-+-+-+-+-+-+-+-+-+-+-+-+-+-+-+-+-+-+-+-+-+-+-+-+-+-+</w:t>
      </w:r>
    </w:p>
    <w:p w14:paraId="792DC356"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6BABA384" w14:textId="77777777" w:rsidR="00A5463E" w:rsidRPr="00A5463E" w:rsidRDefault="00A5463E" w:rsidP="00A5463E">
      <w:pPr>
        <w:pStyle w:val="PL"/>
        <w:keepNext/>
        <w:keepLines/>
        <w:jc w:val="center"/>
        <w:rPr>
          <w:noProof w:val="0"/>
        </w:rPr>
      </w:pPr>
      <w:r w:rsidRPr="00A5463E">
        <w:rPr>
          <w:noProof w:val="0"/>
        </w:rPr>
        <w:lastRenderedPageBreak/>
        <w:t>+-+-+-+-+-+-+-+-+-+-+-+-+-+-+-+-+-+-+-+-+-+-+-+-+-+-+-+-+-+-+-+-+</w:t>
      </w:r>
    </w:p>
    <w:bookmarkEnd w:id="1975"/>
    <w:p w14:paraId="32ACE0BC" w14:textId="77777777" w:rsidR="00A5463E" w:rsidRPr="00A5463E" w:rsidRDefault="00A5463E" w:rsidP="00A5463E"/>
    <w:p w14:paraId="2D3667C9" w14:textId="77777777" w:rsidR="00A5463E" w:rsidRPr="00A5463E" w:rsidRDefault="00A5463E" w:rsidP="00A5463E">
      <w:r w:rsidRPr="00A5463E">
        <w:t>With the exception of the three first 32-bit words the order of the fields are irrelevant.</w:t>
      </w:r>
    </w:p>
    <w:p w14:paraId="1B385B8B" w14:textId="77777777" w:rsidR="00A5463E" w:rsidRPr="00A5463E" w:rsidRDefault="00A5463E" w:rsidP="00A5463E">
      <w:pPr>
        <w:rPr>
          <w:b/>
          <w:u w:val="single"/>
        </w:rPr>
      </w:pPr>
      <w:r w:rsidRPr="00A5463E">
        <w:rPr>
          <w:b/>
          <w:u w:val="single"/>
        </w:rPr>
        <w:t>Subtype:</w:t>
      </w:r>
    </w:p>
    <w:p w14:paraId="5C1CAEF3" w14:textId="77777777" w:rsidR="00A5463E" w:rsidRPr="00A5463E" w:rsidRDefault="00A5463E" w:rsidP="00A5463E">
      <w:r w:rsidRPr="00A5463E">
        <w:t>The subtype is coded according to table </w:t>
      </w:r>
      <w:r w:rsidR="00037BD2">
        <w:t>9.2.2.1-</w:t>
      </w:r>
      <w:r w:rsidRPr="00A5463E">
        <w:t>3.</w:t>
      </w:r>
    </w:p>
    <w:p w14:paraId="537076BE" w14:textId="77777777" w:rsidR="00A5463E" w:rsidRPr="00A5463E" w:rsidRDefault="00C0770C" w:rsidP="00A5463E">
      <w:r w:rsidRPr="001C2199">
        <w:rPr>
          <w:b/>
          <w:u w:val="single"/>
        </w:rPr>
        <w:t>Length</w:t>
      </w:r>
      <w:r w:rsidR="00A5463E" w:rsidRPr="00A5463E">
        <w:t>:</w:t>
      </w:r>
    </w:p>
    <w:p w14:paraId="1C884864" w14:textId="77777777" w:rsidR="00A5463E" w:rsidRPr="00A5463E" w:rsidRDefault="00A5463E" w:rsidP="00A5463E">
      <w:r w:rsidRPr="00A5463E">
        <w:t>The length is coded as specified in to subclause 9.1.2.</w:t>
      </w:r>
    </w:p>
    <w:p w14:paraId="334DF75A" w14:textId="77777777" w:rsidR="00A5463E" w:rsidRPr="00A5463E" w:rsidRDefault="00A5463E" w:rsidP="00A5463E">
      <w:pPr>
        <w:rPr>
          <w:b/>
          <w:u w:val="single"/>
        </w:rPr>
      </w:pPr>
      <w:r w:rsidRPr="00A5463E">
        <w:rPr>
          <w:b/>
          <w:u w:val="single"/>
        </w:rPr>
        <w:t>SSRC:</w:t>
      </w:r>
    </w:p>
    <w:p w14:paraId="5116F510"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8C43795" w14:textId="77777777" w:rsidR="00C0770C" w:rsidRDefault="00A5463E" w:rsidP="00C0770C">
      <w:r w:rsidRPr="00A5463E">
        <w:t>The content of the SSRC field is coded as specified in IETF RFC 3550 </w:t>
      </w:r>
      <w:r>
        <w:t>[3]</w:t>
      </w:r>
      <w:r w:rsidRPr="00A5463E">
        <w:t>.</w:t>
      </w:r>
    </w:p>
    <w:p w14:paraId="1A9547FE" w14:textId="77777777" w:rsidR="00C0770C" w:rsidRPr="00A5463E" w:rsidRDefault="00C0770C" w:rsidP="00C0770C">
      <w:pPr>
        <w:rPr>
          <w:b/>
          <w:color w:val="000000"/>
          <w:u w:val="single"/>
        </w:rPr>
      </w:pPr>
      <w:bookmarkStart w:id="1976" w:name="_MCCTEMPBM_CRPT22840099___5"/>
      <w:r>
        <w:rPr>
          <w:b/>
          <w:color w:val="000000"/>
          <w:u w:val="single"/>
        </w:rPr>
        <w:t>SSRC of transmitter</w:t>
      </w:r>
      <w:r w:rsidRPr="00A5463E">
        <w:rPr>
          <w:b/>
          <w:color w:val="000000"/>
          <w:u w:val="single"/>
        </w:rPr>
        <w:t>:</w:t>
      </w:r>
    </w:p>
    <w:bookmarkEnd w:id="1976"/>
    <w:p w14:paraId="6BF78E4C" w14:textId="77777777" w:rsidR="00C0770C" w:rsidRDefault="00C0770C" w:rsidP="00C0770C">
      <w:r w:rsidRPr="00A5463E">
        <w:t xml:space="preserve">The </w:t>
      </w:r>
      <w:r>
        <w:t>SSRC of transmitter field carries the SSRC of the user transmitting the media.</w:t>
      </w:r>
    </w:p>
    <w:p w14:paraId="131AEE33"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B30E64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DFF2422" w14:textId="77777777" w:rsidR="00A5463E" w:rsidRPr="00A5463E" w:rsidRDefault="00062123" w:rsidP="00062123">
      <w:r w:rsidRPr="00A5463E">
        <w:t>The Transmission Indicator field is coded as described in subclause 9.2.3.11.</w:t>
      </w:r>
    </w:p>
    <w:p w14:paraId="701A0D3B" w14:textId="77777777" w:rsidR="00A5463E" w:rsidRPr="00A5463E" w:rsidRDefault="00A5463E" w:rsidP="00CB1EBE">
      <w:pPr>
        <w:pStyle w:val="Heading3"/>
      </w:pPr>
      <w:bookmarkStart w:id="1977" w:name="_Toc20208943"/>
      <w:bookmarkStart w:id="1978" w:name="_Toc36045054"/>
      <w:bookmarkStart w:id="1979" w:name="_Toc45216540"/>
      <w:bookmarkStart w:id="1980" w:name="_Toc98710003"/>
      <w:r w:rsidRPr="00A5463E">
        <w:t>9.2.27</w:t>
      </w:r>
      <w:r w:rsidRPr="00A5463E">
        <w:tab/>
        <w:t>Media reception end response</w:t>
      </w:r>
      <w:bookmarkEnd w:id="1977"/>
      <w:bookmarkEnd w:id="1978"/>
      <w:bookmarkEnd w:id="1979"/>
      <w:bookmarkEnd w:id="1980"/>
    </w:p>
    <w:p w14:paraId="327A8B64"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2425804" w14:textId="77777777" w:rsidR="00A5463E" w:rsidRPr="00A5463E" w:rsidRDefault="00A5463E" w:rsidP="00A5463E">
      <w:r w:rsidRPr="00A5463E">
        <w:t>Table 9.2.27-1 shows the content of the Media reception end response message.</w:t>
      </w:r>
    </w:p>
    <w:p w14:paraId="66375F60" w14:textId="77777777" w:rsidR="00A5463E" w:rsidRPr="00A5463E" w:rsidRDefault="00A5463E" w:rsidP="00A5463E">
      <w:pPr>
        <w:pStyle w:val="TH"/>
      </w:pPr>
      <w:r w:rsidRPr="00A5463E">
        <w:t>Table 9.2.27-1: Media reception end response message</w:t>
      </w:r>
    </w:p>
    <w:p w14:paraId="7552E27A" w14:textId="77777777" w:rsidR="00A5463E" w:rsidRPr="00A5463E" w:rsidRDefault="00A5463E" w:rsidP="00A5463E">
      <w:pPr>
        <w:pStyle w:val="PL"/>
        <w:keepNext/>
        <w:keepLines/>
        <w:jc w:val="center"/>
        <w:rPr>
          <w:noProof w:val="0"/>
        </w:rPr>
      </w:pPr>
      <w:bookmarkStart w:id="1981" w:name="_MCCTEMPBM_CRPT22840100___4"/>
      <w:r w:rsidRPr="00A5463E">
        <w:rPr>
          <w:noProof w:val="0"/>
        </w:rPr>
        <w:t>0                   1                   2                   3</w:t>
      </w:r>
    </w:p>
    <w:p w14:paraId="07C765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801BFB" w14:textId="77777777" w:rsidR="00A5463E" w:rsidRPr="00A5463E" w:rsidRDefault="00A5463E" w:rsidP="00A5463E">
      <w:pPr>
        <w:pStyle w:val="PL"/>
        <w:keepNext/>
        <w:keepLines/>
        <w:jc w:val="center"/>
        <w:rPr>
          <w:noProof w:val="0"/>
        </w:rPr>
      </w:pPr>
      <w:r w:rsidRPr="00A5463E">
        <w:rPr>
          <w:noProof w:val="0"/>
        </w:rPr>
        <w:t>+-+-+-+-+-+-+-+-+-+-+-+-+-+-+-+-+-+-+-+-+-+-+-+-+-+-+-+-+-+-+-+-+</w:t>
      </w:r>
    </w:p>
    <w:p w14:paraId="58BE1000" w14:textId="77777777" w:rsidR="00A5463E" w:rsidRPr="00A5463E" w:rsidRDefault="00A5463E" w:rsidP="00A5463E">
      <w:pPr>
        <w:pStyle w:val="PL"/>
        <w:keepNext/>
        <w:keepLines/>
        <w:jc w:val="center"/>
        <w:rPr>
          <w:noProof w:val="0"/>
        </w:rPr>
      </w:pPr>
      <w:r w:rsidRPr="00A5463E">
        <w:rPr>
          <w:noProof w:val="0"/>
        </w:rPr>
        <w:t>|V=2|P| Subtype |   PT=APP=204  |            length             |</w:t>
      </w:r>
    </w:p>
    <w:p w14:paraId="0E78A319" w14:textId="77777777" w:rsidR="00A5463E" w:rsidRPr="00A5463E" w:rsidRDefault="00A5463E" w:rsidP="00A5463E">
      <w:pPr>
        <w:pStyle w:val="PL"/>
        <w:keepNext/>
        <w:keepLines/>
        <w:jc w:val="center"/>
        <w:rPr>
          <w:noProof w:val="0"/>
        </w:rPr>
      </w:pPr>
      <w:r w:rsidRPr="00A5463E">
        <w:rPr>
          <w:noProof w:val="0"/>
        </w:rPr>
        <w:t>+-+-+-+-+-+-+-+-+-+-+-+-+-+-+-+-+-+-+-+-+-+-+-+-+-+-+-+-+-+-+-+-+</w:t>
      </w:r>
    </w:p>
    <w:p w14:paraId="4515BA6B"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D9D6785" w14:textId="77777777" w:rsidR="00A5463E" w:rsidRPr="00A5463E" w:rsidRDefault="00A5463E" w:rsidP="00A5463E">
      <w:pPr>
        <w:pStyle w:val="PL"/>
        <w:keepNext/>
        <w:keepLines/>
        <w:jc w:val="center"/>
        <w:rPr>
          <w:noProof w:val="0"/>
        </w:rPr>
      </w:pPr>
      <w:r w:rsidRPr="00A5463E">
        <w:rPr>
          <w:noProof w:val="0"/>
        </w:rPr>
        <w:t>+-+-+-+-+-+-+-+-+-+-+-+-+-+-+-+-+-+-+-+-+-+-+-+-+-+-+-+-+-+-+-+-+</w:t>
      </w:r>
    </w:p>
    <w:p w14:paraId="4A99528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700C12A" w14:textId="77777777" w:rsidR="00C0770C" w:rsidRPr="00A5463E" w:rsidRDefault="00C0770C" w:rsidP="00C0770C">
      <w:pPr>
        <w:pStyle w:val="PL"/>
        <w:jc w:val="center"/>
        <w:rPr>
          <w:color w:val="000000"/>
        </w:rPr>
      </w:pPr>
      <w:r w:rsidRPr="00A5463E">
        <w:rPr>
          <w:color w:val="000000"/>
        </w:rPr>
        <w:t>+-+-+-+-+-+-+-+-+-+-+-+-+-+-+-+-+-+-+-+-+-+-+-+-+-+-+-+-+-+-+-+-+</w:t>
      </w:r>
    </w:p>
    <w:p w14:paraId="72FF4F35"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478E9446" w14:textId="77777777" w:rsidR="00A5463E" w:rsidRPr="00A5463E" w:rsidRDefault="00A5463E" w:rsidP="00A5463E">
      <w:pPr>
        <w:pStyle w:val="PL"/>
        <w:keepNext/>
        <w:keepLines/>
        <w:jc w:val="center"/>
        <w:rPr>
          <w:noProof w:val="0"/>
        </w:rPr>
      </w:pPr>
      <w:r w:rsidRPr="00A5463E">
        <w:rPr>
          <w:noProof w:val="0"/>
        </w:rPr>
        <w:t>+-+-+-+-+-+-+-+-+-+-+-+-+-+-+-+-+-+-+-+-+-+-+-+-+-+-+-+-+-+-+-+-+</w:t>
      </w:r>
    </w:p>
    <w:bookmarkEnd w:id="1981"/>
    <w:p w14:paraId="43DB0A2F" w14:textId="77777777" w:rsidR="00A5463E" w:rsidRPr="00A5463E" w:rsidRDefault="00A5463E" w:rsidP="00A5463E"/>
    <w:p w14:paraId="45229539" w14:textId="77777777" w:rsidR="00A5463E" w:rsidRPr="00A5463E" w:rsidRDefault="00A5463E" w:rsidP="00A5463E">
      <w:r w:rsidRPr="00A5463E">
        <w:t>With the exception of the three first 32-bit words the order of the fields are irrelevant.</w:t>
      </w:r>
    </w:p>
    <w:p w14:paraId="5AC397FA" w14:textId="77777777" w:rsidR="00A5463E" w:rsidRPr="00A5463E" w:rsidRDefault="00A5463E" w:rsidP="00A5463E">
      <w:pPr>
        <w:rPr>
          <w:b/>
          <w:u w:val="single"/>
        </w:rPr>
      </w:pPr>
      <w:r w:rsidRPr="00A5463E">
        <w:rPr>
          <w:b/>
          <w:u w:val="single"/>
        </w:rPr>
        <w:t>Subtype:</w:t>
      </w:r>
    </w:p>
    <w:p w14:paraId="1CAA3DB8" w14:textId="77777777" w:rsidR="00A5463E" w:rsidRPr="00A5463E" w:rsidRDefault="00A5463E" w:rsidP="00A5463E">
      <w:r w:rsidRPr="00A5463E">
        <w:t>The subtype is coded according to table </w:t>
      </w:r>
      <w:r w:rsidR="00037BD2">
        <w:t>9.2.2.1-</w:t>
      </w:r>
      <w:r w:rsidRPr="00A5463E">
        <w:t>3.</w:t>
      </w:r>
    </w:p>
    <w:p w14:paraId="4A0E84E6" w14:textId="77777777" w:rsidR="00A5463E" w:rsidRPr="00A5463E" w:rsidRDefault="00C0770C" w:rsidP="00A5463E">
      <w:r w:rsidRPr="0057248A">
        <w:rPr>
          <w:b/>
          <w:u w:val="single"/>
        </w:rPr>
        <w:t>Length</w:t>
      </w:r>
      <w:r w:rsidR="00A5463E" w:rsidRPr="00A5463E">
        <w:t>:</w:t>
      </w:r>
    </w:p>
    <w:p w14:paraId="2A0D4937" w14:textId="77777777" w:rsidR="00A5463E" w:rsidRPr="00A5463E" w:rsidRDefault="00A5463E" w:rsidP="00A5463E">
      <w:r w:rsidRPr="00A5463E">
        <w:t>The length is coded as specified in to subclause 9.1.2.</w:t>
      </w:r>
    </w:p>
    <w:p w14:paraId="5ABE9EC4" w14:textId="77777777" w:rsidR="00A5463E" w:rsidRPr="00A5463E" w:rsidRDefault="00A5463E" w:rsidP="00A5463E">
      <w:pPr>
        <w:rPr>
          <w:b/>
          <w:u w:val="single"/>
        </w:rPr>
      </w:pPr>
      <w:r w:rsidRPr="00A5463E">
        <w:rPr>
          <w:b/>
          <w:u w:val="single"/>
        </w:rPr>
        <w:t>SSRC:</w:t>
      </w:r>
    </w:p>
    <w:p w14:paraId="5DDDB299"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1D1978EB" w14:textId="77777777" w:rsidR="00C0770C" w:rsidRDefault="00A5463E" w:rsidP="00C0770C">
      <w:r w:rsidRPr="00A5463E">
        <w:t>The content of the SSRC field is coded as specified in IETF RFC 3550 </w:t>
      </w:r>
      <w:r>
        <w:t>[3]</w:t>
      </w:r>
      <w:r w:rsidRPr="00A5463E">
        <w:t>.</w:t>
      </w:r>
    </w:p>
    <w:p w14:paraId="754080F8" w14:textId="77777777" w:rsidR="00C0770C" w:rsidRPr="00A5463E" w:rsidRDefault="00C0770C" w:rsidP="00C0770C">
      <w:pPr>
        <w:rPr>
          <w:b/>
          <w:color w:val="000000"/>
          <w:u w:val="single"/>
        </w:rPr>
      </w:pPr>
      <w:bookmarkStart w:id="1982" w:name="_MCCTEMPBM_CRPT22840101___5"/>
      <w:r>
        <w:rPr>
          <w:b/>
          <w:color w:val="000000"/>
          <w:u w:val="single"/>
        </w:rPr>
        <w:t>SSRC of transmitter</w:t>
      </w:r>
      <w:r w:rsidRPr="00A5463E">
        <w:rPr>
          <w:b/>
          <w:color w:val="000000"/>
          <w:u w:val="single"/>
        </w:rPr>
        <w:t>:</w:t>
      </w:r>
    </w:p>
    <w:bookmarkEnd w:id="1982"/>
    <w:p w14:paraId="46A0B3BD" w14:textId="77777777" w:rsidR="00C0770C" w:rsidRDefault="00C0770C" w:rsidP="00C0770C">
      <w:r w:rsidRPr="00A5463E">
        <w:lastRenderedPageBreak/>
        <w:t xml:space="preserve">The </w:t>
      </w:r>
      <w:r>
        <w:t>SSRC of transmitter field carries the SSRC of the user transmitting the media.</w:t>
      </w:r>
    </w:p>
    <w:p w14:paraId="1E1C2710"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9135CA4" w14:textId="77777777" w:rsidR="00A5463E" w:rsidRPr="00A5463E" w:rsidRDefault="00A5463E" w:rsidP="00CB1EBE">
      <w:pPr>
        <w:pStyle w:val="Heading3"/>
      </w:pPr>
      <w:bookmarkStart w:id="1983" w:name="_Toc20208944"/>
      <w:bookmarkStart w:id="1984" w:name="_Toc36045055"/>
      <w:bookmarkStart w:id="1985" w:name="_Toc45216541"/>
      <w:bookmarkStart w:id="1986" w:name="_Toc98710004"/>
      <w:r w:rsidRPr="00A5463E">
        <w:t>9.2.28</w:t>
      </w:r>
      <w:r w:rsidRPr="00A5463E">
        <w:tab/>
        <w:t>Media reception override notification</w:t>
      </w:r>
      <w:bookmarkEnd w:id="1983"/>
      <w:bookmarkEnd w:id="1984"/>
      <w:bookmarkEnd w:id="1985"/>
      <w:bookmarkEnd w:id="1986"/>
    </w:p>
    <w:p w14:paraId="36D5D286" w14:textId="77777777" w:rsidR="00A5463E" w:rsidRPr="00A5463E" w:rsidRDefault="00A5463E" w:rsidP="00A5463E">
      <w:r w:rsidRPr="00A5463E">
        <w:t>The Media reception override notification message is sent from the transmission control server to the transmission control participant.</w:t>
      </w:r>
    </w:p>
    <w:p w14:paraId="43FA3B71" w14:textId="77777777" w:rsidR="00A5463E" w:rsidRPr="00A5463E" w:rsidRDefault="00A5463E" w:rsidP="00A5463E">
      <w:r w:rsidRPr="00A5463E">
        <w:t>Table 9.2.28-1 shows the content of the Media reception override notification message.</w:t>
      </w:r>
    </w:p>
    <w:p w14:paraId="71C732F1" w14:textId="77777777" w:rsidR="00A5463E" w:rsidRPr="00A5463E" w:rsidRDefault="00A5463E" w:rsidP="00A5463E">
      <w:pPr>
        <w:pStyle w:val="TH"/>
      </w:pPr>
      <w:r w:rsidRPr="00A5463E">
        <w:t>Table 9.2.28-1: Media reception override notification message</w:t>
      </w:r>
    </w:p>
    <w:p w14:paraId="01FA400A" w14:textId="77777777" w:rsidR="00A5463E" w:rsidRPr="00A5463E" w:rsidRDefault="00A5463E" w:rsidP="00A5463E">
      <w:pPr>
        <w:pStyle w:val="PL"/>
        <w:keepNext/>
        <w:keepLines/>
        <w:jc w:val="center"/>
        <w:rPr>
          <w:noProof w:val="0"/>
        </w:rPr>
      </w:pPr>
      <w:bookmarkStart w:id="1987" w:name="_MCCTEMPBM_CRPT22840102___4"/>
      <w:r w:rsidRPr="00A5463E">
        <w:rPr>
          <w:noProof w:val="0"/>
        </w:rPr>
        <w:t>0                   1                   2                   3</w:t>
      </w:r>
    </w:p>
    <w:p w14:paraId="7877761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FAC5AD" w14:textId="77777777" w:rsidR="00A5463E" w:rsidRPr="00A5463E" w:rsidRDefault="00A5463E" w:rsidP="00A5463E">
      <w:pPr>
        <w:pStyle w:val="PL"/>
        <w:keepNext/>
        <w:keepLines/>
        <w:jc w:val="center"/>
        <w:rPr>
          <w:noProof w:val="0"/>
        </w:rPr>
      </w:pPr>
      <w:r w:rsidRPr="00A5463E">
        <w:rPr>
          <w:noProof w:val="0"/>
        </w:rPr>
        <w:t>+-+-+-+-+-+-+-+-+-+-+-+-+-+-+-+-+-+-+-+-+-+-+-+-+-+-+-+-+-+-+-+-+</w:t>
      </w:r>
    </w:p>
    <w:p w14:paraId="447E3C90" w14:textId="77777777" w:rsidR="00A5463E" w:rsidRPr="00A5463E" w:rsidRDefault="00A5463E" w:rsidP="00A5463E">
      <w:pPr>
        <w:pStyle w:val="PL"/>
        <w:keepNext/>
        <w:keepLines/>
        <w:jc w:val="center"/>
        <w:rPr>
          <w:noProof w:val="0"/>
        </w:rPr>
      </w:pPr>
      <w:r w:rsidRPr="00A5463E">
        <w:rPr>
          <w:noProof w:val="0"/>
        </w:rPr>
        <w:t>|V=2|P| Subtype |   PT=APP=204  |          length               |</w:t>
      </w:r>
    </w:p>
    <w:p w14:paraId="39E63B6D" w14:textId="77777777" w:rsidR="00A5463E" w:rsidRPr="00A5463E" w:rsidRDefault="00A5463E" w:rsidP="00A5463E">
      <w:pPr>
        <w:pStyle w:val="PL"/>
        <w:keepNext/>
        <w:keepLines/>
        <w:jc w:val="center"/>
        <w:rPr>
          <w:noProof w:val="0"/>
        </w:rPr>
      </w:pPr>
      <w:r w:rsidRPr="00A5463E">
        <w:rPr>
          <w:noProof w:val="0"/>
        </w:rPr>
        <w:t>+-+-+-+-+-+-+-+-+-+-+-+-+-+-+-+-+-+-+-+-+-+-+-+-+-+-+-+-+-+-+-+-+</w:t>
      </w:r>
    </w:p>
    <w:p w14:paraId="508299A4"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D4D08A3" w14:textId="77777777" w:rsidR="00A5463E" w:rsidRPr="00A5463E" w:rsidRDefault="00A5463E" w:rsidP="00A5463E">
      <w:pPr>
        <w:pStyle w:val="PL"/>
        <w:keepNext/>
        <w:keepLines/>
        <w:jc w:val="center"/>
        <w:rPr>
          <w:noProof w:val="0"/>
        </w:rPr>
      </w:pPr>
      <w:r w:rsidRPr="00A5463E">
        <w:rPr>
          <w:noProof w:val="0"/>
        </w:rPr>
        <w:t>+-+-+-+-+-+-+-+-+-+-+-+-+-+-+-+-+-+-+-+-+-+-+-+-+-+-+-+-+-+-+-+-+</w:t>
      </w:r>
    </w:p>
    <w:p w14:paraId="4F5129C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7BDC6CF" w14:textId="77777777" w:rsidR="00A5463E" w:rsidRPr="00A5463E" w:rsidRDefault="00A5463E" w:rsidP="00A5463E">
      <w:pPr>
        <w:pStyle w:val="PL"/>
        <w:keepNext/>
        <w:keepLines/>
        <w:jc w:val="center"/>
        <w:rPr>
          <w:noProof w:val="0"/>
        </w:rPr>
      </w:pPr>
      <w:r w:rsidRPr="00A5463E">
        <w:rPr>
          <w:noProof w:val="0"/>
        </w:rPr>
        <w:t>+-+-+-+-+-+-+-+-+-+-+-+-+-+-+-+-+-+-+-+-+-+-+-+-+-+-+-+-+-+-+-+-+</w:t>
      </w:r>
    </w:p>
    <w:p w14:paraId="4680E085" w14:textId="77777777" w:rsidR="00A5463E" w:rsidRPr="00A5463E" w:rsidRDefault="00A5463E" w:rsidP="00A5463E">
      <w:pPr>
        <w:pStyle w:val="PL"/>
        <w:keepNext/>
        <w:keepLines/>
        <w:jc w:val="center"/>
        <w:rPr>
          <w:noProof w:val="0"/>
        </w:rPr>
      </w:pPr>
      <w:r w:rsidRPr="00A5463E">
        <w:rPr>
          <w:noProof w:val="0"/>
        </w:rPr>
        <w:t>:                        User ID field                          :</w:t>
      </w:r>
    </w:p>
    <w:p w14:paraId="593228C1" w14:textId="77777777" w:rsidR="001749DA" w:rsidRDefault="00A5463E" w:rsidP="001749DA">
      <w:pPr>
        <w:pStyle w:val="PL"/>
        <w:keepNext/>
        <w:keepLines/>
        <w:jc w:val="center"/>
        <w:rPr>
          <w:noProof w:val="0"/>
        </w:rPr>
      </w:pPr>
      <w:r w:rsidRPr="00A5463E">
        <w:rPr>
          <w:noProof w:val="0"/>
        </w:rPr>
        <w:t>+-+-+-+-+-+-+-+-+-+-+-+-+-+-+-+-+-+-+-+-+-+-+-+-+-+-+-+-+-+-+-+-+</w:t>
      </w:r>
    </w:p>
    <w:p w14:paraId="7452572A"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5E6EB69" w14:textId="77777777" w:rsidR="00A5463E" w:rsidRPr="00A5463E" w:rsidRDefault="001749DA" w:rsidP="001749DA">
      <w:pPr>
        <w:pStyle w:val="PL"/>
        <w:keepNext/>
        <w:keepLines/>
        <w:jc w:val="center"/>
        <w:rPr>
          <w:noProof w:val="0"/>
        </w:rPr>
      </w:pPr>
      <w:r w:rsidRPr="00A5463E">
        <w:rPr>
          <w:noProof w:val="0"/>
        </w:rPr>
        <w:t>+-+-+-+-+-+-+-+-+-+-+-+-+-+-+-+-+-+-+-+-+-+-+-+-+-+-+-+-+-+-+-+-+</w:t>
      </w:r>
    </w:p>
    <w:p w14:paraId="56E1C614" w14:textId="77777777" w:rsidR="00A5463E" w:rsidRPr="00A5463E" w:rsidRDefault="00A5463E" w:rsidP="00A5463E">
      <w:pPr>
        <w:pStyle w:val="PL"/>
        <w:keepNext/>
        <w:keepLines/>
        <w:jc w:val="center"/>
        <w:rPr>
          <w:noProof w:val="0"/>
        </w:rPr>
      </w:pPr>
      <w:r w:rsidRPr="00A5463E">
        <w:rPr>
          <w:noProof w:val="0"/>
        </w:rPr>
        <w:t>:                     Overriding ID field                       :</w:t>
      </w:r>
    </w:p>
    <w:p w14:paraId="2E78CA2E" w14:textId="77777777" w:rsidR="00A5463E" w:rsidRPr="00A5463E" w:rsidRDefault="00A5463E" w:rsidP="00A5463E">
      <w:pPr>
        <w:pStyle w:val="PL"/>
        <w:keepNext/>
        <w:keepLines/>
        <w:jc w:val="center"/>
        <w:rPr>
          <w:color w:val="000000"/>
        </w:rPr>
      </w:pPr>
      <w:r w:rsidRPr="00A5463E">
        <w:rPr>
          <w:color w:val="000000"/>
        </w:rPr>
        <w:t>+-+-+-+-+-+-+-+-+-+-+-+-+-+-+-+-+-+-+-+-+-+-+-+-+-+-+-+-+-+-+-+-+</w:t>
      </w:r>
    </w:p>
    <w:p w14:paraId="6AF1032D" w14:textId="77777777" w:rsidR="00A5463E" w:rsidRPr="00A5463E" w:rsidRDefault="00A5463E" w:rsidP="00A5463E">
      <w:pPr>
        <w:pStyle w:val="PL"/>
        <w:keepNext/>
        <w:keepLines/>
        <w:jc w:val="center"/>
        <w:rPr>
          <w:noProof w:val="0"/>
        </w:rPr>
      </w:pPr>
      <w:r w:rsidRPr="00A5463E">
        <w:rPr>
          <w:noProof w:val="0"/>
        </w:rPr>
        <w:t>:                    Overridden ID field                         :</w:t>
      </w:r>
    </w:p>
    <w:p w14:paraId="3B13C597" w14:textId="77777777" w:rsidR="00A5463E" w:rsidRPr="00A5463E" w:rsidRDefault="00A5463E" w:rsidP="00A5463E">
      <w:pPr>
        <w:pStyle w:val="PL"/>
        <w:jc w:val="center"/>
        <w:rPr>
          <w:color w:val="000000"/>
        </w:rPr>
      </w:pPr>
      <w:r w:rsidRPr="00A5463E">
        <w:rPr>
          <w:color w:val="000000"/>
        </w:rPr>
        <w:t>+-+-+-+-+-+-+-+-+-+-+-+-+-+-+-+-+-+-+-+-+-+-+-+-+-+-+-+-+-+-+-+-+</w:t>
      </w:r>
    </w:p>
    <w:p w14:paraId="00900F98" w14:textId="77777777" w:rsidR="00A5463E" w:rsidRPr="00A5463E" w:rsidRDefault="00A5463E" w:rsidP="00A5463E">
      <w:pPr>
        <w:pStyle w:val="PL"/>
        <w:jc w:val="center"/>
        <w:rPr>
          <w:color w:val="000000"/>
        </w:rPr>
      </w:pPr>
    </w:p>
    <w:bookmarkEnd w:id="1987"/>
    <w:p w14:paraId="31B2F69D" w14:textId="77777777" w:rsidR="00A5463E" w:rsidRPr="00A5463E" w:rsidRDefault="00A5463E" w:rsidP="00A5463E">
      <w:r w:rsidRPr="00A5463E">
        <w:t>With the exception of the three first 32-bit words the order of the fields are irrelevant.</w:t>
      </w:r>
    </w:p>
    <w:p w14:paraId="39ABA7F3" w14:textId="77777777" w:rsidR="00A5463E" w:rsidRPr="00A5463E" w:rsidRDefault="00A5463E" w:rsidP="00A5463E">
      <w:pPr>
        <w:rPr>
          <w:b/>
          <w:u w:val="single"/>
        </w:rPr>
      </w:pPr>
      <w:r w:rsidRPr="00A5463E">
        <w:rPr>
          <w:b/>
          <w:u w:val="single"/>
        </w:rPr>
        <w:t>Subtype:</w:t>
      </w:r>
    </w:p>
    <w:p w14:paraId="0956DC20" w14:textId="77777777" w:rsidR="00A5463E" w:rsidRPr="00A5463E" w:rsidRDefault="00A5463E" w:rsidP="00A5463E">
      <w:r w:rsidRPr="00A5463E">
        <w:t>The subtype is coded according to table </w:t>
      </w:r>
      <w:r w:rsidR="00037BD2">
        <w:t>9.2.2.1-</w:t>
      </w:r>
      <w:r w:rsidRPr="00A5463E">
        <w:t>2.</w:t>
      </w:r>
    </w:p>
    <w:p w14:paraId="64477451" w14:textId="77777777" w:rsidR="00A5463E" w:rsidRPr="00A5463E" w:rsidRDefault="00A5463E" w:rsidP="00A5463E">
      <w:pPr>
        <w:rPr>
          <w:b/>
          <w:u w:val="single"/>
        </w:rPr>
      </w:pPr>
      <w:r w:rsidRPr="00A5463E">
        <w:rPr>
          <w:b/>
          <w:u w:val="single"/>
        </w:rPr>
        <w:t>Length:</w:t>
      </w:r>
    </w:p>
    <w:p w14:paraId="24462636" w14:textId="77777777" w:rsidR="00A5463E" w:rsidRPr="00A5463E" w:rsidRDefault="00A5463E" w:rsidP="00A5463E">
      <w:r w:rsidRPr="00A5463E">
        <w:t>The length is coded as specified in to subclause 9.1.2.</w:t>
      </w:r>
    </w:p>
    <w:p w14:paraId="3234B6D7" w14:textId="77777777" w:rsidR="00A5463E" w:rsidRPr="00A5463E" w:rsidRDefault="00A5463E" w:rsidP="00A5463E">
      <w:pPr>
        <w:rPr>
          <w:b/>
          <w:u w:val="single"/>
        </w:rPr>
      </w:pPr>
      <w:r w:rsidRPr="00A5463E">
        <w:rPr>
          <w:b/>
          <w:u w:val="single"/>
        </w:rPr>
        <w:t>SSRC:</w:t>
      </w:r>
    </w:p>
    <w:p w14:paraId="2B572C0D" w14:textId="77777777" w:rsidR="00A5463E" w:rsidRPr="00A5463E" w:rsidRDefault="00A5463E" w:rsidP="00A5463E">
      <w:r w:rsidRPr="00A5463E">
        <w:t>The SSRC field carries the SSRC of the transmission participant requesting the reception of the media from another user.</w:t>
      </w:r>
    </w:p>
    <w:p w14:paraId="4A41AF4F" w14:textId="77777777" w:rsidR="00A5463E" w:rsidRPr="00A5463E" w:rsidRDefault="00A5463E" w:rsidP="00A5463E">
      <w:r w:rsidRPr="00A5463E">
        <w:t>The content of the SSRC field is coded as specified in IETF RFC 3550 </w:t>
      </w:r>
      <w:r>
        <w:t>[3]</w:t>
      </w:r>
      <w:r w:rsidRPr="00A5463E">
        <w:t>.</w:t>
      </w:r>
    </w:p>
    <w:p w14:paraId="54EF5991" w14:textId="77777777" w:rsidR="00A5463E" w:rsidRPr="00A5463E" w:rsidRDefault="00A5463E" w:rsidP="00A5463E">
      <w:pPr>
        <w:rPr>
          <w:b/>
          <w:color w:val="000000"/>
          <w:u w:val="single"/>
        </w:rPr>
      </w:pPr>
      <w:bookmarkStart w:id="1988" w:name="_MCCTEMPBM_CRPT22840103___5"/>
      <w:r w:rsidRPr="00A5463E">
        <w:rPr>
          <w:b/>
          <w:color w:val="000000"/>
          <w:u w:val="single"/>
        </w:rPr>
        <w:t>User ID:</w:t>
      </w:r>
    </w:p>
    <w:bookmarkEnd w:id="1988"/>
    <w:p w14:paraId="7D4BF0C8" w14:textId="77777777" w:rsidR="001749DA" w:rsidRDefault="00A5463E" w:rsidP="001749DA">
      <w:r w:rsidRPr="00A5463E">
        <w:t>The User ID field is used to carry the identity of the user who is requesting the reception of the media and is coded as described in subclause 9.2.3.8.</w:t>
      </w:r>
    </w:p>
    <w:p w14:paraId="65611214" w14:textId="77777777" w:rsidR="001749DA" w:rsidRPr="00A5463E" w:rsidRDefault="001749DA" w:rsidP="001749DA">
      <w:pPr>
        <w:rPr>
          <w:b/>
          <w:color w:val="000000"/>
          <w:u w:val="single"/>
        </w:rPr>
      </w:pPr>
      <w:bookmarkStart w:id="1989" w:name="_MCCTEMPBM_CRPT22840104___5"/>
      <w:r>
        <w:rPr>
          <w:b/>
          <w:color w:val="000000"/>
          <w:u w:val="single"/>
        </w:rPr>
        <w:t>SSRC of transmitter</w:t>
      </w:r>
      <w:r w:rsidRPr="00A5463E">
        <w:rPr>
          <w:b/>
          <w:color w:val="000000"/>
          <w:u w:val="single"/>
        </w:rPr>
        <w:t>:</w:t>
      </w:r>
    </w:p>
    <w:bookmarkEnd w:id="1989"/>
    <w:p w14:paraId="57FF78FC" w14:textId="77777777" w:rsidR="001749DA" w:rsidRDefault="001749DA" w:rsidP="001749DA">
      <w:r w:rsidRPr="00A5463E">
        <w:t xml:space="preserve">The </w:t>
      </w:r>
      <w:r>
        <w:t>SSRC of transmitter field carries the SSRC of the user transmitting the media.</w:t>
      </w:r>
    </w:p>
    <w:p w14:paraId="7ED12EB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9FA1426" w14:textId="77777777" w:rsidR="00A5463E" w:rsidRPr="00A5463E" w:rsidRDefault="00A5463E" w:rsidP="00A5463E">
      <w:pPr>
        <w:rPr>
          <w:b/>
          <w:color w:val="000000"/>
          <w:u w:val="single"/>
        </w:rPr>
      </w:pPr>
      <w:bookmarkStart w:id="1990" w:name="_MCCTEMPBM_CRPT22840105___5"/>
      <w:r w:rsidRPr="00A5463E">
        <w:rPr>
          <w:b/>
          <w:color w:val="000000"/>
          <w:u w:val="single"/>
        </w:rPr>
        <w:t>Overriding ID:</w:t>
      </w:r>
    </w:p>
    <w:bookmarkEnd w:id="1990"/>
    <w:p w14:paraId="49E3BE69" w14:textId="77777777" w:rsidR="00A5463E" w:rsidRPr="00A5463E" w:rsidRDefault="00A5463E" w:rsidP="00A5463E">
      <w:r w:rsidRPr="00A5463E">
        <w:t>The Overriding ID field is used to carry the identity of the user of the overriding media and is coded as described in subclause 9.2.3.8.</w:t>
      </w:r>
    </w:p>
    <w:p w14:paraId="410C9C5C" w14:textId="77777777" w:rsidR="00A5463E" w:rsidRPr="00A5463E" w:rsidRDefault="00A5463E" w:rsidP="00A5463E">
      <w:pPr>
        <w:rPr>
          <w:b/>
          <w:color w:val="000000"/>
          <w:u w:val="single"/>
        </w:rPr>
      </w:pPr>
      <w:bookmarkStart w:id="1991" w:name="_MCCTEMPBM_CRPT22840106___5"/>
      <w:r w:rsidRPr="00A5463E">
        <w:rPr>
          <w:b/>
          <w:color w:val="000000"/>
          <w:u w:val="single"/>
        </w:rPr>
        <w:t>Overridden ID:</w:t>
      </w:r>
    </w:p>
    <w:bookmarkEnd w:id="1991"/>
    <w:p w14:paraId="1BD74393" w14:textId="77777777" w:rsidR="00A5463E" w:rsidRPr="00A5463E" w:rsidRDefault="00A5463E" w:rsidP="00A5463E">
      <w:r w:rsidRPr="00A5463E">
        <w:t>The Overridden ID field is used to carry the identity of the user of the overridden media and is coded as described in subclause 9.2.3.8.</w:t>
      </w:r>
    </w:p>
    <w:p w14:paraId="2C482330" w14:textId="77777777" w:rsidR="00A5463E" w:rsidRPr="00A5463E" w:rsidRDefault="00A5463E" w:rsidP="00CB1EBE">
      <w:pPr>
        <w:pStyle w:val="Heading3"/>
      </w:pPr>
      <w:bookmarkStart w:id="1992" w:name="_Toc20208945"/>
      <w:bookmarkStart w:id="1993" w:name="_Toc36045056"/>
      <w:bookmarkStart w:id="1994" w:name="_Toc45216542"/>
      <w:bookmarkStart w:id="1995" w:name="_Toc98710005"/>
      <w:r w:rsidRPr="00A5463E">
        <w:lastRenderedPageBreak/>
        <w:t>9.2.29</w:t>
      </w:r>
      <w:r w:rsidRPr="00A5463E">
        <w:tab/>
      </w:r>
      <w:r w:rsidR="002477B2">
        <w:t>Transmission</w:t>
      </w:r>
      <w:r w:rsidRPr="00A5463E">
        <w:t xml:space="preserve"> end notify</w:t>
      </w:r>
      <w:bookmarkEnd w:id="1992"/>
      <w:bookmarkEnd w:id="1993"/>
      <w:bookmarkEnd w:id="1994"/>
      <w:bookmarkEnd w:id="1995"/>
    </w:p>
    <w:p w14:paraId="667AB88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0D064048"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43DCBBD5"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061EC4A2" w14:textId="77777777" w:rsidR="00A5463E" w:rsidRPr="00A5463E" w:rsidRDefault="00A5463E" w:rsidP="00A5463E">
      <w:pPr>
        <w:pStyle w:val="PL"/>
        <w:keepNext/>
        <w:keepLines/>
        <w:jc w:val="center"/>
        <w:rPr>
          <w:noProof w:val="0"/>
        </w:rPr>
      </w:pPr>
      <w:bookmarkStart w:id="1996" w:name="_MCCTEMPBM_CRPT22840107___4"/>
      <w:r w:rsidRPr="00A5463E">
        <w:rPr>
          <w:noProof w:val="0"/>
        </w:rPr>
        <w:t>0                   1                   2                   3</w:t>
      </w:r>
    </w:p>
    <w:p w14:paraId="656A1D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01FAE6" w14:textId="77777777" w:rsidR="00A5463E" w:rsidRPr="00A5463E" w:rsidRDefault="00A5463E" w:rsidP="00A5463E">
      <w:pPr>
        <w:pStyle w:val="PL"/>
        <w:keepNext/>
        <w:keepLines/>
        <w:jc w:val="center"/>
        <w:rPr>
          <w:noProof w:val="0"/>
        </w:rPr>
      </w:pPr>
      <w:r w:rsidRPr="00A5463E">
        <w:rPr>
          <w:noProof w:val="0"/>
        </w:rPr>
        <w:t>+-+-+-+-+-+-+-+-+-+-+-+-+-+-+-+-+-+-+-+-+-+-+-+-+-+-+-+-+-+-+-+-+</w:t>
      </w:r>
    </w:p>
    <w:p w14:paraId="6E031D19" w14:textId="77777777" w:rsidR="00A5463E" w:rsidRPr="00A5463E" w:rsidRDefault="00A5463E" w:rsidP="00A5463E">
      <w:pPr>
        <w:pStyle w:val="PL"/>
        <w:keepNext/>
        <w:keepLines/>
        <w:jc w:val="center"/>
        <w:rPr>
          <w:noProof w:val="0"/>
        </w:rPr>
      </w:pPr>
      <w:r w:rsidRPr="00A5463E">
        <w:rPr>
          <w:noProof w:val="0"/>
        </w:rPr>
        <w:t>|V=2|P| Subtype |   PT=APP=204  |            length             |</w:t>
      </w:r>
    </w:p>
    <w:p w14:paraId="0880363B" w14:textId="77777777" w:rsidR="00A5463E" w:rsidRPr="00A5463E" w:rsidRDefault="00A5463E" w:rsidP="00A5463E">
      <w:pPr>
        <w:pStyle w:val="PL"/>
        <w:keepNext/>
        <w:keepLines/>
        <w:jc w:val="center"/>
        <w:rPr>
          <w:noProof w:val="0"/>
        </w:rPr>
      </w:pPr>
      <w:r w:rsidRPr="00A5463E">
        <w:rPr>
          <w:noProof w:val="0"/>
        </w:rPr>
        <w:t>+-+-+-+-+-+-+-+-+-+-+-+-+-+-+-+-+-+-+-+-+-+-+-+-+-+-+-+-+-+-+-+-+</w:t>
      </w:r>
    </w:p>
    <w:p w14:paraId="39AD2982"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31E4348" w14:textId="77777777" w:rsidR="00A5463E" w:rsidRPr="00A5463E" w:rsidRDefault="00A5463E" w:rsidP="00A5463E">
      <w:pPr>
        <w:pStyle w:val="PL"/>
        <w:keepNext/>
        <w:keepLines/>
        <w:jc w:val="center"/>
        <w:rPr>
          <w:noProof w:val="0"/>
        </w:rPr>
      </w:pPr>
      <w:r w:rsidRPr="00A5463E">
        <w:rPr>
          <w:noProof w:val="0"/>
        </w:rPr>
        <w:t>+-+-+-+-+-+-+-+-+-+-+-+-+-+-+-+-+-+-+-+-+-+-+-+-+-+-+-+-+-+-+-+-+</w:t>
      </w:r>
    </w:p>
    <w:p w14:paraId="7B07FFF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CF291C5" w14:textId="77777777" w:rsidR="00A5463E" w:rsidRPr="00A5463E" w:rsidRDefault="00A5463E" w:rsidP="00A5463E">
      <w:pPr>
        <w:pStyle w:val="PL"/>
        <w:keepNext/>
        <w:keepLines/>
        <w:jc w:val="center"/>
        <w:rPr>
          <w:noProof w:val="0"/>
        </w:rPr>
      </w:pPr>
      <w:r w:rsidRPr="00A5463E">
        <w:rPr>
          <w:noProof w:val="0"/>
        </w:rPr>
        <w:t>+-+-+-+-+-+-+-+-+-+-+-+-+-+-+-+-+-+-+-+-+-+-+-+-+-+-+-+-+-+-+-+-+</w:t>
      </w:r>
    </w:p>
    <w:p w14:paraId="00CF2EE0" w14:textId="77777777" w:rsidR="00A5463E" w:rsidRPr="00A5463E" w:rsidRDefault="00A5463E" w:rsidP="00A5463E">
      <w:pPr>
        <w:pStyle w:val="PL"/>
        <w:keepNext/>
        <w:keepLines/>
        <w:jc w:val="center"/>
        <w:rPr>
          <w:noProof w:val="0"/>
        </w:rPr>
      </w:pPr>
      <w:r w:rsidRPr="00A5463E">
        <w:rPr>
          <w:noProof w:val="0"/>
        </w:rPr>
        <w:t>:                        User ID field                          :</w:t>
      </w:r>
    </w:p>
    <w:p w14:paraId="2746080A" w14:textId="77777777" w:rsidR="001749DA" w:rsidRDefault="00A5463E" w:rsidP="001749DA">
      <w:pPr>
        <w:pStyle w:val="PL"/>
        <w:keepNext/>
        <w:keepLines/>
        <w:jc w:val="center"/>
        <w:rPr>
          <w:noProof w:val="0"/>
        </w:rPr>
      </w:pPr>
      <w:r w:rsidRPr="00A5463E">
        <w:rPr>
          <w:noProof w:val="0"/>
        </w:rPr>
        <w:t>+-+-+-+-+-+-+-+-+-+-+-+-+-+-+-+-+-+-+-+-+-+-+-+-+-+-+-+-+-+-+-+-+</w:t>
      </w:r>
    </w:p>
    <w:p w14:paraId="44AF381B"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1084C4D" w14:textId="77777777" w:rsidR="00A5463E" w:rsidRPr="00A5463E" w:rsidRDefault="00A5463E" w:rsidP="00A5463E">
      <w:pPr>
        <w:pStyle w:val="PL"/>
        <w:keepNext/>
        <w:keepLines/>
        <w:jc w:val="center"/>
        <w:rPr>
          <w:noProof w:val="0"/>
        </w:rPr>
      </w:pPr>
      <w:r w:rsidRPr="00A5463E">
        <w:rPr>
          <w:noProof w:val="0"/>
        </w:rPr>
        <w:t>+-+-+-+-+-+-+-+-+-+-+-+-+-+-+-+-+-+-+-+-+-+-+-+-+-+-+-+-+-+-+-+-+</w:t>
      </w:r>
    </w:p>
    <w:bookmarkEnd w:id="1996"/>
    <w:p w14:paraId="0663D1BC" w14:textId="77777777" w:rsidR="00A5463E" w:rsidRPr="00A5463E" w:rsidRDefault="00A5463E" w:rsidP="00A5463E"/>
    <w:p w14:paraId="3E71CFC5" w14:textId="77777777" w:rsidR="00A5463E" w:rsidRPr="00A5463E" w:rsidRDefault="00A5463E" w:rsidP="00A5463E">
      <w:r w:rsidRPr="00A5463E">
        <w:t>With the exception of the three first 32-bit words the order of the fields are irrelevant.</w:t>
      </w:r>
    </w:p>
    <w:p w14:paraId="2F3C946E" w14:textId="77777777" w:rsidR="00A5463E" w:rsidRPr="00A5463E" w:rsidRDefault="00A5463E" w:rsidP="00A5463E">
      <w:pPr>
        <w:rPr>
          <w:b/>
          <w:u w:val="single"/>
        </w:rPr>
      </w:pPr>
      <w:r w:rsidRPr="00A5463E">
        <w:rPr>
          <w:b/>
          <w:u w:val="single"/>
        </w:rPr>
        <w:t>Subtype:</w:t>
      </w:r>
    </w:p>
    <w:p w14:paraId="42170DF6" w14:textId="77777777" w:rsidR="00A5463E" w:rsidRPr="00A5463E" w:rsidRDefault="00A5463E" w:rsidP="00A5463E">
      <w:r w:rsidRPr="00A5463E">
        <w:t>The subtype is coded according to table </w:t>
      </w:r>
      <w:r w:rsidR="00037BD2">
        <w:t>9.2.2.1-</w:t>
      </w:r>
      <w:r w:rsidRPr="00A5463E">
        <w:t>2.</w:t>
      </w:r>
    </w:p>
    <w:p w14:paraId="097F7395" w14:textId="77777777" w:rsidR="00A5463E" w:rsidRPr="00A5463E" w:rsidRDefault="00A5463E" w:rsidP="00A5463E">
      <w:r w:rsidRPr="00A5463E">
        <w:t>Length:</w:t>
      </w:r>
    </w:p>
    <w:p w14:paraId="7981CD1A" w14:textId="77777777" w:rsidR="00A5463E" w:rsidRPr="00A5463E" w:rsidRDefault="00A5463E" w:rsidP="00A5463E">
      <w:r w:rsidRPr="00A5463E">
        <w:t>The length is coded as specified in to subclause 9.1.2.</w:t>
      </w:r>
    </w:p>
    <w:p w14:paraId="03A66492" w14:textId="77777777" w:rsidR="00A5463E" w:rsidRPr="00A5463E" w:rsidRDefault="00A5463E" w:rsidP="00A5463E">
      <w:pPr>
        <w:rPr>
          <w:b/>
          <w:u w:val="single"/>
        </w:rPr>
      </w:pPr>
      <w:r w:rsidRPr="00A5463E">
        <w:rPr>
          <w:b/>
          <w:u w:val="single"/>
        </w:rPr>
        <w:t>SSRC:</w:t>
      </w:r>
    </w:p>
    <w:p w14:paraId="216CEDE9" w14:textId="77777777" w:rsidR="00A5463E" w:rsidRPr="00A5463E" w:rsidRDefault="00A5463E" w:rsidP="00A5463E">
      <w:r w:rsidRPr="00A5463E">
        <w:t>The SSRC field carries the SSRC of the transmission control server.</w:t>
      </w:r>
    </w:p>
    <w:p w14:paraId="6AEFD850" w14:textId="77777777" w:rsidR="00A5463E" w:rsidRPr="00A5463E" w:rsidRDefault="00A5463E" w:rsidP="00A5463E">
      <w:r w:rsidRPr="00A5463E">
        <w:t>The content of the SSRC field is coded as specified in IETF RFC 3550 </w:t>
      </w:r>
      <w:r>
        <w:t>[3]</w:t>
      </w:r>
      <w:r w:rsidRPr="00A5463E">
        <w:t>.</w:t>
      </w:r>
    </w:p>
    <w:p w14:paraId="0E4A58A5" w14:textId="77777777" w:rsidR="00A5463E" w:rsidRPr="00A5463E" w:rsidRDefault="00A5463E" w:rsidP="00A5463E">
      <w:pPr>
        <w:rPr>
          <w:b/>
          <w:color w:val="000000"/>
          <w:u w:val="single"/>
        </w:rPr>
      </w:pPr>
      <w:bookmarkStart w:id="1997" w:name="_MCCTEMPBM_CRPT22840108___5"/>
      <w:r w:rsidRPr="00A5463E">
        <w:rPr>
          <w:b/>
          <w:color w:val="000000"/>
          <w:u w:val="single"/>
        </w:rPr>
        <w:t>User ID:</w:t>
      </w:r>
    </w:p>
    <w:bookmarkEnd w:id="1997"/>
    <w:p w14:paraId="553774DA" w14:textId="77777777" w:rsidR="001749DA" w:rsidRDefault="00A5463E" w:rsidP="001749DA">
      <w:r w:rsidRPr="00A5463E">
        <w:t>The User ID field is used to carry the identity of the user whose media transmission has been released and is coded as described in subclause 9.2.3.8.</w:t>
      </w:r>
    </w:p>
    <w:p w14:paraId="4B8AB0E7" w14:textId="77777777" w:rsidR="001749DA" w:rsidRPr="00A5463E" w:rsidRDefault="001749DA" w:rsidP="001749DA">
      <w:pPr>
        <w:rPr>
          <w:b/>
          <w:color w:val="000000"/>
          <w:u w:val="single"/>
        </w:rPr>
      </w:pPr>
      <w:bookmarkStart w:id="1998" w:name="_MCCTEMPBM_CRPT22840109___5"/>
      <w:r>
        <w:rPr>
          <w:b/>
          <w:color w:val="000000"/>
          <w:u w:val="single"/>
        </w:rPr>
        <w:t>SSRC of transmitter</w:t>
      </w:r>
      <w:r w:rsidRPr="00A5463E">
        <w:rPr>
          <w:b/>
          <w:color w:val="000000"/>
          <w:u w:val="single"/>
        </w:rPr>
        <w:t>:</w:t>
      </w:r>
    </w:p>
    <w:bookmarkEnd w:id="1998"/>
    <w:p w14:paraId="22B1625D" w14:textId="77777777" w:rsidR="001749DA" w:rsidRDefault="001749DA" w:rsidP="001749DA">
      <w:r w:rsidRPr="00A5463E">
        <w:t xml:space="preserve">The </w:t>
      </w:r>
      <w:r>
        <w:t>SSRC of transmitter field carries the SSRC of the user transmitting the media.</w:t>
      </w:r>
    </w:p>
    <w:p w14:paraId="0A17587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CA97611" w14:textId="77777777" w:rsidR="008B7004" w:rsidRPr="00A5463E" w:rsidRDefault="008B7004" w:rsidP="00CB1EBE">
      <w:pPr>
        <w:pStyle w:val="Heading3"/>
      </w:pPr>
      <w:bookmarkStart w:id="1999" w:name="_Toc20208946"/>
      <w:bookmarkStart w:id="2000" w:name="_Toc36045057"/>
      <w:bookmarkStart w:id="2001" w:name="_Toc45216543"/>
      <w:bookmarkStart w:id="2002" w:name="_Toc98710006"/>
      <w:r>
        <w:t>9.2.30</w:t>
      </w:r>
      <w:r w:rsidRPr="00A5463E">
        <w:tab/>
      </w:r>
      <w:r>
        <w:t>Transmission</w:t>
      </w:r>
      <w:r w:rsidRPr="00A5463E">
        <w:t xml:space="preserve"> </w:t>
      </w:r>
      <w:r>
        <w:t>idle</w:t>
      </w:r>
      <w:bookmarkEnd w:id="1999"/>
      <w:bookmarkEnd w:id="2000"/>
      <w:bookmarkEnd w:id="2001"/>
      <w:bookmarkEnd w:id="2002"/>
    </w:p>
    <w:p w14:paraId="4C2343CA"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7FEC7F82" w14:textId="77777777" w:rsidR="008B7004" w:rsidRPr="00A5463E" w:rsidRDefault="008B7004" w:rsidP="008B7004">
      <w:r>
        <w:t>Table 9.2.30</w:t>
      </w:r>
      <w:r w:rsidRPr="00A5463E">
        <w:t xml:space="preserve">-1 shows the content of the </w:t>
      </w:r>
      <w:r>
        <w:t>Transmission idle</w:t>
      </w:r>
      <w:r w:rsidRPr="00A5463E">
        <w:t xml:space="preserve"> message.</w:t>
      </w:r>
    </w:p>
    <w:p w14:paraId="2EE4AA58"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567BF39" w14:textId="77777777" w:rsidR="008B7004" w:rsidRPr="00A5463E" w:rsidRDefault="008B7004" w:rsidP="008B7004">
      <w:pPr>
        <w:pStyle w:val="PL"/>
        <w:keepNext/>
        <w:keepLines/>
        <w:jc w:val="center"/>
        <w:rPr>
          <w:noProof w:val="0"/>
        </w:rPr>
      </w:pPr>
      <w:bookmarkStart w:id="2003" w:name="_MCCTEMPBM_CRPT22840110___4"/>
      <w:r w:rsidRPr="00A5463E">
        <w:rPr>
          <w:noProof w:val="0"/>
        </w:rPr>
        <w:t>0                   1                   2                   3</w:t>
      </w:r>
    </w:p>
    <w:p w14:paraId="481FAB99"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206E7C6" w14:textId="77777777" w:rsidR="008B7004" w:rsidRPr="00A5463E" w:rsidRDefault="008B7004" w:rsidP="008B7004">
      <w:pPr>
        <w:pStyle w:val="PL"/>
        <w:keepNext/>
        <w:keepLines/>
        <w:jc w:val="center"/>
        <w:rPr>
          <w:noProof w:val="0"/>
        </w:rPr>
      </w:pPr>
      <w:r w:rsidRPr="00A5463E">
        <w:rPr>
          <w:noProof w:val="0"/>
        </w:rPr>
        <w:t>+-+-+-+-+-+-+-+-+-+-+-+-+-+-+-+-+-+-+-+-+-+-+-+-+-+-+-+-+-+-+-+-+</w:t>
      </w:r>
    </w:p>
    <w:p w14:paraId="5DF64C94" w14:textId="77777777" w:rsidR="008B7004" w:rsidRPr="00A5463E" w:rsidRDefault="008B7004" w:rsidP="008B7004">
      <w:pPr>
        <w:pStyle w:val="PL"/>
        <w:keepNext/>
        <w:keepLines/>
        <w:jc w:val="center"/>
        <w:rPr>
          <w:noProof w:val="0"/>
        </w:rPr>
      </w:pPr>
      <w:r w:rsidRPr="00A5463E">
        <w:rPr>
          <w:noProof w:val="0"/>
        </w:rPr>
        <w:t>|V=2|P| Subtype |   PT=APP=204  |            length             |</w:t>
      </w:r>
    </w:p>
    <w:p w14:paraId="4CE4A5B4" w14:textId="77777777" w:rsidR="008B7004" w:rsidRPr="00A5463E" w:rsidRDefault="008B7004" w:rsidP="008B7004">
      <w:pPr>
        <w:pStyle w:val="PL"/>
        <w:keepNext/>
        <w:keepLines/>
        <w:jc w:val="center"/>
        <w:rPr>
          <w:noProof w:val="0"/>
        </w:rPr>
      </w:pPr>
      <w:r w:rsidRPr="00A5463E">
        <w:rPr>
          <w:noProof w:val="0"/>
        </w:rPr>
        <w:t>+-+-+-+-+-+-+-+-+-+-+-+-+-+-+-+-+-+-+-+-+-+-+-+-+-+-+-+-+-+-+-+-+</w:t>
      </w:r>
    </w:p>
    <w:p w14:paraId="7AB5D65C" w14:textId="77777777" w:rsidR="008B7004" w:rsidRPr="00A5463E" w:rsidRDefault="008B7004" w:rsidP="008B7004">
      <w:pPr>
        <w:pStyle w:val="PL"/>
        <w:keepNext/>
        <w:keepLines/>
        <w:jc w:val="center"/>
        <w:rPr>
          <w:noProof w:val="0"/>
        </w:rPr>
      </w:pPr>
      <w:r w:rsidRPr="00A5463E">
        <w:rPr>
          <w:noProof w:val="0"/>
        </w:rPr>
        <w:t>|               SSRC of transmission control server             |</w:t>
      </w:r>
    </w:p>
    <w:p w14:paraId="2CED7DCF" w14:textId="77777777" w:rsidR="008B7004" w:rsidRPr="00A5463E" w:rsidRDefault="008B7004" w:rsidP="008B7004">
      <w:pPr>
        <w:pStyle w:val="PL"/>
        <w:keepNext/>
        <w:keepLines/>
        <w:jc w:val="center"/>
        <w:rPr>
          <w:noProof w:val="0"/>
        </w:rPr>
      </w:pPr>
      <w:r w:rsidRPr="00A5463E">
        <w:rPr>
          <w:noProof w:val="0"/>
        </w:rPr>
        <w:t>+-+-+-+-+-+-+-+-+-+-+-+-+-+-+-+-+-+-+-+-+-+-+-+-+-+-+-+-+-+-+-+-+</w:t>
      </w:r>
    </w:p>
    <w:p w14:paraId="2E004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5BCCF9D2" w14:textId="77777777" w:rsidR="008B7004" w:rsidRPr="00A5463E" w:rsidRDefault="008B7004" w:rsidP="008B7004">
      <w:pPr>
        <w:pStyle w:val="PL"/>
        <w:keepNext/>
        <w:keepLines/>
        <w:jc w:val="center"/>
        <w:rPr>
          <w:noProof w:val="0"/>
        </w:rPr>
      </w:pPr>
      <w:r w:rsidRPr="00A5463E">
        <w:rPr>
          <w:noProof w:val="0"/>
        </w:rPr>
        <w:t>+-+-+-+-+-+-+-+-+-+-+-+-+-+-+-+-+-+-+-+-+-+-+-+-+-+-+-+-+-+-+-+-+</w:t>
      </w:r>
    </w:p>
    <w:p w14:paraId="6198D729" w14:textId="77777777" w:rsidR="008B7004" w:rsidRPr="00A5463E" w:rsidRDefault="008B7004" w:rsidP="008B7004">
      <w:pPr>
        <w:pStyle w:val="PL"/>
        <w:keepNext/>
        <w:keepLines/>
        <w:jc w:val="center"/>
      </w:pPr>
      <w:r w:rsidRPr="00A5463E">
        <w:t>|                 Message Sequence Number field                 |</w:t>
      </w:r>
    </w:p>
    <w:p w14:paraId="3F8332FC" w14:textId="77777777" w:rsidR="008B7004" w:rsidRPr="00A5463E" w:rsidRDefault="008B7004" w:rsidP="008B7004">
      <w:pPr>
        <w:pStyle w:val="PL"/>
        <w:keepNext/>
        <w:keepLines/>
        <w:jc w:val="center"/>
        <w:rPr>
          <w:noProof w:val="0"/>
        </w:rPr>
      </w:pPr>
      <w:r w:rsidRPr="00A5463E">
        <w:rPr>
          <w:noProof w:val="0"/>
        </w:rPr>
        <w:t>+-+-+-+-+-+-+-+-+-+-+-+-+-+-+-+-+-+-+-+-+-+-+-+-+-+-+-+-+-+-+-+-+</w:t>
      </w:r>
    </w:p>
    <w:p w14:paraId="2747C763" w14:textId="77777777" w:rsidR="008B7004" w:rsidRPr="00A5463E" w:rsidRDefault="008B7004" w:rsidP="008B7004">
      <w:pPr>
        <w:pStyle w:val="PL"/>
        <w:keepNext/>
        <w:keepLines/>
        <w:jc w:val="center"/>
        <w:rPr>
          <w:noProof w:val="0"/>
        </w:rPr>
      </w:pPr>
      <w:r w:rsidRPr="00A5463E">
        <w:rPr>
          <w:noProof w:val="0"/>
        </w:rPr>
        <w:t>|                Transmission Indicator field                   |</w:t>
      </w:r>
    </w:p>
    <w:p w14:paraId="07B8F2A4" w14:textId="77777777" w:rsidR="008B7004" w:rsidRPr="00A5463E" w:rsidRDefault="008B7004" w:rsidP="008B7004">
      <w:pPr>
        <w:pStyle w:val="PL"/>
        <w:keepNext/>
        <w:keepLines/>
        <w:jc w:val="center"/>
        <w:rPr>
          <w:noProof w:val="0"/>
        </w:rPr>
      </w:pPr>
      <w:r w:rsidRPr="00A5463E">
        <w:rPr>
          <w:noProof w:val="0"/>
        </w:rPr>
        <w:t>+-+-+-+-+-+-+-+-+-+-+-+-+-+-+-+-+-+-+-+-+-+-+-+-+-+-+-+-+-+-+-+-+</w:t>
      </w:r>
    </w:p>
    <w:bookmarkEnd w:id="2003"/>
    <w:p w14:paraId="5D41309A" w14:textId="77777777" w:rsidR="008B7004" w:rsidRPr="00A5463E" w:rsidRDefault="008B7004" w:rsidP="008B7004"/>
    <w:p w14:paraId="28F27889" w14:textId="77777777" w:rsidR="008B7004" w:rsidRPr="00A5463E" w:rsidRDefault="008B7004" w:rsidP="008B7004">
      <w:r w:rsidRPr="00A5463E">
        <w:t>With the exception of the three first 32-bit w</w:t>
      </w:r>
      <w:r>
        <w:t>ords, the order of the fields is</w:t>
      </w:r>
      <w:r w:rsidRPr="00A5463E">
        <w:t xml:space="preserve"> irrelevant.</w:t>
      </w:r>
    </w:p>
    <w:p w14:paraId="7906EB85" w14:textId="77777777" w:rsidR="008B7004" w:rsidRPr="00A5463E" w:rsidRDefault="008B7004" w:rsidP="008B7004">
      <w:pPr>
        <w:rPr>
          <w:b/>
          <w:u w:val="single"/>
        </w:rPr>
      </w:pPr>
      <w:r w:rsidRPr="00A5463E">
        <w:rPr>
          <w:b/>
          <w:u w:val="single"/>
        </w:rPr>
        <w:t>Subtype:</w:t>
      </w:r>
    </w:p>
    <w:p w14:paraId="19863FA9" w14:textId="77777777" w:rsidR="008B7004" w:rsidRPr="00A5463E" w:rsidRDefault="008B7004" w:rsidP="008B7004">
      <w:r w:rsidRPr="00A5463E">
        <w:t>The subtype is coded according to table 9.2.2</w:t>
      </w:r>
      <w:r>
        <w:rPr>
          <w:rFonts w:hint="eastAsia"/>
          <w:lang w:eastAsia="zh-CN"/>
        </w:rPr>
        <w:t>.1</w:t>
      </w:r>
      <w:r w:rsidRPr="00A5463E">
        <w:t>-2.</w:t>
      </w:r>
    </w:p>
    <w:p w14:paraId="4E44F110" w14:textId="77777777" w:rsidR="008B7004" w:rsidRPr="007C57AC" w:rsidRDefault="008B7004" w:rsidP="008B7004">
      <w:pPr>
        <w:rPr>
          <w:b/>
          <w:u w:val="single"/>
        </w:rPr>
      </w:pPr>
      <w:r w:rsidRPr="007C57AC">
        <w:rPr>
          <w:b/>
          <w:u w:val="single"/>
        </w:rPr>
        <w:t>Length:</w:t>
      </w:r>
    </w:p>
    <w:p w14:paraId="45E0D545" w14:textId="77777777" w:rsidR="008B7004" w:rsidRPr="00A5463E" w:rsidRDefault="008B7004" w:rsidP="008B7004">
      <w:r w:rsidRPr="00A5463E">
        <w:t>The length is coded as specified in to subclause 9.1.2.</w:t>
      </w:r>
    </w:p>
    <w:p w14:paraId="5D628577" w14:textId="77777777" w:rsidR="008B7004" w:rsidRPr="00A5463E" w:rsidRDefault="008B7004" w:rsidP="008B7004">
      <w:pPr>
        <w:rPr>
          <w:b/>
          <w:u w:val="single"/>
        </w:rPr>
      </w:pPr>
      <w:r w:rsidRPr="00A5463E">
        <w:rPr>
          <w:b/>
          <w:u w:val="single"/>
        </w:rPr>
        <w:t>SSRC:</w:t>
      </w:r>
    </w:p>
    <w:p w14:paraId="27A7186C" w14:textId="77777777" w:rsidR="008B7004" w:rsidRPr="00A5463E" w:rsidRDefault="008B7004" w:rsidP="008B7004">
      <w:r w:rsidRPr="00A5463E">
        <w:t>The SSRC field carries the SSRC of the transmission control server.</w:t>
      </w:r>
    </w:p>
    <w:p w14:paraId="5060BA2E" w14:textId="77777777" w:rsidR="008B7004" w:rsidRDefault="008B7004" w:rsidP="008B7004">
      <w:r w:rsidRPr="00A5463E">
        <w:t>The content of the SSRC field is coded as specified in IETF RFC 3550 </w:t>
      </w:r>
      <w:r>
        <w:t>[3]</w:t>
      </w:r>
      <w:r w:rsidRPr="00A5463E">
        <w:t>.</w:t>
      </w:r>
    </w:p>
    <w:p w14:paraId="29D35379" w14:textId="77777777" w:rsidR="008B7004" w:rsidRPr="00A5463E" w:rsidRDefault="008B7004" w:rsidP="008B7004">
      <w:pPr>
        <w:rPr>
          <w:b/>
          <w:color w:val="000000"/>
          <w:u w:val="single"/>
          <w:lang w:eastAsia="ko-KR"/>
        </w:rPr>
      </w:pPr>
      <w:bookmarkStart w:id="2004" w:name="_MCCTEMPBM_CRPT22840111___5"/>
      <w:r w:rsidRPr="00A5463E">
        <w:rPr>
          <w:b/>
          <w:u w:val="single"/>
        </w:rPr>
        <w:t>Message Sequence Number</w:t>
      </w:r>
      <w:r w:rsidRPr="00A5463E">
        <w:rPr>
          <w:b/>
          <w:color w:val="000000"/>
          <w:u w:val="single"/>
          <w:lang w:eastAsia="ko-KR"/>
        </w:rPr>
        <w:t>:</w:t>
      </w:r>
    </w:p>
    <w:bookmarkEnd w:id="2004"/>
    <w:p w14:paraId="2B361DDA" w14:textId="77777777" w:rsidR="008B7004" w:rsidRPr="00A5463E" w:rsidRDefault="008B7004" w:rsidP="008B7004">
      <w:r w:rsidRPr="00A5463E">
        <w:t>The Message Sequence Number field is coded as specified in to subclause 9.2.3.9.</w:t>
      </w:r>
    </w:p>
    <w:p w14:paraId="56240651" w14:textId="77777777" w:rsidR="008B7004" w:rsidRPr="00A5463E" w:rsidRDefault="008B7004" w:rsidP="008B7004">
      <w:pPr>
        <w:rPr>
          <w:b/>
          <w:u w:val="single"/>
        </w:rPr>
      </w:pPr>
      <w:r w:rsidRPr="00A5463E">
        <w:rPr>
          <w:b/>
          <w:u w:val="single"/>
        </w:rPr>
        <w:t>Transmission Indicator:</w:t>
      </w:r>
    </w:p>
    <w:p w14:paraId="3F132E43" w14:textId="77777777" w:rsidR="008B7004" w:rsidRPr="00A5463E" w:rsidRDefault="008B7004" w:rsidP="008B7004">
      <w:r w:rsidRPr="00A5463E">
        <w:t>The Transmission Indicator field is coded as described in subclause 9.2.3.11.</w:t>
      </w:r>
    </w:p>
    <w:p w14:paraId="5DE29C33" w14:textId="77777777" w:rsidR="008B7004" w:rsidRPr="00A5463E" w:rsidRDefault="008B7004" w:rsidP="00CB1EBE">
      <w:pPr>
        <w:pStyle w:val="Heading3"/>
      </w:pPr>
      <w:bookmarkStart w:id="2005" w:name="_Toc20208947"/>
      <w:bookmarkStart w:id="2006" w:name="_Toc36045058"/>
      <w:bookmarkStart w:id="2007" w:name="_Toc45216544"/>
      <w:bookmarkStart w:id="2008" w:name="_Toc98710007"/>
      <w:r>
        <w:t>9.2.31</w:t>
      </w:r>
      <w:r w:rsidRPr="00A5463E">
        <w:tab/>
      </w:r>
      <w:r>
        <w:t>Transmission</w:t>
      </w:r>
      <w:r w:rsidRPr="00A5463E">
        <w:t xml:space="preserve"> </w:t>
      </w:r>
      <w:r>
        <w:t>control ack</w:t>
      </w:r>
      <w:bookmarkEnd w:id="2005"/>
      <w:bookmarkEnd w:id="2006"/>
      <w:bookmarkEnd w:id="2007"/>
      <w:bookmarkEnd w:id="2008"/>
    </w:p>
    <w:p w14:paraId="598F44E4"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6852BC09"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4904A3F9"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52136737" w14:textId="77777777" w:rsidR="008B7004" w:rsidRPr="00A5463E" w:rsidRDefault="008B7004" w:rsidP="008B7004">
      <w:pPr>
        <w:pStyle w:val="PL"/>
        <w:keepNext/>
        <w:keepLines/>
        <w:jc w:val="center"/>
        <w:rPr>
          <w:noProof w:val="0"/>
        </w:rPr>
      </w:pPr>
      <w:bookmarkStart w:id="2009" w:name="_MCCTEMPBM_CRPT22840112___4"/>
      <w:r w:rsidRPr="00A5463E">
        <w:rPr>
          <w:noProof w:val="0"/>
        </w:rPr>
        <w:t>0                   1                   2                   3</w:t>
      </w:r>
    </w:p>
    <w:p w14:paraId="4D6B881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14FBAE9" w14:textId="77777777" w:rsidR="008B7004" w:rsidRPr="00A5463E" w:rsidRDefault="008B7004" w:rsidP="008B7004">
      <w:pPr>
        <w:pStyle w:val="PL"/>
        <w:keepNext/>
        <w:keepLines/>
        <w:jc w:val="center"/>
        <w:rPr>
          <w:noProof w:val="0"/>
        </w:rPr>
      </w:pPr>
      <w:r w:rsidRPr="00A5463E">
        <w:rPr>
          <w:noProof w:val="0"/>
        </w:rPr>
        <w:t>+-+-+-+-+-+-+-+-+-+-+-+-+-+-+-+-+-+-+-+-+-+-+-+-+-+-+-+-+-+-+-+-+</w:t>
      </w:r>
    </w:p>
    <w:p w14:paraId="5AC2421A" w14:textId="77777777" w:rsidR="008B7004" w:rsidRPr="00A5463E" w:rsidRDefault="008B7004" w:rsidP="008B7004">
      <w:pPr>
        <w:pStyle w:val="PL"/>
        <w:keepNext/>
        <w:keepLines/>
        <w:jc w:val="center"/>
        <w:rPr>
          <w:noProof w:val="0"/>
        </w:rPr>
      </w:pPr>
      <w:r w:rsidRPr="00A5463E">
        <w:rPr>
          <w:noProof w:val="0"/>
        </w:rPr>
        <w:t>|V=2|P| Subtype |   PT=APP=204  |            length             |</w:t>
      </w:r>
    </w:p>
    <w:p w14:paraId="696EC7E5" w14:textId="77777777" w:rsidR="008B7004" w:rsidRPr="00A5463E" w:rsidRDefault="008B7004" w:rsidP="008B7004">
      <w:pPr>
        <w:pStyle w:val="PL"/>
        <w:keepNext/>
        <w:keepLines/>
        <w:jc w:val="center"/>
        <w:rPr>
          <w:noProof w:val="0"/>
        </w:rPr>
      </w:pPr>
      <w:r w:rsidRPr="00A5463E">
        <w:rPr>
          <w:noProof w:val="0"/>
        </w:rPr>
        <w:t>+-+-+-+-+-+-+-+-+-+-+-+-+-+-+-+-+-+-+-+-+-+-+-+-+-+-+-+-+-+-+-+-+</w:t>
      </w:r>
    </w:p>
    <w:p w14:paraId="59F77DF9"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6A894E0" w14:textId="77777777" w:rsidR="008B7004" w:rsidRPr="00A5463E" w:rsidRDefault="008B7004" w:rsidP="008B7004">
      <w:pPr>
        <w:pStyle w:val="PL"/>
        <w:keepNext/>
        <w:keepLines/>
        <w:jc w:val="center"/>
        <w:rPr>
          <w:noProof w:val="0"/>
        </w:rPr>
      </w:pPr>
      <w:r w:rsidRPr="00A5463E">
        <w:rPr>
          <w:noProof w:val="0"/>
        </w:rPr>
        <w:t>+-+-+-+-+-+-+-+-+-+-+-+-+-+-+-+-+-+-+-+-+-+-+-+-+-+-+-+-+-+-+-+-+</w:t>
      </w:r>
    </w:p>
    <w:p w14:paraId="0C63F992"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269FF3F" w14:textId="77777777" w:rsidR="008B7004" w:rsidRPr="00A5463E" w:rsidRDefault="008B7004" w:rsidP="008B7004">
      <w:pPr>
        <w:pStyle w:val="PL"/>
        <w:keepNext/>
        <w:keepLines/>
        <w:jc w:val="center"/>
        <w:rPr>
          <w:noProof w:val="0"/>
        </w:rPr>
      </w:pPr>
      <w:r w:rsidRPr="00A5463E">
        <w:rPr>
          <w:noProof w:val="0"/>
        </w:rPr>
        <w:t>+-+-+-+-+-+-+-+-+-+-+-+-+-+-+-+-+-+-+-+-+-+-+-+-+-+-+-+-+-+-+-+-+</w:t>
      </w:r>
    </w:p>
    <w:p w14:paraId="67721057"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1DE9CE92" w14:textId="77777777" w:rsidR="008B7004" w:rsidRPr="00A5463E" w:rsidRDefault="008B7004" w:rsidP="008B7004">
      <w:pPr>
        <w:pStyle w:val="PL"/>
        <w:keepNext/>
        <w:keepLines/>
        <w:jc w:val="center"/>
        <w:rPr>
          <w:noProof w:val="0"/>
        </w:rPr>
      </w:pPr>
      <w:r w:rsidRPr="00A5463E">
        <w:rPr>
          <w:noProof w:val="0"/>
        </w:rPr>
        <w:t>+-+-+-+-+-+-+-+-+-+-+-+-+-+-+-+-+-+-+-+-+-+-+-+-+-+-+-+-+-+-+-+-+</w:t>
      </w:r>
    </w:p>
    <w:p w14:paraId="2DA67F45"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676D57CD" w14:textId="77777777" w:rsidR="008B7004" w:rsidRPr="00A5463E" w:rsidRDefault="008B7004" w:rsidP="008B7004">
      <w:pPr>
        <w:pStyle w:val="PL"/>
        <w:keepNext/>
        <w:keepLines/>
        <w:jc w:val="center"/>
        <w:rPr>
          <w:noProof w:val="0"/>
        </w:rPr>
      </w:pPr>
      <w:r w:rsidRPr="00A5463E">
        <w:rPr>
          <w:noProof w:val="0"/>
        </w:rPr>
        <w:t>+-+-+-+-+-+-+-+-+-+-+-+-+-+-+-+-+-+-+-+-+-+-+-+-+-+-+-+-+-+-+-+-+</w:t>
      </w:r>
    </w:p>
    <w:p w14:paraId="68CE363A"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A033858" w14:textId="77777777" w:rsidR="008B7004" w:rsidRPr="00A5463E" w:rsidRDefault="008B7004" w:rsidP="008B7004">
      <w:pPr>
        <w:pStyle w:val="PL"/>
        <w:keepNext/>
        <w:keepLines/>
        <w:jc w:val="center"/>
        <w:rPr>
          <w:noProof w:val="0"/>
        </w:rPr>
      </w:pPr>
      <w:r w:rsidRPr="00A5463E">
        <w:rPr>
          <w:noProof w:val="0"/>
        </w:rPr>
        <w:t>+-+-+-+-+-+-+-+-+-+-+-+-+-+-+-+-+-+-+-+-+-+-+-+-+-+-+-+-+-+-+-+-+</w:t>
      </w:r>
    </w:p>
    <w:bookmarkEnd w:id="2009"/>
    <w:p w14:paraId="789569AC" w14:textId="77777777" w:rsidR="008B7004" w:rsidRPr="00A5463E" w:rsidRDefault="008B7004" w:rsidP="008B7004"/>
    <w:p w14:paraId="1703E64B" w14:textId="77777777" w:rsidR="008B7004" w:rsidRPr="00A5463E" w:rsidRDefault="008B7004" w:rsidP="008B7004">
      <w:r w:rsidRPr="00A5463E">
        <w:t>With the exception of the three first 32-bit w</w:t>
      </w:r>
      <w:r>
        <w:t>ords the order of the fields is</w:t>
      </w:r>
      <w:r w:rsidRPr="00A5463E">
        <w:t xml:space="preserve"> irrelevant.</w:t>
      </w:r>
    </w:p>
    <w:p w14:paraId="0BA69A00" w14:textId="77777777" w:rsidR="008B7004" w:rsidRPr="00A5463E" w:rsidRDefault="008B7004" w:rsidP="008B7004">
      <w:pPr>
        <w:rPr>
          <w:b/>
          <w:u w:val="single"/>
        </w:rPr>
      </w:pPr>
      <w:r w:rsidRPr="00A5463E">
        <w:rPr>
          <w:b/>
          <w:u w:val="single"/>
        </w:rPr>
        <w:t>Subtype:</w:t>
      </w:r>
    </w:p>
    <w:p w14:paraId="116EA1CF" w14:textId="77777777" w:rsidR="008B7004" w:rsidRPr="00A5463E" w:rsidRDefault="008B7004" w:rsidP="008B7004">
      <w:r w:rsidRPr="00A5463E">
        <w:lastRenderedPageBreak/>
        <w:t>The subtype is coded according to table 9.2.2</w:t>
      </w:r>
      <w:r>
        <w:t>.1</w:t>
      </w:r>
      <w:r w:rsidRPr="00A5463E">
        <w:t>-</w:t>
      </w:r>
      <w:r>
        <w:t>3</w:t>
      </w:r>
      <w:r w:rsidRPr="00A5463E">
        <w:t>.</w:t>
      </w:r>
    </w:p>
    <w:p w14:paraId="5C423154" w14:textId="77777777" w:rsidR="008B7004" w:rsidRPr="007C57AC" w:rsidRDefault="008B7004" w:rsidP="008B7004">
      <w:pPr>
        <w:rPr>
          <w:b/>
          <w:u w:val="single"/>
        </w:rPr>
      </w:pPr>
      <w:r w:rsidRPr="007C57AC">
        <w:rPr>
          <w:b/>
          <w:u w:val="single"/>
        </w:rPr>
        <w:t>Length:</w:t>
      </w:r>
    </w:p>
    <w:p w14:paraId="726B4705" w14:textId="77777777" w:rsidR="008B7004" w:rsidRPr="00A5463E" w:rsidRDefault="008B7004" w:rsidP="008B7004">
      <w:r w:rsidRPr="00A5463E">
        <w:t>The length is coded as specified in to subclause 9.1.2.</w:t>
      </w:r>
    </w:p>
    <w:p w14:paraId="18906D0D" w14:textId="77777777" w:rsidR="008B7004" w:rsidRPr="00A5463E" w:rsidRDefault="008B7004" w:rsidP="008B7004">
      <w:pPr>
        <w:rPr>
          <w:b/>
          <w:u w:val="single"/>
        </w:rPr>
      </w:pPr>
      <w:r w:rsidRPr="00A5463E">
        <w:rPr>
          <w:b/>
          <w:u w:val="single"/>
        </w:rPr>
        <w:t>SSRC:</w:t>
      </w:r>
    </w:p>
    <w:p w14:paraId="77B4444A"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59ACD067" w14:textId="77777777" w:rsidR="008B7004" w:rsidRDefault="008B7004" w:rsidP="008B7004">
      <w:r w:rsidRPr="00A5463E">
        <w:t>The content of the SSRC field is coded as specified in IETF RFC 3550 </w:t>
      </w:r>
      <w:r>
        <w:t>[3]</w:t>
      </w:r>
      <w:r w:rsidRPr="00A5463E">
        <w:t>.</w:t>
      </w:r>
    </w:p>
    <w:p w14:paraId="55C3F3A1" w14:textId="77777777" w:rsidR="008B7004" w:rsidRDefault="008B7004" w:rsidP="008B7004">
      <w:pPr>
        <w:rPr>
          <w:b/>
          <w:color w:val="000000"/>
          <w:u w:val="single"/>
        </w:rPr>
      </w:pPr>
      <w:bookmarkStart w:id="2010" w:name="_MCCTEMPBM_CRPT22840113___5"/>
      <w:r>
        <w:rPr>
          <w:b/>
          <w:color w:val="000000"/>
          <w:u w:val="single"/>
        </w:rPr>
        <w:t>Source:</w:t>
      </w:r>
    </w:p>
    <w:bookmarkEnd w:id="2010"/>
    <w:p w14:paraId="59665D2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470F7535" w14:textId="77777777" w:rsidR="008B7004" w:rsidRPr="00A5463E" w:rsidRDefault="008B7004" w:rsidP="008B7004">
      <w:pPr>
        <w:rPr>
          <w:b/>
          <w:color w:val="000000"/>
          <w:u w:val="single"/>
        </w:rPr>
      </w:pPr>
      <w:bookmarkStart w:id="2011" w:name="_MCCTEMPBM_CRPT22840114___5"/>
      <w:r>
        <w:rPr>
          <w:b/>
          <w:color w:val="000000"/>
          <w:u w:val="single"/>
        </w:rPr>
        <w:t>Message name</w:t>
      </w:r>
      <w:r w:rsidRPr="00A5463E">
        <w:rPr>
          <w:b/>
          <w:color w:val="000000"/>
          <w:u w:val="single"/>
        </w:rPr>
        <w:t>:</w:t>
      </w:r>
    </w:p>
    <w:bookmarkEnd w:id="2011"/>
    <w:p w14:paraId="37105144"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080A5D79" w14:textId="77777777" w:rsidR="008B7004" w:rsidRDefault="008B7004" w:rsidP="008B7004">
      <w:pPr>
        <w:rPr>
          <w:b/>
          <w:color w:val="000000"/>
          <w:u w:val="single"/>
        </w:rPr>
      </w:pPr>
      <w:bookmarkStart w:id="2012" w:name="_MCCTEMPBM_CRPT22840115___5"/>
    </w:p>
    <w:p w14:paraId="10B08E2D"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12"/>
    <w:p w14:paraId="604B160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B9A22C1" w14:textId="77777777" w:rsidR="00D33CAD" w:rsidRPr="00E22A5C" w:rsidRDefault="00D33CAD" w:rsidP="00CB1EBE">
      <w:pPr>
        <w:pStyle w:val="Heading2"/>
      </w:pPr>
      <w:bookmarkStart w:id="2013" w:name="_Toc20208948"/>
      <w:bookmarkStart w:id="2014" w:name="_Toc36045059"/>
      <w:bookmarkStart w:id="2015" w:name="_Toc45216545"/>
      <w:bookmarkStart w:id="2016" w:name="_Toc98710008"/>
      <w:r>
        <w:t>9.3</w:t>
      </w:r>
      <w:r w:rsidRPr="00E22A5C">
        <w:tab/>
        <w:t>MBMS subchannel control</w:t>
      </w:r>
      <w:bookmarkEnd w:id="2013"/>
      <w:bookmarkEnd w:id="2014"/>
      <w:bookmarkEnd w:id="2015"/>
      <w:bookmarkEnd w:id="2016"/>
    </w:p>
    <w:p w14:paraId="23340FC5" w14:textId="77777777" w:rsidR="00D33CAD" w:rsidRPr="00585C60" w:rsidRDefault="00D33CAD" w:rsidP="00CB1EBE">
      <w:pPr>
        <w:pStyle w:val="Heading3"/>
      </w:pPr>
      <w:bookmarkStart w:id="2017" w:name="_Toc20208949"/>
      <w:bookmarkStart w:id="2018" w:name="_Toc36045060"/>
      <w:bookmarkStart w:id="2019" w:name="_Toc45216546"/>
      <w:bookmarkStart w:id="2020" w:name="_Toc98710009"/>
      <w:r>
        <w:t>9.3</w:t>
      </w:r>
      <w:r w:rsidRPr="00585C60">
        <w:t>.1</w:t>
      </w:r>
      <w:r w:rsidRPr="00585C60">
        <w:tab/>
        <w:t>Introduction</w:t>
      </w:r>
      <w:bookmarkEnd w:id="2017"/>
      <w:bookmarkEnd w:id="2018"/>
      <w:bookmarkEnd w:id="2019"/>
      <w:bookmarkEnd w:id="2020"/>
    </w:p>
    <w:p w14:paraId="1F4DC140"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04FB6F13" w14:textId="77777777" w:rsidR="00D33CAD" w:rsidRPr="009C39D4" w:rsidRDefault="00D33CAD" w:rsidP="00D33CAD">
      <w:r w:rsidRPr="009C39D4">
        <w:t>For the MBMS subchannel control protocol the ASCII name string shall be: MC</w:t>
      </w:r>
      <w:r>
        <w:t>V3</w:t>
      </w:r>
      <w:r w:rsidRPr="009C39D4">
        <w:t>.</w:t>
      </w:r>
    </w:p>
    <w:p w14:paraId="3CE0CF92" w14:textId="77777777" w:rsidR="00D33CAD" w:rsidRPr="003E1C9A" w:rsidRDefault="00D33CAD" w:rsidP="00D33CAD">
      <w:r w:rsidRPr="003E1C9A">
        <w:t>The list of MBMS subchannel control messages can be found in the subclause </w:t>
      </w:r>
      <w:r>
        <w:t>9.3</w:t>
      </w:r>
      <w:r w:rsidRPr="003E1C9A">
        <w:t>.2.</w:t>
      </w:r>
    </w:p>
    <w:p w14:paraId="1787D933" w14:textId="77777777" w:rsidR="00D33CAD" w:rsidRPr="00DA0331" w:rsidRDefault="00D33CAD" w:rsidP="00D33CAD">
      <w:r w:rsidRPr="00DA0331">
        <w:t>The MBMS subchannel control specific fields are specified in subclause </w:t>
      </w:r>
      <w:r>
        <w:t>9.3</w:t>
      </w:r>
      <w:r w:rsidRPr="00DA0331">
        <w:t>.3.</w:t>
      </w:r>
    </w:p>
    <w:p w14:paraId="51A4461A" w14:textId="77777777" w:rsidR="00D33CAD" w:rsidRPr="001A3C73" w:rsidRDefault="00D33CAD" w:rsidP="00CB1EBE">
      <w:pPr>
        <w:pStyle w:val="Heading3"/>
      </w:pPr>
      <w:bookmarkStart w:id="2021" w:name="_Toc20208950"/>
      <w:bookmarkStart w:id="2022" w:name="_Toc36045061"/>
      <w:bookmarkStart w:id="2023" w:name="_Toc45216547"/>
      <w:bookmarkStart w:id="2024" w:name="_Toc98710010"/>
      <w:r>
        <w:t>9.3</w:t>
      </w:r>
      <w:r w:rsidRPr="001A3C73">
        <w:t>.2</w:t>
      </w:r>
      <w:r w:rsidRPr="001A3C73">
        <w:tab/>
        <w:t>MBMS subchannel control messages</w:t>
      </w:r>
      <w:bookmarkEnd w:id="2021"/>
      <w:bookmarkEnd w:id="2022"/>
      <w:bookmarkEnd w:id="2023"/>
      <w:bookmarkEnd w:id="2024"/>
    </w:p>
    <w:p w14:paraId="262245B6" w14:textId="77777777" w:rsidR="00D33CAD" w:rsidRPr="001A3C73" w:rsidRDefault="00D33CAD" w:rsidP="00D33CAD">
      <w:r w:rsidRPr="001A3C73">
        <w:t>Table </w:t>
      </w:r>
      <w:r>
        <w:t>9.3</w:t>
      </w:r>
      <w:r w:rsidRPr="001A3C73">
        <w:t>.2-1 provides a list of MBMS subchannel control protocol messages.</w:t>
      </w:r>
    </w:p>
    <w:p w14:paraId="0BD93109"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194E76BB" w14:textId="77777777" w:rsidTr="00D33CAD">
        <w:trPr>
          <w:cantSplit/>
          <w:trHeight w:val="288"/>
          <w:tblHeader/>
          <w:jc w:val="center"/>
        </w:trPr>
        <w:tc>
          <w:tcPr>
            <w:tcW w:w="3181" w:type="dxa"/>
            <w:shd w:val="clear" w:color="auto" w:fill="CCCCCC"/>
          </w:tcPr>
          <w:p w14:paraId="263AD88C" w14:textId="77777777" w:rsidR="00D33CAD" w:rsidRPr="001A3C73" w:rsidRDefault="00D33CAD" w:rsidP="00D33CAD">
            <w:pPr>
              <w:pStyle w:val="TAH"/>
            </w:pPr>
            <w:r w:rsidRPr="001A3C73">
              <w:t>Message name</w:t>
            </w:r>
          </w:p>
        </w:tc>
        <w:tc>
          <w:tcPr>
            <w:tcW w:w="1080" w:type="dxa"/>
            <w:shd w:val="clear" w:color="auto" w:fill="CCCCCC"/>
          </w:tcPr>
          <w:p w14:paraId="3A924821" w14:textId="77777777" w:rsidR="00D33CAD" w:rsidRPr="001A3C73" w:rsidRDefault="00D33CAD" w:rsidP="00D33CAD">
            <w:pPr>
              <w:pStyle w:val="TAH"/>
            </w:pPr>
            <w:r w:rsidRPr="001A3C73">
              <w:t>Subtype</w:t>
            </w:r>
          </w:p>
        </w:tc>
        <w:tc>
          <w:tcPr>
            <w:tcW w:w="1905" w:type="dxa"/>
            <w:shd w:val="clear" w:color="auto" w:fill="CCCCCC"/>
          </w:tcPr>
          <w:p w14:paraId="18E5E897" w14:textId="77777777" w:rsidR="00D33CAD" w:rsidRPr="003F4C0E" w:rsidRDefault="00D33CAD" w:rsidP="00D33CAD">
            <w:pPr>
              <w:pStyle w:val="TAH"/>
            </w:pPr>
            <w:r w:rsidRPr="003F4C0E">
              <w:t>Reference</w:t>
            </w:r>
          </w:p>
        </w:tc>
        <w:tc>
          <w:tcPr>
            <w:tcW w:w="1914" w:type="dxa"/>
            <w:shd w:val="clear" w:color="auto" w:fill="CCCCCC"/>
          </w:tcPr>
          <w:p w14:paraId="4718B116" w14:textId="77777777" w:rsidR="00D33CAD" w:rsidRPr="00FD4D54" w:rsidRDefault="00D33CAD" w:rsidP="00D33CAD">
            <w:pPr>
              <w:pStyle w:val="TAH"/>
            </w:pPr>
            <w:r w:rsidRPr="00FD4D54">
              <w:t>Direction</w:t>
            </w:r>
          </w:p>
        </w:tc>
      </w:tr>
      <w:tr w:rsidR="00D33CAD" w:rsidRPr="00E22A5C" w14:paraId="2C22B139" w14:textId="77777777" w:rsidTr="00D33CAD">
        <w:trPr>
          <w:cantSplit/>
          <w:trHeight w:val="288"/>
          <w:jc w:val="center"/>
        </w:trPr>
        <w:tc>
          <w:tcPr>
            <w:tcW w:w="3181" w:type="dxa"/>
          </w:tcPr>
          <w:p w14:paraId="722DA053" w14:textId="77777777" w:rsidR="00D33CAD" w:rsidRPr="00E22A5C" w:rsidRDefault="00D33CAD" w:rsidP="00D33CAD">
            <w:pPr>
              <w:pStyle w:val="TAL"/>
            </w:pPr>
            <w:r w:rsidRPr="00E22A5C">
              <w:t>Map Group To Bearer</w:t>
            </w:r>
          </w:p>
        </w:tc>
        <w:tc>
          <w:tcPr>
            <w:tcW w:w="1080" w:type="dxa"/>
          </w:tcPr>
          <w:p w14:paraId="5B6C796D" w14:textId="77777777" w:rsidR="00D33CAD" w:rsidRPr="00E22A5C" w:rsidRDefault="00D33CAD" w:rsidP="00D33CAD">
            <w:pPr>
              <w:pStyle w:val="TAL"/>
            </w:pPr>
            <w:r w:rsidRPr="00E22A5C">
              <w:t>00000</w:t>
            </w:r>
          </w:p>
        </w:tc>
        <w:tc>
          <w:tcPr>
            <w:tcW w:w="1905" w:type="dxa"/>
          </w:tcPr>
          <w:p w14:paraId="6B7B2C60" w14:textId="77777777" w:rsidR="00D33CAD" w:rsidRPr="00E22A5C" w:rsidRDefault="00D33CAD" w:rsidP="00D33CAD">
            <w:pPr>
              <w:pStyle w:val="TAL"/>
            </w:pPr>
            <w:r w:rsidRPr="00E22A5C">
              <w:t>subclause </w:t>
            </w:r>
            <w:r>
              <w:t>9.3</w:t>
            </w:r>
            <w:r w:rsidRPr="00E22A5C">
              <w:t>.4</w:t>
            </w:r>
          </w:p>
        </w:tc>
        <w:tc>
          <w:tcPr>
            <w:tcW w:w="1914" w:type="dxa"/>
          </w:tcPr>
          <w:p w14:paraId="6F6260A6"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6E6A0BAE" w14:textId="77777777" w:rsidTr="00D33CAD">
        <w:trPr>
          <w:cantSplit/>
          <w:trHeight w:val="288"/>
          <w:jc w:val="center"/>
        </w:trPr>
        <w:tc>
          <w:tcPr>
            <w:tcW w:w="3181" w:type="dxa"/>
          </w:tcPr>
          <w:p w14:paraId="49F5A75B" w14:textId="77777777" w:rsidR="00D33CAD" w:rsidRPr="00E22A5C" w:rsidRDefault="00D33CAD" w:rsidP="00D33CAD">
            <w:pPr>
              <w:pStyle w:val="TAL"/>
            </w:pPr>
            <w:r w:rsidRPr="00E22A5C">
              <w:t>Unmap Group To Bearer</w:t>
            </w:r>
          </w:p>
        </w:tc>
        <w:tc>
          <w:tcPr>
            <w:tcW w:w="1080" w:type="dxa"/>
          </w:tcPr>
          <w:p w14:paraId="70222B1E" w14:textId="77777777" w:rsidR="00D33CAD" w:rsidRPr="00E22A5C" w:rsidRDefault="00D33CAD" w:rsidP="00D33CAD">
            <w:pPr>
              <w:pStyle w:val="TAL"/>
            </w:pPr>
            <w:r w:rsidRPr="00E22A5C">
              <w:t>00001</w:t>
            </w:r>
          </w:p>
        </w:tc>
        <w:tc>
          <w:tcPr>
            <w:tcW w:w="1905" w:type="dxa"/>
          </w:tcPr>
          <w:p w14:paraId="69DD0EAA" w14:textId="77777777" w:rsidR="00D33CAD" w:rsidRPr="00E22A5C" w:rsidRDefault="00D33CAD" w:rsidP="00D33CAD">
            <w:pPr>
              <w:pStyle w:val="TAL"/>
            </w:pPr>
            <w:r w:rsidRPr="00E22A5C">
              <w:t>subclause </w:t>
            </w:r>
            <w:r>
              <w:t>9.3</w:t>
            </w:r>
            <w:r w:rsidRPr="00E22A5C">
              <w:t>.5</w:t>
            </w:r>
          </w:p>
        </w:tc>
        <w:tc>
          <w:tcPr>
            <w:tcW w:w="1914" w:type="dxa"/>
          </w:tcPr>
          <w:p w14:paraId="608877D5"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026ADF81" w14:textId="77777777" w:rsidTr="009A485E">
        <w:trPr>
          <w:cantSplit/>
          <w:trHeight w:val="288"/>
          <w:jc w:val="center"/>
        </w:trPr>
        <w:tc>
          <w:tcPr>
            <w:tcW w:w="3181" w:type="dxa"/>
          </w:tcPr>
          <w:p w14:paraId="754F023A" w14:textId="77777777" w:rsidR="009559DD" w:rsidRPr="00E22A5C" w:rsidRDefault="009559DD" w:rsidP="009A485E">
            <w:pPr>
              <w:pStyle w:val="TAL"/>
            </w:pPr>
            <w:r>
              <w:t>Application Paging</w:t>
            </w:r>
          </w:p>
        </w:tc>
        <w:tc>
          <w:tcPr>
            <w:tcW w:w="1080" w:type="dxa"/>
          </w:tcPr>
          <w:p w14:paraId="73155A30" w14:textId="77777777" w:rsidR="009559DD" w:rsidRPr="00E22A5C" w:rsidRDefault="009559DD" w:rsidP="009A485E">
            <w:pPr>
              <w:pStyle w:val="TAL"/>
            </w:pPr>
            <w:r>
              <w:t>00010</w:t>
            </w:r>
          </w:p>
        </w:tc>
        <w:tc>
          <w:tcPr>
            <w:tcW w:w="1905" w:type="dxa"/>
          </w:tcPr>
          <w:p w14:paraId="1531CBAA" w14:textId="77777777" w:rsidR="009559DD" w:rsidRPr="00E22A5C" w:rsidRDefault="009559DD" w:rsidP="009A485E">
            <w:pPr>
              <w:pStyle w:val="TAL"/>
            </w:pPr>
            <w:r>
              <w:t>subclause 9.3.6</w:t>
            </w:r>
          </w:p>
        </w:tc>
        <w:tc>
          <w:tcPr>
            <w:tcW w:w="1914" w:type="dxa"/>
          </w:tcPr>
          <w:p w14:paraId="325F05B6" w14:textId="77777777" w:rsidR="009559DD" w:rsidRPr="00E22A5C" w:rsidRDefault="009559DD" w:rsidP="009A485E">
            <w:pPr>
              <w:pStyle w:val="TAL"/>
            </w:pPr>
            <w:r>
              <w:t xml:space="preserve">Server </w:t>
            </w:r>
            <w:r>
              <w:sym w:font="Wingdings" w:char="F0E0"/>
            </w:r>
            <w:r>
              <w:t xml:space="preserve"> client</w:t>
            </w:r>
          </w:p>
        </w:tc>
      </w:tr>
      <w:tr w:rsidR="009559DD" w:rsidRPr="00E22A5C" w14:paraId="78350B0D" w14:textId="77777777" w:rsidTr="009A485E">
        <w:trPr>
          <w:cantSplit/>
          <w:trHeight w:val="288"/>
          <w:jc w:val="center"/>
        </w:trPr>
        <w:tc>
          <w:tcPr>
            <w:tcW w:w="3181" w:type="dxa"/>
          </w:tcPr>
          <w:p w14:paraId="590CF6CF" w14:textId="77777777" w:rsidR="009559DD" w:rsidRPr="00E22A5C" w:rsidRDefault="009559DD" w:rsidP="009A485E">
            <w:pPr>
              <w:pStyle w:val="TAL"/>
            </w:pPr>
            <w:r>
              <w:t>Bearer Announcement</w:t>
            </w:r>
          </w:p>
        </w:tc>
        <w:tc>
          <w:tcPr>
            <w:tcW w:w="1080" w:type="dxa"/>
          </w:tcPr>
          <w:p w14:paraId="61653DB7" w14:textId="77777777" w:rsidR="009559DD" w:rsidRPr="00E22A5C" w:rsidRDefault="009559DD" w:rsidP="009A485E">
            <w:pPr>
              <w:pStyle w:val="TAL"/>
            </w:pPr>
            <w:r>
              <w:t>a</w:t>
            </w:r>
          </w:p>
        </w:tc>
        <w:tc>
          <w:tcPr>
            <w:tcW w:w="1905" w:type="dxa"/>
          </w:tcPr>
          <w:p w14:paraId="03FD7026" w14:textId="77777777" w:rsidR="009559DD" w:rsidRPr="009559DD" w:rsidRDefault="009559DD" w:rsidP="009A485E">
            <w:pPr>
              <w:pStyle w:val="TAL"/>
              <w:rPr>
                <w:lang w:val="fr-FR"/>
              </w:rPr>
            </w:pPr>
            <w:r>
              <w:t>subclause 9.3.</w:t>
            </w:r>
            <w:r>
              <w:rPr>
                <w:lang w:val="fr-FR"/>
              </w:rPr>
              <w:t>7</w:t>
            </w:r>
          </w:p>
        </w:tc>
        <w:tc>
          <w:tcPr>
            <w:tcW w:w="1914" w:type="dxa"/>
          </w:tcPr>
          <w:p w14:paraId="2CC40D0A" w14:textId="77777777" w:rsidR="009559DD" w:rsidRPr="00E22A5C" w:rsidRDefault="009559DD" w:rsidP="009A485E">
            <w:pPr>
              <w:pStyle w:val="TAL"/>
            </w:pPr>
            <w:r>
              <w:t xml:space="preserve">Server </w:t>
            </w:r>
            <w:r>
              <w:sym w:font="Wingdings" w:char="F0E0"/>
            </w:r>
            <w:r>
              <w:t xml:space="preserve"> client</w:t>
            </w:r>
          </w:p>
        </w:tc>
      </w:tr>
      <w:tr w:rsidR="00D33CAD" w:rsidRPr="00E22A5C" w14:paraId="662F6FC6" w14:textId="77777777" w:rsidTr="00D33CAD">
        <w:trPr>
          <w:cantSplit/>
          <w:trHeight w:val="288"/>
          <w:jc w:val="center"/>
        </w:trPr>
        <w:tc>
          <w:tcPr>
            <w:tcW w:w="8080" w:type="dxa"/>
            <w:gridSpan w:val="4"/>
          </w:tcPr>
          <w:p w14:paraId="25F5EA6F"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44DFFBC3" w14:textId="77777777" w:rsidR="00D33CAD" w:rsidRPr="00E22A5C" w:rsidRDefault="00D33CAD" w:rsidP="00D33CAD"/>
    <w:p w14:paraId="5FCA32D7" w14:textId="77777777" w:rsidR="00D33CAD" w:rsidRPr="00E22A5C" w:rsidRDefault="00D33CAD" w:rsidP="00CB1EBE">
      <w:pPr>
        <w:pStyle w:val="Heading3"/>
      </w:pPr>
      <w:bookmarkStart w:id="2025" w:name="_Toc20208951"/>
      <w:bookmarkStart w:id="2026" w:name="_Toc36045062"/>
      <w:bookmarkStart w:id="2027" w:name="_Toc45216548"/>
      <w:bookmarkStart w:id="2028" w:name="_Toc98710011"/>
      <w:r>
        <w:lastRenderedPageBreak/>
        <w:t>9.3</w:t>
      </w:r>
      <w:r w:rsidRPr="00E22A5C">
        <w:t>.3</w:t>
      </w:r>
      <w:r w:rsidRPr="00E22A5C">
        <w:tab/>
        <w:t>MBMS subchannel control specific fields</w:t>
      </w:r>
      <w:bookmarkEnd w:id="2025"/>
      <w:bookmarkEnd w:id="2026"/>
      <w:bookmarkEnd w:id="2027"/>
      <w:bookmarkEnd w:id="2028"/>
    </w:p>
    <w:p w14:paraId="6B0D5B7D" w14:textId="77777777" w:rsidR="00D33CAD" w:rsidRPr="00E22A5C" w:rsidRDefault="00D33CAD" w:rsidP="00CB1EBE">
      <w:pPr>
        <w:pStyle w:val="Heading4"/>
      </w:pPr>
      <w:bookmarkStart w:id="2029" w:name="_Toc20208952"/>
      <w:bookmarkStart w:id="2030" w:name="_Toc36045063"/>
      <w:bookmarkStart w:id="2031" w:name="_Toc45216549"/>
      <w:bookmarkStart w:id="2032" w:name="_Toc98710012"/>
      <w:r>
        <w:t>9.3</w:t>
      </w:r>
      <w:r w:rsidRPr="00E22A5C">
        <w:t>.3.1</w:t>
      </w:r>
      <w:r w:rsidRPr="00E22A5C">
        <w:tab/>
        <w:t>Introduction</w:t>
      </w:r>
      <w:bookmarkEnd w:id="2029"/>
      <w:bookmarkEnd w:id="2030"/>
      <w:bookmarkEnd w:id="2031"/>
      <w:bookmarkEnd w:id="2032"/>
    </w:p>
    <w:p w14:paraId="7A7BAE23" w14:textId="77777777" w:rsidR="00D33CAD" w:rsidRPr="00E22A5C" w:rsidRDefault="00D33CAD" w:rsidP="00D33CAD">
      <w:r w:rsidRPr="00E22A5C">
        <w:t>This subclause describes the MBMS subchannel control specific data fields.</w:t>
      </w:r>
    </w:p>
    <w:p w14:paraId="75D46BEC"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713D3CA2"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554C157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47B51557" w14:textId="77777777" w:rsidTr="00D33CAD">
        <w:trPr>
          <w:cantSplit/>
          <w:trHeight w:val="144"/>
          <w:tblHeader/>
          <w:jc w:val="center"/>
        </w:trPr>
        <w:tc>
          <w:tcPr>
            <w:tcW w:w="2692" w:type="dxa"/>
            <w:vMerge w:val="restart"/>
            <w:shd w:val="clear" w:color="auto" w:fill="CCCCCC"/>
          </w:tcPr>
          <w:p w14:paraId="62DFCDB1"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3EE2F53D" w14:textId="77777777" w:rsidR="00D33CAD" w:rsidRPr="00E22A5C" w:rsidRDefault="00D33CAD" w:rsidP="00D33CAD">
            <w:pPr>
              <w:pStyle w:val="TAH"/>
            </w:pPr>
            <w:r w:rsidRPr="00E22A5C">
              <w:t>Field ID</w:t>
            </w:r>
          </w:p>
          <w:p w14:paraId="23E6FB41" w14:textId="77777777" w:rsidR="00D33CAD" w:rsidRPr="00E22A5C" w:rsidRDefault="00D33CAD" w:rsidP="00D33CAD">
            <w:pPr>
              <w:pStyle w:val="TAH"/>
            </w:pPr>
          </w:p>
        </w:tc>
        <w:tc>
          <w:tcPr>
            <w:tcW w:w="2946" w:type="dxa"/>
            <w:vMerge w:val="restart"/>
            <w:shd w:val="clear" w:color="auto" w:fill="CCCCCC"/>
          </w:tcPr>
          <w:p w14:paraId="6F41BB23" w14:textId="77777777" w:rsidR="00D33CAD" w:rsidRPr="00E22A5C" w:rsidRDefault="00D33CAD" w:rsidP="00D33CAD">
            <w:pPr>
              <w:pStyle w:val="TAH"/>
            </w:pPr>
            <w:r w:rsidRPr="00E22A5C">
              <w:t>Description</w:t>
            </w:r>
          </w:p>
        </w:tc>
      </w:tr>
      <w:tr w:rsidR="00D33CAD" w:rsidRPr="00E22A5C" w14:paraId="7228097D" w14:textId="77777777" w:rsidTr="00D33CAD">
        <w:trPr>
          <w:cantSplit/>
          <w:trHeight w:val="144"/>
          <w:tblHeader/>
          <w:jc w:val="center"/>
        </w:trPr>
        <w:tc>
          <w:tcPr>
            <w:tcW w:w="2692" w:type="dxa"/>
            <w:vMerge/>
            <w:tcBorders>
              <w:bottom w:val="single" w:sz="4" w:space="0" w:color="auto"/>
            </w:tcBorders>
            <w:shd w:val="clear" w:color="auto" w:fill="CCCCCC"/>
          </w:tcPr>
          <w:p w14:paraId="09008C8A" w14:textId="77777777" w:rsidR="00D33CAD" w:rsidRPr="00E22A5C" w:rsidRDefault="00D33CAD" w:rsidP="00D33CAD">
            <w:pPr>
              <w:pStyle w:val="TAH"/>
            </w:pPr>
          </w:p>
        </w:tc>
        <w:tc>
          <w:tcPr>
            <w:tcW w:w="1014" w:type="dxa"/>
            <w:tcBorders>
              <w:bottom w:val="single" w:sz="4" w:space="0" w:color="auto"/>
            </w:tcBorders>
            <w:shd w:val="clear" w:color="auto" w:fill="CCCCCC"/>
          </w:tcPr>
          <w:p w14:paraId="751C4D1E"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59C76092"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50D0B7CD" w14:textId="77777777" w:rsidR="00D33CAD" w:rsidRPr="00E22A5C" w:rsidRDefault="00D33CAD" w:rsidP="00D33CAD">
            <w:pPr>
              <w:pStyle w:val="TAH"/>
            </w:pPr>
          </w:p>
        </w:tc>
      </w:tr>
      <w:tr w:rsidR="00D33CAD" w:rsidRPr="00E22A5C" w14:paraId="6984041D" w14:textId="77777777" w:rsidTr="00D33CAD">
        <w:trPr>
          <w:cantSplit/>
          <w:trHeight w:val="144"/>
          <w:tblHeader/>
          <w:jc w:val="center"/>
        </w:trPr>
        <w:tc>
          <w:tcPr>
            <w:tcW w:w="2692" w:type="dxa"/>
            <w:shd w:val="clear" w:color="auto" w:fill="auto"/>
          </w:tcPr>
          <w:p w14:paraId="0500EE55" w14:textId="77777777" w:rsidR="00D33CAD" w:rsidRPr="00E22A5C" w:rsidRDefault="00D33CAD" w:rsidP="00D33CAD">
            <w:pPr>
              <w:pStyle w:val="TAL"/>
            </w:pPr>
            <w:r w:rsidRPr="00E22A5C">
              <w:t>MBMS Subchannel</w:t>
            </w:r>
          </w:p>
        </w:tc>
        <w:tc>
          <w:tcPr>
            <w:tcW w:w="1014" w:type="dxa"/>
            <w:shd w:val="clear" w:color="auto" w:fill="auto"/>
          </w:tcPr>
          <w:p w14:paraId="0FC3F857" w14:textId="77777777" w:rsidR="00D33CAD" w:rsidRPr="00E22A5C" w:rsidRDefault="00D33CAD" w:rsidP="00D33CAD">
            <w:pPr>
              <w:pStyle w:val="TAL"/>
            </w:pPr>
            <w:r w:rsidRPr="00E22A5C">
              <w:t>000</w:t>
            </w:r>
          </w:p>
        </w:tc>
        <w:tc>
          <w:tcPr>
            <w:tcW w:w="1890" w:type="dxa"/>
            <w:shd w:val="clear" w:color="auto" w:fill="auto"/>
          </w:tcPr>
          <w:p w14:paraId="6C1AE3B1" w14:textId="77777777" w:rsidR="00D33CAD" w:rsidRPr="00E22A5C" w:rsidRDefault="00D33CAD" w:rsidP="00D33CAD">
            <w:pPr>
              <w:pStyle w:val="TAL"/>
            </w:pPr>
            <w:r w:rsidRPr="00E22A5C">
              <w:t>00000000</w:t>
            </w:r>
          </w:p>
        </w:tc>
        <w:tc>
          <w:tcPr>
            <w:tcW w:w="2946" w:type="dxa"/>
            <w:shd w:val="clear" w:color="auto" w:fill="auto"/>
          </w:tcPr>
          <w:p w14:paraId="5E9DDF15" w14:textId="77777777" w:rsidR="00D33CAD" w:rsidRPr="00E22A5C" w:rsidRDefault="00D33CAD" w:rsidP="00D33CAD">
            <w:pPr>
              <w:pStyle w:val="TAL"/>
            </w:pPr>
            <w:r w:rsidRPr="00E22A5C">
              <w:t>Subclause </w:t>
            </w:r>
            <w:r>
              <w:t>9.3</w:t>
            </w:r>
            <w:r w:rsidRPr="00E22A5C">
              <w:t>.3.3</w:t>
            </w:r>
          </w:p>
        </w:tc>
      </w:tr>
      <w:tr w:rsidR="00D33CAD" w:rsidRPr="00E22A5C" w14:paraId="5CBC1E1D" w14:textId="77777777" w:rsidTr="00D33CAD">
        <w:trPr>
          <w:cantSplit/>
          <w:trHeight w:val="144"/>
          <w:tblHeader/>
          <w:jc w:val="center"/>
        </w:trPr>
        <w:tc>
          <w:tcPr>
            <w:tcW w:w="2692" w:type="dxa"/>
            <w:shd w:val="clear" w:color="auto" w:fill="auto"/>
          </w:tcPr>
          <w:p w14:paraId="089EC46D" w14:textId="77777777" w:rsidR="00D33CAD" w:rsidRPr="00E22A5C" w:rsidRDefault="00D33CAD" w:rsidP="00D33CAD">
            <w:pPr>
              <w:pStyle w:val="TAL"/>
            </w:pPr>
            <w:r w:rsidRPr="00E22A5C">
              <w:t>TMGI</w:t>
            </w:r>
          </w:p>
        </w:tc>
        <w:tc>
          <w:tcPr>
            <w:tcW w:w="1014" w:type="dxa"/>
            <w:shd w:val="clear" w:color="auto" w:fill="auto"/>
          </w:tcPr>
          <w:p w14:paraId="4DE22EB0" w14:textId="77777777" w:rsidR="00D33CAD" w:rsidRPr="00E22A5C" w:rsidRDefault="00D33CAD" w:rsidP="00D33CAD">
            <w:pPr>
              <w:pStyle w:val="TAL"/>
            </w:pPr>
            <w:r w:rsidRPr="00E22A5C">
              <w:t>001</w:t>
            </w:r>
          </w:p>
        </w:tc>
        <w:tc>
          <w:tcPr>
            <w:tcW w:w="1890" w:type="dxa"/>
            <w:shd w:val="clear" w:color="auto" w:fill="auto"/>
          </w:tcPr>
          <w:p w14:paraId="7925EC67" w14:textId="77777777" w:rsidR="00D33CAD" w:rsidRPr="00E22A5C" w:rsidRDefault="00D33CAD" w:rsidP="00D33CAD">
            <w:pPr>
              <w:pStyle w:val="TAL"/>
            </w:pPr>
            <w:r w:rsidRPr="00E22A5C">
              <w:t>00000001</w:t>
            </w:r>
          </w:p>
        </w:tc>
        <w:tc>
          <w:tcPr>
            <w:tcW w:w="2946" w:type="dxa"/>
            <w:shd w:val="clear" w:color="auto" w:fill="auto"/>
          </w:tcPr>
          <w:p w14:paraId="3EEB1CC9" w14:textId="77777777" w:rsidR="00D33CAD" w:rsidRPr="00E22A5C" w:rsidRDefault="00D33CAD" w:rsidP="00D33CAD">
            <w:pPr>
              <w:pStyle w:val="TAL"/>
            </w:pPr>
            <w:r w:rsidRPr="00E22A5C">
              <w:t>Subclause </w:t>
            </w:r>
            <w:r>
              <w:t>9.3</w:t>
            </w:r>
            <w:r w:rsidRPr="00E22A5C">
              <w:t>.3.4.</w:t>
            </w:r>
          </w:p>
        </w:tc>
      </w:tr>
      <w:tr w:rsidR="00D33CAD" w:rsidRPr="00E22A5C" w14:paraId="58301F18" w14:textId="77777777" w:rsidTr="00D33CAD">
        <w:trPr>
          <w:cantSplit/>
          <w:trHeight w:val="144"/>
          <w:tblHeader/>
          <w:jc w:val="center"/>
        </w:trPr>
        <w:tc>
          <w:tcPr>
            <w:tcW w:w="2692" w:type="dxa"/>
            <w:shd w:val="clear" w:color="auto" w:fill="auto"/>
          </w:tcPr>
          <w:p w14:paraId="37DC293C" w14:textId="77777777" w:rsidR="00D33CAD" w:rsidRPr="00E22A5C" w:rsidRDefault="00D33CAD" w:rsidP="00D33CAD">
            <w:pPr>
              <w:pStyle w:val="TAL"/>
            </w:pPr>
            <w:r w:rsidRPr="00E22A5C">
              <w:t>MCVideo Group ID</w:t>
            </w:r>
          </w:p>
        </w:tc>
        <w:tc>
          <w:tcPr>
            <w:tcW w:w="1014" w:type="dxa"/>
            <w:shd w:val="clear" w:color="auto" w:fill="auto"/>
          </w:tcPr>
          <w:p w14:paraId="1426AF74" w14:textId="77777777" w:rsidR="00D33CAD" w:rsidRPr="00E22A5C" w:rsidRDefault="00D33CAD" w:rsidP="00D33CAD">
            <w:pPr>
              <w:pStyle w:val="TAL"/>
            </w:pPr>
            <w:r w:rsidRPr="00E22A5C">
              <w:t>002</w:t>
            </w:r>
          </w:p>
        </w:tc>
        <w:tc>
          <w:tcPr>
            <w:tcW w:w="1890" w:type="dxa"/>
            <w:shd w:val="clear" w:color="auto" w:fill="auto"/>
          </w:tcPr>
          <w:p w14:paraId="2B25A1A6" w14:textId="77777777" w:rsidR="00D33CAD" w:rsidRPr="00E22A5C" w:rsidRDefault="00D33CAD" w:rsidP="00D33CAD">
            <w:pPr>
              <w:pStyle w:val="TAL"/>
            </w:pPr>
            <w:r w:rsidRPr="00E22A5C">
              <w:t>00000010</w:t>
            </w:r>
          </w:p>
        </w:tc>
        <w:tc>
          <w:tcPr>
            <w:tcW w:w="2946" w:type="dxa"/>
            <w:shd w:val="clear" w:color="auto" w:fill="auto"/>
          </w:tcPr>
          <w:p w14:paraId="5DB73319" w14:textId="77777777" w:rsidR="00D33CAD" w:rsidRPr="00E22A5C" w:rsidRDefault="00D33CAD" w:rsidP="00D33CAD">
            <w:pPr>
              <w:pStyle w:val="TAL"/>
            </w:pPr>
            <w:r w:rsidRPr="00E22A5C">
              <w:t>Subclause </w:t>
            </w:r>
            <w:r>
              <w:t>9.3</w:t>
            </w:r>
            <w:r w:rsidRPr="00E22A5C">
              <w:t>.3.2</w:t>
            </w:r>
          </w:p>
        </w:tc>
      </w:tr>
      <w:tr w:rsidR="009559DD" w:rsidRPr="00E22A5C" w14:paraId="5B5DF284" w14:textId="77777777" w:rsidTr="009A485E">
        <w:trPr>
          <w:cantSplit/>
          <w:trHeight w:val="144"/>
          <w:tblHeader/>
          <w:jc w:val="center"/>
        </w:trPr>
        <w:tc>
          <w:tcPr>
            <w:tcW w:w="2692" w:type="dxa"/>
            <w:shd w:val="clear" w:color="auto" w:fill="auto"/>
          </w:tcPr>
          <w:p w14:paraId="4925D3D4" w14:textId="77777777" w:rsidR="009559DD" w:rsidRPr="00E22A5C" w:rsidRDefault="009559DD" w:rsidP="009A485E">
            <w:pPr>
              <w:pStyle w:val="TAL"/>
            </w:pPr>
            <w:r>
              <w:t>Monitoring state</w:t>
            </w:r>
          </w:p>
        </w:tc>
        <w:tc>
          <w:tcPr>
            <w:tcW w:w="1014" w:type="dxa"/>
            <w:shd w:val="clear" w:color="auto" w:fill="auto"/>
          </w:tcPr>
          <w:p w14:paraId="4B3C4C60" w14:textId="77777777" w:rsidR="009559DD" w:rsidRPr="00E22A5C" w:rsidRDefault="009559DD" w:rsidP="009A485E">
            <w:pPr>
              <w:pStyle w:val="TAL"/>
            </w:pPr>
            <w:r>
              <w:t>b</w:t>
            </w:r>
          </w:p>
        </w:tc>
        <w:tc>
          <w:tcPr>
            <w:tcW w:w="1890" w:type="dxa"/>
            <w:shd w:val="clear" w:color="auto" w:fill="auto"/>
          </w:tcPr>
          <w:p w14:paraId="634AC8FA" w14:textId="77777777" w:rsidR="009559DD" w:rsidRPr="00E22A5C" w:rsidRDefault="009559DD" w:rsidP="009A485E">
            <w:pPr>
              <w:pStyle w:val="TAL"/>
            </w:pPr>
            <w:r>
              <w:t>b</w:t>
            </w:r>
          </w:p>
        </w:tc>
        <w:tc>
          <w:tcPr>
            <w:tcW w:w="2946" w:type="dxa"/>
            <w:shd w:val="clear" w:color="auto" w:fill="auto"/>
          </w:tcPr>
          <w:p w14:paraId="470D1150" w14:textId="77777777" w:rsidR="009559DD" w:rsidRPr="00E22A5C" w:rsidRDefault="009559DD" w:rsidP="009A485E">
            <w:pPr>
              <w:pStyle w:val="TAL"/>
            </w:pPr>
            <w:r>
              <w:t>Subclause 9.3.3.5</w:t>
            </w:r>
          </w:p>
        </w:tc>
      </w:tr>
    </w:tbl>
    <w:p w14:paraId="3E2DA498" w14:textId="77777777" w:rsidR="00D33CAD" w:rsidRPr="00E22A5C" w:rsidRDefault="00D33CAD" w:rsidP="00D33CAD"/>
    <w:p w14:paraId="7810319C" w14:textId="77777777" w:rsidR="00D33CAD" w:rsidRPr="00E22A5C" w:rsidRDefault="00D33CAD" w:rsidP="00CB1EBE">
      <w:pPr>
        <w:pStyle w:val="Heading4"/>
      </w:pPr>
      <w:bookmarkStart w:id="2033" w:name="_Toc20208953"/>
      <w:bookmarkStart w:id="2034" w:name="_Toc36045064"/>
      <w:bookmarkStart w:id="2035" w:name="_Toc45216550"/>
      <w:bookmarkStart w:id="2036" w:name="_Toc98710013"/>
      <w:r>
        <w:t>9.3</w:t>
      </w:r>
      <w:r w:rsidRPr="00E22A5C">
        <w:t>.3.2</w:t>
      </w:r>
      <w:r w:rsidRPr="00E22A5C">
        <w:tab/>
        <w:t>MCVideo Group ID field</w:t>
      </w:r>
      <w:bookmarkEnd w:id="2033"/>
      <w:bookmarkEnd w:id="2034"/>
      <w:bookmarkEnd w:id="2035"/>
      <w:bookmarkEnd w:id="2036"/>
    </w:p>
    <w:p w14:paraId="204C1813"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224441AF"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2F989391" w14:textId="77777777" w:rsidR="00D33CAD" w:rsidRPr="00E22A5C" w:rsidRDefault="00D33CAD" w:rsidP="00CB1EBE">
      <w:pPr>
        <w:pStyle w:val="Heading4"/>
      </w:pPr>
      <w:bookmarkStart w:id="2037" w:name="_Toc20208954"/>
      <w:bookmarkStart w:id="2038" w:name="_Toc36045065"/>
      <w:bookmarkStart w:id="2039" w:name="_Toc45216551"/>
      <w:bookmarkStart w:id="2040" w:name="_Toc98710014"/>
      <w:r>
        <w:t>9.3</w:t>
      </w:r>
      <w:r w:rsidRPr="00E22A5C">
        <w:t>.3.3</w:t>
      </w:r>
      <w:r w:rsidRPr="00E22A5C">
        <w:tab/>
        <w:t>MBMS Subchannel field</w:t>
      </w:r>
      <w:bookmarkEnd w:id="2037"/>
      <w:bookmarkEnd w:id="2038"/>
      <w:bookmarkEnd w:id="2039"/>
      <w:bookmarkEnd w:id="2040"/>
    </w:p>
    <w:p w14:paraId="0B61F5F9"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48261232" w14:textId="77777777" w:rsidR="00D33CAD" w:rsidRPr="00E22A5C" w:rsidRDefault="00D33CAD" w:rsidP="00D33CAD">
      <w:r w:rsidRPr="00E22A5C">
        <w:t>Table </w:t>
      </w:r>
      <w:r>
        <w:t>9.3</w:t>
      </w:r>
      <w:r w:rsidRPr="00E22A5C">
        <w:t>.3.3-1 describes the coding of the MBMS Subchannel field.</w:t>
      </w:r>
    </w:p>
    <w:p w14:paraId="7794DF9A" w14:textId="77777777" w:rsidR="00D33CAD" w:rsidRPr="00E22A5C" w:rsidRDefault="00D33CAD" w:rsidP="00D33CAD">
      <w:pPr>
        <w:pStyle w:val="TH"/>
      </w:pPr>
      <w:r w:rsidRPr="00E22A5C">
        <w:t>Table </w:t>
      </w:r>
      <w:r>
        <w:t>9.3</w:t>
      </w:r>
      <w:r w:rsidRPr="00E22A5C">
        <w:t>.3.3-1: MBMS Subchannel field coding</w:t>
      </w:r>
    </w:p>
    <w:p w14:paraId="2553162D" w14:textId="77777777" w:rsidR="00D33CAD" w:rsidRPr="00450F86" w:rsidRDefault="00D33CAD" w:rsidP="00D33CAD">
      <w:pPr>
        <w:pStyle w:val="PL"/>
        <w:keepNext/>
        <w:keepLines/>
        <w:jc w:val="center"/>
        <w:rPr>
          <w:noProof w:val="0"/>
        </w:rPr>
      </w:pPr>
      <w:bookmarkStart w:id="2041" w:name="_MCCTEMPBM_CRPT22840116___4"/>
      <w:r w:rsidRPr="00E22A5C">
        <w:rPr>
          <w:noProof w:val="0"/>
        </w:rPr>
        <w:t xml:space="preserve">0                   1   </w:t>
      </w:r>
      <w:r>
        <w:rPr>
          <w:noProof w:val="0"/>
        </w:rPr>
        <w:t xml:space="preserve">  </w:t>
      </w:r>
      <w:r w:rsidRPr="00450F86">
        <w:rPr>
          <w:noProof w:val="0"/>
        </w:rPr>
        <w:t xml:space="preserve">                2                   3</w:t>
      </w:r>
    </w:p>
    <w:p w14:paraId="7F86804E"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65F526DF" w14:textId="77777777" w:rsidR="00D33CAD" w:rsidRPr="009E4791" w:rsidRDefault="00D33CAD" w:rsidP="00D33CAD">
      <w:pPr>
        <w:pStyle w:val="PL"/>
        <w:keepNext/>
        <w:keepLines/>
        <w:jc w:val="center"/>
        <w:rPr>
          <w:noProof w:val="0"/>
        </w:rPr>
      </w:pPr>
      <w:r w:rsidRPr="009E4791">
        <w:rPr>
          <w:noProof w:val="0"/>
        </w:rPr>
        <w:t>+-+-+-+-+-+-+-+-+-+-+-+-+-+-+-+-+-+-+-+-+-+-+-+-+-+-+-+-+-+-+-+-+</w:t>
      </w:r>
    </w:p>
    <w:p w14:paraId="08E120A4"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3FADEF1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0EB967EC"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79D48F2A" w14:textId="77777777" w:rsidR="00D33CAD" w:rsidRPr="00BB73A8" w:rsidRDefault="00D33CAD" w:rsidP="00D33CAD">
      <w:pPr>
        <w:pStyle w:val="PL"/>
        <w:keepNext/>
        <w:keepLines/>
        <w:jc w:val="center"/>
      </w:pPr>
      <w:r w:rsidRPr="00BB73A8">
        <w:t>+-+-+-+-+-+-+-+-+-+-+-+-+-+-+-+-+-+-+-+-+-+-+-+-+-+-+-+-+-+-+-+-+</w:t>
      </w:r>
    </w:p>
    <w:p w14:paraId="6A853491" w14:textId="77777777" w:rsidR="00D33CAD" w:rsidRPr="009E4791" w:rsidRDefault="00D33CAD" w:rsidP="00D33CAD">
      <w:pPr>
        <w:pStyle w:val="PL"/>
        <w:keepNext/>
        <w:keepLines/>
        <w:jc w:val="center"/>
      </w:pPr>
      <w:r w:rsidRPr="009E4791">
        <w:t>| IP    |</w:t>
      </w:r>
      <w:r>
        <w:t xml:space="preserve">     Spare                                             |</w:t>
      </w:r>
    </w:p>
    <w:p w14:paraId="133E97B0" w14:textId="77777777" w:rsidR="00D33CAD" w:rsidRPr="00BB73A8" w:rsidRDefault="00D33CAD" w:rsidP="00D33CAD">
      <w:pPr>
        <w:pStyle w:val="PL"/>
        <w:keepNext/>
        <w:keepLines/>
        <w:jc w:val="center"/>
      </w:pPr>
      <w:r w:rsidRPr="009E4791">
        <w:t>|</w:t>
      </w:r>
      <w:r w:rsidRPr="00BB73A8">
        <w:t>Version|</w:t>
      </w:r>
      <w:r>
        <w:t xml:space="preserve">                                                       |</w:t>
      </w:r>
    </w:p>
    <w:p w14:paraId="634DFBD3" w14:textId="77777777" w:rsidR="00D33CAD" w:rsidRPr="009E4791" w:rsidRDefault="00D33CAD" w:rsidP="00D33CAD">
      <w:pPr>
        <w:pStyle w:val="PL"/>
        <w:keepNext/>
        <w:keepLines/>
        <w:jc w:val="center"/>
      </w:pPr>
      <w:r w:rsidRPr="009E4791">
        <w:t>+-+-+-+-+-+-+-+-+-+-+-+-+-+-+-+-+-+-+-+-+-+-+-+-+-+-+-+-+-+-+-+-+</w:t>
      </w:r>
    </w:p>
    <w:p w14:paraId="41C2B308"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55B0A87" w14:textId="77777777" w:rsidR="00D33CAD" w:rsidRPr="009E4791" w:rsidRDefault="00D33CAD" w:rsidP="00D33CAD">
      <w:pPr>
        <w:pStyle w:val="PL"/>
        <w:keepNext/>
        <w:keepLines/>
        <w:jc w:val="center"/>
      </w:pPr>
      <w:r w:rsidRPr="009E4791">
        <w:t>+-+-+-+-+-+-+-+-+-+-+-+-+-+-+-+-+-+-+-+-+-+-+-+-+-+-+-+-+-+-+-+-+</w:t>
      </w:r>
    </w:p>
    <w:p w14:paraId="70AFC7F7" w14:textId="77777777" w:rsidR="00D33CAD" w:rsidRPr="009E4791" w:rsidRDefault="00D33CAD" w:rsidP="00D33CAD">
      <w:pPr>
        <w:pStyle w:val="PL"/>
        <w:keepNext/>
        <w:keepLines/>
        <w:jc w:val="center"/>
      </w:pPr>
      <w:r w:rsidRPr="009E4791">
        <w:t>|             Video Media Port Number                           |</w:t>
      </w:r>
    </w:p>
    <w:p w14:paraId="2297304A" w14:textId="77777777" w:rsidR="00D33CAD" w:rsidRPr="009E4791" w:rsidRDefault="00D33CAD" w:rsidP="00D33CAD">
      <w:pPr>
        <w:pStyle w:val="PL"/>
        <w:keepNext/>
        <w:keepLines/>
        <w:jc w:val="center"/>
      </w:pPr>
      <w:r w:rsidRPr="009E4791">
        <w:t>+-+-+-+-+-+-+-+-+-+-+-+-+-+-+-+-+-+-+-+-+-+-+-+-+-+-+-+-+-+-+-+-+</w:t>
      </w:r>
    </w:p>
    <w:p w14:paraId="1D244D8B" w14:textId="77777777" w:rsidR="00D33CAD" w:rsidRPr="009E4791" w:rsidRDefault="00D33CAD" w:rsidP="00D33CAD">
      <w:pPr>
        <w:pStyle w:val="PL"/>
        <w:keepNext/>
        <w:keepLines/>
        <w:jc w:val="center"/>
      </w:pPr>
      <w:r w:rsidRPr="009E4791">
        <w:t>|             Audio Media Port Number                           |</w:t>
      </w:r>
    </w:p>
    <w:p w14:paraId="14BF8BFD" w14:textId="77777777" w:rsidR="00D33CAD" w:rsidRPr="009E4791" w:rsidRDefault="00D33CAD" w:rsidP="00D33CAD">
      <w:pPr>
        <w:pStyle w:val="PL"/>
        <w:keepNext/>
        <w:keepLines/>
        <w:jc w:val="center"/>
      </w:pPr>
      <w:r w:rsidRPr="009E4791">
        <w:t>+-+-+-+-+-+-+-+-+-+-+-+-+-+-+-+-+-+-+-+-+-+-+-+-+-+-+-+-+-+-+-+-+</w:t>
      </w:r>
    </w:p>
    <w:p w14:paraId="136A2F1F" w14:textId="77777777" w:rsidR="00D33CAD" w:rsidRPr="009E4791" w:rsidRDefault="00D33CAD" w:rsidP="00D33CAD">
      <w:pPr>
        <w:pStyle w:val="PL"/>
        <w:keepNext/>
        <w:keepLines/>
        <w:jc w:val="center"/>
      </w:pPr>
      <w:r w:rsidRPr="009E4791">
        <w:t>|             FEC Port Number                                   |</w:t>
      </w:r>
    </w:p>
    <w:p w14:paraId="6B9E734E" w14:textId="77777777" w:rsidR="00D33CAD" w:rsidRPr="009E4791" w:rsidRDefault="00D33CAD" w:rsidP="00D33CAD">
      <w:pPr>
        <w:pStyle w:val="PL"/>
        <w:keepNext/>
        <w:keepLines/>
        <w:jc w:val="center"/>
      </w:pPr>
      <w:r w:rsidRPr="009E4791">
        <w:t>+-+-+-+-+-+-+-+-+-+-+-+-+-+-+-+-+-+-+-+-+-+-+-+-+-+-+-+-+-+-+-+-+</w:t>
      </w:r>
    </w:p>
    <w:p w14:paraId="38BA5645" w14:textId="77777777" w:rsidR="00D33CAD" w:rsidRPr="009E4791" w:rsidRDefault="00D33CAD" w:rsidP="00D33CAD">
      <w:pPr>
        <w:pStyle w:val="PL"/>
        <w:keepNext/>
        <w:keepLines/>
        <w:jc w:val="center"/>
      </w:pPr>
      <w:r w:rsidRPr="009E4791">
        <w:t>:             IP Address                                        :</w:t>
      </w:r>
    </w:p>
    <w:p w14:paraId="5F8C744C" w14:textId="77777777" w:rsidR="00D33CAD" w:rsidRPr="009E4791" w:rsidRDefault="00D33CAD" w:rsidP="00D33CAD">
      <w:pPr>
        <w:pStyle w:val="PL"/>
        <w:keepNext/>
        <w:keepLines/>
        <w:jc w:val="center"/>
      </w:pPr>
      <w:r w:rsidRPr="009E4791">
        <w:t>+-+-+-+-+-+-+-+-+-+-+-+-+-+-+-+-+-+-+-+-+-+-+-+-+-+-+-+-+-+-+-+-+</w:t>
      </w:r>
    </w:p>
    <w:bookmarkEnd w:id="2041"/>
    <w:p w14:paraId="2A5682A5" w14:textId="77777777" w:rsidR="00D33CAD" w:rsidRPr="009E4791" w:rsidRDefault="00D33CAD" w:rsidP="00D33CAD"/>
    <w:p w14:paraId="53DEB128"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13F34BC"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0D6C4AD"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1A43D3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7046806"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3F1780E7"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03B8E5C7" w14:textId="77777777" w:rsidR="00D33CAD" w:rsidRPr="00E22A5C" w:rsidRDefault="00D33CAD" w:rsidP="00D33CAD">
      <w:pPr>
        <w:tabs>
          <w:tab w:val="left" w:pos="6984"/>
        </w:tabs>
      </w:pPr>
      <w:r w:rsidRPr="00E22A5C">
        <w:t>The &lt;IP version&gt; value indicates the IP version:</w:t>
      </w:r>
      <w:r w:rsidRPr="00E22A5C">
        <w:tab/>
      </w:r>
    </w:p>
    <w:p w14:paraId="6753BE2F" w14:textId="77777777" w:rsidR="00D33CAD" w:rsidRPr="00E22A5C" w:rsidRDefault="00D33CAD" w:rsidP="00D33CAD">
      <w:pPr>
        <w:pStyle w:val="B1"/>
        <w:rPr>
          <w:lang w:val="fr-FR"/>
        </w:rPr>
      </w:pPr>
      <w:r w:rsidRPr="00E22A5C">
        <w:rPr>
          <w:lang w:val="fr-FR"/>
        </w:rPr>
        <w:t>'0'</w:t>
      </w:r>
      <w:r w:rsidRPr="00E22A5C">
        <w:rPr>
          <w:lang w:val="fr-FR"/>
        </w:rPr>
        <w:tab/>
        <w:t>IP version 4</w:t>
      </w:r>
    </w:p>
    <w:p w14:paraId="12B40870" w14:textId="77777777" w:rsidR="00D33CAD" w:rsidRPr="00E22A5C" w:rsidRDefault="00D33CAD" w:rsidP="00D33CAD">
      <w:pPr>
        <w:pStyle w:val="B1"/>
        <w:rPr>
          <w:lang w:val="fr-FR"/>
        </w:rPr>
      </w:pPr>
      <w:r w:rsidRPr="00E22A5C">
        <w:rPr>
          <w:lang w:val="fr-FR"/>
        </w:rPr>
        <w:t>'1'</w:t>
      </w:r>
      <w:r w:rsidRPr="00E22A5C">
        <w:rPr>
          <w:lang w:val="fr-FR"/>
        </w:rPr>
        <w:tab/>
        <w:t>IP version 6</w:t>
      </w:r>
    </w:p>
    <w:p w14:paraId="1FB471BA" w14:textId="77777777" w:rsidR="00D33CAD" w:rsidRPr="00585C60" w:rsidRDefault="00D33CAD" w:rsidP="00D33CAD">
      <w:pPr>
        <w:pStyle w:val="B1"/>
      </w:pPr>
      <w:r w:rsidRPr="00585C60">
        <w:t>All other values are reserved for future use.</w:t>
      </w:r>
    </w:p>
    <w:p w14:paraId="687BB985"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6D89120F" w14:textId="77777777" w:rsidR="00D33CAD" w:rsidRPr="003E1C9A" w:rsidRDefault="00D33CAD" w:rsidP="00D33CAD">
      <w:r w:rsidRPr="003E1C9A">
        <w:t>The &lt;Video Media Port Number&gt; value is a 32-bit binary value giving the port to be used.</w:t>
      </w:r>
    </w:p>
    <w:p w14:paraId="3E86B51F"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0DF40D9"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FC7B5D4" w14:textId="77777777" w:rsidR="00D33CAD" w:rsidRPr="001A3C73" w:rsidRDefault="00D33CAD" w:rsidP="00D33CAD">
      <w:r w:rsidRPr="001A3C73">
        <w:t>.The &lt;IP Address&gt; value is:</w:t>
      </w:r>
    </w:p>
    <w:p w14:paraId="4B973632"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306EE24"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3BEA839D" w14:textId="77777777" w:rsidR="00D33CAD" w:rsidRPr="001A3C73" w:rsidRDefault="00D33CAD" w:rsidP="00CB1EBE">
      <w:pPr>
        <w:pStyle w:val="Heading4"/>
      </w:pPr>
      <w:bookmarkStart w:id="2042" w:name="_Toc20208955"/>
      <w:bookmarkStart w:id="2043" w:name="_Toc36045066"/>
      <w:bookmarkStart w:id="2044" w:name="_Toc45216552"/>
      <w:bookmarkStart w:id="2045" w:name="_Toc98710015"/>
      <w:r>
        <w:t>9.3</w:t>
      </w:r>
      <w:r w:rsidRPr="001A3C73">
        <w:t>.3.4</w:t>
      </w:r>
      <w:r w:rsidRPr="001A3C73">
        <w:tab/>
        <w:t>TMGI field</w:t>
      </w:r>
      <w:bookmarkEnd w:id="2042"/>
      <w:bookmarkEnd w:id="2043"/>
      <w:bookmarkEnd w:id="2044"/>
      <w:bookmarkEnd w:id="2045"/>
    </w:p>
    <w:p w14:paraId="2EC80225" w14:textId="77777777" w:rsidR="00D33CAD" w:rsidRPr="003F4C0E" w:rsidRDefault="00D33CAD" w:rsidP="00D33CAD">
      <w:r w:rsidRPr="003F4C0E">
        <w:t>Table </w:t>
      </w:r>
      <w:r>
        <w:t>9.3</w:t>
      </w:r>
      <w:r w:rsidRPr="003F4C0E">
        <w:t>.3.4-1 describes the coding of the TMGI field.</w:t>
      </w:r>
    </w:p>
    <w:p w14:paraId="4A070355" w14:textId="77777777" w:rsidR="00D33CAD" w:rsidRPr="00FD4D54" w:rsidRDefault="00D33CAD" w:rsidP="00D33CAD">
      <w:pPr>
        <w:pStyle w:val="TH"/>
      </w:pPr>
      <w:r w:rsidRPr="00FD4D54">
        <w:t>Table </w:t>
      </w:r>
      <w:r>
        <w:t>9.3</w:t>
      </w:r>
      <w:r w:rsidRPr="00FD4D54">
        <w:t>.3.4-1: TMGI field coding</w:t>
      </w:r>
    </w:p>
    <w:p w14:paraId="0A17AF12" w14:textId="77777777" w:rsidR="00D33CAD" w:rsidRPr="005A476D" w:rsidRDefault="00D33CAD" w:rsidP="00D33CAD">
      <w:pPr>
        <w:pStyle w:val="PL"/>
        <w:keepNext/>
        <w:keepLines/>
        <w:jc w:val="center"/>
        <w:rPr>
          <w:noProof w:val="0"/>
        </w:rPr>
      </w:pPr>
      <w:bookmarkStart w:id="2046" w:name="_MCCTEMPBM_CRPT22840117___4"/>
      <w:r w:rsidRPr="005A476D">
        <w:rPr>
          <w:noProof w:val="0"/>
        </w:rPr>
        <w:t>0                   1                   2                   3</w:t>
      </w:r>
    </w:p>
    <w:p w14:paraId="49A3FB30"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32E83C60" w14:textId="77777777" w:rsidR="00D33CAD" w:rsidRPr="00B33831" w:rsidRDefault="00D33CAD" w:rsidP="00D33CAD">
      <w:pPr>
        <w:pStyle w:val="PL"/>
        <w:keepNext/>
        <w:keepLines/>
        <w:jc w:val="center"/>
        <w:rPr>
          <w:noProof w:val="0"/>
        </w:rPr>
      </w:pPr>
      <w:r w:rsidRPr="00B33831">
        <w:rPr>
          <w:noProof w:val="0"/>
        </w:rPr>
        <w:t>+-+-+-+-+-+-+-+-+-+-+-+-+-+-+-+-+-+-+-+-+-+-+-+-+-+-+-+-+-+-+-+-+</w:t>
      </w:r>
    </w:p>
    <w:p w14:paraId="126103D9" w14:textId="77777777" w:rsidR="00D33CAD" w:rsidRPr="00110F4D" w:rsidRDefault="00D33CAD" w:rsidP="00D33CAD">
      <w:pPr>
        <w:pStyle w:val="PL"/>
        <w:keepNext/>
        <w:keepLines/>
        <w:jc w:val="center"/>
      </w:pPr>
      <w:r w:rsidRPr="00110F4D">
        <w:t>|TMGI           |TMGI           |TMGI                           |</w:t>
      </w:r>
    </w:p>
    <w:p w14:paraId="2EDD4E8F" w14:textId="77777777" w:rsidR="00D33CAD" w:rsidRPr="00035F32" w:rsidRDefault="00D33CAD" w:rsidP="00D33CAD">
      <w:pPr>
        <w:pStyle w:val="PL"/>
        <w:keepNext/>
        <w:keepLines/>
        <w:jc w:val="center"/>
      </w:pPr>
      <w:r w:rsidRPr="00035F32">
        <w:t>|ID             |length         |                               |</w:t>
      </w:r>
    </w:p>
    <w:p w14:paraId="7B1B9CA9" w14:textId="77777777" w:rsidR="00D33CAD" w:rsidRPr="00E51710" w:rsidRDefault="00D33CAD" w:rsidP="00D33CAD">
      <w:pPr>
        <w:pStyle w:val="PL"/>
        <w:keepNext/>
        <w:keepLines/>
        <w:jc w:val="center"/>
      </w:pPr>
      <w:r w:rsidRPr="00E51710">
        <w:t>+-+-+-+-+-+-+-+-+-+-+-+-+-+-+-+-+                               :</w:t>
      </w:r>
    </w:p>
    <w:p w14:paraId="6D5601FE" w14:textId="77777777" w:rsidR="00D33CAD" w:rsidRPr="00D7327E" w:rsidRDefault="00D33CAD" w:rsidP="00D33CAD">
      <w:pPr>
        <w:pStyle w:val="PL"/>
        <w:keepNext/>
        <w:keepLines/>
        <w:jc w:val="center"/>
      </w:pPr>
      <w:r w:rsidRPr="00D7327E">
        <w:t>:                                            (Padding)          :</w:t>
      </w:r>
    </w:p>
    <w:p w14:paraId="17975E31" w14:textId="77777777" w:rsidR="00D33CAD" w:rsidRPr="00D7327E" w:rsidRDefault="00D33CAD" w:rsidP="00D33CAD">
      <w:pPr>
        <w:pStyle w:val="PL"/>
        <w:keepNext/>
        <w:keepLines/>
        <w:jc w:val="center"/>
      </w:pPr>
      <w:r w:rsidRPr="00D7327E">
        <w:t>+-+-+-+-+-+-+-+-+-+-+-+-+-+-+-+-+-+-+-+-+-+-+-+-+-+-+-+-+-+-+-+-+</w:t>
      </w:r>
    </w:p>
    <w:bookmarkEnd w:id="2046"/>
    <w:p w14:paraId="25054D74" w14:textId="77777777" w:rsidR="00D33CAD" w:rsidRPr="003C7EE2" w:rsidRDefault="00D33CAD" w:rsidP="00D33CAD">
      <w:pPr>
        <w:rPr>
          <w:lang w:eastAsia="x-none"/>
        </w:rPr>
      </w:pPr>
    </w:p>
    <w:p w14:paraId="577911D6" w14:textId="77777777" w:rsidR="00D33CAD" w:rsidRPr="00FA4166" w:rsidRDefault="00D33CAD" w:rsidP="00D33CAD">
      <w:r w:rsidRPr="00FA4166">
        <w:t>The &lt;TMGI field ID&gt; value is a binary value and shall be set according to table </w:t>
      </w:r>
      <w:r>
        <w:t>9.3</w:t>
      </w:r>
      <w:r w:rsidRPr="00FA4166">
        <w:t>.3.1-2.</w:t>
      </w:r>
    </w:p>
    <w:p w14:paraId="5AAE2F82" w14:textId="77777777" w:rsidR="00D33CAD" w:rsidRPr="00FA4166" w:rsidRDefault="00D33CAD" w:rsidP="00D33CAD">
      <w:r w:rsidRPr="00FA4166">
        <w:t>The &lt;TMGI length&gt; value is a binary value indicating the length in octets of the &lt;TMGI&gt; value item.</w:t>
      </w:r>
    </w:p>
    <w:p w14:paraId="6761763A"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1016D68"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4ECEFC8E" w14:textId="77777777" w:rsidR="009559DD" w:rsidRDefault="009559DD" w:rsidP="00CB1EBE">
      <w:pPr>
        <w:pStyle w:val="Heading4"/>
      </w:pPr>
      <w:bookmarkStart w:id="2047" w:name="_Toc20208956"/>
      <w:bookmarkStart w:id="2048" w:name="_Toc36045067"/>
      <w:bookmarkStart w:id="2049" w:name="_Toc45216553"/>
      <w:bookmarkStart w:id="2050" w:name="_Toc98710016"/>
      <w:r>
        <w:t>9.3.3.5</w:t>
      </w:r>
      <w:r>
        <w:tab/>
        <w:t>Monitoring state</w:t>
      </w:r>
      <w:bookmarkEnd w:id="2047"/>
      <w:bookmarkEnd w:id="2048"/>
      <w:bookmarkEnd w:id="2049"/>
      <w:bookmarkEnd w:id="2050"/>
    </w:p>
    <w:p w14:paraId="75BBC241"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3F181C51"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1B032E10" w14:textId="77777777" w:rsidR="009559DD" w:rsidRPr="000B4518" w:rsidRDefault="009559DD" w:rsidP="009559DD">
      <w:pPr>
        <w:pStyle w:val="PL"/>
        <w:keepNext/>
        <w:keepLines/>
        <w:jc w:val="center"/>
        <w:rPr>
          <w:noProof w:val="0"/>
        </w:rPr>
      </w:pPr>
      <w:bookmarkStart w:id="2051" w:name="_MCCTEMPBM_CRPT22840118___4"/>
      <w:r w:rsidRPr="000B4518">
        <w:rPr>
          <w:noProof w:val="0"/>
        </w:rPr>
        <w:t>0                   1                   2                   3</w:t>
      </w:r>
    </w:p>
    <w:p w14:paraId="640ADF19"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101DA045" w14:textId="77777777" w:rsidR="009559DD" w:rsidRPr="000B4518" w:rsidRDefault="009559DD" w:rsidP="009559DD">
      <w:pPr>
        <w:pStyle w:val="PL"/>
        <w:keepNext/>
        <w:keepLines/>
        <w:jc w:val="center"/>
        <w:rPr>
          <w:noProof w:val="0"/>
        </w:rPr>
      </w:pPr>
      <w:r w:rsidRPr="000B4518">
        <w:rPr>
          <w:noProof w:val="0"/>
        </w:rPr>
        <w:t>+-+-+-+-+-+-+-+-+-+-+-+-+-+-+-+-+-+-+-+-+-+-+-+-+-+-+-+-+-+-+-+-+</w:t>
      </w:r>
    </w:p>
    <w:p w14:paraId="5B9A36E7"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463932D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1B5FD2F9" w14:textId="77777777" w:rsidR="009559DD" w:rsidRPr="000B4518" w:rsidRDefault="009559DD" w:rsidP="009559DD">
      <w:pPr>
        <w:pStyle w:val="PL"/>
        <w:keepNext/>
        <w:keepLines/>
        <w:jc w:val="center"/>
      </w:pPr>
      <w:r w:rsidRPr="000B4518">
        <w:t>+-+-+-+-+-+-+-+-+-+-+-+-+-+-+-+-+-+-+-+-+-+-+-+-+-+-+-+-+-+-+-+-+</w:t>
      </w:r>
    </w:p>
    <w:bookmarkEnd w:id="2051"/>
    <w:p w14:paraId="462D59C5" w14:textId="77777777" w:rsidR="009559DD" w:rsidRPr="000B4518" w:rsidRDefault="009559DD" w:rsidP="009559DD">
      <w:pPr>
        <w:rPr>
          <w:lang w:eastAsia="x-none"/>
        </w:rPr>
      </w:pPr>
    </w:p>
    <w:p w14:paraId="54D9C710"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41B68B40"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1308F94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51041E" w14:textId="77777777" w:rsidR="009559DD" w:rsidRPr="009559DD" w:rsidRDefault="009559DD" w:rsidP="009559DD">
      <w:pPr>
        <w:pStyle w:val="B1"/>
      </w:pPr>
      <w:r w:rsidRPr="009559DD">
        <w:t>'0'</w:t>
      </w:r>
      <w:r w:rsidRPr="009559DD">
        <w:tab/>
        <w:t>Monitoring is inactive</w:t>
      </w:r>
    </w:p>
    <w:p w14:paraId="7117EA7B" w14:textId="77777777" w:rsidR="009559DD" w:rsidRPr="009559DD" w:rsidRDefault="009559DD" w:rsidP="009559DD">
      <w:pPr>
        <w:pStyle w:val="B1"/>
      </w:pPr>
      <w:r w:rsidRPr="009559DD">
        <w:t>'1'</w:t>
      </w:r>
      <w:r w:rsidRPr="009559DD">
        <w:tab/>
        <w:t>Monitoring is active</w:t>
      </w:r>
    </w:p>
    <w:p w14:paraId="3D8B6CFD" w14:textId="77777777" w:rsidR="009559DD" w:rsidRDefault="009559DD" w:rsidP="009559DD">
      <w:pPr>
        <w:pStyle w:val="B1"/>
      </w:pPr>
      <w:r w:rsidRPr="000B4518">
        <w:t>All other values are reserved for future use.</w:t>
      </w:r>
    </w:p>
    <w:p w14:paraId="28E10CF0" w14:textId="77777777" w:rsidR="009559DD" w:rsidRPr="000B4518" w:rsidRDefault="009559DD" w:rsidP="009559DD">
      <w:pPr>
        <w:pStyle w:val="B1"/>
      </w:pPr>
      <w:r>
        <w:t>The spare bits are set to zero</w:t>
      </w:r>
    </w:p>
    <w:p w14:paraId="5CBA23A9" w14:textId="77777777" w:rsidR="00D33CAD" w:rsidRPr="00337FBB" w:rsidRDefault="00D33CAD" w:rsidP="00CB1EBE">
      <w:pPr>
        <w:pStyle w:val="Heading3"/>
      </w:pPr>
      <w:bookmarkStart w:id="2052" w:name="_Toc20208957"/>
      <w:bookmarkStart w:id="2053" w:name="_Toc36045068"/>
      <w:bookmarkStart w:id="2054" w:name="_Toc45216554"/>
      <w:bookmarkStart w:id="2055" w:name="_Toc98710017"/>
      <w:r>
        <w:t>9.3</w:t>
      </w:r>
      <w:r w:rsidRPr="00337FBB">
        <w:t>.4</w:t>
      </w:r>
      <w:r w:rsidRPr="00337FBB">
        <w:tab/>
        <w:t>Map Group To Bearer message</w:t>
      </w:r>
      <w:bookmarkEnd w:id="2052"/>
      <w:bookmarkEnd w:id="2053"/>
      <w:bookmarkEnd w:id="2054"/>
      <w:bookmarkEnd w:id="2055"/>
    </w:p>
    <w:p w14:paraId="6BF6E761"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A175E09" w14:textId="77777777" w:rsidR="00D33CAD" w:rsidRPr="00337FBB" w:rsidRDefault="00D33CAD" w:rsidP="00D33CAD">
      <w:r w:rsidRPr="00337FBB">
        <w:t>Table </w:t>
      </w:r>
      <w:r>
        <w:t>9.3</w:t>
      </w:r>
      <w:r w:rsidRPr="00337FBB">
        <w:t>.4-1 shows the content of the Map Group To Bearer message.</w:t>
      </w:r>
    </w:p>
    <w:p w14:paraId="6D7F6B63" w14:textId="77777777" w:rsidR="00D33CAD" w:rsidRPr="00337FBB" w:rsidRDefault="00D33CAD" w:rsidP="00D33CAD">
      <w:pPr>
        <w:pStyle w:val="TH"/>
      </w:pPr>
      <w:r w:rsidRPr="00337FBB">
        <w:t>Table </w:t>
      </w:r>
      <w:r>
        <w:t>9.3</w:t>
      </w:r>
      <w:r w:rsidRPr="00337FBB">
        <w:t>.4-1: Map Group To Bearer message</w:t>
      </w:r>
    </w:p>
    <w:p w14:paraId="4C47B95D" w14:textId="77777777" w:rsidR="00D33CAD" w:rsidRPr="00D841CE" w:rsidRDefault="00D33CAD" w:rsidP="00D33CAD">
      <w:pPr>
        <w:pStyle w:val="PL"/>
        <w:keepNext/>
        <w:keepLines/>
        <w:jc w:val="center"/>
        <w:rPr>
          <w:noProof w:val="0"/>
        </w:rPr>
      </w:pPr>
      <w:bookmarkStart w:id="2056" w:name="_MCCTEMPBM_CRPT22840119___4"/>
      <w:r w:rsidRPr="00D841CE">
        <w:rPr>
          <w:noProof w:val="0"/>
        </w:rPr>
        <w:t>0                   1                   2                   3</w:t>
      </w:r>
    </w:p>
    <w:p w14:paraId="769EFD1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C619462" w14:textId="77777777" w:rsidR="00D33CAD" w:rsidRPr="007D0B5F" w:rsidRDefault="00D33CAD" w:rsidP="00D33CAD">
      <w:pPr>
        <w:pStyle w:val="PL"/>
        <w:keepNext/>
        <w:keepLines/>
        <w:jc w:val="center"/>
        <w:rPr>
          <w:noProof w:val="0"/>
        </w:rPr>
      </w:pPr>
      <w:r w:rsidRPr="007D0B5F">
        <w:rPr>
          <w:noProof w:val="0"/>
        </w:rPr>
        <w:t>+-+-+-+-+-+-+-+-+-+-+-+-+-+-+-+-+-+-+-+-+-+-+-+-+-+-+-+-+-+-+-+-+</w:t>
      </w:r>
    </w:p>
    <w:p w14:paraId="568652D6" w14:textId="77777777" w:rsidR="00D33CAD" w:rsidRPr="007D0B5F" w:rsidRDefault="00D33CAD" w:rsidP="00D33CAD">
      <w:pPr>
        <w:pStyle w:val="PL"/>
        <w:keepNext/>
        <w:keepLines/>
        <w:jc w:val="center"/>
        <w:rPr>
          <w:noProof w:val="0"/>
        </w:rPr>
      </w:pPr>
      <w:r w:rsidRPr="007D0B5F">
        <w:rPr>
          <w:noProof w:val="0"/>
        </w:rPr>
        <w:t>|V=2|P| Subtype|   PT=APP=204  |          Length                |</w:t>
      </w:r>
    </w:p>
    <w:p w14:paraId="7A24B068" w14:textId="77777777" w:rsidR="00D33CAD" w:rsidRPr="00A14321" w:rsidRDefault="00D33CAD" w:rsidP="00D33CAD">
      <w:pPr>
        <w:pStyle w:val="PL"/>
        <w:keepNext/>
        <w:keepLines/>
        <w:jc w:val="center"/>
        <w:rPr>
          <w:noProof w:val="0"/>
        </w:rPr>
      </w:pPr>
      <w:r w:rsidRPr="00A14321">
        <w:rPr>
          <w:noProof w:val="0"/>
        </w:rPr>
        <w:t>+-+-+-+-+-+-+-+-+-+-+-+-+-+-+-+-+-+-+-+-+-+-+-+-+-+-+-+-+-+-+-+-+</w:t>
      </w:r>
    </w:p>
    <w:p w14:paraId="6C908FB9"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00E6957C" w14:textId="77777777" w:rsidR="00D33CAD" w:rsidRPr="00A14321" w:rsidRDefault="00D33CAD" w:rsidP="00D33CAD">
      <w:pPr>
        <w:pStyle w:val="PL"/>
        <w:keepNext/>
        <w:keepLines/>
        <w:jc w:val="center"/>
        <w:rPr>
          <w:noProof w:val="0"/>
        </w:rPr>
      </w:pPr>
      <w:r w:rsidRPr="00A14321">
        <w:rPr>
          <w:noProof w:val="0"/>
        </w:rPr>
        <w:t>+-+-+-+-+-+-+-+-+-+-+-+-+-+-+-+-+-+-+-+-+-+-+-+-+-+-+-+-+-+-+-+-+</w:t>
      </w:r>
    </w:p>
    <w:p w14:paraId="29017177"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376ABDA5" w14:textId="77777777" w:rsidR="00D33CAD" w:rsidRPr="00FA4166" w:rsidRDefault="00D33CAD" w:rsidP="00D33CAD">
      <w:pPr>
        <w:pStyle w:val="PL"/>
        <w:keepNext/>
        <w:keepLines/>
        <w:jc w:val="center"/>
        <w:rPr>
          <w:noProof w:val="0"/>
        </w:rPr>
      </w:pPr>
      <w:r w:rsidRPr="00FA4166">
        <w:rPr>
          <w:noProof w:val="0"/>
        </w:rPr>
        <w:t>+-+-+-+-+-+-+-+-+-+-+-+-+-+-+-+-+-+-+-+-+-+-+-+-+-+-+-+-+-+-+-+-+</w:t>
      </w:r>
    </w:p>
    <w:p w14:paraId="14FA3900" w14:textId="77777777" w:rsidR="00D33CAD" w:rsidRPr="00FA4166" w:rsidRDefault="00D33CAD" w:rsidP="00D33CAD">
      <w:pPr>
        <w:pStyle w:val="PL"/>
        <w:keepNext/>
        <w:keepLines/>
        <w:jc w:val="center"/>
        <w:rPr>
          <w:noProof w:val="0"/>
        </w:rPr>
      </w:pPr>
      <w:r w:rsidRPr="00FA4166">
        <w:rPr>
          <w:noProof w:val="0"/>
        </w:rPr>
        <w:t>|                       MCVideo Group ID field                  |</w:t>
      </w:r>
    </w:p>
    <w:p w14:paraId="5E696CE5" w14:textId="77777777" w:rsidR="00D33CAD" w:rsidRPr="0081417F" w:rsidRDefault="00D33CAD" w:rsidP="00D33CAD">
      <w:pPr>
        <w:pStyle w:val="PL"/>
        <w:keepNext/>
        <w:keepLines/>
        <w:jc w:val="center"/>
        <w:rPr>
          <w:noProof w:val="0"/>
        </w:rPr>
      </w:pPr>
      <w:r w:rsidRPr="0081417F">
        <w:rPr>
          <w:noProof w:val="0"/>
        </w:rPr>
        <w:t>+-+-+-+-+-+-+-+-+-+-+-+-+-+-+-+-+-+-+-+-+-+-+-+-+-+-+-+-+-+-+-+-+</w:t>
      </w:r>
    </w:p>
    <w:p w14:paraId="0D837A5E" w14:textId="77777777" w:rsidR="00D33CAD" w:rsidRPr="00A023A3" w:rsidRDefault="00D33CAD" w:rsidP="00D33CAD">
      <w:pPr>
        <w:pStyle w:val="PL"/>
        <w:keepNext/>
        <w:keepLines/>
        <w:jc w:val="center"/>
        <w:rPr>
          <w:noProof w:val="0"/>
        </w:rPr>
      </w:pPr>
      <w:r w:rsidRPr="00A023A3">
        <w:rPr>
          <w:noProof w:val="0"/>
        </w:rPr>
        <w:t>|                           TMGI field                          |</w:t>
      </w:r>
    </w:p>
    <w:p w14:paraId="07FA0E37" w14:textId="77777777" w:rsidR="00D33CAD" w:rsidRPr="008261FE" w:rsidRDefault="00D33CAD" w:rsidP="00D33CAD">
      <w:pPr>
        <w:pStyle w:val="PL"/>
        <w:keepNext/>
        <w:keepLines/>
        <w:jc w:val="center"/>
        <w:rPr>
          <w:noProof w:val="0"/>
        </w:rPr>
      </w:pPr>
      <w:r w:rsidRPr="008261FE">
        <w:rPr>
          <w:noProof w:val="0"/>
        </w:rPr>
        <w:t>+-+-+-+-+-+-+-+-+-+-+-+-+-+-+-+-+-+-+-+-+-+-+-+-+-+-+-+-+-+-+-+-+</w:t>
      </w:r>
    </w:p>
    <w:p w14:paraId="1F0011F3" w14:textId="77777777" w:rsidR="00D33CAD" w:rsidRPr="00337FBB" w:rsidRDefault="00D33CAD" w:rsidP="00D33CAD">
      <w:pPr>
        <w:pStyle w:val="PL"/>
        <w:keepNext/>
        <w:keepLines/>
        <w:jc w:val="center"/>
        <w:rPr>
          <w:noProof w:val="0"/>
        </w:rPr>
      </w:pPr>
      <w:r w:rsidRPr="00337FBB">
        <w:rPr>
          <w:noProof w:val="0"/>
        </w:rPr>
        <w:t>|                        MBMS Subchannel field                  |</w:t>
      </w:r>
    </w:p>
    <w:p w14:paraId="60BD5312" w14:textId="77777777" w:rsidR="00D33CAD" w:rsidRPr="00337FBB" w:rsidRDefault="00D33CAD" w:rsidP="00D33CAD">
      <w:pPr>
        <w:pStyle w:val="PL"/>
        <w:keepNext/>
        <w:keepLines/>
        <w:jc w:val="center"/>
        <w:rPr>
          <w:noProof w:val="0"/>
        </w:rPr>
      </w:pPr>
      <w:r w:rsidRPr="00337FBB">
        <w:rPr>
          <w:noProof w:val="0"/>
        </w:rPr>
        <w:t>+-+-+-+-+-+-+-+-+-+-+-+-+-+-+-+-+-+-+-+-+-+-+-+-+-+-+-+-+-+-+-+-+</w:t>
      </w:r>
    </w:p>
    <w:bookmarkEnd w:id="2056"/>
    <w:p w14:paraId="5A28B16E" w14:textId="77777777" w:rsidR="00D33CAD" w:rsidRPr="00D841CE" w:rsidRDefault="00D33CAD" w:rsidP="00D33CAD">
      <w:pPr>
        <w:keepNext/>
        <w:keepLines/>
      </w:pPr>
    </w:p>
    <w:p w14:paraId="662BA545" w14:textId="77777777" w:rsidR="00D33CAD" w:rsidRPr="00450F86" w:rsidRDefault="00D33CAD" w:rsidP="00D33CAD">
      <w:r w:rsidRPr="00450F86">
        <w:t>With the exception of the three first 32-bit words, the order of the fields are irrelevant.</w:t>
      </w:r>
    </w:p>
    <w:p w14:paraId="33703FE1" w14:textId="77777777" w:rsidR="00D33CAD" w:rsidRPr="00450F86" w:rsidRDefault="00D33CAD" w:rsidP="00D33CAD">
      <w:pPr>
        <w:rPr>
          <w:b/>
          <w:u w:val="single"/>
        </w:rPr>
      </w:pPr>
      <w:r w:rsidRPr="00450F86">
        <w:rPr>
          <w:b/>
          <w:u w:val="single"/>
        </w:rPr>
        <w:t>Subtype:</w:t>
      </w:r>
    </w:p>
    <w:p w14:paraId="744F5F38" w14:textId="77777777" w:rsidR="00D33CAD" w:rsidRPr="007D0B5F" w:rsidRDefault="00D33CAD" w:rsidP="00D33CAD">
      <w:r w:rsidRPr="007D0B5F">
        <w:t>The subtype shall be coded according to table </w:t>
      </w:r>
      <w:r>
        <w:t>9.3</w:t>
      </w:r>
      <w:r w:rsidRPr="007D0B5F">
        <w:t>.2-1.</w:t>
      </w:r>
    </w:p>
    <w:p w14:paraId="2404E84C" w14:textId="77777777" w:rsidR="00D33CAD" w:rsidRPr="007D0B5F" w:rsidRDefault="00D33CAD" w:rsidP="00D33CAD">
      <w:pPr>
        <w:rPr>
          <w:b/>
          <w:u w:val="single"/>
        </w:rPr>
      </w:pPr>
      <w:r w:rsidRPr="007D0B5F">
        <w:rPr>
          <w:b/>
          <w:u w:val="single"/>
        </w:rPr>
        <w:t>Length:</w:t>
      </w:r>
    </w:p>
    <w:p w14:paraId="6B507650" w14:textId="77777777" w:rsidR="00D33CAD" w:rsidRPr="00A14321" w:rsidRDefault="00D33CAD" w:rsidP="00D33CAD">
      <w:r w:rsidRPr="00A14321">
        <w:t>The length shall be coded as specified in subclause 8.1.2.</w:t>
      </w:r>
    </w:p>
    <w:p w14:paraId="08D7B894" w14:textId="77777777" w:rsidR="00D33CAD" w:rsidRPr="00A14321" w:rsidRDefault="00D33CAD" w:rsidP="00D33CAD">
      <w:pPr>
        <w:rPr>
          <w:b/>
          <w:u w:val="single"/>
        </w:rPr>
      </w:pPr>
      <w:r w:rsidRPr="00A14321">
        <w:rPr>
          <w:b/>
          <w:u w:val="single"/>
        </w:rPr>
        <w:t>SSRC:</w:t>
      </w:r>
    </w:p>
    <w:p w14:paraId="56D0AD40" w14:textId="77777777" w:rsidR="00D33CAD" w:rsidRPr="00A14321" w:rsidRDefault="00D33CAD" w:rsidP="00D33CAD">
      <w:r w:rsidRPr="00A14321">
        <w:lastRenderedPageBreak/>
        <w:t>The SSRC field shall carry the SSRC of the participating MCVideo function.</w:t>
      </w:r>
    </w:p>
    <w:p w14:paraId="1E9365E4" w14:textId="77777777" w:rsidR="00D33CAD" w:rsidRPr="00E22A5C" w:rsidRDefault="00D33CAD" w:rsidP="00D33CAD">
      <w:r w:rsidRPr="003E687E">
        <w:t>The SSRC field shall be coded as specified in IETF RFC 3550 [</w:t>
      </w:r>
      <w:r w:rsidRPr="00E22A5C">
        <w:t>3].</w:t>
      </w:r>
    </w:p>
    <w:p w14:paraId="17B8960D" w14:textId="77777777" w:rsidR="00D33CAD" w:rsidRPr="00585C60" w:rsidRDefault="00D33CAD" w:rsidP="00D33CAD">
      <w:pPr>
        <w:rPr>
          <w:b/>
          <w:u w:val="single"/>
        </w:rPr>
      </w:pPr>
      <w:r w:rsidRPr="00585C60">
        <w:rPr>
          <w:b/>
          <w:u w:val="single"/>
        </w:rPr>
        <w:t>MCVideo Group ID:</w:t>
      </w:r>
    </w:p>
    <w:p w14:paraId="1F61295F"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6D7CE146" w14:textId="77777777" w:rsidR="00D33CAD" w:rsidRPr="009C39D4" w:rsidRDefault="00D33CAD" w:rsidP="00D33CAD">
      <w:pPr>
        <w:rPr>
          <w:b/>
          <w:u w:val="single"/>
        </w:rPr>
      </w:pPr>
      <w:r w:rsidRPr="009C39D4">
        <w:rPr>
          <w:b/>
          <w:u w:val="single"/>
        </w:rPr>
        <w:t>TMGI:</w:t>
      </w:r>
    </w:p>
    <w:p w14:paraId="6ADB2A5F" w14:textId="77777777" w:rsidR="00D33CAD" w:rsidRPr="003E1C9A" w:rsidRDefault="00D33CAD" w:rsidP="00D33CAD">
      <w:r w:rsidRPr="003E1C9A">
        <w:t>The TMGI field is coded as described in subclause </w:t>
      </w:r>
      <w:r>
        <w:t>9.3</w:t>
      </w:r>
      <w:r w:rsidRPr="003E1C9A">
        <w:t>.3.4.</w:t>
      </w:r>
    </w:p>
    <w:p w14:paraId="74F566BC" w14:textId="77777777" w:rsidR="00D33CAD" w:rsidRPr="00DA0331" w:rsidRDefault="00D33CAD" w:rsidP="00D33CAD">
      <w:pPr>
        <w:rPr>
          <w:b/>
          <w:u w:val="single"/>
        </w:rPr>
      </w:pPr>
      <w:r w:rsidRPr="00DA0331">
        <w:rPr>
          <w:b/>
          <w:u w:val="single"/>
        </w:rPr>
        <w:t>MBMS Subchannel:</w:t>
      </w:r>
    </w:p>
    <w:p w14:paraId="05732D9E" w14:textId="77777777" w:rsidR="00D33CAD" w:rsidRPr="001A3C73" w:rsidRDefault="00D33CAD" w:rsidP="00D33CAD">
      <w:r w:rsidRPr="001A3C73">
        <w:t>The MBMS Subchannel field is coded as described in subclause </w:t>
      </w:r>
      <w:r>
        <w:t>9.3</w:t>
      </w:r>
      <w:r w:rsidRPr="001A3C73">
        <w:t>.3.3.</w:t>
      </w:r>
    </w:p>
    <w:p w14:paraId="2EA9A87E" w14:textId="77777777" w:rsidR="00D33CAD" w:rsidRPr="001A3C73" w:rsidRDefault="00D33CAD" w:rsidP="00CB1EBE">
      <w:pPr>
        <w:pStyle w:val="Heading3"/>
      </w:pPr>
      <w:bookmarkStart w:id="2057" w:name="_Toc20208958"/>
      <w:bookmarkStart w:id="2058" w:name="_Toc36045069"/>
      <w:bookmarkStart w:id="2059" w:name="_Toc45216555"/>
      <w:bookmarkStart w:id="2060" w:name="_Toc98710018"/>
      <w:r>
        <w:t>9.3</w:t>
      </w:r>
      <w:r w:rsidRPr="001A3C73">
        <w:t>.5</w:t>
      </w:r>
      <w:r w:rsidRPr="001A3C73">
        <w:tab/>
        <w:t>Unmap Group To Bearer message</w:t>
      </w:r>
      <w:bookmarkEnd w:id="2057"/>
      <w:bookmarkEnd w:id="2058"/>
      <w:bookmarkEnd w:id="2059"/>
      <w:bookmarkEnd w:id="2060"/>
    </w:p>
    <w:p w14:paraId="3DB1B60D"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5A1E71D" w14:textId="77777777" w:rsidR="00D33CAD" w:rsidRPr="001A3C73" w:rsidRDefault="00D33CAD" w:rsidP="00D33CAD">
      <w:r w:rsidRPr="001A3C73">
        <w:t>Table </w:t>
      </w:r>
      <w:r>
        <w:t>9.3</w:t>
      </w:r>
      <w:r w:rsidRPr="001A3C73">
        <w:t>.5-1 shows the content of the Unmap Group To Bearer message.</w:t>
      </w:r>
    </w:p>
    <w:p w14:paraId="0F2C2DF0" w14:textId="77777777" w:rsidR="00D33CAD" w:rsidRPr="001A3C73" w:rsidRDefault="00D33CAD" w:rsidP="00D33CAD">
      <w:pPr>
        <w:pStyle w:val="TH"/>
      </w:pPr>
      <w:r w:rsidRPr="001A3C73">
        <w:t>Table </w:t>
      </w:r>
      <w:r>
        <w:t>9.3</w:t>
      </w:r>
      <w:r w:rsidRPr="001A3C73">
        <w:t>.5-1: Unmap Group To Bearer message</w:t>
      </w:r>
    </w:p>
    <w:p w14:paraId="2CEB00F8" w14:textId="77777777" w:rsidR="00D33CAD" w:rsidRPr="003F4C0E" w:rsidRDefault="00D33CAD" w:rsidP="00D33CAD">
      <w:pPr>
        <w:pStyle w:val="PL"/>
        <w:keepNext/>
        <w:keepLines/>
        <w:jc w:val="center"/>
        <w:rPr>
          <w:noProof w:val="0"/>
        </w:rPr>
      </w:pPr>
      <w:bookmarkStart w:id="2061" w:name="_MCCTEMPBM_CRPT22840120___4"/>
      <w:r w:rsidRPr="003F4C0E">
        <w:rPr>
          <w:noProof w:val="0"/>
        </w:rPr>
        <w:t>0                   1                   2                   3</w:t>
      </w:r>
    </w:p>
    <w:p w14:paraId="4E90E71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7FE0B4A" w14:textId="77777777" w:rsidR="00D33CAD" w:rsidRPr="005A476D" w:rsidRDefault="00D33CAD" w:rsidP="00D33CAD">
      <w:pPr>
        <w:pStyle w:val="PL"/>
        <w:keepNext/>
        <w:keepLines/>
        <w:jc w:val="center"/>
        <w:rPr>
          <w:noProof w:val="0"/>
        </w:rPr>
      </w:pPr>
      <w:r w:rsidRPr="005A476D">
        <w:rPr>
          <w:noProof w:val="0"/>
        </w:rPr>
        <w:t>+-+-+-+-+-+-+-+-+-+-+-+-+-+-+-+-+-+-+-+-+-+-+-+-+-+-+-+-+-+-+-+-+</w:t>
      </w:r>
    </w:p>
    <w:p w14:paraId="5803D69F"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264D6934" w14:textId="77777777" w:rsidR="00D33CAD" w:rsidRPr="00110F4D" w:rsidRDefault="00D33CAD" w:rsidP="00D33CAD">
      <w:pPr>
        <w:pStyle w:val="PL"/>
        <w:keepNext/>
        <w:keepLines/>
        <w:jc w:val="center"/>
        <w:rPr>
          <w:noProof w:val="0"/>
        </w:rPr>
      </w:pPr>
      <w:r w:rsidRPr="00110F4D">
        <w:rPr>
          <w:noProof w:val="0"/>
        </w:rPr>
        <w:t>+-+-+-+-+-+-+-+-+-+-+-+-+-+-+-+-+-+-+-+-+-+-+-+-+-+-+-+-+-+-+-+-+</w:t>
      </w:r>
    </w:p>
    <w:p w14:paraId="02C9C8C2"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2277E4A" w14:textId="77777777" w:rsidR="00D33CAD" w:rsidRPr="00E51710" w:rsidRDefault="00D33CAD" w:rsidP="00D33CAD">
      <w:pPr>
        <w:pStyle w:val="PL"/>
        <w:keepNext/>
        <w:keepLines/>
        <w:jc w:val="center"/>
        <w:rPr>
          <w:noProof w:val="0"/>
        </w:rPr>
      </w:pPr>
      <w:r w:rsidRPr="00E51710">
        <w:rPr>
          <w:noProof w:val="0"/>
        </w:rPr>
        <w:t>+-+-+-+-+-+-+-+-+-+-+-+-+-+-+-+-+-+-+-+-+-+-+-+-+-+-+-+-+-+-+-+-+</w:t>
      </w:r>
    </w:p>
    <w:p w14:paraId="10249F20"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67F9489E" w14:textId="77777777" w:rsidR="00D33CAD" w:rsidRPr="00D7327E" w:rsidRDefault="00D33CAD" w:rsidP="00D33CAD">
      <w:pPr>
        <w:pStyle w:val="PL"/>
        <w:keepNext/>
        <w:keepLines/>
        <w:jc w:val="center"/>
        <w:rPr>
          <w:noProof w:val="0"/>
        </w:rPr>
      </w:pPr>
      <w:r w:rsidRPr="00D7327E">
        <w:rPr>
          <w:noProof w:val="0"/>
        </w:rPr>
        <w:t>+-+-+-+-+-+-+-+-+-+-+-+-+-+-+-+-+-+-+-+-+-+-+-+-+-+-+-+-+-+-+-+-+</w:t>
      </w:r>
    </w:p>
    <w:p w14:paraId="6163C5DD" w14:textId="77777777" w:rsidR="00D33CAD" w:rsidRPr="003C7EE2" w:rsidRDefault="00D33CAD" w:rsidP="00D33CAD">
      <w:pPr>
        <w:pStyle w:val="PL"/>
        <w:keepNext/>
        <w:keepLines/>
        <w:jc w:val="center"/>
        <w:rPr>
          <w:noProof w:val="0"/>
        </w:rPr>
      </w:pPr>
      <w:r w:rsidRPr="003C7EE2">
        <w:rPr>
          <w:noProof w:val="0"/>
        </w:rPr>
        <w:t>|                       MCVideo Group ID field                  |</w:t>
      </w:r>
    </w:p>
    <w:p w14:paraId="4BAAA1C6" w14:textId="77777777" w:rsidR="00D33CAD" w:rsidRPr="00FA4166" w:rsidRDefault="00D33CAD" w:rsidP="00D33CAD">
      <w:pPr>
        <w:pStyle w:val="PL"/>
        <w:keepNext/>
        <w:keepLines/>
        <w:jc w:val="center"/>
        <w:rPr>
          <w:noProof w:val="0"/>
        </w:rPr>
      </w:pPr>
      <w:r w:rsidRPr="00FA4166">
        <w:rPr>
          <w:noProof w:val="0"/>
        </w:rPr>
        <w:t>+-+-+-+-+-+-+-+-+-+-+-+-+-+-+-+-+-+-+-+-+-+-+-+-+-+-+-+-+-+-+-+-+</w:t>
      </w:r>
    </w:p>
    <w:bookmarkEnd w:id="2061"/>
    <w:p w14:paraId="6C0D17BF" w14:textId="77777777" w:rsidR="00D33CAD" w:rsidRPr="00FA4166" w:rsidRDefault="00D33CAD" w:rsidP="00D33CAD"/>
    <w:p w14:paraId="4D54ED07" w14:textId="77777777" w:rsidR="00D33CAD" w:rsidRPr="00FA4166" w:rsidRDefault="00D33CAD" w:rsidP="00D33CAD">
      <w:r w:rsidRPr="00FA4166">
        <w:t>With the exception of the three first 32-bit words, the order of the fields are irrelevant.</w:t>
      </w:r>
    </w:p>
    <w:p w14:paraId="4E15FC16" w14:textId="77777777" w:rsidR="00D33CAD" w:rsidRPr="00FA4166" w:rsidRDefault="00D33CAD" w:rsidP="00D33CAD">
      <w:pPr>
        <w:rPr>
          <w:b/>
          <w:u w:val="single"/>
        </w:rPr>
      </w:pPr>
      <w:r w:rsidRPr="00FA4166">
        <w:rPr>
          <w:b/>
          <w:u w:val="single"/>
        </w:rPr>
        <w:t>Subtype:</w:t>
      </w:r>
    </w:p>
    <w:p w14:paraId="3C74A9F7" w14:textId="77777777" w:rsidR="00D33CAD" w:rsidRPr="00C272BE" w:rsidRDefault="00D33CAD" w:rsidP="00D33CAD">
      <w:r w:rsidRPr="00C272BE">
        <w:t>The subtype shall be coded according to table </w:t>
      </w:r>
      <w:r>
        <w:t>9.3</w:t>
      </w:r>
      <w:r w:rsidRPr="00C272BE">
        <w:t>.2-1.</w:t>
      </w:r>
    </w:p>
    <w:p w14:paraId="62A937A1" w14:textId="77777777" w:rsidR="00D33CAD" w:rsidRPr="0081417F" w:rsidRDefault="00D33CAD" w:rsidP="00D33CAD">
      <w:pPr>
        <w:rPr>
          <w:b/>
          <w:u w:val="single"/>
        </w:rPr>
      </w:pPr>
      <w:r w:rsidRPr="0081417F">
        <w:rPr>
          <w:b/>
          <w:u w:val="single"/>
        </w:rPr>
        <w:t>Length:</w:t>
      </w:r>
    </w:p>
    <w:p w14:paraId="10C7FF98" w14:textId="77777777" w:rsidR="00D33CAD" w:rsidRPr="00A023A3" w:rsidRDefault="00D33CAD" w:rsidP="00D33CAD">
      <w:r w:rsidRPr="00A023A3">
        <w:t>The length shall be coded as specified in subclause 8.1.2.</w:t>
      </w:r>
    </w:p>
    <w:p w14:paraId="63A53778" w14:textId="77777777" w:rsidR="00D33CAD" w:rsidRPr="008261FE" w:rsidRDefault="00D33CAD" w:rsidP="00D33CAD">
      <w:pPr>
        <w:rPr>
          <w:b/>
          <w:u w:val="single"/>
        </w:rPr>
      </w:pPr>
      <w:r w:rsidRPr="008261FE">
        <w:rPr>
          <w:b/>
          <w:u w:val="single"/>
        </w:rPr>
        <w:t>SSRC:</w:t>
      </w:r>
    </w:p>
    <w:p w14:paraId="544DDAD9" w14:textId="77777777" w:rsidR="00D33CAD" w:rsidRPr="00337FBB" w:rsidRDefault="00D33CAD" w:rsidP="00D33CAD">
      <w:r w:rsidRPr="00337FBB">
        <w:t>The SSRC field shall carry the SSRC of the participating MCVideo function.</w:t>
      </w:r>
    </w:p>
    <w:p w14:paraId="49D19205" w14:textId="77777777" w:rsidR="00D33CAD" w:rsidRPr="00E22A5C" w:rsidRDefault="00D33CAD" w:rsidP="00D33CAD">
      <w:r w:rsidRPr="00337FBB">
        <w:t>The SSRC field shall be coded as specified in IETF RFC 3550 [</w:t>
      </w:r>
      <w:r w:rsidRPr="00E22A5C">
        <w:t>3].</w:t>
      </w:r>
    </w:p>
    <w:p w14:paraId="07DBA5D5" w14:textId="77777777" w:rsidR="00D33CAD" w:rsidRPr="00585C60" w:rsidRDefault="00D33CAD" w:rsidP="00D33CAD">
      <w:pPr>
        <w:rPr>
          <w:b/>
          <w:u w:val="single"/>
        </w:rPr>
      </w:pPr>
      <w:r w:rsidRPr="00585C60">
        <w:rPr>
          <w:b/>
          <w:u w:val="single"/>
        </w:rPr>
        <w:t>MCVideo Group ID:</w:t>
      </w:r>
    </w:p>
    <w:p w14:paraId="107591F5" w14:textId="77777777" w:rsidR="00D33CAD" w:rsidRPr="000B4518" w:rsidRDefault="00D33CAD" w:rsidP="00D33CAD">
      <w:r w:rsidRPr="00585C60">
        <w:t>The MCVideo Group ID field is coded as described in subclause </w:t>
      </w:r>
      <w:r>
        <w:t>9.3</w:t>
      </w:r>
      <w:r w:rsidRPr="00585C60">
        <w:t>.3.2.</w:t>
      </w:r>
    </w:p>
    <w:p w14:paraId="096D129D" w14:textId="77777777" w:rsidR="009559DD" w:rsidRPr="000B4518" w:rsidRDefault="009559DD" w:rsidP="00CB1EBE">
      <w:pPr>
        <w:pStyle w:val="Heading3"/>
      </w:pPr>
      <w:bookmarkStart w:id="2062" w:name="_Toc20208959"/>
      <w:bookmarkStart w:id="2063" w:name="_Toc36045070"/>
      <w:bookmarkStart w:id="2064" w:name="_Toc45216556"/>
      <w:bookmarkStart w:id="2065" w:name="_Toc98710019"/>
      <w:r>
        <w:t>9</w:t>
      </w:r>
      <w:r w:rsidRPr="000B4518">
        <w:t>.</w:t>
      </w:r>
      <w:r>
        <w:t>3</w:t>
      </w:r>
      <w:r w:rsidRPr="000B4518">
        <w:t>.</w:t>
      </w:r>
      <w:r>
        <w:t>6</w:t>
      </w:r>
      <w:r w:rsidRPr="000B4518">
        <w:tab/>
      </w:r>
      <w:r>
        <w:t>Application Paging</w:t>
      </w:r>
      <w:r w:rsidRPr="000B4518">
        <w:t xml:space="preserve"> message</w:t>
      </w:r>
      <w:bookmarkEnd w:id="2062"/>
      <w:bookmarkEnd w:id="2063"/>
      <w:bookmarkEnd w:id="2064"/>
      <w:bookmarkEnd w:id="2065"/>
    </w:p>
    <w:p w14:paraId="386FC3C3"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32B5E88E"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07A76BD4"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3CE04822" w14:textId="77777777" w:rsidR="009559DD" w:rsidRPr="000B4518" w:rsidRDefault="009559DD" w:rsidP="009559DD">
      <w:pPr>
        <w:pStyle w:val="PL"/>
        <w:keepNext/>
        <w:keepLines/>
        <w:jc w:val="center"/>
        <w:rPr>
          <w:noProof w:val="0"/>
        </w:rPr>
      </w:pPr>
      <w:bookmarkStart w:id="2066" w:name="_MCCTEMPBM_CRPT22840121___4"/>
      <w:r w:rsidRPr="000B4518">
        <w:rPr>
          <w:noProof w:val="0"/>
        </w:rPr>
        <w:t>0                   1                   2                   3</w:t>
      </w:r>
    </w:p>
    <w:p w14:paraId="033C08F6"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1307938" w14:textId="77777777" w:rsidR="009559DD" w:rsidRPr="000B4518" w:rsidRDefault="009559DD" w:rsidP="009559DD">
      <w:pPr>
        <w:pStyle w:val="PL"/>
        <w:keepNext/>
        <w:keepLines/>
        <w:jc w:val="center"/>
        <w:rPr>
          <w:noProof w:val="0"/>
        </w:rPr>
      </w:pPr>
      <w:r w:rsidRPr="000B4518">
        <w:rPr>
          <w:noProof w:val="0"/>
        </w:rPr>
        <w:t>+-+-+-+-+-+-+-+-+-+-+-+-+-+-+-+-+-+-+-+-+-+-+-+-+-+-+-+-+-+-+-+-+</w:t>
      </w:r>
    </w:p>
    <w:p w14:paraId="2BA7277F"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46A30EEC" w14:textId="77777777" w:rsidR="009559DD" w:rsidRPr="000B4518" w:rsidRDefault="009559DD" w:rsidP="009559DD">
      <w:pPr>
        <w:pStyle w:val="PL"/>
        <w:keepNext/>
        <w:keepLines/>
        <w:jc w:val="center"/>
        <w:rPr>
          <w:noProof w:val="0"/>
        </w:rPr>
      </w:pPr>
      <w:r w:rsidRPr="000B4518">
        <w:rPr>
          <w:noProof w:val="0"/>
        </w:rPr>
        <w:t>+-+-+-+-+-+-+-+-+-+-+-+-+-+-+-+-+-+-+-+-+-+-+-+-+-+-+-+-+-+-+-+-+</w:t>
      </w:r>
    </w:p>
    <w:p w14:paraId="7880612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01B1051" w14:textId="77777777" w:rsidR="009559DD" w:rsidRPr="000B4518" w:rsidRDefault="009559DD" w:rsidP="009559DD">
      <w:pPr>
        <w:pStyle w:val="PL"/>
        <w:keepNext/>
        <w:keepLines/>
        <w:jc w:val="center"/>
        <w:rPr>
          <w:noProof w:val="0"/>
        </w:rPr>
      </w:pPr>
      <w:r w:rsidRPr="000B4518">
        <w:rPr>
          <w:noProof w:val="0"/>
        </w:rPr>
        <w:t>+-+-+-+-+-+-+-+-+-+-+-+-+-+-+-+-+-+-+-+-+-+-+-+-+-+-+-+-+-+-+-+-+</w:t>
      </w:r>
    </w:p>
    <w:p w14:paraId="594DF1D4"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E433C57" w14:textId="77777777" w:rsidR="009559DD" w:rsidRPr="000B4518" w:rsidRDefault="009559DD" w:rsidP="009559DD">
      <w:pPr>
        <w:pStyle w:val="PL"/>
        <w:keepNext/>
        <w:keepLines/>
        <w:jc w:val="center"/>
        <w:rPr>
          <w:noProof w:val="0"/>
        </w:rPr>
      </w:pPr>
      <w:r w:rsidRPr="000B4518">
        <w:rPr>
          <w:noProof w:val="0"/>
        </w:rPr>
        <w:t>+-+-+-+-+-+-+-+-+-+-+-+-+-+-+-+-+-+-+-+-+-+-+-+-+-+-+-+-+-+-+-+-+</w:t>
      </w:r>
    </w:p>
    <w:p w14:paraId="146EA5C8"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73DAAAC4" w14:textId="77777777" w:rsidR="009559DD" w:rsidRPr="000B4518" w:rsidRDefault="009559DD" w:rsidP="009559DD">
      <w:pPr>
        <w:pStyle w:val="PL"/>
        <w:keepNext/>
        <w:keepLines/>
        <w:jc w:val="center"/>
        <w:rPr>
          <w:noProof w:val="0"/>
        </w:rPr>
      </w:pPr>
      <w:r w:rsidRPr="000B4518">
        <w:rPr>
          <w:noProof w:val="0"/>
        </w:rPr>
        <w:t>+-+-+-+-+-+-+-+-+-+-+-+-+-+-+-+-+-+-+-+-+-+-+-+-+-+-+-+-+-+-+-+-+</w:t>
      </w:r>
    </w:p>
    <w:bookmarkEnd w:id="2066"/>
    <w:p w14:paraId="26D61B7D" w14:textId="77777777" w:rsidR="009559DD" w:rsidRPr="000B4518" w:rsidRDefault="009559DD" w:rsidP="009559DD"/>
    <w:p w14:paraId="7EE94EAB"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77BE22B" w14:textId="77777777" w:rsidR="009559DD" w:rsidRPr="000B4518" w:rsidRDefault="009559DD" w:rsidP="009559DD">
      <w:pPr>
        <w:rPr>
          <w:b/>
          <w:u w:val="single"/>
        </w:rPr>
      </w:pPr>
      <w:r w:rsidRPr="000B4518">
        <w:rPr>
          <w:b/>
          <w:u w:val="single"/>
        </w:rPr>
        <w:t>Subtype:</w:t>
      </w:r>
    </w:p>
    <w:p w14:paraId="46A062C3" w14:textId="77777777" w:rsidR="009559DD" w:rsidRPr="000B4518" w:rsidRDefault="009559DD" w:rsidP="009559DD">
      <w:r w:rsidRPr="000B4518">
        <w:t>The subtype shall be coded according to table </w:t>
      </w:r>
      <w:r>
        <w:t>9.3</w:t>
      </w:r>
      <w:r w:rsidRPr="000B4518">
        <w:t>.2-1.</w:t>
      </w:r>
    </w:p>
    <w:p w14:paraId="11F9B633" w14:textId="77777777" w:rsidR="009559DD" w:rsidRPr="000B4518" w:rsidRDefault="009559DD" w:rsidP="009559DD">
      <w:pPr>
        <w:rPr>
          <w:b/>
          <w:u w:val="single"/>
        </w:rPr>
      </w:pPr>
      <w:r w:rsidRPr="000B4518">
        <w:rPr>
          <w:b/>
          <w:u w:val="single"/>
        </w:rPr>
        <w:t>Length:</w:t>
      </w:r>
    </w:p>
    <w:p w14:paraId="33CF7076" w14:textId="77777777" w:rsidR="009559DD" w:rsidRPr="000B4518" w:rsidRDefault="009559DD" w:rsidP="009559DD">
      <w:r w:rsidRPr="000B4518">
        <w:t>The length shall be coded as specified in subclause </w:t>
      </w:r>
      <w:r>
        <w:t>9</w:t>
      </w:r>
      <w:r w:rsidRPr="000B4518">
        <w:t>.1.2.</w:t>
      </w:r>
    </w:p>
    <w:p w14:paraId="381A1F9B" w14:textId="77777777" w:rsidR="009559DD" w:rsidRPr="000B4518" w:rsidRDefault="009559DD" w:rsidP="009559DD">
      <w:pPr>
        <w:rPr>
          <w:b/>
          <w:u w:val="single"/>
        </w:rPr>
      </w:pPr>
      <w:r w:rsidRPr="000B4518">
        <w:rPr>
          <w:b/>
          <w:u w:val="single"/>
        </w:rPr>
        <w:t>SSRC:</w:t>
      </w:r>
    </w:p>
    <w:p w14:paraId="5D3B54C0"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482F229D" w14:textId="77777777" w:rsidR="009559DD" w:rsidRPr="000B4518" w:rsidRDefault="009559DD" w:rsidP="009559DD">
      <w:r w:rsidRPr="000B4518">
        <w:t>The SSRC</w:t>
      </w:r>
      <w:r>
        <w:t xml:space="preserve"> </w:t>
      </w:r>
      <w:r w:rsidRPr="000B4518">
        <w:t>field shall be coded as specified in IETF RFC 3550 [3].</w:t>
      </w:r>
    </w:p>
    <w:p w14:paraId="534FCB3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373398DB"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7BD2EA" w14:textId="77777777" w:rsidR="009559DD" w:rsidRDefault="009559DD" w:rsidP="00CB1EBE">
      <w:pPr>
        <w:pStyle w:val="Heading3"/>
      </w:pPr>
      <w:bookmarkStart w:id="2067" w:name="_Toc20208960"/>
      <w:bookmarkStart w:id="2068" w:name="_Toc36045071"/>
      <w:bookmarkStart w:id="2069" w:name="_Toc45216557"/>
      <w:bookmarkStart w:id="2070" w:name="_Toc98710020"/>
      <w:r>
        <w:t>9.3.</w:t>
      </w:r>
      <w:r w:rsidRPr="009559DD">
        <w:t>7</w:t>
      </w:r>
      <w:r w:rsidRPr="009559DD">
        <w:tab/>
      </w:r>
      <w:r>
        <w:t>Bearer Announcement message</w:t>
      </w:r>
      <w:bookmarkEnd w:id="2067"/>
      <w:bookmarkEnd w:id="2068"/>
      <w:bookmarkEnd w:id="2069"/>
      <w:bookmarkEnd w:id="2070"/>
    </w:p>
    <w:p w14:paraId="16572E2E"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993660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16BD6FFD"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7C7DE9CA" w14:textId="77777777" w:rsidR="009559DD" w:rsidRPr="000B4518" w:rsidRDefault="009559DD" w:rsidP="009559DD">
      <w:pPr>
        <w:pStyle w:val="PL"/>
        <w:keepNext/>
        <w:keepLines/>
        <w:jc w:val="center"/>
        <w:rPr>
          <w:noProof w:val="0"/>
        </w:rPr>
      </w:pPr>
      <w:bookmarkStart w:id="2071" w:name="_MCCTEMPBM_CRPT22840122___4"/>
      <w:r w:rsidRPr="000B4518">
        <w:rPr>
          <w:noProof w:val="0"/>
        </w:rPr>
        <w:t>0                   1                   2                   3</w:t>
      </w:r>
    </w:p>
    <w:p w14:paraId="057EE305"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6FD7FB60" w14:textId="77777777" w:rsidR="009559DD" w:rsidRPr="000B4518" w:rsidRDefault="009559DD" w:rsidP="009559DD">
      <w:pPr>
        <w:pStyle w:val="PL"/>
        <w:keepNext/>
        <w:keepLines/>
        <w:jc w:val="center"/>
        <w:rPr>
          <w:noProof w:val="0"/>
        </w:rPr>
      </w:pPr>
      <w:r w:rsidRPr="000B4518">
        <w:rPr>
          <w:noProof w:val="0"/>
        </w:rPr>
        <w:t>+-+-+-+-+-+-+-+-+-+-+-+-+-+-+-+-+-+-+-+-+-+-+-+-+-+-+-+-+-+-+-+-+</w:t>
      </w:r>
    </w:p>
    <w:p w14:paraId="4BD3736E"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0A002FFC" w14:textId="77777777" w:rsidR="009559DD" w:rsidRPr="000B4518" w:rsidRDefault="009559DD" w:rsidP="009559DD">
      <w:pPr>
        <w:pStyle w:val="PL"/>
        <w:keepNext/>
        <w:keepLines/>
        <w:jc w:val="center"/>
        <w:rPr>
          <w:noProof w:val="0"/>
        </w:rPr>
      </w:pPr>
      <w:r w:rsidRPr="000B4518">
        <w:rPr>
          <w:noProof w:val="0"/>
        </w:rPr>
        <w:t>+-+-+-+-+-+-+-+-+-+-+-+-+-+-+-+-+-+-+-+-+-+-+-+-+-+-+-+-+-+-+-+-+</w:t>
      </w:r>
    </w:p>
    <w:p w14:paraId="443D950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98B66D8" w14:textId="77777777" w:rsidR="009559DD" w:rsidRPr="000B4518" w:rsidRDefault="009559DD" w:rsidP="009559DD">
      <w:pPr>
        <w:pStyle w:val="PL"/>
        <w:keepNext/>
        <w:keepLines/>
        <w:jc w:val="center"/>
        <w:rPr>
          <w:noProof w:val="0"/>
        </w:rPr>
      </w:pPr>
      <w:r w:rsidRPr="000B4518">
        <w:rPr>
          <w:noProof w:val="0"/>
        </w:rPr>
        <w:t>+-+-+-+-+-+-+-+-+-+-+-+-+-+-+-+-+-+-+-+-+-+-+-+-+-+-+-+-+-+-+-+-+</w:t>
      </w:r>
    </w:p>
    <w:p w14:paraId="43F52783"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EF9AB86" w14:textId="77777777" w:rsidR="009559DD" w:rsidRPr="000B4518" w:rsidRDefault="009559DD" w:rsidP="009559DD">
      <w:pPr>
        <w:pStyle w:val="PL"/>
        <w:keepNext/>
        <w:keepLines/>
        <w:jc w:val="center"/>
        <w:rPr>
          <w:noProof w:val="0"/>
        </w:rPr>
      </w:pPr>
      <w:r w:rsidRPr="000B4518">
        <w:rPr>
          <w:noProof w:val="0"/>
        </w:rPr>
        <w:t>+-+-+-+-+-+-+-+-+-+-+-+-+-+-+-+-+-+-+-+-+-+-+-+-+-+-+-+-+-+-+-+-+</w:t>
      </w:r>
    </w:p>
    <w:p w14:paraId="3B3612D7"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247D8FCF" w14:textId="77777777" w:rsidR="009559DD" w:rsidRPr="000B4518" w:rsidRDefault="009559DD" w:rsidP="009559DD">
      <w:pPr>
        <w:pStyle w:val="PL"/>
        <w:keepNext/>
        <w:keepLines/>
        <w:jc w:val="center"/>
        <w:rPr>
          <w:noProof w:val="0"/>
        </w:rPr>
      </w:pPr>
      <w:r w:rsidRPr="000B4518">
        <w:rPr>
          <w:noProof w:val="0"/>
        </w:rPr>
        <w:t>+-+-+-+-+-+-+-+-+-+-+-+-+-+-+-+-+-+-+-+-+-+-+-+-+-+-+-+-+-+-+-+-+</w:t>
      </w:r>
    </w:p>
    <w:p w14:paraId="0002B98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0394A599" w14:textId="77777777" w:rsidR="009559DD" w:rsidRPr="000B4518" w:rsidRDefault="009559DD" w:rsidP="009559DD">
      <w:pPr>
        <w:pStyle w:val="PL"/>
        <w:keepNext/>
        <w:keepLines/>
        <w:jc w:val="center"/>
        <w:rPr>
          <w:noProof w:val="0"/>
        </w:rPr>
      </w:pPr>
      <w:r w:rsidRPr="000B4518">
        <w:rPr>
          <w:noProof w:val="0"/>
        </w:rPr>
        <w:t>+-+-+-+-+-+-+-+-+-+-+-+-+-+-+-+-+-+-+-+-+-+-+-+-+-+-+-+-+-+-+-+-+</w:t>
      </w:r>
    </w:p>
    <w:bookmarkEnd w:id="2071"/>
    <w:p w14:paraId="78A1967A" w14:textId="77777777" w:rsidR="009559DD" w:rsidRPr="000B4518" w:rsidRDefault="009559DD" w:rsidP="009559DD"/>
    <w:p w14:paraId="6A16C152"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6036965" w14:textId="77777777" w:rsidR="009559DD" w:rsidRPr="000B4518" w:rsidRDefault="009559DD" w:rsidP="009559DD">
      <w:pPr>
        <w:rPr>
          <w:b/>
          <w:u w:val="single"/>
        </w:rPr>
      </w:pPr>
      <w:r w:rsidRPr="000B4518">
        <w:rPr>
          <w:b/>
          <w:u w:val="single"/>
        </w:rPr>
        <w:t>Subtype:</w:t>
      </w:r>
    </w:p>
    <w:p w14:paraId="4BEEEBCE" w14:textId="77777777" w:rsidR="009559DD" w:rsidRPr="000B4518" w:rsidRDefault="009559DD" w:rsidP="009559DD">
      <w:r w:rsidRPr="000B4518">
        <w:t>The subtype shall be coded according to table </w:t>
      </w:r>
      <w:r>
        <w:t>9.3</w:t>
      </w:r>
      <w:r w:rsidRPr="000B4518">
        <w:t>.2-1.</w:t>
      </w:r>
    </w:p>
    <w:p w14:paraId="27D92CCE" w14:textId="77777777" w:rsidR="009559DD" w:rsidRPr="000B4518" w:rsidRDefault="009559DD" w:rsidP="009559DD">
      <w:pPr>
        <w:rPr>
          <w:b/>
          <w:u w:val="single"/>
        </w:rPr>
      </w:pPr>
      <w:r w:rsidRPr="000B4518">
        <w:rPr>
          <w:b/>
          <w:u w:val="single"/>
        </w:rPr>
        <w:t>Length:</w:t>
      </w:r>
    </w:p>
    <w:p w14:paraId="5198B50D" w14:textId="77777777" w:rsidR="009559DD" w:rsidRPr="000B4518" w:rsidRDefault="009559DD" w:rsidP="009559DD">
      <w:r w:rsidRPr="000B4518">
        <w:t>The length shall be coded as specified in subclause </w:t>
      </w:r>
      <w:r>
        <w:t>9</w:t>
      </w:r>
      <w:r w:rsidRPr="000B4518">
        <w:t>.1.2.</w:t>
      </w:r>
    </w:p>
    <w:p w14:paraId="6A6681DF" w14:textId="77777777" w:rsidR="009559DD" w:rsidRPr="000B4518" w:rsidRDefault="009559DD" w:rsidP="009559DD">
      <w:pPr>
        <w:rPr>
          <w:b/>
          <w:u w:val="single"/>
        </w:rPr>
      </w:pPr>
      <w:r w:rsidRPr="000B4518">
        <w:rPr>
          <w:b/>
          <w:u w:val="single"/>
        </w:rPr>
        <w:lastRenderedPageBreak/>
        <w:t>TMGI:</w:t>
      </w:r>
    </w:p>
    <w:p w14:paraId="79913328" w14:textId="77777777" w:rsidR="009559DD" w:rsidRPr="000B4518" w:rsidRDefault="009559DD" w:rsidP="009559DD">
      <w:r w:rsidRPr="000B4518">
        <w:t>The TMGI field is coded as described in subclause </w:t>
      </w:r>
      <w:r>
        <w:t>9.3</w:t>
      </w:r>
      <w:r w:rsidRPr="000B4518">
        <w:t>.3.4.</w:t>
      </w:r>
      <w:r>
        <w:t xml:space="preserve"> This field is mandatory.</w:t>
      </w:r>
    </w:p>
    <w:p w14:paraId="52647BFE" w14:textId="77777777" w:rsidR="009559DD" w:rsidRPr="000B4518" w:rsidRDefault="009559DD" w:rsidP="009559DD">
      <w:pPr>
        <w:rPr>
          <w:b/>
          <w:u w:val="single"/>
        </w:rPr>
      </w:pPr>
      <w:r>
        <w:rPr>
          <w:b/>
          <w:u w:val="single"/>
        </w:rPr>
        <w:t xml:space="preserve">Alternative </w:t>
      </w:r>
      <w:r w:rsidRPr="000B4518">
        <w:rPr>
          <w:b/>
          <w:u w:val="single"/>
        </w:rPr>
        <w:t>TMGI:</w:t>
      </w:r>
    </w:p>
    <w:p w14:paraId="73F59FDA"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31027392" w14:textId="77777777" w:rsidR="009559DD" w:rsidRPr="00431D0F" w:rsidRDefault="009559DD" w:rsidP="009559DD">
      <w:pPr>
        <w:rPr>
          <w:b/>
        </w:rPr>
      </w:pPr>
      <w:r w:rsidRPr="00431D0F">
        <w:rPr>
          <w:b/>
        </w:rPr>
        <w:t>Monitoring State:</w:t>
      </w:r>
    </w:p>
    <w:p w14:paraId="461867CE" w14:textId="77777777" w:rsidR="009559DD" w:rsidRPr="000B4518" w:rsidRDefault="009559DD" w:rsidP="009559DD">
      <w:r>
        <w:t>The monitoring state field is coded as described in subclause 9.3.3.5.</w:t>
      </w:r>
    </w:p>
    <w:p w14:paraId="3153136B" w14:textId="77777777" w:rsidR="00D03A83" w:rsidRDefault="00D03A83" w:rsidP="00CB1EBE">
      <w:pPr>
        <w:pStyle w:val="Heading2"/>
      </w:pPr>
      <w:bookmarkStart w:id="2072" w:name="_Toc20208961"/>
      <w:bookmarkStart w:id="2073" w:name="_Toc36045072"/>
      <w:bookmarkStart w:id="2074" w:name="_Toc45216558"/>
      <w:bookmarkStart w:id="2075" w:name="_Toc98710021"/>
      <w:r>
        <w:t>9.4</w:t>
      </w:r>
      <w:r>
        <w:tab/>
        <w:t>MBMS notifications</w:t>
      </w:r>
      <w:bookmarkEnd w:id="2072"/>
      <w:bookmarkEnd w:id="2073"/>
      <w:bookmarkEnd w:id="2074"/>
      <w:bookmarkEnd w:id="2075"/>
    </w:p>
    <w:p w14:paraId="5B1CB195" w14:textId="77777777" w:rsidR="00D03A83" w:rsidRPr="000B4518" w:rsidRDefault="00D03A83" w:rsidP="00CB1EBE">
      <w:pPr>
        <w:pStyle w:val="Heading3"/>
      </w:pPr>
      <w:bookmarkStart w:id="2076" w:name="_Toc20208962"/>
      <w:bookmarkStart w:id="2077" w:name="_Toc36045073"/>
      <w:bookmarkStart w:id="2078" w:name="_Toc45216559"/>
      <w:bookmarkStart w:id="2079" w:name="_Toc98710022"/>
      <w:r>
        <w:t>9.4</w:t>
      </w:r>
      <w:r w:rsidRPr="000B4518">
        <w:t>.1</w:t>
      </w:r>
      <w:r w:rsidRPr="000B4518">
        <w:tab/>
        <w:t>Introduction</w:t>
      </w:r>
      <w:bookmarkEnd w:id="2076"/>
      <w:bookmarkEnd w:id="2077"/>
      <w:bookmarkEnd w:id="2078"/>
      <w:bookmarkEnd w:id="2079"/>
    </w:p>
    <w:p w14:paraId="76D5866E"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789319FA"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E587AF0"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371316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08817C63" w14:textId="77777777" w:rsidR="00D03A83" w:rsidRPr="000B4518" w:rsidRDefault="00D03A83" w:rsidP="00CB1EBE">
      <w:pPr>
        <w:pStyle w:val="Heading3"/>
      </w:pPr>
      <w:bookmarkStart w:id="2080" w:name="_Toc20208963"/>
      <w:bookmarkStart w:id="2081" w:name="_Toc36045074"/>
      <w:bookmarkStart w:id="2082" w:name="_Toc45216560"/>
      <w:bookmarkStart w:id="2083" w:name="_Toc98710023"/>
      <w:r>
        <w:t>9.4</w:t>
      </w:r>
      <w:r w:rsidRPr="000B4518">
        <w:t>.2</w:t>
      </w:r>
      <w:r w:rsidRPr="000B4518">
        <w:tab/>
        <w:t xml:space="preserve">MBMS </w:t>
      </w:r>
      <w:r>
        <w:t>notifications</w:t>
      </w:r>
      <w:r w:rsidRPr="000B4518">
        <w:t xml:space="preserve"> </w:t>
      </w:r>
      <w:r>
        <w:t xml:space="preserve">control </w:t>
      </w:r>
      <w:r w:rsidRPr="000B4518">
        <w:t>messages</w:t>
      </w:r>
      <w:bookmarkEnd w:id="2080"/>
      <w:bookmarkEnd w:id="2081"/>
      <w:bookmarkEnd w:id="2082"/>
      <w:bookmarkEnd w:id="2083"/>
    </w:p>
    <w:p w14:paraId="6A8DA360"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56C189AB"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39DB0D03" w14:textId="77777777" w:rsidTr="00F74BD1">
        <w:trPr>
          <w:cantSplit/>
          <w:trHeight w:val="288"/>
          <w:tblHeader/>
          <w:jc w:val="center"/>
        </w:trPr>
        <w:tc>
          <w:tcPr>
            <w:tcW w:w="3181" w:type="dxa"/>
            <w:shd w:val="clear" w:color="auto" w:fill="CCCCCC"/>
          </w:tcPr>
          <w:p w14:paraId="59CB3F42" w14:textId="77777777" w:rsidR="00D03A83" w:rsidRPr="000B4518" w:rsidRDefault="00D03A83" w:rsidP="00F74BD1">
            <w:pPr>
              <w:pStyle w:val="TAH"/>
            </w:pPr>
            <w:r w:rsidRPr="000B4518">
              <w:t>Message name</w:t>
            </w:r>
          </w:p>
        </w:tc>
        <w:tc>
          <w:tcPr>
            <w:tcW w:w="1080" w:type="dxa"/>
            <w:shd w:val="clear" w:color="auto" w:fill="CCCCCC"/>
          </w:tcPr>
          <w:p w14:paraId="6546B485" w14:textId="77777777" w:rsidR="00D03A83" w:rsidRPr="000B4518" w:rsidRDefault="00D03A83" w:rsidP="00F74BD1">
            <w:pPr>
              <w:pStyle w:val="TAH"/>
            </w:pPr>
            <w:r w:rsidRPr="000B4518">
              <w:t>Subtype</w:t>
            </w:r>
          </w:p>
        </w:tc>
        <w:tc>
          <w:tcPr>
            <w:tcW w:w="1905" w:type="dxa"/>
            <w:shd w:val="clear" w:color="auto" w:fill="CCCCCC"/>
          </w:tcPr>
          <w:p w14:paraId="64884195" w14:textId="77777777" w:rsidR="00D03A83" w:rsidRPr="000B4518" w:rsidRDefault="00D03A83" w:rsidP="00F74BD1">
            <w:pPr>
              <w:pStyle w:val="TAH"/>
            </w:pPr>
            <w:r w:rsidRPr="000B4518">
              <w:t>Reference</w:t>
            </w:r>
          </w:p>
        </w:tc>
        <w:tc>
          <w:tcPr>
            <w:tcW w:w="1914" w:type="dxa"/>
            <w:shd w:val="clear" w:color="auto" w:fill="CCCCCC"/>
          </w:tcPr>
          <w:p w14:paraId="5A48E737" w14:textId="77777777" w:rsidR="00D03A83" w:rsidRPr="000B4518" w:rsidRDefault="00D03A83" w:rsidP="00F74BD1">
            <w:pPr>
              <w:pStyle w:val="TAH"/>
            </w:pPr>
            <w:r w:rsidRPr="000B4518">
              <w:t>Direction</w:t>
            </w:r>
          </w:p>
        </w:tc>
      </w:tr>
      <w:tr w:rsidR="00D03A83" w:rsidRPr="000B4518" w14:paraId="763F54C4" w14:textId="77777777" w:rsidTr="00F74BD1">
        <w:trPr>
          <w:cantSplit/>
          <w:trHeight w:val="288"/>
          <w:jc w:val="center"/>
        </w:trPr>
        <w:tc>
          <w:tcPr>
            <w:tcW w:w="3181" w:type="dxa"/>
          </w:tcPr>
          <w:p w14:paraId="238EF260" w14:textId="77777777" w:rsidR="00D03A83" w:rsidRPr="000B4518" w:rsidRDefault="00D03A83" w:rsidP="00F74BD1">
            <w:pPr>
              <w:pStyle w:val="TAL"/>
            </w:pPr>
            <w:r>
              <w:t>Group Dynamic Data Notify</w:t>
            </w:r>
          </w:p>
        </w:tc>
        <w:tc>
          <w:tcPr>
            <w:tcW w:w="1080" w:type="dxa"/>
          </w:tcPr>
          <w:p w14:paraId="3DF50EE3" w14:textId="77777777" w:rsidR="00D03A83" w:rsidRPr="000B4518" w:rsidRDefault="00D03A83" w:rsidP="00F74BD1">
            <w:pPr>
              <w:pStyle w:val="TAL"/>
            </w:pPr>
            <w:r w:rsidRPr="000B4518">
              <w:t>00000</w:t>
            </w:r>
          </w:p>
        </w:tc>
        <w:tc>
          <w:tcPr>
            <w:tcW w:w="1905" w:type="dxa"/>
          </w:tcPr>
          <w:p w14:paraId="7D48F546" w14:textId="77777777" w:rsidR="00D03A83" w:rsidRPr="000B4518" w:rsidRDefault="00D03A83" w:rsidP="00F74BD1">
            <w:pPr>
              <w:pStyle w:val="TAL"/>
            </w:pPr>
            <w:r>
              <w:t>subclause 9.4</w:t>
            </w:r>
            <w:r w:rsidRPr="000B4518">
              <w:t>.4</w:t>
            </w:r>
          </w:p>
        </w:tc>
        <w:tc>
          <w:tcPr>
            <w:tcW w:w="1914" w:type="dxa"/>
          </w:tcPr>
          <w:p w14:paraId="72F68453"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8635E04" w14:textId="77777777" w:rsidTr="00F74BD1">
        <w:trPr>
          <w:cantSplit/>
          <w:trHeight w:val="288"/>
          <w:jc w:val="center"/>
        </w:trPr>
        <w:tc>
          <w:tcPr>
            <w:tcW w:w="8080" w:type="dxa"/>
            <w:gridSpan w:val="4"/>
          </w:tcPr>
          <w:p w14:paraId="76A3E3B4"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71A6909" w14:textId="77777777" w:rsidR="00D03A83" w:rsidRDefault="00D03A83" w:rsidP="000E47E7"/>
    <w:p w14:paraId="7B3C7733" w14:textId="77777777" w:rsidR="00D03A83" w:rsidRDefault="00D03A83" w:rsidP="00CB1EBE">
      <w:pPr>
        <w:pStyle w:val="Heading3"/>
      </w:pPr>
      <w:bookmarkStart w:id="2084" w:name="_Toc20208964"/>
      <w:bookmarkStart w:id="2085" w:name="_Toc36045075"/>
      <w:bookmarkStart w:id="2086" w:name="_Toc45216561"/>
      <w:bookmarkStart w:id="2087" w:name="_Toc98710024"/>
      <w:r>
        <w:t>9.4.3</w:t>
      </w:r>
      <w:r>
        <w:tab/>
        <w:t>MBMS notifications control specific fields</w:t>
      </w:r>
      <w:bookmarkEnd w:id="2084"/>
      <w:bookmarkEnd w:id="2085"/>
      <w:bookmarkEnd w:id="2086"/>
      <w:bookmarkEnd w:id="2087"/>
    </w:p>
    <w:p w14:paraId="59B5E62C" w14:textId="77777777" w:rsidR="00D03A83" w:rsidRDefault="00D03A83" w:rsidP="00CB1EBE">
      <w:pPr>
        <w:pStyle w:val="Heading4"/>
      </w:pPr>
      <w:bookmarkStart w:id="2088" w:name="_Toc20208965"/>
      <w:bookmarkStart w:id="2089" w:name="_Toc36045076"/>
      <w:bookmarkStart w:id="2090" w:name="_Toc45216562"/>
      <w:bookmarkStart w:id="2091" w:name="_Toc98710025"/>
      <w:r>
        <w:t>9.4.3.1</w:t>
      </w:r>
      <w:r>
        <w:tab/>
        <w:t>Introduction</w:t>
      </w:r>
      <w:bookmarkEnd w:id="2088"/>
      <w:bookmarkEnd w:id="2089"/>
      <w:bookmarkEnd w:id="2090"/>
      <w:bookmarkEnd w:id="2091"/>
    </w:p>
    <w:p w14:paraId="324C0F8F" w14:textId="77777777" w:rsidR="00D03A83" w:rsidRDefault="00D03A83" w:rsidP="00D03A83">
      <w:pPr>
        <w:rPr>
          <w:lang w:eastAsia="x-none"/>
        </w:rPr>
      </w:pPr>
      <w:r>
        <w:rPr>
          <w:lang w:eastAsia="x-none"/>
        </w:rPr>
        <w:t>This subclause describes the MBMS notifications control specific data fields.</w:t>
      </w:r>
    </w:p>
    <w:p w14:paraId="2AFDB82B"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628F0D94" w14:textId="77777777" w:rsidR="00D03A83" w:rsidRPr="000B4518" w:rsidRDefault="00D03A83" w:rsidP="00D03A83">
      <w:r w:rsidRPr="000B4518">
        <w:t>Table </w:t>
      </w:r>
      <w:r>
        <w:t>9.4.3.1-1</w:t>
      </w:r>
      <w:r w:rsidRPr="000B4518">
        <w:t xml:space="preserve"> lists the available fields including the assigned Field ID.</w:t>
      </w:r>
    </w:p>
    <w:p w14:paraId="2508DD4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294031AB" w14:textId="77777777" w:rsidTr="00F74BD1">
        <w:trPr>
          <w:gridAfter w:val="1"/>
          <w:wAfter w:w="326" w:type="dxa"/>
          <w:cantSplit/>
          <w:trHeight w:val="144"/>
          <w:tblHeader/>
          <w:jc w:val="center"/>
        </w:trPr>
        <w:tc>
          <w:tcPr>
            <w:tcW w:w="2692" w:type="dxa"/>
            <w:gridSpan w:val="2"/>
            <w:vMerge w:val="restart"/>
            <w:shd w:val="clear" w:color="auto" w:fill="CCCCCC"/>
          </w:tcPr>
          <w:p w14:paraId="601EBA7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15E3A1B3" w14:textId="77777777" w:rsidR="00D03A83" w:rsidRPr="000B4518" w:rsidRDefault="00D03A83" w:rsidP="00F74BD1">
            <w:pPr>
              <w:pStyle w:val="TAH"/>
            </w:pPr>
            <w:r w:rsidRPr="000B4518">
              <w:t>Field ID</w:t>
            </w:r>
          </w:p>
          <w:p w14:paraId="58BF1449" w14:textId="77777777" w:rsidR="00D03A83" w:rsidRPr="000B4518" w:rsidRDefault="00D03A83" w:rsidP="00F74BD1">
            <w:pPr>
              <w:pStyle w:val="TAH"/>
            </w:pPr>
          </w:p>
        </w:tc>
        <w:tc>
          <w:tcPr>
            <w:tcW w:w="2946" w:type="dxa"/>
            <w:gridSpan w:val="2"/>
            <w:vMerge w:val="restart"/>
            <w:shd w:val="clear" w:color="auto" w:fill="CCCCCC"/>
          </w:tcPr>
          <w:p w14:paraId="357A2091" w14:textId="77777777" w:rsidR="00D03A83" w:rsidRPr="000B4518" w:rsidRDefault="00D03A83" w:rsidP="00F74BD1">
            <w:pPr>
              <w:pStyle w:val="TAH"/>
            </w:pPr>
            <w:r w:rsidRPr="000B4518">
              <w:t>Description</w:t>
            </w:r>
          </w:p>
        </w:tc>
      </w:tr>
      <w:tr w:rsidR="00D03A83" w:rsidRPr="000B4518" w14:paraId="2AE794C4"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EBE428B"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040B84AC"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48ED7A79"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9805271" w14:textId="77777777" w:rsidR="00D03A83" w:rsidRPr="000B4518" w:rsidRDefault="00D03A83" w:rsidP="00F74BD1">
            <w:pPr>
              <w:pStyle w:val="TAH"/>
            </w:pPr>
          </w:p>
        </w:tc>
      </w:tr>
      <w:tr w:rsidR="00D03A83" w:rsidRPr="000B4518" w14:paraId="7292EABE" w14:textId="77777777" w:rsidTr="00F74BD1">
        <w:trPr>
          <w:gridAfter w:val="1"/>
          <w:wAfter w:w="326" w:type="dxa"/>
          <w:cantSplit/>
          <w:trHeight w:val="144"/>
          <w:tblHeader/>
          <w:jc w:val="center"/>
        </w:trPr>
        <w:tc>
          <w:tcPr>
            <w:tcW w:w="2692" w:type="dxa"/>
            <w:gridSpan w:val="2"/>
            <w:shd w:val="clear" w:color="auto" w:fill="auto"/>
          </w:tcPr>
          <w:p w14:paraId="1142E345" w14:textId="77777777" w:rsidR="00D03A83" w:rsidRPr="000B4518" w:rsidRDefault="00D03A83" w:rsidP="00F74BD1">
            <w:pPr>
              <w:pStyle w:val="TAL"/>
            </w:pPr>
            <w:r>
              <w:t>Status</w:t>
            </w:r>
          </w:p>
        </w:tc>
        <w:tc>
          <w:tcPr>
            <w:tcW w:w="1014" w:type="dxa"/>
            <w:gridSpan w:val="2"/>
            <w:shd w:val="clear" w:color="auto" w:fill="auto"/>
          </w:tcPr>
          <w:p w14:paraId="4E158D28" w14:textId="77777777" w:rsidR="00D03A83" w:rsidRPr="000B4518" w:rsidRDefault="00D03A83" w:rsidP="00F74BD1">
            <w:pPr>
              <w:pStyle w:val="TAL"/>
            </w:pPr>
            <w:r w:rsidRPr="000B4518">
              <w:t>000</w:t>
            </w:r>
          </w:p>
        </w:tc>
        <w:tc>
          <w:tcPr>
            <w:tcW w:w="1890" w:type="dxa"/>
            <w:gridSpan w:val="2"/>
            <w:shd w:val="clear" w:color="auto" w:fill="auto"/>
          </w:tcPr>
          <w:p w14:paraId="2BD50F20" w14:textId="77777777" w:rsidR="00D03A83" w:rsidRPr="000B4518" w:rsidRDefault="00D03A83" w:rsidP="00F74BD1">
            <w:pPr>
              <w:pStyle w:val="TAL"/>
            </w:pPr>
            <w:r w:rsidRPr="000B4518">
              <w:t>00000000</w:t>
            </w:r>
          </w:p>
        </w:tc>
        <w:tc>
          <w:tcPr>
            <w:tcW w:w="2946" w:type="dxa"/>
            <w:gridSpan w:val="2"/>
            <w:shd w:val="clear" w:color="auto" w:fill="auto"/>
          </w:tcPr>
          <w:p w14:paraId="27B1FF11" w14:textId="77777777" w:rsidR="00D03A83" w:rsidRPr="000B4518" w:rsidRDefault="00D03A83" w:rsidP="00F74BD1">
            <w:pPr>
              <w:pStyle w:val="TAL"/>
            </w:pPr>
            <w:r>
              <w:t>Subclause 9.4.3.2</w:t>
            </w:r>
          </w:p>
        </w:tc>
      </w:tr>
      <w:tr w:rsidR="00D03A83" w:rsidRPr="000B4518" w14:paraId="540947E9" w14:textId="77777777" w:rsidTr="00F74BD1">
        <w:trPr>
          <w:gridAfter w:val="1"/>
          <w:wAfter w:w="326" w:type="dxa"/>
          <w:cantSplit/>
          <w:trHeight w:val="144"/>
          <w:tblHeader/>
          <w:jc w:val="center"/>
        </w:trPr>
        <w:tc>
          <w:tcPr>
            <w:tcW w:w="2692" w:type="dxa"/>
            <w:gridSpan w:val="2"/>
            <w:shd w:val="clear" w:color="auto" w:fill="auto"/>
          </w:tcPr>
          <w:p w14:paraId="09446460" w14:textId="77777777" w:rsidR="00D03A83" w:rsidRDefault="00D03A83" w:rsidP="00F74BD1">
            <w:pPr>
              <w:pStyle w:val="TAL"/>
            </w:pPr>
            <w:r>
              <w:t>Status changing MCVideo User Identity</w:t>
            </w:r>
          </w:p>
        </w:tc>
        <w:tc>
          <w:tcPr>
            <w:tcW w:w="1014" w:type="dxa"/>
            <w:gridSpan w:val="2"/>
            <w:shd w:val="clear" w:color="auto" w:fill="auto"/>
          </w:tcPr>
          <w:p w14:paraId="1FCB7957" w14:textId="77777777" w:rsidR="00D03A83" w:rsidRPr="000B4518" w:rsidRDefault="00D03A83" w:rsidP="00F74BD1">
            <w:pPr>
              <w:pStyle w:val="TAL"/>
            </w:pPr>
            <w:r>
              <w:t>001</w:t>
            </w:r>
          </w:p>
        </w:tc>
        <w:tc>
          <w:tcPr>
            <w:tcW w:w="1890" w:type="dxa"/>
            <w:gridSpan w:val="2"/>
            <w:shd w:val="clear" w:color="auto" w:fill="auto"/>
          </w:tcPr>
          <w:p w14:paraId="5BFAB680" w14:textId="77777777" w:rsidR="00D03A83" w:rsidRPr="000B4518" w:rsidRDefault="00D03A83" w:rsidP="00F74BD1">
            <w:pPr>
              <w:pStyle w:val="TAL"/>
            </w:pPr>
            <w:r w:rsidRPr="000B4518">
              <w:t>00000001</w:t>
            </w:r>
          </w:p>
        </w:tc>
        <w:tc>
          <w:tcPr>
            <w:tcW w:w="2946" w:type="dxa"/>
            <w:gridSpan w:val="2"/>
            <w:shd w:val="clear" w:color="auto" w:fill="auto"/>
          </w:tcPr>
          <w:p w14:paraId="3C3839AC" w14:textId="77777777" w:rsidR="00D03A83" w:rsidRDefault="00D03A83" w:rsidP="00F74BD1">
            <w:pPr>
              <w:pStyle w:val="TAL"/>
            </w:pPr>
            <w:r>
              <w:t>Subclause 9.4.3.3</w:t>
            </w:r>
          </w:p>
        </w:tc>
      </w:tr>
      <w:tr w:rsidR="00D03A83" w:rsidRPr="000B4518" w14:paraId="7A0496E3" w14:textId="77777777" w:rsidTr="00F74BD1">
        <w:trPr>
          <w:gridAfter w:val="1"/>
          <w:wAfter w:w="326" w:type="dxa"/>
          <w:cantSplit/>
          <w:trHeight w:val="144"/>
          <w:tblHeader/>
          <w:jc w:val="center"/>
        </w:trPr>
        <w:tc>
          <w:tcPr>
            <w:tcW w:w="2692" w:type="dxa"/>
            <w:gridSpan w:val="2"/>
            <w:shd w:val="clear" w:color="auto" w:fill="auto"/>
          </w:tcPr>
          <w:p w14:paraId="031899FA" w14:textId="77777777" w:rsidR="00D03A83" w:rsidRPr="000B4518" w:rsidRDefault="00D03A83" w:rsidP="00F74BD1">
            <w:pPr>
              <w:pStyle w:val="TAL"/>
            </w:pPr>
            <w:r>
              <w:t>Group call ongoing</w:t>
            </w:r>
          </w:p>
        </w:tc>
        <w:tc>
          <w:tcPr>
            <w:tcW w:w="1014" w:type="dxa"/>
            <w:gridSpan w:val="2"/>
            <w:shd w:val="clear" w:color="auto" w:fill="auto"/>
          </w:tcPr>
          <w:p w14:paraId="61D7C79D" w14:textId="77777777" w:rsidR="00D03A83" w:rsidRPr="000B4518" w:rsidRDefault="00D03A83" w:rsidP="00F74BD1">
            <w:pPr>
              <w:pStyle w:val="TAL"/>
            </w:pPr>
            <w:r>
              <w:t>002</w:t>
            </w:r>
          </w:p>
        </w:tc>
        <w:tc>
          <w:tcPr>
            <w:tcW w:w="1890" w:type="dxa"/>
            <w:gridSpan w:val="2"/>
            <w:shd w:val="clear" w:color="auto" w:fill="auto"/>
          </w:tcPr>
          <w:p w14:paraId="2E11A9EE" w14:textId="77777777" w:rsidR="00D03A83" w:rsidRPr="000B4518" w:rsidRDefault="00D03A83" w:rsidP="00F74BD1">
            <w:pPr>
              <w:pStyle w:val="TAL"/>
            </w:pPr>
            <w:r>
              <w:t>00000010</w:t>
            </w:r>
          </w:p>
        </w:tc>
        <w:tc>
          <w:tcPr>
            <w:tcW w:w="2946" w:type="dxa"/>
            <w:gridSpan w:val="2"/>
            <w:shd w:val="clear" w:color="auto" w:fill="auto"/>
          </w:tcPr>
          <w:p w14:paraId="76B0DC69" w14:textId="77777777" w:rsidR="00D03A83" w:rsidRPr="000B4518" w:rsidRDefault="00D03A83" w:rsidP="00F74BD1">
            <w:pPr>
              <w:pStyle w:val="TAL"/>
            </w:pPr>
            <w:r>
              <w:t>Subclause 9.4.3.4</w:t>
            </w:r>
          </w:p>
        </w:tc>
      </w:tr>
      <w:tr w:rsidR="00D03A83" w14:paraId="70464523"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D1D6E4A"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0D1CCF0C"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253FC1BF"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19F893AE" w14:textId="77777777" w:rsidR="00D03A83" w:rsidRDefault="00D03A83" w:rsidP="00F74BD1">
            <w:pPr>
              <w:pStyle w:val="TAL"/>
            </w:pPr>
            <w:r>
              <w:t>Subclause 9.4.3.5</w:t>
            </w:r>
          </w:p>
        </w:tc>
      </w:tr>
      <w:tr w:rsidR="00D03A83" w14:paraId="1DD59EDD"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52D74221"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2710D3EA"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B9E8F60"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1CEF27C6" w14:textId="77777777" w:rsidR="00D03A83" w:rsidRDefault="00D03A83" w:rsidP="00F74BD1">
            <w:pPr>
              <w:pStyle w:val="TAL"/>
            </w:pPr>
            <w:r>
              <w:t>Subclause 9.4.3.6</w:t>
            </w:r>
          </w:p>
        </w:tc>
      </w:tr>
    </w:tbl>
    <w:p w14:paraId="273C4626" w14:textId="77777777" w:rsidR="00D03A83" w:rsidRPr="000B4518" w:rsidRDefault="00D03A83" w:rsidP="00D03A83"/>
    <w:p w14:paraId="4E5BECAE" w14:textId="77777777" w:rsidR="00D03A83" w:rsidRDefault="00D03A83" w:rsidP="00CB1EBE">
      <w:pPr>
        <w:pStyle w:val="Heading4"/>
      </w:pPr>
      <w:bookmarkStart w:id="2092" w:name="_Toc20208966"/>
      <w:bookmarkStart w:id="2093" w:name="_Toc36045077"/>
      <w:bookmarkStart w:id="2094" w:name="_Toc45216563"/>
      <w:bookmarkStart w:id="2095" w:name="_Toc98710026"/>
      <w:r>
        <w:lastRenderedPageBreak/>
        <w:t>9.4.3.2</w:t>
      </w:r>
      <w:r>
        <w:tab/>
        <w:t>Status field</w:t>
      </w:r>
      <w:bookmarkEnd w:id="2092"/>
      <w:bookmarkEnd w:id="2093"/>
      <w:bookmarkEnd w:id="2094"/>
      <w:bookmarkEnd w:id="2095"/>
    </w:p>
    <w:p w14:paraId="3793B6FD"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38DFD157"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D6ED0BE"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1F4AF692" w14:textId="77777777" w:rsidR="00D03A83" w:rsidRPr="000B4518" w:rsidRDefault="00D03A83" w:rsidP="00D03A83">
      <w:pPr>
        <w:pStyle w:val="PL"/>
        <w:keepNext/>
        <w:keepLines/>
        <w:jc w:val="center"/>
      </w:pPr>
      <w:bookmarkStart w:id="2096" w:name="_MCCTEMPBM_CRPT22840123___4"/>
      <w:r w:rsidRPr="000B4518">
        <w:t>0                   1                   2                   3</w:t>
      </w:r>
    </w:p>
    <w:p w14:paraId="19E20819" w14:textId="77777777" w:rsidR="00D03A83" w:rsidRPr="000B4518" w:rsidRDefault="00D03A83" w:rsidP="00D03A83">
      <w:pPr>
        <w:pStyle w:val="PL"/>
        <w:keepNext/>
        <w:keepLines/>
        <w:jc w:val="center"/>
      </w:pPr>
      <w:r w:rsidRPr="000B4518">
        <w:t>0 1 2 3 4 5 6 7 8 9 0 1 2 3 4 5 6 7 8 9 0 1 2 3 4 5 6 7 8 9 0 1</w:t>
      </w:r>
    </w:p>
    <w:p w14:paraId="0F5D5E62" w14:textId="77777777" w:rsidR="00D03A83" w:rsidRPr="000B4518" w:rsidRDefault="00D03A83" w:rsidP="00D03A83">
      <w:pPr>
        <w:pStyle w:val="PL"/>
        <w:keepNext/>
        <w:keepLines/>
        <w:jc w:val="center"/>
        <w:rPr>
          <w:noProof w:val="0"/>
        </w:rPr>
      </w:pPr>
      <w:r w:rsidRPr="000B4518">
        <w:rPr>
          <w:noProof w:val="0"/>
        </w:rPr>
        <w:t>+-+-+-+-+-+-+-+-+-+-+-+-+-+-+-+-+-+-+-+-+-+-+-+-+-+-+-+-+-+-+-+-+</w:t>
      </w:r>
    </w:p>
    <w:p w14:paraId="0BFA8B0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25B45294"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11D0B2BD" w14:textId="77777777" w:rsidR="00D03A83" w:rsidRPr="0012300F" w:rsidRDefault="00D03A83" w:rsidP="00D03A83">
      <w:pPr>
        <w:pStyle w:val="PL"/>
        <w:jc w:val="center"/>
      </w:pPr>
      <w:r w:rsidRPr="000B4518">
        <w:t>+-+-+-+-+-+-+-+-+-+-+-+-+-+-+-+-+</w:t>
      </w:r>
      <w:r w:rsidRPr="000B4518">
        <w:rPr>
          <w:noProof w:val="0"/>
        </w:rPr>
        <w:t>-+-+-+-+-+-+-+-+-+-+-+-+-+-+-+-</w:t>
      </w:r>
      <w:r w:rsidRPr="0012300F">
        <w:t>+</w:t>
      </w:r>
    </w:p>
    <w:p w14:paraId="0E65AE44" w14:textId="77777777" w:rsidR="00D03A83" w:rsidRPr="000B4518" w:rsidRDefault="00D03A83" w:rsidP="00D03A83">
      <w:pPr>
        <w:pStyle w:val="PL"/>
        <w:jc w:val="center"/>
      </w:pPr>
      <w:r>
        <w:t>:User ID                                                        :</w:t>
      </w:r>
    </w:p>
    <w:p w14:paraId="6DDB239E" w14:textId="77777777" w:rsidR="00D03A83" w:rsidRPr="0012300F" w:rsidRDefault="00D03A83" w:rsidP="00D03A83">
      <w:pPr>
        <w:pStyle w:val="PL"/>
        <w:jc w:val="center"/>
      </w:pPr>
      <w:r w:rsidRPr="000B4518">
        <w:t>+-+-+-+-+-+-+-+-+-+-+-+-+-+-+-+-+</w:t>
      </w:r>
      <w:r w:rsidRPr="000B4518">
        <w:rPr>
          <w:noProof w:val="0"/>
        </w:rPr>
        <w:t>-+-+-+-+-+-+-+-+-+-+-+-+-+-+-+-</w:t>
      </w:r>
      <w:r w:rsidRPr="0012300F">
        <w:t>+</w:t>
      </w:r>
    </w:p>
    <w:bookmarkEnd w:id="2096"/>
    <w:p w14:paraId="0AF25817" w14:textId="77777777" w:rsidR="00D03A83" w:rsidRPr="000B4518" w:rsidRDefault="00D03A83" w:rsidP="00D03A83"/>
    <w:p w14:paraId="0E2A2F38"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0362280D"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67A730BE" w14:textId="77777777" w:rsidR="00D03A83" w:rsidRPr="000B4518" w:rsidRDefault="00D03A83" w:rsidP="00D03A83">
      <w:r w:rsidRPr="000B4518">
        <w:t>The &lt;</w:t>
      </w:r>
      <w:r>
        <w:t>Status</w:t>
      </w:r>
      <w:r w:rsidRPr="000B4518">
        <w:t>&gt; value is a 16 bit binary value where:</w:t>
      </w:r>
    </w:p>
    <w:p w14:paraId="1405E7CE" w14:textId="77777777" w:rsidR="00D03A83" w:rsidRPr="000B4518" w:rsidRDefault="00D03A83" w:rsidP="00D03A83">
      <w:pPr>
        <w:pStyle w:val="B1"/>
      </w:pPr>
      <w:r>
        <w:t>'</w:t>
      </w:r>
      <w:r w:rsidRPr="000B4518">
        <w:t>0</w:t>
      </w:r>
      <w:r>
        <w:t>'</w:t>
      </w:r>
      <w:r w:rsidRPr="000B4518">
        <w:tab/>
      </w:r>
      <w:r>
        <w:t>emergency</w:t>
      </w:r>
    </w:p>
    <w:p w14:paraId="419A8A33" w14:textId="77777777" w:rsidR="00D03A83" w:rsidRPr="000B4518" w:rsidRDefault="00D03A83" w:rsidP="00D03A83">
      <w:pPr>
        <w:pStyle w:val="B1"/>
      </w:pPr>
      <w:r>
        <w:t>'</w:t>
      </w:r>
      <w:r w:rsidRPr="000B4518">
        <w:t>1</w:t>
      </w:r>
      <w:r>
        <w:t>'</w:t>
      </w:r>
      <w:r w:rsidRPr="000B4518">
        <w:tab/>
      </w:r>
      <w:r>
        <w:t>in-peril</w:t>
      </w:r>
    </w:p>
    <w:p w14:paraId="60B4A17D" w14:textId="77777777" w:rsidR="00D03A83" w:rsidRDefault="00D03A83" w:rsidP="00D03A83">
      <w:r w:rsidRPr="000B4518">
        <w:t>All other values are reserved for future use.</w:t>
      </w:r>
    </w:p>
    <w:p w14:paraId="0CA425E2" w14:textId="77777777" w:rsidR="00D03A83" w:rsidRDefault="00D03A83" w:rsidP="00CB1EBE">
      <w:pPr>
        <w:pStyle w:val="Heading4"/>
      </w:pPr>
      <w:bookmarkStart w:id="2097" w:name="_Toc20208967"/>
      <w:bookmarkStart w:id="2098" w:name="_Toc36045078"/>
      <w:bookmarkStart w:id="2099" w:name="_Toc45216564"/>
      <w:bookmarkStart w:id="2100" w:name="_Toc98710027"/>
      <w:r>
        <w:t>9.4.3.3</w:t>
      </w:r>
      <w:r>
        <w:tab/>
        <w:t>Status changing MCVideo User Identity field</w:t>
      </w:r>
      <w:bookmarkEnd w:id="2097"/>
      <w:bookmarkEnd w:id="2098"/>
      <w:bookmarkEnd w:id="2099"/>
      <w:bookmarkEnd w:id="2100"/>
    </w:p>
    <w:p w14:paraId="104E110B"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1DF0807B"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E7DABFA"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63B5FA0" w14:textId="77777777" w:rsidR="00D03A83" w:rsidRPr="000B4518" w:rsidRDefault="00D03A83" w:rsidP="00D03A83">
      <w:pPr>
        <w:pStyle w:val="PL"/>
        <w:keepNext/>
        <w:keepLines/>
        <w:jc w:val="center"/>
      </w:pPr>
      <w:bookmarkStart w:id="2101" w:name="_MCCTEMPBM_CRPT22840124___4"/>
      <w:r w:rsidRPr="000B4518">
        <w:t>0                   1                   2                   3</w:t>
      </w:r>
    </w:p>
    <w:p w14:paraId="4ED053B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292978F7" w14:textId="77777777" w:rsidR="00D03A83" w:rsidRPr="000B4518" w:rsidRDefault="00D03A83" w:rsidP="00D03A83">
      <w:pPr>
        <w:pStyle w:val="PL"/>
        <w:keepNext/>
        <w:keepLines/>
        <w:jc w:val="center"/>
        <w:rPr>
          <w:noProof w:val="0"/>
        </w:rPr>
      </w:pPr>
      <w:r w:rsidRPr="000B4518">
        <w:rPr>
          <w:noProof w:val="0"/>
        </w:rPr>
        <w:t>+-+-+-+-+-+-+-+-+-+-+-+-+-+-+-+-+-+-+-+-+-+-+-+-+-+-+-+-+-+-+-+-+</w:t>
      </w:r>
    </w:p>
    <w:p w14:paraId="37126683"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57F36DB4"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30C4827C"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7DCE9EB1"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AAAEFB9" w14:textId="77777777" w:rsidR="00D03A83" w:rsidRPr="000B4518" w:rsidRDefault="00D03A83" w:rsidP="00D03A83">
      <w:pPr>
        <w:pStyle w:val="PL"/>
        <w:keepNext/>
        <w:keepLines/>
        <w:jc w:val="center"/>
      </w:pPr>
      <w:r w:rsidRPr="000B4518">
        <w:t>+-+-+-+-+-+-+-+-+-+-+-+-+-+-+-+-+                               :</w:t>
      </w:r>
    </w:p>
    <w:p w14:paraId="0ABB7D21" w14:textId="77777777" w:rsidR="00D03A83" w:rsidRPr="000B4518" w:rsidRDefault="00D03A83" w:rsidP="00D03A83">
      <w:pPr>
        <w:pStyle w:val="PL"/>
        <w:keepNext/>
        <w:keepLines/>
        <w:jc w:val="center"/>
      </w:pPr>
      <w:r w:rsidRPr="000B4518">
        <w:t>:                                             (Padding)         :</w:t>
      </w:r>
    </w:p>
    <w:p w14:paraId="55BC0446" w14:textId="77777777" w:rsidR="00D03A83" w:rsidRPr="000B4518" w:rsidRDefault="00D03A83" w:rsidP="00D03A83">
      <w:pPr>
        <w:pStyle w:val="PL"/>
        <w:keepNext/>
        <w:keepLines/>
        <w:jc w:val="center"/>
      </w:pPr>
      <w:r w:rsidRPr="000B4518">
        <w:t>+-+-+-+-+-+-+-+-+-+-+-+-+-+-+-+-+-+-+-+-+-+-+-+-+-+-+-+-+-+-+-+-+</w:t>
      </w:r>
    </w:p>
    <w:bookmarkEnd w:id="2101"/>
    <w:p w14:paraId="28FCCE7E" w14:textId="77777777" w:rsidR="00D03A83" w:rsidRPr="000B4518" w:rsidRDefault="00D03A83" w:rsidP="00D03A83">
      <w:pPr>
        <w:rPr>
          <w:lang w:eastAsia="x-none"/>
        </w:rPr>
      </w:pPr>
    </w:p>
    <w:p w14:paraId="058A822E"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2DB0E059"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759B94AA"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6CA331E5"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4BBE0D03"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505F871" w14:textId="77777777" w:rsidR="00D03A83" w:rsidRPr="000B4518" w:rsidRDefault="00D03A83" w:rsidP="00D03A83"/>
    <w:p w14:paraId="6118E469"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12FF766D" w14:textId="77777777" w:rsidR="00D03A83" w:rsidRPr="000E47E7" w:rsidRDefault="00D03A83" w:rsidP="00CB1EBE">
      <w:pPr>
        <w:pStyle w:val="Heading4"/>
        <w:rPr>
          <w:lang w:eastAsia="x-none"/>
        </w:rPr>
      </w:pPr>
      <w:bookmarkStart w:id="2102" w:name="_Toc20208968"/>
      <w:bookmarkStart w:id="2103" w:name="_Toc36045079"/>
      <w:bookmarkStart w:id="2104" w:name="_Toc45216565"/>
      <w:bookmarkStart w:id="2105" w:name="_Toc98710028"/>
      <w:r>
        <w:t>9.4.3.4</w:t>
      </w:r>
      <w:r>
        <w:tab/>
        <w:t>Group call ongoing field</w:t>
      </w:r>
      <w:bookmarkEnd w:id="2102"/>
      <w:bookmarkEnd w:id="2103"/>
      <w:bookmarkEnd w:id="2104"/>
      <w:bookmarkEnd w:id="2105"/>
    </w:p>
    <w:p w14:paraId="6D6EE4C0"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524A7995"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0E272F42" w14:textId="77777777" w:rsidR="00D03A83" w:rsidRPr="000B4518" w:rsidRDefault="00D03A83" w:rsidP="00D03A83">
      <w:pPr>
        <w:pStyle w:val="PL"/>
        <w:keepNext/>
        <w:keepLines/>
        <w:jc w:val="center"/>
        <w:rPr>
          <w:noProof w:val="0"/>
        </w:rPr>
      </w:pPr>
      <w:bookmarkStart w:id="2106" w:name="_MCCTEMPBM_CRPT22840125___4"/>
      <w:r w:rsidRPr="000B4518">
        <w:rPr>
          <w:noProof w:val="0"/>
        </w:rPr>
        <w:t>0                   1                   2                   3</w:t>
      </w:r>
    </w:p>
    <w:p w14:paraId="104CC08F"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83EFA9" w14:textId="77777777" w:rsidR="00D03A83" w:rsidRPr="000B4518" w:rsidRDefault="00D03A83" w:rsidP="00D03A83">
      <w:pPr>
        <w:pStyle w:val="PL"/>
        <w:keepNext/>
        <w:keepLines/>
        <w:jc w:val="center"/>
        <w:rPr>
          <w:noProof w:val="0"/>
        </w:rPr>
      </w:pPr>
      <w:r w:rsidRPr="000B4518">
        <w:rPr>
          <w:noProof w:val="0"/>
        </w:rPr>
        <w:t>+-+-+-+-+-+-+-+-+-+-+-+-+-+-+-+-+-+-+-+-+-+-+-+-+-+-+-+-+-+-+-+-+</w:t>
      </w:r>
    </w:p>
    <w:p w14:paraId="3F8E0BB3"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7639BAF"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3585141" w14:textId="77777777" w:rsidR="00D03A83" w:rsidRPr="000B4518" w:rsidRDefault="00D03A83" w:rsidP="00D03A83">
      <w:pPr>
        <w:pStyle w:val="PL"/>
        <w:keepNext/>
        <w:keepLines/>
        <w:jc w:val="center"/>
      </w:pPr>
      <w:r w:rsidRPr="000B4518">
        <w:t>+-+-+-+-+-+-+-+-+-+-+-+-+-+-+-+-+-+-+-+-+-+-+-+-+-+-+-+-+-+-+-+-+</w:t>
      </w:r>
    </w:p>
    <w:bookmarkEnd w:id="2106"/>
    <w:p w14:paraId="7E320BCB" w14:textId="77777777" w:rsidR="00D03A83" w:rsidRPr="000B4518" w:rsidRDefault="00D03A83" w:rsidP="00D03A83">
      <w:pPr>
        <w:rPr>
          <w:lang w:eastAsia="x-none"/>
        </w:rPr>
      </w:pPr>
    </w:p>
    <w:p w14:paraId="60FB5B23"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25E4393D"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3F74A5BD"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79070F8F" w14:textId="77777777" w:rsidR="00D03A83" w:rsidRPr="005E13E1" w:rsidRDefault="00D03A83" w:rsidP="00D03A83">
      <w:pPr>
        <w:pStyle w:val="B1"/>
      </w:pPr>
      <w:r w:rsidRPr="005E13E1">
        <w:t>'0'</w:t>
      </w:r>
      <w:r w:rsidRPr="005E13E1">
        <w:tab/>
      </w:r>
      <w:r>
        <w:t>No Group call ongoing</w:t>
      </w:r>
    </w:p>
    <w:p w14:paraId="1EECE13B" w14:textId="77777777" w:rsidR="00D03A83" w:rsidRPr="005E13E1" w:rsidRDefault="00D03A83" w:rsidP="00D03A83">
      <w:pPr>
        <w:pStyle w:val="B1"/>
      </w:pPr>
      <w:r w:rsidRPr="005E13E1">
        <w:t>'1'</w:t>
      </w:r>
      <w:r w:rsidRPr="005E13E1">
        <w:tab/>
      </w:r>
      <w:r>
        <w:t>Group call ongoing</w:t>
      </w:r>
    </w:p>
    <w:p w14:paraId="008946B7" w14:textId="77777777" w:rsidR="00D03A83" w:rsidRDefault="00D03A83" w:rsidP="00D03A83">
      <w:pPr>
        <w:pStyle w:val="B1"/>
      </w:pPr>
      <w:r w:rsidRPr="000B4518">
        <w:t>All other values are reserved for future use.</w:t>
      </w:r>
    </w:p>
    <w:p w14:paraId="2D6A8963" w14:textId="77777777" w:rsidR="00D03A83" w:rsidRDefault="00D03A83" w:rsidP="00D03A83">
      <w:pPr>
        <w:pStyle w:val="B1"/>
      </w:pPr>
      <w:r>
        <w:t>The spare bits are set to zero</w:t>
      </w:r>
    </w:p>
    <w:p w14:paraId="6B256990" w14:textId="77777777" w:rsidR="00D03A83" w:rsidRDefault="00D03A83" w:rsidP="00CB1EBE">
      <w:pPr>
        <w:pStyle w:val="Heading4"/>
      </w:pPr>
      <w:bookmarkStart w:id="2107" w:name="_Toc20208969"/>
      <w:bookmarkStart w:id="2108" w:name="_Toc36045080"/>
      <w:bookmarkStart w:id="2109" w:name="_Toc45216566"/>
      <w:bookmarkStart w:id="2110" w:name="_Toc98710029"/>
      <w:r>
        <w:t>9.4.3.5</w:t>
      </w:r>
      <w:r>
        <w:tab/>
        <w:t>Group broadcast alias field</w:t>
      </w:r>
      <w:bookmarkEnd w:id="2107"/>
      <w:bookmarkEnd w:id="2108"/>
      <w:bookmarkEnd w:id="2109"/>
      <w:bookmarkEnd w:id="2110"/>
    </w:p>
    <w:p w14:paraId="154FB369"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2DA28934" w14:textId="77777777" w:rsidR="00D03A83" w:rsidRDefault="00D03A83" w:rsidP="00D03A83">
      <w:r>
        <w:t>Table 9.4.3.5-1 describes the coding of the Group broadcast alias field.</w:t>
      </w:r>
    </w:p>
    <w:p w14:paraId="4F76635C" w14:textId="77777777" w:rsidR="00D03A83" w:rsidRDefault="00D03A83" w:rsidP="00D03A83">
      <w:pPr>
        <w:pStyle w:val="TH"/>
      </w:pPr>
      <w:r>
        <w:t>Table 9.4.3.5-1: Group broadcast alias field coding</w:t>
      </w:r>
    </w:p>
    <w:p w14:paraId="0BCEA79A" w14:textId="77777777" w:rsidR="00D03A83" w:rsidRDefault="00D03A83" w:rsidP="00D03A83">
      <w:pPr>
        <w:pStyle w:val="PL"/>
        <w:keepNext/>
        <w:keepLines/>
        <w:jc w:val="center"/>
      </w:pPr>
      <w:bookmarkStart w:id="2111" w:name="_MCCTEMPBM_CRPT22840126___4"/>
      <w:r>
        <w:t>0                   1                   2                   3</w:t>
      </w:r>
    </w:p>
    <w:p w14:paraId="120076FF" w14:textId="77777777" w:rsidR="00D03A83" w:rsidRDefault="00D03A83" w:rsidP="00D03A83">
      <w:pPr>
        <w:pStyle w:val="PL"/>
        <w:keepNext/>
        <w:keepLines/>
        <w:jc w:val="center"/>
        <w:rPr>
          <w:noProof w:val="0"/>
        </w:rPr>
      </w:pPr>
      <w:r>
        <w:rPr>
          <w:noProof w:val="0"/>
        </w:rPr>
        <w:t>0 1 2 3 4 5 6 7 8 9 0 1 2 3 4 5 6 7 8 9 0 1 2 3 4 5 6 7 8 9 0 1</w:t>
      </w:r>
    </w:p>
    <w:p w14:paraId="36E1C305" w14:textId="77777777" w:rsidR="00D03A83" w:rsidRDefault="00D03A83" w:rsidP="00D03A83">
      <w:pPr>
        <w:pStyle w:val="PL"/>
        <w:keepNext/>
        <w:keepLines/>
        <w:jc w:val="center"/>
        <w:rPr>
          <w:noProof w:val="0"/>
        </w:rPr>
      </w:pPr>
      <w:r>
        <w:rPr>
          <w:noProof w:val="0"/>
        </w:rPr>
        <w:t>+-+-+-+-+-+-+-+-+-+-+-+-+-+-+-+-+-+-+-+-+-+-+-+-+-+-+-+-+-+-+-+-+</w:t>
      </w:r>
    </w:p>
    <w:p w14:paraId="0E035B01" w14:textId="77777777" w:rsidR="00D03A83" w:rsidRDefault="00D03A83" w:rsidP="00D03A83">
      <w:pPr>
        <w:pStyle w:val="PL"/>
        <w:keepNext/>
        <w:keepLines/>
        <w:jc w:val="center"/>
      </w:pPr>
      <w:r>
        <w:t>|Group Broadcast|Group Broadcast|Group Broadcast alias          |</w:t>
      </w:r>
    </w:p>
    <w:p w14:paraId="31C6F414" w14:textId="77777777" w:rsidR="00D03A83" w:rsidRDefault="00D03A83" w:rsidP="00D03A83">
      <w:pPr>
        <w:pStyle w:val="PL"/>
        <w:keepNext/>
        <w:keepLines/>
        <w:jc w:val="center"/>
      </w:pPr>
      <w:r>
        <w:t>|alias field ID |alias field    |                               |</w:t>
      </w:r>
    </w:p>
    <w:p w14:paraId="388E7E61" w14:textId="77777777" w:rsidR="00D03A83" w:rsidRDefault="00D03A83" w:rsidP="00D03A83">
      <w:pPr>
        <w:pStyle w:val="PL"/>
        <w:keepNext/>
        <w:keepLines/>
        <w:jc w:val="center"/>
      </w:pPr>
      <w:r>
        <w:t>|               |length         |                               |</w:t>
      </w:r>
    </w:p>
    <w:p w14:paraId="4D932448" w14:textId="77777777" w:rsidR="00D03A83" w:rsidRDefault="00D03A83" w:rsidP="00D03A83">
      <w:pPr>
        <w:pStyle w:val="PL"/>
        <w:keepNext/>
        <w:keepLines/>
        <w:jc w:val="center"/>
      </w:pPr>
      <w:r>
        <w:t>+-+-+-+-+-+-+-+-+-+-+-+-+-+-+-+-+                               :</w:t>
      </w:r>
    </w:p>
    <w:p w14:paraId="20E3BE37" w14:textId="77777777" w:rsidR="00D03A83" w:rsidRDefault="00D03A83" w:rsidP="00D03A83">
      <w:pPr>
        <w:pStyle w:val="PL"/>
        <w:keepNext/>
        <w:keepLines/>
        <w:jc w:val="center"/>
      </w:pPr>
      <w:r>
        <w:t>:                                             (Padding)         :</w:t>
      </w:r>
    </w:p>
    <w:p w14:paraId="5C051893" w14:textId="77777777" w:rsidR="00D03A83" w:rsidRDefault="00D03A83" w:rsidP="00D03A83">
      <w:pPr>
        <w:pStyle w:val="PL"/>
        <w:keepNext/>
        <w:keepLines/>
        <w:jc w:val="center"/>
      </w:pPr>
      <w:r>
        <w:t>+-+-+-+-+-+-+-+-+-+-+-+-+-+-+-+-+-+-+-+-+-+-+-+-+-+-+-+-+-+-+-+-+</w:t>
      </w:r>
    </w:p>
    <w:bookmarkEnd w:id="2111"/>
    <w:p w14:paraId="4A8C9C03" w14:textId="77777777" w:rsidR="00D03A83" w:rsidRDefault="00D03A83" w:rsidP="00D03A83">
      <w:pPr>
        <w:rPr>
          <w:lang w:eastAsia="x-none"/>
        </w:rPr>
      </w:pPr>
    </w:p>
    <w:p w14:paraId="0F4A0C6A" w14:textId="77777777" w:rsidR="00D03A83" w:rsidRDefault="00D03A83" w:rsidP="00D03A83">
      <w:r>
        <w:t>The &lt;Group broadcast alias field ID&gt; value is a binary value and shall be set according to table 9.4.3.1-1.</w:t>
      </w:r>
    </w:p>
    <w:p w14:paraId="26CAF283" w14:textId="77777777" w:rsidR="00D03A83" w:rsidRDefault="00D03A83" w:rsidP="00D03A83">
      <w:r>
        <w:t>The &lt;Group broadcast alias length&gt; value is a binary value indicating the length in octets of the &lt;Group broadcast alias&gt; value item except padding.</w:t>
      </w:r>
    </w:p>
    <w:p w14:paraId="52C64150"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AC47CF8" w14:textId="77777777" w:rsidR="00D03A83" w:rsidRDefault="00D03A83" w:rsidP="00D03A83">
      <w:pPr>
        <w:pStyle w:val="TH"/>
      </w:pPr>
      <w:r>
        <w:t>Table 9.4.3.5-2: ABNF syntax of string values of the &lt;Group broadcast alias&gt; value</w:t>
      </w:r>
    </w:p>
    <w:p w14:paraId="7EFB06F0"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7F462503" w14:textId="77777777" w:rsidR="00D03A83" w:rsidRDefault="00D03A83" w:rsidP="00D03A83"/>
    <w:p w14:paraId="4106DFCC"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3FC46AC1" w14:textId="77777777" w:rsidR="00D03A83" w:rsidRDefault="00D03A83" w:rsidP="00CB1EBE">
      <w:pPr>
        <w:pStyle w:val="Heading4"/>
      </w:pPr>
      <w:bookmarkStart w:id="2112" w:name="_Toc20208970"/>
      <w:bookmarkStart w:id="2113" w:name="_Toc36045081"/>
      <w:bookmarkStart w:id="2114" w:name="_Toc45216567"/>
      <w:bookmarkStart w:id="2115" w:name="_Toc98710030"/>
      <w:r>
        <w:t>9.4.3.6</w:t>
      </w:r>
      <w:r>
        <w:tab/>
        <w:t>Group regroup alias field</w:t>
      </w:r>
      <w:bookmarkEnd w:id="2112"/>
      <w:bookmarkEnd w:id="2113"/>
      <w:bookmarkEnd w:id="2114"/>
      <w:bookmarkEnd w:id="2115"/>
    </w:p>
    <w:p w14:paraId="6D403930"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53DEE6CA" w14:textId="77777777" w:rsidR="00D03A83" w:rsidRDefault="00D03A83" w:rsidP="00D03A83">
      <w:r>
        <w:t>Table 9.4.3.6-1 describes the coding of the Group regroup alias field.</w:t>
      </w:r>
    </w:p>
    <w:p w14:paraId="2948B311" w14:textId="77777777" w:rsidR="00D03A83" w:rsidRDefault="00D03A83" w:rsidP="00D03A83">
      <w:pPr>
        <w:pStyle w:val="TH"/>
      </w:pPr>
      <w:r>
        <w:t>Table 9.4.3.6-1: Group regroup alias field coding</w:t>
      </w:r>
    </w:p>
    <w:p w14:paraId="650A6B4A" w14:textId="77777777" w:rsidR="00D03A83" w:rsidRDefault="00D03A83" w:rsidP="00D03A83">
      <w:pPr>
        <w:pStyle w:val="PL"/>
        <w:keepNext/>
        <w:keepLines/>
        <w:jc w:val="center"/>
      </w:pPr>
      <w:bookmarkStart w:id="2116" w:name="_MCCTEMPBM_CRPT22840127___4"/>
      <w:r>
        <w:t>0                   1                   2                   3</w:t>
      </w:r>
    </w:p>
    <w:p w14:paraId="5BC2E719" w14:textId="77777777" w:rsidR="00D03A83" w:rsidRDefault="00D03A83" w:rsidP="00D03A83">
      <w:pPr>
        <w:pStyle w:val="PL"/>
        <w:keepNext/>
        <w:keepLines/>
        <w:jc w:val="center"/>
        <w:rPr>
          <w:noProof w:val="0"/>
        </w:rPr>
      </w:pPr>
      <w:r>
        <w:rPr>
          <w:noProof w:val="0"/>
        </w:rPr>
        <w:t>0 1 2 3 4 5 6 7 8 9 0 1 2 3 4 5 6 7 8 9 0 1 2 3 4 5 6 7 8 9 0 1</w:t>
      </w:r>
    </w:p>
    <w:p w14:paraId="5F289587" w14:textId="77777777" w:rsidR="00D03A83" w:rsidRDefault="00D03A83" w:rsidP="00D03A83">
      <w:pPr>
        <w:pStyle w:val="PL"/>
        <w:keepNext/>
        <w:keepLines/>
        <w:jc w:val="center"/>
        <w:rPr>
          <w:noProof w:val="0"/>
        </w:rPr>
      </w:pPr>
      <w:r>
        <w:rPr>
          <w:noProof w:val="0"/>
        </w:rPr>
        <w:t>+-+-+-+-+-+-+-+-+-+-+-+-+-+-+-+-+-+-+-+-+-+-+-+-+-+-+-+-+-+-+-+-+</w:t>
      </w:r>
    </w:p>
    <w:p w14:paraId="32FD4804" w14:textId="77777777" w:rsidR="00D03A83" w:rsidRDefault="00D03A83" w:rsidP="00D03A83">
      <w:pPr>
        <w:pStyle w:val="PL"/>
        <w:keepNext/>
        <w:keepLines/>
        <w:jc w:val="center"/>
      </w:pPr>
      <w:r>
        <w:t>|Group regroup  |Group regroup  |Group regroup alias            |</w:t>
      </w:r>
    </w:p>
    <w:p w14:paraId="39C0917A" w14:textId="77777777" w:rsidR="00D03A83" w:rsidRDefault="00D03A83" w:rsidP="00D03A83">
      <w:pPr>
        <w:pStyle w:val="PL"/>
        <w:keepNext/>
        <w:keepLines/>
        <w:jc w:val="center"/>
      </w:pPr>
      <w:r>
        <w:t>|alias field    |alias field    |                               |</w:t>
      </w:r>
    </w:p>
    <w:p w14:paraId="2B99CEDC" w14:textId="77777777" w:rsidR="00D03A83" w:rsidRDefault="00D03A83" w:rsidP="00D03A83">
      <w:pPr>
        <w:pStyle w:val="PL"/>
        <w:keepNext/>
        <w:keepLines/>
        <w:jc w:val="center"/>
      </w:pPr>
      <w:r>
        <w:t>|ID             |length         |                               |</w:t>
      </w:r>
    </w:p>
    <w:p w14:paraId="46A1AA15" w14:textId="77777777" w:rsidR="00D03A83" w:rsidRDefault="00D03A83" w:rsidP="00D03A83">
      <w:pPr>
        <w:pStyle w:val="PL"/>
        <w:keepNext/>
        <w:keepLines/>
        <w:jc w:val="center"/>
      </w:pPr>
      <w:r>
        <w:t>+-+-+-+-+-+-+-+-+-+-+-+-+-+-+-+-+                               :</w:t>
      </w:r>
    </w:p>
    <w:p w14:paraId="4306D181" w14:textId="77777777" w:rsidR="00D03A83" w:rsidRDefault="00D03A83" w:rsidP="00D03A83">
      <w:pPr>
        <w:pStyle w:val="PL"/>
        <w:keepNext/>
        <w:keepLines/>
        <w:jc w:val="center"/>
      </w:pPr>
      <w:r>
        <w:t>:                                             (Padding)         :</w:t>
      </w:r>
    </w:p>
    <w:p w14:paraId="77A00E96" w14:textId="77777777" w:rsidR="00D03A83" w:rsidRDefault="00D03A83" w:rsidP="00D03A83">
      <w:pPr>
        <w:pStyle w:val="PL"/>
        <w:keepNext/>
        <w:keepLines/>
        <w:jc w:val="center"/>
      </w:pPr>
      <w:r>
        <w:t>+-+-+-+-+-+-+-+-+-+-+-+-+-+-+-+-+-+-+-+-+-+-+-+-+-+-+-+-+-+-+-+-+</w:t>
      </w:r>
    </w:p>
    <w:bookmarkEnd w:id="2116"/>
    <w:p w14:paraId="525C90B2" w14:textId="77777777" w:rsidR="00D03A83" w:rsidRDefault="00D03A83" w:rsidP="00D03A83">
      <w:pPr>
        <w:rPr>
          <w:lang w:eastAsia="x-none"/>
        </w:rPr>
      </w:pPr>
    </w:p>
    <w:p w14:paraId="4427CE69" w14:textId="77777777" w:rsidR="00D03A83" w:rsidRDefault="00D03A83" w:rsidP="00D03A83">
      <w:r>
        <w:t>The &lt;Group regroup alias field ID&gt; value is a binary value and shall be set according to table 9.4.3.1-1.</w:t>
      </w:r>
    </w:p>
    <w:p w14:paraId="46267281" w14:textId="77777777" w:rsidR="00D03A83" w:rsidRDefault="00D03A83" w:rsidP="00D03A83">
      <w:r>
        <w:t>The &lt;Group regroup alias length&gt; value is a binary value indicating the length in octets of the &lt;Group regroup alias&gt; value item except padding.</w:t>
      </w:r>
    </w:p>
    <w:p w14:paraId="4C0388F8"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EAA5E39" w14:textId="77777777" w:rsidR="00D03A83" w:rsidRDefault="00D03A83" w:rsidP="00D03A83">
      <w:pPr>
        <w:pStyle w:val="TH"/>
      </w:pPr>
      <w:r>
        <w:t>Table 9.4.3.6-2: ABNF syntax of string values of the &lt;Group regroup alias&gt; value</w:t>
      </w:r>
    </w:p>
    <w:p w14:paraId="28ED792A"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94E0C89" w14:textId="77777777" w:rsidR="00D03A83" w:rsidRDefault="00D03A83" w:rsidP="00D03A83"/>
    <w:p w14:paraId="0243BA2A"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B49A14A" w14:textId="77777777" w:rsidR="00D03A83" w:rsidRDefault="00D03A83" w:rsidP="00CB1EBE">
      <w:pPr>
        <w:pStyle w:val="Heading3"/>
      </w:pPr>
      <w:bookmarkStart w:id="2117" w:name="_Toc20208971"/>
      <w:bookmarkStart w:id="2118" w:name="_Toc36045082"/>
      <w:bookmarkStart w:id="2119" w:name="_Toc45216568"/>
      <w:bookmarkStart w:id="2120" w:name="_Toc98710031"/>
      <w:r>
        <w:t>9.4.4</w:t>
      </w:r>
      <w:r>
        <w:tab/>
        <w:t>Group Dynamic Data Notify message</w:t>
      </w:r>
      <w:bookmarkEnd w:id="2117"/>
      <w:bookmarkEnd w:id="2118"/>
      <w:bookmarkEnd w:id="2119"/>
      <w:bookmarkEnd w:id="2120"/>
    </w:p>
    <w:p w14:paraId="52BD9164"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4D7F7D52"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2EF7A462"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6D6A0529" w14:textId="77777777" w:rsidR="00D03A83" w:rsidRPr="000B4518" w:rsidRDefault="00D03A83" w:rsidP="00D03A83">
      <w:pPr>
        <w:pStyle w:val="PL"/>
        <w:keepNext/>
        <w:keepLines/>
        <w:jc w:val="center"/>
        <w:rPr>
          <w:noProof w:val="0"/>
        </w:rPr>
      </w:pPr>
      <w:bookmarkStart w:id="2121" w:name="_MCCTEMPBM_CRPT22840128___4"/>
      <w:r w:rsidRPr="000B4518">
        <w:rPr>
          <w:noProof w:val="0"/>
        </w:rPr>
        <w:t>0                   1                   2                   3</w:t>
      </w:r>
    </w:p>
    <w:p w14:paraId="1754F3A1"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3113132C" w14:textId="77777777" w:rsidR="00D03A83" w:rsidRPr="000B4518" w:rsidRDefault="00D03A83" w:rsidP="00D03A83">
      <w:pPr>
        <w:pStyle w:val="PL"/>
        <w:keepNext/>
        <w:keepLines/>
        <w:jc w:val="center"/>
        <w:rPr>
          <w:noProof w:val="0"/>
        </w:rPr>
      </w:pPr>
      <w:r w:rsidRPr="000B4518">
        <w:rPr>
          <w:noProof w:val="0"/>
        </w:rPr>
        <w:t>+-+-+-+-+-+-+-+-+-+-+-+-+-+-+-+-+-+-+-+-+-+-+-+-+-+-+-+-+-+-+-+-+</w:t>
      </w:r>
    </w:p>
    <w:p w14:paraId="43D354DA" w14:textId="77777777" w:rsidR="00D03A83" w:rsidRPr="000B4518" w:rsidRDefault="00D03A83" w:rsidP="00D03A83">
      <w:pPr>
        <w:pStyle w:val="PL"/>
        <w:keepNext/>
        <w:keepLines/>
        <w:jc w:val="center"/>
        <w:rPr>
          <w:noProof w:val="0"/>
        </w:rPr>
      </w:pPr>
      <w:r w:rsidRPr="000B4518">
        <w:rPr>
          <w:noProof w:val="0"/>
        </w:rPr>
        <w:t>|V=2|P| Subtype|   PT=APP=204  |          Length                |</w:t>
      </w:r>
    </w:p>
    <w:p w14:paraId="1D6B0F2E" w14:textId="77777777" w:rsidR="00D03A83" w:rsidRPr="000B4518" w:rsidRDefault="00D03A83" w:rsidP="00D03A83">
      <w:pPr>
        <w:pStyle w:val="PL"/>
        <w:keepNext/>
        <w:keepLines/>
        <w:jc w:val="center"/>
        <w:rPr>
          <w:noProof w:val="0"/>
        </w:rPr>
      </w:pPr>
      <w:r w:rsidRPr="000B4518">
        <w:rPr>
          <w:noProof w:val="0"/>
        </w:rPr>
        <w:t>+-+-+-+-+-+-+-+-+-+-+-+-+-+-+-+-+-+-+-+-+-+-+-+-+-+-+-+-+-+-+-+-+</w:t>
      </w:r>
    </w:p>
    <w:p w14:paraId="2F322557"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31CF34FA" w14:textId="77777777" w:rsidR="00D03A83" w:rsidRPr="000B4518" w:rsidRDefault="00D03A83" w:rsidP="00D03A83">
      <w:pPr>
        <w:pStyle w:val="PL"/>
        <w:keepNext/>
        <w:keepLines/>
        <w:jc w:val="center"/>
        <w:rPr>
          <w:noProof w:val="0"/>
        </w:rPr>
      </w:pPr>
      <w:r w:rsidRPr="000B4518">
        <w:rPr>
          <w:noProof w:val="0"/>
        </w:rPr>
        <w:t>+-+-+-+-+-+-+-+-+-+-+-+-+-+-+-+-+-+-+-+-+-+-+-+-+-+-+-+-+-+-+-+-+</w:t>
      </w:r>
    </w:p>
    <w:p w14:paraId="75302166"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527E4A4D" w14:textId="77777777" w:rsidR="00D03A83" w:rsidRPr="000B4518" w:rsidRDefault="00D03A83" w:rsidP="00D03A83">
      <w:pPr>
        <w:pStyle w:val="PL"/>
        <w:keepNext/>
        <w:keepLines/>
        <w:jc w:val="center"/>
        <w:rPr>
          <w:noProof w:val="0"/>
        </w:rPr>
      </w:pPr>
      <w:r w:rsidRPr="000B4518">
        <w:rPr>
          <w:noProof w:val="0"/>
        </w:rPr>
        <w:t>+-+-+-+-+-+-+-+-+-+-+-+-+-+-+-+-+-+-+-+-+-+-+-+-+-+-+-+-+-+-+-+-+</w:t>
      </w:r>
    </w:p>
    <w:p w14:paraId="51F55CBD"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4CF3A6A9" w14:textId="77777777" w:rsidR="00D03A83" w:rsidRPr="000B4518" w:rsidRDefault="00D03A83" w:rsidP="00D03A83">
      <w:pPr>
        <w:pStyle w:val="PL"/>
        <w:keepNext/>
        <w:keepLines/>
        <w:jc w:val="center"/>
        <w:rPr>
          <w:noProof w:val="0"/>
        </w:rPr>
      </w:pPr>
      <w:r w:rsidRPr="000B4518">
        <w:rPr>
          <w:noProof w:val="0"/>
        </w:rPr>
        <w:t>+-+-+-+-+-+-+-+-+-+-+-+-+-+-+-+-+-+-+-+-+-+-+-+-+-+-+-+-+-+-+-+-+</w:t>
      </w:r>
    </w:p>
    <w:p w14:paraId="3A4D7FBB"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4A29F6B5" w14:textId="77777777" w:rsidR="00D03A83" w:rsidRPr="000B4518" w:rsidRDefault="00D03A83" w:rsidP="00D03A83">
      <w:pPr>
        <w:pStyle w:val="PL"/>
        <w:keepNext/>
        <w:keepLines/>
        <w:jc w:val="center"/>
        <w:rPr>
          <w:noProof w:val="0"/>
        </w:rPr>
      </w:pPr>
      <w:r w:rsidRPr="000B4518">
        <w:rPr>
          <w:noProof w:val="0"/>
        </w:rPr>
        <w:t>+-+-+-+-+-+-+-+-+-+-+-+-+-+-+-+-+-+-+-+-+-+-+-+-+-+-+-+-+-+-+-+-+</w:t>
      </w:r>
    </w:p>
    <w:p w14:paraId="46EA6C6C"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2A4E4FF1" w14:textId="77777777" w:rsidR="00D03A83" w:rsidRPr="000B4518" w:rsidRDefault="00D03A83" w:rsidP="00D03A83">
      <w:pPr>
        <w:pStyle w:val="PL"/>
        <w:keepNext/>
        <w:keepLines/>
        <w:jc w:val="center"/>
        <w:rPr>
          <w:noProof w:val="0"/>
        </w:rPr>
      </w:pPr>
      <w:r w:rsidRPr="000B4518">
        <w:rPr>
          <w:noProof w:val="0"/>
        </w:rPr>
        <w:t>+-+-+-+-+-+-+-+-+-+-+-+-+-+-+-+-+-+-+-+-+-+-+-+-+-+-+-+-+-+-+-+-+</w:t>
      </w:r>
    </w:p>
    <w:p w14:paraId="195D88D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56C9F0" w14:textId="77777777" w:rsidR="00D03A83" w:rsidRPr="000B4518" w:rsidRDefault="00D03A83" w:rsidP="00D03A83">
      <w:pPr>
        <w:pStyle w:val="PL"/>
        <w:keepNext/>
        <w:keepLines/>
        <w:jc w:val="center"/>
        <w:rPr>
          <w:noProof w:val="0"/>
        </w:rPr>
      </w:pPr>
      <w:r w:rsidRPr="000B4518">
        <w:rPr>
          <w:noProof w:val="0"/>
        </w:rPr>
        <w:t>+-+-+-+-+-+-+-+-+-+-+-+-+-+-+-+-+-+-+-+-+-+-+-+-+-+-+-+-+-+-+-+-+</w:t>
      </w:r>
    </w:p>
    <w:p w14:paraId="008DDA60"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5CFF54B6" w14:textId="77777777" w:rsidR="00D03A83" w:rsidRPr="000B4518" w:rsidRDefault="00D03A83" w:rsidP="00D03A83">
      <w:pPr>
        <w:pStyle w:val="PL"/>
        <w:keepNext/>
        <w:keepLines/>
        <w:jc w:val="center"/>
        <w:rPr>
          <w:noProof w:val="0"/>
        </w:rPr>
      </w:pPr>
      <w:r w:rsidRPr="000B4518">
        <w:rPr>
          <w:noProof w:val="0"/>
        </w:rPr>
        <w:t>+-+-+-+-+-+-+-+-+-+-+-+-+-+-+-+-+-+-+-+-+-+-+-+-+-+-+-+-+-+-+-+-+</w:t>
      </w:r>
    </w:p>
    <w:p w14:paraId="4A61C107"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33718F7" w14:textId="77777777" w:rsidR="00D03A83" w:rsidRPr="000B4518" w:rsidRDefault="00D03A83" w:rsidP="00D03A83">
      <w:pPr>
        <w:pStyle w:val="PL"/>
        <w:keepNext/>
        <w:keepLines/>
        <w:jc w:val="center"/>
        <w:rPr>
          <w:noProof w:val="0"/>
        </w:rPr>
      </w:pPr>
      <w:r w:rsidRPr="000B4518">
        <w:rPr>
          <w:noProof w:val="0"/>
        </w:rPr>
        <w:t>+-+-+-+-+-+-+-+-+-+-+-+-+-+-+-+-+-+-+-+-+-+-+-+-+-+-+-+-+-+-+-+-+</w:t>
      </w:r>
    </w:p>
    <w:bookmarkEnd w:id="2121"/>
    <w:p w14:paraId="13C57308" w14:textId="77777777" w:rsidR="00D03A83" w:rsidRPr="000B4518" w:rsidRDefault="00D03A83" w:rsidP="00D03A83">
      <w:pPr>
        <w:keepNext/>
        <w:keepLines/>
      </w:pPr>
    </w:p>
    <w:p w14:paraId="18DAAF55" w14:textId="77777777" w:rsidR="00D03A83" w:rsidRDefault="00D03A83" w:rsidP="00D03A83">
      <w:r w:rsidRPr="000B4518">
        <w:t>With the exception of the three first 32-bit words</w:t>
      </w:r>
      <w:r>
        <w:t>,</w:t>
      </w:r>
      <w:r w:rsidRPr="000B4518">
        <w:t xml:space="preserve"> the order of the fields are irrelevant.</w:t>
      </w:r>
    </w:p>
    <w:p w14:paraId="188516EA" w14:textId="77777777" w:rsidR="00D03A83" w:rsidRPr="000B4518" w:rsidRDefault="00D03A83" w:rsidP="00D03A83">
      <w:pPr>
        <w:rPr>
          <w:b/>
          <w:u w:val="single"/>
        </w:rPr>
      </w:pPr>
      <w:r w:rsidRPr="000B4518">
        <w:rPr>
          <w:b/>
          <w:u w:val="single"/>
        </w:rPr>
        <w:t>Subtype:</w:t>
      </w:r>
    </w:p>
    <w:p w14:paraId="44CCC9FA" w14:textId="77777777" w:rsidR="00D03A83" w:rsidRPr="000B4518" w:rsidRDefault="00D03A83" w:rsidP="00D03A83">
      <w:r w:rsidRPr="000B4518">
        <w:t>The subtype shall be coded according to table </w:t>
      </w:r>
      <w:r>
        <w:t>9.4</w:t>
      </w:r>
      <w:r w:rsidRPr="000B4518">
        <w:t>.2-1.</w:t>
      </w:r>
    </w:p>
    <w:p w14:paraId="7F6D53C8" w14:textId="77777777" w:rsidR="00D03A83" w:rsidRPr="000B4518" w:rsidRDefault="00D03A83" w:rsidP="00D03A83">
      <w:pPr>
        <w:rPr>
          <w:b/>
          <w:u w:val="single"/>
        </w:rPr>
      </w:pPr>
      <w:r w:rsidRPr="000B4518">
        <w:rPr>
          <w:b/>
          <w:u w:val="single"/>
        </w:rPr>
        <w:t>Length:</w:t>
      </w:r>
    </w:p>
    <w:p w14:paraId="2034294D" w14:textId="77777777" w:rsidR="00D03A83" w:rsidRPr="000B4518" w:rsidRDefault="00D03A83" w:rsidP="00D03A83">
      <w:r w:rsidRPr="000B4518">
        <w:t>The length shall be coded as specified in subclause </w:t>
      </w:r>
      <w:r>
        <w:t>9.</w:t>
      </w:r>
      <w:r w:rsidRPr="000B4518">
        <w:t>1.2.</w:t>
      </w:r>
    </w:p>
    <w:p w14:paraId="0C213C61" w14:textId="77777777" w:rsidR="00D03A83" w:rsidRPr="000B4518" w:rsidRDefault="00D03A83" w:rsidP="00D03A83">
      <w:pPr>
        <w:rPr>
          <w:b/>
          <w:u w:val="single"/>
        </w:rPr>
      </w:pPr>
      <w:r w:rsidRPr="000B4518">
        <w:rPr>
          <w:b/>
          <w:u w:val="single"/>
        </w:rPr>
        <w:t>SSRC:</w:t>
      </w:r>
    </w:p>
    <w:p w14:paraId="7215FAB3" w14:textId="77777777" w:rsidR="00D03A83" w:rsidRPr="000B4518" w:rsidRDefault="00D03A83" w:rsidP="00D03A83">
      <w:r w:rsidRPr="000B4518">
        <w:t>The SSRC field shall carry the SSRC of the participating MC</w:t>
      </w:r>
      <w:r>
        <w:t>Video</w:t>
      </w:r>
      <w:r w:rsidRPr="000B4518">
        <w:t xml:space="preserve"> function.</w:t>
      </w:r>
    </w:p>
    <w:p w14:paraId="503F9E56" w14:textId="77777777" w:rsidR="00D03A83" w:rsidRPr="000B4518" w:rsidRDefault="00D03A83" w:rsidP="00D03A83">
      <w:r w:rsidRPr="000B4518">
        <w:t>The SSRC field shall be coded as specified in IETF RFC 3550 [3].</w:t>
      </w:r>
    </w:p>
    <w:p w14:paraId="33AA2614" w14:textId="77777777" w:rsidR="00D03A83" w:rsidRDefault="00D03A83" w:rsidP="00D03A83">
      <w:pPr>
        <w:rPr>
          <w:b/>
          <w:u w:val="single"/>
        </w:rPr>
      </w:pPr>
      <w:r>
        <w:rPr>
          <w:b/>
          <w:u w:val="single"/>
        </w:rPr>
        <w:t>MC</w:t>
      </w:r>
      <w:r w:rsidRPr="000E47E7">
        <w:rPr>
          <w:b/>
        </w:rPr>
        <w:t>Video</w:t>
      </w:r>
      <w:r>
        <w:rPr>
          <w:b/>
          <w:u w:val="single"/>
        </w:rPr>
        <w:t xml:space="preserve"> Group ID</w:t>
      </w:r>
    </w:p>
    <w:p w14:paraId="2183A921"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52FC24FD"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E23DB1F" w14:textId="77777777" w:rsidR="00D03A83" w:rsidRPr="000B4518" w:rsidRDefault="00D03A83" w:rsidP="00D03A83">
      <w:pPr>
        <w:rPr>
          <w:b/>
          <w:u w:val="single"/>
        </w:rPr>
      </w:pPr>
      <w:r>
        <w:rPr>
          <w:b/>
          <w:u w:val="single"/>
        </w:rPr>
        <w:t>Status</w:t>
      </w:r>
      <w:r w:rsidRPr="000B4518">
        <w:rPr>
          <w:b/>
          <w:u w:val="single"/>
        </w:rPr>
        <w:t>:</w:t>
      </w:r>
    </w:p>
    <w:p w14:paraId="309A0C9A"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0E24FB5"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25188B7A" w14:textId="77777777" w:rsidR="00D03A83" w:rsidRPr="001433DF" w:rsidRDefault="00D03A83" w:rsidP="00D03A83">
      <w:r>
        <w:t xml:space="preserve">The Status changing MCVideo User Identity </w:t>
      </w:r>
      <w:r w:rsidRPr="000B4518">
        <w:t>is coded as described in subclause </w:t>
      </w:r>
      <w:r>
        <w:t>9.4.3.3.</w:t>
      </w:r>
    </w:p>
    <w:p w14:paraId="39AB8E0E" w14:textId="77777777" w:rsidR="00D03A83" w:rsidRPr="000B4518" w:rsidRDefault="00D03A83" w:rsidP="00D03A83">
      <w:pPr>
        <w:rPr>
          <w:b/>
          <w:u w:val="single"/>
        </w:rPr>
      </w:pPr>
      <w:r>
        <w:rPr>
          <w:b/>
          <w:u w:val="single"/>
        </w:rPr>
        <w:t>Group call ongoing</w:t>
      </w:r>
      <w:r w:rsidRPr="000B4518">
        <w:rPr>
          <w:b/>
          <w:u w:val="single"/>
        </w:rPr>
        <w:t>:</w:t>
      </w:r>
    </w:p>
    <w:p w14:paraId="0575748C"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0604E0F3" w14:textId="77777777" w:rsidR="00D03A83" w:rsidRDefault="00D03A83" w:rsidP="00D03A83">
      <w:pPr>
        <w:rPr>
          <w:b/>
        </w:rPr>
      </w:pPr>
      <w:r>
        <w:rPr>
          <w:b/>
        </w:rPr>
        <w:t>Group broadcast alias field:</w:t>
      </w:r>
    </w:p>
    <w:p w14:paraId="043685B3" w14:textId="77777777" w:rsidR="00D03A83" w:rsidRDefault="00D03A83" w:rsidP="00D03A83">
      <w:r>
        <w:t>The Group broadcast alias field is coded as described in subclause 9,4.3.5</w:t>
      </w:r>
    </w:p>
    <w:p w14:paraId="3AB3D914" w14:textId="77777777" w:rsidR="00D03A83" w:rsidRDefault="00D03A83" w:rsidP="00D03A83">
      <w:pPr>
        <w:rPr>
          <w:b/>
        </w:rPr>
      </w:pPr>
      <w:r>
        <w:rPr>
          <w:b/>
        </w:rPr>
        <w:t>Group regroup alias field:</w:t>
      </w:r>
    </w:p>
    <w:p w14:paraId="209B9ED2" w14:textId="77777777" w:rsidR="00D03A83" w:rsidRDefault="00D03A83" w:rsidP="00D03A83">
      <w:r>
        <w:t>The Group regroup alias field is coded as described in subclause 9.4.3.6</w:t>
      </w:r>
    </w:p>
    <w:p w14:paraId="0D28ADDE" w14:textId="77777777" w:rsidR="00123B56" w:rsidRPr="00A5463E" w:rsidRDefault="00123B56" w:rsidP="00CB1EBE">
      <w:pPr>
        <w:pStyle w:val="Heading1"/>
      </w:pPr>
      <w:bookmarkStart w:id="2122" w:name="_Toc20208972"/>
      <w:bookmarkStart w:id="2123" w:name="_Toc36045083"/>
      <w:bookmarkStart w:id="2124" w:name="_Toc45216569"/>
      <w:bookmarkStart w:id="2125" w:name="_Toc98710032"/>
      <w:r w:rsidRPr="00A5463E">
        <w:lastRenderedPageBreak/>
        <w:t>10</w:t>
      </w:r>
      <w:r w:rsidRPr="00A5463E">
        <w:tab/>
        <w:t xml:space="preserve">Media </w:t>
      </w:r>
      <w:r w:rsidR="00D33CAD">
        <w:t>plane</w:t>
      </w:r>
      <w:r w:rsidR="00D33CAD" w:rsidRPr="00A5463E">
        <w:t xml:space="preserve"> </w:t>
      </w:r>
      <w:r w:rsidRPr="00A5463E">
        <w:t>handling for MBMS</w:t>
      </w:r>
      <w:bookmarkEnd w:id="2122"/>
      <w:bookmarkEnd w:id="2123"/>
      <w:bookmarkEnd w:id="2124"/>
      <w:bookmarkEnd w:id="2125"/>
    </w:p>
    <w:p w14:paraId="6CA2CD60" w14:textId="77777777" w:rsidR="00D33CAD" w:rsidRPr="000B4518" w:rsidRDefault="00D33CAD" w:rsidP="00CB1EBE">
      <w:pPr>
        <w:pStyle w:val="Heading2"/>
      </w:pPr>
      <w:bookmarkStart w:id="2126" w:name="_Toc20208973"/>
      <w:bookmarkStart w:id="2127" w:name="_Toc36045084"/>
      <w:bookmarkStart w:id="2128" w:name="_Toc45216570"/>
      <w:bookmarkStart w:id="2129" w:name="_Toc98710033"/>
      <w:r w:rsidRPr="000B4518">
        <w:t>10.1</w:t>
      </w:r>
      <w:r w:rsidRPr="000B4518">
        <w:tab/>
        <w:t>General</w:t>
      </w:r>
      <w:bookmarkEnd w:id="2126"/>
      <w:bookmarkEnd w:id="2127"/>
      <w:bookmarkEnd w:id="2128"/>
      <w:bookmarkEnd w:id="2129"/>
    </w:p>
    <w:p w14:paraId="3CADD0C3"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732EB076"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6134A716"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3BFAD986"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2177BE0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09C2C06F" w14:textId="77777777" w:rsidR="00D33CAD" w:rsidRPr="000B4518" w:rsidRDefault="00D33CAD" w:rsidP="00CB1EBE">
      <w:pPr>
        <w:pStyle w:val="Heading2"/>
      </w:pPr>
      <w:bookmarkStart w:id="2130" w:name="_Toc20208974"/>
      <w:bookmarkStart w:id="2131" w:name="_Toc36045085"/>
      <w:bookmarkStart w:id="2132" w:name="_Toc45216571"/>
      <w:bookmarkStart w:id="2133" w:name="_Toc98710034"/>
      <w:r w:rsidRPr="000B4518">
        <w:t>10.2</w:t>
      </w:r>
      <w:r w:rsidRPr="000B4518">
        <w:tab/>
        <w:t>MBMS subchannel control procedure for the participating MC</w:t>
      </w:r>
      <w:r>
        <w:t>Video</w:t>
      </w:r>
      <w:r w:rsidRPr="000B4518">
        <w:t xml:space="preserve"> function</w:t>
      </w:r>
      <w:bookmarkEnd w:id="2130"/>
      <w:bookmarkEnd w:id="2131"/>
      <w:bookmarkEnd w:id="2132"/>
      <w:bookmarkEnd w:id="2133"/>
    </w:p>
    <w:p w14:paraId="0F5D0F49" w14:textId="77777777" w:rsidR="00D33CAD" w:rsidRPr="000B4518" w:rsidRDefault="00D33CAD" w:rsidP="00CB1EBE">
      <w:pPr>
        <w:pStyle w:val="Heading3"/>
      </w:pPr>
      <w:bookmarkStart w:id="2134" w:name="_Toc20208975"/>
      <w:bookmarkStart w:id="2135" w:name="_Toc36045086"/>
      <w:bookmarkStart w:id="2136" w:name="_Toc45216572"/>
      <w:bookmarkStart w:id="2137" w:name="_Toc98710035"/>
      <w:r w:rsidRPr="000B4518">
        <w:t>10.2.1</w:t>
      </w:r>
      <w:r w:rsidRPr="000B4518">
        <w:tab/>
        <w:t>General</w:t>
      </w:r>
      <w:bookmarkEnd w:id="2134"/>
      <w:bookmarkEnd w:id="2135"/>
      <w:bookmarkEnd w:id="2136"/>
      <w:bookmarkEnd w:id="2137"/>
    </w:p>
    <w:p w14:paraId="00201666"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6A080757" w14:textId="77777777" w:rsidR="00D33CAD" w:rsidRPr="000B4518" w:rsidRDefault="00D33CAD" w:rsidP="00D33CAD">
      <w:r w:rsidRPr="000B4518">
        <w:t>Figure 10.2.1-1 shows the participating MC</w:t>
      </w:r>
      <w:r>
        <w:t>Video</w:t>
      </w:r>
      <w:r w:rsidRPr="000B4518">
        <w:t xml:space="preserve"> function MBMS subchannel control state diagram.</w:t>
      </w:r>
    </w:p>
    <w:p w14:paraId="510E8EF7" w14:textId="77777777" w:rsidR="00D33CAD" w:rsidRPr="000B4518" w:rsidRDefault="00D33CAD" w:rsidP="00D33CAD">
      <w:pPr>
        <w:pStyle w:val="TH"/>
      </w:pPr>
      <w:r w:rsidRPr="000B4518">
        <w:object w:dxaOrig="9612" w:dyaOrig="7968" w14:anchorId="278B0436">
          <v:shape id="_x0000_i1040" type="#_x0000_t75" style="width:447pt;height:369.75pt" o:ole="">
            <v:imagedata r:id="rId39" o:title=""/>
          </v:shape>
          <o:OLEObject Type="Embed" ProgID="Visio.Drawing.15" ShapeID="_x0000_i1040" DrawAspect="Content" ObjectID="_1709322497" r:id="rId40"/>
        </w:object>
      </w:r>
    </w:p>
    <w:p w14:paraId="368F7358"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848DA1A"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DE3D6D5" w14:textId="77777777" w:rsidR="00D33CAD" w:rsidRPr="000B4518" w:rsidRDefault="00D33CAD" w:rsidP="00CB1EBE">
      <w:pPr>
        <w:pStyle w:val="Heading3"/>
      </w:pPr>
      <w:bookmarkStart w:id="2138" w:name="_Toc20208976"/>
      <w:bookmarkStart w:id="2139" w:name="_Toc36045087"/>
      <w:bookmarkStart w:id="2140" w:name="_Toc45216573"/>
      <w:bookmarkStart w:id="2141" w:name="_Toc98710036"/>
      <w:r w:rsidRPr="000B4518">
        <w:t>10.2.2</w:t>
      </w:r>
      <w:r w:rsidRPr="000B4518">
        <w:tab/>
        <w:t>State: 'Start-stop'</w:t>
      </w:r>
      <w:bookmarkEnd w:id="2138"/>
      <w:bookmarkEnd w:id="2139"/>
      <w:bookmarkEnd w:id="2140"/>
      <w:bookmarkEnd w:id="2141"/>
    </w:p>
    <w:p w14:paraId="08B59CD9" w14:textId="77777777" w:rsidR="00D33CAD" w:rsidRPr="000B4518" w:rsidRDefault="00D33CAD" w:rsidP="00CB1EBE">
      <w:pPr>
        <w:pStyle w:val="Heading4"/>
      </w:pPr>
      <w:bookmarkStart w:id="2142" w:name="_Toc20208977"/>
      <w:bookmarkStart w:id="2143" w:name="_Toc36045088"/>
      <w:bookmarkStart w:id="2144" w:name="_Toc45216574"/>
      <w:bookmarkStart w:id="2145" w:name="_Toc98710037"/>
      <w:r w:rsidRPr="000B4518">
        <w:t>10.2.2.1</w:t>
      </w:r>
      <w:r w:rsidRPr="000B4518">
        <w:tab/>
        <w:t>General</w:t>
      </w:r>
      <w:bookmarkEnd w:id="2142"/>
      <w:bookmarkEnd w:id="2143"/>
      <w:bookmarkEnd w:id="2144"/>
      <w:bookmarkEnd w:id="2145"/>
    </w:p>
    <w:p w14:paraId="3A4EE0C9" w14:textId="77777777" w:rsidR="00D33CAD" w:rsidRPr="000B4518" w:rsidRDefault="00D33CAD" w:rsidP="00D33CAD">
      <w:r w:rsidRPr="000B4518">
        <w:t>In this state:</w:t>
      </w:r>
    </w:p>
    <w:p w14:paraId="7F1262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F57B109" w14:textId="77777777" w:rsidR="00D33CAD" w:rsidRPr="000B4518" w:rsidRDefault="00D33CAD" w:rsidP="00D33CAD">
      <w:pPr>
        <w:pStyle w:val="B1"/>
      </w:pPr>
      <w:r w:rsidRPr="000B4518">
        <w:t>-</w:t>
      </w:r>
      <w:r w:rsidRPr="000B4518">
        <w:tab/>
        <w:t>a pre-activated MBMS bearer may exist;</w:t>
      </w:r>
    </w:p>
    <w:p w14:paraId="622FAFC3"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5A76B1AB"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168AC132" w14:textId="77777777" w:rsidR="00D33CAD" w:rsidRPr="000B4518" w:rsidRDefault="00D33CAD" w:rsidP="00CB1EBE">
      <w:pPr>
        <w:pStyle w:val="Heading4"/>
      </w:pPr>
      <w:bookmarkStart w:id="2146" w:name="_Toc20208978"/>
      <w:bookmarkStart w:id="2147" w:name="_Toc36045089"/>
      <w:bookmarkStart w:id="2148" w:name="_Toc45216575"/>
      <w:bookmarkStart w:id="2149" w:name="_Toc98710038"/>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46"/>
      <w:bookmarkEnd w:id="2147"/>
      <w:bookmarkEnd w:id="2148"/>
      <w:bookmarkEnd w:id="2149"/>
    </w:p>
    <w:p w14:paraId="642246FF"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120A8872"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39212ECB"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490CF01F" w14:textId="77777777" w:rsidR="00D33CAD" w:rsidRPr="000B4518" w:rsidRDefault="00D33CAD" w:rsidP="00D33CAD">
      <w:pPr>
        <w:pStyle w:val="B2"/>
      </w:pPr>
      <w:r w:rsidRPr="000B4518">
        <w:t>a.</w:t>
      </w:r>
      <w:r w:rsidRPr="000B4518">
        <w:tab/>
        <w:t>shall include TMGI;</w:t>
      </w:r>
    </w:p>
    <w:p w14:paraId="1064AEF4" w14:textId="77777777" w:rsidR="00D33CAD" w:rsidRPr="000B4518" w:rsidRDefault="00D33CAD" w:rsidP="00D33CAD">
      <w:pPr>
        <w:pStyle w:val="B2"/>
      </w:pPr>
      <w:r w:rsidRPr="000B4518">
        <w:t>b.</w:t>
      </w:r>
      <w:r w:rsidRPr="000B4518">
        <w:tab/>
        <w:t>shall include the identifier of the media stream; and</w:t>
      </w:r>
    </w:p>
    <w:p w14:paraId="01988A61"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54016681"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54C656B4"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7F915A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9C06E7B"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65B0AC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5DB825B7" w14:textId="77777777" w:rsidR="009559DD" w:rsidRDefault="009559DD" w:rsidP="009559DD">
      <w:r>
        <w:t>If the MBMS bearer does not have sufficient capacity for the new conversation the participating MCVideo function:</w:t>
      </w:r>
    </w:p>
    <w:p w14:paraId="7C8BBFA2"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1843A81C"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7694F031" w14:textId="77777777" w:rsidR="00D33CAD" w:rsidRPr="000B4518" w:rsidRDefault="00D33CAD" w:rsidP="00CB1EBE">
      <w:pPr>
        <w:pStyle w:val="Heading3"/>
      </w:pPr>
      <w:bookmarkStart w:id="2150" w:name="_Toc20208979"/>
      <w:bookmarkStart w:id="2151" w:name="_Toc36045090"/>
      <w:bookmarkStart w:id="2152" w:name="_Toc45216576"/>
      <w:bookmarkStart w:id="2153" w:name="_Toc98710039"/>
      <w:r w:rsidRPr="000B4518">
        <w:t>10.2.3</w:t>
      </w:r>
      <w:r w:rsidRPr="000B4518">
        <w:tab/>
        <w:t xml:space="preserve">State: 'M: A </w:t>
      </w:r>
      <w:r>
        <w:t>transmission</w:t>
      </w:r>
      <w:r w:rsidRPr="000B4518">
        <w:t xml:space="preserve"> is active'</w:t>
      </w:r>
      <w:bookmarkEnd w:id="2150"/>
      <w:bookmarkEnd w:id="2151"/>
      <w:bookmarkEnd w:id="2152"/>
      <w:bookmarkEnd w:id="2153"/>
    </w:p>
    <w:p w14:paraId="4ACF8694" w14:textId="77777777" w:rsidR="00D33CAD" w:rsidRPr="000B4518" w:rsidRDefault="00D33CAD" w:rsidP="00CB1EBE">
      <w:pPr>
        <w:pStyle w:val="Heading4"/>
      </w:pPr>
      <w:bookmarkStart w:id="2154" w:name="_Toc20208980"/>
      <w:bookmarkStart w:id="2155" w:name="_Toc36045091"/>
      <w:bookmarkStart w:id="2156" w:name="_Toc45216577"/>
      <w:bookmarkStart w:id="2157" w:name="_Toc98710040"/>
      <w:r w:rsidRPr="000B4518">
        <w:t>10.2.3.1</w:t>
      </w:r>
      <w:r w:rsidRPr="000B4518">
        <w:tab/>
        <w:t>General</w:t>
      </w:r>
      <w:bookmarkEnd w:id="2154"/>
      <w:bookmarkEnd w:id="2155"/>
      <w:bookmarkEnd w:id="2156"/>
      <w:bookmarkEnd w:id="2157"/>
    </w:p>
    <w:p w14:paraId="166AC27F" w14:textId="77777777" w:rsidR="00D33CAD" w:rsidRPr="000B4518" w:rsidRDefault="00D33CAD" w:rsidP="00D33CAD">
      <w:r w:rsidRPr="000B4518">
        <w:t>In this state a MBMS subchannel exists and can be used by a group call.</w:t>
      </w:r>
    </w:p>
    <w:p w14:paraId="18B436BD"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4A4B7C4"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4E2AC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5974A2B5" w14:textId="77777777" w:rsidR="00D33CAD" w:rsidRPr="00701DD5" w:rsidRDefault="00D33CAD" w:rsidP="00CB1EBE">
      <w:pPr>
        <w:pStyle w:val="Heading4"/>
      </w:pPr>
      <w:bookmarkStart w:id="2158" w:name="_Toc20208981"/>
      <w:bookmarkStart w:id="2159" w:name="_Toc36045092"/>
      <w:bookmarkStart w:id="2160" w:name="_Toc45216578"/>
      <w:bookmarkStart w:id="2161" w:name="_Toc98710041"/>
      <w:r w:rsidRPr="00701DD5">
        <w:t>10.2.3.2</w:t>
      </w:r>
      <w:r w:rsidRPr="00701DD5">
        <w:tab/>
        <w:t xml:space="preserve">Send Transmission </w:t>
      </w:r>
      <w:r>
        <w:t>Idle</w:t>
      </w:r>
      <w:r w:rsidRPr="00701DD5">
        <w:t xml:space="preserve"> message (R: Transmission </w:t>
      </w:r>
      <w:r>
        <w:t>Idle</w:t>
      </w:r>
      <w:r w:rsidRPr="00701DD5">
        <w:t>)</w:t>
      </w:r>
      <w:bookmarkEnd w:id="2158"/>
      <w:bookmarkEnd w:id="2159"/>
      <w:bookmarkEnd w:id="2160"/>
      <w:bookmarkEnd w:id="2161"/>
    </w:p>
    <w:p w14:paraId="6A92DD68"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1F44CEF4" w14:textId="77777777" w:rsidR="00D33CAD" w:rsidRDefault="00D33CAD" w:rsidP="00D33CAD">
      <w:pPr>
        <w:pStyle w:val="B1"/>
      </w:pPr>
      <w:r>
        <w:t>1.</w:t>
      </w:r>
      <w:r>
        <w:tab/>
      </w:r>
      <w:r w:rsidRPr="00701DD5">
        <w:t>shall set the acknowledgment bit to '0' as specified in subclause 9.2.2, if not already set; and</w:t>
      </w:r>
    </w:p>
    <w:p w14:paraId="2DC416E5"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6AF28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18A36B2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5051B577" w14:textId="77777777" w:rsidR="00D33CAD" w:rsidRPr="00701DD5" w:rsidRDefault="00D33CAD" w:rsidP="00D33CAD">
      <w:pPr>
        <w:pStyle w:val="B2"/>
      </w:pPr>
      <w:r w:rsidRPr="00701DD5">
        <w:t>b.</w:t>
      </w:r>
      <w:r w:rsidRPr="00701DD5">
        <w:tab/>
        <w:t>shall include the Source field set to '1' (participating MCVideo function is the source);</w:t>
      </w:r>
    </w:p>
    <w:p w14:paraId="69AB8652" w14:textId="77777777" w:rsidR="00D33CAD" w:rsidRPr="00701DD5" w:rsidRDefault="00D33CAD" w:rsidP="00D33CAD">
      <w:pPr>
        <w:pStyle w:val="B1"/>
      </w:pPr>
      <w:r w:rsidRPr="00701DD5">
        <w:t>5.</w:t>
      </w:r>
      <w:r w:rsidRPr="00701DD5">
        <w:tab/>
        <w:t>shall restart timer T300 (</w:t>
      </w:r>
      <w:r>
        <w:t>Transmission</w:t>
      </w:r>
      <w:r w:rsidRPr="00701DD5">
        <w:t>); and</w:t>
      </w:r>
    </w:p>
    <w:p w14:paraId="744CEDCC"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464BAE89" w14:textId="77777777" w:rsidR="00D33CAD" w:rsidRPr="00701DD5" w:rsidRDefault="00D33CAD" w:rsidP="00CB1EBE">
      <w:pPr>
        <w:pStyle w:val="Heading4"/>
      </w:pPr>
      <w:bookmarkStart w:id="2162" w:name="_Toc20208982"/>
      <w:bookmarkStart w:id="2163" w:name="_Toc36045093"/>
      <w:bookmarkStart w:id="2164" w:name="_Toc45216579"/>
      <w:bookmarkStart w:id="2165" w:name="_Toc98710042"/>
      <w:r w:rsidRPr="00701DD5">
        <w:lastRenderedPageBreak/>
        <w:t>10.2.3.3</w:t>
      </w:r>
      <w:r w:rsidRPr="00701DD5">
        <w:tab/>
        <w:t>Send Media Transmission Notification message (R: Media Transmission Notification)</w:t>
      </w:r>
      <w:bookmarkEnd w:id="2162"/>
      <w:bookmarkEnd w:id="2163"/>
      <w:bookmarkEnd w:id="2164"/>
      <w:bookmarkEnd w:id="2165"/>
    </w:p>
    <w:p w14:paraId="60738852"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B41A7BA"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30CC60AA"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2BA52849"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7A0739C7"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02408F84"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01CE7720" w14:textId="77777777" w:rsidR="00D33CAD" w:rsidRPr="00F06554" w:rsidRDefault="00D33CAD" w:rsidP="00D33CAD">
      <w:pPr>
        <w:pStyle w:val="B1"/>
      </w:pPr>
      <w:r w:rsidRPr="00F06554">
        <w:t>5.</w:t>
      </w:r>
      <w:r w:rsidRPr="00F06554">
        <w:tab/>
        <w:t>shall restart timer T300 (</w:t>
      </w:r>
      <w:r>
        <w:t>Transmission</w:t>
      </w:r>
      <w:r w:rsidRPr="00F06554">
        <w:t>); and</w:t>
      </w:r>
    </w:p>
    <w:p w14:paraId="68BCB4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A6A898F" w14:textId="77777777" w:rsidR="00D33CAD" w:rsidRPr="00F06554" w:rsidRDefault="00D33CAD" w:rsidP="00CB1EBE">
      <w:pPr>
        <w:pStyle w:val="Heading4"/>
      </w:pPr>
      <w:bookmarkStart w:id="2166" w:name="_Toc20208983"/>
      <w:bookmarkStart w:id="2167" w:name="_Toc36045094"/>
      <w:bookmarkStart w:id="2168" w:name="_Toc45216580"/>
      <w:bookmarkStart w:id="2169" w:name="_Toc98710043"/>
      <w:r w:rsidRPr="00F06554">
        <w:t>10.2.3.4</w:t>
      </w:r>
      <w:r w:rsidRPr="00F06554">
        <w:tab/>
        <w:t>Send any other transmission control message (R: Any other message)</w:t>
      </w:r>
      <w:bookmarkEnd w:id="2166"/>
      <w:bookmarkEnd w:id="2167"/>
      <w:bookmarkEnd w:id="2168"/>
      <w:bookmarkEnd w:id="2169"/>
    </w:p>
    <w:p w14:paraId="542BF58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35785B26" w14:textId="77777777" w:rsidR="00D33CAD" w:rsidRPr="00F06554" w:rsidRDefault="00D33CAD" w:rsidP="00D33CAD">
      <w:pPr>
        <w:pStyle w:val="B1"/>
      </w:pPr>
      <w:r w:rsidRPr="00F06554">
        <w:t>1.</w:t>
      </w:r>
      <w:r w:rsidRPr="00F06554">
        <w:tab/>
        <w:t>shall forward the transmission control message as specified in subclause 6.4;</w:t>
      </w:r>
    </w:p>
    <w:p w14:paraId="654D7F5E" w14:textId="77777777" w:rsidR="00D33CAD" w:rsidRPr="00F06554" w:rsidRDefault="00D33CAD" w:rsidP="00D33CAD">
      <w:pPr>
        <w:pStyle w:val="B1"/>
      </w:pPr>
      <w:r w:rsidRPr="00F06554">
        <w:t>2.</w:t>
      </w:r>
      <w:r w:rsidRPr="00F06554">
        <w:tab/>
        <w:t>shall restart timer T300 (</w:t>
      </w:r>
      <w:r>
        <w:t>Transmission</w:t>
      </w:r>
      <w:r w:rsidRPr="00F06554">
        <w:t>); and</w:t>
      </w:r>
    </w:p>
    <w:p w14:paraId="691C2CB0"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78EB3938" w14:textId="77777777" w:rsidR="00D33CAD" w:rsidRPr="000B4518" w:rsidRDefault="00D33CAD" w:rsidP="00CB1EBE">
      <w:pPr>
        <w:pStyle w:val="Heading4"/>
      </w:pPr>
      <w:bookmarkStart w:id="2170" w:name="_Toc20208984"/>
      <w:bookmarkStart w:id="2171" w:name="_Toc36045095"/>
      <w:bookmarkStart w:id="2172" w:name="_Toc45216581"/>
      <w:bookmarkStart w:id="2173" w:name="_Toc98710044"/>
      <w:r w:rsidRPr="000B4518">
        <w:t>10.2.3.5</w:t>
      </w:r>
      <w:r w:rsidRPr="000B4518">
        <w:tab/>
        <w:t>Send RTP media packet over the MBMS subchannel (R: RTP packet)</w:t>
      </w:r>
      <w:bookmarkEnd w:id="2170"/>
      <w:bookmarkEnd w:id="2171"/>
      <w:bookmarkEnd w:id="2172"/>
      <w:bookmarkEnd w:id="2173"/>
    </w:p>
    <w:p w14:paraId="72FF1F03"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4055B817"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338429E4"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7047DA01"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0F8351D3"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3BE6D010"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t>subclause </w:t>
      </w:r>
      <w:r>
        <w:t>10.4.2</w:t>
      </w:r>
      <w:r w:rsidRPr="000B4518">
        <w:t>.</w:t>
      </w:r>
    </w:p>
    <w:p w14:paraId="20C8C96F"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51E47613"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44928D12" w14:textId="77777777" w:rsidR="00D33CAD" w:rsidRPr="000B4518" w:rsidRDefault="00D33CAD" w:rsidP="00CB1EBE">
      <w:pPr>
        <w:pStyle w:val="Heading4"/>
      </w:pPr>
      <w:bookmarkStart w:id="2174" w:name="_Toc20208985"/>
      <w:bookmarkStart w:id="2175" w:name="_Toc36045096"/>
      <w:bookmarkStart w:id="2176" w:name="_Toc45216582"/>
      <w:bookmarkStart w:id="2177" w:name="_Toc98710045"/>
      <w:r w:rsidRPr="000B4518">
        <w:t>10.2.3.7</w:t>
      </w:r>
      <w:r w:rsidRPr="000B4518">
        <w:tab/>
        <w:t xml:space="preserve">Timer </w:t>
      </w:r>
      <w:r w:rsidRPr="00FD4D54">
        <w:t>T300</w:t>
      </w:r>
      <w:r w:rsidRPr="000B4518">
        <w:t xml:space="preserve"> (</w:t>
      </w:r>
      <w:r>
        <w:t>Transmission</w:t>
      </w:r>
      <w:r w:rsidRPr="000B4518">
        <w:t>) expired</w:t>
      </w:r>
      <w:bookmarkEnd w:id="2174"/>
      <w:bookmarkEnd w:id="2175"/>
      <w:bookmarkEnd w:id="2176"/>
      <w:bookmarkEnd w:id="2177"/>
    </w:p>
    <w:p w14:paraId="453AC108"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7A0C3368"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411D2560"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162FB2D0" w14:textId="77777777" w:rsidR="00D33CAD" w:rsidRPr="000B4518" w:rsidRDefault="00D33CAD" w:rsidP="00D33CAD">
      <w:pPr>
        <w:pStyle w:val="B2"/>
      </w:pPr>
      <w:r w:rsidRPr="000B4518">
        <w:lastRenderedPageBreak/>
        <w:t>b.</w:t>
      </w:r>
      <w:r w:rsidRPr="000B4518">
        <w:tab/>
        <w:t>shall enter the 'Start-stop' state; and</w:t>
      </w:r>
    </w:p>
    <w:p w14:paraId="3EEB8E5C"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6DC12D1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26ECE5F7"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693EF731"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2F9DF110"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5935B99E" w14:textId="77777777" w:rsidR="00D33CAD" w:rsidRPr="000B4518" w:rsidRDefault="00D33CAD" w:rsidP="00CB1EBE">
      <w:pPr>
        <w:pStyle w:val="Heading4"/>
      </w:pPr>
      <w:bookmarkStart w:id="2178" w:name="_Toc20208986"/>
      <w:bookmarkStart w:id="2179" w:name="_Toc36045097"/>
      <w:bookmarkStart w:id="2180" w:name="_Toc45216583"/>
      <w:bookmarkStart w:id="2181" w:name="_Toc98710046"/>
      <w:r w:rsidRPr="000B4518">
        <w:t>10.2.3.8</w:t>
      </w:r>
      <w:r w:rsidRPr="000B4518">
        <w:tab/>
        <w:t xml:space="preserve">Timer </w:t>
      </w:r>
      <w:r w:rsidRPr="00FD4D54">
        <w:t>T301</w:t>
      </w:r>
      <w:r w:rsidRPr="000B4518">
        <w:t xml:space="preserve"> (Map Group To Bearer) expired</w:t>
      </w:r>
      <w:bookmarkEnd w:id="2178"/>
      <w:bookmarkEnd w:id="2179"/>
      <w:bookmarkEnd w:id="2180"/>
      <w:bookmarkEnd w:id="2181"/>
    </w:p>
    <w:p w14:paraId="7D1ED52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22E576C5"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580A1F6F" w14:textId="77777777" w:rsidR="00D33CAD" w:rsidRPr="000B4518" w:rsidRDefault="00D33CAD" w:rsidP="00D33CAD">
      <w:pPr>
        <w:pStyle w:val="B2"/>
      </w:pPr>
      <w:r w:rsidRPr="000B4518">
        <w:t>a.</w:t>
      </w:r>
      <w:r w:rsidRPr="000B4518">
        <w:tab/>
        <w:t>shall include a TMGI field;</w:t>
      </w:r>
    </w:p>
    <w:p w14:paraId="1764C430" w14:textId="77777777" w:rsidR="00D33CAD" w:rsidRPr="000B4518" w:rsidRDefault="00D33CAD" w:rsidP="00D33CAD">
      <w:pPr>
        <w:pStyle w:val="B2"/>
      </w:pPr>
      <w:r w:rsidRPr="000B4518">
        <w:t>b.</w:t>
      </w:r>
      <w:r w:rsidRPr="000B4518">
        <w:tab/>
        <w:t>shall include a MBMS Subchannel field; and</w:t>
      </w:r>
    </w:p>
    <w:p w14:paraId="0FC71745"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63D45D86"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6514C501"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68D6A3B5" w14:textId="77777777" w:rsidR="00D33CAD" w:rsidRPr="000B4518" w:rsidRDefault="00D33CAD" w:rsidP="00CB1EBE">
      <w:pPr>
        <w:pStyle w:val="Heading4"/>
      </w:pPr>
      <w:bookmarkStart w:id="2182" w:name="_Toc20208987"/>
      <w:bookmarkStart w:id="2183" w:name="_Toc36045098"/>
      <w:bookmarkStart w:id="2184" w:name="_Toc45216584"/>
      <w:bookmarkStart w:id="2185" w:name="_Toc98710047"/>
      <w:r w:rsidRPr="000B4518">
        <w:t>10.2.3.9</w:t>
      </w:r>
      <w:r w:rsidRPr="000B4518">
        <w:tab/>
        <w:t xml:space="preserve">Timer </w:t>
      </w:r>
      <w:r w:rsidRPr="00FD4D54">
        <w:t>T302</w:t>
      </w:r>
      <w:r w:rsidRPr="000B4518">
        <w:t xml:space="preserve"> (Unmap Group To Bearer) expired</w:t>
      </w:r>
      <w:bookmarkEnd w:id="2182"/>
      <w:bookmarkEnd w:id="2183"/>
      <w:bookmarkEnd w:id="2184"/>
      <w:bookmarkEnd w:id="2185"/>
    </w:p>
    <w:p w14:paraId="0D53499F"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4F3C1DB2"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04C13B3"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19C924C"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3EA52009" w14:textId="77777777" w:rsidR="00D33CAD" w:rsidRPr="000B4518" w:rsidRDefault="00D33CAD" w:rsidP="00CB1EBE">
      <w:pPr>
        <w:pStyle w:val="Heading4"/>
      </w:pPr>
      <w:bookmarkStart w:id="2186" w:name="_Toc20208988"/>
      <w:bookmarkStart w:id="2187" w:name="_Toc36045099"/>
      <w:bookmarkStart w:id="2188" w:name="_Toc45216585"/>
      <w:bookmarkStart w:id="2189" w:name="_Toc98710048"/>
      <w:r w:rsidRPr="000B4518">
        <w:t>10.2.3.10</w:t>
      </w:r>
      <w:r w:rsidRPr="000B4518">
        <w:tab/>
        <w:t xml:space="preserve">Timer </w:t>
      </w:r>
      <w:r w:rsidRPr="00FD4D54">
        <w:t>T302</w:t>
      </w:r>
      <w:r w:rsidRPr="000B4518">
        <w:t xml:space="preserve"> (Unmap Group To Bearer) expired Nth time</w:t>
      </w:r>
      <w:bookmarkEnd w:id="2186"/>
      <w:bookmarkEnd w:id="2187"/>
      <w:bookmarkEnd w:id="2188"/>
      <w:bookmarkEnd w:id="2189"/>
    </w:p>
    <w:p w14:paraId="5FCADC79"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0478FAAF"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3035AE31"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668647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DE415AF" w14:textId="77777777" w:rsidR="00D33CAD" w:rsidRPr="000B4518" w:rsidRDefault="00D33CAD" w:rsidP="00CB1EBE">
      <w:pPr>
        <w:pStyle w:val="Heading4"/>
      </w:pPr>
      <w:bookmarkStart w:id="2190" w:name="_Toc20208989"/>
      <w:bookmarkStart w:id="2191" w:name="_Toc36045100"/>
      <w:bookmarkStart w:id="2192" w:name="_Toc45216586"/>
      <w:bookmarkStart w:id="2193" w:name="_Toc98710049"/>
      <w:r w:rsidRPr="000B4518">
        <w:t>10.2.3.11</w:t>
      </w:r>
      <w:r w:rsidRPr="000B4518">
        <w:tab/>
        <w:t xml:space="preserve">End </w:t>
      </w:r>
      <w:r>
        <w:t>transmission</w:t>
      </w:r>
      <w:r w:rsidRPr="000B4518">
        <w:t xml:space="preserve"> over the MBMS bearer (End </w:t>
      </w:r>
      <w:r>
        <w:t>transmission</w:t>
      </w:r>
      <w:r w:rsidRPr="000B4518">
        <w:t>)</w:t>
      </w:r>
      <w:bookmarkEnd w:id="2190"/>
      <w:bookmarkEnd w:id="2191"/>
      <w:bookmarkEnd w:id="2192"/>
      <w:bookmarkEnd w:id="2193"/>
    </w:p>
    <w:p w14:paraId="7220A13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68D63949"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D60923D" w14:textId="77777777" w:rsidR="00D33CAD" w:rsidRPr="000B4518" w:rsidRDefault="00D33CAD" w:rsidP="00CB1EBE">
      <w:pPr>
        <w:pStyle w:val="Heading4"/>
      </w:pPr>
      <w:bookmarkStart w:id="2194" w:name="_Toc20208990"/>
      <w:bookmarkStart w:id="2195" w:name="_Toc36045101"/>
      <w:bookmarkStart w:id="2196" w:name="_Toc45216587"/>
      <w:bookmarkStart w:id="2197" w:name="_Toc98710050"/>
      <w:r w:rsidRPr="000B4518">
        <w:lastRenderedPageBreak/>
        <w:t>10.2.3.12</w:t>
      </w:r>
      <w:r w:rsidRPr="000B4518">
        <w:tab/>
        <w:t>Group call released</w:t>
      </w:r>
      <w:bookmarkEnd w:id="2194"/>
      <w:bookmarkEnd w:id="2195"/>
      <w:bookmarkEnd w:id="2196"/>
      <w:bookmarkEnd w:id="2197"/>
    </w:p>
    <w:p w14:paraId="7CD71D8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6393B4B4"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34884B50"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6BBE0172"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34A53E5"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5815E2C" w14:textId="77777777" w:rsidR="009559DD" w:rsidRDefault="009559DD" w:rsidP="00CB1EBE">
      <w:pPr>
        <w:pStyle w:val="Heading4"/>
      </w:pPr>
      <w:bookmarkStart w:id="2198" w:name="_Toc20208991"/>
      <w:bookmarkStart w:id="2199" w:name="_Toc36045102"/>
      <w:bookmarkStart w:id="2200" w:name="_Toc45216588"/>
      <w:bookmarkStart w:id="2201" w:name="_Toc98710051"/>
      <w:r>
        <w:t>10.2.3.13</w:t>
      </w:r>
      <w:r>
        <w:tab/>
        <w:t>Move conversation to unicast</w:t>
      </w:r>
      <w:bookmarkEnd w:id="2198"/>
      <w:bookmarkEnd w:id="2199"/>
      <w:bookmarkEnd w:id="2200"/>
      <w:bookmarkEnd w:id="2201"/>
    </w:p>
    <w:p w14:paraId="4F0679B4"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77BF50"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7AF3407E" w14:textId="77777777" w:rsidR="00D33CAD" w:rsidRPr="000B4518" w:rsidRDefault="00D33CAD" w:rsidP="00CB1EBE">
      <w:pPr>
        <w:pStyle w:val="Heading2"/>
      </w:pPr>
      <w:bookmarkStart w:id="2202" w:name="_Toc20208992"/>
      <w:bookmarkStart w:id="2203" w:name="_Toc36045103"/>
      <w:bookmarkStart w:id="2204" w:name="_Toc45216589"/>
      <w:bookmarkStart w:id="2205" w:name="_Toc98710052"/>
      <w:r w:rsidRPr="000B4518">
        <w:t>10.3</w:t>
      </w:r>
      <w:r w:rsidRPr="000B4518">
        <w:tab/>
        <w:t>MBMS subchannel control procedure for the MC</w:t>
      </w:r>
      <w:r>
        <w:t>Video</w:t>
      </w:r>
      <w:r w:rsidRPr="000B4518">
        <w:t xml:space="preserve"> client</w:t>
      </w:r>
      <w:bookmarkEnd w:id="2202"/>
      <w:bookmarkEnd w:id="2203"/>
      <w:bookmarkEnd w:id="2204"/>
      <w:bookmarkEnd w:id="2205"/>
    </w:p>
    <w:p w14:paraId="60FE1935" w14:textId="77777777" w:rsidR="00D33CAD" w:rsidRPr="000B4518" w:rsidRDefault="00D33CAD" w:rsidP="00CB1EBE">
      <w:pPr>
        <w:pStyle w:val="Heading3"/>
      </w:pPr>
      <w:bookmarkStart w:id="2206" w:name="_Toc20208993"/>
      <w:bookmarkStart w:id="2207" w:name="_Toc36045104"/>
      <w:bookmarkStart w:id="2208" w:name="_Toc45216590"/>
      <w:bookmarkStart w:id="2209" w:name="_Toc98710053"/>
      <w:r w:rsidRPr="000B4518">
        <w:t>10.3.1</w:t>
      </w:r>
      <w:r w:rsidRPr="000B4518">
        <w:tab/>
        <w:t>General</w:t>
      </w:r>
      <w:bookmarkEnd w:id="2206"/>
      <w:bookmarkEnd w:id="2207"/>
      <w:bookmarkEnd w:id="2208"/>
      <w:bookmarkEnd w:id="2209"/>
    </w:p>
    <w:p w14:paraId="0F19F4C7"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71D026B2"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5969618A" w14:textId="77777777" w:rsidR="00D33CAD" w:rsidRPr="000B4518" w:rsidRDefault="00D33CAD" w:rsidP="00CB1EBE">
      <w:pPr>
        <w:pStyle w:val="Heading3"/>
      </w:pPr>
      <w:bookmarkStart w:id="2210" w:name="_Toc20208994"/>
      <w:bookmarkStart w:id="2211" w:name="_Toc36045105"/>
      <w:bookmarkStart w:id="2212" w:name="_Toc45216591"/>
      <w:bookmarkStart w:id="2213" w:name="_Toc98710054"/>
      <w:r w:rsidRPr="000B4518">
        <w:t>10.3.2</w:t>
      </w:r>
      <w:r w:rsidRPr="000B4518">
        <w:tab/>
      </w:r>
      <w:r>
        <w:t>Transmission</w:t>
      </w:r>
      <w:r w:rsidRPr="000B4518">
        <w:t xml:space="preserve"> over a pre-activated MBMS bearer is started</w:t>
      </w:r>
      <w:bookmarkEnd w:id="2210"/>
      <w:bookmarkEnd w:id="2211"/>
      <w:bookmarkEnd w:id="2212"/>
      <w:bookmarkEnd w:id="2213"/>
    </w:p>
    <w:p w14:paraId="3ACFD41C"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208FC01"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3DB8974B"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6D90E56B" w14:textId="77777777" w:rsidR="00D33CAD" w:rsidRPr="000B4518" w:rsidRDefault="00D33CAD" w:rsidP="00CB1EBE">
      <w:pPr>
        <w:pStyle w:val="Heading3"/>
      </w:pPr>
      <w:bookmarkStart w:id="2214" w:name="_Toc20208995"/>
      <w:bookmarkStart w:id="2215" w:name="_Toc36045106"/>
      <w:bookmarkStart w:id="2216" w:name="_Toc45216592"/>
      <w:bookmarkStart w:id="2217" w:name="_Toc98710055"/>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14"/>
      <w:bookmarkEnd w:id="2215"/>
      <w:bookmarkEnd w:id="2216"/>
      <w:bookmarkEnd w:id="2217"/>
    </w:p>
    <w:p w14:paraId="6ABE3D85"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1F4AF6B4"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19E713A3"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50E90930"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7126064"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370889A9" w14:textId="77777777" w:rsidR="00D33CAD" w:rsidRPr="006A3D28" w:rsidRDefault="00D33CAD" w:rsidP="00D33CAD">
      <w:pPr>
        <w:pStyle w:val="B2"/>
      </w:pPr>
      <w:r>
        <w:t>d.  shall forward the FEC repair packet to the FEC decoder.</w:t>
      </w:r>
    </w:p>
    <w:p w14:paraId="5D95EE1C" w14:textId="77777777" w:rsidR="00D33CAD" w:rsidRPr="000B4518" w:rsidRDefault="00D33CAD" w:rsidP="00D33CAD">
      <w:pPr>
        <w:pStyle w:val="B1"/>
      </w:pPr>
      <w:r w:rsidRPr="000B4518">
        <w:t>2.</w:t>
      </w:r>
      <w:r w:rsidRPr="000B4518">
        <w:tab/>
        <w:t>if there is no such association:</w:t>
      </w:r>
    </w:p>
    <w:p w14:paraId="5BDCA095"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3A0949FF" w14:textId="77777777" w:rsidR="00D33CAD" w:rsidRPr="000B4518" w:rsidRDefault="00D33CAD" w:rsidP="00CB1EBE">
      <w:pPr>
        <w:pStyle w:val="Heading3"/>
      </w:pPr>
      <w:bookmarkStart w:id="2218" w:name="_Toc20208996"/>
      <w:bookmarkStart w:id="2219" w:name="_Toc36045107"/>
      <w:bookmarkStart w:id="2220" w:name="_Toc45216593"/>
      <w:bookmarkStart w:id="2221" w:name="_Toc98710056"/>
      <w:r w:rsidRPr="000B4518">
        <w:t>10.3.4</w:t>
      </w:r>
      <w:r w:rsidRPr="000B4518">
        <w:tab/>
      </w:r>
      <w:r>
        <w:t>Transmission</w:t>
      </w:r>
      <w:r w:rsidRPr="000B4518">
        <w:t xml:space="preserve"> ended</w:t>
      </w:r>
      <w:bookmarkEnd w:id="2218"/>
      <w:bookmarkEnd w:id="2219"/>
      <w:bookmarkEnd w:id="2220"/>
      <w:bookmarkEnd w:id="2221"/>
    </w:p>
    <w:p w14:paraId="11689B9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7526F06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1E0E6B2" w14:textId="77777777" w:rsidR="009559DD" w:rsidRDefault="009559DD" w:rsidP="00CB1EBE">
      <w:pPr>
        <w:pStyle w:val="Heading3"/>
      </w:pPr>
      <w:bookmarkStart w:id="2222" w:name="_Toc20208997"/>
      <w:bookmarkStart w:id="2223" w:name="_Toc36045108"/>
      <w:bookmarkStart w:id="2224" w:name="_Toc45216594"/>
      <w:bookmarkStart w:id="2225" w:name="_Toc98710057"/>
      <w:r>
        <w:t>10.3.5</w:t>
      </w:r>
      <w:r>
        <w:tab/>
        <w:t>Receive Application Paging message</w:t>
      </w:r>
      <w:bookmarkEnd w:id="2222"/>
      <w:bookmarkEnd w:id="2223"/>
      <w:bookmarkEnd w:id="2224"/>
      <w:bookmarkEnd w:id="2225"/>
    </w:p>
    <w:p w14:paraId="5BFF27AF"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66A24980" w14:textId="77777777" w:rsidR="009559DD" w:rsidRDefault="009559DD" w:rsidP="00CB1EBE">
      <w:pPr>
        <w:pStyle w:val="Heading3"/>
      </w:pPr>
      <w:bookmarkStart w:id="2226" w:name="_Toc20208998"/>
      <w:bookmarkStart w:id="2227" w:name="_Toc36045109"/>
      <w:bookmarkStart w:id="2228" w:name="_Toc45216595"/>
      <w:bookmarkStart w:id="2229" w:name="_Toc98710058"/>
      <w:r>
        <w:t>10.3.</w:t>
      </w:r>
      <w:r w:rsidRPr="009559DD">
        <w:t>6</w:t>
      </w:r>
      <w:r>
        <w:tab/>
        <w:t>Receive MBMS bearer announcement over MBMS bearer</w:t>
      </w:r>
      <w:bookmarkEnd w:id="2226"/>
      <w:bookmarkEnd w:id="2227"/>
      <w:bookmarkEnd w:id="2228"/>
      <w:bookmarkEnd w:id="2229"/>
    </w:p>
    <w:p w14:paraId="7AEAA709"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171707EC" w14:textId="77777777" w:rsidR="00D33CAD" w:rsidRPr="000B4518" w:rsidRDefault="00D33CAD" w:rsidP="00CB1EBE">
      <w:pPr>
        <w:pStyle w:val="Heading2"/>
      </w:pPr>
      <w:bookmarkStart w:id="2230" w:name="_Toc20208999"/>
      <w:bookmarkStart w:id="2231" w:name="_Toc36045110"/>
      <w:bookmarkStart w:id="2232" w:name="_Toc45216596"/>
      <w:bookmarkStart w:id="2233" w:name="_Toc98710059"/>
      <w:r w:rsidRPr="000B4518">
        <w:t>10.</w:t>
      </w:r>
      <w:r>
        <w:t>4</w:t>
      </w:r>
      <w:r w:rsidRPr="000B4518">
        <w:tab/>
      </w:r>
      <w:r>
        <w:t>Forward error correction</w:t>
      </w:r>
      <w:bookmarkEnd w:id="2230"/>
      <w:bookmarkEnd w:id="2231"/>
      <w:bookmarkEnd w:id="2232"/>
      <w:bookmarkEnd w:id="2233"/>
    </w:p>
    <w:p w14:paraId="6997A1C1" w14:textId="77777777" w:rsidR="00D33CAD" w:rsidRDefault="00D33CAD" w:rsidP="00CB1EBE">
      <w:pPr>
        <w:pStyle w:val="Heading3"/>
      </w:pPr>
      <w:bookmarkStart w:id="2234" w:name="_Toc20209000"/>
      <w:bookmarkStart w:id="2235" w:name="_Toc36045111"/>
      <w:bookmarkStart w:id="2236" w:name="_Toc45216597"/>
      <w:bookmarkStart w:id="2237" w:name="_Toc98710060"/>
      <w:r w:rsidRPr="000B4518">
        <w:t>10.</w:t>
      </w:r>
      <w:r>
        <w:t>4</w:t>
      </w:r>
      <w:r w:rsidRPr="000B4518">
        <w:t>.1</w:t>
      </w:r>
      <w:r w:rsidRPr="000B4518">
        <w:tab/>
        <w:t>General</w:t>
      </w:r>
      <w:bookmarkEnd w:id="2234"/>
      <w:bookmarkEnd w:id="2235"/>
      <w:bookmarkEnd w:id="2236"/>
      <w:bookmarkEnd w:id="2237"/>
    </w:p>
    <w:p w14:paraId="79254BB7" w14:textId="77777777" w:rsidR="00D33CAD" w:rsidRDefault="00D33CAD" w:rsidP="00D33CAD">
      <w:r>
        <w:t>Video and audio RTP media packets delivered over a MBMS subchannel can be protected against loss by the application of FEC.</w:t>
      </w:r>
    </w:p>
    <w:p w14:paraId="26D6AD2F" w14:textId="77777777" w:rsidR="00D33CAD" w:rsidRDefault="00D33CAD" w:rsidP="00D33CAD">
      <w:r>
        <w:t>FEC encoding is done after media plane encryption and FEC decoding is done before media plane decryption.</w:t>
      </w:r>
    </w:p>
    <w:p w14:paraId="14BEA7BD" w14:textId="77777777" w:rsidR="00D33CAD" w:rsidRDefault="00D33CAD" w:rsidP="00CB1EBE">
      <w:pPr>
        <w:pStyle w:val="Heading3"/>
      </w:pPr>
      <w:bookmarkStart w:id="2238" w:name="_Toc20209001"/>
      <w:bookmarkStart w:id="2239" w:name="_Toc36045112"/>
      <w:bookmarkStart w:id="2240" w:name="_Toc45216598"/>
      <w:bookmarkStart w:id="2241" w:name="_Toc98710061"/>
      <w:r w:rsidRPr="000B4518">
        <w:t>10.</w:t>
      </w:r>
      <w:r>
        <w:t>4</w:t>
      </w:r>
      <w:r w:rsidRPr="000B4518">
        <w:t>.</w:t>
      </w:r>
      <w:r>
        <w:t>2</w:t>
      </w:r>
      <w:r w:rsidRPr="000B4518">
        <w:tab/>
      </w:r>
      <w:r>
        <w:t>Participating MCVideo function procedure for FEC</w:t>
      </w:r>
      <w:bookmarkEnd w:id="2238"/>
      <w:bookmarkEnd w:id="2239"/>
      <w:bookmarkEnd w:id="2240"/>
      <w:bookmarkEnd w:id="2241"/>
      <w:r>
        <w:t xml:space="preserve"> </w:t>
      </w:r>
    </w:p>
    <w:p w14:paraId="7135B1F5" w14:textId="77777777" w:rsidR="00D33CAD" w:rsidRDefault="00D33CAD" w:rsidP="00D33CAD">
      <w:r>
        <w:t>If the participating MCVideo function decides to apply FEC to protect a given MBMS subchannel, the participating MCVideo function:</w:t>
      </w:r>
    </w:p>
    <w:p w14:paraId="33F8FBF7" w14:textId="77777777" w:rsidR="00D33CAD" w:rsidRDefault="00D33CAD" w:rsidP="00D33CAD">
      <w:pPr>
        <w:pStyle w:val="B1"/>
      </w:pPr>
      <w:r>
        <w:t>1)</w:t>
      </w:r>
      <w:r>
        <w:tab/>
        <w:t>shall declare the usage of FEC within the MBMS bearer announcement, as specified in 3GPP TS 24.281 [2];</w:t>
      </w:r>
    </w:p>
    <w:p w14:paraId="71E70539" w14:textId="77777777" w:rsidR="00D33CAD" w:rsidRDefault="00D33CAD" w:rsidP="00D33CAD">
      <w:pPr>
        <w:pStyle w:val="B1"/>
      </w:pPr>
      <w:r>
        <w:t>2)</w:t>
      </w:r>
      <w:r>
        <w:tab/>
        <w:t>if the participating MCVideo function does the FEC encoding,</w:t>
      </w:r>
    </w:p>
    <w:p w14:paraId="46C05B62" w14:textId="77777777" w:rsidR="00D33CAD" w:rsidRDefault="00D33CAD" w:rsidP="00D33CAD">
      <w:pPr>
        <w:pStyle w:val="B2"/>
      </w:pPr>
      <w:r>
        <w:t>a)</w:t>
      </w:r>
      <w:r>
        <w:tab/>
        <w:t>the participating MCVideo function shall encode video and audio RTP packets as specified in subclause</w:t>
      </w:r>
      <w:r w:rsidRPr="00D33CAD">
        <w:t> </w:t>
      </w:r>
      <w:r w:rsidRPr="006010E5">
        <w:t>8.2.2.4</w:t>
      </w:r>
      <w:r>
        <w:t xml:space="preserve"> of 3GPP TS 26.346 [13] before sending them over the MBMS subchannel;</w:t>
      </w:r>
    </w:p>
    <w:p w14:paraId="5C7EAC38" w14:textId="77777777" w:rsidR="00D33CAD" w:rsidRDefault="00D33CAD" w:rsidP="00D33CAD">
      <w:pPr>
        <w:pStyle w:val="B2"/>
      </w:pPr>
      <w:r>
        <w:t>b)</w:t>
      </w:r>
      <w:r>
        <w:tab/>
        <w:t>shall generate repair packets according the mechanism specified in subclause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02A1D696" w14:textId="77777777" w:rsidR="00D33CAD" w:rsidRDefault="00D33CAD" w:rsidP="00D33CAD">
      <w:pPr>
        <w:pStyle w:val="B2"/>
      </w:pPr>
      <w:r>
        <w:t>c)</w:t>
      </w:r>
      <w:r>
        <w:tab/>
        <w:t>send these repair packets over the MBMS subchannel on the destination port given into the Map Group To Bearer message.</w:t>
      </w:r>
    </w:p>
    <w:p w14:paraId="15B1DDBC" w14:textId="77777777" w:rsidR="00D33CAD" w:rsidRDefault="00D33CAD" w:rsidP="00CB1EBE">
      <w:pPr>
        <w:pStyle w:val="Heading3"/>
      </w:pPr>
      <w:bookmarkStart w:id="2242" w:name="_Toc20209002"/>
      <w:bookmarkStart w:id="2243" w:name="_Toc36045113"/>
      <w:bookmarkStart w:id="2244" w:name="_Toc45216599"/>
      <w:bookmarkStart w:id="2245" w:name="_Toc98710062"/>
      <w:r w:rsidRPr="000B4518">
        <w:t>10.</w:t>
      </w:r>
      <w:r>
        <w:t>4</w:t>
      </w:r>
      <w:r w:rsidRPr="000B4518">
        <w:t>.</w:t>
      </w:r>
      <w:r>
        <w:t>3</w:t>
      </w:r>
      <w:r w:rsidRPr="000B4518">
        <w:tab/>
      </w:r>
      <w:r>
        <w:t>MCVideo client procedure for FEC</w:t>
      </w:r>
      <w:bookmarkEnd w:id="2242"/>
      <w:bookmarkEnd w:id="2243"/>
      <w:bookmarkEnd w:id="2244"/>
      <w:bookmarkEnd w:id="2245"/>
      <w:r>
        <w:t xml:space="preserve"> </w:t>
      </w:r>
    </w:p>
    <w:p w14:paraId="6394335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47826A5F" w14:textId="77777777"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fied in subclause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71378936" w14:textId="77777777" w:rsidR="00D03A83" w:rsidRDefault="00D03A83" w:rsidP="00CB1EBE">
      <w:pPr>
        <w:pStyle w:val="Heading2"/>
      </w:pPr>
      <w:bookmarkStart w:id="2246" w:name="_Toc20209003"/>
      <w:bookmarkStart w:id="2247" w:name="_Toc36045114"/>
      <w:bookmarkStart w:id="2248" w:name="_Toc45216600"/>
      <w:bookmarkStart w:id="2249" w:name="_Toc98710063"/>
      <w:r>
        <w:t>10.5</w:t>
      </w:r>
      <w:r>
        <w:tab/>
        <w:t>Additional MBMS procedures</w:t>
      </w:r>
      <w:bookmarkEnd w:id="2246"/>
      <w:bookmarkEnd w:id="2247"/>
      <w:bookmarkEnd w:id="2248"/>
      <w:bookmarkEnd w:id="2249"/>
    </w:p>
    <w:p w14:paraId="7A97E07D" w14:textId="77777777" w:rsidR="00D03A83" w:rsidRDefault="00D03A83" w:rsidP="00CB1EBE">
      <w:pPr>
        <w:pStyle w:val="Heading2"/>
      </w:pPr>
      <w:bookmarkStart w:id="2250" w:name="_Toc20209004"/>
      <w:bookmarkStart w:id="2251" w:name="_Toc36045115"/>
      <w:bookmarkStart w:id="2252" w:name="_Toc45216601"/>
      <w:bookmarkStart w:id="2253" w:name="_Toc98710064"/>
      <w:r>
        <w:t>10.5.1</w:t>
      </w:r>
      <w:r>
        <w:tab/>
        <w:t>Group dynamic data notifications</w:t>
      </w:r>
      <w:bookmarkEnd w:id="2250"/>
      <w:bookmarkEnd w:id="2251"/>
      <w:bookmarkEnd w:id="2252"/>
      <w:bookmarkEnd w:id="2253"/>
    </w:p>
    <w:p w14:paraId="2F8C0FA0"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2B403C7A"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5A5CD582" w14:textId="77777777" w:rsidR="00D03A83" w:rsidRDefault="00D03A83" w:rsidP="000E47E7">
      <w:pPr>
        <w:pStyle w:val="B1"/>
      </w:pPr>
      <w:r>
        <w:t>1.</w:t>
      </w:r>
      <w:r>
        <w:tab/>
        <w:t>respond to the SIP NOTIFY request with a SIP 200 (OK) request;</w:t>
      </w:r>
    </w:p>
    <w:p w14:paraId="3677B71E" w14:textId="77777777" w:rsidR="00D03A83" w:rsidRDefault="00D03A83" w:rsidP="000E47E7">
      <w:pPr>
        <w:pStyle w:val="B1"/>
      </w:pPr>
      <w:r>
        <w:t>2.</w:t>
      </w:r>
      <w:r>
        <w:tab/>
        <w:t>map the information in the SIP NOTIFY request to the information elements in subclause 9.4.3; and</w:t>
      </w:r>
    </w:p>
    <w:p w14:paraId="29B8BA0A" w14:textId="77777777" w:rsidR="00D03A83" w:rsidRPr="009519E5" w:rsidRDefault="00D03A83" w:rsidP="000E47E7">
      <w:pPr>
        <w:pStyle w:val="B1"/>
      </w:pPr>
      <w:r>
        <w:t>3.</w:t>
      </w:r>
      <w:r>
        <w:tab/>
        <w:t>send the Group Dynamic Data Notify message over the MBMS bearer.</w:t>
      </w:r>
    </w:p>
    <w:p w14:paraId="2EC5D7B1" w14:textId="77777777" w:rsidR="00876A7C" w:rsidRPr="000B4518" w:rsidRDefault="00876A7C" w:rsidP="00CB1EBE">
      <w:pPr>
        <w:pStyle w:val="Heading1"/>
      </w:pPr>
      <w:bookmarkStart w:id="2254" w:name="_Toc20209005"/>
      <w:bookmarkStart w:id="2255" w:name="_Toc36045116"/>
      <w:bookmarkStart w:id="2256" w:name="_Toc45216602"/>
      <w:bookmarkStart w:id="2257" w:name="_Toc98710065"/>
      <w:r w:rsidRPr="000B4518">
        <w:t>11</w:t>
      </w:r>
      <w:r w:rsidRPr="000B4518">
        <w:tab/>
        <w:t>Configurable parameters</w:t>
      </w:r>
      <w:bookmarkEnd w:id="2254"/>
      <w:bookmarkEnd w:id="2255"/>
      <w:bookmarkEnd w:id="2256"/>
      <w:bookmarkEnd w:id="2257"/>
    </w:p>
    <w:p w14:paraId="76F074C5" w14:textId="77777777" w:rsidR="00876A7C" w:rsidRPr="000B4518" w:rsidRDefault="00876A7C" w:rsidP="00CB1EBE">
      <w:pPr>
        <w:pStyle w:val="Heading2"/>
      </w:pPr>
      <w:bookmarkStart w:id="2258" w:name="_Toc20209006"/>
      <w:bookmarkStart w:id="2259" w:name="_Toc36045117"/>
      <w:bookmarkStart w:id="2260" w:name="_Toc45216603"/>
      <w:bookmarkStart w:id="2261" w:name="_Toc98710066"/>
      <w:r w:rsidRPr="000B4518">
        <w:t>11.1</w:t>
      </w:r>
      <w:r w:rsidRPr="000B4518">
        <w:tab/>
        <w:t>Timers</w:t>
      </w:r>
      <w:bookmarkEnd w:id="2258"/>
      <w:bookmarkEnd w:id="2259"/>
      <w:bookmarkEnd w:id="2260"/>
      <w:bookmarkEnd w:id="2261"/>
    </w:p>
    <w:p w14:paraId="01BC90BF" w14:textId="77777777" w:rsidR="00876A7C" w:rsidRPr="000B4518" w:rsidRDefault="00876A7C" w:rsidP="00CB1EBE">
      <w:pPr>
        <w:pStyle w:val="Heading3"/>
      </w:pPr>
      <w:bookmarkStart w:id="2262" w:name="_Toc20209007"/>
      <w:bookmarkStart w:id="2263" w:name="_Toc36045118"/>
      <w:bookmarkStart w:id="2264" w:name="_Toc45216604"/>
      <w:bookmarkStart w:id="2265" w:name="_Toc98710067"/>
      <w:r w:rsidRPr="000B4518">
        <w:t>11.1.1</w:t>
      </w:r>
      <w:r w:rsidRPr="000B4518">
        <w:tab/>
        <w:t xml:space="preserve">Timers in the on-network </w:t>
      </w:r>
      <w:r>
        <w:t>transmission</w:t>
      </w:r>
      <w:r w:rsidRPr="000B4518">
        <w:t xml:space="preserve"> participant</w:t>
      </w:r>
      <w:bookmarkEnd w:id="2262"/>
      <w:bookmarkEnd w:id="2263"/>
      <w:bookmarkEnd w:id="2264"/>
      <w:bookmarkEnd w:id="2265"/>
    </w:p>
    <w:p w14:paraId="3A09A78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F6C01F2"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69EADA31" w14:textId="77777777" w:rsidTr="005347D8">
        <w:trPr>
          <w:cantSplit/>
          <w:trHeight w:val="288"/>
          <w:tblHeader/>
        </w:trPr>
        <w:tc>
          <w:tcPr>
            <w:tcW w:w="1368" w:type="dxa"/>
            <w:shd w:val="clear" w:color="auto" w:fill="auto"/>
            <w:vAlign w:val="center"/>
          </w:tcPr>
          <w:p w14:paraId="0D93519F" w14:textId="77777777" w:rsidR="00876A7C" w:rsidRPr="009338FE" w:rsidRDefault="00876A7C" w:rsidP="005347D8">
            <w:pPr>
              <w:pStyle w:val="TAH"/>
            </w:pPr>
            <w:r w:rsidRPr="009338FE">
              <w:t>Timer</w:t>
            </w:r>
          </w:p>
        </w:tc>
        <w:tc>
          <w:tcPr>
            <w:tcW w:w="2250" w:type="dxa"/>
            <w:shd w:val="clear" w:color="auto" w:fill="auto"/>
            <w:vAlign w:val="center"/>
          </w:tcPr>
          <w:p w14:paraId="67AEF6C8" w14:textId="77777777" w:rsidR="00876A7C" w:rsidRPr="00BC6180" w:rsidRDefault="00876A7C" w:rsidP="005347D8">
            <w:pPr>
              <w:pStyle w:val="TAH"/>
            </w:pPr>
            <w:r w:rsidRPr="00BC6180">
              <w:t>Timer value</w:t>
            </w:r>
          </w:p>
        </w:tc>
        <w:tc>
          <w:tcPr>
            <w:tcW w:w="2340" w:type="dxa"/>
            <w:shd w:val="clear" w:color="auto" w:fill="auto"/>
            <w:vAlign w:val="center"/>
          </w:tcPr>
          <w:p w14:paraId="3E3E556F" w14:textId="77777777" w:rsidR="00876A7C" w:rsidRPr="009338FE" w:rsidRDefault="00876A7C" w:rsidP="005347D8">
            <w:pPr>
              <w:pStyle w:val="TAH"/>
            </w:pPr>
            <w:r w:rsidRPr="009338FE">
              <w:t>Cause of start</w:t>
            </w:r>
          </w:p>
        </w:tc>
        <w:tc>
          <w:tcPr>
            <w:tcW w:w="1805" w:type="dxa"/>
            <w:shd w:val="clear" w:color="auto" w:fill="auto"/>
            <w:vAlign w:val="center"/>
          </w:tcPr>
          <w:p w14:paraId="78606A0C" w14:textId="77777777" w:rsidR="00876A7C" w:rsidRPr="009338FE" w:rsidRDefault="00876A7C" w:rsidP="005347D8">
            <w:pPr>
              <w:pStyle w:val="TAH"/>
            </w:pPr>
            <w:r w:rsidRPr="009338FE">
              <w:t>Normal stop</w:t>
            </w:r>
          </w:p>
        </w:tc>
        <w:tc>
          <w:tcPr>
            <w:tcW w:w="1984" w:type="dxa"/>
            <w:shd w:val="clear" w:color="auto" w:fill="auto"/>
            <w:vAlign w:val="center"/>
          </w:tcPr>
          <w:p w14:paraId="25D14FB0" w14:textId="77777777" w:rsidR="00876A7C" w:rsidRPr="009338FE" w:rsidRDefault="00876A7C" w:rsidP="005347D8">
            <w:pPr>
              <w:pStyle w:val="TAH"/>
            </w:pPr>
            <w:r w:rsidRPr="009338FE">
              <w:t>On expiry</w:t>
            </w:r>
          </w:p>
        </w:tc>
      </w:tr>
      <w:tr w:rsidR="00876A7C" w:rsidRPr="000B4518" w14:paraId="63EA0B6F" w14:textId="77777777" w:rsidTr="005347D8">
        <w:trPr>
          <w:cantSplit/>
        </w:trPr>
        <w:tc>
          <w:tcPr>
            <w:tcW w:w="1368" w:type="dxa"/>
            <w:shd w:val="clear" w:color="auto" w:fill="auto"/>
          </w:tcPr>
          <w:p w14:paraId="71C18009" w14:textId="77777777" w:rsidR="00876A7C" w:rsidRPr="000B4518" w:rsidRDefault="00876A7C" w:rsidP="005347D8">
            <w:pPr>
              <w:pStyle w:val="TAL"/>
            </w:pPr>
            <w:r>
              <w:t>T100</w:t>
            </w:r>
          </w:p>
          <w:p w14:paraId="2759CB3D"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3AD6A14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6F5EA85" w14:textId="77777777" w:rsidR="00876A7C" w:rsidRPr="000B4518" w:rsidRDefault="00876A7C" w:rsidP="005347D8">
            <w:pPr>
              <w:pStyle w:val="TAL"/>
            </w:pPr>
          </w:p>
          <w:p w14:paraId="3332E654" w14:textId="77777777" w:rsidR="00876A7C" w:rsidRPr="000B4518" w:rsidRDefault="00876A7C" w:rsidP="005347D8">
            <w:pPr>
              <w:pStyle w:val="TAL"/>
            </w:pPr>
            <w:r w:rsidRPr="000B4518">
              <w:t>(NOTE </w:t>
            </w:r>
            <w:r>
              <w:t>1</w:t>
            </w:r>
            <w:r w:rsidRPr="000B4518">
              <w:t>)</w:t>
            </w:r>
          </w:p>
          <w:p w14:paraId="42BB0194" w14:textId="77777777" w:rsidR="00876A7C" w:rsidRPr="000B4518" w:rsidRDefault="00876A7C" w:rsidP="005347D8">
            <w:pPr>
              <w:pStyle w:val="TAL"/>
            </w:pPr>
          </w:p>
        </w:tc>
        <w:tc>
          <w:tcPr>
            <w:tcW w:w="2340" w:type="dxa"/>
            <w:shd w:val="clear" w:color="auto" w:fill="auto"/>
          </w:tcPr>
          <w:p w14:paraId="1B38552C"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B283A9F" w14:textId="77777777" w:rsidR="00876A7C" w:rsidRPr="000B4518" w:rsidRDefault="00876A7C" w:rsidP="005347D8">
            <w:pPr>
              <w:pStyle w:val="TAL"/>
            </w:pPr>
          </w:p>
          <w:p w14:paraId="315DC419"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7538C0DB"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1D4B803B"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48315D9"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5C055309" w14:textId="77777777" w:rsidTr="005347D8">
        <w:trPr>
          <w:cantSplit/>
        </w:trPr>
        <w:tc>
          <w:tcPr>
            <w:tcW w:w="1368" w:type="dxa"/>
            <w:shd w:val="clear" w:color="auto" w:fill="auto"/>
          </w:tcPr>
          <w:p w14:paraId="24C586DB" w14:textId="77777777" w:rsidR="00876A7C" w:rsidRPr="000B4518" w:rsidRDefault="00876A7C" w:rsidP="005347D8">
            <w:pPr>
              <w:pStyle w:val="TAL"/>
            </w:pPr>
            <w:r>
              <w:t>T101</w:t>
            </w:r>
          </w:p>
          <w:p w14:paraId="48D337C1"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6A0EC9C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460530D" w14:textId="77777777" w:rsidR="00876A7C" w:rsidRPr="000B4518" w:rsidRDefault="00876A7C" w:rsidP="005347D8">
            <w:pPr>
              <w:pStyle w:val="TAL"/>
            </w:pPr>
          </w:p>
          <w:p w14:paraId="0E5EFF8E" w14:textId="77777777" w:rsidR="00876A7C" w:rsidRPr="000B4518" w:rsidRDefault="00876A7C" w:rsidP="005347D8">
            <w:pPr>
              <w:pStyle w:val="TAL"/>
            </w:pPr>
            <w:r w:rsidRPr="000B4518">
              <w:t>(NOTE </w:t>
            </w:r>
            <w:r>
              <w:t>2</w:t>
            </w:r>
            <w:r w:rsidRPr="000B4518">
              <w:t>)</w:t>
            </w:r>
          </w:p>
          <w:p w14:paraId="6D7E984A" w14:textId="77777777" w:rsidR="00876A7C" w:rsidRPr="000B4518" w:rsidRDefault="00876A7C" w:rsidP="005347D8">
            <w:pPr>
              <w:pStyle w:val="TAL"/>
            </w:pPr>
          </w:p>
        </w:tc>
        <w:tc>
          <w:tcPr>
            <w:tcW w:w="2340" w:type="dxa"/>
            <w:shd w:val="clear" w:color="auto" w:fill="auto"/>
          </w:tcPr>
          <w:p w14:paraId="2CA5477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5BB29DEE" w14:textId="77777777" w:rsidR="00876A7C" w:rsidRDefault="00876A7C" w:rsidP="005347D8">
            <w:pPr>
              <w:pStyle w:val="TAL"/>
            </w:pPr>
          </w:p>
          <w:p w14:paraId="6E61922B" w14:textId="77777777" w:rsidR="00876A7C" w:rsidRPr="000B4518" w:rsidRDefault="00876A7C" w:rsidP="005347D8">
            <w:pPr>
              <w:pStyle w:val="TAL"/>
            </w:pPr>
          </w:p>
          <w:p w14:paraId="30316C3D" w14:textId="77777777" w:rsidR="00876A7C" w:rsidRPr="000B4518" w:rsidRDefault="00876A7C" w:rsidP="005347D8">
            <w:pPr>
              <w:pStyle w:val="TAL"/>
            </w:pPr>
          </w:p>
        </w:tc>
        <w:tc>
          <w:tcPr>
            <w:tcW w:w="1805" w:type="dxa"/>
            <w:shd w:val="clear" w:color="auto" w:fill="auto"/>
          </w:tcPr>
          <w:p w14:paraId="73123A4C"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1D536328" w14:textId="77777777" w:rsidR="00876A7C" w:rsidRDefault="00876A7C" w:rsidP="005347D8">
            <w:pPr>
              <w:pStyle w:val="TAL"/>
            </w:pPr>
          </w:p>
          <w:p w14:paraId="230FBE97" w14:textId="77777777" w:rsidR="00876A7C" w:rsidRPr="000B4518" w:rsidRDefault="00876A7C" w:rsidP="005347D8">
            <w:pPr>
              <w:pStyle w:val="TAL"/>
            </w:pPr>
          </w:p>
        </w:tc>
        <w:tc>
          <w:tcPr>
            <w:tcW w:w="1984" w:type="dxa"/>
            <w:shd w:val="clear" w:color="auto" w:fill="auto"/>
          </w:tcPr>
          <w:p w14:paraId="2E0F5E27"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1E9BD9F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2F6698F0" w14:textId="77777777" w:rsidTr="005347D8">
        <w:trPr>
          <w:cantSplit/>
        </w:trPr>
        <w:tc>
          <w:tcPr>
            <w:tcW w:w="1368" w:type="dxa"/>
            <w:shd w:val="clear" w:color="auto" w:fill="auto"/>
          </w:tcPr>
          <w:p w14:paraId="534F619A"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76028E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F0E55ED" w14:textId="77777777" w:rsidR="00876A7C" w:rsidRPr="000B4518" w:rsidRDefault="00876A7C" w:rsidP="005347D8">
            <w:pPr>
              <w:pStyle w:val="TAL"/>
            </w:pPr>
          </w:p>
          <w:p w14:paraId="5403326C"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19B2447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66F91392" w14:textId="77777777" w:rsidR="00876A7C" w:rsidRDefault="00876A7C" w:rsidP="005347D8">
            <w:pPr>
              <w:pStyle w:val="TAL"/>
            </w:pPr>
            <w:r w:rsidRPr="000B4518">
              <w:t xml:space="preserve">Reception of a </w:t>
            </w:r>
            <w:r>
              <w:t>Transmission</w:t>
            </w:r>
            <w:r w:rsidRPr="000B4518">
              <w:t xml:space="preserve"> Queue Position Info.</w:t>
            </w:r>
          </w:p>
          <w:p w14:paraId="7C70A46C" w14:textId="77777777" w:rsidR="00876A7C" w:rsidRDefault="00876A7C" w:rsidP="005347D8">
            <w:pPr>
              <w:pStyle w:val="TAL"/>
            </w:pPr>
          </w:p>
          <w:p w14:paraId="0860C204"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2FFD3D2"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2B6DD3E4"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C5B05CA" w14:textId="77777777" w:rsidTr="005347D8">
        <w:trPr>
          <w:cantSplit/>
        </w:trPr>
        <w:tc>
          <w:tcPr>
            <w:tcW w:w="1368" w:type="dxa"/>
            <w:shd w:val="clear" w:color="auto" w:fill="auto"/>
          </w:tcPr>
          <w:p w14:paraId="0E060821" w14:textId="77777777" w:rsidR="00876A7C" w:rsidRPr="000B4518" w:rsidRDefault="00876A7C" w:rsidP="005347D8">
            <w:pPr>
              <w:pStyle w:val="TAL"/>
            </w:pPr>
            <w:r>
              <w:t>T103 (Receive Media Request)</w:t>
            </w:r>
          </w:p>
        </w:tc>
        <w:tc>
          <w:tcPr>
            <w:tcW w:w="2250" w:type="dxa"/>
            <w:shd w:val="clear" w:color="auto" w:fill="auto"/>
          </w:tcPr>
          <w:p w14:paraId="1872A4C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127D7B0" w14:textId="77777777" w:rsidR="00876A7C" w:rsidRDefault="00876A7C" w:rsidP="005347D8">
            <w:pPr>
              <w:pStyle w:val="TAL"/>
            </w:pPr>
          </w:p>
          <w:p w14:paraId="708A1E4D" w14:textId="77777777" w:rsidR="00876A7C" w:rsidRPr="000B4518" w:rsidRDefault="00876A7C" w:rsidP="005347D8">
            <w:pPr>
              <w:pStyle w:val="TAL"/>
            </w:pPr>
            <w:r w:rsidRPr="000B4518">
              <w:t>(NOTE </w:t>
            </w:r>
            <w:r>
              <w:t>3</w:t>
            </w:r>
            <w:r w:rsidRPr="000B4518">
              <w:t>)</w:t>
            </w:r>
          </w:p>
          <w:p w14:paraId="7DB965FC" w14:textId="77777777" w:rsidR="00876A7C" w:rsidRPr="000B4518" w:rsidRDefault="00876A7C" w:rsidP="005347D8">
            <w:pPr>
              <w:pStyle w:val="TAL"/>
            </w:pPr>
          </w:p>
        </w:tc>
        <w:tc>
          <w:tcPr>
            <w:tcW w:w="2340" w:type="dxa"/>
            <w:shd w:val="clear" w:color="auto" w:fill="auto"/>
          </w:tcPr>
          <w:p w14:paraId="4C8A5D39"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7327241A"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A0F5D4"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1D038D93"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20F7FD97" w14:textId="77777777" w:rsidTr="005347D8">
        <w:trPr>
          <w:cantSplit/>
        </w:trPr>
        <w:tc>
          <w:tcPr>
            <w:tcW w:w="1368" w:type="dxa"/>
            <w:shd w:val="clear" w:color="auto" w:fill="auto"/>
          </w:tcPr>
          <w:p w14:paraId="3AF9D180" w14:textId="77777777" w:rsidR="00876A7C" w:rsidRDefault="00876A7C" w:rsidP="005347D8">
            <w:pPr>
              <w:pStyle w:val="TAL"/>
            </w:pPr>
            <w:r>
              <w:lastRenderedPageBreak/>
              <w:t>T104 (Receive Media Release)</w:t>
            </w:r>
          </w:p>
        </w:tc>
        <w:tc>
          <w:tcPr>
            <w:tcW w:w="2250" w:type="dxa"/>
            <w:shd w:val="clear" w:color="auto" w:fill="auto"/>
          </w:tcPr>
          <w:p w14:paraId="1CE70168"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52DA774" w14:textId="77777777" w:rsidR="00876A7C" w:rsidRDefault="00876A7C" w:rsidP="005347D8">
            <w:pPr>
              <w:pStyle w:val="TAL"/>
            </w:pPr>
          </w:p>
          <w:p w14:paraId="237E0195" w14:textId="77777777" w:rsidR="00876A7C" w:rsidRPr="000B4518" w:rsidRDefault="00876A7C" w:rsidP="005347D8">
            <w:pPr>
              <w:pStyle w:val="TAL"/>
            </w:pPr>
            <w:r w:rsidRPr="000B4518">
              <w:t>(NOTE </w:t>
            </w:r>
            <w:r>
              <w:t>4</w:t>
            </w:r>
            <w:r w:rsidRPr="000B4518">
              <w:t>)</w:t>
            </w:r>
          </w:p>
          <w:p w14:paraId="340F6EF2" w14:textId="77777777" w:rsidR="00876A7C" w:rsidRPr="000B4518" w:rsidRDefault="00876A7C" w:rsidP="005347D8">
            <w:pPr>
              <w:pStyle w:val="TAL"/>
            </w:pPr>
          </w:p>
        </w:tc>
        <w:tc>
          <w:tcPr>
            <w:tcW w:w="2340" w:type="dxa"/>
            <w:shd w:val="clear" w:color="auto" w:fill="auto"/>
          </w:tcPr>
          <w:p w14:paraId="4F200E22"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1BCB0E7D"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57F7869C"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4DF3E729"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7E2B8A20" w14:textId="77777777" w:rsidTr="005347D8">
        <w:trPr>
          <w:cantSplit/>
        </w:trPr>
        <w:tc>
          <w:tcPr>
            <w:tcW w:w="9747" w:type="dxa"/>
            <w:gridSpan w:val="5"/>
            <w:shd w:val="clear" w:color="auto" w:fill="auto"/>
          </w:tcPr>
          <w:p w14:paraId="64C860B2"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76327A82"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0992B20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BC3B60A"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75EEE6D" w14:textId="77777777" w:rsidR="00876A7C" w:rsidRPr="000B4518" w:rsidRDefault="00876A7C" w:rsidP="00876A7C"/>
    <w:p w14:paraId="3FEDAEBA" w14:textId="77777777" w:rsidR="00876A7C" w:rsidRPr="000B4518" w:rsidRDefault="00876A7C" w:rsidP="00CB1EBE">
      <w:pPr>
        <w:pStyle w:val="Heading3"/>
      </w:pPr>
      <w:bookmarkStart w:id="2266" w:name="_Toc20209008"/>
      <w:bookmarkStart w:id="2267" w:name="_Toc36045119"/>
      <w:bookmarkStart w:id="2268" w:name="_Toc45216605"/>
      <w:bookmarkStart w:id="2269" w:name="_Toc98710068"/>
      <w:r w:rsidRPr="000B4518">
        <w:t>11.1.2</w:t>
      </w:r>
      <w:r w:rsidRPr="000B4518">
        <w:tab/>
      </w:r>
      <w:r w:rsidRPr="001D0801">
        <w:t>Timers</w:t>
      </w:r>
      <w:r w:rsidRPr="000B4518">
        <w:t xml:space="preserve"> in the off-network </w:t>
      </w:r>
      <w:r>
        <w:t>transmission</w:t>
      </w:r>
      <w:r w:rsidRPr="000B4518">
        <w:t xml:space="preserve"> participant</w:t>
      </w:r>
      <w:bookmarkEnd w:id="2266"/>
      <w:bookmarkEnd w:id="2267"/>
      <w:bookmarkEnd w:id="2268"/>
      <w:bookmarkEnd w:id="2269"/>
    </w:p>
    <w:p w14:paraId="1C54FB53"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6C4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7B89CD0A" w14:textId="77777777" w:rsidTr="005347D8">
        <w:trPr>
          <w:cantSplit/>
          <w:trHeight w:val="288"/>
          <w:tblHeader/>
        </w:trPr>
        <w:tc>
          <w:tcPr>
            <w:tcW w:w="1384" w:type="dxa"/>
            <w:shd w:val="clear" w:color="auto" w:fill="auto"/>
            <w:vAlign w:val="center"/>
          </w:tcPr>
          <w:p w14:paraId="7357CFEE" w14:textId="77777777" w:rsidR="00876A7C" w:rsidRPr="009338FE" w:rsidRDefault="00876A7C" w:rsidP="005347D8">
            <w:pPr>
              <w:pStyle w:val="TAH"/>
            </w:pPr>
            <w:r w:rsidRPr="009338FE">
              <w:t>Timer</w:t>
            </w:r>
          </w:p>
        </w:tc>
        <w:tc>
          <w:tcPr>
            <w:tcW w:w="2693" w:type="dxa"/>
            <w:shd w:val="clear" w:color="auto" w:fill="auto"/>
            <w:vAlign w:val="center"/>
          </w:tcPr>
          <w:p w14:paraId="0AD0C0E6" w14:textId="77777777" w:rsidR="00876A7C" w:rsidRPr="00BC6180" w:rsidRDefault="00876A7C" w:rsidP="005347D8">
            <w:pPr>
              <w:pStyle w:val="TAH"/>
            </w:pPr>
            <w:r w:rsidRPr="00BC6180">
              <w:t>Timer value</w:t>
            </w:r>
          </w:p>
        </w:tc>
        <w:tc>
          <w:tcPr>
            <w:tcW w:w="1985" w:type="dxa"/>
            <w:shd w:val="clear" w:color="auto" w:fill="auto"/>
            <w:vAlign w:val="center"/>
          </w:tcPr>
          <w:p w14:paraId="0584DD19" w14:textId="77777777" w:rsidR="00876A7C" w:rsidRPr="009338FE" w:rsidRDefault="00876A7C" w:rsidP="005347D8">
            <w:pPr>
              <w:pStyle w:val="TAH"/>
            </w:pPr>
            <w:r w:rsidRPr="009338FE">
              <w:t>Cause of start</w:t>
            </w:r>
          </w:p>
        </w:tc>
        <w:tc>
          <w:tcPr>
            <w:tcW w:w="1701" w:type="dxa"/>
            <w:shd w:val="clear" w:color="auto" w:fill="auto"/>
            <w:vAlign w:val="center"/>
          </w:tcPr>
          <w:p w14:paraId="5522BBA2" w14:textId="77777777" w:rsidR="00876A7C" w:rsidRPr="009338FE" w:rsidRDefault="00876A7C" w:rsidP="005347D8">
            <w:pPr>
              <w:pStyle w:val="TAH"/>
            </w:pPr>
            <w:r w:rsidRPr="009338FE">
              <w:t>Normal stop</w:t>
            </w:r>
          </w:p>
        </w:tc>
        <w:tc>
          <w:tcPr>
            <w:tcW w:w="1984" w:type="dxa"/>
            <w:shd w:val="clear" w:color="auto" w:fill="auto"/>
            <w:vAlign w:val="center"/>
          </w:tcPr>
          <w:p w14:paraId="30850E7E" w14:textId="77777777" w:rsidR="00876A7C" w:rsidRPr="009338FE" w:rsidRDefault="00876A7C" w:rsidP="005347D8">
            <w:pPr>
              <w:pStyle w:val="TAH"/>
            </w:pPr>
            <w:r w:rsidRPr="009338FE">
              <w:t>On expiry</w:t>
            </w:r>
          </w:p>
        </w:tc>
      </w:tr>
      <w:tr w:rsidR="00876A7C" w:rsidRPr="000B4518" w14:paraId="064D13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08BED98" w14:textId="77777777" w:rsidR="00876A7C" w:rsidRPr="000B4518" w:rsidRDefault="00876A7C" w:rsidP="005347D8">
            <w:pPr>
              <w:pStyle w:val="TAL"/>
            </w:pPr>
            <w:r w:rsidRPr="000B4518">
              <w:t>T201</w:t>
            </w:r>
          </w:p>
          <w:p w14:paraId="4326CEE3"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DBBF3E" w14:textId="77777777" w:rsidR="00876A7C" w:rsidRPr="00AA6C42" w:rsidRDefault="00876A7C" w:rsidP="005347D8">
            <w:pPr>
              <w:pStyle w:val="TAL"/>
            </w:pPr>
            <w:r w:rsidRPr="00AA6C42">
              <w:t>Default value:</w:t>
            </w:r>
          </w:p>
          <w:p w14:paraId="03449321" w14:textId="77777777" w:rsidR="00876A7C" w:rsidRPr="00AA6C42" w:rsidRDefault="00876A7C" w:rsidP="005347D8">
            <w:pPr>
              <w:pStyle w:val="TAL"/>
            </w:pPr>
            <w:r w:rsidRPr="000B4518">
              <w:t>40 milliseconds</w:t>
            </w:r>
          </w:p>
          <w:p w14:paraId="78CD1826" w14:textId="77777777" w:rsidR="00876A7C" w:rsidRPr="00AA6C42" w:rsidRDefault="00876A7C" w:rsidP="005347D8">
            <w:pPr>
              <w:pStyle w:val="TAL"/>
            </w:pPr>
          </w:p>
          <w:p w14:paraId="6F246EBA" w14:textId="77777777" w:rsidR="00876A7C" w:rsidRDefault="00876A7C" w:rsidP="005347D8">
            <w:pPr>
              <w:pStyle w:val="TAL"/>
            </w:pPr>
            <w:r w:rsidRPr="00AA6C42">
              <w:t xml:space="preserve">Depends on the characteristic of the D2D. </w:t>
            </w:r>
            <w:r w:rsidRPr="000B4518">
              <w:t>(D2D Side link period)</w:t>
            </w:r>
          </w:p>
          <w:p w14:paraId="63B8CF54" w14:textId="77777777" w:rsidR="00876A7C" w:rsidRPr="000B4518" w:rsidRDefault="00876A7C" w:rsidP="005347D8">
            <w:pPr>
              <w:pStyle w:val="TAL"/>
            </w:pPr>
          </w:p>
          <w:p w14:paraId="43F6A9CC" w14:textId="77777777" w:rsidR="00876A7C" w:rsidRDefault="00876A7C" w:rsidP="005347D8">
            <w:pPr>
              <w:pStyle w:val="TAL"/>
            </w:pPr>
            <w:r>
              <w:t>Configurable.</w:t>
            </w:r>
          </w:p>
          <w:p w14:paraId="68DCE09B" w14:textId="77777777" w:rsidR="00876A7C" w:rsidRDefault="00876A7C" w:rsidP="005347D8">
            <w:pPr>
              <w:pStyle w:val="TAL"/>
            </w:pPr>
          </w:p>
          <w:p w14:paraId="7CA190EB" w14:textId="77777777" w:rsidR="00876A7C" w:rsidRDefault="00876A7C" w:rsidP="005347D8">
            <w:pPr>
              <w:pStyle w:val="TAL"/>
            </w:pPr>
            <w:r>
              <w:t>Set to the value of "/&lt;x&gt;/OffNetwork/Timers/T201" leaf node present in the UE initial configuration as specified in 3GPP TS 24.483 [6]</w:t>
            </w:r>
          </w:p>
          <w:p w14:paraId="5D4175D0" w14:textId="77777777" w:rsidR="00876A7C" w:rsidRPr="000B4518" w:rsidRDefault="00876A7C" w:rsidP="005347D8">
            <w:pPr>
              <w:pStyle w:val="TAL"/>
            </w:pPr>
          </w:p>
          <w:p w14:paraId="3351A2E0"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DE23DF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B6F4D32"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F160AB"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162A0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375656C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23BFF2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5DEABA2" w14:textId="77777777" w:rsidR="00876A7C" w:rsidRPr="000B4518" w:rsidRDefault="00876A7C" w:rsidP="005347D8">
            <w:pPr>
              <w:pStyle w:val="TAL"/>
            </w:pPr>
            <w:r w:rsidRPr="000B4518">
              <w:t>T203</w:t>
            </w:r>
          </w:p>
          <w:p w14:paraId="5A6B4E6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AAA19F" w14:textId="77777777" w:rsidR="00876A7C" w:rsidRPr="000B4518" w:rsidRDefault="00876A7C" w:rsidP="005347D8">
            <w:pPr>
              <w:pStyle w:val="TAL"/>
            </w:pPr>
            <w:r w:rsidRPr="000B4518">
              <w:t>Default value:</w:t>
            </w:r>
          </w:p>
          <w:p w14:paraId="6A074E6A" w14:textId="77777777" w:rsidR="00876A7C" w:rsidRPr="000B4518" w:rsidRDefault="00876A7C" w:rsidP="005347D8">
            <w:pPr>
              <w:pStyle w:val="TAL"/>
            </w:pPr>
            <w:r w:rsidRPr="000B4518">
              <w:t>4 seconds</w:t>
            </w:r>
            <w:r>
              <w:t>.</w:t>
            </w:r>
          </w:p>
          <w:p w14:paraId="355829CD" w14:textId="77777777" w:rsidR="00876A7C" w:rsidRPr="000B4518" w:rsidRDefault="00876A7C" w:rsidP="005347D8">
            <w:pPr>
              <w:pStyle w:val="TAL"/>
            </w:pPr>
          </w:p>
          <w:p w14:paraId="12486987" w14:textId="77777777" w:rsidR="00876A7C" w:rsidRPr="000B4518" w:rsidRDefault="00876A7C" w:rsidP="005347D8">
            <w:pPr>
              <w:pStyle w:val="TAL"/>
            </w:pPr>
            <w:r w:rsidRPr="000B4518">
              <w:t>Configurable.</w:t>
            </w:r>
          </w:p>
          <w:p w14:paraId="7F052187" w14:textId="77777777" w:rsidR="00876A7C" w:rsidRDefault="00876A7C" w:rsidP="005347D8">
            <w:pPr>
              <w:pStyle w:val="TAL"/>
            </w:pPr>
          </w:p>
          <w:p w14:paraId="02E42ECF"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6E46AEF"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6FAFE"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7942A"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9CB46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B863B1"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5660D" w14:textId="77777777" w:rsidR="00876A7C" w:rsidRPr="00AA6C42" w:rsidRDefault="00876A7C" w:rsidP="005347D8">
            <w:pPr>
              <w:pStyle w:val="TAL"/>
            </w:pPr>
            <w:r w:rsidRPr="00AA6C42">
              <w:t>Default value:</w:t>
            </w:r>
          </w:p>
          <w:p w14:paraId="63B8D82A" w14:textId="77777777" w:rsidR="00876A7C" w:rsidRPr="00AA6C42" w:rsidRDefault="00876A7C" w:rsidP="005347D8">
            <w:pPr>
              <w:pStyle w:val="TAL"/>
            </w:pPr>
            <w:r w:rsidRPr="000B4518">
              <w:t>80 milliseconds</w:t>
            </w:r>
            <w:r>
              <w:t>.</w:t>
            </w:r>
          </w:p>
          <w:p w14:paraId="45499C1F" w14:textId="77777777" w:rsidR="00876A7C" w:rsidRPr="00AA6C42" w:rsidRDefault="00876A7C" w:rsidP="005347D8">
            <w:pPr>
              <w:pStyle w:val="TAL"/>
            </w:pPr>
          </w:p>
          <w:p w14:paraId="33F73B70" w14:textId="77777777" w:rsidR="00876A7C" w:rsidRDefault="00876A7C" w:rsidP="005347D8">
            <w:pPr>
              <w:pStyle w:val="TAL"/>
            </w:pPr>
            <w:r w:rsidRPr="00AA6C42">
              <w:t xml:space="preserve">Depends on the characteristic of the D2D. </w:t>
            </w:r>
            <w:r w:rsidRPr="000B4518">
              <w:t>(D2D Sidelink period*2)</w:t>
            </w:r>
            <w:r>
              <w:t>.</w:t>
            </w:r>
          </w:p>
          <w:p w14:paraId="2EAFF9ED" w14:textId="77777777" w:rsidR="00876A7C" w:rsidRPr="000B4518" w:rsidRDefault="00876A7C" w:rsidP="005347D8">
            <w:pPr>
              <w:pStyle w:val="TAL"/>
            </w:pPr>
          </w:p>
          <w:p w14:paraId="3013C274" w14:textId="77777777" w:rsidR="00876A7C" w:rsidRDefault="00876A7C" w:rsidP="005347D8">
            <w:pPr>
              <w:pStyle w:val="TAL"/>
            </w:pPr>
            <w:r>
              <w:t>Configurable.</w:t>
            </w:r>
          </w:p>
          <w:p w14:paraId="0117AF51" w14:textId="77777777" w:rsidR="00876A7C" w:rsidRDefault="00876A7C" w:rsidP="005347D8">
            <w:pPr>
              <w:pStyle w:val="TAL"/>
            </w:pPr>
          </w:p>
          <w:p w14:paraId="04AD5B5F" w14:textId="77777777" w:rsidR="00876A7C" w:rsidRDefault="00876A7C" w:rsidP="005347D8">
            <w:pPr>
              <w:pStyle w:val="TAL"/>
            </w:pPr>
            <w:r>
              <w:t>Set to the value of "/&lt;x&gt;/OffNetwork/Timers/T205" leaf node present in the UE initial configuration as specified in 3GPP TS 24.483 [6].</w:t>
            </w:r>
          </w:p>
          <w:p w14:paraId="0996EDAF" w14:textId="77777777" w:rsidR="00876A7C" w:rsidRPr="000B4518" w:rsidRDefault="00876A7C" w:rsidP="005347D8">
            <w:pPr>
              <w:pStyle w:val="TAL"/>
            </w:pPr>
          </w:p>
          <w:p w14:paraId="7E290AF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7960BF1"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54C564"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9254095"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52B50E6"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755FAF1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66D7F04"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AE92C5" w14:textId="77777777" w:rsidR="00876A7C" w:rsidRPr="00AA6C42" w:rsidRDefault="00876A7C" w:rsidP="005347D8">
            <w:pPr>
              <w:pStyle w:val="TAL"/>
            </w:pPr>
            <w:r w:rsidRPr="00AA6C42">
              <w:t>Default value:</w:t>
            </w:r>
          </w:p>
          <w:p w14:paraId="514172FF" w14:textId="77777777" w:rsidR="00876A7C" w:rsidRPr="00AA6C42" w:rsidRDefault="00876A7C" w:rsidP="005347D8">
            <w:pPr>
              <w:pStyle w:val="TAL"/>
            </w:pPr>
            <w:r>
              <w:t>27</w:t>
            </w:r>
            <w:r w:rsidRPr="000B4518">
              <w:t xml:space="preserve"> seconds</w:t>
            </w:r>
            <w:r>
              <w:t>.</w:t>
            </w:r>
          </w:p>
          <w:p w14:paraId="56E57BF9" w14:textId="77777777" w:rsidR="00876A7C" w:rsidRPr="000B4518" w:rsidRDefault="00876A7C" w:rsidP="005347D8">
            <w:pPr>
              <w:pStyle w:val="TAL"/>
            </w:pPr>
          </w:p>
          <w:p w14:paraId="3CD1E968" w14:textId="77777777" w:rsidR="00876A7C" w:rsidRDefault="00876A7C" w:rsidP="005347D8">
            <w:pPr>
              <w:pStyle w:val="TAL"/>
            </w:pPr>
            <w:r>
              <w:t>Configurable.</w:t>
            </w:r>
          </w:p>
          <w:p w14:paraId="5BF40E7A" w14:textId="77777777" w:rsidR="00876A7C" w:rsidRDefault="00876A7C" w:rsidP="005347D8">
            <w:pPr>
              <w:pStyle w:val="TAL"/>
            </w:pPr>
          </w:p>
          <w:p w14:paraId="3CDC340A"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35A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36A92A14"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0214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FC861E0" w14:textId="77777777" w:rsidR="00876A7C" w:rsidRPr="000B4518" w:rsidRDefault="00876A7C" w:rsidP="005347D8">
            <w:pPr>
              <w:pStyle w:val="TAL"/>
            </w:pPr>
            <w:r w:rsidRPr="00AA6C42">
              <w:t>Start timer T207 (Stop talking)</w:t>
            </w:r>
          </w:p>
        </w:tc>
      </w:tr>
      <w:tr w:rsidR="00876A7C" w:rsidRPr="000B4518" w14:paraId="38910CC5"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CD8BD4"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7A28F1" w14:textId="77777777" w:rsidR="00876A7C" w:rsidRPr="00AA6C42" w:rsidRDefault="00876A7C" w:rsidP="005347D8">
            <w:pPr>
              <w:pStyle w:val="TAL"/>
            </w:pPr>
            <w:r w:rsidRPr="00AA6C42">
              <w:t>Default value:</w:t>
            </w:r>
          </w:p>
          <w:p w14:paraId="3381992B" w14:textId="77777777" w:rsidR="00876A7C" w:rsidRPr="00AA6C42" w:rsidRDefault="00876A7C" w:rsidP="005347D8">
            <w:pPr>
              <w:pStyle w:val="TAL"/>
            </w:pPr>
            <w:r>
              <w:t>3</w:t>
            </w:r>
            <w:r w:rsidRPr="000B4518">
              <w:t xml:space="preserve"> seconds</w:t>
            </w:r>
            <w:r>
              <w:t>.</w:t>
            </w:r>
          </w:p>
          <w:p w14:paraId="0DDDC484" w14:textId="77777777" w:rsidR="00876A7C" w:rsidRPr="000B4518" w:rsidRDefault="00876A7C" w:rsidP="005347D8">
            <w:pPr>
              <w:pStyle w:val="TAL"/>
            </w:pPr>
          </w:p>
          <w:p w14:paraId="0FC8B0C8" w14:textId="77777777" w:rsidR="00876A7C" w:rsidRDefault="00876A7C" w:rsidP="005347D8">
            <w:pPr>
              <w:pStyle w:val="TAL"/>
            </w:pPr>
            <w:r>
              <w:t>Configurable.</w:t>
            </w:r>
          </w:p>
          <w:p w14:paraId="21329E4F" w14:textId="77777777" w:rsidR="00876A7C" w:rsidRDefault="00876A7C" w:rsidP="005347D8">
            <w:pPr>
              <w:pStyle w:val="TAL"/>
            </w:pPr>
          </w:p>
          <w:p w14:paraId="2DEFF24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92E3C65"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CFEE2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EFDA29"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11F1719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FA3AC0C"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0C10F7" w14:textId="77777777" w:rsidR="00876A7C" w:rsidRPr="00AA6C42" w:rsidRDefault="00876A7C" w:rsidP="005347D8">
            <w:pPr>
              <w:pStyle w:val="TAL"/>
            </w:pPr>
            <w:r w:rsidRPr="00AA6C42">
              <w:t>Default value:</w:t>
            </w:r>
          </w:p>
          <w:p w14:paraId="2AF3ADF2" w14:textId="77777777" w:rsidR="00876A7C" w:rsidRPr="00AA6C42" w:rsidRDefault="00876A7C" w:rsidP="005347D8">
            <w:pPr>
              <w:pStyle w:val="TAL"/>
            </w:pPr>
            <w:r>
              <w:t>3</w:t>
            </w:r>
            <w:r w:rsidRPr="000B4518">
              <w:t xml:space="preserve"> seconds</w:t>
            </w:r>
            <w:r>
              <w:t>.</w:t>
            </w:r>
          </w:p>
          <w:p w14:paraId="6164EB10" w14:textId="77777777" w:rsidR="00876A7C" w:rsidRPr="000B4518" w:rsidRDefault="00876A7C" w:rsidP="005347D8">
            <w:pPr>
              <w:pStyle w:val="TAL"/>
            </w:pPr>
          </w:p>
          <w:p w14:paraId="779AAFF5" w14:textId="77777777" w:rsidR="00876A7C" w:rsidRDefault="00876A7C" w:rsidP="005347D8">
            <w:pPr>
              <w:pStyle w:val="TAL"/>
            </w:pPr>
            <w:r>
              <w:t>Configurable.</w:t>
            </w:r>
          </w:p>
          <w:p w14:paraId="045D4078"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7EF5D1"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A90B93"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52DC62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818293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D05AE9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6A0063F" w14:textId="77777777" w:rsidR="00876A7C" w:rsidRPr="000B4518" w:rsidRDefault="00876A7C" w:rsidP="005347D8">
            <w:pPr>
              <w:pStyle w:val="TAL"/>
            </w:pPr>
            <w:r w:rsidRPr="000B4518">
              <w:t>T230</w:t>
            </w:r>
          </w:p>
          <w:p w14:paraId="741C8EE7"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A3230A" w14:textId="77777777" w:rsidR="00876A7C" w:rsidRPr="000B4518" w:rsidRDefault="00876A7C" w:rsidP="005347D8">
            <w:pPr>
              <w:pStyle w:val="TAL"/>
            </w:pPr>
            <w:r w:rsidRPr="000B4518">
              <w:t>Default value:</w:t>
            </w:r>
          </w:p>
          <w:p w14:paraId="3B83F87F" w14:textId="77777777" w:rsidR="00876A7C" w:rsidRPr="000B4518" w:rsidRDefault="00876A7C" w:rsidP="005347D8">
            <w:pPr>
              <w:pStyle w:val="TAL"/>
            </w:pPr>
            <w:r w:rsidRPr="000B4518">
              <w:t>600 seconds.</w:t>
            </w:r>
          </w:p>
          <w:p w14:paraId="50E0ED03" w14:textId="77777777" w:rsidR="00876A7C" w:rsidRDefault="00876A7C" w:rsidP="005347D8">
            <w:pPr>
              <w:pStyle w:val="TAL"/>
            </w:pPr>
          </w:p>
          <w:p w14:paraId="5FF173DD" w14:textId="77777777" w:rsidR="00876A7C" w:rsidRDefault="00876A7C" w:rsidP="005347D8">
            <w:pPr>
              <w:pStyle w:val="TAL"/>
            </w:pPr>
            <w:r>
              <w:t>Configurable.</w:t>
            </w:r>
          </w:p>
          <w:p w14:paraId="4CF6D514" w14:textId="77777777" w:rsidR="00876A7C" w:rsidRDefault="00876A7C" w:rsidP="005347D8">
            <w:pPr>
              <w:pStyle w:val="TAL"/>
            </w:pPr>
          </w:p>
          <w:p w14:paraId="34593A68" w14:textId="77777777" w:rsidR="00876A7C" w:rsidRPr="00AA6C42" w:rsidRDefault="00876A7C" w:rsidP="005347D8">
            <w:pPr>
              <w:pStyle w:val="TAL"/>
            </w:pPr>
            <w:r w:rsidRPr="00AA6C42">
              <w:t>For group calls:</w:t>
            </w:r>
          </w:p>
          <w:p w14:paraId="5E226EF6"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07C2A2" w14:textId="77777777" w:rsidR="00876A7C" w:rsidRDefault="00876A7C" w:rsidP="005347D8">
            <w:pPr>
              <w:pStyle w:val="TAL"/>
            </w:pPr>
          </w:p>
          <w:p w14:paraId="46C2B6F0" w14:textId="77777777" w:rsidR="00876A7C" w:rsidRDefault="00876A7C" w:rsidP="005347D8">
            <w:pPr>
              <w:pStyle w:val="TAL"/>
            </w:pPr>
            <w:r>
              <w:t xml:space="preserve">For </w:t>
            </w:r>
            <w:r w:rsidRPr="00AA6C42">
              <w:t xml:space="preserve">private </w:t>
            </w:r>
            <w:r>
              <w:t>calls:</w:t>
            </w:r>
          </w:p>
          <w:p w14:paraId="36F0F938"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5959FA0"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19A57F"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AEEFA50"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E07EDC2" w14:textId="77777777" w:rsidR="00876A7C" w:rsidRPr="000B4518" w:rsidRDefault="00876A7C" w:rsidP="00876A7C">
      <w:pPr>
        <w:pStyle w:val="EditorsNote"/>
      </w:pPr>
    </w:p>
    <w:p w14:paraId="71392515" w14:textId="77777777" w:rsidR="00876A7C" w:rsidRPr="000B4518" w:rsidRDefault="00876A7C" w:rsidP="00CB1EBE">
      <w:pPr>
        <w:pStyle w:val="Heading3"/>
      </w:pPr>
      <w:bookmarkStart w:id="2270" w:name="_Toc20209009"/>
      <w:bookmarkStart w:id="2271" w:name="_Toc36045120"/>
      <w:bookmarkStart w:id="2272" w:name="_Toc45216606"/>
      <w:bookmarkStart w:id="2273" w:name="_Toc98710069"/>
      <w:r w:rsidRPr="000B4518">
        <w:lastRenderedPageBreak/>
        <w:t>11.1.3</w:t>
      </w:r>
      <w:r w:rsidRPr="000B4518">
        <w:tab/>
        <w:t xml:space="preserve">Timers in the </w:t>
      </w:r>
      <w:r>
        <w:t>transmission</w:t>
      </w:r>
      <w:r w:rsidRPr="000B4518">
        <w:t xml:space="preserve"> control server</w:t>
      </w:r>
      <w:bookmarkEnd w:id="2270"/>
      <w:bookmarkEnd w:id="2271"/>
      <w:bookmarkEnd w:id="2272"/>
      <w:bookmarkEnd w:id="2273"/>
    </w:p>
    <w:p w14:paraId="38508F44"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594E844"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37928EF4" w14:textId="77777777" w:rsidTr="005347D8">
        <w:tc>
          <w:tcPr>
            <w:tcW w:w="1727" w:type="dxa"/>
            <w:shd w:val="clear" w:color="auto" w:fill="auto"/>
            <w:vAlign w:val="center"/>
          </w:tcPr>
          <w:p w14:paraId="3C9F33E6" w14:textId="77777777" w:rsidR="00876A7C" w:rsidRPr="009338FE" w:rsidRDefault="00876A7C" w:rsidP="005347D8">
            <w:pPr>
              <w:pStyle w:val="TAH"/>
            </w:pPr>
            <w:r w:rsidRPr="009338FE">
              <w:t>Timer</w:t>
            </w:r>
          </w:p>
        </w:tc>
        <w:tc>
          <w:tcPr>
            <w:tcW w:w="2063" w:type="dxa"/>
            <w:shd w:val="clear" w:color="auto" w:fill="auto"/>
            <w:vAlign w:val="center"/>
          </w:tcPr>
          <w:p w14:paraId="4296C510" w14:textId="77777777" w:rsidR="00876A7C" w:rsidRPr="00BC6180" w:rsidRDefault="00876A7C" w:rsidP="005347D8">
            <w:pPr>
              <w:pStyle w:val="TAH"/>
            </w:pPr>
            <w:r w:rsidRPr="00BC6180">
              <w:t>Timer value</w:t>
            </w:r>
          </w:p>
        </w:tc>
        <w:tc>
          <w:tcPr>
            <w:tcW w:w="2039" w:type="dxa"/>
            <w:shd w:val="clear" w:color="auto" w:fill="auto"/>
            <w:vAlign w:val="center"/>
          </w:tcPr>
          <w:p w14:paraId="2D12CDBB" w14:textId="77777777" w:rsidR="00876A7C" w:rsidRPr="009338FE" w:rsidRDefault="00876A7C" w:rsidP="005347D8">
            <w:pPr>
              <w:pStyle w:val="TAH"/>
            </w:pPr>
            <w:r w:rsidRPr="009338FE">
              <w:t>Cause of start</w:t>
            </w:r>
          </w:p>
        </w:tc>
        <w:tc>
          <w:tcPr>
            <w:tcW w:w="2132" w:type="dxa"/>
            <w:shd w:val="clear" w:color="auto" w:fill="auto"/>
            <w:vAlign w:val="center"/>
          </w:tcPr>
          <w:p w14:paraId="456B4D62" w14:textId="77777777" w:rsidR="00876A7C" w:rsidRPr="009338FE" w:rsidRDefault="00876A7C" w:rsidP="005347D8">
            <w:pPr>
              <w:pStyle w:val="TAH"/>
            </w:pPr>
            <w:r w:rsidRPr="009338FE">
              <w:t>Normal stop</w:t>
            </w:r>
          </w:p>
        </w:tc>
        <w:tc>
          <w:tcPr>
            <w:tcW w:w="1903" w:type="dxa"/>
            <w:shd w:val="clear" w:color="auto" w:fill="auto"/>
            <w:vAlign w:val="center"/>
          </w:tcPr>
          <w:p w14:paraId="40848942" w14:textId="77777777" w:rsidR="00876A7C" w:rsidRPr="009338FE" w:rsidRDefault="00876A7C" w:rsidP="005347D8">
            <w:pPr>
              <w:pStyle w:val="TAH"/>
            </w:pPr>
            <w:r w:rsidRPr="009338FE">
              <w:t>On expiry</w:t>
            </w:r>
          </w:p>
        </w:tc>
      </w:tr>
      <w:tr w:rsidR="00876A7C" w:rsidRPr="000B4518" w14:paraId="4D57A00E" w14:textId="77777777" w:rsidTr="005347D8">
        <w:tc>
          <w:tcPr>
            <w:tcW w:w="1727" w:type="dxa"/>
            <w:shd w:val="clear" w:color="auto" w:fill="auto"/>
          </w:tcPr>
          <w:p w14:paraId="0C8308A6" w14:textId="77777777" w:rsidR="00876A7C" w:rsidRPr="000B4518" w:rsidRDefault="00876A7C" w:rsidP="005347D8">
            <w:pPr>
              <w:pStyle w:val="TAL"/>
            </w:pPr>
            <w:r>
              <w:t>T1</w:t>
            </w:r>
          </w:p>
          <w:p w14:paraId="19EF924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16CAD288" w14:textId="77777777" w:rsidR="00876A7C" w:rsidRPr="000B4518" w:rsidRDefault="00876A7C" w:rsidP="005347D8">
            <w:pPr>
              <w:pStyle w:val="TAL"/>
            </w:pPr>
            <w:r w:rsidRPr="000B4518">
              <w:t>Default value:</w:t>
            </w:r>
          </w:p>
          <w:p w14:paraId="7DFB7C1A" w14:textId="77777777" w:rsidR="00876A7C" w:rsidRDefault="00876A7C" w:rsidP="005347D8">
            <w:pPr>
              <w:pStyle w:val="TAL"/>
            </w:pPr>
            <w:r w:rsidRPr="000B4518">
              <w:t>30 seconds.</w:t>
            </w:r>
          </w:p>
          <w:p w14:paraId="33D4E356" w14:textId="77777777" w:rsidR="00876A7C" w:rsidRDefault="00876A7C" w:rsidP="005347D8">
            <w:pPr>
              <w:pStyle w:val="TAL"/>
            </w:pPr>
          </w:p>
          <w:p w14:paraId="092237AE" w14:textId="77777777" w:rsidR="00876A7C" w:rsidRDefault="00876A7C" w:rsidP="005347D8">
            <w:pPr>
              <w:pStyle w:val="TAL"/>
            </w:pPr>
            <w:r>
              <w:t>Configurable.</w:t>
            </w:r>
          </w:p>
          <w:p w14:paraId="00BED519" w14:textId="77777777" w:rsidR="00876A7C" w:rsidRDefault="00876A7C" w:rsidP="005347D8">
            <w:pPr>
              <w:pStyle w:val="TAL"/>
            </w:pPr>
          </w:p>
          <w:p w14:paraId="3401CD1D"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4426B1BF" w14:textId="77777777" w:rsidR="00876A7C" w:rsidRDefault="00876A7C" w:rsidP="005347D8">
            <w:pPr>
              <w:pStyle w:val="TAL"/>
            </w:pPr>
          </w:p>
          <w:p w14:paraId="1B7DB40F" w14:textId="77777777" w:rsidR="00876A7C" w:rsidRDefault="00876A7C" w:rsidP="005347D8">
            <w:pPr>
              <w:pStyle w:val="TAL"/>
            </w:pPr>
            <w:r>
              <w:t>For group calls:</w:t>
            </w:r>
          </w:p>
          <w:p w14:paraId="40716024" w14:textId="77777777" w:rsidR="00876A7C" w:rsidRDefault="00876A7C" w:rsidP="005347D8">
            <w:pPr>
              <w:pStyle w:val="TAL"/>
            </w:pPr>
            <w:r>
              <w:t>Obtained from the &lt;</w:t>
            </w:r>
            <w:r>
              <w:rPr>
                <w:lang w:val="en-US"/>
              </w:rPr>
              <w:t>on-network-hang-timer</w:t>
            </w:r>
            <w:r>
              <w:t>&gt; element of the &lt;list-service&gt; element in 3GPP TS 24.481 [12].</w:t>
            </w:r>
          </w:p>
          <w:p w14:paraId="588223DC" w14:textId="77777777" w:rsidR="00876A7C" w:rsidRPr="000B4518" w:rsidRDefault="00876A7C" w:rsidP="005347D8">
            <w:pPr>
              <w:pStyle w:val="TAL"/>
            </w:pPr>
          </w:p>
        </w:tc>
        <w:tc>
          <w:tcPr>
            <w:tcW w:w="2039" w:type="dxa"/>
            <w:shd w:val="clear" w:color="auto" w:fill="auto"/>
          </w:tcPr>
          <w:p w14:paraId="13A6A683"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7B4E9F2B"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123D1B93"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774597D" w14:textId="77777777" w:rsidTr="005347D8">
        <w:tc>
          <w:tcPr>
            <w:tcW w:w="1727" w:type="dxa"/>
            <w:shd w:val="clear" w:color="auto" w:fill="auto"/>
          </w:tcPr>
          <w:p w14:paraId="35A42821" w14:textId="77777777" w:rsidR="00876A7C" w:rsidRPr="000B4518" w:rsidRDefault="00876A7C" w:rsidP="005347D8">
            <w:pPr>
              <w:pStyle w:val="TAL"/>
            </w:pPr>
            <w:r>
              <w:t>T2</w:t>
            </w:r>
          </w:p>
          <w:p w14:paraId="75A45B2B"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D4A7104" w14:textId="77777777" w:rsidR="00876A7C" w:rsidRDefault="00876A7C" w:rsidP="005347D8">
            <w:pPr>
              <w:pStyle w:val="TAL"/>
            </w:pPr>
            <w:r w:rsidRPr="000B4518">
              <w:t>Depends on the characteristic of the radio access network.</w:t>
            </w:r>
          </w:p>
          <w:p w14:paraId="6BDE6B9C" w14:textId="77777777" w:rsidR="00876A7C" w:rsidRDefault="00876A7C" w:rsidP="005347D8">
            <w:pPr>
              <w:pStyle w:val="TAL"/>
            </w:pPr>
          </w:p>
          <w:p w14:paraId="4ED3329C" w14:textId="77777777" w:rsidR="00876A7C" w:rsidRDefault="00876A7C" w:rsidP="005347D8">
            <w:pPr>
              <w:pStyle w:val="TAL"/>
            </w:pPr>
            <w:r>
              <w:t>Configurable.</w:t>
            </w:r>
          </w:p>
          <w:p w14:paraId="17497D17" w14:textId="77777777" w:rsidR="00876A7C" w:rsidRDefault="00876A7C" w:rsidP="005347D8">
            <w:pPr>
              <w:pStyle w:val="TAL"/>
            </w:pPr>
          </w:p>
          <w:p w14:paraId="79509CD7"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249DDADE"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6E24CBD"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42A6E38C"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19D9D390" w14:textId="77777777" w:rsidTr="005347D8">
        <w:tc>
          <w:tcPr>
            <w:tcW w:w="1727" w:type="dxa"/>
            <w:shd w:val="clear" w:color="auto" w:fill="auto"/>
          </w:tcPr>
          <w:p w14:paraId="6599CBE7" w14:textId="77777777" w:rsidR="00876A7C" w:rsidRPr="000B4518" w:rsidRDefault="00876A7C" w:rsidP="005347D8">
            <w:pPr>
              <w:pStyle w:val="TAL"/>
            </w:pPr>
            <w:r>
              <w:t>T3</w:t>
            </w:r>
          </w:p>
          <w:p w14:paraId="58303F4C"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4DF93368" w14:textId="77777777" w:rsidR="00876A7C" w:rsidRPr="000B4518" w:rsidRDefault="00876A7C" w:rsidP="005347D8">
            <w:pPr>
              <w:pStyle w:val="TAL"/>
            </w:pPr>
            <w:r w:rsidRPr="000B4518">
              <w:t>Default value:</w:t>
            </w:r>
          </w:p>
          <w:p w14:paraId="6C35ECBA" w14:textId="77777777" w:rsidR="00876A7C" w:rsidRPr="000B4518" w:rsidRDefault="00876A7C" w:rsidP="005347D8">
            <w:pPr>
              <w:pStyle w:val="TAL"/>
            </w:pPr>
            <w:r w:rsidRPr="000B4518">
              <w:t>1 second.</w:t>
            </w:r>
          </w:p>
          <w:p w14:paraId="6BC79481" w14:textId="77777777" w:rsidR="00876A7C" w:rsidRPr="000B4518" w:rsidRDefault="00876A7C" w:rsidP="005347D8">
            <w:pPr>
              <w:pStyle w:val="TAL"/>
            </w:pPr>
          </w:p>
          <w:p w14:paraId="6298F94B" w14:textId="77777777" w:rsidR="00876A7C" w:rsidRPr="000B4518" w:rsidRDefault="00876A7C" w:rsidP="005347D8">
            <w:pPr>
              <w:pStyle w:val="TAL"/>
            </w:pPr>
            <w:r w:rsidRPr="000B4518">
              <w:t>Configurable.</w:t>
            </w:r>
          </w:p>
          <w:p w14:paraId="21A0A9C2" w14:textId="77777777" w:rsidR="00876A7C" w:rsidRPr="000B4518" w:rsidRDefault="00876A7C" w:rsidP="005347D8">
            <w:pPr>
              <w:pStyle w:val="TAL"/>
            </w:pPr>
          </w:p>
          <w:p w14:paraId="2B9D4674" w14:textId="77777777" w:rsidR="00876A7C" w:rsidRDefault="00876A7C" w:rsidP="005347D8">
            <w:pPr>
              <w:pStyle w:val="TAL"/>
            </w:pPr>
          </w:p>
          <w:p w14:paraId="4BA494D9"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03EF3854"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0B50ACC9"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31014C53"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1E986DD9" w14:textId="77777777" w:rsidTr="005347D8">
        <w:tc>
          <w:tcPr>
            <w:tcW w:w="1727" w:type="dxa"/>
            <w:shd w:val="clear" w:color="auto" w:fill="auto"/>
          </w:tcPr>
          <w:p w14:paraId="5495F2C2"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78EE634" w14:textId="77777777" w:rsidR="00876A7C" w:rsidRPr="000B4518" w:rsidRDefault="00876A7C" w:rsidP="005347D8">
            <w:pPr>
              <w:pStyle w:val="TAL"/>
            </w:pPr>
            <w:r w:rsidRPr="000B4518">
              <w:t>Default value:</w:t>
            </w:r>
          </w:p>
          <w:p w14:paraId="602217AE" w14:textId="77777777" w:rsidR="00876A7C" w:rsidRPr="000B4518" w:rsidRDefault="00876A7C" w:rsidP="005347D8">
            <w:pPr>
              <w:pStyle w:val="TAL"/>
            </w:pPr>
            <w:r w:rsidRPr="000B4518">
              <w:t>1 second</w:t>
            </w:r>
            <w:r>
              <w:t>.</w:t>
            </w:r>
          </w:p>
          <w:p w14:paraId="16F3504B" w14:textId="77777777" w:rsidR="00876A7C" w:rsidRPr="000B4518" w:rsidRDefault="00876A7C" w:rsidP="005347D8">
            <w:pPr>
              <w:pStyle w:val="TAL"/>
            </w:pPr>
          </w:p>
          <w:p w14:paraId="0F5C1E2C" w14:textId="77777777" w:rsidR="00876A7C" w:rsidRDefault="00876A7C" w:rsidP="005347D8">
            <w:pPr>
              <w:pStyle w:val="TAL"/>
            </w:pPr>
            <w:r w:rsidRPr="000B4518">
              <w:t>Configurable.</w:t>
            </w:r>
          </w:p>
          <w:p w14:paraId="5BFE380D" w14:textId="77777777" w:rsidR="00876A7C" w:rsidRPr="000B4518" w:rsidRDefault="00876A7C" w:rsidP="005347D8">
            <w:pPr>
              <w:pStyle w:val="TAL"/>
            </w:pPr>
          </w:p>
          <w:p w14:paraId="42B94229"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82BE6E6" w14:textId="77777777" w:rsidR="00876A7C" w:rsidRPr="000B4518" w:rsidRDefault="00876A7C" w:rsidP="005347D8">
            <w:pPr>
              <w:pStyle w:val="TAL"/>
            </w:pPr>
          </w:p>
          <w:p w14:paraId="2745F4C0" w14:textId="77777777" w:rsidR="00876A7C" w:rsidRPr="000B4518" w:rsidRDefault="00876A7C" w:rsidP="005347D8">
            <w:pPr>
              <w:pStyle w:val="TAL"/>
            </w:pPr>
          </w:p>
        </w:tc>
        <w:tc>
          <w:tcPr>
            <w:tcW w:w="2039" w:type="dxa"/>
            <w:shd w:val="clear" w:color="auto" w:fill="auto"/>
          </w:tcPr>
          <w:p w14:paraId="41CB3281"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2B5D6704"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945CA5D"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571175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21BF619" w14:textId="77777777" w:rsidTr="005347D8">
        <w:tc>
          <w:tcPr>
            <w:tcW w:w="1727" w:type="dxa"/>
            <w:shd w:val="clear" w:color="auto" w:fill="auto"/>
          </w:tcPr>
          <w:p w14:paraId="58BAD521" w14:textId="77777777" w:rsidR="00876A7C" w:rsidRPr="000B4518" w:rsidRDefault="00876A7C" w:rsidP="005347D8">
            <w:pPr>
              <w:pStyle w:val="TAL"/>
            </w:pPr>
            <w:r>
              <w:t>T5</w:t>
            </w:r>
          </w:p>
          <w:p w14:paraId="128F2EC7"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1A024F54" w14:textId="77777777" w:rsidR="00876A7C" w:rsidRPr="000B4518" w:rsidRDefault="00876A7C" w:rsidP="005347D8">
            <w:pPr>
              <w:pStyle w:val="TAL"/>
            </w:pPr>
            <w:r w:rsidRPr="000B4518">
              <w:t>Default value:</w:t>
            </w:r>
          </w:p>
          <w:p w14:paraId="65AA047B" w14:textId="77777777" w:rsidR="00876A7C" w:rsidRDefault="00876A7C" w:rsidP="005347D8">
            <w:pPr>
              <w:pStyle w:val="TAL"/>
            </w:pPr>
            <w:r w:rsidRPr="000B4518">
              <w:t>30 seconds.</w:t>
            </w:r>
          </w:p>
          <w:p w14:paraId="467AE103" w14:textId="77777777" w:rsidR="00876A7C" w:rsidRDefault="00876A7C" w:rsidP="005347D8">
            <w:pPr>
              <w:pStyle w:val="TAL"/>
            </w:pPr>
          </w:p>
          <w:p w14:paraId="7317135E" w14:textId="77777777" w:rsidR="00876A7C" w:rsidRDefault="00876A7C" w:rsidP="005347D8">
            <w:pPr>
              <w:pStyle w:val="TAL"/>
            </w:pPr>
            <w:r>
              <w:lastRenderedPageBreak/>
              <w:t>Configurable.</w:t>
            </w:r>
          </w:p>
          <w:p w14:paraId="574EF0D6" w14:textId="77777777" w:rsidR="00876A7C" w:rsidRDefault="00876A7C" w:rsidP="005347D8">
            <w:pPr>
              <w:pStyle w:val="TAL"/>
            </w:pPr>
          </w:p>
          <w:p w14:paraId="0A7A2CF8"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0C1BD6CD" w14:textId="77777777" w:rsidR="00876A7C" w:rsidRDefault="00876A7C" w:rsidP="005347D8">
            <w:pPr>
              <w:pStyle w:val="TAL"/>
            </w:pPr>
          </w:p>
          <w:p w14:paraId="230C2C80" w14:textId="77777777" w:rsidR="00876A7C" w:rsidRDefault="00876A7C" w:rsidP="005347D8">
            <w:pPr>
              <w:pStyle w:val="TAL"/>
            </w:pPr>
            <w:r>
              <w:t>For group calls:</w:t>
            </w:r>
          </w:p>
          <w:p w14:paraId="2513DC8E" w14:textId="77777777" w:rsidR="00876A7C" w:rsidRDefault="00876A7C" w:rsidP="005347D8">
            <w:pPr>
              <w:pStyle w:val="TAL"/>
            </w:pPr>
            <w:r>
              <w:t>Obtained from the &lt;</w:t>
            </w:r>
            <w:r>
              <w:rPr>
                <w:lang w:val="en-US"/>
              </w:rPr>
              <w:t>on-network-reception-hang-timer</w:t>
            </w:r>
            <w:r>
              <w:t>&gt; element of the &lt;list-service&gt; element in 3GPP TS 24.481 [12].</w:t>
            </w:r>
          </w:p>
          <w:p w14:paraId="0600F3F4" w14:textId="77777777" w:rsidR="00876A7C" w:rsidRPr="000B4518" w:rsidRDefault="00876A7C" w:rsidP="005347D8">
            <w:pPr>
              <w:pStyle w:val="TAL"/>
            </w:pPr>
          </w:p>
        </w:tc>
        <w:tc>
          <w:tcPr>
            <w:tcW w:w="2039" w:type="dxa"/>
            <w:shd w:val="clear" w:color="auto" w:fill="auto"/>
          </w:tcPr>
          <w:p w14:paraId="6D9B8C3D"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035FEDA2"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122C21DE"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071499FF" w14:textId="77777777" w:rsidTr="005347D8">
        <w:tc>
          <w:tcPr>
            <w:tcW w:w="1727" w:type="dxa"/>
            <w:shd w:val="clear" w:color="auto" w:fill="auto"/>
          </w:tcPr>
          <w:p w14:paraId="45BCFC9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E340393" w14:textId="77777777" w:rsidR="00876A7C" w:rsidRPr="000B4518" w:rsidRDefault="00876A7C" w:rsidP="005347D8">
            <w:pPr>
              <w:pStyle w:val="TAL"/>
            </w:pPr>
            <w:r w:rsidRPr="000B4518">
              <w:t>Default value:</w:t>
            </w:r>
          </w:p>
          <w:p w14:paraId="2C7A17DD" w14:textId="77777777" w:rsidR="00876A7C" w:rsidRPr="000B4518" w:rsidRDefault="00876A7C" w:rsidP="005347D8">
            <w:pPr>
              <w:pStyle w:val="TAL"/>
            </w:pPr>
            <w:r w:rsidRPr="000B4518">
              <w:t>1 second</w:t>
            </w:r>
            <w:r>
              <w:t>.</w:t>
            </w:r>
          </w:p>
          <w:p w14:paraId="62F23DB1" w14:textId="77777777" w:rsidR="00876A7C" w:rsidRPr="000B4518" w:rsidRDefault="00876A7C" w:rsidP="005347D8">
            <w:pPr>
              <w:pStyle w:val="TAL"/>
            </w:pPr>
          </w:p>
          <w:p w14:paraId="0235A94A" w14:textId="77777777" w:rsidR="00876A7C" w:rsidRDefault="00876A7C" w:rsidP="005347D8">
            <w:pPr>
              <w:pStyle w:val="TAL"/>
            </w:pPr>
            <w:r w:rsidRPr="000B4518">
              <w:t>Configurable.</w:t>
            </w:r>
          </w:p>
          <w:p w14:paraId="5FAC2444" w14:textId="77777777" w:rsidR="00876A7C" w:rsidRPr="000B4518" w:rsidRDefault="00876A7C" w:rsidP="005347D8">
            <w:pPr>
              <w:pStyle w:val="TAL"/>
            </w:pPr>
          </w:p>
          <w:p w14:paraId="69F8413C"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73EB874A" w14:textId="77777777" w:rsidR="00876A7C" w:rsidRPr="000B4518" w:rsidRDefault="00876A7C" w:rsidP="005347D8">
            <w:pPr>
              <w:pStyle w:val="TAL"/>
            </w:pPr>
          </w:p>
          <w:p w14:paraId="2DB222B0" w14:textId="77777777" w:rsidR="00876A7C" w:rsidRPr="000B4518" w:rsidRDefault="00876A7C" w:rsidP="005347D8">
            <w:pPr>
              <w:pStyle w:val="TAL"/>
            </w:pPr>
          </w:p>
        </w:tc>
        <w:tc>
          <w:tcPr>
            <w:tcW w:w="2039" w:type="dxa"/>
            <w:shd w:val="clear" w:color="auto" w:fill="auto"/>
          </w:tcPr>
          <w:p w14:paraId="25E976B5"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87BBD26"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0E14018C"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308C07D1"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544CC09"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3C648089" w14:textId="77777777" w:rsidR="00AA6234" w:rsidRDefault="00AA6234" w:rsidP="009B6D7F">
            <w:pPr>
              <w:pStyle w:val="TAL"/>
            </w:pPr>
            <w:r>
              <w:t>T11</w:t>
            </w:r>
            <w:r w:rsidRPr="00C24C48">
              <w:t xml:space="preserve"> (</w:t>
            </w:r>
            <w:r>
              <w:t xml:space="preserve">Stream Reception </w:t>
            </w:r>
            <w:r w:rsidRPr="00AA6234">
              <w:t>Idle</w:t>
            </w:r>
            <w:r w:rsidRPr="00C24C48">
              <w:t>)</w:t>
            </w:r>
          </w:p>
          <w:p w14:paraId="76A3EABF"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9719F92" w14:textId="77777777" w:rsidR="00AA6234" w:rsidRPr="000B4518" w:rsidRDefault="00AA6234" w:rsidP="009B6D7F">
            <w:pPr>
              <w:pStyle w:val="TAL"/>
            </w:pPr>
            <w:r w:rsidRPr="000B4518">
              <w:t>Default value:</w:t>
            </w:r>
          </w:p>
          <w:p w14:paraId="67035304" w14:textId="77777777" w:rsidR="00AA6234" w:rsidRPr="000B4518" w:rsidRDefault="00AA6234" w:rsidP="009B6D7F">
            <w:pPr>
              <w:pStyle w:val="TAL"/>
            </w:pPr>
            <w:r w:rsidRPr="000B4518">
              <w:t>1</w:t>
            </w:r>
            <w:r w:rsidRPr="00AA6234">
              <w:t>0</w:t>
            </w:r>
            <w:r w:rsidRPr="000B4518">
              <w:t xml:space="preserve"> second</w:t>
            </w:r>
            <w:r>
              <w:t>.</w:t>
            </w:r>
          </w:p>
          <w:p w14:paraId="0594BC63" w14:textId="77777777" w:rsidR="00AA6234" w:rsidRPr="000B4518" w:rsidRDefault="00AA6234" w:rsidP="009B6D7F">
            <w:pPr>
              <w:pStyle w:val="TAL"/>
            </w:pPr>
          </w:p>
          <w:p w14:paraId="360BE613" w14:textId="77777777" w:rsidR="00AA6234" w:rsidRDefault="00AA6234" w:rsidP="009B6D7F">
            <w:pPr>
              <w:pStyle w:val="TAL"/>
            </w:pPr>
            <w:r w:rsidRPr="000B4518">
              <w:t>Configurable.</w:t>
            </w:r>
          </w:p>
          <w:p w14:paraId="01864504"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7126354"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7793BD3"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40F8D65F" w14:textId="77777777" w:rsidR="00AA6234" w:rsidRPr="000B4518" w:rsidRDefault="00AA6234" w:rsidP="009B6D7F">
            <w:pPr>
              <w:pStyle w:val="TAL"/>
            </w:pPr>
            <w:r w:rsidRPr="00AA6234">
              <w:t>When T11 expires, transmitting stream will be terminated.</w:t>
            </w:r>
          </w:p>
        </w:tc>
      </w:tr>
    </w:tbl>
    <w:p w14:paraId="5B5440B9" w14:textId="77777777" w:rsidR="00876A7C" w:rsidRPr="000B4518" w:rsidRDefault="00876A7C" w:rsidP="00876A7C"/>
    <w:p w14:paraId="4A43CFAD" w14:textId="77777777" w:rsidR="00D33CAD" w:rsidRPr="000B4518" w:rsidRDefault="00D33CAD" w:rsidP="00CB1EBE">
      <w:pPr>
        <w:pStyle w:val="Heading3"/>
      </w:pPr>
      <w:bookmarkStart w:id="2274" w:name="_Toc20209010"/>
      <w:bookmarkStart w:id="2275" w:name="_Toc36045121"/>
      <w:bookmarkStart w:id="2276" w:name="_Toc45216607"/>
      <w:bookmarkStart w:id="2277" w:name="_Toc98710070"/>
      <w:r w:rsidRPr="000B4518">
        <w:t>11.1.4</w:t>
      </w:r>
      <w:r w:rsidRPr="000B4518">
        <w:tab/>
        <w:t>Timers in the participating MC</w:t>
      </w:r>
      <w:r>
        <w:t>Video</w:t>
      </w:r>
      <w:r w:rsidRPr="000B4518">
        <w:t xml:space="preserve"> function</w:t>
      </w:r>
      <w:bookmarkEnd w:id="2274"/>
      <w:bookmarkEnd w:id="2275"/>
      <w:bookmarkEnd w:id="2276"/>
      <w:bookmarkEnd w:id="2277"/>
    </w:p>
    <w:p w14:paraId="2682EADA"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778803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34DBA1B6"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6F6C9024" w14:textId="77777777" w:rsidTr="00D33CAD">
        <w:tc>
          <w:tcPr>
            <w:tcW w:w="1526" w:type="dxa"/>
            <w:shd w:val="clear" w:color="auto" w:fill="auto"/>
          </w:tcPr>
          <w:p w14:paraId="68D793E3" w14:textId="77777777" w:rsidR="00D33CAD" w:rsidRPr="000B4518" w:rsidRDefault="00D33CAD" w:rsidP="00D33CAD">
            <w:pPr>
              <w:pStyle w:val="TAH"/>
            </w:pPr>
            <w:r w:rsidRPr="000B4518">
              <w:t>TIMER</w:t>
            </w:r>
          </w:p>
        </w:tc>
        <w:tc>
          <w:tcPr>
            <w:tcW w:w="1701" w:type="dxa"/>
            <w:shd w:val="clear" w:color="auto" w:fill="auto"/>
          </w:tcPr>
          <w:p w14:paraId="31516453" w14:textId="77777777" w:rsidR="00D33CAD" w:rsidRPr="000B4518" w:rsidRDefault="00D33CAD" w:rsidP="00D33CAD">
            <w:pPr>
              <w:pStyle w:val="TAH"/>
            </w:pPr>
            <w:r w:rsidRPr="000B4518">
              <w:t>TIMER VALUE</w:t>
            </w:r>
          </w:p>
        </w:tc>
        <w:tc>
          <w:tcPr>
            <w:tcW w:w="2268" w:type="dxa"/>
            <w:shd w:val="clear" w:color="auto" w:fill="auto"/>
          </w:tcPr>
          <w:p w14:paraId="1A829D78" w14:textId="77777777" w:rsidR="00D33CAD" w:rsidRPr="000B4518" w:rsidRDefault="00D33CAD" w:rsidP="00D33CAD">
            <w:pPr>
              <w:pStyle w:val="TAH"/>
            </w:pPr>
            <w:r w:rsidRPr="000B4518">
              <w:t>CAUSE OF START</w:t>
            </w:r>
          </w:p>
        </w:tc>
        <w:tc>
          <w:tcPr>
            <w:tcW w:w="2268" w:type="dxa"/>
            <w:shd w:val="clear" w:color="auto" w:fill="auto"/>
          </w:tcPr>
          <w:p w14:paraId="1FDFCBDA" w14:textId="77777777" w:rsidR="00D33CAD" w:rsidRPr="000B4518" w:rsidRDefault="00D33CAD" w:rsidP="00D33CAD">
            <w:pPr>
              <w:pStyle w:val="TAH"/>
            </w:pPr>
            <w:r w:rsidRPr="000B4518">
              <w:t>NORMAL STOP</w:t>
            </w:r>
          </w:p>
        </w:tc>
        <w:tc>
          <w:tcPr>
            <w:tcW w:w="2101" w:type="dxa"/>
            <w:shd w:val="clear" w:color="auto" w:fill="auto"/>
          </w:tcPr>
          <w:p w14:paraId="679C3A11" w14:textId="77777777" w:rsidR="00D33CAD" w:rsidRPr="000B4518" w:rsidRDefault="00D33CAD" w:rsidP="00D33CAD">
            <w:pPr>
              <w:pStyle w:val="TAH"/>
            </w:pPr>
            <w:r w:rsidRPr="000B4518">
              <w:t>ON EXPIRY</w:t>
            </w:r>
          </w:p>
        </w:tc>
      </w:tr>
      <w:tr w:rsidR="00D33CAD" w:rsidRPr="000B4518" w14:paraId="6C85621A" w14:textId="77777777" w:rsidTr="00D33CAD">
        <w:tc>
          <w:tcPr>
            <w:tcW w:w="1526" w:type="dxa"/>
            <w:shd w:val="clear" w:color="auto" w:fill="auto"/>
          </w:tcPr>
          <w:p w14:paraId="32E2997C"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A26ECCF" w14:textId="77777777" w:rsidR="00D33CAD" w:rsidRPr="000B4518" w:rsidRDefault="00D33CAD" w:rsidP="00D33CAD">
            <w:pPr>
              <w:pStyle w:val="TAL"/>
            </w:pPr>
            <w:r w:rsidRPr="000B4518">
              <w:t>Default value:</w:t>
            </w:r>
          </w:p>
          <w:p w14:paraId="025794F9" w14:textId="77777777" w:rsidR="00D33CAD" w:rsidRPr="000B4518" w:rsidRDefault="00D33CAD" w:rsidP="00D33CAD">
            <w:pPr>
              <w:pStyle w:val="TAL"/>
            </w:pPr>
            <w:r w:rsidRPr="000B4518">
              <w:t>30 seconds</w:t>
            </w:r>
            <w:r>
              <w:t>.</w:t>
            </w:r>
          </w:p>
          <w:p w14:paraId="74FACAC7" w14:textId="77777777" w:rsidR="00D33CAD" w:rsidRPr="000B4518" w:rsidRDefault="00D33CAD" w:rsidP="00D33CAD">
            <w:pPr>
              <w:pStyle w:val="TAL"/>
            </w:pPr>
          </w:p>
          <w:p w14:paraId="54422895" w14:textId="77777777" w:rsidR="00D33CAD" w:rsidRPr="000B4518" w:rsidRDefault="00D33CAD" w:rsidP="00D33CAD">
            <w:pPr>
              <w:pStyle w:val="TAL"/>
            </w:pPr>
            <w:r w:rsidRPr="000B4518">
              <w:t>Configurable</w:t>
            </w:r>
            <w:r>
              <w:t>.</w:t>
            </w:r>
          </w:p>
        </w:tc>
        <w:tc>
          <w:tcPr>
            <w:tcW w:w="2268" w:type="dxa"/>
            <w:shd w:val="clear" w:color="auto" w:fill="auto"/>
          </w:tcPr>
          <w:p w14:paraId="091BC974" w14:textId="77777777" w:rsidR="00D33CAD" w:rsidRPr="000B4518" w:rsidRDefault="00D33CAD" w:rsidP="00D33CAD">
            <w:pPr>
              <w:pStyle w:val="TAL"/>
            </w:pPr>
            <w:r w:rsidRPr="000B4518">
              <w:t>Transmission of Map Group To Bearer message.</w:t>
            </w:r>
          </w:p>
          <w:p w14:paraId="0A0C1B25"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0D7A102B" w14:textId="77777777" w:rsidR="00D33CAD" w:rsidRPr="000B4518" w:rsidRDefault="00D33CAD" w:rsidP="00D33CAD">
            <w:pPr>
              <w:pStyle w:val="TAL"/>
            </w:pPr>
            <w:r w:rsidRPr="000B4518">
              <w:t>Release of the call.</w:t>
            </w:r>
          </w:p>
        </w:tc>
        <w:tc>
          <w:tcPr>
            <w:tcW w:w="2101" w:type="dxa"/>
            <w:shd w:val="clear" w:color="auto" w:fill="auto"/>
          </w:tcPr>
          <w:p w14:paraId="1ECAFE2A" w14:textId="77777777" w:rsidR="00D33CAD" w:rsidRPr="000B4518" w:rsidRDefault="00D33CAD" w:rsidP="00D33CAD">
            <w:pPr>
              <w:pStyle w:val="TAL"/>
            </w:pPr>
            <w:r w:rsidRPr="000B4518">
              <w:t>Send Unmap Group To Bearer message.</w:t>
            </w:r>
          </w:p>
        </w:tc>
      </w:tr>
      <w:tr w:rsidR="00D33CAD" w:rsidRPr="000B4518" w14:paraId="4A8505F3" w14:textId="77777777" w:rsidTr="00D33CAD">
        <w:tc>
          <w:tcPr>
            <w:tcW w:w="1526" w:type="dxa"/>
            <w:shd w:val="clear" w:color="auto" w:fill="auto"/>
          </w:tcPr>
          <w:p w14:paraId="54117F46"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E4C75C6" w14:textId="77777777" w:rsidR="00D33CAD" w:rsidRPr="000B4518" w:rsidRDefault="00D33CAD" w:rsidP="00D33CAD">
            <w:pPr>
              <w:pStyle w:val="TAL"/>
            </w:pPr>
            <w:r w:rsidRPr="000B4518">
              <w:t>Default value:</w:t>
            </w:r>
          </w:p>
          <w:p w14:paraId="164F0280" w14:textId="77777777" w:rsidR="00D33CAD" w:rsidRPr="000B4518" w:rsidRDefault="00D33CAD" w:rsidP="00D33CAD">
            <w:pPr>
              <w:pStyle w:val="TAL"/>
            </w:pPr>
            <w:r w:rsidRPr="000B4518">
              <w:t>500 milliseconds</w:t>
            </w:r>
            <w:r>
              <w:t>.</w:t>
            </w:r>
          </w:p>
          <w:p w14:paraId="701FAC9B" w14:textId="77777777" w:rsidR="00D33CAD" w:rsidRPr="000B4518" w:rsidRDefault="00D33CAD" w:rsidP="00D33CAD">
            <w:pPr>
              <w:pStyle w:val="TAL"/>
            </w:pPr>
          </w:p>
          <w:p w14:paraId="0A2DBAC9" w14:textId="77777777" w:rsidR="00D33CAD" w:rsidRPr="000B4518" w:rsidRDefault="00D33CAD" w:rsidP="00D33CAD">
            <w:pPr>
              <w:pStyle w:val="TAL"/>
            </w:pPr>
            <w:r w:rsidRPr="000B4518">
              <w:t>Configurable</w:t>
            </w:r>
            <w:r>
              <w:t>.</w:t>
            </w:r>
          </w:p>
          <w:p w14:paraId="176369E5" w14:textId="77777777" w:rsidR="00D33CAD" w:rsidRPr="000B4518" w:rsidRDefault="00D33CAD" w:rsidP="00D33CAD">
            <w:pPr>
              <w:pStyle w:val="TAL"/>
            </w:pPr>
          </w:p>
        </w:tc>
        <w:tc>
          <w:tcPr>
            <w:tcW w:w="2268" w:type="dxa"/>
            <w:shd w:val="clear" w:color="auto" w:fill="auto"/>
          </w:tcPr>
          <w:p w14:paraId="5BE2247F"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D9EFFB8" w14:textId="77777777" w:rsidR="00D33CAD" w:rsidRPr="000B4518" w:rsidRDefault="00D33CAD" w:rsidP="00D33CAD">
            <w:pPr>
              <w:pStyle w:val="TAL"/>
            </w:pPr>
            <w:r w:rsidRPr="000B4518">
              <w:t>Release of the call (or MBMS Subchannel).</w:t>
            </w:r>
          </w:p>
        </w:tc>
        <w:tc>
          <w:tcPr>
            <w:tcW w:w="2101" w:type="dxa"/>
            <w:shd w:val="clear" w:color="auto" w:fill="auto"/>
          </w:tcPr>
          <w:p w14:paraId="27C4F8AE" w14:textId="77777777" w:rsidR="00D33CAD" w:rsidRPr="000B4518" w:rsidRDefault="00D33CAD" w:rsidP="00D33CAD">
            <w:pPr>
              <w:pStyle w:val="TAL"/>
            </w:pPr>
            <w:r w:rsidRPr="000B4518">
              <w:t>Send Map Group To Bearer message.</w:t>
            </w:r>
          </w:p>
        </w:tc>
      </w:tr>
      <w:tr w:rsidR="00D33CAD" w:rsidRPr="000B4518" w14:paraId="1BC2D9E3" w14:textId="77777777" w:rsidTr="00D33CAD">
        <w:tc>
          <w:tcPr>
            <w:tcW w:w="1526" w:type="dxa"/>
            <w:shd w:val="clear" w:color="auto" w:fill="auto"/>
          </w:tcPr>
          <w:p w14:paraId="6C4213D7"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3E0013C5" w14:textId="77777777" w:rsidR="00D33CAD" w:rsidRPr="000B4518" w:rsidRDefault="00D33CAD" w:rsidP="00D33CAD">
            <w:pPr>
              <w:pStyle w:val="TAL"/>
            </w:pPr>
            <w:r w:rsidRPr="000B4518">
              <w:t>Default value:</w:t>
            </w:r>
          </w:p>
          <w:p w14:paraId="24033F5D" w14:textId="77777777" w:rsidR="00D33CAD" w:rsidRPr="000B4518" w:rsidRDefault="00D33CAD" w:rsidP="00D33CAD">
            <w:pPr>
              <w:pStyle w:val="TAL"/>
            </w:pPr>
            <w:r w:rsidRPr="000B4518">
              <w:t>200 milliseconds</w:t>
            </w:r>
            <w:r>
              <w:t>.</w:t>
            </w:r>
          </w:p>
          <w:p w14:paraId="2BA2A19C" w14:textId="77777777" w:rsidR="00D33CAD" w:rsidRPr="000B4518" w:rsidRDefault="00D33CAD" w:rsidP="00D33CAD">
            <w:pPr>
              <w:pStyle w:val="TAL"/>
            </w:pPr>
          </w:p>
          <w:p w14:paraId="191EBACF" w14:textId="77777777" w:rsidR="00D33CAD" w:rsidRPr="000B4518" w:rsidRDefault="00D33CAD" w:rsidP="00D33CAD">
            <w:pPr>
              <w:pStyle w:val="TAL"/>
            </w:pPr>
            <w:r w:rsidRPr="000B4518">
              <w:t>Configurable</w:t>
            </w:r>
            <w:r>
              <w:t>.</w:t>
            </w:r>
          </w:p>
        </w:tc>
        <w:tc>
          <w:tcPr>
            <w:tcW w:w="2268" w:type="dxa"/>
            <w:shd w:val="clear" w:color="auto" w:fill="auto"/>
          </w:tcPr>
          <w:p w14:paraId="4AF16892"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2A458CEC" w14:textId="77777777" w:rsidR="00D33CAD" w:rsidRPr="000B4518" w:rsidRDefault="00D33CAD" w:rsidP="00D33CAD">
            <w:pPr>
              <w:pStyle w:val="TAL"/>
            </w:pPr>
            <w:r w:rsidRPr="000B4518">
              <w:t>Release of the call.</w:t>
            </w:r>
          </w:p>
        </w:tc>
        <w:tc>
          <w:tcPr>
            <w:tcW w:w="2101" w:type="dxa"/>
            <w:shd w:val="clear" w:color="auto" w:fill="auto"/>
          </w:tcPr>
          <w:p w14:paraId="493BF215" w14:textId="77777777" w:rsidR="00D33CAD" w:rsidRPr="000B4518" w:rsidRDefault="00D33CAD" w:rsidP="00D33CAD">
            <w:pPr>
              <w:pStyle w:val="TAL"/>
            </w:pPr>
            <w:r w:rsidRPr="000B4518">
              <w:t>Send Unmap Group To Bearer message.</w:t>
            </w:r>
          </w:p>
        </w:tc>
      </w:tr>
    </w:tbl>
    <w:p w14:paraId="1D2D8D2B" w14:textId="77777777" w:rsidR="00D33CAD" w:rsidRDefault="00D33CAD" w:rsidP="00D33CAD"/>
    <w:p w14:paraId="778D6AD5"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74860C6" w14:textId="77777777" w:rsidR="00876A7C" w:rsidRPr="000B4518" w:rsidRDefault="00876A7C" w:rsidP="00CB1EBE">
      <w:pPr>
        <w:pStyle w:val="Heading2"/>
      </w:pPr>
      <w:bookmarkStart w:id="2278" w:name="_Toc20209011"/>
      <w:bookmarkStart w:id="2279" w:name="_Toc36045122"/>
      <w:bookmarkStart w:id="2280" w:name="_Toc45216608"/>
      <w:bookmarkStart w:id="2281" w:name="_Toc98710071"/>
      <w:r w:rsidRPr="000B4518">
        <w:t>11.2</w:t>
      </w:r>
      <w:r w:rsidRPr="000B4518">
        <w:tab/>
        <w:t>Counters</w:t>
      </w:r>
      <w:bookmarkEnd w:id="2278"/>
      <w:bookmarkEnd w:id="2279"/>
      <w:bookmarkEnd w:id="2280"/>
      <w:bookmarkEnd w:id="2281"/>
    </w:p>
    <w:p w14:paraId="7EB534E9" w14:textId="77777777" w:rsidR="00876A7C" w:rsidRPr="000B4518" w:rsidRDefault="00876A7C" w:rsidP="00CB1EBE">
      <w:pPr>
        <w:pStyle w:val="Heading3"/>
      </w:pPr>
      <w:bookmarkStart w:id="2282" w:name="_Toc20209012"/>
      <w:bookmarkStart w:id="2283" w:name="_Toc36045123"/>
      <w:bookmarkStart w:id="2284" w:name="_Toc45216609"/>
      <w:bookmarkStart w:id="2285" w:name="_Toc98710072"/>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82"/>
      <w:bookmarkEnd w:id="2283"/>
      <w:bookmarkEnd w:id="2284"/>
      <w:bookmarkEnd w:id="2285"/>
    </w:p>
    <w:p w14:paraId="08BBDC90" w14:textId="77777777" w:rsidR="00876A7C" w:rsidRPr="000B4518" w:rsidRDefault="00876A7C" w:rsidP="00876A7C">
      <w:pPr>
        <w:rPr>
          <w:lang w:eastAsia="x-none"/>
        </w:rPr>
      </w:pPr>
      <w:r w:rsidRPr="000B4518">
        <w:rPr>
          <w:lang w:eastAsia="x-none"/>
        </w:rPr>
        <w:t>Table 11.2.1-1 enlists counters, their limits and the action on expiry.</w:t>
      </w:r>
    </w:p>
    <w:p w14:paraId="2A0934FD"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D996D85" w14:textId="77777777" w:rsidTr="005347D8">
        <w:trPr>
          <w:cantSplit/>
          <w:trHeight w:val="288"/>
          <w:tblHeader/>
          <w:jc w:val="center"/>
        </w:trPr>
        <w:tc>
          <w:tcPr>
            <w:tcW w:w="1368" w:type="dxa"/>
            <w:shd w:val="clear" w:color="auto" w:fill="auto"/>
            <w:vAlign w:val="center"/>
          </w:tcPr>
          <w:p w14:paraId="3E429BFC" w14:textId="77777777" w:rsidR="00876A7C" w:rsidRPr="009338FE" w:rsidRDefault="00876A7C" w:rsidP="005347D8">
            <w:pPr>
              <w:pStyle w:val="TAH"/>
            </w:pPr>
            <w:r w:rsidRPr="009338FE">
              <w:t>Counter</w:t>
            </w:r>
          </w:p>
        </w:tc>
        <w:tc>
          <w:tcPr>
            <w:tcW w:w="2250" w:type="dxa"/>
            <w:shd w:val="clear" w:color="auto" w:fill="auto"/>
            <w:vAlign w:val="center"/>
          </w:tcPr>
          <w:p w14:paraId="1C66F6BA" w14:textId="77777777" w:rsidR="00876A7C" w:rsidRPr="00BC6180" w:rsidRDefault="00876A7C" w:rsidP="005347D8">
            <w:pPr>
              <w:pStyle w:val="TAH"/>
            </w:pPr>
            <w:r w:rsidRPr="00BC6180">
              <w:t>Limit</w:t>
            </w:r>
          </w:p>
        </w:tc>
        <w:tc>
          <w:tcPr>
            <w:tcW w:w="2340" w:type="dxa"/>
            <w:shd w:val="clear" w:color="auto" w:fill="auto"/>
            <w:vAlign w:val="center"/>
          </w:tcPr>
          <w:p w14:paraId="351411CA" w14:textId="77777777" w:rsidR="00876A7C" w:rsidRPr="009338FE" w:rsidRDefault="00876A7C" w:rsidP="005347D8">
            <w:pPr>
              <w:pStyle w:val="TAH"/>
            </w:pPr>
            <w:r w:rsidRPr="009338FE">
              <w:t>Associated timer</w:t>
            </w:r>
          </w:p>
        </w:tc>
        <w:tc>
          <w:tcPr>
            <w:tcW w:w="2007" w:type="dxa"/>
            <w:shd w:val="clear" w:color="auto" w:fill="auto"/>
            <w:vAlign w:val="center"/>
          </w:tcPr>
          <w:p w14:paraId="5DFB5284" w14:textId="77777777" w:rsidR="00876A7C" w:rsidRPr="009338FE" w:rsidRDefault="00876A7C" w:rsidP="005347D8">
            <w:pPr>
              <w:pStyle w:val="TAH"/>
            </w:pPr>
            <w:r w:rsidRPr="009338FE">
              <w:t>On reaching the limit</w:t>
            </w:r>
          </w:p>
        </w:tc>
      </w:tr>
      <w:tr w:rsidR="00876A7C" w:rsidRPr="000B4518" w14:paraId="6FB7D6C9" w14:textId="77777777" w:rsidTr="005347D8">
        <w:trPr>
          <w:cantSplit/>
          <w:jc w:val="center"/>
        </w:trPr>
        <w:tc>
          <w:tcPr>
            <w:tcW w:w="1368" w:type="dxa"/>
            <w:shd w:val="clear" w:color="auto" w:fill="auto"/>
          </w:tcPr>
          <w:p w14:paraId="520B3971"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3A791C0" w14:textId="77777777" w:rsidR="00876A7C" w:rsidRPr="00BC6180" w:rsidRDefault="00876A7C" w:rsidP="005347D8">
            <w:pPr>
              <w:pStyle w:val="TAL"/>
            </w:pPr>
            <w:r w:rsidRPr="00BC6180">
              <w:t>Default value: 3</w:t>
            </w:r>
          </w:p>
        </w:tc>
        <w:tc>
          <w:tcPr>
            <w:tcW w:w="2340" w:type="dxa"/>
            <w:shd w:val="clear" w:color="auto" w:fill="auto"/>
          </w:tcPr>
          <w:p w14:paraId="1E8F233B" w14:textId="77777777" w:rsidR="00876A7C" w:rsidRPr="009338FE" w:rsidRDefault="00876A7C" w:rsidP="005347D8">
            <w:pPr>
              <w:pStyle w:val="TAL"/>
            </w:pPr>
            <w:r w:rsidRPr="009338FE">
              <w:t>T100 (Transmission Request)</w:t>
            </w:r>
          </w:p>
        </w:tc>
        <w:tc>
          <w:tcPr>
            <w:tcW w:w="2007" w:type="dxa"/>
            <w:shd w:val="clear" w:color="auto" w:fill="auto"/>
          </w:tcPr>
          <w:p w14:paraId="744755EA" w14:textId="77777777" w:rsidR="00876A7C" w:rsidRPr="009338FE" w:rsidRDefault="00876A7C" w:rsidP="005347D8">
            <w:pPr>
              <w:pStyle w:val="TAL"/>
            </w:pPr>
            <w:r w:rsidRPr="009338FE">
              <w:t>Transmission Request message is no more repeated</w:t>
            </w:r>
          </w:p>
        </w:tc>
      </w:tr>
      <w:tr w:rsidR="00876A7C" w:rsidRPr="000B4518" w14:paraId="2D3DA293" w14:textId="77777777" w:rsidTr="005347D8">
        <w:trPr>
          <w:cantSplit/>
          <w:jc w:val="center"/>
        </w:trPr>
        <w:tc>
          <w:tcPr>
            <w:tcW w:w="1368" w:type="dxa"/>
            <w:shd w:val="clear" w:color="auto" w:fill="auto"/>
          </w:tcPr>
          <w:p w14:paraId="7AB7C2B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76B5133B" w14:textId="77777777" w:rsidR="00876A7C" w:rsidRPr="009338FE" w:rsidRDefault="00876A7C" w:rsidP="005347D8">
            <w:pPr>
              <w:pStyle w:val="TAL"/>
            </w:pPr>
            <w:r w:rsidRPr="009338FE">
              <w:t>Default value: 3</w:t>
            </w:r>
          </w:p>
        </w:tc>
        <w:tc>
          <w:tcPr>
            <w:tcW w:w="2340" w:type="dxa"/>
            <w:shd w:val="clear" w:color="auto" w:fill="auto"/>
          </w:tcPr>
          <w:p w14:paraId="1BAFC648"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15677C5"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2B02C417" w14:textId="77777777" w:rsidTr="005347D8">
        <w:trPr>
          <w:cantSplit/>
          <w:jc w:val="center"/>
        </w:trPr>
        <w:tc>
          <w:tcPr>
            <w:tcW w:w="1368" w:type="dxa"/>
            <w:shd w:val="clear" w:color="auto" w:fill="auto"/>
          </w:tcPr>
          <w:p w14:paraId="3092AB5C" w14:textId="77777777" w:rsidR="00876A7C" w:rsidRPr="009338FE" w:rsidRDefault="00876A7C" w:rsidP="005347D8">
            <w:pPr>
              <w:pStyle w:val="TAL"/>
            </w:pPr>
            <w:r w:rsidRPr="009338FE">
              <w:t>C102 (Transmission Queue Position Request)</w:t>
            </w:r>
          </w:p>
        </w:tc>
        <w:tc>
          <w:tcPr>
            <w:tcW w:w="2250" w:type="dxa"/>
            <w:shd w:val="clear" w:color="auto" w:fill="auto"/>
          </w:tcPr>
          <w:p w14:paraId="05C4A69E" w14:textId="77777777" w:rsidR="00876A7C" w:rsidRPr="009338FE" w:rsidRDefault="00876A7C" w:rsidP="005347D8">
            <w:pPr>
              <w:pStyle w:val="TAL"/>
            </w:pPr>
            <w:r w:rsidRPr="009338FE">
              <w:t>Default value: 3</w:t>
            </w:r>
          </w:p>
        </w:tc>
        <w:tc>
          <w:tcPr>
            <w:tcW w:w="2340" w:type="dxa"/>
            <w:shd w:val="clear" w:color="auto" w:fill="auto"/>
          </w:tcPr>
          <w:p w14:paraId="6438A5BB"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6C3AE8D2"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21B61489" w14:textId="77777777" w:rsidTr="005347D8">
        <w:trPr>
          <w:cantSplit/>
          <w:jc w:val="center"/>
        </w:trPr>
        <w:tc>
          <w:tcPr>
            <w:tcW w:w="1368" w:type="dxa"/>
            <w:shd w:val="clear" w:color="auto" w:fill="auto"/>
          </w:tcPr>
          <w:p w14:paraId="24296D51" w14:textId="77777777" w:rsidR="00876A7C" w:rsidRPr="009338FE" w:rsidRDefault="00876A7C" w:rsidP="005347D8">
            <w:pPr>
              <w:pStyle w:val="TAL"/>
            </w:pPr>
            <w:r w:rsidRPr="009338FE">
              <w:t>C103 (Receive Media Request)</w:t>
            </w:r>
          </w:p>
        </w:tc>
        <w:tc>
          <w:tcPr>
            <w:tcW w:w="2250" w:type="dxa"/>
            <w:shd w:val="clear" w:color="auto" w:fill="auto"/>
          </w:tcPr>
          <w:p w14:paraId="6453706D" w14:textId="77777777" w:rsidR="00876A7C" w:rsidRPr="009338FE" w:rsidRDefault="00876A7C" w:rsidP="005347D8">
            <w:pPr>
              <w:pStyle w:val="TAL"/>
            </w:pPr>
            <w:r w:rsidRPr="009338FE">
              <w:t>Default value: 3</w:t>
            </w:r>
          </w:p>
        </w:tc>
        <w:tc>
          <w:tcPr>
            <w:tcW w:w="2340" w:type="dxa"/>
            <w:shd w:val="clear" w:color="auto" w:fill="auto"/>
          </w:tcPr>
          <w:p w14:paraId="700CE1AF" w14:textId="77777777" w:rsidR="00876A7C" w:rsidRPr="009338FE" w:rsidRDefault="00876A7C" w:rsidP="005347D8">
            <w:pPr>
              <w:pStyle w:val="TAL"/>
            </w:pPr>
            <w:r w:rsidRPr="009338FE">
              <w:t>T103 (Receive Media Request)</w:t>
            </w:r>
          </w:p>
        </w:tc>
        <w:tc>
          <w:tcPr>
            <w:tcW w:w="2007" w:type="dxa"/>
            <w:shd w:val="clear" w:color="auto" w:fill="auto"/>
          </w:tcPr>
          <w:p w14:paraId="393AD97B"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7C85549" w14:textId="77777777" w:rsidTr="005347D8">
        <w:trPr>
          <w:cantSplit/>
          <w:jc w:val="center"/>
        </w:trPr>
        <w:tc>
          <w:tcPr>
            <w:tcW w:w="1368" w:type="dxa"/>
            <w:shd w:val="clear" w:color="auto" w:fill="auto"/>
          </w:tcPr>
          <w:p w14:paraId="613E7EDE" w14:textId="77777777" w:rsidR="00876A7C" w:rsidRPr="009338FE" w:rsidRDefault="00876A7C" w:rsidP="005347D8">
            <w:pPr>
              <w:pStyle w:val="TAL"/>
            </w:pPr>
            <w:r w:rsidRPr="009338FE">
              <w:t>C104 (Receive Media Release</w:t>
            </w:r>
          </w:p>
        </w:tc>
        <w:tc>
          <w:tcPr>
            <w:tcW w:w="2250" w:type="dxa"/>
            <w:shd w:val="clear" w:color="auto" w:fill="auto"/>
          </w:tcPr>
          <w:p w14:paraId="35960635" w14:textId="77777777" w:rsidR="00876A7C" w:rsidRPr="009338FE" w:rsidRDefault="00876A7C" w:rsidP="005347D8">
            <w:pPr>
              <w:pStyle w:val="TAL"/>
            </w:pPr>
            <w:r w:rsidRPr="009338FE">
              <w:t>Default value: 3</w:t>
            </w:r>
          </w:p>
        </w:tc>
        <w:tc>
          <w:tcPr>
            <w:tcW w:w="2340" w:type="dxa"/>
            <w:shd w:val="clear" w:color="auto" w:fill="auto"/>
          </w:tcPr>
          <w:p w14:paraId="5778E6E2" w14:textId="77777777" w:rsidR="00876A7C" w:rsidRPr="009338FE" w:rsidRDefault="00876A7C" w:rsidP="005347D8">
            <w:pPr>
              <w:pStyle w:val="TAL"/>
            </w:pPr>
            <w:r w:rsidRPr="009338FE">
              <w:t>T104 (Receive Media Release)</w:t>
            </w:r>
          </w:p>
        </w:tc>
        <w:tc>
          <w:tcPr>
            <w:tcW w:w="2007" w:type="dxa"/>
            <w:shd w:val="clear" w:color="auto" w:fill="auto"/>
          </w:tcPr>
          <w:p w14:paraId="543E5ED1" w14:textId="77777777" w:rsidR="00876A7C" w:rsidRPr="009338FE" w:rsidRDefault="00876A7C" w:rsidP="005347D8">
            <w:pPr>
              <w:pStyle w:val="TAL"/>
            </w:pPr>
            <w:r w:rsidRPr="009338FE">
              <w:t>Media Reception End Request message is no more repeated.</w:t>
            </w:r>
          </w:p>
        </w:tc>
      </w:tr>
    </w:tbl>
    <w:p w14:paraId="5B7CB7CC" w14:textId="77777777" w:rsidR="00876A7C" w:rsidRPr="000B4518" w:rsidRDefault="00876A7C" w:rsidP="00876A7C">
      <w:pPr>
        <w:rPr>
          <w:lang w:eastAsia="x-none"/>
        </w:rPr>
      </w:pPr>
    </w:p>
    <w:p w14:paraId="5AA3E4B3" w14:textId="77777777" w:rsidR="00876A7C" w:rsidRPr="000B4518" w:rsidRDefault="00876A7C" w:rsidP="00CB1EBE">
      <w:pPr>
        <w:pStyle w:val="Heading3"/>
      </w:pPr>
      <w:bookmarkStart w:id="2286" w:name="_Toc20209013"/>
      <w:bookmarkStart w:id="2287" w:name="_Toc36045124"/>
      <w:bookmarkStart w:id="2288" w:name="_Toc45216610"/>
      <w:bookmarkStart w:id="2289" w:name="_Toc98710073"/>
      <w:r w:rsidRPr="000B4518">
        <w:t>11.2.2</w:t>
      </w:r>
      <w:r w:rsidRPr="000B4518">
        <w:tab/>
        <w:t>Counters in the off-</w:t>
      </w:r>
      <w:r w:rsidRPr="000C3959">
        <w:t>network</w:t>
      </w:r>
      <w:r w:rsidRPr="000B4518">
        <w:t xml:space="preserve"> </w:t>
      </w:r>
      <w:r>
        <w:t>transmission</w:t>
      </w:r>
      <w:r w:rsidRPr="000B4518">
        <w:t xml:space="preserve"> participant</w:t>
      </w:r>
      <w:bookmarkEnd w:id="2286"/>
      <w:bookmarkEnd w:id="2287"/>
      <w:bookmarkEnd w:id="2288"/>
      <w:bookmarkEnd w:id="2289"/>
    </w:p>
    <w:p w14:paraId="5C898DD4"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2412DFF3"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79C630D0" w14:textId="77777777" w:rsidTr="005347D8">
        <w:trPr>
          <w:cantSplit/>
          <w:trHeight w:val="288"/>
          <w:tblHeader/>
          <w:jc w:val="center"/>
        </w:trPr>
        <w:tc>
          <w:tcPr>
            <w:tcW w:w="1368" w:type="dxa"/>
            <w:shd w:val="clear" w:color="auto" w:fill="auto"/>
            <w:vAlign w:val="center"/>
          </w:tcPr>
          <w:p w14:paraId="03263044" w14:textId="77777777" w:rsidR="00876A7C" w:rsidRPr="009338FE" w:rsidRDefault="00876A7C" w:rsidP="005347D8">
            <w:pPr>
              <w:pStyle w:val="TAH"/>
            </w:pPr>
            <w:r w:rsidRPr="009338FE">
              <w:t>Counter</w:t>
            </w:r>
          </w:p>
        </w:tc>
        <w:tc>
          <w:tcPr>
            <w:tcW w:w="2905" w:type="dxa"/>
            <w:shd w:val="clear" w:color="auto" w:fill="auto"/>
            <w:vAlign w:val="center"/>
          </w:tcPr>
          <w:p w14:paraId="6B166303" w14:textId="77777777" w:rsidR="00876A7C" w:rsidRPr="00BC6180" w:rsidRDefault="00876A7C" w:rsidP="005347D8">
            <w:pPr>
              <w:pStyle w:val="TAH"/>
            </w:pPr>
            <w:r w:rsidRPr="00BC6180">
              <w:t>Limit</w:t>
            </w:r>
          </w:p>
        </w:tc>
        <w:tc>
          <w:tcPr>
            <w:tcW w:w="2340" w:type="dxa"/>
            <w:shd w:val="clear" w:color="auto" w:fill="auto"/>
            <w:vAlign w:val="center"/>
          </w:tcPr>
          <w:p w14:paraId="54E160C7" w14:textId="77777777" w:rsidR="00876A7C" w:rsidRPr="009338FE" w:rsidRDefault="00876A7C" w:rsidP="005347D8">
            <w:pPr>
              <w:pStyle w:val="TAH"/>
            </w:pPr>
            <w:r w:rsidRPr="009338FE">
              <w:t>Associated timer</w:t>
            </w:r>
          </w:p>
        </w:tc>
        <w:tc>
          <w:tcPr>
            <w:tcW w:w="2007" w:type="dxa"/>
            <w:shd w:val="clear" w:color="auto" w:fill="auto"/>
            <w:vAlign w:val="center"/>
          </w:tcPr>
          <w:p w14:paraId="654A986B" w14:textId="77777777" w:rsidR="00876A7C" w:rsidRPr="009338FE" w:rsidRDefault="00876A7C" w:rsidP="005347D8">
            <w:pPr>
              <w:pStyle w:val="TAH"/>
            </w:pPr>
            <w:r w:rsidRPr="009338FE">
              <w:t>On reaching the limit</w:t>
            </w:r>
          </w:p>
        </w:tc>
      </w:tr>
      <w:tr w:rsidR="00876A7C" w:rsidRPr="000B4518" w14:paraId="14D77819"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34B83A3" w14:textId="77777777" w:rsidR="00876A7C" w:rsidRPr="009338FE" w:rsidRDefault="00876A7C" w:rsidP="005347D8">
            <w:pPr>
              <w:pStyle w:val="TAL"/>
            </w:pPr>
            <w:r w:rsidRPr="009338FE">
              <w:t>C201</w:t>
            </w:r>
          </w:p>
          <w:p w14:paraId="4305E998"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4DF3CD7" w14:textId="77777777" w:rsidR="00876A7C" w:rsidRPr="009338FE" w:rsidRDefault="00876A7C" w:rsidP="005347D8">
            <w:pPr>
              <w:pStyle w:val="TAL"/>
            </w:pPr>
            <w:r w:rsidRPr="009338FE">
              <w:t>Default value: 3.</w:t>
            </w:r>
          </w:p>
          <w:p w14:paraId="132DEF08" w14:textId="77777777" w:rsidR="00876A7C" w:rsidRPr="009338FE" w:rsidRDefault="00876A7C" w:rsidP="005347D8">
            <w:pPr>
              <w:pStyle w:val="TAL"/>
            </w:pPr>
          </w:p>
          <w:p w14:paraId="6437C119" w14:textId="77777777" w:rsidR="00876A7C" w:rsidRPr="009338FE" w:rsidRDefault="00876A7C" w:rsidP="005347D8">
            <w:pPr>
              <w:pStyle w:val="TAL"/>
            </w:pPr>
            <w:r w:rsidRPr="009338FE">
              <w:t>Configurable.</w:t>
            </w:r>
          </w:p>
          <w:p w14:paraId="49F7C8F4" w14:textId="77777777" w:rsidR="00876A7C" w:rsidRPr="009338FE" w:rsidRDefault="00876A7C" w:rsidP="005347D8">
            <w:pPr>
              <w:pStyle w:val="TAL"/>
            </w:pPr>
          </w:p>
          <w:p w14:paraId="41E50F8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B92AF6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155FBCB7"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A92CCE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92712BA"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B063386" w14:textId="77777777" w:rsidR="00876A7C" w:rsidRPr="009338FE" w:rsidRDefault="00876A7C" w:rsidP="005347D8">
            <w:pPr>
              <w:pStyle w:val="TAL"/>
            </w:pPr>
            <w:r w:rsidRPr="009338FE">
              <w:t>Default value: 4.</w:t>
            </w:r>
          </w:p>
          <w:p w14:paraId="17F3803C" w14:textId="77777777" w:rsidR="00876A7C" w:rsidRPr="009338FE" w:rsidRDefault="00876A7C" w:rsidP="005347D8">
            <w:pPr>
              <w:pStyle w:val="TAL"/>
            </w:pPr>
            <w:r w:rsidRPr="009338FE">
              <w:t>Configurable.</w:t>
            </w:r>
          </w:p>
          <w:p w14:paraId="738B4E7E" w14:textId="77777777" w:rsidR="00876A7C" w:rsidRPr="009338FE" w:rsidRDefault="00876A7C" w:rsidP="005347D8">
            <w:pPr>
              <w:pStyle w:val="TAL"/>
            </w:pPr>
          </w:p>
          <w:p w14:paraId="424F29AA"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1FE3C3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158110C" w14:textId="77777777" w:rsidR="00876A7C" w:rsidRPr="009338FE" w:rsidRDefault="00876A7C" w:rsidP="005347D8">
            <w:pPr>
              <w:pStyle w:val="TAL"/>
            </w:pPr>
            <w:r w:rsidRPr="009338FE">
              <w:t>Stop sending Transmission Granted message</w:t>
            </w:r>
          </w:p>
        </w:tc>
      </w:tr>
      <w:tr w:rsidR="00876A7C" w:rsidRPr="000B4518" w14:paraId="304534E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CCBA811"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4BFB481A" w14:textId="77777777" w:rsidR="00876A7C" w:rsidRPr="009338FE" w:rsidRDefault="00876A7C" w:rsidP="005347D8">
            <w:pPr>
              <w:pStyle w:val="TAL"/>
            </w:pPr>
            <w:r w:rsidRPr="009338FE">
              <w:t>Default value: 4.</w:t>
            </w:r>
          </w:p>
          <w:p w14:paraId="0209E291" w14:textId="77777777" w:rsidR="00876A7C" w:rsidRPr="009338FE" w:rsidRDefault="00876A7C" w:rsidP="005347D8">
            <w:pPr>
              <w:pStyle w:val="TAL"/>
            </w:pPr>
            <w:r w:rsidRPr="009338FE">
              <w:t>Configurable.</w:t>
            </w:r>
          </w:p>
          <w:p w14:paraId="50459557" w14:textId="77777777" w:rsidR="00876A7C" w:rsidRPr="009338FE" w:rsidRDefault="00876A7C" w:rsidP="005347D8">
            <w:pPr>
              <w:pStyle w:val="TAL"/>
            </w:pPr>
          </w:p>
          <w:p w14:paraId="187EFB15"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A732241"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DF5F859" w14:textId="77777777" w:rsidR="00876A7C" w:rsidRPr="009338FE" w:rsidRDefault="00876A7C" w:rsidP="005347D8">
            <w:pPr>
              <w:pStyle w:val="TAL"/>
            </w:pPr>
            <w:r w:rsidRPr="009338FE">
              <w:t>Stop sending Transmission Arbitration Release message</w:t>
            </w:r>
          </w:p>
        </w:tc>
      </w:tr>
    </w:tbl>
    <w:p w14:paraId="6A0BD2E4" w14:textId="77777777" w:rsidR="00876A7C" w:rsidRPr="000B4518" w:rsidRDefault="00876A7C" w:rsidP="00876A7C"/>
    <w:p w14:paraId="62A66585" w14:textId="77777777" w:rsidR="00876A7C" w:rsidRPr="000B4518" w:rsidRDefault="00876A7C" w:rsidP="00CB1EBE">
      <w:pPr>
        <w:pStyle w:val="Heading3"/>
      </w:pPr>
      <w:bookmarkStart w:id="2290" w:name="_Toc20209014"/>
      <w:bookmarkStart w:id="2291" w:name="_Toc36045125"/>
      <w:bookmarkStart w:id="2292" w:name="_Toc45216611"/>
      <w:bookmarkStart w:id="2293" w:name="_Toc98710074"/>
      <w:r w:rsidRPr="000B4518">
        <w:t>11.2.3</w:t>
      </w:r>
      <w:r w:rsidRPr="000B4518">
        <w:tab/>
        <w:t xml:space="preserve">Counters in the controlling </w:t>
      </w:r>
      <w:r>
        <w:t>MCVideo</w:t>
      </w:r>
      <w:r w:rsidRPr="000B4518">
        <w:t xml:space="preserve"> function</w:t>
      </w:r>
      <w:bookmarkEnd w:id="2290"/>
      <w:bookmarkEnd w:id="2291"/>
      <w:bookmarkEnd w:id="2292"/>
      <w:bookmarkEnd w:id="2293"/>
    </w:p>
    <w:p w14:paraId="2491805A"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7CF5B8C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5B9B2612" w14:textId="77777777" w:rsidTr="00AA6234">
        <w:trPr>
          <w:gridAfter w:val="1"/>
          <w:wAfter w:w="113" w:type="dxa"/>
          <w:cantSplit/>
          <w:trHeight w:val="288"/>
          <w:tblHeader/>
          <w:jc w:val="center"/>
        </w:trPr>
        <w:tc>
          <w:tcPr>
            <w:tcW w:w="1368" w:type="dxa"/>
            <w:gridSpan w:val="2"/>
            <w:shd w:val="clear" w:color="auto" w:fill="auto"/>
            <w:vAlign w:val="center"/>
          </w:tcPr>
          <w:p w14:paraId="79BEEAC8" w14:textId="77777777" w:rsidR="00876A7C" w:rsidRPr="009338FE" w:rsidRDefault="00876A7C" w:rsidP="005347D8">
            <w:pPr>
              <w:pStyle w:val="TAH"/>
            </w:pPr>
            <w:r w:rsidRPr="009338FE">
              <w:t>Counter</w:t>
            </w:r>
          </w:p>
        </w:tc>
        <w:tc>
          <w:tcPr>
            <w:tcW w:w="2988" w:type="dxa"/>
            <w:gridSpan w:val="2"/>
            <w:shd w:val="clear" w:color="auto" w:fill="auto"/>
            <w:vAlign w:val="center"/>
          </w:tcPr>
          <w:p w14:paraId="2C41ECEC" w14:textId="77777777" w:rsidR="00876A7C" w:rsidRPr="009338FE" w:rsidRDefault="00876A7C" w:rsidP="005347D8">
            <w:pPr>
              <w:pStyle w:val="TAH"/>
            </w:pPr>
            <w:r w:rsidRPr="009338FE">
              <w:t>Limit</w:t>
            </w:r>
          </w:p>
        </w:tc>
        <w:tc>
          <w:tcPr>
            <w:tcW w:w="2340" w:type="dxa"/>
            <w:gridSpan w:val="2"/>
            <w:shd w:val="clear" w:color="auto" w:fill="auto"/>
            <w:vAlign w:val="center"/>
          </w:tcPr>
          <w:p w14:paraId="782AF3B8"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22D4DFD1" w14:textId="77777777" w:rsidR="00876A7C" w:rsidRPr="009338FE" w:rsidRDefault="00876A7C" w:rsidP="005347D8">
            <w:pPr>
              <w:pStyle w:val="TAH"/>
            </w:pPr>
            <w:r w:rsidRPr="009338FE">
              <w:t>On reaching the limit</w:t>
            </w:r>
          </w:p>
        </w:tc>
      </w:tr>
      <w:tr w:rsidR="00876A7C" w:rsidRPr="000B4518" w14:paraId="670ADF40" w14:textId="77777777" w:rsidTr="00AA6234">
        <w:trPr>
          <w:gridAfter w:val="1"/>
          <w:wAfter w:w="113" w:type="dxa"/>
          <w:cantSplit/>
          <w:jc w:val="center"/>
        </w:trPr>
        <w:tc>
          <w:tcPr>
            <w:tcW w:w="1368" w:type="dxa"/>
            <w:gridSpan w:val="2"/>
            <w:shd w:val="clear" w:color="auto" w:fill="auto"/>
          </w:tcPr>
          <w:p w14:paraId="6A1075E0" w14:textId="77777777" w:rsidR="00876A7C" w:rsidRPr="000B4518" w:rsidRDefault="00876A7C" w:rsidP="005347D8">
            <w:pPr>
              <w:pStyle w:val="TAL"/>
            </w:pPr>
            <w:r>
              <w:t>C2</w:t>
            </w:r>
          </w:p>
          <w:p w14:paraId="1486FD73"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9B5EDE9" w14:textId="77777777" w:rsidR="00876A7C" w:rsidRDefault="00876A7C" w:rsidP="005347D8">
            <w:pPr>
              <w:pStyle w:val="TAL"/>
            </w:pPr>
            <w:r w:rsidRPr="000B4518">
              <w:t>Default value: 10</w:t>
            </w:r>
            <w:r>
              <w:t>.</w:t>
            </w:r>
          </w:p>
          <w:p w14:paraId="7374C1E8" w14:textId="77777777" w:rsidR="00876A7C" w:rsidRPr="00431EBB" w:rsidRDefault="00876A7C" w:rsidP="005347D8">
            <w:pPr>
              <w:pStyle w:val="TAL"/>
            </w:pPr>
          </w:p>
          <w:p w14:paraId="613FDF4F" w14:textId="77777777" w:rsidR="00876A7C" w:rsidRDefault="00876A7C" w:rsidP="005347D8">
            <w:pPr>
              <w:pStyle w:val="TAL"/>
            </w:pPr>
            <w:r>
              <w:t>Configurable.</w:t>
            </w:r>
          </w:p>
          <w:p w14:paraId="6A66C79E" w14:textId="77777777" w:rsidR="00876A7C" w:rsidRDefault="00876A7C" w:rsidP="005347D8">
            <w:pPr>
              <w:pStyle w:val="TAL"/>
            </w:pPr>
          </w:p>
          <w:p w14:paraId="0404E426"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4AB140E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0D1483A4"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3E6538AD" w14:textId="77777777" w:rsidTr="00AA6234">
        <w:trPr>
          <w:gridAfter w:val="1"/>
          <w:wAfter w:w="113" w:type="dxa"/>
          <w:cantSplit/>
          <w:jc w:val="center"/>
        </w:trPr>
        <w:tc>
          <w:tcPr>
            <w:tcW w:w="1368" w:type="dxa"/>
            <w:gridSpan w:val="2"/>
            <w:shd w:val="clear" w:color="auto" w:fill="auto"/>
          </w:tcPr>
          <w:p w14:paraId="27238EB1" w14:textId="77777777" w:rsidR="00876A7C" w:rsidRPr="000B4518" w:rsidRDefault="00876A7C" w:rsidP="005347D8">
            <w:pPr>
              <w:pStyle w:val="TAL"/>
            </w:pPr>
            <w:r>
              <w:t>C4</w:t>
            </w:r>
          </w:p>
          <w:p w14:paraId="1A25DA1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392D851E" w14:textId="77777777" w:rsidR="00876A7C" w:rsidRDefault="00876A7C" w:rsidP="005347D8">
            <w:pPr>
              <w:pStyle w:val="TAL"/>
            </w:pPr>
            <w:r w:rsidRPr="000B4518">
              <w:t>Default value: 3</w:t>
            </w:r>
            <w:r>
              <w:t>.</w:t>
            </w:r>
          </w:p>
          <w:p w14:paraId="2258B009" w14:textId="77777777" w:rsidR="00876A7C" w:rsidRDefault="00876A7C" w:rsidP="005347D8">
            <w:pPr>
              <w:pStyle w:val="TAL"/>
            </w:pPr>
          </w:p>
          <w:p w14:paraId="3F65FE78" w14:textId="77777777" w:rsidR="00876A7C" w:rsidRDefault="00876A7C" w:rsidP="005347D8">
            <w:pPr>
              <w:pStyle w:val="TAL"/>
            </w:pPr>
            <w:r>
              <w:t>Configurable.</w:t>
            </w:r>
          </w:p>
          <w:p w14:paraId="46E01A15" w14:textId="77777777" w:rsidR="00876A7C" w:rsidRDefault="00876A7C" w:rsidP="005347D8">
            <w:pPr>
              <w:pStyle w:val="TAL"/>
            </w:pPr>
          </w:p>
          <w:p w14:paraId="1E558554"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1E897FE"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31BD91E"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1D0E3741" w14:textId="77777777" w:rsidTr="00AA6234">
        <w:trPr>
          <w:gridAfter w:val="1"/>
          <w:wAfter w:w="113" w:type="dxa"/>
          <w:cantSplit/>
          <w:jc w:val="center"/>
        </w:trPr>
        <w:tc>
          <w:tcPr>
            <w:tcW w:w="1368" w:type="dxa"/>
            <w:gridSpan w:val="2"/>
            <w:shd w:val="clear" w:color="auto" w:fill="auto"/>
          </w:tcPr>
          <w:p w14:paraId="4C3C2A73" w14:textId="77777777" w:rsidR="00876A7C" w:rsidRPr="000B4518" w:rsidRDefault="00876A7C" w:rsidP="005347D8">
            <w:pPr>
              <w:pStyle w:val="TAL"/>
            </w:pPr>
            <w:r>
              <w:t>C6</w:t>
            </w:r>
          </w:p>
          <w:p w14:paraId="3B35634E"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0A2F85E6" w14:textId="77777777" w:rsidR="00876A7C" w:rsidRDefault="00876A7C" w:rsidP="005347D8">
            <w:pPr>
              <w:pStyle w:val="TAL"/>
            </w:pPr>
            <w:r w:rsidRPr="000B4518">
              <w:t>Default value: 3</w:t>
            </w:r>
            <w:r>
              <w:t>.</w:t>
            </w:r>
          </w:p>
          <w:p w14:paraId="5C3084DF" w14:textId="77777777" w:rsidR="00876A7C" w:rsidRDefault="00876A7C" w:rsidP="005347D8">
            <w:pPr>
              <w:pStyle w:val="TAL"/>
            </w:pPr>
          </w:p>
          <w:p w14:paraId="4C664151" w14:textId="77777777" w:rsidR="00876A7C" w:rsidRDefault="00876A7C" w:rsidP="005347D8">
            <w:pPr>
              <w:pStyle w:val="TAL"/>
            </w:pPr>
            <w:r>
              <w:t>Configurable.</w:t>
            </w:r>
          </w:p>
          <w:p w14:paraId="09E4A642" w14:textId="77777777" w:rsidR="00876A7C" w:rsidRDefault="00876A7C" w:rsidP="005347D8">
            <w:pPr>
              <w:pStyle w:val="TAL"/>
            </w:pPr>
          </w:p>
          <w:p w14:paraId="23CADFAF"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38F40EC5"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5E77F60"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6871684F" w14:textId="77777777" w:rsidTr="00AA6234">
        <w:trPr>
          <w:gridAfter w:val="1"/>
          <w:wAfter w:w="113" w:type="dxa"/>
          <w:cantSplit/>
          <w:jc w:val="center"/>
        </w:trPr>
        <w:tc>
          <w:tcPr>
            <w:tcW w:w="1368" w:type="dxa"/>
            <w:gridSpan w:val="2"/>
            <w:shd w:val="clear" w:color="auto" w:fill="auto"/>
          </w:tcPr>
          <w:p w14:paraId="456A86FD" w14:textId="77777777" w:rsidR="00876A7C" w:rsidRDefault="00876A7C" w:rsidP="005347D8">
            <w:pPr>
              <w:pStyle w:val="TAL"/>
            </w:pPr>
            <w:r>
              <w:t>C7 (Reception Accepted)</w:t>
            </w:r>
          </w:p>
        </w:tc>
        <w:tc>
          <w:tcPr>
            <w:tcW w:w="2988" w:type="dxa"/>
            <w:gridSpan w:val="2"/>
            <w:shd w:val="clear" w:color="auto" w:fill="auto"/>
          </w:tcPr>
          <w:p w14:paraId="22C9719A" w14:textId="77777777" w:rsidR="00876A7C" w:rsidRDefault="00876A7C" w:rsidP="005347D8">
            <w:pPr>
              <w:pStyle w:val="TAL"/>
            </w:pPr>
            <w:r>
              <w:t>Default value: 2</w:t>
            </w:r>
          </w:p>
          <w:p w14:paraId="2517E4AF" w14:textId="77777777" w:rsidR="00876A7C" w:rsidRDefault="00876A7C" w:rsidP="005347D8">
            <w:pPr>
              <w:pStyle w:val="TAL"/>
            </w:pPr>
          </w:p>
          <w:p w14:paraId="20ACC8D8" w14:textId="77777777" w:rsidR="00876A7C" w:rsidRDefault="00876A7C" w:rsidP="005347D8">
            <w:pPr>
              <w:pStyle w:val="TAL"/>
            </w:pPr>
            <w:r>
              <w:t>Configurable.</w:t>
            </w:r>
          </w:p>
          <w:p w14:paraId="1FA1D3F2" w14:textId="77777777" w:rsidR="00876A7C" w:rsidRDefault="00876A7C" w:rsidP="005347D8">
            <w:pPr>
              <w:pStyle w:val="TAL"/>
            </w:pPr>
          </w:p>
          <w:p w14:paraId="1E4CBDB6"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116BDF2" w14:textId="77777777" w:rsidR="00876A7C" w:rsidRPr="000B4518" w:rsidRDefault="00876A7C" w:rsidP="005347D8">
            <w:pPr>
              <w:pStyle w:val="TAL"/>
            </w:pPr>
            <w:r>
              <w:t>-</w:t>
            </w:r>
          </w:p>
        </w:tc>
        <w:tc>
          <w:tcPr>
            <w:tcW w:w="2007" w:type="dxa"/>
            <w:gridSpan w:val="2"/>
            <w:shd w:val="clear" w:color="auto" w:fill="auto"/>
          </w:tcPr>
          <w:p w14:paraId="6081A3AF" w14:textId="77777777" w:rsidR="00876A7C" w:rsidRPr="000B4518" w:rsidRDefault="00876A7C" w:rsidP="005347D8">
            <w:pPr>
              <w:pStyle w:val="TAL"/>
            </w:pPr>
            <w:r>
              <w:t>Receive media requests from transmission participant is rejected.</w:t>
            </w:r>
          </w:p>
        </w:tc>
      </w:tr>
      <w:tr w:rsidR="00741DDB" w:rsidRPr="000B4518" w14:paraId="00C5A332" w14:textId="77777777" w:rsidTr="00AA6234">
        <w:trPr>
          <w:gridAfter w:val="1"/>
          <w:wAfter w:w="113" w:type="dxa"/>
          <w:cantSplit/>
          <w:jc w:val="center"/>
        </w:trPr>
        <w:tc>
          <w:tcPr>
            <w:tcW w:w="1368" w:type="dxa"/>
            <w:gridSpan w:val="2"/>
            <w:shd w:val="clear" w:color="auto" w:fill="auto"/>
          </w:tcPr>
          <w:p w14:paraId="61BB8E0A" w14:textId="77777777" w:rsidR="00741DDB" w:rsidRDefault="00741DDB" w:rsidP="00741DDB">
            <w:pPr>
              <w:pStyle w:val="TAL"/>
            </w:pPr>
            <w:r>
              <w:t>C9 (Per-Participant-Reception Accepted)</w:t>
            </w:r>
          </w:p>
        </w:tc>
        <w:tc>
          <w:tcPr>
            <w:tcW w:w="2988" w:type="dxa"/>
            <w:gridSpan w:val="2"/>
            <w:shd w:val="clear" w:color="auto" w:fill="auto"/>
          </w:tcPr>
          <w:p w14:paraId="734512AF" w14:textId="77777777" w:rsidR="00741DDB" w:rsidRDefault="00741DDB" w:rsidP="00741DDB">
            <w:pPr>
              <w:pStyle w:val="TAL"/>
            </w:pPr>
            <w:r>
              <w:t>Default value: 4</w:t>
            </w:r>
          </w:p>
          <w:p w14:paraId="3BEAC9D9" w14:textId="77777777" w:rsidR="00741DDB" w:rsidRDefault="00741DDB" w:rsidP="00741DDB">
            <w:pPr>
              <w:pStyle w:val="TAL"/>
            </w:pPr>
          </w:p>
          <w:p w14:paraId="394E507D" w14:textId="77777777" w:rsidR="00741DDB" w:rsidRDefault="00741DDB" w:rsidP="00741DDB">
            <w:pPr>
              <w:pStyle w:val="TAL"/>
            </w:pPr>
            <w:r>
              <w:t>Configurable.</w:t>
            </w:r>
          </w:p>
          <w:p w14:paraId="0C72B044" w14:textId="77777777" w:rsidR="00741DDB" w:rsidRDefault="00741DDB" w:rsidP="00741DDB">
            <w:pPr>
              <w:pStyle w:val="TAL"/>
            </w:pPr>
          </w:p>
          <w:p w14:paraId="26E0E6EA"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1D075A0E" w14:textId="77777777" w:rsidR="00741DDB" w:rsidRDefault="00741DDB" w:rsidP="00741DDB">
            <w:pPr>
              <w:pStyle w:val="TAL"/>
            </w:pPr>
            <w:r>
              <w:t>-</w:t>
            </w:r>
          </w:p>
        </w:tc>
        <w:tc>
          <w:tcPr>
            <w:tcW w:w="2007" w:type="dxa"/>
            <w:gridSpan w:val="2"/>
            <w:shd w:val="clear" w:color="auto" w:fill="auto"/>
          </w:tcPr>
          <w:p w14:paraId="3E1683A8" w14:textId="77777777" w:rsidR="00741DDB" w:rsidRDefault="00741DDB" w:rsidP="00741DDB">
            <w:pPr>
              <w:pStyle w:val="TAL"/>
            </w:pPr>
            <w:r>
              <w:t>Receive media requests from transmission participant is rejected.</w:t>
            </w:r>
          </w:p>
        </w:tc>
      </w:tr>
      <w:tr w:rsidR="00AA6234" w14:paraId="11EFEE01" w14:textId="77777777" w:rsidTr="009B6D7F">
        <w:trPr>
          <w:gridBefore w:val="1"/>
          <w:wBefore w:w="113" w:type="dxa"/>
          <w:cantSplit/>
          <w:jc w:val="center"/>
        </w:trPr>
        <w:tc>
          <w:tcPr>
            <w:tcW w:w="1368" w:type="dxa"/>
            <w:gridSpan w:val="2"/>
            <w:shd w:val="clear" w:color="auto" w:fill="auto"/>
          </w:tcPr>
          <w:p w14:paraId="39125C8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10738235" w14:textId="77777777" w:rsidR="00AA6234" w:rsidRDefault="00AA6234" w:rsidP="009B6D7F">
            <w:pPr>
              <w:pStyle w:val="TAL"/>
            </w:pPr>
            <w:r>
              <w:t>Default value: 4</w:t>
            </w:r>
          </w:p>
          <w:p w14:paraId="3A56D2D1" w14:textId="77777777" w:rsidR="00AA6234" w:rsidRDefault="00AA6234" w:rsidP="009B6D7F">
            <w:pPr>
              <w:pStyle w:val="TAL"/>
            </w:pPr>
          </w:p>
          <w:p w14:paraId="2FE2722B" w14:textId="77777777" w:rsidR="00AA6234" w:rsidRDefault="00AA6234" w:rsidP="009B6D7F">
            <w:pPr>
              <w:pStyle w:val="TAL"/>
            </w:pPr>
            <w:r>
              <w:t>Configurable.</w:t>
            </w:r>
          </w:p>
          <w:p w14:paraId="1D42B816" w14:textId="77777777" w:rsidR="00AA6234" w:rsidRDefault="00AA6234" w:rsidP="009B6D7F">
            <w:pPr>
              <w:pStyle w:val="TAL"/>
            </w:pPr>
          </w:p>
        </w:tc>
        <w:tc>
          <w:tcPr>
            <w:tcW w:w="2340" w:type="dxa"/>
            <w:gridSpan w:val="2"/>
            <w:shd w:val="clear" w:color="auto" w:fill="auto"/>
          </w:tcPr>
          <w:p w14:paraId="239CDD04" w14:textId="77777777" w:rsidR="00AA6234" w:rsidRDefault="00AA6234" w:rsidP="009B6D7F">
            <w:pPr>
              <w:pStyle w:val="TAL"/>
            </w:pPr>
            <w:r>
              <w:rPr>
                <w:lang w:val="en-IN"/>
              </w:rPr>
              <w:t>-</w:t>
            </w:r>
          </w:p>
        </w:tc>
        <w:tc>
          <w:tcPr>
            <w:tcW w:w="2007" w:type="dxa"/>
            <w:gridSpan w:val="2"/>
            <w:shd w:val="clear" w:color="auto" w:fill="auto"/>
          </w:tcPr>
          <w:p w14:paraId="53D79EB2" w14:textId="77777777" w:rsidR="00AA6234" w:rsidRDefault="00AA6234" w:rsidP="009B6D7F">
            <w:pPr>
              <w:pStyle w:val="TAL"/>
            </w:pPr>
            <w:r>
              <w:t>Receive media requests from transmission participant is rejected.</w:t>
            </w:r>
          </w:p>
        </w:tc>
      </w:tr>
      <w:tr w:rsidR="00876A7C" w:rsidRPr="000B4518" w14:paraId="238FC0F9" w14:textId="77777777" w:rsidTr="00AA6234">
        <w:trPr>
          <w:gridAfter w:val="1"/>
          <w:wAfter w:w="113" w:type="dxa"/>
          <w:cantSplit/>
          <w:jc w:val="center"/>
        </w:trPr>
        <w:tc>
          <w:tcPr>
            <w:tcW w:w="8703" w:type="dxa"/>
            <w:gridSpan w:val="8"/>
            <w:shd w:val="clear" w:color="auto" w:fill="auto"/>
          </w:tcPr>
          <w:p w14:paraId="3C8A5FF3"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5CEAE62C" w14:textId="77777777" w:rsidR="00876A7C" w:rsidRDefault="00876A7C" w:rsidP="00876A7C">
      <w:pPr>
        <w:rPr>
          <w:lang w:eastAsia="x-none"/>
        </w:rPr>
      </w:pPr>
    </w:p>
    <w:p w14:paraId="3A8D1E65" w14:textId="77777777" w:rsidR="00D33CAD" w:rsidRPr="000B4518" w:rsidRDefault="00D33CAD" w:rsidP="00CB1EBE">
      <w:pPr>
        <w:pStyle w:val="Heading3"/>
      </w:pPr>
      <w:bookmarkStart w:id="2294" w:name="_Toc20209015"/>
      <w:bookmarkStart w:id="2295" w:name="_Toc36045126"/>
      <w:bookmarkStart w:id="2296" w:name="_Toc45216612"/>
      <w:bookmarkStart w:id="2297" w:name="_Toc98710075"/>
      <w:r w:rsidRPr="000B4518">
        <w:t>11.2.4</w:t>
      </w:r>
      <w:r w:rsidRPr="000B4518">
        <w:tab/>
        <w:t xml:space="preserve">Counters in the </w:t>
      </w:r>
      <w:r w:rsidRPr="000C3959">
        <w:t>participating</w:t>
      </w:r>
      <w:r w:rsidRPr="000B4518">
        <w:t xml:space="preserve"> MC</w:t>
      </w:r>
      <w:r>
        <w:t>Video</w:t>
      </w:r>
      <w:r w:rsidRPr="000B4518">
        <w:t xml:space="preserve"> function</w:t>
      </w:r>
      <w:bookmarkEnd w:id="2294"/>
      <w:bookmarkEnd w:id="2295"/>
      <w:bookmarkEnd w:id="2296"/>
      <w:bookmarkEnd w:id="2297"/>
    </w:p>
    <w:p w14:paraId="52D3DE8F"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250DF3EF"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7FEEDF69" w14:textId="77777777" w:rsidTr="00D33CAD">
        <w:trPr>
          <w:cantSplit/>
          <w:trHeight w:val="288"/>
          <w:tblHeader/>
          <w:jc w:val="center"/>
        </w:trPr>
        <w:tc>
          <w:tcPr>
            <w:tcW w:w="1368" w:type="dxa"/>
            <w:shd w:val="clear" w:color="auto" w:fill="auto"/>
            <w:vAlign w:val="center"/>
          </w:tcPr>
          <w:p w14:paraId="2353E574" w14:textId="77777777" w:rsidR="00D33CAD" w:rsidRPr="000B4518" w:rsidRDefault="00D33CAD" w:rsidP="00D33CAD">
            <w:pPr>
              <w:pStyle w:val="TAH"/>
            </w:pPr>
            <w:r w:rsidRPr="000B4518">
              <w:t>Counter</w:t>
            </w:r>
          </w:p>
        </w:tc>
        <w:tc>
          <w:tcPr>
            <w:tcW w:w="2250" w:type="dxa"/>
            <w:shd w:val="clear" w:color="auto" w:fill="auto"/>
            <w:vAlign w:val="center"/>
          </w:tcPr>
          <w:p w14:paraId="64964D82" w14:textId="77777777" w:rsidR="00D33CAD" w:rsidRPr="000B4518" w:rsidRDefault="00D33CAD" w:rsidP="00D33CAD">
            <w:pPr>
              <w:pStyle w:val="TAH"/>
            </w:pPr>
            <w:r w:rsidRPr="000B4518">
              <w:t>Limit</w:t>
            </w:r>
          </w:p>
        </w:tc>
        <w:tc>
          <w:tcPr>
            <w:tcW w:w="2340" w:type="dxa"/>
            <w:shd w:val="clear" w:color="auto" w:fill="auto"/>
            <w:vAlign w:val="center"/>
          </w:tcPr>
          <w:p w14:paraId="7528612B" w14:textId="77777777" w:rsidR="00D33CAD" w:rsidRPr="000B4518" w:rsidRDefault="00D33CAD" w:rsidP="00D33CAD">
            <w:pPr>
              <w:pStyle w:val="TAH"/>
            </w:pPr>
            <w:r w:rsidRPr="000B4518">
              <w:t>Associated timer</w:t>
            </w:r>
          </w:p>
        </w:tc>
        <w:tc>
          <w:tcPr>
            <w:tcW w:w="2007" w:type="dxa"/>
            <w:shd w:val="clear" w:color="auto" w:fill="auto"/>
            <w:vAlign w:val="center"/>
          </w:tcPr>
          <w:p w14:paraId="2924B2DF" w14:textId="77777777" w:rsidR="00D33CAD" w:rsidRPr="000B4518" w:rsidRDefault="00D33CAD" w:rsidP="00D33CAD">
            <w:pPr>
              <w:pStyle w:val="TAH"/>
            </w:pPr>
            <w:r w:rsidRPr="000B4518">
              <w:t>On reaching the limit</w:t>
            </w:r>
          </w:p>
        </w:tc>
      </w:tr>
      <w:tr w:rsidR="00D33CAD" w:rsidRPr="000B4518" w14:paraId="552C5160" w14:textId="77777777" w:rsidTr="00D33CAD">
        <w:trPr>
          <w:cantSplit/>
          <w:jc w:val="center"/>
        </w:trPr>
        <w:tc>
          <w:tcPr>
            <w:tcW w:w="1368" w:type="dxa"/>
            <w:shd w:val="clear" w:color="auto" w:fill="auto"/>
          </w:tcPr>
          <w:p w14:paraId="09FDCD83" w14:textId="77777777" w:rsidR="00D33CAD" w:rsidRPr="000B4518" w:rsidRDefault="00D33CAD" w:rsidP="00D33CAD">
            <w:pPr>
              <w:pStyle w:val="TAL"/>
            </w:pPr>
            <w:r w:rsidRPr="000B4518">
              <w:t>C</w:t>
            </w:r>
            <w:r>
              <w:t>302</w:t>
            </w:r>
          </w:p>
          <w:p w14:paraId="68C1D28F" w14:textId="77777777" w:rsidR="00D33CAD" w:rsidRPr="000B4518" w:rsidRDefault="00D33CAD" w:rsidP="00D33CAD">
            <w:pPr>
              <w:pStyle w:val="TAL"/>
            </w:pPr>
            <w:r w:rsidRPr="000B4518">
              <w:t>(Unmap Group To Bearer)</w:t>
            </w:r>
          </w:p>
        </w:tc>
        <w:tc>
          <w:tcPr>
            <w:tcW w:w="2250" w:type="dxa"/>
            <w:shd w:val="clear" w:color="auto" w:fill="auto"/>
          </w:tcPr>
          <w:p w14:paraId="6EB7AC16" w14:textId="77777777" w:rsidR="00D33CAD" w:rsidRDefault="00D33CAD" w:rsidP="00D33CAD">
            <w:pPr>
              <w:pStyle w:val="TAL"/>
            </w:pPr>
            <w:r w:rsidRPr="000B4518">
              <w:t>Default value: 3</w:t>
            </w:r>
            <w:r>
              <w:t>.</w:t>
            </w:r>
          </w:p>
          <w:p w14:paraId="1751B6AA" w14:textId="77777777" w:rsidR="00D33CAD" w:rsidRDefault="00D33CAD" w:rsidP="00D33CAD">
            <w:pPr>
              <w:pStyle w:val="TAL"/>
            </w:pPr>
          </w:p>
          <w:p w14:paraId="34D9562D" w14:textId="77777777" w:rsidR="00D33CAD" w:rsidRPr="000B4518" w:rsidRDefault="00D33CAD" w:rsidP="00D33CAD">
            <w:pPr>
              <w:pStyle w:val="TAL"/>
            </w:pPr>
            <w:r>
              <w:t>Configurable.</w:t>
            </w:r>
          </w:p>
        </w:tc>
        <w:tc>
          <w:tcPr>
            <w:tcW w:w="2340" w:type="dxa"/>
            <w:shd w:val="clear" w:color="auto" w:fill="auto"/>
          </w:tcPr>
          <w:p w14:paraId="10CBBB9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72E84F04" w14:textId="77777777" w:rsidR="00D33CAD" w:rsidRPr="000B4518" w:rsidRDefault="00D33CAD" w:rsidP="00D33CAD">
            <w:pPr>
              <w:pStyle w:val="TAL"/>
            </w:pPr>
            <w:r w:rsidRPr="000B4518">
              <w:t>The Unmap Group To Bearer message is no more re-sent.</w:t>
            </w:r>
          </w:p>
        </w:tc>
      </w:tr>
    </w:tbl>
    <w:p w14:paraId="203AB2B5" w14:textId="77777777" w:rsidR="00D33CAD" w:rsidRDefault="00D33CAD" w:rsidP="00D33CAD">
      <w:pPr>
        <w:rPr>
          <w:noProof/>
        </w:rPr>
      </w:pPr>
    </w:p>
    <w:p w14:paraId="06E693A3"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56BA8B70" w14:textId="77777777" w:rsidR="00D01278" w:rsidRPr="000B4518" w:rsidRDefault="00D01278" w:rsidP="00CB1EBE">
      <w:pPr>
        <w:pStyle w:val="Heading1"/>
      </w:pPr>
      <w:bookmarkStart w:id="2298" w:name="_Toc20209016"/>
      <w:bookmarkStart w:id="2299" w:name="_Toc36045127"/>
      <w:bookmarkStart w:id="2300" w:name="_Toc45216613"/>
      <w:bookmarkStart w:id="2301" w:name="_Toc98710076"/>
      <w:r w:rsidRPr="000B4518">
        <w:t>12</w:t>
      </w:r>
      <w:r w:rsidRPr="000B4518">
        <w:tab/>
        <w:t>Extensions within the present document</w:t>
      </w:r>
      <w:bookmarkEnd w:id="2298"/>
      <w:bookmarkEnd w:id="2299"/>
      <w:bookmarkEnd w:id="2300"/>
      <w:bookmarkEnd w:id="2301"/>
    </w:p>
    <w:p w14:paraId="4D841C81" w14:textId="77777777" w:rsidR="00D01278" w:rsidRPr="000B4518" w:rsidRDefault="00D01278" w:rsidP="00CB1EBE">
      <w:pPr>
        <w:pStyle w:val="Heading2"/>
      </w:pPr>
      <w:bookmarkStart w:id="2302" w:name="_Toc20209017"/>
      <w:bookmarkStart w:id="2303" w:name="_Toc36045128"/>
      <w:bookmarkStart w:id="2304" w:name="_Toc45216614"/>
      <w:bookmarkStart w:id="2305" w:name="_Toc98710077"/>
      <w:r w:rsidRPr="000B4518">
        <w:t>12.1</w:t>
      </w:r>
      <w:r w:rsidRPr="000B4518">
        <w:tab/>
        <w:t>Session description types defined within the present document</w:t>
      </w:r>
      <w:bookmarkEnd w:id="2302"/>
      <w:bookmarkEnd w:id="2303"/>
      <w:bookmarkEnd w:id="2304"/>
      <w:bookmarkEnd w:id="2305"/>
    </w:p>
    <w:p w14:paraId="60467261" w14:textId="77777777" w:rsidR="00D01278" w:rsidRPr="000B4518" w:rsidRDefault="00D01278" w:rsidP="00CB1EBE">
      <w:pPr>
        <w:pStyle w:val="Heading3"/>
      </w:pPr>
      <w:bookmarkStart w:id="2306" w:name="_Toc20209018"/>
      <w:bookmarkStart w:id="2307" w:name="_Toc36045129"/>
      <w:bookmarkStart w:id="2308" w:name="_Toc45216615"/>
      <w:bookmarkStart w:id="2309" w:name="_Toc98710078"/>
      <w:r w:rsidRPr="000B4518">
        <w:t>12.1.1</w:t>
      </w:r>
      <w:r w:rsidRPr="000B4518">
        <w:tab/>
        <w:t>General</w:t>
      </w:r>
      <w:bookmarkEnd w:id="2306"/>
      <w:bookmarkEnd w:id="2307"/>
      <w:bookmarkEnd w:id="2308"/>
      <w:bookmarkEnd w:id="2309"/>
    </w:p>
    <w:p w14:paraId="099ED433"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2D3F5DA7" w14:textId="77777777" w:rsidR="00D01278" w:rsidRPr="000B4518" w:rsidRDefault="00D01278" w:rsidP="00CB1EBE">
      <w:pPr>
        <w:pStyle w:val="Heading3"/>
      </w:pPr>
      <w:bookmarkStart w:id="2310" w:name="_Toc20209019"/>
      <w:bookmarkStart w:id="2311" w:name="_Toc36045130"/>
      <w:bookmarkStart w:id="2312" w:name="_Toc45216616"/>
      <w:bookmarkStart w:id="2313" w:name="_Toc98710079"/>
      <w:r w:rsidRPr="000B4518">
        <w:t>12.1.2</w:t>
      </w:r>
      <w:r w:rsidRPr="000B4518">
        <w:tab/>
        <w:t xml:space="preserve">SDP "fmtp" attribute for </w:t>
      </w:r>
      <w:r>
        <w:t>MCVideo</w:t>
      </w:r>
      <w:bookmarkEnd w:id="2310"/>
      <w:bookmarkEnd w:id="2311"/>
      <w:bookmarkEnd w:id="2312"/>
      <w:bookmarkEnd w:id="2313"/>
    </w:p>
    <w:p w14:paraId="72F8A130" w14:textId="77777777" w:rsidR="00D01278" w:rsidRPr="000B4518" w:rsidRDefault="00D01278" w:rsidP="00CB1EBE">
      <w:pPr>
        <w:pStyle w:val="Heading4"/>
      </w:pPr>
      <w:bookmarkStart w:id="2314" w:name="_Toc20209020"/>
      <w:bookmarkStart w:id="2315" w:name="_Toc36045131"/>
      <w:bookmarkStart w:id="2316" w:name="_Toc45216617"/>
      <w:bookmarkStart w:id="2317" w:name="_Toc98710080"/>
      <w:r w:rsidRPr="000B4518">
        <w:t>12.1.2.1</w:t>
      </w:r>
      <w:r w:rsidRPr="000B4518">
        <w:tab/>
        <w:t>General</w:t>
      </w:r>
      <w:bookmarkEnd w:id="2314"/>
      <w:bookmarkEnd w:id="2315"/>
      <w:bookmarkEnd w:id="2316"/>
      <w:bookmarkEnd w:id="2317"/>
    </w:p>
    <w:p w14:paraId="474CA041"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61ACB427" w14:textId="77777777" w:rsidR="00D01278" w:rsidRPr="000B4518" w:rsidRDefault="00D01278" w:rsidP="00CB1EBE">
      <w:pPr>
        <w:pStyle w:val="Heading4"/>
      </w:pPr>
      <w:bookmarkStart w:id="2318" w:name="_Toc20209021"/>
      <w:bookmarkStart w:id="2319" w:name="_Toc36045132"/>
      <w:bookmarkStart w:id="2320" w:name="_Toc45216618"/>
      <w:bookmarkStart w:id="2321" w:name="_Toc98710081"/>
      <w:r w:rsidRPr="000B4518">
        <w:t>12.1.2.2</w:t>
      </w:r>
      <w:r w:rsidRPr="000B4518">
        <w:tab/>
        <w:t>Semantics</w:t>
      </w:r>
      <w:bookmarkEnd w:id="2318"/>
      <w:bookmarkEnd w:id="2319"/>
      <w:bookmarkEnd w:id="2320"/>
      <w:bookmarkEnd w:id="2321"/>
    </w:p>
    <w:p w14:paraId="39883481"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395307C3"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415DA7F2"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4100BC2A"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43F7B83"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22722BC8"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11064D4F"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39D08546"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0F95A367"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AAA5924"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42AB927" w14:textId="77777777" w:rsidR="00D01278" w:rsidRPr="000B4518" w:rsidRDefault="00D01278" w:rsidP="00CB1EBE">
      <w:pPr>
        <w:pStyle w:val="Heading4"/>
      </w:pPr>
      <w:bookmarkStart w:id="2322" w:name="_Toc20209022"/>
      <w:bookmarkStart w:id="2323" w:name="_Toc36045133"/>
      <w:bookmarkStart w:id="2324" w:name="_Toc45216619"/>
      <w:bookmarkStart w:id="2325" w:name="_Toc98710082"/>
      <w:r w:rsidRPr="000B4518">
        <w:t>12.1.2.3</w:t>
      </w:r>
      <w:r w:rsidRPr="000B4518">
        <w:tab/>
        <w:t>Syntax</w:t>
      </w:r>
      <w:bookmarkEnd w:id="2322"/>
      <w:bookmarkEnd w:id="2323"/>
      <w:bookmarkEnd w:id="2324"/>
      <w:bookmarkEnd w:id="2325"/>
    </w:p>
    <w:p w14:paraId="260E0FC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047FC32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6D4BD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600326D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3F5AE4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332B4E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F68CE7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12C4D4C4"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2423258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363094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3967B7D8"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B04A538" w14:textId="77777777" w:rsidR="00D01278" w:rsidRPr="000B4518" w:rsidRDefault="00D01278" w:rsidP="00D01278">
      <w:pPr>
        <w:rPr>
          <w:noProof/>
        </w:rPr>
      </w:pPr>
    </w:p>
    <w:p w14:paraId="5C4347AF" w14:textId="77777777" w:rsidR="00080512" w:rsidRPr="00D01278" w:rsidRDefault="00D01278" w:rsidP="00D01278">
      <w:pPr>
        <w:pStyle w:val="EditorsNote"/>
        <w:rPr>
          <w:noProof/>
        </w:rPr>
      </w:pPr>
      <w:r>
        <w:rPr>
          <w:noProof/>
        </w:rPr>
        <w:t>Editor's Note:</w:t>
      </w:r>
      <w:r>
        <w:rPr>
          <w:noProof/>
        </w:rPr>
        <w:tab/>
        <w:t>IANA registration may be required.</w:t>
      </w:r>
    </w:p>
    <w:p w14:paraId="1C21E576" w14:textId="77777777" w:rsidR="00D01278" w:rsidRPr="009607B5" w:rsidRDefault="00D01278" w:rsidP="00CB1EBE">
      <w:pPr>
        <w:pStyle w:val="Heading1"/>
        <w:rPr>
          <w:noProof/>
          <w:lang w:eastAsia="zh-CN"/>
        </w:rPr>
      </w:pPr>
      <w:bookmarkStart w:id="2326" w:name="_Toc20209023"/>
      <w:bookmarkStart w:id="2327" w:name="_Toc36045134"/>
      <w:bookmarkStart w:id="2328" w:name="_Toc45216620"/>
      <w:bookmarkStart w:id="2329" w:name="_Toc98710083"/>
      <w:r w:rsidRPr="009607B5">
        <w:rPr>
          <w:noProof/>
          <w:lang w:eastAsia="zh-CN"/>
        </w:rPr>
        <w:t>13</w:t>
      </w:r>
      <w:r w:rsidRPr="009607B5">
        <w:rPr>
          <w:noProof/>
          <w:lang w:eastAsia="zh-CN"/>
        </w:rPr>
        <w:tab/>
        <w:t>Media plane security</w:t>
      </w:r>
      <w:bookmarkEnd w:id="2326"/>
      <w:bookmarkEnd w:id="2327"/>
      <w:bookmarkEnd w:id="2328"/>
      <w:bookmarkEnd w:id="2329"/>
    </w:p>
    <w:p w14:paraId="5B6C8E06" w14:textId="77777777" w:rsidR="00D01278" w:rsidRPr="009607B5" w:rsidRDefault="00D01278" w:rsidP="00CB1EBE">
      <w:pPr>
        <w:pStyle w:val="Heading2"/>
      </w:pPr>
      <w:bookmarkStart w:id="2330" w:name="_Toc20209024"/>
      <w:bookmarkStart w:id="2331" w:name="_Toc36045135"/>
      <w:bookmarkStart w:id="2332" w:name="_Toc45216621"/>
      <w:bookmarkStart w:id="2333" w:name="_Toc98710084"/>
      <w:r w:rsidRPr="009607B5">
        <w:t>13.1</w:t>
      </w:r>
      <w:r w:rsidRPr="009607B5">
        <w:tab/>
        <w:t>General</w:t>
      </w:r>
      <w:bookmarkEnd w:id="2330"/>
      <w:bookmarkEnd w:id="2331"/>
      <w:bookmarkEnd w:id="2332"/>
      <w:bookmarkEnd w:id="2333"/>
    </w:p>
    <w:p w14:paraId="6E9151D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57FCD6BB"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19C69E13" w14:textId="77777777" w:rsidR="00D01278" w:rsidRPr="009607B5" w:rsidRDefault="00D01278" w:rsidP="00D01278">
      <w:pPr>
        <w:rPr>
          <w:noProof/>
        </w:rPr>
      </w:pPr>
      <w:r w:rsidRPr="009607B5">
        <w:rPr>
          <w:noProof/>
        </w:rPr>
        <w:t>Various keys and associated key identifiers protect:</w:t>
      </w:r>
    </w:p>
    <w:p w14:paraId="73AB0615" w14:textId="77777777" w:rsidR="00D01278" w:rsidRPr="009607B5" w:rsidRDefault="00D01278" w:rsidP="00D01278">
      <w:pPr>
        <w:pStyle w:val="B1"/>
        <w:rPr>
          <w:noProof/>
        </w:rPr>
      </w:pPr>
      <w:r w:rsidRPr="009607B5">
        <w:rPr>
          <w:noProof/>
        </w:rPr>
        <w:t>1.</w:t>
      </w:r>
      <w:r w:rsidRPr="009607B5">
        <w:rPr>
          <w:noProof/>
        </w:rPr>
        <w:tab/>
        <w:t>RTP transported media;</w:t>
      </w:r>
    </w:p>
    <w:p w14:paraId="031542E7"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61B4415A"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5B3C04B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88CF9D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35919B3"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C3BC025"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2B47164C"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12F26B1"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68EC4045"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A6A8D7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74C174AD"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CA6136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4A420D89"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630E1B6E"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2F3F42EC"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28F72A2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2D1912E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35F60D1E"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3B620766"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3AC2A32E"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7FAEE5B"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097004F"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BF3BC1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0831BE3"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20D1BE6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2981BD86"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7150842F"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38EBFC5B"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503CFD8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ED644E2"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D1D781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3E94794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60FD3C62" w14:textId="77777777" w:rsidR="00D01278" w:rsidRPr="009607B5" w:rsidRDefault="00D01278" w:rsidP="00CB1EBE">
      <w:pPr>
        <w:pStyle w:val="Heading2"/>
      </w:pPr>
      <w:bookmarkStart w:id="2334" w:name="_Toc20209025"/>
      <w:bookmarkStart w:id="2335" w:name="_Toc36045136"/>
      <w:bookmarkStart w:id="2336" w:name="_Toc45216622"/>
      <w:bookmarkStart w:id="2337" w:name="_Toc98710085"/>
      <w:r w:rsidRPr="009607B5">
        <w:t>13.2</w:t>
      </w:r>
      <w:r w:rsidRPr="009607B5">
        <w:tab/>
        <w:t>Derivation of SRTP/SRTCP master keys</w:t>
      </w:r>
      <w:bookmarkEnd w:id="2334"/>
      <w:bookmarkEnd w:id="2335"/>
      <w:bookmarkEnd w:id="2336"/>
      <w:bookmarkEnd w:id="2337"/>
    </w:p>
    <w:p w14:paraId="6E0260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C2FAF3A"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C623608" w14:textId="77777777" w:rsidR="00D01278" w:rsidRPr="009607B5" w:rsidRDefault="00D01278" w:rsidP="00CB1EBE">
      <w:pPr>
        <w:pStyle w:val="Heading2"/>
        <w:rPr>
          <w:noProof/>
        </w:rPr>
      </w:pPr>
      <w:bookmarkStart w:id="2338" w:name="_Toc20209026"/>
      <w:bookmarkStart w:id="2339" w:name="_Toc36045137"/>
      <w:bookmarkStart w:id="2340" w:name="_Toc45216623"/>
      <w:bookmarkStart w:id="2341" w:name="_Toc98710086"/>
      <w:r w:rsidRPr="009607B5">
        <w:rPr>
          <w:noProof/>
        </w:rPr>
        <w:t>13.3</w:t>
      </w:r>
      <w:r w:rsidRPr="009607B5">
        <w:rPr>
          <w:noProof/>
        </w:rPr>
        <w:tab/>
        <w:t>Media plane encryption and decryption</w:t>
      </w:r>
      <w:bookmarkEnd w:id="2338"/>
      <w:bookmarkEnd w:id="2339"/>
      <w:bookmarkEnd w:id="2340"/>
      <w:bookmarkEnd w:id="2341"/>
    </w:p>
    <w:p w14:paraId="5EBFDBBF" w14:textId="77777777" w:rsidR="00D01278" w:rsidRPr="009607B5" w:rsidRDefault="00D01278" w:rsidP="00CB1EBE">
      <w:pPr>
        <w:pStyle w:val="Heading3"/>
        <w:rPr>
          <w:noProof/>
        </w:rPr>
      </w:pPr>
      <w:bookmarkStart w:id="2342" w:name="_Toc20209027"/>
      <w:bookmarkStart w:id="2343" w:name="_Toc36045138"/>
      <w:bookmarkStart w:id="2344" w:name="_Toc45216624"/>
      <w:bookmarkStart w:id="2345" w:name="_Toc98710087"/>
      <w:r w:rsidRPr="009607B5">
        <w:rPr>
          <w:noProof/>
        </w:rPr>
        <w:t>13.3.1</w:t>
      </w:r>
      <w:r w:rsidRPr="009607B5">
        <w:rPr>
          <w:noProof/>
        </w:rPr>
        <w:tab/>
        <w:t>General</w:t>
      </w:r>
      <w:bookmarkEnd w:id="2342"/>
      <w:bookmarkEnd w:id="2343"/>
      <w:bookmarkEnd w:id="2344"/>
      <w:bookmarkEnd w:id="2345"/>
    </w:p>
    <w:p w14:paraId="015E1E8F"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12C70435" w14:textId="77777777" w:rsidR="00D01278" w:rsidRPr="009607B5" w:rsidRDefault="00D01278" w:rsidP="00CB1EBE">
      <w:pPr>
        <w:pStyle w:val="Heading3"/>
        <w:rPr>
          <w:noProof/>
        </w:rPr>
      </w:pPr>
      <w:bookmarkStart w:id="2346" w:name="_Toc20209028"/>
      <w:bookmarkStart w:id="2347" w:name="_Toc36045139"/>
      <w:bookmarkStart w:id="2348" w:name="_Toc45216625"/>
      <w:bookmarkStart w:id="2349" w:name="_Toc98710088"/>
      <w:r w:rsidRPr="009607B5">
        <w:rPr>
          <w:noProof/>
        </w:rPr>
        <w:t>13.3.2</w:t>
      </w:r>
      <w:r w:rsidRPr="009607B5">
        <w:rPr>
          <w:noProof/>
        </w:rPr>
        <w:tab/>
        <w:t>The participating</w:t>
      </w:r>
      <w:r>
        <w:rPr>
          <w:noProof/>
        </w:rPr>
        <w:t xml:space="preserve"> MCVideo</w:t>
      </w:r>
      <w:r w:rsidRPr="009607B5">
        <w:rPr>
          <w:noProof/>
        </w:rPr>
        <w:t xml:space="preserve"> function</w:t>
      </w:r>
      <w:bookmarkEnd w:id="2346"/>
      <w:bookmarkEnd w:id="2347"/>
      <w:bookmarkEnd w:id="2348"/>
      <w:bookmarkEnd w:id="2349"/>
    </w:p>
    <w:p w14:paraId="77F917D4" w14:textId="77777777" w:rsidR="00D01278" w:rsidRPr="009607B5" w:rsidRDefault="00D01278" w:rsidP="00D01278">
      <w:r w:rsidRPr="009607B5">
        <w:t>The participating</w:t>
      </w:r>
      <w:r>
        <w:t xml:space="preserve"> MCVideo</w:t>
      </w:r>
      <w:r w:rsidRPr="009607B5">
        <w:t xml:space="preserve"> function:</w:t>
      </w:r>
    </w:p>
    <w:p w14:paraId="2A141CA9"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09C4C32"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723FAF8"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6A5FF001"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7D87567D"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4C0DEA7A"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4CE927E8"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7ACC41A"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9EBE49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9ADA28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7541639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8979C48"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1B5367FA"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9C891EC"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E92FC1A"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77DE4476"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4F56CF6"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7661EA36"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25631972"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5D3FFC1"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11078B0C"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96E0F78"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3E544CB4"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30F74A0"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42F9F2CB"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09E43954"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13780E5B" w14:textId="77777777" w:rsidR="00D01278" w:rsidRPr="009607B5" w:rsidRDefault="00D01278" w:rsidP="00CB1EBE">
      <w:pPr>
        <w:pStyle w:val="Heading3"/>
        <w:rPr>
          <w:noProof/>
        </w:rPr>
      </w:pPr>
      <w:bookmarkStart w:id="2350" w:name="_Toc20209029"/>
      <w:bookmarkStart w:id="2351" w:name="_Toc36045140"/>
      <w:bookmarkStart w:id="2352" w:name="_Toc45216626"/>
      <w:bookmarkStart w:id="2353" w:name="_Toc98710089"/>
      <w:r w:rsidRPr="009607B5">
        <w:rPr>
          <w:noProof/>
        </w:rPr>
        <w:t>13.3.3</w:t>
      </w:r>
      <w:r w:rsidRPr="009607B5">
        <w:rPr>
          <w:noProof/>
        </w:rPr>
        <w:tab/>
        <w:t>The</w:t>
      </w:r>
      <w:r>
        <w:rPr>
          <w:noProof/>
        </w:rPr>
        <w:t xml:space="preserve"> MCVideo</w:t>
      </w:r>
      <w:r w:rsidRPr="009607B5">
        <w:rPr>
          <w:noProof/>
        </w:rPr>
        <w:t xml:space="preserve"> client</w:t>
      </w:r>
      <w:bookmarkEnd w:id="2350"/>
      <w:bookmarkEnd w:id="2351"/>
      <w:bookmarkEnd w:id="2352"/>
      <w:bookmarkEnd w:id="2353"/>
    </w:p>
    <w:p w14:paraId="7FCB6D6E" w14:textId="77777777" w:rsidR="00D01278" w:rsidRPr="009607B5" w:rsidRDefault="00D01278" w:rsidP="00D01278">
      <w:r w:rsidRPr="009607B5">
        <w:t>The</w:t>
      </w:r>
      <w:r>
        <w:t xml:space="preserve"> MCVideo</w:t>
      </w:r>
      <w:r w:rsidRPr="009607B5">
        <w:t xml:space="preserve"> client:</w:t>
      </w:r>
    </w:p>
    <w:p w14:paraId="3A3213E4"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E31E048"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A75E473"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7C9F5C2"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09E5CF20"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047A23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726FC88"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DB2E477"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2F39B1F"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4692D1B2"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098386EA"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15DB6C0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DCC9BD8"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D8369A3"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786696"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37045033"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B8587D9"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0CB969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000BE3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78D31CB"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BC2A5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13B10D2C"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A53021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D82F8AE"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148AEF0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31007B6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7A8B813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4E9613D" w14:textId="77777777" w:rsidR="00D01278" w:rsidRPr="009607B5" w:rsidRDefault="00D01278" w:rsidP="00D01278">
      <w:pPr>
        <w:pStyle w:val="B2"/>
        <w:rPr>
          <w:lang w:val="en-US"/>
        </w:rPr>
      </w:pPr>
      <w:r w:rsidRPr="009607B5">
        <w:tab/>
        <w:t>then</w:t>
      </w:r>
      <w:r w:rsidRPr="009607B5">
        <w:rPr>
          <w:lang w:val="en-US"/>
        </w:rPr>
        <w:t>:</w:t>
      </w:r>
    </w:p>
    <w:p w14:paraId="184452FB"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030174A"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1FFA3CE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DFEA37C"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0CD2AFC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09AE361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B5CFCA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9562BCD"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9DB1EBB"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2636BBC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1CCFBFCE"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8FDFFE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4E1D7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16CE8B46"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CC1B2E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DF923C7"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9DE7DA8"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7877351"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25FC9BC"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1FCB0CF0"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4BBC0C48"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8300FB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D85027" w14:textId="77777777" w:rsidR="00D01278" w:rsidRPr="009607B5" w:rsidRDefault="00D01278" w:rsidP="00D01278">
      <w:pPr>
        <w:pStyle w:val="B2"/>
        <w:rPr>
          <w:lang w:val="en-US"/>
        </w:rPr>
      </w:pPr>
      <w:r w:rsidRPr="009607B5">
        <w:tab/>
        <w:t>then</w:t>
      </w:r>
      <w:r w:rsidRPr="009607B5">
        <w:rPr>
          <w:lang w:val="en-US"/>
        </w:rPr>
        <w:t>:</w:t>
      </w:r>
    </w:p>
    <w:p w14:paraId="2387AC2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6E33E2A"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6D4925E"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54001A6E"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2302D896"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F3BB82D" w14:textId="77777777" w:rsidR="00D01278" w:rsidRPr="009607B5" w:rsidRDefault="00D01278" w:rsidP="00D01278">
      <w:pPr>
        <w:pStyle w:val="B2"/>
      </w:pPr>
      <w:r w:rsidRPr="009607B5">
        <w:tab/>
        <w:t>then:</w:t>
      </w:r>
    </w:p>
    <w:p w14:paraId="71156D56"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E107806"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38D95AB8"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057A04D6"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35183DDD"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E0A22FE" w14:textId="77777777" w:rsidR="00D01278" w:rsidRPr="009607B5" w:rsidRDefault="00D01278" w:rsidP="00D01278">
      <w:pPr>
        <w:pStyle w:val="B2"/>
        <w:rPr>
          <w:lang w:val="en-US"/>
        </w:rPr>
      </w:pPr>
      <w:r w:rsidRPr="009607B5">
        <w:lastRenderedPageBreak/>
        <w:tab/>
        <w:t>then</w:t>
      </w:r>
      <w:r w:rsidRPr="009607B5">
        <w:rPr>
          <w:lang w:val="en-US"/>
        </w:rPr>
        <w:t>:</w:t>
      </w:r>
    </w:p>
    <w:p w14:paraId="65ED771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61FD8657"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617962A"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1E8ABF0"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618F87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7701DF99" w14:textId="77777777" w:rsidR="00D01278" w:rsidRPr="009607B5" w:rsidRDefault="00D01278" w:rsidP="00CB1EBE">
      <w:pPr>
        <w:pStyle w:val="Heading3"/>
        <w:rPr>
          <w:noProof/>
        </w:rPr>
      </w:pPr>
      <w:bookmarkStart w:id="2354" w:name="_Toc20209030"/>
      <w:bookmarkStart w:id="2355" w:name="_Toc36045141"/>
      <w:bookmarkStart w:id="2356" w:name="_Toc45216627"/>
      <w:bookmarkStart w:id="2357" w:name="_Toc98710090"/>
      <w:r w:rsidRPr="009607B5">
        <w:rPr>
          <w:noProof/>
        </w:rPr>
        <w:t>13.3.4</w:t>
      </w:r>
      <w:r w:rsidRPr="009607B5">
        <w:rPr>
          <w:noProof/>
        </w:rPr>
        <w:tab/>
        <w:t>The controlling</w:t>
      </w:r>
      <w:r>
        <w:rPr>
          <w:noProof/>
        </w:rPr>
        <w:t xml:space="preserve"> MCVideo</w:t>
      </w:r>
      <w:r w:rsidRPr="009607B5">
        <w:rPr>
          <w:noProof/>
        </w:rPr>
        <w:t xml:space="preserve"> function</w:t>
      </w:r>
      <w:bookmarkEnd w:id="2354"/>
      <w:bookmarkEnd w:id="2355"/>
      <w:bookmarkEnd w:id="2356"/>
      <w:bookmarkEnd w:id="2357"/>
    </w:p>
    <w:p w14:paraId="1DEBEB04" w14:textId="77777777" w:rsidR="00D01278" w:rsidRPr="009607B5" w:rsidRDefault="00D01278" w:rsidP="00D01278">
      <w:r w:rsidRPr="009607B5">
        <w:t>The controlling</w:t>
      </w:r>
      <w:r>
        <w:t xml:space="preserve"> MCVideo</w:t>
      </w:r>
      <w:r w:rsidRPr="009607B5">
        <w:t xml:space="preserve"> function:</w:t>
      </w:r>
    </w:p>
    <w:p w14:paraId="7EA3CACC"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CA7E5D9"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29ABD9"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9B25A9A"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A4ABDAF"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05BAE7B"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2841583C"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E2CE6F"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11673F5"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6B4CC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06C5E4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869C5A7"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CD054D0"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F526B6E"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7F039D2"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5E7057B"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4ACA118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50E693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4E642C8"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09CE5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E1E0A9D"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18A071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473E15CE" w14:textId="77777777" w:rsidR="00D01278" w:rsidRPr="000B4518" w:rsidRDefault="00D01278" w:rsidP="00CB1EBE">
      <w:pPr>
        <w:pStyle w:val="Heading1"/>
      </w:pPr>
      <w:bookmarkStart w:id="2358" w:name="_Toc20209031"/>
      <w:bookmarkStart w:id="2359" w:name="_Toc36045142"/>
      <w:bookmarkStart w:id="2360" w:name="_Toc45216628"/>
      <w:bookmarkStart w:id="2361" w:name="_Toc98710091"/>
      <w:r w:rsidRPr="000B4518">
        <w:t>14</w:t>
      </w:r>
      <w:r w:rsidRPr="000B4518">
        <w:tab/>
        <w:t>SDP offer/ answer procedures</w:t>
      </w:r>
      <w:bookmarkEnd w:id="2358"/>
      <w:bookmarkEnd w:id="2359"/>
      <w:bookmarkEnd w:id="2360"/>
      <w:bookmarkEnd w:id="2361"/>
    </w:p>
    <w:p w14:paraId="33D758A1" w14:textId="77777777" w:rsidR="00D01278" w:rsidRPr="000B4518" w:rsidRDefault="00D01278" w:rsidP="00CB1EBE">
      <w:pPr>
        <w:pStyle w:val="Heading2"/>
      </w:pPr>
      <w:bookmarkStart w:id="2362" w:name="_Toc20209032"/>
      <w:bookmarkStart w:id="2363" w:name="_Toc36045143"/>
      <w:bookmarkStart w:id="2364" w:name="_Toc45216629"/>
      <w:bookmarkStart w:id="2365" w:name="_Toc98710092"/>
      <w:r w:rsidRPr="000B4518">
        <w:t>14.1</w:t>
      </w:r>
      <w:r w:rsidRPr="000B4518">
        <w:tab/>
        <w:t>General</w:t>
      </w:r>
      <w:bookmarkEnd w:id="2362"/>
      <w:bookmarkEnd w:id="2363"/>
      <w:bookmarkEnd w:id="2364"/>
      <w:bookmarkEnd w:id="2365"/>
    </w:p>
    <w:p w14:paraId="676FD554"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4857E43D"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6EDBC123" w14:textId="77777777" w:rsidR="00D01278" w:rsidRPr="000B4518" w:rsidRDefault="00D01278" w:rsidP="00CB1EBE">
      <w:pPr>
        <w:pStyle w:val="Heading2"/>
      </w:pPr>
      <w:bookmarkStart w:id="2366" w:name="_Toc20209033"/>
      <w:bookmarkStart w:id="2367" w:name="_Toc36045144"/>
      <w:bookmarkStart w:id="2368" w:name="_Toc45216630"/>
      <w:bookmarkStart w:id="2369" w:name="_Toc98710093"/>
      <w:r w:rsidRPr="000B4518">
        <w:t>14.2</w:t>
      </w:r>
      <w:r w:rsidRPr="000B4518">
        <w:tab/>
        <w:t>Generating an SDP offer</w:t>
      </w:r>
      <w:bookmarkEnd w:id="2366"/>
      <w:bookmarkEnd w:id="2367"/>
      <w:bookmarkEnd w:id="2368"/>
      <w:bookmarkEnd w:id="2369"/>
    </w:p>
    <w:p w14:paraId="7F8D58C4" w14:textId="77777777" w:rsidR="00D01278" w:rsidRPr="000B4518" w:rsidRDefault="00D01278" w:rsidP="00CB1EBE">
      <w:pPr>
        <w:pStyle w:val="Heading3"/>
      </w:pPr>
      <w:bookmarkStart w:id="2370" w:name="_Toc20209034"/>
      <w:bookmarkStart w:id="2371" w:name="_Toc36045145"/>
      <w:bookmarkStart w:id="2372" w:name="_Toc45216631"/>
      <w:bookmarkStart w:id="2373" w:name="_Toc98710094"/>
      <w:r w:rsidRPr="000B4518">
        <w:t>14.2.1</w:t>
      </w:r>
      <w:r w:rsidRPr="000B4518">
        <w:tab/>
        <w:t>General</w:t>
      </w:r>
      <w:bookmarkEnd w:id="2370"/>
      <w:bookmarkEnd w:id="2371"/>
      <w:bookmarkEnd w:id="2372"/>
      <w:bookmarkEnd w:id="2373"/>
    </w:p>
    <w:p w14:paraId="6C935D8C"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C78B7EC"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6E34C082" w14:textId="77777777" w:rsidR="00D01278" w:rsidRPr="000B4518" w:rsidRDefault="00D01278" w:rsidP="00CB1EBE">
      <w:pPr>
        <w:pStyle w:val="Heading3"/>
      </w:pPr>
      <w:bookmarkStart w:id="2374" w:name="_Toc20209035"/>
      <w:bookmarkStart w:id="2375" w:name="_Toc36045146"/>
      <w:bookmarkStart w:id="2376" w:name="_Toc45216632"/>
      <w:bookmarkStart w:id="2377" w:name="_Toc98710095"/>
      <w:r w:rsidRPr="000B4518">
        <w:rPr>
          <w:noProof/>
        </w:rPr>
        <w:t>14.2.2</w:t>
      </w:r>
      <w:r w:rsidRPr="000B4518">
        <w:rPr>
          <w:noProof/>
        </w:rPr>
        <w:tab/>
        <w:t>"</w:t>
      </w:r>
      <w:r w:rsidRPr="000B4518">
        <w:t>mc_queueing" fmtp attribute</w:t>
      </w:r>
      <w:bookmarkEnd w:id="2374"/>
      <w:bookmarkEnd w:id="2375"/>
      <w:bookmarkEnd w:id="2376"/>
      <w:bookmarkEnd w:id="2377"/>
    </w:p>
    <w:p w14:paraId="78CA2B17"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7EE418E6"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F9C2006"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3855261" w14:textId="77777777" w:rsidR="00D01278" w:rsidRPr="000B4518" w:rsidRDefault="00D01278" w:rsidP="00CB1EBE">
      <w:pPr>
        <w:pStyle w:val="Heading3"/>
      </w:pPr>
      <w:bookmarkStart w:id="2378" w:name="_Toc20209036"/>
      <w:bookmarkStart w:id="2379" w:name="_Toc36045147"/>
      <w:bookmarkStart w:id="2380" w:name="_Toc45216633"/>
      <w:bookmarkStart w:id="2381" w:name="_Toc98710096"/>
      <w:r w:rsidRPr="000B4518">
        <w:rPr>
          <w:noProof/>
        </w:rPr>
        <w:t>14.2.3</w:t>
      </w:r>
      <w:r w:rsidRPr="000B4518">
        <w:rPr>
          <w:noProof/>
        </w:rPr>
        <w:tab/>
        <w:t>"</w:t>
      </w:r>
      <w:r w:rsidRPr="000B4518">
        <w:t>mc_priority" fmtp attribute</w:t>
      </w:r>
      <w:bookmarkEnd w:id="2378"/>
      <w:bookmarkEnd w:id="2379"/>
      <w:bookmarkEnd w:id="2380"/>
      <w:bookmarkEnd w:id="2381"/>
    </w:p>
    <w:p w14:paraId="5CB64906"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581C59B3"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52A9FECB" w14:textId="77777777" w:rsidR="00D01278" w:rsidRPr="000B4518" w:rsidRDefault="00D01278" w:rsidP="00CB1EBE">
      <w:pPr>
        <w:pStyle w:val="Heading3"/>
      </w:pPr>
      <w:bookmarkStart w:id="2382" w:name="_Toc20209037"/>
      <w:bookmarkStart w:id="2383" w:name="_Toc36045148"/>
      <w:bookmarkStart w:id="2384" w:name="_Toc45216634"/>
      <w:bookmarkStart w:id="2385" w:name="_Toc98710097"/>
      <w:r w:rsidRPr="000B4518">
        <w:rPr>
          <w:noProof/>
        </w:rPr>
        <w:t>14.2.4</w:t>
      </w:r>
      <w:r w:rsidRPr="000B4518">
        <w:rPr>
          <w:noProof/>
        </w:rPr>
        <w:tab/>
        <w:t>"</w:t>
      </w:r>
      <w:r w:rsidRPr="000B4518">
        <w:t>mc_granted" fmtp attribute</w:t>
      </w:r>
      <w:bookmarkEnd w:id="2382"/>
      <w:bookmarkEnd w:id="2383"/>
      <w:bookmarkEnd w:id="2384"/>
      <w:bookmarkEnd w:id="2385"/>
    </w:p>
    <w:p w14:paraId="5EA0989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20BF4A9" w14:textId="77777777" w:rsidR="00D01278" w:rsidRPr="000B4518" w:rsidRDefault="00D01278" w:rsidP="00CB1EBE">
      <w:pPr>
        <w:pStyle w:val="Heading3"/>
      </w:pPr>
      <w:bookmarkStart w:id="2386" w:name="_Toc20209038"/>
      <w:bookmarkStart w:id="2387" w:name="_Toc36045149"/>
      <w:bookmarkStart w:id="2388" w:name="_Toc45216635"/>
      <w:bookmarkStart w:id="2389" w:name="_Toc98710098"/>
      <w:r w:rsidRPr="000B4518">
        <w:rPr>
          <w:noProof/>
        </w:rPr>
        <w:t>14.2.5</w:t>
      </w:r>
      <w:r w:rsidRPr="000B4518">
        <w:rPr>
          <w:noProof/>
        </w:rPr>
        <w:tab/>
        <w:t>"</w:t>
      </w:r>
      <w:r w:rsidRPr="000B4518">
        <w:t>mc_implicit_request" fmtp attribute</w:t>
      </w:r>
      <w:bookmarkEnd w:id="2386"/>
      <w:bookmarkEnd w:id="2387"/>
      <w:bookmarkEnd w:id="2388"/>
      <w:bookmarkEnd w:id="2389"/>
    </w:p>
    <w:p w14:paraId="2FB5DCA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EDDA8CF" w14:textId="77777777" w:rsidR="00062123" w:rsidRPr="000B4518" w:rsidRDefault="00062123" w:rsidP="00CB1EBE">
      <w:pPr>
        <w:pStyle w:val="Heading3"/>
      </w:pPr>
      <w:bookmarkStart w:id="2390" w:name="_Toc20209039"/>
      <w:bookmarkStart w:id="2391" w:name="_Toc36045150"/>
      <w:bookmarkStart w:id="2392" w:name="_Toc45216636"/>
      <w:bookmarkStart w:id="2393" w:name="_Toc98710099"/>
      <w:r w:rsidRPr="000B4518">
        <w:rPr>
          <w:noProof/>
        </w:rPr>
        <w:t>14.2.</w:t>
      </w:r>
      <w:r w:rsidRPr="009559DD">
        <w:rPr>
          <w:noProof/>
        </w:rPr>
        <w:t>6</w:t>
      </w:r>
      <w:r w:rsidRPr="000B4518">
        <w:rPr>
          <w:noProof/>
        </w:rPr>
        <w:tab/>
        <w:t>"</w:t>
      </w:r>
      <w:r w:rsidRPr="000B4518">
        <w:t>mc_</w:t>
      </w:r>
      <w:r>
        <w:t>reception_</w:t>
      </w:r>
      <w:r w:rsidRPr="000B4518">
        <w:t>priority" fmtp attribute</w:t>
      </w:r>
      <w:bookmarkEnd w:id="2390"/>
      <w:bookmarkEnd w:id="2391"/>
      <w:bookmarkEnd w:id="2392"/>
      <w:bookmarkEnd w:id="2393"/>
    </w:p>
    <w:p w14:paraId="48A2005D"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9F4D0AC" w14:textId="77777777" w:rsidR="00D01278" w:rsidRPr="000B4518" w:rsidRDefault="00D01278" w:rsidP="00CB1EBE">
      <w:pPr>
        <w:pStyle w:val="Heading2"/>
      </w:pPr>
      <w:bookmarkStart w:id="2394" w:name="_Toc20209040"/>
      <w:bookmarkStart w:id="2395" w:name="_Toc36045151"/>
      <w:bookmarkStart w:id="2396" w:name="_Toc45216637"/>
      <w:bookmarkStart w:id="2397" w:name="_Toc98710100"/>
      <w:r w:rsidRPr="000B4518">
        <w:t>14.3</w:t>
      </w:r>
      <w:r w:rsidRPr="000B4518">
        <w:tab/>
        <w:t>Generating the SDP answer</w:t>
      </w:r>
      <w:bookmarkEnd w:id="2394"/>
      <w:bookmarkEnd w:id="2395"/>
      <w:bookmarkEnd w:id="2396"/>
      <w:bookmarkEnd w:id="2397"/>
    </w:p>
    <w:p w14:paraId="0FF604A5" w14:textId="77777777" w:rsidR="00D01278" w:rsidRPr="000B4518" w:rsidRDefault="00D01278" w:rsidP="00CB1EBE">
      <w:pPr>
        <w:pStyle w:val="Heading3"/>
      </w:pPr>
      <w:bookmarkStart w:id="2398" w:name="_Toc20209041"/>
      <w:bookmarkStart w:id="2399" w:name="_Toc36045152"/>
      <w:bookmarkStart w:id="2400" w:name="_Toc45216638"/>
      <w:bookmarkStart w:id="2401" w:name="_Toc98710101"/>
      <w:r w:rsidRPr="000B4518">
        <w:rPr>
          <w:noProof/>
        </w:rPr>
        <w:t>14.3.1</w:t>
      </w:r>
      <w:r w:rsidRPr="000B4518">
        <w:rPr>
          <w:noProof/>
        </w:rPr>
        <w:tab/>
      </w:r>
      <w:r w:rsidRPr="000B4518">
        <w:t>General</w:t>
      </w:r>
      <w:bookmarkEnd w:id="2398"/>
      <w:bookmarkEnd w:id="2399"/>
      <w:bookmarkEnd w:id="2400"/>
      <w:bookmarkEnd w:id="2401"/>
    </w:p>
    <w:p w14:paraId="6C1CDD38"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F9EC9" w14:textId="77777777" w:rsidR="00D01278" w:rsidRPr="000B4518" w:rsidRDefault="00D01278" w:rsidP="00CB1EBE">
      <w:pPr>
        <w:pStyle w:val="Heading3"/>
      </w:pPr>
      <w:bookmarkStart w:id="2402" w:name="_Toc20209042"/>
      <w:bookmarkStart w:id="2403" w:name="_Toc36045153"/>
      <w:bookmarkStart w:id="2404" w:name="_Toc45216639"/>
      <w:bookmarkStart w:id="2405" w:name="_Toc98710102"/>
      <w:r w:rsidRPr="000B4518">
        <w:rPr>
          <w:noProof/>
        </w:rPr>
        <w:t>14.3.2</w:t>
      </w:r>
      <w:r w:rsidRPr="000B4518">
        <w:rPr>
          <w:noProof/>
        </w:rPr>
        <w:tab/>
        <w:t>"</w:t>
      </w:r>
      <w:r w:rsidRPr="000B4518">
        <w:t>mc_queueing" fmtp attribute</w:t>
      </w:r>
      <w:bookmarkEnd w:id="2402"/>
      <w:bookmarkEnd w:id="2403"/>
      <w:bookmarkEnd w:id="2404"/>
      <w:bookmarkEnd w:id="2405"/>
    </w:p>
    <w:p w14:paraId="315B5F29"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95E6F1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56D81B2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B9736B5"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331AA1C9" w14:textId="77777777" w:rsidR="00D01278" w:rsidRPr="000B4518" w:rsidRDefault="00D01278" w:rsidP="00CB1EBE">
      <w:pPr>
        <w:pStyle w:val="Heading3"/>
      </w:pPr>
      <w:bookmarkStart w:id="2406" w:name="_Toc20209043"/>
      <w:bookmarkStart w:id="2407" w:name="_Toc36045154"/>
      <w:bookmarkStart w:id="2408" w:name="_Toc45216640"/>
      <w:bookmarkStart w:id="2409" w:name="_Toc98710103"/>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06"/>
      <w:bookmarkEnd w:id="2407"/>
      <w:bookmarkEnd w:id="2408"/>
      <w:bookmarkEnd w:id="2409"/>
    </w:p>
    <w:p w14:paraId="1FBD624E"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3F710C59"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6EF38D25"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107AA3FA"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BF17813"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09984AF8"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3280CC4F"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122ABFBB" w14:textId="77777777" w:rsidR="00D01278" w:rsidRPr="000B4518" w:rsidRDefault="00D01278" w:rsidP="00D01278">
      <w:pPr>
        <w:pStyle w:val="B2"/>
      </w:pPr>
      <w:r>
        <w:t>b.</w:t>
      </w:r>
      <w:r>
        <w:tab/>
        <w:t>shall include the priority value determined above in step 2a, in the "mc_priority" fmtp attribute of the SDP answer.</w:t>
      </w:r>
    </w:p>
    <w:p w14:paraId="0D0A11E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565E4BEC" w14:textId="77777777" w:rsidR="00D01278" w:rsidRPr="000B4518" w:rsidRDefault="00D01278" w:rsidP="00CB1EBE">
      <w:pPr>
        <w:pStyle w:val="Heading3"/>
      </w:pPr>
      <w:bookmarkStart w:id="2410" w:name="_Toc20209044"/>
      <w:bookmarkStart w:id="2411" w:name="_Toc36045155"/>
      <w:bookmarkStart w:id="2412" w:name="_Toc45216641"/>
      <w:bookmarkStart w:id="2413" w:name="_Toc98710104"/>
      <w:r w:rsidRPr="000B4518">
        <w:rPr>
          <w:noProof/>
        </w:rPr>
        <w:t>14.3.</w:t>
      </w:r>
      <w:r>
        <w:rPr>
          <w:noProof/>
        </w:rPr>
        <w:t>4</w:t>
      </w:r>
      <w:r w:rsidRPr="000B4518">
        <w:rPr>
          <w:noProof/>
        </w:rPr>
        <w:tab/>
        <w:t>"</w:t>
      </w:r>
      <w:r w:rsidRPr="000B4518">
        <w:t>mc_granted" fmtp attribute</w:t>
      </w:r>
      <w:bookmarkEnd w:id="2410"/>
      <w:bookmarkEnd w:id="2411"/>
      <w:bookmarkEnd w:id="2412"/>
      <w:bookmarkEnd w:id="2413"/>
    </w:p>
    <w:p w14:paraId="7A93779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0660F544"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50ADF7C3"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3D06C74F"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481908E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037657CA"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6E128EC3" w14:textId="77777777" w:rsidR="00D01278" w:rsidRPr="000B4518" w:rsidRDefault="00D01278" w:rsidP="00CB1EBE">
      <w:pPr>
        <w:pStyle w:val="Heading3"/>
      </w:pPr>
      <w:bookmarkStart w:id="2414" w:name="_Toc20209045"/>
      <w:bookmarkStart w:id="2415" w:name="_Toc36045156"/>
      <w:bookmarkStart w:id="2416" w:name="_Toc45216642"/>
      <w:bookmarkStart w:id="2417" w:name="_Toc98710105"/>
      <w:r w:rsidRPr="000B4518">
        <w:rPr>
          <w:noProof/>
        </w:rPr>
        <w:t>14.3.</w:t>
      </w:r>
      <w:r>
        <w:rPr>
          <w:noProof/>
        </w:rPr>
        <w:t>5</w:t>
      </w:r>
      <w:r w:rsidRPr="000B4518">
        <w:rPr>
          <w:noProof/>
        </w:rPr>
        <w:tab/>
        <w:t>"</w:t>
      </w:r>
      <w:r w:rsidRPr="000B4518">
        <w:t>mc_implicit_request" fmtp attribute</w:t>
      </w:r>
      <w:bookmarkEnd w:id="2414"/>
      <w:bookmarkEnd w:id="2415"/>
      <w:bookmarkEnd w:id="2416"/>
      <w:bookmarkEnd w:id="2417"/>
    </w:p>
    <w:p w14:paraId="58FBB963"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4C03F031" w14:textId="77777777" w:rsidR="00062123" w:rsidRPr="000B4518" w:rsidRDefault="00062123" w:rsidP="00CB1EBE">
      <w:pPr>
        <w:pStyle w:val="Heading3"/>
      </w:pPr>
      <w:bookmarkStart w:id="2418" w:name="_Toc20209046"/>
      <w:bookmarkStart w:id="2419" w:name="_Toc36045157"/>
      <w:bookmarkStart w:id="2420" w:name="_Toc45216643"/>
      <w:bookmarkStart w:id="2421" w:name="_Toc98710106"/>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18"/>
      <w:bookmarkEnd w:id="2419"/>
      <w:bookmarkEnd w:id="2420"/>
      <w:bookmarkEnd w:id="2421"/>
    </w:p>
    <w:p w14:paraId="4E2270D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A50280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101B4273"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00D0DCF8"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67B9C97E" w14:textId="77777777" w:rsidR="00D01278" w:rsidRPr="000B4518" w:rsidRDefault="00D01278" w:rsidP="00CB1EBE">
      <w:pPr>
        <w:pStyle w:val="Heading2"/>
      </w:pPr>
      <w:bookmarkStart w:id="2422" w:name="_Toc20209047"/>
      <w:bookmarkStart w:id="2423" w:name="_Toc36045158"/>
      <w:bookmarkStart w:id="2424" w:name="_Toc45216644"/>
      <w:bookmarkStart w:id="2425" w:name="_Toc98710107"/>
      <w:r w:rsidRPr="000B4518">
        <w:t>14.4</w:t>
      </w:r>
      <w:r w:rsidRPr="000B4518">
        <w:tab/>
        <w:t>Offerer processing of the SDP answer</w:t>
      </w:r>
      <w:bookmarkEnd w:id="2422"/>
      <w:bookmarkEnd w:id="2423"/>
      <w:bookmarkEnd w:id="2424"/>
      <w:bookmarkEnd w:id="2425"/>
    </w:p>
    <w:p w14:paraId="5D73D7D7"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402C3C15" w14:textId="77777777" w:rsidR="00D01278" w:rsidRPr="000B4518" w:rsidRDefault="00D01278" w:rsidP="00CB1EBE">
      <w:pPr>
        <w:pStyle w:val="Heading2"/>
      </w:pPr>
      <w:bookmarkStart w:id="2426" w:name="_Toc20209048"/>
      <w:bookmarkStart w:id="2427" w:name="_Toc36045159"/>
      <w:bookmarkStart w:id="2428" w:name="_Toc45216645"/>
      <w:bookmarkStart w:id="2429" w:name="_Toc98710108"/>
      <w:r w:rsidRPr="000B4518">
        <w:t>14.5</w:t>
      </w:r>
      <w:r w:rsidRPr="000B4518">
        <w:tab/>
        <w:t>Modifying the media plane control channel</w:t>
      </w:r>
      <w:bookmarkEnd w:id="2426"/>
      <w:bookmarkEnd w:id="2427"/>
      <w:bookmarkEnd w:id="2428"/>
      <w:bookmarkEnd w:id="2429"/>
    </w:p>
    <w:p w14:paraId="7C09B775"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1BD00ECC"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17D4755D" w14:textId="77777777" w:rsidR="00D01278" w:rsidRPr="000B4518" w:rsidRDefault="00D01278" w:rsidP="00CB1EBE">
      <w:pPr>
        <w:pStyle w:val="Heading2"/>
      </w:pPr>
      <w:bookmarkStart w:id="2430" w:name="_Toc20209049"/>
      <w:bookmarkStart w:id="2431" w:name="_Toc36045160"/>
      <w:bookmarkStart w:id="2432" w:name="_Toc45216646"/>
      <w:bookmarkStart w:id="2433" w:name="_Toc98710109"/>
      <w:r w:rsidRPr="000B4518">
        <w:t>14.6</w:t>
      </w:r>
      <w:r w:rsidRPr="000B4518">
        <w:tab/>
        <w:t>The use of SDP offer / answer procedures in off-network mode</w:t>
      </w:r>
      <w:bookmarkEnd w:id="2430"/>
      <w:bookmarkEnd w:id="2431"/>
      <w:bookmarkEnd w:id="2432"/>
      <w:bookmarkEnd w:id="2433"/>
    </w:p>
    <w:p w14:paraId="4CA72EAD" w14:textId="77777777" w:rsidR="00D01278" w:rsidRPr="000B4518" w:rsidRDefault="00D01278" w:rsidP="00CB1EBE">
      <w:pPr>
        <w:pStyle w:val="Heading3"/>
      </w:pPr>
      <w:bookmarkStart w:id="2434" w:name="_Toc20209050"/>
      <w:bookmarkStart w:id="2435" w:name="_Toc36045161"/>
      <w:bookmarkStart w:id="2436" w:name="_Toc45216647"/>
      <w:bookmarkStart w:id="2437" w:name="_Toc98710110"/>
      <w:r w:rsidRPr="000B4518">
        <w:t>14.6.1</w:t>
      </w:r>
      <w:r w:rsidRPr="000B4518">
        <w:tab/>
        <w:t>General</w:t>
      </w:r>
      <w:bookmarkEnd w:id="2434"/>
      <w:bookmarkEnd w:id="2435"/>
      <w:bookmarkEnd w:id="2436"/>
      <w:bookmarkEnd w:id="2437"/>
    </w:p>
    <w:p w14:paraId="44B67E09"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80DFB49"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3B6DD518" w14:textId="77777777" w:rsidR="00D01278" w:rsidRPr="000B4518" w:rsidRDefault="00D01278" w:rsidP="00CB1EBE">
      <w:pPr>
        <w:pStyle w:val="Heading3"/>
      </w:pPr>
      <w:bookmarkStart w:id="2438" w:name="_Toc20209051"/>
      <w:bookmarkStart w:id="2439" w:name="_Toc36045162"/>
      <w:bookmarkStart w:id="2440" w:name="_Toc45216648"/>
      <w:bookmarkStart w:id="2441" w:name="_Toc98710111"/>
      <w:r w:rsidRPr="000B4518">
        <w:t>14.6.2</w:t>
      </w:r>
      <w:r w:rsidRPr="000B4518">
        <w:tab/>
        <w:t>fmtp attribute "mc_queueing"</w:t>
      </w:r>
      <w:bookmarkEnd w:id="2438"/>
      <w:bookmarkEnd w:id="2439"/>
      <w:bookmarkEnd w:id="2440"/>
      <w:bookmarkEnd w:id="2441"/>
    </w:p>
    <w:p w14:paraId="7F94CEAF"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0ACA0F08"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4AF5856"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55DC9815"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0AC34A5A" w14:textId="77777777" w:rsidR="00080512" w:rsidRPr="00856E05" w:rsidRDefault="00D9134D" w:rsidP="00CB1EBE">
      <w:pPr>
        <w:pStyle w:val="Heading8"/>
      </w:pPr>
      <w:r w:rsidRPr="00856E05">
        <w:br w:type="page"/>
      </w:r>
      <w:bookmarkStart w:id="2442" w:name="_Toc20209052"/>
      <w:bookmarkStart w:id="2443" w:name="_Toc36045163"/>
      <w:bookmarkStart w:id="2444" w:name="_Toc45216649"/>
      <w:bookmarkStart w:id="2445" w:name="historyclause"/>
      <w:bookmarkStart w:id="2446" w:name="_Toc98710112"/>
      <w:r w:rsidR="00080512" w:rsidRPr="00856E05">
        <w:lastRenderedPageBreak/>
        <w:t xml:space="preserve">Annex </w:t>
      </w:r>
      <w:r w:rsidR="00856E05">
        <w:t>A</w:t>
      </w:r>
      <w:r w:rsidR="00080512" w:rsidRPr="00856E05">
        <w:t xml:space="preserve"> (informative):</w:t>
      </w:r>
      <w:r w:rsidR="00080512" w:rsidRPr="00856E05">
        <w:br/>
        <w:t>Change history</w:t>
      </w:r>
      <w:bookmarkEnd w:id="2442"/>
      <w:bookmarkEnd w:id="2443"/>
      <w:bookmarkEnd w:id="2444"/>
      <w:bookmarkEnd w:id="244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30E6EE8A" w14:textId="77777777" w:rsidTr="00D01278">
        <w:trPr>
          <w:cantSplit/>
        </w:trPr>
        <w:tc>
          <w:tcPr>
            <w:tcW w:w="9714" w:type="dxa"/>
            <w:gridSpan w:val="8"/>
            <w:tcBorders>
              <w:bottom w:val="nil"/>
            </w:tcBorders>
            <w:shd w:val="solid" w:color="FFFFFF" w:fill="auto"/>
          </w:tcPr>
          <w:bookmarkEnd w:id="2445"/>
          <w:p w14:paraId="010827AE" w14:textId="77777777" w:rsidR="003C3971" w:rsidRPr="00A5463E" w:rsidRDefault="003C3971" w:rsidP="00C72833">
            <w:pPr>
              <w:pStyle w:val="TAL"/>
              <w:jc w:val="center"/>
              <w:rPr>
                <w:b/>
                <w:sz w:val="16"/>
              </w:rPr>
            </w:pPr>
            <w:r w:rsidRPr="00A5463E">
              <w:rPr>
                <w:b/>
              </w:rPr>
              <w:t>Change history</w:t>
            </w:r>
          </w:p>
        </w:tc>
      </w:tr>
      <w:tr w:rsidR="003C3971" w:rsidRPr="00A5463E" w14:paraId="409939C3" w14:textId="77777777" w:rsidTr="00D01278">
        <w:tc>
          <w:tcPr>
            <w:tcW w:w="800" w:type="dxa"/>
            <w:shd w:val="pct10" w:color="auto" w:fill="FFFFFF"/>
          </w:tcPr>
          <w:p w14:paraId="265A040B"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6659EC2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22C587AC"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0EF2981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BC0A210"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78160A23"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008FE81D"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2BC85CB4"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44D48E35" w14:textId="77777777" w:rsidTr="00D01278">
        <w:tc>
          <w:tcPr>
            <w:tcW w:w="800" w:type="dxa"/>
            <w:shd w:val="solid" w:color="FFFFFF" w:fill="auto"/>
          </w:tcPr>
          <w:p w14:paraId="5149C10C"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157FCB5E" w14:textId="77777777" w:rsidR="003C3971" w:rsidRPr="00A5463E" w:rsidRDefault="003C3971" w:rsidP="00C72833">
            <w:pPr>
              <w:pStyle w:val="TAC"/>
              <w:rPr>
                <w:sz w:val="16"/>
                <w:szCs w:val="16"/>
              </w:rPr>
            </w:pPr>
          </w:p>
        </w:tc>
        <w:tc>
          <w:tcPr>
            <w:tcW w:w="1094" w:type="dxa"/>
            <w:shd w:val="solid" w:color="FFFFFF" w:fill="auto"/>
          </w:tcPr>
          <w:p w14:paraId="62A99F1A" w14:textId="77777777" w:rsidR="003C3971" w:rsidRPr="00A5463E" w:rsidRDefault="003C3971" w:rsidP="00C72833">
            <w:pPr>
              <w:pStyle w:val="TAC"/>
              <w:rPr>
                <w:sz w:val="16"/>
                <w:szCs w:val="16"/>
              </w:rPr>
            </w:pPr>
          </w:p>
        </w:tc>
        <w:tc>
          <w:tcPr>
            <w:tcW w:w="500" w:type="dxa"/>
            <w:shd w:val="solid" w:color="FFFFFF" w:fill="auto"/>
          </w:tcPr>
          <w:p w14:paraId="20498D00" w14:textId="77777777" w:rsidR="003C3971" w:rsidRPr="00A5463E" w:rsidRDefault="003C3971" w:rsidP="00C72833">
            <w:pPr>
              <w:pStyle w:val="TAL"/>
              <w:rPr>
                <w:sz w:val="16"/>
                <w:szCs w:val="16"/>
              </w:rPr>
            </w:pPr>
          </w:p>
        </w:tc>
        <w:tc>
          <w:tcPr>
            <w:tcW w:w="425" w:type="dxa"/>
            <w:shd w:val="solid" w:color="FFFFFF" w:fill="auto"/>
          </w:tcPr>
          <w:p w14:paraId="40B309B3" w14:textId="77777777" w:rsidR="003C3971" w:rsidRPr="00A5463E" w:rsidRDefault="003C3971" w:rsidP="00C72833">
            <w:pPr>
              <w:pStyle w:val="TAR"/>
              <w:rPr>
                <w:sz w:val="16"/>
                <w:szCs w:val="16"/>
              </w:rPr>
            </w:pPr>
          </w:p>
        </w:tc>
        <w:tc>
          <w:tcPr>
            <w:tcW w:w="425" w:type="dxa"/>
            <w:shd w:val="solid" w:color="FFFFFF" w:fill="auto"/>
          </w:tcPr>
          <w:p w14:paraId="2F87E38E" w14:textId="77777777" w:rsidR="003C3971" w:rsidRPr="00A5463E" w:rsidRDefault="003C3971" w:rsidP="00C72833">
            <w:pPr>
              <w:pStyle w:val="TAC"/>
              <w:rPr>
                <w:sz w:val="16"/>
                <w:szCs w:val="16"/>
              </w:rPr>
            </w:pPr>
          </w:p>
        </w:tc>
        <w:tc>
          <w:tcPr>
            <w:tcW w:w="4962" w:type="dxa"/>
            <w:shd w:val="solid" w:color="FFFFFF" w:fill="auto"/>
          </w:tcPr>
          <w:p w14:paraId="0B319C06"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93B5911" w14:textId="77777777" w:rsidR="003C3971" w:rsidRPr="00A5463E" w:rsidRDefault="007E38FE" w:rsidP="00C72833">
            <w:pPr>
              <w:pStyle w:val="TAC"/>
              <w:rPr>
                <w:sz w:val="16"/>
                <w:szCs w:val="16"/>
              </w:rPr>
            </w:pPr>
            <w:r w:rsidRPr="00A5463E">
              <w:rPr>
                <w:sz w:val="16"/>
                <w:szCs w:val="16"/>
              </w:rPr>
              <w:t>0.0.0</w:t>
            </w:r>
          </w:p>
        </w:tc>
      </w:tr>
      <w:tr w:rsidR="007E38FE" w:rsidRPr="00A5463E" w14:paraId="07F6334C" w14:textId="77777777" w:rsidTr="00D01278">
        <w:tc>
          <w:tcPr>
            <w:tcW w:w="800" w:type="dxa"/>
            <w:shd w:val="solid" w:color="FFFFFF" w:fill="auto"/>
          </w:tcPr>
          <w:p w14:paraId="2960677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726DFC65" w14:textId="77777777" w:rsidR="007E38FE" w:rsidRPr="00A5463E" w:rsidRDefault="007E38FE" w:rsidP="00C72833">
            <w:pPr>
              <w:pStyle w:val="TAC"/>
              <w:rPr>
                <w:sz w:val="16"/>
                <w:szCs w:val="16"/>
              </w:rPr>
            </w:pPr>
          </w:p>
        </w:tc>
        <w:tc>
          <w:tcPr>
            <w:tcW w:w="1094" w:type="dxa"/>
            <w:shd w:val="solid" w:color="FFFFFF" w:fill="auto"/>
          </w:tcPr>
          <w:p w14:paraId="0078A96E" w14:textId="77777777" w:rsidR="007E38FE" w:rsidRPr="00A5463E" w:rsidRDefault="007E38FE" w:rsidP="00C72833">
            <w:pPr>
              <w:pStyle w:val="TAC"/>
              <w:rPr>
                <w:sz w:val="16"/>
                <w:szCs w:val="16"/>
              </w:rPr>
            </w:pPr>
          </w:p>
        </w:tc>
        <w:tc>
          <w:tcPr>
            <w:tcW w:w="500" w:type="dxa"/>
            <w:shd w:val="solid" w:color="FFFFFF" w:fill="auto"/>
          </w:tcPr>
          <w:p w14:paraId="30088275" w14:textId="77777777" w:rsidR="007E38FE" w:rsidRPr="00A5463E" w:rsidRDefault="007E38FE" w:rsidP="00C72833">
            <w:pPr>
              <w:pStyle w:val="TAL"/>
              <w:rPr>
                <w:sz w:val="16"/>
                <w:szCs w:val="16"/>
              </w:rPr>
            </w:pPr>
          </w:p>
        </w:tc>
        <w:tc>
          <w:tcPr>
            <w:tcW w:w="425" w:type="dxa"/>
            <w:shd w:val="solid" w:color="FFFFFF" w:fill="auto"/>
          </w:tcPr>
          <w:p w14:paraId="51817D66" w14:textId="77777777" w:rsidR="007E38FE" w:rsidRPr="00A5463E" w:rsidRDefault="007E38FE" w:rsidP="00C72833">
            <w:pPr>
              <w:pStyle w:val="TAR"/>
              <w:rPr>
                <w:sz w:val="16"/>
                <w:szCs w:val="16"/>
              </w:rPr>
            </w:pPr>
          </w:p>
        </w:tc>
        <w:tc>
          <w:tcPr>
            <w:tcW w:w="425" w:type="dxa"/>
            <w:shd w:val="solid" w:color="FFFFFF" w:fill="auto"/>
          </w:tcPr>
          <w:p w14:paraId="6FB48E8D" w14:textId="77777777" w:rsidR="007E38FE" w:rsidRPr="00A5463E" w:rsidRDefault="007E38FE" w:rsidP="00C72833">
            <w:pPr>
              <w:pStyle w:val="TAC"/>
              <w:rPr>
                <w:sz w:val="16"/>
                <w:szCs w:val="16"/>
              </w:rPr>
            </w:pPr>
          </w:p>
        </w:tc>
        <w:tc>
          <w:tcPr>
            <w:tcW w:w="4962" w:type="dxa"/>
            <w:shd w:val="solid" w:color="FFFFFF" w:fill="auto"/>
          </w:tcPr>
          <w:p w14:paraId="7CCDAD4E"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797E93BA" w14:textId="77777777" w:rsidR="007E38FE" w:rsidRPr="00A5463E" w:rsidRDefault="007E38FE" w:rsidP="00C72833">
            <w:pPr>
              <w:pStyle w:val="TAC"/>
              <w:rPr>
                <w:sz w:val="16"/>
                <w:szCs w:val="16"/>
              </w:rPr>
            </w:pPr>
            <w:r w:rsidRPr="00A5463E">
              <w:rPr>
                <w:sz w:val="16"/>
                <w:szCs w:val="16"/>
              </w:rPr>
              <w:t>0.1.0</w:t>
            </w:r>
          </w:p>
        </w:tc>
      </w:tr>
      <w:tr w:rsidR="00C1184F" w:rsidRPr="006B0D02" w14:paraId="0A148155" w14:textId="77777777" w:rsidTr="00D01278">
        <w:tc>
          <w:tcPr>
            <w:tcW w:w="800" w:type="dxa"/>
            <w:shd w:val="solid" w:color="FFFFFF" w:fill="auto"/>
          </w:tcPr>
          <w:p w14:paraId="0B1A8D4E"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4ABA0A3" w14:textId="77777777" w:rsidR="00C1184F" w:rsidRPr="00A5463E" w:rsidRDefault="00C1184F" w:rsidP="00C72833">
            <w:pPr>
              <w:pStyle w:val="TAC"/>
              <w:rPr>
                <w:sz w:val="16"/>
                <w:szCs w:val="16"/>
              </w:rPr>
            </w:pPr>
          </w:p>
        </w:tc>
        <w:tc>
          <w:tcPr>
            <w:tcW w:w="1094" w:type="dxa"/>
            <w:shd w:val="solid" w:color="FFFFFF" w:fill="auto"/>
          </w:tcPr>
          <w:p w14:paraId="173E42A4" w14:textId="77777777" w:rsidR="00C1184F" w:rsidRPr="00A5463E" w:rsidRDefault="00C1184F" w:rsidP="00C72833">
            <w:pPr>
              <w:pStyle w:val="TAC"/>
              <w:rPr>
                <w:sz w:val="16"/>
                <w:szCs w:val="16"/>
              </w:rPr>
            </w:pPr>
          </w:p>
        </w:tc>
        <w:tc>
          <w:tcPr>
            <w:tcW w:w="500" w:type="dxa"/>
            <w:shd w:val="solid" w:color="FFFFFF" w:fill="auto"/>
          </w:tcPr>
          <w:p w14:paraId="4A8F549C" w14:textId="77777777" w:rsidR="00C1184F" w:rsidRPr="00A5463E" w:rsidRDefault="00C1184F" w:rsidP="00C72833">
            <w:pPr>
              <w:pStyle w:val="TAL"/>
              <w:rPr>
                <w:sz w:val="16"/>
                <w:szCs w:val="16"/>
              </w:rPr>
            </w:pPr>
          </w:p>
        </w:tc>
        <w:tc>
          <w:tcPr>
            <w:tcW w:w="425" w:type="dxa"/>
            <w:shd w:val="solid" w:color="FFFFFF" w:fill="auto"/>
          </w:tcPr>
          <w:p w14:paraId="77ADC600" w14:textId="77777777" w:rsidR="00C1184F" w:rsidRPr="00A5463E" w:rsidRDefault="00C1184F" w:rsidP="00C72833">
            <w:pPr>
              <w:pStyle w:val="TAR"/>
              <w:rPr>
                <w:sz w:val="16"/>
                <w:szCs w:val="16"/>
              </w:rPr>
            </w:pPr>
          </w:p>
        </w:tc>
        <w:tc>
          <w:tcPr>
            <w:tcW w:w="425" w:type="dxa"/>
            <w:shd w:val="solid" w:color="FFFFFF" w:fill="auto"/>
          </w:tcPr>
          <w:p w14:paraId="6091EC54" w14:textId="77777777" w:rsidR="00C1184F" w:rsidRPr="00A5463E" w:rsidRDefault="00C1184F" w:rsidP="00C72833">
            <w:pPr>
              <w:pStyle w:val="TAC"/>
              <w:rPr>
                <w:sz w:val="16"/>
                <w:szCs w:val="16"/>
              </w:rPr>
            </w:pPr>
          </w:p>
        </w:tc>
        <w:tc>
          <w:tcPr>
            <w:tcW w:w="4962" w:type="dxa"/>
            <w:shd w:val="solid" w:color="FFFFFF" w:fill="auto"/>
          </w:tcPr>
          <w:p w14:paraId="592435F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5D36602D" w14:textId="77777777" w:rsidR="00C1184F" w:rsidRPr="003B3BC5" w:rsidRDefault="00C1184F" w:rsidP="00C72833">
            <w:pPr>
              <w:pStyle w:val="TAC"/>
              <w:rPr>
                <w:sz w:val="16"/>
                <w:szCs w:val="16"/>
              </w:rPr>
            </w:pPr>
            <w:r w:rsidRPr="00A5463E">
              <w:rPr>
                <w:sz w:val="16"/>
                <w:szCs w:val="16"/>
              </w:rPr>
              <w:t>0.2.0</w:t>
            </w:r>
          </w:p>
        </w:tc>
      </w:tr>
      <w:tr w:rsidR="00856E05" w:rsidRPr="006B0D02" w14:paraId="5648F61D" w14:textId="77777777" w:rsidTr="00D01278">
        <w:tc>
          <w:tcPr>
            <w:tcW w:w="800" w:type="dxa"/>
            <w:shd w:val="solid" w:color="FFFFFF" w:fill="auto"/>
          </w:tcPr>
          <w:p w14:paraId="4FB24B55"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0600D13A" w14:textId="77777777" w:rsidR="00856E05" w:rsidRPr="00A5463E" w:rsidRDefault="00856E05" w:rsidP="00C72833">
            <w:pPr>
              <w:pStyle w:val="TAC"/>
              <w:rPr>
                <w:sz w:val="16"/>
                <w:szCs w:val="16"/>
              </w:rPr>
            </w:pPr>
          </w:p>
        </w:tc>
        <w:tc>
          <w:tcPr>
            <w:tcW w:w="1094" w:type="dxa"/>
            <w:shd w:val="solid" w:color="FFFFFF" w:fill="auto"/>
          </w:tcPr>
          <w:p w14:paraId="68674D46" w14:textId="77777777" w:rsidR="00856E05" w:rsidRPr="00A5463E" w:rsidRDefault="00856E05" w:rsidP="00C72833">
            <w:pPr>
              <w:pStyle w:val="TAC"/>
              <w:rPr>
                <w:sz w:val="16"/>
                <w:szCs w:val="16"/>
              </w:rPr>
            </w:pPr>
          </w:p>
        </w:tc>
        <w:tc>
          <w:tcPr>
            <w:tcW w:w="500" w:type="dxa"/>
            <w:shd w:val="solid" w:color="FFFFFF" w:fill="auto"/>
          </w:tcPr>
          <w:p w14:paraId="5E0C60E7" w14:textId="77777777" w:rsidR="00856E05" w:rsidRPr="00A5463E" w:rsidRDefault="00856E05" w:rsidP="00C72833">
            <w:pPr>
              <w:pStyle w:val="TAL"/>
              <w:rPr>
                <w:sz w:val="16"/>
                <w:szCs w:val="16"/>
              </w:rPr>
            </w:pPr>
          </w:p>
        </w:tc>
        <w:tc>
          <w:tcPr>
            <w:tcW w:w="425" w:type="dxa"/>
            <w:shd w:val="solid" w:color="FFFFFF" w:fill="auto"/>
          </w:tcPr>
          <w:p w14:paraId="1BEE5C08" w14:textId="77777777" w:rsidR="00856E05" w:rsidRPr="00A5463E" w:rsidRDefault="00856E05" w:rsidP="00C72833">
            <w:pPr>
              <w:pStyle w:val="TAR"/>
              <w:rPr>
                <w:sz w:val="16"/>
                <w:szCs w:val="16"/>
              </w:rPr>
            </w:pPr>
          </w:p>
        </w:tc>
        <w:tc>
          <w:tcPr>
            <w:tcW w:w="425" w:type="dxa"/>
            <w:shd w:val="solid" w:color="FFFFFF" w:fill="auto"/>
          </w:tcPr>
          <w:p w14:paraId="224D57C7" w14:textId="77777777" w:rsidR="00856E05" w:rsidRPr="00A5463E" w:rsidRDefault="00856E05" w:rsidP="00C72833">
            <w:pPr>
              <w:pStyle w:val="TAC"/>
              <w:rPr>
                <w:sz w:val="16"/>
                <w:szCs w:val="16"/>
              </w:rPr>
            </w:pPr>
          </w:p>
        </w:tc>
        <w:tc>
          <w:tcPr>
            <w:tcW w:w="4962" w:type="dxa"/>
            <w:shd w:val="solid" w:color="FFFFFF" w:fill="auto"/>
          </w:tcPr>
          <w:p w14:paraId="0C2D41F7"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F485DF2" w14:textId="77777777" w:rsidR="00856E05" w:rsidRPr="00A5463E" w:rsidRDefault="00856E05" w:rsidP="00C72833">
            <w:pPr>
              <w:pStyle w:val="TAC"/>
              <w:rPr>
                <w:sz w:val="16"/>
                <w:szCs w:val="16"/>
              </w:rPr>
            </w:pPr>
            <w:r>
              <w:rPr>
                <w:sz w:val="16"/>
                <w:szCs w:val="16"/>
              </w:rPr>
              <w:t>0.3.0</w:t>
            </w:r>
          </w:p>
        </w:tc>
      </w:tr>
      <w:tr w:rsidR="004F313B" w:rsidRPr="006B0D02" w14:paraId="43C75660" w14:textId="77777777" w:rsidTr="00D01278">
        <w:tc>
          <w:tcPr>
            <w:tcW w:w="800" w:type="dxa"/>
            <w:shd w:val="solid" w:color="FFFFFF" w:fill="auto"/>
          </w:tcPr>
          <w:p w14:paraId="48169146" w14:textId="77777777" w:rsidR="004F313B" w:rsidRDefault="004F313B" w:rsidP="00C72833">
            <w:pPr>
              <w:pStyle w:val="TAC"/>
              <w:rPr>
                <w:sz w:val="16"/>
                <w:szCs w:val="16"/>
              </w:rPr>
            </w:pPr>
            <w:r>
              <w:rPr>
                <w:sz w:val="16"/>
                <w:szCs w:val="16"/>
              </w:rPr>
              <w:t>2017-06</w:t>
            </w:r>
          </w:p>
        </w:tc>
        <w:tc>
          <w:tcPr>
            <w:tcW w:w="800" w:type="dxa"/>
            <w:shd w:val="solid" w:color="FFFFFF" w:fill="auto"/>
          </w:tcPr>
          <w:p w14:paraId="24D002FF"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B0FBEEF"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061CCFEA" w14:textId="77777777" w:rsidR="004F313B" w:rsidRPr="00A5463E" w:rsidRDefault="004F313B" w:rsidP="00C72833">
            <w:pPr>
              <w:pStyle w:val="TAL"/>
              <w:rPr>
                <w:sz w:val="16"/>
                <w:szCs w:val="16"/>
              </w:rPr>
            </w:pPr>
          </w:p>
        </w:tc>
        <w:tc>
          <w:tcPr>
            <w:tcW w:w="425" w:type="dxa"/>
            <w:shd w:val="solid" w:color="FFFFFF" w:fill="auto"/>
          </w:tcPr>
          <w:p w14:paraId="1A60E581" w14:textId="77777777" w:rsidR="004F313B" w:rsidRPr="00A5463E" w:rsidRDefault="004F313B" w:rsidP="00C72833">
            <w:pPr>
              <w:pStyle w:val="TAR"/>
              <w:rPr>
                <w:sz w:val="16"/>
                <w:szCs w:val="16"/>
              </w:rPr>
            </w:pPr>
          </w:p>
        </w:tc>
        <w:tc>
          <w:tcPr>
            <w:tcW w:w="425" w:type="dxa"/>
            <w:shd w:val="solid" w:color="FFFFFF" w:fill="auto"/>
          </w:tcPr>
          <w:p w14:paraId="125140C3" w14:textId="77777777" w:rsidR="004F313B" w:rsidRPr="00A5463E" w:rsidRDefault="004F313B" w:rsidP="00C72833">
            <w:pPr>
              <w:pStyle w:val="TAC"/>
              <w:rPr>
                <w:sz w:val="16"/>
                <w:szCs w:val="16"/>
              </w:rPr>
            </w:pPr>
          </w:p>
        </w:tc>
        <w:tc>
          <w:tcPr>
            <w:tcW w:w="4962" w:type="dxa"/>
            <w:shd w:val="solid" w:color="FFFFFF" w:fill="auto"/>
          </w:tcPr>
          <w:p w14:paraId="522E2379"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F13C05C" w14:textId="77777777" w:rsidR="004F313B" w:rsidRDefault="004F313B" w:rsidP="00C72833">
            <w:pPr>
              <w:pStyle w:val="TAC"/>
              <w:rPr>
                <w:sz w:val="16"/>
                <w:szCs w:val="16"/>
              </w:rPr>
            </w:pPr>
            <w:r>
              <w:rPr>
                <w:sz w:val="16"/>
                <w:szCs w:val="16"/>
              </w:rPr>
              <w:t>1.0.0</w:t>
            </w:r>
          </w:p>
        </w:tc>
      </w:tr>
      <w:tr w:rsidR="005C3365" w:rsidRPr="006B0D02" w14:paraId="32DD329F" w14:textId="77777777" w:rsidTr="00D01278">
        <w:tc>
          <w:tcPr>
            <w:tcW w:w="800" w:type="dxa"/>
            <w:shd w:val="solid" w:color="FFFFFF" w:fill="auto"/>
          </w:tcPr>
          <w:p w14:paraId="51496941" w14:textId="77777777" w:rsidR="005C3365" w:rsidRDefault="005C3365" w:rsidP="00C72833">
            <w:pPr>
              <w:pStyle w:val="TAC"/>
              <w:rPr>
                <w:sz w:val="16"/>
                <w:szCs w:val="16"/>
              </w:rPr>
            </w:pPr>
            <w:r>
              <w:rPr>
                <w:sz w:val="16"/>
                <w:szCs w:val="16"/>
              </w:rPr>
              <w:t>2017-06</w:t>
            </w:r>
          </w:p>
        </w:tc>
        <w:tc>
          <w:tcPr>
            <w:tcW w:w="800" w:type="dxa"/>
            <w:shd w:val="solid" w:color="FFFFFF" w:fill="auto"/>
          </w:tcPr>
          <w:p w14:paraId="0857CE4A" w14:textId="77777777" w:rsidR="005C3365" w:rsidRDefault="005C3365" w:rsidP="00C72833">
            <w:pPr>
              <w:pStyle w:val="TAC"/>
              <w:rPr>
                <w:sz w:val="16"/>
                <w:szCs w:val="16"/>
              </w:rPr>
            </w:pPr>
            <w:r>
              <w:rPr>
                <w:sz w:val="16"/>
                <w:szCs w:val="16"/>
              </w:rPr>
              <w:t>CT-76</w:t>
            </w:r>
          </w:p>
        </w:tc>
        <w:tc>
          <w:tcPr>
            <w:tcW w:w="1094" w:type="dxa"/>
            <w:shd w:val="solid" w:color="FFFFFF" w:fill="auto"/>
          </w:tcPr>
          <w:p w14:paraId="2B91A109" w14:textId="77777777" w:rsidR="005C3365" w:rsidRPr="004F313B" w:rsidRDefault="005C3365" w:rsidP="00C72833">
            <w:pPr>
              <w:pStyle w:val="TAC"/>
              <w:rPr>
                <w:sz w:val="16"/>
                <w:szCs w:val="16"/>
              </w:rPr>
            </w:pPr>
          </w:p>
        </w:tc>
        <w:tc>
          <w:tcPr>
            <w:tcW w:w="500" w:type="dxa"/>
            <w:shd w:val="solid" w:color="FFFFFF" w:fill="auto"/>
          </w:tcPr>
          <w:p w14:paraId="0CDB99EF" w14:textId="77777777" w:rsidR="005C3365" w:rsidRPr="00A5463E" w:rsidRDefault="005C3365" w:rsidP="00C72833">
            <w:pPr>
              <w:pStyle w:val="TAL"/>
              <w:rPr>
                <w:sz w:val="16"/>
                <w:szCs w:val="16"/>
              </w:rPr>
            </w:pPr>
          </w:p>
        </w:tc>
        <w:tc>
          <w:tcPr>
            <w:tcW w:w="425" w:type="dxa"/>
            <w:shd w:val="solid" w:color="FFFFFF" w:fill="auto"/>
          </w:tcPr>
          <w:p w14:paraId="5FAD1A1F" w14:textId="77777777" w:rsidR="005C3365" w:rsidRPr="00A5463E" w:rsidRDefault="005C3365" w:rsidP="00C72833">
            <w:pPr>
              <w:pStyle w:val="TAR"/>
              <w:rPr>
                <w:sz w:val="16"/>
                <w:szCs w:val="16"/>
              </w:rPr>
            </w:pPr>
          </w:p>
        </w:tc>
        <w:tc>
          <w:tcPr>
            <w:tcW w:w="425" w:type="dxa"/>
            <w:shd w:val="solid" w:color="FFFFFF" w:fill="auto"/>
          </w:tcPr>
          <w:p w14:paraId="0ED00F3A" w14:textId="77777777" w:rsidR="005C3365" w:rsidRPr="00A5463E" w:rsidRDefault="005C3365" w:rsidP="00C72833">
            <w:pPr>
              <w:pStyle w:val="TAC"/>
              <w:rPr>
                <w:sz w:val="16"/>
                <w:szCs w:val="16"/>
              </w:rPr>
            </w:pPr>
          </w:p>
        </w:tc>
        <w:tc>
          <w:tcPr>
            <w:tcW w:w="4962" w:type="dxa"/>
            <w:shd w:val="solid" w:color="FFFFFF" w:fill="auto"/>
          </w:tcPr>
          <w:p w14:paraId="5EE4D020"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0B115457" w14:textId="77777777" w:rsidR="005C3365" w:rsidRDefault="005C3365" w:rsidP="00C72833">
            <w:pPr>
              <w:pStyle w:val="TAC"/>
              <w:rPr>
                <w:sz w:val="16"/>
                <w:szCs w:val="16"/>
              </w:rPr>
            </w:pPr>
            <w:r>
              <w:rPr>
                <w:sz w:val="16"/>
                <w:szCs w:val="16"/>
              </w:rPr>
              <w:t>14.0.0</w:t>
            </w:r>
          </w:p>
        </w:tc>
      </w:tr>
      <w:tr w:rsidR="00D01278" w:rsidRPr="006B0D02" w14:paraId="596A18F9" w14:textId="77777777" w:rsidTr="00D01278">
        <w:tc>
          <w:tcPr>
            <w:tcW w:w="800" w:type="dxa"/>
            <w:shd w:val="solid" w:color="FFFFFF" w:fill="auto"/>
          </w:tcPr>
          <w:p w14:paraId="6AEBCD42" w14:textId="77777777" w:rsidR="00D01278" w:rsidRDefault="00D01278" w:rsidP="00C72833">
            <w:pPr>
              <w:pStyle w:val="TAC"/>
              <w:rPr>
                <w:sz w:val="16"/>
                <w:szCs w:val="16"/>
              </w:rPr>
            </w:pPr>
            <w:r>
              <w:rPr>
                <w:sz w:val="16"/>
                <w:szCs w:val="16"/>
              </w:rPr>
              <w:t>2017-09</w:t>
            </w:r>
          </w:p>
        </w:tc>
        <w:tc>
          <w:tcPr>
            <w:tcW w:w="800" w:type="dxa"/>
            <w:shd w:val="solid" w:color="FFFFFF" w:fill="auto"/>
          </w:tcPr>
          <w:p w14:paraId="732E5276" w14:textId="77777777" w:rsidR="00D01278" w:rsidRDefault="00D01278" w:rsidP="00C72833">
            <w:pPr>
              <w:pStyle w:val="TAC"/>
              <w:rPr>
                <w:sz w:val="16"/>
                <w:szCs w:val="16"/>
              </w:rPr>
            </w:pPr>
            <w:r>
              <w:rPr>
                <w:sz w:val="16"/>
                <w:szCs w:val="16"/>
              </w:rPr>
              <w:t>CT-77</w:t>
            </w:r>
          </w:p>
        </w:tc>
        <w:tc>
          <w:tcPr>
            <w:tcW w:w="1094" w:type="dxa"/>
            <w:shd w:val="solid" w:color="FFFFFF" w:fill="auto"/>
          </w:tcPr>
          <w:p w14:paraId="531E71E0"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520385B3"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6C2D105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7D9FF61"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2126F140" w14:textId="77777777" w:rsidR="00D01278" w:rsidRDefault="00D01278" w:rsidP="00856E05">
            <w:pPr>
              <w:pStyle w:val="TAL"/>
              <w:rPr>
                <w:sz w:val="16"/>
                <w:szCs w:val="16"/>
              </w:rPr>
            </w:pPr>
            <w:r w:rsidRPr="00D01278">
              <w:rPr>
                <w:sz w:val="16"/>
                <w:szCs w:val="16"/>
              </w:rPr>
              <w:t>Proposal for subclause 2 on References</w:t>
            </w:r>
          </w:p>
        </w:tc>
        <w:tc>
          <w:tcPr>
            <w:tcW w:w="708" w:type="dxa"/>
            <w:shd w:val="solid" w:color="FFFFFF" w:fill="auto"/>
          </w:tcPr>
          <w:p w14:paraId="6E01E2E3" w14:textId="77777777" w:rsidR="00D01278" w:rsidRDefault="00D01278" w:rsidP="00C72833">
            <w:pPr>
              <w:pStyle w:val="TAC"/>
              <w:rPr>
                <w:sz w:val="16"/>
                <w:szCs w:val="16"/>
              </w:rPr>
            </w:pPr>
            <w:r>
              <w:rPr>
                <w:sz w:val="16"/>
                <w:szCs w:val="16"/>
              </w:rPr>
              <w:t>14.1.0</w:t>
            </w:r>
          </w:p>
        </w:tc>
      </w:tr>
      <w:tr w:rsidR="006C4EC4" w:rsidRPr="006B0D02" w14:paraId="30DA07D7" w14:textId="77777777" w:rsidTr="00D01278">
        <w:tc>
          <w:tcPr>
            <w:tcW w:w="800" w:type="dxa"/>
            <w:shd w:val="solid" w:color="FFFFFF" w:fill="auto"/>
          </w:tcPr>
          <w:p w14:paraId="564CE1B2" w14:textId="77777777" w:rsidR="006C4EC4" w:rsidRDefault="006C4EC4" w:rsidP="00C72833">
            <w:pPr>
              <w:pStyle w:val="TAC"/>
              <w:rPr>
                <w:sz w:val="16"/>
                <w:szCs w:val="16"/>
              </w:rPr>
            </w:pPr>
            <w:r>
              <w:rPr>
                <w:sz w:val="16"/>
                <w:szCs w:val="16"/>
              </w:rPr>
              <w:t>2017-09</w:t>
            </w:r>
          </w:p>
        </w:tc>
        <w:tc>
          <w:tcPr>
            <w:tcW w:w="800" w:type="dxa"/>
            <w:shd w:val="solid" w:color="FFFFFF" w:fill="auto"/>
          </w:tcPr>
          <w:p w14:paraId="5E7B5050" w14:textId="77777777" w:rsidR="006C4EC4" w:rsidRDefault="006C4EC4" w:rsidP="00C72833">
            <w:pPr>
              <w:pStyle w:val="TAC"/>
              <w:rPr>
                <w:sz w:val="16"/>
                <w:szCs w:val="16"/>
              </w:rPr>
            </w:pPr>
            <w:r>
              <w:rPr>
                <w:sz w:val="16"/>
                <w:szCs w:val="16"/>
              </w:rPr>
              <w:t>CT-77</w:t>
            </w:r>
          </w:p>
        </w:tc>
        <w:tc>
          <w:tcPr>
            <w:tcW w:w="1094" w:type="dxa"/>
            <w:shd w:val="solid" w:color="FFFFFF" w:fill="auto"/>
          </w:tcPr>
          <w:p w14:paraId="3BC5076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0BA8577" w14:textId="77777777" w:rsidR="006C4EC4" w:rsidRDefault="006C4EC4" w:rsidP="00C72833">
            <w:pPr>
              <w:pStyle w:val="TAL"/>
              <w:rPr>
                <w:sz w:val="16"/>
                <w:szCs w:val="16"/>
              </w:rPr>
            </w:pPr>
            <w:r>
              <w:rPr>
                <w:sz w:val="16"/>
                <w:szCs w:val="16"/>
              </w:rPr>
              <w:t>0002</w:t>
            </w:r>
          </w:p>
        </w:tc>
        <w:tc>
          <w:tcPr>
            <w:tcW w:w="425" w:type="dxa"/>
            <w:shd w:val="solid" w:color="FFFFFF" w:fill="auto"/>
          </w:tcPr>
          <w:p w14:paraId="5E9EE7CB" w14:textId="77777777" w:rsidR="006C4EC4" w:rsidRDefault="006C4EC4" w:rsidP="00C72833">
            <w:pPr>
              <w:pStyle w:val="TAR"/>
              <w:rPr>
                <w:sz w:val="16"/>
                <w:szCs w:val="16"/>
              </w:rPr>
            </w:pPr>
            <w:r>
              <w:rPr>
                <w:sz w:val="16"/>
                <w:szCs w:val="16"/>
              </w:rPr>
              <w:t>1</w:t>
            </w:r>
          </w:p>
        </w:tc>
        <w:tc>
          <w:tcPr>
            <w:tcW w:w="425" w:type="dxa"/>
            <w:shd w:val="solid" w:color="FFFFFF" w:fill="auto"/>
          </w:tcPr>
          <w:p w14:paraId="112F2E1E" w14:textId="77777777" w:rsidR="006C4EC4" w:rsidRDefault="006C4EC4" w:rsidP="00C72833">
            <w:pPr>
              <w:pStyle w:val="TAC"/>
              <w:rPr>
                <w:sz w:val="16"/>
                <w:szCs w:val="16"/>
              </w:rPr>
            </w:pPr>
            <w:r>
              <w:rPr>
                <w:sz w:val="16"/>
                <w:szCs w:val="16"/>
              </w:rPr>
              <w:t>F</w:t>
            </w:r>
          </w:p>
        </w:tc>
        <w:tc>
          <w:tcPr>
            <w:tcW w:w="4962" w:type="dxa"/>
            <w:shd w:val="solid" w:color="FFFFFF" w:fill="auto"/>
          </w:tcPr>
          <w:p w14:paraId="5A08E06E" w14:textId="77777777" w:rsidR="006C4EC4" w:rsidRPr="00D01278" w:rsidRDefault="006C4EC4" w:rsidP="00856E05">
            <w:pPr>
              <w:pStyle w:val="TAL"/>
              <w:rPr>
                <w:sz w:val="16"/>
                <w:szCs w:val="16"/>
              </w:rPr>
            </w:pPr>
            <w:r w:rsidRPr="00D01278">
              <w:rPr>
                <w:sz w:val="16"/>
                <w:szCs w:val="16"/>
              </w:rPr>
              <w:t>Proposal for subclause 4 on General overview</w:t>
            </w:r>
          </w:p>
        </w:tc>
        <w:tc>
          <w:tcPr>
            <w:tcW w:w="708" w:type="dxa"/>
            <w:shd w:val="solid" w:color="FFFFFF" w:fill="auto"/>
          </w:tcPr>
          <w:p w14:paraId="2196CA42" w14:textId="77777777" w:rsidR="006C4EC4" w:rsidRDefault="006C4EC4" w:rsidP="00C72833">
            <w:pPr>
              <w:pStyle w:val="TAC"/>
              <w:rPr>
                <w:sz w:val="16"/>
                <w:szCs w:val="16"/>
              </w:rPr>
            </w:pPr>
            <w:r w:rsidRPr="00D83DE3">
              <w:rPr>
                <w:sz w:val="16"/>
                <w:szCs w:val="16"/>
              </w:rPr>
              <w:t>14.1.0</w:t>
            </w:r>
          </w:p>
        </w:tc>
      </w:tr>
      <w:tr w:rsidR="006C4EC4" w:rsidRPr="006B0D02" w14:paraId="715E67E4" w14:textId="77777777" w:rsidTr="00D01278">
        <w:tc>
          <w:tcPr>
            <w:tcW w:w="800" w:type="dxa"/>
            <w:shd w:val="solid" w:color="FFFFFF" w:fill="auto"/>
          </w:tcPr>
          <w:p w14:paraId="376B8FFC" w14:textId="77777777" w:rsidR="006C4EC4" w:rsidRDefault="006C4EC4" w:rsidP="00C72833">
            <w:pPr>
              <w:pStyle w:val="TAC"/>
              <w:rPr>
                <w:sz w:val="16"/>
                <w:szCs w:val="16"/>
              </w:rPr>
            </w:pPr>
            <w:r>
              <w:rPr>
                <w:sz w:val="16"/>
                <w:szCs w:val="16"/>
              </w:rPr>
              <w:t>2017-09</w:t>
            </w:r>
          </w:p>
        </w:tc>
        <w:tc>
          <w:tcPr>
            <w:tcW w:w="800" w:type="dxa"/>
            <w:shd w:val="solid" w:color="FFFFFF" w:fill="auto"/>
          </w:tcPr>
          <w:p w14:paraId="347F77F6" w14:textId="77777777" w:rsidR="006C4EC4" w:rsidRDefault="006C4EC4" w:rsidP="00C72833">
            <w:pPr>
              <w:pStyle w:val="TAC"/>
              <w:rPr>
                <w:sz w:val="16"/>
                <w:szCs w:val="16"/>
              </w:rPr>
            </w:pPr>
            <w:r>
              <w:rPr>
                <w:sz w:val="16"/>
                <w:szCs w:val="16"/>
              </w:rPr>
              <w:t>CT-77</w:t>
            </w:r>
          </w:p>
        </w:tc>
        <w:tc>
          <w:tcPr>
            <w:tcW w:w="1094" w:type="dxa"/>
            <w:shd w:val="solid" w:color="FFFFFF" w:fill="auto"/>
          </w:tcPr>
          <w:p w14:paraId="1929E1CD"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6C8293F" w14:textId="77777777" w:rsidR="006C4EC4" w:rsidRDefault="006C4EC4" w:rsidP="00C72833">
            <w:pPr>
              <w:pStyle w:val="TAL"/>
              <w:rPr>
                <w:sz w:val="16"/>
                <w:szCs w:val="16"/>
              </w:rPr>
            </w:pPr>
            <w:r>
              <w:rPr>
                <w:sz w:val="16"/>
                <w:szCs w:val="16"/>
              </w:rPr>
              <w:t>0003</w:t>
            </w:r>
          </w:p>
        </w:tc>
        <w:tc>
          <w:tcPr>
            <w:tcW w:w="425" w:type="dxa"/>
            <w:shd w:val="solid" w:color="FFFFFF" w:fill="auto"/>
          </w:tcPr>
          <w:p w14:paraId="77E3436E" w14:textId="77777777" w:rsidR="006C4EC4" w:rsidRDefault="006C4EC4" w:rsidP="00C72833">
            <w:pPr>
              <w:pStyle w:val="TAR"/>
              <w:rPr>
                <w:sz w:val="16"/>
                <w:szCs w:val="16"/>
              </w:rPr>
            </w:pPr>
            <w:r>
              <w:rPr>
                <w:sz w:val="16"/>
                <w:szCs w:val="16"/>
              </w:rPr>
              <w:t>1</w:t>
            </w:r>
          </w:p>
        </w:tc>
        <w:tc>
          <w:tcPr>
            <w:tcW w:w="425" w:type="dxa"/>
            <w:shd w:val="solid" w:color="FFFFFF" w:fill="auto"/>
          </w:tcPr>
          <w:p w14:paraId="649EC261" w14:textId="77777777" w:rsidR="006C4EC4" w:rsidRDefault="006C4EC4" w:rsidP="00C72833">
            <w:pPr>
              <w:pStyle w:val="TAC"/>
              <w:rPr>
                <w:sz w:val="16"/>
                <w:szCs w:val="16"/>
              </w:rPr>
            </w:pPr>
            <w:r>
              <w:rPr>
                <w:sz w:val="16"/>
                <w:szCs w:val="16"/>
              </w:rPr>
              <w:t>F</w:t>
            </w:r>
          </w:p>
        </w:tc>
        <w:tc>
          <w:tcPr>
            <w:tcW w:w="4962" w:type="dxa"/>
            <w:shd w:val="solid" w:color="FFFFFF" w:fill="auto"/>
          </w:tcPr>
          <w:p w14:paraId="3993E0F9" w14:textId="77777777" w:rsidR="006C4EC4" w:rsidRPr="00D01278" w:rsidRDefault="006C4EC4" w:rsidP="00856E05">
            <w:pPr>
              <w:pStyle w:val="TAL"/>
              <w:rPr>
                <w:sz w:val="16"/>
                <w:szCs w:val="16"/>
              </w:rPr>
            </w:pPr>
            <w:r w:rsidRPr="00D01278">
              <w:rPr>
                <w:sz w:val="16"/>
                <w:szCs w:val="16"/>
              </w:rPr>
              <w:t>Proposal for subclause 5 on Entities</w:t>
            </w:r>
          </w:p>
        </w:tc>
        <w:tc>
          <w:tcPr>
            <w:tcW w:w="708" w:type="dxa"/>
            <w:shd w:val="solid" w:color="FFFFFF" w:fill="auto"/>
          </w:tcPr>
          <w:p w14:paraId="792A9336" w14:textId="77777777" w:rsidR="006C4EC4" w:rsidRDefault="006C4EC4" w:rsidP="00C72833">
            <w:pPr>
              <w:pStyle w:val="TAC"/>
              <w:rPr>
                <w:sz w:val="16"/>
                <w:szCs w:val="16"/>
              </w:rPr>
            </w:pPr>
            <w:r w:rsidRPr="00D83DE3">
              <w:rPr>
                <w:sz w:val="16"/>
                <w:szCs w:val="16"/>
              </w:rPr>
              <w:t>14.1.0</w:t>
            </w:r>
          </w:p>
        </w:tc>
      </w:tr>
      <w:tr w:rsidR="006C4EC4" w:rsidRPr="006B0D02" w14:paraId="7DC71A75" w14:textId="77777777" w:rsidTr="00D01278">
        <w:tc>
          <w:tcPr>
            <w:tcW w:w="800" w:type="dxa"/>
            <w:shd w:val="solid" w:color="FFFFFF" w:fill="auto"/>
          </w:tcPr>
          <w:p w14:paraId="4DC4779C" w14:textId="77777777" w:rsidR="006C4EC4" w:rsidRDefault="006C4EC4" w:rsidP="00C72833">
            <w:pPr>
              <w:pStyle w:val="TAC"/>
              <w:rPr>
                <w:sz w:val="16"/>
                <w:szCs w:val="16"/>
              </w:rPr>
            </w:pPr>
            <w:r>
              <w:rPr>
                <w:sz w:val="16"/>
                <w:szCs w:val="16"/>
              </w:rPr>
              <w:t>2017-09</w:t>
            </w:r>
          </w:p>
        </w:tc>
        <w:tc>
          <w:tcPr>
            <w:tcW w:w="800" w:type="dxa"/>
            <w:shd w:val="solid" w:color="FFFFFF" w:fill="auto"/>
          </w:tcPr>
          <w:p w14:paraId="052D772A" w14:textId="77777777" w:rsidR="006C4EC4" w:rsidRDefault="006C4EC4" w:rsidP="00C72833">
            <w:pPr>
              <w:pStyle w:val="TAC"/>
              <w:rPr>
                <w:sz w:val="16"/>
                <w:szCs w:val="16"/>
              </w:rPr>
            </w:pPr>
            <w:r>
              <w:rPr>
                <w:sz w:val="16"/>
                <w:szCs w:val="16"/>
              </w:rPr>
              <w:t>CT-77</w:t>
            </w:r>
          </w:p>
        </w:tc>
        <w:tc>
          <w:tcPr>
            <w:tcW w:w="1094" w:type="dxa"/>
            <w:shd w:val="solid" w:color="FFFFFF" w:fill="auto"/>
          </w:tcPr>
          <w:p w14:paraId="3C41316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C11A153" w14:textId="77777777" w:rsidR="006C4EC4" w:rsidRDefault="006C4EC4" w:rsidP="00C72833">
            <w:pPr>
              <w:pStyle w:val="TAL"/>
              <w:rPr>
                <w:sz w:val="16"/>
                <w:szCs w:val="16"/>
              </w:rPr>
            </w:pPr>
            <w:r>
              <w:rPr>
                <w:sz w:val="16"/>
                <w:szCs w:val="16"/>
              </w:rPr>
              <w:t>0004</w:t>
            </w:r>
          </w:p>
        </w:tc>
        <w:tc>
          <w:tcPr>
            <w:tcW w:w="425" w:type="dxa"/>
            <w:shd w:val="solid" w:color="FFFFFF" w:fill="auto"/>
          </w:tcPr>
          <w:p w14:paraId="3B66C39F" w14:textId="77777777" w:rsidR="006C4EC4" w:rsidRDefault="006C4EC4" w:rsidP="00C72833">
            <w:pPr>
              <w:pStyle w:val="TAR"/>
              <w:rPr>
                <w:sz w:val="16"/>
                <w:szCs w:val="16"/>
              </w:rPr>
            </w:pPr>
            <w:r>
              <w:rPr>
                <w:sz w:val="16"/>
                <w:szCs w:val="16"/>
              </w:rPr>
              <w:t>1</w:t>
            </w:r>
          </w:p>
        </w:tc>
        <w:tc>
          <w:tcPr>
            <w:tcW w:w="425" w:type="dxa"/>
            <w:shd w:val="solid" w:color="FFFFFF" w:fill="auto"/>
          </w:tcPr>
          <w:p w14:paraId="706B75C3" w14:textId="77777777" w:rsidR="006C4EC4" w:rsidRDefault="006C4EC4" w:rsidP="00C72833">
            <w:pPr>
              <w:pStyle w:val="TAC"/>
              <w:rPr>
                <w:sz w:val="16"/>
                <w:szCs w:val="16"/>
              </w:rPr>
            </w:pPr>
            <w:r>
              <w:rPr>
                <w:sz w:val="16"/>
                <w:szCs w:val="16"/>
              </w:rPr>
              <w:t>F</w:t>
            </w:r>
          </w:p>
        </w:tc>
        <w:tc>
          <w:tcPr>
            <w:tcW w:w="4962" w:type="dxa"/>
            <w:shd w:val="solid" w:color="FFFFFF" w:fill="auto"/>
          </w:tcPr>
          <w:p w14:paraId="6591B339" w14:textId="77777777" w:rsidR="006C4EC4" w:rsidRPr="00D01278" w:rsidRDefault="006C4EC4" w:rsidP="00856E05">
            <w:pPr>
              <w:pStyle w:val="TAL"/>
              <w:rPr>
                <w:sz w:val="16"/>
                <w:szCs w:val="16"/>
              </w:rPr>
            </w:pPr>
            <w:r w:rsidRPr="00D01278">
              <w:rPr>
                <w:sz w:val="16"/>
                <w:szCs w:val="16"/>
              </w:rPr>
              <w:t>Proposal for subclause 12 on Extensions</w:t>
            </w:r>
          </w:p>
        </w:tc>
        <w:tc>
          <w:tcPr>
            <w:tcW w:w="708" w:type="dxa"/>
            <w:shd w:val="solid" w:color="FFFFFF" w:fill="auto"/>
          </w:tcPr>
          <w:p w14:paraId="21957570" w14:textId="77777777" w:rsidR="006C4EC4" w:rsidRDefault="006C4EC4" w:rsidP="00C72833">
            <w:pPr>
              <w:pStyle w:val="TAC"/>
              <w:rPr>
                <w:sz w:val="16"/>
                <w:szCs w:val="16"/>
              </w:rPr>
            </w:pPr>
            <w:r w:rsidRPr="00D83DE3">
              <w:rPr>
                <w:sz w:val="16"/>
                <w:szCs w:val="16"/>
              </w:rPr>
              <w:t>14.1.0</w:t>
            </w:r>
          </w:p>
        </w:tc>
      </w:tr>
      <w:tr w:rsidR="006C4EC4" w:rsidRPr="006B0D02" w14:paraId="6F4CB45C" w14:textId="77777777" w:rsidTr="00D01278">
        <w:tc>
          <w:tcPr>
            <w:tcW w:w="800" w:type="dxa"/>
            <w:shd w:val="solid" w:color="FFFFFF" w:fill="auto"/>
          </w:tcPr>
          <w:p w14:paraId="5A4EF35D" w14:textId="77777777" w:rsidR="006C4EC4" w:rsidRDefault="006C4EC4" w:rsidP="00C72833">
            <w:pPr>
              <w:pStyle w:val="TAC"/>
              <w:rPr>
                <w:sz w:val="16"/>
                <w:szCs w:val="16"/>
              </w:rPr>
            </w:pPr>
            <w:r>
              <w:rPr>
                <w:sz w:val="16"/>
                <w:szCs w:val="16"/>
              </w:rPr>
              <w:t>2017-09</w:t>
            </w:r>
          </w:p>
        </w:tc>
        <w:tc>
          <w:tcPr>
            <w:tcW w:w="800" w:type="dxa"/>
            <w:shd w:val="solid" w:color="FFFFFF" w:fill="auto"/>
          </w:tcPr>
          <w:p w14:paraId="21DB102D" w14:textId="77777777" w:rsidR="006C4EC4" w:rsidRDefault="006C4EC4" w:rsidP="00C72833">
            <w:pPr>
              <w:pStyle w:val="TAC"/>
              <w:rPr>
                <w:sz w:val="16"/>
                <w:szCs w:val="16"/>
              </w:rPr>
            </w:pPr>
            <w:r>
              <w:rPr>
                <w:sz w:val="16"/>
                <w:szCs w:val="16"/>
              </w:rPr>
              <w:t>CT-77</w:t>
            </w:r>
          </w:p>
        </w:tc>
        <w:tc>
          <w:tcPr>
            <w:tcW w:w="1094" w:type="dxa"/>
            <w:shd w:val="solid" w:color="FFFFFF" w:fill="auto"/>
          </w:tcPr>
          <w:p w14:paraId="6C085C9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7D43F28" w14:textId="77777777" w:rsidR="006C4EC4" w:rsidRDefault="006C4EC4" w:rsidP="00C72833">
            <w:pPr>
              <w:pStyle w:val="TAL"/>
              <w:rPr>
                <w:sz w:val="16"/>
                <w:szCs w:val="16"/>
              </w:rPr>
            </w:pPr>
            <w:r>
              <w:rPr>
                <w:sz w:val="16"/>
                <w:szCs w:val="16"/>
              </w:rPr>
              <w:t>0005</w:t>
            </w:r>
          </w:p>
        </w:tc>
        <w:tc>
          <w:tcPr>
            <w:tcW w:w="425" w:type="dxa"/>
            <w:shd w:val="solid" w:color="FFFFFF" w:fill="auto"/>
          </w:tcPr>
          <w:p w14:paraId="4487AD95" w14:textId="77777777" w:rsidR="006C4EC4" w:rsidRDefault="006C4EC4" w:rsidP="00C72833">
            <w:pPr>
              <w:pStyle w:val="TAR"/>
              <w:rPr>
                <w:sz w:val="16"/>
                <w:szCs w:val="16"/>
              </w:rPr>
            </w:pPr>
            <w:r>
              <w:rPr>
                <w:sz w:val="16"/>
                <w:szCs w:val="16"/>
              </w:rPr>
              <w:t>1</w:t>
            </w:r>
          </w:p>
        </w:tc>
        <w:tc>
          <w:tcPr>
            <w:tcW w:w="425" w:type="dxa"/>
            <w:shd w:val="solid" w:color="FFFFFF" w:fill="auto"/>
          </w:tcPr>
          <w:p w14:paraId="241B14FB" w14:textId="77777777" w:rsidR="006C4EC4" w:rsidRDefault="006C4EC4" w:rsidP="00C72833">
            <w:pPr>
              <w:pStyle w:val="TAC"/>
              <w:rPr>
                <w:sz w:val="16"/>
                <w:szCs w:val="16"/>
              </w:rPr>
            </w:pPr>
            <w:r>
              <w:rPr>
                <w:sz w:val="16"/>
                <w:szCs w:val="16"/>
              </w:rPr>
              <w:t>F</w:t>
            </w:r>
          </w:p>
        </w:tc>
        <w:tc>
          <w:tcPr>
            <w:tcW w:w="4962" w:type="dxa"/>
            <w:shd w:val="solid" w:color="FFFFFF" w:fill="auto"/>
          </w:tcPr>
          <w:p w14:paraId="3E00B195" w14:textId="77777777" w:rsidR="006C4EC4" w:rsidRPr="00D01278" w:rsidRDefault="006C4EC4" w:rsidP="00856E05">
            <w:pPr>
              <w:pStyle w:val="TAL"/>
              <w:rPr>
                <w:sz w:val="16"/>
                <w:szCs w:val="16"/>
              </w:rPr>
            </w:pPr>
            <w:r w:rsidRPr="00D01278">
              <w:rPr>
                <w:sz w:val="16"/>
                <w:szCs w:val="16"/>
              </w:rPr>
              <w:t>Proposal for subclause 13 on media plane security</w:t>
            </w:r>
          </w:p>
        </w:tc>
        <w:tc>
          <w:tcPr>
            <w:tcW w:w="708" w:type="dxa"/>
            <w:shd w:val="solid" w:color="FFFFFF" w:fill="auto"/>
          </w:tcPr>
          <w:p w14:paraId="3BA97726" w14:textId="77777777" w:rsidR="006C4EC4" w:rsidRDefault="006C4EC4" w:rsidP="00C72833">
            <w:pPr>
              <w:pStyle w:val="TAC"/>
              <w:rPr>
                <w:sz w:val="16"/>
                <w:szCs w:val="16"/>
              </w:rPr>
            </w:pPr>
            <w:r w:rsidRPr="00D83DE3">
              <w:rPr>
                <w:sz w:val="16"/>
                <w:szCs w:val="16"/>
              </w:rPr>
              <w:t>14.1.0</w:t>
            </w:r>
          </w:p>
        </w:tc>
      </w:tr>
      <w:tr w:rsidR="006C4EC4" w:rsidRPr="006B0D02" w14:paraId="42198165" w14:textId="77777777" w:rsidTr="00D01278">
        <w:tc>
          <w:tcPr>
            <w:tcW w:w="800" w:type="dxa"/>
            <w:shd w:val="solid" w:color="FFFFFF" w:fill="auto"/>
          </w:tcPr>
          <w:p w14:paraId="6CB0192B" w14:textId="77777777" w:rsidR="006C4EC4" w:rsidRDefault="006C4EC4" w:rsidP="00C72833">
            <w:pPr>
              <w:pStyle w:val="TAC"/>
              <w:rPr>
                <w:sz w:val="16"/>
                <w:szCs w:val="16"/>
              </w:rPr>
            </w:pPr>
            <w:r>
              <w:rPr>
                <w:sz w:val="16"/>
                <w:szCs w:val="16"/>
              </w:rPr>
              <w:t>2017-09</w:t>
            </w:r>
          </w:p>
        </w:tc>
        <w:tc>
          <w:tcPr>
            <w:tcW w:w="800" w:type="dxa"/>
            <w:shd w:val="solid" w:color="FFFFFF" w:fill="auto"/>
          </w:tcPr>
          <w:p w14:paraId="3AC26841" w14:textId="77777777" w:rsidR="006C4EC4" w:rsidRDefault="006C4EC4" w:rsidP="00C72833">
            <w:pPr>
              <w:pStyle w:val="TAC"/>
              <w:rPr>
                <w:sz w:val="16"/>
                <w:szCs w:val="16"/>
              </w:rPr>
            </w:pPr>
            <w:r>
              <w:rPr>
                <w:sz w:val="16"/>
                <w:szCs w:val="16"/>
              </w:rPr>
              <w:t>CT-77</w:t>
            </w:r>
          </w:p>
        </w:tc>
        <w:tc>
          <w:tcPr>
            <w:tcW w:w="1094" w:type="dxa"/>
            <w:shd w:val="solid" w:color="FFFFFF" w:fill="auto"/>
          </w:tcPr>
          <w:p w14:paraId="4F26532A"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514C06" w14:textId="77777777" w:rsidR="006C4EC4" w:rsidRDefault="006C4EC4" w:rsidP="00C72833">
            <w:pPr>
              <w:pStyle w:val="TAL"/>
              <w:rPr>
                <w:sz w:val="16"/>
                <w:szCs w:val="16"/>
              </w:rPr>
            </w:pPr>
            <w:r>
              <w:rPr>
                <w:sz w:val="16"/>
                <w:szCs w:val="16"/>
              </w:rPr>
              <w:t>0006</w:t>
            </w:r>
          </w:p>
        </w:tc>
        <w:tc>
          <w:tcPr>
            <w:tcW w:w="425" w:type="dxa"/>
            <w:shd w:val="solid" w:color="FFFFFF" w:fill="auto"/>
          </w:tcPr>
          <w:p w14:paraId="25DE4CE3" w14:textId="77777777" w:rsidR="006C4EC4" w:rsidRDefault="006C4EC4" w:rsidP="00C72833">
            <w:pPr>
              <w:pStyle w:val="TAR"/>
              <w:rPr>
                <w:sz w:val="16"/>
                <w:szCs w:val="16"/>
              </w:rPr>
            </w:pPr>
            <w:r>
              <w:rPr>
                <w:sz w:val="16"/>
                <w:szCs w:val="16"/>
              </w:rPr>
              <w:t>1</w:t>
            </w:r>
          </w:p>
        </w:tc>
        <w:tc>
          <w:tcPr>
            <w:tcW w:w="425" w:type="dxa"/>
            <w:shd w:val="solid" w:color="FFFFFF" w:fill="auto"/>
          </w:tcPr>
          <w:p w14:paraId="5C38579C" w14:textId="77777777" w:rsidR="006C4EC4" w:rsidRDefault="006C4EC4" w:rsidP="00C72833">
            <w:pPr>
              <w:pStyle w:val="TAC"/>
              <w:rPr>
                <w:sz w:val="16"/>
                <w:szCs w:val="16"/>
              </w:rPr>
            </w:pPr>
            <w:r>
              <w:rPr>
                <w:sz w:val="16"/>
                <w:szCs w:val="16"/>
              </w:rPr>
              <w:t>F</w:t>
            </w:r>
          </w:p>
        </w:tc>
        <w:tc>
          <w:tcPr>
            <w:tcW w:w="4962" w:type="dxa"/>
            <w:shd w:val="solid" w:color="FFFFFF" w:fill="auto"/>
          </w:tcPr>
          <w:p w14:paraId="7885EFE2" w14:textId="77777777" w:rsidR="006C4EC4" w:rsidRPr="00D01278" w:rsidRDefault="006C4EC4" w:rsidP="00856E05">
            <w:pPr>
              <w:pStyle w:val="TAL"/>
              <w:rPr>
                <w:sz w:val="16"/>
                <w:szCs w:val="16"/>
              </w:rPr>
            </w:pPr>
            <w:r w:rsidRPr="00D01278">
              <w:rPr>
                <w:sz w:val="16"/>
                <w:szCs w:val="16"/>
              </w:rPr>
              <w:t>Proposal for subclause 14 on SDP procedures</w:t>
            </w:r>
          </w:p>
        </w:tc>
        <w:tc>
          <w:tcPr>
            <w:tcW w:w="708" w:type="dxa"/>
            <w:shd w:val="solid" w:color="FFFFFF" w:fill="auto"/>
          </w:tcPr>
          <w:p w14:paraId="4550A6BD" w14:textId="77777777" w:rsidR="006C4EC4" w:rsidRDefault="006C4EC4" w:rsidP="00C72833">
            <w:pPr>
              <w:pStyle w:val="TAC"/>
              <w:rPr>
                <w:sz w:val="16"/>
                <w:szCs w:val="16"/>
              </w:rPr>
            </w:pPr>
            <w:r w:rsidRPr="00D83DE3">
              <w:rPr>
                <w:sz w:val="16"/>
                <w:szCs w:val="16"/>
              </w:rPr>
              <w:t>14.1.0</w:t>
            </w:r>
          </w:p>
        </w:tc>
      </w:tr>
      <w:tr w:rsidR="006C4EC4" w:rsidRPr="006B0D02" w14:paraId="1BC8A0EB" w14:textId="77777777" w:rsidTr="00D01278">
        <w:tc>
          <w:tcPr>
            <w:tcW w:w="800" w:type="dxa"/>
            <w:shd w:val="solid" w:color="FFFFFF" w:fill="auto"/>
          </w:tcPr>
          <w:p w14:paraId="6785C646" w14:textId="77777777" w:rsidR="006C4EC4" w:rsidRDefault="006C4EC4" w:rsidP="00C72833">
            <w:pPr>
              <w:pStyle w:val="TAC"/>
              <w:rPr>
                <w:sz w:val="16"/>
                <w:szCs w:val="16"/>
              </w:rPr>
            </w:pPr>
            <w:r>
              <w:rPr>
                <w:sz w:val="16"/>
                <w:szCs w:val="16"/>
              </w:rPr>
              <w:t>2017-09</w:t>
            </w:r>
          </w:p>
        </w:tc>
        <w:tc>
          <w:tcPr>
            <w:tcW w:w="800" w:type="dxa"/>
            <w:shd w:val="solid" w:color="FFFFFF" w:fill="auto"/>
          </w:tcPr>
          <w:p w14:paraId="12144951" w14:textId="77777777" w:rsidR="006C4EC4" w:rsidRDefault="006C4EC4" w:rsidP="00C72833">
            <w:pPr>
              <w:pStyle w:val="TAC"/>
              <w:rPr>
                <w:sz w:val="16"/>
                <w:szCs w:val="16"/>
              </w:rPr>
            </w:pPr>
            <w:r>
              <w:rPr>
                <w:sz w:val="16"/>
                <w:szCs w:val="16"/>
              </w:rPr>
              <w:t>CT-77</w:t>
            </w:r>
          </w:p>
        </w:tc>
        <w:tc>
          <w:tcPr>
            <w:tcW w:w="1094" w:type="dxa"/>
            <w:shd w:val="solid" w:color="FFFFFF" w:fill="auto"/>
          </w:tcPr>
          <w:p w14:paraId="2F4D72C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383725" w14:textId="77777777" w:rsidR="006C4EC4" w:rsidRDefault="006C4EC4" w:rsidP="00C72833">
            <w:pPr>
              <w:pStyle w:val="TAL"/>
              <w:rPr>
                <w:sz w:val="16"/>
                <w:szCs w:val="16"/>
              </w:rPr>
            </w:pPr>
            <w:r>
              <w:rPr>
                <w:sz w:val="16"/>
                <w:szCs w:val="16"/>
              </w:rPr>
              <w:t>0007</w:t>
            </w:r>
          </w:p>
        </w:tc>
        <w:tc>
          <w:tcPr>
            <w:tcW w:w="425" w:type="dxa"/>
            <w:shd w:val="solid" w:color="FFFFFF" w:fill="auto"/>
          </w:tcPr>
          <w:p w14:paraId="0CA868E7" w14:textId="77777777" w:rsidR="006C4EC4" w:rsidRDefault="006C4EC4" w:rsidP="00C72833">
            <w:pPr>
              <w:pStyle w:val="TAR"/>
              <w:rPr>
                <w:sz w:val="16"/>
                <w:szCs w:val="16"/>
              </w:rPr>
            </w:pPr>
            <w:r>
              <w:rPr>
                <w:sz w:val="16"/>
                <w:szCs w:val="16"/>
              </w:rPr>
              <w:t>1</w:t>
            </w:r>
          </w:p>
        </w:tc>
        <w:tc>
          <w:tcPr>
            <w:tcW w:w="425" w:type="dxa"/>
            <w:shd w:val="solid" w:color="FFFFFF" w:fill="auto"/>
          </w:tcPr>
          <w:p w14:paraId="33CD0CF5" w14:textId="77777777" w:rsidR="006C4EC4" w:rsidRDefault="006C4EC4" w:rsidP="00C72833">
            <w:pPr>
              <w:pStyle w:val="TAC"/>
              <w:rPr>
                <w:sz w:val="16"/>
                <w:szCs w:val="16"/>
              </w:rPr>
            </w:pPr>
            <w:r>
              <w:rPr>
                <w:sz w:val="16"/>
                <w:szCs w:val="16"/>
              </w:rPr>
              <w:t>F</w:t>
            </w:r>
          </w:p>
        </w:tc>
        <w:tc>
          <w:tcPr>
            <w:tcW w:w="4962" w:type="dxa"/>
            <w:shd w:val="solid" w:color="FFFFFF" w:fill="auto"/>
          </w:tcPr>
          <w:p w14:paraId="5C76DED4"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4F6453" w14:textId="77777777" w:rsidR="006C4EC4" w:rsidRDefault="006C4EC4" w:rsidP="00C72833">
            <w:pPr>
              <w:pStyle w:val="TAC"/>
              <w:rPr>
                <w:sz w:val="16"/>
                <w:szCs w:val="16"/>
              </w:rPr>
            </w:pPr>
            <w:r w:rsidRPr="00D83DE3">
              <w:rPr>
                <w:sz w:val="16"/>
                <w:szCs w:val="16"/>
              </w:rPr>
              <w:t>14.1.0</w:t>
            </w:r>
          </w:p>
        </w:tc>
      </w:tr>
      <w:tr w:rsidR="00876A7C" w:rsidRPr="006B0D02" w14:paraId="29C8703E" w14:textId="77777777" w:rsidTr="00D01278">
        <w:tc>
          <w:tcPr>
            <w:tcW w:w="800" w:type="dxa"/>
            <w:shd w:val="solid" w:color="FFFFFF" w:fill="auto"/>
          </w:tcPr>
          <w:p w14:paraId="7AD205E6" w14:textId="77777777" w:rsidR="00876A7C" w:rsidRDefault="00876A7C" w:rsidP="00C72833">
            <w:pPr>
              <w:pStyle w:val="TAC"/>
              <w:rPr>
                <w:sz w:val="16"/>
                <w:szCs w:val="16"/>
              </w:rPr>
            </w:pPr>
            <w:r>
              <w:rPr>
                <w:sz w:val="16"/>
                <w:szCs w:val="16"/>
              </w:rPr>
              <w:t>2017-12</w:t>
            </w:r>
          </w:p>
        </w:tc>
        <w:tc>
          <w:tcPr>
            <w:tcW w:w="800" w:type="dxa"/>
            <w:shd w:val="solid" w:color="FFFFFF" w:fill="auto"/>
          </w:tcPr>
          <w:p w14:paraId="6639410A" w14:textId="77777777" w:rsidR="00876A7C" w:rsidRDefault="00876A7C" w:rsidP="00C72833">
            <w:pPr>
              <w:pStyle w:val="TAC"/>
              <w:rPr>
                <w:sz w:val="16"/>
                <w:szCs w:val="16"/>
              </w:rPr>
            </w:pPr>
            <w:r>
              <w:rPr>
                <w:sz w:val="16"/>
                <w:szCs w:val="16"/>
              </w:rPr>
              <w:t>CT-78</w:t>
            </w:r>
          </w:p>
        </w:tc>
        <w:tc>
          <w:tcPr>
            <w:tcW w:w="1094" w:type="dxa"/>
            <w:shd w:val="solid" w:color="FFFFFF" w:fill="auto"/>
          </w:tcPr>
          <w:p w14:paraId="3D80F97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17EF4C75" w14:textId="77777777" w:rsidR="00876A7C" w:rsidRDefault="00876A7C" w:rsidP="00C72833">
            <w:pPr>
              <w:pStyle w:val="TAL"/>
              <w:rPr>
                <w:sz w:val="16"/>
                <w:szCs w:val="16"/>
              </w:rPr>
            </w:pPr>
            <w:r>
              <w:rPr>
                <w:sz w:val="16"/>
                <w:szCs w:val="16"/>
              </w:rPr>
              <w:t>0008</w:t>
            </w:r>
          </w:p>
        </w:tc>
        <w:tc>
          <w:tcPr>
            <w:tcW w:w="425" w:type="dxa"/>
            <w:shd w:val="solid" w:color="FFFFFF" w:fill="auto"/>
          </w:tcPr>
          <w:p w14:paraId="5254F281" w14:textId="77777777" w:rsidR="00876A7C" w:rsidRDefault="00876A7C" w:rsidP="00C72833">
            <w:pPr>
              <w:pStyle w:val="TAR"/>
              <w:rPr>
                <w:sz w:val="16"/>
                <w:szCs w:val="16"/>
              </w:rPr>
            </w:pPr>
            <w:r>
              <w:rPr>
                <w:sz w:val="16"/>
                <w:szCs w:val="16"/>
              </w:rPr>
              <w:t>4</w:t>
            </w:r>
          </w:p>
        </w:tc>
        <w:tc>
          <w:tcPr>
            <w:tcW w:w="425" w:type="dxa"/>
            <w:shd w:val="solid" w:color="FFFFFF" w:fill="auto"/>
          </w:tcPr>
          <w:p w14:paraId="1FE81C14" w14:textId="77777777" w:rsidR="00876A7C" w:rsidRDefault="00876A7C" w:rsidP="00C72833">
            <w:pPr>
              <w:pStyle w:val="TAC"/>
              <w:rPr>
                <w:sz w:val="16"/>
                <w:szCs w:val="16"/>
              </w:rPr>
            </w:pPr>
            <w:r>
              <w:rPr>
                <w:sz w:val="16"/>
                <w:szCs w:val="16"/>
              </w:rPr>
              <w:t>F</w:t>
            </w:r>
          </w:p>
        </w:tc>
        <w:tc>
          <w:tcPr>
            <w:tcW w:w="4962" w:type="dxa"/>
            <w:shd w:val="solid" w:color="FFFFFF" w:fill="auto"/>
          </w:tcPr>
          <w:p w14:paraId="2689DD3F"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1F97349" w14:textId="77777777" w:rsidR="00876A7C" w:rsidRPr="00D83DE3" w:rsidRDefault="00876A7C" w:rsidP="00C72833">
            <w:pPr>
              <w:pStyle w:val="TAC"/>
              <w:rPr>
                <w:sz w:val="16"/>
                <w:szCs w:val="16"/>
              </w:rPr>
            </w:pPr>
            <w:r>
              <w:rPr>
                <w:sz w:val="16"/>
                <w:szCs w:val="16"/>
              </w:rPr>
              <w:t>14.2.0</w:t>
            </w:r>
          </w:p>
        </w:tc>
      </w:tr>
      <w:tr w:rsidR="008D7BCF" w:rsidRPr="006B0D02" w14:paraId="70174E81" w14:textId="77777777" w:rsidTr="00D01278">
        <w:tc>
          <w:tcPr>
            <w:tcW w:w="800" w:type="dxa"/>
            <w:shd w:val="solid" w:color="FFFFFF" w:fill="auto"/>
          </w:tcPr>
          <w:p w14:paraId="0986C142" w14:textId="77777777" w:rsidR="008D7BCF" w:rsidRDefault="008D7BCF" w:rsidP="00C72833">
            <w:pPr>
              <w:pStyle w:val="TAC"/>
              <w:rPr>
                <w:sz w:val="16"/>
                <w:szCs w:val="16"/>
              </w:rPr>
            </w:pPr>
            <w:r>
              <w:rPr>
                <w:sz w:val="16"/>
                <w:szCs w:val="16"/>
              </w:rPr>
              <w:t>2017-12</w:t>
            </w:r>
          </w:p>
        </w:tc>
        <w:tc>
          <w:tcPr>
            <w:tcW w:w="800" w:type="dxa"/>
            <w:shd w:val="solid" w:color="FFFFFF" w:fill="auto"/>
          </w:tcPr>
          <w:p w14:paraId="11B0C670" w14:textId="77777777" w:rsidR="008D7BCF" w:rsidRDefault="008D7BCF" w:rsidP="00C72833">
            <w:pPr>
              <w:pStyle w:val="TAC"/>
              <w:rPr>
                <w:sz w:val="16"/>
                <w:szCs w:val="16"/>
              </w:rPr>
            </w:pPr>
            <w:r>
              <w:rPr>
                <w:sz w:val="16"/>
                <w:szCs w:val="16"/>
              </w:rPr>
              <w:t>CT-78</w:t>
            </w:r>
          </w:p>
        </w:tc>
        <w:tc>
          <w:tcPr>
            <w:tcW w:w="1094" w:type="dxa"/>
            <w:shd w:val="solid" w:color="FFFFFF" w:fill="auto"/>
          </w:tcPr>
          <w:p w14:paraId="45B978C6"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75B25B5" w14:textId="77777777" w:rsidR="008D7BCF" w:rsidRDefault="008D7BCF" w:rsidP="00C72833">
            <w:pPr>
              <w:pStyle w:val="TAL"/>
              <w:rPr>
                <w:sz w:val="16"/>
                <w:szCs w:val="16"/>
              </w:rPr>
            </w:pPr>
            <w:r>
              <w:rPr>
                <w:sz w:val="16"/>
                <w:szCs w:val="16"/>
              </w:rPr>
              <w:t>0009</w:t>
            </w:r>
          </w:p>
        </w:tc>
        <w:tc>
          <w:tcPr>
            <w:tcW w:w="425" w:type="dxa"/>
            <w:shd w:val="solid" w:color="FFFFFF" w:fill="auto"/>
          </w:tcPr>
          <w:p w14:paraId="7EC29287" w14:textId="77777777" w:rsidR="008D7BCF" w:rsidRDefault="008D7BCF" w:rsidP="00C72833">
            <w:pPr>
              <w:pStyle w:val="TAR"/>
              <w:rPr>
                <w:sz w:val="16"/>
                <w:szCs w:val="16"/>
              </w:rPr>
            </w:pPr>
          </w:p>
        </w:tc>
        <w:tc>
          <w:tcPr>
            <w:tcW w:w="425" w:type="dxa"/>
            <w:shd w:val="solid" w:color="FFFFFF" w:fill="auto"/>
          </w:tcPr>
          <w:p w14:paraId="097C35F7" w14:textId="77777777" w:rsidR="008D7BCF" w:rsidRDefault="008D7BCF" w:rsidP="00C72833">
            <w:pPr>
              <w:pStyle w:val="TAC"/>
              <w:rPr>
                <w:sz w:val="16"/>
                <w:szCs w:val="16"/>
              </w:rPr>
            </w:pPr>
            <w:r>
              <w:rPr>
                <w:sz w:val="16"/>
                <w:szCs w:val="16"/>
              </w:rPr>
              <w:t>F</w:t>
            </w:r>
          </w:p>
        </w:tc>
        <w:tc>
          <w:tcPr>
            <w:tcW w:w="4962" w:type="dxa"/>
            <w:shd w:val="solid" w:color="FFFFFF" w:fill="auto"/>
          </w:tcPr>
          <w:p w14:paraId="7D2EEE03"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0C6DEC84" w14:textId="77777777" w:rsidR="008D7BCF" w:rsidRPr="00D83DE3" w:rsidRDefault="008D7BCF" w:rsidP="00C72833">
            <w:pPr>
              <w:pStyle w:val="TAC"/>
              <w:rPr>
                <w:sz w:val="16"/>
                <w:szCs w:val="16"/>
              </w:rPr>
            </w:pPr>
            <w:r w:rsidRPr="008B77D6">
              <w:rPr>
                <w:sz w:val="16"/>
                <w:szCs w:val="16"/>
              </w:rPr>
              <w:t>14.2.0</w:t>
            </w:r>
          </w:p>
        </w:tc>
      </w:tr>
      <w:tr w:rsidR="008D7BCF" w:rsidRPr="006B0D02" w14:paraId="65C9E907" w14:textId="77777777" w:rsidTr="00D01278">
        <w:tc>
          <w:tcPr>
            <w:tcW w:w="800" w:type="dxa"/>
            <w:shd w:val="solid" w:color="FFFFFF" w:fill="auto"/>
          </w:tcPr>
          <w:p w14:paraId="492BA0CD" w14:textId="77777777" w:rsidR="008D7BCF" w:rsidRDefault="008D7BCF" w:rsidP="00C72833">
            <w:pPr>
              <w:pStyle w:val="TAC"/>
              <w:rPr>
                <w:sz w:val="16"/>
                <w:szCs w:val="16"/>
              </w:rPr>
            </w:pPr>
            <w:r>
              <w:rPr>
                <w:sz w:val="16"/>
                <w:szCs w:val="16"/>
              </w:rPr>
              <w:t>2017-12</w:t>
            </w:r>
          </w:p>
        </w:tc>
        <w:tc>
          <w:tcPr>
            <w:tcW w:w="800" w:type="dxa"/>
            <w:shd w:val="solid" w:color="FFFFFF" w:fill="auto"/>
          </w:tcPr>
          <w:p w14:paraId="29C4AEB8" w14:textId="77777777" w:rsidR="008D7BCF" w:rsidRDefault="008D7BCF" w:rsidP="00C72833">
            <w:pPr>
              <w:pStyle w:val="TAC"/>
              <w:rPr>
                <w:sz w:val="16"/>
                <w:szCs w:val="16"/>
              </w:rPr>
            </w:pPr>
            <w:r>
              <w:rPr>
                <w:sz w:val="16"/>
                <w:szCs w:val="16"/>
              </w:rPr>
              <w:t>CT-78</w:t>
            </w:r>
          </w:p>
        </w:tc>
        <w:tc>
          <w:tcPr>
            <w:tcW w:w="1094" w:type="dxa"/>
            <w:shd w:val="solid" w:color="FFFFFF" w:fill="auto"/>
          </w:tcPr>
          <w:p w14:paraId="796F7EF0"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65C2EF" w14:textId="77777777" w:rsidR="008D7BCF" w:rsidRDefault="008D7BCF" w:rsidP="00C72833">
            <w:pPr>
              <w:pStyle w:val="TAL"/>
              <w:rPr>
                <w:sz w:val="16"/>
                <w:szCs w:val="16"/>
              </w:rPr>
            </w:pPr>
            <w:r>
              <w:rPr>
                <w:sz w:val="16"/>
                <w:szCs w:val="16"/>
              </w:rPr>
              <w:t>0010</w:t>
            </w:r>
          </w:p>
        </w:tc>
        <w:tc>
          <w:tcPr>
            <w:tcW w:w="425" w:type="dxa"/>
            <w:shd w:val="solid" w:color="FFFFFF" w:fill="auto"/>
          </w:tcPr>
          <w:p w14:paraId="6BF42D81" w14:textId="77777777" w:rsidR="008D7BCF" w:rsidRDefault="008D7BCF" w:rsidP="00C72833">
            <w:pPr>
              <w:pStyle w:val="TAR"/>
              <w:rPr>
                <w:sz w:val="16"/>
                <w:szCs w:val="16"/>
              </w:rPr>
            </w:pPr>
            <w:r>
              <w:rPr>
                <w:sz w:val="16"/>
                <w:szCs w:val="16"/>
              </w:rPr>
              <w:t>3</w:t>
            </w:r>
          </w:p>
        </w:tc>
        <w:tc>
          <w:tcPr>
            <w:tcW w:w="425" w:type="dxa"/>
            <w:shd w:val="solid" w:color="FFFFFF" w:fill="auto"/>
          </w:tcPr>
          <w:p w14:paraId="1182902C" w14:textId="77777777" w:rsidR="008D7BCF" w:rsidRDefault="008D7BCF" w:rsidP="00C72833">
            <w:pPr>
              <w:pStyle w:val="TAC"/>
              <w:rPr>
                <w:sz w:val="16"/>
                <w:szCs w:val="16"/>
              </w:rPr>
            </w:pPr>
            <w:r>
              <w:rPr>
                <w:sz w:val="16"/>
                <w:szCs w:val="16"/>
              </w:rPr>
              <w:t>F</w:t>
            </w:r>
          </w:p>
        </w:tc>
        <w:tc>
          <w:tcPr>
            <w:tcW w:w="4962" w:type="dxa"/>
            <w:shd w:val="solid" w:color="FFFFFF" w:fill="auto"/>
          </w:tcPr>
          <w:p w14:paraId="58E1A773"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63E1BAD8" w14:textId="77777777" w:rsidR="008D7BCF" w:rsidRPr="00D83DE3" w:rsidRDefault="008D7BCF" w:rsidP="00C72833">
            <w:pPr>
              <w:pStyle w:val="TAC"/>
              <w:rPr>
                <w:sz w:val="16"/>
                <w:szCs w:val="16"/>
              </w:rPr>
            </w:pPr>
            <w:r w:rsidRPr="008B77D6">
              <w:rPr>
                <w:sz w:val="16"/>
                <w:szCs w:val="16"/>
              </w:rPr>
              <w:t>14.2.0</w:t>
            </w:r>
          </w:p>
        </w:tc>
      </w:tr>
      <w:tr w:rsidR="008D7BCF" w:rsidRPr="006B0D02" w14:paraId="236F803F" w14:textId="77777777" w:rsidTr="00D01278">
        <w:tc>
          <w:tcPr>
            <w:tcW w:w="800" w:type="dxa"/>
            <w:shd w:val="solid" w:color="FFFFFF" w:fill="auto"/>
          </w:tcPr>
          <w:p w14:paraId="0DFD955A" w14:textId="77777777" w:rsidR="008D7BCF" w:rsidRDefault="008D7BCF" w:rsidP="00C72833">
            <w:pPr>
              <w:pStyle w:val="TAC"/>
              <w:rPr>
                <w:sz w:val="16"/>
                <w:szCs w:val="16"/>
              </w:rPr>
            </w:pPr>
            <w:r>
              <w:rPr>
                <w:sz w:val="16"/>
                <w:szCs w:val="16"/>
              </w:rPr>
              <w:t>2017-12</w:t>
            </w:r>
          </w:p>
        </w:tc>
        <w:tc>
          <w:tcPr>
            <w:tcW w:w="800" w:type="dxa"/>
            <w:shd w:val="solid" w:color="FFFFFF" w:fill="auto"/>
          </w:tcPr>
          <w:p w14:paraId="54574F12" w14:textId="77777777" w:rsidR="008D7BCF" w:rsidRDefault="008D7BCF" w:rsidP="00C72833">
            <w:pPr>
              <w:pStyle w:val="TAC"/>
              <w:rPr>
                <w:sz w:val="16"/>
                <w:szCs w:val="16"/>
              </w:rPr>
            </w:pPr>
            <w:r>
              <w:rPr>
                <w:sz w:val="16"/>
                <w:szCs w:val="16"/>
              </w:rPr>
              <w:t>CT-78</w:t>
            </w:r>
          </w:p>
        </w:tc>
        <w:tc>
          <w:tcPr>
            <w:tcW w:w="1094" w:type="dxa"/>
            <w:shd w:val="solid" w:color="FFFFFF" w:fill="auto"/>
          </w:tcPr>
          <w:p w14:paraId="34815A47"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1712F7B" w14:textId="77777777" w:rsidR="008D7BCF" w:rsidRDefault="008D7BCF" w:rsidP="00C72833">
            <w:pPr>
              <w:pStyle w:val="TAL"/>
              <w:rPr>
                <w:sz w:val="16"/>
                <w:szCs w:val="16"/>
              </w:rPr>
            </w:pPr>
            <w:r>
              <w:rPr>
                <w:sz w:val="16"/>
                <w:szCs w:val="16"/>
              </w:rPr>
              <w:t>0011</w:t>
            </w:r>
          </w:p>
        </w:tc>
        <w:tc>
          <w:tcPr>
            <w:tcW w:w="425" w:type="dxa"/>
            <w:shd w:val="solid" w:color="FFFFFF" w:fill="auto"/>
          </w:tcPr>
          <w:p w14:paraId="4E376BC8" w14:textId="77777777" w:rsidR="008D7BCF" w:rsidRDefault="008D7BCF" w:rsidP="00C72833">
            <w:pPr>
              <w:pStyle w:val="TAR"/>
              <w:rPr>
                <w:sz w:val="16"/>
                <w:szCs w:val="16"/>
              </w:rPr>
            </w:pPr>
          </w:p>
        </w:tc>
        <w:tc>
          <w:tcPr>
            <w:tcW w:w="425" w:type="dxa"/>
            <w:shd w:val="solid" w:color="FFFFFF" w:fill="auto"/>
          </w:tcPr>
          <w:p w14:paraId="3F2EB94A" w14:textId="77777777" w:rsidR="008D7BCF" w:rsidRDefault="008D7BCF" w:rsidP="00C72833">
            <w:pPr>
              <w:pStyle w:val="TAC"/>
              <w:rPr>
                <w:sz w:val="16"/>
                <w:szCs w:val="16"/>
              </w:rPr>
            </w:pPr>
            <w:r>
              <w:rPr>
                <w:sz w:val="16"/>
                <w:szCs w:val="16"/>
              </w:rPr>
              <w:t>F</w:t>
            </w:r>
          </w:p>
        </w:tc>
        <w:tc>
          <w:tcPr>
            <w:tcW w:w="4962" w:type="dxa"/>
            <w:shd w:val="solid" w:color="FFFFFF" w:fill="auto"/>
          </w:tcPr>
          <w:p w14:paraId="7E87195B"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1FE4B138" w14:textId="77777777" w:rsidR="008D7BCF" w:rsidRPr="00D83DE3" w:rsidRDefault="008D7BCF" w:rsidP="00C72833">
            <w:pPr>
              <w:pStyle w:val="TAC"/>
              <w:rPr>
                <w:sz w:val="16"/>
                <w:szCs w:val="16"/>
              </w:rPr>
            </w:pPr>
            <w:r w:rsidRPr="008B77D6">
              <w:rPr>
                <w:sz w:val="16"/>
                <w:szCs w:val="16"/>
              </w:rPr>
              <w:t>14.2.0</w:t>
            </w:r>
          </w:p>
        </w:tc>
      </w:tr>
      <w:tr w:rsidR="008D7BCF" w:rsidRPr="006B0D02" w14:paraId="1823954B" w14:textId="77777777" w:rsidTr="00D01278">
        <w:tc>
          <w:tcPr>
            <w:tcW w:w="800" w:type="dxa"/>
            <w:shd w:val="solid" w:color="FFFFFF" w:fill="auto"/>
          </w:tcPr>
          <w:p w14:paraId="0797AEA2" w14:textId="77777777" w:rsidR="008D7BCF" w:rsidRDefault="008D7BCF" w:rsidP="00C72833">
            <w:pPr>
              <w:pStyle w:val="TAC"/>
              <w:rPr>
                <w:sz w:val="16"/>
                <w:szCs w:val="16"/>
              </w:rPr>
            </w:pPr>
            <w:r>
              <w:rPr>
                <w:sz w:val="16"/>
                <w:szCs w:val="16"/>
              </w:rPr>
              <w:t>2017-12</w:t>
            </w:r>
          </w:p>
        </w:tc>
        <w:tc>
          <w:tcPr>
            <w:tcW w:w="800" w:type="dxa"/>
            <w:shd w:val="solid" w:color="FFFFFF" w:fill="auto"/>
          </w:tcPr>
          <w:p w14:paraId="611323BD" w14:textId="77777777" w:rsidR="008D7BCF" w:rsidRDefault="008D7BCF" w:rsidP="00C72833">
            <w:pPr>
              <w:pStyle w:val="TAC"/>
              <w:rPr>
                <w:sz w:val="16"/>
                <w:szCs w:val="16"/>
              </w:rPr>
            </w:pPr>
            <w:r>
              <w:rPr>
                <w:sz w:val="16"/>
                <w:szCs w:val="16"/>
              </w:rPr>
              <w:t>CT-78</w:t>
            </w:r>
          </w:p>
        </w:tc>
        <w:tc>
          <w:tcPr>
            <w:tcW w:w="1094" w:type="dxa"/>
            <w:shd w:val="solid" w:color="FFFFFF" w:fill="auto"/>
          </w:tcPr>
          <w:p w14:paraId="364EEDEA"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0D0A0533" w14:textId="77777777" w:rsidR="008D7BCF" w:rsidRDefault="008D7BCF" w:rsidP="00C72833">
            <w:pPr>
              <w:pStyle w:val="TAL"/>
              <w:rPr>
                <w:sz w:val="16"/>
                <w:szCs w:val="16"/>
              </w:rPr>
            </w:pPr>
            <w:r>
              <w:rPr>
                <w:sz w:val="16"/>
                <w:szCs w:val="16"/>
              </w:rPr>
              <w:t>0012</w:t>
            </w:r>
          </w:p>
        </w:tc>
        <w:tc>
          <w:tcPr>
            <w:tcW w:w="425" w:type="dxa"/>
            <w:shd w:val="solid" w:color="FFFFFF" w:fill="auto"/>
          </w:tcPr>
          <w:p w14:paraId="54762B2D" w14:textId="77777777" w:rsidR="008D7BCF" w:rsidRDefault="008D7BCF" w:rsidP="00C72833">
            <w:pPr>
              <w:pStyle w:val="TAR"/>
              <w:rPr>
                <w:sz w:val="16"/>
                <w:szCs w:val="16"/>
              </w:rPr>
            </w:pPr>
            <w:r>
              <w:rPr>
                <w:sz w:val="16"/>
                <w:szCs w:val="16"/>
              </w:rPr>
              <w:t>1</w:t>
            </w:r>
          </w:p>
        </w:tc>
        <w:tc>
          <w:tcPr>
            <w:tcW w:w="425" w:type="dxa"/>
            <w:shd w:val="solid" w:color="FFFFFF" w:fill="auto"/>
          </w:tcPr>
          <w:p w14:paraId="54633949" w14:textId="77777777" w:rsidR="008D7BCF" w:rsidRDefault="008D7BCF" w:rsidP="00C72833">
            <w:pPr>
              <w:pStyle w:val="TAC"/>
              <w:rPr>
                <w:sz w:val="16"/>
                <w:szCs w:val="16"/>
              </w:rPr>
            </w:pPr>
            <w:r>
              <w:rPr>
                <w:sz w:val="16"/>
                <w:szCs w:val="16"/>
              </w:rPr>
              <w:t>F</w:t>
            </w:r>
          </w:p>
        </w:tc>
        <w:tc>
          <w:tcPr>
            <w:tcW w:w="4962" w:type="dxa"/>
            <w:shd w:val="solid" w:color="FFFFFF" w:fill="auto"/>
          </w:tcPr>
          <w:p w14:paraId="7D997A7C"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3FCE681" w14:textId="77777777" w:rsidR="008D7BCF" w:rsidRPr="00D83DE3" w:rsidRDefault="008D7BCF" w:rsidP="00C72833">
            <w:pPr>
              <w:pStyle w:val="TAC"/>
              <w:rPr>
                <w:sz w:val="16"/>
                <w:szCs w:val="16"/>
              </w:rPr>
            </w:pPr>
            <w:r w:rsidRPr="008B77D6">
              <w:rPr>
                <w:sz w:val="16"/>
                <w:szCs w:val="16"/>
              </w:rPr>
              <w:t>14.2.0</w:t>
            </w:r>
          </w:p>
        </w:tc>
      </w:tr>
      <w:tr w:rsidR="008D7BCF" w:rsidRPr="006B0D02" w14:paraId="3F5B0DDF" w14:textId="77777777" w:rsidTr="00D01278">
        <w:tc>
          <w:tcPr>
            <w:tcW w:w="800" w:type="dxa"/>
            <w:shd w:val="solid" w:color="FFFFFF" w:fill="auto"/>
          </w:tcPr>
          <w:p w14:paraId="28231B17" w14:textId="77777777" w:rsidR="008D7BCF" w:rsidRDefault="008D7BCF" w:rsidP="00C72833">
            <w:pPr>
              <w:pStyle w:val="TAC"/>
              <w:rPr>
                <w:sz w:val="16"/>
                <w:szCs w:val="16"/>
              </w:rPr>
            </w:pPr>
            <w:r>
              <w:rPr>
                <w:sz w:val="16"/>
                <w:szCs w:val="16"/>
              </w:rPr>
              <w:t>2017-12</w:t>
            </w:r>
          </w:p>
        </w:tc>
        <w:tc>
          <w:tcPr>
            <w:tcW w:w="800" w:type="dxa"/>
            <w:shd w:val="solid" w:color="FFFFFF" w:fill="auto"/>
          </w:tcPr>
          <w:p w14:paraId="65D307B6" w14:textId="77777777" w:rsidR="008D7BCF" w:rsidRDefault="008D7BCF" w:rsidP="00C72833">
            <w:pPr>
              <w:pStyle w:val="TAC"/>
              <w:rPr>
                <w:sz w:val="16"/>
                <w:szCs w:val="16"/>
              </w:rPr>
            </w:pPr>
            <w:r>
              <w:rPr>
                <w:sz w:val="16"/>
                <w:szCs w:val="16"/>
              </w:rPr>
              <w:t>CT-78</w:t>
            </w:r>
          </w:p>
        </w:tc>
        <w:tc>
          <w:tcPr>
            <w:tcW w:w="1094" w:type="dxa"/>
            <w:shd w:val="solid" w:color="FFFFFF" w:fill="auto"/>
          </w:tcPr>
          <w:p w14:paraId="6BDBC075"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873458F" w14:textId="77777777" w:rsidR="008D7BCF" w:rsidRDefault="008D7BCF" w:rsidP="00C72833">
            <w:pPr>
              <w:pStyle w:val="TAL"/>
              <w:rPr>
                <w:sz w:val="16"/>
                <w:szCs w:val="16"/>
              </w:rPr>
            </w:pPr>
            <w:r>
              <w:rPr>
                <w:sz w:val="16"/>
                <w:szCs w:val="16"/>
              </w:rPr>
              <w:t>0013</w:t>
            </w:r>
          </w:p>
        </w:tc>
        <w:tc>
          <w:tcPr>
            <w:tcW w:w="425" w:type="dxa"/>
            <w:shd w:val="solid" w:color="FFFFFF" w:fill="auto"/>
          </w:tcPr>
          <w:p w14:paraId="29405EEF" w14:textId="77777777" w:rsidR="008D7BCF" w:rsidRDefault="008D7BCF" w:rsidP="00C72833">
            <w:pPr>
              <w:pStyle w:val="TAR"/>
              <w:rPr>
                <w:sz w:val="16"/>
                <w:szCs w:val="16"/>
              </w:rPr>
            </w:pPr>
          </w:p>
        </w:tc>
        <w:tc>
          <w:tcPr>
            <w:tcW w:w="425" w:type="dxa"/>
            <w:shd w:val="solid" w:color="FFFFFF" w:fill="auto"/>
          </w:tcPr>
          <w:p w14:paraId="2586C474" w14:textId="77777777" w:rsidR="008D7BCF" w:rsidRDefault="008D7BCF" w:rsidP="00C72833">
            <w:pPr>
              <w:pStyle w:val="TAC"/>
              <w:rPr>
                <w:sz w:val="16"/>
                <w:szCs w:val="16"/>
              </w:rPr>
            </w:pPr>
            <w:r>
              <w:rPr>
                <w:sz w:val="16"/>
                <w:szCs w:val="16"/>
              </w:rPr>
              <w:t>F</w:t>
            </w:r>
          </w:p>
        </w:tc>
        <w:tc>
          <w:tcPr>
            <w:tcW w:w="4962" w:type="dxa"/>
            <w:shd w:val="solid" w:color="FFFFFF" w:fill="auto"/>
          </w:tcPr>
          <w:p w14:paraId="3E2B508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1EBC782D" w14:textId="77777777" w:rsidR="008D7BCF" w:rsidRPr="00D83DE3" w:rsidRDefault="008D7BCF" w:rsidP="00C72833">
            <w:pPr>
              <w:pStyle w:val="TAC"/>
              <w:rPr>
                <w:sz w:val="16"/>
                <w:szCs w:val="16"/>
              </w:rPr>
            </w:pPr>
            <w:r w:rsidRPr="008B77D6">
              <w:rPr>
                <w:sz w:val="16"/>
                <w:szCs w:val="16"/>
              </w:rPr>
              <w:t>14.2.0</w:t>
            </w:r>
          </w:p>
        </w:tc>
      </w:tr>
      <w:tr w:rsidR="008D7BCF" w:rsidRPr="006B0D02" w14:paraId="773641D4" w14:textId="77777777" w:rsidTr="00D01278">
        <w:tc>
          <w:tcPr>
            <w:tcW w:w="800" w:type="dxa"/>
            <w:shd w:val="solid" w:color="FFFFFF" w:fill="auto"/>
          </w:tcPr>
          <w:p w14:paraId="232FEE58" w14:textId="77777777" w:rsidR="008D7BCF" w:rsidRDefault="008D7BCF" w:rsidP="00C72833">
            <w:pPr>
              <w:pStyle w:val="TAC"/>
              <w:rPr>
                <w:sz w:val="16"/>
                <w:szCs w:val="16"/>
              </w:rPr>
            </w:pPr>
            <w:r>
              <w:rPr>
                <w:sz w:val="16"/>
                <w:szCs w:val="16"/>
              </w:rPr>
              <w:t>2017-12</w:t>
            </w:r>
          </w:p>
        </w:tc>
        <w:tc>
          <w:tcPr>
            <w:tcW w:w="800" w:type="dxa"/>
            <w:shd w:val="solid" w:color="FFFFFF" w:fill="auto"/>
          </w:tcPr>
          <w:p w14:paraId="00D760A4" w14:textId="77777777" w:rsidR="008D7BCF" w:rsidRDefault="008D7BCF" w:rsidP="00C72833">
            <w:pPr>
              <w:pStyle w:val="TAC"/>
              <w:rPr>
                <w:sz w:val="16"/>
                <w:szCs w:val="16"/>
              </w:rPr>
            </w:pPr>
            <w:r>
              <w:rPr>
                <w:sz w:val="16"/>
                <w:szCs w:val="16"/>
              </w:rPr>
              <w:t>CT-78</w:t>
            </w:r>
          </w:p>
        </w:tc>
        <w:tc>
          <w:tcPr>
            <w:tcW w:w="1094" w:type="dxa"/>
            <w:shd w:val="solid" w:color="FFFFFF" w:fill="auto"/>
          </w:tcPr>
          <w:p w14:paraId="61A32FAB"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C68A6E3" w14:textId="77777777" w:rsidR="008D7BCF" w:rsidRDefault="008D7BCF" w:rsidP="00C72833">
            <w:pPr>
              <w:pStyle w:val="TAL"/>
              <w:rPr>
                <w:sz w:val="16"/>
                <w:szCs w:val="16"/>
              </w:rPr>
            </w:pPr>
            <w:r>
              <w:rPr>
                <w:sz w:val="16"/>
                <w:szCs w:val="16"/>
              </w:rPr>
              <w:t>0014</w:t>
            </w:r>
          </w:p>
        </w:tc>
        <w:tc>
          <w:tcPr>
            <w:tcW w:w="425" w:type="dxa"/>
            <w:shd w:val="solid" w:color="FFFFFF" w:fill="auto"/>
          </w:tcPr>
          <w:p w14:paraId="65D729C1" w14:textId="77777777" w:rsidR="008D7BCF" w:rsidRDefault="008D7BCF" w:rsidP="00C72833">
            <w:pPr>
              <w:pStyle w:val="TAR"/>
              <w:rPr>
                <w:sz w:val="16"/>
                <w:szCs w:val="16"/>
              </w:rPr>
            </w:pPr>
            <w:r>
              <w:rPr>
                <w:sz w:val="16"/>
                <w:szCs w:val="16"/>
              </w:rPr>
              <w:t>1</w:t>
            </w:r>
          </w:p>
        </w:tc>
        <w:tc>
          <w:tcPr>
            <w:tcW w:w="425" w:type="dxa"/>
            <w:shd w:val="solid" w:color="FFFFFF" w:fill="auto"/>
          </w:tcPr>
          <w:p w14:paraId="0A69C269" w14:textId="77777777" w:rsidR="008D7BCF" w:rsidRDefault="008D7BCF" w:rsidP="00C72833">
            <w:pPr>
              <w:pStyle w:val="TAC"/>
              <w:rPr>
                <w:sz w:val="16"/>
                <w:szCs w:val="16"/>
              </w:rPr>
            </w:pPr>
            <w:r>
              <w:rPr>
                <w:sz w:val="16"/>
                <w:szCs w:val="16"/>
              </w:rPr>
              <w:t>F</w:t>
            </w:r>
          </w:p>
        </w:tc>
        <w:tc>
          <w:tcPr>
            <w:tcW w:w="4962" w:type="dxa"/>
            <w:shd w:val="solid" w:color="FFFFFF" w:fill="auto"/>
          </w:tcPr>
          <w:p w14:paraId="1653DBD6"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2A25623B" w14:textId="77777777" w:rsidR="008D7BCF" w:rsidRPr="00D83DE3" w:rsidRDefault="008D7BCF" w:rsidP="00C72833">
            <w:pPr>
              <w:pStyle w:val="TAC"/>
              <w:rPr>
                <w:sz w:val="16"/>
                <w:szCs w:val="16"/>
              </w:rPr>
            </w:pPr>
            <w:r w:rsidRPr="008B77D6">
              <w:rPr>
                <w:sz w:val="16"/>
                <w:szCs w:val="16"/>
              </w:rPr>
              <w:t>14.2.0</w:t>
            </w:r>
          </w:p>
        </w:tc>
      </w:tr>
      <w:tr w:rsidR="008D7BCF" w:rsidRPr="006B0D02" w14:paraId="3BBAC21C" w14:textId="77777777" w:rsidTr="00D01278">
        <w:tc>
          <w:tcPr>
            <w:tcW w:w="800" w:type="dxa"/>
            <w:shd w:val="solid" w:color="FFFFFF" w:fill="auto"/>
          </w:tcPr>
          <w:p w14:paraId="77885E65" w14:textId="77777777" w:rsidR="008D7BCF" w:rsidRDefault="008D7BCF" w:rsidP="00C72833">
            <w:pPr>
              <w:pStyle w:val="TAC"/>
              <w:rPr>
                <w:sz w:val="16"/>
                <w:szCs w:val="16"/>
              </w:rPr>
            </w:pPr>
            <w:r>
              <w:rPr>
                <w:sz w:val="16"/>
                <w:szCs w:val="16"/>
              </w:rPr>
              <w:t>2017-12</w:t>
            </w:r>
          </w:p>
        </w:tc>
        <w:tc>
          <w:tcPr>
            <w:tcW w:w="800" w:type="dxa"/>
            <w:shd w:val="solid" w:color="FFFFFF" w:fill="auto"/>
          </w:tcPr>
          <w:p w14:paraId="459A369C" w14:textId="77777777" w:rsidR="008D7BCF" w:rsidRDefault="008D7BCF" w:rsidP="00C72833">
            <w:pPr>
              <w:pStyle w:val="TAC"/>
              <w:rPr>
                <w:sz w:val="16"/>
                <w:szCs w:val="16"/>
              </w:rPr>
            </w:pPr>
            <w:r>
              <w:rPr>
                <w:sz w:val="16"/>
                <w:szCs w:val="16"/>
              </w:rPr>
              <w:t>CT-78</w:t>
            </w:r>
          </w:p>
        </w:tc>
        <w:tc>
          <w:tcPr>
            <w:tcW w:w="1094" w:type="dxa"/>
            <w:shd w:val="solid" w:color="FFFFFF" w:fill="auto"/>
          </w:tcPr>
          <w:p w14:paraId="482DEA7E"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489CC3A" w14:textId="77777777" w:rsidR="008D7BCF" w:rsidRDefault="008D7BCF" w:rsidP="00C72833">
            <w:pPr>
              <w:pStyle w:val="TAL"/>
              <w:rPr>
                <w:sz w:val="16"/>
                <w:szCs w:val="16"/>
              </w:rPr>
            </w:pPr>
            <w:r>
              <w:rPr>
                <w:sz w:val="16"/>
                <w:szCs w:val="16"/>
              </w:rPr>
              <w:t>0015</w:t>
            </w:r>
          </w:p>
        </w:tc>
        <w:tc>
          <w:tcPr>
            <w:tcW w:w="425" w:type="dxa"/>
            <w:shd w:val="solid" w:color="FFFFFF" w:fill="auto"/>
          </w:tcPr>
          <w:p w14:paraId="556C887D" w14:textId="77777777" w:rsidR="008D7BCF" w:rsidRDefault="008D7BCF" w:rsidP="00C72833">
            <w:pPr>
              <w:pStyle w:val="TAR"/>
              <w:rPr>
                <w:sz w:val="16"/>
                <w:szCs w:val="16"/>
              </w:rPr>
            </w:pPr>
            <w:r>
              <w:rPr>
                <w:sz w:val="16"/>
                <w:szCs w:val="16"/>
              </w:rPr>
              <w:t>3</w:t>
            </w:r>
          </w:p>
        </w:tc>
        <w:tc>
          <w:tcPr>
            <w:tcW w:w="425" w:type="dxa"/>
            <w:shd w:val="solid" w:color="FFFFFF" w:fill="auto"/>
          </w:tcPr>
          <w:p w14:paraId="3FBCFED3" w14:textId="77777777" w:rsidR="008D7BCF" w:rsidRDefault="008D7BCF" w:rsidP="00C72833">
            <w:pPr>
              <w:pStyle w:val="TAC"/>
              <w:rPr>
                <w:sz w:val="16"/>
                <w:szCs w:val="16"/>
              </w:rPr>
            </w:pPr>
            <w:r>
              <w:rPr>
                <w:sz w:val="16"/>
                <w:szCs w:val="16"/>
              </w:rPr>
              <w:t>F</w:t>
            </w:r>
          </w:p>
        </w:tc>
        <w:tc>
          <w:tcPr>
            <w:tcW w:w="4962" w:type="dxa"/>
            <w:shd w:val="solid" w:color="FFFFFF" w:fill="auto"/>
          </w:tcPr>
          <w:p w14:paraId="5088AF35"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6B653D4" w14:textId="77777777" w:rsidR="008D7BCF" w:rsidRPr="00D83DE3" w:rsidRDefault="008D7BCF" w:rsidP="00C72833">
            <w:pPr>
              <w:pStyle w:val="TAC"/>
              <w:rPr>
                <w:sz w:val="16"/>
                <w:szCs w:val="16"/>
              </w:rPr>
            </w:pPr>
            <w:r w:rsidRPr="008B77D6">
              <w:rPr>
                <w:sz w:val="16"/>
                <w:szCs w:val="16"/>
              </w:rPr>
              <w:t>14.2.0</w:t>
            </w:r>
          </w:p>
        </w:tc>
      </w:tr>
      <w:tr w:rsidR="008D7BCF" w:rsidRPr="006B0D02" w14:paraId="7BEB2F0E" w14:textId="77777777" w:rsidTr="00D01278">
        <w:tc>
          <w:tcPr>
            <w:tcW w:w="800" w:type="dxa"/>
            <w:shd w:val="solid" w:color="FFFFFF" w:fill="auto"/>
          </w:tcPr>
          <w:p w14:paraId="06B57AB3" w14:textId="77777777" w:rsidR="008D7BCF" w:rsidRDefault="008D7BCF" w:rsidP="00C72833">
            <w:pPr>
              <w:pStyle w:val="TAC"/>
              <w:rPr>
                <w:sz w:val="16"/>
                <w:szCs w:val="16"/>
              </w:rPr>
            </w:pPr>
            <w:r>
              <w:rPr>
                <w:sz w:val="16"/>
                <w:szCs w:val="16"/>
              </w:rPr>
              <w:t>2017-12</w:t>
            </w:r>
          </w:p>
        </w:tc>
        <w:tc>
          <w:tcPr>
            <w:tcW w:w="800" w:type="dxa"/>
            <w:shd w:val="solid" w:color="FFFFFF" w:fill="auto"/>
          </w:tcPr>
          <w:p w14:paraId="7B30E649" w14:textId="77777777" w:rsidR="008D7BCF" w:rsidRDefault="008D7BCF" w:rsidP="00C72833">
            <w:pPr>
              <w:pStyle w:val="TAC"/>
              <w:rPr>
                <w:sz w:val="16"/>
                <w:szCs w:val="16"/>
              </w:rPr>
            </w:pPr>
            <w:r>
              <w:rPr>
                <w:sz w:val="16"/>
                <w:szCs w:val="16"/>
              </w:rPr>
              <w:t>CT-78</w:t>
            </w:r>
          </w:p>
        </w:tc>
        <w:tc>
          <w:tcPr>
            <w:tcW w:w="1094" w:type="dxa"/>
            <w:shd w:val="solid" w:color="FFFFFF" w:fill="auto"/>
          </w:tcPr>
          <w:p w14:paraId="1DFF86BE"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6EE0E330" w14:textId="77777777" w:rsidR="008D7BCF" w:rsidRDefault="008D7BCF" w:rsidP="00C72833">
            <w:pPr>
              <w:pStyle w:val="TAL"/>
              <w:rPr>
                <w:sz w:val="16"/>
                <w:szCs w:val="16"/>
              </w:rPr>
            </w:pPr>
            <w:r>
              <w:rPr>
                <w:sz w:val="16"/>
                <w:szCs w:val="16"/>
              </w:rPr>
              <w:t>0016</w:t>
            </w:r>
          </w:p>
        </w:tc>
        <w:tc>
          <w:tcPr>
            <w:tcW w:w="425" w:type="dxa"/>
            <w:shd w:val="solid" w:color="FFFFFF" w:fill="auto"/>
          </w:tcPr>
          <w:p w14:paraId="4478A32C" w14:textId="77777777" w:rsidR="008D7BCF" w:rsidRDefault="008D7BCF" w:rsidP="00C72833">
            <w:pPr>
              <w:pStyle w:val="TAR"/>
              <w:rPr>
                <w:sz w:val="16"/>
                <w:szCs w:val="16"/>
              </w:rPr>
            </w:pPr>
          </w:p>
        </w:tc>
        <w:tc>
          <w:tcPr>
            <w:tcW w:w="425" w:type="dxa"/>
            <w:shd w:val="solid" w:color="FFFFFF" w:fill="auto"/>
          </w:tcPr>
          <w:p w14:paraId="631896D7" w14:textId="77777777" w:rsidR="008D7BCF" w:rsidRDefault="008D7BCF" w:rsidP="00C72833">
            <w:pPr>
              <w:pStyle w:val="TAC"/>
              <w:rPr>
                <w:sz w:val="16"/>
                <w:szCs w:val="16"/>
              </w:rPr>
            </w:pPr>
            <w:r>
              <w:rPr>
                <w:sz w:val="16"/>
                <w:szCs w:val="16"/>
              </w:rPr>
              <w:t>F</w:t>
            </w:r>
          </w:p>
        </w:tc>
        <w:tc>
          <w:tcPr>
            <w:tcW w:w="4962" w:type="dxa"/>
            <w:shd w:val="solid" w:color="FFFFFF" w:fill="auto"/>
          </w:tcPr>
          <w:p w14:paraId="415F975D"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B3E9BC9" w14:textId="77777777" w:rsidR="008D7BCF" w:rsidRPr="008B77D6" w:rsidRDefault="008D7BCF" w:rsidP="00C72833">
            <w:pPr>
              <w:pStyle w:val="TAC"/>
              <w:rPr>
                <w:sz w:val="16"/>
                <w:szCs w:val="16"/>
              </w:rPr>
            </w:pPr>
            <w:r>
              <w:rPr>
                <w:sz w:val="16"/>
                <w:szCs w:val="16"/>
              </w:rPr>
              <w:t>14.2.0</w:t>
            </w:r>
          </w:p>
        </w:tc>
      </w:tr>
      <w:tr w:rsidR="00037BD2" w:rsidRPr="006B0D02" w14:paraId="3646A06C" w14:textId="77777777" w:rsidTr="00D01278">
        <w:tc>
          <w:tcPr>
            <w:tcW w:w="800" w:type="dxa"/>
            <w:shd w:val="solid" w:color="FFFFFF" w:fill="auto"/>
          </w:tcPr>
          <w:p w14:paraId="08791F68"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9B67AE0" w14:textId="77777777" w:rsidR="00037BD2" w:rsidRDefault="00037BD2" w:rsidP="00C72833">
            <w:pPr>
              <w:pStyle w:val="TAC"/>
              <w:rPr>
                <w:sz w:val="16"/>
                <w:szCs w:val="16"/>
              </w:rPr>
            </w:pPr>
            <w:r>
              <w:rPr>
                <w:sz w:val="16"/>
                <w:szCs w:val="16"/>
              </w:rPr>
              <w:t>CT-79</w:t>
            </w:r>
          </w:p>
        </w:tc>
        <w:tc>
          <w:tcPr>
            <w:tcW w:w="1094" w:type="dxa"/>
            <w:shd w:val="solid" w:color="FFFFFF" w:fill="auto"/>
          </w:tcPr>
          <w:p w14:paraId="5894AFA7"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B23700F" w14:textId="77777777" w:rsidR="00037BD2" w:rsidRDefault="00037BD2" w:rsidP="00C72833">
            <w:pPr>
              <w:pStyle w:val="TAL"/>
              <w:rPr>
                <w:sz w:val="16"/>
                <w:szCs w:val="16"/>
              </w:rPr>
            </w:pPr>
            <w:r>
              <w:rPr>
                <w:sz w:val="16"/>
                <w:szCs w:val="16"/>
              </w:rPr>
              <w:t>0017</w:t>
            </w:r>
          </w:p>
        </w:tc>
        <w:tc>
          <w:tcPr>
            <w:tcW w:w="425" w:type="dxa"/>
            <w:shd w:val="solid" w:color="FFFFFF" w:fill="auto"/>
          </w:tcPr>
          <w:p w14:paraId="798ED9D8" w14:textId="77777777" w:rsidR="00037BD2" w:rsidRDefault="00037BD2" w:rsidP="00C72833">
            <w:pPr>
              <w:pStyle w:val="TAR"/>
              <w:rPr>
                <w:sz w:val="16"/>
                <w:szCs w:val="16"/>
              </w:rPr>
            </w:pPr>
          </w:p>
        </w:tc>
        <w:tc>
          <w:tcPr>
            <w:tcW w:w="425" w:type="dxa"/>
            <w:shd w:val="solid" w:color="FFFFFF" w:fill="auto"/>
          </w:tcPr>
          <w:p w14:paraId="784830F8" w14:textId="77777777" w:rsidR="00037BD2" w:rsidRDefault="00037BD2" w:rsidP="00C72833">
            <w:pPr>
              <w:pStyle w:val="TAC"/>
              <w:rPr>
                <w:sz w:val="16"/>
                <w:szCs w:val="16"/>
              </w:rPr>
            </w:pPr>
            <w:r>
              <w:rPr>
                <w:sz w:val="16"/>
                <w:szCs w:val="16"/>
              </w:rPr>
              <w:t>F</w:t>
            </w:r>
          </w:p>
        </w:tc>
        <w:tc>
          <w:tcPr>
            <w:tcW w:w="4962" w:type="dxa"/>
            <w:shd w:val="solid" w:color="FFFFFF" w:fill="auto"/>
          </w:tcPr>
          <w:p w14:paraId="048BA3E4"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7C1B16CD" w14:textId="77777777" w:rsidR="00037BD2" w:rsidRDefault="00037BD2" w:rsidP="00C72833">
            <w:pPr>
              <w:pStyle w:val="TAC"/>
              <w:rPr>
                <w:sz w:val="16"/>
                <w:szCs w:val="16"/>
              </w:rPr>
            </w:pPr>
            <w:r>
              <w:rPr>
                <w:sz w:val="16"/>
                <w:szCs w:val="16"/>
              </w:rPr>
              <w:t>14.3.0</w:t>
            </w:r>
          </w:p>
        </w:tc>
      </w:tr>
      <w:tr w:rsidR="008B7004" w:rsidRPr="006B0D02" w14:paraId="2207B16C" w14:textId="77777777" w:rsidTr="00D01278">
        <w:tc>
          <w:tcPr>
            <w:tcW w:w="800" w:type="dxa"/>
            <w:shd w:val="solid" w:color="FFFFFF" w:fill="auto"/>
          </w:tcPr>
          <w:p w14:paraId="4E852314" w14:textId="77777777" w:rsidR="008B7004" w:rsidRDefault="008B7004" w:rsidP="00C72833">
            <w:pPr>
              <w:pStyle w:val="TAC"/>
              <w:rPr>
                <w:sz w:val="16"/>
                <w:szCs w:val="16"/>
              </w:rPr>
            </w:pPr>
            <w:r>
              <w:rPr>
                <w:sz w:val="16"/>
                <w:szCs w:val="16"/>
              </w:rPr>
              <w:t>2018-06</w:t>
            </w:r>
          </w:p>
        </w:tc>
        <w:tc>
          <w:tcPr>
            <w:tcW w:w="800" w:type="dxa"/>
            <w:shd w:val="solid" w:color="FFFFFF" w:fill="auto"/>
          </w:tcPr>
          <w:p w14:paraId="649F99EB" w14:textId="77777777" w:rsidR="008B7004" w:rsidRDefault="008B7004" w:rsidP="00C72833">
            <w:pPr>
              <w:pStyle w:val="TAC"/>
              <w:rPr>
                <w:sz w:val="16"/>
                <w:szCs w:val="16"/>
              </w:rPr>
            </w:pPr>
            <w:r>
              <w:rPr>
                <w:sz w:val="16"/>
                <w:szCs w:val="16"/>
              </w:rPr>
              <w:t>CT-80</w:t>
            </w:r>
          </w:p>
        </w:tc>
        <w:tc>
          <w:tcPr>
            <w:tcW w:w="1094" w:type="dxa"/>
            <w:shd w:val="solid" w:color="FFFFFF" w:fill="auto"/>
          </w:tcPr>
          <w:p w14:paraId="59E0BC8A"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1DADD0C1" w14:textId="77777777" w:rsidR="008B7004" w:rsidRDefault="008B7004" w:rsidP="00C72833">
            <w:pPr>
              <w:pStyle w:val="TAL"/>
              <w:rPr>
                <w:sz w:val="16"/>
                <w:szCs w:val="16"/>
              </w:rPr>
            </w:pPr>
            <w:r>
              <w:rPr>
                <w:sz w:val="16"/>
                <w:szCs w:val="16"/>
              </w:rPr>
              <w:t>0018</w:t>
            </w:r>
          </w:p>
        </w:tc>
        <w:tc>
          <w:tcPr>
            <w:tcW w:w="425" w:type="dxa"/>
            <w:shd w:val="solid" w:color="FFFFFF" w:fill="auto"/>
          </w:tcPr>
          <w:p w14:paraId="302E2EB1" w14:textId="77777777" w:rsidR="008B7004" w:rsidRDefault="008B7004" w:rsidP="00C72833">
            <w:pPr>
              <w:pStyle w:val="TAR"/>
              <w:rPr>
                <w:sz w:val="16"/>
                <w:szCs w:val="16"/>
              </w:rPr>
            </w:pPr>
            <w:r>
              <w:rPr>
                <w:sz w:val="16"/>
                <w:szCs w:val="16"/>
              </w:rPr>
              <w:t>1</w:t>
            </w:r>
          </w:p>
        </w:tc>
        <w:tc>
          <w:tcPr>
            <w:tcW w:w="425" w:type="dxa"/>
            <w:shd w:val="solid" w:color="FFFFFF" w:fill="auto"/>
          </w:tcPr>
          <w:p w14:paraId="76C20714" w14:textId="77777777" w:rsidR="008B7004" w:rsidRDefault="008B7004" w:rsidP="00C72833">
            <w:pPr>
              <w:pStyle w:val="TAC"/>
              <w:rPr>
                <w:sz w:val="16"/>
                <w:szCs w:val="16"/>
              </w:rPr>
            </w:pPr>
            <w:r>
              <w:rPr>
                <w:sz w:val="16"/>
                <w:szCs w:val="16"/>
              </w:rPr>
              <w:t>F</w:t>
            </w:r>
          </w:p>
        </w:tc>
        <w:tc>
          <w:tcPr>
            <w:tcW w:w="4962" w:type="dxa"/>
            <w:shd w:val="solid" w:color="FFFFFF" w:fill="auto"/>
          </w:tcPr>
          <w:p w14:paraId="0C966EBF"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02235F32" w14:textId="77777777" w:rsidR="008B7004" w:rsidRDefault="008B7004" w:rsidP="00C72833">
            <w:pPr>
              <w:pStyle w:val="TAC"/>
              <w:rPr>
                <w:sz w:val="16"/>
                <w:szCs w:val="16"/>
              </w:rPr>
            </w:pPr>
            <w:r>
              <w:rPr>
                <w:sz w:val="16"/>
                <w:szCs w:val="16"/>
              </w:rPr>
              <w:t>14.4.0</w:t>
            </w:r>
          </w:p>
        </w:tc>
      </w:tr>
      <w:tr w:rsidR="00F51230" w:rsidRPr="006B0D02" w14:paraId="1F0FEFB5" w14:textId="77777777" w:rsidTr="00D01278">
        <w:tc>
          <w:tcPr>
            <w:tcW w:w="800" w:type="dxa"/>
            <w:shd w:val="solid" w:color="FFFFFF" w:fill="auto"/>
          </w:tcPr>
          <w:p w14:paraId="1C2E2ED1" w14:textId="77777777" w:rsidR="00F51230" w:rsidRDefault="00F51230" w:rsidP="00C72833">
            <w:pPr>
              <w:pStyle w:val="TAC"/>
              <w:rPr>
                <w:sz w:val="16"/>
                <w:szCs w:val="16"/>
              </w:rPr>
            </w:pPr>
            <w:r>
              <w:rPr>
                <w:sz w:val="16"/>
                <w:szCs w:val="16"/>
              </w:rPr>
              <w:t>2018-06</w:t>
            </w:r>
          </w:p>
        </w:tc>
        <w:tc>
          <w:tcPr>
            <w:tcW w:w="800" w:type="dxa"/>
            <w:shd w:val="solid" w:color="FFFFFF" w:fill="auto"/>
          </w:tcPr>
          <w:p w14:paraId="32C6C358" w14:textId="77777777" w:rsidR="00F51230" w:rsidRDefault="00F51230" w:rsidP="00C72833">
            <w:pPr>
              <w:pStyle w:val="TAC"/>
              <w:rPr>
                <w:sz w:val="16"/>
                <w:szCs w:val="16"/>
              </w:rPr>
            </w:pPr>
            <w:r>
              <w:rPr>
                <w:sz w:val="16"/>
                <w:szCs w:val="16"/>
              </w:rPr>
              <w:t>CT-80</w:t>
            </w:r>
          </w:p>
        </w:tc>
        <w:tc>
          <w:tcPr>
            <w:tcW w:w="1094" w:type="dxa"/>
            <w:shd w:val="solid" w:color="FFFFFF" w:fill="auto"/>
          </w:tcPr>
          <w:p w14:paraId="0E40E26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6A399427" w14:textId="77777777" w:rsidR="00F51230" w:rsidRDefault="00F51230" w:rsidP="00C72833">
            <w:pPr>
              <w:pStyle w:val="TAL"/>
              <w:rPr>
                <w:sz w:val="16"/>
                <w:szCs w:val="16"/>
              </w:rPr>
            </w:pPr>
            <w:r>
              <w:rPr>
                <w:sz w:val="16"/>
                <w:szCs w:val="16"/>
              </w:rPr>
              <w:t>0019</w:t>
            </w:r>
          </w:p>
        </w:tc>
        <w:tc>
          <w:tcPr>
            <w:tcW w:w="425" w:type="dxa"/>
            <w:shd w:val="solid" w:color="FFFFFF" w:fill="auto"/>
          </w:tcPr>
          <w:p w14:paraId="3DF5921B" w14:textId="77777777" w:rsidR="00F51230" w:rsidRDefault="00F51230" w:rsidP="00C72833">
            <w:pPr>
              <w:pStyle w:val="TAR"/>
              <w:rPr>
                <w:sz w:val="16"/>
                <w:szCs w:val="16"/>
              </w:rPr>
            </w:pPr>
            <w:r>
              <w:rPr>
                <w:sz w:val="16"/>
                <w:szCs w:val="16"/>
              </w:rPr>
              <w:t>1</w:t>
            </w:r>
          </w:p>
        </w:tc>
        <w:tc>
          <w:tcPr>
            <w:tcW w:w="425" w:type="dxa"/>
            <w:shd w:val="solid" w:color="FFFFFF" w:fill="auto"/>
          </w:tcPr>
          <w:p w14:paraId="10F2EBE8" w14:textId="77777777" w:rsidR="00F51230" w:rsidRDefault="00F51230" w:rsidP="00C72833">
            <w:pPr>
              <w:pStyle w:val="TAC"/>
              <w:rPr>
                <w:sz w:val="16"/>
                <w:szCs w:val="16"/>
              </w:rPr>
            </w:pPr>
            <w:r>
              <w:rPr>
                <w:sz w:val="16"/>
                <w:szCs w:val="16"/>
              </w:rPr>
              <w:t>F</w:t>
            </w:r>
          </w:p>
        </w:tc>
        <w:tc>
          <w:tcPr>
            <w:tcW w:w="4962" w:type="dxa"/>
            <w:shd w:val="solid" w:color="FFFFFF" w:fill="auto"/>
          </w:tcPr>
          <w:p w14:paraId="5250CB71"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009995AE" w14:textId="77777777" w:rsidR="00F51230" w:rsidRDefault="00F51230" w:rsidP="00C72833">
            <w:pPr>
              <w:pStyle w:val="TAC"/>
              <w:rPr>
                <w:sz w:val="16"/>
                <w:szCs w:val="16"/>
              </w:rPr>
            </w:pPr>
            <w:r w:rsidRPr="00406E3A">
              <w:rPr>
                <w:sz w:val="16"/>
                <w:szCs w:val="16"/>
              </w:rPr>
              <w:t>14.4.0</w:t>
            </w:r>
          </w:p>
        </w:tc>
      </w:tr>
      <w:tr w:rsidR="00F51230" w:rsidRPr="006B0D02" w14:paraId="3ADE1379" w14:textId="77777777" w:rsidTr="00D01278">
        <w:tc>
          <w:tcPr>
            <w:tcW w:w="800" w:type="dxa"/>
            <w:shd w:val="solid" w:color="FFFFFF" w:fill="auto"/>
          </w:tcPr>
          <w:p w14:paraId="416BAEC6" w14:textId="77777777" w:rsidR="00F51230" w:rsidRDefault="00F51230" w:rsidP="00C72833">
            <w:pPr>
              <w:pStyle w:val="TAC"/>
              <w:rPr>
                <w:sz w:val="16"/>
                <w:szCs w:val="16"/>
              </w:rPr>
            </w:pPr>
            <w:r>
              <w:rPr>
                <w:sz w:val="16"/>
                <w:szCs w:val="16"/>
              </w:rPr>
              <w:t>2018-06</w:t>
            </w:r>
          </w:p>
        </w:tc>
        <w:tc>
          <w:tcPr>
            <w:tcW w:w="800" w:type="dxa"/>
            <w:shd w:val="solid" w:color="FFFFFF" w:fill="auto"/>
          </w:tcPr>
          <w:p w14:paraId="5B1CB3DD" w14:textId="77777777" w:rsidR="00F51230" w:rsidRDefault="00F51230" w:rsidP="00C72833">
            <w:pPr>
              <w:pStyle w:val="TAC"/>
              <w:rPr>
                <w:sz w:val="16"/>
                <w:szCs w:val="16"/>
              </w:rPr>
            </w:pPr>
            <w:r>
              <w:rPr>
                <w:sz w:val="16"/>
                <w:szCs w:val="16"/>
              </w:rPr>
              <w:t>CT-80</w:t>
            </w:r>
          </w:p>
        </w:tc>
        <w:tc>
          <w:tcPr>
            <w:tcW w:w="1094" w:type="dxa"/>
            <w:shd w:val="solid" w:color="FFFFFF" w:fill="auto"/>
          </w:tcPr>
          <w:p w14:paraId="772D03D7"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14F95827" w14:textId="77777777" w:rsidR="00F51230" w:rsidRDefault="00F51230" w:rsidP="00C72833">
            <w:pPr>
              <w:pStyle w:val="TAL"/>
              <w:rPr>
                <w:sz w:val="16"/>
                <w:szCs w:val="16"/>
              </w:rPr>
            </w:pPr>
            <w:r>
              <w:rPr>
                <w:sz w:val="16"/>
                <w:szCs w:val="16"/>
              </w:rPr>
              <w:t>0020</w:t>
            </w:r>
          </w:p>
        </w:tc>
        <w:tc>
          <w:tcPr>
            <w:tcW w:w="425" w:type="dxa"/>
            <w:shd w:val="solid" w:color="FFFFFF" w:fill="auto"/>
          </w:tcPr>
          <w:p w14:paraId="3CB78C30" w14:textId="77777777" w:rsidR="00F51230" w:rsidRDefault="00F51230" w:rsidP="00C72833">
            <w:pPr>
              <w:pStyle w:val="TAR"/>
              <w:rPr>
                <w:sz w:val="16"/>
                <w:szCs w:val="16"/>
              </w:rPr>
            </w:pPr>
            <w:r>
              <w:rPr>
                <w:sz w:val="16"/>
                <w:szCs w:val="16"/>
              </w:rPr>
              <w:t>1</w:t>
            </w:r>
          </w:p>
        </w:tc>
        <w:tc>
          <w:tcPr>
            <w:tcW w:w="425" w:type="dxa"/>
            <w:shd w:val="solid" w:color="FFFFFF" w:fill="auto"/>
          </w:tcPr>
          <w:p w14:paraId="6889D3DE" w14:textId="77777777" w:rsidR="00F51230" w:rsidRDefault="00F51230" w:rsidP="00C72833">
            <w:pPr>
              <w:pStyle w:val="TAC"/>
              <w:rPr>
                <w:sz w:val="16"/>
                <w:szCs w:val="16"/>
              </w:rPr>
            </w:pPr>
            <w:r>
              <w:rPr>
                <w:sz w:val="16"/>
                <w:szCs w:val="16"/>
              </w:rPr>
              <w:t>F</w:t>
            </w:r>
          </w:p>
        </w:tc>
        <w:tc>
          <w:tcPr>
            <w:tcW w:w="4962" w:type="dxa"/>
            <w:shd w:val="solid" w:color="FFFFFF" w:fill="auto"/>
          </w:tcPr>
          <w:p w14:paraId="0A91E1F7"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19966CF1" w14:textId="77777777" w:rsidR="00F51230" w:rsidRDefault="00F51230" w:rsidP="00C72833">
            <w:pPr>
              <w:pStyle w:val="TAC"/>
              <w:rPr>
                <w:sz w:val="16"/>
                <w:szCs w:val="16"/>
              </w:rPr>
            </w:pPr>
            <w:r w:rsidRPr="00406E3A">
              <w:rPr>
                <w:sz w:val="16"/>
                <w:szCs w:val="16"/>
              </w:rPr>
              <w:t>14.4.0</w:t>
            </w:r>
          </w:p>
        </w:tc>
      </w:tr>
      <w:tr w:rsidR="00F51230" w:rsidRPr="006B0D02" w14:paraId="2EBF4A23" w14:textId="77777777" w:rsidTr="00D01278">
        <w:tc>
          <w:tcPr>
            <w:tcW w:w="800" w:type="dxa"/>
            <w:shd w:val="solid" w:color="FFFFFF" w:fill="auto"/>
          </w:tcPr>
          <w:p w14:paraId="749DCC17" w14:textId="77777777" w:rsidR="00F51230" w:rsidRDefault="00F51230" w:rsidP="00C72833">
            <w:pPr>
              <w:pStyle w:val="TAC"/>
              <w:rPr>
                <w:sz w:val="16"/>
                <w:szCs w:val="16"/>
              </w:rPr>
            </w:pPr>
            <w:r>
              <w:rPr>
                <w:sz w:val="16"/>
                <w:szCs w:val="16"/>
              </w:rPr>
              <w:t>2018-06</w:t>
            </w:r>
          </w:p>
        </w:tc>
        <w:tc>
          <w:tcPr>
            <w:tcW w:w="800" w:type="dxa"/>
            <w:shd w:val="solid" w:color="FFFFFF" w:fill="auto"/>
          </w:tcPr>
          <w:p w14:paraId="64AB84F7" w14:textId="77777777" w:rsidR="00F51230" w:rsidRDefault="00F51230" w:rsidP="00C72833">
            <w:pPr>
              <w:pStyle w:val="TAC"/>
              <w:rPr>
                <w:sz w:val="16"/>
                <w:szCs w:val="16"/>
              </w:rPr>
            </w:pPr>
            <w:r>
              <w:rPr>
                <w:sz w:val="16"/>
                <w:szCs w:val="16"/>
              </w:rPr>
              <w:t>CT-80</w:t>
            </w:r>
          </w:p>
        </w:tc>
        <w:tc>
          <w:tcPr>
            <w:tcW w:w="1094" w:type="dxa"/>
            <w:shd w:val="solid" w:color="FFFFFF" w:fill="auto"/>
          </w:tcPr>
          <w:p w14:paraId="2318E6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45FC05" w14:textId="77777777" w:rsidR="00F51230" w:rsidRDefault="00F51230" w:rsidP="00C72833">
            <w:pPr>
              <w:pStyle w:val="TAL"/>
              <w:rPr>
                <w:sz w:val="16"/>
                <w:szCs w:val="16"/>
              </w:rPr>
            </w:pPr>
            <w:r>
              <w:rPr>
                <w:sz w:val="16"/>
                <w:szCs w:val="16"/>
              </w:rPr>
              <w:t>0021</w:t>
            </w:r>
          </w:p>
        </w:tc>
        <w:tc>
          <w:tcPr>
            <w:tcW w:w="425" w:type="dxa"/>
            <w:shd w:val="solid" w:color="FFFFFF" w:fill="auto"/>
          </w:tcPr>
          <w:p w14:paraId="50E20C54" w14:textId="77777777" w:rsidR="00F51230" w:rsidRDefault="00F51230" w:rsidP="00C72833">
            <w:pPr>
              <w:pStyle w:val="TAR"/>
              <w:rPr>
                <w:sz w:val="16"/>
                <w:szCs w:val="16"/>
              </w:rPr>
            </w:pPr>
            <w:r>
              <w:rPr>
                <w:sz w:val="16"/>
                <w:szCs w:val="16"/>
              </w:rPr>
              <w:t>2</w:t>
            </w:r>
          </w:p>
        </w:tc>
        <w:tc>
          <w:tcPr>
            <w:tcW w:w="425" w:type="dxa"/>
            <w:shd w:val="solid" w:color="FFFFFF" w:fill="auto"/>
          </w:tcPr>
          <w:p w14:paraId="0AFFDB6B" w14:textId="77777777" w:rsidR="00F51230" w:rsidRDefault="00F51230" w:rsidP="00C72833">
            <w:pPr>
              <w:pStyle w:val="TAC"/>
              <w:rPr>
                <w:sz w:val="16"/>
                <w:szCs w:val="16"/>
              </w:rPr>
            </w:pPr>
            <w:r>
              <w:rPr>
                <w:sz w:val="16"/>
                <w:szCs w:val="16"/>
              </w:rPr>
              <w:t>F</w:t>
            </w:r>
          </w:p>
        </w:tc>
        <w:tc>
          <w:tcPr>
            <w:tcW w:w="4962" w:type="dxa"/>
            <w:shd w:val="solid" w:color="FFFFFF" w:fill="auto"/>
          </w:tcPr>
          <w:p w14:paraId="149156B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26B95359" w14:textId="77777777" w:rsidR="00F51230" w:rsidRDefault="00F51230" w:rsidP="00C72833">
            <w:pPr>
              <w:pStyle w:val="TAC"/>
              <w:rPr>
                <w:sz w:val="16"/>
                <w:szCs w:val="16"/>
              </w:rPr>
            </w:pPr>
            <w:r w:rsidRPr="00406E3A">
              <w:rPr>
                <w:sz w:val="16"/>
                <w:szCs w:val="16"/>
              </w:rPr>
              <w:t>14.4.0</w:t>
            </w:r>
          </w:p>
        </w:tc>
      </w:tr>
      <w:tr w:rsidR="00F51230" w:rsidRPr="006B0D02" w14:paraId="24E1CA98" w14:textId="77777777" w:rsidTr="00D01278">
        <w:tc>
          <w:tcPr>
            <w:tcW w:w="800" w:type="dxa"/>
            <w:shd w:val="solid" w:color="FFFFFF" w:fill="auto"/>
          </w:tcPr>
          <w:p w14:paraId="7B8BDB28" w14:textId="77777777" w:rsidR="00F51230" w:rsidRDefault="00F51230" w:rsidP="00C72833">
            <w:pPr>
              <w:pStyle w:val="TAC"/>
              <w:rPr>
                <w:sz w:val="16"/>
                <w:szCs w:val="16"/>
              </w:rPr>
            </w:pPr>
            <w:r>
              <w:rPr>
                <w:sz w:val="16"/>
                <w:szCs w:val="16"/>
              </w:rPr>
              <w:t>2018-06</w:t>
            </w:r>
          </w:p>
        </w:tc>
        <w:tc>
          <w:tcPr>
            <w:tcW w:w="800" w:type="dxa"/>
            <w:shd w:val="solid" w:color="FFFFFF" w:fill="auto"/>
          </w:tcPr>
          <w:p w14:paraId="3F638172" w14:textId="77777777" w:rsidR="00F51230" w:rsidRDefault="00F51230" w:rsidP="00C72833">
            <w:pPr>
              <w:pStyle w:val="TAC"/>
              <w:rPr>
                <w:sz w:val="16"/>
                <w:szCs w:val="16"/>
              </w:rPr>
            </w:pPr>
            <w:r>
              <w:rPr>
                <w:sz w:val="16"/>
                <w:szCs w:val="16"/>
              </w:rPr>
              <w:t>CT-80</w:t>
            </w:r>
          </w:p>
        </w:tc>
        <w:tc>
          <w:tcPr>
            <w:tcW w:w="1094" w:type="dxa"/>
            <w:shd w:val="solid" w:color="FFFFFF" w:fill="auto"/>
          </w:tcPr>
          <w:p w14:paraId="6769CC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0CDAB49" w14:textId="77777777" w:rsidR="00F51230" w:rsidRDefault="00F51230" w:rsidP="00C72833">
            <w:pPr>
              <w:pStyle w:val="TAL"/>
              <w:rPr>
                <w:sz w:val="16"/>
                <w:szCs w:val="16"/>
              </w:rPr>
            </w:pPr>
            <w:r>
              <w:rPr>
                <w:sz w:val="16"/>
                <w:szCs w:val="16"/>
              </w:rPr>
              <w:t>0023</w:t>
            </w:r>
          </w:p>
        </w:tc>
        <w:tc>
          <w:tcPr>
            <w:tcW w:w="425" w:type="dxa"/>
            <w:shd w:val="solid" w:color="FFFFFF" w:fill="auto"/>
          </w:tcPr>
          <w:p w14:paraId="4D30E8E9" w14:textId="77777777" w:rsidR="00F51230" w:rsidRDefault="00F51230" w:rsidP="00C72833">
            <w:pPr>
              <w:pStyle w:val="TAR"/>
              <w:rPr>
                <w:sz w:val="16"/>
                <w:szCs w:val="16"/>
              </w:rPr>
            </w:pPr>
            <w:r>
              <w:rPr>
                <w:sz w:val="16"/>
                <w:szCs w:val="16"/>
              </w:rPr>
              <w:t>1</w:t>
            </w:r>
          </w:p>
        </w:tc>
        <w:tc>
          <w:tcPr>
            <w:tcW w:w="425" w:type="dxa"/>
            <w:shd w:val="solid" w:color="FFFFFF" w:fill="auto"/>
          </w:tcPr>
          <w:p w14:paraId="686400DE" w14:textId="77777777" w:rsidR="00F51230" w:rsidRDefault="00F51230" w:rsidP="00C72833">
            <w:pPr>
              <w:pStyle w:val="TAC"/>
              <w:rPr>
                <w:sz w:val="16"/>
                <w:szCs w:val="16"/>
              </w:rPr>
            </w:pPr>
            <w:r>
              <w:rPr>
                <w:sz w:val="16"/>
                <w:szCs w:val="16"/>
              </w:rPr>
              <w:t>F</w:t>
            </w:r>
          </w:p>
        </w:tc>
        <w:tc>
          <w:tcPr>
            <w:tcW w:w="4962" w:type="dxa"/>
            <w:shd w:val="solid" w:color="FFFFFF" w:fill="auto"/>
          </w:tcPr>
          <w:p w14:paraId="5F8236C3"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217BC92F" w14:textId="77777777" w:rsidR="00F51230" w:rsidRDefault="00F51230" w:rsidP="00C72833">
            <w:pPr>
              <w:pStyle w:val="TAC"/>
              <w:rPr>
                <w:sz w:val="16"/>
                <w:szCs w:val="16"/>
              </w:rPr>
            </w:pPr>
            <w:r w:rsidRPr="00406E3A">
              <w:rPr>
                <w:sz w:val="16"/>
                <w:szCs w:val="16"/>
              </w:rPr>
              <w:t>14.4.0</w:t>
            </w:r>
          </w:p>
        </w:tc>
      </w:tr>
      <w:tr w:rsidR="00F51230" w:rsidRPr="006B0D02" w14:paraId="66E7C4C8" w14:textId="77777777" w:rsidTr="00D01278">
        <w:tc>
          <w:tcPr>
            <w:tcW w:w="800" w:type="dxa"/>
            <w:shd w:val="solid" w:color="FFFFFF" w:fill="auto"/>
          </w:tcPr>
          <w:p w14:paraId="0525FDBE" w14:textId="77777777" w:rsidR="00F51230" w:rsidRDefault="00F51230" w:rsidP="00C72833">
            <w:pPr>
              <w:pStyle w:val="TAC"/>
              <w:rPr>
                <w:sz w:val="16"/>
                <w:szCs w:val="16"/>
              </w:rPr>
            </w:pPr>
            <w:r>
              <w:rPr>
                <w:sz w:val="16"/>
                <w:szCs w:val="16"/>
              </w:rPr>
              <w:t>2018-06</w:t>
            </w:r>
          </w:p>
        </w:tc>
        <w:tc>
          <w:tcPr>
            <w:tcW w:w="800" w:type="dxa"/>
            <w:shd w:val="solid" w:color="FFFFFF" w:fill="auto"/>
          </w:tcPr>
          <w:p w14:paraId="1D84114E" w14:textId="77777777" w:rsidR="00F51230" w:rsidRDefault="00F51230" w:rsidP="00C72833">
            <w:pPr>
              <w:pStyle w:val="TAC"/>
              <w:rPr>
                <w:sz w:val="16"/>
                <w:szCs w:val="16"/>
              </w:rPr>
            </w:pPr>
            <w:r>
              <w:rPr>
                <w:sz w:val="16"/>
                <w:szCs w:val="16"/>
              </w:rPr>
              <w:t>CT-80</w:t>
            </w:r>
          </w:p>
        </w:tc>
        <w:tc>
          <w:tcPr>
            <w:tcW w:w="1094" w:type="dxa"/>
            <w:shd w:val="solid" w:color="FFFFFF" w:fill="auto"/>
          </w:tcPr>
          <w:p w14:paraId="6E98A869"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7181C47E" w14:textId="77777777" w:rsidR="00F51230" w:rsidRDefault="00F51230" w:rsidP="00C72833">
            <w:pPr>
              <w:pStyle w:val="TAL"/>
              <w:rPr>
                <w:sz w:val="16"/>
                <w:szCs w:val="16"/>
              </w:rPr>
            </w:pPr>
            <w:r>
              <w:rPr>
                <w:sz w:val="16"/>
                <w:szCs w:val="16"/>
              </w:rPr>
              <w:t>0024</w:t>
            </w:r>
          </w:p>
        </w:tc>
        <w:tc>
          <w:tcPr>
            <w:tcW w:w="425" w:type="dxa"/>
            <w:shd w:val="solid" w:color="FFFFFF" w:fill="auto"/>
          </w:tcPr>
          <w:p w14:paraId="1A5C1BD3" w14:textId="77777777" w:rsidR="00F51230" w:rsidRDefault="00F51230" w:rsidP="00C72833">
            <w:pPr>
              <w:pStyle w:val="TAR"/>
              <w:rPr>
                <w:sz w:val="16"/>
                <w:szCs w:val="16"/>
              </w:rPr>
            </w:pPr>
            <w:r>
              <w:rPr>
                <w:sz w:val="16"/>
                <w:szCs w:val="16"/>
              </w:rPr>
              <w:t>1</w:t>
            </w:r>
          </w:p>
        </w:tc>
        <w:tc>
          <w:tcPr>
            <w:tcW w:w="425" w:type="dxa"/>
            <w:shd w:val="solid" w:color="FFFFFF" w:fill="auto"/>
          </w:tcPr>
          <w:p w14:paraId="5AA41F7A" w14:textId="77777777" w:rsidR="00F51230" w:rsidRDefault="00F51230" w:rsidP="00C72833">
            <w:pPr>
              <w:pStyle w:val="TAC"/>
              <w:rPr>
                <w:sz w:val="16"/>
                <w:szCs w:val="16"/>
              </w:rPr>
            </w:pPr>
            <w:r>
              <w:rPr>
                <w:sz w:val="16"/>
                <w:szCs w:val="16"/>
              </w:rPr>
              <w:t>F</w:t>
            </w:r>
          </w:p>
        </w:tc>
        <w:tc>
          <w:tcPr>
            <w:tcW w:w="4962" w:type="dxa"/>
            <w:shd w:val="solid" w:color="FFFFFF" w:fill="auto"/>
          </w:tcPr>
          <w:p w14:paraId="6558838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0FB9D331" w14:textId="77777777" w:rsidR="00F51230" w:rsidRDefault="00F51230" w:rsidP="00C72833">
            <w:pPr>
              <w:pStyle w:val="TAC"/>
              <w:rPr>
                <w:sz w:val="16"/>
                <w:szCs w:val="16"/>
              </w:rPr>
            </w:pPr>
            <w:r w:rsidRPr="00406E3A">
              <w:rPr>
                <w:sz w:val="16"/>
                <w:szCs w:val="16"/>
              </w:rPr>
              <w:t>14.4.0</w:t>
            </w:r>
          </w:p>
        </w:tc>
      </w:tr>
      <w:tr w:rsidR="00F51230" w:rsidRPr="006B0D02" w14:paraId="0DE015AE" w14:textId="77777777" w:rsidTr="00D01278">
        <w:tc>
          <w:tcPr>
            <w:tcW w:w="800" w:type="dxa"/>
            <w:shd w:val="solid" w:color="FFFFFF" w:fill="auto"/>
          </w:tcPr>
          <w:p w14:paraId="64751F85" w14:textId="77777777" w:rsidR="00F51230" w:rsidRDefault="00F51230" w:rsidP="00C72833">
            <w:pPr>
              <w:pStyle w:val="TAC"/>
              <w:rPr>
                <w:sz w:val="16"/>
                <w:szCs w:val="16"/>
              </w:rPr>
            </w:pPr>
            <w:r>
              <w:rPr>
                <w:sz w:val="16"/>
                <w:szCs w:val="16"/>
              </w:rPr>
              <w:t>2018-06</w:t>
            </w:r>
          </w:p>
        </w:tc>
        <w:tc>
          <w:tcPr>
            <w:tcW w:w="800" w:type="dxa"/>
            <w:shd w:val="solid" w:color="FFFFFF" w:fill="auto"/>
          </w:tcPr>
          <w:p w14:paraId="7C471C9C" w14:textId="77777777" w:rsidR="00F51230" w:rsidRDefault="00F51230" w:rsidP="00C72833">
            <w:pPr>
              <w:pStyle w:val="TAC"/>
              <w:rPr>
                <w:sz w:val="16"/>
                <w:szCs w:val="16"/>
              </w:rPr>
            </w:pPr>
            <w:r>
              <w:rPr>
                <w:sz w:val="16"/>
                <w:szCs w:val="16"/>
              </w:rPr>
              <w:t>CT-80</w:t>
            </w:r>
          </w:p>
        </w:tc>
        <w:tc>
          <w:tcPr>
            <w:tcW w:w="1094" w:type="dxa"/>
            <w:shd w:val="solid" w:color="FFFFFF" w:fill="auto"/>
          </w:tcPr>
          <w:p w14:paraId="4F219112"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55C737E1" w14:textId="77777777" w:rsidR="00F51230" w:rsidRDefault="00F51230" w:rsidP="00C72833">
            <w:pPr>
              <w:pStyle w:val="TAL"/>
              <w:rPr>
                <w:sz w:val="16"/>
                <w:szCs w:val="16"/>
              </w:rPr>
            </w:pPr>
            <w:r>
              <w:rPr>
                <w:sz w:val="16"/>
                <w:szCs w:val="16"/>
              </w:rPr>
              <w:t>0027</w:t>
            </w:r>
          </w:p>
        </w:tc>
        <w:tc>
          <w:tcPr>
            <w:tcW w:w="425" w:type="dxa"/>
            <w:shd w:val="solid" w:color="FFFFFF" w:fill="auto"/>
          </w:tcPr>
          <w:p w14:paraId="56B7927F" w14:textId="77777777" w:rsidR="00F51230" w:rsidRDefault="00F51230" w:rsidP="00C72833">
            <w:pPr>
              <w:pStyle w:val="TAR"/>
              <w:rPr>
                <w:sz w:val="16"/>
                <w:szCs w:val="16"/>
              </w:rPr>
            </w:pPr>
            <w:r>
              <w:rPr>
                <w:sz w:val="16"/>
                <w:szCs w:val="16"/>
              </w:rPr>
              <w:t>2</w:t>
            </w:r>
          </w:p>
        </w:tc>
        <w:tc>
          <w:tcPr>
            <w:tcW w:w="425" w:type="dxa"/>
            <w:shd w:val="solid" w:color="FFFFFF" w:fill="auto"/>
          </w:tcPr>
          <w:p w14:paraId="5B7BF138" w14:textId="77777777" w:rsidR="00F51230" w:rsidRDefault="00F51230" w:rsidP="00C72833">
            <w:pPr>
              <w:pStyle w:val="TAC"/>
              <w:rPr>
                <w:sz w:val="16"/>
                <w:szCs w:val="16"/>
              </w:rPr>
            </w:pPr>
            <w:r>
              <w:rPr>
                <w:sz w:val="16"/>
                <w:szCs w:val="16"/>
              </w:rPr>
              <w:t>F</w:t>
            </w:r>
          </w:p>
        </w:tc>
        <w:tc>
          <w:tcPr>
            <w:tcW w:w="4962" w:type="dxa"/>
            <w:shd w:val="solid" w:color="FFFFFF" w:fill="auto"/>
          </w:tcPr>
          <w:p w14:paraId="3CE1DE71"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1F5A82" w14:textId="77777777" w:rsidR="00F51230" w:rsidRDefault="00F51230" w:rsidP="00C72833">
            <w:pPr>
              <w:pStyle w:val="TAC"/>
              <w:rPr>
                <w:sz w:val="16"/>
                <w:szCs w:val="16"/>
              </w:rPr>
            </w:pPr>
            <w:r w:rsidRPr="00406E3A">
              <w:rPr>
                <w:sz w:val="16"/>
                <w:szCs w:val="16"/>
              </w:rPr>
              <w:t>14.4.0</w:t>
            </w:r>
          </w:p>
        </w:tc>
      </w:tr>
      <w:tr w:rsidR="00F51230" w:rsidRPr="006B0D02" w14:paraId="2C9BA0AF" w14:textId="77777777" w:rsidTr="00D01278">
        <w:tc>
          <w:tcPr>
            <w:tcW w:w="800" w:type="dxa"/>
            <w:shd w:val="solid" w:color="FFFFFF" w:fill="auto"/>
          </w:tcPr>
          <w:p w14:paraId="68AC6FA0" w14:textId="77777777" w:rsidR="00F51230" w:rsidRDefault="00F51230" w:rsidP="00C72833">
            <w:pPr>
              <w:pStyle w:val="TAC"/>
              <w:rPr>
                <w:sz w:val="16"/>
                <w:szCs w:val="16"/>
              </w:rPr>
            </w:pPr>
            <w:r>
              <w:rPr>
                <w:sz w:val="16"/>
                <w:szCs w:val="16"/>
              </w:rPr>
              <w:t>2018-06</w:t>
            </w:r>
          </w:p>
        </w:tc>
        <w:tc>
          <w:tcPr>
            <w:tcW w:w="800" w:type="dxa"/>
            <w:shd w:val="solid" w:color="FFFFFF" w:fill="auto"/>
          </w:tcPr>
          <w:p w14:paraId="3A434EE7" w14:textId="77777777" w:rsidR="00F51230" w:rsidRDefault="00F51230" w:rsidP="00C72833">
            <w:pPr>
              <w:pStyle w:val="TAC"/>
              <w:rPr>
                <w:sz w:val="16"/>
                <w:szCs w:val="16"/>
              </w:rPr>
            </w:pPr>
            <w:r>
              <w:rPr>
                <w:sz w:val="16"/>
                <w:szCs w:val="16"/>
              </w:rPr>
              <w:t>CT-80</w:t>
            </w:r>
          </w:p>
        </w:tc>
        <w:tc>
          <w:tcPr>
            <w:tcW w:w="1094" w:type="dxa"/>
            <w:shd w:val="solid" w:color="FFFFFF" w:fill="auto"/>
          </w:tcPr>
          <w:p w14:paraId="4336BE79"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635F788" w14:textId="77777777" w:rsidR="00F51230" w:rsidRDefault="00F51230" w:rsidP="00C72833">
            <w:pPr>
              <w:pStyle w:val="TAL"/>
              <w:rPr>
                <w:sz w:val="16"/>
                <w:szCs w:val="16"/>
              </w:rPr>
            </w:pPr>
            <w:r>
              <w:rPr>
                <w:sz w:val="16"/>
                <w:szCs w:val="16"/>
              </w:rPr>
              <w:t>0029</w:t>
            </w:r>
          </w:p>
        </w:tc>
        <w:tc>
          <w:tcPr>
            <w:tcW w:w="425" w:type="dxa"/>
            <w:shd w:val="solid" w:color="FFFFFF" w:fill="auto"/>
          </w:tcPr>
          <w:p w14:paraId="7F65F27F" w14:textId="77777777" w:rsidR="00F51230" w:rsidRDefault="00F51230" w:rsidP="00C72833">
            <w:pPr>
              <w:pStyle w:val="TAR"/>
              <w:rPr>
                <w:sz w:val="16"/>
                <w:szCs w:val="16"/>
              </w:rPr>
            </w:pPr>
            <w:r>
              <w:rPr>
                <w:sz w:val="16"/>
                <w:szCs w:val="16"/>
              </w:rPr>
              <w:t>1</w:t>
            </w:r>
          </w:p>
        </w:tc>
        <w:tc>
          <w:tcPr>
            <w:tcW w:w="425" w:type="dxa"/>
            <w:shd w:val="solid" w:color="FFFFFF" w:fill="auto"/>
          </w:tcPr>
          <w:p w14:paraId="0514E707" w14:textId="77777777" w:rsidR="00F51230" w:rsidRDefault="00F51230" w:rsidP="00C72833">
            <w:pPr>
              <w:pStyle w:val="TAC"/>
              <w:rPr>
                <w:sz w:val="16"/>
                <w:szCs w:val="16"/>
              </w:rPr>
            </w:pPr>
            <w:r>
              <w:rPr>
                <w:sz w:val="16"/>
                <w:szCs w:val="16"/>
              </w:rPr>
              <w:t>F</w:t>
            </w:r>
          </w:p>
        </w:tc>
        <w:tc>
          <w:tcPr>
            <w:tcW w:w="4962" w:type="dxa"/>
            <w:shd w:val="solid" w:color="FFFFFF" w:fill="auto"/>
          </w:tcPr>
          <w:p w14:paraId="0DEFB8C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409198B1" w14:textId="77777777" w:rsidR="00F51230" w:rsidRDefault="00F51230" w:rsidP="00C72833">
            <w:pPr>
              <w:pStyle w:val="TAC"/>
              <w:rPr>
                <w:sz w:val="16"/>
                <w:szCs w:val="16"/>
              </w:rPr>
            </w:pPr>
            <w:r w:rsidRPr="00406E3A">
              <w:rPr>
                <w:sz w:val="16"/>
                <w:szCs w:val="16"/>
              </w:rPr>
              <w:t>14.4.0</w:t>
            </w:r>
          </w:p>
        </w:tc>
      </w:tr>
      <w:tr w:rsidR="00F51230" w:rsidRPr="006B0D02" w14:paraId="78DFCC30" w14:textId="77777777" w:rsidTr="00D01278">
        <w:tc>
          <w:tcPr>
            <w:tcW w:w="800" w:type="dxa"/>
            <w:shd w:val="solid" w:color="FFFFFF" w:fill="auto"/>
          </w:tcPr>
          <w:p w14:paraId="69702001" w14:textId="77777777" w:rsidR="00F51230" w:rsidRDefault="00F51230" w:rsidP="00C72833">
            <w:pPr>
              <w:pStyle w:val="TAC"/>
              <w:rPr>
                <w:sz w:val="16"/>
                <w:szCs w:val="16"/>
              </w:rPr>
            </w:pPr>
            <w:r>
              <w:rPr>
                <w:sz w:val="16"/>
                <w:szCs w:val="16"/>
              </w:rPr>
              <w:t>2018-06</w:t>
            </w:r>
          </w:p>
        </w:tc>
        <w:tc>
          <w:tcPr>
            <w:tcW w:w="800" w:type="dxa"/>
            <w:shd w:val="solid" w:color="FFFFFF" w:fill="auto"/>
          </w:tcPr>
          <w:p w14:paraId="0D88BCAE" w14:textId="77777777" w:rsidR="00F51230" w:rsidRDefault="00F51230" w:rsidP="00C72833">
            <w:pPr>
              <w:pStyle w:val="TAC"/>
              <w:rPr>
                <w:sz w:val="16"/>
                <w:szCs w:val="16"/>
              </w:rPr>
            </w:pPr>
            <w:r>
              <w:rPr>
                <w:sz w:val="16"/>
                <w:szCs w:val="16"/>
              </w:rPr>
              <w:t>CT-80</w:t>
            </w:r>
          </w:p>
        </w:tc>
        <w:tc>
          <w:tcPr>
            <w:tcW w:w="1094" w:type="dxa"/>
            <w:shd w:val="solid" w:color="FFFFFF" w:fill="auto"/>
          </w:tcPr>
          <w:p w14:paraId="51BB0B6B"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0FB1E828" w14:textId="77777777" w:rsidR="00F51230" w:rsidRDefault="00F51230" w:rsidP="00C72833">
            <w:pPr>
              <w:pStyle w:val="TAL"/>
              <w:rPr>
                <w:sz w:val="16"/>
                <w:szCs w:val="16"/>
              </w:rPr>
            </w:pPr>
            <w:r>
              <w:rPr>
                <w:sz w:val="16"/>
                <w:szCs w:val="16"/>
              </w:rPr>
              <w:t>0030</w:t>
            </w:r>
          </w:p>
        </w:tc>
        <w:tc>
          <w:tcPr>
            <w:tcW w:w="425" w:type="dxa"/>
            <w:shd w:val="solid" w:color="FFFFFF" w:fill="auto"/>
          </w:tcPr>
          <w:p w14:paraId="372409AB" w14:textId="77777777" w:rsidR="00F51230" w:rsidRDefault="00F51230" w:rsidP="00C72833">
            <w:pPr>
              <w:pStyle w:val="TAR"/>
              <w:rPr>
                <w:sz w:val="16"/>
                <w:szCs w:val="16"/>
              </w:rPr>
            </w:pPr>
            <w:r>
              <w:rPr>
                <w:sz w:val="16"/>
                <w:szCs w:val="16"/>
              </w:rPr>
              <w:t>1</w:t>
            </w:r>
          </w:p>
        </w:tc>
        <w:tc>
          <w:tcPr>
            <w:tcW w:w="425" w:type="dxa"/>
            <w:shd w:val="solid" w:color="FFFFFF" w:fill="auto"/>
          </w:tcPr>
          <w:p w14:paraId="7C93B55E" w14:textId="77777777" w:rsidR="00F51230" w:rsidRDefault="00F51230" w:rsidP="00C72833">
            <w:pPr>
              <w:pStyle w:val="TAC"/>
              <w:rPr>
                <w:sz w:val="16"/>
                <w:szCs w:val="16"/>
              </w:rPr>
            </w:pPr>
            <w:r>
              <w:rPr>
                <w:sz w:val="16"/>
                <w:szCs w:val="16"/>
              </w:rPr>
              <w:t>F</w:t>
            </w:r>
          </w:p>
        </w:tc>
        <w:tc>
          <w:tcPr>
            <w:tcW w:w="4962" w:type="dxa"/>
            <w:shd w:val="solid" w:color="FFFFFF" w:fill="auto"/>
          </w:tcPr>
          <w:p w14:paraId="49A1C598"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5E26282A" w14:textId="77777777" w:rsidR="00F51230" w:rsidRDefault="00F51230" w:rsidP="00C72833">
            <w:pPr>
              <w:pStyle w:val="TAC"/>
              <w:rPr>
                <w:sz w:val="16"/>
                <w:szCs w:val="16"/>
              </w:rPr>
            </w:pPr>
            <w:r w:rsidRPr="00406E3A">
              <w:rPr>
                <w:sz w:val="16"/>
                <w:szCs w:val="16"/>
              </w:rPr>
              <w:t>14.4.0</w:t>
            </w:r>
          </w:p>
        </w:tc>
      </w:tr>
      <w:tr w:rsidR="00F51230" w:rsidRPr="006B0D02" w14:paraId="00C0D48A" w14:textId="77777777" w:rsidTr="00D01278">
        <w:tc>
          <w:tcPr>
            <w:tcW w:w="800" w:type="dxa"/>
            <w:shd w:val="solid" w:color="FFFFFF" w:fill="auto"/>
          </w:tcPr>
          <w:p w14:paraId="3CA95416" w14:textId="77777777" w:rsidR="00F51230" w:rsidRDefault="00F51230" w:rsidP="00C72833">
            <w:pPr>
              <w:pStyle w:val="TAC"/>
              <w:rPr>
                <w:sz w:val="16"/>
                <w:szCs w:val="16"/>
              </w:rPr>
            </w:pPr>
            <w:r>
              <w:rPr>
                <w:sz w:val="16"/>
                <w:szCs w:val="16"/>
              </w:rPr>
              <w:t>2018-06</w:t>
            </w:r>
          </w:p>
        </w:tc>
        <w:tc>
          <w:tcPr>
            <w:tcW w:w="800" w:type="dxa"/>
            <w:shd w:val="solid" w:color="FFFFFF" w:fill="auto"/>
          </w:tcPr>
          <w:p w14:paraId="470B9334" w14:textId="77777777" w:rsidR="00F51230" w:rsidRDefault="00F51230" w:rsidP="00C72833">
            <w:pPr>
              <w:pStyle w:val="TAC"/>
              <w:rPr>
                <w:sz w:val="16"/>
                <w:szCs w:val="16"/>
              </w:rPr>
            </w:pPr>
            <w:r>
              <w:rPr>
                <w:sz w:val="16"/>
                <w:szCs w:val="16"/>
              </w:rPr>
              <w:t>CT-80</w:t>
            </w:r>
          </w:p>
        </w:tc>
        <w:tc>
          <w:tcPr>
            <w:tcW w:w="1094" w:type="dxa"/>
            <w:shd w:val="solid" w:color="FFFFFF" w:fill="auto"/>
          </w:tcPr>
          <w:p w14:paraId="221B091C"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02393B23" w14:textId="77777777" w:rsidR="00F51230" w:rsidRDefault="00F51230" w:rsidP="00C72833">
            <w:pPr>
              <w:pStyle w:val="TAL"/>
              <w:rPr>
                <w:sz w:val="16"/>
                <w:szCs w:val="16"/>
              </w:rPr>
            </w:pPr>
            <w:r>
              <w:rPr>
                <w:sz w:val="16"/>
                <w:szCs w:val="16"/>
              </w:rPr>
              <w:t>0031</w:t>
            </w:r>
          </w:p>
        </w:tc>
        <w:tc>
          <w:tcPr>
            <w:tcW w:w="425" w:type="dxa"/>
            <w:shd w:val="solid" w:color="FFFFFF" w:fill="auto"/>
          </w:tcPr>
          <w:p w14:paraId="689E5786" w14:textId="77777777" w:rsidR="00F51230" w:rsidRDefault="00F51230" w:rsidP="00C72833">
            <w:pPr>
              <w:pStyle w:val="TAR"/>
              <w:rPr>
                <w:sz w:val="16"/>
                <w:szCs w:val="16"/>
              </w:rPr>
            </w:pPr>
          </w:p>
        </w:tc>
        <w:tc>
          <w:tcPr>
            <w:tcW w:w="425" w:type="dxa"/>
            <w:shd w:val="solid" w:color="FFFFFF" w:fill="auto"/>
          </w:tcPr>
          <w:p w14:paraId="1D909729" w14:textId="77777777" w:rsidR="00F51230" w:rsidRDefault="00F51230" w:rsidP="00C72833">
            <w:pPr>
              <w:pStyle w:val="TAC"/>
              <w:rPr>
                <w:sz w:val="16"/>
                <w:szCs w:val="16"/>
              </w:rPr>
            </w:pPr>
            <w:r>
              <w:rPr>
                <w:sz w:val="16"/>
                <w:szCs w:val="16"/>
              </w:rPr>
              <w:t>F</w:t>
            </w:r>
          </w:p>
        </w:tc>
        <w:tc>
          <w:tcPr>
            <w:tcW w:w="4962" w:type="dxa"/>
            <w:shd w:val="solid" w:color="FFFFFF" w:fill="auto"/>
          </w:tcPr>
          <w:p w14:paraId="4F03C474"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5E9477B2" w14:textId="77777777" w:rsidR="00F51230" w:rsidRDefault="00F51230" w:rsidP="00C72833">
            <w:pPr>
              <w:pStyle w:val="TAC"/>
              <w:rPr>
                <w:sz w:val="16"/>
                <w:szCs w:val="16"/>
              </w:rPr>
            </w:pPr>
            <w:r w:rsidRPr="00406E3A">
              <w:rPr>
                <w:sz w:val="16"/>
                <w:szCs w:val="16"/>
              </w:rPr>
              <w:t>14.4.0</w:t>
            </w:r>
          </w:p>
        </w:tc>
      </w:tr>
      <w:tr w:rsidR="00F51230" w:rsidRPr="006B0D02" w14:paraId="0008F24C" w14:textId="77777777" w:rsidTr="00D01278">
        <w:tc>
          <w:tcPr>
            <w:tcW w:w="800" w:type="dxa"/>
            <w:shd w:val="solid" w:color="FFFFFF" w:fill="auto"/>
          </w:tcPr>
          <w:p w14:paraId="00A662B1" w14:textId="77777777" w:rsidR="00F51230" w:rsidRDefault="00F51230" w:rsidP="00C72833">
            <w:pPr>
              <w:pStyle w:val="TAC"/>
              <w:rPr>
                <w:sz w:val="16"/>
                <w:szCs w:val="16"/>
              </w:rPr>
            </w:pPr>
            <w:r>
              <w:rPr>
                <w:sz w:val="16"/>
                <w:szCs w:val="16"/>
              </w:rPr>
              <w:t>2018-06</w:t>
            </w:r>
          </w:p>
        </w:tc>
        <w:tc>
          <w:tcPr>
            <w:tcW w:w="800" w:type="dxa"/>
            <w:shd w:val="solid" w:color="FFFFFF" w:fill="auto"/>
          </w:tcPr>
          <w:p w14:paraId="0A24C864" w14:textId="77777777" w:rsidR="00F51230" w:rsidRDefault="00F51230" w:rsidP="00C72833">
            <w:pPr>
              <w:pStyle w:val="TAC"/>
              <w:rPr>
                <w:sz w:val="16"/>
                <w:szCs w:val="16"/>
              </w:rPr>
            </w:pPr>
            <w:r>
              <w:rPr>
                <w:sz w:val="16"/>
                <w:szCs w:val="16"/>
              </w:rPr>
              <w:t>CT-80</w:t>
            </w:r>
          </w:p>
        </w:tc>
        <w:tc>
          <w:tcPr>
            <w:tcW w:w="1094" w:type="dxa"/>
            <w:shd w:val="solid" w:color="FFFFFF" w:fill="auto"/>
          </w:tcPr>
          <w:p w14:paraId="40286A1F"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697C04E4" w14:textId="77777777" w:rsidR="00F51230" w:rsidRDefault="00F51230" w:rsidP="00C72833">
            <w:pPr>
              <w:pStyle w:val="TAL"/>
              <w:rPr>
                <w:sz w:val="16"/>
                <w:szCs w:val="16"/>
              </w:rPr>
            </w:pPr>
            <w:r>
              <w:rPr>
                <w:sz w:val="16"/>
                <w:szCs w:val="16"/>
              </w:rPr>
              <w:t>0032</w:t>
            </w:r>
          </w:p>
        </w:tc>
        <w:tc>
          <w:tcPr>
            <w:tcW w:w="425" w:type="dxa"/>
            <w:shd w:val="solid" w:color="FFFFFF" w:fill="auto"/>
          </w:tcPr>
          <w:p w14:paraId="55D4998F" w14:textId="77777777" w:rsidR="00F51230" w:rsidRDefault="00F51230" w:rsidP="00C72833">
            <w:pPr>
              <w:pStyle w:val="TAR"/>
              <w:rPr>
                <w:sz w:val="16"/>
                <w:szCs w:val="16"/>
              </w:rPr>
            </w:pPr>
            <w:r>
              <w:rPr>
                <w:sz w:val="16"/>
                <w:szCs w:val="16"/>
              </w:rPr>
              <w:t>1</w:t>
            </w:r>
          </w:p>
        </w:tc>
        <w:tc>
          <w:tcPr>
            <w:tcW w:w="425" w:type="dxa"/>
            <w:shd w:val="solid" w:color="FFFFFF" w:fill="auto"/>
          </w:tcPr>
          <w:p w14:paraId="5813F105" w14:textId="77777777" w:rsidR="00F51230" w:rsidRDefault="00F51230" w:rsidP="00C72833">
            <w:pPr>
              <w:pStyle w:val="TAC"/>
              <w:rPr>
                <w:sz w:val="16"/>
                <w:szCs w:val="16"/>
              </w:rPr>
            </w:pPr>
            <w:r>
              <w:rPr>
                <w:sz w:val="16"/>
                <w:szCs w:val="16"/>
              </w:rPr>
              <w:t>F</w:t>
            </w:r>
          </w:p>
        </w:tc>
        <w:tc>
          <w:tcPr>
            <w:tcW w:w="4962" w:type="dxa"/>
            <w:shd w:val="solid" w:color="FFFFFF" w:fill="auto"/>
          </w:tcPr>
          <w:p w14:paraId="1012202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2267B7F5" w14:textId="77777777" w:rsidR="00F51230" w:rsidRDefault="00F51230" w:rsidP="00C72833">
            <w:pPr>
              <w:pStyle w:val="TAC"/>
              <w:rPr>
                <w:sz w:val="16"/>
                <w:szCs w:val="16"/>
              </w:rPr>
            </w:pPr>
            <w:r w:rsidRPr="00406E3A">
              <w:rPr>
                <w:sz w:val="16"/>
                <w:szCs w:val="16"/>
              </w:rPr>
              <w:t>14.4.0</w:t>
            </w:r>
          </w:p>
        </w:tc>
      </w:tr>
      <w:tr w:rsidR="00391F2A" w:rsidRPr="006B0D02" w14:paraId="40FC1B9A" w14:textId="77777777" w:rsidTr="00D01278">
        <w:tc>
          <w:tcPr>
            <w:tcW w:w="800" w:type="dxa"/>
            <w:shd w:val="solid" w:color="FFFFFF" w:fill="auto"/>
          </w:tcPr>
          <w:p w14:paraId="7243FB3D"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350A44C1"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5FC6F76"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204CE96C" w14:textId="77777777" w:rsidR="00391F2A" w:rsidRDefault="00391F2A" w:rsidP="00C72833">
            <w:pPr>
              <w:pStyle w:val="TAL"/>
              <w:rPr>
                <w:sz w:val="16"/>
                <w:szCs w:val="16"/>
              </w:rPr>
            </w:pPr>
            <w:r>
              <w:rPr>
                <w:sz w:val="16"/>
                <w:szCs w:val="16"/>
              </w:rPr>
              <w:t>0025</w:t>
            </w:r>
          </w:p>
        </w:tc>
        <w:tc>
          <w:tcPr>
            <w:tcW w:w="425" w:type="dxa"/>
            <w:shd w:val="solid" w:color="FFFFFF" w:fill="auto"/>
          </w:tcPr>
          <w:p w14:paraId="41A388C2" w14:textId="77777777" w:rsidR="00391F2A" w:rsidRDefault="00391F2A" w:rsidP="00C72833">
            <w:pPr>
              <w:pStyle w:val="TAR"/>
              <w:rPr>
                <w:sz w:val="16"/>
                <w:szCs w:val="16"/>
              </w:rPr>
            </w:pPr>
            <w:r>
              <w:rPr>
                <w:sz w:val="16"/>
                <w:szCs w:val="16"/>
              </w:rPr>
              <w:t>4</w:t>
            </w:r>
          </w:p>
        </w:tc>
        <w:tc>
          <w:tcPr>
            <w:tcW w:w="425" w:type="dxa"/>
            <w:shd w:val="solid" w:color="FFFFFF" w:fill="auto"/>
          </w:tcPr>
          <w:p w14:paraId="39C260FB" w14:textId="77777777" w:rsidR="00391F2A" w:rsidRDefault="00391F2A" w:rsidP="00C72833">
            <w:pPr>
              <w:pStyle w:val="TAC"/>
              <w:rPr>
                <w:sz w:val="16"/>
                <w:szCs w:val="16"/>
              </w:rPr>
            </w:pPr>
            <w:r>
              <w:rPr>
                <w:sz w:val="16"/>
                <w:szCs w:val="16"/>
              </w:rPr>
              <w:t>B</w:t>
            </w:r>
          </w:p>
        </w:tc>
        <w:tc>
          <w:tcPr>
            <w:tcW w:w="4962" w:type="dxa"/>
            <w:shd w:val="solid" w:color="FFFFFF" w:fill="auto"/>
          </w:tcPr>
          <w:p w14:paraId="710F433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719374FE" w14:textId="77777777" w:rsidR="00391F2A" w:rsidRPr="00406E3A" w:rsidRDefault="00391F2A" w:rsidP="00C72833">
            <w:pPr>
              <w:pStyle w:val="TAC"/>
              <w:rPr>
                <w:sz w:val="16"/>
                <w:szCs w:val="16"/>
              </w:rPr>
            </w:pPr>
            <w:r>
              <w:rPr>
                <w:sz w:val="16"/>
                <w:szCs w:val="16"/>
              </w:rPr>
              <w:t>15.0.0</w:t>
            </w:r>
          </w:p>
        </w:tc>
      </w:tr>
      <w:tr w:rsidR="00391F2A" w:rsidRPr="006B0D02" w14:paraId="067A1C36" w14:textId="77777777" w:rsidTr="00D01278">
        <w:tc>
          <w:tcPr>
            <w:tcW w:w="800" w:type="dxa"/>
            <w:shd w:val="solid" w:color="FFFFFF" w:fill="auto"/>
          </w:tcPr>
          <w:p w14:paraId="22BBA90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144F5ED6"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3F5F88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E4D3DFF" w14:textId="77777777" w:rsidR="00391F2A" w:rsidRDefault="00C0770C" w:rsidP="00C72833">
            <w:pPr>
              <w:pStyle w:val="TAL"/>
              <w:rPr>
                <w:sz w:val="16"/>
                <w:szCs w:val="16"/>
              </w:rPr>
            </w:pPr>
            <w:r>
              <w:rPr>
                <w:sz w:val="16"/>
                <w:szCs w:val="16"/>
              </w:rPr>
              <w:t>0028</w:t>
            </w:r>
          </w:p>
        </w:tc>
        <w:tc>
          <w:tcPr>
            <w:tcW w:w="425" w:type="dxa"/>
            <w:shd w:val="solid" w:color="FFFFFF" w:fill="auto"/>
          </w:tcPr>
          <w:p w14:paraId="04503462" w14:textId="77777777" w:rsidR="00391F2A" w:rsidRDefault="00C0770C" w:rsidP="00C72833">
            <w:pPr>
              <w:pStyle w:val="TAR"/>
              <w:rPr>
                <w:sz w:val="16"/>
                <w:szCs w:val="16"/>
              </w:rPr>
            </w:pPr>
            <w:r>
              <w:rPr>
                <w:sz w:val="16"/>
                <w:szCs w:val="16"/>
              </w:rPr>
              <w:t>3</w:t>
            </w:r>
          </w:p>
        </w:tc>
        <w:tc>
          <w:tcPr>
            <w:tcW w:w="425" w:type="dxa"/>
            <w:shd w:val="solid" w:color="FFFFFF" w:fill="auto"/>
          </w:tcPr>
          <w:p w14:paraId="13F657CA" w14:textId="77777777" w:rsidR="00391F2A" w:rsidRDefault="00C0770C" w:rsidP="00C72833">
            <w:pPr>
              <w:pStyle w:val="TAC"/>
              <w:rPr>
                <w:sz w:val="16"/>
                <w:szCs w:val="16"/>
              </w:rPr>
            </w:pPr>
            <w:r>
              <w:rPr>
                <w:sz w:val="16"/>
                <w:szCs w:val="16"/>
              </w:rPr>
              <w:t>B</w:t>
            </w:r>
          </w:p>
        </w:tc>
        <w:tc>
          <w:tcPr>
            <w:tcW w:w="4962" w:type="dxa"/>
            <w:shd w:val="solid" w:color="FFFFFF" w:fill="auto"/>
          </w:tcPr>
          <w:p w14:paraId="6C929F18"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FEE5D32" w14:textId="77777777" w:rsidR="00391F2A" w:rsidRPr="00406E3A" w:rsidRDefault="00391F2A" w:rsidP="00C72833">
            <w:pPr>
              <w:pStyle w:val="TAC"/>
              <w:rPr>
                <w:sz w:val="16"/>
                <w:szCs w:val="16"/>
              </w:rPr>
            </w:pPr>
            <w:r>
              <w:rPr>
                <w:sz w:val="16"/>
                <w:szCs w:val="16"/>
              </w:rPr>
              <w:t>15.0.0</w:t>
            </w:r>
          </w:p>
        </w:tc>
      </w:tr>
      <w:tr w:rsidR="00391F2A" w:rsidRPr="006B0D02" w14:paraId="4930EBD0" w14:textId="77777777" w:rsidTr="00D01278">
        <w:tc>
          <w:tcPr>
            <w:tcW w:w="800" w:type="dxa"/>
            <w:shd w:val="solid" w:color="FFFFFF" w:fill="auto"/>
          </w:tcPr>
          <w:p w14:paraId="1598FD5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93ABAA9"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D179BA4"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DBACFE7" w14:textId="77777777" w:rsidR="00391F2A" w:rsidRDefault="00C0770C" w:rsidP="00C72833">
            <w:pPr>
              <w:pStyle w:val="TAL"/>
              <w:rPr>
                <w:sz w:val="16"/>
                <w:szCs w:val="16"/>
              </w:rPr>
            </w:pPr>
            <w:r>
              <w:rPr>
                <w:sz w:val="16"/>
                <w:szCs w:val="16"/>
              </w:rPr>
              <w:t>0033</w:t>
            </w:r>
          </w:p>
        </w:tc>
        <w:tc>
          <w:tcPr>
            <w:tcW w:w="425" w:type="dxa"/>
            <w:shd w:val="solid" w:color="FFFFFF" w:fill="auto"/>
          </w:tcPr>
          <w:p w14:paraId="22C684EC" w14:textId="77777777" w:rsidR="00391F2A" w:rsidRDefault="00C0770C" w:rsidP="00C72833">
            <w:pPr>
              <w:pStyle w:val="TAR"/>
              <w:rPr>
                <w:sz w:val="16"/>
                <w:szCs w:val="16"/>
              </w:rPr>
            </w:pPr>
            <w:r>
              <w:rPr>
                <w:sz w:val="16"/>
                <w:szCs w:val="16"/>
              </w:rPr>
              <w:t>2</w:t>
            </w:r>
          </w:p>
        </w:tc>
        <w:tc>
          <w:tcPr>
            <w:tcW w:w="425" w:type="dxa"/>
            <w:shd w:val="solid" w:color="FFFFFF" w:fill="auto"/>
          </w:tcPr>
          <w:p w14:paraId="34E60775" w14:textId="77777777" w:rsidR="00391F2A" w:rsidRDefault="00C0770C" w:rsidP="00C72833">
            <w:pPr>
              <w:pStyle w:val="TAC"/>
              <w:rPr>
                <w:sz w:val="16"/>
                <w:szCs w:val="16"/>
              </w:rPr>
            </w:pPr>
            <w:r>
              <w:rPr>
                <w:sz w:val="16"/>
                <w:szCs w:val="16"/>
              </w:rPr>
              <w:t>B</w:t>
            </w:r>
          </w:p>
        </w:tc>
        <w:tc>
          <w:tcPr>
            <w:tcW w:w="4962" w:type="dxa"/>
            <w:shd w:val="solid" w:color="FFFFFF" w:fill="auto"/>
          </w:tcPr>
          <w:p w14:paraId="77B8F668"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0DD1EAFF" w14:textId="77777777" w:rsidR="00391F2A" w:rsidRPr="00406E3A" w:rsidRDefault="00391F2A" w:rsidP="00C72833">
            <w:pPr>
              <w:pStyle w:val="TAC"/>
              <w:rPr>
                <w:sz w:val="16"/>
                <w:szCs w:val="16"/>
              </w:rPr>
            </w:pPr>
            <w:r>
              <w:rPr>
                <w:sz w:val="16"/>
                <w:szCs w:val="16"/>
              </w:rPr>
              <w:t>15.0.0</w:t>
            </w:r>
          </w:p>
        </w:tc>
      </w:tr>
      <w:tr w:rsidR="009559DD" w:rsidRPr="006B0D02" w14:paraId="5B3DA7FE" w14:textId="77777777" w:rsidTr="00D01278">
        <w:tc>
          <w:tcPr>
            <w:tcW w:w="800" w:type="dxa"/>
            <w:shd w:val="solid" w:color="FFFFFF" w:fill="auto"/>
          </w:tcPr>
          <w:p w14:paraId="74D366B9"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6D18B114"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674E3F6E"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3FE43FD8" w14:textId="77777777" w:rsidR="009559DD" w:rsidRDefault="009559DD" w:rsidP="00C72833">
            <w:pPr>
              <w:pStyle w:val="TAL"/>
              <w:rPr>
                <w:sz w:val="16"/>
                <w:szCs w:val="16"/>
              </w:rPr>
            </w:pPr>
            <w:r>
              <w:rPr>
                <w:sz w:val="16"/>
                <w:szCs w:val="16"/>
              </w:rPr>
              <w:t>0036</w:t>
            </w:r>
          </w:p>
        </w:tc>
        <w:tc>
          <w:tcPr>
            <w:tcW w:w="425" w:type="dxa"/>
            <w:shd w:val="solid" w:color="FFFFFF" w:fill="auto"/>
          </w:tcPr>
          <w:p w14:paraId="327215FD" w14:textId="77777777" w:rsidR="009559DD" w:rsidRDefault="009559DD" w:rsidP="00C72833">
            <w:pPr>
              <w:pStyle w:val="TAR"/>
              <w:rPr>
                <w:sz w:val="16"/>
                <w:szCs w:val="16"/>
              </w:rPr>
            </w:pPr>
            <w:r>
              <w:rPr>
                <w:sz w:val="16"/>
                <w:szCs w:val="16"/>
              </w:rPr>
              <w:t>1</w:t>
            </w:r>
          </w:p>
        </w:tc>
        <w:tc>
          <w:tcPr>
            <w:tcW w:w="425" w:type="dxa"/>
            <w:shd w:val="solid" w:color="FFFFFF" w:fill="auto"/>
          </w:tcPr>
          <w:p w14:paraId="5DC2608D" w14:textId="77777777" w:rsidR="009559DD" w:rsidRDefault="009559DD" w:rsidP="00C72833">
            <w:pPr>
              <w:pStyle w:val="TAC"/>
              <w:rPr>
                <w:sz w:val="16"/>
                <w:szCs w:val="16"/>
              </w:rPr>
            </w:pPr>
            <w:r>
              <w:rPr>
                <w:sz w:val="16"/>
                <w:szCs w:val="16"/>
              </w:rPr>
              <w:t>B</w:t>
            </w:r>
          </w:p>
        </w:tc>
        <w:tc>
          <w:tcPr>
            <w:tcW w:w="4962" w:type="dxa"/>
            <w:shd w:val="solid" w:color="FFFFFF" w:fill="auto"/>
          </w:tcPr>
          <w:p w14:paraId="04FEF2AB"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43B03DBF" w14:textId="77777777" w:rsidR="009559DD" w:rsidRDefault="009559DD" w:rsidP="00C72833">
            <w:pPr>
              <w:pStyle w:val="TAC"/>
              <w:rPr>
                <w:sz w:val="16"/>
                <w:szCs w:val="16"/>
              </w:rPr>
            </w:pPr>
            <w:r>
              <w:rPr>
                <w:sz w:val="16"/>
                <w:szCs w:val="16"/>
              </w:rPr>
              <w:t>15.1.0</w:t>
            </w:r>
          </w:p>
        </w:tc>
      </w:tr>
      <w:tr w:rsidR="009559DD" w:rsidRPr="006B0D02" w14:paraId="2AA37B9B" w14:textId="77777777" w:rsidTr="00D01278">
        <w:tc>
          <w:tcPr>
            <w:tcW w:w="800" w:type="dxa"/>
            <w:shd w:val="solid" w:color="FFFFFF" w:fill="auto"/>
          </w:tcPr>
          <w:p w14:paraId="6762B2C8"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507197FE"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30E0D659"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3C8BDD76" w14:textId="77777777" w:rsidR="009559DD" w:rsidRDefault="009559DD" w:rsidP="00C72833">
            <w:pPr>
              <w:pStyle w:val="TAL"/>
              <w:rPr>
                <w:sz w:val="16"/>
                <w:szCs w:val="16"/>
              </w:rPr>
            </w:pPr>
            <w:r>
              <w:rPr>
                <w:sz w:val="16"/>
                <w:szCs w:val="16"/>
              </w:rPr>
              <w:t>0037</w:t>
            </w:r>
          </w:p>
        </w:tc>
        <w:tc>
          <w:tcPr>
            <w:tcW w:w="425" w:type="dxa"/>
            <w:shd w:val="solid" w:color="FFFFFF" w:fill="auto"/>
          </w:tcPr>
          <w:p w14:paraId="5CBBDC7F" w14:textId="77777777" w:rsidR="009559DD" w:rsidRDefault="009559DD" w:rsidP="00C72833">
            <w:pPr>
              <w:pStyle w:val="TAR"/>
              <w:rPr>
                <w:sz w:val="16"/>
                <w:szCs w:val="16"/>
              </w:rPr>
            </w:pPr>
            <w:r>
              <w:rPr>
                <w:sz w:val="16"/>
                <w:szCs w:val="16"/>
              </w:rPr>
              <w:t>2</w:t>
            </w:r>
          </w:p>
        </w:tc>
        <w:tc>
          <w:tcPr>
            <w:tcW w:w="425" w:type="dxa"/>
            <w:shd w:val="solid" w:color="FFFFFF" w:fill="auto"/>
          </w:tcPr>
          <w:p w14:paraId="2E06CBCE" w14:textId="77777777" w:rsidR="009559DD" w:rsidRDefault="009559DD" w:rsidP="00C72833">
            <w:pPr>
              <w:pStyle w:val="TAC"/>
              <w:rPr>
                <w:sz w:val="16"/>
                <w:szCs w:val="16"/>
              </w:rPr>
            </w:pPr>
            <w:r>
              <w:rPr>
                <w:sz w:val="16"/>
                <w:szCs w:val="16"/>
              </w:rPr>
              <w:t>B</w:t>
            </w:r>
          </w:p>
        </w:tc>
        <w:tc>
          <w:tcPr>
            <w:tcW w:w="4962" w:type="dxa"/>
            <w:shd w:val="solid" w:color="FFFFFF" w:fill="auto"/>
          </w:tcPr>
          <w:p w14:paraId="55C5653E"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10C9D956" w14:textId="77777777" w:rsidR="009559DD" w:rsidRDefault="009559DD" w:rsidP="00C72833">
            <w:pPr>
              <w:pStyle w:val="TAC"/>
              <w:rPr>
                <w:sz w:val="16"/>
                <w:szCs w:val="16"/>
              </w:rPr>
            </w:pPr>
            <w:r>
              <w:rPr>
                <w:sz w:val="16"/>
                <w:szCs w:val="16"/>
              </w:rPr>
              <w:t>15.1.0</w:t>
            </w:r>
          </w:p>
        </w:tc>
      </w:tr>
      <w:tr w:rsidR="00D03A83" w:rsidRPr="006B0D02" w14:paraId="236D59AD" w14:textId="77777777" w:rsidTr="00D01278">
        <w:tc>
          <w:tcPr>
            <w:tcW w:w="800" w:type="dxa"/>
            <w:shd w:val="solid" w:color="FFFFFF" w:fill="auto"/>
          </w:tcPr>
          <w:p w14:paraId="5CC9A819" w14:textId="77777777" w:rsidR="00D03A83" w:rsidRDefault="00D03A83" w:rsidP="00D03A83">
            <w:pPr>
              <w:pStyle w:val="TAC"/>
              <w:rPr>
                <w:sz w:val="16"/>
                <w:szCs w:val="16"/>
              </w:rPr>
            </w:pPr>
            <w:r>
              <w:rPr>
                <w:sz w:val="16"/>
                <w:szCs w:val="16"/>
              </w:rPr>
              <w:t>2018-12</w:t>
            </w:r>
          </w:p>
        </w:tc>
        <w:tc>
          <w:tcPr>
            <w:tcW w:w="800" w:type="dxa"/>
            <w:shd w:val="solid" w:color="FFFFFF" w:fill="auto"/>
          </w:tcPr>
          <w:p w14:paraId="3F42A92A" w14:textId="77777777" w:rsidR="00D03A83" w:rsidRDefault="00D03A83" w:rsidP="00D03A83">
            <w:pPr>
              <w:pStyle w:val="TAC"/>
              <w:rPr>
                <w:sz w:val="16"/>
                <w:szCs w:val="16"/>
              </w:rPr>
            </w:pPr>
            <w:r>
              <w:rPr>
                <w:sz w:val="16"/>
                <w:szCs w:val="16"/>
              </w:rPr>
              <w:t>CT-82</w:t>
            </w:r>
          </w:p>
        </w:tc>
        <w:tc>
          <w:tcPr>
            <w:tcW w:w="1094" w:type="dxa"/>
            <w:shd w:val="solid" w:color="FFFFFF" w:fill="auto"/>
          </w:tcPr>
          <w:p w14:paraId="7B60812D"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4048A225" w14:textId="77777777" w:rsidR="00D03A83" w:rsidRDefault="00D03A83" w:rsidP="00D03A83">
            <w:pPr>
              <w:pStyle w:val="TAL"/>
              <w:rPr>
                <w:sz w:val="16"/>
                <w:szCs w:val="16"/>
              </w:rPr>
            </w:pPr>
            <w:r>
              <w:rPr>
                <w:sz w:val="16"/>
                <w:szCs w:val="16"/>
              </w:rPr>
              <w:t>0039</w:t>
            </w:r>
          </w:p>
        </w:tc>
        <w:tc>
          <w:tcPr>
            <w:tcW w:w="425" w:type="dxa"/>
            <w:shd w:val="solid" w:color="FFFFFF" w:fill="auto"/>
          </w:tcPr>
          <w:p w14:paraId="3D813697" w14:textId="77777777" w:rsidR="00D03A83" w:rsidRDefault="00D03A83" w:rsidP="00D03A83">
            <w:pPr>
              <w:pStyle w:val="TAR"/>
              <w:rPr>
                <w:sz w:val="16"/>
                <w:szCs w:val="16"/>
              </w:rPr>
            </w:pPr>
            <w:r>
              <w:rPr>
                <w:sz w:val="16"/>
                <w:szCs w:val="16"/>
              </w:rPr>
              <w:t>1</w:t>
            </w:r>
          </w:p>
        </w:tc>
        <w:tc>
          <w:tcPr>
            <w:tcW w:w="425" w:type="dxa"/>
            <w:shd w:val="solid" w:color="FFFFFF" w:fill="auto"/>
          </w:tcPr>
          <w:p w14:paraId="21180DD5" w14:textId="77777777" w:rsidR="00D03A83" w:rsidRDefault="00D03A83" w:rsidP="00D03A83">
            <w:pPr>
              <w:pStyle w:val="TAC"/>
              <w:rPr>
                <w:sz w:val="16"/>
                <w:szCs w:val="16"/>
              </w:rPr>
            </w:pPr>
            <w:r>
              <w:rPr>
                <w:sz w:val="16"/>
                <w:szCs w:val="16"/>
              </w:rPr>
              <w:t>B</w:t>
            </w:r>
          </w:p>
        </w:tc>
        <w:tc>
          <w:tcPr>
            <w:tcW w:w="4962" w:type="dxa"/>
            <w:shd w:val="solid" w:color="FFFFFF" w:fill="auto"/>
          </w:tcPr>
          <w:p w14:paraId="32D76917"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0CE7607D" w14:textId="77777777" w:rsidR="00D03A83" w:rsidRDefault="00D03A83" w:rsidP="00D03A83">
            <w:pPr>
              <w:pStyle w:val="TAC"/>
              <w:rPr>
                <w:sz w:val="16"/>
                <w:szCs w:val="16"/>
              </w:rPr>
            </w:pPr>
            <w:r>
              <w:rPr>
                <w:sz w:val="16"/>
                <w:szCs w:val="16"/>
              </w:rPr>
              <w:t>15.2.0</w:t>
            </w:r>
          </w:p>
        </w:tc>
      </w:tr>
      <w:tr w:rsidR="00D03A83" w:rsidRPr="006B0D02" w14:paraId="2C997D58" w14:textId="77777777" w:rsidTr="00D01278">
        <w:tc>
          <w:tcPr>
            <w:tcW w:w="800" w:type="dxa"/>
            <w:shd w:val="solid" w:color="FFFFFF" w:fill="auto"/>
          </w:tcPr>
          <w:p w14:paraId="35161984" w14:textId="77777777" w:rsidR="00D03A83" w:rsidRDefault="00D03A83" w:rsidP="00D03A83">
            <w:pPr>
              <w:pStyle w:val="TAC"/>
              <w:rPr>
                <w:sz w:val="16"/>
                <w:szCs w:val="16"/>
              </w:rPr>
            </w:pPr>
            <w:r>
              <w:rPr>
                <w:sz w:val="16"/>
                <w:szCs w:val="16"/>
              </w:rPr>
              <w:t>2018-12</w:t>
            </w:r>
          </w:p>
        </w:tc>
        <w:tc>
          <w:tcPr>
            <w:tcW w:w="800" w:type="dxa"/>
            <w:shd w:val="solid" w:color="FFFFFF" w:fill="auto"/>
          </w:tcPr>
          <w:p w14:paraId="2BDDA45D" w14:textId="77777777" w:rsidR="00D03A83" w:rsidRDefault="00D03A83" w:rsidP="00D03A83">
            <w:pPr>
              <w:pStyle w:val="TAC"/>
              <w:rPr>
                <w:sz w:val="16"/>
                <w:szCs w:val="16"/>
              </w:rPr>
            </w:pPr>
            <w:r>
              <w:rPr>
                <w:sz w:val="16"/>
                <w:szCs w:val="16"/>
              </w:rPr>
              <w:t>CT-82</w:t>
            </w:r>
          </w:p>
        </w:tc>
        <w:tc>
          <w:tcPr>
            <w:tcW w:w="1094" w:type="dxa"/>
            <w:shd w:val="solid" w:color="FFFFFF" w:fill="auto"/>
          </w:tcPr>
          <w:p w14:paraId="70F73B3B"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57A83028" w14:textId="77777777" w:rsidR="00D03A83" w:rsidRDefault="00D03A83" w:rsidP="00D03A83">
            <w:pPr>
              <w:pStyle w:val="TAL"/>
              <w:rPr>
                <w:sz w:val="16"/>
                <w:szCs w:val="16"/>
              </w:rPr>
            </w:pPr>
            <w:r>
              <w:rPr>
                <w:sz w:val="16"/>
                <w:szCs w:val="16"/>
              </w:rPr>
              <w:t>0041</w:t>
            </w:r>
          </w:p>
        </w:tc>
        <w:tc>
          <w:tcPr>
            <w:tcW w:w="425" w:type="dxa"/>
            <w:shd w:val="solid" w:color="FFFFFF" w:fill="auto"/>
          </w:tcPr>
          <w:p w14:paraId="6A4C53C2" w14:textId="77777777" w:rsidR="00D03A83" w:rsidRDefault="00D03A83" w:rsidP="00D03A83">
            <w:pPr>
              <w:pStyle w:val="TAR"/>
              <w:rPr>
                <w:sz w:val="16"/>
                <w:szCs w:val="16"/>
              </w:rPr>
            </w:pPr>
          </w:p>
        </w:tc>
        <w:tc>
          <w:tcPr>
            <w:tcW w:w="425" w:type="dxa"/>
            <w:shd w:val="solid" w:color="FFFFFF" w:fill="auto"/>
          </w:tcPr>
          <w:p w14:paraId="0D362288" w14:textId="77777777" w:rsidR="00D03A83" w:rsidRDefault="00D03A83" w:rsidP="00D03A83">
            <w:pPr>
              <w:pStyle w:val="TAC"/>
              <w:rPr>
                <w:sz w:val="16"/>
                <w:szCs w:val="16"/>
              </w:rPr>
            </w:pPr>
            <w:r>
              <w:rPr>
                <w:sz w:val="16"/>
                <w:szCs w:val="16"/>
              </w:rPr>
              <w:t>F</w:t>
            </w:r>
          </w:p>
        </w:tc>
        <w:tc>
          <w:tcPr>
            <w:tcW w:w="4962" w:type="dxa"/>
            <w:shd w:val="solid" w:color="FFFFFF" w:fill="auto"/>
          </w:tcPr>
          <w:p w14:paraId="70D761D8"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11D17C47" w14:textId="77777777" w:rsidR="00D03A83" w:rsidRDefault="00D03A83" w:rsidP="00D03A83">
            <w:pPr>
              <w:pStyle w:val="TAC"/>
              <w:rPr>
                <w:sz w:val="16"/>
                <w:szCs w:val="16"/>
              </w:rPr>
            </w:pPr>
            <w:r>
              <w:rPr>
                <w:sz w:val="16"/>
                <w:szCs w:val="16"/>
              </w:rPr>
              <w:t>15.2.0</w:t>
            </w:r>
          </w:p>
        </w:tc>
      </w:tr>
      <w:tr w:rsidR="00D84A68" w:rsidRPr="006B0D02" w14:paraId="5B75BACF" w14:textId="77777777" w:rsidTr="00D01278">
        <w:tc>
          <w:tcPr>
            <w:tcW w:w="800" w:type="dxa"/>
            <w:shd w:val="solid" w:color="FFFFFF" w:fill="auto"/>
          </w:tcPr>
          <w:p w14:paraId="176A72BC" w14:textId="77777777" w:rsidR="00D84A68" w:rsidRDefault="00D84A68" w:rsidP="00D03A83">
            <w:pPr>
              <w:pStyle w:val="TAC"/>
              <w:rPr>
                <w:sz w:val="16"/>
                <w:szCs w:val="16"/>
              </w:rPr>
            </w:pPr>
            <w:r>
              <w:rPr>
                <w:sz w:val="16"/>
                <w:szCs w:val="16"/>
              </w:rPr>
              <w:t>2018-12</w:t>
            </w:r>
          </w:p>
        </w:tc>
        <w:tc>
          <w:tcPr>
            <w:tcW w:w="800" w:type="dxa"/>
            <w:shd w:val="solid" w:color="FFFFFF" w:fill="auto"/>
          </w:tcPr>
          <w:p w14:paraId="69C06100" w14:textId="77777777" w:rsidR="00D84A68" w:rsidRDefault="00D84A68" w:rsidP="00D03A83">
            <w:pPr>
              <w:pStyle w:val="TAC"/>
              <w:rPr>
                <w:sz w:val="16"/>
                <w:szCs w:val="16"/>
              </w:rPr>
            </w:pPr>
            <w:r>
              <w:rPr>
                <w:sz w:val="16"/>
                <w:szCs w:val="16"/>
              </w:rPr>
              <w:t>CT-82</w:t>
            </w:r>
          </w:p>
        </w:tc>
        <w:tc>
          <w:tcPr>
            <w:tcW w:w="1094" w:type="dxa"/>
            <w:shd w:val="solid" w:color="FFFFFF" w:fill="auto"/>
          </w:tcPr>
          <w:p w14:paraId="14561A83"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4643E171" w14:textId="77777777" w:rsidR="00D84A68" w:rsidRDefault="00D84A68" w:rsidP="00D03A83">
            <w:pPr>
              <w:pStyle w:val="TAL"/>
              <w:rPr>
                <w:sz w:val="16"/>
                <w:szCs w:val="16"/>
              </w:rPr>
            </w:pPr>
            <w:r>
              <w:rPr>
                <w:sz w:val="16"/>
                <w:szCs w:val="16"/>
              </w:rPr>
              <w:t>0038</w:t>
            </w:r>
          </w:p>
        </w:tc>
        <w:tc>
          <w:tcPr>
            <w:tcW w:w="425" w:type="dxa"/>
            <w:shd w:val="solid" w:color="FFFFFF" w:fill="auto"/>
          </w:tcPr>
          <w:p w14:paraId="352C7B53" w14:textId="77777777" w:rsidR="00D84A68" w:rsidRDefault="00D84A68" w:rsidP="00D03A83">
            <w:pPr>
              <w:pStyle w:val="TAR"/>
              <w:rPr>
                <w:sz w:val="16"/>
                <w:szCs w:val="16"/>
              </w:rPr>
            </w:pPr>
            <w:r>
              <w:rPr>
                <w:sz w:val="16"/>
                <w:szCs w:val="16"/>
              </w:rPr>
              <w:t>1</w:t>
            </w:r>
          </w:p>
        </w:tc>
        <w:tc>
          <w:tcPr>
            <w:tcW w:w="425" w:type="dxa"/>
            <w:shd w:val="solid" w:color="FFFFFF" w:fill="auto"/>
          </w:tcPr>
          <w:p w14:paraId="0683FFBD" w14:textId="77777777" w:rsidR="00D84A68" w:rsidRDefault="00D84A68" w:rsidP="00D03A83">
            <w:pPr>
              <w:pStyle w:val="TAC"/>
              <w:rPr>
                <w:sz w:val="16"/>
                <w:szCs w:val="16"/>
              </w:rPr>
            </w:pPr>
            <w:r>
              <w:rPr>
                <w:sz w:val="16"/>
                <w:szCs w:val="16"/>
              </w:rPr>
              <w:t>F</w:t>
            </w:r>
          </w:p>
        </w:tc>
        <w:tc>
          <w:tcPr>
            <w:tcW w:w="4962" w:type="dxa"/>
            <w:shd w:val="solid" w:color="FFFFFF" w:fill="auto"/>
          </w:tcPr>
          <w:p w14:paraId="10F6AE4F"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6289CC76" w14:textId="77777777" w:rsidR="00D84A68" w:rsidRDefault="00D84A68" w:rsidP="00D03A83">
            <w:pPr>
              <w:pStyle w:val="TAC"/>
              <w:rPr>
                <w:sz w:val="16"/>
                <w:szCs w:val="16"/>
              </w:rPr>
            </w:pPr>
            <w:r>
              <w:rPr>
                <w:sz w:val="16"/>
                <w:szCs w:val="16"/>
              </w:rPr>
              <w:t>16.0.0</w:t>
            </w:r>
          </w:p>
        </w:tc>
      </w:tr>
      <w:tr w:rsidR="00BF1FF8" w:rsidRPr="006B0D02" w14:paraId="33911C36" w14:textId="77777777" w:rsidTr="00D01278">
        <w:tc>
          <w:tcPr>
            <w:tcW w:w="800" w:type="dxa"/>
            <w:shd w:val="solid" w:color="FFFFFF" w:fill="auto"/>
          </w:tcPr>
          <w:p w14:paraId="4E8C7F46" w14:textId="77777777" w:rsidR="00BF1FF8" w:rsidRDefault="00BF1FF8" w:rsidP="00D03A83">
            <w:pPr>
              <w:pStyle w:val="TAC"/>
              <w:rPr>
                <w:sz w:val="16"/>
                <w:szCs w:val="16"/>
              </w:rPr>
            </w:pPr>
            <w:r>
              <w:rPr>
                <w:sz w:val="16"/>
                <w:szCs w:val="16"/>
              </w:rPr>
              <w:t>2019-03</w:t>
            </w:r>
          </w:p>
        </w:tc>
        <w:tc>
          <w:tcPr>
            <w:tcW w:w="800" w:type="dxa"/>
            <w:shd w:val="solid" w:color="FFFFFF" w:fill="auto"/>
          </w:tcPr>
          <w:p w14:paraId="7EFB85BB" w14:textId="77777777" w:rsidR="00BF1FF8" w:rsidRDefault="00BF1FF8" w:rsidP="00D03A83">
            <w:pPr>
              <w:pStyle w:val="TAC"/>
              <w:rPr>
                <w:sz w:val="16"/>
                <w:szCs w:val="16"/>
              </w:rPr>
            </w:pPr>
            <w:r>
              <w:rPr>
                <w:sz w:val="16"/>
                <w:szCs w:val="16"/>
              </w:rPr>
              <w:t>CT-83</w:t>
            </w:r>
          </w:p>
        </w:tc>
        <w:tc>
          <w:tcPr>
            <w:tcW w:w="1094" w:type="dxa"/>
            <w:shd w:val="solid" w:color="FFFFFF" w:fill="auto"/>
          </w:tcPr>
          <w:p w14:paraId="124646F4"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2D1CC766" w14:textId="77777777" w:rsidR="00BF1FF8" w:rsidRDefault="00BF1FF8" w:rsidP="00D03A83">
            <w:pPr>
              <w:pStyle w:val="TAL"/>
              <w:rPr>
                <w:sz w:val="16"/>
                <w:szCs w:val="16"/>
              </w:rPr>
            </w:pPr>
            <w:r>
              <w:rPr>
                <w:sz w:val="16"/>
                <w:szCs w:val="16"/>
              </w:rPr>
              <w:t>0044</w:t>
            </w:r>
          </w:p>
        </w:tc>
        <w:tc>
          <w:tcPr>
            <w:tcW w:w="425" w:type="dxa"/>
            <w:shd w:val="solid" w:color="FFFFFF" w:fill="auto"/>
          </w:tcPr>
          <w:p w14:paraId="441A55D8" w14:textId="77777777" w:rsidR="00BF1FF8" w:rsidRDefault="00BF1FF8" w:rsidP="00D03A83">
            <w:pPr>
              <w:pStyle w:val="TAR"/>
              <w:rPr>
                <w:sz w:val="16"/>
                <w:szCs w:val="16"/>
              </w:rPr>
            </w:pPr>
            <w:r>
              <w:rPr>
                <w:sz w:val="16"/>
                <w:szCs w:val="16"/>
              </w:rPr>
              <w:t>1</w:t>
            </w:r>
          </w:p>
        </w:tc>
        <w:tc>
          <w:tcPr>
            <w:tcW w:w="425" w:type="dxa"/>
            <w:shd w:val="solid" w:color="FFFFFF" w:fill="auto"/>
          </w:tcPr>
          <w:p w14:paraId="415C0561" w14:textId="77777777" w:rsidR="00BF1FF8" w:rsidRDefault="00BF1FF8" w:rsidP="00D03A83">
            <w:pPr>
              <w:pStyle w:val="TAC"/>
              <w:rPr>
                <w:sz w:val="16"/>
                <w:szCs w:val="16"/>
              </w:rPr>
            </w:pPr>
            <w:r>
              <w:rPr>
                <w:sz w:val="16"/>
                <w:szCs w:val="16"/>
              </w:rPr>
              <w:t>A</w:t>
            </w:r>
          </w:p>
        </w:tc>
        <w:tc>
          <w:tcPr>
            <w:tcW w:w="4962" w:type="dxa"/>
            <w:shd w:val="solid" w:color="FFFFFF" w:fill="auto"/>
          </w:tcPr>
          <w:p w14:paraId="02471FC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7D9AB7FB" w14:textId="77777777" w:rsidR="00BF1FF8" w:rsidRDefault="00BF1FF8" w:rsidP="00D03A83">
            <w:pPr>
              <w:pStyle w:val="TAC"/>
              <w:rPr>
                <w:sz w:val="16"/>
                <w:szCs w:val="16"/>
              </w:rPr>
            </w:pPr>
            <w:r>
              <w:rPr>
                <w:sz w:val="16"/>
                <w:szCs w:val="16"/>
              </w:rPr>
              <w:t>16.1.0</w:t>
            </w:r>
          </w:p>
        </w:tc>
      </w:tr>
      <w:tr w:rsidR="001749DA" w:rsidRPr="006B0D02" w14:paraId="58813B24" w14:textId="77777777" w:rsidTr="00D01278">
        <w:tc>
          <w:tcPr>
            <w:tcW w:w="800" w:type="dxa"/>
            <w:shd w:val="solid" w:color="FFFFFF" w:fill="auto"/>
          </w:tcPr>
          <w:p w14:paraId="60F4101E" w14:textId="77777777" w:rsidR="001749DA" w:rsidRDefault="001749DA" w:rsidP="001749DA">
            <w:pPr>
              <w:pStyle w:val="TAC"/>
              <w:rPr>
                <w:sz w:val="16"/>
                <w:szCs w:val="16"/>
              </w:rPr>
            </w:pPr>
            <w:r>
              <w:rPr>
                <w:sz w:val="16"/>
                <w:szCs w:val="16"/>
              </w:rPr>
              <w:t>2019-06</w:t>
            </w:r>
          </w:p>
        </w:tc>
        <w:tc>
          <w:tcPr>
            <w:tcW w:w="800" w:type="dxa"/>
            <w:shd w:val="solid" w:color="FFFFFF" w:fill="auto"/>
          </w:tcPr>
          <w:p w14:paraId="0E1B3A33" w14:textId="77777777" w:rsidR="001749DA" w:rsidRDefault="001749DA" w:rsidP="001749DA">
            <w:pPr>
              <w:pStyle w:val="TAC"/>
              <w:rPr>
                <w:sz w:val="16"/>
                <w:szCs w:val="16"/>
              </w:rPr>
            </w:pPr>
            <w:r>
              <w:rPr>
                <w:sz w:val="16"/>
                <w:szCs w:val="16"/>
              </w:rPr>
              <w:t>CT-84</w:t>
            </w:r>
          </w:p>
        </w:tc>
        <w:tc>
          <w:tcPr>
            <w:tcW w:w="1094" w:type="dxa"/>
            <w:shd w:val="solid" w:color="FFFFFF" w:fill="auto"/>
          </w:tcPr>
          <w:p w14:paraId="45946E33"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6A5472CA" w14:textId="77777777" w:rsidR="001749DA" w:rsidRDefault="001749DA" w:rsidP="001749DA">
            <w:pPr>
              <w:pStyle w:val="TAL"/>
              <w:rPr>
                <w:sz w:val="16"/>
                <w:szCs w:val="16"/>
              </w:rPr>
            </w:pPr>
            <w:r>
              <w:rPr>
                <w:sz w:val="16"/>
                <w:szCs w:val="16"/>
              </w:rPr>
              <w:t>0046</w:t>
            </w:r>
          </w:p>
        </w:tc>
        <w:tc>
          <w:tcPr>
            <w:tcW w:w="425" w:type="dxa"/>
            <w:shd w:val="solid" w:color="FFFFFF" w:fill="auto"/>
          </w:tcPr>
          <w:p w14:paraId="44C4AE89" w14:textId="77777777" w:rsidR="001749DA" w:rsidRDefault="001749DA" w:rsidP="001749DA">
            <w:pPr>
              <w:pStyle w:val="TAR"/>
              <w:rPr>
                <w:sz w:val="16"/>
                <w:szCs w:val="16"/>
              </w:rPr>
            </w:pPr>
          </w:p>
        </w:tc>
        <w:tc>
          <w:tcPr>
            <w:tcW w:w="425" w:type="dxa"/>
            <w:shd w:val="solid" w:color="FFFFFF" w:fill="auto"/>
          </w:tcPr>
          <w:p w14:paraId="4868A0F9" w14:textId="77777777" w:rsidR="001749DA" w:rsidRDefault="001749DA" w:rsidP="001749DA">
            <w:pPr>
              <w:pStyle w:val="TAC"/>
              <w:rPr>
                <w:sz w:val="16"/>
                <w:szCs w:val="16"/>
              </w:rPr>
            </w:pPr>
            <w:r>
              <w:rPr>
                <w:sz w:val="16"/>
                <w:szCs w:val="16"/>
              </w:rPr>
              <w:t>A</w:t>
            </w:r>
          </w:p>
        </w:tc>
        <w:tc>
          <w:tcPr>
            <w:tcW w:w="4962" w:type="dxa"/>
            <w:shd w:val="solid" w:color="FFFFFF" w:fill="auto"/>
          </w:tcPr>
          <w:p w14:paraId="70F45D2D"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69A776B0" w14:textId="77777777" w:rsidR="001749DA" w:rsidRDefault="001749DA" w:rsidP="001749DA">
            <w:pPr>
              <w:pStyle w:val="TAC"/>
              <w:rPr>
                <w:sz w:val="16"/>
                <w:szCs w:val="16"/>
              </w:rPr>
            </w:pPr>
            <w:r>
              <w:rPr>
                <w:sz w:val="16"/>
                <w:szCs w:val="16"/>
              </w:rPr>
              <w:t>16.2.0</w:t>
            </w:r>
          </w:p>
        </w:tc>
      </w:tr>
      <w:tr w:rsidR="001749DA" w:rsidRPr="006B0D02" w14:paraId="4D67D964" w14:textId="77777777" w:rsidTr="00D01278">
        <w:tc>
          <w:tcPr>
            <w:tcW w:w="800" w:type="dxa"/>
            <w:shd w:val="solid" w:color="FFFFFF" w:fill="auto"/>
          </w:tcPr>
          <w:p w14:paraId="70C6C1EC" w14:textId="77777777" w:rsidR="001749DA" w:rsidRDefault="001749DA" w:rsidP="001749DA">
            <w:pPr>
              <w:pStyle w:val="TAC"/>
              <w:rPr>
                <w:sz w:val="16"/>
                <w:szCs w:val="16"/>
              </w:rPr>
            </w:pPr>
            <w:r>
              <w:rPr>
                <w:sz w:val="16"/>
                <w:szCs w:val="16"/>
              </w:rPr>
              <w:t>2019-06</w:t>
            </w:r>
          </w:p>
        </w:tc>
        <w:tc>
          <w:tcPr>
            <w:tcW w:w="800" w:type="dxa"/>
            <w:shd w:val="solid" w:color="FFFFFF" w:fill="auto"/>
          </w:tcPr>
          <w:p w14:paraId="140A5F84" w14:textId="77777777" w:rsidR="001749DA" w:rsidRDefault="001749DA" w:rsidP="001749DA">
            <w:pPr>
              <w:pStyle w:val="TAC"/>
              <w:rPr>
                <w:sz w:val="16"/>
                <w:szCs w:val="16"/>
              </w:rPr>
            </w:pPr>
            <w:r>
              <w:rPr>
                <w:sz w:val="16"/>
                <w:szCs w:val="16"/>
              </w:rPr>
              <w:t>CT-84</w:t>
            </w:r>
          </w:p>
        </w:tc>
        <w:tc>
          <w:tcPr>
            <w:tcW w:w="1094" w:type="dxa"/>
            <w:shd w:val="solid" w:color="FFFFFF" w:fill="auto"/>
          </w:tcPr>
          <w:p w14:paraId="6CFF0A44"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0F39BF34" w14:textId="77777777" w:rsidR="001749DA" w:rsidRDefault="001749DA" w:rsidP="001749DA">
            <w:pPr>
              <w:pStyle w:val="TAL"/>
              <w:rPr>
                <w:sz w:val="16"/>
                <w:szCs w:val="16"/>
              </w:rPr>
            </w:pPr>
            <w:r>
              <w:rPr>
                <w:sz w:val="16"/>
                <w:szCs w:val="16"/>
              </w:rPr>
              <w:t>0049</w:t>
            </w:r>
          </w:p>
        </w:tc>
        <w:tc>
          <w:tcPr>
            <w:tcW w:w="425" w:type="dxa"/>
            <w:shd w:val="solid" w:color="FFFFFF" w:fill="auto"/>
          </w:tcPr>
          <w:p w14:paraId="3568E1F7" w14:textId="77777777" w:rsidR="001749DA" w:rsidRDefault="001749DA" w:rsidP="001749DA">
            <w:pPr>
              <w:pStyle w:val="TAR"/>
              <w:rPr>
                <w:sz w:val="16"/>
                <w:szCs w:val="16"/>
              </w:rPr>
            </w:pPr>
          </w:p>
        </w:tc>
        <w:tc>
          <w:tcPr>
            <w:tcW w:w="425" w:type="dxa"/>
            <w:shd w:val="solid" w:color="FFFFFF" w:fill="auto"/>
          </w:tcPr>
          <w:p w14:paraId="13B1A3CA" w14:textId="77777777" w:rsidR="001749DA" w:rsidRDefault="001749DA" w:rsidP="001749DA">
            <w:pPr>
              <w:pStyle w:val="TAC"/>
              <w:rPr>
                <w:sz w:val="16"/>
                <w:szCs w:val="16"/>
              </w:rPr>
            </w:pPr>
            <w:r>
              <w:rPr>
                <w:sz w:val="16"/>
                <w:szCs w:val="16"/>
              </w:rPr>
              <w:t>A</w:t>
            </w:r>
          </w:p>
        </w:tc>
        <w:tc>
          <w:tcPr>
            <w:tcW w:w="4962" w:type="dxa"/>
            <w:shd w:val="solid" w:color="FFFFFF" w:fill="auto"/>
          </w:tcPr>
          <w:p w14:paraId="20E534CE"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14279410" w14:textId="77777777" w:rsidR="001749DA" w:rsidRDefault="001749DA" w:rsidP="001749DA">
            <w:pPr>
              <w:pStyle w:val="TAC"/>
              <w:rPr>
                <w:sz w:val="16"/>
                <w:szCs w:val="16"/>
              </w:rPr>
            </w:pPr>
            <w:r>
              <w:rPr>
                <w:sz w:val="16"/>
                <w:szCs w:val="16"/>
              </w:rPr>
              <w:t>16.2.0</w:t>
            </w:r>
          </w:p>
        </w:tc>
      </w:tr>
      <w:tr w:rsidR="001749DA" w:rsidRPr="006B0D02" w14:paraId="0EB2C586" w14:textId="77777777" w:rsidTr="00D01278">
        <w:tc>
          <w:tcPr>
            <w:tcW w:w="800" w:type="dxa"/>
            <w:shd w:val="solid" w:color="FFFFFF" w:fill="auto"/>
          </w:tcPr>
          <w:p w14:paraId="240BB848" w14:textId="77777777" w:rsidR="001749DA" w:rsidRDefault="001749DA" w:rsidP="001749DA">
            <w:pPr>
              <w:pStyle w:val="TAC"/>
              <w:rPr>
                <w:sz w:val="16"/>
                <w:szCs w:val="16"/>
              </w:rPr>
            </w:pPr>
            <w:r>
              <w:rPr>
                <w:sz w:val="16"/>
                <w:szCs w:val="16"/>
              </w:rPr>
              <w:t>2019-06</w:t>
            </w:r>
          </w:p>
        </w:tc>
        <w:tc>
          <w:tcPr>
            <w:tcW w:w="800" w:type="dxa"/>
            <w:shd w:val="solid" w:color="FFFFFF" w:fill="auto"/>
          </w:tcPr>
          <w:p w14:paraId="70A96BA9" w14:textId="77777777" w:rsidR="001749DA" w:rsidRDefault="001749DA" w:rsidP="001749DA">
            <w:pPr>
              <w:pStyle w:val="TAC"/>
              <w:rPr>
                <w:sz w:val="16"/>
                <w:szCs w:val="16"/>
              </w:rPr>
            </w:pPr>
            <w:r>
              <w:rPr>
                <w:sz w:val="16"/>
                <w:szCs w:val="16"/>
              </w:rPr>
              <w:t>CT-84</w:t>
            </w:r>
          </w:p>
        </w:tc>
        <w:tc>
          <w:tcPr>
            <w:tcW w:w="1094" w:type="dxa"/>
            <w:shd w:val="solid" w:color="FFFFFF" w:fill="auto"/>
          </w:tcPr>
          <w:p w14:paraId="2E94138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1BCFEEE" w14:textId="77777777" w:rsidR="001749DA" w:rsidRDefault="00B71965" w:rsidP="001749DA">
            <w:pPr>
              <w:pStyle w:val="TAL"/>
              <w:rPr>
                <w:sz w:val="16"/>
                <w:szCs w:val="16"/>
              </w:rPr>
            </w:pPr>
            <w:r>
              <w:rPr>
                <w:sz w:val="16"/>
                <w:szCs w:val="16"/>
              </w:rPr>
              <w:t>0052</w:t>
            </w:r>
          </w:p>
        </w:tc>
        <w:tc>
          <w:tcPr>
            <w:tcW w:w="425" w:type="dxa"/>
            <w:shd w:val="solid" w:color="FFFFFF" w:fill="auto"/>
          </w:tcPr>
          <w:p w14:paraId="4A8C9361" w14:textId="77777777" w:rsidR="001749DA" w:rsidRDefault="00B71965" w:rsidP="001749DA">
            <w:pPr>
              <w:pStyle w:val="TAR"/>
              <w:rPr>
                <w:sz w:val="16"/>
                <w:szCs w:val="16"/>
              </w:rPr>
            </w:pPr>
            <w:r>
              <w:rPr>
                <w:sz w:val="16"/>
                <w:szCs w:val="16"/>
              </w:rPr>
              <w:t>1</w:t>
            </w:r>
          </w:p>
        </w:tc>
        <w:tc>
          <w:tcPr>
            <w:tcW w:w="425" w:type="dxa"/>
            <w:shd w:val="solid" w:color="FFFFFF" w:fill="auto"/>
          </w:tcPr>
          <w:p w14:paraId="0DFEBC72" w14:textId="77777777" w:rsidR="001749DA" w:rsidRDefault="00B71965" w:rsidP="001749DA">
            <w:pPr>
              <w:pStyle w:val="TAC"/>
              <w:rPr>
                <w:sz w:val="16"/>
                <w:szCs w:val="16"/>
              </w:rPr>
            </w:pPr>
            <w:r>
              <w:rPr>
                <w:sz w:val="16"/>
                <w:szCs w:val="16"/>
              </w:rPr>
              <w:t>A</w:t>
            </w:r>
          </w:p>
        </w:tc>
        <w:tc>
          <w:tcPr>
            <w:tcW w:w="4962" w:type="dxa"/>
            <w:shd w:val="solid" w:color="FFFFFF" w:fill="auto"/>
          </w:tcPr>
          <w:p w14:paraId="0090217B"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34612AC6" w14:textId="77777777" w:rsidR="001749DA" w:rsidRDefault="001749DA" w:rsidP="001749DA">
            <w:pPr>
              <w:pStyle w:val="TAC"/>
              <w:rPr>
                <w:sz w:val="16"/>
                <w:szCs w:val="16"/>
              </w:rPr>
            </w:pPr>
            <w:r>
              <w:rPr>
                <w:sz w:val="16"/>
                <w:szCs w:val="16"/>
              </w:rPr>
              <w:t>16.2.0</w:t>
            </w:r>
          </w:p>
        </w:tc>
      </w:tr>
      <w:tr w:rsidR="001749DA" w:rsidRPr="006B0D02" w14:paraId="68CECBCD" w14:textId="77777777" w:rsidTr="00D01278">
        <w:tc>
          <w:tcPr>
            <w:tcW w:w="800" w:type="dxa"/>
            <w:shd w:val="solid" w:color="FFFFFF" w:fill="auto"/>
          </w:tcPr>
          <w:p w14:paraId="7B50719E" w14:textId="77777777" w:rsidR="001749DA" w:rsidRDefault="001749DA" w:rsidP="001749DA">
            <w:pPr>
              <w:pStyle w:val="TAC"/>
              <w:rPr>
                <w:sz w:val="16"/>
                <w:szCs w:val="16"/>
              </w:rPr>
            </w:pPr>
            <w:r>
              <w:rPr>
                <w:sz w:val="16"/>
                <w:szCs w:val="16"/>
              </w:rPr>
              <w:t>2019-06</w:t>
            </w:r>
          </w:p>
        </w:tc>
        <w:tc>
          <w:tcPr>
            <w:tcW w:w="800" w:type="dxa"/>
            <w:shd w:val="solid" w:color="FFFFFF" w:fill="auto"/>
          </w:tcPr>
          <w:p w14:paraId="5823AAFA" w14:textId="77777777" w:rsidR="001749DA" w:rsidRDefault="001749DA" w:rsidP="001749DA">
            <w:pPr>
              <w:pStyle w:val="TAC"/>
              <w:rPr>
                <w:sz w:val="16"/>
                <w:szCs w:val="16"/>
              </w:rPr>
            </w:pPr>
            <w:r>
              <w:rPr>
                <w:sz w:val="16"/>
                <w:szCs w:val="16"/>
              </w:rPr>
              <w:t>CT-84</w:t>
            </w:r>
          </w:p>
        </w:tc>
        <w:tc>
          <w:tcPr>
            <w:tcW w:w="1094" w:type="dxa"/>
            <w:shd w:val="solid" w:color="FFFFFF" w:fill="auto"/>
          </w:tcPr>
          <w:p w14:paraId="6B6322B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5536D364" w14:textId="77777777" w:rsidR="001749DA" w:rsidRDefault="00B71965" w:rsidP="001749DA">
            <w:pPr>
              <w:pStyle w:val="TAL"/>
              <w:rPr>
                <w:sz w:val="16"/>
                <w:szCs w:val="16"/>
              </w:rPr>
            </w:pPr>
            <w:r>
              <w:rPr>
                <w:sz w:val="16"/>
                <w:szCs w:val="16"/>
              </w:rPr>
              <w:t>0055</w:t>
            </w:r>
          </w:p>
        </w:tc>
        <w:tc>
          <w:tcPr>
            <w:tcW w:w="425" w:type="dxa"/>
            <w:shd w:val="solid" w:color="FFFFFF" w:fill="auto"/>
          </w:tcPr>
          <w:p w14:paraId="33587D2B" w14:textId="77777777" w:rsidR="001749DA" w:rsidRDefault="00B71965" w:rsidP="001749DA">
            <w:pPr>
              <w:pStyle w:val="TAR"/>
              <w:rPr>
                <w:sz w:val="16"/>
                <w:szCs w:val="16"/>
              </w:rPr>
            </w:pPr>
            <w:r>
              <w:rPr>
                <w:sz w:val="16"/>
                <w:szCs w:val="16"/>
              </w:rPr>
              <w:t>2</w:t>
            </w:r>
          </w:p>
        </w:tc>
        <w:tc>
          <w:tcPr>
            <w:tcW w:w="425" w:type="dxa"/>
            <w:shd w:val="solid" w:color="FFFFFF" w:fill="auto"/>
          </w:tcPr>
          <w:p w14:paraId="64C6AC4A" w14:textId="77777777" w:rsidR="001749DA" w:rsidRDefault="00B71965" w:rsidP="001749DA">
            <w:pPr>
              <w:pStyle w:val="TAC"/>
              <w:rPr>
                <w:sz w:val="16"/>
                <w:szCs w:val="16"/>
              </w:rPr>
            </w:pPr>
            <w:r>
              <w:rPr>
                <w:sz w:val="16"/>
                <w:szCs w:val="16"/>
              </w:rPr>
              <w:t>A</w:t>
            </w:r>
          </w:p>
        </w:tc>
        <w:tc>
          <w:tcPr>
            <w:tcW w:w="4962" w:type="dxa"/>
            <w:shd w:val="solid" w:color="FFFFFF" w:fill="auto"/>
          </w:tcPr>
          <w:p w14:paraId="34CC92A3"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27224571" w14:textId="77777777" w:rsidR="001749DA" w:rsidRDefault="001749DA" w:rsidP="001749DA">
            <w:pPr>
              <w:pStyle w:val="TAC"/>
              <w:rPr>
                <w:sz w:val="16"/>
                <w:szCs w:val="16"/>
              </w:rPr>
            </w:pPr>
            <w:r>
              <w:rPr>
                <w:sz w:val="16"/>
                <w:szCs w:val="16"/>
              </w:rPr>
              <w:t>16.2.0</w:t>
            </w:r>
          </w:p>
        </w:tc>
      </w:tr>
      <w:tr w:rsidR="001749DA" w:rsidRPr="006B0D02" w14:paraId="62DFEFA0" w14:textId="77777777" w:rsidTr="00D01278">
        <w:tc>
          <w:tcPr>
            <w:tcW w:w="800" w:type="dxa"/>
            <w:shd w:val="solid" w:color="FFFFFF" w:fill="auto"/>
          </w:tcPr>
          <w:p w14:paraId="606D69D0" w14:textId="77777777" w:rsidR="001749DA" w:rsidRDefault="001749DA" w:rsidP="001749DA">
            <w:pPr>
              <w:pStyle w:val="TAC"/>
              <w:rPr>
                <w:sz w:val="16"/>
                <w:szCs w:val="16"/>
              </w:rPr>
            </w:pPr>
            <w:r>
              <w:rPr>
                <w:sz w:val="16"/>
                <w:szCs w:val="16"/>
              </w:rPr>
              <w:t>2019-06</w:t>
            </w:r>
          </w:p>
        </w:tc>
        <w:tc>
          <w:tcPr>
            <w:tcW w:w="800" w:type="dxa"/>
            <w:shd w:val="solid" w:color="FFFFFF" w:fill="auto"/>
          </w:tcPr>
          <w:p w14:paraId="60813171" w14:textId="77777777" w:rsidR="001749DA" w:rsidRDefault="001749DA" w:rsidP="001749DA">
            <w:pPr>
              <w:pStyle w:val="TAC"/>
              <w:rPr>
                <w:sz w:val="16"/>
                <w:szCs w:val="16"/>
              </w:rPr>
            </w:pPr>
            <w:r>
              <w:rPr>
                <w:sz w:val="16"/>
                <w:szCs w:val="16"/>
              </w:rPr>
              <w:t>CT-84</w:t>
            </w:r>
          </w:p>
        </w:tc>
        <w:tc>
          <w:tcPr>
            <w:tcW w:w="1094" w:type="dxa"/>
            <w:shd w:val="solid" w:color="FFFFFF" w:fill="auto"/>
          </w:tcPr>
          <w:p w14:paraId="5752B6EF"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1B40C478" w14:textId="77777777" w:rsidR="001749DA" w:rsidRDefault="00B71965" w:rsidP="001749DA">
            <w:pPr>
              <w:pStyle w:val="TAL"/>
              <w:rPr>
                <w:sz w:val="16"/>
                <w:szCs w:val="16"/>
              </w:rPr>
            </w:pPr>
            <w:r>
              <w:rPr>
                <w:sz w:val="16"/>
                <w:szCs w:val="16"/>
              </w:rPr>
              <w:t>0058</w:t>
            </w:r>
          </w:p>
        </w:tc>
        <w:tc>
          <w:tcPr>
            <w:tcW w:w="425" w:type="dxa"/>
            <w:shd w:val="solid" w:color="FFFFFF" w:fill="auto"/>
          </w:tcPr>
          <w:p w14:paraId="1EBDFAAD" w14:textId="77777777" w:rsidR="001749DA" w:rsidRDefault="00B71965" w:rsidP="001749DA">
            <w:pPr>
              <w:pStyle w:val="TAR"/>
              <w:rPr>
                <w:sz w:val="16"/>
                <w:szCs w:val="16"/>
              </w:rPr>
            </w:pPr>
            <w:r>
              <w:rPr>
                <w:sz w:val="16"/>
                <w:szCs w:val="16"/>
              </w:rPr>
              <w:t>1</w:t>
            </w:r>
          </w:p>
        </w:tc>
        <w:tc>
          <w:tcPr>
            <w:tcW w:w="425" w:type="dxa"/>
            <w:shd w:val="solid" w:color="FFFFFF" w:fill="auto"/>
          </w:tcPr>
          <w:p w14:paraId="79467278" w14:textId="77777777" w:rsidR="001749DA" w:rsidRDefault="00B71965" w:rsidP="001749DA">
            <w:pPr>
              <w:pStyle w:val="TAC"/>
              <w:rPr>
                <w:sz w:val="16"/>
                <w:szCs w:val="16"/>
              </w:rPr>
            </w:pPr>
            <w:r>
              <w:rPr>
                <w:sz w:val="16"/>
                <w:szCs w:val="16"/>
              </w:rPr>
              <w:t>A</w:t>
            </w:r>
          </w:p>
        </w:tc>
        <w:tc>
          <w:tcPr>
            <w:tcW w:w="4962" w:type="dxa"/>
            <w:shd w:val="solid" w:color="FFFFFF" w:fill="auto"/>
          </w:tcPr>
          <w:p w14:paraId="1EA26B91"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58056AD2" w14:textId="77777777" w:rsidR="001749DA" w:rsidRDefault="001749DA" w:rsidP="001749DA">
            <w:pPr>
              <w:pStyle w:val="TAC"/>
              <w:rPr>
                <w:sz w:val="16"/>
                <w:szCs w:val="16"/>
              </w:rPr>
            </w:pPr>
            <w:r>
              <w:rPr>
                <w:sz w:val="16"/>
                <w:szCs w:val="16"/>
              </w:rPr>
              <w:t>16.2.0</w:t>
            </w:r>
          </w:p>
        </w:tc>
      </w:tr>
      <w:tr w:rsidR="001749DA" w:rsidRPr="006B0D02" w14:paraId="52A1A36A" w14:textId="77777777" w:rsidTr="00D01278">
        <w:tc>
          <w:tcPr>
            <w:tcW w:w="800" w:type="dxa"/>
            <w:shd w:val="solid" w:color="FFFFFF" w:fill="auto"/>
          </w:tcPr>
          <w:p w14:paraId="43F8B833" w14:textId="77777777" w:rsidR="001749DA" w:rsidRDefault="001749DA" w:rsidP="001749DA">
            <w:pPr>
              <w:pStyle w:val="TAC"/>
              <w:rPr>
                <w:sz w:val="16"/>
                <w:szCs w:val="16"/>
              </w:rPr>
            </w:pPr>
            <w:r>
              <w:rPr>
                <w:sz w:val="16"/>
                <w:szCs w:val="16"/>
              </w:rPr>
              <w:t>2019-06</w:t>
            </w:r>
          </w:p>
        </w:tc>
        <w:tc>
          <w:tcPr>
            <w:tcW w:w="800" w:type="dxa"/>
            <w:shd w:val="solid" w:color="FFFFFF" w:fill="auto"/>
          </w:tcPr>
          <w:p w14:paraId="37BF45A8" w14:textId="77777777" w:rsidR="001749DA" w:rsidRDefault="001749DA" w:rsidP="001749DA">
            <w:pPr>
              <w:pStyle w:val="TAC"/>
              <w:rPr>
                <w:sz w:val="16"/>
                <w:szCs w:val="16"/>
              </w:rPr>
            </w:pPr>
            <w:r>
              <w:rPr>
                <w:sz w:val="16"/>
                <w:szCs w:val="16"/>
              </w:rPr>
              <w:t>CT-84</w:t>
            </w:r>
          </w:p>
        </w:tc>
        <w:tc>
          <w:tcPr>
            <w:tcW w:w="1094" w:type="dxa"/>
            <w:shd w:val="solid" w:color="FFFFFF" w:fill="auto"/>
          </w:tcPr>
          <w:p w14:paraId="3FE022A9"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149E8510" w14:textId="77777777" w:rsidR="001749DA" w:rsidRDefault="00B71965" w:rsidP="001749DA">
            <w:pPr>
              <w:pStyle w:val="TAL"/>
              <w:rPr>
                <w:sz w:val="16"/>
                <w:szCs w:val="16"/>
              </w:rPr>
            </w:pPr>
            <w:r>
              <w:rPr>
                <w:sz w:val="16"/>
                <w:szCs w:val="16"/>
              </w:rPr>
              <w:t>0062</w:t>
            </w:r>
          </w:p>
        </w:tc>
        <w:tc>
          <w:tcPr>
            <w:tcW w:w="425" w:type="dxa"/>
            <w:shd w:val="solid" w:color="FFFFFF" w:fill="auto"/>
          </w:tcPr>
          <w:p w14:paraId="20637E39" w14:textId="77777777" w:rsidR="001749DA" w:rsidRDefault="00B71965" w:rsidP="001749DA">
            <w:pPr>
              <w:pStyle w:val="TAR"/>
              <w:rPr>
                <w:sz w:val="16"/>
                <w:szCs w:val="16"/>
              </w:rPr>
            </w:pPr>
            <w:r>
              <w:rPr>
                <w:sz w:val="16"/>
                <w:szCs w:val="16"/>
              </w:rPr>
              <w:t>1</w:t>
            </w:r>
          </w:p>
        </w:tc>
        <w:tc>
          <w:tcPr>
            <w:tcW w:w="425" w:type="dxa"/>
            <w:shd w:val="solid" w:color="FFFFFF" w:fill="auto"/>
          </w:tcPr>
          <w:p w14:paraId="23EE0828" w14:textId="77777777" w:rsidR="001749DA" w:rsidRDefault="00B71965" w:rsidP="001749DA">
            <w:pPr>
              <w:pStyle w:val="TAC"/>
              <w:rPr>
                <w:sz w:val="16"/>
                <w:szCs w:val="16"/>
              </w:rPr>
            </w:pPr>
            <w:r>
              <w:rPr>
                <w:sz w:val="16"/>
                <w:szCs w:val="16"/>
              </w:rPr>
              <w:t>F</w:t>
            </w:r>
          </w:p>
        </w:tc>
        <w:tc>
          <w:tcPr>
            <w:tcW w:w="4962" w:type="dxa"/>
            <w:shd w:val="solid" w:color="FFFFFF" w:fill="auto"/>
          </w:tcPr>
          <w:p w14:paraId="7DBBA9E3"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7174FC" w14:textId="77777777" w:rsidR="001749DA" w:rsidRDefault="001749DA" w:rsidP="001749DA">
            <w:pPr>
              <w:pStyle w:val="TAC"/>
              <w:rPr>
                <w:sz w:val="16"/>
                <w:szCs w:val="16"/>
              </w:rPr>
            </w:pPr>
            <w:r>
              <w:rPr>
                <w:sz w:val="16"/>
                <w:szCs w:val="16"/>
              </w:rPr>
              <w:t>16.2.0</w:t>
            </w:r>
          </w:p>
        </w:tc>
      </w:tr>
      <w:tr w:rsidR="001749DA" w:rsidRPr="006B0D02" w14:paraId="7596AC41" w14:textId="77777777" w:rsidTr="00D01278">
        <w:tc>
          <w:tcPr>
            <w:tcW w:w="800" w:type="dxa"/>
            <w:shd w:val="solid" w:color="FFFFFF" w:fill="auto"/>
          </w:tcPr>
          <w:p w14:paraId="1E06F85F" w14:textId="77777777" w:rsidR="001749DA" w:rsidRDefault="001749DA" w:rsidP="001749DA">
            <w:pPr>
              <w:pStyle w:val="TAC"/>
              <w:rPr>
                <w:sz w:val="16"/>
                <w:szCs w:val="16"/>
              </w:rPr>
            </w:pPr>
            <w:r>
              <w:rPr>
                <w:sz w:val="16"/>
                <w:szCs w:val="16"/>
              </w:rPr>
              <w:t>2019-06</w:t>
            </w:r>
          </w:p>
        </w:tc>
        <w:tc>
          <w:tcPr>
            <w:tcW w:w="800" w:type="dxa"/>
            <w:shd w:val="solid" w:color="FFFFFF" w:fill="auto"/>
          </w:tcPr>
          <w:p w14:paraId="0C730658" w14:textId="77777777" w:rsidR="001749DA" w:rsidRDefault="001749DA" w:rsidP="001749DA">
            <w:pPr>
              <w:pStyle w:val="TAC"/>
              <w:rPr>
                <w:sz w:val="16"/>
                <w:szCs w:val="16"/>
              </w:rPr>
            </w:pPr>
            <w:r>
              <w:rPr>
                <w:sz w:val="16"/>
                <w:szCs w:val="16"/>
              </w:rPr>
              <w:t>CT-84</w:t>
            </w:r>
          </w:p>
        </w:tc>
        <w:tc>
          <w:tcPr>
            <w:tcW w:w="1094" w:type="dxa"/>
            <w:shd w:val="solid" w:color="FFFFFF" w:fill="auto"/>
          </w:tcPr>
          <w:p w14:paraId="33C7096E"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75C181EC" w14:textId="77777777" w:rsidR="001749DA" w:rsidRDefault="00FD00F4" w:rsidP="001749DA">
            <w:pPr>
              <w:pStyle w:val="TAL"/>
              <w:rPr>
                <w:sz w:val="16"/>
                <w:szCs w:val="16"/>
              </w:rPr>
            </w:pPr>
            <w:r>
              <w:rPr>
                <w:sz w:val="16"/>
                <w:szCs w:val="16"/>
              </w:rPr>
              <w:t>0065</w:t>
            </w:r>
          </w:p>
        </w:tc>
        <w:tc>
          <w:tcPr>
            <w:tcW w:w="425" w:type="dxa"/>
            <w:shd w:val="solid" w:color="FFFFFF" w:fill="auto"/>
          </w:tcPr>
          <w:p w14:paraId="1BA22715" w14:textId="77777777" w:rsidR="001749DA" w:rsidRDefault="001749DA" w:rsidP="001749DA">
            <w:pPr>
              <w:pStyle w:val="TAR"/>
              <w:rPr>
                <w:sz w:val="16"/>
                <w:szCs w:val="16"/>
              </w:rPr>
            </w:pPr>
          </w:p>
        </w:tc>
        <w:tc>
          <w:tcPr>
            <w:tcW w:w="425" w:type="dxa"/>
            <w:shd w:val="solid" w:color="FFFFFF" w:fill="auto"/>
          </w:tcPr>
          <w:p w14:paraId="36C21D48" w14:textId="77777777" w:rsidR="001749DA" w:rsidRDefault="00FD00F4" w:rsidP="001749DA">
            <w:pPr>
              <w:pStyle w:val="TAC"/>
              <w:rPr>
                <w:sz w:val="16"/>
                <w:szCs w:val="16"/>
              </w:rPr>
            </w:pPr>
            <w:r>
              <w:rPr>
                <w:sz w:val="16"/>
                <w:szCs w:val="16"/>
              </w:rPr>
              <w:t>A</w:t>
            </w:r>
          </w:p>
        </w:tc>
        <w:tc>
          <w:tcPr>
            <w:tcW w:w="4962" w:type="dxa"/>
            <w:shd w:val="solid" w:color="FFFFFF" w:fill="auto"/>
          </w:tcPr>
          <w:p w14:paraId="4FEA2607"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64C1B055" w14:textId="77777777" w:rsidR="001749DA" w:rsidRDefault="001749DA" w:rsidP="001749DA">
            <w:pPr>
              <w:pStyle w:val="TAC"/>
              <w:rPr>
                <w:sz w:val="16"/>
                <w:szCs w:val="16"/>
              </w:rPr>
            </w:pPr>
            <w:r>
              <w:rPr>
                <w:sz w:val="16"/>
                <w:szCs w:val="16"/>
              </w:rPr>
              <w:t>16.2.0</w:t>
            </w:r>
          </w:p>
        </w:tc>
      </w:tr>
      <w:tr w:rsidR="001233F8" w:rsidRPr="006B0D02" w14:paraId="3CBFF371" w14:textId="77777777" w:rsidTr="00D01278">
        <w:tc>
          <w:tcPr>
            <w:tcW w:w="800" w:type="dxa"/>
            <w:shd w:val="solid" w:color="FFFFFF" w:fill="auto"/>
          </w:tcPr>
          <w:p w14:paraId="305B31BA" w14:textId="77777777" w:rsidR="001233F8" w:rsidRDefault="001233F8" w:rsidP="001233F8">
            <w:pPr>
              <w:pStyle w:val="TAC"/>
              <w:rPr>
                <w:sz w:val="16"/>
                <w:szCs w:val="16"/>
              </w:rPr>
            </w:pPr>
            <w:r>
              <w:rPr>
                <w:sz w:val="16"/>
                <w:szCs w:val="16"/>
              </w:rPr>
              <w:t>2019-09</w:t>
            </w:r>
          </w:p>
        </w:tc>
        <w:tc>
          <w:tcPr>
            <w:tcW w:w="800" w:type="dxa"/>
            <w:shd w:val="solid" w:color="FFFFFF" w:fill="auto"/>
          </w:tcPr>
          <w:p w14:paraId="358F66A4" w14:textId="77777777" w:rsidR="001233F8" w:rsidRDefault="001233F8" w:rsidP="001233F8">
            <w:pPr>
              <w:pStyle w:val="TAC"/>
              <w:rPr>
                <w:sz w:val="16"/>
                <w:szCs w:val="16"/>
              </w:rPr>
            </w:pPr>
            <w:r>
              <w:rPr>
                <w:sz w:val="16"/>
                <w:szCs w:val="16"/>
              </w:rPr>
              <w:t>CT-85</w:t>
            </w:r>
          </w:p>
        </w:tc>
        <w:tc>
          <w:tcPr>
            <w:tcW w:w="1094" w:type="dxa"/>
            <w:shd w:val="solid" w:color="FFFFFF" w:fill="auto"/>
          </w:tcPr>
          <w:p w14:paraId="596172A6"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A7838AD" w14:textId="77777777" w:rsidR="001233F8" w:rsidRDefault="001233F8" w:rsidP="001233F8">
            <w:pPr>
              <w:pStyle w:val="TAL"/>
              <w:rPr>
                <w:sz w:val="16"/>
                <w:szCs w:val="16"/>
              </w:rPr>
            </w:pPr>
            <w:r>
              <w:rPr>
                <w:sz w:val="16"/>
                <w:szCs w:val="16"/>
              </w:rPr>
              <w:t>0066</w:t>
            </w:r>
          </w:p>
        </w:tc>
        <w:tc>
          <w:tcPr>
            <w:tcW w:w="425" w:type="dxa"/>
            <w:shd w:val="solid" w:color="FFFFFF" w:fill="auto"/>
          </w:tcPr>
          <w:p w14:paraId="41230DAE" w14:textId="77777777" w:rsidR="001233F8" w:rsidRDefault="001233F8" w:rsidP="001233F8">
            <w:pPr>
              <w:pStyle w:val="TAR"/>
              <w:rPr>
                <w:sz w:val="16"/>
                <w:szCs w:val="16"/>
              </w:rPr>
            </w:pPr>
            <w:r>
              <w:rPr>
                <w:sz w:val="16"/>
                <w:szCs w:val="16"/>
              </w:rPr>
              <w:t>1</w:t>
            </w:r>
          </w:p>
        </w:tc>
        <w:tc>
          <w:tcPr>
            <w:tcW w:w="425" w:type="dxa"/>
            <w:shd w:val="solid" w:color="FFFFFF" w:fill="auto"/>
          </w:tcPr>
          <w:p w14:paraId="78D094F7" w14:textId="77777777" w:rsidR="001233F8" w:rsidRDefault="001233F8" w:rsidP="001233F8">
            <w:pPr>
              <w:pStyle w:val="TAC"/>
              <w:rPr>
                <w:sz w:val="16"/>
                <w:szCs w:val="16"/>
              </w:rPr>
            </w:pPr>
            <w:r>
              <w:rPr>
                <w:sz w:val="16"/>
                <w:szCs w:val="16"/>
              </w:rPr>
              <w:t>F</w:t>
            </w:r>
          </w:p>
        </w:tc>
        <w:tc>
          <w:tcPr>
            <w:tcW w:w="4962" w:type="dxa"/>
            <w:shd w:val="solid" w:color="FFFFFF" w:fill="auto"/>
          </w:tcPr>
          <w:p w14:paraId="74EFAFE1"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A3B3729" w14:textId="77777777" w:rsidR="001233F8" w:rsidRDefault="001233F8" w:rsidP="001233F8">
            <w:pPr>
              <w:pStyle w:val="TAC"/>
              <w:rPr>
                <w:sz w:val="16"/>
                <w:szCs w:val="16"/>
              </w:rPr>
            </w:pPr>
            <w:r>
              <w:rPr>
                <w:sz w:val="16"/>
                <w:szCs w:val="16"/>
              </w:rPr>
              <w:t>16.3.0</w:t>
            </w:r>
          </w:p>
        </w:tc>
      </w:tr>
      <w:tr w:rsidR="001233F8" w:rsidRPr="006B0D02" w14:paraId="7AB06E04" w14:textId="77777777" w:rsidTr="00D01278">
        <w:tc>
          <w:tcPr>
            <w:tcW w:w="800" w:type="dxa"/>
            <w:shd w:val="solid" w:color="FFFFFF" w:fill="auto"/>
          </w:tcPr>
          <w:p w14:paraId="2AEAFDD5" w14:textId="77777777" w:rsidR="001233F8" w:rsidRDefault="001233F8" w:rsidP="001233F8">
            <w:pPr>
              <w:pStyle w:val="TAC"/>
              <w:rPr>
                <w:sz w:val="16"/>
                <w:szCs w:val="16"/>
              </w:rPr>
            </w:pPr>
            <w:r>
              <w:rPr>
                <w:sz w:val="16"/>
                <w:szCs w:val="16"/>
              </w:rPr>
              <w:t>2019-09</w:t>
            </w:r>
          </w:p>
        </w:tc>
        <w:tc>
          <w:tcPr>
            <w:tcW w:w="800" w:type="dxa"/>
            <w:shd w:val="solid" w:color="FFFFFF" w:fill="auto"/>
          </w:tcPr>
          <w:p w14:paraId="1418AEAC" w14:textId="77777777" w:rsidR="001233F8" w:rsidRDefault="001233F8" w:rsidP="001233F8">
            <w:pPr>
              <w:pStyle w:val="TAC"/>
              <w:rPr>
                <w:sz w:val="16"/>
                <w:szCs w:val="16"/>
              </w:rPr>
            </w:pPr>
            <w:r>
              <w:rPr>
                <w:sz w:val="16"/>
                <w:szCs w:val="16"/>
              </w:rPr>
              <w:t>CT-85</w:t>
            </w:r>
          </w:p>
        </w:tc>
        <w:tc>
          <w:tcPr>
            <w:tcW w:w="1094" w:type="dxa"/>
            <w:shd w:val="solid" w:color="FFFFFF" w:fill="auto"/>
          </w:tcPr>
          <w:p w14:paraId="11F1AB3E"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F432A2F" w14:textId="77777777" w:rsidR="001233F8" w:rsidRDefault="001233F8" w:rsidP="001233F8">
            <w:pPr>
              <w:pStyle w:val="TAL"/>
              <w:rPr>
                <w:sz w:val="16"/>
                <w:szCs w:val="16"/>
              </w:rPr>
            </w:pPr>
            <w:r>
              <w:rPr>
                <w:sz w:val="16"/>
                <w:szCs w:val="16"/>
              </w:rPr>
              <w:t>0067</w:t>
            </w:r>
          </w:p>
        </w:tc>
        <w:tc>
          <w:tcPr>
            <w:tcW w:w="425" w:type="dxa"/>
            <w:shd w:val="solid" w:color="FFFFFF" w:fill="auto"/>
          </w:tcPr>
          <w:p w14:paraId="4EB643E9" w14:textId="77777777" w:rsidR="001233F8" w:rsidRDefault="001233F8" w:rsidP="001233F8">
            <w:pPr>
              <w:pStyle w:val="TAR"/>
              <w:rPr>
                <w:sz w:val="16"/>
                <w:szCs w:val="16"/>
              </w:rPr>
            </w:pPr>
          </w:p>
        </w:tc>
        <w:tc>
          <w:tcPr>
            <w:tcW w:w="425" w:type="dxa"/>
            <w:shd w:val="solid" w:color="FFFFFF" w:fill="auto"/>
          </w:tcPr>
          <w:p w14:paraId="41581EC8" w14:textId="77777777" w:rsidR="001233F8" w:rsidRDefault="001233F8" w:rsidP="001233F8">
            <w:pPr>
              <w:pStyle w:val="TAC"/>
              <w:rPr>
                <w:sz w:val="16"/>
                <w:szCs w:val="16"/>
              </w:rPr>
            </w:pPr>
            <w:r>
              <w:rPr>
                <w:sz w:val="16"/>
                <w:szCs w:val="16"/>
              </w:rPr>
              <w:t>F</w:t>
            </w:r>
          </w:p>
        </w:tc>
        <w:tc>
          <w:tcPr>
            <w:tcW w:w="4962" w:type="dxa"/>
            <w:shd w:val="solid" w:color="FFFFFF" w:fill="auto"/>
          </w:tcPr>
          <w:p w14:paraId="6CA1B007"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11EAE06D" w14:textId="77777777" w:rsidR="001233F8" w:rsidRDefault="001233F8" w:rsidP="001233F8">
            <w:pPr>
              <w:pStyle w:val="TAC"/>
              <w:rPr>
                <w:sz w:val="16"/>
                <w:szCs w:val="16"/>
              </w:rPr>
            </w:pPr>
            <w:r>
              <w:rPr>
                <w:sz w:val="16"/>
                <w:szCs w:val="16"/>
              </w:rPr>
              <w:t>16.3.0</w:t>
            </w:r>
          </w:p>
        </w:tc>
      </w:tr>
      <w:tr w:rsidR="0077694F" w:rsidRPr="006B0D02" w14:paraId="20666213" w14:textId="77777777" w:rsidTr="00D01278">
        <w:tc>
          <w:tcPr>
            <w:tcW w:w="800" w:type="dxa"/>
            <w:shd w:val="solid" w:color="FFFFFF" w:fill="auto"/>
          </w:tcPr>
          <w:p w14:paraId="5D79870A"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1A3E6094" w14:textId="77777777" w:rsidR="0077694F" w:rsidRDefault="0077694F" w:rsidP="001233F8">
            <w:pPr>
              <w:pStyle w:val="TAC"/>
              <w:rPr>
                <w:sz w:val="16"/>
                <w:szCs w:val="16"/>
              </w:rPr>
            </w:pPr>
            <w:r>
              <w:rPr>
                <w:sz w:val="16"/>
                <w:szCs w:val="16"/>
              </w:rPr>
              <w:t>CT-87e</w:t>
            </w:r>
          </w:p>
        </w:tc>
        <w:tc>
          <w:tcPr>
            <w:tcW w:w="1094" w:type="dxa"/>
            <w:shd w:val="solid" w:color="FFFFFF" w:fill="auto"/>
          </w:tcPr>
          <w:p w14:paraId="660BCE5A"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6DF84290" w14:textId="77777777" w:rsidR="0077694F" w:rsidRDefault="0077694F" w:rsidP="001233F8">
            <w:pPr>
              <w:pStyle w:val="TAL"/>
              <w:rPr>
                <w:sz w:val="16"/>
                <w:szCs w:val="16"/>
              </w:rPr>
            </w:pPr>
            <w:r>
              <w:rPr>
                <w:sz w:val="16"/>
                <w:szCs w:val="16"/>
              </w:rPr>
              <w:t>0068</w:t>
            </w:r>
          </w:p>
        </w:tc>
        <w:tc>
          <w:tcPr>
            <w:tcW w:w="425" w:type="dxa"/>
            <w:shd w:val="solid" w:color="FFFFFF" w:fill="auto"/>
          </w:tcPr>
          <w:p w14:paraId="681E6F6B" w14:textId="77777777" w:rsidR="0077694F" w:rsidRDefault="0077694F" w:rsidP="001233F8">
            <w:pPr>
              <w:pStyle w:val="TAR"/>
              <w:rPr>
                <w:sz w:val="16"/>
                <w:szCs w:val="16"/>
              </w:rPr>
            </w:pPr>
            <w:r>
              <w:rPr>
                <w:sz w:val="16"/>
                <w:szCs w:val="16"/>
              </w:rPr>
              <w:t>1</w:t>
            </w:r>
          </w:p>
        </w:tc>
        <w:tc>
          <w:tcPr>
            <w:tcW w:w="425" w:type="dxa"/>
            <w:shd w:val="solid" w:color="FFFFFF" w:fill="auto"/>
          </w:tcPr>
          <w:p w14:paraId="72A5454B" w14:textId="77777777" w:rsidR="0077694F" w:rsidRDefault="0077694F" w:rsidP="001233F8">
            <w:pPr>
              <w:pStyle w:val="TAC"/>
              <w:rPr>
                <w:sz w:val="16"/>
                <w:szCs w:val="16"/>
              </w:rPr>
            </w:pPr>
            <w:r>
              <w:rPr>
                <w:sz w:val="16"/>
                <w:szCs w:val="16"/>
              </w:rPr>
              <w:t>C</w:t>
            </w:r>
          </w:p>
        </w:tc>
        <w:tc>
          <w:tcPr>
            <w:tcW w:w="4962" w:type="dxa"/>
            <w:shd w:val="solid" w:color="FFFFFF" w:fill="auto"/>
          </w:tcPr>
          <w:p w14:paraId="49603DE4"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0C33202F" w14:textId="77777777" w:rsidR="0077694F" w:rsidRDefault="0077694F" w:rsidP="001233F8">
            <w:pPr>
              <w:pStyle w:val="TAC"/>
              <w:rPr>
                <w:sz w:val="16"/>
                <w:szCs w:val="16"/>
              </w:rPr>
            </w:pPr>
            <w:r>
              <w:rPr>
                <w:sz w:val="16"/>
                <w:szCs w:val="16"/>
              </w:rPr>
              <w:t>16.4.0</w:t>
            </w:r>
          </w:p>
        </w:tc>
      </w:tr>
      <w:tr w:rsidR="00880EBB" w:rsidRPr="006B0D02" w14:paraId="3C67C1DE" w14:textId="77777777" w:rsidTr="00D01278">
        <w:tc>
          <w:tcPr>
            <w:tcW w:w="800" w:type="dxa"/>
            <w:shd w:val="solid" w:color="FFFFFF" w:fill="auto"/>
          </w:tcPr>
          <w:p w14:paraId="12CD32D2" w14:textId="77777777" w:rsidR="00880EBB" w:rsidRDefault="00880EBB" w:rsidP="00880EBB">
            <w:pPr>
              <w:pStyle w:val="TAC"/>
              <w:rPr>
                <w:sz w:val="16"/>
                <w:szCs w:val="16"/>
              </w:rPr>
            </w:pPr>
            <w:r>
              <w:rPr>
                <w:sz w:val="16"/>
                <w:szCs w:val="16"/>
              </w:rPr>
              <w:t>2020-06</w:t>
            </w:r>
          </w:p>
        </w:tc>
        <w:tc>
          <w:tcPr>
            <w:tcW w:w="800" w:type="dxa"/>
            <w:shd w:val="solid" w:color="FFFFFF" w:fill="auto"/>
          </w:tcPr>
          <w:p w14:paraId="65235371" w14:textId="77777777" w:rsidR="00880EBB" w:rsidRDefault="00880EBB" w:rsidP="00880EBB">
            <w:pPr>
              <w:pStyle w:val="TAC"/>
              <w:rPr>
                <w:sz w:val="16"/>
                <w:szCs w:val="16"/>
              </w:rPr>
            </w:pPr>
            <w:r>
              <w:rPr>
                <w:sz w:val="16"/>
                <w:szCs w:val="16"/>
              </w:rPr>
              <w:t>CT-88e</w:t>
            </w:r>
          </w:p>
        </w:tc>
        <w:tc>
          <w:tcPr>
            <w:tcW w:w="1094" w:type="dxa"/>
            <w:shd w:val="solid" w:color="FFFFFF" w:fill="auto"/>
          </w:tcPr>
          <w:p w14:paraId="1744F5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B99C527" w14:textId="77777777" w:rsidR="00880EBB" w:rsidRDefault="00880EBB" w:rsidP="00880EBB">
            <w:pPr>
              <w:pStyle w:val="TAL"/>
              <w:rPr>
                <w:sz w:val="16"/>
                <w:szCs w:val="16"/>
              </w:rPr>
            </w:pPr>
            <w:r>
              <w:rPr>
                <w:sz w:val="16"/>
                <w:szCs w:val="16"/>
              </w:rPr>
              <w:t>0069</w:t>
            </w:r>
          </w:p>
        </w:tc>
        <w:tc>
          <w:tcPr>
            <w:tcW w:w="425" w:type="dxa"/>
            <w:shd w:val="solid" w:color="FFFFFF" w:fill="auto"/>
          </w:tcPr>
          <w:p w14:paraId="652D5224" w14:textId="77777777" w:rsidR="00880EBB" w:rsidRDefault="00880EBB" w:rsidP="00880EBB">
            <w:pPr>
              <w:pStyle w:val="TAR"/>
              <w:rPr>
                <w:sz w:val="16"/>
                <w:szCs w:val="16"/>
              </w:rPr>
            </w:pPr>
            <w:r>
              <w:rPr>
                <w:sz w:val="16"/>
                <w:szCs w:val="16"/>
              </w:rPr>
              <w:t>1</w:t>
            </w:r>
          </w:p>
        </w:tc>
        <w:tc>
          <w:tcPr>
            <w:tcW w:w="425" w:type="dxa"/>
            <w:shd w:val="solid" w:color="FFFFFF" w:fill="auto"/>
          </w:tcPr>
          <w:p w14:paraId="16B51B47" w14:textId="77777777" w:rsidR="00880EBB" w:rsidRDefault="00880EBB" w:rsidP="00880EBB">
            <w:pPr>
              <w:pStyle w:val="TAC"/>
              <w:rPr>
                <w:sz w:val="16"/>
                <w:szCs w:val="16"/>
              </w:rPr>
            </w:pPr>
            <w:r>
              <w:rPr>
                <w:sz w:val="16"/>
                <w:szCs w:val="16"/>
              </w:rPr>
              <w:t>F</w:t>
            </w:r>
          </w:p>
        </w:tc>
        <w:tc>
          <w:tcPr>
            <w:tcW w:w="4962" w:type="dxa"/>
            <w:shd w:val="solid" w:color="FFFFFF" w:fill="auto"/>
          </w:tcPr>
          <w:p w14:paraId="3CE4315C"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1946639A" w14:textId="77777777" w:rsidR="00880EBB" w:rsidRDefault="00880EBB" w:rsidP="00880EBB">
            <w:pPr>
              <w:pStyle w:val="TAC"/>
              <w:rPr>
                <w:sz w:val="16"/>
                <w:szCs w:val="16"/>
              </w:rPr>
            </w:pPr>
            <w:r>
              <w:rPr>
                <w:sz w:val="16"/>
                <w:szCs w:val="16"/>
              </w:rPr>
              <w:t>16.5.0</w:t>
            </w:r>
          </w:p>
        </w:tc>
      </w:tr>
      <w:tr w:rsidR="00880EBB" w:rsidRPr="006B0D02" w14:paraId="7C84A99B" w14:textId="77777777" w:rsidTr="00D01278">
        <w:tc>
          <w:tcPr>
            <w:tcW w:w="800" w:type="dxa"/>
            <w:shd w:val="solid" w:color="FFFFFF" w:fill="auto"/>
          </w:tcPr>
          <w:p w14:paraId="738540F4" w14:textId="77777777" w:rsidR="00880EBB" w:rsidRDefault="00880EBB" w:rsidP="00880EBB">
            <w:pPr>
              <w:pStyle w:val="TAC"/>
              <w:rPr>
                <w:sz w:val="16"/>
                <w:szCs w:val="16"/>
              </w:rPr>
            </w:pPr>
            <w:r>
              <w:rPr>
                <w:sz w:val="16"/>
                <w:szCs w:val="16"/>
              </w:rPr>
              <w:t>2020-06</w:t>
            </w:r>
          </w:p>
        </w:tc>
        <w:tc>
          <w:tcPr>
            <w:tcW w:w="800" w:type="dxa"/>
            <w:shd w:val="solid" w:color="FFFFFF" w:fill="auto"/>
          </w:tcPr>
          <w:p w14:paraId="5A19D2A4" w14:textId="77777777" w:rsidR="00880EBB" w:rsidRDefault="00880EBB" w:rsidP="00880EBB">
            <w:pPr>
              <w:pStyle w:val="TAC"/>
              <w:rPr>
                <w:sz w:val="16"/>
                <w:szCs w:val="16"/>
              </w:rPr>
            </w:pPr>
            <w:r>
              <w:rPr>
                <w:sz w:val="16"/>
                <w:szCs w:val="16"/>
              </w:rPr>
              <w:t>CT-88e</w:t>
            </w:r>
          </w:p>
        </w:tc>
        <w:tc>
          <w:tcPr>
            <w:tcW w:w="1094" w:type="dxa"/>
            <w:shd w:val="solid" w:color="FFFFFF" w:fill="auto"/>
          </w:tcPr>
          <w:p w14:paraId="2BB2BD1D"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30DCBB8" w14:textId="77777777" w:rsidR="00880EBB" w:rsidRDefault="00880EBB" w:rsidP="00880EBB">
            <w:pPr>
              <w:pStyle w:val="TAL"/>
              <w:rPr>
                <w:sz w:val="16"/>
                <w:szCs w:val="16"/>
              </w:rPr>
            </w:pPr>
            <w:r>
              <w:rPr>
                <w:sz w:val="16"/>
                <w:szCs w:val="16"/>
              </w:rPr>
              <w:t>0070</w:t>
            </w:r>
          </w:p>
        </w:tc>
        <w:tc>
          <w:tcPr>
            <w:tcW w:w="425" w:type="dxa"/>
            <w:shd w:val="solid" w:color="FFFFFF" w:fill="auto"/>
          </w:tcPr>
          <w:p w14:paraId="434CFE93" w14:textId="77777777" w:rsidR="00880EBB" w:rsidRDefault="00880EBB" w:rsidP="00880EBB">
            <w:pPr>
              <w:pStyle w:val="TAR"/>
              <w:rPr>
                <w:sz w:val="16"/>
                <w:szCs w:val="16"/>
              </w:rPr>
            </w:pPr>
          </w:p>
        </w:tc>
        <w:tc>
          <w:tcPr>
            <w:tcW w:w="425" w:type="dxa"/>
            <w:shd w:val="solid" w:color="FFFFFF" w:fill="auto"/>
          </w:tcPr>
          <w:p w14:paraId="7BCF3819" w14:textId="77777777" w:rsidR="00880EBB" w:rsidRDefault="00880EBB" w:rsidP="00880EBB">
            <w:pPr>
              <w:pStyle w:val="TAC"/>
              <w:rPr>
                <w:sz w:val="16"/>
                <w:szCs w:val="16"/>
              </w:rPr>
            </w:pPr>
            <w:r>
              <w:rPr>
                <w:sz w:val="16"/>
                <w:szCs w:val="16"/>
              </w:rPr>
              <w:t>F</w:t>
            </w:r>
          </w:p>
        </w:tc>
        <w:tc>
          <w:tcPr>
            <w:tcW w:w="4962" w:type="dxa"/>
            <w:shd w:val="solid" w:color="FFFFFF" w:fill="auto"/>
          </w:tcPr>
          <w:p w14:paraId="57A82119"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680AAC66" w14:textId="77777777" w:rsidR="00880EBB" w:rsidRDefault="00880EBB" w:rsidP="00880EBB">
            <w:pPr>
              <w:pStyle w:val="TAC"/>
              <w:rPr>
                <w:sz w:val="16"/>
                <w:szCs w:val="16"/>
              </w:rPr>
            </w:pPr>
            <w:r>
              <w:rPr>
                <w:sz w:val="16"/>
                <w:szCs w:val="16"/>
              </w:rPr>
              <w:t>16.5.0</w:t>
            </w:r>
          </w:p>
        </w:tc>
      </w:tr>
      <w:tr w:rsidR="00880EBB" w:rsidRPr="006B0D02" w14:paraId="0F469EC5" w14:textId="77777777" w:rsidTr="00D01278">
        <w:tc>
          <w:tcPr>
            <w:tcW w:w="800" w:type="dxa"/>
            <w:shd w:val="solid" w:color="FFFFFF" w:fill="auto"/>
          </w:tcPr>
          <w:p w14:paraId="086B9660" w14:textId="77777777" w:rsidR="00880EBB" w:rsidRDefault="00880EBB" w:rsidP="00880EBB">
            <w:pPr>
              <w:pStyle w:val="TAC"/>
              <w:rPr>
                <w:sz w:val="16"/>
                <w:szCs w:val="16"/>
              </w:rPr>
            </w:pPr>
            <w:r>
              <w:rPr>
                <w:sz w:val="16"/>
                <w:szCs w:val="16"/>
              </w:rPr>
              <w:t>2020-06</w:t>
            </w:r>
          </w:p>
        </w:tc>
        <w:tc>
          <w:tcPr>
            <w:tcW w:w="800" w:type="dxa"/>
            <w:shd w:val="solid" w:color="FFFFFF" w:fill="auto"/>
          </w:tcPr>
          <w:p w14:paraId="2274861E" w14:textId="77777777" w:rsidR="00880EBB" w:rsidRDefault="00880EBB" w:rsidP="00880EBB">
            <w:pPr>
              <w:pStyle w:val="TAC"/>
              <w:rPr>
                <w:sz w:val="16"/>
                <w:szCs w:val="16"/>
              </w:rPr>
            </w:pPr>
            <w:r>
              <w:rPr>
                <w:sz w:val="16"/>
                <w:szCs w:val="16"/>
              </w:rPr>
              <w:t>CT-88e</w:t>
            </w:r>
          </w:p>
        </w:tc>
        <w:tc>
          <w:tcPr>
            <w:tcW w:w="1094" w:type="dxa"/>
            <w:shd w:val="solid" w:color="FFFFFF" w:fill="auto"/>
          </w:tcPr>
          <w:p w14:paraId="6B49EA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DC6E251" w14:textId="77777777" w:rsidR="00880EBB" w:rsidRDefault="00880EBB" w:rsidP="00880EBB">
            <w:pPr>
              <w:pStyle w:val="TAL"/>
              <w:rPr>
                <w:sz w:val="16"/>
                <w:szCs w:val="16"/>
              </w:rPr>
            </w:pPr>
            <w:r>
              <w:rPr>
                <w:sz w:val="16"/>
                <w:szCs w:val="16"/>
              </w:rPr>
              <w:t>0071</w:t>
            </w:r>
          </w:p>
        </w:tc>
        <w:tc>
          <w:tcPr>
            <w:tcW w:w="425" w:type="dxa"/>
            <w:shd w:val="solid" w:color="FFFFFF" w:fill="auto"/>
          </w:tcPr>
          <w:p w14:paraId="21E4EAE9" w14:textId="77777777" w:rsidR="00880EBB" w:rsidRDefault="00880EBB" w:rsidP="00880EBB">
            <w:pPr>
              <w:pStyle w:val="TAR"/>
              <w:rPr>
                <w:sz w:val="16"/>
                <w:szCs w:val="16"/>
              </w:rPr>
            </w:pPr>
          </w:p>
        </w:tc>
        <w:tc>
          <w:tcPr>
            <w:tcW w:w="425" w:type="dxa"/>
            <w:shd w:val="solid" w:color="FFFFFF" w:fill="auto"/>
          </w:tcPr>
          <w:p w14:paraId="6614A9EF" w14:textId="77777777" w:rsidR="00880EBB" w:rsidRDefault="00880EBB" w:rsidP="00880EBB">
            <w:pPr>
              <w:pStyle w:val="TAC"/>
              <w:rPr>
                <w:sz w:val="16"/>
                <w:szCs w:val="16"/>
              </w:rPr>
            </w:pPr>
            <w:r>
              <w:rPr>
                <w:sz w:val="16"/>
                <w:szCs w:val="16"/>
              </w:rPr>
              <w:t>F</w:t>
            </w:r>
          </w:p>
        </w:tc>
        <w:tc>
          <w:tcPr>
            <w:tcW w:w="4962" w:type="dxa"/>
            <w:shd w:val="solid" w:color="FFFFFF" w:fill="auto"/>
          </w:tcPr>
          <w:p w14:paraId="41C825FE"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366657E4" w14:textId="77777777" w:rsidR="00880EBB" w:rsidRDefault="00880EBB" w:rsidP="00880EBB">
            <w:pPr>
              <w:pStyle w:val="TAC"/>
              <w:rPr>
                <w:sz w:val="16"/>
                <w:szCs w:val="16"/>
              </w:rPr>
            </w:pPr>
            <w:r>
              <w:rPr>
                <w:sz w:val="16"/>
                <w:szCs w:val="16"/>
              </w:rPr>
              <w:t>16.5.0</w:t>
            </w:r>
          </w:p>
        </w:tc>
      </w:tr>
      <w:tr w:rsidR="00880EBB" w:rsidRPr="006B0D02" w14:paraId="01FC873C" w14:textId="77777777" w:rsidTr="00D01278">
        <w:tc>
          <w:tcPr>
            <w:tcW w:w="800" w:type="dxa"/>
            <w:shd w:val="solid" w:color="FFFFFF" w:fill="auto"/>
          </w:tcPr>
          <w:p w14:paraId="2345B659" w14:textId="77777777" w:rsidR="00880EBB" w:rsidRDefault="00880EBB" w:rsidP="00880EBB">
            <w:pPr>
              <w:pStyle w:val="TAC"/>
              <w:rPr>
                <w:sz w:val="16"/>
                <w:szCs w:val="16"/>
              </w:rPr>
            </w:pPr>
            <w:r>
              <w:rPr>
                <w:sz w:val="16"/>
                <w:szCs w:val="16"/>
              </w:rPr>
              <w:t>2020-06</w:t>
            </w:r>
          </w:p>
        </w:tc>
        <w:tc>
          <w:tcPr>
            <w:tcW w:w="800" w:type="dxa"/>
            <w:shd w:val="solid" w:color="FFFFFF" w:fill="auto"/>
          </w:tcPr>
          <w:p w14:paraId="44713273" w14:textId="77777777" w:rsidR="00880EBB" w:rsidRDefault="00880EBB" w:rsidP="00880EBB">
            <w:pPr>
              <w:pStyle w:val="TAC"/>
              <w:rPr>
                <w:sz w:val="16"/>
                <w:szCs w:val="16"/>
              </w:rPr>
            </w:pPr>
            <w:r>
              <w:rPr>
                <w:sz w:val="16"/>
                <w:szCs w:val="16"/>
              </w:rPr>
              <w:t>CT-88e</w:t>
            </w:r>
          </w:p>
        </w:tc>
        <w:tc>
          <w:tcPr>
            <w:tcW w:w="1094" w:type="dxa"/>
            <w:shd w:val="solid" w:color="FFFFFF" w:fill="auto"/>
          </w:tcPr>
          <w:p w14:paraId="45A92F82"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6905DE1" w14:textId="77777777" w:rsidR="00880EBB" w:rsidRDefault="00880EBB" w:rsidP="00880EBB">
            <w:pPr>
              <w:pStyle w:val="TAL"/>
              <w:rPr>
                <w:sz w:val="16"/>
                <w:szCs w:val="16"/>
              </w:rPr>
            </w:pPr>
            <w:r>
              <w:rPr>
                <w:sz w:val="16"/>
                <w:szCs w:val="16"/>
              </w:rPr>
              <w:t>0072</w:t>
            </w:r>
          </w:p>
        </w:tc>
        <w:tc>
          <w:tcPr>
            <w:tcW w:w="425" w:type="dxa"/>
            <w:shd w:val="solid" w:color="FFFFFF" w:fill="auto"/>
          </w:tcPr>
          <w:p w14:paraId="6B6E376F" w14:textId="77777777" w:rsidR="00880EBB" w:rsidRDefault="00880EBB" w:rsidP="00880EBB">
            <w:pPr>
              <w:pStyle w:val="TAR"/>
              <w:rPr>
                <w:sz w:val="16"/>
                <w:szCs w:val="16"/>
              </w:rPr>
            </w:pPr>
          </w:p>
        </w:tc>
        <w:tc>
          <w:tcPr>
            <w:tcW w:w="425" w:type="dxa"/>
            <w:shd w:val="solid" w:color="FFFFFF" w:fill="auto"/>
          </w:tcPr>
          <w:p w14:paraId="7E518E16" w14:textId="77777777" w:rsidR="00880EBB" w:rsidRDefault="00880EBB" w:rsidP="00880EBB">
            <w:pPr>
              <w:pStyle w:val="TAC"/>
              <w:rPr>
                <w:sz w:val="16"/>
                <w:szCs w:val="16"/>
              </w:rPr>
            </w:pPr>
            <w:r>
              <w:rPr>
                <w:sz w:val="16"/>
                <w:szCs w:val="16"/>
              </w:rPr>
              <w:t>F</w:t>
            </w:r>
          </w:p>
        </w:tc>
        <w:tc>
          <w:tcPr>
            <w:tcW w:w="4962" w:type="dxa"/>
            <w:shd w:val="solid" w:color="FFFFFF" w:fill="auto"/>
          </w:tcPr>
          <w:p w14:paraId="19C4F06F"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33489157" w14:textId="77777777" w:rsidR="00880EBB" w:rsidRDefault="00880EBB" w:rsidP="00880EBB">
            <w:pPr>
              <w:pStyle w:val="TAC"/>
              <w:rPr>
                <w:sz w:val="16"/>
                <w:szCs w:val="16"/>
              </w:rPr>
            </w:pPr>
            <w:r>
              <w:rPr>
                <w:sz w:val="16"/>
                <w:szCs w:val="16"/>
              </w:rPr>
              <w:t>16.5.0</w:t>
            </w:r>
          </w:p>
        </w:tc>
      </w:tr>
      <w:tr w:rsidR="00880EBB" w:rsidRPr="006B0D02" w14:paraId="5947095A" w14:textId="77777777" w:rsidTr="00D01278">
        <w:tc>
          <w:tcPr>
            <w:tcW w:w="800" w:type="dxa"/>
            <w:shd w:val="solid" w:color="FFFFFF" w:fill="auto"/>
          </w:tcPr>
          <w:p w14:paraId="4FDCA6FE" w14:textId="77777777" w:rsidR="00880EBB" w:rsidRDefault="00880EBB" w:rsidP="00880EBB">
            <w:pPr>
              <w:pStyle w:val="TAC"/>
              <w:rPr>
                <w:sz w:val="16"/>
                <w:szCs w:val="16"/>
              </w:rPr>
            </w:pPr>
            <w:r>
              <w:rPr>
                <w:sz w:val="16"/>
                <w:szCs w:val="16"/>
              </w:rPr>
              <w:t>2020-06</w:t>
            </w:r>
          </w:p>
        </w:tc>
        <w:tc>
          <w:tcPr>
            <w:tcW w:w="800" w:type="dxa"/>
            <w:shd w:val="solid" w:color="FFFFFF" w:fill="auto"/>
          </w:tcPr>
          <w:p w14:paraId="5EFF3FD5" w14:textId="77777777" w:rsidR="00880EBB" w:rsidRDefault="00880EBB" w:rsidP="00880EBB">
            <w:pPr>
              <w:pStyle w:val="TAC"/>
              <w:rPr>
                <w:sz w:val="16"/>
                <w:szCs w:val="16"/>
              </w:rPr>
            </w:pPr>
            <w:r>
              <w:rPr>
                <w:sz w:val="16"/>
                <w:szCs w:val="16"/>
              </w:rPr>
              <w:t>CT-88e</w:t>
            </w:r>
          </w:p>
        </w:tc>
        <w:tc>
          <w:tcPr>
            <w:tcW w:w="1094" w:type="dxa"/>
            <w:shd w:val="solid" w:color="FFFFFF" w:fill="auto"/>
          </w:tcPr>
          <w:p w14:paraId="0140ABE5"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290F17AE" w14:textId="77777777" w:rsidR="00880EBB" w:rsidRDefault="00880EBB" w:rsidP="00880EBB">
            <w:pPr>
              <w:pStyle w:val="TAL"/>
              <w:rPr>
                <w:sz w:val="16"/>
                <w:szCs w:val="16"/>
              </w:rPr>
            </w:pPr>
            <w:r>
              <w:rPr>
                <w:sz w:val="16"/>
                <w:szCs w:val="16"/>
              </w:rPr>
              <w:t>0073</w:t>
            </w:r>
          </w:p>
        </w:tc>
        <w:tc>
          <w:tcPr>
            <w:tcW w:w="425" w:type="dxa"/>
            <w:shd w:val="solid" w:color="FFFFFF" w:fill="auto"/>
          </w:tcPr>
          <w:p w14:paraId="430C3D7D" w14:textId="77777777" w:rsidR="00880EBB" w:rsidRDefault="00880EBB" w:rsidP="00880EBB">
            <w:pPr>
              <w:pStyle w:val="TAR"/>
              <w:rPr>
                <w:sz w:val="16"/>
                <w:szCs w:val="16"/>
              </w:rPr>
            </w:pPr>
          </w:p>
        </w:tc>
        <w:tc>
          <w:tcPr>
            <w:tcW w:w="425" w:type="dxa"/>
            <w:shd w:val="solid" w:color="FFFFFF" w:fill="auto"/>
          </w:tcPr>
          <w:p w14:paraId="479FAA21" w14:textId="77777777" w:rsidR="00880EBB" w:rsidRDefault="00880EBB" w:rsidP="00880EBB">
            <w:pPr>
              <w:pStyle w:val="TAC"/>
              <w:rPr>
                <w:sz w:val="16"/>
                <w:szCs w:val="16"/>
              </w:rPr>
            </w:pPr>
            <w:r>
              <w:rPr>
                <w:sz w:val="16"/>
                <w:szCs w:val="16"/>
              </w:rPr>
              <w:t>F</w:t>
            </w:r>
          </w:p>
        </w:tc>
        <w:tc>
          <w:tcPr>
            <w:tcW w:w="4962" w:type="dxa"/>
            <w:shd w:val="solid" w:color="FFFFFF" w:fill="auto"/>
          </w:tcPr>
          <w:p w14:paraId="534EA1AF"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0A9D8D6B" w14:textId="77777777" w:rsidR="00880EBB" w:rsidRDefault="00880EBB" w:rsidP="00880EBB">
            <w:pPr>
              <w:pStyle w:val="TAC"/>
              <w:rPr>
                <w:sz w:val="16"/>
                <w:szCs w:val="16"/>
              </w:rPr>
            </w:pPr>
            <w:r>
              <w:rPr>
                <w:sz w:val="16"/>
                <w:szCs w:val="16"/>
              </w:rPr>
              <w:t>16.5.0</w:t>
            </w:r>
          </w:p>
        </w:tc>
      </w:tr>
      <w:tr w:rsidR="00880EBB" w:rsidRPr="006B0D02" w14:paraId="2C423C12" w14:textId="77777777" w:rsidTr="00D01278">
        <w:tc>
          <w:tcPr>
            <w:tcW w:w="800" w:type="dxa"/>
            <w:shd w:val="solid" w:color="FFFFFF" w:fill="auto"/>
          </w:tcPr>
          <w:p w14:paraId="153EA67A" w14:textId="77777777" w:rsidR="00880EBB" w:rsidRDefault="00880EBB" w:rsidP="00880EBB">
            <w:pPr>
              <w:pStyle w:val="TAC"/>
              <w:rPr>
                <w:sz w:val="16"/>
                <w:szCs w:val="16"/>
              </w:rPr>
            </w:pPr>
            <w:r>
              <w:rPr>
                <w:sz w:val="16"/>
                <w:szCs w:val="16"/>
              </w:rPr>
              <w:t>2020-06</w:t>
            </w:r>
          </w:p>
        </w:tc>
        <w:tc>
          <w:tcPr>
            <w:tcW w:w="800" w:type="dxa"/>
            <w:shd w:val="solid" w:color="FFFFFF" w:fill="auto"/>
          </w:tcPr>
          <w:p w14:paraId="1F855590" w14:textId="77777777" w:rsidR="00880EBB" w:rsidRDefault="00880EBB" w:rsidP="00880EBB">
            <w:pPr>
              <w:pStyle w:val="TAC"/>
              <w:rPr>
                <w:sz w:val="16"/>
                <w:szCs w:val="16"/>
              </w:rPr>
            </w:pPr>
            <w:r>
              <w:rPr>
                <w:sz w:val="16"/>
                <w:szCs w:val="16"/>
              </w:rPr>
              <w:t>CT-88e</w:t>
            </w:r>
          </w:p>
        </w:tc>
        <w:tc>
          <w:tcPr>
            <w:tcW w:w="1094" w:type="dxa"/>
            <w:shd w:val="solid" w:color="FFFFFF" w:fill="auto"/>
          </w:tcPr>
          <w:p w14:paraId="5930347A"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295A0AE2" w14:textId="77777777" w:rsidR="00880EBB" w:rsidRDefault="00880EBB" w:rsidP="00880EBB">
            <w:pPr>
              <w:pStyle w:val="TAL"/>
              <w:rPr>
                <w:sz w:val="16"/>
                <w:szCs w:val="16"/>
              </w:rPr>
            </w:pPr>
            <w:r>
              <w:rPr>
                <w:sz w:val="16"/>
                <w:szCs w:val="16"/>
              </w:rPr>
              <w:t>0074</w:t>
            </w:r>
          </w:p>
        </w:tc>
        <w:tc>
          <w:tcPr>
            <w:tcW w:w="425" w:type="dxa"/>
            <w:shd w:val="solid" w:color="FFFFFF" w:fill="auto"/>
          </w:tcPr>
          <w:p w14:paraId="7E603C6A" w14:textId="77777777" w:rsidR="00880EBB" w:rsidRDefault="00880EBB" w:rsidP="00880EBB">
            <w:pPr>
              <w:pStyle w:val="TAR"/>
              <w:rPr>
                <w:sz w:val="16"/>
                <w:szCs w:val="16"/>
              </w:rPr>
            </w:pPr>
            <w:r>
              <w:rPr>
                <w:sz w:val="16"/>
                <w:szCs w:val="16"/>
              </w:rPr>
              <w:t>1</w:t>
            </w:r>
          </w:p>
        </w:tc>
        <w:tc>
          <w:tcPr>
            <w:tcW w:w="425" w:type="dxa"/>
            <w:shd w:val="solid" w:color="FFFFFF" w:fill="auto"/>
          </w:tcPr>
          <w:p w14:paraId="4CFAB72D" w14:textId="77777777" w:rsidR="00880EBB" w:rsidRDefault="00880EBB" w:rsidP="00880EBB">
            <w:pPr>
              <w:pStyle w:val="TAC"/>
              <w:rPr>
                <w:sz w:val="16"/>
                <w:szCs w:val="16"/>
              </w:rPr>
            </w:pPr>
            <w:r>
              <w:rPr>
                <w:sz w:val="16"/>
                <w:szCs w:val="16"/>
              </w:rPr>
              <w:t>A</w:t>
            </w:r>
          </w:p>
        </w:tc>
        <w:tc>
          <w:tcPr>
            <w:tcW w:w="4962" w:type="dxa"/>
            <w:shd w:val="solid" w:color="FFFFFF" w:fill="auto"/>
          </w:tcPr>
          <w:p w14:paraId="49521F2D"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6E82D56A" w14:textId="77777777" w:rsidR="00880EBB" w:rsidRDefault="00880EBB" w:rsidP="00880EBB">
            <w:pPr>
              <w:pStyle w:val="TAC"/>
              <w:rPr>
                <w:sz w:val="16"/>
                <w:szCs w:val="16"/>
              </w:rPr>
            </w:pPr>
            <w:r>
              <w:rPr>
                <w:sz w:val="16"/>
                <w:szCs w:val="16"/>
              </w:rPr>
              <w:t>16.5.0</w:t>
            </w:r>
          </w:p>
        </w:tc>
      </w:tr>
      <w:tr w:rsidR="00D97B0E" w14:paraId="360A909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04073C0F"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CC"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F335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A250DA"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47B8E"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F7E9"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7931D"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A7D5" w14:textId="77777777" w:rsidR="00D97B0E" w:rsidRDefault="00D97B0E" w:rsidP="009B6D7F">
            <w:pPr>
              <w:pStyle w:val="TAC"/>
              <w:rPr>
                <w:sz w:val="16"/>
                <w:szCs w:val="16"/>
              </w:rPr>
            </w:pPr>
            <w:r>
              <w:rPr>
                <w:sz w:val="16"/>
                <w:szCs w:val="16"/>
              </w:rPr>
              <w:t>16.6.0</w:t>
            </w:r>
          </w:p>
        </w:tc>
      </w:tr>
      <w:tr w:rsidR="00886898" w14:paraId="3B296D6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4E59AE25" w14:textId="77777777" w:rsidR="00886898" w:rsidRDefault="00886898" w:rsidP="009B6D7F">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AB19B" w14:textId="77777777" w:rsidR="00886898" w:rsidRDefault="00886898" w:rsidP="009B6D7F">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C844A" w14:textId="77777777" w:rsidR="00886898" w:rsidRPr="00880EBB" w:rsidRDefault="00886898" w:rsidP="009B6D7F">
            <w:pPr>
              <w:pStyle w:val="TAC"/>
              <w:rPr>
                <w:sz w:val="16"/>
                <w:szCs w:val="16"/>
              </w:rPr>
            </w:pPr>
            <w:r w:rsidRPr="00886898">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3D4" w14:textId="77777777" w:rsidR="00886898" w:rsidRDefault="00886898" w:rsidP="009B6D7F">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FE06E" w14:textId="77777777" w:rsidR="00886898" w:rsidRDefault="00886898"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C071" w14:textId="77777777" w:rsidR="00886898" w:rsidRDefault="00886898"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78C8" w14:textId="77777777" w:rsidR="00886898" w:rsidRDefault="00886898" w:rsidP="009B6D7F">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6604F" w14:textId="77777777" w:rsidR="00886898" w:rsidRDefault="00886898" w:rsidP="009B6D7F">
            <w:pPr>
              <w:pStyle w:val="TAC"/>
              <w:rPr>
                <w:sz w:val="16"/>
                <w:szCs w:val="16"/>
              </w:rPr>
            </w:pPr>
            <w:r>
              <w:rPr>
                <w:sz w:val="16"/>
                <w:szCs w:val="16"/>
              </w:rPr>
              <w:t>16.7.0</w:t>
            </w:r>
          </w:p>
        </w:tc>
      </w:tr>
      <w:tr w:rsidR="004723DC" w14:paraId="32E2A55F"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459B" w14:textId="012EB4DF" w:rsidR="004723DC" w:rsidRDefault="004723DC" w:rsidP="009B6D7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E2839" w14:textId="0A0BAE42" w:rsidR="004723DC" w:rsidRDefault="004723DC" w:rsidP="009B6D7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9CF2D" w14:textId="2320F576" w:rsidR="004723DC" w:rsidRPr="00886898" w:rsidRDefault="004723DC" w:rsidP="009B6D7F">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DBB3A" w14:textId="3194B078" w:rsidR="004723DC" w:rsidRDefault="004723DC" w:rsidP="009B6D7F">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7DA8" w14:textId="09D42513" w:rsidR="004723DC" w:rsidRDefault="004723DC"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6ADA" w14:textId="2E491C7C" w:rsidR="004723DC" w:rsidRDefault="004723DC" w:rsidP="009B6D7F">
            <w:pPr>
              <w:pStyle w:val="TAC"/>
              <w:rPr>
                <w:sz w:val="16"/>
                <w:szCs w:val="16"/>
              </w:rPr>
            </w:pPr>
            <w:r>
              <w:rPr>
                <w:sz w:val="16"/>
                <w:szCs w:val="16"/>
              </w:rPr>
              <w:t xml:space="preserve">A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0F859" w14:textId="518B6FF8" w:rsidR="004723DC" w:rsidRDefault="004723DC" w:rsidP="009B6D7F">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44F4B" w14:textId="5F34DC93" w:rsidR="004723DC" w:rsidRDefault="004723DC" w:rsidP="009B6D7F">
            <w:pPr>
              <w:pStyle w:val="TAC"/>
              <w:rPr>
                <w:sz w:val="16"/>
                <w:szCs w:val="16"/>
              </w:rPr>
            </w:pPr>
            <w:r>
              <w:rPr>
                <w:sz w:val="16"/>
                <w:szCs w:val="16"/>
              </w:rPr>
              <w:t>16.8.0</w:t>
            </w:r>
          </w:p>
        </w:tc>
      </w:tr>
    </w:tbl>
    <w:p w14:paraId="3F56AC75"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47A21" w14:textId="77777777" w:rsidR="00194BDB" w:rsidRDefault="00194BDB">
      <w:r>
        <w:separator/>
      </w:r>
    </w:p>
  </w:endnote>
  <w:endnote w:type="continuationSeparator" w:id="0">
    <w:p w14:paraId="74321880" w14:textId="77777777" w:rsidR="00194BDB" w:rsidRDefault="00194B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947" w14:textId="77777777" w:rsidR="0039189F" w:rsidRDefault="0039189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74770" w14:textId="77777777" w:rsidR="00194BDB" w:rsidRDefault="00194BDB">
      <w:r>
        <w:separator/>
      </w:r>
    </w:p>
  </w:footnote>
  <w:footnote w:type="continuationSeparator" w:id="0">
    <w:p w14:paraId="2A842541" w14:textId="77777777" w:rsidR="00194BDB" w:rsidRDefault="00194B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3F39E" w14:textId="6E48CA7A" w:rsidR="0039189F" w:rsidRDefault="003918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1EBE">
      <w:rPr>
        <w:rFonts w:ascii="Arial" w:hAnsi="Arial" w:cs="Arial"/>
        <w:b/>
        <w:noProof/>
        <w:sz w:val="18"/>
        <w:szCs w:val="18"/>
      </w:rPr>
      <w:t>3GPP TS 24.581 V16.8.0 (2022-03)</w:t>
    </w:r>
    <w:r>
      <w:rPr>
        <w:rFonts w:ascii="Arial" w:hAnsi="Arial" w:cs="Arial"/>
        <w:b/>
        <w:sz w:val="18"/>
        <w:szCs w:val="18"/>
      </w:rPr>
      <w:fldChar w:fldCharType="end"/>
    </w:r>
  </w:p>
  <w:p w14:paraId="2FE5B1C4" w14:textId="77777777" w:rsidR="0039189F" w:rsidRDefault="003918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19E17CFA" w14:textId="221823A4" w:rsidR="0039189F" w:rsidRDefault="003918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1EBE">
      <w:rPr>
        <w:rFonts w:ascii="Arial" w:hAnsi="Arial" w:cs="Arial"/>
        <w:b/>
        <w:noProof/>
        <w:sz w:val="18"/>
        <w:szCs w:val="18"/>
      </w:rPr>
      <w:t>Release 16</w:t>
    </w:r>
    <w:r>
      <w:rPr>
        <w:rFonts w:ascii="Arial" w:hAnsi="Arial" w:cs="Arial"/>
        <w:b/>
        <w:sz w:val="18"/>
        <w:szCs w:val="18"/>
      </w:rPr>
      <w:fldChar w:fldCharType="end"/>
    </w:r>
  </w:p>
  <w:p w14:paraId="7A845550" w14:textId="77777777" w:rsidR="0039189F" w:rsidRDefault="00391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D90428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1D886E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00067A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53CF3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BBC849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BFEE95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F8CE3B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F9683D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2F41F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B4EC9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A952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0C14BA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D41D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1773F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DE54948"/>
    <w:multiLevelType w:val="multilevel"/>
    <w:tmpl w:val="CF4877D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2"/>
  </w:num>
  <w:num w:numId="2">
    <w:abstractNumId w:val="10"/>
  </w:num>
  <w:num w:numId="3">
    <w:abstractNumId w:val="11"/>
  </w:num>
  <w:num w:numId="4">
    <w:abstractNumId w:val="16"/>
  </w:num>
  <w:num w:numId="5">
    <w:abstractNumId w:val="13"/>
  </w:num>
  <w:num w:numId="6">
    <w:abstractNumId w:val="17"/>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14"/>
  </w:num>
  <w:num w:numId="18">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1FF9"/>
    <w:rsid w:val="000E47E7"/>
    <w:rsid w:val="000F1D06"/>
    <w:rsid w:val="001233F8"/>
    <w:rsid w:val="00123B56"/>
    <w:rsid w:val="001477CE"/>
    <w:rsid w:val="00164D81"/>
    <w:rsid w:val="001749DA"/>
    <w:rsid w:val="00194BDB"/>
    <w:rsid w:val="001C6E29"/>
    <w:rsid w:val="001D18D3"/>
    <w:rsid w:val="001E5057"/>
    <w:rsid w:val="001F168B"/>
    <w:rsid w:val="002347A2"/>
    <w:rsid w:val="002477B2"/>
    <w:rsid w:val="00265903"/>
    <w:rsid w:val="002753C9"/>
    <w:rsid w:val="002A7018"/>
    <w:rsid w:val="002B014C"/>
    <w:rsid w:val="002C23F8"/>
    <w:rsid w:val="002D4865"/>
    <w:rsid w:val="002E080F"/>
    <w:rsid w:val="003172DC"/>
    <w:rsid w:val="00327B78"/>
    <w:rsid w:val="0035462D"/>
    <w:rsid w:val="00363C25"/>
    <w:rsid w:val="00381F6A"/>
    <w:rsid w:val="0038723B"/>
    <w:rsid w:val="0039189F"/>
    <w:rsid w:val="00391F2A"/>
    <w:rsid w:val="00391FA0"/>
    <w:rsid w:val="003B0FB9"/>
    <w:rsid w:val="003B3BC5"/>
    <w:rsid w:val="003C3971"/>
    <w:rsid w:val="003C75E6"/>
    <w:rsid w:val="003F5FB3"/>
    <w:rsid w:val="0047077D"/>
    <w:rsid w:val="004723DC"/>
    <w:rsid w:val="00490E78"/>
    <w:rsid w:val="004A367E"/>
    <w:rsid w:val="004B7CC1"/>
    <w:rsid w:val="004D3578"/>
    <w:rsid w:val="004E213A"/>
    <w:rsid w:val="004F313B"/>
    <w:rsid w:val="00507D5B"/>
    <w:rsid w:val="00525A83"/>
    <w:rsid w:val="005309EA"/>
    <w:rsid w:val="005347D8"/>
    <w:rsid w:val="00543E6C"/>
    <w:rsid w:val="00565087"/>
    <w:rsid w:val="005A0282"/>
    <w:rsid w:val="005C3365"/>
    <w:rsid w:val="005C7311"/>
    <w:rsid w:val="005D2E01"/>
    <w:rsid w:val="005D42B2"/>
    <w:rsid w:val="005E14E7"/>
    <w:rsid w:val="00607978"/>
    <w:rsid w:val="00614FDF"/>
    <w:rsid w:val="0061508D"/>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E38FE"/>
    <w:rsid w:val="00802523"/>
    <w:rsid w:val="008028A4"/>
    <w:rsid w:val="00824935"/>
    <w:rsid w:val="00856946"/>
    <w:rsid w:val="00856E05"/>
    <w:rsid w:val="00871820"/>
    <w:rsid w:val="008768CA"/>
    <w:rsid w:val="00876A7C"/>
    <w:rsid w:val="00880EBB"/>
    <w:rsid w:val="00886898"/>
    <w:rsid w:val="00894FB4"/>
    <w:rsid w:val="008A00C8"/>
    <w:rsid w:val="008B1079"/>
    <w:rsid w:val="008B7004"/>
    <w:rsid w:val="008C7C7C"/>
    <w:rsid w:val="008D1181"/>
    <w:rsid w:val="008D7BCF"/>
    <w:rsid w:val="00900194"/>
    <w:rsid w:val="0090271F"/>
    <w:rsid w:val="00902E23"/>
    <w:rsid w:val="0091451C"/>
    <w:rsid w:val="009407C0"/>
    <w:rsid w:val="00942EC2"/>
    <w:rsid w:val="009559DD"/>
    <w:rsid w:val="0098430F"/>
    <w:rsid w:val="0099147D"/>
    <w:rsid w:val="00997328"/>
    <w:rsid w:val="009A485E"/>
    <w:rsid w:val="009B3A0B"/>
    <w:rsid w:val="009B6D7F"/>
    <w:rsid w:val="009D7DD2"/>
    <w:rsid w:val="009F37B7"/>
    <w:rsid w:val="00A10F02"/>
    <w:rsid w:val="00A164B4"/>
    <w:rsid w:val="00A2294A"/>
    <w:rsid w:val="00A53724"/>
    <w:rsid w:val="00A5463E"/>
    <w:rsid w:val="00A57973"/>
    <w:rsid w:val="00A82346"/>
    <w:rsid w:val="00AA6234"/>
    <w:rsid w:val="00AB3B9A"/>
    <w:rsid w:val="00AB3BA9"/>
    <w:rsid w:val="00B15449"/>
    <w:rsid w:val="00B3480D"/>
    <w:rsid w:val="00B51015"/>
    <w:rsid w:val="00B53CF1"/>
    <w:rsid w:val="00B576CF"/>
    <w:rsid w:val="00B611E5"/>
    <w:rsid w:val="00B679E6"/>
    <w:rsid w:val="00B71965"/>
    <w:rsid w:val="00B916CE"/>
    <w:rsid w:val="00BC0F7D"/>
    <w:rsid w:val="00BC437C"/>
    <w:rsid w:val="00BC53FD"/>
    <w:rsid w:val="00BC79D8"/>
    <w:rsid w:val="00BD6786"/>
    <w:rsid w:val="00BE0E3A"/>
    <w:rsid w:val="00BF1FF8"/>
    <w:rsid w:val="00C0770C"/>
    <w:rsid w:val="00C1184F"/>
    <w:rsid w:val="00C230B3"/>
    <w:rsid w:val="00C33079"/>
    <w:rsid w:val="00C72833"/>
    <w:rsid w:val="00C93F40"/>
    <w:rsid w:val="00CA3D0C"/>
    <w:rsid w:val="00CB1EBE"/>
    <w:rsid w:val="00CC3B92"/>
    <w:rsid w:val="00CE7B99"/>
    <w:rsid w:val="00D01278"/>
    <w:rsid w:val="00D03A83"/>
    <w:rsid w:val="00D22B00"/>
    <w:rsid w:val="00D30E24"/>
    <w:rsid w:val="00D314C5"/>
    <w:rsid w:val="00D33CAD"/>
    <w:rsid w:val="00D70409"/>
    <w:rsid w:val="00D72DA5"/>
    <w:rsid w:val="00D738D6"/>
    <w:rsid w:val="00D755EB"/>
    <w:rsid w:val="00D84A68"/>
    <w:rsid w:val="00D87E00"/>
    <w:rsid w:val="00D9134D"/>
    <w:rsid w:val="00D97B0E"/>
    <w:rsid w:val="00DA7A03"/>
    <w:rsid w:val="00DB1818"/>
    <w:rsid w:val="00DC309B"/>
    <w:rsid w:val="00DC4DA2"/>
    <w:rsid w:val="00DF2B1F"/>
    <w:rsid w:val="00DF62CD"/>
    <w:rsid w:val="00E75303"/>
    <w:rsid w:val="00E77645"/>
    <w:rsid w:val="00EB0795"/>
    <w:rsid w:val="00EC4A25"/>
    <w:rsid w:val="00F025A2"/>
    <w:rsid w:val="00F0464A"/>
    <w:rsid w:val="00F04712"/>
    <w:rsid w:val="00F057AA"/>
    <w:rsid w:val="00F05D89"/>
    <w:rsid w:val="00F22EC7"/>
    <w:rsid w:val="00F27142"/>
    <w:rsid w:val="00F50FAA"/>
    <w:rsid w:val="00F51230"/>
    <w:rsid w:val="00F53AB6"/>
    <w:rsid w:val="00F653B8"/>
    <w:rsid w:val="00F74BD1"/>
    <w:rsid w:val="00F7785F"/>
    <w:rsid w:val="00F827A4"/>
    <w:rsid w:val="00F92B93"/>
    <w:rsid w:val="00FA0EF7"/>
    <w:rsid w:val="00FA1266"/>
    <w:rsid w:val="00FA268A"/>
    <w:rsid w:val="00FB2C31"/>
    <w:rsid w:val="00FC1192"/>
    <w:rsid w:val="00FD00F4"/>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1A965"/>
  <w15:chartTrackingRefBased/>
  <w15:docId w15:val="{A2930A1A-F38E-4BFA-807E-80F48F98C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EBE"/>
    <w:pPr>
      <w:overflowPunct w:val="0"/>
      <w:autoSpaceDE w:val="0"/>
      <w:autoSpaceDN w:val="0"/>
      <w:adjustRightInd w:val="0"/>
      <w:spacing w:after="180"/>
      <w:textAlignment w:val="baseline"/>
    </w:pPr>
  </w:style>
  <w:style w:type="paragraph" w:styleId="Heading1">
    <w:name w:val="heading 1"/>
    <w:next w:val="Normal"/>
    <w:link w:val="Heading1Char"/>
    <w:qFormat/>
    <w:rsid w:val="00CB1E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B1EBE"/>
    <w:pPr>
      <w:pBdr>
        <w:top w:val="none" w:sz="0" w:space="0" w:color="auto"/>
      </w:pBdr>
      <w:spacing w:before="180"/>
      <w:outlineLvl w:val="1"/>
    </w:pPr>
    <w:rPr>
      <w:sz w:val="32"/>
    </w:rPr>
  </w:style>
  <w:style w:type="paragraph" w:styleId="Heading3">
    <w:name w:val="heading 3"/>
    <w:basedOn w:val="Heading2"/>
    <w:next w:val="Normal"/>
    <w:link w:val="Heading3Char"/>
    <w:qFormat/>
    <w:rsid w:val="00CB1EBE"/>
    <w:pPr>
      <w:spacing w:before="120"/>
      <w:outlineLvl w:val="2"/>
    </w:pPr>
    <w:rPr>
      <w:sz w:val="28"/>
    </w:rPr>
  </w:style>
  <w:style w:type="paragraph" w:styleId="Heading4">
    <w:name w:val="heading 4"/>
    <w:basedOn w:val="Heading3"/>
    <w:next w:val="Normal"/>
    <w:link w:val="Heading4Char"/>
    <w:qFormat/>
    <w:rsid w:val="00CB1EBE"/>
    <w:pPr>
      <w:ind w:left="1418" w:hanging="1418"/>
      <w:outlineLvl w:val="3"/>
    </w:pPr>
    <w:rPr>
      <w:sz w:val="24"/>
    </w:rPr>
  </w:style>
  <w:style w:type="paragraph" w:styleId="Heading5">
    <w:name w:val="heading 5"/>
    <w:basedOn w:val="Heading4"/>
    <w:next w:val="Normal"/>
    <w:link w:val="Heading5Char"/>
    <w:qFormat/>
    <w:rsid w:val="00CB1EBE"/>
    <w:pPr>
      <w:ind w:left="1701" w:hanging="1701"/>
      <w:outlineLvl w:val="4"/>
    </w:pPr>
    <w:rPr>
      <w:sz w:val="22"/>
    </w:rPr>
  </w:style>
  <w:style w:type="paragraph" w:styleId="Heading6">
    <w:name w:val="heading 6"/>
    <w:next w:val="Normal"/>
    <w:semiHidden/>
    <w:qFormat/>
    <w:rsid w:val="00525A83"/>
    <w:pPr>
      <w:keepNext/>
      <w:keepLines/>
      <w:numPr>
        <w:ilvl w:val="5"/>
        <w:numId w:val="18"/>
      </w:numPr>
      <w:spacing w:before="120"/>
      <w:outlineLvl w:val="5"/>
    </w:pPr>
    <w:rPr>
      <w:rFonts w:ascii="Arial" w:hAnsi="Arial"/>
    </w:rPr>
  </w:style>
  <w:style w:type="paragraph" w:styleId="Heading7">
    <w:name w:val="heading 7"/>
    <w:next w:val="Normal"/>
    <w:semiHidden/>
    <w:qFormat/>
    <w:rsid w:val="00525A83"/>
    <w:pPr>
      <w:keepNext/>
      <w:keepLines/>
      <w:numPr>
        <w:ilvl w:val="6"/>
        <w:numId w:val="18"/>
      </w:numPr>
      <w:spacing w:before="120"/>
      <w:outlineLvl w:val="6"/>
    </w:pPr>
    <w:rPr>
      <w:rFonts w:ascii="Arial" w:hAnsi="Arial"/>
    </w:rPr>
  </w:style>
  <w:style w:type="paragraph" w:styleId="Heading8">
    <w:name w:val="heading 8"/>
    <w:basedOn w:val="Heading1"/>
    <w:next w:val="Normal"/>
    <w:link w:val="Heading8Char"/>
    <w:qFormat/>
    <w:rsid w:val="00CB1EBE"/>
    <w:pPr>
      <w:ind w:left="0" w:firstLine="0"/>
      <w:outlineLvl w:val="7"/>
    </w:pPr>
  </w:style>
  <w:style w:type="paragraph" w:styleId="Heading9">
    <w:name w:val="heading 9"/>
    <w:basedOn w:val="Heading8"/>
    <w:next w:val="Normal"/>
    <w:qFormat/>
    <w:rsid w:val="00CB1E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paragraph" w:styleId="Index1">
    <w:name w:val="index 1"/>
    <w:basedOn w:val="Normal"/>
    <w:next w:val="Normal"/>
    <w:autoRedefine/>
    <w:rsid w:val="00CB1EBE"/>
    <w:pPr>
      <w:ind w:left="200" w:hanging="200"/>
    </w:pPr>
  </w:style>
  <w:style w:type="character" w:customStyle="1" w:styleId="HTMLAddressChar1">
    <w:name w:val="HTML Address Char1"/>
    <w:rsid w:val="00CB1EBE"/>
    <w:rPr>
      <w:i/>
      <w:iCs/>
    </w:rPr>
  </w:style>
  <w:style w:type="character" w:customStyle="1" w:styleId="Heading8Char">
    <w:name w:val="Heading 8 Char"/>
    <w:link w:val="Heading8"/>
    <w:rsid w:val="00A57973"/>
    <w:rPr>
      <w:rFonts w:ascii="Arial" w:hAnsi="Arial"/>
      <w:sz w:val="36"/>
    </w:rPr>
  </w:style>
  <w:style w:type="character" w:customStyle="1" w:styleId="HTMLPreformattedChar1">
    <w:name w:val="HTML Preformatted Char1"/>
    <w:rsid w:val="00CB1EBE"/>
    <w:rPr>
      <w:rFonts w:ascii="Courier New" w:hAnsi="Courier New" w:cs="Courier New"/>
    </w:rPr>
  </w:style>
  <w:style w:type="paragraph" w:styleId="BodyText">
    <w:name w:val="Body Text"/>
    <w:basedOn w:val="Normal"/>
    <w:link w:val="BodyTextChar1"/>
    <w:rsid w:val="00CB1EBE"/>
    <w:pPr>
      <w:spacing w:after="120"/>
    </w:pPr>
  </w:style>
  <w:style w:type="character" w:customStyle="1" w:styleId="BodyTextChar">
    <w:name w:val="Body Text Char"/>
    <w:rsid w:val="00525A83"/>
    <w:rPr>
      <w:lang w:eastAsia="en-US"/>
    </w:rPr>
  </w:style>
  <w:style w:type="character" w:customStyle="1" w:styleId="BodyText2Char">
    <w:name w:val="Body Text 2 Char"/>
    <w:basedOn w:val="DefaultParagraphFont"/>
    <w:rsid w:val="00CB1EBE"/>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List">
    <w:name w:val="List"/>
    <w:basedOn w:val="Normal"/>
    <w:rsid w:val="00CB1EBE"/>
    <w:pPr>
      <w:ind w:left="360" w:hanging="360"/>
      <w:contextualSpacing/>
    </w:pPr>
  </w:style>
  <w:style w:type="character" w:customStyle="1" w:styleId="ZGSM">
    <w:name w:val="ZGSM"/>
    <w:rsid w:val="00CB1EBE"/>
  </w:style>
  <w:style w:type="character" w:customStyle="1" w:styleId="MessageHeaderChar1">
    <w:name w:val="Message Header Char1"/>
    <w:rsid w:val="00CB1EBE"/>
    <w:rPr>
      <w:rFonts w:ascii="Calibri Light" w:eastAsia="Times New Roman" w:hAnsi="Calibri Light" w:cs="Times New Roman"/>
      <w:sz w:val="24"/>
      <w:szCs w:val="24"/>
      <w:shd w:val="pct20" w:color="auto" w:fill="auto"/>
    </w:rPr>
  </w:style>
  <w:style w:type="character" w:customStyle="1" w:styleId="NoteHeadingChar1">
    <w:name w:val="Note Heading Char1"/>
    <w:basedOn w:val="DefaultParagraphFont"/>
    <w:rsid w:val="00CB1EBE"/>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PlainTextChar1">
    <w:name w:val="Plain Text Char1"/>
    <w:rsid w:val="00CB1EBE"/>
    <w:rPr>
      <w:rFonts w:ascii="Courier New" w:hAnsi="Courier New" w:cs="Courier New"/>
    </w:rPr>
  </w:style>
  <w:style w:type="paragraph" w:customStyle="1" w:styleId="TT">
    <w:name w:val="TT"/>
    <w:basedOn w:val="Heading1"/>
    <w:next w:val="Normal"/>
    <w:rsid w:val="00CB1EBE"/>
    <w:pPr>
      <w:outlineLvl w:val="9"/>
    </w:pPr>
  </w:style>
  <w:style w:type="paragraph" w:customStyle="1" w:styleId="NF">
    <w:name w:val="NF"/>
    <w:basedOn w:val="NO"/>
    <w:rsid w:val="00CB1EBE"/>
    <w:pPr>
      <w:keepNext/>
      <w:spacing w:after="0"/>
    </w:pPr>
    <w:rPr>
      <w:rFonts w:ascii="Arial" w:hAnsi="Arial"/>
      <w:sz w:val="18"/>
    </w:rPr>
  </w:style>
  <w:style w:type="paragraph" w:customStyle="1" w:styleId="NO">
    <w:name w:val="NO"/>
    <w:basedOn w:val="Normal"/>
    <w:link w:val="NOChar2"/>
    <w:rsid w:val="00CB1EBE"/>
    <w:pPr>
      <w:keepLines/>
      <w:ind w:left="1135" w:hanging="851"/>
    </w:pPr>
  </w:style>
  <w:style w:type="character" w:customStyle="1" w:styleId="NOChar2">
    <w:name w:val="NO Char2"/>
    <w:link w:val="NO"/>
    <w:locked/>
    <w:rsid w:val="008C7C7C"/>
  </w:style>
  <w:style w:type="paragraph" w:customStyle="1" w:styleId="PL">
    <w:name w:val="PL"/>
    <w:link w:val="PLChar"/>
    <w:rsid w:val="00CB1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A57973"/>
    <w:rPr>
      <w:rFonts w:ascii="Courier New" w:hAnsi="Courier New"/>
      <w:noProof/>
      <w:sz w:val="16"/>
    </w:rPr>
  </w:style>
  <w:style w:type="paragraph" w:customStyle="1" w:styleId="TAR">
    <w:name w:val="TAR"/>
    <w:basedOn w:val="TAL"/>
    <w:rsid w:val="00CB1EBE"/>
    <w:pPr>
      <w:jc w:val="right"/>
    </w:pPr>
  </w:style>
  <w:style w:type="paragraph" w:customStyle="1" w:styleId="TAL">
    <w:name w:val="TAL"/>
    <w:basedOn w:val="Normal"/>
    <w:link w:val="TALZchn"/>
    <w:rsid w:val="00CB1EBE"/>
    <w:pPr>
      <w:keepNext/>
      <w:keepLines/>
      <w:spacing w:after="0"/>
    </w:pPr>
    <w:rPr>
      <w:rFonts w:ascii="Arial" w:hAnsi="Arial"/>
      <w:sz w:val="18"/>
    </w:rPr>
  </w:style>
  <w:style w:type="character" w:customStyle="1" w:styleId="TALZchn">
    <w:name w:val="TAL Zchn"/>
    <w:link w:val="TAL"/>
    <w:rsid w:val="00A57973"/>
    <w:rPr>
      <w:rFonts w:ascii="Arial" w:hAnsi="Arial"/>
      <w:sz w:val="18"/>
    </w:rPr>
  </w:style>
  <w:style w:type="paragraph" w:customStyle="1" w:styleId="TAH">
    <w:name w:val="TAH"/>
    <w:basedOn w:val="TAC"/>
    <w:link w:val="TAHChar"/>
    <w:rsid w:val="00CB1EBE"/>
    <w:rPr>
      <w:b/>
    </w:rPr>
  </w:style>
  <w:style w:type="paragraph" w:customStyle="1" w:styleId="TAC">
    <w:name w:val="TAC"/>
    <w:basedOn w:val="TAL"/>
    <w:link w:val="TACChar"/>
    <w:rsid w:val="00CB1EBE"/>
    <w:pPr>
      <w:jc w:val="center"/>
    </w:p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BalloonTextChar">
    <w:name w:val="Balloon Text Char"/>
    <w:rsid w:val="00CB1EBE"/>
    <w:rPr>
      <w:rFonts w:ascii="Segoe UI" w:hAnsi="Segoe UI" w:cs="Segoe UI"/>
      <w:sz w:val="18"/>
      <w:szCs w:val="18"/>
    </w:rPr>
  </w:style>
  <w:style w:type="character" w:customStyle="1" w:styleId="QuoteChar1">
    <w:name w:val="Quote Char1"/>
    <w:uiPriority w:val="29"/>
    <w:rsid w:val="00CB1EBE"/>
    <w:rPr>
      <w:i/>
      <w:iCs/>
      <w:color w:val="404040"/>
    </w:rPr>
  </w:style>
  <w:style w:type="paragraph" w:customStyle="1" w:styleId="EX">
    <w:name w:val="EX"/>
    <w:basedOn w:val="Normal"/>
    <w:link w:val="EXChar"/>
    <w:rsid w:val="00CB1EBE"/>
    <w:pPr>
      <w:keepLines/>
      <w:ind w:left="1702" w:hanging="1418"/>
    </w:pPr>
  </w:style>
  <w:style w:type="character" w:customStyle="1" w:styleId="EXChar">
    <w:name w:val="EX Char"/>
    <w:link w:val="EX"/>
    <w:locked/>
    <w:rsid w:val="00A57973"/>
  </w:style>
  <w:style w:type="paragraph" w:customStyle="1" w:styleId="FP">
    <w:name w:val="FP"/>
    <w:basedOn w:val="Normal"/>
    <w:rsid w:val="00CB1EBE"/>
    <w:pPr>
      <w:spacing w:after="0"/>
    </w:pPr>
  </w:style>
  <w:style w:type="paragraph" w:customStyle="1" w:styleId="EW">
    <w:name w:val="EW"/>
    <w:basedOn w:val="EX"/>
    <w:rsid w:val="00CB1EBE"/>
    <w:pPr>
      <w:spacing w:after="0"/>
    </w:pPr>
  </w:style>
  <w:style w:type="paragraph" w:customStyle="1" w:styleId="B1">
    <w:name w:val="B1"/>
    <w:basedOn w:val="List"/>
    <w:link w:val="B1Char2"/>
    <w:rsid w:val="00CB1EBE"/>
    <w:pPr>
      <w:ind w:left="568" w:hanging="284"/>
      <w:contextualSpacing w:val="0"/>
    </w:pPr>
  </w:style>
  <w:style w:type="character" w:customStyle="1" w:styleId="B1Char2">
    <w:name w:val="B1 Char2"/>
    <w:link w:val="B1"/>
    <w:rsid w:val="00F7785F"/>
  </w:style>
  <w:style w:type="character" w:customStyle="1" w:styleId="IntenseQuoteChar1">
    <w:name w:val="Intense Quote Char1"/>
    <w:uiPriority w:val="30"/>
    <w:rsid w:val="00CB1EBE"/>
    <w:rPr>
      <w:i/>
      <w:iCs/>
      <w:color w:val="4472C4"/>
    </w:rPr>
  </w:style>
  <w:style w:type="character" w:customStyle="1" w:styleId="HeaderChar1">
    <w:name w:val="Header Char1"/>
    <w:basedOn w:val="DefaultParagraphFont"/>
    <w:rsid w:val="00CB1EBE"/>
  </w:style>
  <w:style w:type="paragraph" w:customStyle="1" w:styleId="EditorsNote">
    <w:name w:val="Editor's Note"/>
    <w:basedOn w:val="NO"/>
    <w:link w:val="EditorsNoteChar"/>
    <w:rsid w:val="00CB1EBE"/>
    <w:rPr>
      <w:color w:val="FF0000"/>
    </w:rPr>
  </w:style>
  <w:style w:type="character" w:customStyle="1" w:styleId="EditorsNoteChar">
    <w:name w:val="Editor's Note Char"/>
    <w:aliases w:val="EN Char"/>
    <w:link w:val="EditorsNote"/>
    <w:rsid w:val="008C7C7C"/>
    <w:rPr>
      <w:color w:val="FF0000"/>
    </w:rPr>
  </w:style>
  <w:style w:type="paragraph" w:customStyle="1" w:styleId="TH">
    <w:name w:val="TH"/>
    <w:basedOn w:val="Normal"/>
    <w:link w:val="THChar"/>
    <w:rsid w:val="00CB1EBE"/>
    <w:pPr>
      <w:keepNext/>
      <w:keepLines/>
      <w:spacing w:before="60"/>
      <w:jc w:val="center"/>
    </w:pPr>
    <w:rPr>
      <w:rFonts w:ascii="Arial" w:hAnsi="Arial"/>
      <w:b/>
    </w:rPr>
  </w:style>
  <w:style w:type="character" w:customStyle="1" w:styleId="THChar">
    <w:name w:val="TH Char"/>
    <w:link w:val="TH"/>
    <w:locked/>
    <w:rsid w:val="008C7C7C"/>
    <w:rPr>
      <w:rFonts w:ascii="Arial" w:hAnsi="Arial"/>
      <w:b/>
    </w:rPr>
  </w:style>
  <w:style w:type="paragraph" w:customStyle="1" w:styleId="ZA">
    <w:name w:val="ZA"/>
    <w:rsid w:val="00CB1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1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1E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1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B1EBE"/>
    <w:pPr>
      <w:ind w:left="851" w:hanging="851"/>
    </w:pPr>
  </w:style>
  <w:style w:type="character" w:customStyle="1" w:styleId="MacroTextChar1">
    <w:name w:val="Macro Text Char1"/>
    <w:rsid w:val="00CB1EBE"/>
    <w:rPr>
      <w:rFonts w:ascii="Courier New" w:hAnsi="Courier New" w:cs="Courier New"/>
    </w:rPr>
  </w:style>
  <w:style w:type="paragraph" w:customStyle="1" w:styleId="TF">
    <w:name w:val="TF"/>
    <w:basedOn w:val="TH"/>
    <w:link w:val="TFChar"/>
    <w:rsid w:val="00CB1EBE"/>
    <w:pPr>
      <w:keepNext w:val="0"/>
      <w:spacing w:before="0" w:after="240"/>
    </w:pPr>
  </w:style>
  <w:style w:type="character" w:customStyle="1" w:styleId="TFChar">
    <w:name w:val="TF Char"/>
    <w:link w:val="TF"/>
    <w:locked/>
    <w:rsid w:val="00A57973"/>
    <w:rPr>
      <w:rFonts w:ascii="Arial" w:hAnsi="Arial"/>
      <w:b/>
    </w:rPr>
  </w:style>
  <w:style w:type="character" w:customStyle="1" w:styleId="SalutationChar1">
    <w:name w:val="Salutation Char1"/>
    <w:basedOn w:val="DefaultParagraphFont"/>
    <w:rsid w:val="00CB1EBE"/>
  </w:style>
  <w:style w:type="paragraph" w:customStyle="1" w:styleId="B2">
    <w:name w:val="B2"/>
    <w:basedOn w:val="List2"/>
    <w:link w:val="B2Char"/>
    <w:rsid w:val="00CB1EBE"/>
    <w:pPr>
      <w:ind w:left="851" w:hanging="284"/>
      <w:contextualSpacing w:val="0"/>
    </w:pPr>
  </w:style>
  <w:style w:type="character" w:customStyle="1" w:styleId="B2Char">
    <w:name w:val="B2 Char"/>
    <w:link w:val="B2"/>
    <w:rsid w:val="00F7785F"/>
  </w:style>
  <w:style w:type="paragraph" w:customStyle="1" w:styleId="B3">
    <w:name w:val="B3"/>
    <w:basedOn w:val="List3"/>
    <w:link w:val="B3Char"/>
    <w:rsid w:val="00CB1EBE"/>
    <w:pPr>
      <w:ind w:left="1135" w:hanging="284"/>
      <w:contextualSpacing w:val="0"/>
    </w:pPr>
  </w:style>
  <w:style w:type="character" w:customStyle="1" w:styleId="B3Char">
    <w:name w:val="B3 Char"/>
    <w:link w:val="B3"/>
    <w:rsid w:val="00A57973"/>
  </w:style>
  <w:style w:type="paragraph" w:customStyle="1" w:styleId="B4">
    <w:name w:val="B4"/>
    <w:basedOn w:val="List4"/>
    <w:rsid w:val="00CB1EBE"/>
    <w:pPr>
      <w:ind w:left="1418" w:hanging="284"/>
      <w:contextualSpacing w:val="0"/>
    </w:pPr>
  </w:style>
  <w:style w:type="paragraph" w:customStyle="1" w:styleId="ZV">
    <w:name w:val="ZV"/>
    <w:basedOn w:val="ZU"/>
    <w:rsid w:val="00CB1EBE"/>
    <w:pPr>
      <w:framePr w:wrap="notBeside" w:y="16161"/>
    </w:pPr>
  </w:style>
  <w:style w:type="paragraph" w:customStyle="1" w:styleId="Guidance">
    <w:name w:val="Guidance"/>
    <w:basedOn w:val="Normal"/>
    <w:rPr>
      <w:i/>
      <w:color w:val="0000FF"/>
    </w:rPr>
  </w:style>
  <w:style w:type="paragraph" w:styleId="Revision">
    <w:name w:val="Revision"/>
    <w:hidden/>
    <w:uiPriority w:val="99"/>
    <w:semiHidden/>
    <w:rsid w:val="00A57973"/>
    <w:rPr>
      <w:rFonts w:eastAsia="Malgun Gothic"/>
      <w:lang w:eastAsia="en-US"/>
    </w:rPr>
  </w:style>
  <w:style w:type="character" w:customStyle="1" w:styleId="BodyText3Char">
    <w:name w:val="Body Text 3 Char"/>
    <w:rsid w:val="00CB1EBE"/>
    <w:rPr>
      <w:sz w:val="16"/>
      <w:szCs w:val="16"/>
    </w:rPr>
  </w:style>
  <w:style w:type="character" w:customStyle="1" w:styleId="BodyTextChar1">
    <w:name w:val="Body Text Char1"/>
    <w:basedOn w:val="DefaultParagraphFont"/>
    <w:link w:val="BodyText"/>
    <w:rsid w:val="00CB1EBE"/>
  </w:style>
  <w:style w:type="character" w:customStyle="1" w:styleId="FooterChar1">
    <w:name w:val="Footer Char1"/>
    <w:basedOn w:val="DefaultParagraphFont"/>
    <w:rsid w:val="00CB1EBE"/>
  </w:style>
  <w:style w:type="character" w:customStyle="1" w:styleId="SignatureChar1">
    <w:name w:val="Signature Char1"/>
    <w:basedOn w:val="DefaultParagraphFont"/>
    <w:rsid w:val="00CB1EBE"/>
  </w:style>
  <w:style w:type="character" w:customStyle="1" w:styleId="SubtitleChar1">
    <w:name w:val="Subtitle Char1"/>
    <w:rsid w:val="00CB1EBE"/>
    <w:rPr>
      <w:rFonts w:ascii="Calibri Light" w:eastAsia="Times New Roman" w:hAnsi="Calibri Light" w:cs="Times New Roman"/>
      <w:sz w:val="24"/>
      <w:szCs w:val="24"/>
    </w:rPr>
  </w:style>
  <w:style w:type="character" w:customStyle="1" w:styleId="TitleChar1">
    <w:name w:val="Title Char1"/>
    <w:rsid w:val="00CB1EBE"/>
    <w:rPr>
      <w:rFonts w:ascii="Calibri Light" w:eastAsia="Times New Roman" w:hAnsi="Calibri Light" w:cs="Times New Roman"/>
      <w:b/>
      <w:bCs/>
      <w:kern w:val="28"/>
      <w:sz w:val="32"/>
      <w:szCs w:val="32"/>
    </w:rPr>
  </w:style>
  <w:style w:type="character" w:customStyle="1" w:styleId="FootnoteTextChar1">
    <w:name w:val="Footnote Text Char1"/>
    <w:basedOn w:val="DefaultParagraphFont"/>
    <w:rsid w:val="00CB1EBE"/>
  </w:style>
  <w:style w:type="paragraph" w:styleId="List2">
    <w:name w:val="List 2"/>
    <w:basedOn w:val="Normal"/>
    <w:rsid w:val="00CB1EBE"/>
    <w:pPr>
      <w:ind w:left="720" w:hanging="360"/>
      <w:contextualSpacing/>
    </w:pPr>
  </w:style>
  <w:style w:type="paragraph" w:styleId="List3">
    <w:name w:val="List 3"/>
    <w:basedOn w:val="Normal"/>
    <w:rsid w:val="00CB1EBE"/>
    <w:pPr>
      <w:ind w:left="1080" w:hanging="360"/>
      <w:contextualSpacing/>
    </w:pPr>
  </w:style>
  <w:style w:type="paragraph" w:styleId="List4">
    <w:name w:val="List 4"/>
    <w:basedOn w:val="Normal"/>
    <w:rsid w:val="00CB1EBE"/>
    <w:pPr>
      <w:ind w:left="1440" w:hanging="360"/>
      <w:contextualSpacing/>
    </w:pPr>
  </w:style>
  <w:style w:type="paragraph" w:customStyle="1" w:styleId="B5">
    <w:name w:val="B5"/>
    <w:basedOn w:val="List5"/>
    <w:rsid w:val="00CB1EBE"/>
    <w:pPr>
      <w:ind w:left="1702" w:hanging="284"/>
      <w:contextualSpacing w:val="0"/>
    </w:pPr>
  </w:style>
  <w:style w:type="paragraph" w:styleId="List5">
    <w:name w:val="List 5"/>
    <w:basedOn w:val="Normal"/>
    <w:rsid w:val="00CB1EBE"/>
    <w:pPr>
      <w:ind w:left="1800" w:hanging="360"/>
      <w:contextualSpacing/>
    </w:pPr>
  </w:style>
  <w:style w:type="paragraph" w:customStyle="1" w:styleId="EQ">
    <w:name w:val="EQ"/>
    <w:basedOn w:val="Normal"/>
    <w:next w:val="Normal"/>
    <w:rsid w:val="00CB1EBE"/>
    <w:pPr>
      <w:keepLines/>
      <w:tabs>
        <w:tab w:val="center" w:pos="4536"/>
        <w:tab w:val="right" w:pos="9072"/>
      </w:tabs>
    </w:pPr>
    <w:rPr>
      <w:noProof/>
    </w:rPr>
  </w:style>
  <w:style w:type="paragraph" w:customStyle="1" w:styleId="H6">
    <w:name w:val="H6"/>
    <w:basedOn w:val="Heading5"/>
    <w:next w:val="Normal"/>
    <w:rsid w:val="00CB1EBE"/>
    <w:pPr>
      <w:ind w:left="1985" w:hanging="1985"/>
      <w:outlineLvl w:val="9"/>
    </w:pPr>
    <w:rPr>
      <w:sz w:val="20"/>
    </w:rPr>
  </w:style>
  <w:style w:type="paragraph" w:customStyle="1" w:styleId="LD">
    <w:name w:val="LD"/>
    <w:rsid w:val="00CB1E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B1EBE"/>
    <w:pPr>
      <w:spacing w:after="0"/>
    </w:pPr>
  </w:style>
  <w:style w:type="paragraph" w:styleId="TOC6">
    <w:name w:val="toc 6"/>
    <w:basedOn w:val="Normal"/>
    <w:next w:val="Normal"/>
    <w:autoRedefine/>
    <w:uiPriority w:val="39"/>
    <w:unhideWhenUsed/>
    <w:rsid w:val="00CB1EBE"/>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CB1EBE"/>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CB1EBE"/>
    <w:pPr>
      <w:overflowPunct/>
      <w:autoSpaceDE/>
      <w:autoSpaceDN/>
      <w:adjustRightInd/>
      <w:spacing w:after="100" w:line="259" w:lineRule="auto"/>
      <w:ind w:left="1760"/>
      <w:textAlignment w:val="auto"/>
    </w:pPr>
    <w:rPr>
      <w:rFonts w:ascii="Calibri" w:hAnsi="Calibri"/>
      <w:sz w:val="22"/>
      <w:szCs w:val="22"/>
    </w:rPr>
  </w:style>
  <w:style w:type="character" w:customStyle="1" w:styleId="BodyTextFirstIndentChar">
    <w:name w:val="Body Text First Indent Char"/>
    <w:basedOn w:val="BodyTextChar1"/>
    <w:rsid w:val="00CB1EBE"/>
  </w:style>
  <w:style w:type="character" w:customStyle="1" w:styleId="BodyTextIndentChar">
    <w:name w:val="Body Text Indent Char"/>
    <w:basedOn w:val="DefaultParagraphFont"/>
    <w:rsid w:val="00CB1EBE"/>
  </w:style>
  <w:style w:type="character" w:customStyle="1" w:styleId="BodyTextIndent2Char">
    <w:name w:val="Body Text Indent 2 Char"/>
    <w:basedOn w:val="DefaultParagraphFont"/>
    <w:rsid w:val="00CB1EBE"/>
  </w:style>
  <w:style w:type="character" w:customStyle="1" w:styleId="BodyTextFirstIndent2Char">
    <w:name w:val="Body Text First Indent 2 Char"/>
    <w:basedOn w:val="BodyTextIndentChar"/>
    <w:rsid w:val="00CB1EBE"/>
  </w:style>
  <w:style w:type="character" w:customStyle="1" w:styleId="BodyTextIndent3Char">
    <w:name w:val="Body Text Indent 3 Char"/>
    <w:rsid w:val="00CB1EBE"/>
    <w:rPr>
      <w:sz w:val="16"/>
      <w:szCs w:val="16"/>
    </w:rPr>
  </w:style>
  <w:style w:type="character" w:customStyle="1" w:styleId="ClosingChar">
    <w:name w:val="Closing Char"/>
    <w:basedOn w:val="DefaultParagraphFont"/>
    <w:rsid w:val="00CB1EBE"/>
  </w:style>
  <w:style w:type="character" w:customStyle="1" w:styleId="CommentTextChar">
    <w:name w:val="Comment Text Char"/>
    <w:basedOn w:val="DefaultParagraphFont"/>
    <w:rsid w:val="00CB1EBE"/>
  </w:style>
  <w:style w:type="character" w:customStyle="1" w:styleId="DateChar">
    <w:name w:val="Date Char"/>
    <w:basedOn w:val="DefaultParagraphFont"/>
    <w:rsid w:val="00CB1EBE"/>
  </w:style>
  <w:style w:type="character" w:customStyle="1" w:styleId="CommentSubjectChar">
    <w:name w:val="Comment Subject Char"/>
    <w:rsid w:val="00CB1EBE"/>
    <w:rPr>
      <w:b/>
      <w:bCs/>
    </w:rPr>
  </w:style>
  <w:style w:type="character" w:customStyle="1" w:styleId="DocumentMapChar">
    <w:name w:val="Document Map Char"/>
    <w:rsid w:val="00CB1EBE"/>
    <w:rPr>
      <w:rFonts w:ascii="Segoe UI" w:hAnsi="Segoe UI" w:cs="Segoe UI"/>
      <w:sz w:val="16"/>
      <w:szCs w:val="16"/>
    </w:rPr>
  </w:style>
  <w:style w:type="character" w:customStyle="1" w:styleId="E-mailSignatureChar">
    <w:name w:val="E-mail Signature Char"/>
    <w:basedOn w:val="DefaultParagraphFont"/>
    <w:rsid w:val="00CB1EBE"/>
  </w:style>
  <w:style w:type="character" w:customStyle="1" w:styleId="EndnoteTextChar1">
    <w:name w:val="Endnote Text Char1"/>
    <w:basedOn w:val="DefaultParagraphFont"/>
    <w:rsid w:val="00CB1E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4F1A4D-29CC-4D47-B124-E2B174105A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225</Pages>
  <Words>93193</Words>
  <Characters>531201</Characters>
  <Application>Microsoft Office Word</Application>
  <DocSecurity>0</DocSecurity>
  <Lines>4426</Lines>
  <Paragraphs>1246</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623148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24.581_CR0088R1_(Rel-16)_eMCVideo-CT</cp:lastModifiedBy>
  <cp:revision>3</cp:revision>
  <dcterms:created xsi:type="dcterms:W3CDTF">2022-03-20T21:49:00Z</dcterms:created>
  <dcterms:modified xsi:type="dcterms:W3CDTF">2022-03-20T22:00:00Z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24.581 %Rel-16%%24.581 %Rel-16%%24.581 %Rel-16%%24.581 %Rel-16%%24.581 %Rel-16%%24.581 %Rel-16%%24.581 %Rel-16%0001%24.581 %Rel-16%0002%24.581 %Rel-16%0003%24.581 %Rel-16%0004%24.581 %Rel-16%0005%24.581 %Rel-16%0006%24.581 %Rel-16%0007%24.581 %Rel-16%0008</vt:lpwstr>
  </property>
  <property fmtid="{D5CDD505-2E9C-101B-9397-08002B2CF9AE}" pid="8" name="MCCCRsImpl1">
    <vt:lpwstr>%24.581 %Rel-16%0009%24.581 %Rel-16%0010%24.581 %Rel-16%0011%24.581 %Rel-16%0012%24.581 %Rel-16%0013%24.581 %Rel-16%0014%24.581 %Rel-16%0015%24.581 %Rel-16%0016%24.581 %Rel-16%0017%24.581 %Rel-16%0018%24.581 %Rel-16%0019%24.581 %Rel-16%0020%24.581 %Rel-16</vt:lpwstr>
  </property>
  <property fmtid="{D5CDD505-2E9C-101B-9397-08002B2CF9AE}" pid="9" name="MCCCRsImpl2">
    <vt:lpwstr>%0021%24.581 %Rel-16%0023%24.581 %Rel-16%0024%24.581 %Rel-16%0027%24.581 %Rel-16%0029%24.581 %Rel-16%0030%24.581 %Rel-16%0031%24.581 %Rel-16%0032%24.581 %Rel-16%0025%24.581 %Rel-16%0028%24.581 %Rel-16%0033%24.581 %Rel-16%0036%24.581 %Rel-16%0037%24.581 %R</vt:lpwstr>
  </property>
  <property fmtid="{D5CDD505-2E9C-101B-9397-08002B2CF9AE}" pid="10" name="MCCCRsImpl3">
    <vt:lpwstr>81 %Rel-16%0068%24.581 %Rel-16%0069%24.581 %Rel-16%0070%24.581 %Rel-16%0071%24.581 %Rel-16%0072%24.581 %Rel-16%0073%24.581 %Rel-16%0074%24.581 %Rel-16%0077%24.581 %Rel-16%0085%24.581%Rel-16%0088%</vt:lpwstr>
  </property>
</Properties>
</file>