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4748F" w14:textId="3B25DCCC" w:rsidR="005E1161" w:rsidRDefault="005E1161" w:rsidP="005E1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EA65E7">
        <w:rPr>
          <w:b/>
          <w:noProof/>
          <w:sz w:val="24"/>
        </w:rPr>
        <w:t>165</w:t>
      </w:r>
      <w:bookmarkStart w:id="0" w:name="_GoBack"/>
      <w:bookmarkEnd w:id="0"/>
    </w:p>
    <w:p w14:paraId="639894C6" w14:textId="77777777" w:rsidR="005E1161" w:rsidRDefault="005E1161" w:rsidP="005E11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F904F76" w14:textId="77777777" w:rsidR="005E1161" w:rsidRPr="007B5456" w:rsidRDefault="005E1161" w:rsidP="005E1161">
      <w:pPr>
        <w:spacing w:after="120"/>
        <w:ind w:left="1985" w:hanging="1985"/>
        <w:rPr>
          <w:rFonts w:ascii="Arial" w:hAnsi="Arial" w:cs="Arial"/>
          <w:bCs/>
        </w:rPr>
      </w:pPr>
    </w:p>
    <w:p w14:paraId="0E45526A" w14:textId="77777777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CT1</w:t>
      </w:r>
    </w:p>
    <w:p w14:paraId="14775965" w14:textId="176541D8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E1161">
        <w:rPr>
          <w:rFonts w:ascii="Arial" w:hAnsi="Arial" w:cs="Arial"/>
          <w:b/>
          <w:bCs/>
        </w:rPr>
        <w:t>New WID on Stage-3 SAE Protocol Development</w:t>
      </w:r>
    </w:p>
    <w:p w14:paraId="41AD239A" w14:textId="5310A57F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B8F5B" w14:textId="569A1226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</w:t>
      </w:r>
    </w:p>
    <w:p w14:paraId="49F769AE" w14:textId="77777777" w:rsidR="005E1161" w:rsidRDefault="005E1161" w:rsidP="005E116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D1B3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E0CD5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633064F" w14:textId="3BF63E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C36EE">
        <w:t>Stage-3 SAE Protocol Development</w:t>
      </w:r>
      <w:r w:rsidR="00D31CC8" w:rsidRPr="00251D80">
        <w:t xml:space="preserve"> </w:t>
      </w:r>
    </w:p>
    <w:p w14:paraId="7E85D967" w14:textId="1BC23EA1" w:rsidR="00B078D6" w:rsidRPr="00513A46" w:rsidRDefault="00E13CB2" w:rsidP="00D31CC8">
      <w:pPr>
        <w:pStyle w:val="Heading2"/>
        <w:tabs>
          <w:tab w:val="left" w:pos="2552"/>
        </w:tabs>
        <w:rPr>
          <w:lang w:val="en-US"/>
        </w:rPr>
      </w:pPr>
      <w:r w:rsidRPr="00513A46">
        <w:rPr>
          <w:lang w:val="en-US"/>
        </w:rPr>
        <w:t>A</w:t>
      </w:r>
      <w:r w:rsidR="00B078D6" w:rsidRPr="00513A46">
        <w:rPr>
          <w:lang w:val="en-US"/>
        </w:rPr>
        <w:t>cronym:</w:t>
      </w:r>
      <w:r w:rsidR="007C36EE" w:rsidRPr="00513A46">
        <w:rPr>
          <w:lang w:val="en-US"/>
        </w:rPr>
        <w:t xml:space="preserve"> SAES1</w:t>
      </w:r>
      <w:r w:rsidR="00513A46" w:rsidRPr="00513A46">
        <w:rPr>
          <w:lang w:val="en-US"/>
        </w:rPr>
        <w:t>7</w:t>
      </w:r>
      <w:r w:rsidR="007C36EE" w:rsidRPr="00513A46">
        <w:rPr>
          <w:lang w:val="en-US"/>
        </w:rPr>
        <w:t>, SAES1</w:t>
      </w:r>
      <w:r w:rsidR="00513A46" w:rsidRPr="00513A46">
        <w:rPr>
          <w:lang w:val="en-US"/>
        </w:rPr>
        <w:t>7</w:t>
      </w:r>
      <w:r w:rsidR="007C36EE" w:rsidRPr="00513A46">
        <w:rPr>
          <w:lang w:val="en-US"/>
        </w:rPr>
        <w:t>-CSFB, SAES1</w:t>
      </w:r>
      <w:r w:rsidR="00513A46" w:rsidRPr="00513A46">
        <w:rPr>
          <w:lang w:val="en-US"/>
        </w:rPr>
        <w:t>7</w:t>
      </w:r>
      <w:r w:rsidR="007C36EE" w:rsidRPr="00513A46">
        <w:rPr>
          <w:lang w:val="en-US"/>
        </w:rPr>
        <w:t>-non3GPP</w:t>
      </w:r>
      <w:r w:rsidR="001C718D" w:rsidRPr="00513A46">
        <w:rPr>
          <w:lang w:val="en-US"/>
        </w:rPr>
        <w:t xml:space="preserve"> </w:t>
      </w:r>
    </w:p>
    <w:p w14:paraId="6FF23EB3" w14:textId="786359C4" w:rsidR="00B078D6" w:rsidRDefault="00B078D6" w:rsidP="003632DE">
      <w:pPr>
        <w:pStyle w:val="Heading2"/>
        <w:tabs>
          <w:tab w:val="left" w:pos="2552"/>
          <w:tab w:val="right" w:pos="9638"/>
        </w:tabs>
      </w:pPr>
      <w:r>
        <w:t>Unique identifier</w:t>
      </w:r>
      <w:r w:rsidR="00F41A27">
        <w:t>:</w:t>
      </w:r>
      <w:r w:rsidR="00D31CC8">
        <w:t xml:space="preserve"> </w:t>
      </w:r>
      <w:r w:rsidR="005E1161">
        <w:t>88</w:t>
      </w:r>
      <w:r w:rsidR="00EA65E7">
        <w:t>0021</w:t>
      </w:r>
    </w:p>
    <w:p w14:paraId="3B5C43A7" w14:textId="11B20D3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C36EE">
        <w:rPr>
          <w:rFonts w:ascii="Arial" w:hAnsi="Arial"/>
          <w:sz w:val="32"/>
        </w:rPr>
        <w:t xml:space="preserve"> Rel-17</w:t>
      </w:r>
      <w:r>
        <w:t xml:space="preserve">  </w:t>
      </w:r>
    </w:p>
    <w:p w14:paraId="4A07EA8F" w14:textId="7B19777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Default="004260A5" w:rsidP="004A40BE">
            <w:pPr>
              <w:pStyle w:val="TAC"/>
            </w:pPr>
          </w:p>
        </w:tc>
      </w:tr>
      <w:tr w:rsidR="004260A5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EEEB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DF3C0C" w14:textId="415A11C3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0F5F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40047" w14:textId="77777777" w:rsidR="004260A5" w:rsidRDefault="004260A5" w:rsidP="004A40BE">
            <w:pPr>
              <w:pStyle w:val="TAC"/>
            </w:pPr>
          </w:p>
        </w:tc>
      </w:tr>
      <w:tr w:rsidR="004260A5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1F51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37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C2C3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D900A2" w14:textId="77777777" w:rsidR="004260A5" w:rsidRDefault="004260A5" w:rsidP="004A40BE">
            <w:pPr>
              <w:pStyle w:val="TAC"/>
            </w:pPr>
          </w:p>
        </w:tc>
      </w:tr>
    </w:tbl>
    <w:p w14:paraId="72E95161" w14:textId="77777777" w:rsidR="008A76FD" w:rsidRDefault="008A76FD" w:rsidP="001C5C86">
      <w:pPr>
        <w:ind w:right="-99"/>
        <w:rPr>
          <w:b/>
        </w:rPr>
      </w:pPr>
    </w:p>
    <w:p w14:paraId="7BE3E6C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1959E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49AC543" w14:textId="00461924" w:rsidR="00A36378" w:rsidRPr="00A36378" w:rsidRDefault="00A36378" w:rsidP="00F62688">
      <w:pPr>
        <w:pStyle w:val="tah0"/>
      </w:pPr>
      <w:r w:rsidRPr="00A36378">
        <w:t>This work item is a</w:t>
      </w:r>
      <w:r w:rsidR="001E5E43">
        <w:t xml:space="preserve"> …</w:t>
      </w:r>
      <w:r w:rsidRPr="00A36378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D8AC0F4" w14:textId="77777777" w:rsidTr="006B4280">
        <w:tc>
          <w:tcPr>
            <w:tcW w:w="675" w:type="dxa"/>
          </w:tcPr>
          <w:p w14:paraId="708E8D27" w14:textId="7FDC0BAE" w:rsidR="004876B9" w:rsidRDefault="001E5E4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CA0E1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C51023A" w14:textId="77777777" w:rsidTr="004260A5">
        <w:tc>
          <w:tcPr>
            <w:tcW w:w="675" w:type="dxa"/>
          </w:tcPr>
          <w:p w14:paraId="1F19002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276B6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3C2F2BC" w14:textId="77777777" w:rsidTr="004260A5">
        <w:tc>
          <w:tcPr>
            <w:tcW w:w="675" w:type="dxa"/>
          </w:tcPr>
          <w:p w14:paraId="1ACF25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7DC26A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721802" w14:textId="77777777" w:rsidTr="001759A7">
        <w:tc>
          <w:tcPr>
            <w:tcW w:w="675" w:type="dxa"/>
          </w:tcPr>
          <w:p w14:paraId="18E706F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03F8F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0FD247" w14:textId="77777777" w:rsidR="004876B9" w:rsidRDefault="004876B9" w:rsidP="001C5C86">
      <w:pPr>
        <w:ind w:right="-99"/>
        <w:rPr>
          <w:b/>
        </w:rPr>
      </w:pPr>
    </w:p>
    <w:p w14:paraId="2302C7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1B7400B" w14:textId="77777777" w:rsidR="00E41C1D" w:rsidRDefault="00E41C1D" w:rsidP="00E41C1D">
      <w:r>
        <w:t>Not applicable.</w:t>
      </w:r>
    </w:p>
    <w:p w14:paraId="2D6166EA" w14:textId="6AB2C822" w:rsidR="004260A5" w:rsidRPr="004E5172" w:rsidRDefault="004260A5" w:rsidP="004260A5">
      <w:pPr>
        <w:rPr>
          <w:i/>
        </w:rPr>
      </w:pPr>
    </w:p>
    <w:p w14:paraId="78BC171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2CE9BF4" w14:textId="78A229D6" w:rsidR="00746F46" w:rsidRPr="001E5E43" w:rsidRDefault="001E5E43" w:rsidP="00251D80">
      <w:pPr>
        <w:rPr>
          <w:rFonts w:ascii="Arial" w:hAnsi="Arial" w:cs="Arial"/>
          <w:iCs/>
        </w:rPr>
      </w:pPr>
      <w:r w:rsidRPr="001E5E43">
        <w:rPr>
          <w:rFonts w:ascii="Arial" w:hAnsi="Arial" w:cs="Arial"/>
          <w:iCs/>
        </w:rPr>
        <w:t>None.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6949168" w14:textId="77777777" w:rsidTr="00922FCB">
        <w:tc>
          <w:tcPr>
            <w:tcW w:w="11808" w:type="dxa"/>
            <w:gridSpan w:val="4"/>
            <w:shd w:val="clear" w:color="auto" w:fill="E0E0E0"/>
          </w:tcPr>
          <w:p w14:paraId="2B41CE5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1911A7DE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9AFB0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9E0B5F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A2719B3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3B8FF9E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561C032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2217221F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6C84BE93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1F9324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AC263B" w14:textId="2072083C" w:rsidR="001E5E43" w:rsidRPr="00FD3A4E" w:rsidRDefault="001E5E43" w:rsidP="001E5E43">
      <w:r>
        <w:t>In Release 8, LTE was added as an access technology. The feature set in Release 8 provides a basis for EPS support. At Release 9, 10, 11, 12, 13,14, 15 and 16 further work was identified. At Release 17 the need for other new capabilities is being identified.</w:t>
      </w:r>
    </w:p>
    <w:p w14:paraId="700B8531" w14:textId="40D542DB" w:rsidR="00FD3A4E" w:rsidRPr="001E5E43" w:rsidRDefault="00FD3A4E" w:rsidP="00251D80">
      <w:pPr>
        <w:rPr>
          <w:iCs/>
        </w:rPr>
      </w:pPr>
    </w:p>
    <w:p w14:paraId="0501A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EB59DD" w14:textId="77777777" w:rsidR="00355185" w:rsidRDefault="00355185" w:rsidP="00355185">
      <w:pPr>
        <w:rPr>
          <w:lang w:val="en-US"/>
        </w:rPr>
      </w:pPr>
      <w:r>
        <w:rPr>
          <w:lang w:val="en-US"/>
        </w:rPr>
        <w:t xml:space="preserve">There may be technical improvements and enhancements to EPS, not of sufficient significance to be normally covered by a work item, that can be dealt with by this work item. </w:t>
      </w:r>
    </w:p>
    <w:p w14:paraId="68E32D47" w14:textId="77777777" w:rsidR="00355185" w:rsidRDefault="00355185" w:rsidP="00355185">
      <w:pPr>
        <w:rPr>
          <w:lang w:val="en-US"/>
        </w:rPr>
      </w:pPr>
      <w:r>
        <w:rPr>
          <w:lang w:val="en-US"/>
        </w:rPr>
        <w:t>The scope of the work also includes:</w:t>
      </w:r>
    </w:p>
    <w:p w14:paraId="6E4CED42" w14:textId="1B6703FF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Such changes relating to SAE involved in CS fallback (including SGs enhancements) or CS fallback to 1x (A separate acronym is requested for this set of work "SAES</w:t>
      </w:r>
      <w:r w:rsidR="00E41C1D">
        <w:rPr>
          <w:lang w:val="en-US"/>
        </w:rPr>
        <w:t>17</w:t>
      </w:r>
      <w:r>
        <w:rPr>
          <w:lang w:val="en-US"/>
        </w:rPr>
        <w:t>-CSFB").</w:t>
      </w:r>
    </w:p>
    <w:p w14:paraId="1836EF78" w14:textId="77777777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Impact on GPRS relating to interworking with LTE.</w:t>
      </w:r>
    </w:p>
    <w:p w14:paraId="0E8D970E" w14:textId="6D2343BD" w:rsidR="00355185" w:rsidRDefault="00355185" w:rsidP="00355185">
      <w:r>
        <w:t xml:space="preserve">Changes relating to the support of </w:t>
      </w:r>
      <w:smartTag w:uri="urn:schemas-microsoft-com:office:smarttags" w:element="stockticker">
        <w:r>
          <w:t>EPC</w:t>
        </w:r>
      </w:smartTag>
      <w:r>
        <w:t xml:space="preserve"> on non-3GPP accesses are covered on the separate acronym </w:t>
      </w:r>
      <w:r w:rsidRPr="006B77F7">
        <w:t>"</w:t>
      </w:r>
      <w:r>
        <w:t>SAES1</w:t>
      </w:r>
      <w:r w:rsidR="00E41C1D">
        <w:t>7</w:t>
      </w:r>
      <w:r>
        <w:t>-non3GPP"</w:t>
      </w:r>
    </w:p>
    <w:p w14:paraId="68E899FF" w14:textId="77777777" w:rsidR="00355185" w:rsidRDefault="00355185" w:rsidP="00355185">
      <w:r>
        <w:t>The work does not cover PS domain enhancements where parallel changes are identified to both EPS and GPRS.</w:t>
      </w:r>
    </w:p>
    <w:p w14:paraId="3E68C865" w14:textId="77777777" w:rsidR="00355185" w:rsidRDefault="00355185" w:rsidP="00355185">
      <w:r>
        <w:t>The work also does not cover changes to home Node B and home eNode B.</w:t>
      </w:r>
    </w:p>
    <w:p w14:paraId="54DC8EBA" w14:textId="77777777" w:rsidR="00355185" w:rsidRDefault="00355185" w:rsidP="00355185">
      <w:r>
        <w:t>The work also does not cover changes or enhancements to functionality related to machine-type c</w:t>
      </w:r>
      <w:r w:rsidRPr="009F56A1">
        <w:t>ommunications</w:t>
      </w:r>
      <w:r>
        <w:t xml:space="preserve"> (MTC).</w:t>
      </w:r>
    </w:p>
    <w:p w14:paraId="2C5C4CB7" w14:textId="77777777" w:rsidR="00355185" w:rsidRDefault="00355185" w:rsidP="00355185">
      <w:pPr>
        <w:rPr>
          <w:lang w:val="en-US"/>
        </w:rPr>
      </w:pPr>
      <w:r w:rsidRPr="00E96FDE">
        <w:t xml:space="preserve">The work item is not a substitute for issues where a </w:t>
      </w:r>
      <w:r>
        <w:t xml:space="preserve">feature </w:t>
      </w:r>
      <w:r w:rsidRPr="00E96FDE">
        <w:t>has already been created</w:t>
      </w:r>
      <w:r>
        <w:t xml:space="preserve"> by other WG (a separate building block should be created for that WID), or for work involving significant changes over multiple CRs in CT1 (where a separate feature WID should be created).</w:t>
      </w:r>
    </w:p>
    <w:p w14:paraId="345C593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4EF408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D76FF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097180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8B672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019437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9FF9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38E57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C8CF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3476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3ADD9B34" w14:textId="77777777" w:rsidTr="00072A56">
        <w:tc>
          <w:tcPr>
            <w:tcW w:w="1617" w:type="dxa"/>
          </w:tcPr>
          <w:p w14:paraId="797F56E6" w14:textId="6FC671FC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6AD8915" w14:textId="2B0FB09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A709963" w14:textId="13F6FF0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6CB8FF7" w14:textId="05A38046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D32FF3C" w14:textId="6C7CBC2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5CCBF8F" w14:textId="084AB28F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86C375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55185" w:rsidRPr="00251D80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BD62B2" w:rsidRDefault="00355185" w:rsidP="00355185">
            <w:pPr>
              <w:spacing w:after="0"/>
            </w:pPr>
            <w:r w:rsidRPr="00BD62B2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A3A1C32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 w:rsidR="00B2528E">
              <w:rPr>
                <w:rFonts w:ascii="Arial" w:hAnsi="Arial" w:cs="Arial"/>
                <w:sz w:val="18"/>
                <w:szCs w:val="18"/>
              </w:rPr>
              <w:t xml:space="preserve">93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B2528E">
              <w:rPr>
                <w:rFonts w:ascii="Arial" w:hAnsi="Arial" w:cs="Arial"/>
                <w:sz w:val="18"/>
                <w:szCs w:val="18"/>
              </w:rPr>
              <w:t>Sept</w:t>
            </w:r>
            <w:r>
              <w:rPr>
                <w:rFonts w:ascii="Arial" w:hAnsi="Arial" w:cs="Arial"/>
                <w:sz w:val="18"/>
                <w:szCs w:val="18"/>
              </w:rPr>
              <w:t>ember 20</w:t>
            </w:r>
            <w:r w:rsidR="00B2528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355185" w:rsidRDefault="00355185" w:rsidP="00355185">
            <w:pPr>
              <w:pStyle w:val="TAL"/>
            </w:pPr>
            <w:r>
              <w:t xml:space="preserve">Additional capabilities and corrections relating to: </w:t>
            </w:r>
          </w:p>
          <w:p w14:paraId="1AA9463F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coding of IEs used by TS 24.301;  </w:t>
            </w:r>
          </w:p>
          <w:p w14:paraId="6AF8AA43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CS fallback; and </w:t>
            </w:r>
          </w:p>
          <w:p w14:paraId="72D307AA" w14:textId="60A8C233" w:rsidR="00355185" w:rsidRPr="00BD62B2" w:rsidRDefault="00355185" w:rsidP="00355185">
            <w:pPr>
              <w:spacing w:after="0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74C8E4B9" w:rsidR="00355185" w:rsidRPr="006D3FDF" w:rsidRDefault="00B2528E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355185" w:rsidRDefault="00355185" w:rsidP="00355185">
            <w:pPr>
              <w:pStyle w:val="TAL"/>
            </w:pPr>
            <w:r w:rsidRPr="001476A1"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22670727" w:rsidR="00355185" w:rsidRPr="006D3FDF" w:rsidRDefault="00B2528E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B2528E" w:rsidRPr="001476A1" w:rsidRDefault="00B2528E" w:rsidP="00B2528E">
            <w:pPr>
              <w:pStyle w:val="TAL"/>
            </w:pPr>
            <w:r w:rsidRPr="006D50B9"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364A445A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B2528E" w:rsidRPr="006D50B9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0BFFE6B2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454536A3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442B74D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5C5ADD8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B2528E" w:rsidRDefault="00B2528E" w:rsidP="00B2528E">
            <w:pPr>
              <w:pStyle w:val="TAL"/>
            </w:pPr>
            <w:r w:rsidRPr="001476A1"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68B4971D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B2528E" w:rsidRPr="001476A1" w:rsidRDefault="00B2528E" w:rsidP="00B2528E">
            <w:pPr>
              <w:pStyle w:val="TAL"/>
            </w:pPr>
            <w: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34223E79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2349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B2528E" w:rsidRDefault="00B2528E" w:rsidP="00B2528E">
            <w:pPr>
              <w:pStyle w:val="TAL"/>
            </w:pPr>
            <w:r>
              <w:t xml:space="preserve">Additional capabilities and corrections relating to: </w:t>
            </w:r>
          </w:p>
          <w:p w14:paraId="2396DC61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coding of IEs used by TS 29.118; </w:t>
            </w:r>
          </w:p>
          <w:p w14:paraId="6D91329A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CS fallback; and </w:t>
            </w:r>
          </w:p>
          <w:p w14:paraId="58515B94" w14:textId="764F3514" w:rsidR="00B2528E" w:rsidRDefault="00B2528E" w:rsidP="00B2528E">
            <w:pPr>
              <w:pStyle w:val="TAL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6F4A1171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9D8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246CC3A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9D8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B2528E" w:rsidRDefault="00B2528E" w:rsidP="00B2528E">
            <w:pPr>
              <w:pStyle w:val="TAL"/>
            </w:pPr>
            <w: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62C1EDC8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509D8">
              <w:rPr>
                <w:rFonts w:ascii="Arial" w:hAnsi="Arial" w:cs="Arial"/>
                <w:sz w:val="18"/>
                <w:szCs w:val="18"/>
              </w:rPr>
              <w:t>TSG#93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Default="00C4305E" w:rsidP="00C4305E"/>
    <w:p w14:paraId="20EBB764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1C6303" w14:textId="77777777" w:rsidR="00B2528E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>Aghili, Behrouz, InterDigital Commun</w:t>
      </w:r>
      <w:r>
        <w:rPr>
          <w:lang w:val="en-US"/>
        </w:rPr>
        <w:t xml:space="preserve">ications </w:t>
      </w:r>
    </w:p>
    <w:p w14:paraId="510F7289" w14:textId="77777777" w:rsidR="00B2528E" w:rsidRPr="006F0823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>(behrouz.aghili@interdigital.com)</w:t>
      </w:r>
    </w:p>
    <w:p w14:paraId="1EF399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4F71DB8" w14:textId="77777777" w:rsidR="00B2528E" w:rsidRPr="00DA1D0A" w:rsidRDefault="00B2528E" w:rsidP="00B2528E">
      <w:pPr>
        <w:ind w:left="414" w:right="-99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CT1</w:t>
      </w:r>
    </w:p>
    <w:p w14:paraId="0FCBFC7D" w14:textId="77777777" w:rsidR="00557B2E" w:rsidRPr="00557B2E" w:rsidRDefault="00557B2E" w:rsidP="009870A7">
      <w:pPr>
        <w:spacing w:after="0"/>
        <w:ind w:left="1134" w:right="-96"/>
      </w:pPr>
    </w:p>
    <w:p w14:paraId="1FA206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11F0AF" w14:textId="77777777" w:rsidR="00B2528E" w:rsidRPr="00DA1D0A" w:rsidRDefault="00B2528E" w:rsidP="00B2528E">
      <w:pPr>
        <w:pStyle w:val="Heading2"/>
        <w:spacing w:before="0"/>
        <w:ind w:firstLine="0"/>
        <w:rPr>
          <w:sz w:val="18"/>
          <w:szCs w:val="18"/>
        </w:rPr>
      </w:pPr>
      <w:r w:rsidRPr="00DA1D0A">
        <w:rPr>
          <w:sz w:val="18"/>
          <w:szCs w:val="18"/>
        </w:rPr>
        <w:t>None</w:t>
      </w:r>
    </w:p>
    <w:p w14:paraId="6C21959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74C8A6" w14:textId="28C835E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782E43E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B11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Default="00B2528E" w:rsidP="001C5C86">
            <w:pPr>
              <w:pStyle w:val="TAL"/>
            </w:pPr>
            <w:r>
              <w:t>InterDigital</w:t>
            </w:r>
          </w:p>
        </w:tc>
      </w:tr>
      <w:tr w:rsidR="0048267C" w14:paraId="277FE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357E7" w14:textId="38650DBD" w:rsidR="0048267C" w:rsidRDefault="004B5C52" w:rsidP="001C5C86">
            <w:pPr>
              <w:pStyle w:val="TAL"/>
            </w:pPr>
            <w:r>
              <w:t>Qualcomm Incorporated</w:t>
            </w:r>
          </w:p>
        </w:tc>
      </w:tr>
      <w:tr w:rsidR="0048267C" w14:paraId="740BFA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B3B39" w14:textId="69D3F260" w:rsidR="0048267C" w:rsidRDefault="002A632E" w:rsidP="001C5C86">
            <w:pPr>
              <w:pStyle w:val="TAL"/>
            </w:pPr>
            <w:r>
              <w:t>LG Electronics</w:t>
            </w:r>
          </w:p>
        </w:tc>
      </w:tr>
      <w:tr w:rsidR="0048267C" w14:paraId="623D25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0709E" w14:textId="7CC73537" w:rsidR="0048267C" w:rsidRDefault="002A632E" w:rsidP="001C5C86">
            <w:pPr>
              <w:pStyle w:val="TAL"/>
            </w:pPr>
            <w:r>
              <w:t>China Mobile</w:t>
            </w:r>
          </w:p>
        </w:tc>
      </w:tr>
      <w:tr w:rsidR="00025316" w14:paraId="529FD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55021" w14:textId="4207F021" w:rsidR="00025316" w:rsidRDefault="002A632E" w:rsidP="001C5C86">
            <w:pPr>
              <w:pStyle w:val="TAL"/>
            </w:pPr>
            <w:r>
              <w:t>vivo</w:t>
            </w:r>
          </w:p>
        </w:tc>
      </w:tr>
      <w:tr w:rsidR="00025316" w14:paraId="6F9C5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AA26B9" w14:textId="5B138365" w:rsidR="00025316" w:rsidRDefault="002A632E" w:rsidP="001C5C86">
            <w:pPr>
              <w:pStyle w:val="TAL"/>
            </w:pPr>
            <w:r>
              <w:t>ZTE</w:t>
            </w:r>
          </w:p>
        </w:tc>
      </w:tr>
      <w:tr w:rsidR="002A632E" w14:paraId="3588D3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7DBB58" w14:textId="0E4A56E4" w:rsidR="002A632E" w:rsidRDefault="002A632E" w:rsidP="001C5C86">
            <w:pPr>
              <w:pStyle w:val="TAL"/>
            </w:pPr>
            <w:r>
              <w:t>NTT DOCOMO</w:t>
            </w:r>
          </w:p>
        </w:tc>
      </w:tr>
      <w:tr w:rsidR="002A632E" w14:paraId="461AA3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65AFEB" w14:textId="0CEF8638" w:rsidR="002A632E" w:rsidRDefault="002A632E" w:rsidP="001C5C86">
            <w:pPr>
              <w:pStyle w:val="TAL"/>
            </w:pPr>
            <w:r>
              <w:t>Intel</w:t>
            </w:r>
          </w:p>
        </w:tc>
      </w:tr>
      <w:tr w:rsidR="002A632E" w14:paraId="1BC31E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E60E66" w14:textId="6A0543B8" w:rsidR="002A632E" w:rsidRDefault="00FC1EE9" w:rsidP="001C5C86">
            <w:pPr>
              <w:pStyle w:val="TAL"/>
            </w:pPr>
            <w:r>
              <w:t>Ericsson</w:t>
            </w:r>
          </w:p>
        </w:tc>
      </w:tr>
      <w:tr w:rsidR="002A632E" w14:paraId="79F4A8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04646" w14:textId="3022D22A" w:rsidR="002A632E" w:rsidRDefault="00805999" w:rsidP="001C5C86">
            <w:pPr>
              <w:pStyle w:val="TAL"/>
            </w:pPr>
            <w:r>
              <w:t>Deutsche Telekom</w:t>
            </w:r>
          </w:p>
        </w:tc>
      </w:tr>
      <w:tr w:rsidR="00805999" w14:paraId="648593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2BC085" w14:textId="431DE318" w:rsidR="00805999" w:rsidRDefault="00805999" w:rsidP="001C5C86">
            <w:pPr>
              <w:pStyle w:val="TAL"/>
            </w:pPr>
            <w:r>
              <w:t>Samsung</w:t>
            </w:r>
          </w:p>
        </w:tc>
      </w:tr>
      <w:tr w:rsidR="00805999" w14:paraId="5FB502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65698" w14:textId="68FC3413" w:rsidR="00805999" w:rsidRDefault="00805999" w:rsidP="001C5C86">
            <w:pPr>
              <w:pStyle w:val="TAL"/>
            </w:pPr>
            <w:r>
              <w:t>Media Tek</w:t>
            </w:r>
          </w:p>
        </w:tc>
      </w:tr>
      <w:tr w:rsidR="00805999" w14:paraId="135098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8CDEEB" w14:textId="1C9FEAB4" w:rsidR="00805999" w:rsidRDefault="00805999" w:rsidP="001C5C86">
            <w:pPr>
              <w:pStyle w:val="TAL"/>
            </w:pPr>
            <w:r>
              <w:t>Orange</w:t>
            </w:r>
          </w:p>
        </w:tc>
      </w:tr>
      <w:tr w:rsidR="00805999" w14:paraId="572749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36A365" w14:textId="166F8943" w:rsidR="00805999" w:rsidRDefault="00E864D3" w:rsidP="001C5C86">
            <w:pPr>
              <w:pStyle w:val="TAL"/>
            </w:pPr>
            <w:r>
              <w:t>Nokia</w:t>
            </w:r>
          </w:p>
        </w:tc>
      </w:tr>
      <w:tr w:rsidR="00805999" w14:paraId="2CC8B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493024" w14:textId="469E5A9C" w:rsidR="00805999" w:rsidRDefault="00E864D3" w:rsidP="001C5C86">
            <w:pPr>
              <w:pStyle w:val="TAL"/>
            </w:pPr>
            <w:r>
              <w:t>Nokia Shanghai Bell</w:t>
            </w:r>
          </w:p>
        </w:tc>
      </w:tr>
      <w:tr w:rsidR="00805999" w14:paraId="13E383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07520C" w14:textId="53FA8331" w:rsidR="00805999" w:rsidRDefault="00A92830" w:rsidP="001C5C86">
            <w:pPr>
              <w:pStyle w:val="TAL"/>
            </w:pPr>
            <w:r>
              <w:t>Huawei</w:t>
            </w:r>
          </w:p>
        </w:tc>
      </w:tr>
      <w:tr w:rsidR="00A92830" w14:paraId="1BAED8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B8C6C9" w14:textId="2A618111" w:rsidR="00A92830" w:rsidRDefault="00A92830" w:rsidP="001C5C86">
            <w:pPr>
              <w:pStyle w:val="TAL"/>
            </w:pPr>
            <w:r>
              <w:t>HiSilicon</w:t>
            </w:r>
          </w:p>
        </w:tc>
      </w:tr>
      <w:tr w:rsidR="00A92830" w14:paraId="5DD982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C9128E" w14:textId="77777777" w:rsidR="00A92830" w:rsidRDefault="00A92830" w:rsidP="001C5C86">
            <w:pPr>
              <w:pStyle w:val="TAL"/>
            </w:pPr>
          </w:p>
        </w:tc>
      </w:tr>
    </w:tbl>
    <w:p w14:paraId="5C63A51E" w14:textId="77777777" w:rsidR="00067741" w:rsidRDefault="00067741" w:rsidP="00067741"/>
    <w:p w14:paraId="75C257D2" w14:textId="6703E0D4" w:rsidR="00F41A27" w:rsidRDefault="00F41A27" w:rsidP="00641ED8"/>
    <w:p w14:paraId="1AD50FF1" w14:textId="7AD14BBE" w:rsidR="00FC1EE9" w:rsidRDefault="00FC1EE9" w:rsidP="00FC1EE9"/>
    <w:p w14:paraId="4A53A4E5" w14:textId="05E9BC30" w:rsidR="00FC1EE9" w:rsidRPr="00FC1EE9" w:rsidRDefault="00FC1EE9" w:rsidP="00FC1EE9">
      <w:pPr>
        <w:tabs>
          <w:tab w:val="left" w:pos="1215"/>
        </w:tabs>
      </w:pPr>
      <w:r>
        <w:tab/>
      </w:r>
    </w:p>
    <w:sectPr w:rsidR="00FC1EE9" w:rsidRPr="00FC1EE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C936E" w14:textId="77777777" w:rsidR="00F81A7A" w:rsidRDefault="00F81A7A">
      <w:r>
        <w:separator/>
      </w:r>
    </w:p>
  </w:endnote>
  <w:endnote w:type="continuationSeparator" w:id="0">
    <w:p w14:paraId="3B2BF53D" w14:textId="77777777" w:rsidR="00F81A7A" w:rsidRDefault="00F8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6913D" w14:textId="77777777" w:rsidR="00F81A7A" w:rsidRDefault="00F81A7A">
      <w:r>
        <w:separator/>
      </w:r>
    </w:p>
  </w:footnote>
  <w:footnote w:type="continuationSeparator" w:id="0">
    <w:p w14:paraId="0E3185F1" w14:textId="77777777" w:rsidR="00F81A7A" w:rsidRDefault="00F81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E5E43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A632E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185"/>
    <w:rsid w:val="00355CB6"/>
    <w:rsid w:val="003632DE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C634D"/>
    <w:rsid w:val="004D24B9"/>
    <w:rsid w:val="004E2CE2"/>
    <w:rsid w:val="004E5172"/>
    <w:rsid w:val="004E6F8A"/>
    <w:rsid w:val="00502CD2"/>
    <w:rsid w:val="00504E33"/>
    <w:rsid w:val="00513A4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1161"/>
    <w:rsid w:val="005F0A0C"/>
    <w:rsid w:val="00611EC4"/>
    <w:rsid w:val="00612542"/>
    <w:rsid w:val="006146D2"/>
    <w:rsid w:val="0061566A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5672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6D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8CA"/>
    <w:rsid w:val="00CA0968"/>
    <w:rsid w:val="00CA168E"/>
    <w:rsid w:val="00CB0647"/>
    <w:rsid w:val="00CB4236"/>
    <w:rsid w:val="00CB6082"/>
    <w:rsid w:val="00CC1AF0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F58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921F1"/>
    <w:rsid w:val="00FB127E"/>
    <w:rsid w:val="00FC0804"/>
    <w:rsid w:val="00FC1EE9"/>
    <w:rsid w:val="00FC3B6D"/>
    <w:rsid w:val="00FD3A4E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;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semiHidden/>
    <w:rsid w:val="005E11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1161"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4</cp:revision>
  <cp:lastPrinted>2000-02-29T10:31:00Z</cp:lastPrinted>
  <dcterms:created xsi:type="dcterms:W3CDTF">2020-06-09T01:25:00Z</dcterms:created>
  <dcterms:modified xsi:type="dcterms:W3CDTF">2020-06-18T15:10:00Z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