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9E772A" w14:paraId="7BBC364A" w14:textId="77777777">
        <w:trPr>
          <w:cantSplit/>
        </w:trPr>
        <w:tc>
          <w:tcPr>
            <w:tcW w:w="1276" w:type="dxa"/>
            <w:vMerge w:val="restart"/>
          </w:tcPr>
          <w:p w14:paraId="75F842B9" w14:textId="77777777" w:rsidR="009E772A" w:rsidRDefault="00817E37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>
              <w:rPr>
                <w:noProof/>
                <w:sz w:val="20"/>
                <w:lang w:val="en-US" w:eastAsia="zh-CN"/>
              </w:rPr>
              <w:drawing>
                <wp:inline distT="0" distB="0" distL="0" distR="0" wp14:anchorId="5EA39BC8" wp14:editId="459C3055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5024B55B" w14:textId="77777777" w:rsidR="009E772A" w:rsidRDefault="00817E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2B4E5188" w14:textId="77777777" w:rsidR="009E772A" w:rsidRDefault="00817E3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69A9057" w14:textId="77777777" w:rsidR="009E772A" w:rsidRDefault="00817E37">
            <w:pPr>
              <w:rPr>
                <w:sz w:val="20"/>
              </w:rPr>
            </w:pPr>
            <w:r>
              <w:rPr>
                <w:sz w:val="20"/>
              </w:rPr>
              <w:t xml:space="preserve">STUDY PERIOD </w:t>
            </w:r>
            <w:bookmarkStart w:id="2" w:name="dstudyperiod"/>
            <w:r>
              <w:rPr>
                <w:sz w:val="20"/>
              </w:rPr>
              <w:t>2025-202</w:t>
            </w:r>
            <w:bookmarkEnd w:id="2"/>
            <w:r>
              <w:rPr>
                <w:sz w:val="20"/>
              </w:rPr>
              <w:t>8</w:t>
            </w:r>
          </w:p>
        </w:tc>
        <w:tc>
          <w:tcPr>
            <w:tcW w:w="4672" w:type="dxa"/>
            <w:vAlign w:val="center"/>
          </w:tcPr>
          <w:p w14:paraId="22A053D1" w14:textId="1338DA9B" w:rsidR="009E772A" w:rsidRPr="002F3CEA" w:rsidRDefault="00817E37">
            <w:pPr>
              <w:pStyle w:val="Docnumber"/>
              <w:rPr>
                <w:sz w:val="36"/>
                <w:szCs w:val="36"/>
              </w:rPr>
            </w:pPr>
            <w:r w:rsidRPr="002F3CEA">
              <w:rPr>
                <w:sz w:val="36"/>
                <w:szCs w:val="36"/>
              </w:rPr>
              <w:t>JCA-IMT2020-</w:t>
            </w:r>
            <w:r w:rsidR="00BC7D9D" w:rsidRPr="002F3CEA">
              <w:rPr>
                <w:sz w:val="36"/>
                <w:szCs w:val="36"/>
                <w:lang w:val="en-US"/>
              </w:rPr>
              <w:t>LS16</w:t>
            </w:r>
          </w:p>
        </w:tc>
      </w:tr>
      <w:tr w:rsidR="009E772A" w14:paraId="0AB0C027" w14:textId="77777777">
        <w:trPr>
          <w:cantSplit/>
        </w:trPr>
        <w:tc>
          <w:tcPr>
            <w:tcW w:w="1276" w:type="dxa"/>
            <w:vMerge/>
          </w:tcPr>
          <w:p w14:paraId="7E7BAC04" w14:textId="77777777" w:rsidR="009E772A" w:rsidRDefault="009E772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69830E76" w14:textId="77777777" w:rsidR="009E772A" w:rsidRDefault="009E772A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63CEAC31" w14:textId="77777777" w:rsidR="009E772A" w:rsidRPr="002F3CEA" w:rsidRDefault="00817E37">
            <w:pPr>
              <w:pStyle w:val="Docnumber"/>
              <w:rPr>
                <w:b w:val="0"/>
                <w:bCs w:val="0"/>
                <w:smallCaps/>
                <w:sz w:val="32"/>
                <w:szCs w:val="32"/>
              </w:rPr>
            </w:pPr>
            <w:r w:rsidRPr="002F3CEA">
              <w:rPr>
                <w:sz w:val="32"/>
                <w:szCs w:val="32"/>
              </w:rPr>
              <w:t>JCA-IMT2020</w:t>
            </w:r>
          </w:p>
        </w:tc>
      </w:tr>
      <w:bookmarkEnd w:id="3"/>
      <w:tr w:rsidR="009E772A" w14:paraId="3C1ED9BB" w14:textId="77777777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39C83E4F" w14:textId="77777777" w:rsidR="009E772A" w:rsidRDefault="009E772A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520B21A2" w14:textId="77777777" w:rsidR="009E772A" w:rsidRDefault="009E772A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01621E4" w14:textId="77777777" w:rsidR="009E772A" w:rsidRDefault="00817E3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E772A" w14:paraId="4223DFDE" w14:textId="77777777">
        <w:trPr>
          <w:cantSplit/>
        </w:trPr>
        <w:tc>
          <w:tcPr>
            <w:tcW w:w="5327" w:type="dxa"/>
            <w:gridSpan w:val="5"/>
          </w:tcPr>
          <w:p w14:paraId="0693B3BA" w14:textId="77777777" w:rsidR="009E772A" w:rsidRDefault="009E772A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6B62A369" w14:textId="77777777" w:rsidR="009E772A" w:rsidRDefault="00817E37">
            <w:pPr>
              <w:spacing w:before="80"/>
              <w:jc w:val="right"/>
            </w:pPr>
            <w:r>
              <w:t xml:space="preserve">Geneva, 5 March 2025 </w:t>
            </w:r>
          </w:p>
        </w:tc>
      </w:tr>
      <w:tr w:rsidR="009E772A" w:rsidRPr="00BC7D9D" w14:paraId="1B9DA70E" w14:textId="77777777">
        <w:trPr>
          <w:cantSplit/>
        </w:trPr>
        <w:tc>
          <w:tcPr>
            <w:tcW w:w="10008" w:type="dxa"/>
            <w:gridSpan w:val="7"/>
          </w:tcPr>
          <w:p w14:paraId="755010B3" w14:textId="056F2BA5" w:rsidR="009E772A" w:rsidRPr="00BC7D9D" w:rsidRDefault="00BC7D9D">
            <w:pPr>
              <w:spacing w:before="80"/>
              <w:jc w:val="center"/>
              <w:rPr>
                <w:b/>
                <w:bCs/>
                <w:lang w:val="pt-PT"/>
              </w:rPr>
            </w:pPr>
            <w:bookmarkStart w:id="6" w:name="ddoctype" w:colFirst="0" w:colLast="0"/>
            <w:bookmarkEnd w:id="4"/>
            <w:bookmarkEnd w:id="5"/>
            <w:r w:rsidRPr="00BC7D9D">
              <w:rPr>
                <w:b/>
                <w:bCs/>
                <w:lang w:val="pt-PT"/>
              </w:rPr>
              <w:t xml:space="preserve">(Ref: </w:t>
            </w:r>
            <w:r w:rsidRPr="00BC7D9D">
              <w:rPr>
                <w:b/>
                <w:bCs/>
              </w:rPr>
              <w:t>JCA-IMT2020-</w:t>
            </w:r>
            <w:r w:rsidRPr="00BC7D9D">
              <w:rPr>
                <w:b/>
                <w:bCs/>
                <w:lang w:val="en-US"/>
              </w:rPr>
              <w:t>O-036</w:t>
            </w:r>
            <w:r w:rsidRPr="00BC7D9D">
              <w:rPr>
                <w:b/>
                <w:bCs/>
                <w:lang w:val="pt-PT"/>
              </w:rPr>
              <w:t>)</w:t>
            </w:r>
          </w:p>
        </w:tc>
      </w:tr>
      <w:tr w:rsidR="009E772A" w14:paraId="5A2951E0" w14:textId="77777777">
        <w:trPr>
          <w:cantSplit/>
        </w:trPr>
        <w:tc>
          <w:tcPr>
            <w:tcW w:w="1702" w:type="dxa"/>
            <w:gridSpan w:val="2"/>
          </w:tcPr>
          <w:p w14:paraId="0A1E79AA" w14:textId="77777777" w:rsidR="009E772A" w:rsidRDefault="00817E37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4E2E1D5D" w14:textId="66BDD4C7" w:rsidR="009E772A" w:rsidRDefault="00817E37">
            <w:pPr>
              <w:spacing w:before="80"/>
            </w:pPr>
            <w:r>
              <w:t>JCA-IMT2020</w:t>
            </w:r>
          </w:p>
        </w:tc>
      </w:tr>
      <w:tr w:rsidR="009E772A" w14:paraId="5A6DB6C5" w14:textId="77777777">
        <w:trPr>
          <w:cantSplit/>
        </w:trPr>
        <w:tc>
          <w:tcPr>
            <w:tcW w:w="1702" w:type="dxa"/>
            <w:gridSpan w:val="2"/>
          </w:tcPr>
          <w:p w14:paraId="7E36D716" w14:textId="77777777" w:rsidR="009E772A" w:rsidRDefault="00817E37">
            <w:pPr>
              <w:spacing w:before="80"/>
            </w:pPr>
            <w:bookmarkStart w:id="8" w:name="dtitle1" w:colFirst="1" w:colLast="1"/>
            <w:bookmarkEnd w:id="7"/>
            <w:r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18E66998" w14:textId="1B98B7C7" w:rsidR="009E772A" w:rsidRDefault="00817E37">
            <w:pPr>
              <w:spacing w:before="80"/>
            </w:pPr>
            <w:r>
              <w:t xml:space="preserve">LS on Invitation to update the information in the IMT-2020 and beyond roadmap </w:t>
            </w:r>
          </w:p>
        </w:tc>
      </w:tr>
      <w:bookmarkEnd w:id="1"/>
      <w:bookmarkEnd w:id="8"/>
      <w:tr w:rsidR="009E772A" w14:paraId="1152BFF6" w14:textId="77777777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3E099981" w14:textId="77777777" w:rsidR="009E772A" w:rsidRDefault="00817E37">
            <w:pPr>
              <w:spacing w:before="8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9E772A" w14:paraId="6E2403FA" w14:textId="77777777">
        <w:trPr>
          <w:cantSplit/>
          <w:trHeight w:val="357"/>
        </w:trPr>
        <w:tc>
          <w:tcPr>
            <w:tcW w:w="2410" w:type="dxa"/>
            <w:gridSpan w:val="3"/>
          </w:tcPr>
          <w:p w14:paraId="2E9AE888" w14:textId="77777777" w:rsidR="009E772A" w:rsidRDefault="00817E3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07D76AAC" w14:textId="046EB6BC" w:rsidR="009E772A" w:rsidRDefault="00817E37">
            <w:pPr>
              <w:pStyle w:val="LSForAction"/>
              <w:rPr>
                <w:b w:val="0"/>
                <w:bCs w:val="0"/>
                <w:lang w:eastAsia="ja-JP"/>
              </w:rPr>
            </w:pPr>
            <w:r>
              <w:rPr>
                <w:b w:val="0"/>
                <w:bCs w:val="0"/>
                <w:lang w:eastAsia="ja-JP"/>
              </w:rPr>
              <w:t xml:space="preserve">All </w:t>
            </w:r>
            <w:r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>
              <w:rPr>
                <w:b w:val="0"/>
                <w:bCs w:val="0"/>
                <w:lang w:eastAsia="ja-JP"/>
              </w:rPr>
              <w:t xml:space="preserve">Study Groups, ITU-R SG5 and ITU-D SG2, 3GPP (Core Network and Terminals, RAN, Service and System Aspects), Broadband Forum, ETSI (ISG MEC, ISG NFV, Millimetre Wave Transmission), GSMA (Network 2020), IEEE 802.1, IEEE </w:t>
            </w:r>
            <w:r>
              <w:rPr>
                <w:b w:val="0"/>
                <w:bCs w:val="0"/>
                <w:lang w:val="en-US" w:eastAsia="ja-JP"/>
              </w:rPr>
              <w:t>Future Networks Initiative</w:t>
            </w:r>
            <w:r>
              <w:rPr>
                <w:b w:val="0"/>
                <w:bCs w:val="0"/>
                <w:lang w:eastAsia="ja-JP"/>
              </w:rPr>
              <w:t>, IEEE 1914, IETF (DETNET, DMM, SFC, CCAMP and TEAS), The MEF Forum, NGNM (5G Work Programme), OASIS (TOSCA), oneM2M,  Linux Foundation, ONAP, OSSDN, SCF, TM Forum, TTA (Telecommunications Convergence), TSDSI</w:t>
            </w:r>
          </w:p>
        </w:tc>
      </w:tr>
      <w:tr w:rsidR="009E772A" w14:paraId="2E63BD0C" w14:textId="77777777">
        <w:trPr>
          <w:cantSplit/>
          <w:trHeight w:val="357"/>
        </w:trPr>
        <w:tc>
          <w:tcPr>
            <w:tcW w:w="2410" w:type="dxa"/>
            <w:gridSpan w:val="3"/>
          </w:tcPr>
          <w:p w14:paraId="76B97033" w14:textId="77777777" w:rsidR="009E772A" w:rsidRDefault="00817E37">
            <w:pPr>
              <w:spacing w:before="8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43124166" w14:textId="77777777" w:rsidR="009E772A" w:rsidRDefault="00817E37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9E772A" w14:paraId="1475FB5F" w14:textId="77777777">
        <w:trPr>
          <w:cantSplit/>
          <w:trHeight w:val="357"/>
        </w:trPr>
        <w:tc>
          <w:tcPr>
            <w:tcW w:w="2410" w:type="dxa"/>
            <w:gridSpan w:val="3"/>
          </w:tcPr>
          <w:p w14:paraId="43584AC7" w14:textId="77777777" w:rsidR="009E772A" w:rsidRDefault="00817E37">
            <w:pPr>
              <w:spacing w:before="8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2D3990D5" w14:textId="77777777" w:rsidR="009E772A" w:rsidRDefault="00817E37">
            <w:pPr>
              <w:spacing w:before="80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JCA-</w:t>
            </w:r>
            <w:r>
              <w:rPr>
                <w:b/>
                <w:bCs/>
                <w:lang w:eastAsia="ja-JP"/>
              </w:rPr>
              <w:t>IMT2020</w:t>
            </w:r>
            <w:r>
              <w:rPr>
                <w:rFonts w:hint="eastAsia"/>
                <w:b/>
                <w:bCs/>
                <w:lang w:eastAsia="ja-JP"/>
              </w:rPr>
              <w:t xml:space="preserve"> meeting</w:t>
            </w:r>
            <w:r>
              <w:rPr>
                <w:b/>
                <w:bCs/>
                <w:lang w:eastAsia="ja-JP"/>
              </w:rPr>
              <w:t xml:space="preserve"> (Geneva, 5 March 2025)</w:t>
            </w:r>
          </w:p>
        </w:tc>
      </w:tr>
      <w:tr w:rsidR="009E772A" w14:paraId="285F4FBE" w14:textId="77777777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0D3923A3" w14:textId="77777777" w:rsidR="009E772A" w:rsidRDefault="00817E37">
            <w:pPr>
              <w:spacing w:before="8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418D990" w14:textId="77777777" w:rsidR="009E772A" w:rsidRDefault="00817E37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 xml:space="preserve">4 July 2025 </w:t>
            </w:r>
          </w:p>
        </w:tc>
      </w:tr>
      <w:tr w:rsidR="009E772A" w14:paraId="43DDB135" w14:textId="77777777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B82EB1C" w14:textId="77777777" w:rsidR="009E772A" w:rsidRDefault="00817E37">
            <w:pPr>
              <w:rPr>
                <w:b/>
                <w:bCs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18828F21" w14:textId="77777777" w:rsidR="009E772A" w:rsidRDefault="00817E37">
            <w:pPr>
              <w:rPr>
                <w:lang w:eastAsia="ja-JP"/>
              </w:rPr>
            </w:pPr>
            <w:r>
              <w:rPr>
                <w:szCs w:val="24"/>
                <w:lang w:eastAsia="ja-JP"/>
              </w:rPr>
              <w:t>Ying Cheng</w:t>
            </w:r>
            <w:r>
              <w:rPr>
                <w:szCs w:val="24"/>
                <w:lang w:eastAsia="ja-JP"/>
              </w:rPr>
              <w:br/>
              <w:t>China Unicom</w:t>
            </w:r>
            <w:r>
              <w:rPr>
                <w:szCs w:val="24"/>
                <w:lang w:eastAsia="ja-JP"/>
              </w:rPr>
              <w:br/>
            </w:r>
            <w:proofErr w:type="spellStart"/>
            <w:r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3B9A580" w14:textId="77777777" w:rsidR="009E772A" w:rsidRDefault="00817E37">
            <w:pPr>
              <w:rPr>
                <w:szCs w:val="24"/>
              </w:rPr>
            </w:pPr>
            <w:r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>
              <w:rPr>
                <w:szCs w:val="24"/>
              </w:rPr>
              <w:t>+86-10-66259394</w:t>
            </w:r>
          </w:p>
          <w:p w14:paraId="640F0866" w14:textId="77777777" w:rsidR="009E772A" w:rsidRDefault="00817E37">
            <w:pPr>
              <w:spacing w:before="0"/>
              <w:rPr>
                <w:szCs w:val="24"/>
              </w:rPr>
            </w:pPr>
            <w:r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>
              <w:rPr>
                <w:szCs w:val="24"/>
              </w:rPr>
              <w:t>+86-10-66259154</w:t>
            </w:r>
          </w:p>
          <w:p w14:paraId="2FC21649" w14:textId="77777777" w:rsidR="009E772A" w:rsidRDefault="00817E37">
            <w:pPr>
              <w:spacing w:before="0"/>
              <w:rPr>
                <w:lang w:val="fr-CH" w:eastAsia="ja-JP"/>
              </w:rPr>
            </w:pPr>
            <w:r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9" w:history="1">
              <w:r>
                <w:rPr>
                  <w:rStyle w:val="Hyperlink"/>
                  <w:szCs w:val="24"/>
                </w:rPr>
                <w:t>chengying10@chinaunicom.cn</w:t>
              </w:r>
            </w:hyperlink>
            <w:r>
              <w:rPr>
                <w:szCs w:val="24"/>
              </w:rPr>
              <w:t xml:space="preserve"> </w:t>
            </w:r>
          </w:p>
        </w:tc>
      </w:tr>
      <w:tr w:rsidR="009E772A" w14:paraId="37EB4016" w14:textId="77777777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AE40B0F" w14:textId="77777777" w:rsidR="009E772A" w:rsidRDefault="00817E37">
            <w:pPr>
              <w:rPr>
                <w:b/>
                <w:bCs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0988F8E6" w14:textId="77777777" w:rsidR="009E772A" w:rsidRDefault="00817E37">
            <w:pPr>
              <w:spacing w:before="0"/>
              <w:rPr>
                <w:lang w:eastAsia="ja-JP"/>
              </w:rPr>
            </w:pPr>
            <w:proofErr w:type="spellStart"/>
            <w:r>
              <w:rPr>
                <w:szCs w:val="24"/>
                <w:lang w:eastAsia="ja-JP"/>
              </w:rPr>
              <w:t>Nanxiang</w:t>
            </w:r>
            <w:proofErr w:type="spellEnd"/>
            <w:r>
              <w:rPr>
                <w:szCs w:val="24"/>
                <w:lang w:eastAsia="ja-JP"/>
              </w:rPr>
              <w:t xml:space="preserve"> Shi</w:t>
            </w:r>
            <w:r>
              <w:rPr>
                <w:szCs w:val="24"/>
                <w:lang w:eastAsia="ja-JP"/>
              </w:rPr>
              <w:br/>
              <w:t>China Mobile</w:t>
            </w:r>
            <w:r>
              <w:rPr>
                <w:szCs w:val="24"/>
                <w:lang w:eastAsia="ja-JP"/>
              </w:rPr>
              <w:br/>
            </w:r>
            <w:proofErr w:type="spellStart"/>
            <w:r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6C136BD" w14:textId="77777777" w:rsidR="009E772A" w:rsidRDefault="00817E37">
            <w:pPr>
              <w:jc w:val="both"/>
              <w:rPr>
                <w:szCs w:val="24"/>
                <w:lang w:eastAsia="ja-JP"/>
              </w:rPr>
            </w:pPr>
            <w:r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>
              <w:rPr>
                <w:szCs w:val="24"/>
              </w:rPr>
              <w:t>+</w:t>
            </w:r>
            <w:r>
              <w:rPr>
                <w:rFonts w:hint="eastAsia"/>
                <w:lang w:val="pt-BR"/>
              </w:rPr>
              <w:t>86 13699291776</w:t>
            </w:r>
          </w:p>
          <w:p w14:paraId="1D5DF0CA" w14:textId="77777777" w:rsidR="009E772A" w:rsidRDefault="00817E37">
            <w:pPr>
              <w:spacing w:before="0"/>
            </w:pPr>
            <w:r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>
              <w:rPr>
                <w:szCs w:val="24"/>
              </w:rPr>
              <w:t xml:space="preserve"> </w:t>
            </w:r>
            <w:hyperlink r:id="rId10" w:history="1">
              <w:r>
                <w:rPr>
                  <w:rStyle w:val="Hyperlink"/>
                  <w:rFonts w:hint="eastAsia"/>
                  <w:lang w:val="pt-BR"/>
                </w:rPr>
                <w:t>shinanxiang@chinamobile.com</w:t>
              </w:r>
            </w:hyperlink>
            <w:r>
              <w:rPr>
                <w:lang w:val="pt-BR"/>
              </w:rPr>
              <w:t xml:space="preserve">  </w:t>
            </w:r>
          </w:p>
        </w:tc>
      </w:tr>
    </w:tbl>
    <w:p w14:paraId="57066980" w14:textId="77777777" w:rsidR="009E772A" w:rsidRDefault="00817E37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ITU-T Joint Coordination Activity for </w:t>
      </w:r>
      <w:r>
        <w:rPr>
          <w:lang w:eastAsia="ja-JP"/>
        </w:rPr>
        <w:t xml:space="preserve">IMT2020 and Beyond </w:t>
      </w:r>
      <w:r>
        <w:rPr>
          <w:rFonts w:hint="eastAsia"/>
          <w:lang w:eastAsia="ja-JP"/>
        </w:rPr>
        <w:t>(JCA</w:t>
      </w:r>
      <w:r>
        <w:rPr>
          <w:lang w:eastAsia="ja-JP"/>
        </w:rPr>
        <w:noBreakHyphen/>
        <w:t>IMT2020</w:t>
      </w:r>
      <w:r>
        <w:rPr>
          <w:rFonts w:hint="eastAsia"/>
          <w:lang w:eastAsia="ja-JP"/>
        </w:rPr>
        <w:t>)</w:t>
      </w:r>
      <w:r>
        <w:rPr>
          <w:lang w:eastAsia="ja-JP"/>
        </w:rPr>
        <w:t xml:space="preserve"> thanks all that have replied to previous requests for input on IMT-2020 and beyond related standardization work. </w:t>
      </w:r>
      <w:r>
        <w:rPr>
          <w:rFonts w:hint="eastAsia"/>
          <w:lang w:eastAsia="ja-JP"/>
        </w:rPr>
        <w:t xml:space="preserve">The current </w:t>
      </w:r>
      <w:r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is available from </w:t>
      </w:r>
      <w:r>
        <w:rPr>
          <w:lang w:eastAsia="ja-JP"/>
        </w:rPr>
        <w:t xml:space="preserve">the </w:t>
      </w:r>
      <w:hyperlink r:id="rId11" w:history="1">
        <w:r>
          <w:rPr>
            <w:rStyle w:val="Hyperlink"/>
            <w:rFonts w:hint="eastAsia"/>
            <w:lang w:eastAsia="ja-JP"/>
          </w:rPr>
          <w:t>JCA</w:t>
        </w:r>
        <w:r>
          <w:rPr>
            <w:rStyle w:val="Hyperlink"/>
            <w:lang w:eastAsia="ja-JP"/>
          </w:rPr>
          <w:t>-IMT2020</w:t>
        </w:r>
        <w:r>
          <w:rPr>
            <w:rStyle w:val="Hyperlink"/>
            <w:rFonts w:hint="eastAsia"/>
            <w:lang w:eastAsia="ja-JP"/>
          </w:rPr>
          <w:t xml:space="preserve"> website</w:t>
        </w:r>
      </w:hyperlink>
      <w:r>
        <w:rPr>
          <w:rFonts w:hint="eastAsia"/>
          <w:lang w:eastAsia="ja-JP"/>
        </w:rPr>
        <w:t xml:space="preserve">. </w:t>
      </w:r>
    </w:p>
    <w:p w14:paraId="2C0A47B7" w14:textId="77777777" w:rsidR="009E772A" w:rsidRDefault="00817E37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IMT-2020 and beyond standardization coordination. IMT-2020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216E06C2" w14:textId="77777777" w:rsidR="009E772A" w:rsidRDefault="00817E37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IMT2020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 beyond standardization</w:t>
      </w:r>
      <w:r>
        <w:rPr>
          <w:rFonts w:hint="eastAsia"/>
          <w:lang w:eastAsia="ja-JP"/>
        </w:rPr>
        <w:t>.</w:t>
      </w:r>
    </w:p>
    <w:p w14:paraId="1505FAB3" w14:textId="77777777" w:rsidR="009E772A" w:rsidRDefault="00817E37">
      <w:pPr>
        <w:ind w:left="-426"/>
        <w:rPr>
          <w:lang w:val="en-US" w:eastAsia="zh-CN"/>
        </w:rPr>
      </w:pPr>
      <w:r>
        <w:rPr>
          <w:rFonts w:hint="eastAsia"/>
          <w:lang w:eastAsia="ja-JP"/>
        </w:rPr>
        <w:t>JCA-</w:t>
      </w:r>
      <w:r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Network </w:t>
      </w:r>
      <w:r>
        <w:rPr>
          <w:lang w:eastAsia="ja-JP"/>
        </w:rPr>
        <w:t>Function Virtualization (NFV), programmable networks, self-managed networks, autonomous network, slicing (including orchestration and capability exposure), fixed-mobile and satellite convergence (FMC) and Information-Centric Networking (ICN), machine learning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other activities </w:t>
      </w:r>
      <w:r>
        <w:rPr>
          <w:rFonts w:hint="eastAsia"/>
          <w:lang w:eastAsia="ja-JP"/>
        </w:rPr>
        <w:t xml:space="preserve">that are strongly related to </w:t>
      </w:r>
      <w:r>
        <w:rPr>
          <w:lang w:eastAsia="ja-JP"/>
        </w:rPr>
        <w:t>IMT</w:t>
      </w:r>
      <w:r>
        <w:rPr>
          <w:lang w:eastAsia="ja-JP"/>
        </w:rPr>
        <w:noBreakHyphen/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>
        <w:rPr>
          <w:lang w:eastAsia="ja-JP"/>
        </w:rPr>
        <w:t>roadmap update,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which will be performed online soon after</w:t>
      </w:r>
      <w:r>
        <w:rPr>
          <w:rFonts w:hint="eastAsia"/>
          <w:lang w:eastAsia="ja-JP"/>
        </w:rPr>
        <w:t xml:space="preserve"> the next JCA</w:t>
      </w:r>
      <w:r>
        <w:rPr>
          <w:lang w:eastAsia="ja-JP"/>
        </w:rPr>
        <w:noBreakHyphen/>
        <w:t>IMT2020</w:t>
      </w:r>
      <w:r>
        <w:rPr>
          <w:rFonts w:hint="eastAsia"/>
          <w:lang w:eastAsia="ja-JP"/>
        </w:rPr>
        <w:t xml:space="preserve"> meeting. </w:t>
      </w:r>
      <w:r>
        <w:rPr>
          <w:rFonts w:hint="eastAsia"/>
          <w:lang w:val="en-US" w:eastAsia="zh-CN"/>
        </w:rPr>
        <w:t>In particularly, if you have IMT-2030 related work, please kindly send us the information.</w:t>
      </w:r>
    </w:p>
    <w:p w14:paraId="216F5DAD" w14:textId="77777777" w:rsidR="009E772A" w:rsidRDefault="00817E37">
      <w:pPr>
        <w:ind w:left="-426"/>
        <w:rPr>
          <w:lang w:eastAsia="ja-JP"/>
        </w:rPr>
      </w:pPr>
      <w:r>
        <w:rPr>
          <w:lang w:eastAsia="ja-JP"/>
        </w:rPr>
        <w:t xml:space="preserve">Please submit your updates using the template to be found in appendix below. In the last column of this template we expect to get a direct pointer to your document and not to the website where one </w:t>
      </w:r>
      <w:r>
        <w:rPr>
          <w:lang w:eastAsia="ja-JP"/>
        </w:rPr>
        <w:lastRenderedPageBreak/>
        <w:t xml:space="preserve">needs to search for your document. Should you wish to communicate any additional information about your specifications and projects, we invite you to do so. If you have a representative that wishes to present at an upcoming JCA-IMT2020 meeting, please let us know. </w:t>
      </w:r>
    </w:p>
    <w:p w14:paraId="4869759D" w14:textId="77777777" w:rsidR="009E772A" w:rsidRDefault="00817E37">
      <w:pPr>
        <w:ind w:left="-426"/>
        <w:rPr>
          <w:lang w:eastAsia="ja-JP"/>
        </w:rPr>
      </w:pPr>
      <w:r>
        <w:rPr>
          <w:lang w:eastAsia="ja-JP"/>
        </w:rPr>
        <w:t xml:space="preserve">In addition, if not done yet, we invite the ITU-T Study Groups, SDOs, fora to nominate a representative to this group. </w:t>
      </w:r>
    </w:p>
    <w:p w14:paraId="10D1D19E" w14:textId="511E12D8" w:rsidR="009E772A" w:rsidRDefault="00817E37">
      <w:pPr>
        <w:ind w:left="-426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anticipates having its next meeting on </w:t>
      </w:r>
      <w:r>
        <w:rPr>
          <w:rFonts w:hint="eastAsia"/>
          <w:lang w:val="en-US" w:eastAsia="zh-CN"/>
        </w:rPr>
        <w:t>16</w:t>
      </w:r>
      <w:r>
        <w:rPr>
          <w:lang w:eastAsia="ja-JP"/>
        </w:rPr>
        <w:t xml:space="preserve"> July 2025, 13:00- 14:30, alongside the ITU-T SG13 co-located rapporteur group activities (14 – 25 July 2025) in Geneva. We invite your inputs/updates to the roadmap.</w:t>
      </w:r>
    </w:p>
    <w:p w14:paraId="5C635C1C" w14:textId="77777777" w:rsidR="009E772A" w:rsidRDefault="009E772A">
      <w:pPr>
        <w:ind w:left="-284"/>
        <w:rPr>
          <w:lang w:eastAsia="ja-JP"/>
        </w:rPr>
      </w:pPr>
    </w:p>
    <w:p w14:paraId="6AD18379" w14:textId="77777777" w:rsidR="009E772A" w:rsidRDefault="009E772A">
      <w:pPr>
        <w:ind w:left="-284"/>
        <w:rPr>
          <w:lang w:eastAsia="ja-JP"/>
        </w:rPr>
      </w:pPr>
    </w:p>
    <w:p w14:paraId="02ADA8FB" w14:textId="77777777" w:rsidR="009E772A" w:rsidRDefault="009E772A">
      <w:pPr>
        <w:ind w:left="-284"/>
        <w:rPr>
          <w:lang w:eastAsia="ja-JP"/>
        </w:rPr>
      </w:pPr>
    </w:p>
    <w:p w14:paraId="5B384793" w14:textId="77777777" w:rsidR="009E772A" w:rsidRDefault="009E772A">
      <w:pPr>
        <w:rPr>
          <w:lang w:eastAsia="ja-JP"/>
        </w:rPr>
      </w:pPr>
    </w:p>
    <w:p w14:paraId="191EBA8F" w14:textId="77777777" w:rsidR="009E772A" w:rsidRDefault="009E772A">
      <w:pPr>
        <w:rPr>
          <w:lang w:eastAsia="ja-JP"/>
        </w:rPr>
      </w:pPr>
    </w:p>
    <w:p w14:paraId="4AE7B67F" w14:textId="77777777" w:rsidR="009E772A" w:rsidRDefault="009E772A">
      <w:pPr>
        <w:rPr>
          <w:lang w:eastAsia="ja-JP"/>
        </w:rPr>
        <w:sectPr w:rsidR="009E772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65108F8" w14:textId="77777777" w:rsidR="009E772A" w:rsidRDefault="00817E37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lastRenderedPageBreak/>
        <w:t>Appendix</w:t>
      </w:r>
      <w:r>
        <w:rPr>
          <w:rFonts w:eastAsia="MS Mincho"/>
          <w:b/>
          <w:lang w:eastAsia="ja-JP"/>
        </w:rPr>
        <w:t xml:space="preserve"> – </w:t>
      </w:r>
      <w:r>
        <w:rPr>
          <w:rFonts w:eastAsia="MS Mincho" w:hint="eastAsia"/>
          <w:b/>
          <w:lang w:eastAsia="ja-JP"/>
        </w:rPr>
        <w:t>template</w:t>
      </w:r>
      <w:r>
        <w:rPr>
          <w:rFonts w:eastAsia="MS Mincho"/>
          <w:b/>
          <w:lang w:eastAsia="ja-JP"/>
        </w:rPr>
        <w:t xml:space="preserve"> to provide information on IMT-2020 and beyond 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9E772A" w14:paraId="7232CB93" w14:textId="77777777">
        <w:tc>
          <w:tcPr>
            <w:tcW w:w="1558" w:type="dxa"/>
            <w:vAlign w:val="center"/>
          </w:tcPr>
          <w:p w14:paraId="5DD1DBF9" w14:textId="77777777" w:rsidR="009E772A" w:rsidRDefault="00817E37">
            <w:pPr>
              <w:rPr>
                <w:b/>
              </w:rPr>
            </w:pPr>
            <w:r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56F0BD0B" w14:textId="77777777" w:rsidR="009E772A" w:rsidRDefault="00817E37">
            <w:pPr>
              <w:rPr>
                <w:b/>
              </w:rPr>
            </w:pPr>
            <w:r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6C9123D0" w14:textId="77777777" w:rsidR="009E772A" w:rsidRDefault="00817E37">
            <w:pPr>
              <w:rPr>
                <w:b/>
              </w:rPr>
            </w:pPr>
            <w:r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1717D415" w14:textId="77777777" w:rsidR="009E772A" w:rsidRDefault="00817E37">
            <w:pPr>
              <w:rPr>
                <w:b/>
              </w:rPr>
            </w:pPr>
            <w:r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082FE44D" w14:textId="77777777" w:rsidR="009E772A" w:rsidRDefault="00817E37">
            <w:pPr>
              <w:rPr>
                <w:b/>
              </w:rPr>
            </w:pPr>
            <w:r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30561A11" w14:textId="77777777" w:rsidR="009E772A" w:rsidRDefault="00817E37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9E772A" w14:paraId="0D70326D" w14:textId="77777777">
        <w:tc>
          <w:tcPr>
            <w:tcW w:w="1558" w:type="dxa"/>
          </w:tcPr>
          <w:p w14:paraId="21B8B898" w14:textId="77777777" w:rsidR="009E772A" w:rsidRDefault="00817E37">
            <w:r>
              <w:t>IMT-2020 and beyond</w:t>
            </w:r>
          </w:p>
          <w:p w14:paraId="468E722A" w14:textId="77777777" w:rsidR="009E772A" w:rsidRDefault="00817E37">
            <w:r>
              <w:t>5G</w:t>
            </w:r>
          </w:p>
          <w:p w14:paraId="61BE9204" w14:textId="77777777" w:rsidR="009E772A" w:rsidRDefault="00817E37">
            <w:r>
              <w:t>Network Slicing</w:t>
            </w:r>
          </w:p>
          <w:p w14:paraId="66F49EB5" w14:textId="77777777" w:rsidR="009E772A" w:rsidRDefault="00817E37">
            <w:r>
              <w:t>ICN</w:t>
            </w:r>
          </w:p>
          <w:p w14:paraId="51797E3D" w14:textId="77777777" w:rsidR="009E772A" w:rsidRDefault="00817E37">
            <w:r>
              <w:t>FMSC</w:t>
            </w:r>
          </w:p>
          <w:p w14:paraId="3CECC6FF" w14:textId="77777777" w:rsidR="009E772A" w:rsidRDefault="009E772A"/>
        </w:tc>
        <w:tc>
          <w:tcPr>
            <w:tcW w:w="1555" w:type="dxa"/>
          </w:tcPr>
          <w:p w14:paraId="629B007F" w14:textId="77777777" w:rsidR="009E772A" w:rsidRDefault="00817E37">
            <w:r>
              <w:rPr>
                <w:rFonts w:hint="eastAsia"/>
              </w:rPr>
              <w:t>SDO, and WG</w:t>
            </w:r>
            <w:r>
              <w:t>,</w:t>
            </w:r>
            <w:r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6F6EFC7F" w14:textId="77777777" w:rsidR="009E772A" w:rsidRDefault="00817E37">
            <w:r>
              <w:rPr>
                <w:b/>
              </w:rPr>
              <w:t>N</w:t>
            </w:r>
            <w:r>
              <w:rPr>
                <w:rFonts w:hint="eastAsia"/>
                <w:b/>
              </w:rPr>
              <w:t xml:space="preserve">ame </w:t>
            </w:r>
            <w:r>
              <w:t xml:space="preserve"> </w:t>
            </w:r>
            <w:r>
              <w:rPr>
                <w:rFonts w:hint="eastAsia"/>
              </w:rPr>
              <w:t>|</w:t>
            </w:r>
            <w:r>
              <w:t xml:space="preserve"> </w:t>
            </w:r>
            <w:r>
              <w:rPr>
                <w:b/>
              </w:rPr>
              <w:t>acronym</w:t>
            </w:r>
            <w:r>
              <w:t xml:space="preserve"> </w:t>
            </w:r>
            <w:r>
              <w:rPr>
                <w:rFonts w:hint="eastAsia"/>
              </w:rPr>
              <w:t>|</w:t>
            </w:r>
            <w:r>
              <w:t xml:space="preserve"> </w:t>
            </w:r>
          </w:p>
        </w:tc>
        <w:tc>
          <w:tcPr>
            <w:tcW w:w="3870" w:type="dxa"/>
          </w:tcPr>
          <w:p w14:paraId="0FD997B7" w14:textId="77777777" w:rsidR="009E772A" w:rsidRDefault="00817E37">
            <w:r>
              <w:t xml:space="preserve">This </w:t>
            </w:r>
            <w:r>
              <w:rPr>
                <w:rFonts w:hint="eastAsia"/>
              </w:rPr>
              <w:t xml:space="preserve">document aims to </w:t>
            </w:r>
            <w:r>
              <w:t>…</w:t>
            </w:r>
          </w:p>
        </w:tc>
        <w:tc>
          <w:tcPr>
            <w:tcW w:w="1890" w:type="dxa"/>
          </w:tcPr>
          <w:p w14:paraId="299DF976" w14:textId="77777777" w:rsidR="009E772A" w:rsidRDefault="00817E37">
            <w:r>
              <w:rPr>
                <w:rFonts w:hint="eastAsia"/>
              </w:rPr>
              <w:t xml:space="preserve">Draft </w:t>
            </w:r>
            <w:r>
              <w:t xml:space="preserve">ITU-T Recommendation </w:t>
            </w:r>
            <w:r>
              <w:rPr>
                <w:rFonts w:hint="eastAsia"/>
              </w:rPr>
              <w:t>|</w:t>
            </w:r>
            <w:r>
              <w:t xml:space="preserve"> International Standard </w:t>
            </w:r>
            <w:r>
              <w:rPr>
                <w:rFonts w:hint="eastAsia"/>
              </w:rPr>
              <w:t>|</w:t>
            </w:r>
            <w:r>
              <w:t xml:space="preserve"> Specification</w:t>
            </w:r>
          </w:p>
        </w:tc>
        <w:tc>
          <w:tcPr>
            <w:tcW w:w="1980" w:type="dxa"/>
          </w:tcPr>
          <w:p w14:paraId="2C77DD44" w14:textId="77777777" w:rsidR="009E772A" w:rsidRDefault="00817E37">
            <w:r>
              <w:t xml:space="preserve"> www….</w:t>
            </w:r>
          </w:p>
        </w:tc>
      </w:tr>
    </w:tbl>
    <w:p w14:paraId="244B4655" w14:textId="77777777" w:rsidR="009E772A" w:rsidRDefault="009E772A">
      <w:pPr>
        <w:rPr>
          <w:lang w:eastAsia="ja-JP"/>
        </w:rPr>
      </w:pPr>
    </w:p>
    <w:p w14:paraId="17D1973C" w14:textId="0B90C9EE" w:rsidR="009E772A" w:rsidRDefault="00817E37" w:rsidP="00702531">
      <w:pPr>
        <w:jc w:val="center"/>
        <w:rPr>
          <w:lang w:eastAsia="zh-CN"/>
        </w:rPr>
      </w:pPr>
      <w:r>
        <w:rPr>
          <w:lang w:eastAsia="zh-CN"/>
        </w:rPr>
        <w:t>__________</w:t>
      </w:r>
      <w:r w:rsidR="00702531">
        <w:rPr>
          <w:lang w:eastAsia="zh-CN"/>
        </w:rPr>
        <w:t>_______</w:t>
      </w:r>
    </w:p>
    <w:sectPr w:rsidR="009E772A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63390" w14:textId="77777777" w:rsidR="009E47EC" w:rsidRDefault="009E47EC">
      <w:pPr>
        <w:spacing w:before="0"/>
      </w:pPr>
      <w:r>
        <w:separator/>
      </w:r>
    </w:p>
  </w:endnote>
  <w:endnote w:type="continuationSeparator" w:id="0">
    <w:p w14:paraId="7B14CF29" w14:textId="77777777" w:rsidR="009E47EC" w:rsidRDefault="009E47E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2DE2C" w14:textId="77777777" w:rsidR="000D5AD0" w:rsidRDefault="000D5A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2594C" w14:textId="77777777" w:rsidR="000D5AD0" w:rsidRDefault="000D5A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B797E" w14:textId="77777777" w:rsidR="009E772A" w:rsidRDefault="009E772A">
    <w:pPr>
      <w:pStyle w:val="Footer"/>
      <w:jc w:val="center"/>
      <w:rPr>
        <w:caps w:val="0"/>
        <w:color w:val="5B9BD5"/>
      </w:rPr>
    </w:pPr>
  </w:p>
  <w:p w14:paraId="33B0DB2C" w14:textId="77777777" w:rsidR="009E772A" w:rsidRDefault="009E7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0B626" w14:textId="77777777" w:rsidR="009E47EC" w:rsidRDefault="009E47EC">
      <w:pPr>
        <w:spacing w:before="0"/>
      </w:pPr>
      <w:r>
        <w:separator/>
      </w:r>
    </w:p>
  </w:footnote>
  <w:footnote w:type="continuationSeparator" w:id="0">
    <w:p w14:paraId="28C0F09D" w14:textId="77777777" w:rsidR="009E47EC" w:rsidRDefault="009E47E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575A2" w14:textId="77777777" w:rsidR="000D5AD0" w:rsidRDefault="000D5A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10976" w14:textId="77777777" w:rsidR="009E772A" w:rsidRDefault="00817E37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>
      <w:rPr>
        <w:rFonts w:eastAsia="MS Mincho"/>
        <w:sz w:val="18"/>
        <w:lang w:val="de-DE"/>
      </w:rPr>
      <w:t xml:space="preserve">- </w:t>
    </w:r>
    <w:r>
      <w:rPr>
        <w:rFonts w:eastAsia="MS Mincho"/>
        <w:sz w:val="18"/>
      </w:rPr>
      <w:fldChar w:fldCharType="begin"/>
    </w:r>
    <w:r>
      <w:rPr>
        <w:rFonts w:eastAsia="MS Mincho"/>
        <w:sz w:val="18"/>
        <w:lang w:val="de-DE"/>
      </w:rPr>
      <w:instrText xml:space="preserve"> PAGE  \* MERGEFORMAT </w:instrText>
    </w:r>
    <w:r>
      <w:rPr>
        <w:rFonts w:eastAsia="MS Mincho"/>
        <w:sz w:val="18"/>
      </w:rPr>
      <w:fldChar w:fldCharType="separate"/>
    </w:r>
    <w:r>
      <w:rPr>
        <w:rFonts w:eastAsia="MS Mincho"/>
        <w:sz w:val="18"/>
        <w:lang w:val="de-DE"/>
      </w:rPr>
      <w:t>3</w:t>
    </w:r>
    <w:r>
      <w:rPr>
        <w:rFonts w:eastAsia="MS Mincho"/>
        <w:sz w:val="18"/>
      </w:rPr>
      <w:fldChar w:fldCharType="end"/>
    </w:r>
    <w:r>
      <w:rPr>
        <w:rFonts w:eastAsia="MS Mincho"/>
        <w:sz w:val="18"/>
        <w:lang w:val="de-DE"/>
      </w:rPr>
      <w:t xml:space="preserve"> -</w:t>
    </w:r>
  </w:p>
  <w:p w14:paraId="1A34E8AF" w14:textId="47D14069" w:rsidR="009E772A" w:rsidRDefault="00BC7D9D" w:rsidP="00BC7D9D">
    <w:pPr>
      <w:pStyle w:val="Header"/>
      <w:rPr>
        <w:lang w:val="de-DE"/>
      </w:rPr>
    </w:pPr>
    <w:r w:rsidRPr="00BC7D9D">
      <w:rPr>
        <w:lang w:val="de-DE"/>
      </w:rPr>
      <w:t>JCA-IMT2020-LS16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94EF0" w14:textId="643CCC2C" w:rsidR="000D5AD0" w:rsidRDefault="000D5AD0" w:rsidP="000D5AD0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#107</w:t>
    </w:r>
    <w:r>
      <w:rPr>
        <w:b/>
        <w:i/>
        <w:noProof/>
        <w:sz w:val="28"/>
      </w:rPr>
      <w:tab/>
    </w:r>
    <w:r>
      <w:rPr>
        <w:b/>
        <w:noProof/>
        <w:sz w:val="24"/>
      </w:rPr>
      <w:t>CP-2</w:t>
    </w:r>
    <w:r>
      <w:rPr>
        <w:b/>
        <w:noProof/>
        <w:sz w:val="24"/>
      </w:rPr>
      <w:t>50241</w:t>
    </w:r>
  </w:p>
  <w:p w14:paraId="07D61F50" w14:textId="77777777" w:rsidR="000D5AD0" w:rsidRDefault="000D5AD0" w:rsidP="000D5AD0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Incheon, Korea;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13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March 2025</w:t>
    </w:r>
  </w:p>
  <w:p w14:paraId="3C7BF689" w14:textId="77777777" w:rsidR="000D5AD0" w:rsidRPr="000F4E43" w:rsidRDefault="000D5AD0" w:rsidP="000D5AD0">
    <w:pPr>
      <w:pStyle w:val="Header"/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bCs/>
        <w:sz w:val="24"/>
        <w:szCs w:val="24"/>
      </w:rPr>
    </w:pPr>
  </w:p>
  <w:p w14:paraId="687BB4D2" w14:textId="77777777" w:rsidR="000D5AD0" w:rsidRDefault="000D5A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64FEE"/>
    <w:rsid w:val="000704FE"/>
    <w:rsid w:val="00075F62"/>
    <w:rsid w:val="00083D10"/>
    <w:rsid w:val="00086F34"/>
    <w:rsid w:val="000912C3"/>
    <w:rsid w:val="0009609B"/>
    <w:rsid w:val="0009721A"/>
    <w:rsid w:val="000A581B"/>
    <w:rsid w:val="000C117F"/>
    <w:rsid w:val="000C3C88"/>
    <w:rsid w:val="000D45EE"/>
    <w:rsid w:val="000D5AD0"/>
    <w:rsid w:val="000E7834"/>
    <w:rsid w:val="0010596B"/>
    <w:rsid w:val="00112A64"/>
    <w:rsid w:val="00132957"/>
    <w:rsid w:val="00146BD0"/>
    <w:rsid w:val="00153715"/>
    <w:rsid w:val="00165ABE"/>
    <w:rsid w:val="001766B7"/>
    <w:rsid w:val="00187048"/>
    <w:rsid w:val="00187A6E"/>
    <w:rsid w:val="00192C87"/>
    <w:rsid w:val="00195035"/>
    <w:rsid w:val="001B1212"/>
    <w:rsid w:val="001B2AB9"/>
    <w:rsid w:val="001D3118"/>
    <w:rsid w:val="001D724F"/>
    <w:rsid w:val="001E60EB"/>
    <w:rsid w:val="001E7370"/>
    <w:rsid w:val="001F3D02"/>
    <w:rsid w:val="00206224"/>
    <w:rsid w:val="002072D4"/>
    <w:rsid w:val="0021127A"/>
    <w:rsid w:val="00226033"/>
    <w:rsid w:val="002264DF"/>
    <w:rsid w:val="002325FF"/>
    <w:rsid w:val="00233054"/>
    <w:rsid w:val="00252402"/>
    <w:rsid w:val="00256E9F"/>
    <w:rsid w:val="00257C42"/>
    <w:rsid w:val="00262ED2"/>
    <w:rsid w:val="002732A4"/>
    <w:rsid w:val="00293946"/>
    <w:rsid w:val="002B365D"/>
    <w:rsid w:val="002B3C1C"/>
    <w:rsid w:val="002B49DF"/>
    <w:rsid w:val="002D0C98"/>
    <w:rsid w:val="002D34BC"/>
    <w:rsid w:val="002E18F4"/>
    <w:rsid w:val="002E7156"/>
    <w:rsid w:val="002F3CEA"/>
    <w:rsid w:val="002F4720"/>
    <w:rsid w:val="003204B0"/>
    <w:rsid w:val="00335797"/>
    <w:rsid w:val="00335DFF"/>
    <w:rsid w:val="0033752B"/>
    <w:rsid w:val="003445AF"/>
    <w:rsid w:val="00350321"/>
    <w:rsid w:val="00360933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3C08AE"/>
    <w:rsid w:val="003C284F"/>
    <w:rsid w:val="003E1ADC"/>
    <w:rsid w:val="00415794"/>
    <w:rsid w:val="00415CA3"/>
    <w:rsid w:val="00421C5B"/>
    <w:rsid w:val="0042571D"/>
    <w:rsid w:val="00465745"/>
    <w:rsid w:val="00465AC6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22F7"/>
    <w:rsid w:val="005C62E0"/>
    <w:rsid w:val="005C7A1E"/>
    <w:rsid w:val="005E010B"/>
    <w:rsid w:val="005E2C8E"/>
    <w:rsid w:val="005E4687"/>
    <w:rsid w:val="005E5A97"/>
    <w:rsid w:val="005E6166"/>
    <w:rsid w:val="005F4062"/>
    <w:rsid w:val="005F4567"/>
    <w:rsid w:val="00601F56"/>
    <w:rsid w:val="0061282E"/>
    <w:rsid w:val="00612EEF"/>
    <w:rsid w:val="00625140"/>
    <w:rsid w:val="006330D9"/>
    <w:rsid w:val="0063535F"/>
    <w:rsid w:val="00653E7D"/>
    <w:rsid w:val="00657196"/>
    <w:rsid w:val="00657C33"/>
    <w:rsid w:val="00661042"/>
    <w:rsid w:val="00661771"/>
    <w:rsid w:val="00673DD6"/>
    <w:rsid w:val="00682C80"/>
    <w:rsid w:val="00685451"/>
    <w:rsid w:val="00692C36"/>
    <w:rsid w:val="00694BA1"/>
    <w:rsid w:val="006C182F"/>
    <w:rsid w:val="006D3446"/>
    <w:rsid w:val="006D6570"/>
    <w:rsid w:val="006E4321"/>
    <w:rsid w:val="006F4D01"/>
    <w:rsid w:val="0070253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CC8"/>
    <w:rsid w:val="00751DDB"/>
    <w:rsid w:val="0075561E"/>
    <w:rsid w:val="007561D9"/>
    <w:rsid w:val="007722D1"/>
    <w:rsid w:val="007744B7"/>
    <w:rsid w:val="0077784C"/>
    <w:rsid w:val="007845E6"/>
    <w:rsid w:val="00784CF4"/>
    <w:rsid w:val="007907BA"/>
    <w:rsid w:val="007B2287"/>
    <w:rsid w:val="007B579E"/>
    <w:rsid w:val="007C0179"/>
    <w:rsid w:val="007C314F"/>
    <w:rsid w:val="007D0890"/>
    <w:rsid w:val="007D25C0"/>
    <w:rsid w:val="007D4AFC"/>
    <w:rsid w:val="007D64E2"/>
    <w:rsid w:val="007F0BDD"/>
    <w:rsid w:val="007F0FE0"/>
    <w:rsid w:val="007F29B8"/>
    <w:rsid w:val="00802C60"/>
    <w:rsid w:val="00803284"/>
    <w:rsid w:val="00817E37"/>
    <w:rsid w:val="00825EA1"/>
    <w:rsid w:val="008269EB"/>
    <w:rsid w:val="008306FA"/>
    <w:rsid w:val="00832711"/>
    <w:rsid w:val="00832EDC"/>
    <w:rsid w:val="0083509A"/>
    <w:rsid w:val="00863643"/>
    <w:rsid w:val="00863C3F"/>
    <w:rsid w:val="00874163"/>
    <w:rsid w:val="00875C5A"/>
    <w:rsid w:val="00876657"/>
    <w:rsid w:val="008827B5"/>
    <w:rsid w:val="00883112"/>
    <w:rsid w:val="00885786"/>
    <w:rsid w:val="008B0AF5"/>
    <w:rsid w:val="008C2F9A"/>
    <w:rsid w:val="008C634C"/>
    <w:rsid w:val="008E10EA"/>
    <w:rsid w:val="008E705B"/>
    <w:rsid w:val="008F187E"/>
    <w:rsid w:val="008F2B96"/>
    <w:rsid w:val="008F48AE"/>
    <w:rsid w:val="00901B23"/>
    <w:rsid w:val="00905197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7535F"/>
    <w:rsid w:val="0098122D"/>
    <w:rsid w:val="00992185"/>
    <w:rsid w:val="009937CC"/>
    <w:rsid w:val="009960C5"/>
    <w:rsid w:val="009A1AEB"/>
    <w:rsid w:val="009A336E"/>
    <w:rsid w:val="009A55FF"/>
    <w:rsid w:val="009A7211"/>
    <w:rsid w:val="009A7A66"/>
    <w:rsid w:val="009B6C71"/>
    <w:rsid w:val="009D05B4"/>
    <w:rsid w:val="009D64C5"/>
    <w:rsid w:val="009E47EC"/>
    <w:rsid w:val="009E5323"/>
    <w:rsid w:val="009E772A"/>
    <w:rsid w:val="009F57E1"/>
    <w:rsid w:val="009F5CAB"/>
    <w:rsid w:val="00A04945"/>
    <w:rsid w:val="00A15510"/>
    <w:rsid w:val="00A203C1"/>
    <w:rsid w:val="00A310BB"/>
    <w:rsid w:val="00A50A80"/>
    <w:rsid w:val="00A7165E"/>
    <w:rsid w:val="00A747EC"/>
    <w:rsid w:val="00A771D3"/>
    <w:rsid w:val="00A82A14"/>
    <w:rsid w:val="00A85742"/>
    <w:rsid w:val="00A9151C"/>
    <w:rsid w:val="00A91BE0"/>
    <w:rsid w:val="00AA0549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C7D9D"/>
    <w:rsid w:val="00BD1420"/>
    <w:rsid w:val="00BD721C"/>
    <w:rsid w:val="00BF36DE"/>
    <w:rsid w:val="00C122AE"/>
    <w:rsid w:val="00C1431B"/>
    <w:rsid w:val="00C1567F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607E"/>
    <w:rsid w:val="00C97A03"/>
    <w:rsid w:val="00CC5757"/>
    <w:rsid w:val="00CC706C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74B12"/>
    <w:rsid w:val="00D85151"/>
    <w:rsid w:val="00DA511E"/>
    <w:rsid w:val="00DA6EBD"/>
    <w:rsid w:val="00DC5839"/>
    <w:rsid w:val="00DC7584"/>
    <w:rsid w:val="00DD096A"/>
    <w:rsid w:val="00DD1BA5"/>
    <w:rsid w:val="00DE102C"/>
    <w:rsid w:val="00DE128E"/>
    <w:rsid w:val="00DE56FF"/>
    <w:rsid w:val="00DF276E"/>
    <w:rsid w:val="00DF75FE"/>
    <w:rsid w:val="00E111F6"/>
    <w:rsid w:val="00E118F3"/>
    <w:rsid w:val="00E16D0A"/>
    <w:rsid w:val="00E23E05"/>
    <w:rsid w:val="00E2507A"/>
    <w:rsid w:val="00E47BDC"/>
    <w:rsid w:val="00E64BE9"/>
    <w:rsid w:val="00E75938"/>
    <w:rsid w:val="00E820A7"/>
    <w:rsid w:val="00E87039"/>
    <w:rsid w:val="00EA3D47"/>
    <w:rsid w:val="00EA4DDD"/>
    <w:rsid w:val="00EC31AB"/>
    <w:rsid w:val="00EC4BC6"/>
    <w:rsid w:val="00ED7183"/>
    <w:rsid w:val="00ED7943"/>
    <w:rsid w:val="00EE004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87865"/>
    <w:rsid w:val="00F9704E"/>
    <w:rsid w:val="00FB7A3D"/>
    <w:rsid w:val="00FC3E9B"/>
    <w:rsid w:val="00FC4E63"/>
    <w:rsid w:val="00FC5645"/>
    <w:rsid w:val="00FF6EB1"/>
    <w:rsid w:val="0FFD20BD"/>
    <w:rsid w:val="413904AA"/>
    <w:rsid w:val="4A36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DE0C95"/>
  <w15:docId w15:val="{43F64C79-1C3F-46F3-88F6-F24C1E8FE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footnote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semiHidden="1" w:qFormat="1"/>
    <w:lsdException w:name="page number" w:qFormat="1"/>
    <w:lsdException w:name="endnote reference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semiHidden/>
    <w:qFormat/>
  </w:style>
  <w:style w:type="paragraph" w:styleId="TOC4">
    <w:name w:val="toc 4"/>
    <w:basedOn w:val="TOC3"/>
    <w:semiHidden/>
    <w:qFormat/>
  </w:style>
  <w:style w:type="paragraph" w:styleId="TOC3">
    <w:name w:val="toc 3"/>
    <w:basedOn w:val="TOC2"/>
    <w:semiHidden/>
    <w:qFormat/>
  </w:style>
  <w:style w:type="paragraph" w:styleId="TOC2">
    <w:name w:val="toc 2"/>
    <w:basedOn w:val="TOC1"/>
    <w:semiHidden/>
    <w:qFormat/>
    <w:pPr>
      <w:spacing w:before="80"/>
      <w:ind w:left="1531" w:hanging="851"/>
    </w:pPr>
  </w:style>
  <w:style w:type="paragraph" w:styleId="TOC1">
    <w:name w:val="toc 1"/>
    <w:basedOn w:val="Normal"/>
    <w:semiHidden/>
    <w:qFormat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TOC5">
    <w:name w:val="toc 5"/>
    <w:basedOn w:val="TOC4"/>
    <w:semiHidden/>
    <w:qFormat/>
  </w:style>
  <w:style w:type="paragraph" w:styleId="TOC8">
    <w:name w:val="toc 8"/>
    <w:basedOn w:val="TOC4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Segoe UI" w:hAnsi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FootnoteText">
    <w:name w:val="footnote text"/>
    <w:basedOn w:val="Note"/>
    <w:semiHidden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spacing w:before="80"/>
    </w:pPr>
  </w:style>
  <w:style w:type="paragraph" w:styleId="TOC6">
    <w:name w:val="toc 6"/>
    <w:basedOn w:val="TOC4"/>
    <w:semiHidden/>
    <w:qFormat/>
  </w:style>
  <w:style w:type="paragraph" w:styleId="Index1">
    <w:name w:val="index 1"/>
    <w:basedOn w:val="Normal"/>
    <w:next w:val="Normal"/>
    <w:semiHidden/>
    <w:qFormat/>
  </w:style>
  <w:style w:type="paragraph" w:styleId="Index2">
    <w:name w:val="index 2"/>
    <w:basedOn w:val="Normal"/>
    <w:next w:val="Normal"/>
    <w:semiHidden/>
    <w:qFormat/>
    <w:pPr>
      <w:ind w:left="283"/>
    </w:p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basedOn w:val="DefaultParagraphFont"/>
    <w:qFormat/>
    <w:rPr>
      <w:color w:val="0563C1"/>
      <w:u w:val="single"/>
    </w:rPr>
  </w:style>
  <w:style w:type="character" w:styleId="FootnoteReference">
    <w:name w:val="footnote reference"/>
    <w:semiHidden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Headingb">
    <w:name w:val="Heading_b"/>
    <w:basedOn w:val="Normal"/>
    <w:next w:val="Normal"/>
    <w:qFormat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aftertitle"/>
    <w:qFormat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ind w:left="794" w:hanging="79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qFormat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toc0">
    <w:name w:val="toc 0"/>
    <w:basedOn w:val="Normal"/>
    <w:next w:val="TOC1"/>
    <w:qFormat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customStyle="1" w:styleId="LSDeadline">
    <w:name w:val="LSDeadline"/>
    <w:basedOn w:val="Normal"/>
    <w:qFormat/>
    <w:rPr>
      <w:b/>
      <w:bCs/>
    </w:rPr>
  </w:style>
  <w:style w:type="paragraph" w:customStyle="1" w:styleId="LSForAction">
    <w:name w:val="LSForAction"/>
    <w:basedOn w:val="Normal"/>
    <w:qFormat/>
    <w:rPr>
      <w:b/>
      <w:bCs/>
    </w:rPr>
  </w:style>
  <w:style w:type="paragraph" w:customStyle="1" w:styleId="LSSource">
    <w:name w:val="LSSource"/>
    <w:basedOn w:val="Normal"/>
    <w:qFormat/>
    <w:rPr>
      <w:b/>
      <w:bCs/>
    </w:rPr>
  </w:style>
  <w:style w:type="paragraph" w:customStyle="1" w:styleId="LSTitle">
    <w:name w:val="LSTitle"/>
    <w:basedOn w:val="Normal"/>
    <w:qFormat/>
    <w:rPr>
      <w:b/>
      <w:bCs/>
    </w:rPr>
  </w:style>
  <w:style w:type="paragraph" w:customStyle="1" w:styleId="LSTo">
    <w:name w:val="LSTo"/>
    <w:basedOn w:val="Normal"/>
    <w:qFormat/>
    <w:rPr>
      <w:b/>
      <w:bCs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40"/>
      <w:lang w:val="zh-CN"/>
    </w:rPr>
  </w:style>
  <w:style w:type="character" w:customStyle="1" w:styleId="DocnumberChar">
    <w:name w:val="Docnumber Char"/>
    <w:link w:val="Docnumber"/>
    <w:qFormat/>
    <w:rPr>
      <w:b/>
      <w:bCs/>
      <w:sz w:val="40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SimSu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caps/>
      <w:sz w:val="16"/>
      <w:lang w:eastAsia="en-US"/>
    </w:rPr>
  </w:style>
  <w:style w:type="paragraph" w:customStyle="1" w:styleId="Revision1">
    <w:name w:val="Revision1"/>
    <w:hidden/>
    <w:uiPriority w:val="99"/>
    <w:semiHidden/>
    <w:qFormat/>
    <w:rPr>
      <w:sz w:val="24"/>
      <w:lang w:eastAsia="en-US"/>
    </w:rPr>
  </w:style>
  <w:style w:type="paragraph" w:styleId="Revision">
    <w:name w:val="Revision"/>
    <w:hidden/>
    <w:uiPriority w:val="99"/>
    <w:unhideWhenUsed/>
    <w:rsid w:val="00817E37"/>
    <w:rPr>
      <w:sz w:val="24"/>
      <w:lang w:eastAsia="en-US"/>
    </w:rPr>
  </w:style>
  <w:style w:type="character" w:customStyle="1" w:styleId="HeaderChar">
    <w:name w:val="Header Char"/>
    <w:basedOn w:val="DefaultParagraphFont"/>
    <w:link w:val="Header"/>
    <w:rsid w:val="000D5AD0"/>
    <w:rPr>
      <w:sz w:val="18"/>
      <w:lang w:eastAsia="en-US"/>
    </w:rPr>
  </w:style>
  <w:style w:type="paragraph" w:customStyle="1" w:styleId="CRCoverPage">
    <w:name w:val="CR Cover Page"/>
    <w:rsid w:val="000D5AD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itu.int/en/ITU-T/jca/imt2020/Pages/default.asp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shinanxiang@chinamobile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chengying10@chinaunicom.cn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9</TotalTime>
  <Pages>3</Pages>
  <Words>525</Words>
  <Characters>3097</Characters>
  <Application>Microsoft Office Word</Application>
  <DocSecurity>0</DocSecurity>
  <Lines>109</Lines>
  <Paragraphs>55</Paragraphs>
  <ScaleCrop>false</ScaleCrop>
  <Manager>ITU-T</Manager>
  <Company>International Telecommunication Union (ITU)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creator>JCA IMT2020</dc:creator>
  <cp:keywords>4, 5, 6/11</cp:keywords>
  <dc:description>TD 95  For: Geneva, 9 February 2017_x000d_Document date: _x000d_Saved by ITU51011605 at 17:32:58 on 06/02/2017</dc:description>
  <cp:lastModifiedBy>29.364_CR0055R2_(Rel-19)_NG_RTC_Ph2</cp:lastModifiedBy>
  <cp:revision>25</cp:revision>
  <cp:lastPrinted>2017-07-10T07:48:00Z</cp:lastPrinted>
  <dcterms:created xsi:type="dcterms:W3CDTF">2025-03-05T09:21:00Z</dcterms:created>
  <dcterms:modified xsi:type="dcterms:W3CDTF">2025-03-06T17:10:00Z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  <property fmtid="{D5CDD505-2E9C-101B-9397-08002B2CF9AE}" pid="15" name="KSOTemplateDocerSaveRecord">
    <vt:lpwstr>eyJoZGlkIjoiODIwNmQwOWI0ZDUyNDgyNmExMzE1MmJjMzhiNWY2NGMiLCJ1c2VySWQiOiI0MjQ3OTA2NjUifQ==</vt:lpwstr>
  </property>
  <property fmtid="{D5CDD505-2E9C-101B-9397-08002B2CF9AE}" pid="16" name="KSOProductBuildVer">
    <vt:lpwstr>2052-12.1.0.20305</vt:lpwstr>
  </property>
  <property fmtid="{D5CDD505-2E9C-101B-9397-08002B2CF9AE}" pid="17" name="ICV">
    <vt:lpwstr>AF4A5EE4289243548020CA98AAC92B09_12</vt:lpwstr>
  </property>
</Properties>
</file>