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0D683" w14:textId="725F984E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P-2</w:t>
      </w:r>
      <w:r>
        <w:rPr>
          <w:b/>
          <w:noProof/>
          <w:sz w:val="24"/>
        </w:rPr>
        <w:t>50</w:t>
      </w:r>
      <w:r>
        <w:rPr>
          <w:b/>
          <w:noProof/>
          <w:sz w:val="24"/>
        </w:rPr>
        <w:t>23</w:t>
      </w:r>
      <w:r>
        <w:rPr>
          <w:b/>
          <w:noProof/>
          <w:sz w:val="24"/>
        </w:rPr>
        <w:t>0</w:t>
      </w:r>
    </w:p>
    <w:p w14:paraId="2F523BD4" w14:textId="69F105FA" w:rsidR="0025177C" w:rsidRDefault="0025177C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KR, 12 - 1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March 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30CE6DAD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21.5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3C6D26F8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attachments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77777777" w:rsidR="0082579C" w:rsidRDefault="0082579C" w:rsidP="0082579C">
      <w:pPr>
        <w:pStyle w:val="TH"/>
      </w:pPr>
      <w:r>
        <w:t>Table 1 Summary of MCC contributions to SA#107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4677"/>
      </w:tblGrid>
      <w:tr w:rsidR="0082579C" w14:paraId="368F7891" w14:textId="77777777" w:rsidTr="00461B48">
        <w:tc>
          <w:tcPr>
            <w:tcW w:w="2547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D8DDA27" w14:textId="77777777" w:rsidTr="00461B48">
        <w:tc>
          <w:tcPr>
            <w:tcW w:w="2547" w:type="dxa"/>
            <w:vMerge w:val="restart"/>
          </w:tcPr>
          <w:p w14:paraId="39111F41" w14:textId="77777777" w:rsidR="0082579C" w:rsidRDefault="0082579C" w:rsidP="00461B48">
            <w:pPr>
              <w:pStyle w:val="TAL"/>
            </w:pPr>
            <w:r>
              <w:t>21.801 (Drafting Rules)</w:t>
            </w:r>
          </w:p>
        </w:tc>
        <w:tc>
          <w:tcPr>
            <w:tcW w:w="992" w:type="dxa"/>
          </w:tcPr>
          <w:p w14:paraId="60E8CC84" w14:textId="77777777" w:rsidR="0082579C" w:rsidRDefault="0082579C" w:rsidP="00461B48">
            <w:pPr>
              <w:pStyle w:val="TAL"/>
            </w:pPr>
            <w:r>
              <w:t>0063r1</w:t>
            </w:r>
          </w:p>
        </w:tc>
        <w:tc>
          <w:tcPr>
            <w:tcW w:w="1418" w:type="dxa"/>
          </w:tcPr>
          <w:p w14:paraId="5DFABDDE" w14:textId="77777777" w:rsidR="0082579C" w:rsidRDefault="0082579C" w:rsidP="00461B48">
            <w:pPr>
              <w:pStyle w:val="TAL"/>
            </w:pPr>
            <w:r>
              <w:t>SP-250228</w:t>
            </w:r>
          </w:p>
        </w:tc>
        <w:tc>
          <w:tcPr>
            <w:tcW w:w="4677" w:type="dxa"/>
          </w:tcPr>
          <w:p w14:paraId="7752C649" w14:textId="77777777" w:rsidR="0082579C" w:rsidRDefault="0082579C" w:rsidP="00461B48">
            <w:pPr>
              <w:pStyle w:val="TAL"/>
            </w:pPr>
            <w:r>
              <w:t xml:space="preserve">(R16) </w:t>
            </w:r>
            <w:r w:rsidRPr="00207BC1">
              <w:t>Add missing pointer to the next release</w:t>
            </w:r>
          </w:p>
        </w:tc>
      </w:tr>
      <w:tr w:rsidR="0082579C" w14:paraId="30E4BFB8" w14:textId="77777777" w:rsidTr="00461B48">
        <w:tc>
          <w:tcPr>
            <w:tcW w:w="2547" w:type="dxa"/>
            <w:vMerge/>
          </w:tcPr>
          <w:p w14:paraId="05F6D8EC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69EC8589" w14:textId="77777777" w:rsidR="0082579C" w:rsidRDefault="0082579C" w:rsidP="00461B48">
            <w:pPr>
              <w:pStyle w:val="TAL"/>
            </w:pPr>
            <w:r>
              <w:t>0064r1</w:t>
            </w:r>
          </w:p>
        </w:tc>
        <w:tc>
          <w:tcPr>
            <w:tcW w:w="1418" w:type="dxa"/>
          </w:tcPr>
          <w:p w14:paraId="31CBD4A1" w14:textId="77777777" w:rsidR="0082579C" w:rsidRDefault="0082579C" w:rsidP="00461B48">
            <w:pPr>
              <w:pStyle w:val="TAL"/>
            </w:pPr>
            <w:r>
              <w:t>SP-250229</w:t>
            </w:r>
          </w:p>
        </w:tc>
        <w:tc>
          <w:tcPr>
            <w:tcW w:w="4677" w:type="dxa"/>
          </w:tcPr>
          <w:p w14:paraId="73A8E1A0" w14:textId="77777777" w:rsidR="0082579C" w:rsidRDefault="0082579C" w:rsidP="00461B48">
            <w:pPr>
              <w:pStyle w:val="TAL"/>
            </w:pPr>
            <w:r>
              <w:t xml:space="preserve">(R17) </w:t>
            </w:r>
            <w:r w:rsidRPr="00207BC1">
              <w:t>Eliminate contents of Rel-17 and substitute with pointer to Rel-18</w:t>
            </w:r>
          </w:p>
        </w:tc>
      </w:tr>
      <w:tr w:rsidR="0082579C" w14:paraId="3A317AA9" w14:textId="77777777" w:rsidTr="00461B48">
        <w:tc>
          <w:tcPr>
            <w:tcW w:w="2547" w:type="dxa"/>
            <w:vMerge/>
          </w:tcPr>
          <w:p w14:paraId="529BD4C7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3F3EB574" w14:textId="77777777" w:rsidR="0082579C" w:rsidRDefault="0082579C" w:rsidP="00461B48">
            <w:pPr>
              <w:pStyle w:val="TAL"/>
            </w:pPr>
            <w:r>
              <w:t>0065</w:t>
            </w:r>
          </w:p>
        </w:tc>
        <w:tc>
          <w:tcPr>
            <w:tcW w:w="1418" w:type="dxa"/>
          </w:tcPr>
          <w:p w14:paraId="63C3F0D7" w14:textId="77777777" w:rsidR="0082579C" w:rsidRDefault="0082579C" w:rsidP="00461B48">
            <w:pPr>
              <w:pStyle w:val="TAL"/>
            </w:pPr>
            <w:r>
              <w:t>SP-250243</w:t>
            </w:r>
          </w:p>
        </w:tc>
        <w:tc>
          <w:tcPr>
            <w:tcW w:w="4677" w:type="dxa"/>
          </w:tcPr>
          <w:p w14:paraId="6EFB4FCE" w14:textId="77777777" w:rsidR="0082579C" w:rsidRDefault="0082579C" w:rsidP="00461B48">
            <w:pPr>
              <w:pStyle w:val="TAL"/>
            </w:pPr>
            <w:r>
              <w:t xml:space="preserve">(R19) </w:t>
            </w:r>
            <w:r w:rsidRPr="00DC3DF0">
              <w:t>Update of mathematical formulae and tools used</w:t>
            </w:r>
          </w:p>
        </w:tc>
      </w:tr>
      <w:tr w:rsidR="0082579C" w14:paraId="3B4ACCD3" w14:textId="77777777" w:rsidTr="00461B48">
        <w:tc>
          <w:tcPr>
            <w:tcW w:w="2547" w:type="dxa"/>
          </w:tcPr>
          <w:p w14:paraId="173B83BB" w14:textId="77777777" w:rsidR="0082579C" w:rsidRDefault="0082579C" w:rsidP="00461B48">
            <w:pPr>
              <w:pStyle w:val="TAL"/>
            </w:pPr>
            <w:r>
              <w:t>21.900 (Working Methods)</w:t>
            </w:r>
          </w:p>
        </w:tc>
        <w:tc>
          <w:tcPr>
            <w:tcW w:w="992" w:type="dxa"/>
          </w:tcPr>
          <w:p w14:paraId="61396AB5" w14:textId="77777777" w:rsidR="0082579C" w:rsidRDefault="0082579C" w:rsidP="00461B48">
            <w:pPr>
              <w:pStyle w:val="TAL"/>
            </w:pPr>
            <w:r>
              <w:t>0076r1</w:t>
            </w:r>
          </w:p>
        </w:tc>
        <w:tc>
          <w:tcPr>
            <w:tcW w:w="1418" w:type="dxa"/>
          </w:tcPr>
          <w:p w14:paraId="72BF906C" w14:textId="77777777" w:rsidR="0082579C" w:rsidRDefault="0082579C" w:rsidP="00461B48">
            <w:pPr>
              <w:pStyle w:val="TAL"/>
            </w:pPr>
            <w:r>
              <w:t>SP-250230</w:t>
            </w:r>
          </w:p>
        </w:tc>
        <w:tc>
          <w:tcPr>
            <w:tcW w:w="4677" w:type="dxa"/>
          </w:tcPr>
          <w:p w14:paraId="3A1463F0" w14:textId="77777777" w:rsidR="0082579C" w:rsidRDefault="0082579C" w:rsidP="00461B48">
            <w:pPr>
              <w:pStyle w:val="TAL"/>
            </w:pPr>
            <w:r>
              <w:t xml:space="preserve">(R19) </w:t>
            </w:r>
            <w:r w:rsidRPr="000A4626">
              <w:t>Clarification on generations and correction CRs</w:t>
            </w:r>
          </w:p>
        </w:tc>
      </w:tr>
      <w:tr w:rsidR="0082579C" w14:paraId="01CF0194" w14:textId="77777777" w:rsidTr="00461B48">
        <w:tc>
          <w:tcPr>
            <w:tcW w:w="2547" w:type="dxa"/>
          </w:tcPr>
          <w:p w14:paraId="3FA07DF0" w14:textId="77777777" w:rsidR="0082579C" w:rsidRDefault="0082579C" w:rsidP="00461B48">
            <w:pPr>
              <w:pStyle w:val="TAL"/>
            </w:pPr>
            <w:r>
              <w:t>21.905 (3GPP Vocabulary)</w:t>
            </w:r>
          </w:p>
        </w:tc>
        <w:tc>
          <w:tcPr>
            <w:tcW w:w="992" w:type="dxa"/>
          </w:tcPr>
          <w:p w14:paraId="0B0C3E60" w14:textId="77777777" w:rsidR="0082579C" w:rsidRDefault="0082579C" w:rsidP="00461B48">
            <w:pPr>
              <w:pStyle w:val="TAL"/>
            </w:pPr>
            <w:r>
              <w:t>Draft</w:t>
            </w:r>
          </w:p>
        </w:tc>
        <w:tc>
          <w:tcPr>
            <w:tcW w:w="1418" w:type="dxa"/>
          </w:tcPr>
          <w:p w14:paraId="6FC1A8B6" w14:textId="77777777" w:rsidR="0082579C" w:rsidRDefault="0082579C" w:rsidP="00461B48">
            <w:pPr>
              <w:pStyle w:val="TAL"/>
            </w:pPr>
            <w:r>
              <w:t>SP-250242</w:t>
            </w:r>
          </w:p>
        </w:tc>
        <w:tc>
          <w:tcPr>
            <w:tcW w:w="4677" w:type="dxa"/>
          </w:tcPr>
          <w:p w14:paraId="73724507" w14:textId="77777777" w:rsidR="0082579C" w:rsidRDefault="0082579C" w:rsidP="00461B48">
            <w:pPr>
              <w:pStyle w:val="TAL"/>
            </w:pPr>
            <w:r>
              <w:t>(R19) Updates to the definitions of outdated terminologies</w:t>
            </w:r>
          </w:p>
        </w:tc>
      </w:tr>
      <w:tr w:rsidR="0082579C" w14:paraId="37EABBB4" w14:textId="77777777" w:rsidTr="00461B48">
        <w:tc>
          <w:tcPr>
            <w:tcW w:w="2547" w:type="dxa"/>
            <w:vMerge w:val="restart"/>
          </w:tcPr>
          <w:p w14:paraId="7D7C2AC2" w14:textId="77777777" w:rsidR="0082579C" w:rsidRDefault="0082579C" w:rsidP="00461B48">
            <w:pPr>
              <w:pStyle w:val="TAL"/>
            </w:pPr>
            <w:r>
              <w:t>21.101 (UTRAN Spec List)</w:t>
            </w:r>
          </w:p>
        </w:tc>
        <w:tc>
          <w:tcPr>
            <w:tcW w:w="992" w:type="dxa"/>
          </w:tcPr>
          <w:p w14:paraId="1F8143D3" w14:textId="77777777" w:rsidR="0082579C" w:rsidRDefault="0082579C" w:rsidP="00461B48">
            <w:pPr>
              <w:pStyle w:val="TAL"/>
            </w:pPr>
            <w:r>
              <w:t>0084r1</w:t>
            </w:r>
          </w:p>
        </w:tc>
        <w:tc>
          <w:tcPr>
            <w:tcW w:w="1418" w:type="dxa"/>
          </w:tcPr>
          <w:p w14:paraId="3D13BD0F" w14:textId="77777777" w:rsidR="0082579C" w:rsidRDefault="0082579C" w:rsidP="00461B48">
            <w:pPr>
              <w:pStyle w:val="TAL"/>
            </w:pPr>
            <w:r>
              <w:t>SP-250218</w:t>
            </w:r>
          </w:p>
        </w:tc>
        <w:tc>
          <w:tcPr>
            <w:tcW w:w="4677" w:type="dxa"/>
          </w:tcPr>
          <w:p w14:paraId="3948C643" w14:textId="77777777" w:rsidR="0082579C" w:rsidRDefault="0082579C" w:rsidP="00461B48">
            <w:pPr>
              <w:pStyle w:val="TAL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82579C" w14:paraId="4587E9A9" w14:textId="77777777" w:rsidTr="00461B48">
        <w:tc>
          <w:tcPr>
            <w:tcW w:w="2547" w:type="dxa"/>
            <w:vMerge/>
          </w:tcPr>
          <w:p w14:paraId="432FA72E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162D71CC" w14:textId="77777777" w:rsidR="0082579C" w:rsidRDefault="0082579C" w:rsidP="00461B48">
            <w:pPr>
              <w:pStyle w:val="TAL"/>
            </w:pPr>
            <w:r>
              <w:t>0085r1</w:t>
            </w:r>
          </w:p>
        </w:tc>
        <w:tc>
          <w:tcPr>
            <w:tcW w:w="1418" w:type="dxa"/>
          </w:tcPr>
          <w:p w14:paraId="687349AB" w14:textId="77777777" w:rsidR="0082579C" w:rsidRDefault="0082579C" w:rsidP="00461B48">
            <w:pPr>
              <w:pStyle w:val="TAL"/>
            </w:pPr>
            <w:r>
              <w:t>SP-250219</w:t>
            </w:r>
          </w:p>
        </w:tc>
        <w:tc>
          <w:tcPr>
            <w:tcW w:w="4677" w:type="dxa"/>
          </w:tcPr>
          <w:p w14:paraId="29DE058E" w14:textId="77777777" w:rsidR="0082579C" w:rsidRDefault="0082579C" w:rsidP="00461B48">
            <w:pPr>
              <w:pStyle w:val="TAL"/>
            </w:pPr>
            <w:r>
              <w:t xml:space="preserve">(R9) </w:t>
            </w:r>
            <w:r w:rsidRPr="00AB1740">
              <w:t>Replacing list with 3GU specifications link</w:t>
            </w:r>
          </w:p>
        </w:tc>
      </w:tr>
      <w:tr w:rsidR="0082579C" w14:paraId="6E98DBDC" w14:textId="77777777" w:rsidTr="00461B48">
        <w:tc>
          <w:tcPr>
            <w:tcW w:w="2547" w:type="dxa"/>
            <w:vMerge/>
          </w:tcPr>
          <w:p w14:paraId="0A1BC067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65B0F83F" w14:textId="77777777" w:rsidR="0082579C" w:rsidRDefault="0082579C" w:rsidP="00461B48">
            <w:pPr>
              <w:pStyle w:val="TAL"/>
            </w:pPr>
            <w:r>
              <w:t>0086r1</w:t>
            </w:r>
          </w:p>
        </w:tc>
        <w:tc>
          <w:tcPr>
            <w:tcW w:w="1418" w:type="dxa"/>
          </w:tcPr>
          <w:p w14:paraId="51307801" w14:textId="77777777" w:rsidR="0082579C" w:rsidRDefault="0082579C" w:rsidP="00461B48">
            <w:pPr>
              <w:pStyle w:val="TAL"/>
            </w:pPr>
            <w:r>
              <w:t>SP-250220</w:t>
            </w:r>
          </w:p>
        </w:tc>
        <w:tc>
          <w:tcPr>
            <w:tcW w:w="4677" w:type="dxa"/>
          </w:tcPr>
          <w:p w14:paraId="4B78A683" w14:textId="77777777" w:rsidR="0082579C" w:rsidRDefault="0082579C" w:rsidP="00461B48">
            <w:pPr>
              <w:pStyle w:val="TAL"/>
            </w:pPr>
            <w:r>
              <w:t xml:space="preserve">(R10) </w:t>
            </w:r>
            <w:r w:rsidRPr="00AB1740">
              <w:t>Replacing list with 3GU specifications link</w:t>
            </w:r>
          </w:p>
        </w:tc>
      </w:tr>
      <w:tr w:rsidR="0082579C" w14:paraId="4C09ECB7" w14:textId="77777777" w:rsidTr="00461B48">
        <w:tc>
          <w:tcPr>
            <w:tcW w:w="2547" w:type="dxa"/>
            <w:vMerge/>
          </w:tcPr>
          <w:p w14:paraId="793772D1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5F3CAB58" w14:textId="77777777" w:rsidR="0082579C" w:rsidRDefault="0082579C" w:rsidP="00461B48">
            <w:pPr>
              <w:pStyle w:val="TAL"/>
            </w:pPr>
            <w:r>
              <w:t>0087r1</w:t>
            </w:r>
          </w:p>
        </w:tc>
        <w:tc>
          <w:tcPr>
            <w:tcW w:w="1418" w:type="dxa"/>
          </w:tcPr>
          <w:p w14:paraId="35862CB4" w14:textId="77777777" w:rsidR="0082579C" w:rsidRDefault="0082579C" w:rsidP="00461B48">
            <w:pPr>
              <w:pStyle w:val="TAL"/>
            </w:pPr>
            <w:r>
              <w:t>SP-250221</w:t>
            </w:r>
          </w:p>
        </w:tc>
        <w:tc>
          <w:tcPr>
            <w:tcW w:w="4677" w:type="dxa"/>
          </w:tcPr>
          <w:p w14:paraId="776DD825" w14:textId="77777777" w:rsidR="0082579C" w:rsidRDefault="0082579C" w:rsidP="00461B48">
            <w:pPr>
              <w:pStyle w:val="TAL"/>
            </w:pPr>
            <w:r>
              <w:t xml:space="preserve">(R11) </w:t>
            </w:r>
            <w:r w:rsidRPr="00AB1740">
              <w:t>Replacing list with 3GU specifications link</w:t>
            </w:r>
          </w:p>
        </w:tc>
      </w:tr>
      <w:tr w:rsidR="0082579C" w14:paraId="78D95EC1" w14:textId="77777777" w:rsidTr="00461B48">
        <w:tc>
          <w:tcPr>
            <w:tcW w:w="2547" w:type="dxa"/>
            <w:vMerge/>
          </w:tcPr>
          <w:p w14:paraId="33CB0A43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0F5587C1" w14:textId="77777777" w:rsidR="0082579C" w:rsidRDefault="0082579C" w:rsidP="00461B48">
            <w:pPr>
              <w:pStyle w:val="TAL"/>
            </w:pPr>
            <w:r>
              <w:t>0088r1</w:t>
            </w:r>
          </w:p>
        </w:tc>
        <w:tc>
          <w:tcPr>
            <w:tcW w:w="1418" w:type="dxa"/>
          </w:tcPr>
          <w:p w14:paraId="5F45C1AA" w14:textId="77777777" w:rsidR="0082579C" w:rsidRDefault="0082579C" w:rsidP="00461B48">
            <w:pPr>
              <w:pStyle w:val="TAL"/>
            </w:pPr>
            <w:r>
              <w:t>SP-250222</w:t>
            </w:r>
          </w:p>
        </w:tc>
        <w:tc>
          <w:tcPr>
            <w:tcW w:w="4677" w:type="dxa"/>
          </w:tcPr>
          <w:p w14:paraId="12238CB3" w14:textId="77777777" w:rsidR="0082579C" w:rsidRDefault="0082579C" w:rsidP="00461B48">
            <w:pPr>
              <w:pStyle w:val="TAL"/>
            </w:pPr>
            <w:r>
              <w:t xml:space="preserve">(R12) </w:t>
            </w:r>
            <w:r w:rsidRPr="00AB1740">
              <w:t>Replacing list with 3GU specifications link</w:t>
            </w:r>
          </w:p>
        </w:tc>
      </w:tr>
      <w:tr w:rsidR="0082579C" w14:paraId="73A7D11B" w14:textId="77777777" w:rsidTr="00461B48">
        <w:tc>
          <w:tcPr>
            <w:tcW w:w="2547" w:type="dxa"/>
            <w:vMerge/>
          </w:tcPr>
          <w:p w14:paraId="46150700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2FBA72A1" w14:textId="77777777" w:rsidR="0082579C" w:rsidRDefault="0082579C" w:rsidP="00461B48">
            <w:pPr>
              <w:pStyle w:val="TAL"/>
            </w:pPr>
            <w:r>
              <w:t>0089r1</w:t>
            </w:r>
          </w:p>
        </w:tc>
        <w:tc>
          <w:tcPr>
            <w:tcW w:w="1418" w:type="dxa"/>
          </w:tcPr>
          <w:p w14:paraId="1ECC45FC" w14:textId="77777777" w:rsidR="0082579C" w:rsidRDefault="0082579C" w:rsidP="00461B48">
            <w:pPr>
              <w:pStyle w:val="TAL"/>
            </w:pPr>
            <w:r>
              <w:t>SP-250223</w:t>
            </w:r>
          </w:p>
        </w:tc>
        <w:tc>
          <w:tcPr>
            <w:tcW w:w="4677" w:type="dxa"/>
          </w:tcPr>
          <w:p w14:paraId="1DA59091" w14:textId="77777777" w:rsidR="0082579C" w:rsidRDefault="0082579C" w:rsidP="00461B48">
            <w:pPr>
              <w:pStyle w:val="TAL"/>
            </w:pPr>
            <w:r>
              <w:t xml:space="preserve">(R13) </w:t>
            </w:r>
            <w:r w:rsidRPr="00AB1740">
              <w:t>Replacing list with 3GU specifications link</w:t>
            </w:r>
          </w:p>
        </w:tc>
      </w:tr>
      <w:tr w:rsidR="0082579C" w14:paraId="552A12B7" w14:textId="77777777" w:rsidTr="00461B48">
        <w:tc>
          <w:tcPr>
            <w:tcW w:w="2547" w:type="dxa"/>
            <w:vMerge/>
          </w:tcPr>
          <w:p w14:paraId="080DEF20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199B4AE9" w14:textId="77777777" w:rsidR="0082579C" w:rsidRDefault="0082579C" w:rsidP="00461B48">
            <w:pPr>
              <w:pStyle w:val="TAL"/>
            </w:pPr>
            <w:r>
              <w:t>0090r1</w:t>
            </w:r>
          </w:p>
        </w:tc>
        <w:tc>
          <w:tcPr>
            <w:tcW w:w="1418" w:type="dxa"/>
          </w:tcPr>
          <w:p w14:paraId="75958D88" w14:textId="77777777" w:rsidR="0082579C" w:rsidRDefault="0082579C" w:rsidP="00461B48">
            <w:pPr>
              <w:pStyle w:val="TAL"/>
            </w:pPr>
            <w:r>
              <w:t>SP-250224</w:t>
            </w:r>
          </w:p>
        </w:tc>
        <w:tc>
          <w:tcPr>
            <w:tcW w:w="4677" w:type="dxa"/>
          </w:tcPr>
          <w:p w14:paraId="05637FCA" w14:textId="77777777" w:rsidR="0082579C" w:rsidRDefault="0082579C" w:rsidP="00461B48">
            <w:pPr>
              <w:pStyle w:val="TAL"/>
            </w:pPr>
            <w:r>
              <w:t xml:space="preserve">(R17) </w:t>
            </w:r>
            <w:r w:rsidRPr="0038288E">
              <w:t>Correction of Release</w:t>
            </w:r>
          </w:p>
        </w:tc>
      </w:tr>
      <w:tr w:rsidR="0082579C" w14:paraId="6C996D17" w14:textId="77777777" w:rsidTr="00461B48">
        <w:tc>
          <w:tcPr>
            <w:tcW w:w="2547" w:type="dxa"/>
            <w:vMerge/>
          </w:tcPr>
          <w:p w14:paraId="4A1CE85F" w14:textId="77777777" w:rsidR="0082579C" w:rsidRDefault="0082579C" w:rsidP="00461B48">
            <w:pPr>
              <w:pStyle w:val="TAL"/>
            </w:pPr>
          </w:p>
        </w:tc>
        <w:tc>
          <w:tcPr>
            <w:tcW w:w="992" w:type="dxa"/>
          </w:tcPr>
          <w:p w14:paraId="520B61F2" w14:textId="77777777" w:rsidR="0082579C" w:rsidRDefault="0082579C" w:rsidP="00461B48">
            <w:pPr>
              <w:pStyle w:val="TAL"/>
            </w:pPr>
            <w:r>
              <w:t>0091r1</w:t>
            </w:r>
          </w:p>
        </w:tc>
        <w:tc>
          <w:tcPr>
            <w:tcW w:w="1418" w:type="dxa"/>
          </w:tcPr>
          <w:p w14:paraId="19B96E2A" w14:textId="77777777" w:rsidR="0082579C" w:rsidRDefault="0082579C" w:rsidP="00461B48">
            <w:pPr>
              <w:pStyle w:val="TAL"/>
            </w:pPr>
            <w:r>
              <w:t>SP-250225</w:t>
            </w:r>
          </w:p>
        </w:tc>
        <w:tc>
          <w:tcPr>
            <w:tcW w:w="4677" w:type="dxa"/>
          </w:tcPr>
          <w:p w14:paraId="79C3EE49" w14:textId="77777777" w:rsidR="0082579C" w:rsidRDefault="0082579C" w:rsidP="00461B48">
            <w:pPr>
              <w:pStyle w:val="TAL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82579C" w14:paraId="66CE7186" w14:textId="77777777" w:rsidTr="00461B48">
        <w:tc>
          <w:tcPr>
            <w:tcW w:w="2547" w:type="dxa"/>
          </w:tcPr>
          <w:p w14:paraId="54FAEDE3" w14:textId="77777777" w:rsidR="0082579C" w:rsidRDefault="0082579C" w:rsidP="00461B48">
            <w:pPr>
              <w:pStyle w:val="TAN"/>
            </w:pPr>
            <w:r>
              <w:t>21.201 (EPS Spec List)</w:t>
            </w:r>
          </w:p>
        </w:tc>
        <w:tc>
          <w:tcPr>
            <w:tcW w:w="992" w:type="dxa"/>
          </w:tcPr>
          <w:p w14:paraId="3984F1E9" w14:textId="77777777" w:rsidR="0082579C" w:rsidRDefault="0082579C" w:rsidP="00461B48">
            <w:pPr>
              <w:pStyle w:val="TAN"/>
            </w:pPr>
            <w:r>
              <w:t>0024r1</w:t>
            </w:r>
          </w:p>
        </w:tc>
        <w:tc>
          <w:tcPr>
            <w:tcW w:w="1418" w:type="dxa"/>
          </w:tcPr>
          <w:p w14:paraId="3C414652" w14:textId="77777777" w:rsidR="0082579C" w:rsidRDefault="0082579C" w:rsidP="00461B48">
            <w:pPr>
              <w:pStyle w:val="TAL"/>
            </w:pPr>
            <w:r>
              <w:t>SP-250226</w:t>
            </w:r>
          </w:p>
        </w:tc>
        <w:tc>
          <w:tcPr>
            <w:tcW w:w="4677" w:type="dxa"/>
          </w:tcPr>
          <w:p w14:paraId="2F3386FD" w14:textId="77777777" w:rsidR="0082579C" w:rsidRDefault="0082579C" w:rsidP="00461B4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82579C" w14:paraId="5D517B09" w14:textId="77777777" w:rsidTr="00461B48">
        <w:tc>
          <w:tcPr>
            <w:tcW w:w="2547" w:type="dxa"/>
          </w:tcPr>
          <w:p w14:paraId="18E604D0" w14:textId="77777777" w:rsidR="0082579C" w:rsidRDefault="0082579C" w:rsidP="00461B48">
            <w:pPr>
              <w:pStyle w:val="TAN"/>
            </w:pPr>
            <w:r>
              <w:t>21.205 (5G Spec List)</w:t>
            </w:r>
          </w:p>
        </w:tc>
        <w:tc>
          <w:tcPr>
            <w:tcW w:w="992" w:type="dxa"/>
          </w:tcPr>
          <w:p w14:paraId="4B535EF4" w14:textId="77777777" w:rsidR="0082579C" w:rsidRDefault="0082579C" w:rsidP="00461B48">
            <w:pPr>
              <w:pStyle w:val="TAN"/>
            </w:pPr>
            <w:r>
              <w:t>0004r1</w:t>
            </w:r>
          </w:p>
        </w:tc>
        <w:tc>
          <w:tcPr>
            <w:tcW w:w="1418" w:type="dxa"/>
          </w:tcPr>
          <w:p w14:paraId="586E83BE" w14:textId="77777777" w:rsidR="0082579C" w:rsidRDefault="0082579C" w:rsidP="00461B48">
            <w:pPr>
              <w:pStyle w:val="TAL"/>
            </w:pPr>
            <w:r>
              <w:t>SP-250227</w:t>
            </w:r>
          </w:p>
        </w:tc>
        <w:tc>
          <w:tcPr>
            <w:tcW w:w="4677" w:type="dxa"/>
          </w:tcPr>
          <w:p w14:paraId="22C0E658" w14:textId="77777777" w:rsidR="0082579C" w:rsidRDefault="0082579C" w:rsidP="00461B4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82579C" w14:paraId="51AF2791" w14:textId="77777777" w:rsidTr="00461B48">
        <w:tc>
          <w:tcPr>
            <w:tcW w:w="2547" w:type="dxa"/>
            <w:vMerge w:val="restart"/>
          </w:tcPr>
          <w:p w14:paraId="19E9E389" w14:textId="77777777" w:rsidR="0082579C" w:rsidRDefault="0082579C" w:rsidP="00461B48">
            <w:pPr>
              <w:pStyle w:val="TAN"/>
            </w:pPr>
            <w:r>
              <w:t>41.101 (GERAN Spec List)</w:t>
            </w:r>
          </w:p>
        </w:tc>
        <w:tc>
          <w:tcPr>
            <w:tcW w:w="992" w:type="dxa"/>
          </w:tcPr>
          <w:p w14:paraId="3CCABB63" w14:textId="77777777" w:rsidR="0082579C" w:rsidRDefault="0082579C" w:rsidP="00461B48">
            <w:pPr>
              <w:pStyle w:val="TAN"/>
            </w:pPr>
            <w:r>
              <w:t>0060r1</w:t>
            </w:r>
          </w:p>
        </w:tc>
        <w:tc>
          <w:tcPr>
            <w:tcW w:w="1418" w:type="dxa"/>
          </w:tcPr>
          <w:p w14:paraId="48839CC8" w14:textId="77777777" w:rsidR="0082579C" w:rsidRDefault="0082579C" w:rsidP="00461B48">
            <w:pPr>
              <w:pStyle w:val="TAL"/>
            </w:pPr>
            <w:r>
              <w:t>SP-250231</w:t>
            </w:r>
          </w:p>
        </w:tc>
        <w:tc>
          <w:tcPr>
            <w:tcW w:w="4677" w:type="dxa"/>
          </w:tcPr>
          <w:p w14:paraId="7C2279FF" w14:textId="77777777" w:rsidR="0082579C" w:rsidRDefault="0082579C" w:rsidP="00461B48">
            <w:pPr>
              <w:pStyle w:val="TAN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82579C" w14:paraId="7258381E" w14:textId="77777777" w:rsidTr="00461B48">
        <w:tc>
          <w:tcPr>
            <w:tcW w:w="2547" w:type="dxa"/>
            <w:vMerge/>
          </w:tcPr>
          <w:p w14:paraId="478DD04C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267CDFA8" w14:textId="77777777" w:rsidR="0082579C" w:rsidRDefault="0082579C" w:rsidP="00461B48">
            <w:pPr>
              <w:pStyle w:val="TAN"/>
            </w:pPr>
            <w:r>
              <w:t>0061r1</w:t>
            </w:r>
          </w:p>
        </w:tc>
        <w:tc>
          <w:tcPr>
            <w:tcW w:w="1418" w:type="dxa"/>
          </w:tcPr>
          <w:p w14:paraId="1F9D0706" w14:textId="77777777" w:rsidR="0082579C" w:rsidRDefault="0082579C" w:rsidP="00461B48">
            <w:pPr>
              <w:pStyle w:val="TAL"/>
            </w:pPr>
            <w:r>
              <w:t>SP-250232</w:t>
            </w:r>
          </w:p>
        </w:tc>
        <w:tc>
          <w:tcPr>
            <w:tcW w:w="4677" w:type="dxa"/>
          </w:tcPr>
          <w:p w14:paraId="66234699" w14:textId="77777777" w:rsidR="0082579C" w:rsidRDefault="0082579C" w:rsidP="00461B48">
            <w:pPr>
              <w:pStyle w:val="TAN"/>
            </w:pPr>
            <w:r>
              <w:t xml:space="preserve">(R9) </w:t>
            </w:r>
            <w:r w:rsidRPr="00AB1740">
              <w:t>Replacing list with 3GU specifications link</w:t>
            </w:r>
          </w:p>
        </w:tc>
      </w:tr>
      <w:tr w:rsidR="0082579C" w14:paraId="70A2C306" w14:textId="77777777" w:rsidTr="00461B48">
        <w:tc>
          <w:tcPr>
            <w:tcW w:w="2547" w:type="dxa"/>
            <w:vMerge/>
          </w:tcPr>
          <w:p w14:paraId="3D6DBD40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36021EE3" w14:textId="77777777" w:rsidR="0082579C" w:rsidRDefault="0082579C" w:rsidP="00461B48">
            <w:pPr>
              <w:pStyle w:val="TAN"/>
            </w:pPr>
            <w:r>
              <w:t>0062r1</w:t>
            </w:r>
          </w:p>
        </w:tc>
        <w:tc>
          <w:tcPr>
            <w:tcW w:w="1418" w:type="dxa"/>
          </w:tcPr>
          <w:p w14:paraId="0A67ADC1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3</w:t>
            </w:r>
          </w:p>
        </w:tc>
        <w:tc>
          <w:tcPr>
            <w:tcW w:w="4677" w:type="dxa"/>
          </w:tcPr>
          <w:p w14:paraId="46817CEF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10</w:t>
            </w:r>
            <w:r w:rsidRPr="00563103">
              <w:t>) Replacing list with 3GU specifications link</w:t>
            </w:r>
          </w:p>
        </w:tc>
      </w:tr>
      <w:tr w:rsidR="0082579C" w14:paraId="20E55828" w14:textId="77777777" w:rsidTr="00461B48">
        <w:tc>
          <w:tcPr>
            <w:tcW w:w="2547" w:type="dxa"/>
            <w:vMerge/>
          </w:tcPr>
          <w:p w14:paraId="2F20B418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14A9BA63" w14:textId="77777777" w:rsidR="0082579C" w:rsidRDefault="0082579C" w:rsidP="00461B48">
            <w:pPr>
              <w:pStyle w:val="TAN"/>
            </w:pPr>
            <w:r>
              <w:t>0063r1</w:t>
            </w:r>
          </w:p>
        </w:tc>
        <w:tc>
          <w:tcPr>
            <w:tcW w:w="1418" w:type="dxa"/>
          </w:tcPr>
          <w:p w14:paraId="4E602E3F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4</w:t>
            </w:r>
          </w:p>
        </w:tc>
        <w:tc>
          <w:tcPr>
            <w:tcW w:w="4677" w:type="dxa"/>
          </w:tcPr>
          <w:p w14:paraId="5ADB0F43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11</w:t>
            </w:r>
            <w:r w:rsidRPr="00563103">
              <w:t>) Replacing list with 3GU specifications link</w:t>
            </w:r>
          </w:p>
        </w:tc>
      </w:tr>
      <w:tr w:rsidR="0082579C" w14:paraId="5A28D85F" w14:textId="77777777" w:rsidTr="00461B48">
        <w:tc>
          <w:tcPr>
            <w:tcW w:w="2547" w:type="dxa"/>
            <w:vMerge/>
          </w:tcPr>
          <w:p w14:paraId="1973AFB4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06285693" w14:textId="77777777" w:rsidR="0082579C" w:rsidRDefault="0082579C" w:rsidP="00461B48">
            <w:pPr>
              <w:pStyle w:val="TAN"/>
            </w:pPr>
            <w:r>
              <w:t>0064r1</w:t>
            </w:r>
          </w:p>
        </w:tc>
        <w:tc>
          <w:tcPr>
            <w:tcW w:w="1418" w:type="dxa"/>
          </w:tcPr>
          <w:p w14:paraId="548DF222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5</w:t>
            </w:r>
          </w:p>
        </w:tc>
        <w:tc>
          <w:tcPr>
            <w:tcW w:w="4677" w:type="dxa"/>
          </w:tcPr>
          <w:p w14:paraId="648EED0C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12</w:t>
            </w:r>
            <w:r w:rsidRPr="00563103">
              <w:t>) Replacing list with 3GU specifications link</w:t>
            </w:r>
          </w:p>
        </w:tc>
      </w:tr>
      <w:tr w:rsidR="0082579C" w14:paraId="1DA6A5AD" w14:textId="77777777" w:rsidTr="00461B48">
        <w:tc>
          <w:tcPr>
            <w:tcW w:w="2547" w:type="dxa"/>
            <w:vMerge/>
          </w:tcPr>
          <w:p w14:paraId="6C01ADBE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17734E2F" w14:textId="77777777" w:rsidR="0082579C" w:rsidRDefault="0082579C" w:rsidP="00461B48">
            <w:pPr>
              <w:pStyle w:val="TAN"/>
            </w:pPr>
            <w:r>
              <w:t>0065r1</w:t>
            </w:r>
          </w:p>
        </w:tc>
        <w:tc>
          <w:tcPr>
            <w:tcW w:w="1418" w:type="dxa"/>
          </w:tcPr>
          <w:p w14:paraId="3D8B13CD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6</w:t>
            </w:r>
          </w:p>
        </w:tc>
        <w:tc>
          <w:tcPr>
            <w:tcW w:w="4677" w:type="dxa"/>
          </w:tcPr>
          <w:p w14:paraId="1B837831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13</w:t>
            </w:r>
            <w:r w:rsidRPr="00563103">
              <w:t>) Replacing list with 3GU specifications link</w:t>
            </w:r>
          </w:p>
        </w:tc>
      </w:tr>
      <w:tr w:rsidR="0082579C" w14:paraId="3E939ED1" w14:textId="77777777" w:rsidTr="00461B48">
        <w:tc>
          <w:tcPr>
            <w:tcW w:w="2547" w:type="dxa"/>
            <w:vMerge/>
          </w:tcPr>
          <w:p w14:paraId="1D2EA854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21FC6720" w14:textId="77777777" w:rsidR="0082579C" w:rsidRDefault="0082579C" w:rsidP="00461B48">
            <w:pPr>
              <w:pStyle w:val="TAN"/>
            </w:pPr>
            <w:r>
              <w:t>0066r1</w:t>
            </w:r>
          </w:p>
        </w:tc>
        <w:tc>
          <w:tcPr>
            <w:tcW w:w="1418" w:type="dxa"/>
          </w:tcPr>
          <w:p w14:paraId="6B0CEA79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7</w:t>
            </w:r>
          </w:p>
        </w:tc>
        <w:tc>
          <w:tcPr>
            <w:tcW w:w="4677" w:type="dxa"/>
          </w:tcPr>
          <w:p w14:paraId="698C1878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14</w:t>
            </w:r>
            <w:r w:rsidRPr="00563103">
              <w:t>) Replacing list with 3GU specifications link</w:t>
            </w:r>
          </w:p>
        </w:tc>
      </w:tr>
      <w:tr w:rsidR="0082579C" w14:paraId="14F20B10" w14:textId="77777777" w:rsidTr="00461B48">
        <w:tc>
          <w:tcPr>
            <w:tcW w:w="2547" w:type="dxa"/>
            <w:vMerge/>
          </w:tcPr>
          <w:p w14:paraId="40408EFE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07BA82AA" w14:textId="77777777" w:rsidR="0082579C" w:rsidRDefault="0082579C" w:rsidP="00461B48">
            <w:pPr>
              <w:pStyle w:val="TAN"/>
            </w:pPr>
            <w:r>
              <w:t>0067r1</w:t>
            </w:r>
          </w:p>
        </w:tc>
        <w:tc>
          <w:tcPr>
            <w:tcW w:w="1418" w:type="dxa"/>
          </w:tcPr>
          <w:p w14:paraId="193365D0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8</w:t>
            </w:r>
          </w:p>
        </w:tc>
        <w:tc>
          <w:tcPr>
            <w:tcW w:w="4677" w:type="dxa"/>
          </w:tcPr>
          <w:p w14:paraId="63D59CED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15</w:t>
            </w:r>
            <w:r w:rsidRPr="00563103">
              <w:t>) Replacing list with 3GU specifications link</w:t>
            </w:r>
          </w:p>
        </w:tc>
      </w:tr>
      <w:tr w:rsidR="0082579C" w14:paraId="6FD953F0" w14:textId="77777777" w:rsidTr="00461B48">
        <w:tc>
          <w:tcPr>
            <w:tcW w:w="2547" w:type="dxa"/>
            <w:vMerge/>
          </w:tcPr>
          <w:p w14:paraId="249F2BEC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0964BEAD" w14:textId="77777777" w:rsidR="0082579C" w:rsidRDefault="0082579C" w:rsidP="00461B48">
            <w:pPr>
              <w:pStyle w:val="TAN"/>
            </w:pPr>
            <w:r>
              <w:t>0068r1</w:t>
            </w:r>
          </w:p>
        </w:tc>
        <w:tc>
          <w:tcPr>
            <w:tcW w:w="1418" w:type="dxa"/>
          </w:tcPr>
          <w:p w14:paraId="78F3A053" w14:textId="77777777" w:rsidR="0082579C" w:rsidRDefault="0082579C" w:rsidP="00461B48">
            <w:pPr>
              <w:pStyle w:val="TAL"/>
            </w:pPr>
            <w:r w:rsidRPr="00F85189">
              <w:t>SP-25023</w:t>
            </w:r>
            <w:r>
              <w:t>9</w:t>
            </w:r>
          </w:p>
        </w:tc>
        <w:tc>
          <w:tcPr>
            <w:tcW w:w="4677" w:type="dxa"/>
          </w:tcPr>
          <w:p w14:paraId="355A9A2C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16</w:t>
            </w:r>
            <w:r w:rsidRPr="00563103">
              <w:t>) Replacing list with 3GU specifications link</w:t>
            </w:r>
          </w:p>
        </w:tc>
      </w:tr>
      <w:tr w:rsidR="0082579C" w14:paraId="7B88D558" w14:textId="77777777" w:rsidTr="00461B48">
        <w:tc>
          <w:tcPr>
            <w:tcW w:w="2547" w:type="dxa"/>
            <w:vMerge/>
          </w:tcPr>
          <w:p w14:paraId="7F7602BD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6D5403DE" w14:textId="77777777" w:rsidR="0082579C" w:rsidRDefault="0082579C" w:rsidP="00461B48">
            <w:pPr>
              <w:pStyle w:val="TAN"/>
            </w:pPr>
            <w:r>
              <w:t>0069r1</w:t>
            </w:r>
          </w:p>
        </w:tc>
        <w:tc>
          <w:tcPr>
            <w:tcW w:w="1418" w:type="dxa"/>
          </w:tcPr>
          <w:p w14:paraId="4B255B8D" w14:textId="77777777" w:rsidR="0082579C" w:rsidRDefault="0082579C" w:rsidP="00461B48">
            <w:pPr>
              <w:pStyle w:val="TAL"/>
            </w:pPr>
            <w:r w:rsidRPr="00F85189">
              <w:t>SP-2502</w:t>
            </w:r>
            <w:r>
              <w:t>40</w:t>
            </w:r>
          </w:p>
        </w:tc>
        <w:tc>
          <w:tcPr>
            <w:tcW w:w="4677" w:type="dxa"/>
          </w:tcPr>
          <w:p w14:paraId="73360C75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17</w:t>
            </w:r>
            <w:r w:rsidRPr="00563103">
              <w:t>) Replacing list with 3GU specifications link</w:t>
            </w:r>
          </w:p>
        </w:tc>
      </w:tr>
      <w:tr w:rsidR="0082579C" w14:paraId="41BD07B1" w14:textId="77777777" w:rsidTr="00461B48">
        <w:tc>
          <w:tcPr>
            <w:tcW w:w="2547" w:type="dxa"/>
            <w:vMerge/>
          </w:tcPr>
          <w:p w14:paraId="4B6D8016" w14:textId="77777777" w:rsidR="0082579C" w:rsidRDefault="0082579C" w:rsidP="00461B48">
            <w:pPr>
              <w:pStyle w:val="TAN"/>
            </w:pPr>
          </w:p>
        </w:tc>
        <w:tc>
          <w:tcPr>
            <w:tcW w:w="992" w:type="dxa"/>
          </w:tcPr>
          <w:p w14:paraId="42D7B438" w14:textId="77777777" w:rsidR="0082579C" w:rsidRDefault="0082579C" w:rsidP="00461B48">
            <w:pPr>
              <w:pStyle w:val="TAN"/>
            </w:pPr>
            <w:r>
              <w:t>0070r1</w:t>
            </w:r>
          </w:p>
        </w:tc>
        <w:tc>
          <w:tcPr>
            <w:tcW w:w="1418" w:type="dxa"/>
          </w:tcPr>
          <w:p w14:paraId="68299538" w14:textId="77777777" w:rsidR="0082579C" w:rsidRDefault="0082579C" w:rsidP="00461B48">
            <w:pPr>
              <w:pStyle w:val="TAL"/>
            </w:pPr>
            <w:r w:rsidRPr="00F85189">
              <w:t>SP-2502</w:t>
            </w:r>
            <w:r>
              <w:t>4</w:t>
            </w:r>
            <w:r w:rsidRPr="00F85189">
              <w:t>1</w:t>
            </w:r>
          </w:p>
        </w:tc>
        <w:tc>
          <w:tcPr>
            <w:tcW w:w="4677" w:type="dxa"/>
          </w:tcPr>
          <w:p w14:paraId="1E4E6D1F" w14:textId="77777777" w:rsidR="0082579C" w:rsidRDefault="0082579C" w:rsidP="00461B48">
            <w:pPr>
              <w:pStyle w:val="TAN"/>
            </w:pPr>
            <w:r w:rsidRPr="00563103">
              <w:t>(R</w:t>
            </w:r>
            <w:r>
              <w:t>18</w:t>
            </w:r>
            <w:r w:rsidRPr="00563103">
              <w:t>) Replacing list with 3GU specifications link</w:t>
            </w:r>
          </w:p>
        </w:tc>
      </w:tr>
    </w:tbl>
    <w:p w14:paraId="0BDCEB71" w14:textId="77777777" w:rsidR="0082579C" w:rsidRDefault="0082579C" w:rsidP="0082579C"/>
    <w:p w14:paraId="3541153C" w14:textId="77777777" w:rsidR="0082579C" w:rsidRDefault="0082579C" w:rsidP="0082579C">
      <w:r>
        <w:t>More details that are not apparent from the titles are listed as follows:</w:t>
      </w:r>
    </w:p>
    <w:p w14:paraId="1CD867B4" w14:textId="77777777" w:rsidR="0082579C" w:rsidRDefault="0082579C" w:rsidP="0082579C">
      <w:pPr>
        <w:pStyle w:val="B1"/>
      </w:pPr>
      <w:r>
        <w:t>-</w:t>
      </w:r>
      <w:r>
        <w:tab/>
        <w:t>Draft CR to 21.905 is to solicit feedback from the members. Members are encouraged to review and provide feedback to the specifications manager.</w:t>
      </w:r>
    </w:p>
    <w:p w14:paraId="35C86EFE" w14:textId="1F3BA841" w:rsidR="005E7F7E" w:rsidRPr="00036F92" w:rsidRDefault="0082579C" w:rsidP="009F4371">
      <w:pPr>
        <w:pStyle w:val="B1"/>
      </w:pPr>
      <w:r>
        <w:t>-</w:t>
      </w:r>
      <w:r>
        <w:tab/>
        <w:t>CRs on 21.101 and 41.101 with title "Replacing list with 3GU specifications link" attempt to replace a static specifications list or fix a non-working link to dynamic specifications list with a working link to dynamic specifications list provided by 3GU. This exercise is done to ensure that TS 21.101, TS 21.201, TS 21.205, and TS 41.101 are symmetric.</w:t>
      </w:r>
    </w:p>
    <w:sectPr w:rsidR="005E7F7E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6763"/>
    <w:rsid w:val="00B7732B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512E"/>
    <w:rsid w:val="00D92211"/>
    <w:rsid w:val="00D93785"/>
    <w:rsid w:val="00DA1E58"/>
    <w:rsid w:val="00DA54F7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1</Pages>
  <Words>473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150</cp:revision>
  <cp:lastPrinted>1900-01-01T05:00:00Z</cp:lastPrinted>
  <dcterms:created xsi:type="dcterms:W3CDTF">2024-11-22T12:53:00Z</dcterms:created>
  <dcterms:modified xsi:type="dcterms:W3CDTF">2025-03-02T19:50:00Z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