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6F399290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1A0FC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1A0FC5">
        <w:rPr>
          <w:b/>
          <w:noProof/>
          <w:sz w:val="24"/>
        </w:rPr>
        <w:t>50</w:t>
      </w:r>
      <w:r w:rsidR="004C0C3F">
        <w:rPr>
          <w:b/>
          <w:noProof/>
          <w:sz w:val="24"/>
        </w:rPr>
        <w:t>139</w:t>
      </w:r>
    </w:p>
    <w:p w14:paraId="660F5931" w14:textId="3CE909B6" w:rsidR="009B2AF4" w:rsidRDefault="001A0FC5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12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3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9B2AF4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06903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0C3F">
                <w:rPr>
                  <w:b/>
                  <w:noProof/>
                  <w:sz w:val="28"/>
                </w:rPr>
                <w:t>29.505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A6A3D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0C3F">
                <w:rPr>
                  <w:b/>
                  <w:noProof/>
                  <w:sz w:val="28"/>
                </w:rPr>
                <w:t>0530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3579C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C0C3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0668E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0C3F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C11A04" w:rsidR="001E41F3" w:rsidRDefault="006645D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Foobar, please ignore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6E229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ECFDBE" w:rsidR="001E41F3" w:rsidRDefault="006645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 chair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B04230" w:rsidR="001E41F3" w:rsidRDefault="006645D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595B08" w:rsidR="001E41F3" w:rsidRDefault="006645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98B301" w:rsidR="001E41F3" w:rsidRDefault="006645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84003B" w:rsidR="001E41F3" w:rsidRDefault="006645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1DBA6" w14:textId="77777777" w:rsidR="001936B9" w:rsidRDefault="001936B9">
      <w:r>
        <w:separator/>
      </w:r>
    </w:p>
  </w:endnote>
  <w:endnote w:type="continuationSeparator" w:id="0">
    <w:p w14:paraId="63458E15" w14:textId="77777777" w:rsidR="001936B9" w:rsidRDefault="00193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ADAC6" w14:textId="77777777" w:rsidR="001936B9" w:rsidRDefault="001936B9">
      <w:r>
        <w:separator/>
      </w:r>
    </w:p>
  </w:footnote>
  <w:footnote w:type="continuationSeparator" w:id="0">
    <w:p w14:paraId="215FFBAE" w14:textId="77777777" w:rsidR="001936B9" w:rsidRDefault="00193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26E9"/>
    <w:rsid w:val="000C6598"/>
    <w:rsid w:val="000D44B3"/>
    <w:rsid w:val="00145D43"/>
    <w:rsid w:val="00192C46"/>
    <w:rsid w:val="001936B9"/>
    <w:rsid w:val="001A08B3"/>
    <w:rsid w:val="001A0FC5"/>
    <w:rsid w:val="001A7B60"/>
    <w:rsid w:val="001B52F0"/>
    <w:rsid w:val="001B7A65"/>
    <w:rsid w:val="001E41F3"/>
    <w:rsid w:val="001F7402"/>
    <w:rsid w:val="00211E8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0146"/>
    <w:rsid w:val="00410371"/>
    <w:rsid w:val="004242F1"/>
    <w:rsid w:val="004B75B7"/>
    <w:rsid w:val="004C0C3F"/>
    <w:rsid w:val="005141D9"/>
    <w:rsid w:val="0051580D"/>
    <w:rsid w:val="00547111"/>
    <w:rsid w:val="00592D74"/>
    <w:rsid w:val="005E2C44"/>
    <w:rsid w:val="00621188"/>
    <w:rsid w:val="006257ED"/>
    <w:rsid w:val="00653DE4"/>
    <w:rsid w:val="006645D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2AF4"/>
    <w:rsid w:val="009B3932"/>
    <w:rsid w:val="009E3297"/>
    <w:rsid w:val="009F734F"/>
    <w:rsid w:val="00A246B6"/>
    <w:rsid w:val="00A47E70"/>
    <w:rsid w:val="00A50CF0"/>
    <w:rsid w:val="00A7671C"/>
    <w:rsid w:val="00AA2CBC"/>
    <w:rsid w:val="00AC0553"/>
    <w:rsid w:val="00AC5820"/>
    <w:rsid w:val="00AD1CD8"/>
    <w:rsid w:val="00AF45A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4E0A"/>
    <w:rsid w:val="00E70E73"/>
    <w:rsid w:val="00EB09B7"/>
    <w:rsid w:val="00EE7D7C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17</cp:revision>
  <cp:lastPrinted>1899-12-31T23:00:00Z</cp:lastPrinted>
  <dcterms:created xsi:type="dcterms:W3CDTF">2020-02-03T08:32:00Z</dcterms:created>
  <dcterms:modified xsi:type="dcterms:W3CDTF">2025-02-25T03:11:00Z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b67bbd7be1f1914d08ba13b428b1674bbc1003385143d68c2cb70a0b04c46321</vt:lpwstr>
  </property>
</Properties>
</file>