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70D02F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C26E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0C26E9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660F5931" w14:textId="15AAB927" w:rsidR="009B2AF4" w:rsidRDefault="009B2AF4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0C26E9">
        <w:rPr>
          <w:b/>
          <w:noProof/>
          <w:sz w:val="24"/>
        </w:rPr>
        <w:t>adrid, Spain</w:t>
      </w:r>
      <w:r>
        <w:rPr>
          <w:b/>
          <w:noProof/>
          <w:sz w:val="24"/>
        </w:rPr>
        <w:t>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C26E9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74E1E" w14:textId="77777777" w:rsidR="00AF45A5" w:rsidRDefault="00AF45A5">
      <w:r>
        <w:separator/>
      </w:r>
    </w:p>
  </w:endnote>
  <w:endnote w:type="continuationSeparator" w:id="0">
    <w:p w14:paraId="7F6A775B" w14:textId="77777777" w:rsidR="00AF45A5" w:rsidRDefault="00AF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E1778" w14:textId="77777777" w:rsidR="00AF45A5" w:rsidRDefault="00AF45A5">
      <w:r>
        <w:separator/>
      </w:r>
    </w:p>
  </w:footnote>
  <w:footnote w:type="continuationSeparator" w:id="0">
    <w:p w14:paraId="11F6DA85" w14:textId="77777777" w:rsidR="00AF45A5" w:rsidRDefault="00AF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6E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14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5A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23003-i70.</cp:lastModifiedBy>
  <cp:revision>13</cp:revision>
  <cp:lastPrinted>1899-12-31T23:00:00Z</cp:lastPrinted>
  <dcterms:created xsi:type="dcterms:W3CDTF">2020-02-03T08:32:00Z</dcterms:created>
  <dcterms:modified xsi:type="dcterms:W3CDTF">2024-11-25T19:51:00Z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