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5AEDF" w14:textId="008707C0" w:rsidR="004D14AC" w:rsidRDefault="004D14AC" w:rsidP="004D1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0D7E3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145958">
        <w:rPr>
          <w:b/>
          <w:noProof/>
          <w:sz w:val="24"/>
        </w:rPr>
        <w:t>4</w:t>
      </w:r>
      <w:r w:rsidR="000D7E3B">
        <w:rPr>
          <w:b/>
          <w:noProof/>
          <w:sz w:val="24"/>
        </w:rPr>
        <w:t>3070</w:t>
      </w:r>
    </w:p>
    <w:p w14:paraId="37374B55" w14:textId="21AC8463" w:rsidR="000F7ECB" w:rsidRPr="004D14AC" w:rsidRDefault="000D7E3B" w:rsidP="004D14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Madrid, Spain</w:t>
      </w:r>
      <w:r w:rsidR="00145958">
        <w:rPr>
          <w:b/>
          <w:noProof/>
          <w:sz w:val="24"/>
        </w:rPr>
        <w:t>;</w:t>
      </w:r>
      <w:r w:rsidR="004D14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 w:rsidR="004D14AC">
        <w:rPr>
          <w:b/>
          <w:noProof/>
          <w:sz w:val="24"/>
          <w:vertAlign w:val="superscript"/>
        </w:rPr>
        <w:t>th</w:t>
      </w:r>
      <w:r w:rsidR="004D14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10</w:t>
      </w:r>
      <w:r w:rsidR="004D14AC">
        <w:rPr>
          <w:b/>
          <w:noProof/>
          <w:sz w:val="24"/>
          <w:vertAlign w:val="superscript"/>
        </w:rPr>
        <w:t>th</w:t>
      </w:r>
      <w:r w:rsidR="004D14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4D14AC">
        <w:rPr>
          <w:b/>
          <w:noProof/>
          <w:sz w:val="24"/>
        </w:rPr>
        <w:t xml:space="preserve"> 202</w:t>
      </w:r>
      <w:r w:rsidR="00145958">
        <w:rPr>
          <w:b/>
          <w:noProof/>
          <w:sz w:val="24"/>
        </w:rPr>
        <w:t>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D86BC57" w14:textId="0F82F92F" w:rsidR="0003431D" w:rsidRPr="00145958" w:rsidRDefault="000F7ECB" w:rsidP="0003431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</w:t>
      </w:r>
      <w:r w:rsidR="003F0E48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to TSG</w:t>
      </w:r>
      <w:r w:rsidR="00222D66">
        <w:rPr>
          <w:rFonts w:ascii="Arial" w:hAnsi="Arial" w:cs="Arial"/>
          <w:b/>
        </w:rPr>
        <w:t>:</w:t>
      </w:r>
    </w:p>
    <w:p w14:paraId="322596A6" w14:textId="758268C6" w:rsidR="00C72856" w:rsidRPr="00BB5385" w:rsidRDefault="00447223" w:rsidP="00C72856">
      <w:pPr>
        <w:spacing w:after="60"/>
        <w:ind w:left="1985"/>
        <w:rPr>
          <w:rFonts w:ascii="Arial" w:hAnsi="Arial" w:cs="Arial"/>
          <w:b/>
          <w:color w:val="000000" w:themeColor="text1"/>
          <w:lang w:val="fr-FR"/>
        </w:rPr>
      </w:pPr>
      <w:r w:rsidRPr="0064132F">
        <w:rPr>
          <w:rFonts w:ascii="Arial" w:hAnsi="Arial" w:cs="Arial"/>
          <w:b/>
          <w:color w:val="000000" w:themeColor="text1"/>
          <w:lang w:val="fr-FR"/>
        </w:rPr>
        <w:t>T</w:t>
      </w:r>
      <w:r w:rsidR="00A87892">
        <w:rPr>
          <w:rFonts w:ascii="Arial" w:hAnsi="Arial" w:cs="Arial"/>
          <w:b/>
          <w:color w:val="000000" w:themeColor="text1"/>
          <w:lang w:val="fr-FR"/>
        </w:rPr>
        <w:t>R</w:t>
      </w:r>
      <w:r w:rsidR="00F64A61" w:rsidRPr="0064132F">
        <w:rPr>
          <w:rFonts w:ascii="Arial" w:hAnsi="Arial" w:cs="Arial"/>
          <w:b/>
          <w:color w:val="000000" w:themeColor="text1"/>
          <w:lang w:val="fr-FR"/>
        </w:rPr>
        <w:t xml:space="preserve"> 2</w:t>
      </w:r>
      <w:r w:rsidR="004E63B0">
        <w:rPr>
          <w:rFonts w:ascii="Arial" w:hAnsi="Arial" w:cs="Arial"/>
          <w:b/>
          <w:color w:val="000000" w:themeColor="text1"/>
          <w:lang w:val="fr-FR"/>
        </w:rPr>
        <w:t>9</w:t>
      </w:r>
      <w:r w:rsidRPr="0064132F">
        <w:rPr>
          <w:rFonts w:ascii="Arial" w:hAnsi="Arial" w:cs="Arial"/>
          <w:b/>
          <w:color w:val="000000" w:themeColor="text1"/>
          <w:lang w:val="fr-FR"/>
        </w:rPr>
        <w:t>.</w:t>
      </w:r>
      <w:r w:rsidR="00BB5385">
        <w:rPr>
          <w:rFonts w:ascii="Arial" w:hAnsi="Arial" w:cs="Arial"/>
          <w:b/>
          <w:color w:val="000000" w:themeColor="text1"/>
          <w:lang w:val="fr-FR"/>
        </w:rPr>
        <w:t>857</w:t>
      </w:r>
      <w:r w:rsidRPr="0064132F">
        <w:rPr>
          <w:rFonts w:ascii="Arial" w:hAnsi="Arial" w:cs="Arial"/>
          <w:b/>
          <w:color w:val="000000" w:themeColor="text1"/>
          <w:lang w:val="fr-FR"/>
        </w:rPr>
        <w:t xml:space="preserve">, Version </w:t>
      </w:r>
      <w:r w:rsidR="000D7E3B">
        <w:rPr>
          <w:rFonts w:ascii="Arial" w:hAnsi="Arial" w:cs="Arial"/>
          <w:b/>
          <w:color w:val="000000" w:themeColor="text1"/>
          <w:lang w:val="fr-FR"/>
        </w:rPr>
        <w:t>2</w:t>
      </w:r>
      <w:r w:rsidR="00546CCD">
        <w:rPr>
          <w:rFonts w:ascii="Arial" w:hAnsi="Arial" w:cs="Arial"/>
          <w:b/>
          <w:color w:val="000000" w:themeColor="text1"/>
          <w:lang w:val="fr-FR"/>
        </w:rPr>
        <w:t>.</w:t>
      </w:r>
      <w:r w:rsidR="00C72856">
        <w:rPr>
          <w:rFonts w:ascii="Arial" w:hAnsi="Arial" w:cs="Arial"/>
          <w:b/>
          <w:color w:val="000000" w:themeColor="text1"/>
          <w:lang w:val="fr-FR"/>
        </w:rPr>
        <w:t>0</w:t>
      </w:r>
      <w:r w:rsidR="0064132F" w:rsidRPr="0064132F">
        <w:rPr>
          <w:rFonts w:ascii="Arial" w:hAnsi="Arial" w:cs="Arial"/>
          <w:b/>
          <w:color w:val="000000" w:themeColor="text1"/>
          <w:lang w:val="fr-FR"/>
        </w:rPr>
        <w:t>.0</w:t>
      </w:r>
      <w:r w:rsidR="00C72856">
        <w:rPr>
          <w:rFonts w:ascii="Arial" w:hAnsi="Arial" w:cs="Arial"/>
          <w:b/>
          <w:color w:val="000000" w:themeColor="text1"/>
          <w:lang w:val="fr-FR"/>
        </w:rPr>
        <w:br/>
      </w:r>
      <w:r w:rsidR="00BB5385" w:rsidRPr="00BB5385">
        <w:rPr>
          <w:rFonts w:ascii="Arial" w:hAnsi="Arial" w:cs="Arial"/>
          <w:b/>
          <w:color w:val="000000" w:themeColor="text1"/>
          <w:lang w:val="fr-FR"/>
        </w:rPr>
        <w:t>Study on Reducing Information Exposure over SBI</w:t>
      </w:r>
    </w:p>
    <w:p w14:paraId="3424B2B3" w14:textId="77777777" w:rsidR="00C72856" w:rsidRPr="0064132F" w:rsidRDefault="00C72856" w:rsidP="003F0E48">
      <w:pPr>
        <w:spacing w:after="60"/>
        <w:ind w:left="1985"/>
        <w:rPr>
          <w:rFonts w:ascii="Arial" w:hAnsi="Arial" w:cs="Arial"/>
          <w:b/>
          <w:color w:val="002060"/>
          <w:lang w:val="fr-FR"/>
        </w:rPr>
      </w:pPr>
    </w:p>
    <w:p w14:paraId="5FDFF844" w14:textId="7D570AFB" w:rsidR="002B09A1" w:rsidRPr="003F0E4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F0E48">
        <w:rPr>
          <w:rFonts w:ascii="Arial" w:hAnsi="Arial" w:cs="Arial"/>
          <w:b/>
        </w:rPr>
        <w:t>Source:</w:t>
      </w:r>
      <w:r w:rsidRPr="003F0E48">
        <w:rPr>
          <w:rFonts w:ascii="Arial" w:hAnsi="Arial" w:cs="Arial"/>
          <w:b/>
        </w:rPr>
        <w:tab/>
      </w:r>
      <w:r w:rsidR="00DF60B3">
        <w:rPr>
          <w:rFonts w:ascii="Arial" w:hAnsi="Arial" w:cs="Arial"/>
          <w:b/>
        </w:rPr>
        <w:t>TSG CT WG</w:t>
      </w:r>
      <w:r w:rsidR="004E63B0">
        <w:rPr>
          <w:rFonts w:ascii="Arial" w:hAnsi="Arial" w:cs="Arial"/>
          <w:b/>
        </w:rPr>
        <w:t>4</w:t>
      </w:r>
      <w:r w:rsidR="00201520" w:rsidRPr="003F0E48">
        <w:rPr>
          <w:rFonts w:ascii="Arial" w:hAnsi="Arial" w:cs="Arial"/>
          <w:b/>
          <w:color w:val="2F5496"/>
        </w:rPr>
        <w:br/>
      </w:r>
    </w:p>
    <w:p w14:paraId="2E443833" w14:textId="36F0B8A1" w:rsidR="00222D66" w:rsidRPr="0003431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3431D">
        <w:rPr>
          <w:rFonts w:ascii="Arial" w:hAnsi="Arial" w:cs="Arial"/>
          <w:b/>
        </w:rPr>
        <w:t>Document for:</w:t>
      </w:r>
      <w:r w:rsidRPr="0003431D">
        <w:rPr>
          <w:rFonts w:ascii="Arial" w:hAnsi="Arial" w:cs="Arial"/>
          <w:b/>
        </w:rPr>
        <w:tab/>
      </w:r>
      <w:r w:rsidR="00145958">
        <w:rPr>
          <w:rFonts w:ascii="Arial" w:hAnsi="Arial" w:cs="Arial"/>
          <w:b/>
        </w:rPr>
        <w:t>Approval</w:t>
      </w:r>
    </w:p>
    <w:p w14:paraId="7106D569" w14:textId="77777777" w:rsidR="0045428D" w:rsidRPr="0003431D" w:rsidRDefault="0045428D">
      <w:pPr>
        <w:tabs>
          <w:tab w:val="left" w:pos="3119"/>
        </w:tabs>
        <w:rPr>
          <w:b/>
          <w:sz w:val="24"/>
        </w:rPr>
      </w:pPr>
    </w:p>
    <w:p w14:paraId="3A544708" w14:textId="77777777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13C02E" w14:textId="77777777" w:rsidR="00BB5385" w:rsidRDefault="00BB5385" w:rsidP="00BB5385">
      <w:pPr>
        <w:jc w:val="both"/>
      </w:pPr>
      <w:r w:rsidRPr="004D3578">
        <w:t xml:space="preserve">The present document </w:t>
      </w:r>
      <w:r>
        <w:t>identifies scenarios where excessive data may be exposed over SBI when an NF-Consumer accesses an API exposed by an NF-Producer, and studies potential solutions to limit the same. The document will focus on following aspects:</w:t>
      </w:r>
      <w:r w:rsidRPr="00CF6ED7">
        <w:t xml:space="preserve"> </w:t>
      </w:r>
    </w:p>
    <w:p w14:paraId="2CC09481" w14:textId="77777777" w:rsidR="00BB5385" w:rsidRDefault="00BB5385" w:rsidP="00BB5385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To study the need and potential solutions for avoiding excessive data exposure over SBI. </w:t>
      </w:r>
    </w:p>
    <w:p w14:paraId="730DF300" w14:textId="77777777" w:rsidR="00BB5385" w:rsidRDefault="00BB5385" w:rsidP="00BB5385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To study the need and potential solutions for avoiding indirect access to data via, e.g. subscriptions, even as direct access to the data-set is not allowed. </w:t>
      </w:r>
    </w:p>
    <w:p w14:paraId="7930348B" w14:textId="77777777" w:rsidR="00BB5385" w:rsidRDefault="00BB5385" w:rsidP="00BB5385">
      <w:pPr>
        <w:pStyle w:val="NO"/>
        <w:rPr>
          <w:lang w:eastAsia="zh-CN"/>
        </w:rPr>
      </w:pPr>
      <w:r>
        <w:t>NOTE 1:</w:t>
      </w:r>
      <w:r>
        <w:tab/>
      </w:r>
      <w:r>
        <w:rPr>
          <w:lang w:eastAsia="zh-CN"/>
        </w:rPr>
        <w:t>The study does not preclude API specific solutions or a generic solution applicable to all APIs.</w:t>
      </w:r>
    </w:p>
    <w:p w14:paraId="495CA7EA" w14:textId="19A32AD9" w:rsidR="00BB5385" w:rsidRDefault="00BB5385" w:rsidP="00BB5385">
      <w:pPr>
        <w:pStyle w:val="NO"/>
        <w:rPr>
          <w:lang w:eastAsia="zh-CN"/>
        </w:rPr>
      </w:pPr>
      <w:r>
        <w:t>NOTE 2:</w:t>
      </w:r>
      <w:r>
        <w:tab/>
      </w:r>
      <w:r>
        <w:rPr>
          <w:lang w:eastAsia="zh-CN"/>
        </w:rPr>
        <w:t>The study does not preclude issues not relating to security aspects of excessive data exposure.</w:t>
      </w:r>
    </w:p>
    <w:p w14:paraId="23AF7C68" w14:textId="0D2B7B99" w:rsidR="004F184D" w:rsidRPr="004D3578" w:rsidRDefault="004F184D" w:rsidP="00F25CE7">
      <w:pPr>
        <w:pStyle w:val="NO"/>
        <w:ind w:left="284" w:firstLine="0"/>
      </w:pPr>
      <w:r>
        <w:t xml:space="preserve">The study item has been completed and corresponding WID has been approved </w:t>
      </w:r>
      <w:r w:rsidR="00F25CE7">
        <w:t xml:space="preserve">in CT#126 meeting </w:t>
      </w:r>
      <w:r>
        <w:t>and hence sending for approval</w:t>
      </w:r>
      <w:r w:rsidR="00F25CE7">
        <w:t>.</w:t>
      </w:r>
    </w:p>
    <w:p w14:paraId="6A7A10D4" w14:textId="2A2D851F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5418D3">
        <w:rPr>
          <w:b/>
          <w:sz w:val="24"/>
        </w:rPr>
        <w:t xml:space="preserve">Changes since last presentation to TSG CT </w:t>
      </w:r>
      <w:r>
        <w:rPr>
          <w:b/>
          <w:sz w:val="24"/>
        </w:rPr>
        <w:t>Meeting #10</w:t>
      </w:r>
      <w:r w:rsidR="00CF2BA1">
        <w:rPr>
          <w:b/>
          <w:sz w:val="24"/>
        </w:rPr>
        <w:t>6</w:t>
      </w:r>
      <w:r>
        <w:rPr>
          <w:b/>
          <w:sz w:val="24"/>
        </w:rPr>
        <w:t>:</w:t>
      </w:r>
    </w:p>
    <w:p w14:paraId="42A2CC0A" w14:textId="77777777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  <w:bookmarkStart w:id="0" w:name="_GoBack"/>
      <w:bookmarkEnd w:id="0"/>
    </w:p>
    <w:p w14:paraId="53DB2180" w14:textId="59E4A634" w:rsidR="004F184D" w:rsidRPr="00C2742B" w:rsidRDefault="004F184D" w:rsidP="00BC3484">
      <w:pPr>
        <w:pStyle w:val="B1"/>
        <w:ind w:left="0" w:firstLine="0"/>
      </w:pPr>
      <w:r>
        <w:t>None</w:t>
      </w:r>
    </w:p>
    <w:p w14:paraId="4727728F" w14:textId="77777777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F62BC47" w14:textId="444692F5" w:rsidR="008D5B4D" w:rsidRPr="005418D3" w:rsidRDefault="001C52EE" w:rsidP="00BB5385">
      <w:r>
        <w:t>None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96EE286" w14:textId="72946F5A" w:rsidR="00DD5CA8" w:rsidRDefault="00DD5CA8" w:rsidP="0045428D">
      <w:pPr>
        <w:tabs>
          <w:tab w:val="left" w:pos="3119"/>
        </w:tabs>
        <w:spacing w:after="0"/>
        <w:rPr>
          <w:sz w:val="16"/>
          <w:szCs w:val="16"/>
        </w:rPr>
      </w:pPr>
    </w:p>
    <w:p w14:paraId="2F79142D" w14:textId="77777777" w:rsidR="00DD5CA8" w:rsidRDefault="00DD5CA8" w:rsidP="0045428D">
      <w:pPr>
        <w:tabs>
          <w:tab w:val="left" w:pos="3119"/>
        </w:tabs>
        <w:spacing w:after="0"/>
        <w:rPr>
          <w:sz w:val="16"/>
          <w:szCs w:val="16"/>
        </w:rPr>
      </w:pPr>
    </w:p>
    <w:p w14:paraId="0C35E495" w14:textId="77777777" w:rsidR="00DD5CA8" w:rsidRDefault="00DD5CA8" w:rsidP="002C2390">
      <w:pPr>
        <w:tabs>
          <w:tab w:val="left" w:pos="3119"/>
        </w:tabs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>2024-04</w:t>
      </w:r>
      <w:r>
        <w:rPr>
          <w:sz w:val="16"/>
          <w:szCs w:val="16"/>
        </w:rPr>
        <w:t xml:space="preserve">, </w:t>
      </w:r>
      <w:r>
        <w:rPr>
          <w:sz w:val="16"/>
          <w:szCs w:val="16"/>
        </w:rPr>
        <w:t>CT4 #122</w:t>
      </w:r>
      <w:r>
        <w:rPr>
          <w:sz w:val="16"/>
          <w:szCs w:val="16"/>
        </w:rPr>
        <w:t xml:space="preserve">, </w:t>
      </w:r>
      <w:r>
        <w:rPr>
          <w:sz w:val="16"/>
          <w:szCs w:val="16"/>
        </w:rPr>
        <w:t>1.1.0</w:t>
      </w:r>
      <w:r>
        <w:rPr>
          <w:sz w:val="16"/>
          <w:szCs w:val="16"/>
        </w:rPr>
        <w:t>:</w:t>
      </w:r>
    </w:p>
    <w:p w14:paraId="0037AFB0" w14:textId="60AA9C2A" w:rsidR="00DD5CA8" w:rsidRDefault="00DD5CA8" w:rsidP="002C2390">
      <w:pPr>
        <w:tabs>
          <w:tab w:val="left" w:pos="3119"/>
        </w:tabs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14:paraId="0C3BE72B" w14:textId="7C31091E" w:rsidR="00DD5CA8" w:rsidRDefault="00DD5CA8" w:rsidP="002C2390">
      <w:pPr>
        <w:tabs>
          <w:tab w:val="left" w:pos="3119"/>
        </w:tabs>
        <w:spacing w:after="0"/>
        <w:jc w:val="both"/>
        <w:rPr>
          <w:sz w:val="16"/>
          <w:szCs w:val="16"/>
        </w:rPr>
      </w:pPr>
      <w:r w:rsidRPr="00327E0D">
        <w:rPr>
          <w:sz w:val="16"/>
          <w:szCs w:val="16"/>
        </w:rPr>
        <w:t>C4-24</w:t>
      </w:r>
      <w:r>
        <w:rPr>
          <w:sz w:val="16"/>
          <w:szCs w:val="16"/>
        </w:rPr>
        <w:t>1240</w:t>
      </w:r>
      <w:r>
        <w:rPr>
          <w:sz w:val="16"/>
          <w:szCs w:val="16"/>
        </w:rPr>
        <w:t xml:space="preserve">: </w:t>
      </w:r>
      <w:r w:rsidRPr="00DD5CA8">
        <w:rPr>
          <w:sz w:val="16"/>
          <w:szCs w:val="16"/>
        </w:rPr>
        <w:t>Pseudo-CR on Evaluation and Conclusion update of solution #8 for Key issue#1</w:t>
      </w:r>
    </w:p>
    <w:p w14:paraId="64220633" w14:textId="77777777" w:rsidR="00DD5CA8" w:rsidRDefault="00DD5CA8" w:rsidP="002C2390">
      <w:pPr>
        <w:tabs>
          <w:tab w:val="left" w:pos="3119"/>
        </w:tabs>
        <w:spacing w:after="0"/>
        <w:jc w:val="both"/>
        <w:rPr>
          <w:sz w:val="16"/>
          <w:szCs w:val="16"/>
        </w:rPr>
      </w:pPr>
    </w:p>
    <w:p w14:paraId="183648A1" w14:textId="6C364374" w:rsidR="00DD5CA8" w:rsidRDefault="00DD5CA8" w:rsidP="002C2390">
      <w:pPr>
        <w:tabs>
          <w:tab w:val="left" w:pos="3119"/>
        </w:tabs>
        <w:spacing w:after="0"/>
        <w:jc w:val="both"/>
        <w:rPr>
          <w:sz w:val="16"/>
          <w:szCs w:val="16"/>
        </w:rPr>
      </w:pPr>
      <w:r w:rsidRPr="00327E0D">
        <w:rPr>
          <w:sz w:val="16"/>
          <w:szCs w:val="16"/>
        </w:rPr>
        <w:t>C4-24</w:t>
      </w:r>
      <w:r>
        <w:rPr>
          <w:sz w:val="16"/>
          <w:szCs w:val="16"/>
        </w:rPr>
        <w:t>1</w:t>
      </w:r>
      <w:r w:rsidRPr="00327E0D">
        <w:rPr>
          <w:sz w:val="16"/>
          <w:szCs w:val="16"/>
        </w:rPr>
        <w:t>5</w:t>
      </w:r>
      <w:r>
        <w:rPr>
          <w:sz w:val="16"/>
          <w:szCs w:val="16"/>
        </w:rPr>
        <w:t>18</w:t>
      </w:r>
      <w:r>
        <w:rPr>
          <w:sz w:val="16"/>
          <w:szCs w:val="16"/>
        </w:rPr>
        <w:t xml:space="preserve">: </w:t>
      </w:r>
      <w:r w:rsidRPr="00DD5CA8">
        <w:rPr>
          <w:sz w:val="16"/>
          <w:szCs w:val="16"/>
        </w:rPr>
        <w:t>Pseudo-CR on Evaluation and Conclusion for KI#3</w:t>
      </w:r>
    </w:p>
    <w:p w14:paraId="78C6A5EF" w14:textId="77777777" w:rsidR="00DD5CA8" w:rsidRDefault="00DD5CA8" w:rsidP="002C2390">
      <w:pPr>
        <w:tabs>
          <w:tab w:val="left" w:pos="3119"/>
        </w:tabs>
        <w:spacing w:after="0"/>
        <w:jc w:val="both"/>
        <w:rPr>
          <w:sz w:val="16"/>
          <w:szCs w:val="16"/>
        </w:rPr>
      </w:pPr>
    </w:p>
    <w:p w14:paraId="7B61021B" w14:textId="7BB24DCE" w:rsidR="00060EBF" w:rsidRDefault="00DD5CA8" w:rsidP="002C2390">
      <w:pPr>
        <w:tabs>
          <w:tab w:val="left" w:pos="3119"/>
        </w:tabs>
        <w:spacing w:after="0"/>
        <w:jc w:val="both"/>
        <w:rPr>
          <w:sz w:val="16"/>
          <w:szCs w:val="16"/>
        </w:rPr>
      </w:pPr>
      <w:r w:rsidRPr="00327E0D">
        <w:rPr>
          <w:sz w:val="16"/>
          <w:szCs w:val="16"/>
        </w:rPr>
        <w:t>C4-24</w:t>
      </w:r>
      <w:r>
        <w:rPr>
          <w:sz w:val="16"/>
          <w:szCs w:val="16"/>
        </w:rPr>
        <w:t>1519</w:t>
      </w:r>
      <w:r>
        <w:rPr>
          <w:sz w:val="16"/>
          <w:szCs w:val="16"/>
        </w:rPr>
        <w:t xml:space="preserve">: </w:t>
      </w:r>
      <w:r w:rsidRPr="00DD5CA8">
        <w:rPr>
          <w:sz w:val="16"/>
          <w:szCs w:val="16"/>
        </w:rPr>
        <w:t>Pseudo-CR on Update evaluation of key Issue #1</w:t>
      </w:r>
    </w:p>
    <w:p w14:paraId="025FCF0D" w14:textId="3096D8E6" w:rsidR="00DD5CA8" w:rsidRDefault="00DD5CA8" w:rsidP="002C2390">
      <w:pPr>
        <w:tabs>
          <w:tab w:val="left" w:pos="3119"/>
        </w:tabs>
        <w:spacing w:after="0"/>
        <w:jc w:val="both"/>
        <w:rPr>
          <w:sz w:val="16"/>
          <w:szCs w:val="16"/>
        </w:rPr>
      </w:pPr>
    </w:p>
    <w:p w14:paraId="6BDC162C" w14:textId="77777777" w:rsidR="002C2390" w:rsidRDefault="002C2390" w:rsidP="002C2390">
      <w:pPr>
        <w:tabs>
          <w:tab w:val="left" w:pos="3119"/>
        </w:tabs>
        <w:spacing w:after="0"/>
        <w:jc w:val="both"/>
        <w:rPr>
          <w:sz w:val="16"/>
          <w:szCs w:val="16"/>
        </w:rPr>
      </w:pPr>
    </w:p>
    <w:p w14:paraId="260BCBB9" w14:textId="0F0C7473" w:rsidR="00DD5CA8" w:rsidRDefault="00DD5CA8" w:rsidP="002C2390">
      <w:pPr>
        <w:tabs>
          <w:tab w:val="left" w:pos="3119"/>
        </w:tabs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>2024-05</w:t>
      </w:r>
      <w:r>
        <w:rPr>
          <w:sz w:val="16"/>
          <w:szCs w:val="16"/>
        </w:rPr>
        <w:t xml:space="preserve">, </w:t>
      </w:r>
      <w:r>
        <w:rPr>
          <w:sz w:val="16"/>
          <w:szCs w:val="16"/>
        </w:rPr>
        <w:t>CT4 #123</w:t>
      </w:r>
      <w:r>
        <w:rPr>
          <w:sz w:val="16"/>
          <w:szCs w:val="16"/>
        </w:rPr>
        <w:t xml:space="preserve">, </w:t>
      </w:r>
      <w:r>
        <w:rPr>
          <w:sz w:val="16"/>
          <w:szCs w:val="16"/>
        </w:rPr>
        <w:t>1.2.0</w:t>
      </w:r>
      <w:r>
        <w:rPr>
          <w:sz w:val="16"/>
          <w:szCs w:val="16"/>
        </w:rPr>
        <w:t>:</w:t>
      </w:r>
    </w:p>
    <w:p w14:paraId="4EBA5CA1" w14:textId="77777777" w:rsidR="00DD5CA8" w:rsidRDefault="00DD5CA8" w:rsidP="002C2390">
      <w:pPr>
        <w:tabs>
          <w:tab w:val="left" w:pos="3119"/>
        </w:tabs>
        <w:spacing w:after="0"/>
        <w:jc w:val="both"/>
        <w:rPr>
          <w:sz w:val="16"/>
          <w:szCs w:val="16"/>
        </w:rPr>
      </w:pPr>
    </w:p>
    <w:p w14:paraId="5979D7DC" w14:textId="65024CDC" w:rsidR="00DD5CA8" w:rsidRDefault="00DD5CA8" w:rsidP="002C2390">
      <w:pPr>
        <w:tabs>
          <w:tab w:val="left" w:pos="3119"/>
        </w:tabs>
        <w:spacing w:after="0"/>
        <w:jc w:val="both"/>
        <w:rPr>
          <w:sz w:val="16"/>
          <w:szCs w:val="16"/>
        </w:rPr>
      </w:pPr>
      <w:r w:rsidRPr="00327E0D">
        <w:rPr>
          <w:sz w:val="16"/>
          <w:szCs w:val="16"/>
        </w:rPr>
        <w:t>C4-24</w:t>
      </w:r>
      <w:r>
        <w:rPr>
          <w:sz w:val="16"/>
          <w:szCs w:val="16"/>
        </w:rPr>
        <w:t>2021</w:t>
      </w:r>
      <w:r>
        <w:rPr>
          <w:sz w:val="16"/>
          <w:szCs w:val="16"/>
        </w:rPr>
        <w:t xml:space="preserve">: </w:t>
      </w:r>
      <w:r w:rsidRPr="00DD5CA8">
        <w:rPr>
          <w:sz w:val="16"/>
          <w:szCs w:val="16"/>
        </w:rPr>
        <w:t>Pseudo-CR on Correction of Example 3</w:t>
      </w:r>
    </w:p>
    <w:p w14:paraId="244B873D" w14:textId="008FF78C" w:rsidR="00DD5CA8" w:rsidRDefault="00DD5CA8" w:rsidP="002C2390">
      <w:pPr>
        <w:tabs>
          <w:tab w:val="left" w:pos="3119"/>
        </w:tabs>
        <w:spacing w:after="0"/>
        <w:jc w:val="both"/>
        <w:rPr>
          <w:sz w:val="16"/>
          <w:szCs w:val="16"/>
        </w:rPr>
      </w:pPr>
    </w:p>
    <w:p w14:paraId="6F0FC9B8" w14:textId="77777777" w:rsidR="002C2390" w:rsidRDefault="002C2390" w:rsidP="002C2390">
      <w:pPr>
        <w:tabs>
          <w:tab w:val="left" w:pos="3119"/>
        </w:tabs>
        <w:spacing w:after="0"/>
        <w:jc w:val="both"/>
        <w:rPr>
          <w:sz w:val="16"/>
          <w:szCs w:val="16"/>
        </w:rPr>
      </w:pPr>
    </w:p>
    <w:p w14:paraId="2E1854CE" w14:textId="754B913D" w:rsidR="00DD5CA8" w:rsidRDefault="00DD5CA8" w:rsidP="002C2390">
      <w:pPr>
        <w:tabs>
          <w:tab w:val="left" w:pos="3119"/>
        </w:tabs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>2024-10</w:t>
      </w:r>
      <w:r>
        <w:rPr>
          <w:sz w:val="16"/>
          <w:szCs w:val="16"/>
        </w:rPr>
        <w:t xml:space="preserve">, </w:t>
      </w:r>
      <w:r>
        <w:rPr>
          <w:sz w:val="16"/>
          <w:szCs w:val="16"/>
        </w:rPr>
        <w:t>CT4 #125</w:t>
      </w:r>
      <w:r>
        <w:rPr>
          <w:sz w:val="16"/>
          <w:szCs w:val="16"/>
        </w:rPr>
        <w:t xml:space="preserve">, </w:t>
      </w:r>
      <w:r>
        <w:rPr>
          <w:sz w:val="16"/>
          <w:szCs w:val="16"/>
        </w:rPr>
        <w:t>1.3.0</w:t>
      </w:r>
      <w:r>
        <w:rPr>
          <w:sz w:val="16"/>
          <w:szCs w:val="16"/>
        </w:rPr>
        <w:t>:</w:t>
      </w:r>
    </w:p>
    <w:p w14:paraId="57E89011" w14:textId="0E66F402" w:rsidR="00DD5CA8" w:rsidRDefault="00DD5CA8" w:rsidP="002C2390">
      <w:pPr>
        <w:tabs>
          <w:tab w:val="left" w:pos="3119"/>
        </w:tabs>
        <w:spacing w:after="0"/>
        <w:jc w:val="both"/>
        <w:rPr>
          <w:sz w:val="16"/>
          <w:szCs w:val="16"/>
        </w:rPr>
      </w:pPr>
    </w:p>
    <w:p w14:paraId="1EABAFD2" w14:textId="312B7C80" w:rsidR="00DD5CA8" w:rsidRDefault="00DD5CA8" w:rsidP="002C2390">
      <w:pPr>
        <w:tabs>
          <w:tab w:val="left" w:pos="3119"/>
        </w:tabs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>C4-244470</w:t>
      </w:r>
      <w:r>
        <w:rPr>
          <w:sz w:val="16"/>
          <w:szCs w:val="16"/>
        </w:rPr>
        <w:t xml:space="preserve">: </w:t>
      </w:r>
      <w:r w:rsidRPr="00DD5CA8">
        <w:rPr>
          <w:sz w:val="16"/>
          <w:szCs w:val="16"/>
        </w:rPr>
        <w:t>Pseudo-CR on Removal of Editor's Notes</w:t>
      </w:r>
    </w:p>
    <w:p w14:paraId="60790BB6" w14:textId="77777777" w:rsidR="00DD5CA8" w:rsidRPr="0045428D" w:rsidRDefault="00DD5CA8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DD5CA8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22387" w14:textId="77777777" w:rsidR="00F81D9F" w:rsidRDefault="00F81D9F" w:rsidP="00F64A61">
      <w:pPr>
        <w:spacing w:after="0"/>
      </w:pPr>
      <w:r>
        <w:separator/>
      </w:r>
    </w:p>
  </w:endnote>
  <w:endnote w:type="continuationSeparator" w:id="0">
    <w:p w14:paraId="6DE46BAB" w14:textId="77777777" w:rsidR="00F81D9F" w:rsidRDefault="00F81D9F" w:rsidP="00F64A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0F1DC3" w14:textId="77777777" w:rsidR="00F81D9F" w:rsidRDefault="00F81D9F" w:rsidP="00F64A61">
      <w:pPr>
        <w:spacing w:after="0"/>
      </w:pPr>
      <w:r>
        <w:separator/>
      </w:r>
    </w:p>
  </w:footnote>
  <w:footnote w:type="continuationSeparator" w:id="0">
    <w:p w14:paraId="2AF0129C" w14:textId="77777777" w:rsidR="00F81D9F" w:rsidRDefault="00F81D9F" w:rsidP="00F64A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3621609"/>
    <w:multiLevelType w:val="hybridMultilevel"/>
    <w:tmpl w:val="B8F40DAE"/>
    <w:lvl w:ilvl="0" w:tplc="CFBAC1A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11E04"/>
    <w:rsid w:val="00013E17"/>
    <w:rsid w:val="00017760"/>
    <w:rsid w:val="00026371"/>
    <w:rsid w:val="0003431D"/>
    <w:rsid w:val="0004344B"/>
    <w:rsid w:val="00060EBF"/>
    <w:rsid w:val="000D1160"/>
    <w:rsid w:val="000D18BC"/>
    <w:rsid w:val="000D7E3B"/>
    <w:rsid w:val="000E6AAF"/>
    <w:rsid w:val="000F7ECB"/>
    <w:rsid w:val="00125042"/>
    <w:rsid w:val="00132167"/>
    <w:rsid w:val="00145958"/>
    <w:rsid w:val="00177F8C"/>
    <w:rsid w:val="001B7C9E"/>
    <w:rsid w:val="001B7E86"/>
    <w:rsid w:val="001C52EE"/>
    <w:rsid w:val="001C58F1"/>
    <w:rsid w:val="001F4FB4"/>
    <w:rsid w:val="002009C0"/>
    <w:rsid w:val="00201520"/>
    <w:rsid w:val="00205038"/>
    <w:rsid w:val="00222D66"/>
    <w:rsid w:val="002558D0"/>
    <w:rsid w:val="002B09A1"/>
    <w:rsid w:val="002C2390"/>
    <w:rsid w:val="002F71CF"/>
    <w:rsid w:val="003105A0"/>
    <w:rsid w:val="003B0390"/>
    <w:rsid w:val="003C3010"/>
    <w:rsid w:val="003F0E48"/>
    <w:rsid w:val="00415C02"/>
    <w:rsid w:val="00447223"/>
    <w:rsid w:val="0045428D"/>
    <w:rsid w:val="00482D0B"/>
    <w:rsid w:val="004B4790"/>
    <w:rsid w:val="004B479A"/>
    <w:rsid w:val="004C56BD"/>
    <w:rsid w:val="004D14AC"/>
    <w:rsid w:val="004E63B0"/>
    <w:rsid w:val="004E7C0F"/>
    <w:rsid w:val="004F014E"/>
    <w:rsid w:val="004F184D"/>
    <w:rsid w:val="005001B1"/>
    <w:rsid w:val="00506EC2"/>
    <w:rsid w:val="00546CCD"/>
    <w:rsid w:val="005B4293"/>
    <w:rsid w:val="005C3ED2"/>
    <w:rsid w:val="0064132F"/>
    <w:rsid w:val="0068063A"/>
    <w:rsid w:val="00724851"/>
    <w:rsid w:val="00775B32"/>
    <w:rsid w:val="00783D77"/>
    <w:rsid w:val="0088707D"/>
    <w:rsid w:val="008C7653"/>
    <w:rsid w:val="008D5B4D"/>
    <w:rsid w:val="008E25ED"/>
    <w:rsid w:val="00920357"/>
    <w:rsid w:val="0092721C"/>
    <w:rsid w:val="00955BA0"/>
    <w:rsid w:val="00987A1C"/>
    <w:rsid w:val="009B5FA9"/>
    <w:rsid w:val="009E7F3B"/>
    <w:rsid w:val="00A81A75"/>
    <w:rsid w:val="00A87892"/>
    <w:rsid w:val="00B249CA"/>
    <w:rsid w:val="00B96EBE"/>
    <w:rsid w:val="00BA63A3"/>
    <w:rsid w:val="00BB5385"/>
    <w:rsid w:val="00BC3484"/>
    <w:rsid w:val="00C2742B"/>
    <w:rsid w:val="00C52B50"/>
    <w:rsid w:val="00C571E4"/>
    <w:rsid w:val="00C72856"/>
    <w:rsid w:val="00CB5927"/>
    <w:rsid w:val="00CC358C"/>
    <w:rsid w:val="00CC416F"/>
    <w:rsid w:val="00CF2BA1"/>
    <w:rsid w:val="00D279F9"/>
    <w:rsid w:val="00D31078"/>
    <w:rsid w:val="00D464F0"/>
    <w:rsid w:val="00DA200E"/>
    <w:rsid w:val="00DC278D"/>
    <w:rsid w:val="00DD5CA8"/>
    <w:rsid w:val="00DF60B3"/>
    <w:rsid w:val="00E04031"/>
    <w:rsid w:val="00E23E52"/>
    <w:rsid w:val="00E4605F"/>
    <w:rsid w:val="00E46E00"/>
    <w:rsid w:val="00E70E37"/>
    <w:rsid w:val="00EA758E"/>
    <w:rsid w:val="00F25CE7"/>
    <w:rsid w:val="00F62C53"/>
    <w:rsid w:val="00F64A61"/>
    <w:rsid w:val="00F81D9F"/>
    <w:rsid w:val="00FC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CA8"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D14A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33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FC3305"/>
    <w:rPr>
      <w:rFonts w:ascii="Arial" w:hAnsi="Arial"/>
      <w:b/>
      <w:bCs/>
      <w:lang w:eastAsia="ko-KR"/>
    </w:rPr>
  </w:style>
  <w:style w:type="paragraph" w:styleId="Revision">
    <w:name w:val="Revision"/>
    <w:hidden/>
    <w:uiPriority w:val="99"/>
    <w:semiHidden/>
    <w:rsid w:val="0064132F"/>
    <w:rPr>
      <w:lang w:eastAsia="ko-KR"/>
    </w:rPr>
  </w:style>
  <w:style w:type="character" w:customStyle="1" w:styleId="NOZchn">
    <w:name w:val="NO Zchn"/>
    <w:link w:val="NO"/>
    <w:qFormat/>
    <w:rsid w:val="00BB5385"/>
    <w:rPr>
      <w:lang w:eastAsia="ko-KR"/>
    </w:rPr>
  </w:style>
  <w:style w:type="character" w:customStyle="1" w:styleId="B1Char">
    <w:name w:val="B1 Char"/>
    <w:link w:val="B1"/>
    <w:rsid w:val="00BB5385"/>
    <w:rPr>
      <w:lang w:eastAsia="ko-KR"/>
    </w:rPr>
  </w:style>
  <w:style w:type="paragraph" w:styleId="ListParagraph">
    <w:name w:val="List Paragraph"/>
    <w:basedOn w:val="Normal"/>
    <w:uiPriority w:val="34"/>
    <w:qFormat/>
    <w:rsid w:val="00987A1C"/>
    <w:pPr>
      <w:ind w:left="720"/>
      <w:contextualSpacing/>
    </w:pPr>
  </w:style>
  <w:style w:type="character" w:customStyle="1" w:styleId="TALChar">
    <w:name w:val="TAL Char"/>
    <w:link w:val="TAL"/>
    <w:qFormat/>
    <w:rsid w:val="00060EBF"/>
    <w:rPr>
      <w:rFonts w:ascii="Arial" w:hAnsi="Arial"/>
      <w:sz w:val="18"/>
      <w:lang w:eastAsia="ko-KR"/>
    </w:rPr>
  </w:style>
  <w:style w:type="character" w:customStyle="1" w:styleId="TACChar">
    <w:name w:val="TAC Char"/>
    <w:link w:val="TAC"/>
    <w:qFormat/>
    <w:rsid w:val="00060EBF"/>
    <w:rPr>
      <w:rFonts w:ascii="Arial" w:hAnsi="Arial"/>
      <w:sz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6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Samsung</cp:lastModifiedBy>
  <cp:revision>9</cp:revision>
  <dcterms:created xsi:type="dcterms:W3CDTF">2024-11-26T03:23:00Z</dcterms:created>
  <dcterms:modified xsi:type="dcterms:W3CDTF">2024-11-26T03:29:00Z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a15c60808aba11ee80005b2000005a20">
    <vt:lpwstr>CWMhpUd8YmlMMg/AfwDvFeUgw3dyMD4oaOsHtRUTp+jMQBadwrnLN95XhVIpFGecq8q0XOzPdLfqD/idaZbvjhCKA==</vt:lpwstr>
  </property>
  <property fmtid="{D5CDD505-2E9C-101B-9397-08002B2CF9AE}" pid="3" name="fileWhereFroms">
    <vt:lpwstr>PpjeLB1gRN0lwrPqMaCTkgLvScDKKzzlDegeQ5Cm/mzbnqEsodRC4TS9QUelMJlZ6gZo2sFaF1A7M4o7FFWCxzXWBS0RKv8SlTjnyREQmT+L1Kex5PfDuKQOg5o6epURWEMwHRwkEnVmQ/KdPMBR0LrdGxQ+blHTifzZFeLjvrAdR8gAqOzRm6inDljFIKsfGcgWxfjIO8aaWGuxoo4QvAdHP/gbDV4ToHOSh9T3yLeMFcMkGUOYr/zu5ShdGS7</vt:lpwstr>
  </property>
</Properties>
</file>