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C6-230685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D893066" w:rsidR="00F25D98" w:rsidRDefault="00CD30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12AD32" w:rsidR="00F25D98" w:rsidRDefault="00CD30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B1F9F" w:rsidR="00F25D98" w:rsidRDefault="00CD30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48E30A" w:rsidR="00F25D98" w:rsidRDefault="00CD30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3GPP TS 31.121 to Release 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8B89E7" w:rsidR="001E41F3" w:rsidRDefault="00CD30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E4140" w:rsidR="001E41F3" w:rsidRDefault="00CD3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release 17 version of the specification is available. All test related contents shall be moved to the new version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E0F22" w:rsidR="001E41F3" w:rsidRDefault="00CD3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contents, set references to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60E7F" w:rsidR="001E41F3" w:rsidRDefault="00CD3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different versions of the test specification are available the applicablity of test might not be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03F50" w:rsidR="001E41F3" w:rsidRDefault="00E7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4, 5, 6, 7, 8, 9, 10, 11, 12, 13, 14, 15, 16, 17, Annex A,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0B9C0C" w:rsidR="001E41F3" w:rsidRDefault="00CD3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E42B1" w:rsidR="001E41F3" w:rsidRDefault="00CD3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13AF7" w:rsidR="001E41F3" w:rsidRDefault="00CD3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0D11FF" w:rsidR="001E41F3" w:rsidRDefault="00E7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contents for this CR showing the changes </w:t>
            </w:r>
            <w:bookmarkStart w:id="1" w:name="_GoBack"/>
            <w:bookmarkEnd w:id="1"/>
            <w:r>
              <w:rPr>
                <w:noProof/>
              </w:rPr>
              <w:t>will be attached as word document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9AD25" w14:textId="77777777" w:rsidR="00A73F9A" w:rsidRDefault="00A73F9A">
      <w:r>
        <w:separator/>
      </w:r>
    </w:p>
  </w:endnote>
  <w:endnote w:type="continuationSeparator" w:id="0">
    <w:p w14:paraId="6A7FA9CB" w14:textId="77777777" w:rsidR="00A73F9A" w:rsidRDefault="00A73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B8ECF" w14:textId="77777777" w:rsidR="00A73F9A" w:rsidRDefault="00A73F9A">
      <w:r>
        <w:separator/>
      </w:r>
    </w:p>
  </w:footnote>
  <w:footnote w:type="continuationSeparator" w:id="0">
    <w:p w14:paraId="382CD892" w14:textId="77777777" w:rsidR="00A73F9A" w:rsidRDefault="00A73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F9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0F4"/>
    <w:rsid w:val="00D03F9A"/>
    <w:rsid w:val="00D06D51"/>
    <w:rsid w:val="00D24991"/>
    <w:rsid w:val="00D50255"/>
    <w:rsid w:val="00D66520"/>
    <w:rsid w:val="00DE34CF"/>
    <w:rsid w:val="00E13F3D"/>
    <w:rsid w:val="00E34898"/>
    <w:rsid w:val="00E765B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8DA7C-ABD8-451A-891D-9F57E9B5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2023-11-14T21:15:00Z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C6-230685</vt:lpwstr>
  </property>
  <property fmtid="{D5CDD505-2E9C-101B-9397-08002B2CF9AE}" pid="10" name="Spec#">
    <vt:lpwstr>31.121</vt:lpwstr>
  </property>
  <property fmtid="{D5CDD505-2E9C-101B-9397-08002B2CF9AE}" pid="11" name="Cr#">
    <vt:lpwstr>0527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Update of 3GPP TS 31.121 to Release 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2023-11-14</vt:lpwstr>
  </property>
  <property fmtid="{D5CDD505-2E9C-101B-9397-08002B2CF9AE}" pid="20" name="Release">
    <vt:lpwstr>Rel-16</vt:lpwstr>
  </property>
</Properties>
</file>