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8BA01" w14:textId="79CF6F6B" w:rsidR="00A234F0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C1-24</w:t>
      </w:r>
      <w:r w:rsidR="008E5647">
        <w:rPr>
          <w:rFonts w:cs="Arial"/>
          <w:b/>
          <w:noProof/>
          <w:sz w:val="24"/>
        </w:rPr>
        <w:t>5003</w:t>
      </w:r>
    </w:p>
    <w:p w14:paraId="43D486D0" w14:textId="6379686E" w:rsidR="00A234F0" w:rsidRPr="00BD3461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</w:t>
      </w:r>
      <w:r w:rsidR="00010B09" w:rsidRPr="00022DA9">
        <w:rPr>
          <w:b/>
          <w:i/>
          <w:iCs/>
          <w:noProof/>
          <w:szCs w:val="16"/>
        </w:rPr>
        <w:t xml:space="preserve">was </w:t>
      </w:r>
      <w:r w:rsidR="001915E4">
        <w:rPr>
          <w:b/>
          <w:i/>
          <w:iCs/>
          <w:noProof/>
          <w:szCs w:val="16"/>
        </w:rPr>
        <w:t xml:space="preserve">C1-244506 , </w:t>
      </w:r>
      <w:r w:rsidR="00010B09" w:rsidRPr="00022DA9">
        <w:rPr>
          <w:b/>
          <w:i/>
          <w:iCs/>
          <w:noProof/>
          <w:szCs w:val="16"/>
        </w:rPr>
        <w:t>C1-244091</w:t>
      </w:r>
    </w:p>
    <w:p w14:paraId="4B44BA38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6A8DC53" w14:textId="390AE728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4</w:t>
      </w:r>
      <w:r w:rsidR="008E5647">
        <w:rPr>
          <w:rFonts w:cs="Arial"/>
          <w:b/>
          <w:noProof/>
          <w:sz w:val="24"/>
        </w:rPr>
        <w:t>428</w:t>
      </w:r>
    </w:p>
    <w:p w14:paraId="371917CC" w14:textId="2312E477" w:rsidR="00A234F0" w:rsidRPr="008D322E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            </w:t>
      </w:r>
      <w:r w:rsidR="00010B09" w:rsidRPr="00022DA9">
        <w:rPr>
          <w:b/>
          <w:i/>
          <w:iCs/>
          <w:noProof/>
          <w:szCs w:val="16"/>
        </w:rPr>
        <w:t xml:space="preserve">was </w:t>
      </w:r>
      <w:r w:rsidR="001915E4">
        <w:rPr>
          <w:b/>
          <w:i/>
          <w:iCs/>
          <w:noProof/>
          <w:szCs w:val="16"/>
        </w:rPr>
        <w:t xml:space="preserve">C3-244470, </w:t>
      </w:r>
      <w:r w:rsidR="00010B09" w:rsidRPr="00022DA9">
        <w:rPr>
          <w:b/>
          <w:i/>
          <w:iCs/>
          <w:noProof/>
          <w:szCs w:val="16"/>
        </w:rPr>
        <w:t>C3-244036</w:t>
      </w:r>
    </w:p>
    <w:p w14:paraId="58B2B710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B25C55D" w14:textId="58B6DB23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24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3</w:t>
      </w:r>
      <w:r w:rsidR="00DE71F1">
        <w:rPr>
          <w:rFonts w:cs="Arial"/>
          <w:b/>
          <w:noProof/>
          <w:sz w:val="24"/>
        </w:rPr>
        <w:t>491</w:t>
      </w:r>
    </w:p>
    <w:p w14:paraId="77817BCE" w14:textId="7A23AD0E" w:rsidR="00A234F0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1915E4">
        <w:rPr>
          <w:b/>
          <w:noProof/>
          <w:sz w:val="24"/>
        </w:rPr>
        <w:t xml:space="preserve">                    </w:t>
      </w:r>
      <w:r w:rsidR="00010B09" w:rsidRPr="00022DA9">
        <w:rPr>
          <w:b/>
          <w:i/>
          <w:iCs/>
          <w:noProof/>
          <w:szCs w:val="16"/>
        </w:rPr>
        <w:t>was</w:t>
      </w:r>
      <w:r w:rsidR="001915E4">
        <w:rPr>
          <w:b/>
          <w:i/>
          <w:iCs/>
          <w:noProof/>
          <w:szCs w:val="16"/>
        </w:rPr>
        <w:t xml:space="preserve"> </w:t>
      </w:r>
      <w:r w:rsidR="001915E4" w:rsidRPr="001915E4">
        <w:rPr>
          <w:b/>
          <w:i/>
          <w:iCs/>
          <w:noProof/>
          <w:szCs w:val="16"/>
        </w:rPr>
        <w:t>C4-243410</w:t>
      </w:r>
      <w:r w:rsidR="001915E4">
        <w:rPr>
          <w:b/>
          <w:i/>
          <w:iCs/>
          <w:noProof/>
          <w:szCs w:val="16"/>
        </w:rPr>
        <w:t xml:space="preserve">, </w:t>
      </w:r>
      <w:r w:rsidR="00010B09" w:rsidRPr="00022DA9">
        <w:rPr>
          <w:b/>
          <w:i/>
          <w:iCs/>
          <w:noProof/>
          <w:szCs w:val="16"/>
        </w:rPr>
        <w:t>C4-243232</w:t>
      </w:r>
    </w:p>
    <w:p w14:paraId="5C94B7FA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E45526A" w14:textId="43035706" w:rsidR="005E1161" w:rsidRPr="00911DD7" w:rsidRDefault="005E1161" w:rsidP="00A234F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6DB0525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FB4FD5" w:rsidRPr="00FB4FD5">
        <w:rPr>
          <w:rFonts w:ascii="Arial" w:eastAsia="Batang" w:hAnsi="Arial"/>
          <w:b/>
          <w:sz w:val="24"/>
          <w:szCs w:val="24"/>
          <w:lang w:val="en-US" w:eastAsia="zh-CN"/>
        </w:rPr>
        <w:t>Identifying non-3GPP Devices Connecting behind a UE or 5G-RG</w:t>
      </w:r>
    </w:p>
    <w:p w14:paraId="41AD239A" w14:textId="728B9C42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A3B8F5B" w14:textId="34A259E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19.1.1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(CT3)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5.2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>(CT4)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3B132000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FB4FD5" w:rsidRPr="00FB4FD5">
        <w:rPr>
          <w:lang w:eastAsia="ja-JP"/>
        </w:rPr>
        <w:t>Identifying non-3GPP Devices Connecting behind a UE or 5G-RG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721E6C0B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90C39">
        <w:rPr>
          <w:lang w:eastAsia="ja-JP"/>
        </w:rPr>
        <w:t>UIA</w:t>
      </w:r>
      <w:r w:rsidR="00606C0B">
        <w:rPr>
          <w:lang w:eastAsia="ja-JP"/>
        </w:rPr>
        <w:t>_ARC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5BA80DC7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513812">
        <w:rPr>
          <w:lang w:eastAsia="ja-JP"/>
        </w:rPr>
        <w:t>1050009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46762359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3D36E393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DC55ADC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173BAFAC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7F7361">
        <w:rPr>
          <w:rFonts w:ascii="Times New Roman" w:hAnsi="Times New Roman"/>
          <w:sz w:val="24"/>
          <w:szCs w:val="24"/>
        </w:rPr>
        <w:t>: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56E5AFB" w14:textId="08B1DDD4" w:rsidR="003E3881" w:rsidRDefault="007F7361" w:rsidP="00B633EF">
      <w:pPr>
        <w:ind w:right="-99"/>
      </w:pPr>
      <w:r>
        <w:rPr>
          <w:b/>
        </w:rPr>
        <w:t>* Other = e.g. testing</w:t>
      </w:r>
    </w:p>
    <w:p w14:paraId="2302C78F" w14:textId="2038284A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0E843BC8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3C4896DA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UIA_ARC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46531382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1040085</w:t>
            </w:r>
          </w:p>
        </w:tc>
        <w:tc>
          <w:tcPr>
            <w:tcW w:w="6010" w:type="dxa"/>
          </w:tcPr>
          <w:p w14:paraId="2C24107E" w14:textId="5941D46F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Identifying non-3GPP Devices Connecting behind a UE or 5G-RG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bookmarkStart w:id="1" w:name="_Hlk173748276"/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E90C3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166B615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780004</w:t>
            </w:r>
          </w:p>
        </w:tc>
        <w:tc>
          <w:tcPr>
            <w:tcW w:w="3326" w:type="dxa"/>
          </w:tcPr>
          <w:p w14:paraId="0F00823B" w14:textId="7C64116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2190B9BF" w14:textId="6470AFC5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study on requirements for User Identifiers</w:t>
            </w:r>
          </w:p>
        </w:tc>
      </w:tr>
      <w:tr w:rsidR="00E90C39" w:rsidRPr="002C1E36" w14:paraId="370A59D4" w14:textId="77777777" w:rsidTr="00651249">
        <w:trPr>
          <w:cantSplit/>
          <w:jc w:val="center"/>
        </w:trPr>
        <w:tc>
          <w:tcPr>
            <w:tcW w:w="1101" w:type="dxa"/>
          </w:tcPr>
          <w:p w14:paraId="10F85961" w14:textId="5213FE2B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800012</w:t>
            </w:r>
          </w:p>
        </w:tc>
        <w:tc>
          <w:tcPr>
            <w:tcW w:w="3326" w:type="dxa"/>
          </w:tcPr>
          <w:p w14:paraId="22899D2E" w14:textId="640A9D26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145FB75E" w14:textId="063B995E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normative work on requirements for User Identifiers</w:t>
            </w:r>
          </w:p>
        </w:tc>
      </w:tr>
      <w:tr w:rsidR="00E90C39" w:rsidRPr="002C1E36" w14:paraId="6DD74C0E" w14:textId="77777777" w:rsidTr="00651249">
        <w:trPr>
          <w:cantSplit/>
          <w:jc w:val="center"/>
        </w:trPr>
        <w:tc>
          <w:tcPr>
            <w:tcW w:w="1101" w:type="dxa"/>
          </w:tcPr>
          <w:p w14:paraId="7E2FAC34" w14:textId="640229F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1020063</w:t>
            </w:r>
          </w:p>
        </w:tc>
        <w:tc>
          <w:tcPr>
            <w:tcW w:w="3326" w:type="dxa"/>
          </w:tcPr>
          <w:p w14:paraId="05EE3171" w14:textId="4210CA70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Study on User Identities and Authentication Architecture</w:t>
            </w:r>
          </w:p>
        </w:tc>
        <w:tc>
          <w:tcPr>
            <w:tcW w:w="5099" w:type="dxa"/>
          </w:tcPr>
          <w:p w14:paraId="1DEB7AEB" w14:textId="1932FF22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SA2 Study on User Identities and Authentication Architecture</w:t>
            </w:r>
          </w:p>
        </w:tc>
      </w:tr>
      <w:tr w:rsidR="00437532" w:rsidRPr="002C1E36" w14:paraId="66A38331" w14:textId="77777777" w:rsidTr="00651249">
        <w:trPr>
          <w:cantSplit/>
          <w:jc w:val="center"/>
        </w:trPr>
        <w:tc>
          <w:tcPr>
            <w:tcW w:w="1101" w:type="dxa"/>
          </w:tcPr>
          <w:p w14:paraId="147CF4CB" w14:textId="7A352DED" w:rsidR="00437532" w:rsidRPr="00E90C39" w:rsidRDefault="00437532" w:rsidP="00E90C39">
            <w:pPr>
              <w:pStyle w:val="TAL"/>
            </w:pPr>
            <w:r w:rsidRPr="00437532">
              <w:t>1030032</w:t>
            </w:r>
          </w:p>
        </w:tc>
        <w:tc>
          <w:tcPr>
            <w:tcW w:w="3326" w:type="dxa"/>
          </w:tcPr>
          <w:p w14:paraId="18C7CD1D" w14:textId="38DB47F1" w:rsidR="00437532" w:rsidRPr="00E90C39" w:rsidRDefault="00437532" w:rsidP="00E90C39">
            <w:pPr>
              <w:pStyle w:val="TAL"/>
            </w:pPr>
            <w:r w:rsidRPr="00437532">
              <w:t>Study on security aspects of User Identities and Authentication</w:t>
            </w:r>
          </w:p>
        </w:tc>
        <w:tc>
          <w:tcPr>
            <w:tcW w:w="5099" w:type="dxa"/>
          </w:tcPr>
          <w:p w14:paraId="4414A24F" w14:textId="32830533" w:rsidR="00437532" w:rsidRPr="002506FB" w:rsidRDefault="00437532" w:rsidP="00E90C3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2506FB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SA3 Study on security aspects of User Identities and Authentication</w:t>
            </w:r>
          </w:p>
        </w:tc>
      </w:tr>
      <w:bookmarkEnd w:id="1"/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CA55ED3" w14:textId="650D9587" w:rsidR="00606C0B" w:rsidRDefault="00606C0B" w:rsidP="00606C0B">
      <w:r w:rsidRPr="004C6FFC">
        <w:t>The stage</w:t>
      </w:r>
      <w:r w:rsidR="00B33AE5">
        <w:t>-</w:t>
      </w:r>
      <w:r w:rsidRPr="004C6FFC">
        <w:t xml:space="preserve">2 work of </w:t>
      </w:r>
      <w:r>
        <w:t>UIA_ARC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SA2 study item on </w:t>
      </w:r>
      <w:r w:rsidRPr="00E90C39">
        <w:t>User Identities and Authentication Architectur</w:t>
      </w:r>
      <w:r>
        <w:t>e (FS_UIA_ARC)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Pr="00696942">
        <w:t>TR 23.700-</w:t>
      </w:r>
      <w:bookmarkEnd w:id="2"/>
      <w:r>
        <w:t xml:space="preserve">32. The conclusions specified </w:t>
      </w:r>
      <w:r w:rsidRPr="004C6FFC">
        <w:t xml:space="preserve">in </w:t>
      </w:r>
      <w:r w:rsidRPr="00696942">
        <w:t>TR 23.700-</w:t>
      </w:r>
      <w:r>
        <w:t>32 will be the base for the normative work in SA2.</w:t>
      </w:r>
    </w:p>
    <w:p w14:paraId="4F33AA08" w14:textId="5C857329" w:rsidR="00606C0B" w:rsidRDefault="00606C0B" w:rsidP="00606C0B">
      <w:r>
        <w:t>Furthermore, a new SA2 work item “</w:t>
      </w:r>
      <w:r w:rsidR="00A223FC" w:rsidRPr="00A223FC">
        <w:t>Identifying non-3GPP Devices Connecting behind a UE or 5G-RG</w:t>
      </w:r>
      <w:r w:rsidR="00A223FC" w:rsidRPr="00A223FC" w:rsidDel="00A223FC">
        <w:t xml:space="preserve"> </w:t>
      </w:r>
      <w:r>
        <w:t>”</w:t>
      </w:r>
      <w:r w:rsidRPr="00D675D0">
        <w:t xml:space="preserve"> </w:t>
      </w:r>
      <w:r>
        <w:t>(</w:t>
      </w:r>
      <w:r w:rsidR="00A223FC">
        <w:t>UIA_ARC</w:t>
      </w:r>
      <w:r>
        <w:t xml:space="preserve">) was approved by TSG at </w:t>
      </w:r>
      <w:r w:rsidRPr="00114FD1">
        <w:t>SA#</w:t>
      </w:r>
      <w:r w:rsidR="00A223FC">
        <w:t>104</w:t>
      </w:r>
      <w:r w:rsidR="007F7361">
        <w:t xml:space="preserve">, </w:t>
      </w:r>
      <w:r w:rsidR="007F7361">
        <w:rPr>
          <w:lang w:val="en-US"/>
        </w:rPr>
        <w:t xml:space="preserve">see </w:t>
      </w:r>
      <w:r w:rsidR="007F7361" w:rsidRPr="0030147E">
        <w:rPr>
          <w:lang w:val="en-US"/>
        </w:rPr>
        <w:t>SP-240</w:t>
      </w:r>
      <w:r w:rsidR="007F7361">
        <w:rPr>
          <w:lang w:val="en-US"/>
        </w:rPr>
        <w:t>971</w:t>
      </w:r>
      <w:r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552E3F2C" w:rsidR="00FD3A4E" w:rsidRPr="0019436E" w:rsidRDefault="00606C0B" w:rsidP="00606C0B">
      <w:r>
        <w:t xml:space="preserve">Based on </w:t>
      </w:r>
      <w:r w:rsidR="00B33AE5">
        <w:t xml:space="preserve">normative </w:t>
      </w:r>
      <w:r>
        <w:t xml:space="preserve">progress </w:t>
      </w:r>
      <w:r w:rsidR="00B33AE5">
        <w:t>of stage 2</w:t>
      </w:r>
      <w:r>
        <w:t>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6A3A60BC" w:rsidR="000D03B4" w:rsidRPr="00935B1D" w:rsidRDefault="000D03B4" w:rsidP="000D03B4">
      <w:r>
        <w:t>The objective of this work item is to specify the CT aspects of UIA_ARC</w:t>
      </w:r>
      <w:r w:rsidRPr="00935B1D">
        <w:t>. The stage-3 work shall be started after the applicable normative stage-2 requirements are available.</w:t>
      </w:r>
    </w:p>
    <w:p w14:paraId="52B34DC7" w14:textId="5C9DFFC3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</w:t>
      </w:r>
      <w:r w:rsidR="007F7361">
        <w:t xml:space="preserve">stage-2 </w:t>
      </w:r>
      <w:r>
        <w:t>work):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6CF2C718" w14:textId="67F31109" w:rsidR="002034E1" w:rsidRPr="00AB75B8" w:rsidRDefault="002034E1" w:rsidP="000D03B4">
      <w:pPr>
        <w:pStyle w:val="B1"/>
      </w:pPr>
      <w:r>
        <w:t>-</w:t>
      </w:r>
      <w:r>
        <w:tab/>
      </w:r>
      <w:r w:rsidR="007F7361">
        <w:t>Potential e</w:t>
      </w:r>
      <w:r>
        <w:t xml:space="preserve">nhancements to </w:t>
      </w:r>
      <w:r w:rsidR="007F7361">
        <w:t>the 5GSM</w:t>
      </w:r>
      <w:r>
        <w:t xml:space="preserve"> to support </w:t>
      </w:r>
      <w:r w:rsidR="009F387F" w:rsidRPr="009F387F">
        <w:t>associat</w:t>
      </w:r>
      <w:r w:rsidR="009F387F">
        <w:t>ion of</w:t>
      </w:r>
      <w:r w:rsidR="009F387F" w:rsidRPr="009F387F">
        <w:t xml:space="preserve"> the traffic from individual non-3GPP device</w:t>
      </w:r>
      <w:r w:rsidR="007F7361">
        <w:t>s</w:t>
      </w:r>
      <w:r w:rsidR="009F387F" w:rsidRPr="009F387F">
        <w:t xml:space="preserve"> with a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 xml:space="preserve">dentifier and use the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>dentifier to obtain QoS Settings for the traffic</w:t>
      </w:r>
      <w:r w:rsidR="009F387F">
        <w:t>.</w:t>
      </w:r>
    </w:p>
    <w:p w14:paraId="41336C0D" w14:textId="0D517C1D" w:rsidR="00FD4104" w:rsidRPr="00FD4104" w:rsidRDefault="00FD4104" w:rsidP="00F77C5F">
      <w:pPr>
        <w:pStyle w:val="B1"/>
      </w:pPr>
      <w:r>
        <w:lastRenderedPageBreak/>
        <w:t>-</w:t>
      </w:r>
      <w:r>
        <w:tab/>
      </w:r>
      <w:r w:rsidR="007F7361">
        <w:t>Potential enhancements for t</w:t>
      </w:r>
      <w:r w:rsidRPr="00FD4104">
        <w:t xml:space="preserve">he UE </w:t>
      </w:r>
      <w:r w:rsidR="007F7361">
        <w:t xml:space="preserve">to </w:t>
      </w:r>
      <w:r w:rsidRPr="00FD4104">
        <w:t>provide</w:t>
      </w:r>
      <w:r w:rsidR="002034E1" w:rsidRPr="00FD4104">
        <w:t xml:space="preserve"> device identifier </w:t>
      </w:r>
      <w:r w:rsidR="007F7361">
        <w:t>and user plane address</w:t>
      </w:r>
      <w:r w:rsidR="002034E1" w:rsidRPr="00FD4104">
        <w:t xml:space="preserve"> to the  </w:t>
      </w:r>
      <w:r w:rsidR="007F7361">
        <w:t>network, e.g.</w:t>
      </w:r>
      <w:r w:rsidR="00FE167B">
        <w:t xml:space="preserve"> </w:t>
      </w:r>
      <w:r w:rsidR="007F7361">
        <w:t>via</w:t>
      </w:r>
      <w:r>
        <w:t xml:space="preserve"> </w:t>
      </w:r>
      <w:r w:rsidR="007F7361">
        <w:t>the 5G</w:t>
      </w:r>
      <w:r>
        <w:t>SM</w:t>
      </w:r>
      <w:r w:rsidR="00AC555A" w:rsidRPr="00AC555A">
        <w:t xml:space="preserve"> </w:t>
      </w:r>
      <w:r w:rsidR="007F7361">
        <w:t>or</w:t>
      </w:r>
      <w:r w:rsidR="00AC555A" w:rsidRPr="00AC555A">
        <w:t xml:space="preserve"> in </w:t>
      </w:r>
      <w:r w:rsidR="00AC555A">
        <w:t xml:space="preserve">a </w:t>
      </w:r>
      <w:r w:rsidR="00AC555A" w:rsidRPr="00AC555A">
        <w:t>DHCPv6 message</w:t>
      </w:r>
      <w:r w:rsidR="00AC555A">
        <w:t>.</w:t>
      </w:r>
    </w:p>
    <w:p w14:paraId="4D4655A4" w14:textId="6A305A08" w:rsidR="000D03B4" w:rsidRPr="00517CAA" w:rsidRDefault="00DD29C5" w:rsidP="00E870A9">
      <w:pPr>
        <w:pStyle w:val="B1"/>
      </w:pPr>
      <w:r>
        <w:t>-</w:t>
      </w:r>
      <w:r>
        <w:tab/>
      </w:r>
      <w:r w:rsidR="007F7361">
        <w:t>Potential enhancements to support</w:t>
      </w:r>
      <w:r w:rsidR="00FD4104" w:rsidRPr="00517CAA">
        <w:t xml:space="preserve"> restriction</w:t>
      </w:r>
      <w:r w:rsidR="007F7361">
        <w:t>s</w:t>
      </w:r>
      <w:r w:rsidR="00FD4104" w:rsidRPr="00517CAA">
        <w:t xml:space="preserve"> on the</w:t>
      </w:r>
      <w:r w:rsidR="00CC3A60" w:rsidRPr="00517CAA">
        <w:t xml:space="preserve"> maximum number of simultaneous active device identifiers per UE/5G-RG</w:t>
      </w:r>
      <w:r w:rsidR="000D03B4" w:rsidRPr="00517CAA">
        <w:t>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59B5BA96" w14:textId="002A6640" w:rsidR="00170FEC" w:rsidRPr="00FD4104" w:rsidRDefault="007F7361" w:rsidP="008E577A">
      <w:pPr>
        <w:pStyle w:val="B2"/>
        <w:numPr>
          <w:ilvl w:val="0"/>
          <w:numId w:val="21"/>
        </w:numPr>
        <w:ind w:left="568" w:hanging="284"/>
      </w:pPr>
      <w:r>
        <w:t>Potential e</w:t>
      </w:r>
      <w:r w:rsidR="00170FEC">
        <w:t xml:space="preserve">nhancements to </w:t>
      </w:r>
      <w:r>
        <w:t>p</w:t>
      </w:r>
      <w:r w:rsidRPr="00D325A0">
        <w:t xml:space="preserve">olicy </w:t>
      </w:r>
      <w:r>
        <w:t>a</w:t>
      </w:r>
      <w:r w:rsidRPr="00D325A0">
        <w:t>ssociation</w:t>
      </w:r>
      <w:r w:rsidR="00170FEC">
        <w:t xml:space="preserve"> procedures to support </w:t>
      </w:r>
      <w:r w:rsidR="00170FEC" w:rsidRPr="009F387F">
        <w:t>non-3GPP device</w:t>
      </w:r>
      <w:r>
        <w:t>s</w:t>
      </w:r>
      <w:r w:rsidR="00170FEC" w:rsidRPr="009F387F">
        <w:t xml:space="preserve"> </w:t>
      </w:r>
      <w:r>
        <w:t>requiring QoS differentiation, e.g.,</w:t>
      </w:r>
      <w:r w:rsidR="00FE167B">
        <w:t xml:space="preserve"> </w:t>
      </w:r>
      <w:r w:rsidR="00491901">
        <w:t>t</w:t>
      </w:r>
      <w:r w:rsidR="00170FEC" w:rsidRPr="00FD4104">
        <w:t xml:space="preserve">he PCF </w:t>
      </w:r>
      <w:r w:rsidR="00491901">
        <w:t>may</w:t>
      </w:r>
      <w:r w:rsidR="00170FEC" w:rsidRPr="00FD4104">
        <w:t xml:space="preserve"> base </w:t>
      </w:r>
      <w:r w:rsidR="00491901">
        <w:t xml:space="preserve">its policy decision </w:t>
      </w:r>
      <w:r w:rsidR="00170FEC" w:rsidRPr="00FD4104">
        <w:t xml:space="preserve">on the </w:t>
      </w:r>
      <w:r w:rsidR="00491901">
        <w:t>d</w:t>
      </w:r>
      <w:r w:rsidR="00170FEC" w:rsidRPr="00FD4104">
        <w:t xml:space="preserve">evice </w:t>
      </w:r>
      <w:r w:rsidR="00491901">
        <w:t>i</w:t>
      </w:r>
      <w:r w:rsidR="00170FEC" w:rsidRPr="00FD4104">
        <w:t>dentifier information.</w:t>
      </w:r>
    </w:p>
    <w:p w14:paraId="3A346305" w14:textId="6C01DCE0" w:rsidR="00491901" w:rsidRDefault="00170FEC" w:rsidP="00491901">
      <w:pPr>
        <w:pStyle w:val="B1"/>
      </w:pPr>
      <w:r>
        <w:t>-</w:t>
      </w:r>
      <w:r>
        <w:tab/>
      </w:r>
      <w:r w:rsidR="00491901">
        <w:rPr>
          <w:color w:val="000000"/>
          <w:lang w:eastAsia="ja-JP"/>
        </w:rPr>
        <w:t>Potential i</w:t>
      </w:r>
      <w:r w:rsidR="00491901">
        <w:rPr>
          <w:rFonts w:hint="eastAsia"/>
          <w:color w:val="000000"/>
          <w:lang w:eastAsia="ja-JP"/>
        </w:rPr>
        <w:t>mpact</w:t>
      </w:r>
      <w:r w:rsidR="00491901">
        <w:rPr>
          <w:color w:val="000000"/>
          <w:lang w:eastAsia="ja-JP"/>
        </w:rPr>
        <w:t>s</w:t>
      </w:r>
      <w:r w:rsidR="00491901">
        <w:rPr>
          <w:rFonts w:hint="eastAsia"/>
          <w:color w:val="000000"/>
          <w:lang w:eastAsia="ja-JP"/>
        </w:rPr>
        <w:t xml:space="preserve"> on</w:t>
      </w:r>
      <w:r w:rsidR="00491901">
        <w:rPr>
          <w:color w:val="000000"/>
          <w:lang w:eastAsia="ja-JP"/>
        </w:rPr>
        <w:t xml:space="preserve"> UDR service APIs (</w:t>
      </w:r>
      <w:proofErr w:type="spellStart"/>
      <w:r w:rsidR="00491901" w:rsidRPr="002178AD">
        <w:t>Nudr_DataRepository</w:t>
      </w:r>
      <w:proofErr w:type="spellEnd"/>
      <w:r w:rsidR="00491901" w:rsidRPr="002178AD">
        <w:t xml:space="preserve"> API</w:t>
      </w:r>
      <w:r w:rsidR="00491901">
        <w:rPr>
          <w:color w:val="000000"/>
          <w:lang w:eastAsia="ja-JP"/>
        </w:rPr>
        <w:t xml:space="preserve">) supporting storing the </w:t>
      </w:r>
      <w:r w:rsidR="00491901">
        <w:t>d</w:t>
      </w:r>
      <w:r w:rsidR="00AC555A" w:rsidRPr="00AC555A">
        <w:t xml:space="preserve">evice </w:t>
      </w:r>
      <w:r w:rsidR="00491901">
        <w:t>i</w:t>
      </w:r>
      <w:r w:rsidR="00AC555A" w:rsidRPr="00AC555A">
        <w:t>dentifiers and the corresponding QoS/Policies associated with UE/5G-RG subscription</w:t>
      </w:r>
      <w:r w:rsidR="00AC555A">
        <w:t>.</w:t>
      </w:r>
    </w:p>
    <w:p w14:paraId="7E40B95D" w14:textId="7CEAEE86" w:rsidR="00491901" w:rsidRPr="00517CAA" w:rsidRDefault="00874025" w:rsidP="00491901">
      <w:pPr>
        <w:pStyle w:val="B1"/>
        <w:numPr>
          <w:ilvl w:val="0"/>
          <w:numId w:val="21"/>
        </w:numPr>
      </w:pPr>
      <w:r w:rsidRPr="00874025">
        <w:rPr>
          <w:color w:val="000000"/>
          <w:lang w:eastAsia="ja-JP"/>
        </w:rPr>
        <w:t xml:space="preserve">Impacts on the NEF NBI to support AF providing </w:t>
      </w:r>
      <w:r w:rsidR="00AC5740">
        <w:rPr>
          <w:color w:val="000000"/>
          <w:lang w:eastAsia="ja-JP"/>
        </w:rPr>
        <w:t>p</w:t>
      </w:r>
      <w:r w:rsidRPr="00874025">
        <w:rPr>
          <w:color w:val="000000"/>
          <w:lang w:eastAsia="ja-JP"/>
        </w:rPr>
        <w:t>olicies for non-3gpp devices via the NEF</w:t>
      </w:r>
      <w:r w:rsidR="00491901">
        <w:t>.</w:t>
      </w:r>
    </w:p>
    <w:p w14:paraId="6EC208E7" w14:textId="77777777" w:rsidR="000D03B4" w:rsidRDefault="000D03B4" w:rsidP="000D03B4">
      <w:r>
        <w:t>CT4</w:t>
      </w:r>
      <w:r w:rsidR="00312D4E">
        <w:t>:</w:t>
      </w:r>
    </w:p>
    <w:p w14:paraId="549F0F99" w14:textId="33A97D35" w:rsidR="00FD4104" w:rsidRDefault="00AC555A" w:rsidP="00FD4104">
      <w:pPr>
        <w:pStyle w:val="B1"/>
      </w:pPr>
      <w:bookmarkStart w:id="3" w:name="_Hlk172731708"/>
      <w:r w:rsidRPr="00AC555A">
        <w:t>-</w:t>
      </w:r>
      <w:r w:rsidRPr="00AC555A"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 d</w:t>
      </w:r>
      <w:r w:rsidRPr="00AC555A">
        <w:t xml:space="preserve">evice </w:t>
      </w:r>
      <w:r w:rsidR="00491901">
        <w:t>i</w:t>
      </w:r>
      <w:r w:rsidRPr="00AC555A">
        <w:t>dentifiers and their corresponding QoS/Policies associated with a UE/5G-RG subscription are provisioned into the UDR</w:t>
      </w:r>
      <w:r w:rsidR="0098539B">
        <w:t>.</w:t>
      </w:r>
    </w:p>
    <w:p w14:paraId="082D39CB" w14:textId="08351B72" w:rsidR="00C8114E" w:rsidRPr="00AB75B8" w:rsidRDefault="00AC555A" w:rsidP="00FD4104">
      <w:pPr>
        <w:pStyle w:val="B1"/>
        <w:rPr>
          <w:lang w:eastAsia="zh-CN"/>
        </w:rPr>
      </w:pPr>
      <w:r>
        <w:t>-</w:t>
      </w:r>
      <w:r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</w:t>
      </w:r>
      <w:r w:rsidR="00B33AE5">
        <w:rPr>
          <w:color w:val="000000"/>
          <w:lang w:eastAsia="ja-JP"/>
        </w:rPr>
        <w:t xml:space="preserve"> define</w:t>
      </w:r>
      <w:r w:rsidR="00491901">
        <w:rPr>
          <w:color w:val="000000"/>
          <w:lang w:eastAsia="ja-JP"/>
        </w:rPr>
        <w:t xml:space="preserve"> </w:t>
      </w:r>
      <w:r w:rsidRPr="00AC555A">
        <w:t>an optional restriction on the maximum number of simultaneous active device identifiers per UE/5G-RG</w:t>
      </w:r>
      <w:r>
        <w:t>.</w:t>
      </w:r>
    </w:p>
    <w:bookmarkEnd w:id="3"/>
    <w:p w14:paraId="6BC6A298" w14:textId="77777777" w:rsidR="00B33AE5" w:rsidRPr="00AB75B8" w:rsidRDefault="00B33AE5" w:rsidP="00B33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8114E">
        <w:rPr>
          <w:lang w:eastAsia="zh-CN"/>
        </w:rPr>
        <w:t>Potential updates on non-3GPP device access management.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04365E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172DF17" w:rsidR="0004365E" w:rsidRPr="003254F4" w:rsidRDefault="0004365E" w:rsidP="0004365E">
            <w:pPr>
              <w:spacing w:after="0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653FA78" w:rsidR="0004365E" w:rsidRPr="0001181D" w:rsidRDefault="00B33AE5" w:rsidP="0004365E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Potential e</w:t>
            </w:r>
            <w:r w:rsidR="0098539B" w:rsidRPr="002F6661">
              <w:rPr>
                <w:i/>
                <w:iCs/>
              </w:rPr>
              <w:t xml:space="preserve">nhancements to </w:t>
            </w:r>
            <w:r>
              <w:rPr>
                <w:i/>
                <w:iCs/>
              </w:rPr>
              <w:t>the 5GSM</w:t>
            </w:r>
            <w:r w:rsidR="0098539B" w:rsidRPr="002F6661">
              <w:rPr>
                <w:i/>
                <w:iCs/>
              </w:rPr>
              <w:t xml:space="preserve"> to support association of the traffic from each individual non-3GPP device with a Device Identifier and use the Device Identifier to obtain QoS Settings for the traffic</w:t>
            </w:r>
            <w:r w:rsidR="0004365E" w:rsidRPr="0001181D">
              <w:rPr>
                <w:i/>
                <w:iCs/>
              </w:rPr>
              <w:t>.</w:t>
            </w:r>
            <w:r w:rsidR="00256182">
              <w:rPr>
                <w:i/>
                <w:iCs/>
              </w:rPr>
              <w:t xml:space="preserve"> </w:t>
            </w:r>
            <w:r w:rsidR="00256182">
              <w:t>Potential enhancements for t</w:t>
            </w:r>
            <w:r w:rsidR="00256182" w:rsidRPr="00FD4104">
              <w:t xml:space="preserve">he UE </w:t>
            </w:r>
            <w:r w:rsidR="00256182">
              <w:t xml:space="preserve">to </w:t>
            </w:r>
            <w:r w:rsidR="00256182" w:rsidRPr="00FD4104">
              <w:t xml:space="preserve">provide device identifier </w:t>
            </w:r>
            <w:r w:rsidR="00256182">
              <w:t>and user plane address</w:t>
            </w:r>
            <w:r w:rsidR="00256182" w:rsidRPr="00FD4104">
              <w:t xml:space="preserve"> to the  </w:t>
            </w:r>
            <w:r w:rsidR="00256182">
              <w:t>network, e.g. via the 5GSM</w:t>
            </w:r>
            <w:r w:rsidR="00256182" w:rsidRPr="00AC555A">
              <w:t xml:space="preserve"> </w:t>
            </w:r>
            <w:r w:rsidR="00256182">
              <w:t>or</w:t>
            </w:r>
            <w:r w:rsidR="00256182" w:rsidRPr="00AC555A">
              <w:t xml:space="preserve"> in </w:t>
            </w:r>
            <w:r w:rsidR="00256182">
              <w:t xml:space="preserve">a </w:t>
            </w:r>
            <w:r w:rsidR="00256182" w:rsidRPr="00AC555A">
              <w:t>DHCPv6 message</w:t>
            </w:r>
            <w:r w:rsidR="00256182">
              <w:t>. Potential enhancements to support</w:t>
            </w:r>
            <w:r w:rsidR="00256182" w:rsidRPr="00517CAA">
              <w:t xml:space="preserve"> restriction</w:t>
            </w:r>
            <w:r w:rsidR="00256182">
              <w:t>s</w:t>
            </w:r>
            <w:r w:rsidR="00256182" w:rsidRPr="00517CAA">
              <w:t xml:space="preserve"> on the maximum number of simultaneous active device identifiers per UE/5G-RG.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04365E" w:rsidRPr="003254F4" w:rsidRDefault="0004365E" w:rsidP="0004365E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B5441B" w:rsidRPr="00B5441B" w:rsidRDefault="00B5441B" w:rsidP="00B5441B">
            <w:pPr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CT1 Responsibility</w:t>
            </w:r>
          </w:p>
        </w:tc>
      </w:tr>
      <w:tr w:rsidR="00B33AE5" w:rsidRPr="002C1E36" w14:paraId="3575A7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4E" w14:textId="77777777" w:rsidR="00B33AE5" w:rsidRPr="002D6641" w:rsidRDefault="00B33AE5" w:rsidP="009B4F93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E15" w14:textId="5BCD7899" w:rsidR="00B33AE5" w:rsidRPr="002F6661" w:rsidRDefault="00B33AE5" w:rsidP="009B4F93">
            <w:pPr>
              <w:spacing w:after="0"/>
              <w:rPr>
                <w:i/>
                <w:iCs/>
              </w:rPr>
            </w:pPr>
            <w:r w:rsidRPr="009347D9">
              <w:rPr>
                <w:i/>
                <w:iCs/>
              </w:rPr>
              <w:t xml:space="preserve">Potential enhancements on </w:t>
            </w:r>
            <w:r w:rsidR="004815F6">
              <w:rPr>
                <w:i/>
                <w:iCs/>
              </w:rPr>
              <w:t>SC</w:t>
            </w:r>
            <w:r w:rsidR="00874025" w:rsidRPr="00874025">
              <w:rPr>
                <w:i/>
                <w:iCs/>
              </w:rPr>
              <w:t>EF NBIs to request specific QoS for specific devices</w:t>
            </w:r>
            <w:r w:rsidRPr="009347D9">
              <w:rPr>
                <w:i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086" w14:textId="77777777" w:rsidR="00B33AE5" w:rsidRPr="00B5441B" w:rsidRDefault="00B33AE5" w:rsidP="009B4F93">
            <w:pPr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FDFCD7C" w:rsidR="00580045" w:rsidRPr="003254F4" w:rsidRDefault="00580045" w:rsidP="00580045">
            <w:pPr>
              <w:spacing w:after="0"/>
            </w:pPr>
            <w:r w:rsidRPr="006A491F">
              <w:t>29.5</w:t>
            </w:r>
            <w:r w:rsidR="004B4D7F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BF6" w14:textId="77777777" w:rsidR="00B33AE5" w:rsidRPr="00607F8F" w:rsidRDefault="00B33AE5" w:rsidP="00B33AE5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impact on the </w:t>
            </w:r>
            <w:proofErr w:type="spellStart"/>
            <w:r w:rsidRPr="00607F8F">
              <w:rPr>
                <w:rFonts w:ascii="Times New Roman" w:hAnsi="Times New Roman"/>
                <w:i/>
                <w:sz w:val="20"/>
              </w:rPr>
              <w:t>Npcf_SMPolicyControl</w:t>
            </w:r>
            <w:proofErr w:type="spellEnd"/>
            <w:r w:rsidRPr="00607F8F">
              <w:rPr>
                <w:rFonts w:ascii="Times New Roman" w:hAnsi="Times New Roman"/>
                <w:i/>
                <w:sz w:val="20"/>
              </w:rPr>
              <w:t xml:space="preserve"> API to specify that the PCF may receive the Device Identifier and user plane address from the SMF.</w:t>
            </w:r>
          </w:p>
          <w:p w14:paraId="5557E381" w14:textId="5E3B9FAC" w:rsidR="00580045" w:rsidRPr="00BA68F6" w:rsidRDefault="00B33AE5" w:rsidP="00F77C5F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iCs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enhancements on </w:t>
            </w:r>
            <w:r w:rsidRPr="00607F8F">
              <w:rPr>
                <w:rFonts w:ascii="Times New Roman" w:hAnsi="Times New Roman"/>
                <w:i/>
                <w:iCs/>
                <w:sz w:val="20"/>
              </w:rPr>
              <w:t xml:space="preserve">SM Policy Association procedures </w:t>
            </w:r>
            <w:r w:rsidRPr="00607F8F">
              <w:rPr>
                <w:rFonts w:ascii="Times New Roman" w:hAnsi="Times New Roman"/>
                <w:i/>
                <w:sz w:val="20"/>
              </w:rPr>
              <w:t xml:space="preserve">to specify that </w:t>
            </w:r>
            <w:r>
              <w:rPr>
                <w:rFonts w:ascii="Times New Roman" w:hAnsi="Times New Roman"/>
                <w:i/>
                <w:sz w:val="20"/>
              </w:rPr>
              <w:t>t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>he PCF will take it into account for policy decisions based on the Device Identifier information</w:t>
            </w:r>
            <w:r w:rsidR="00580045" w:rsidRPr="006A491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23B2FC1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54B" w14:textId="77777777" w:rsidR="00B33AE5" w:rsidRPr="006A491F" w:rsidRDefault="00B33AE5" w:rsidP="009B4F93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F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SM Policy Association </w:t>
            </w:r>
            <w:r w:rsidRPr="00671806">
              <w:rPr>
                <w:rFonts w:ascii="Times New Roman" w:hAnsi="Times New Roman"/>
                <w:i/>
                <w:iCs/>
                <w:sz w:val="20"/>
              </w:rPr>
              <w:t>procedures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to take Device Identifier information into account before PCF making policy decision.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50D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AE25E1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D1F" w14:textId="77777777" w:rsidR="00B33AE5" w:rsidRDefault="00B33AE5" w:rsidP="009B4F93">
            <w:pPr>
              <w:spacing w:after="0"/>
            </w:pPr>
            <w: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26A" w14:textId="0F817A95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</w:t>
            </w:r>
            <w:r w:rsidR="00874025" w:rsidRPr="00874025">
              <w:rPr>
                <w:rFonts w:ascii="Times New Roman" w:hAnsi="Times New Roman"/>
                <w:i/>
                <w:iCs/>
                <w:sz w:val="20"/>
              </w:rPr>
              <w:t>of the Application Data in UDR to support non-3gpp device-specific policies,</w:t>
            </w:r>
            <w:r w:rsidRPr="008555A1">
              <w:rPr>
                <w:rFonts w:ascii="Times New Roman" w:hAnsi="Times New Roman"/>
                <w:i/>
                <w:iCs/>
                <w:sz w:val="20"/>
              </w:rPr>
              <w:t xml:space="preserve"> e.g.,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Device Identifiers and their corresponding QoS/Policies associated with a UE/5G-RG subscription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02B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4C49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2AA03CC1" w:rsidR="00580045" w:rsidRPr="003254F4" w:rsidRDefault="00580045" w:rsidP="00580045">
            <w:pPr>
              <w:spacing w:after="0"/>
            </w:pPr>
            <w:r w:rsidRPr="006A491F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3D6DE0D9" w:rsidR="00580045" w:rsidRPr="006A491F" w:rsidRDefault="0087402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874025">
              <w:rPr>
                <w:rFonts w:ascii="Times New Roman" w:hAnsi="Times New Roman"/>
                <w:i/>
                <w:iCs/>
                <w:sz w:val="20"/>
              </w:rPr>
              <w:t>Specify the procedures and/or API(s) for provisioning device identifiers and the corresponding QoS/Policies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  <w:r w:rsidR="00580045" w:rsidRPr="00BA68F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3280C8C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11A3CCFF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349B7F6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67D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F" w14:textId="77777777" w:rsidR="00B33AE5" w:rsidRPr="000C1866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Enforcement 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of </w:t>
            </w:r>
            <w:r w:rsidRPr="00F77C5F">
              <w:rPr>
                <w:rFonts w:ascii="Times New Roman" w:hAnsi="Times New Roman"/>
                <w:i/>
                <w:iCs/>
                <w:sz w:val="20"/>
              </w:rPr>
              <w:t>the format of the device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5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514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309A583C" w:rsidR="00580045" w:rsidRPr="003254F4" w:rsidRDefault="00580045" w:rsidP="00580045">
            <w:pPr>
              <w:spacing w:after="0"/>
            </w:pPr>
            <w:r w:rsidRPr="006A491F">
              <w:lastRenderedPageBreak/>
              <w:t>29.50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3B7D21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 to define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an optional restriction on the maximum number of simultaneous active device identifiers per UE/5G-RG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6755C507" w:rsidR="00580045" w:rsidRPr="003254F4" w:rsidRDefault="00580045" w:rsidP="00580045">
            <w:pPr>
              <w:spacing w:after="0"/>
            </w:pPr>
            <w:r w:rsidRPr="006A491F"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14413988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Potential updates to 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their corresponding QoS/Policies associated with a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that is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provisioned into the UDR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4CB" w14:textId="41A86187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3B24AD6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600302C8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0D7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F6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 Device Identifiers and their corresponding QoS/Policies associated with a UE/5G-RG subscription is provisioned into the UDR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9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4A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9CD55E1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AE1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CF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BE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D5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72E6CBF7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2E9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D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33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4B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F77C5F" w:rsidRDefault="003B02CA" w:rsidP="0052360C">
      <w:pPr>
        <w:ind w:right="-99"/>
        <w:rPr>
          <w:rFonts w:ascii="Arial" w:hAnsi="Arial" w:cs="Arial"/>
          <w:lang w:val="sv-SE"/>
        </w:rPr>
      </w:pPr>
      <w:r w:rsidRPr="00F77C5F">
        <w:rPr>
          <w:lang w:val="sv-SE"/>
        </w:rPr>
        <w:t>Sethi, Anuj</w:t>
      </w:r>
      <w:r w:rsidR="00B2528E" w:rsidRPr="00F77C5F">
        <w:rPr>
          <w:lang w:val="sv-SE"/>
        </w:rPr>
        <w:t>, InterDigital</w:t>
      </w:r>
      <w:r w:rsidR="0052360C" w:rsidRPr="00F77C5F">
        <w:rPr>
          <w:lang w:val="sv-SE"/>
        </w:rPr>
        <w:t xml:space="preserve"> </w:t>
      </w:r>
      <w:r w:rsidR="00B2528E" w:rsidRPr="00F77C5F">
        <w:rPr>
          <w:lang w:val="sv-SE"/>
        </w:rPr>
        <w:t>(</w:t>
      </w:r>
      <w:r w:rsidRPr="00F77C5F">
        <w:rPr>
          <w:lang w:val="sv-SE"/>
        </w:rPr>
        <w:t>anuj</w:t>
      </w:r>
      <w:r w:rsidR="00B2528E" w:rsidRPr="00F77C5F">
        <w:rPr>
          <w:lang w:val="sv-SE"/>
        </w:rPr>
        <w:t>.</w:t>
      </w:r>
      <w:r w:rsidRPr="00F77C5F">
        <w:rPr>
          <w:lang w:val="sv-SE"/>
        </w:rPr>
        <w:t>sethi</w:t>
      </w:r>
      <w:r w:rsidR="00B2528E" w:rsidRPr="00F77C5F">
        <w:rPr>
          <w:lang w:val="sv-SE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3B57B767" w:rsidR="00B2528E" w:rsidRPr="003254F4" w:rsidRDefault="00B2528E" w:rsidP="0052360C">
      <w:pPr>
        <w:ind w:right="-99"/>
      </w:pPr>
      <w:r w:rsidRPr="003254F4">
        <w:t>CT</w:t>
      </w:r>
      <w:r w:rsidR="0022628C">
        <w:t>4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2548D2BA" w:rsidR="00B2528E" w:rsidRPr="00C56E6C" w:rsidRDefault="00C44382" w:rsidP="0052360C">
      <w:pPr>
        <w:ind w:right="-99"/>
        <w:rPr>
          <w:lang w:val="en-US"/>
        </w:rPr>
      </w:pPr>
      <w:r>
        <w:t>SA3 for security aspects.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B52DD6E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  <w:r w:rsidR="00AC555A">
              <w:rPr>
                <w:rFonts w:cs="Arial"/>
              </w:rPr>
              <w:t xml:space="preserve"> Inc.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7308E9F2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28A93169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243DCA0F" w:rsidR="0048267C" w:rsidRPr="002C1E36" w:rsidRDefault="00247BF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7FF27D22" w:rsidR="001E5494" w:rsidRPr="002C1E36" w:rsidRDefault="00242D9B" w:rsidP="001E5494">
            <w:pPr>
              <w:pStyle w:val="TAL"/>
              <w:rPr>
                <w:rFonts w:cs="Arial"/>
              </w:rPr>
            </w:pPr>
            <w:r w:rsidRPr="001E5ABC">
              <w:t>LG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DBBB1FB" w:rsidR="001E5494" w:rsidRPr="002C1E36" w:rsidRDefault="007F2704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vivo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41F77E48" w:rsidR="001E5494" w:rsidRDefault="00121F33" w:rsidP="001E5494">
            <w:pPr>
              <w:pStyle w:val="TAL"/>
            </w:pPr>
            <w:r>
              <w:t>CATT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2A8790CF" w:rsidR="001E5494" w:rsidRDefault="002506FB" w:rsidP="001E5494">
            <w:pPr>
              <w:pStyle w:val="TAL"/>
            </w:pPr>
            <w:r>
              <w:t>Lenovo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B097574" w:rsidR="008334CF" w:rsidRDefault="00A50619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671BDA89" w:rsidR="001A2292" w:rsidRDefault="00256182" w:rsidP="001E5494">
            <w:pPr>
              <w:pStyle w:val="TAL"/>
            </w:pPr>
            <w:r>
              <w:t>Apple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6E63E978" w:rsidR="00FD4AAC" w:rsidRDefault="005763CD" w:rsidP="001E5494">
            <w:pPr>
              <w:pStyle w:val="TAL"/>
            </w:pPr>
            <w:r>
              <w:t>AT&amp;T</w:t>
            </w:r>
          </w:p>
        </w:tc>
      </w:tr>
      <w:tr w:rsidR="005763CD" w:rsidRPr="002C1E36" w14:paraId="3E48B0B7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126F318" w14:textId="2415623A" w:rsidR="005763CD" w:rsidRDefault="00F94B38" w:rsidP="001E5494">
            <w:pPr>
              <w:pStyle w:val="TAL"/>
            </w:pPr>
            <w:r>
              <w:t>Xiaomi</w:t>
            </w:r>
          </w:p>
        </w:tc>
      </w:tr>
      <w:tr w:rsidR="00F94B38" w:rsidRPr="002C1E36" w14:paraId="3C3F1EF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B1553DD" w14:textId="77777777" w:rsidR="00F94B38" w:rsidRDefault="00F94B38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0F851" w14:textId="77777777" w:rsidR="0054760B" w:rsidRDefault="0054760B">
      <w:r>
        <w:separator/>
      </w:r>
    </w:p>
  </w:endnote>
  <w:endnote w:type="continuationSeparator" w:id="0">
    <w:p w14:paraId="11491867" w14:textId="77777777" w:rsidR="0054760B" w:rsidRDefault="0054760B">
      <w:r>
        <w:continuationSeparator/>
      </w:r>
    </w:p>
  </w:endnote>
  <w:endnote w:type="continuationNotice" w:id="1">
    <w:p w14:paraId="12BD52CC" w14:textId="77777777" w:rsidR="0054760B" w:rsidRDefault="00547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5E7A9D" w14:textId="77777777" w:rsidR="0054760B" w:rsidRDefault="0054760B">
      <w:r>
        <w:separator/>
      </w:r>
    </w:p>
  </w:footnote>
  <w:footnote w:type="continuationSeparator" w:id="0">
    <w:p w14:paraId="75E201AA" w14:textId="77777777" w:rsidR="0054760B" w:rsidRDefault="0054760B">
      <w:r>
        <w:continuationSeparator/>
      </w:r>
    </w:p>
  </w:footnote>
  <w:footnote w:type="continuationNotice" w:id="1">
    <w:p w14:paraId="53AB0BA2" w14:textId="77777777" w:rsidR="0054760B" w:rsidRDefault="005476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03D18"/>
    <w:multiLevelType w:val="hybridMultilevel"/>
    <w:tmpl w:val="195A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1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  <w:num w:numId="22" w16cid:durableId="15797462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B09"/>
    <w:rsid w:val="00011074"/>
    <w:rsid w:val="0001181D"/>
    <w:rsid w:val="0001220A"/>
    <w:rsid w:val="000132D1"/>
    <w:rsid w:val="00014080"/>
    <w:rsid w:val="000205C5"/>
    <w:rsid w:val="00022DA9"/>
    <w:rsid w:val="00025316"/>
    <w:rsid w:val="0003062B"/>
    <w:rsid w:val="00030C54"/>
    <w:rsid w:val="00037C06"/>
    <w:rsid w:val="00040E20"/>
    <w:rsid w:val="00042F8E"/>
    <w:rsid w:val="0004365E"/>
    <w:rsid w:val="00044DAE"/>
    <w:rsid w:val="000450BC"/>
    <w:rsid w:val="00052BF8"/>
    <w:rsid w:val="0005457B"/>
    <w:rsid w:val="000565AB"/>
    <w:rsid w:val="00057116"/>
    <w:rsid w:val="00064CB2"/>
    <w:rsid w:val="00066954"/>
    <w:rsid w:val="00067741"/>
    <w:rsid w:val="00072A56"/>
    <w:rsid w:val="00082CCB"/>
    <w:rsid w:val="00084703"/>
    <w:rsid w:val="00084902"/>
    <w:rsid w:val="000A26D2"/>
    <w:rsid w:val="000A3125"/>
    <w:rsid w:val="000A39E9"/>
    <w:rsid w:val="000B0519"/>
    <w:rsid w:val="000B1ABD"/>
    <w:rsid w:val="000B56C5"/>
    <w:rsid w:val="000B5EDF"/>
    <w:rsid w:val="000B61FD"/>
    <w:rsid w:val="000C09A9"/>
    <w:rsid w:val="000C0BF7"/>
    <w:rsid w:val="000C1866"/>
    <w:rsid w:val="000C54B7"/>
    <w:rsid w:val="000C5FE3"/>
    <w:rsid w:val="000C66B8"/>
    <w:rsid w:val="000C73E9"/>
    <w:rsid w:val="000D03B4"/>
    <w:rsid w:val="000D0590"/>
    <w:rsid w:val="000D122A"/>
    <w:rsid w:val="000D12B3"/>
    <w:rsid w:val="000E55AD"/>
    <w:rsid w:val="000E630D"/>
    <w:rsid w:val="000F2893"/>
    <w:rsid w:val="000F2946"/>
    <w:rsid w:val="000F4808"/>
    <w:rsid w:val="001001BD"/>
    <w:rsid w:val="00102222"/>
    <w:rsid w:val="00120541"/>
    <w:rsid w:val="001211F3"/>
    <w:rsid w:val="00121F33"/>
    <w:rsid w:val="00127B5D"/>
    <w:rsid w:val="0013232A"/>
    <w:rsid w:val="00136727"/>
    <w:rsid w:val="00141182"/>
    <w:rsid w:val="00144009"/>
    <w:rsid w:val="00151A3D"/>
    <w:rsid w:val="00152861"/>
    <w:rsid w:val="0015381F"/>
    <w:rsid w:val="00170FEC"/>
    <w:rsid w:val="00171AA6"/>
    <w:rsid w:val="00173998"/>
    <w:rsid w:val="00174617"/>
    <w:rsid w:val="001759A7"/>
    <w:rsid w:val="001813BE"/>
    <w:rsid w:val="001915E4"/>
    <w:rsid w:val="001932CA"/>
    <w:rsid w:val="0019436E"/>
    <w:rsid w:val="001A19CC"/>
    <w:rsid w:val="001A2292"/>
    <w:rsid w:val="001A4192"/>
    <w:rsid w:val="001A6908"/>
    <w:rsid w:val="001B0A32"/>
    <w:rsid w:val="001B77A3"/>
    <w:rsid w:val="001B7CD0"/>
    <w:rsid w:val="001C465F"/>
    <w:rsid w:val="001C5C86"/>
    <w:rsid w:val="001C718D"/>
    <w:rsid w:val="001D4186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043D"/>
    <w:rsid w:val="00221B1E"/>
    <w:rsid w:val="00225E6E"/>
    <w:rsid w:val="0022628C"/>
    <w:rsid w:val="00240DCD"/>
    <w:rsid w:val="00242D9B"/>
    <w:rsid w:val="0024786B"/>
    <w:rsid w:val="00247BFC"/>
    <w:rsid w:val="002506FB"/>
    <w:rsid w:val="00251D80"/>
    <w:rsid w:val="00254FB5"/>
    <w:rsid w:val="00255514"/>
    <w:rsid w:val="00255E79"/>
    <w:rsid w:val="00256182"/>
    <w:rsid w:val="002640E5"/>
    <w:rsid w:val="0026436F"/>
    <w:rsid w:val="0026606E"/>
    <w:rsid w:val="00273E33"/>
    <w:rsid w:val="00276403"/>
    <w:rsid w:val="00293C7D"/>
    <w:rsid w:val="00293FD6"/>
    <w:rsid w:val="00294333"/>
    <w:rsid w:val="002968F8"/>
    <w:rsid w:val="002970DE"/>
    <w:rsid w:val="002A632E"/>
    <w:rsid w:val="002C1C50"/>
    <w:rsid w:val="002C1E36"/>
    <w:rsid w:val="002C3A23"/>
    <w:rsid w:val="002D0D2F"/>
    <w:rsid w:val="002E2C18"/>
    <w:rsid w:val="002E6A7D"/>
    <w:rsid w:val="002E7A9E"/>
    <w:rsid w:val="002F1406"/>
    <w:rsid w:val="002F2AE6"/>
    <w:rsid w:val="002F3C41"/>
    <w:rsid w:val="002F6661"/>
    <w:rsid w:val="002F6C5C"/>
    <w:rsid w:val="0030045C"/>
    <w:rsid w:val="003049A2"/>
    <w:rsid w:val="00312D4E"/>
    <w:rsid w:val="0031354F"/>
    <w:rsid w:val="00316244"/>
    <w:rsid w:val="003205AD"/>
    <w:rsid w:val="003254F4"/>
    <w:rsid w:val="0033027D"/>
    <w:rsid w:val="00333B69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5E92"/>
    <w:rsid w:val="00366257"/>
    <w:rsid w:val="00367787"/>
    <w:rsid w:val="00371DC3"/>
    <w:rsid w:val="00373528"/>
    <w:rsid w:val="00374AE4"/>
    <w:rsid w:val="0038516D"/>
    <w:rsid w:val="003869D7"/>
    <w:rsid w:val="0038788E"/>
    <w:rsid w:val="00390261"/>
    <w:rsid w:val="00391BB4"/>
    <w:rsid w:val="00392D48"/>
    <w:rsid w:val="00394E89"/>
    <w:rsid w:val="003A08AA"/>
    <w:rsid w:val="003A1EB0"/>
    <w:rsid w:val="003B02CA"/>
    <w:rsid w:val="003B0D0E"/>
    <w:rsid w:val="003B331C"/>
    <w:rsid w:val="003B53C8"/>
    <w:rsid w:val="003B7BDD"/>
    <w:rsid w:val="003C0F14"/>
    <w:rsid w:val="003C2DA6"/>
    <w:rsid w:val="003C6DA6"/>
    <w:rsid w:val="003D2781"/>
    <w:rsid w:val="003D62A9"/>
    <w:rsid w:val="003E3881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27475"/>
    <w:rsid w:val="00432283"/>
    <w:rsid w:val="0043745F"/>
    <w:rsid w:val="00437532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55EC0"/>
    <w:rsid w:val="004815F6"/>
    <w:rsid w:val="0048267C"/>
    <w:rsid w:val="00485FE3"/>
    <w:rsid w:val="004876B9"/>
    <w:rsid w:val="00491901"/>
    <w:rsid w:val="00493A79"/>
    <w:rsid w:val="0049584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4F5F00"/>
    <w:rsid w:val="004F6D83"/>
    <w:rsid w:val="00502CD2"/>
    <w:rsid w:val="005041FF"/>
    <w:rsid w:val="00504E33"/>
    <w:rsid w:val="00513812"/>
    <w:rsid w:val="00513A46"/>
    <w:rsid w:val="00517CAA"/>
    <w:rsid w:val="0052360C"/>
    <w:rsid w:val="00526A80"/>
    <w:rsid w:val="00534175"/>
    <w:rsid w:val="0053558D"/>
    <w:rsid w:val="00544B75"/>
    <w:rsid w:val="0054760B"/>
    <w:rsid w:val="00551B56"/>
    <w:rsid w:val="0055216E"/>
    <w:rsid w:val="00552C2C"/>
    <w:rsid w:val="00552F1B"/>
    <w:rsid w:val="005543DD"/>
    <w:rsid w:val="005555B7"/>
    <w:rsid w:val="00556033"/>
    <w:rsid w:val="005562A8"/>
    <w:rsid w:val="00556553"/>
    <w:rsid w:val="00557008"/>
    <w:rsid w:val="005573BB"/>
    <w:rsid w:val="00557B2E"/>
    <w:rsid w:val="00561267"/>
    <w:rsid w:val="00571E3F"/>
    <w:rsid w:val="00574059"/>
    <w:rsid w:val="005763CD"/>
    <w:rsid w:val="00580045"/>
    <w:rsid w:val="005826D6"/>
    <w:rsid w:val="00584164"/>
    <w:rsid w:val="00586951"/>
    <w:rsid w:val="00590087"/>
    <w:rsid w:val="005946A9"/>
    <w:rsid w:val="005947A8"/>
    <w:rsid w:val="005A032D"/>
    <w:rsid w:val="005B0211"/>
    <w:rsid w:val="005B34E5"/>
    <w:rsid w:val="005C29F7"/>
    <w:rsid w:val="005C4278"/>
    <w:rsid w:val="005C4D41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E5A56"/>
    <w:rsid w:val="005F0A0C"/>
    <w:rsid w:val="005F5927"/>
    <w:rsid w:val="005F7BFA"/>
    <w:rsid w:val="00603D66"/>
    <w:rsid w:val="00606C0B"/>
    <w:rsid w:val="00607F8F"/>
    <w:rsid w:val="00611EC4"/>
    <w:rsid w:val="00612542"/>
    <w:rsid w:val="006146D2"/>
    <w:rsid w:val="0061566A"/>
    <w:rsid w:val="006168C2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475A7"/>
    <w:rsid w:val="006521DF"/>
    <w:rsid w:val="00654893"/>
    <w:rsid w:val="006603B0"/>
    <w:rsid w:val="006633A4"/>
    <w:rsid w:val="00671806"/>
    <w:rsid w:val="00671BBB"/>
    <w:rsid w:val="00682237"/>
    <w:rsid w:val="00684164"/>
    <w:rsid w:val="006841E1"/>
    <w:rsid w:val="00686B62"/>
    <w:rsid w:val="00686D7E"/>
    <w:rsid w:val="00690AC7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D54CE"/>
    <w:rsid w:val="006E0F19"/>
    <w:rsid w:val="006E1FDA"/>
    <w:rsid w:val="006E54DB"/>
    <w:rsid w:val="006E5E87"/>
    <w:rsid w:val="006F4998"/>
    <w:rsid w:val="00706A1A"/>
    <w:rsid w:val="00707673"/>
    <w:rsid w:val="007162BE"/>
    <w:rsid w:val="00722267"/>
    <w:rsid w:val="00731E18"/>
    <w:rsid w:val="00734902"/>
    <w:rsid w:val="00746F46"/>
    <w:rsid w:val="00750B54"/>
    <w:rsid w:val="0075252A"/>
    <w:rsid w:val="00764B84"/>
    <w:rsid w:val="00765028"/>
    <w:rsid w:val="00765DCF"/>
    <w:rsid w:val="007670F5"/>
    <w:rsid w:val="00775D81"/>
    <w:rsid w:val="007779D8"/>
    <w:rsid w:val="0078034D"/>
    <w:rsid w:val="007806B4"/>
    <w:rsid w:val="007816F8"/>
    <w:rsid w:val="00787076"/>
    <w:rsid w:val="00790BCC"/>
    <w:rsid w:val="007911DD"/>
    <w:rsid w:val="007934AA"/>
    <w:rsid w:val="00795CEE"/>
    <w:rsid w:val="00796F94"/>
    <w:rsid w:val="007974F5"/>
    <w:rsid w:val="007A125C"/>
    <w:rsid w:val="007A3A66"/>
    <w:rsid w:val="007A5AA5"/>
    <w:rsid w:val="007A6136"/>
    <w:rsid w:val="007B0F49"/>
    <w:rsid w:val="007B30C6"/>
    <w:rsid w:val="007C03EC"/>
    <w:rsid w:val="007C36EE"/>
    <w:rsid w:val="007C7E14"/>
    <w:rsid w:val="007D03D2"/>
    <w:rsid w:val="007D1AB2"/>
    <w:rsid w:val="007D36CF"/>
    <w:rsid w:val="007E5798"/>
    <w:rsid w:val="007F2704"/>
    <w:rsid w:val="007F522E"/>
    <w:rsid w:val="007F55F5"/>
    <w:rsid w:val="007F7361"/>
    <w:rsid w:val="007F7421"/>
    <w:rsid w:val="00801F7F"/>
    <w:rsid w:val="00805999"/>
    <w:rsid w:val="00813BD9"/>
    <w:rsid w:val="00813C1F"/>
    <w:rsid w:val="008145E1"/>
    <w:rsid w:val="008303C6"/>
    <w:rsid w:val="008334CF"/>
    <w:rsid w:val="00833920"/>
    <w:rsid w:val="00834A34"/>
    <w:rsid w:val="00834A60"/>
    <w:rsid w:val="00843245"/>
    <w:rsid w:val="00843BE2"/>
    <w:rsid w:val="00843D39"/>
    <w:rsid w:val="008555A1"/>
    <w:rsid w:val="00857085"/>
    <w:rsid w:val="00863E89"/>
    <w:rsid w:val="00872B3B"/>
    <w:rsid w:val="00872C3A"/>
    <w:rsid w:val="00874025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0AA0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2C91"/>
    <w:rsid w:val="008E5647"/>
    <w:rsid w:val="008E577A"/>
    <w:rsid w:val="008F6FE9"/>
    <w:rsid w:val="00911DD7"/>
    <w:rsid w:val="00913D80"/>
    <w:rsid w:val="009225D9"/>
    <w:rsid w:val="00922FCB"/>
    <w:rsid w:val="009241CA"/>
    <w:rsid w:val="009347D9"/>
    <w:rsid w:val="00935CB0"/>
    <w:rsid w:val="009367B2"/>
    <w:rsid w:val="009428A9"/>
    <w:rsid w:val="009437A2"/>
    <w:rsid w:val="00943C5D"/>
    <w:rsid w:val="00944B28"/>
    <w:rsid w:val="00945E74"/>
    <w:rsid w:val="00950C0D"/>
    <w:rsid w:val="00956EC6"/>
    <w:rsid w:val="00960511"/>
    <w:rsid w:val="00961183"/>
    <w:rsid w:val="00967838"/>
    <w:rsid w:val="00970C58"/>
    <w:rsid w:val="0097234C"/>
    <w:rsid w:val="00972978"/>
    <w:rsid w:val="00982CD6"/>
    <w:rsid w:val="0098308D"/>
    <w:rsid w:val="0098539B"/>
    <w:rsid w:val="00985B73"/>
    <w:rsid w:val="009870A7"/>
    <w:rsid w:val="00990BD6"/>
    <w:rsid w:val="00991261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0A0F"/>
    <w:rsid w:val="009C2977"/>
    <w:rsid w:val="009C2DCC"/>
    <w:rsid w:val="009C7D38"/>
    <w:rsid w:val="009E2892"/>
    <w:rsid w:val="009E2AE4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34F0"/>
    <w:rsid w:val="00A27912"/>
    <w:rsid w:val="00A338A3"/>
    <w:rsid w:val="00A339CF"/>
    <w:rsid w:val="00A35110"/>
    <w:rsid w:val="00A36378"/>
    <w:rsid w:val="00A36A4F"/>
    <w:rsid w:val="00A40015"/>
    <w:rsid w:val="00A401CD"/>
    <w:rsid w:val="00A454B9"/>
    <w:rsid w:val="00A4647F"/>
    <w:rsid w:val="00A46ADD"/>
    <w:rsid w:val="00A47445"/>
    <w:rsid w:val="00A50619"/>
    <w:rsid w:val="00A565F0"/>
    <w:rsid w:val="00A610AB"/>
    <w:rsid w:val="00A631EA"/>
    <w:rsid w:val="00A6656B"/>
    <w:rsid w:val="00A6712B"/>
    <w:rsid w:val="00A70E1E"/>
    <w:rsid w:val="00A73257"/>
    <w:rsid w:val="00A816A1"/>
    <w:rsid w:val="00A9081F"/>
    <w:rsid w:val="00A9188C"/>
    <w:rsid w:val="00A92830"/>
    <w:rsid w:val="00A97002"/>
    <w:rsid w:val="00A97580"/>
    <w:rsid w:val="00A97A52"/>
    <w:rsid w:val="00AA0D6A"/>
    <w:rsid w:val="00AB086F"/>
    <w:rsid w:val="00AB4C88"/>
    <w:rsid w:val="00AB58BF"/>
    <w:rsid w:val="00AB5A8B"/>
    <w:rsid w:val="00AC3109"/>
    <w:rsid w:val="00AC555A"/>
    <w:rsid w:val="00AC5740"/>
    <w:rsid w:val="00AD0751"/>
    <w:rsid w:val="00AD77C4"/>
    <w:rsid w:val="00AE256A"/>
    <w:rsid w:val="00AE25BF"/>
    <w:rsid w:val="00AE4304"/>
    <w:rsid w:val="00AE645D"/>
    <w:rsid w:val="00AF0C13"/>
    <w:rsid w:val="00AF6305"/>
    <w:rsid w:val="00B03AF5"/>
    <w:rsid w:val="00B03C01"/>
    <w:rsid w:val="00B03E86"/>
    <w:rsid w:val="00B06D68"/>
    <w:rsid w:val="00B078D6"/>
    <w:rsid w:val="00B1248D"/>
    <w:rsid w:val="00B13FC4"/>
    <w:rsid w:val="00B14709"/>
    <w:rsid w:val="00B2003E"/>
    <w:rsid w:val="00B2528E"/>
    <w:rsid w:val="00B2743D"/>
    <w:rsid w:val="00B3015C"/>
    <w:rsid w:val="00B31F34"/>
    <w:rsid w:val="00B33AE5"/>
    <w:rsid w:val="00B344D8"/>
    <w:rsid w:val="00B345B9"/>
    <w:rsid w:val="00B368E4"/>
    <w:rsid w:val="00B5441B"/>
    <w:rsid w:val="00B5672F"/>
    <w:rsid w:val="00B567D1"/>
    <w:rsid w:val="00B61686"/>
    <w:rsid w:val="00B633EF"/>
    <w:rsid w:val="00B65B2A"/>
    <w:rsid w:val="00B65B73"/>
    <w:rsid w:val="00B672B4"/>
    <w:rsid w:val="00B67D3B"/>
    <w:rsid w:val="00B717ED"/>
    <w:rsid w:val="00B73B4C"/>
    <w:rsid w:val="00B73F75"/>
    <w:rsid w:val="00B75434"/>
    <w:rsid w:val="00B82AD6"/>
    <w:rsid w:val="00B8483E"/>
    <w:rsid w:val="00B946CD"/>
    <w:rsid w:val="00B96481"/>
    <w:rsid w:val="00BA3A53"/>
    <w:rsid w:val="00BA3C54"/>
    <w:rsid w:val="00BA3DCE"/>
    <w:rsid w:val="00BA4095"/>
    <w:rsid w:val="00BA5B43"/>
    <w:rsid w:val="00BA68F6"/>
    <w:rsid w:val="00BB1D62"/>
    <w:rsid w:val="00BB5EBF"/>
    <w:rsid w:val="00BB6A1D"/>
    <w:rsid w:val="00BC642A"/>
    <w:rsid w:val="00BD28B6"/>
    <w:rsid w:val="00BD5795"/>
    <w:rsid w:val="00BE392D"/>
    <w:rsid w:val="00BE76D8"/>
    <w:rsid w:val="00BF2C32"/>
    <w:rsid w:val="00BF2C5C"/>
    <w:rsid w:val="00BF555C"/>
    <w:rsid w:val="00BF7C9D"/>
    <w:rsid w:val="00C01E8C"/>
    <w:rsid w:val="00C02DF6"/>
    <w:rsid w:val="00C03E01"/>
    <w:rsid w:val="00C23582"/>
    <w:rsid w:val="00C2724D"/>
    <w:rsid w:val="00C27CA9"/>
    <w:rsid w:val="00C317E7"/>
    <w:rsid w:val="00C36676"/>
    <w:rsid w:val="00C36869"/>
    <w:rsid w:val="00C3799C"/>
    <w:rsid w:val="00C4305E"/>
    <w:rsid w:val="00C43D1E"/>
    <w:rsid w:val="00C44336"/>
    <w:rsid w:val="00C44382"/>
    <w:rsid w:val="00C4581E"/>
    <w:rsid w:val="00C50F7C"/>
    <w:rsid w:val="00C51704"/>
    <w:rsid w:val="00C5591F"/>
    <w:rsid w:val="00C56E6C"/>
    <w:rsid w:val="00C57C50"/>
    <w:rsid w:val="00C715CA"/>
    <w:rsid w:val="00C73FDD"/>
    <w:rsid w:val="00C7495D"/>
    <w:rsid w:val="00C7541E"/>
    <w:rsid w:val="00C77CE9"/>
    <w:rsid w:val="00C8114E"/>
    <w:rsid w:val="00C828CA"/>
    <w:rsid w:val="00C84DBE"/>
    <w:rsid w:val="00CA07F0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43B1"/>
    <w:rsid w:val="00CC72A4"/>
    <w:rsid w:val="00CD13D6"/>
    <w:rsid w:val="00CD3153"/>
    <w:rsid w:val="00CD5AA3"/>
    <w:rsid w:val="00CE1D83"/>
    <w:rsid w:val="00CE6732"/>
    <w:rsid w:val="00CF1AB2"/>
    <w:rsid w:val="00CF2B96"/>
    <w:rsid w:val="00CF3343"/>
    <w:rsid w:val="00CF6810"/>
    <w:rsid w:val="00D06117"/>
    <w:rsid w:val="00D13B4A"/>
    <w:rsid w:val="00D22BD5"/>
    <w:rsid w:val="00D31CC8"/>
    <w:rsid w:val="00D32678"/>
    <w:rsid w:val="00D41BC5"/>
    <w:rsid w:val="00D4245B"/>
    <w:rsid w:val="00D42D8E"/>
    <w:rsid w:val="00D46632"/>
    <w:rsid w:val="00D50815"/>
    <w:rsid w:val="00D521C1"/>
    <w:rsid w:val="00D55E6F"/>
    <w:rsid w:val="00D57037"/>
    <w:rsid w:val="00D61797"/>
    <w:rsid w:val="00D62515"/>
    <w:rsid w:val="00D6341B"/>
    <w:rsid w:val="00D71F40"/>
    <w:rsid w:val="00D77416"/>
    <w:rsid w:val="00D80FC6"/>
    <w:rsid w:val="00D82035"/>
    <w:rsid w:val="00D94917"/>
    <w:rsid w:val="00DA1207"/>
    <w:rsid w:val="00DA74F3"/>
    <w:rsid w:val="00DB0ECF"/>
    <w:rsid w:val="00DB136C"/>
    <w:rsid w:val="00DB69F3"/>
    <w:rsid w:val="00DC4907"/>
    <w:rsid w:val="00DD017C"/>
    <w:rsid w:val="00DD29C5"/>
    <w:rsid w:val="00DD32AB"/>
    <w:rsid w:val="00DD397A"/>
    <w:rsid w:val="00DD3C36"/>
    <w:rsid w:val="00DD58B7"/>
    <w:rsid w:val="00DD6699"/>
    <w:rsid w:val="00DE1D66"/>
    <w:rsid w:val="00DE71F1"/>
    <w:rsid w:val="00DF2F6E"/>
    <w:rsid w:val="00DF315B"/>
    <w:rsid w:val="00E007C5"/>
    <w:rsid w:val="00E00DBF"/>
    <w:rsid w:val="00E00EFC"/>
    <w:rsid w:val="00E0213F"/>
    <w:rsid w:val="00E033E0"/>
    <w:rsid w:val="00E06830"/>
    <w:rsid w:val="00E1026B"/>
    <w:rsid w:val="00E13CB2"/>
    <w:rsid w:val="00E16D82"/>
    <w:rsid w:val="00E20C37"/>
    <w:rsid w:val="00E34F58"/>
    <w:rsid w:val="00E41C1D"/>
    <w:rsid w:val="00E52B41"/>
    <w:rsid w:val="00E52C57"/>
    <w:rsid w:val="00E54333"/>
    <w:rsid w:val="00E57E7D"/>
    <w:rsid w:val="00E663C5"/>
    <w:rsid w:val="00E72B19"/>
    <w:rsid w:val="00E83770"/>
    <w:rsid w:val="00E84CD8"/>
    <w:rsid w:val="00E864D3"/>
    <w:rsid w:val="00E870A9"/>
    <w:rsid w:val="00E909A8"/>
    <w:rsid w:val="00E90B85"/>
    <w:rsid w:val="00E90C39"/>
    <w:rsid w:val="00E91679"/>
    <w:rsid w:val="00E92452"/>
    <w:rsid w:val="00E92F8D"/>
    <w:rsid w:val="00E934A2"/>
    <w:rsid w:val="00E94CC1"/>
    <w:rsid w:val="00E96431"/>
    <w:rsid w:val="00EA14B3"/>
    <w:rsid w:val="00EA65E7"/>
    <w:rsid w:val="00EB14FC"/>
    <w:rsid w:val="00EB182A"/>
    <w:rsid w:val="00EC3039"/>
    <w:rsid w:val="00EC5235"/>
    <w:rsid w:val="00ED6B03"/>
    <w:rsid w:val="00ED75D9"/>
    <w:rsid w:val="00ED7A5B"/>
    <w:rsid w:val="00EE799A"/>
    <w:rsid w:val="00F06168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4716D"/>
    <w:rsid w:val="00F5774F"/>
    <w:rsid w:val="00F62688"/>
    <w:rsid w:val="00F62EBD"/>
    <w:rsid w:val="00F63523"/>
    <w:rsid w:val="00F76BE5"/>
    <w:rsid w:val="00F77C5F"/>
    <w:rsid w:val="00F8177D"/>
    <w:rsid w:val="00F81A7A"/>
    <w:rsid w:val="00F83D11"/>
    <w:rsid w:val="00F8578F"/>
    <w:rsid w:val="00F86C4A"/>
    <w:rsid w:val="00F91ACF"/>
    <w:rsid w:val="00F921F1"/>
    <w:rsid w:val="00F946E8"/>
    <w:rsid w:val="00F94B38"/>
    <w:rsid w:val="00FA6116"/>
    <w:rsid w:val="00FB127E"/>
    <w:rsid w:val="00FB4FD5"/>
    <w:rsid w:val="00FC0804"/>
    <w:rsid w:val="00FC1C30"/>
    <w:rsid w:val="00FC1EE9"/>
    <w:rsid w:val="00FC39B2"/>
    <w:rsid w:val="00FC3B6D"/>
    <w:rsid w:val="00FC48DC"/>
    <w:rsid w:val="00FD3A4E"/>
    <w:rsid w:val="00FD4104"/>
    <w:rsid w:val="00FD4AAC"/>
    <w:rsid w:val="00FD4F77"/>
    <w:rsid w:val="00FE167B"/>
    <w:rsid w:val="00FE4318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8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138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138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138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138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138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13812"/>
    <w:pPr>
      <w:outlineLvl w:val="5"/>
    </w:pPr>
  </w:style>
  <w:style w:type="paragraph" w:styleId="Heading7">
    <w:name w:val="heading 7"/>
    <w:basedOn w:val="H6"/>
    <w:next w:val="Normal"/>
    <w:qFormat/>
    <w:rsid w:val="0051381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138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3812"/>
    <w:pPr>
      <w:outlineLvl w:val="8"/>
    </w:pPr>
  </w:style>
  <w:style w:type="character" w:default="1" w:styleId="DefaultParagraphFont">
    <w:name w:val="Default Paragraph Font"/>
    <w:semiHidden/>
    <w:rsid w:val="005138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3812"/>
  </w:style>
  <w:style w:type="paragraph" w:customStyle="1" w:styleId="TAL">
    <w:name w:val="TAL"/>
    <w:basedOn w:val="Normal"/>
    <w:rsid w:val="0051381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138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1381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13812"/>
    <w:pPr>
      <w:spacing w:before="180"/>
      <w:ind w:left="2693" w:hanging="2693"/>
    </w:pPr>
    <w:rPr>
      <w:b/>
    </w:rPr>
  </w:style>
  <w:style w:type="paragraph" w:styleId="TOC1">
    <w:name w:val="toc 1"/>
    <w:semiHidden/>
    <w:rsid w:val="005138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138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13812"/>
    <w:pPr>
      <w:ind w:left="1701" w:hanging="1701"/>
    </w:pPr>
  </w:style>
  <w:style w:type="paragraph" w:styleId="TOC4">
    <w:name w:val="toc 4"/>
    <w:basedOn w:val="TOC3"/>
    <w:semiHidden/>
    <w:rsid w:val="00513812"/>
    <w:pPr>
      <w:ind w:left="1418" w:hanging="1418"/>
    </w:pPr>
  </w:style>
  <w:style w:type="paragraph" w:styleId="TOC3">
    <w:name w:val="toc 3"/>
    <w:basedOn w:val="TOC2"/>
    <w:semiHidden/>
    <w:rsid w:val="00513812"/>
    <w:pPr>
      <w:ind w:left="1134" w:hanging="1134"/>
    </w:pPr>
  </w:style>
  <w:style w:type="paragraph" w:styleId="TOC2">
    <w:name w:val="toc 2"/>
    <w:basedOn w:val="TOC1"/>
    <w:semiHidden/>
    <w:rsid w:val="005138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3812"/>
    <w:pPr>
      <w:ind w:left="284"/>
    </w:pPr>
  </w:style>
  <w:style w:type="paragraph" w:styleId="Index1">
    <w:name w:val="index 1"/>
    <w:basedOn w:val="Normal"/>
    <w:semiHidden/>
    <w:rsid w:val="00513812"/>
    <w:pPr>
      <w:keepLines/>
      <w:spacing w:after="0"/>
    </w:pPr>
  </w:style>
  <w:style w:type="paragraph" w:customStyle="1" w:styleId="ZH">
    <w:name w:val="ZH"/>
    <w:rsid w:val="005138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13812"/>
    <w:pPr>
      <w:outlineLvl w:val="9"/>
    </w:pPr>
  </w:style>
  <w:style w:type="paragraph" w:styleId="ListNumber2">
    <w:name w:val="List Number 2"/>
    <w:basedOn w:val="ListNumber"/>
    <w:rsid w:val="00513812"/>
    <w:pPr>
      <w:ind w:left="851"/>
    </w:pPr>
  </w:style>
  <w:style w:type="character" w:styleId="FootnoteReference">
    <w:name w:val="footnote reference"/>
    <w:basedOn w:val="DefaultParagraphFont"/>
    <w:semiHidden/>
    <w:rsid w:val="00513812"/>
    <w:rPr>
      <w:b/>
      <w:position w:val="6"/>
      <w:sz w:val="16"/>
    </w:rPr>
  </w:style>
  <w:style w:type="paragraph" w:styleId="FootnoteText">
    <w:name w:val="footnote text"/>
    <w:basedOn w:val="Normal"/>
    <w:semiHidden/>
    <w:rsid w:val="005138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13812"/>
    <w:pPr>
      <w:jc w:val="center"/>
    </w:pPr>
  </w:style>
  <w:style w:type="paragraph" w:customStyle="1" w:styleId="TF">
    <w:name w:val="TF"/>
    <w:basedOn w:val="TH"/>
    <w:rsid w:val="0051381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13812"/>
    <w:pPr>
      <w:keepLines/>
      <w:ind w:left="1135" w:hanging="851"/>
    </w:pPr>
  </w:style>
  <w:style w:type="paragraph" w:styleId="TOC9">
    <w:name w:val="toc 9"/>
    <w:basedOn w:val="TOC8"/>
    <w:semiHidden/>
    <w:rsid w:val="00513812"/>
    <w:pPr>
      <w:ind w:left="1418" w:hanging="1418"/>
    </w:pPr>
  </w:style>
  <w:style w:type="paragraph" w:customStyle="1" w:styleId="EX">
    <w:name w:val="EX"/>
    <w:basedOn w:val="Normal"/>
    <w:rsid w:val="00513812"/>
    <w:pPr>
      <w:keepLines/>
      <w:ind w:left="1702" w:hanging="1418"/>
    </w:pPr>
  </w:style>
  <w:style w:type="paragraph" w:customStyle="1" w:styleId="FP">
    <w:name w:val="FP"/>
    <w:basedOn w:val="Normal"/>
    <w:rsid w:val="00513812"/>
    <w:pPr>
      <w:spacing w:after="0"/>
    </w:pPr>
  </w:style>
  <w:style w:type="paragraph" w:customStyle="1" w:styleId="LD">
    <w:name w:val="LD"/>
    <w:rsid w:val="005138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13812"/>
    <w:pPr>
      <w:spacing w:after="0"/>
    </w:pPr>
  </w:style>
  <w:style w:type="paragraph" w:customStyle="1" w:styleId="EW">
    <w:name w:val="EW"/>
    <w:basedOn w:val="EX"/>
    <w:rsid w:val="00513812"/>
    <w:pPr>
      <w:spacing w:after="0"/>
    </w:pPr>
  </w:style>
  <w:style w:type="paragraph" w:styleId="TOC6">
    <w:name w:val="toc 6"/>
    <w:basedOn w:val="TOC5"/>
    <w:next w:val="Normal"/>
    <w:semiHidden/>
    <w:rsid w:val="00513812"/>
    <w:pPr>
      <w:ind w:left="1985" w:hanging="1985"/>
    </w:pPr>
  </w:style>
  <w:style w:type="paragraph" w:styleId="TOC7">
    <w:name w:val="toc 7"/>
    <w:basedOn w:val="TOC6"/>
    <w:next w:val="Normal"/>
    <w:semiHidden/>
    <w:rsid w:val="00513812"/>
    <w:pPr>
      <w:ind w:left="2268" w:hanging="2268"/>
    </w:pPr>
  </w:style>
  <w:style w:type="paragraph" w:styleId="ListBullet2">
    <w:name w:val="List Bullet 2"/>
    <w:basedOn w:val="ListBullet"/>
    <w:rsid w:val="00513812"/>
    <w:pPr>
      <w:ind w:left="851"/>
    </w:pPr>
  </w:style>
  <w:style w:type="paragraph" w:styleId="ListBullet3">
    <w:name w:val="List Bullet 3"/>
    <w:basedOn w:val="ListBullet2"/>
    <w:rsid w:val="00513812"/>
    <w:pPr>
      <w:ind w:left="1135"/>
    </w:pPr>
  </w:style>
  <w:style w:type="paragraph" w:styleId="ListNumber">
    <w:name w:val="List Number"/>
    <w:basedOn w:val="List"/>
    <w:rsid w:val="00513812"/>
  </w:style>
  <w:style w:type="paragraph" w:customStyle="1" w:styleId="EQ">
    <w:name w:val="EQ"/>
    <w:basedOn w:val="Normal"/>
    <w:next w:val="Normal"/>
    <w:rsid w:val="005138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38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38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38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13812"/>
    <w:pPr>
      <w:jc w:val="right"/>
    </w:pPr>
  </w:style>
  <w:style w:type="paragraph" w:customStyle="1" w:styleId="H6">
    <w:name w:val="H6"/>
    <w:basedOn w:val="Heading5"/>
    <w:next w:val="Normal"/>
    <w:rsid w:val="005138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3812"/>
    <w:pPr>
      <w:ind w:left="851" w:hanging="851"/>
    </w:pPr>
  </w:style>
  <w:style w:type="paragraph" w:customStyle="1" w:styleId="ZA">
    <w:name w:val="ZA"/>
    <w:rsid w:val="005138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138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138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138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13812"/>
    <w:pPr>
      <w:framePr w:wrap="notBeside" w:y="16161"/>
    </w:pPr>
  </w:style>
  <w:style w:type="character" w:customStyle="1" w:styleId="ZGSM">
    <w:name w:val="ZGSM"/>
    <w:rsid w:val="00513812"/>
  </w:style>
  <w:style w:type="paragraph" w:styleId="List2">
    <w:name w:val="List 2"/>
    <w:basedOn w:val="List"/>
    <w:rsid w:val="00513812"/>
    <w:pPr>
      <w:ind w:left="851"/>
    </w:pPr>
  </w:style>
  <w:style w:type="paragraph" w:customStyle="1" w:styleId="ZG">
    <w:name w:val="ZG"/>
    <w:rsid w:val="005138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13812"/>
    <w:pPr>
      <w:ind w:left="1135"/>
    </w:pPr>
  </w:style>
  <w:style w:type="paragraph" w:styleId="List4">
    <w:name w:val="List 4"/>
    <w:basedOn w:val="List3"/>
    <w:rsid w:val="00513812"/>
    <w:pPr>
      <w:ind w:left="1418"/>
    </w:pPr>
  </w:style>
  <w:style w:type="paragraph" w:styleId="List5">
    <w:name w:val="List 5"/>
    <w:basedOn w:val="List4"/>
    <w:rsid w:val="00513812"/>
    <w:pPr>
      <w:ind w:left="1702"/>
    </w:pPr>
  </w:style>
  <w:style w:type="paragraph" w:customStyle="1" w:styleId="EditorsNote">
    <w:name w:val="Editor's Note"/>
    <w:basedOn w:val="NO"/>
    <w:rsid w:val="00513812"/>
    <w:rPr>
      <w:color w:val="FF0000"/>
    </w:rPr>
  </w:style>
  <w:style w:type="paragraph" w:styleId="List">
    <w:name w:val="List"/>
    <w:basedOn w:val="Normal"/>
    <w:rsid w:val="00513812"/>
    <w:pPr>
      <w:ind w:left="568" w:hanging="284"/>
    </w:pPr>
  </w:style>
  <w:style w:type="paragraph" w:styleId="ListBullet">
    <w:name w:val="List Bullet"/>
    <w:basedOn w:val="List"/>
    <w:rsid w:val="00513812"/>
  </w:style>
  <w:style w:type="paragraph" w:styleId="ListBullet4">
    <w:name w:val="List Bullet 4"/>
    <w:basedOn w:val="ListBullet3"/>
    <w:rsid w:val="00513812"/>
    <w:pPr>
      <w:ind w:left="1418"/>
    </w:pPr>
  </w:style>
  <w:style w:type="paragraph" w:styleId="ListBullet5">
    <w:name w:val="List Bullet 5"/>
    <w:basedOn w:val="ListBullet4"/>
    <w:rsid w:val="00513812"/>
    <w:pPr>
      <w:ind w:left="1702"/>
    </w:pPr>
  </w:style>
  <w:style w:type="paragraph" w:customStyle="1" w:styleId="B1">
    <w:name w:val="B1"/>
    <w:basedOn w:val="List"/>
    <w:link w:val="B1Char"/>
    <w:rsid w:val="00513812"/>
  </w:style>
  <w:style w:type="paragraph" w:customStyle="1" w:styleId="B2">
    <w:name w:val="B2"/>
    <w:basedOn w:val="List2"/>
    <w:rsid w:val="00513812"/>
  </w:style>
  <w:style w:type="paragraph" w:customStyle="1" w:styleId="B3">
    <w:name w:val="B3"/>
    <w:basedOn w:val="List3"/>
    <w:rsid w:val="00513812"/>
  </w:style>
  <w:style w:type="paragraph" w:customStyle="1" w:styleId="B4">
    <w:name w:val="B4"/>
    <w:basedOn w:val="List4"/>
    <w:rsid w:val="00513812"/>
  </w:style>
  <w:style w:type="paragraph" w:customStyle="1" w:styleId="B5">
    <w:name w:val="B5"/>
    <w:basedOn w:val="List5"/>
    <w:rsid w:val="00513812"/>
  </w:style>
  <w:style w:type="paragraph" w:styleId="Footer">
    <w:name w:val="footer"/>
    <w:basedOn w:val="Header"/>
    <w:rsid w:val="00513812"/>
    <w:pPr>
      <w:jc w:val="center"/>
    </w:pPr>
    <w:rPr>
      <w:i/>
    </w:rPr>
  </w:style>
  <w:style w:type="paragraph" w:customStyle="1" w:styleId="ZTD">
    <w:name w:val="ZTD"/>
    <w:basedOn w:val="ZB"/>
    <w:rsid w:val="0051381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</TotalTime>
  <Pages>4</Pages>
  <Words>1104</Words>
  <Characters>6455</Characters>
  <Application>Microsoft Office Word</Application>
  <DocSecurity>0</DocSecurity>
  <Lines>274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MCC</cp:lastModifiedBy>
  <cp:revision>121</cp:revision>
  <cp:lastPrinted>2000-02-29T10:31:00Z</cp:lastPrinted>
  <dcterms:created xsi:type="dcterms:W3CDTF">2024-05-29T11:12:00Z</dcterms:created>
  <dcterms:modified xsi:type="dcterms:W3CDTF">2024-08-26T05:39:00Z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2024-07-24T18:54:45Z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c9d30896-2d1e-44a8-9c32-b6c1ac4ba65f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_2015_ms_pID_725343">
    <vt:lpwstr>(3)MX9NJnggXz7l2fZ1VRFvdajmAF1FNloQdApf5k4Gfv7Ay7CoclEaStjq8EdySDciq7IxJnQ/
CBSLn7+aA6HfKIa12NdvQyqZ/esjwbjEbPZpxi3NM9DXPXpzjMAq1yuNoX02z4r79+VEzfRy
vtZ05ZUzTREsXRp/jCJ9D8/ICG4gH8kRLBHt39+djBWvs0df+qAe61XUuVJaieBauufZJ1F6
0QEJpYx3c+fYY70EHK</vt:lpwstr>
  </property>
  <property fmtid="{D5CDD505-2E9C-101B-9397-08002B2CF9AE}" pid="17" name="_2015_ms_pID_7253431">
    <vt:lpwstr>9vN8N9js8NIzHpTXYMzGxx4QgRRlVe3M5TgVRqs4HYj/NjmvvV2MyN
bZ3VjqI1z/bFh+qlzFDibK8VSeC8d3pNDopwcajTLsnTVmRNOA8Ecm5KKasTXL3XIlSttnpD
d7i49AS1bnrdYKeYLuV2zEnes9EYwK3WWfpRC0zH0I+5ZRRGK12iDWEPz8X4n6UcVSmQZXjX
8J0fjMqJ7vw7+dibD5NLK9lYjNhPvRBgMoxX</vt:lpwstr>
  </property>
  <property fmtid="{D5CDD505-2E9C-101B-9397-08002B2CF9AE}" pid="18" name="sflag">
    <vt:lpwstr>1721789237</vt:lpwstr>
  </property>
  <property fmtid="{D5CDD505-2E9C-101B-9397-08002B2CF9AE}" pid="19" name="_2015_ms_pID_7253432">
    <vt:lpwstr>kEnGTAKF8R7FBco71817xl8=</vt:lpwstr>
  </property>
  <property fmtid="{D5CDD505-2E9C-101B-9397-08002B2CF9AE}" pid="20" name="GrammarlyDocumentId">
    <vt:lpwstr>e5af674f0f35a6438f3394de95b4620cfa391a174a3475884e3cf7cb8f503a5a</vt:lpwstr>
  </property>
</Properties>
</file>