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4D1191B5"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w:t>
            </w:r>
            <w:r w:rsidR="0072349A">
              <w:rPr>
                <w:noProof w:val="0"/>
                <w:sz w:val="64"/>
              </w:rPr>
              <w:t>S</w:t>
            </w:r>
            <w:bookmarkEnd w:id="1"/>
            <w:r w:rsidRPr="0090769B">
              <w:rPr>
                <w:noProof w:val="0"/>
                <w:sz w:val="64"/>
              </w:rPr>
              <w:t xml:space="preserve"> </w:t>
            </w:r>
            <w:bookmarkStart w:id="2" w:name="specNumber"/>
            <w:r w:rsidRPr="0090769B">
              <w:rPr>
                <w:noProof w:val="0"/>
                <w:sz w:val="64"/>
              </w:rPr>
              <w:t>29.</w:t>
            </w:r>
            <w:bookmarkEnd w:id="2"/>
            <w:r w:rsidR="0072349A" w:rsidRPr="0072349A">
              <w:rPr>
                <w:noProof w:val="0"/>
                <w:sz w:val="64"/>
                <w:highlight w:val="yellow"/>
              </w:rPr>
              <w:t>xxx</w:t>
            </w:r>
            <w:r w:rsidRPr="0090769B">
              <w:rPr>
                <w:noProof w:val="0"/>
                <w:sz w:val="64"/>
              </w:rPr>
              <w:t xml:space="preserve"> </w:t>
            </w:r>
            <w:r w:rsidRPr="0090769B">
              <w:rPr>
                <w:noProof w:val="0"/>
              </w:rPr>
              <w:t>V</w:t>
            </w:r>
            <w:bookmarkStart w:id="3" w:name="specVersion"/>
            <w:r w:rsidR="0072349A">
              <w:rPr>
                <w:noProof w:val="0"/>
              </w:rPr>
              <w:t>0</w:t>
            </w:r>
            <w:r w:rsidRPr="0090769B">
              <w:rPr>
                <w:noProof w:val="0"/>
              </w:rPr>
              <w:t>.</w:t>
            </w:r>
            <w:r w:rsidR="00945857">
              <w:rPr>
                <w:noProof w:val="0"/>
              </w:rPr>
              <w:t>1</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2A70CD">
              <w:rPr>
                <w:noProof w:val="0"/>
                <w:sz w:val="32"/>
              </w:rPr>
              <w:t>1</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121953"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6AC725D3" w14:textId="390AE588" w:rsidR="00885EC3" w:rsidRPr="0090769B" w:rsidRDefault="00121953" w:rsidP="00885EC3">
            <w:pPr>
              <w:jc w:val="right"/>
            </w:pPr>
            <w:bookmarkStart w:id="8" w:name="logos"/>
            <w:r>
              <w:pict w14:anchorId="6D10D010">
                <v:shape id="_x0000_i1026" type="#_x0000_t75" style="width:127.85pt;height:73.8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4D042176" w14:textId="77777777" w:rsidR="007A79F7" w:rsidRDefault="001D29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15" w:name="_GoBack"/>
      <w:bookmarkEnd w:id="15"/>
      <w:r w:rsidR="007A79F7">
        <w:t>Foreword</w:t>
      </w:r>
      <w:r w:rsidR="007A79F7">
        <w:tab/>
      </w:r>
      <w:r w:rsidR="007A79F7">
        <w:fldChar w:fldCharType="begin"/>
      </w:r>
      <w:r w:rsidR="007A79F7">
        <w:instrText xml:space="preserve"> PAGEREF _Toc94017730 \h </w:instrText>
      </w:r>
      <w:r w:rsidR="007A79F7">
        <w:fldChar w:fldCharType="separate"/>
      </w:r>
      <w:r w:rsidR="007A79F7">
        <w:t>4</w:t>
      </w:r>
      <w:r w:rsidR="007A79F7">
        <w:fldChar w:fldCharType="end"/>
      </w:r>
    </w:p>
    <w:p w14:paraId="32847B84" w14:textId="77777777" w:rsidR="007A79F7" w:rsidRDefault="007A79F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_Toc94017731 \h </w:instrText>
      </w:r>
      <w:r>
        <w:fldChar w:fldCharType="separate"/>
      </w:r>
      <w:r>
        <w:t>5</w:t>
      </w:r>
      <w:r>
        <w:fldChar w:fldCharType="end"/>
      </w:r>
    </w:p>
    <w:p w14:paraId="1F835404" w14:textId="77777777" w:rsidR="007A79F7" w:rsidRDefault="007A79F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_Toc94017732 \h </w:instrText>
      </w:r>
      <w:r>
        <w:fldChar w:fldCharType="separate"/>
      </w:r>
      <w:r>
        <w:t>5</w:t>
      </w:r>
      <w:r>
        <w:fldChar w:fldCharType="end"/>
      </w:r>
    </w:p>
    <w:p w14:paraId="0C3AE7DC" w14:textId="77777777" w:rsidR="007A79F7" w:rsidRDefault="007A79F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_Toc94017733 \h </w:instrText>
      </w:r>
      <w:r>
        <w:fldChar w:fldCharType="separate"/>
      </w:r>
      <w:r>
        <w:t>5</w:t>
      </w:r>
      <w:r>
        <w:fldChar w:fldCharType="end"/>
      </w:r>
    </w:p>
    <w:p w14:paraId="4ADDA48F" w14:textId="77777777" w:rsidR="007A79F7" w:rsidRDefault="007A79F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_Toc94017734 \h </w:instrText>
      </w:r>
      <w:r>
        <w:fldChar w:fldCharType="separate"/>
      </w:r>
      <w:r>
        <w:t>5</w:t>
      </w:r>
      <w:r>
        <w:fldChar w:fldCharType="end"/>
      </w:r>
    </w:p>
    <w:p w14:paraId="33FEE049" w14:textId="77777777" w:rsidR="007A79F7" w:rsidRDefault="007A79F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_Toc94017735 \h </w:instrText>
      </w:r>
      <w:r>
        <w:fldChar w:fldCharType="separate"/>
      </w:r>
      <w:r>
        <w:t>5</w:t>
      </w:r>
      <w:r>
        <w:fldChar w:fldCharType="end"/>
      </w:r>
    </w:p>
    <w:p w14:paraId="53EF1E4B" w14:textId="77777777" w:rsidR="007A79F7" w:rsidRDefault="007A79F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_Toc94017736 \h </w:instrText>
      </w:r>
      <w:r>
        <w:fldChar w:fldCharType="separate"/>
      </w:r>
      <w:r>
        <w:t>6</w:t>
      </w:r>
      <w:r>
        <w:fldChar w:fldCharType="end"/>
      </w:r>
    </w:p>
    <w:p w14:paraId="176A11EB" w14:textId="77777777" w:rsidR="007A79F7" w:rsidRDefault="007A79F7">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t>3GPP procedures for Service Name and Port Number registry management</w:t>
      </w:r>
      <w:r>
        <w:tab/>
      </w:r>
      <w:r>
        <w:fldChar w:fldCharType="begin"/>
      </w:r>
      <w:r>
        <w:instrText xml:space="preserve"> PAGEREF _Toc94017737 \h </w:instrText>
      </w:r>
      <w:r>
        <w:fldChar w:fldCharType="separate"/>
      </w:r>
      <w:r>
        <w:t>6</w:t>
      </w:r>
      <w:r>
        <w:fldChar w:fldCharType="end"/>
      </w:r>
    </w:p>
    <w:p w14:paraId="5B3E22B6" w14:textId="77777777" w:rsidR="007A79F7" w:rsidRDefault="007A79F7">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_Toc94017738 \h </w:instrText>
      </w:r>
      <w:r>
        <w:fldChar w:fldCharType="separate"/>
      </w:r>
      <w:r>
        <w:t>6</w:t>
      </w:r>
      <w:r>
        <w:fldChar w:fldCharType="end"/>
      </w:r>
    </w:p>
    <w:p w14:paraId="79C67EC0" w14:textId="77777777" w:rsidR="007A79F7" w:rsidRDefault="007A79F7">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3GPP allocated Service Name and Port Number registry</w:t>
      </w:r>
      <w:r>
        <w:tab/>
      </w:r>
      <w:r>
        <w:fldChar w:fldCharType="begin"/>
      </w:r>
      <w:r>
        <w:instrText xml:space="preserve"> PAGEREF _Toc94017739 \h </w:instrText>
      </w:r>
      <w:r>
        <w:fldChar w:fldCharType="separate"/>
      </w:r>
      <w:r>
        <w:t>6</w:t>
      </w:r>
      <w:r>
        <w:fldChar w:fldCharType="end"/>
      </w:r>
    </w:p>
    <w:p w14:paraId="4EF97566" w14:textId="77777777" w:rsidR="007A79F7" w:rsidRDefault="007A79F7">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Port Number Database</w:t>
      </w:r>
      <w:r>
        <w:tab/>
      </w:r>
      <w:r>
        <w:fldChar w:fldCharType="begin"/>
      </w:r>
      <w:r>
        <w:instrText xml:space="preserve"> PAGEREF _Toc94017740 \h </w:instrText>
      </w:r>
      <w:r>
        <w:fldChar w:fldCharType="separate"/>
      </w:r>
      <w:r>
        <w:t>6</w:t>
      </w:r>
      <w:r>
        <w:fldChar w:fldCharType="end"/>
      </w:r>
    </w:p>
    <w:p w14:paraId="5319A863" w14:textId="77777777" w:rsidR="007A79F7" w:rsidRDefault="007A79F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_Toc94017741 \h </w:instrText>
      </w:r>
      <w:r>
        <w:fldChar w:fldCharType="separate"/>
      </w:r>
      <w:r>
        <w:t>7</w:t>
      </w:r>
      <w:r>
        <w:fldChar w:fldCharType="end"/>
      </w:r>
    </w:p>
    <w:p w14:paraId="557CCF3C" w14:textId="35B2002C" w:rsidR="00495D4A" w:rsidRPr="0090769B" w:rsidRDefault="001D2994" w:rsidP="00495D4A">
      <w:r>
        <w:rPr>
          <w:noProof/>
          <w:sz w:val="22"/>
        </w:rPr>
        <w:fldChar w:fldCharType="end"/>
      </w:r>
    </w:p>
    <w:p w14:paraId="611D5398" w14:textId="77777777" w:rsidR="00CD20E7" w:rsidRDefault="00495D4A" w:rsidP="00CD20E7">
      <w:pPr>
        <w:pStyle w:val="Heading1"/>
      </w:pPr>
      <w:r w:rsidRPr="0090769B">
        <w:br w:type="page"/>
      </w:r>
      <w:bookmarkStart w:id="16" w:name="foreword"/>
      <w:bookmarkStart w:id="17" w:name="_Toc2086433"/>
      <w:bookmarkStart w:id="18" w:name="_Toc39050164"/>
      <w:bookmarkStart w:id="19" w:name="_Toc49766775"/>
      <w:bookmarkStart w:id="20" w:name="_Toc51229981"/>
      <w:bookmarkStart w:id="21" w:name="_Toc70082220"/>
      <w:bookmarkStart w:id="22" w:name="_Toc70927228"/>
      <w:bookmarkStart w:id="23" w:name="_Toc73782050"/>
      <w:bookmarkStart w:id="24" w:name="_Toc81221224"/>
      <w:bookmarkStart w:id="25" w:name="_Toc81738562"/>
      <w:bookmarkStart w:id="26" w:name="_Toc85875034"/>
      <w:bookmarkStart w:id="27" w:name="_Toc89673373"/>
      <w:bookmarkStart w:id="28" w:name="_Toc94017730"/>
      <w:bookmarkEnd w:id="16"/>
      <w:r w:rsidR="00CD20E7" w:rsidRPr="004D3578">
        <w:lastRenderedPageBreak/>
        <w:t>Foreword</w:t>
      </w:r>
      <w:bookmarkEnd w:id="17"/>
      <w:bookmarkEnd w:id="28"/>
    </w:p>
    <w:p w14:paraId="3D1CD685" w14:textId="77777777" w:rsidR="00CD20E7" w:rsidRDefault="00CD20E7" w:rsidP="00CD20E7">
      <w:pPr>
        <w:pStyle w:val="Guidance"/>
      </w:pPr>
      <w:r>
        <w:t xml:space="preserve">This clause is mandatory; do not alter the text in any way other than to choose between "Specification" and "Report". </w:t>
      </w:r>
    </w:p>
    <w:p w14:paraId="165E802A" w14:textId="018385EA" w:rsidR="00CD20E7" w:rsidRPr="004D3578" w:rsidRDefault="00CD20E7" w:rsidP="00CD20E7">
      <w:r w:rsidRPr="004D3578">
        <w:t xml:space="preserve">This Technical </w:t>
      </w:r>
      <w:bookmarkStart w:id="29" w:name="spectype3"/>
      <w:r w:rsidRPr="001F1F49">
        <w:t>Specification</w:t>
      </w:r>
      <w:bookmarkEnd w:id="29"/>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 xml:space="preserve">Version </w:t>
      </w:r>
      <w:proofErr w:type="spellStart"/>
      <w:r w:rsidRPr="004D3578">
        <w:t>x.y.z</w:t>
      </w:r>
      <w:proofErr w:type="spellEnd"/>
    </w:p>
    <w:p w14:paraId="09F40A2A" w14:textId="77777777" w:rsidR="00CD20E7" w:rsidRPr="004D3578" w:rsidRDefault="00CD20E7" w:rsidP="00CD20E7">
      <w:pPr>
        <w:pStyle w:val="B1"/>
      </w:pPr>
      <w:proofErr w:type="gramStart"/>
      <w:r w:rsidRPr="004D3578">
        <w:t>where</w:t>
      </w:r>
      <w:proofErr w:type="gramEnd"/>
      <w:r w:rsidRPr="004D3578">
        <w:t>:</w:t>
      </w:r>
    </w:p>
    <w:p w14:paraId="72369FD5" w14:textId="77777777" w:rsidR="00CD20E7" w:rsidRPr="004D3578" w:rsidRDefault="00CD20E7" w:rsidP="00CD20E7">
      <w:pPr>
        <w:pStyle w:val="B2"/>
      </w:pPr>
      <w:proofErr w:type="gramStart"/>
      <w:r w:rsidRPr="004D3578">
        <w:t>x</w:t>
      </w:r>
      <w:proofErr w:type="gramEnd"/>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proofErr w:type="gramStart"/>
      <w:r w:rsidRPr="004D3578">
        <w:t>y</w:t>
      </w:r>
      <w:proofErr w:type="gramEnd"/>
      <w:r w:rsidRPr="004D3578">
        <w:tab/>
        <w:t>the second digit is incremented for all changes of substance, i.e. technical enhancements, corrections, updates, etc.</w:t>
      </w:r>
    </w:p>
    <w:p w14:paraId="558E5094" w14:textId="77777777" w:rsidR="00CD20E7" w:rsidRDefault="00CD20E7" w:rsidP="00CD20E7">
      <w:pPr>
        <w:pStyle w:val="B2"/>
      </w:pPr>
      <w:proofErr w:type="gramStart"/>
      <w:r w:rsidRPr="004D3578">
        <w:t>z</w:t>
      </w:r>
      <w:proofErr w:type="gramEnd"/>
      <w:r w:rsidRPr="004D3578">
        <w:tab/>
        <w:t>the third digit is incremented when editorial only changes have been incorporated in the document.</w:t>
      </w:r>
    </w:p>
    <w:p w14:paraId="4FB6277D" w14:textId="77777777" w:rsidR="00CD20E7" w:rsidRDefault="00CD20E7" w:rsidP="00CD20E7">
      <w:pPr>
        <w:pStyle w:val="Guidance"/>
      </w:pPr>
      <w:r>
        <w:t>In drafting the TS/TR, pay particular attention to the use of modal auxiliary verbs! TRs shall not contain any normative provisions.</w:t>
      </w:r>
    </w:p>
    <w:p w14:paraId="1A15CB91" w14:textId="77777777" w:rsidR="00CD20E7" w:rsidRDefault="00CD20E7" w:rsidP="00CD20E7">
      <w:r>
        <w:t>In the present document, modal verbs have the following meanings:</w:t>
      </w:r>
    </w:p>
    <w:p w14:paraId="512F3565" w14:textId="77777777" w:rsidR="00CD20E7" w:rsidRDefault="00CD20E7" w:rsidP="00CD20E7">
      <w:pPr>
        <w:pStyle w:val="EX"/>
      </w:pPr>
      <w:proofErr w:type="gramStart"/>
      <w:r w:rsidRPr="008C384C">
        <w:rPr>
          <w:b/>
        </w:rPr>
        <w:t>shall</w:t>
      </w:r>
      <w:proofErr w:type="gramEnd"/>
      <w:r>
        <w:tab/>
      </w:r>
      <w:r>
        <w:tab/>
        <w:t>indicates a mandatory requirement to do something</w:t>
      </w:r>
    </w:p>
    <w:p w14:paraId="1B20349E" w14:textId="77777777" w:rsidR="00CD20E7" w:rsidRDefault="00CD20E7" w:rsidP="00CD20E7">
      <w:pPr>
        <w:pStyle w:val="EX"/>
      </w:pPr>
      <w:proofErr w:type="gramStart"/>
      <w:r w:rsidRPr="008C384C">
        <w:rPr>
          <w:b/>
        </w:rPr>
        <w:t>shall</w:t>
      </w:r>
      <w:proofErr w:type="gramEnd"/>
      <w:r w:rsidRPr="008C384C">
        <w:rPr>
          <w:b/>
        </w:rPr>
        <w:t xml:space="preserve">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77777777" w:rsidR="00CD20E7" w:rsidRDefault="00CD20E7" w:rsidP="00CD20E7">
      <w:pPr>
        <w:pStyle w:val="EX"/>
      </w:pPr>
      <w:proofErr w:type="gramStart"/>
      <w:r w:rsidRPr="008C384C">
        <w:rPr>
          <w:b/>
        </w:rPr>
        <w:t>should</w:t>
      </w:r>
      <w:proofErr w:type="gramEnd"/>
      <w:r>
        <w:tab/>
      </w:r>
      <w:r>
        <w:tab/>
        <w:t>indicates a recommendation to do something</w:t>
      </w:r>
    </w:p>
    <w:p w14:paraId="5EA425D1" w14:textId="77777777" w:rsidR="00CD20E7" w:rsidRDefault="00CD20E7" w:rsidP="00CD20E7">
      <w:pPr>
        <w:pStyle w:val="EX"/>
      </w:pPr>
      <w:proofErr w:type="gramStart"/>
      <w:r w:rsidRPr="008C384C">
        <w:rPr>
          <w:b/>
        </w:rPr>
        <w:t>should</w:t>
      </w:r>
      <w:proofErr w:type="gramEnd"/>
      <w:r w:rsidRPr="008C384C">
        <w:rPr>
          <w:b/>
        </w:rPr>
        <w:t xml:space="preserve"> not</w:t>
      </w:r>
      <w:r>
        <w:tab/>
        <w:t>indicates a recommendation not to do something</w:t>
      </w:r>
    </w:p>
    <w:p w14:paraId="5A4BB20B" w14:textId="77777777" w:rsidR="00CD20E7" w:rsidRDefault="00CD20E7" w:rsidP="00CD20E7">
      <w:pPr>
        <w:pStyle w:val="EX"/>
      </w:pPr>
      <w:proofErr w:type="gramStart"/>
      <w:r w:rsidRPr="00774DA4">
        <w:rPr>
          <w:b/>
        </w:rPr>
        <w:t>may</w:t>
      </w:r>
      <w:proofErr w:type="gramEnd"/>
      <w:r>
        <w:tab/>
      </w:r>
      <w:r>
        <w:tab/>
        <w:t>indicates permission to do something</w:t>
      </w:r>
    </w:p>
    <w:p w14:paraId="24FA3826" w14:textId="77777777" w:rsidR="00CD20E7" w:rsidRDefault="00CD20E7" w:rsidP="00CD20E7">
      <w:pPr>
        <w:pStyle w:val="EX"/>
      </w:pPr>
      <w:proofErr w:type="gramStart"/>
      <w:r w:rsidRPr="00774DA4">
        <w:rPr>
          <w:b/>
        </w:rPr>
        <w:t>need</w:t>
      </w:r>
      <w:proofErr w:type="gramEnd"/>
      <w:r w:rsidRPr="00774DA4">
        <w:rPr>
          <w:b/>
        </w:rPr>
        <w:t xml:space="preserve">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77777777" w:rsidR="00CD20E7" w:rsidRDefault="00CD20E7" w:rsidP="00CD20E7">
      <w:pPr>
        <w:pStyle w:val="EX"/>
      </w:pPr>
      <w:proofErr w:type="gramStart"/>
      <w:r w:rsidRPr="00774DA4">
        <w:rPr>
          <w:b/>
        </w:rPr>
        <w:t>can</w:t>
      </w:r>
      <w:proofErr w:type="gramEnd"/>
      <w:r>
        <w:tab/>
      </w:r>
      <w:r>
        <w:tab/>
        <w:t>indicates that something is possible</w:t>
      </w:r>
    </w:p>
    <w:p w14:paraId="79111381" w14:textId="77777777" w:rsidR="00CD20E7" w:rsidRDefault="00CD20E7" w:rsidP="00CD20E7">
      <w:pPr>
        <w:pStyle w:val="EX"/>
      </w:pPr>
      <w:proofErr w:type="gramStart"/>
      <w:r w:rsidRPr="00774DA4">
        <w:rPr>
          <w:b/>
        </w:rPr>
        <w:t>cannot</w:t>
      </w:r>
      <w:proofErr w:type="gramEnd"/>
      <w:r>
        <w:tab/>
      </w:r>
      <w:r>
        <w:tab/>
        <w:t>indicates that something is impossible</w:t>
      </w:r>
    </w:p>
    <w:p w14:paraId="1F263FE4" w14:textId="77777777" w:rsidR="00CD20E7" w:rsidRDefault="00CD20E7" w:rsidP="00CD20E7">
      <w:r>
        <w:t>The constructions "can" and "cannot" are not substitutes for "may" and "need not".</w:t>
      </w:r>
    </w:p>
    <w:p w14:paraId="196DC368" w14:textId="77777777" w:rsidR="00CD20E7" w:rsidRDefault="00CD20E7" w:rsidP="00CD20E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22EE1B64" w14:textId="77777777" w:rsidR="00CD20E7" w:rsidRDefault="00CD20E7" w:rsidP="00CD20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proofErr w:type="gramStart"/>
      <w:r>
        <w:rPr>
          <w:b/>
        </w:rPr>
        <w:lastRenderedPageBreak/>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proofErr w:type="gramStart"/>
      <w:r w:rsidRPr="00647114">
        <w:rPr>
          <w:b/>
        </w:rPr>
        <w:t>is</w:t>
      </w:r>
      <w:proofErr w:type="gramEnd"/>
      <w:r>
        <w:tab/>
        <w:t>(or any other verb in the indicative mood) indicates a statement of fact</w:t>
      </w:r>
    </w:p>
    <w:p w14:paraId="60682D0E" w14:textId="77777777" w:rsidR="00CD20E7" w:rsidRDefault="00CD20E7" w:rsidP="00CD20E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CD20E7">
      <w:pPr>
        <w:pStyle w:val="Heading1"/>
      </w:pPr>
      <w:bookmarkStart w:id="30" w:name="introduction"/>
      <w:bookmarkStart w:id="31" w:name="scope"/>
      <w:bookmarkStart w:id="32" w:name="_Toc2086435"/>
      <w:bookmarkStart w:id="33" w:name="_Toc94017731"/>
      <w:bookmarkEnd w:id="30"/>
      <w:bookmarkEnd w:id="31"/>
      <w:r w:rsidRPr="004D3578">
        <w:t>1</w:t>
      </w:r>
      <w:r w:rsidRPr="004D3578">
        <w:tab/>
        <w:t>Scope</w:t>
      </w:r>
      <w:bookmarkEnd w:id="32"/>
      <w:bookmarkEnd w:id="33"/>
    </w:p>
    <w:p w14:paraId="055E7725" w14:textId="1DE5B9B7" w:rsidR="00CD20E7" w:rsidRDefault="00CD20E7" w:rsidP="00CD20E7">
      <w:r w:rsidRPr="004D3578">
        <w:t xml:space="preserve">The present </w:t>
      </w:r>
      <w:proofErr w:type="gramStart"/>
      <w:r w:rsidRPr="004D3578">
        <w:t xml:space="preserve">document </w:t>
      </w:r>
      <w:r w:rsidR="001F1F49" w:rsidRPr="001F1F49">
        <w:t xml:space="preserve"> </w:t>
      </w:r>
      <w:r w:rsidR="001F1F49">
        <w:t>defines</w:t>
      </w:r>
      <w:proofErr w:type="gramEnd"/>
      <w:r w:rsidR="001F1F49">
        <w:t xml:space="preserve">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CD20E7">
      <w:pPr>
        <w:pStyle w:val="Heading1"/>
      </w:pPr>
      <w:bookmarkStart w:id="34" w:name="references"/>
      <w:bookmarkStart w:id="35" w:name="_Toc2086436"/>
      <w:bookmarkStart w:id="36" w:name="_Toc94017732"/>
      <w:bookmarkEnd w:id="34"/>
      <w:r w:rsidRPr="004D3578">
        <w:t>2</w:t>
      </w:r>
      <w:r w:rsidRPr="004D3578">
        <w:tab/>
        <w:t>References</w:t>
      </w:r>
      <w:bookmarkEnd w:id="35"/>
      <w:bookmarkEnd w:id="36"/>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142B85FF" w14:textId="77777777" w:rsidR="00E60B2D" w:rsidRDefault="00E60B2D" w:rsidP="00E60B2D">
      <w:pPr>
        <w:pStyle w:val="EX"/>
      </w:pPr>
      <w:r w:rsidRPr="004D3578">
        <w:t>[</w:t>
      </w:r>
      <w:r>
        <w:t>2</w:t>
      </w:r>
      <w:r w:rsidRPr="004D3578">
        <w:t>]</w:t>
      </w:r>
      <w:r w:rsidRPr="004D3578">
        <w:tab/>
        <w:t>3GPP TR 21.905: "Vocabulary for 3GPP Specifications".</w:t>
      </w:r>
    </w:p>
    <w:p w14:paraId="64C05530" w14:textId="77777777" w:rsidR="00E60B2D" w:rsidRPr="004D3578" w:rsidRDefault="00E60B2D" w:rsidP="00E60B2D">
      <w:pPr>
        <w:pStyle w:val="EX"/>
      </w:pPr>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p>
    <w:p w14:paraId="52108613" w14:textId="77777777" w:rsidR="00CD20E7" w:rsidRPr="004D3578" w:rsidRDefault="00CD20E7" w:rsidP="00CD20E7">
      <w:pPr>
        <w:pStyle w:val="Heading1"/>
      </w:pPr>
      <w:bookmarkStart w:id="37" w:name="definitions"/>
      <w:bookmarkStart w:id="38" w:name="_Toc2086437"/>
      <w:bookmarkStart w:id="39" w:name="_Toc94017733"/>
      <w:bookmarkEnd w:id="37"/>
      <w:r w:rsidRPr="004D3578">
        <w:t>3</w:t>
      </w:r>
      <w:r w:rsidRPr="004D3578">
        <w:tab/>
        <w:t>Definitions</w:t>
      </w:r>
      <w:r>
        <w:t xml:space="preserve"> of terms, symbols and abbreviations</w:t>
      </w:r>
      <w:bookmarkEnd w:id="38"/>
      <w:bookmarkEnd w:id="39"/>
    </w:p>
    <w:p w14:paraId="5EF46323" w14:textId="77777777" w:rsidR="00CD20E7" w:rsidRPr="004D3578" w:rsidRDefault="00CD20E7" w:rsidP="00CD20E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08C268E" w14:textId="77777777" w:rsidR="00CD20E7" w:rsidRPr="004D3578" w:rsidRDefault="00CD20E7" w:rsidP="00CD20E7">
      <w:pPr>
        <w:pStyle w:val="Heading2"/>
      </w:pPr>
      <w:bookmarkStart w:id="40" w:name="_Toc2086438"/>
      <w:bookmarkStart w:id="41" w:name="_Toc94017734"/>
      <w:r w:rsidRPr="004D3578">
        <w:t>3.1</w:t>
      </w:r>
      <w:r w:rsidRPr="004D3578">
        <w:tab/>
      </w:r>
      <w:r>
        <w:t>Terms</w:t>
      </w:r>
      <w:bookmarkEnd w:id="40"/>
      <w:bookmarkEnd w:id="41"/>
    </w:p>
    <w:p w14:paraId="7BB0048D" w14:textId="77777777" w:rsidR="00CD20E7" w:rsidRPr="004D3578" w:rsidRDefault="00CD20E7" w:rsidP="00CD20E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98DFBF" w14:textId="77777777" w:rsidR="00CD20E7" w:rsidRPr="004D3578" w:rsidRDefault="00CD20E7" w:rsidP="00CD20E7">
      <w:pPr>
        <w:pStyle w:val="Heading2"/>
      </w:pPr>
      <w:bookmarkStart w:id="42" w:name="_Toc2086439"/>
      <w:bookmarkStart w:id="43" w:name="_Toc94017735"/>
      <w:r w:rsidRPr="004D3578">
        <w:t>3.2</w:t>
      </w:r>
      <w:r w:rsidRPr="004D3578">
        <w:tab/>
        <w:t>Symbols</w:t>
      </w:r>
      <w:bookmarkEnd w:id="42"/>
      <w:bookmarkEnd w:id="43"/>
    </w:p>
    <w:p w14:paraId="3CCC5C88" w14:textId="77777777" w:rsidR="00CD20E7" w:rsidRPr="004D3578" w:rsidRDefault="00CD20E7" w:rsidP="00CD20E7">
      <w:pPr>
        <w:keepNext/>
      </w:pPr>
      <w:r w:rsidRPr="004D3578">
        <w:t>For the purposes of the present document, the following symbols apply:</w:t>
      </w:r>
    </w:p>
    <w:p w14:paraId="0706A573" w14:textId="77777777" w:rsidR="00CD20E7" w:rsidRPr="004D3578" w:rsidRDefault="00CD20E7" w:rsidP="00CD20E7">
      <w:pPr>
        <w:pStyle w:val="Guidance"/>
      </w:pPr>
      <w:r w:rsidRPr="004D3578">
        <w:t>Symbol format (EW)</w:t>
      </w:r>
    </w:p>
    <w:p w14:paraId="2505F0AA" w14:textId="77777777" w:rsidR="00CD20E7" w:rsidRPr="004D3578" w:rsidRDefault="00CD20E7" w:rsidP="00CD20E7">
      <w:pPr>
        <w:pStyle w:val="EW"/>
      </w:pPr>
      <w:r w:rsidRPr="004D3578">
        <w:lastRenderedPageBreak/>
        <w:t>&lt;symbol&gt;</w:t>
      </w:r>
      <w:r w:rsidRPr="004D3578">
        <w:tab/>
        <w:t>&lt;Explanation&gt;</w:t>
      </w:r>
    </w:p>
    <w:p w14:paraId="6FEE72F6" w14:textId="77777777" w:rsidR="00CD20E7" w:rsidRPr="004D3578" w:rsidRDefault="00CD20E7" w:rsidP="00CD20E7">
      <w:pPr>
        <w:pStyle w:val="EW"/>
      </w:pPr>
    </w:p>
    <w:p w14:paraId="29BD32F7" w14:textId="77777777" w:rsidR="00CD20E7" w:rsidRPr="004D3578" w:rsidRDefault="00CD20E7" w:rsidP="00CD20E7">
      <w:pPr>
        <w:pStyle w:val="Heading2"/>
      </w:pPr>
      <w:bookmarkStart w:id="44" w:name="_Toc2086440"/>
      <w:bookmarkStart w:id="45" w:name="_Toc94017736"/>
      <w:r w:rsidRPr="004D3578">
        <w:t>3.3</w:t>
      </w:r>
      <w:r w:rsidRPr="004D3578">
        <w:tab/>
        <w:t>Abbreviations</w:t>
      </w:r>
      <w:bookmarkEnd w:id="44"/>
      <w:bookmarkEnd w:id="45"/>
    </w:p>
    <w:p w14:paraId="5A590146" w14:textId="77777777" w:rsidR="00CD20E7" w:rsidRPr="004D3578" w:rsidRDefault="00CD20E7" w:rsidP="00CD20E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392C894" w14:textId="77777777" w:rsidR="00CD20E7" w:rsidRPr="004D3578" w:rsidRDefault="00CD20E7" w:rsidP="00CD20E7">
      <w:pPr>
        <w:pStyle w:val="Guidance"/>
        <w:keepNext/>
      </w:pPr>
      <w:r w:rsidRPr="004D3578">
        <w:t>Abbreviation format (EW)</w:t>
      </w:r>
    </w:p>
    <w:p w14:paraId="512589B1" w14:textId="77777777" w:rsidR="00CD20E7" w:rsidRDefault="00CD20E7" w:rsidP="00CD20E7">
      <w:pPr>
        <w:pStyle w:val="EW"/>
      </w:pPr>
      <w:r w:rsidRPr="004D3578">
        <w:t>&lt;</w:t>
      </w:r>
      <w:r>
        <w:t>ABBREVIATION</w:t>
      </w:r>
      <w:r w:rsidRPr="004D3578">
        <w:t>&gt;</w:t>
      </w:r>
      <w:r w:rsidRPr="004D3578">
        <w:tab/>
        <w:t>&lt;</w:t>
      </w:r>
      <w:r>
        <w:t>Expansion</w:t>
      </w:r>
      <w:r w:rsidRPr="004D3578">
        <w:t>&gt;</w:t>
      </w:r>
    </w:p>
    <w:p w14:paraId="18999623" w14:textId="77777777" w:rsidR="005F457E" w:rsidRDefault="005F457E" w:rsidP="00CD20E7">
      <w:pPr>
        <w:pStyle w:val="EW"/>
      </w:pPr>
    </w:p>
    <w:p w14:paraId="43690589" w14:textId="77777777" w:rsidR="005F457E" w:rsidRPr="0090769B" w:rsidRDefault="005F457E" w:rsidP="005F457E">
      <w:pPr>
        <w:pStyle w:val="Heading1"/>
        <w:rPr>
          <w:lang w:eastAsia="zh-CN"/>
        </w:rPr>
      </w:pPr>
      <w:bookmarkStart w:id="46" w:name="_Toc91747755"/>
      <w:bookmarkStart w:id="47" w:name="_Toc94017737"/>
      <w:r>
        <w:rPr>
          <w:lang w:eastAsia="zh-CN"/>
        </w:rPr>
        <w:t>4</w:t>
      </w:r>
      <w:r w:rsidRPr="0090769B">
        <w:rPr>
          <w:lang w:eastAsia="zh-CN"/>
        </w:rPr>
        <w:tab/>
      </w:r>
      <w:r>
        <w:t>3GPP p</w:t>
      </w:r>
      <w:r w:rsidRPr="00D61FD5">
        <w:t>rocedures for Service Name and Port Number registry management</w:t>
      </w:r>
      <w:bookmarkEnd w:id="46"/>
      <w:bookmarkEnd w:id="47"/>
    </w:p>
    <w:p w14:paraId="2F063BD3" w14:textId="77777777" w:rsidR="005F457E" w:rsidRDefault="005F457E" w:rsidP="005F457E">
      <w:pPr>
        <w:pStyle w:val="Heading2"/>
        <w:rPr>
          <w:lang w:eastAsia="zh-CN"/>
        </w:rPr>
      </w:pPr>
      <w:bookmarkStart w:id="48" w:name="_Toc81738563"/>
      <w:bookmarkStart w:id="49" w:name="_Toc85875035"/>
      <w:bookmarkStart w:id="50" w:name="_Toc89673374"/>
      <w:bookmarkStart w:id="51" w:name="_Toc91747756"/>
      <w:bookmarkStart w:id="52" w:name="_Toc49766777"/>
      <w:bookmarkStart w:id="53" w:name="_Toc51229983"/>
      <w:bookmarkStart w:id="54" w:name="_Toc70082222"/>
      <w:bookmarkStart w:id="55" w:name="_Toc70927230"/>
      <w:bookmarkStart w:id="56" w:name="_Toc73782052"/>
      <w:bookmarkStart w:id="57" w:name="_Toc81221226"/>
      <w:bookmarkStart w:id="58" w:name="_Toc39050165"/>
      <w:bookmarkStart w:id="59" w:name="_Toc94017738"/>
      <w:r>
        <w:rPr>
          <w:lang w:eastAsia="zh-CN"/>
        </w:rPr>
        <w:t>4.1</w:t>
      </w:r>
      <w:r>
        <w:rPr>
          <w:lang w:eastAsia="zh-CN"/>
        </w:rPr>
        <w:tab/>
      </w:r>
      <w:bookmarkEnd w:id="48"/>
      <w:bookmarkEnd w:id="49"/>
      <w:bookmarkEnd w:id="50"/>
      <w:r>
        <w:t>General P</w:t>
      </w:r>
      <w:r w:rsidRPr="00D61FD5">
        <w:t>rinciples</w:t>
      </w:r>
      <w:bookmarkEnd w:id="51"/>
      <w:bookmarkEnd w:id="59"/>
    </w:p>
    <w:p w14:paraId="1D31EC70" w14:textId="77777777" w:rsidR="005F457E" w:rsidRDefault="005F457E" w:rsidP="005F457E">
      <w:bookmarkStart w:id="60" w:name="_Toc89673375"/>
      <w:bookmarkStart w:id="61" w:name="_Toc81738564"/>
      <w:bookmarkStart w:id="62"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7777777" w:rsidR="005F457E" w:rsidRPr="00D61FD5" w:rsidRDefault="005F457E" w:rsidP="005F457E">
      <w:r>
        <w:t>Clause 4.4 in 3GPP TR 29.941 [3</w:t>
      </w:r>
      <w:r w:rsidRPr="007E3AEB">
        <w:t>]</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3514A197" w14:textId="77777777" w:rsidR="005F457E" w:rsidRDefault="005F457E" w:rsidP="005F457E">
      <w:pPr>
        <w:pStyle w:val="Heading2"/>
        <w:rPr>
          <w:lang w:eastAsia="zh-CN"/>
        </w:rPr>
      </w:pPr>
      <w:bookmarkStart w:id="63" w:name="_Toc91747757"/>
      <w:bookmarkStart w:id="64" w:name="_Toc94017739"/>
      <w:r>
        <w:rPr>
          <w:lang w:eastAsia="zh-CN"/>
        </w:rPr>
        <w:t>4.2</w:t>
      </w:r>
      <w:r>
        <w:rPr>
          <w:lang w:eastAsia="zh-CN"/>
        </w:rPr>
        <w:tab/>
      </w:r>
      <w:r>
        <w:t xml:space="preserve">3GPP allocated </w:t>
      </w:r>
      <w:r w:rsidRPr="00D61FD5">
        <w:t>Service Name and Port Number registry</w:t>
      </w:r>
      <w:bookmarkEnd w:id="60"/>
      <w:bookmarkEnd w:id="63"/>
      <w:bookmarkEnd w:id="64"/>
      <w:r>
        <w:rPr>
          <w:lang w:eastAsia="zh-CN"/>
        </w:rPr>
        <w:t xml:space="preserve"> </w:t>
      </w:r>
      <w:bookmarkEnd w:id="52"/>
      <w:bookmarkEnd w:id="53"/>
      <w:bookmarkEnd w:id="54"/>
      <w:bookmarkEnd w:id="55"/>
      <w:bookmarkEnd w:id="56"/>
      <w:bookmarkEnd w:id="57"/>
      <w:bookmarkEnd w:id="61"/>
      <w:bookmarkEnd w:id="62"/>
    </w:p>
    <w:bookmarkEnd w:id="58"/>
    <w:p w14:paraId="7387DE71" w14:textId="77777777" w:rsidR="005F457E" w:rsidRDefault="005F457E" w:rsidP="005F457E">
      <w:r>
        <w:t xml:space="preserve">This clause specifies 3GPP procedure for the port number allocation based on the solution#6 (see clause 4.4 in </w:t>
      </w:r>
      <w:r w:rsidRPr="007E3AEB">
        <w:t>3G</w:t>
      </w:r>
      <w:r>
        <w:t>PP TR 29.941 [3</w:t>
      </w:r>
      <w:r w:rsidRPr="007E3AEB">
        <w:t>]</w:t>
      </w:r>
      <w:r>
        <w:t>).</w:t>
      </w:r>
    </w:p>
    <w:p w14:paraId="3E6D84EB" w14:textId="77777777" w:rsidR="005F457E" w:rsidRDefault="005F457E" w:rsidP="005F457E">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0A910C8F" w14:textId="77777777" w:rsidR="005F457E" w:rsidRDefault="005F457E" w:rsidP="005F457E">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799B6D9D" w14:textId="77777777" w:rsidR="005F457E" w:rsidRDefault="005F457E" w:rsidP="005F457E">
      <w:pPr>
        <w:pStyle w:val="B2"/>
      </w:pPr>
      <w:r>
        <w:t>b.</w:t>
      </w:r>
      <w:r>
        <w:tab/>
        <w:t xml:space="preserve">The request should indicate that the request cannot meet IANA/IETF requirements for the port number allocation (see Annex C in </w:t>
      </w:r>
      <w:r w:rsidRPr="007E3AEB">
        <w:t>3GPP TR 29.941 [</w:t>
      </w:r>
      <w:r>
        <w:t>3</w:t>
      </w:r>
      <w:r w:rsidRPr="007E3AEB">
        <w:t>]</w:t>
      </w:r>
      <w:r>
        <w:t>).</w:t>
      </w:r>
    </w:p>
    <w:p w14:paraId="5AC90B8E" w14:textId="77777777" w:rsidR="005F457E" w:rsidRDefault="005F457E" w:rsidP="005F457E">
      <w:pPr>
        <w:pStyle w:val="B2"/>
      </w:pPr>
      <w:r>
        <w:t>c.</w:t>
      </w:r>
      <w:r>
        <w:tab/>
        <w:t xml:space="preserve">The request should indicate that solution#6 is preferable and selected after evaluating other solutions specified in </w:t>
      </w:r>
      <w:r w:rsidRPr="007E3AEB">
        <w:t>3GPP TR 29.941 [</w:t>
      </w:r>
      <w:r>
        <w:t>3</w:t>
      </w:r>
      <w:r w:rsidRPr="007E3AEB">
        <w:t>]</w:t>
      </w:r>
      <w:r>
        <w:t>.</w:t>
      </w:r>
    </w:p>
    <w:p w14:paraId="6DCD3999" w14:textId="77777777" w:rsidR="005F457E" w:rsidRDefault="005F457E" w:rsidP="005F457E">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5F457E">
      <w:pPr>
        <w:pStyle w:val="Heading1"/>
        <w:rPr>
          <w:lang w:eastAsia="zh-CN"/>
        </w:rPr>
      </w:pPr>
      <w:bookmarkStart w:id="65" w:name="_Toc91747758"/>
      <w:bookmarkStart w:id="66" w:name="_Toc94017740"/>
      <w:r>
        <w:rPr>
          <w:lang w:eastAsia="zh-CN"/>
        </w:rPr>
        <w:t>5</w:t>
      </w:r>
      <w:r w:rsidRPr="0090769B">
        <w:rPr>
          <w:lang w:eastAsia="zh-CN"/>
        </w:rPr>
        <w:tab/>
      </w:r>
      <w:r>
        <w:t>Port Number Database</w:t>
      </w:r>
      <w:bookmarkEnd w:id="65"/>
      <w:bookmarkEnd w:id="66"/>
    </w:p>
    <w:p w14:paraId="39265105" w14:textId="77777777" w:rsidR="005F457E" w:rsidRDefault="005F457E" w:rsidP="005F457E">
      <w:r>
        <w:t xml:space="preserve">Table 5-1 represents </w:t>
      </w:r>
      <w:r w:rsidRPr="00D61FD5">
        <w:t>3GPP allocat</w:t>
      </w:r>
      <w:r>
        <w:t>ed</w:t>
      </w:r>
      <w:r w:rsidRPr="00D61FD5">
        <w:t xml:space="preserve"> service name and port number</w:t>
      </w:r>
      <w:r>
        <w:t xml:space="preserve"> registry. 3GPP CT4 maintains the repository.</w:t>
      </w:r>
    </w:p>
    <w:p w14:paraId="0DFF0C34" w14:textId="77777777" w:rsidR="005F457E" w:rsidRPr="00D61FD5" w:rsidRDefault="005F457E" w:rsidP="005F457E">
      <w:pPr>
        <w:pStyle w:val="TH"/>
      </w:pPr>
      <w:r>
        <w:lastRenderedPageBreak/>
        <w:t>Table 5</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5F457E" w14:paraId="1C4E211F" w14:textId="77777777" w:rsidTr="006A2C6E">
        <w:tc>
          <w:tcPr>
            <w:tcW w:w="1375" w:type="dxa"/>
          </w:tcPr>
          <w:p w14:paraId="0C83E323" w14:textId="77777777" w:rsidR="005F457E" w:rsidRDefault="005F457E" w:rsidP="006A2C6E">
            <w:pPr>
              <w:pStyle w:val="TAH"/>
            </w:pPr>
            <w:r w:rsidRPr="00D61FD5">
              <w:t>Service Name</w:t>
            </w:r>
          </w:p>
        </w:tc>
        <w:tc>
          <w:tcPr>
            <w:tcW w:w="1376" w:type="dxa"/>
          </w:tcPr>
          <w:p w14:paraId="3AAD6AB1" w14:textId="77777777" w:rsidR="005F457E" w:rsidRDefault="005F457E" w:rsidP="006A2C6E">
            <w:pPr>
              <w:pStyle w:val="TAH"/>
            </w:pPr>
            <w:r w:rsidRPr="00D61FD5">
              <w:t>Port Number</w:t>
            </w:r>
          </w:p>
        </w:tc>
        <w:tc>
          <w:tcPr>
            <w:tcW w:w="1375" w:type="dxa"/>
          </w:tcPr>
          <w:p w14:paraId="29E2CBE3" w14:textId="77777777" w:rsidR="005F457E" w:rsidRDefault="005F457E" w:rsidP="006A2C6E">
            <w:pPr>
              <w:pStyle w:val="TAH"/>
            </w:pPr>
            <w:r w:rsidRPr="00D61FD5">
              <w:t>Transport Protocol</w:t>
            </w:r>
          </w:p>
        </w:tc>
        <w:tc>
          <w:tcPr>
            <w:tcW w:w="1376" w:type="dxa"/>
          </w:tcPr>
          <w:p w14:paraId="7CB49728" w14:textId="77777777" w:rsidR="005F457E" w:rsidRDefault="005F457E" w:rsidP="006A2C6E">
            <w:pPr>
              <w:pStyle w:val="TAH"/>
            </w:pPr>
            <w:r w:rsidRPr="00D61FD5">
              <w:t>Description</w:t>
            </w:r>
          </w:p>
        </w:tc>
        <w:tc>
          <w:tcPr>
            <w:tcW w:w="1375" w:type="dxa"/>
          </w:tcPr>
          <w:p w14:paraId="3717D59D" w14:textId="77777777" w:rsidR="005F457E" w:rsidRDefault="005F457E" w:rsidP="006A2C6E">
            <w:pPr>
              <w:pStyle w:val="TAH"/>
            </w:pPr>
            <w:r>
              <w:t>Inter/Intra interface between entities</w:t>
            </w:r>
          </w:p>
        </w:tc>
        <w:tc>
          <w:tcPr>
            <w:tcW w:w="1376" w:type="dxa"/>
          </w:tcPr>
          <w:p w14:paraId="286ABA15" w14:textId="77777777" w:rsidR="005F457E" w:rsidRDefault="005F457E" w:rsidP="006A2C6E">
            <w:pPr>
              <w:pStyle w:val="TAH"/>
            </w:pPr>
            <w:r>
              <w:t>Requesting WG</w:t>
            </w:r>
          </w:p>
        </w:tc>
        <w:tc>
          <w:tcPr>
            <w:tcW w:w="1376" w:type="dxa"/>
          </w:tcPr>
          <w:p w14:paraId="21718D80" w14:textId="77777777" w:rsidR="005F457E" w:rsidRDefault="005F457E" w:rsidP="006A2C6E">
            <w:pPr>
              <w:pStyle w:val="TAH"/>
            </w:pPr>
            <w:r w:rsidRPr="00D61FD5">
              <w:t>Registration Date</w:t>
            </w:r>
          </w:p>
        </w:tc>
      </w:tr>
      <w:tr w:rsidR="005F457E" w14:paraId="65972A62" w14:textId="77777777" w:rsidTr="006A2C6E">
        <w:tc>
          <w:tcPr>
            <w:tcW w:w="1375" w:type="dxa"/>
          </w:tcPr>
          <w:p w14:paraId="7C596FE2" w14:textId="77777777" w:rsidR="005F457E" w:rsidRDefault="005F457E" w:rsidP="006A2C6E">
            <w:pPr>
              <w:pStyle w:val="TAC"/>
            </w:pPr>
            <w:r>
              <w:t>&lt;e.g. x2-ctrl&gt;</w:t>
            </w:r>
          </w:p>
        </w:tc>
        <w:tc>
          <w:tcPr>
            <w:tcW w:w="1376" w:type="dxa"/>
          </w:tcPr>
          <w:p w14:paraId="0E263833" w14:textId="77777777" w:rsidR="005F457E" w:rsidRDefault="005F457E" w:rsidP="006A2C6E">
            <w:pPr>
              <w:pStyle w:val="TAC"/>
            </w:pPr>
            <w:r>
              <w:t>&lt;assigned port #&gt;</w:t>
            </w:r>
          </w:p>
        </w:tc>
        <w:tc>
          <w:tcPr>
            <w:tcW w:w="1375" w:type="dxa"/>
          </w:tcPr>
          <w:p w14:paraId="6B46C32F" w14:textId="77777777" w:rsidR="005F457E" w:rsidRDefault="005F457E" w:rsidP="006A2C6E">
            <w:pPr>
              <w:pStyle w:val="TAC"/>
            </w:pPr>
            <w:r>
              <w:t>&lt;UDP/TCP/ SCTP&gt;</w:t>
            </w:r>
          </w:p>
        </w:tc>
        <w:tc>
          <w:tcPr>
            <w:tcW w:w="1376" w:type="dxa"/>
          </w:tcPr>
          <w:p w14:paraId="14BAC6EE" w14:textId="77777777" w:rsidR="005F457E" w:rsidRDefault="005F457E" w:rsidP="006A2C6E">
            <w:pPr>
              <w:pStyle w:val="TAC"/>
            </w:pPr>
            <w:r>
              <w:t>&lt;e.g. X2-CP&gt;</w:t>
            </w:r>
          </w:p>
        </w:tc>
        <w:tc>
          <w:tcPr>
            <w:tcW w:w="1375" w:type="dxa"/>
          </w:tcPr>
          <w:p w14:paraId="5C6E5ED1" w14:textId="77777777" w:rsidR="005F457E" w:rsidRPr="0025598F" w:rsidRDefault="005F457E" w:rsidP="006A2C6E">
            <w:pPr>
              <w:pStyle w:val="TAC"/>
              <w:rPr>
                <w:lang w:val="fr-FR"/>
              </w:rPr>
            </w:pPr>
            <w:r w:rsidRPr="0025598F">
              <w:rPr>
                <w:lang w:val="fr-FR"/>
              </w:rPr>
              <w:t>&lt;</w:t>
            </w:r>
            <w:proofErr w:type="spellStart"/>
            <w:r w:rsidRPr="0025598F">
              <w:rPr>
                <w:lang w:val="fr-FR"/>
              </w:rPr>
              <w:t>e.g</w:t>
            </w:r>
            <w:proofErr w:type="spellEnd"/>
            <w:r w:rsidRPr="0025598F">
              <w:rPr>
                <w:lang w:val="fr-FR"/>
              </w:rPr>
              <w:t xml:space="preserve">. Intra </w:t>
            </w:r>
            <w:proofErr w:type="spellStart"/>
            <w:r w:rsidRPr="0025598F">
              <w:rPr>
                <w:lang w:val="fr-FR"/>
              </w:rPr>
              <w:t>eNB-eNB</w:t>
            </w:r>
            <w:proofErr w:type="spellEnd"/>
            <w:r w:rsidRPr="0025598F">
              <w:rPr>
                <w:lang w:val="fr-FR"/>
              </w:rPr>
              <w:t>&gt;</w:t>
            </w:r>
          </w:p>
        </w:tc>
        <w:tc>
          <w:tcPr>
            <w:tcW w:w="1376" w:type="dxa"/>
          </w:tcPr>
          <w:p w14:paraId="11386746" w14:textId="77777777" w:rsidR="005F457E" w:rsidRDefault="005F457E" w:rsidP="006A2C6E">
            <w:pPr>
              <w:pStyle w:val="TAC"/>
            </w:pPr>
            <w:r>
              <w:t>&lt;e.g. RAN3&gt;</w:t>
            </w:r>
          </w:p>
        </w:tc>
        <w:tc>
          <w:tcPr>
            <w:tcW w:w="1376" w:type="dxa"/>
          </w:tcPr>
          <w:p w14:paraId="3BDE98C2" w14:textId="77777777" w:rsidR="005F457E" w:rsidRDefault="005F457E" w:rsidP="006A2C6E">
            <w:pPr>
              <w:pStyle w:val="TAC"/>
            </w:pPr>
            <w:r>
              <w:t>&lt;</w:t>
            </w:r>
            <w:proofErr w:type="spellStart"/>
            <w:r>
              <w:t>yyyy</w:t>
            </w:r>
            <w:proofErr w:type="spellEnd"/>
            <w:r>
              <w:t>-mm-</w:t>
            </w:r>
            <w:proofErr w:type="spellStart"/>
            <w:r>
              <w:t>dd</w:t>
            </w:r>
            <w:proofErr w:type="spellEnd"/>
            <w:r>
              <w:t>&gt;</w:t>
            </w:r>
          </w:p>
        </w:tc>
      </w:tr>
      <w:tr w:rsidR="005F457E" w14:paraId="0E172ECE" w14:textId="77777777" w:rsidTr="006A2C6E">
        <w:tc>
          <w:tcPr>
            <w:tcW w:w="1375" w:type="dxa"/>
          </w:tcPr>
          <w:p w14:paraId="7341DE9F" w14:textId="77777777" w:rsidR="005F457E" w:rsidRDefault="005F457E" w:rsidP="006A2C6E">
            <w:pPr>
              <w:pStyle w:val="TAC"/>
            </w:pPr>
          </w:p>
        </w:tc>
        <w:tc>
          <w:tcPr>
            <w:tcW w:w="1376" w:type="dxa"/>
          </w:tcPr>
          <w:p w14:paraId="41065E9E" w14:textId="77777777" w:rsidR="005F457E" w:rsidRDefault="005F457E" w:rsidP="006A2C6E">
            <w:pPr>
              <w:pStyle w:val="TAC"/>
            </w:pPr>
          </w:p>
        </w:tc>
        <w:tc>
          <w:tcPr>
            <w:tcW w:w="1375" w:type="dxa"/>
          </w:tcPr>
          <w:p w14:paraId="2C6899C2" w14:textId="77777777" w:rsidR="005F457E" w:rsidRDefault="005F457E" w:rsidP="006A2C6E">
            <w:pPr>
              <w:pStyle w:val="TAC"/>
            </w:pPr>
          </w:p>
        </w:tc>
        <w:tc>
          <w:tcPr>
            <w:tcW w:w="1376" w:type="dxa"/>
          </w:tcPr>
          <w:p w14:paraId="43DF7075" w14:textId="77777777" w:rsidR="005F457E" w:rsidRDefault="005F457E" w:rsidP="006A2C6E">
            <w:pPr>
              <w:pStyle w:val="TAC"/>
            </w:pPr>
          </w:p>
        </w:tc>
        <w:tc>
          <w:tcPr>
            <w:tcW w:w="1375" w:type="dxa"/>
          </w:tcPr>
          <w:p w14:paraId="6DEA0F32" w14:textId="77777777" w:rsidR="005F457E" w:rsidRDefault="005F457E" w:rsidP="006A2C6E">
            <w:pPr>
              <w:pStyle w:val="TAC"/>
            </w:pPr>
          </w:p>
        </w:tc>
        <w:tc>
          <w:tcPr>
            <w:tcW w:w="1376" w:type="dxa"/>
          </w:tcPr>
          <w:p w14:paraId="4755D112" w14:textId="77777777" w:rsidR="005F457E" w:rsidRDefault="005F457E" w:rsidP="006A2C6E">
            <w:pPr>
              <w:pStyle w:val="TAC"/>
            </w:pPr>
          </w:p>
        </w:tc>
        <w:tc>
          <w:tcPr>
            <w:tcW w:w="1376" w:type="dxa"/>
          </w:tcPr>
          <w:p w14:paraId="42428C8F" w14:textId="77777777" w:rsidR="005F457E" w:rsidRDefault="005F457E" w:rsidP="006A2C6E">
            <w:pPr>
              <w:pStyle w:val="TAC"/>
            </w:pPr>
          </w:p>
        </w:tc>
      </w:tr>
    </w:tbl>
    <w:p w14:paraId="7F3D32C7" w14:textId="77777777" w:rsidR="00116D67" w:rsidRPr="004D3578" w:rsidRDefault="00116D67" w:rsidP="00116D67">
      <w:pPr>
        <w:pStyle w:val="Heading8"/>
      </w:pPr>
      <w:bookmarkStart w:id="67" w:name="_Toc2086459"/>
      <w:bookmarkStart w:id="68" w:name="_Toc94017741"/>
      <w:r w:rsidRPr="004D3578">
        <w:t>Annex &lt;X&gt; (informative)</w:t>
      </w:r>
      <w:proofErr w:type="gramStart"/>
      <w:r w:rsidRPr="004D3578">
        <w:t>:</w:t>
      </w:r>
      <w:proofErr w:type="gramEnd"/>
      <w:r w:rsidRPr="004D3578">
        <w:br/>
        <w:t>Change history</w:t>
      </w:r>
      <w:bookmarkEnd w:id="67"/>
      <w:bookmarkEnd w:id="68"/>
    </w:p>
    <w:p w14:paraId="69D1EF61" w14:textId="77777777" w:rsidR="00116D67" w:rsidRDefault="00116D67" w:rsidP="00116D67">
      <w:pPr>
        <w:pStyle w:val="Guidance"/>
      </w:pPr>
      <w:r>
        <w:t>Use style "Heading 8" in TSs and "Heading 9" in TRs. Do not use "informative" in the title in TRs.</w:t>
      </w:r>
    </w:p>
    <w:p w14:paraId="35D95C71" w14:textId="77777777" w:rsidR="00116D67" w:rsidRDefault="00116D67" w:rsidP="00116D67">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6EBC2CB8" w14:textId="77777777" w:rsidR="00116D67" w:rsidRPr="00235394" w:rsidRDefault="00116D67" w:rsidP="00116D67">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F70F66">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800" w:type="dxa"/>
            <w:shd w:val="pct10" w:color="auto" w:fill="FFFFFF"/>
          </w:tcPr>
          <w:p w14:paraId="4B8DEF82" w14:textId="77777777" w:rsidR="00116D67" w:rsidRPr="00235394" w:rsidRDefault="00116D67" w:rsidP="0024454F">
            <w:pPr>
              <w:pStyle w:val="TAL"/>
              <w:rPr>
                <w:b/>
                <w:sz w:val="16"/>
              </w:rPr>
            </w:pPr>
            <w:r>
              <w:rPr>
                <w:b/>
                <w:sz w:val="16"/>
              </w:rPr>
              <w:t>Meeting</w:t>
            </w:r>
          </w:p>
        </w:tc>
        <w:tc>
          <w:tcPr>
            <w:tcW w:w="1094" w:type="dxa"/>
            <w:shd w:val="pct10" w:color="auto" w:fill="FFFFFF"/>
          </w:tcPr>
          <w:p w14:paraId="1F2A2F7C" w14:textId="77777777" w:rsidR="00116D67" w:rsidRPr="00235394" w:rsidRDefault="00116D67" w:rsidP="0024454F">
            <w:pPr>
              <w:pStyle w:val="TAL"/>
              <w:rPr>
                <w:b/>
                <w:sz w:val="16"/>
              </w:rPr>
            </w:pPr>
            <w:proofErr w:type="spellStart"/>
            <w:r w:rsidRPr="00235394">
              <w:rPr>
                <w:b/>
                <w:sz w:val="16"/>
              </w:rPr>
              <w:t>TDoc</w:t>
            </w:r>
            <w:proofErr w:type="spellEnd"/>
          </w:p>
        </w:tc>
        <w:tc>
          <w:tcPr>
            <w:tcW w:w="425"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425"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962"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6A2C6E">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F70F66">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800"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1094"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425" w:type="dxa"/>
            <w:shd w:val="solid" w:color="FFFFFF" w:fill="auto"/>
          </w:tcPr>
          <w:p w14:paraId="41FC381F" w14:textId="77777777" w:rsidR="00F70F66" w:rsidRPr="006B0D02" w:rsidRDefault="00F70F66" w:rsidP="00291A9B">
            <w:pPr>
              <w:pStyle w:val="TAL"/>
              <w:jc w:val="center"/>
              <w:rPr>
                <w:sz w:val="16"/>
                <w:szCs w:val="16"/>
              </w:rPr>
            </w:pPr>
          </w:p>
        </w:tc>
        <w:tc>
          <w:tcPr>
            <w:tcW w:w="425"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962" w:type="dxa"/>
            <w:shd w:val="solid" w:color="FFFFFF" w:fill="auto"/>
          </w:tcPr>
          <w:p w14:paraId="6AD18E0F" w14:textId="77777777" w:rsidR="00291A9B" w:rsidRDefault="00945857" w:rsidP="00291A9B">
            <w:pPr>
              <w:pStyle w:val="TAL"/>
              <w:rPr>
                <w:sz w:val="16"/>
                <w:szCs w:val="16"/>
              </w:rPr>
            </w:pPr>
            <w:r>
              <w:rPr>
                <w:sz w:val="16"/>
                <w:szCs w:val="16"/>
              </w:rPr>
              <w:t xml:space="preserve">Following </w:t>
            </w:r>
            <w:proofErr w:type="spellStart"/>
            <w:r>
              <w:rPr>
                <w:sz w:val="16"/>
                <w:szCs w:val="16"/>
              </w:rPr>
              <w:t>tdocs</w:t>
            </w:r>
            <w:proofErr w:type="spellEnd"/>
            <w:r>
              <w:rPr>
                <w:sz w:val="16"/>
                <w:szCs w:val="16"/>
              </w:rPr>
              <w:t xml:space="preserve"> are </w:t>
            </w:r>
            <w:r w:rsidR="00291A9B">
              <w:rPr>
                <w:sz w:val="16"/>
                <w:szCs w:val="16"/>
              </w:rPr>
              <w:t>implemented</w:t>
            </w:r>
            <w:r>
              <w:rPr>
                <w:sz w:val="16"/>
                <w:szCs w:val="16"/>
              </w:rPr>
              <w:t>:</w:t>
            </w:r>
            <w:r w:rsidR="00291A9B">
              <w:rPr>
                <w:sz w:val="16"/>
                <w:szCs w:val="16"/>
              </w:rPr>
              <w:t xml:space="preserve"> </w:t>
            </w:r>
          </w:p>
          <w:p w14:paraId="731A0535" w14:textId="0443D4C2"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8"/>
      <w:bookmarkEnd w:id="19"/>
      <w:bookmarkEnd w:id="20"/>
      <w:bookmarkEnd w:id="21"/>
      <w:bookmarkEnd w:id="22"/>
      <w:bookmarkEnd w:id="23"/>
      <w:bookmarkEnd w:id="24"/>
      <w:bookmarkEnd w:id="25"/>
      <w:bookmarkEnd w:id="26"/>
      <w:bookmarkEnd w:id="27"/>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3417C" w14:textId="77777777" w:rsidR="00121953" w:rsidRDefault="00121953">
      <w:r>
        <w:separator/>
      </w:r>
    </w:p>
  </w:endnote>
  <w:endnote w:type="continuationSeparator" w:id="0">
    <w:p w14:paraId="70CFD419" w14:textId="77777777" w:rsidR="00121953" w:rsidRDefault="0012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AD194" w14:textId="77777777" w:rsidR="00121953" w:rsidRDefault="00121953">
      <w:r>
        <w:separator/>
      </w:r>
    </w:p>
  </w:footnote>
  <w:footnote w:type="continuationSeparator" w:id="0">
    <w:p w14:paraId="560E4004" w14:textId="77777777" w:rsidR="00121953" w:rsidRDefault="00121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5EB1BD0"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9F7">
      <w:rPr>
        <w:rFonts w:ascii="Arial" w:hAnsi="Arial" w:cs="Arial"/>
        <w:b/>
        <w:noProof/>
        <w:sz w:val="18"/>
        <w:szCs w:val="18"/>
      </w:rPr>
      <w:t>3GPP TS 29.xxx V0.1.0 (2022-01)</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79F7">
      <w:rPr>
        <w:rFonts w:ascii="Arial" w:hAnsi="Arial" w:cs="Arial"/>
        <w:b/>
        <w:noProof/>
        <w:sz w:val="18"/>
        <w:szCs w:val="18"/>
      </w:rPr>
      <w:t>7</w:t>
    </w:r>
    <w:r>
      <w:rPr>
        <w:rFonts w:ascii="Arial" w:hAnsi="Arial" w:cs="Arial"/>
        <w:b/>
        <w:sz w:val="18"/>
        <w:szCs w:val="18"/>
      </w:rPr>
      <w:fldChar w:fldCharType="end"/>
    </w:r>
  </w:p>
  <w:p w14:paraId="5157348C" w14:textId="6E2BDE6F"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9F7">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0D75"/>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81153"/>
    <w:rsid w:val="009A7942"/>
    <w:rsid w:val="009B0693"/>
    <w:rsid w:val="009B2D5F"/>
    <w:rsid w:val="009D2C04"/>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F1D"/>
    <w:rsid w:val="00C85377"/>
    <w:rsid w:val="00C9294F"/>
    <w:rsid w:val="00C93F40"/>
    <w:rsid w:val="00CA3D0C"/>
    <w:rsid w:val="00CB649D"/>
    <w:rsid w:val="00CC2193"/>
    <w:rsid w:val="00CC4AD1"/>
    <w:rsid w:val="00CC5E70"/>
    <w:rsid w:val="00CD20E7"/>
    <w:rsid w:val="00CD613A"/>
    <w:rsid w:val="00CE3B94"/>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407F7-77DB-44D1-B8D6-BC9E38DDD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1602</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C4-220289</cp:lastModifiedBy>
  <cp:revision>3</cp:revision>
  <cp:lastPrinted>2019-02-25T14:05:00Z</cp:lastPrinted>
  <dcterms:created xsi:type="dcterms:W3CDTF">2022-01-25T13:41:00Z</dcterms:created>
  <dcterms:modified xsi:type="dcterms:W3CDTF">2022-01-25T13:41:00Z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1643117516</vt:lpwstr>
  </property>
</Properties>
</file>